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2DF099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0F3BA7">
              <w:t>16</w:t>
            </w:r>
            <w:r w:rsidRPr="008C3753">
              <w:t>.</w:t>
            </w:r>
            <w:bookmarkEnd w:id="3"/>
            <w:r w:rsidRPr="008C3753">
              <w:t xml:space="preserve">0 </w:t>
            </w:r>
            <w:r w:rsidRPr="008C3753">
              <w:rPr>
                <w:sz w:val="32"/>
              </w:rPr>
              <w:t>(</w:t>
            </w:r>
            <w:bookmarkStart w:id="4" w:name="issueDate"/>
            <w:r w:rsidR="000C2390" w:rsidRPr="008C3753">
              <w:rPr>
                <w:sz w:val="32"/>
              </w:rPr>
              <w:t>202</w:t>
            </w:r>
            <w:r w:rsidR="000C2390">
              <w:rPr>
                <w:sz w:val="32"/>
              </w:rPr>
              <w:t>4</w:t>
            </w:r>
            <w:r w:rsidRPr="008C3753">
              <w:rPr>
                <w:sz w:val="32"/>
              </w:rPr>
              <w:t>-</w:t>
            </w:r>
            <w:bookmarkEnd w:id="4"/>
            <w:r w:rsidR="000F3BA7">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D589D1" w:rsidR="006502C2" w:rsidRPr="008C3753" w:rsidRDefault="006502C2" w:rsidP="00232B8C">
            <w:pPr>
              <w:pStyle w:val="FP"/>
              <w:jc w:val="center"/>
              <w:rPr>
                <w:noProof/>
                <w:sz w:val="18"/>
              </w:rPr>
            </w:pPr>
            <w:r w:rsidRPr="008C3753">
              <w:rPr>
                <w:noProof/>
                <w:sz w:val="18"/>
              </w:rPr>
              <w:t xml:space="preserve">© </w:t>
            </w:r>
            <w:r w:rsidR="000C2390" w:rsidRPr="008C3753">
              <w:rPr>
                <w:noProof/>
                <w:sz w:val="18"/>
              </w:rPr>
              <w:t>202</w:t>
            </w:r>
            <w:r w:rsidR="000C2390">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89F49D0" w14:textId="5D613D0E" w:rsidR="00B616F1" w:rsidRDefault="00B616F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_Toc187255965 \h </w:instrText>
      </w:r>
      <w:r>
        <w:fldChar w:fldCharType="separate"/>
      </w:r>
      <w:r>
        <w:t>16</w:t>
      </w:r>
      <w:r>
        <w:fldChar w:fldCharType="end"/>
      </w:r>
    </w:p>
    <w:p w14:paraId="51DF841B" w14:textId="7EFC4C8E" w:rsidR="00B616F1" w:rsidRDefault="00B616F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_Toc187255966 \h </w:instrText>
      </w:r>
      <w:r>
        <w:fldChar w:fldCharType="separate"/>
      </w:r>
      <w:r>
        <w:t>18</w:t>
      </w:r>
      <w:r>
        <w:fldChar w:fldCharType="end"/>
      </w:r>
    </w:p>
    <w:p w14:paraId="06DBEDF5" w14:textId="01B38A93" w:rsidR="00B616F1" w:rsidRDefault="00B616F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_Toc187255967 \h </w:instrText>
      </w:r>
      <w:r>
        <w:fldChar w:fldCharType="separate"/>
      </w:r>
      <w:r>
        <w:t>18</w:t>
      </w:r>
      <w:r>
        <w:fldChar w:fldCharType="end"/>
      </w:r>
    </w:p>
    <w:p w14:paraId="3E4483EE" w14:textId="369E6C54" w:rsidR="00B616F1" w:rsidRDefault="00B616F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_Toc187255968 \h </w:instrText>
      </w:r>
      <w:r>
        <w:fldChar w:fldCharType="separate"/>
      </w:r>
      <w:r>
        <w:t>20</w:t>
      </w:r>
      <w:r>
        <w:fldChar w:fldCharType="end"/>
      </w:r>
    </w:p>
    <w:p w14:paraId="65861694" w14:textId="0EE66357" w:rsidR="00B616F1" w:rsidRDefault="00B616F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_Toc187255969 \h </w:instrText>
      </w:r>
      <w:r>
        <w:fldChar w:fldCharType="separate"/>
      </w:r>
      <w:r>
        <w:t>20</w:t>
      </w:r>
      <w:r>
        <w:fldChar w:fldCharType="end"/>
      </w:r>
    </w:p>
    <w:p w14:paraId="641D12CA" w14:textId="08114059" w:rsidR="00B616F1" w:rsidRDefault="00B616F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_Toc187255970 \h </w:instrText>
      </w:r>
      <w:r>
        <w:fldChar w:fldCharType="separate"/>
      </w:r>
      <w:r>
        <w:t>22</w:t>
      </w:r>
      <w:r>
        <w:fldChar w:fldCharType="end"/>
      </w:r>
    </w:p>
    <w:p w14:paraId="4A66C638" w14:textId="23180447" w:rsidR="00B616F1" w:rsidRDefault="00B616F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_Toc187255971 \h </w:instrText>
      </w:r>
      <w:r>
        <w:fldChar w:fldCharType="separate"/>
      </w:r>
      <w:r>
        <w:t>24</w:t>
      </w:r>
      <w:r>
        <w:fldChar w:fldCharType="end"/>
      </w:r>
    </w:p>
    <w:p w14:paraId="63CF2F54" w14:textId="17DA3678" w:rsidR="00B616F1" w:rsidRDefault="00B616F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_Toc187255972 \h </w:instrText>
      </w:r>
      <w:r>
        <w:fldChar w:fldCharType="separate"/>
      </w:r>
      <w:r>
        <w:t>26</w:t>
      </w:r>
      <w:r>
        <w:fldChar w:fldCharType="end"/>
      </w:r>
    </w:p>
    <w:p w14:paraId="1E579351" w14:textId="1A79F96E" w:rsidR="00B616F1" w:rsidRDefault="00B616F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_Toc187255973 \h </w:instrText>
      </w:r>
      <w:r>
        <w:fldChar w:fldCharType="separate"/>
      </w:r>
      <w:r>
        <w:t>26</w:t>
      </w:r>
      <w:r>
        <w:fldChar w:fldCharType="end"/>
      </w:r>
    </w:p>
    <w:p w14:paraId="20BB5030" w14:textId="128F20E3" w:rsidR="00B616F1" w:rsidRDefault="00B616F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_Toc187255974 \h </w:instrText>
      </w:r>
      <w:r>
        <w:fldChar w:fldCharType="separate"/>
      </w:r>
      <w:r>
        <w:t>26</w:t>
      </w:r>
      <w:r>
        <w:fldChar w:fldCharType="end"/>
      </w:r>
    </w:p>
    <w:p w14:paraId="4CFFF909" w14:textId="3634C160" w:rsidR="00B616F1" w:rsidRDefault="00B616F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_Toc187255975 \h </w:instrText>
      </w:r>
      <w:r>
        <w:fldChar w:fldCharType="separate"/>
      </w:r>
      <w:r>
        <w:t>26</w:t>
      </w:r>
      <w:r>
        <w:fldChar w:fldCharType="end"/>
      </w:r>
    </w:p>
    <w:p w14:paraId="13019F92" w14:textId="3FB8CBD4" w:rsidR="00B616F1" w:rsidRDefault="00B616F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_Toc187255976 \h </w:instrText>
      </w:r>
      <w:r>
        <w:fldChar w:fldCharType="separate"/>
      </w:r>
      <w:r>
        <w:t>26</w:t>
      </w:r>
      <w:r>
        <w:fldChar w:fldCharType="end"/>
      </w:r>
    </w:p>
    <w:p w14:paraId="40535A96" w14:textId="2A8A1213"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_Toc187255977 \h </w:instrText>
      </w:r>
      <w:r>
        <w:fldChar w:fldCharType="separate"/>
      </w:r>
      <w:r>
        <w:t>27</w:t>
      </w:r>
      <w:r>
        <w:fldChar w:fldCharType="end"/>
      </w:r>
    </w:p>
    <w:p w14:paraId="58C70F52" w14:textId="1FFD213E"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_Toc187255978 \h </w:instrText>
      </w:r>
      <w:r>
        <w:fldChar w:fldCharType="separate"/>
      </w:r>
      <w:r>
        <w:t>29</w:t>
      </w:r>
      <w:r>
        <w:fldChar w:fldCharType="end"/>
      </w:r>
    </w:p>
    <w:p w14:paraId="67A3AD08" w14:textId="279E7CDC"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_Toc187255979 \h </w:instrText>
      </w:r>
      <w:r>
        <w:fldChar w:fldCharType="separate"/>
      </w:r>
      <w:r>
        <w:t>33</w:t>
      </w:r>
      <w:r>
        <w:fldChar w:fldCharType="end"/>
      </w:r>
    </w:p>
    <w:p w14:paraId="0D31E97F" w14:textId="468CB5C6" w:rsidR="00B616F1" w:rsidRDefault="00B616F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_Toc187255980 \h </w:instrText>
      </w:r>
      <w:r>
        <w:fldChar w:fldCharType="separate"/>
      </w:r>
      <w:r>
        <w:t>33</w:t>
      </w:r>
      <w:r>
        <w:fldChar w:fldCharType="end"/>
      </w:r>
    </w:p>
    <w:p w14:paraId="4ED75B97" w14:textId="546A9C7D" w:rsidR="00B616F1" w:rsidRDefault="00B616F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_Toc187255981 \h </w:instrText>
      </w:r>
      <w:r>
        <w:fldChar w:fldCharType="separate"/>
      </w:r>
      <w:r>
        <w:t>33</w:t>
      </w:r>
      <w:r>
        <w:fldChar w:fldCharType="end"/>
      </w:r>
    </w:p>
    <w:p w14:paraId="36E1A15F" w14:textId="736A30C6" w:rsidR="00B616F1" w:rsidRDefault="00B616F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_Toc187255982 \h </w:instrText>
      </w:r>
      <w:r>
        <w:fldChar w:fldCharType="separate"/>
      </w:r>
      <w:r>
        <w:t>33</w:t>
      </w:r>
      <w:r>
        <w:fldChar w:fldCharType="end"/>
      </w:r>
    </w:p>
    <w:p w14:paraId="08F89A79" w14:textId="07B5F398" w:rsidR="00B616F1" w:rsidRDefault="00B616F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_Toc187255983 \h </w:instrText>
      </w:r>
      <w:r>
        <w:fldChar w:fldCharType="separate"/>
      </w:r>
      <w:r>
        <w:t>34</w:t>
      </w:r>
      <w:r>
        <w:fldChar w:fldCharType="end"/>
      </w:r>
    </w:p>
    <w:p w14:paraId="444AC915" w14:textId="0C126D62" w:rsidR="00B616F1" w:rsidRDefault="00B616F1">
      <w:pPr>
        <w:pStyle w:val="TOC2"/>
        <w:rPr>
          <w:rFonts w:asciiTheme="minorHAnsi" w:eastAsiaTheme="minorEastAsia" w:hAnsiTheme="minorHAnsi" w:cstheme="minorBidi"/>
          <w:kern w:val="2"/>
          <w:sz w:val="24"/>
          <w:szCs w:val="24"/>
          <w14:ligatures w14:val="standardContextual"/>
        </w:rPr>
      </w:pPr>
      <w:r w:rsidRPr="00963122">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_Toc187255984 \h </w:instrText>
      </w:r>
      <w:r>
        <w:fldChar w:fldCharType="separate"/>
      </w:r>
      <w:r>
        <w:t>35</w:t>
      </w:r>
      <w:r>
        <w:fldChar w:fldCharType="end"/>
      </w:r>
    </w:p>
    <w:p w14:paraId="0410FC28" w14:textId="711BD04A" w:rsidR="00B616F1" w:rsidRDefault="00B616F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_Toc187255985 \h </w:instrText>
      </w:r>
      <w:r>
        <w:fldChar w:fldCharType="separate"/>
      </w:r>
      <w:r>
        <w:t>35</w:t>
      </w:r>
      <w:r>
        <w:fldChar w:fldCharType="end"/>
      </w:r>
    </w:p>
    <w:p w14:paraId="1AA62FA0" w14:textId="78A41C41"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4.5</w:t>
      </w:r>
      <w:r>
        <w:rPr>
          <w:rFonts w:asciiTheme="minorHAnsi" w:eastAsiaTheme="minorEastAsia" w:hAnsiTheme="minorHAnsi" w:cstheme="minorBidi"/>
          <w:kern w:val="2"/>
          <w:sz w:val="24"/>
          <w:szCs w:val="24"/>
          <w14:ligatures w14:val="standardContextual"/>
        </w:rPr>
        <w:tab/>
      </w:r>
      <w:r w:rsidRPr="00963122">
        <w:rPr>
          <w:rFonts w:cs="v4.2.0"/>
        </w:rPr>
        <w:t>BS configurations</w:t>
      </w:r>
      <w:r>
        <w:tab/>
      </w:r>
      <w:r>
        <w:fldChar w:fldCharType="begin"/>
      </w:r>
      <w:r>
        <w:instrText xml:space="preserve"> PAGEREF _Toc187255986 \h </w:instrText>
      </w:r>
      <w:r>
        <w:fldChar w:fldCharType="separate"/>
      </w:r>
      <w:r>
        <w:t>37</w:t>
      </w:r>
      <w:r>
        <w:fldChar w:fldCharType="end"/>
      </w:r>
    </w:p>
    <w:p w14:paraId="747DBD3A" w14:textId="2C7D100E" w:rsidR="00B616F1" w:rsidRDefault="00B616F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_Toc187255987 \h </w:instrText>
      </w:r>
      <w:r>
        <w:fldChar w:fldCharType="separate"/>
      </w:r>
      <w:r>
        <w:t>37</w:t>
      </w:r>
      <w:r>
        <w:fldChar w:fldCharType="end"/>
      </w:r>
    </w:p>
    <w:p w14:paraId="16D14B71" w14:textId="0DC60B04" w:rsidR="00B616F1" w:rsidRDefault="00B616F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_Toc187255988 \h </w:instrText>
      </w:r>
      <w:r>
        <w:fldChar w:fldCharType="separate"/>
      </w:r>
      <w:r>
        <w:t>37</w:t>
      </w:r>
      <w:r>
        <w:fldChar w:fldCharType="end"/>
      </w:r>
    </w:p>
    <w:p w14:paraId="7647DAC8" w14:textId="5594B103" w:rsidR="00B616F1" w:rsidRDefault="00B616F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_Toc187255989 \h </w:instrText>
      </w:r>
      <w:r>
        <w:fldChar w:fldCharType="separate"/>
      </w:r>
      <w:r>
        <w:t>37</w:t>
      </w:r>
      <w:r>
        <w:fldChar w:fldCharType="end"/>
      </w:r>
    </w:p>
    <w:p w14:paraId="3DA1155B" w14:textId="27FD392B" w:rsidR="00B616F1" w:rsidRDefault="00B616F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_Toc187255990 \h </w:instrText>
      </w:r>
      <w:r>
        <w:fldChar w:fldCharType="separate"/>
      </w:r>
      <w:r>
        <w:t>37</w:t>
      </w:r>
      <w:r>
        <w:fldChar w:fldCharType="end"/>
      </w:r>
    </w:p>
    <w:p w14:paraId="67BD10B5" w14:textId="177E2CD4" w:rsidR="00B616F1" w:rsidRDefault="00B616F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_Toc187255991 \h </w:instrText>
      </w:r>
      <w:r>
        <w:fldChar w:fldCharType="separate"/>
      </w:r>
      <w:r>
        <w:t>37</w:t>
      </w:r>
      <w:r>
        <w:fldChar w:fldCharType="end"/>
      </w:r>
    </w:p>
    <w:p w14:paraId="5B36E8FD" w14:textId="51D3FF52" w:rsidR="00B616F1" w:rsidRDefault="00B616F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_Toc187255992 \h </w:instrText>
      </w:r>
      <w:r>
        <w:fldChar w:fldCharType="separate"/>
      </w:r>
      <w:r>
        <w:t>37</w:t>
      </w:r>
      <w:r>
        <w:fldChar w:fldCharType="end"/>
      </w:r>
    </w:p>
    <w:p w14:paraId="649507B3" w14:textId="56D2D907" w:rsidR="00B616F1" w:rsidRDefault="00B616F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_Toc187255993 \h </w:instrText>
      </w:r>
      <w:r>
        <w:fldChar w:fldCharType="separate"/>
      </w:r>
      <w:r>
        <w:t>38</w:t>
      </w:r>
      <w:r>
        <w:fldChar w:fldCharType="end"/>
      </w:r>
    </w:p>
    <w:p w14:paraId="44555D68" w14:textId="5437DCFC" w:rsidR="00B616F1" w:rsidRDefault="00B616F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_Toc187255994 \h </w:instrText>
      </w:r>
      <w:r>
        <w:fldChar w:fldCharType="separate"/>
      </w:r>
      <w:r>
        <w:t>38</w:t>
      </w:r>
      <w:r>
        <w:fldChar w:fldCharType="end"/>
      </w:r>
    </w:p>
    <w:p w14:paraId="19ED3088" w14:textId="3EEA6349" w:rsidR="00B616F1" w:rsidRDefault="00B616F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_Toc187255995 \h </w:instrText>
      </w:r>
      <w:r>
        <w:fldChar w:fldCharType="separate"/>
      </w:r>
      <w:r>
        <w:t>38</w:t>
      </w:r>
      <w:r>
        <w:fldChar w:fldCharType="end"/>
      </w:r>
    </w:p>
    <w:p w14:paraId="3B6B8B67" w14:textId="3E1E39D3" w:rsidR="00B616F1" w:rsidRDefault="00B616F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_Toc187255996 \h </w:instrText>
      </w:r>
      <w:r>
        <w:fldChar w:fldCharType="separate"/>
      </w:r>
      <w:r>
        <w:t>38</w:t>
      </w:r>
      <w:r>
        <w:fldChar w:fldCharType="end"/>
      </w:r>
    </w:p>
    <w:p w14:paraId="27CFB886" w14:textId="3844A45C" w:rsidR="00B616F1" w:rsidRDefault="00B616F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_Toc187255997 \h </w:instrText>
      </w:r>
      <w:r>
        <w:fldChar w:fldCharType="separate"/>
      </w:r>
      <w:r>
        <w:t>39</w:t>
      </w:r>
      <w:r>
        <w:fldChar w:fldCharType="end"/>
      </w:r>
    </w:p>
    <w:p w14:paraId="66E6B8CE" w14:textId="309E7A29" w:rsidR="00B616F1" w:rsidRDefault="00B616F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_Toc187255998 \h </w:instrText>
      </w:r>
      <w:r>
        <w:fldChar w:fldCharType="separate"/>
      </w:r>
      <w:r>
        <w:t>39</w:t>
      </w:r>
      <w:r>
        <w:fldChar w:fldCharType="end"/>
      </w:r>
    </w:p>
    <w:p w14:paraId="3C4CA5A8" w14:textId="75F08CDC" w:rsidR="00B616F1" w:rsidRDefault="00B616F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_Toc187255999 \h </w:instrText>
      </w:r>
      <w:r>
        <w:fldChar w:fldCharType="separate"/>
      </w:r>
      <w:r>
        <w:t>40</w:t>
      </w:r>
      <w:r>
        <w:fldChar w:fldCharType="end"/>
      </w:r>
    </w:p>
    <w:p w14:paraId="637BEA4E" w14:textId="3DBFBA8B" w:rsidR="00B616F1" w:rsidRDefault="00B616F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_Toc187256000 \h </w:instrText>
      </w:r>
      <w:r>
        <w:fldChar w:fldCharType="separate"/>
      </w:r>
      <w:r>
        <w:t>40</w:t>
      </w:r>
      <w:r>
        <w:fldChar w:fldCharType="end"/>
      </w:r>
    </w:p>
    <w:p w14:paraId="23D8AF18" w14:textId="6FB448BB" w:rsidR="00B616F1" w:rsidRDefault="00B616F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_Toc187256001 \h </w:instrText>
      </w:r>
      <w:r>
        <w:fldChar w:fldCharType="separate"/>
      </w:r>
      <w:r>
        <w:t>41</w:t>
      </w:r>
      <w:r>
        <w:fldChar w:fldCharType="end"/>
      </w:r>
    </w:p>
    <w:p w14:paraId="4AC1EFC1" w14:textId="5B7FD2B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4.6</w:t>
      </w:r>
      <w:r>
        <w:rPr>
          <w:rFonts w:asciiTheme="minorHAnsi" w:eastAsiaTheme="minorEastAsia" w:hAnsiTheme="minorHAnsi" w:cstheme="minorBidi"/>
          <w:kern w:val="2"/>
          <w:sz w:val="24"/>
          <w:szCs w:val="24"/>
          <w14:ligatures w14:val="standardContextual"/>
        </w:rPr>
        <w:tab/>
      </w:r>
      <w:r w:rsidRPr="00963122">
        <w:rPr>
          <w:rFonts w:cs="v4.2.0"/>
        </w:rPr>
        <w:t>Manufacturer declarations</w:t>
      </w:r>
      <w:r>
        <w:tab/>
      </w:r>
      <w:r>
        <w:fldChar w:fldCharType="begin"/>
      </w:r>
      <w:r>
        <w:instrText xml:space="preserve"> PAGEREF _Toc187256002 \h </w:instrText>
      </w:r>
      <w:r>
        <w:fldChar w:fldCharType="separate"/>
      </w:r>
      <w:r>
        <w:t>41</w:t>
      </w:r>
      <w:r>
        <w:fldChar w:fldCharType="end"/>
      </w:r>
    </w:p>
    <w:p w14:paraId="0D179642" w14:textId="09BB55CF" w:rsidR="00B616F1" w:rsidRDefault="00B616F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_Toc187256003 \h </w:instrText>
      </w:r>
      <w:r>
        <w:fldChar w:fldCharType="separate"/>
      </w:r>
      <w:r>
        <w:t>47</w:t>
      </w:r>
      <w:r>
        <w:fldChar w:fldCharType="end"/>
      </w:r>
    </w:p>
    <w:p w14:paraId="5CEC1EF7" w14:textId="2D217A8A" w:rsidR="00B616F1" w:rsidRDefault="00B616F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_Toc187256004 \h </w:instrText>
      </w:r>
      <w:r>
        <w:fldChar w:fldCharType="separate"/>
      </w:r>
      <w:r>
        <w:t>47</w:t>
      </w:r>
      <w:r>
        <w:fldChar w:fldCharType="end"/>
      </w:r>
    </w:p>
    <w:p w14:paraId="696CE463" w14:textId="0317DB7D" w:rsidR="00B616F1" w:rsidRDefault="00B616F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_Toc187256005 \h </w:instrText>
      </w:r>
      <w:r>
        <w:fldChar w:fldCharType="separate"/>
      </w:r>
      <w:r>
        <w:t>48</w:t>
      </w:r>
      <w:r>
        <w:fldChar w:fldCharType="end"/>
      </w:r>
    </w:p>
    <w:p w14:paraId="11829112" w14:textId="4995B621" w:rsidR="00B616F1" w:rsidRDefault="00B616F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_Toc187256006 \h </w:instrText>
      </w:r>
      <w:r>
        <w:fldChar w:fldCharType="separate"/>
      </w:r>
      <w:r>
        <w:t>48</w:t>
      </w:r>
      <w:r>
        <w:fldChar w:fldCharType="end"/>
      </w:r>
    </w:p>
    <w:p w14:paraId="5904109E" w14:textId="53416A9A" w:rsidR="00B616F1" w:rsidRDefault="00B616F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_Toc187256007 \h </w:instrText>
      </w:r>
      <w:r>
        <w:fldChar w:fldCharType="separate"/>
      </w:r>
      <w:r>
        <w:t>48</w:t>
      </w:r>
      <w:r>
        <w:fldChar w:fldCharType="end"/>
      </w:r>
    </w:p>
    <w:p w14:paraId="0BFE5644" w14:textId="1CCAD4F8" w:rsidR="00B616F1" w:rsidRDefault="00B616F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_Toc187256008 \h </w:instrText>
      </w:r>
      <w:r>
        <w:fldChar w:fldCharType="separate"/>
      </w:r>
      <w:r>
        <w:t>48</w:t>
      </w:r>
      <w:r>
        <w:fldChar w:fldCharType="end"/>
      </w:r>
    </w:p>
    <w:p w14:paraId="37403284" w14:textId="4BD37CE1" w:rsidR="00B616F1" w:rsidRDefault="00B616F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_Toc187256009 \h </w:instrText>
      </w:r>
      <w:r>
        <w:fldChar w:fldCharType="separate"/>
      </w:r>
      <w:r>
        <w:t>48</w:t>
      </w:r>
      <w:r>
        <w:fldChar w:fldCharType="end"/>
      </w:r>
    </w:p>
    <w:p w14:paraId="34DEB431" w14:textId="6BEA48D6" w:rsidR="00B616F1" w:rsidRDefault="00B616F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_Toc187256010 \h </w:instrText>
      </w:r>
      <w:r>
        <w:fldChar w:fldCharType="separate"/>
      </w:r>
      <w:r>
        <w:t>48</w:t>
      </w:r>
      <w:r>
        <w:fldChar w:fldCharType="end"/>
      </w:r>
    </w:p>
    <w:p w14:paraId="5EB38527" w14:textId="62CFFA94" w:rsidR="00B616F1" w:rsidRDefault="00B616F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_Toc187256011 \h </w:instrText>
      </w:r>
      <w:r>
        <w:fldChar w:fldCharType="separate"/>
      </w:r>
      <w:r>
        <w:t>49</w:t>
      </w:r>
      <w:r>
        <w:fldChar w:fldCharType="end"/>
      </w:r>
    </w:p>
    <w:p w14:paraId="280822B4" w14:textId="33D1A10B" w:rsidR="00B616F1" w:rsidRDefault="00B616F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_Toc187256012 \h </w:instrText>
      </w:r>
      <w:r>
        <w:fldChar w:fldCharType="separate"/>
      </w:r>
      <w:r>
        <w:t>49</w:t>
      </w:r>
      <w:r>
        <w:fldChar w:fldCharType="end"/>
      </w:r>
    </w:p>
    <w:p w14:paraId="5B281EB1" w14:textId="35C0E631" w:rsidR="00B616F1" w:rsidRDefault="00B616F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_Toc187256013 \h </w:instrText>
      </w:r>
      <w:r>
        <w:fldChar w:fldCharType="separate"/>
      </w:r>
      <w:r>
        <w:t>49</w:t>
      </w:r>
      <w:r>
        <w:fldChar w:fldCharType="end"/>
      </w:r>
    </w:p>
    <w:p w14:paraId="2D2E5B32" w14:textId="4671F813" w:rsidR="00B616F1" w:rsidRDefault="00B616F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_Toc187256014 \h </w:instrText>
      </w:r>
      <w:r>
        <w:fldChar w:fldCharType="separate"/>
      </w:r>
      <w:r>
        <w:t>50</w:t>
      </w:r>
      <w:r>
        <w:fldChar w:fldCharType="end"/>
      </w:r>
    </w:p>
    <w:p w14:paraId="666D6068" w14:textId="62870A31" w:rsidR="00B616F1" w:rsidRDefault="00B616F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_Toc187256015 \h </w:instrText>
      </w:r>
      <w:r>
        <w:fldChar w:fldCharType="separate"/>
      </w:r>
      <w:r>
        <w:t>50</w:t>
      </w:r>
      <w:r>
        <w:fldChar w:fldCharType="end"/>
      </w:r>
    </w:p>
    <w:p w14:paraId="0D186E6B" w14:textId="4EB7A050" w:rsidR="00B616F1" w:rsidRDefault="00B616F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_Toc187256016 \h </w:instrText>
      </w:r>
      <w:r>
        <w:fldChar w:fldCharType="separate"/>
      </w:r>
      <w:r>
        <w:t>50</w:t>
      </w:r>
      <w:r>
        <w:fldChar w:fldCharType="end"/>
      </w:r>
    </w:p>
    <w:p w14:paraId="7D50C347" w14:textId="1D204286" w:rsidR="00B616F1" w:rsidRDefault="00B616F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_Toc187256017 \h </w:instrText>
      </w:r>
      <w:r>
        <w:fldChar w:fldCharType="separate"/>
      </w:r>
      <w:r>
        <w:t>50</w:t>
      </w:r>
      <w:r>
        <w:fldChar w:fldCharType="end"/>
      </w:r>
    </w:p>
    <w:p w14:paraId="1E6074C7" w14:textId="34E7E498" w:rsidR="00B616F1" w:rsidRDefault="00B616F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_Toc187256018 \h </w:instrText>
      </w:r>
      <w:r>
        <w:fldChar w:fldCharType="separate"/>
      </w:r>
      <w:r>
        <w:t>50</w:t>
      </w:r>
      <w:r>
        <w:fldChar w:fldCharType="end"/>
      </w:r>
    </w:p>
    <w:p w14:paraId="756CC50A" w14:textId="3051F299" w:rsidR="00B616F1" w:rsidRDefault="00B616F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_Toc187256019 \h </w:instrText>
      </w:r>
      <w:r>
        <w:fldChar w:fldCharType="separate"/>
      </w:r>
      <w:r>
        <w:t>51</w:t>
      </w:r>
      <w:r>
        <w:fldChar w:fldCharType="end"/>
      </w:r>
    </w:p>
    <w:p w14:paraId="68D00D29" w14:textId="073B1B62" w:rsidR="00B616F1" w:rsidRDefault="00B616F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_Toc187256020 \h </w:instrText>
      </w:r>
      <w:r>
        <w:fldChar w:fldCharType="separate"/>
      </w:r>
      <w:r>
        <w:t>51</w:t>
      </w:r>
      <w:r>
        <w:fldChar w:fldCharType="end"/>
      </w:r>
    </w:p>
    <w:p w14:paraId="1095D9E7" w14:textId="57B07522" w:rsidR="00B616F1" w:rsidRDefault="00B616F1">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_Toc187256021 \h </w:instrText>
      </w:r>
      <w:r>
        <w:fldChar w:fldCharType="separate"/>
      </w:r>
      <w:r>
        <w:t>51</w:t>
      </w:r>
      <w:r>
        <w:fldChar w:fldCharType="end"/>
      </w:r>
    </w:p>
    <w:p w14:paraId="5FD53DFF" w14:textId="12664E34" w:rsidR="00B616F1" w:rsidRDefault="00B616F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_Toc187256022 \h </w:instrText>
      </w:r>
      <w:r>
        <w:fldChar w:fldCharType="separate"/>
      </w:r>
      <w:r>
        <w:t>51</w:t>
      </w:r>
      <w:r>
        <w:fldChar w:fldCharType="end"/>
      </w:r>
    </w:p>
    <w:p w14:paraId="12B839A1" w14:textId="6D4EB1EC" w:rsidR="00B616F1" w:rsidRDefault="00B616F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_Toc187256023 \h </w:instrText>
      </w:r>
      <w:r>
        <w:fldChar w:fldCharType="separate"/>
      </w:r>
      <w:r>
        <w:t>52</w:t>
      </w:r>
      <w:r>
        <w:fldChar w:fldCharType="end"/>
      </w:r>
    </w:p>
    <w:p w14:paraId="40878EBC" w14:textId="7F1A5404" w:rsidR="00B616F1" w:rsidRDefault="00B616F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_Toc187256024 \h </w:instrText>
      </w:r>
      <w:r>
        <w:fldChar w:fldCharType="separate"/>
      </w:r>
      <w:r>
        <w:t>52</w:t>
      </w:r>
      <w:r>
        <w:fldChar w:fldCharType="end"/>
      </w:r>
    </w:p>
    <w:p w14:paraId="2B7B9372" w14:textId="61606B80" w:rsidR="00B616F1" w:rsidRDefault="00B616F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963122">
        <w:rPr>
          <w:rFonts w:eastAsia="SimSun"/>
        </w:rPr>
        <w:t>General</w:t>
      </w:r>
      <w:r>
        <w:tab/>
      </w:r>
      <w:r>
        <w:fldChar w:fldCharType="begin"/>
      </w:r>
      <w:r>
        <w:instrText xml:space="preserve"> PAGEREF _Toc187256025 \h </w:instrText>
      </w:r>
      <w:r>
        <w:fldChar w:fldCharType="separate"/>
      </w:r>
      <w:r>
        <w:t>52</w:t>
      </w:r>
      <w:r>
        <w:fldChar w:fldCharType="end"/>
      </w:r>
    </w:p>
    <w:p w14:paraId="3ED44B64" w14:textId="57E5641A" w:rsidR="00B616F1" w:rsidRDefault="00B616F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963122">
        <w:rPr>
          <w:rFonts w:eastAsia="SimSun"/>
        </w:rPr>
        <w:t>Requirement set applicability</w:t>
      </w:r>
      <w:r>
        <w:tab/>
      </w:r>
      <w:r>
        <w:fldChar w:fldCharType="begin"/>
      </w:r>
      <w:r>
        <w:instrText xml:space="preserve"> PAGEREF _Toc187256026 \h </w:instrText>
      </w:r>
      <w:r>
        <w:fldChar w:fldCharType="separate"/>
      </w:r>
      <w:r>
        <w:t>52</w:t>
      </w:r>
      <w:r>
        <w:fldChar w:fldCharType="end"/>
      </w:r>
    </w:p>
    <w:p w14:paraId="715D0009" w14:textId="2002FDB0" w:rsidR="00B616F1" w:rsidRDefault="00B616F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963122">
        <w:rPr>
          <w:rFonts w:eastAsia="SimSun"/>
        </w:rPr>
        <w:t xml:space="preserve">test configurations for </w:t>
      </w:r>
      <w:r w:rsidRPr="00963122">
        <w:rPr>
          <w:snapToGrid w:val="0"/>
        </w:rPr>
        <w:t>single-band</w:t>
      </w:r>
      <w:r w:rsidRPr="00963122">
        <w:rPr>
          <w:i/>
          <w:snapToGrid w:val="0"/>
        </w:rPr>
        <w:t xml:space="preserve"> </w:t>
      </w:r>
      <w:r w:rsidRPr="00963122">
        <w:rPr>
          <w:rFonts w:eastAsia="SimSun"/>
        </w:rPr>
        <w:t>operation</w:t>
      </w:r>
      <w:r>
        <w:tab/>
      </w:r>
      <w:r>
        <w:fldChar w:fldCharType="begin"/>
      </w:r>
      <w:r>
        <w:instrText xml:space="preserve"> PAGEREF _Toc187256027 \h </w:instrText>
      </w:r>
      <w:r>
        <w:fldChar w:fldCharType="separate"/>
      </w:r>
      <w:r>
        <w:t>52</w:t>
      </w:r>
      <w:r>
        <w:fldChar w:fldCharType="end"/>
      </w:r>
    </w:p>
    <w:p w14:paraId="17D748C4" w14:textId="170E567D" w:rsidR="00B616F1" w:rsidRDefault="00B616F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963122">
        <w:rPr>
          <w:rFonts w:eastAsia="SimSun"/>
        </w:rPr>
        <w:t xml:space="preserve"> test configurations for </w:t>
      </w:r>
      <w:r w:rsidRPr="00963122">
        <w:rPr>
          <w:iCs/>
          <w:lang w:val="en-US"/>
        </w:rPr>
        <w:t>multi-band</w:t>
      </w:r>
      <w:r w:rsidRPr="00963122">
        <w:rPr>
          <w:i/>
          <w:iCs/>
          <w:lang w:val="en-US"/>
        </w:rPr>
        <w:t xml:space="preserve"> </w:t>
      </w:r>
      <w:r w:rsidRPr="00963122">
        <w:rPr>
          <w:rFonts w:eastAsia="SimSun"/>
        </w:rPr>
        <w:t>operation</w:t>
      </w:r>
      <w:r>
        <w:tab/>
      </w:r>
      <w:r>
        <w:fldChar w:fldCharType="begin"/>
      </w:r>
      <w:r>
        <w:instrText xml:space="preserve"> PAGEREF _Toc187256028 \h </w:instrText>
      </w:r>
      <w:r>
        <w:fldChar w:fldCharType="separate"/>
      </w:r>
      <w:r>
        <w:t>54</w:t>
      </w:r>
      <w:r>
        <w:fldChar w:fldCharType="end"/>
      </w:r>
    </w:p>
    <w:p w14:paraId="390F4578" w14:textId="63F9EEED" w:rsidR="00B616F1" w:rsidRDefault="00B616F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_Toc187256029 \h </w:instrText>
      </w:r>
      <w:r>
        <w:fldChar w:fldCharType="separate"/>
      </w:r>
      <w:r>
        <w:t>55</w:t>
      </w:r>
      <w:r>
        <w:fldChar w:fldCharType="end"/>
      </w:r>
    </w:p>
    <w:p w14:paraId="19E8E443" w14:textId="0175AB34" w:rsidR="00B616F1" w:rsidRDefault="00B616F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_Toc187256030 \h </w:instrText>
      </w:r>
      <w:r>
        <w:fldChar w:fldCharType="separate"/>
      </w:r>
      <w:r>
        <w:t>55</w:t>
      </w:r>
      <w:r>
        <w:fldChar w:fldCharType="end"/>
      </w:r>
    </w:p>
    <w:p w14:paraId="1689A5C0" w14:textId="2839BA84" w:rsidR="00B616F1" w:rsidRDefault="00B616F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_Toc187256031 \h </w:instrText>
      </w:r>
      <w:r>
        <w:fldChar w:fldCharType="separate"/>
      </w:r>
      <w:r>
        <w:t>55</w:t>
      </w:r>
      <w:r>
        <w:fldChar w:fldCharType="end"/>
      </w:r>
    </w:p>
    <w:p w14:paraId="39A86E33" w14:textId="02352970" w:rsidR="00B616F1" w:rsidRDefault="00B616F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_Toc187256032 \h </w:instrText>
      </w:r>
      <w:r>
        <w:fldChar w:fldCharType="separate"/>
      </w:r>
      <w:r>
        <w:t>56</w:t>
      </w:r>
      <w:r>
        <w:fldChar w:fldCharType="end"/>
      </w:r>
    </w:p>
    <w:p w14:paraId="0D985DE4" w14:textId="4618DAF1" w:rsidR="00B616F1" w:rsidRDefault="00B616F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_Toc187256033 \h </w:instrText>
      </w:r>
      <w:r>
        <w:fldChar w:fldCharType="separate"/>
      </w:r>
      <w:r>
        <w:t>56</w:t>
      </w:r>
      <w:r>
        <w:fldChar w:fldCharType="end"/>
      </w:r>
    </w:p>
    <w:p w14:paraId="2956B29F" w14:textId="5047DE0C" w:rsidR="00B616F1" w:rsidRDefault="00B616F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_Toc187256034 \h </w:instrText>
      </w:r>
      <w:r>
        <w:fldChar w:fldCharType="separate"/>
      </w:r>
      <w:r>
        <w:t>56</w:t>
      </w:r>
      <w:r>
        <w:fldChar w:fldCharType="end"/>
      </w:r>
    </w:p>
    <w:p w14:paraId="7E0F397A" w14:textId="3C0EDF3B" w:rsidR="00B616F1" w:rsidRDefault="00B616F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_Toc187256035 \h </w:instrText>
      </w:r>
      <w:r>
        <w:fldChar w:fldCharType="separate"/>
      </w:r>
      <w:r>
        <w:t>58</w:t>
      </w:r>
      <w:r>
        <w:fldChar w:fldCharType="end"/>
      </w:r>
    </w:p>
    <w:p w14:paraId="291CF49C" w14:textId="58418CCA" w:rsidR="00B616F1" w:rsidRDefault="00B616F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_Toc187256036 \h </w:instrText>
      </w:r>
      <w:r>
        <w:fldChar w:fldCharType="separate"/>
      </w:r>
      <w:r>
        <w:t>59</w:t>
      </w:r>
      <w:r>
        <w:fldChar w:fldCharType="end"/>
      </w:r>
    </w:p>
    <w:p w14:paraId="56E0BEBD" w14:textId="0030A75D" w:rsidR="00B616F1" w:rsidRDefault="00B616F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_Toc187256037 \h </w:instrText>
      </w:r>
      <w:r>
        <w:fldChar w:fldCharType="separate"/>
      </w:r>
      <w:r>
        <w:t>59</w:t>
      </w:r>
      <w:r>
        <w:fldChar w:fldCharType="end"/>
      </w:r>
    </w:p>
    <w:p w14:paraId="0702501A" w14:textId="78E9EC69" w:rsidR="00B616F1" w:rsidRDefault="00B616F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_Toc187256038 \h </w:instrText>
      </w:r>
      <w:r>
        <w:fldChar w:fldCharType="separate"/>
      </w:r>
      <w:r>
        <w:t>60</w:t>
      </w:r>
      <w:r>
        <w:fldChar w:fldCharType="end"/>
      </w:r>
    </w:p>
    <w:p w14:paraId="7EC79716" w14:textId="77B50F50" w:rsidR="00B616F1" w:rsidRDefault="00B616F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_Toc187256039 \h </w:instrText>
      </w:r>
      <w:r>
        <w:fldChar w:fldCharType="separate"/>
      </w:r>
      <w:r>
        <w:t>60</w:t>
      </w:r>
      <w:r>
        <w:fldChar w:fldCharType="end"/>
      </w:r>
    </w:p>
    <w:p w14:paraId="49FC162F" w14:textId="0AEA2363" w:rsidR="00B616F1" w:rsidRDefault="00B616F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_Toc187256040 \h </w:instrText>
      </w:r>
      <w:r>
        <w:fldChar w:fldCharType="separate"/>
      </w:r>
      <w:r>
        <w:t>60</w:t>
      </w:r>
      <w:r>
        <w:fldChar w:fldCharType="end"/>
      </w:r>
    </w:p>
    <w:p w14:paraId="66EBF831" w14:textId="1DF5893C" w:rsidR="00B616F1" w:rsidRDefault="00B616F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_Toc187256041 \h </w:instrText>
      </w:r>
      <w:r>
        <w:fldChar w:fldCharType="separate"/>
      </w:r>
      <w:r>
        <w:t>61</w:t>
      </w:r>
      <w:r>
        <w:fldChar w:fldCharType="end"/>
      </w:r>
    </w:p>
    <w:p w14:paraId="059D57F4" w14:textId="63913BFC" w:rsidR="00B616F1" w:rsidRDefault="00B616F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_Toc187256042 \h </w:instrText>
      </w:r>
      <w:r>
        <w:fldChar w:fldCharType="separate"/>
      </w:r>
      <w:r>
        <w:t>61</w:t>
      </w:r>
      <w:r>
        <w:fldChar w:fldCharType="end"/>
      </w:r>
    </w:p>
    <w:p w14:paraId="0043F18E" w14:textId="5F3434CA" w:rsidR="00B616F1" w:rsidRDefault="00B616F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_Toc187256043 \h </w:instrText>
      </w:r>
      <w:r>
        <w:fldChar w:fldCharType="separate"/>
      </w:r>
      <w:r>
        <w:t>61</w:t>
      </w:r>
      <w:r>
        <w:fldChar w:fldCharType="end"/>
      </w:r>
    </w:p>
    <w:p w14:paraId="499673C1" w14:textId="1903E899" w:rsidR="00B616F1" w:rsidRDefault="00B616F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_Toc187256044 \h </w:instrText>
      </w:r>
      <w:r>
        <w:fldChar w:fldCharType="separate"/>
      </w:r>
      <w:r>
        <w:t>62</w:t>
      </w:r>
      <w:r>
        <w:fldChar w:fldCharType="end"/>
      </w:r>
    </w:p>
    <w:p w14:paraId="2BE3A289" w14:textId="51B9CB36" w:rsidR="00B616F1" w:rsidRDefault="00B616F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_Toc187256045 \h </w:instrText>
      </w:r>
      <w:r>
        <w:fldChar w:fldCharType="separate"/>
      </w:r>
      <w:r>
        <w:t>63</w:t>
      </w:r>
      <w:r>
        <w:fldChar w:fldCharType="end"/>
      </w:r>
    </w:p>
    <w:p w14:paraId="56DF2774" w14:textId="1CBB0D82" w:rsidR="00B616F1" w:rsidRDefault="00B616F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_Toc187256046 \h </w:instrText>
      </w:r>
      <w:r>
        <w:fldChar w:fldCharType="separate"/>
      </w:r>
      <w:r>
        <w:t>63</w:t>
      </w:r>
      <w:r>
        <w:fldChar w:fldCharType="end"/>
      </w:r>
    </w:p>
    <w:p w14:paraId="49F96422" w14:textId="297122FD" w:rsidR="00B616F1" w:rsidRDefault="00B616F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_Toc187256047 \h </w:instrText>
      </w:r>
      <w:r>
        <w:fldChar w:fldCharType="separate"/>
      </w:r>
      <w:r>
        <w:t>63</w:t>
      </w:r>
      <w:r>
        <w:fldChar w:fldCharType="end"/>
      </w:r>
    </w:p>
    <w:p w14:paraId="7F8341C4" w14:textId="5C8DA08E" w:rsidR="00B616F1" w:rsidRDefault="00B616F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_Toc187256048 \h </w:instrText>
      </w:r>
      <w:r>
        <w:fldChar w:fldCharType="separate"/>
      </w:r>
      <w:r>
        <w:t>64</w:t>
      </w:r>
      <w:r>
        <w:fldChar w:fldCharType="end"/>
      </w:r>
    </w:p>
    <w:p w14:paraId="697EFF1A" w14:textId="6410C870" w:rsidR="00B616F1" w:rsidRDefault="00B616F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_Toc187256049 \h </w:instrText>
      </w:r>
      <w:r>
        <w:fldChar w:fldCharType="separate"/>
      </w:r>
      <w:r>
        <w:t>65</w:t>
      </w:r>
      <w:r>
        <w:fldChar w:fldCharType="end"/>
      </w:r>
    </w:p>
    <w:p w14:paraId="480D6EDF" w14:textId="2F9F3AC0" w:rsidR="00B616F1" w:rsidRDefault="00B616F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_Toc187256050 \h </w:instrText>
      </w:r>
      <w:r>
        <w:fldChar w:fldCharType="separate"/>
      </w:r>
      <w:r>
        <w:t>65</w:t>
      </w:r>
      <w:r>
        <w:fldChar w:fldCharType="end"/>
      </w:r>
    </w:p>
    <w:p w14:paraId="46634677" w14:textId="1CDEBC30"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_Toc187256051 \h </w:instrText>
      </w:r>
      <w:r>
        <w:fldChar w:fldCharType="separate"/>
      </w:r>
      <w:r>
        <w:t>65</w:t>
      </w:r>
      <w:r>
        <w:fldChar w:fldCharType="end"/>
      </w:r>
    </w:p>
    <w:p w14:paraId="69931AD2" w14:textId="77361160" w:rsidR="00B616F1" w:rsidRDefault="00B616F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_Toc187256052 \h </w:instrText>
      </w:r>
      <w:r>
        <w:fldChar w:fldCharType="separate"/>
      </w:r>
      <w:r>
        <w:t>66</w:t>
      </w:r>
      <w:r>
        <w:fldChar w:fldCharType="end"/>
      </w:r>
    </w:p>
    <w:p w14:paraId="4B78D117" w14:textId="79B0A140" w:rsidR="00B616F1" w:rsidRDefault="00B616F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_Toc187256053 \h </w:instrText>
      </w:r>
      <w:r>
        <w:fldChar w:fldCharType="separate"/>
      </w:r>
      <w:r>
        <w:t>67</w:t>
      </w:r>
      <w:r>
        <w:fldChar w:fldCharType="end"/>
      </w:r>
    </w:p>
    <w:p w14:paraId="74FA4149" w14:textId="40830ECE" w:rsidR="00B616F1" w:rsidRDefault="00B616F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_Toc187256054 \h </w:instrText>
      </w:r>
      <w:r>
        <w:fldChar w:fldCharType="separate"/>
      </w:r>
      <w:r>
        <w:t>68</w:t>
      </w:r>
      <w:r>
        <w:fldChar w:fldCharType="end"/>
      </w:r>
    </w:p>
    <w:p w14:paraId="3FA776DE" w14:textId="55D33A3D" w:rsidR="00B616F1" w:rsidRDefault="00B616F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_Toc187256055 \h </w:instrText>
      </w:r>
      <w:r>
        <w:fldChar w:fldCharType="separate"/>
      </w:r>
      <w:r>
        <w:t>69</w:t>
      </w:r>
      <w:r>
        <w:fldChar w:fldCharType="end"/>
      </w:r>
    </w:p>
    <w:p w14:paraId="16880B7A" w14:textId="4530687D" w:rsidR="00B616F1" w:rsidRDefault="00B616F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_Toc187256056 \h </w:instrText>
      </w:r>
      <w:r>
        <w:fldChar w:fldCharType="separate"/>
      </w:r>
      <w:r>
        <w:t>69</w:t>
      </w:r>
      <w:r>
        <w:fldChar w:fldCharType="end"/>
      </w:r>
    </w:p>
    <w:p w14:paraId="7C2CFF37" w14:textId="3BF39944" w:rsidR="00B616F1" w:rsidRDefault="00B616F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_Toc187256057 \h </w:instrText>
      </w:r>
      <w:r>
        <w:fldChar w:fldCharType="separate"/>
      </w:r>
      <w:r>
        <w:t>69</w:t>
      </w:r>
      <w:r>
        <w:fldChar w:fldCharType="end"/>
      </w:r>
    </w:p>
    <w:p w14:paraId="6547CE26" w14:textId="34D4BBA0" w:rsidR="00B616F1" w:rsidRDefault="00B616F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_Toc187256058 \h </w:instrText>
      </w:r>
      <w:r>
        <w:fldChar w:fldCharType="separate"/>
      </w:r>
      <w:r>
        <w:t>69</w:t>
      </w:r>
      <w:r>
        <w:fldChar w:fldCharType="end"/>
      </w:r>
    </w:p>
    <w:p w14:paraId="0EBC7AAC" w14:textId="74F590CC" w:rsidR="00B616F1" w:rsidRDefault="00B616F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_Toc187256059 \h </w:instrText>
      </w:r>
      <w:r>
        <w:fldChar w:fldCharType="separate"/>
      </w:r>
      <w:r>
        <w:t>69</w:t>
      </w:r>
      <w:r>
        <w:fldChar w:fldCharType="end"/>
      </w:r>
    </w:p>
    <w:p w14:paraId="6FBADD6A" w14:textId="1C4CF366" w:rsidR="00B616F1" w:rsidRDefault="00B616F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_Toc187256060 \h </w:instrText>
      </w:r>
      <w:r>
        <w:fldChar w:fldCharType="separate"/>
      </w:r>
      <w:r>
        <w:t>69</w:t>
      </w:r>
      <w:r>
        <w:fldChar w:fldCharType="end"/>
      </w:r>
    </w:p>
    <w:p w14:paraId="6ECD2FE7" w14:textId="1BE6C6F8" w:rsidR="00B616F1" w:rsidRDefault="00B616F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_Toc187256061 \h </w:instrText>
      </w:r>
      <w:r>
        <w:fldChar w:fldCharType="separate"/>
      </w:r>
      <w:r>
        <w:t>70</w:t>
      </w:r>
      <w:r>
        <w:fldChar w:fldCharType="end"/>
      </w:r>
    </w:p>
    <w:p w14:paraId="50B3AF9F" w14:textId="614E770B" w:rsidR="00B616F1" w:rsidRDefault="00B616F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_Toc187256062 \h </w:instrText>
      </w:r>
      <w:r>
        <w:fldChar w:fldCharType="separate"/>
      </w:r>
      <w:r>
        <w:t>71</w:t>
      </w:r>
      <w:r>
        <w:fldChar w:fldCharType="end"/>
      </w:r>
    </w:p>
    <w:p w14:paraId="18654699" w14:textId="3CE52B64" w:rsidR="00B616F1" w:rsidRDefault="00B616F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_Toc187256063 \h </w:instrText>
      </w:r>
      <w:r>
        <w:fldChar w:fldCharType="separate"/>
      </w:r>
      <w:r>
        <w:t>71</w:t>
      </w:r>
      <w:r>
        <w:fldChar w:fldCharType="end"/>
      </w:r>
    </w:p>
    <w:p w14:paraId="00521B46" w14:textId="2B594602" w:rsidR="00B616F1" w:rsidRDefault="00B616F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_Toc187256064 \h </w:instrText>
      </w:r>
      <w:r>
        <w:fldChar w:fldCharType="separate"/>
      </w:r>
      <w:r>
        <w:t>71</w:t>
      </w:r>
      <w:r>
        <w:fldChar w:fldCharType="end"/>
      </w:r>
    </w:p>
    <w:p w14:paraId="68ED0F0A" w14:textId="7668D38A" w:rsidR="00B616F1" w:rsidRDefault="00B616F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_Toc187256065 \h </w:instrText>
      </w:r>
      <w:r>
        <w:fldChar w:fldCharType="separate"/>
      </w:r>
      <w:r>
        <w:t>71</w:t>
      </w:r>
      <w:r>
        <w:fldChar w:fldCharType="end"/>
      </w:r>
    </w:p>
    <w:p w14:paraId="6966DED4" w14:textId="21E7415E" w:rsidR="00B616F1" w:rsidRDefault="00B616F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_Toc187256066 \h </w:instrText>
      </w:r>
      <w:r>
        <w:fldChar w:fldCharType="separate"/>
      </w:r>
      <w:r>
        <w:t>71</w:t>
      </w:r>
      <w:r>
        <w:fldChar w:fldCharType="end"/>
      </w:r>
    </w:p>
    <w:p w14:paraId="2A7F5E55" w14:textId="32E511F1" w:rsidR="00B616F1" w:rsidRDefault="00B616F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_Toc187256067 \h </w:instrText>
      </w:r>
      <w:r>
        <w:fldChar w:fldCharType="separate"/>
      </w:r>
      <w:r>
        <w:t>72</w:t>
      </w:r>
      <w:r>
        <w:fldChar w:fldCharType="end"/>
      </w:r>
    </w:p>
    <w:p w14:paraId="7352AB42" w14:textId="3D572584" w:rsidR="00B616F1" w:rsidRDefault="00B616F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_Toc187256068 \h </w:instrText>
      </w:r>
      <w:r>
        <w:fldChar w:fldCharType="separate"/>
      </w:r>
      <w:r>
        <w:t>72</w:t>
      </w:r>
      <w:r>
        <w:fldChar w:fldCharType="end"/>
      </w:r>
    </w:p>
    <w:p w14:paraId="4580EEA6" w14:textId="0677FEB4" w:rsidR="00B616F1" w:rsidRDefault="00B616F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_Toc187256069 \h </w:instrText>
      </w:r>
      <w:r>
        <w:fldChar w:fldCharType="separate"/>
      </w:r>
      <w:r>
        <w:t>72</w:t>
      </w:r>
      <w:r>
        <w:fldChar w:fldCharType="end"/>
      </w:r>
    </w:p>
    <w:p w14:paraId="7E5030E4" w14:textId="70E71D52" w:rsidR="00B616F1" w:rsidRDefault="00B616F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_Toc187256070 \h </w:instrText>
      </w:r>
      <w:r>
        <w:fldChar w:fldCharType="separate"/>
      </w:r>
      <w:r>
        <w:t>72</w:t>
      </w:r>
      <w:r>
        <w:fldChar w:fldCharType="end"/>
      </w:r>
    </w:p>
    <w:p w14:paraId="65708BD1" w14:textId="18F499E9" w:rsidR="00B616F1" w:rsidRDefault="00B616F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_Toc187256071 \h </w:instrText>
      </w:r>
      <w:r>
        <w:fldChar w:fldCharType="separate"/>
      </w:r>
      <w:r>
        <w:t>72</w:t>
      </w:r>
      <w:r>
        <w:fldChar w:fldCharType="end"/>
      </w:r>
    </w:p>
    <w:p w14:paraId="29B0CDD5" w14:textId="1EFA2260" w:rsidR="00B616F1" w:rsidRDefault="00B616F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_Toc187256072 \h </w:instrText>
      </w:r>
      <w:r>
        <w:fldChar w:fldCharType="separate"/>
      </w:r>
      <w:r>
        <w:t>72</w:t>
      </w:r>
      <w:r>
        <w:fldChar w:fldCharType="end"/>
      </w:r>
    </w:p>
    <w:p w14:paraId="7ED53659" w14:textId="723C93CB" w:rsidR="00B616F1" w:rsidRDefault="00B616F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_Toc187256073 \h </w:instrText>
      </w:r>
      <w:r>
        <w:fldChar w:fldCharType="separate"/>
      </w:r>
      <w:r>
        <w:t>72</w:t>
      </w:r>
      <w:r>
        <w:fldChar w:fldCharType="end"/>
      </w:r>
    </w:p>
    <w:p w14:paraId="5492E998" w14:textId="209D6E4E" w:rsidR="00B616F1" w:rsidRDefault="00B616F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_Toc187256074 \h </w:instrText>
      </w:r>
      <w:r>
        <w:fldChar w:fldCharType="separate"/>
      </w:r>
      <w:r>
        <w:t>72</w:t>
      </w:r>
      <w:r>
        <w:fldChar w:fldCharType="end"/>
      </w:r>
    </w:p>
    <w:p w14:paraId="23185066" w14:textId="48F39076" w:rsidR="00B616F1" w:rsidRDefault="00B616F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_Toc187256075 \h </w:instrText>
      </w:r>
      <w:r>
        <w:fldChar w:fldCharType="separate"/>
      </w:r>
      <w:r>
        <w:t>72</w:t>
      </w:r>
      <w:r>
        <w:fldChar w:fldCharType="end"/>
      </w:r>
    </w:p>
    <w:p w14:paraId="76D12D45" w14:textId="6438E8FA" w:rsidR="00B616F1" w:rsidRDefault="00B616F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_Toc187256076 \h </w:instrText>
      </w:r>
      <w:r>
        <w:fldChar w:fldCharType="separate"/>
      </w:r>
      <w:r>
        <w:t>73</w:t>
      </w:r>
      <w:r>
        <w:fldChar w:fldCharType="end"/>
      </w:r>
    </w:p>
    <w:p w14:paraId="51C2B690" w14:textId="4D22529C" w:rsidR="00B616F1" w:rsidRDefault="00B616F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_Toc187256077 \h </w:instrText>
      </w:r>
      <w:r>
        <w:fldChar w:fldCharType="separate"/>
      </w:r>
      <w:r>
        <w:t>73</w:t>
      </w:r>
      <w:r>
        <w:fldChar w:fldCharType="end"/>
      </w:r>
    </w:p>
    <w:p w14:paraId="35E28DF3" w14:textId="5B91BD46" w:rsidR="00B616F1" w:rsidRDefault="00B616F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_Toc187256078 \h </w:instrText>
      </w:r>
      <w:r>
        <w:fldChar w:fldCharType="separate"/>
      </w:r>
      <w:r>
        <w:t>73</w:t>
      </w:r>
      <w:r>
        <w:fldChar w:fldCharType="end"/>
      </w:r>
    </w:p>
    <w:p w14:paraId="4F6C82BC" w14:textId="3BE307C0" w:rsidR="00B616F1" w:rsidRDefault="00B616F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_Toc187256079 \h </w:instrText>
      </w:r>
      <w:r>
        <w:fldChar w:fldCharType="separate"/>
      </w:r>
      <w:r>
        <w:t>73</w:t>
      </w:r>
      <w:r>
        <w:fldChar w:fldCharType="end"/>
      </w:r>
    </w:p>
    <w:p w14:paraId="10E04FE0" w14:textId="2100C2E0" w:rsidR="00B616F1" w:rsidRDefault="00B616F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_Toc187256080 \h </w:instrText>
      </w:r>
      <w:r>
        <w:fldChar w:fldCharType="separate"/>
      </w:r>
      <w:r>
        <w:t>73</w:t>
      </w:r>
      <w:r>
        <w:fldChar w:fldCharType="end"/>
      </w:r>
    </w:p>
    <w:p w14:paraId="0864F53B" w14:textId="6A90277E" w:rsidR="00B616F1" w:rsidRDefault="00B616F1">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_Toc187256081 \h </w:instrText>
      </w:r>
      <w:r>
        <w:fldChar w:fldCharType="separate"/>
      </w:r>
      <w:r>
        <w:t>74</w:t>
      </w:r>
      <w:r>
        <w:fldChar w:fldCharType="end"/>
      </w:r>
    </w:p>
    <w:p w14:paraId="24209C65" w14:textId="3D428A9A" w:rsidR="00B616F1" w:rsidRDefault="00B616F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_Toc187256082 \h </w:instrText>
      </w:r>
      <w:r>
        <w:fldChar w:fldCharType="separate"/>
      </w:r>
      <w:r>
        <w:t>74</w:t>
      </w:r>
      <w:r>
        <w:fldChar w:fldCharType="end"/>
      </w:r>
    </w:p>
    <w:p w14:paraId="121C9EDE" w14:textId="111E82E9" w:rsidR="00B616F1" w:rsidRDefault="00B616F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_Toc187256083 \h </w:instrText>
      </w:r>
      <w:r>
        <w:fldChar w:fldCharType="separate"/>
      </w:r>
      <w:r>
        <w:t>74</w:t>
      </w:r>
      <w:r>
        <w:fldChar w:fldCharType="end"/>
      </w:r>
    </w:p>
    <w:p w14:paraId="6F076BC2" w14:textId="22F6122B" w:rsidR="00B616F1" w:rsidRDefault="00B616F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_Toc187256084 \h </w:instrText>
      </w:r>
      <w:r>
        <w:fldChar w:fldCharType="separate"/>
      </w:r>
      <w:r>
        <w:t>74</w:t>
      </w:r>
      <w:r>
        <w:fldChar w:fldCharType="end"/>
      </w:r>
    </w:p>
    <w:p w14:paraId="0ABDEBC3" w14:textId="433FC125" w:rsidR="00B616F1" w:rsidRDefault="00B616F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_Toc187256085 \h </w:instrText>
      </w:r>
      <w:r>
        <w:fldChar w:fldCharType="separate"/>
      </w:r>
      <w:r>
        <w:t>74</w:t>
      </w:r>
      <w:r>
        <w:fldChar w:fldCharType="end"/>
      </w:r>
    </w:p>
    <w:p w14:paraId="330A5C1A" w14:textId="1B8C3991" w:rsidR="00B616F1" w:rsidRDefault="00B616F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_Toc187256086 \h </w:instrText>
      </w:r>
      <w:r>
        <w:fldChar w:fldCharType="separate"/>
      </w:r>
      <w:r>
        <w:t>74</w:t>
      </w:r>
      <w:r>
        <w:fldChar w:fldCharType="end"/>
      </w:r>
    </w:p>
    <w:p w14:paraId="2F7C1721" w14:textId="25B1F751" w:rsidR="00B616F1" w:rsidRDefault="00B616F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_Toc187256087 \h </w:instrText>
      </w:r>
      <w:r>
        <w:fldChar w:fldCharType="separate"/>
      </w:r>
      <w:r>
        <w:t>75</w:t>
      </w:r>
      <w:r>
        <w:fldChar w:fldCharType="end"/>
      </w:r>
    </w:p>
    <w:p w14:paraId="469023FB" w14:textId="37C78DB7"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6.4.1</w:t>
      </w:r>
      <w:r>
        <w:rPr>
          <w:rFonts w:asciiTheme="minorHAnsi" w:eastAsiaTheme="minorEastAsia" w:hAnsiTheme="minorHAnsi" w:cstheme="minorBidi"/>
          <w:kern w:val="2"/>
          <w:sz w:val="24"/>
          <w:szCs w:val="24"/>
          <w14:ligatures w14:val="standardContextual"/>
        </w:rPr>
        <w:tab/>
      </w:r>
      <w:r w:rsidRPr="00963122">
        <w:rPr>
          <w:lang w:val="en-US"/>
        </w:rPr>
        <w:t>Transmitter OFF power</w:t>
      </w:r>
      <w:r>
        <w:tab/>
      </w:r>
      <w:r>
        <w:fldChar w:fldCharType="begin"/>
      </w:r>
      <w:r>
        <w:instrText xml:space="preserve"> PAGEREF _Toc187256088 \h </w:instrText>
      </w:r>
      <w:r>
        <w:fldChar w:fldCharType="separate"/>
      </w:r>
      <w:r>
        <w:t>75</w:t>
      </w:r>
      <w:r>
        <w:fldChar w:fldCharType="end"/>
      </w:r>
    </w:p>
    <w:p w14:paraId="22C1299B" w14:textId="63302A65"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_Toc187256089 \h </w:instrText>
      </w:r>
      <w:r>
        <w:fldChar w:fldCharType="separate"/>
      </w:r>
      <w:r>
        <w:t>75</w:t>
      </w:r>
      <w:r>
        <w:fldChar w:fldCharType="end"/>
      </w:r>
    </w:p>
    <w:p w14:paraId="6765D57B" w14:textId="2967C447"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_Toc187256090 \h </w:instrText>
      </w:r>
      <w:r>
        <w:fldChar w:fldCharType="separate"/>
      </w:r>
      <w:r>
        <w:t>75</w:t>
      </w:r>
      <w:r>
        <w:fldChar w:fldCharType="end"/>
      </w:r>
    </w:p>
    <w:p w14:paraId="48BBB609" w14:textId="7EA1BB0E"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_Toc187256091 \h </w:instrText>
      </w:r>
      <w:r>
        <w:fldChar w:fldCharType="separate"/>
      </w:r>
      <w:r>
        <w:t>75</w:t>
      </w:r>
      <w:r>
        <w:fldChar w:fldCharType="end"/>
      </w:r>
    </w:p>
    <w:p w14:paraId="644355C1" w14:textId="009977F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_Toc187256092 \h </w:instrText>
      </w:r>
      <w:r>
        <w:fldChar w:fldCharType="separate"/>
      </w:r>
      <w:r>
        <w:t>75</w:t>
      </w:r>
      <w:r>
        <w:fldChar w:fldCharType="end"/>
      </w:r>
    </w:p>
    <w:p w14:paraId="063DA8D4" w14:textId="78486A9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_Toc187256093 \h </w:instrText>
      </w:r>
      <w:r>
        <w:fldChar w:fldCharType="separate"/>
      </w:r>
      <w:r>
        <w:t>75</w:t>
      </w:r>
      <w:r>
        <w:fldChar w:fldCharType="end"/>
      </w:r>
    </w:p>
    <w:p w14:paraId="06828D15" w14:textId="23AC205C"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6.4.2</w:t>
      </w:r>
      <w:r>
        <w:rPr>
          <w:rFonts w:asciiTheme="minorHAnsi" w:eastAsiaTheme="minorEastAsia" w:hAnsiTheme="minorHAnsi" w:cstheme="minorBidi"/>
          <w:kern w:val="2"/>
          <w:sz w:val="24"/>
          <w:szCs w:val="24"/>
          <w14:ligatures w14:val="standardContextual"/>
        </w:rPr>
        <w:tab/>
      </w:r>
      <w:r w:rsidRPr="00963122">
        <w:rPr>
          <w:lang w:val="en-US"/>
        </w:rPr>
        <w:t>Transmitter transient period</w:t>
      </w:r>
      <w:r>
        <w:tab/>
      </w:r>
      <w:r>
        <w:fldChar w:fldCharType="begin"/>
      </w:r>
      <w:r>
        <w:instrText xml:space="preserve"> PAGEREF _Toc187256094 \h </w:instrText>
      </w:r>
      <w:r>
        <w:fldChar w:fldCharType="separate"/>
      </w:r>
      <w:r>
        <w:t>76</w:t>
      </w:r>
      <w:r>
        <w:fldChar w:fldCharType="end"/>
      </w:r>
    </w:p>
    <w:p w14:paraId="596B1DB8" w14:textId="5CF340FD"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_Toc187256095 \h </w:instrText>
      </w:r>
      <w:r>
        <w:fldChar w:fldCharType="separate"/>
      </w:r>
      <w:r>
        <w:t>76</w:t>
      </w:r>
      <w:r>
        <w:fldChar w:fldCharType="end"/>
      </w:r>
    </w:p>
    <w:p w14:paraId="7D5FF36E" w14:textId="3325F552"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_Toc187256096 \h </w:instrText>
      </w:r>
      <w:r>
        <w:fldChar w:fldCharType="separate"/>
      </w:r>
      <w:r>
        <w:t>76</w:t>
      </w:r>
      <w:r>
        <w:fldChar w:fldCharType="end"/>
      </w:r>
    </w:p>
    <w:p w14:paraId="650AD020" w14:textId="454EC01B"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_Toc187256097 \h </w:instrText>
      </w:r>
      <w:r>
        <w:fldChar w:fldCharType="separate"/>
      </w:r>
      <w:r>
        <w:t>76</w:t>
      </w:r>
      <w:r>
        <w:fldChar w:fldCharType="end"/>
      </w:r>
    </w:p>
    <w:p w14:paraId="6ADF3D8E" w14:textId="07E2804F"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_Toc187256098 \h </w:instrText>
      </w:r>
      <w:r>
        <w:fldChar w:fldCharType="separate"/>
      </w:r>
      <w:r>
        <w:t>76</w:t>
      </w:r>
      <w:r>
        <w:fldChar w:fldCharType="end"/>
      </w:r>
    </w:p>
    <w:p w14:paraId="114959F0" w14:textId="57BD54A2"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6.4.2.4.1</w:t>
      </w:r>
      <w:r>
        <w:rPr>
          <w:rFonts w:asciiTheme="minorHAnsi" w:eastAsiaTheme="minorEastAsia" w:hAnsiTheme="minorHAnsi" w:cstheme="minorBidi"/>
          <w:kern w:val="2"/>
          <w:sz w:val="24"/>
          <w:szCs w:val="24"/>
          <w14:ligatures w14:val="standardContextual"/>
        </w:rPr>
        <w:tab/>
      </w:r>
      <w:r w:rsidRPr="00963122">
        <w:rPr>
          <w:lang w:val="en-US"/>
        </w:rPr>
        <w:t>Initial conditions</w:t>
      </w:r>
      <w:r>
        <w:tab/>
      </w:r>
      <w:r>
        <w:fldChar w:fldCharType="begin"/>
      </w:r>
      <w:r>
        <w:instrText xml:space="preserve"> PAGEREF _Toc187256099 \h </w:instrText>
      </w:r>
      <w:r>
        <w:fldChar w:fldCharType="separate"/>
      </w:r>
      <w:r>
        <w:t>76</w:t>
      </w:r>
      <w:r>
        <w:fldChar w:fldCharType="end"/>
      </w:r>
    </w:p>
    <w:p w14:paraId="460C0EA6" w14:textId="26A3F334"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6.4.2.4.2</w:t>
      </w:r>
      <w:r>
        <w:rPr>
          <w:rFonts w:asciiTheme="minorHAnsi" w:eastAsiaTheme="minorEastAsia" w:hAnsiTheme="minorHAnsi" w:cstheme="minorBidi"/>
          <w:kern w:val="2"/>
          <w:sz w:val="24"/>
          <w:szCs w:val="24"/>
          <w14:ligatures w14:val="standardContextual"/>
        </w:rPr>
        <w:tab/>
      </w:r>
      <w:r w:rsidRPr="00963122">
        <w:rPr>
          <w:lang w:val="en-US"/>
        </w:rPr>
        <w:t>Procedure</w:t>
      </w:r>
      <w:r>
        <w:tab/>
      </w:r>
      <w:r>
        <w:fldChar w:fldCharType="begin"/>
      </w:r>
      <w:r>
        <w:instrText xml:space="preserve"> PAGEREF _Toc187256100 \h </w:instrText>
      </w:r>
      <w:r>
        <w:fldChar w:fldCharType="separate"/>
      </w:r>
      <w:r>
        <w:t>77</w:t>
      </w:r>
      <w:r>
        <w:fldChar w:fldCharType="end"/>
      </w:r>
    </w:p>
    <w:p w14:paraId="579AD490" w14:textId="63EAA3E8"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_Toc187256101 \h </w:instrText>
      </w:r>
      <w:r>
        <w:fldChar w:fldCharType="separate"/>
      </w:r>
      <w:r>
        <w:t>77</w:t>
      </w:r>
      <w:r>
        <w:fldChar w:fldCharType="end"/>
      </w:r>
    </w:p>
    <w:p w14:paraId="69D9857B" w14:textId="46D71A23" w:rsidR="00B616F1" w:rsidRDefault="00B616F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_Toc187256102 \h </w:instrText>
      </w:r>
      <w:r>
        <w:fldChar w:fldCharType="separate"/>
      </w:r>
      <w:r>
        <w:t>77</w:t>
      </w:r>
      <w:r>
        <w:fldChar w:fldCharType="end"/>
      </w:r>
    </w:p>
    <w:p w14:paraId="58E2B279" w14:textId="6723B7F0" w:rsidR="00B616F1" w:rsidRDefault="00B616F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_Toc187256103 \h </w:instrText>
      </w:r>
      <w:r>
        <w:fldChar w:fldCharType="separate"/>
      </w:r>
      <w:r>
        <w:t>77</w:t>
      </w:r>
      <w:r>
        <w:fldChar w:fldCharType="end"/>
      </w:r>
    </w:p>
    <w:p w14:paraId="0BE5B04A" w14:textId="1DECE009" w:rsidR="00B616F1" w:rsidRDefault="00B616F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_Toc187256104 \h </w:instrText>
      </w:r>
      <w:r>
        <w:fldChar w:fldCharType="separate"/>
      </w:r>
      <w:r>
        <w:t>78</w:t>
      </w:r>
      <w:r>
        <w:fldChar w:fldCharType="end"/>
      </w:r>
    </w:p>
    <w:p w14:paraId="05A8C2AE" w14:textId="67B95E12" w:rsidR="00B616F1" w:rsidRDefault="00B616F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_Toc187256105 \h </w:instrText>
      </w:r>
      <w:r>
        <w:fldChar w:fldCharType="separate"/>
      </w:r>
      <w:r>
        <w:t>78</w:t>
      </w:r>
      <w:r>
        <w:fldChar w:fldCharType="end"/>
      </w:r>
    </w:p>
    <w:p w14:paraId="36413EBD" w14:textId="06E9002A" w:rsidR="00B616F1" w:rsidRDefault="00B616F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_Toc187256106 \h </w:instrText>
      </w:r>
      <w:r>
        <w:fldChar w:fldCharType="separate"/>
      </w:r>
      <w:r>
        <w:t>78</w:t>
      </w:r>
      <w:r>
        <w:fldChar w:fldCharType="end"/>
      </w:r>
    </w:p>
    <w:p w14:paraId="0010B4FA" w14:textId="51032612" w:rsidR="00B616F1" w:rsidRDefault="00B616F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_Toc187256107 \h </w:instrText>
      </w:r>
      <w:r>
        <w:fldChar w:fldCharType="separate"/>
      </w:r>
      <w:r>
        <w:t>78</w:t>
      </w:r>
      <w:r>
        <w:fldChar w:fldCharType="end"/>
      </w:r>
    </w:p>
    <w:p w14:paraId="1BFB85E8" w14:textId="37706CE0" w:rsidR="00B616F1" w:rsidRDefault="00B616F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_Toc187256108 \h </w:instrText>
      </w:r>
      <w:r>
        <w:fldChar w:fldCharType="separate"/>
      </w:r>
      <w:r>
        <w:t>78</w:t>
      </w:r>
      <w:r>
        <w:fldChar w:fldCharType="end"/>
      </w:r>
    </w:p>
    <w:p w14:paraId="1B4CD9C5" w14:textId="21C59AD9" w:rsidR="00B616F1" w:rsidRDefault="00B616F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_Toc187256109 \h </w:instrText>
      </w:r>
      <w:r>
        <w:fldChar w:fldCharType="separate"/>
      </w:r>
      <w:r>
        <w:t>78</w:t>
      </w:r>
      <w:r>
        <w:fldChar w:fldCharType="end"/>
      </w:r>
    </w:p>
    <w:p w14:paraId="6E4B1C6D" w14:textId="7DA3EDEA" w:rsidR="00B616F1" w:rsidRDefault="00B616F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_Toc187256110 \h </w:instrText>
      </w:r>
      <w:r>
        <w:fldChar w:fldCharType="separate"/>
      </w:r>
      <w:r>
        <w:t>78</w:t>
      </w:r>
      <w:r>
        <w:fldChar w:fldCharType="end"/>
      </w:r>
    </w:p>
    <w:p w14:paraId="528E74D6" w14:textId="088AD863" w:rsidR="00B616F1" w:rsidRDefault="00B616F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_Toc187256111 \h </w:instrText>
      </w:r>
      <w:r>
        <w:fldChar w:fldCharType="separate"/>
      </w:r>
      <w:r>
        <w:t>78</w:t>
      </w:r>
      <w:r>
        <w:fldChar w:fldCharType="end"/>
      </w:r>
    </w:p>
    <w:p w14:paraId="3E251DAB" w14:textId="453CD820" w:rsidR="00B616F1" w:rsidRDefault="00B616F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_Toc187256112 \h </w:instrText>
      </w:r>
      <w:r>
        <w:fldChar w:fldCharType="separate"/>
      </w:r>
      <w:r>
        <w:t>78</w:t>
      </w:r>
      <w:r>
        <w:fldChar w:fldCharType="end"/>
      </w:r>
    </w:p>
    <w:p w14:paraId="30F0007D" w14:textId="187DE3EB" w:rsidR="00B616F1" w:rsidRDefault="00B616F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_Toc187256113 \h </w:instrText>
      </w:r>
      <w:r>
        <w:fldChar w:fldCharType="separate"/>
      </w:r>
      <w:r>
        <w:t>79</w:t>
      </w:r>
      <w:r>
        <w:fldChar w:fldCharType="end"/>
      </w:r>
    </w:p>
    <w:p w14:paraId="024F8D50" w14:textId="255A0043" w:rsidR="00B616F1" w:rsidRDefault="00B616F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_Toc187256114 \h </w:instrText>
      </w:r>
      <w:r>
        <w:fldChar w:fldCharType="separate"/>
      </w:r>
      <w:r>
        <w:t>79</w:t>
      </w:r>
      <w:r>
        <w:fldChar w:fldCharType="end"/>
      </w:r>
    </w:p>
    <w:p w14:paraId="40ECD7A1" w14:textId="5A1B14EF" w:rsidR="00B616F1" w:rsidRDefault="00B616F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_Toc187256115 \h </w:instrText>
      </w:r>
      <w:r>
        <w:fldChar w:fldCharType="separate"/>
      </w:r>
      <w:r>
        <w:t>79</w:t>
      </w:r>
      <w:r>
        <w:fldChar w:fldCharType="end"/>
      </w:r>
    </w:p>
    <w:p w14:paraId="591923B7" w14:textId="5CB1BF14" w:rsidR="00B616F1" w:rsidRDefault="00B616F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_Toc187256116 \h </w:instrText>
      </w:r>
      <w:r>
        <w:fldChar w:fldCharType="separate"/>
      </w:r>
      <w:r>
        <w:t>79</w:t>
      </w:r>
      <w:r>
        <w:fldChar w:fldCharType="end"/>
      </w:r>
    </w:p>
    <w:p w14:paraId="347C075C" w14:textId="036E7FA2" w:rsidR="00B616F1" w:rsidRDefault="00B616F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_Toc187256117 \h </w:instrText>
      </w:r>
      <w:r>
        <w:fldChar w:fldCharType="separate"/>
      </w:r>
      <w:r>
        <w:t>80</w:t>
      </w:r>
      <w:r>
        <w:fldChar w:fldCharType="end"/>
      </w:r>
    </w:p>
    <w:p w14:paraId="15333322" w14:textId="29A10785" w:rsidR="00B616F1" w:rsidRDefault="00B616F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_Toc187256118 \h </w:instrText>
      </w:r>
      <w:r>
        <w:fldChar w:fldCharType="separate"/>
      </w:r>
      <w:r>
        <w:t>82</w:t>
      </w:r>
      <w:r>
        <w:fldChar w:fldCharType="end"/>
      </w:r>
    </w:p>
    <w:p w14:paraId="683D699A" w14:textId="2422128D" w:rsidR="00B616F1" w:rsidRDefault="00B616F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_Toc187256119 \h </w:instrText>
      </w:r>
      <w:r>
        <w:fldChar w:fldCharType="separate"/>
      </w:r>
      <w:r>
        <w:t>82</w:t>
      </w:r>
      <w:r>
        <w:fldChar w:fldCharType="end"/>
      </w:r>
    </w:p>
    <w:p w14:paraId="17093960" w14:textId="680D91CB" w:rsidR="00B616F1" w:rsidRDefault="00B616F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_Toc187256120 \h </w:instrText>
      </w:r>
      <w:r>
        <w:fldChar w:fldCharType="separate"/>
      </w:r>
      <w:r>
        <w:t>82</w:t>
      </w:r>
      <w:r>
        <w:fldChar w:fldCharType="end"/>
      </w:r>
    </w:p>
    <w:p w14:paraId="57EAD816" w14:textId="5972168D" w:rsidR="00B616F1" w:rsidRDefault="00B616F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_Toc187256121 \h </w:instrText>
      </w:r>
      <w:r>
        <w:fldChar w:fldCharType="separate"/>
      </w:r>
      <w:r>
        <w:t>82</w:t>
      </w:r>
      <w:r>
        <w:fldChar w:fldCharType="end"/>
      </w:r>
    </w:p>
    <w:p w14:paraId="6770B761" w14:textId="64F297CC" w:rsidR="00B616F1" w:rsidRDefault="00B616F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_Toc187256122 \h </w:instrText>
      </w:r>
      <w:r>
        <w:fldChar w:fldCharType="separate"/>
      </w:r>
      <w:r>
        <w:t>82</w:t>
      </w:r>
      <w:r>
        <w:fldChar w:fldCharType="end"/>
      </w:r>
    </w:p>
    <w:p w14:paraId="6A37F9F3" w14:textId="58A3EE6D" w:rsidR="00B616F1" w:rsidRDefault="00B616F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_Toc187256123 \h </w:instrText>
      </w:r>
      <w:r>
        <w:fldChar w:fldCharType="separate"/>
      </w:r>
      <w:r>
        <w:t>82</w:t>
      </w:r>
      <w:r>
        <w:fldChar w:fldCharType="end"/>
      </w:r>
    </w:p>
    <w:p w14:paraId="007CC6D5" w14:textId="31853B68" w:rsidR="00B616F1" w:rsidRDefault="00B616F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_Toc187256124 \h </w:instrText>
      </w:r>
      <w:r>
        <w:fldChar w:fldCharType="separate"/>
      </w:r>
      <w:r>
        <w:t>82</w:t>
      </w:r>
      <w:r>
        <w:fldChar w:fldCharType="end"/>
      </w:r>
    </w:p>
    <w:p w14:paraId="4DE48DE7" w14:textId="3AC98786" w:rsidR="00B616F1" w:rsidRDefault="00B616F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_Toc187256125 \h </w:instrText>
      </w:r>
      <w:r>
        <w:fldChar w:fldCharType="separate"/>
      </w:r>
      <w:r>
        <w:t>83</w:t>
      </w:r>
      <w:r>
        <w:fldChar w:fldCharType="end"/>
      </w:r>
    </w:p>
    <w:p w14:paraId="5424BD6C" w14:textId="4F5FBC36" w:rsidR="00B616F1" w:rsidRDefault="00B616F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_Toc187256126 \h </w:instrText>
      </w:r>
      <w:r>
        <w:fldChar w:fldCharType="separate"/>
      </w:r>
      <w:r>
        <w:t>83</w:t>
      </w:r>
      <w:r>
        <w:fldChar w:fldCharType="end"/>
      </w:r>
    </w:p>
    <w:p w14:paraId="2083A9C2" w14:textId="32E6B239" w:rsidR="00B616F1" w:rsidRDefault="00B616F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_Toc187256127 \h </w:instrText>
      </w:r>
      <w:r>
        <w:fldChar w:fldCharType="separate"/>
      </w:r>
      <w:r>
        <w:t>83</w:t>
      </w:r>
      <w:r>
        <w:fldChar w:fldCharType="end"/>
      </w:r>
    </w:p>
    <w:p w14:paraId="761442ED" w14:textId="59E0C92B" w:rsidR="00B616F1" w:rsidRDefault="00B616F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_Toc187256128 \h </w:instrText>
      </w:r>
      <w:r>
        <w:fldChar w:fldCharType="separate"/>
      </w:r>
      <w:r>
        <w:t>84</w:t>
      </w:r>
      <w:r>
        <w:fldChar w:fldCharType="end"/>
      </w:r>
    </w:p>
    <w:p w14:paraId="02587AEF" w14:textId="1C55C85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6.6.2.1</w:t>
      </w:r>
      <w:r>
        <w:rPr>
          <w:rFonts w:asciiTheme="minorHAnsi" w:eastAsiaTheme="minorEastAsia" w:hAnsiTheme="minorHAnsi" w:cstheme="minorBidi"/>
          <w:kern w:val="2"/>
          <w:sz w:val="24"/>
          <w:szCs w:val="24"/>
          <w14:ligatures w14:val="standardContextual"/>
        </w:rPr>
        <w:tab/>
      </w:r>
      <w:r w:rsidRPr="00963122">
        <w:rPr>
          <w:rFonts w:eastAsia="MS P??" w:cs="v4.2.0"/>
        </w:rPr>
        <w:t>Definition and applicability</w:t>
      </w:r>
      <w:r>
        <w:tab/>
      </w:r>
      <w:r>
        <w:fldChar w:fldCharType="begin"/>
      </w:r>
      <w:r>
        <w:instrText xml:space="preserve"> PAGEREF _Toc187256129 \h </w:instrText>
      </w:r>
      <w:r>
        <w:fldChar w:fldCharType="separate"/>
      </w:r>
      <w:r>
        <w:t>84</w:t>
      </w:r>
      <w:r>
        <w:fldChar w:fldCharType="end"/>
      </w:r>
    </w:p>
    <w:p w14:paraId="1770C79E" w14:textId="17D22290"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6.6.2.2</w:t>
      </w:r>
      <w:r>
        <w:rPr>
          <w:rFonts w:asciiTheme="minorHAnsi" w:eastAsiaTheme="minorEastAsia" w:hAnsiTheme="minorHAnsi" w:cstheme="minorBidi"/>
          <w:kern w:val="2"/>
          <w:sz w:val="24"/>
          <w:szCs w:val="24"/>
          <w14:ligatures w14:val="standardContextual"/>
        </w:rPr>
        <w:tab/>
      </w:r>
      <w:r w:rsidRPr="00963122">
        <w:rPr>
          <w:rFonts w:eastAsia="MS P??" w:cs="v4.2.0"/>
        </w:rPr>
        <w:t>Minimum Requirements</w:t>
      </w:r>
      <w:r>
        <w:tab/>
      </w:r>
      <w:r>
        <w:fldChar w:fldCharType="begin"/>
      </w:r>
      <w:r>
        <w:instrText xml:space="preserve"> PAGEREF _Toc187256130 \h </w:instrText>
      </w:r>
      <w:r>
        <w:fldChar w:fldCharType="separate"/>
      </w:r>
      <w:r>
        <w:t>84</w:t>
      </w:r>
      <w:r>
        <w:fldChar w:fldCharType="end"/>
      </w:r>
    </w:p>
    <w:p w14:paraId="5CA6B2FE" w14:textId="70F1DCF7"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cs="v4.2.0"/>
        </w:rPr>
        <w:t>6.6.2.3</w:t>
      </w:r>
      <w:r>
        <w:rPr>
          <w:rFonts w:asciiTheme="minorHAnsi" w:eastAsiaTheme="minorEastAsia" w:hAnsiTheme="minorHAnsi" w:cstheme="minorBidi"/>
          <w:kern w:val="2"/>
          <w:sz w:val="24"/>
          <w:szCs w:val="24"/>
          <w14:ligatures w14:val="standardContextual"/>
        </w:rPr>
        <w:tab/>
      </w:r>
      <w:r w:rsidRPr="00963122">
        <w:rPr>
          <w:rFonts w:cs="v4.2.0"/>
        </w:rPr>
        <w:t>Test purpose</w:t>
      </w:r>
      <w:r>
        <w:tab/>
      </w:r>
      <w:r>
        <w:fldChar w:fldCharType="begin"/>
      </w:r>
      <w:r>
        <w:instrText xml:space="preserve"> PAGEREF _Toc187256131 \h </w:instrText>
      </w:r>
      <w:r>
        <w:fldChar w:fldCharType="separate"/>
      </w:r>
      <w:r>
        <w:t>84</w:t>
      </w:r>
      <w:r>
        <w:fldChar w:fldCharType="end"/>
      </w:r>
    </w:p>
    <w:p w14:paraId="022DACC5" w14:textId="33CC456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6.6.2.4</w:t>
      </w:r>
      <w:r>
        <w:rPr>
          <w:rFonts w:asciiTheme="minorHAnsi" w:eastAsiaTheme="minorEastAsia" w:hAnsiTheme="minorHAnsi" w:cstheme="minorBidi"/>
          <w:kern w:val="2"/>
          <w:sz w:val="24"/>
          <w:szCs w:val="24"/>
          <w14:ligatures w14:val="standardContextual"/>
        </w:rPr>
        <w:tab/>
      </w:r>
      <w:r w:rsidRPr="00963122">
        <w:rPr>
          <w:rFonts w:eastAsia="MS P??" w:cs="v4.2.0"/>
        </w:rPr>
        <w:t>Method of test</w:t>
      </w:r>
      <w:r>
        <w:tab/>
      </w:r>
      <w:r>
        <w:fldChar w:fldCharType="begin"/>
      </w:r>
      <w:r>
        <w:instrText xml:space="preserve"> PAGEREF _Toc187256132 \h </w:instrText>
      </w:r>
      <w:r>
        <w:fldChar w:fldCharType="separate"/>
      </w:r>
      <w:r>
        <w:t>85</w:t>
      </w:r>
      <w:r>
        <w:fldChar w:fldCharType="end"/>
      </w:r>
    </w:p>
    <w:p w14:paraId="2D49A3A9" w14:textId="5954962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cs="v4.2.0"/>
        </w:rPr>
        <w:t>6.6.2.4.1</w:t>
      </w:r>
      <w:r>
        <w:rPr>
          <w:rFonts w:asciiTheme="minorHAnsi" w:eastAsiaTheme="minorEastAsia" w:hAnsiTheme="minorHAnsi" w:cstheme="minorBidi"/>
          <w:kern w:val="2"/>
          <w:sz w:val="24"/>
          <w:szCs w:val="24"/>
          <w14:ligatures w14:val="standardContextual"/>
        </w:rPr>
        <w:tab/>
      </w:r>
      <w:r w:rsidRPr="00963122">
        <w:rPr>
          <w:rFonts w:cs="v4.2.0"/>
        </w:rPr>
        <w:t>Initial conditions</w:t>
      </w:r>
      <w:r>
        <w:tab/>
      </w:r>
      <w:r>
        <w:fldChar w:fldCharType="begin"/>
      </w:r>
      <w:r>
        <w:instrText xml:space="preserve"> PAGEREF _Toc187256133 \h </w:instrText>
      </w:r>
      <w:r>
        <w:fldChar w:fldCharType="separate"/>
      </w:r>
      <w:r>
        <w:t>85</w:t>
      </w:r>
      <w:r>
        <w:fldChar w:fldCharType="end"/>
      </w:r>
    </w:p>
    <w:p w14:paraId="7D1856AC" w14:textId="6F36AA97" w:rsidR="00B616F1" w:rsidRDefault="00B616F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_Toc187256134 \h </w:instrText>
      </w:r>
      <w:r>
        <w:fldChar w:fldCharType="separate"/>
      </w:r>
      <w:r>
        <w:t>85</w:t>
      </w:r>
      <w:r>
        <w:fldChar w:fldCharType="end"/>
      </w:r>
    </w:p>
    <w:p w14:paraId="29C1F1E2" w14:textId="2E2E1363"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6.6.2.5</w:t>
      </w:r>
      <w:r>
        <w:rPr>
          <w:rFonts w:asciiTheme="minorHAnsi" w:eastAsiaTheme="minorEastAsia" w:hAnsiTheme="minorHAnsi" w:cstheme="minorBidi"/>
          <w:kern w:val="2"/>
          <w:sz w:val="24"/>
          <w:szCs w:val="24"/>
          <w14:ligatures w14:val="standardContextual"/>
        </w:rPr>
        <w:tab/>
      </w:r>
      <w:r w:rsidRPr="00963122">
        <w:rPr>
          <w:rFonts w:eastAsia="MS P??" w:cs="v4.2.0"/>
        </w:rPr>
        <w:t>Test requirements</w:t>
      </w:r>
      <w:r>
        <w:tab/>
      </w:r>
      <w:r>
        <w:fldChar w:fldCharType="begin"/>
      </w:r>
      <w:r>
        <w:instrText xml:space="preserve"> PAGEREF _Toc187256135 \h </w:instrText>
      </w:r>
      <w:r>
        <w:fldChar w:fldCharType="separate"/>
      </w:r>
      <w:r>
        <w:t>86</w:t>
      </w:r>
      <w:r>
        <w:fldChar w:fldCharType="end"/>
      </w:r>
    </w:p>
    <w:p w14:paraId="10692613" w14:textId="647385F5" w:rsidR="00B616F1" w:rsidRDefault="00B616F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_Toc187256136 \h </w:instrText>
      </w:r>
      <w:r>
        <w:fldChar w:fldCharType="separate"/>
      </w:r>
      <w:r>
        <w:t>86</w:t>
      </w:r>
      <w:r>
        <w:fldChar w:fldCharType="end"/>
      </w:r>
    </w:p>
    <w:p w14:paraId="2CE65882" w14:textId="1A726B28" w:rsidR="00B616F1" w:rsidRDefault="00B616F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_Toc187256137 \h </w:instrText>
      </w:r>
      <w:r>
        <w:fldChar w:fldCharType="separate"/>
      </w:r>
      <w:r>
        <w:t>86</w:t>
      </w:r>
      <w:r>
        <w:fldChar w:fldCharType="end"/>
      </w:r>
    </w:p>
    <w:p w14:paraId="1BDE3025" w14:textId="725CCEC3" w:rsidR="00B616F1" w:rsidRDefault="00B616F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_Toc187256138 \h </w:instrText>
      </w:r>
      <w:r>
        <w:fldChar w:fldCharType="separate"/>
      </w:r>
      <w:r>
        <w:t>86</w:t>
      </w:r>
      <w:r>
        <w:fldChar w:fldCharType="end"/>
      </w:r>
    </w:p>
    <w:p w14:paraId="35E9C8C5" w14:textId="4C54711A" w:rsidR="00B616F1" w:rsidRDefault="00B616F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_Toc187256139 \h </w:instrText>
      </w:r>
      <w:r>
        <w:fldChar w:fldCharType="separate"/>
      </w:r>
      <w:r>
        <w:t>86</w:t>
      </w:r>
      <w:r>
        <w:fldChar w:fldCharType="end"/>
      </w:r>
    </w:p>
    <w:p w14:paraId="64C7F26C" w14:textId="49EDFD8E" w:rsidR="00B616F1" w:rsidRDefault="00B616F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_Toc187256140 \h </w:instrText>
      </w:r>
      <w:r>
        <w:fldChar w:fldCharType="separate"/>
      </w:r>
      <w:r>
        <w:t>86</w:t>
      </w:r>
      <w:r>
        <w:fldChar w:fldCharType="end"/>
      </w:r>
    </w:p>
    <w:p w14:paraId="65AC16AA" w14:textId="7E958880" w:rsidR="00B616F1" w:rsidRDefault="00B616F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_Toc187256141 \h </w:instrText>
      </w:r>
      <w:r>
        <w:fldChar w:fldCharType="separate"/>
      </w:r>
      <w:r>
        <w:t>86</w:t>
      </w:r>
      <w:r>
        <w:fldChar w:fldCharType="end"/>
      </w:r>
    </w:p>
    <w:p w14:paraId="15EE5426" w14:textId="7E765993" w:rsidR="00B616F1" w:rsidRDefault="00B616F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_Toc187256142 \h </w:instrText>
      </w:r>
      <w:r>
        <w:fldChar w:fldCharType="separate"/>
      </w:r>
      <w:r>
        <w:t>87</w:t>
      </w:r>
      <w:r>
        <w:fldChar w:fldCharType="end"/>
      </w:r>
    </w:p>
    <w:p w14:paraId="731EE7DB" w14:textId="1B6F4BB0" w:rsidR="00B616F1" w:rsidRDefault="00B616F1">
      <w:pPr>
        <w:pStyle w:val="TOC4"/>
        <w:rPr>
          <w:rFonts w:asciiTheme="minorHAnsi" w:eastAsiaTheme="minorEastAsia" w:hAnsiTheme="minorHAnsi" w:cstheme="minorBidi"/>
          <w:kern w:val="2"/>
          <w:sz w:val="24"/>
          <w:szCs w:val="24"/>
          <w14:ligatures w14:val="standardContextual"/>
        </w:rPr>
      </w:pPr>
      <w:r>
        <w:lastRenderedPageBreak/>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_Toc187256143 \h </w:instrText>
      </w:r>
      <w:r>
        <w:fldChar w:fldCharType="separate"/>
      </w:r>
      <w:r>
        <w:t>87</w:t>
      </w:r>
      <w:r>
        <w:fldChar w:fldCharType="end"/>
      </w:r>
    </w:p>
    <w:p w14:paraId="03B1A34A" w14:textId="225AA253" w:rsidR="00B616F1" w:rsidRDefault="00B616F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_Toc187256144 \h </w:instrText>
      </w:r>
      <w:r>
        <w:fldChar w:fldCharType="separate"/>
      </w:r>
      <w:r>
        <w:t>87</w:t>
      </w:r>
      <w:r>
        <w:fldChar w:fldCharType="end"/>
      </w:r>
    </w:p>
    <w:p w14:paraId="50D2028F" w14:textId="7140713D" w:rsidR="00B616F1" w:rsidRDefault="00B616F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963122">
        <w:rPr>
          <w:lang w:val="en-US"/>
        </w:rPr>
        <w:t>Limits and</w:t>
      </w:r>
      <w:r>
        <w:t xml:space="preserve"> </w:t>
      </w:r>
      <w:r w:rsidRPr="00963122">
        <w:rPr>
          <w:i/>
        </w:rPr>
        <w:t>basic limits</w:t>
      </w:r>
      <w:r>
        <w:tab/>
      </w:r>
      <w:r>
        <w:fldChar w:fldCharType="begin"/>
      </w:r>
      <w:r>
        <w:instrText xml:space="preserve"> PAGEREF _Toc187256145 \h </w:instrText>
      </w:r>
      <w:r>
        <w:fldChar w:fldCharType="separate"/>
      </w:r>
      <w:r>
        <w:t>87</w:t>
      </w:r>
      <w:r>
        <w:fldChar w:fldCharType="end"/>
      </w:r>
    </w:p>
    <w:p w14:paraId="23B8F607" w14:textId="3721B049" w:rsidR="00B616F1" w:rsidRDefault="00B616F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_Toc187256146 \h </w:instrText>
      </w:r>
      <w:r>
        <w:fldChar w:fldCharType="separate"/>
      </w:r>
      <w:r>
        <w:t>91</w:t>
      </w:r>
      <w:r>
        <w:fldChar w:fldCharType="end"/>
      </w:r>
    </w:p>
    <w:p w14:paraId="09C3285D" w14:textId="391680B9" w:rsidR="00B616F1" w:rsidRDefault="00B616F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_Toc187256147 \h </w:instrText>
      </w:r>
      <w:r>
        <w:fldChar w:fldCharType="separate"/>
      </w:r>
      <w:r>
        <w:t>91</w:t>
      </w:r>
      <w:r>
        <w:fldChar w:fldCharType="end"/>
      </w:r>
    </w:p>
    <w:p w14:paraId="1EF025A5" w14:textId="27AC8E41" w:rsidR="00B616F1" w:rsidRDefault="00B616F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_Toc187256148 \h </w:instrText>
      </w:r>
      <w:r>
        <w:fldChar w:fldCharType="separate"/>
      </w:r>
      <w:r>
        <w:t>92</w:t>
      </w:r>
      <w:r>
        <w:fldChar w:fldCharType="end"/>
      </w:r>
    </w:p>
    <w:p w14:paraId="7DE0E4B5" w14:textId="103F10BE" w:rsidR="00B616F1" w:rsidRDefault="00B616F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_Toc187256149 \h </w:instrText>
      </w:r>
      <w:r>
        <w:fldChar w:fldCharType="separate"/>
      </w:r>
      <w:r>
        <w:t>92</w:t>
      </w:r>
      <w:r>
        <w:fldChar w:fldCharType="end"/>
      </w:r>
    </w:p>
    <w:p w14:paraId="37B2F5AE" w14:textId="6322774E" w:rsidR="00B616F1" w:rsidRDefault="00B616F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_Toc187256150 \h </w:instrText>
      </w:r>
      <w:r>
        <w:fldChar w:fldCharType="separate"/>
      </w:r>
      <w:r>
        <w:t>93</w:t>
      </w:r>
      <w:r>
        <w:fldChar w:fldCharType="end"/>
      </w:r>
    </w:p>
    <w:p w14:paraId="6787ECD9" w14:textId="3FCDDAD9" w:rsidR="00B616F1" w:rsidRDefault="00B616F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_Toc187256151 \h </w:instrText>
      </w:r>
      <w:r>
        <w:fldChar w:fldCharType="separate"/>
      </w:r>
      <w:r>
        <w:t>93</w:t>
      </w:r>
      <w:r>
        <w:fldChar w:fldCharType="end"/>
      </w:r>
    </w:p>
    <w:p w14:paraId="64963C76" w14:textId="2DC35A15" w:rsidR="00B616F1" w:rsidRDefault="00B616F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_Toc187256152 \h </w:instrText>
      </w:r>
      <w:r>
        <w:fldChar w:fldCharType="separate"/>
      </w:r>
      <w:r>
        <w:t>94</w:t>
      </w:r>
      <w:r>
        <w:fldChar w:fldCharType="end"/>
      </w:r>
    </w:p>
    <w:p w14:paraId="729A6FD4" w14:textId="7D3F23B5" w:rsidR="00B616F1" w:rsidRDefault="00B616F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_Toc187256153 \h </w:instrText>
      </w:r>
      <w:r>
        <w:fldChar w:fldCharType="separate"/>
      </w:r>
      <w:r>
        <w:t>94</w:t>
      </w:r>
      <w:r>
        <w:fldChar w:fldCharType="end"/>
      </w:r>
    </w:p>
    <w:p w14:paraId="29C1069D" w14:textId="2342ED62" w:rsidR="00B616F1" w:rsidRDefault="00B616F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_Toc187256154 \h </w:instrText>
      </w:r>
      <w:r>
        <w:fldChar w:fldCharType="separate"/>
      </w:r>
      <w:r>
        <w:t>94</w:t>
      </w:r>
      <w:r>
        <w:fldChar w:fldCharType="end"/>
      </w:r>
    </w:p>
    <w:p w14:paraId="6D276C68" w14:textId="626376A7" w:rsidR="00B616F1" w:rsidRDefault="00B616F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_Toc187256155 \h </w:instrText>
      </w:r>
      <w:r>
        <w:fldChar w:fldCharType="separate"/>
      </w:r>
      <w:r>
        <w:t>95</w:t>
      </w:r>
      <w:r>
        <w:fldChar w:fldCharType="end"/>
      </w:r>
    </w:p>
    <w:p w14:paraId="1C76B48A" w14:textId="2736B21E" w:rsidR="00B616F1" w:rsidRDefault="00B616F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_Toc187256156 \h </w:instrText>
      </w:r>
      <w:r>
        <w:fldChar w:fldCharType="separate"/>
      </w:r>
      <w:r>
        <w:t>95</w:t>
      </w:r>
      <w:r>
        <w:fldChar w:fldCharType="end"/>
      </w:r>
    </w:p>
    <w:p w14:paraId="10F8D532" w14:textId="1805F313" w:rsidR="00B616F1" w:rsidRDefault="00B616F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_Toc187256157 \h </w:instrText>
      </w:r>
      <w:r>
        <w:fldChar w:fldCharType="separate"/>
      </w:r>
      <w:r>
        <w:t>95</w:t>
      </w:r>
      <w:r>
        <w:fldChar w:fldCharType="end"/>
      </w:r>
    </w:p>
    <w:p w14:paraId="3517A872" w14:textId="62780762" w:rsidR="00B616F1" w:rsidRDefault="00B616F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_Toc187256158 \h </w:instrText>
      </w:r>
      <w:r>
        <w:fldChar w:fldCharType="separate"/>
      </w:r>
      <w:r>
        <w:t>96</w:t>
      </w:r>
      <w:r>
        <w:fldChar w:fldCharType="end"/>
      </w:r>
    </w:p>
    <w:p w14:paraId="67A5E99D" w14:textId="4CE2A148" w:rsidR="00B616F1" w:rsidRDefault="00B616F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_Toc187256159 \h </w:instrText>
      </w:r>
      <w:r>
        <w:fldChar w:fldCharType="separate"/>
      </w:r>
      <w:r>
        <w:t>96</w:t>
      </w:r>
      <w:r>
        <w:fldChar w:fldCharType="end"/>
      </w:r>
    </w:p>
    <w:p w14:paraId="630021D2" w14:textId="6A064865" w:rsidR="00B616F1" w:rsidRDefault="00B616F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_Toc187256160 \h </w:instrText>
      </w:r>
      <w:r>
        <w:fldChar w:fldCharType="separate"/>
      </w:r>
      <w:r>
        <w:t>98</w:t>
      </w:r>
      <w:r>
        <w:fldChar w:fldCharType="end"/>
      </w:r>
    </w:p>
    <w:p w14:paraId="171E63D0" w14:textId="5095E830" w:rsidR="00B616F1" w:rsidRDefault="00B616F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_Toc187256161 \h </w:instrText>
      </w:r>
      <w:r>
        <w:fldChar w:fldCharType="separate"/>
      </w:r>
      <w:r>
        <w:t>99</w:t>
      </w:r>
      <w:r>
        <w:fldChar w:fldCharType="end"/>
      </w:r>
    </w:p>
    <w:p w14:paraId="03E7D2F8" w14:textId="589B7429" w:rsidR="00B616F1" w:rsidRDefault="00B616F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_Toc187256162 \h </w:instrText>
      </w:r>
      <w:r>
        <w:fldChar w:fldCharType="separate"/>
      </w:r>
      <w:r>
        <w:t>103</w:t>
      </w:r>
      <w:r>
        <w:fldChar w:fldCharType="end"/>
      </w:r>
    </w:p>
    <w:p w14:paraId="6F95349B" w14:textId="6A89DAFB" w:rsidR="00B616F1" w:rsidRDefault="00B616F1">
      <w:pPr>
        <w:pStyle w:val="TOC5"/>
        <w:rPr>
          <w:rFonts w:asciiTheme="minorHAnsi" w:eastAsiaTheme="minorEastAsia" w:hAnsiTheme="minorHAnsi" w:cstheme="minorBidi"/>
          <w:kern w:val="2"/>
          <w:sz w:val="24"/>
          <w:szCs w:val="24"/>
          <w14:ligatures w14:val="standardContextual"/>
        </w:rPr>
      </w:pPr>
      <w:r>
        <w:t>6.6.4.</w:t>
      </w:r>
      <w:r w:rsidRPr="00963122">
        <w:rPr>
          <w:rFonts w:eastAsia="SimSun"/>
          <w:lang w:val="en-US"/>
        </w:rPr>
        <w:t>5</w:t>
      </w:r>
      <w:r>
        <w:t>.</w:t>
      </w:r>
      <w:r w:rsidRPr="00963122">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_Toc187256163 \h </w:instrText>
      </w:r>
      <w:r>
        <w:fldChar w:fldCharType="separate"/>
      </w:r>
      <w:r>
        <w:t>105</w:t>
      </w:r>
      <w:r>
        <w:fldChar w:fldCharType="end"/>
      </w:r>
    </w:p>
    <w:p w14:paraId="4A100735" w14:textId="07028A10" w:rsidR="00B616F1" w:rsidRDefault="00B616F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_Toc187256164 \h </w:instrText>
      </w:r>
      <w:r>
        <w:fldChar w:fldCharType="separate"/>
      </w:r>
      <w:r>
        <w:t>108</w:t>
      </w:r>
      <w:r>
        <w:fldChar w:fldCharType="end"/>
      </w:r>
    </w:p>
    <w:p w14:paraId="63F1617B" w14:textId="67ABF630" w:rsidR="00B616F1" w:rsidRDefault="00B616F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_Toc187256165 \h </w:instrText>
      </w:r>
      <w:r>
        <w:fldChar w:fldCharType="separate"/>
      </w:r>
      <w:r>
        <w:t>108</w:t>
      </w:r>
      <w:r>
        <w:fldChar w:fldCharType="end"/>
      </w:r>
    </w:p>
    <w:p w14:paraId="3E3594BC" w14:textId="2C18AEF9" w:rsidR="00B616F1" w:rsidRDefault="00B616F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_Toc187256166 \h </w:instrText>
      </w:r>
      <w:r>
        <w:fldChar w:fldCharType="separate"/>
      </w:r>
      <w:r>
        <w:t>108</w:t>
      </w:r>
      <w:r>
        <w:fldChar w:fldCharType="end"/>
      </w:r>
    </w:p>
    <w:p w14:paraId="2897BD1A" w14:textId="607D1287" w:rsidR="00B616F1" w:rsidRDefault="00B616F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_Toc187256167 \h </w:instrText>
      </w:r>
      <w:r>
        <w:fldChar w:fldCharType="separate"/>
      </w:r>
      <w:r>
        <w:t>108</w:t>
      </w:r>
      <w:r>
        <w:fldChar w:fldCharType="end"/>
      </w:r>
    </w:p>
    <w:p w14:paraId="603E48E3" w14:textId="0A24D733"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6.6.4.5.6.4</w:t>
      </w:r>
      <w:r>
        <w:rPr>
          <w:rFonts w:asciiTheme="minorHAnsi" w:eastAsiaTheme="minorEastAsia" w:hAnsiTheme="minorHAnsi" w:cstheme="minorBidi"/>
          <w:kern w:val="2"/>
          <w:sz w:val="24"/>
          <w:szCs w:val="24"/>
          <w14:ligatures w14:val="standardContextual"/>
        </w:rPr>
        <w:tab/>
      </w:r>
      <w:r w:rsidRPr="00963122">
        <w:rPr>
          <w:rFonts w:eastAsiaTheme="minorEastAsia"/>
        </w:rPr>
        <w:t>Additional operating band unwanted emissions limits for Band n53</w:t>
      </w:r>
      <w:r>
        <w:tab/>
      </w:r>
      <w:r>
        <w:fldChar w:fldCharType="begin"/>
      </w:r>
      <w:r>
        <w:instrText xml:space="preserve"> PAGEREF _Toc187256168 \h </w:instrText>
      </w:r>
      <w:r>
        <w:fldChar w:fldCharType="separate"/>
      </w:r>
      <w:r>
        <w:t>108</w:t>
      </w:r>
      <w:r>
        <w:fldChar w:fldCharType="end"/>
      </w:r>
    </w:p>
    <w:p w14:paraId="507F2061" w14:textId="7B92ECFA"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6.6.4.5.6.5</w:t>
      </w:r>
      <w:r>
        <w:rPr>
          <w:rFonts w:asciiTheme="minorHAnsi" w:eastAsiaTheme="minorEastAsia" w:hAnsiTheme="minorHAnsi" w:cstheme="minorBidi"/>
          <w:kern w:val="2"/>
          <w:sz w:val="24"/>
          <w:szCs w:val="24"/>
          <w14:ligatures w14:val="standardContextual"/>
        </w:rPr>
        <w:tab/>
      </w:r>
      <w:r w:rsidRPr="00963122">
        <w:rPr>
          <w:rFonts w:eastAsiaTheme="minorEastAsia"/>
        </w:rPr>
        <w:t>Protection of GPS</w:t>
      </w:r>
      <w:r>
        <w:tab/>
      </w:r>
      <w:r>
        <w:fldChar w:fldCharType="begin"/>
      </w:r>
      <w:r>
        <w:instrText xml:space="preserve"> PAGEREF _Toc187256169 \h </w:instrText>
      </w:r>
      <w:r>
        <w:fldChar w:fldCharType="separate"/>
      </w:r>
      <w:r>
        <w:t>109</w:t>
      </w:r>
      <w:r>
        <w:fldChar w:fldCharType="end"/>
      </w:r>
    </w:p>
    <w:p w14:paraId="380A0301" w14:textId="6AE7120B" w:rsidR="00B616F1" w:rsidRDefault="00B616F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_Toc187256170 \h </w:instrText>
      </w:r>
      <w:r>
        <w:fldChar w:fldCharType="separate"/>
      </w:r>
      <w:r>
        <w:t>110</w:t>
      </w:r>
      <w:r>
        <w:fldChar w:fldCharType="end"/>
      </w:r>
    </w:p>
    <w:p w14:paraId="73220810" w14:textId="1FF59CB8" w:rsidR="00B616F1" w:rsidRDefault="00B616F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_Toc187256171 \h </w:instrText>
      </w:r>
      <w:r>
        <w:fldChar w:fldCharType="separate"/>
      </w:r>
      <w:r>
        <w:t>110</w:t>
      </w:r>
      <w:r>
        <w:fldChar w:fldCharType="end"/>
      </w:r>
    </w:p>
    <w:p w14:paraId="7B9C51AF" w14:textId="2A6148EC" w:rsidR="00B616F1" w:rsidRDefault="00B616F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_Toc187256172 \h </w:instrText>
      </w:r>
      <w:r>
        <w:fldChar w:fldCharType="separate"/>
      </w:r>
      <w:r>
        <w:t>110</w:t>
      </w:r>
      <w:r>
        <w:fldChar w:fldCharType="end"/>
      </w:r>
    </w:p>
    <w:p w14:paraId="36F69ACA" w14:textId="070E1F98" w:rsidR="00B616F1" w:rsidRDefault="00B616F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_Toc187256173 \h </w:instrText>
      </w:r>
      <w:r>
        <w:fldChar w:fldCharType="separate"/>
      </w:r>
      <w:r>
        <w:t>110</w:t>
      </w:r>
      <w:r>
        <w:fldChar w:fldCharType="end"/>
      </w:r>
    </w:p>
    <w:p w14:paraId="2D9D06BC" w14:textId="26D50A7C" w:rsidR="00B616F1" w:rsidRDefault="00B616F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_Toc187256174 \h </w:instrText>
      </w:r>
      <w:r>
        <w:fldChar w:fldCharType="separate"/>
      </w:r>
      <w:r>
        <w:t>110</w:t>
      </w:r>
      <w:r>
        <w:fldChar w:fldCharType="end"/>
      </w:r>
    </w:p>
    <w:p w14:paraId="7C181B7B" w14:textId="72BC6746" w:rsidR="00B616F1" w:rsidRDefault="00B616F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_Toc187256175 \h </w:instrText>
      </w:r>
      <w:r>
        <w:fldChar w:fldCharType="separate"/>
      </w:r>
      <w:r>
        <w:t>111</w:t>
      </w:r>
      <w:r>
        <w:fldChar w:fldCharType="end"/>
      </w:r>
    </w:p>
    <w:p w14:paraId="43E33EEF" w14:textId="718996BD" w:rsidR="00B616F1" w:rsidRDefault="00B616F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_Toc187256176 \h </w:instrText>
      </w:r>
      <w:r>
        <w:fldChar w:fldCharType="separate"/>
      </w:r>
      <w:r>
        <w:t>111</w:t>
      </w:r>
      <w:r>
        <w:fldChar w:fldCharType="end"/>
      </w:r>
    </w:p>
    <w:p w14:paraId="7FF23D66" w14:textId="0EEA6E13" w:rsidR="00B616F1" w:rsidRDefault="00B616F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_Toc187256177 \h </w:instrText>
      </w:r>
      <w:r>
        <w:fldChar w:fldCharType="separate"/>
      </w:r>
      <w:r>
        <w:t>111</w:t>
      </w:r>
      <w:r>
        <w:fldChar w:fldCharType="end"/>
      </w:r>
    </w:p>
    <w:p w14:paraId="0B2A6573" w14:textId="7AE9810F" w:rsidR="00B616F1" w:rsidRDefault="00B616F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_Toc187256178 \h </w:instrText>
      </w:r>
      <w:r>
        <w:fldChar w:fldCharType="separate"/>
      </w:r>
      <w:r>
        <w:t>111</w:t>
      </w:r>
      <w:r>
        <w:fldChar w:fldCharType="end"/>
      </w:r>
    </w:p>
    <w:p w14:paraId="748295C3" w14:textId="72B09EEC" w:rsidR="00B616F1" w:rsidRDefault="00B616F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_Toc187256179 \h </w:instrText>
      </w:r>
      <w:r>
        <w:fldChar w:fldCharType="separate"/>
      </w:r>
      <w:r>
        <w:t>112</w:t>
      </w:r>
      <w:r>
        <w:fldChar w:fldCharType="end"/>
      </w:r>
    </w:p>
    <w:p w14:paraId="50B84164" w14:textId="01A70F7D" w:rsidR="00B616F1" w:rsidRDefault="00B616F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_Toc187256180 \h </w:instrText>
      </w:r>
      <w:r>
        <w:fldChar w:fldCharType="separate"/>
      </w:r>
      <w:r>
        <w:t>112</w:t>
      </w:r>
      <w:r>
        <w:fldChar w:fldCharType="end"/>
      </w:r>
    </w:p>
    <w:p w14:paraId="47B1745E" w14:textId="4420401B" w:rsidR="00B616F1" w:rsidRDefault="00B616F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_Toc187256181 \h </w:instrText>
      </w:r>
      <w:r>
        <w:fldChar w:fldCharType="separate"/>
      </w:r>
      <w:r>
        <w:t>112</w:t>
      </w:r>
      <w:r>
        <w:fldChar w:fldCharType="end"/>
      </w:r>
    </w:p>
    <w:p w14:paraId="7DCA0838" w14:textId="19FC2ED0" w:rsidR="00B616F1" w:rsidRDefault="00B616F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_Toc187256182 \h </w:instrText>
      </w:r>
      <w:r>
        <w:fldChar w:fldCharType="separate"/>
      </w:r>
      <w:r>
        <w:t>112</w:t>
      </w:r>
      <w:r>
        <w:fldChar w:fldCharType="end"/>
      </w:r>
    </w:p>
    <w:p w14:paraId="4AAA56E3" w14:textId="33D5E1ED" w:rsidR="00B616F1" w:rsidRDefault="00B616F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_Toc187256183 \h </w:instrText>
      </w:r>
      <w:r>
        <w:fldChar w:fldCharType="separate"/>
      </w:r>
      <w:r>
        <w:t>113</w:t>
      </w:r>
      <w:r>
        <w:fldChar w:fldCharType="end"/>
      </w:r>
    </w:p>
    <w:p w14:paraId="03D416C3" w14:textId="6BF03600" w:rsidR="00B616F1" w:rsidRDefault="00B616F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_Toc187256184 \h </w:instrText>
      </w:r>
      <w:r>
        <w:fldChar w:fldCharType="separate"/>
      </w:r>
      <w:r>
        <w:t>123</w:t>
      </w:r>
      <w:r>
        <w:fldChar w:fldCharType="end"/>
      </w:r>
    </w:p>
    <w:p w14:paraId="7A79F793" w14:textId="0384E01E" w:rsidR="00B616F1" w:rsidRDefault="00B616F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_Toc187256185 \h </w:instrText>
      </w:r>
      <w:r>
        <w:fldChar w:fldCharType="separate"/>
      </w:r>
      <w:r>
        <w:t>129</w:t>
      </w:r>
      <w:r>
        <w:fldChar w:fldCharType="end"/>
      </w:r>
    </w:p>
    <w:p w14:paraId="341BC035" w14:textId="5C9BF762" w:rsidR="00B616F1" w:rsidRDefault="00B616F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_Toc187256186 \h </w:instrText>
      </w:r>
      <w:r>
        <w:fldChar w:fldCharType="separate"/>
      </w:r>
      <w:r>
        <w:t>129</w:t>
      </w:r>
      <w:r>
        <w:fldChar w:fldCharType="end"/>
      </w:r>
    </w:p>
    <w:p w14:paraId="27A98A32" w14:textId="37250F09" w:rsidR="00B616F1" w:rsidRDefault="00B616F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_Toc187256187 \h </w:instrText>
      </w:r>
      <w:r>
        <w:fldChar w:fldCharType="separate"/>
      </w:r>
      <w:r>
        <w:t>129</w:t>
      </w:r>
      <w:r>
        <w:fldChar w:fldCharType="end"/>
      </w:r>
    </w:p>
    <w:p w14:paraId="2E276AF2" w14:textId="3FE941FE" w:rsidR="00B616F1" w:rsidRDefault="00B616F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_Toc187256188 \h </w:instrText>
      </w:r>
      <w:r>
        <w:fldChar w:fldCharType="separate"/>
      </w:r>
      <w:r>
        <w:t>129</w:t>
      </w:r>
      <w:r>
        <w:fldChar w:fldCharType="end"/>
      </w:r>
    </w:p>
    <w:p w14:paraId="393E8408" w14:textId="7BF8904C" w:rsidR="00B616F1" w:rsidRDefault="00B616F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_Toc187256189 \h </w:instrText>
      </w:r>
      <w:r>
        <w:fldChar w:fldCharType="separate"/>
      </w:r>
      <w:r>
        <w:t>129</w:t>
      </w:r>
      <w:r>
        <w:fldChar w:fldCharType="end"/>
      </w:r>
    </w:p>
    <w:p w14:paraId="2E5BF0A3" w14:textId="2F9D0F2D" w:rsidR="00B616F1" w:rsidRDefault="00B616F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_Toc187256190 \h </w:instrText>
      </w:r>
      <w:r>
        <w:fldChar w:fldCharType="separate"/>
      </w:r>
      <w:r>
        <w:t>130</w:t>
      </w:r>
      <w:r>
        <w:fldChar w:fldCharType="end"/>
      </w:r>
    </w:p>
    <w:p w14:paraId="182B6CDE" w14:textId="6103ED26" w:rsidR="00B616F1" w:rsidRDefault="00B616F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_Toc187256191 \h </w:instrText>
      </w:r>
      <w:r>
        <w:fldChar w:fldCharType="separate"/>
      </w:r>
      <w:r>
        <w:t>130</w:t>
      </w:r>
      <w:r>
        <w:fldChar w:fldCharType="end"/>
      </w:r>
    </w:p>
    <w:p w14:paraId="54FC3758" w14:textId="0611DC70" w:rsidR="00B616F1" w:rsidRDefault="00B616F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_Toc187256192 \h </w:instrText>
      </w:r>
      <w:r>
        <w:fldChar w:fldCharType="separate"/>
      </w:r>
      <w:r>
        <w:t>130</w:t>
      </w:r>
      <w:r>
        <w:fldChar w:fldCharType="end"/>
      </w:r>
    </w:p>
    <w:p w14:paraId="6AE41BBC" w14:textId="08E37753" w:rsidR="00B616F1" w:rsidRDefault="00B616F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_Toc187256193 \h </w:instrText>
      </w:r>
      <w:r>
        <w:fldChar w:fldCharType="separate"/>
      </w:r>
      <w:r>
        <w:t>130</w:t>
      </w:r>
      <w:r>
        <w:fldChar w:fldCharType="end"/>
      </w:r>
    </w:p>
    <w:p w14:paraId="4C08E34C" w14:textId="74334FE7" w:rsidR="00B616F1" w:rsidRDefault="00B616F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_Toc187256194 \h </w:instrText>
      </w:r>
      <w:r>
        <w:fldChar w:fldCharType="separate"/>
      </w:r>
      <w:r>
        <w:t>130</w:t>
      </w:r>
      <w:r>
        <w:fldChar w:fldCharType="end"/>
      </w:r>
    </w:p>
    <w:p w14:paraId="0C04B8F3" w14:textId="20F9CC5E" w:rsidR="00B616F1" w:rsidRDefault="00B616F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_Toc187256195 \h </w:instrText>
      </w:r>
      <w:r>
        <w:fldChar w:fldCharType="separate"/>
      </w:r>
      <w:r>
        <w:t>131</w:t>
      </w:r>
      <w:r>
        <w:fldChar w:fldCharType="end"/>
      </w:r>
    </w:p>
    <w:p w14:paraId="2C37E9B1" w14:textId="76F971AB" w:rsidR="00B616F1" w:rsidRDefault="00B616F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_Toc187256196 \h </w:instrText>
      </w:r>
      <w:r>
        <w:fldChar w:fldCharType="separate"/>
      </w:r>
      <w:r>
        <w:t>131</w:t>
      </w:r>
      <w:r>
        <w:fldChar w:fldCharType="end"/>
      </w:r>
    </w:p>
    <w:p w14:paraId="780CF39A" w14:textId="5C1D0FB9" w:rsidR="00B616F1" w:rsidRDefault="00B616F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_Toc187256197 \h </w:instrText>
      </w:r>
      <w:r>
        <w:fldChar w:fldCharType="separate"/>
      </w:r>
      <w:r>
        <w:t>131</w:t>
      </w:r>
      <w:r>
        <w:fldChar w:fldCharType="end"/>
      </w:r>
    </w:p>
    <w:p w14:paraId="23EA6604" w14:textId="170F7058" w:rsidR="00B616F1" w:rsidRDefault="00B616F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_Toc187256198 \h </w:instrText>
      </w:r>
      <w:r>
        <w:fldChar w:fldCharType="separate"/>
      </w:r>
      <w:r>
        <w:t>132</w:t>
      </w:r>
      <w:r>
        <w:fldChar w:fldCharType="end"/>
      </w:r>
    </w:p>
    <w:p w14:paraId="72585FB9" w14:textId="50F2D865" w:rsidR="00B616F1" w:rsidRDefault="00B616F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_Toc187256199 \h </w:instrText>
      </w:r>
      <w:r>
        <w:fldChar w:fldCharType="separate"/>
      </w:r>
      <w:r>
        <w:t>133</w:t>
      </w:r>
      <w:r>
        <w:fldChar w:fldCharType="end"/>
      </w:r>
    </w:p>
    <w:p w14:paraId="435D25DB" w14:textId="7C2CCF9A" w:rsidR="00B616F1" w:rsidRDefault="00B616F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_Toc187256200 \h </w:instrText>
      </w:r>
      <w:r>
        <w:fldChar w:fldCharType="separate"/>
      </w:r>
      <w:r>
        <w:t>133</w:t>
      </w:r>
      <w:r>
        <w:fldChar w:fldCharType="end"/>
      </w:r>
    </w:p>
    <w:p w14:paraId="678220E4" w14:textId="6308CE4B" w:rsidR="00B616F1" w:rsidRDefault="00B616F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_Toc187256201 \h </w:instrText>
      </w:r>
      <w:r>
        <w:fldChar w:fldCharType="separate"/>
      </w:r>
      <w:r>
        <w:t>133</w:t>
      </w:r>
      <w:r>
        <w:fldChar w:fldCharType="end"/>
      </w:r>
    </w:p>
    <w:p w14:paraId="0634BEF9" w14:textId="376DF5B9" w:rsidR="00B616F1" w:rsidRDefault="00B616F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_Toc187256202 \h </w:instrText>
      </w:r>
      <w:r>
        <w:fldChar w:fldCharType="separate"/>
      </w:r>
      <w:r>
        <w:t>134</w:t>
      </w:r>
      <w:r>
        <w:fldChar w:fldCharType="end"/>
      </w:r>
    </w:p>
    <w:p w14:paraId="308EF867" w14:textId="5380B1F3" w:rsidR="00B616F1" w:rsidRDefault="00B616F1">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_Toc187256203 \h </w:instrText>
      </w:r>
      <w:r>
        <w:fldChar w:fldCharType="separate"/>
      </w:r>
      <w:r>
        <w:t>135</w:t>
      </w:r>
      <w:r>
        <w:fldChar w:fldCharType="end"/>
      </w:r>
    </w:p>
    <w:p w14:paraId="77DC45C1" w14:textId="782DF28D" w:rsidR="00B616F1" w:rsidRDefault="00B616F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_Toc187256204 \h </w:instrText>
      </w:r>
      <w:r>
        <w:fldChar w:fldCharType="separate"/>
      </w:r>
      <w:r>
        <w:t>135</w:t>
      </w:r>
      <w:r>
        <w:fldChar w:fldCharType="end"/>
      </w:r>
    </w:p>
    <w:p w14:paraId="586D021C" w14:textId="003EB6CC" w:rsidR="00B616F1" w:rsidRDefault="00B616F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_Toc187256205 \h </w:instrText>
      </w:r>
      <w:r>
        <w:fldChar w:fldCharType="separate"/>
      </w:r>
      <w:r>
        <w:t>135</w:t>
      </w:r>
      <w:r>
        <w:fldChar w:fldCharType="end"/>
      </w:r>
    </w:p>
    <w:p w14:paraId="68F6D5E5" w14:textId="05CAAF54" w:rsidR="00B616F1" w:rsidRDefault="00B616F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_Toc187256206 \h </w:instrText>
      </w:r>
      <w:r>
        <w:fldChar w:fldCharType="separate"/>
      </w:r>
      <w:r>
        <w:t>135</w:t>
      </w:r>
      <w:r>
        <w:fldChar w:fldCharType="end"/>
      </w:r>
    </w:p>
    <w:p w14:paraId="60789758" w14:textId="435D3370" w:rsidR="00B616F1" w:rsidRDefault="00B616F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_Toc187256207 \h </w:instrText>
      </w:r>
      <w:r>
        <w:fldChar w:fldCharType="separate"/>
      </w:r>
      <w:r>
        <w:t>135</w:t>
      </w:r>
      <w:r>
        <w:fldChar w:fldCharType="end"/>
      </w:r>
    </w:p>
    <w:p w14:paraId="0D52ED0E" w14:textId="57602B4E" w:rsidR="00B616F1" w:rsidRDefault="00B616F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_Toc187256208 \h </w:instrText>
      </w:r>
      <w:r>
        <w:fldChar w:fldCharType="separate"/>
      </w:r>
      <w:r>
        <w:t>136</w:t>
      </w:r>
      <w:r>
        <w:fldChar w:fldCharType="end"/>
      </w:r>
    </w:p>
    <w:p w14:paraId="415CDCA5" w14:textId="24D97F5C" w:rsidR="00B616F1" w:rsidRDefault="00B616F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_Toc187256209 \h </w:instrText>
      </w:r>
      <w:r>
        <w:fldChar w:fldCharType="separate"/>
      </w:r>
      <w:r>
        <w:t>136</w:t>
      </w:r>
      <w:r>
        <w:fldChar w:fldCharType="end"/>
      </w:r>
    </w:p>
    <w:p w14:paraId="22898660" w14:textId="21153323" w:rsidR="00B616F1" w:rsidRDefault="00B616F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_Toc187256210 \h </w:instrText>
      </w:r>
      <w:r>
        <w:fldChar w:fldCharType="separate"/>
      </w:r>
      <w:r>
        <w:t>136</w:t>
      </w:r>
      <w:r>
        <w:fldChar w:fldCharType="end"/>
      </w:r>
    </w:p>
    <w:p w14:paraId="10F4E1F3" w14:textId="187C2399" w:rsidR="00B616F1" w:rsidRDefault="00B616F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_Toc187256211 \h </w:instrText>
      </w:r>
      <w:r>
        <w:fldChar w:fldCharType="separate"/>
      </w:r>
      <w:r>
        <w:t>136</w:t>
      </w:r>
      <w:r>
        <w:fldChar w:fldCharType="end"/>
      </w:r>
    </w:p>
    <w:p w14:paraId="1D8CEF49" w14:textId="174499ED" w:rsidR="00B616F1" w:rsidRDefault="00B616F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_Toc187256212 \h </w:instrText>
      </w:r>
      <w:r>
        <w:fldChar w:fldCharType="separate"/>
      </w:r>
      <w:r>
        <w:t>136</w:t>
      </w:r>
      <w:r>
        <w:fldChar w:fldCharType="end"/>
      </w:r>
    </w:p>
    <w:p w14:paraId="42C48C5A" w14:textId="0E9A7C8A" w:rsidR="00B616F1" w:rsidRDefault="00B616F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_Toc187256213 \h </w:instrText>
      </w:r>
      <w:r>
        <w:fldChar w:fldCharType="separate"/>
      </w:r>
      <w:r>
        <w:t>141</w:t>
      </w:r>
      <w:r>
        <w:fldChar w:fldCharType="end"/>
      </w:r>
    </w:p>
    <w:p w14:paraId="09492174" w14:textId="6ACB097C" w:rsidR="00B616F1" w:rsidRDefault="00B616F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_Toc187256214 \h </w:instrText>
      </w:r>
      <w:r>
        <w:fldChar w:fldCharType="separate"/>
      </w:r>
      <w:r>
        <w:t>141</w:t>
      </w:r>
      <w:r>
        <w:fldChar w:fldCharType="end"/>
      </w:r>
    </w:p>
    <w:p w14:paraId="559520ED" w14:textId="356CD377" w:rsidR="00B616F1" w:rsidRDefault="00B616F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_Toc187256215 \h </w:instrText>
      </w:r>
      <w:r>
        <w:fldChar w:fldCharType="separate"/>
      </w:r>
      <w:r>
        <w:t>141</w:t>
      </w:r>
      <w:r>
        <w:fldChar w:fldCharType="end"/>
      </w:r>
    </w:p>
    <w:p w14:paraId="551D105E" w14:textId="6B108250" w:rsidR="00B616F1" w:rsidRDefault="00B616F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_Toc187256216 \h </w:instrText>
      </w:r>
      <w:r>
        <w:fldChar w:fldCharType="separate"/>
      </w:r>
      <w:r>
        <w:t>142</w:t>
      </w:r>
      <w:r>
        <w:fldChar w:fldCharType="end"/>
      </w:r>
    </w:p>
    <w:p w14:paraId="5709D20B" w14:textId="3BB544D8" w:rsidR="00B616F1" w:rsidRDefault="00B616F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_Toc187256217 \h </w:instrText>
      </w:r>
      <w:r>
        <w:fldChar w:fldCharType="separate"/>
      </w:r>
      <w:r>
        <w:t>142</w:t>
      </w:r>
      <w:r>
        <w:fldChar w:fldCharType="end"/>
      </w:r>
    </w:p>
    <w:p w14:paraId="2ECBDF6A" w14:textId="2039BA41" w:rsidR="00B616F1" w:rsidRDefault="00B616F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_Toc187256218 \h </w:instrText>
      </w:r>
      <w:r>
        <w:fldChar w:fldCharType="separate"/>
      </w:r>
      <w:r>
        <w:t>142</w:t>
      </w:r>
      <w:r>
        <w:fldChar w:fldCharType="end"/>
      </w:r>
    </w:p>
    <w:p w14:paraId="5E46C32B" w14:textId="57F3C1B0" w:rsidR="00B616F1" w:rsidRDefault="00B616F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_Toc187256219 \h </w:instrText>
      </w:r>
      <w:r>
        <w:fldChar w:fldCharType="separate"/>
      </w:r>
      <w:r>
        <w:t>142</w:t>
      </w:r>
      <w:r>
        <w:fldChar w:fldCharType="end"/>
      </w:r>
    </w:p>
    <w:p w14:paraId="5BBA2468" w14:textId="04291EBA" w:rsidR="00B616F1" w:rsidRDefault="00B616F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_Toc187256220 \h </w:instrText>
      </w:r>
      <w:r>
        <w:fldChar w:fldCharType="separate"/>
      </w:r>
      <w:r>
        <w:t>142</w:t>
      </w:r>
      <w:r>
        <w:fldChar w:fldCharType="end"/>
      </w:r>
    </w:p>
    <w:p w14:paraId="0F13972E" w14:textId="09765D38" w:rsidR="00B616F1" w:rsidRDefault="00B616F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_Toc187256221 \h </w:instrText>
      </w:r>
      <w:r>
        <w:fldChar w:fldCharType="separate"/>
      </w:r>
      <w:r>
        <w:t>154</w:t>
      </w:r>
      <w:r>
        <w:fldChar w:fldCharType="end"/>
      </w:r>
    </w:p>
    <w:p w14:paraId="7D9B7AAD" w14:textId="5EEA584F" w:rsidR="00B616F1" w:rsidRDefault="00B616F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_Toc187256222 \h </w:instrText>
      </w:r>
      <w:r>
        <w:fldChar w:fldCharType="separate"/>
      </w:r>
      <w:r>
        <w:t>154</w:t>
      </w:r>
      <w:r>
        <w:fldChar w:fldCharType="end"/>
      </w:r>
    </w:p>
    <w:p w14:paraId="50BE3D2D" w14:textId="2E232D02" w:rsidR="00B616F1" w:rsidRDefault="00B616F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_Toc187256223 \h </w:instrText>
      </w:r>
      <w:r>
        <w:fldChar w:fldCharType="separate"/>
      </w:r>
      <w:r>
        <w:t>154</w:t>
      </w:r>
      <w:r>
        <w:fldChar w:fldCharType="end"/>
      </w:r>
    </w:p>
    <w:p w14:paraId="2D3DCAC7" w14:textId="39349681" w:rsidR="00B616F1" w:rsidRDefault="00B616F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_Toc187256224 \h </w:instrText>
      </w:r>
      <w:r>
        <w:fldChar w:fldCharType="separate"/>
      </w:r>
      <w:r>
        <w:t>154</w:t>
      </w:r>
      <w:r>
        <w:fldChar w:fldCharType="end"/>
      </w:r>
    </w:p>
    <w:p w14:paraId="36990F8E" w14:textId="2035100F" w:rsidR="00B616F1" w:rsidRDefault="00B616F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_Toc187256225 \h </w:instrText>
      </w:r>
      <w:r>
        <w:fldChar w:fldCharType="separate"/>
      </w:r>
      <w:r>
        <w:t>154</w:t>
      </w:r>
      <w:r>
        <w:fldChar w:fldCharType="end"/>
      </w:r>
    </w:p>
    <w:p w14:paraId="28F69D91" w14:textId="4AE22236" w:rsidR="00B616F1" w:rsidRDefault="00B616F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_Toc187256226 \h </w:instrText>
      </w:r>
      <w:r>
        <w:fldChar w:fldCharType="separate"/>
      </w:r>
      <w:r>
        <w:t>155</w:t>
      </w:r>
      <w:r>
        <w:fldChar w:fldCharType="end"/>
      </w:r>
    </w:p>
    <w:p w14:paraId="18079B7F" w14:textId="7A6318F0" w:rsidR="00B616F1" w:rsidRDefault="00B616F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_Toc187256227 \h </w:instrText>
      </w:r>
      <w:r>
        <w:fldChar w:fldCharType="separate"/>
      </w:r>
      <w:r>
        <w:t>155</w:t>
      </w:r>
      <w:r>
        <w:fldChar w:fldCharType="end"/>
      </w:r>
    </w:p>
    <w:p w14:paraId="76E5061D" w14:textId="567B763B" w:rsidR="00B616F1" w:rsidRDefault="00B616F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_Toc187256228 \h </w:instrText>
      </w:r>
      <w:r>
        <w:fldChar w:fldCharType="separate"/>
      </w:r>
      <w:r>
        <w:t>155</w:t>
      </w:r>
      <w:r>
        <w:fldChar w:fldCharType="end"/>
      </w:r>
    </w:p>
    <w:p w14:paraId="4B288277" w14:textId="1B155BAA" w:rsidR="00B616F1" w:rsidRDefault="00B616F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_Toc187256229 \h </w:instrText>
      </w:r>
      <w:r>
        <w:fldChar w:fldCharType="separate"/>
      </w:r>
      <w:r>
        <w:t>155</w:t>
      </w:r>
      <w:r>
        <w:fldChar w:fldCharType="end"/>
      </w:r>
    </w:p>
    <w:p w14:paraId="6C21F9DA" w14:textId="59F3DCFF" w:rsidR="00B616F1" w:rsidRDefault="00B616F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_Toc187256230 \h </w:instrText>
      </w:r>
      <w:r>
        <w:fldChar w:fldCharType="separate"/>
      </w:r>
      <w:r>
        <w:t>157</w:t>
      </w:r>
      <w:r>
        <w:fldChar w:fldCharType="end"/>
      </w:r>
    </w:p>
    <w:p w14:paraId="6E7B0C3D" w14:textId="555222B5" w:rsidR="00B616F1" w:rsidRDefault="00B616F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_Toc187256231 \h </w:instrText>
      </w:r>
      <w:r>
        <w:fldChar w:fldCharType="separate"/>
      </w:r>
      <w:r>
        <w:t>157</w:t>
      </w:r>
      <w:r>
        <w:fldChar w:fldCharType="end"/>
      </w:r>
    </w:p>
    <w:p w14:paraId="01917DAB" w14:textId="20CD5A57" w:rsidR="00B616F1" w:rsidRDefault="00B616F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_Toc187256232 \h </w:instrText>
      </w:r>
      <w:r>
        <w:fldChar w:fldCharType="separate"/>
      </w:r>
      <w:r>
        <w:t>158</w:t>
      </w:r>
      <w:r>
        <w:fldChar w:fldCharType="end"/>
      </w:r>
    </w:p>
    <w:p w14:paraId="458EC630" w14:textId="0C0C57E2" w:rsidR="00B616F1" w:rsidRDefault="00B616F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_Toc187256233 \h </w:instrText>
      </w:r>
      <w:r>
        <w:fldChar w:fldCharType="separate"/>
      </w:r>
      <w:r>
        <w:t>158</w:t>
      </w:r>
      <w:r>
        <w:fldChar w:fldCharType="end"/>
      </w:r>
    </w:p>
    <w:p w14:paraId="1155FAB4" w14:textId="11C139CD" w:rsidR="00B616F1" w:rsidRDefault="00B616F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_Toc187256234 \h </w:instrText>
      </w:r>
      <w:r>
        <w:fldChar w:fldCharType="separate"/>
      </w:r>
      <w:r>
        <w:t>158</w:t>
      </w:r>
      <w:r>
        <w:fldChar w:fldCharType="end"/>
      </w:r>
    </w:p>
    <w:p w14:paraId="2A7F9379" w14:textId="23D9C137" w:rsidR="00B616F1" w:rsidRDefault="00B616F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_Toc187256235 \h </w:instrText>
      </w:r>
      <w:r>
        <w:fldChar w:fldCharType="separate"/>
      </w:r>
      <w:r>
        <w:t>158</w:t>
      </w:r>
      <w:r>
        <w:fldChar w:fldCharType="end"/>
      </w:r>
    </w:p>
    <w:p w14:paraId="7B4958C1" w14:textId="672E9B96" w:rsidR="00B616F1" w:rsidRDefault="00B616F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_Toc187256236 \h </w:instrText>
      </w:r>
      <w:r>
        <w:fldChar w:fldCharType="separate"/>
      </w:r>
      <w:r>
        <w:t>158</w:t>
      </w:r>
      <w:r>
        <w:fldChar w:fldCharType="end"/>
      </w:r>
    </w:p>
    <w:p w14:paraId="47DECF1C" w14:textId="2F29128F" w:rsidR="00B616F1" w:rsidRDefault="00B616F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_Toc187256237 \h </w:instrText>
      </w:r>
      <w:r>
        <w:fldChar w:fldCharType="separate"/>
      </w:r>
      <w:r>
        <w:t>159</w:t>
      </w:r>
      <w:r>
        <w:fldChar w:fldCharType="end"/>
      </w:r>
    </w:p>
    <w:p w14:paraId="49BC4DB2" w14:textId="2B045889" w:rsidR="00B616F1" w:rsidRDefault="00B616F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_Toc187256238 \h </w:instrText>
      </w:r>
      <w:r>
        <w:fldChar w:fldCharType="separate"/>
      </w:r>
      <w:r>
        <w:t>159</w:t>
      </w:r>
      <w:r>
        <w:fldChar w:fldCharType="end"/>
      </w:r>
    </w:p>
    <w:p w14:paraId="57FD8E6A" w14:textId="0CFF79A0" w:rsidR="00B616F1" w:rsidRDefault="00B616F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_Toc187256239 \h </w:instrText>
      </w:r>
      <w:r>
        <w:fldChar w:fldCharType="separate"/>
      </w:r>
      <w:r>
        <w:t>163</w:t>
      </w:r>
      <w:r>
        <w:fldChar w:fldCharType="end"/>
      </w:r>
    </w:p>
    <w:p w14:paraId="354D4FCD" w14:textId="44C18F10" w:rsidR="00B616F1" w:rsidRDefault="00B616F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_Toc187256240 \h </w:instrText>
      </w:r>
      <w:r>
        <w:fldChar w:fldCharType="separate"/>
      </w:r>
      <w:r>
        <w:t>164</w:t>
      </w:r>
      <w:r>
        <w:fldChar w:fldCharType="end"/>
      </w:r>
    </w:p>
    <w:p w14:paraId="71FB3666" w14:textId="79E5B43F" w:rsidR="00B616F1" w:rsidRDefault="00B616F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_Toc187256241 \h </w:instrText>
      </w:r>
      <w:r>
        <w:fldChar w:fldCharType="separate"/>
      </w:r>
      <w:r>
        <w:t>164</w:t>
      </w:r>
      <w:r>
        <w:fldChar w:fldCharType="end"/>
      </w:r>
    </w:p>
    <w:p w14:paraId="4D62D978" w14:textId="2DC66634" w:rsidR="00B616F1" w:rsidRDefault="00B616F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_Toc187256242 \h </w:instrText>
      </w:r>
      <w:r>
        <w:fldChar w:fldCharType="separate"/>
      </w:r>
      <w:r>
        <w:t>164</w:t>
      </w:r>
      <w:r>
        <w:fldChar w:fldCharType="end"/>
      </w:r>
    </w:p>
    <w:p w14:paraId="643DB884" w14:textId="2F24A77B" w:rsidR="00B616F1" w:rsidRDefault="00B616F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_Toc187256243 \h </w:instrText>
      </w:r>
      <w:r>
        <w:fldChar w:fldCharType="separate"/>
      </w:r>
      <w:r>
        <w:t>164</w:t>
      </w:r>
      <w:r>
        <w:fldChar w:fldCharType="end"/>
      </w:r>
    </w:p>
    <w:p w14:paraId="2EDC9DAF" w14:textId="3A3EBC52" w:rsidR="00B616F1" w:rsidRDefault="00B616F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_Toc187256244 \h </w:instrText>
      </w:r>
      <w:r>
        <w:fldChar w:fldCharType="separate"/>
      </w:r>
      <w:r>
        <w:t>164</w:t>
      </w:r>
      <w:r>
        <w:fldChar w:fldCharType="end"/>
      </w:r>
    </w:p>
    <w:p w14:paraId="609A1478" w14:textId="46FE67B9" w:rsidR="00B616F1" w:rsidRDefault="00B616F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_Toc187256245 \h </w:instrText>
      </w:r>
      <w:r>
        <w:fldChar w:fldCharType="separate"/>
      </w:r>
      <w:r>
        <w:t>164</w:t>
      </w:r>
      <w:r>
        <w:fldChar w:fldCharType="end"/>
      </w:r>
    </w:p>
    <w:p w14:paraId="12102DE4" w14:textId="23C7E753" w:rsidR="00B616F1" w:rsidRDefault="00B616F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_Toc187256246 \h </w:instrText>
      </w:r>
      <w:r>
        <w:fldChar w:fldCharType="separate"/>
      </w:r>
      <w:r>
        <w:t>164</w:t>
      </w:r>
      <w:r>
        <w:fldChar w:fldCharType="end"/>
      </w:r>
    </w:p>
    <w:p w14:paraId="11BD45B1" w14:textId="3C177C65" w:rsidR="00B616F1" w:rsidRDefault="00B616F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_Toc187256247 \h </w:instrText>
      </w:r>
      <w:r>
        <w:fldChar w:fldCharType="separate"/>
      </w:r>
      <w:r>
        <w:t>165</w:t>
      </w:r>
      <w:r>
        <w:fldChar w:fldCharType="end"/>
      </w:r>
    </w:p>
    <w:p w14:paraId="2527642E" w14:textId="2709794D" w:rsidR="00B616F1" w:rsidRDefault="00B616F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_Toc187256248 \h </w:instrText>
      </w:r>
      <w:r>
        <w:fldChar w:fldCharType="separate"/>
      </w:r>
      <w:r>
        <w:t>165</w:t>
      </w:r>
      <w:r>
        <w:fldChar w:fldCharType="end"/>
      </w:r>
    </w:p>
    <w:p w14:paraId="733AFA1F" w14:textId="55E28A49" w:rsidR="00B616F1" w:rsidRDefault="00B616F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_Toc187256249 \h </w:instrText>
      </w:r>
      <w:r>
        <w:fldChar w:fldCharType="separate"/>
      </w:r>
      <w:r>
        <w:t>166</w:t>
      </w:r>
      <w:r>
        <w:fldChar w:fldCharType="end"/>
      </w:r>
    </w:p>
    <w:p w14:paraId="389A670E" w14:textId="3430C2C3" w:rsidR="00B616F1" w:rsidRDefault="00B616F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_Toc187256250 \h </w:instrText>
      </w:r>
      <w:r>
        <w:fldChar w:fldCharType="separate"/>
      </w:r>
      <w:r>
        <w:t>167</w:t>
      </w:r>
      <w:r>
        <w:fldChar w:fldCharType="end"/>
      </w:r>
    </w:p>
    <w:p w14:paraId="16705E3A" w14:textId="23B70D9A" w:rsidR="00B616F1" w:rsidRDefault="00B616F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963122">
        <w:rPr>
          <w:iCs/>
        </w:rPr>
        <w:t>Additional requirement for Band n101</w:t>
      </w:r>
      <w:r>
        <w:tab/>
      </w:r>
      <w:r>
        <w:fldChar w:fldCharType="begin"/>
      </w:r>
      <w:r>
        <w:instrText xml:space="preserve"> PAGEREF _Toc187256251 \h </w:instrText>
      </w:r>
      <w:r>
        <w:fldChar w:fldCharType="separate"/>
      </w:r>
      <w:r>
        <w:t>167</w:t>
      </w:r>
      <w:r>
        <w:fldChar w:fldCharType="end"/>
      </w:r>
    </w:p>
    <w:p w14:paraId="6FDB9E40" w14:textId="0147B730" w:rsidR="00B616F1" w:rsidRDefault="00B616F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_Toc187256252 \h </w:instrText>
      </w:r>
      <w:r>
        <w:fldChar w:fldCharType="separate"/>
      </w:r>
      <w:r>
        <w:t>167</w:t>
      </w:r>
      <w:r>
        <w:fldChar w:fldCharType="end"/>
      </w:r>
    </w:p>
    <w:p w14:paraId="5752EC84" w14:textId="40633385" w:rsidR="00B616F1" w:rsidRDefault="00B616F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_Toc187256253 \h </w:instrText>
      </w:r>
      <w:r>
        <w:fldChar w:fldCharType="separate"/>
      </w:r>
      <w:r>
        <w:t>167</w:t>
      </w:r>
      <w:r>
        <w:fldChar w:fldCharType="end"/>
      </w:r>
    </w:p>
    <w:p w14:paraId="23487A1E" w14:textId="7FCB9034" w:rsidR="00B616F1" w:rsidRDefault="00B616F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_Toc187256254 \h </w:instrText>
      </w:r>
      <w:r>
        <w:fldChar w:fldCharType="separate"/>
      </w:r>
      <w:r>
        <w:t>168</w:t>
      </w:r>
      <w:r>
        <w:fldChar w:fldCharType="end"/>
      </w:r>
    </w:p>
    <w:p w14:paraId="2E819589" w14:textId="1C2D2E25" w:rsidR="00B616F1" w:rsidRDefault="00B616F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_Toc187256255 \h </w:instrText>
      </w:r>
      <w:r>
        <w:fldChar w:fldCharType="separate"/>
      </w:r>
      <w:r>
        <w:t>168</w:t>
      </w:r>
      <w:r>
        <w:fldChar w:fldCharType="end"/>
      </w:r>
    </w:p>
    <w:p w14:paraId="3C526AEF" w14:textId="48E9A52B" w:rsidR="00B616F1" w:rsidRDefault="00B616F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_Toc187256256 \h </w:instrText>
      </w:r>
      <w:r>
        <w:fldChar w:fldCharType="separate"/>
      </w:r>
      <w:r>
        <w:t>168</w:t>
      </w:r>
      <w:r>
        <w:fldChar w:fldCharType="end"/>
      </w:r>
    </w:p>
    <w:p w14:paraId="40DD1536" w14:textId="369BF048" w:rsidR="00B616F1" w:rsidRDefault="00B616F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_Toc187256257 \h </w:instrText>
      </w:r>
      <w:r>
        <w:fldChar w:fldCharType="separate"/>
      </w:r>
      <w:r>
        <w:t>168</w:t>
      </w:r>
      <w:r>
        <w:fldChar w:fldCharType="end"/>
      </w:r>
    </w:p>
    <w:p w14:paraId="7C838FE8" w14:textId="4E0695C8" w:rsidR="00B616F1" w:rsidRDefault="00B616F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_Toc187256258 \h </w:instrText>
      </w:r>
      <w:r>
        <w:fldChar w:fldCharType="separate"/>
      </w:r>
      <w:r>
        <w:t>168</w:t>
      </w:r>
      <w:r>
        <w:fldChar w:fldCharType="end"/>
      </w:r>
    </w:p>
    <w:p w14:paraId="5E34A892" w14:textId="313CCF6D" w:rsidR="00B616F1" w:rsidRDefault="00B616F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_Toc187256259 \h </w:instrText>
      </w:r>
      <w:r>
        <w:fldChar w:fldCharType="separate"/>
      </w:r>
      <w:r>
        <w:t>169</w:t>
      </w:r>
      <w:r>
        <w:fldChar w:fldCharType="end"/>
      </w:r>
    </w:p>
    <w:p w14:paraId="2533DB75" w14:textId="614170BA" w:rsidR="00B616F1" w:rsidRDefault="00B616F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_Toc187256260 \h </w:instrText>
      </w:r>
      <w:r>
        <w:fldChar w:fldCharType="separate"/>
      </w:r>
      <w:r>
        <w:t>169</w:t>
      </w:r>
      <w:r>
        <w:fldChar w:fldCharType="end"/>
      </w:r>
    </w:p>
    <w:p w14:paraId="5176D8FE" w14:textId="02ECD9E5" w:rsidR="00B616F1" w:rsidRDefault="00B616F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_Toc187256261 \h </w:instrText>
      </w:r>
      <w:r>
        <w:fldChar w:fldCharType="separate"/>
      </w:r>
      <w:r>
        <w:t>170</w:t>
      </w:r>
      <w:r>
        <w:fldChar w:fldCharType="end"/>
      </w:r>
    </w:p>
    <w:p w14:paraId="576F58AC" w14:textId="14676BE8" w:rsidR="00B616F1" w:rsidRDefault="00B616F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_Toc187256262 \h </w:instrText>
      </w:r>
      <w:r>
        <w:fldChar w:fldCharType="separate"/>
      </w:r>
      <w:r>
        <w:t>170</w:t>
      </w:r>
      <w:r>
        <w:fldChar w:fldCharType="end"/>
      </w:r>
    </w:p>
    <w:p w14:paraId="65A99480" w14:textId="7D23AC34" w:rsidR="00B616F1" w:rsidRDefault="00B616F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_Toc187256263 \h </w:instrText>
      </w:r>
      <w:r>
        <w:fldChar w:fldCharType="separate"/>
      </w:r>
      <w:r>
        <w:t>170</w:t>
      </w:r>
      <w:r>
        <w:fldChar w:fldCharType="end"/>
      </w:r>
    </w:p>
    <w:p w14:paraId="35B2E06C" w14:textId="009F849D" w:rsidR="00B616F1" w:rsidRDefault="00B616F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_Toc187256264 \h </w:instrText>
      </w:r>
      <w:r>
        <w:fldChar w:fldCharType="separate"/>
      </w:r>
      <w:r>
        <w:t>170</w:t>
      </w:r>
      <w:r>
        <w:fldChar w:fldCharType="end"/>
      </w:r>
    </w:p>
    <w:p w14:paraId="2A58549F" w14:textId="1EDC155C" w:rsidR="00B616F1" w:rsidRDefault="00B616F1">
      <w:pPr>
        <w:pStyle w:val="TOC3"/>
        <w:rPr>
          <w:rFonts w:asciiTheme="minorHAnsi" w:eastAsiaTheme="minorEastAsia" w:hAnsiTheme="minorHAnsi" w:cstheme="minorBidi"/>
          <w:kern w:val="2"/>
          <w:sz w:val="24"/>
          <w:szCs w:val="24"/>
          <w14:ligatures w14:val="standardContextual"/>
        </w:rPr>
      </w:pPr>
      <w:r>
        <w:lastRenderedPageBreak/>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_Toc187256265 \h </w:instrText>
      </w:r>
      <w:r>
        <w:fldChar w:fldCharType="separate"/>
      </w:r>
      <w:r>
        <w:t>170</w:t>
      </w:r>
      <w:r>
        <w:fldChar w:fldCharType="end"/>
      </w:r>
    </w:p>
    <w:p w14:paraId="19B312E2" w14:textId="51E0DE49" w:rsidR="00B616F1" w:rsidRDefault="00B616F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_Toc187256266 \h </w:instrText>
      </w:r>
      <w:r>
        <w:fldChar w:fldCharType="separate"/>
      </w:r>
      <w:r>
        <w:t>170</w:t>
      </w:r>
      <w:r>
        <w:fldChar w:fldCharType="end"/>
      </w:r>
    </w:p>
    <w:p w14:paraId="05E827A5" w14:textId="234FC4DA" w:rsidR="00B616F1" w:rsidRDefault="00B616F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_Toc187256267 \h </w:instrText>
      </w:r>
      <w:r>
        <w:fldChar w:fldCharType="separate"/>
      </w:r>
      <w:r>
        <w:t>170</w:t>
      </w:r>
      <w:r>
        <w:fldChar w:fldCharType="end"/>
      </w:r>
    </w:p>
    <w:p w14:paraId="3645999E" w14:textId="15912F8E" w:rsidR="00B616F1" w:rsidRDefault="00B616F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_Toc187256268 \h </w:instrText>
      </w:r>
      <w:r>
        <w:fldChar w:fldCharType="separate"/>
      </w:r>
      <w:r>
        <w:t>170</w:t>
      </w:r>
      <w:r>
        <w:fldChar w:fldCharType="end"/>
      </w:r>
    </w:p>
    <w:p w14:paraId="2723107A" w14:textId="75F0F698" w:rsidR="00B616F1" w:rsidRDefault="00B616F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_Toc187256269 \h </w:instrText>
      </w:r>
      <w:r>
        <w:fldChar w:fldCharType="separate"/>
      </w:r>
      <w:r>
        <w:t>171</w:t>
      </w:r>
      <w:r>
        <w:fldChar w:fldCharType="end"/>
      </w:r>
    </w:p>
    <w:p w14:paraId="073BD624" w14:textId="11DC0094" w:rsidR="00B616F1" w:rsidRDefault="00B616F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_Toc187256270 \h </w:instrText>
      </w:r>
      <w:r>
        <w:fldChar w:fldCharType="separate"/>
      </w:r>
      <w:r>
        <w:t>171</w:t>
      </w:r>
      <w:r>
        <w:fldChar w:fldCharType="end"/>
      </w:r>
    </w:p>
    <w:p w14:paraId="1D92D0F0" w14:textId="62B8D667" w:rsidR="00B616F1" w:rsidRDefault="00B616F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_Toc187256271 \h </w:instrText>
      </w:r>
      <w:r>
        <w:fldChar w:fldCharType="separate"/>
      </w:r>
      <w:r>
        <w:t>177</w:t>
      </w:r>
      <w:r>
        <w:fldChar w:fldCharType="end"/>
      </w:r>
    </w:p>
    <w:p w14:paraId="246640F6" w14:textId="60FF65DF" w:rsidR="00B616F1" w:rsidRDefault="00B616F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_Toc187256272 \h </w:instrText>
      </w:r>
      <w:r>
        <w:fldChar w:fldCharType="separate"/>
      </w:r>
      <w:r>
        <w:t>177</w:t>
      </w:r>
      <w:r>
        <w:fldChar w:fldCharType="end"/>
      </w:r>
    </w:p>
    <w:p w14:paraId="01D6D292" w14:textId="623DBEDB" w:rsidR="00B616F1" w:rsidRDefault="00B616F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_Toc187256273 \h </w:instrText>
      </w:r>
      <w:r>
        <w:fldChar w:fldCharType="separate"/>
      </w:r>
      <w:r>
        <w:t>177</w:t>
      </w:r>
      <w:r>
        <w:fldChar w:fldCharType="end"/>
      </w:r>
    </w:p>
    <w:p w14:paraId="2958DD2B" w14:textId="6553BFDE" w:rsidR="00B616F1" w:rsidRDefault="00B616F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_Toc187256274 \h </w:instrText>
      </w:r>
      <w:r>
        <w:fldChar w:fldCharType="separate"/>
      </w:r>
      <w:r>
        <w:t>177</w:t>
      </w:r>
      <w:r>
        <w:fldChar w:fldCharType="end"/>
      </w:r>
    </w:p>
    <w:p w14:paraId="512981F4" w14:textId="5BCD6F82" w:rsidR="00B616F1" w:rsidRDefault="00B616F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_Toc187256275 \h </w:instrText>
      </w:r>
      <w:r>
        <w:fldChar w:fldCharType="separate"/>
      </w:r>
      <w:r>
        <w:t>177</w:t>
      </w:r>
      <w:r>
        <w:fldChar w:fldCharType="end"/>
      </w:r>
    </w:p>
    <w:p w14:paraId="406B5B7C" w14:textId="54A7D2C3" w:rsidR="00B616F1" w:rsidRDefault="00B616F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_Toc187256276 \h </w:instrText>
      </w:r>
      <w:r>
        <w:fldChar w:fldCharType="separate"/>
      </w:r>
      <w:r>
        <w:t>178</w:t>
      </w:r>
      <w:r>
        <w:fldChar w:fldCharType="end"/>
      </w:r>
    </w:p>
    <w:p w14:paraId="71A188D3" w14:textId="51244AFA" w:rsidR="00B616F1" w:rsidRDefault="00B616F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_Toc187256277 \h </w:instrText>
      </w:r>
      <w:r>
        <w:fldChar w:fldCharType="separate"/>
      </w:r>
      <w:r>
        <w:t>178</w:t>
      </w:r>
      <w:r>
        <w:fldChar w:fldCharType="end"/>
      </w:r>
    </w:p>
    <w:p w14:paraId="5D0AEC41" w14:textId="037E8D18" w:rsidR="00B616F1" w:rsidRDefault="00B616F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_Toc187256278 \h </w:instrText>
      </w:r>
      <w:r>
        <w:fldChar w:fldCharType="separate"/>
      </w:r>
      <w:r>
        <w:t>178</w:t>
      </w:r>
      <w:r>
        <w:fldChar w:fldCharType="end"/>
      </w:r>
    </w:p>
    <w:p w14:paraId="07165F25" w14:textId="4B54239C" w:rsidR="00B616F1" w:rsidRDefault="00B616F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_Toc187256279 \h </w:instrText>
      </w:r>
      <w:r>
        <w:fldChar w:fldCharType="separate"/>
      </w:r>
      <w:r>
        <w:t>178</w:t>
      </w:r>
      <w:r>
        <w:fldChar w:fldCharType="end"/>
      </w:r>
    </w:p>
    <w:p w14:paraId="004CC6A4" w14:textId="7ECCD140" w:rsidR="00B616F1" w:rsidRDefault="00B616F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_Toc187256280 \h </w:instrText>
      </w:r>
      <w:r>
        <w:fldChar w:fldCharType="separate"/>
      </w:r>
      <w:r>
        <w:t>189</w:t>
      </w:r>
      <w:r>
        <w:fldChar w:fldCharType="end"/>
      </w:r>
    </w:p>
    <w:p w14:paraId="1C6D3DE6" w14:textId="57C4652F" w:rsidR="00B616F1" w:rsidRDefault="00B616F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_Toc187256281 \h </w:instrText>
      </w:r>
      <w:r>
        <w:fldChar w:fldCharType="separate"/>
      </w:r>
      <w:r>
        <w:t>189</w:t>
      </w:r>
      <w:r>
        <w:fldChar w:fldCharType="end"/>
      </w:r>
    </w:p>
    <w:p w14:paraId="25EC5C80" w14:textId="132D624E" w:rsidR="00B616F1" w:rsidRDefault="00B616F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_Toc187256282 \h </w:instrText>
      </w:r>
      <w:r>
        <w:fldChar w:fldCharType="separate"/>
      </w:r>
      <w:r>
        <w:t>189</w:t>
      </w:r>
      <w:r>
        <w:fldChar w:fldCharType="end"/>
      </w:r>
    </w:p>
    <w:p w14:paraId="77A56859" w14:textId="63451CFA" w:rsidR="00B616F1" w:rsidRDefault="00B616F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_Toc187256283 \h </w:instrText>
      </w:r>
      <w:r>
        <w:fldChar w:fldCharType="separate"/>
      </w:r>
      <w:r>
        <w:t>190</w:t>
      </w:r>
      <w:r>
        <w:fldChar w:fldCharType="end"/>
      </w:r>
    </w:p>
    <w:p w14:paraId="1FA113F9" w14:textId="23BB1C81" w:rsidR="00B616F1" w:rsidRDefault="00B616F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_Toc187256284 \h </w:instrText>
      </w:r>
      <w:r>
        <w:fldChar w:fldCharType="separate"/>
      </w:r>
      <w:r>
        <w:t>190</w:t>
      </w:r>
      <w:r>
        <w:fldChar w:fldCharType="end"/>
      </w:r>
    </w:p>
    <w:p w14:paraId="0187F1D5" w14:textId="062DCC49" w:rsidR="00B616F1" w:rsidRDefault="00B616F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963122">
        <w:rPr>
          <w:snapToGrid w:val="0"/>
        </w:rPr>
        <w:t>requirements</w:t>
      </w:r>
      <w:r>
        <w:tab/>
      </w:r>
      <w:r>
        <w:fldChar w:fldCharType="begin"/>
      </w:r>
      <w:r>
        <w:instrText xml:space="preserve"> PAGEREF _Toc187256285 \h </w:instrText>
      </w:r>
      <w:r>
        <w:fldChar w:fldCharType="separate"/>
      </w:r>
      <w:r>
        <w:t>190</w:t>
      </w:r>
      <w:r>
        <w:fldChar w:fldCharType="end"/>
      </w:r>
    </w:p>
    <w:p w14:paraId="57551899" w14:textId="3F3A266C" w:rsidR="00B616F1" w:rsidRDefault="00B616F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_Toc187256286 \h </w:instrText>
      </w:r>
      <w:r>
        <w:fldChar w:fldCharType="separate"/>
      </w:r>
      <w:r>
        <w:t>190</w:t>
      </w:r>
      <w:r>
        <w:fldChar w:fldCharType="end"/>
      </w:r>
    </w:p>
    <w:p w14:paraId="769D8377" w14:textId="1D5BA179" w:rsidR="00B616F1" w:rsidRDefault="00B616F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_Toc187256287 \h </w:instrText>
      </w:r>
      <w:r>
        <w:fldChar w:fldCharType="separate"/>
      </w:r>
      <w:r>
        <w:t>190</w:t>
      </w:r>
      <w:r>
        <w:fldChar w:fldCharType="end"/>
      </w:r>
    </w:p>
    <w:p w14:paraId="13C96864" w14:textId="7DB34256" w:rsidR="00B616F1" w:rsidRDefault="00B616F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_Toc187256288 \h </w:instrText>
      </w:r>
      <w:r>
        <w:fldChar w:fldCharType="separate"/>
      </w:r>
      <w:r>
        <w:t>190</w:t>
      </w:r>
      <w:r>
        <w:fldChar w:fldCharType="end"/>
      </w:r>
    </w:p>
    <w:p w14:paraId="30B6770E" w14:textId="6F0EA6E3"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SimSun"/>
        </w:rPr>
        <w:t>8.1.2.1.7</w:t>
      </w:r>
      <w:r>
        <w:rPr>
          <w:rFonts w:asciiTheme="minorHAnsi" w:eastAsiaTheme="minorEastAsia" w:hAnsiTheme="minorHAnsi" w:cstheme="minorBidi"/>
          <w:kern w:val="2"/>
          <w:sz w:val="24"/>
          <w:szCs w:val="24"/>
          <w14:ligatures w14:val="standardContextual"/>
        </w:rPr>
        <w:tab/>
      </w:r>
      <w:r w:rsidRPr="00963122">
        <w:rPr>
          <w:rFonts w:eastAsia="SimSun"/>
        </w:rPr>
        <w:t>Applicability of 2-step RA type requirements for different subcarrier spacings</w:t>
      </w:r>
      <w:r>
        <w:tab/>
      </w:r>
      <w:r>
        <w:fldChar w:fldCharType="begin"/>
      </w:r>
      <w:r>
        <w:instrText xml:space="preserve"> PAGEREF _Toc187256289 \h </w:instrText>
      </w:r>
      <w:r>
        <w:fldChar w:fldCharType="separate"/>
      </w:r>
      <w:r>
        <w:t>191</w:t>
      </w:r>
      <w:r>
        <w:fldChar w:fldCharType="end"/>
      </w:r>
    </w:p>
    <w:p w14:paraId="63022CCD" w14:textId="69195E87" w:rsidR="00B616F1" w:rsidRDefault="00B616F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_Toc187256290 \h </w:instrText>
      </w:r>
      <w:r>
        <w:fldChar w:fldCharType="separate"/>
      </w:r>
      <w:r>
        <w:t>191</w:t>
      </w:r>
      <w:r>
        <w:fldChar w:fldCharType="end"/>
      </w:r>
    </w:p>
    <w:p w14:paraId="657D90B5" w14:textId="683011F4" w:rsidR="00B616F1" w:rsidRDefault="00B616F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_Toc187256291 \h </w:instrText>
      </w:r>
      <w:r>
        <w:fldChar w:fldCharType="separate"/>
      </w:r>
      <w:r>
        <w:t>191</w:t>
      </w:r>
      <w:r>
        <w:fldChar w:fldCharType="end"/>
      </w:r>
    </w:p>
    <w:p w14:paraId="1D256099" w14:textId="4605CC8A" w:rsidR="00B616F1" w:rsidRDefault="00B616F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963122">
        <w:rPr>
          <w:snapToGrid w:val="0"/>
        </w:rPr>
        <w:t>requirements</w:t>
      </w:r>
      <w:r>
        <w:tab/>
      </w:r>
      <w:r>
        <w:fldChar w:fldCharType="begin"/>
      </w:r>
      <w:r>
        <w:instrText xml:space="preserve"> PAGEREF _Toc187256292 \h </w:instrText>
      </w:r>
      <w:r>
        <w:fldChar w:fldCharType="separate"/>
      </w:r>
      <w:r>
        <w:t>191</w:t>
      </w:r>
      <w:r>
        <w:fldChar w:fldCharType="end"/>
      </w:r>
    </w:p>
    <w:p w14:paraId="3DF79630" w14:textId="1EA630B7" w:rsidR="00B616F1" w:rsidRDefault="00B616F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_Toc187256293 \h </w:instrText>
      </w:r>
      <w:r>
        <w:fldChar w:fldCharType="separate"/>
      </w:r>
      <w:r>
        <w:t>191</w:t>
      </w:r>
      <w:r>
        <w:fldChar w:fldCharType="end"/>
      </w:r>
    </w:p>
    <w:p w14:paraId="5E4989A6" w14:textId="2D8401ED" w:rsidR="00B616F1" w:rsidRDefault="00B616F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_Toc187256294 \h </w:instrText>
      </w:r>
      <w:r>
        <w:fldChar w:fldCharType="separate"/>
      </w:r>
      <w:r>
        <w:t>191</w:t>
      </w:r>
      <w:r>
        <w:fldChar w:fldCharType="end"/>
      </w:r>
    </w:p>
    <w:p w14:paraId="463299D1" w14:textId="67E205A0" w:rsidR="00B616F1" w:rsidRDefault="00B616F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_Toc187256295 \h </w:instrText>
      </w:r>
      <w:r>
        <w:fldChar w:fldCharType="separate"/>
      </w:r>
      <w:r>
        <w:t>191</w:t>
      </w:r>
      <w:r>
        <w:fldChar w:fldCharType="end"/>
      </w:r>
    </w:p>
    <w:p w14:paraId="1E43D213" w14:textId="43B8DC54" w:rsidR="00B616F1" w:rsidRDefault="00B616F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_Toc187256296 \h </w:instrText>
      </w:r>
      <w:r>
        <w:fldChar w:fldCharType="separate"/>
      </w:r>
      <w:r>
        <w:t>191</w:t>
      </w:r>
      <w:r>
        <w:fldChar w:fldCharType="end"/>
      </w:r>
    </w:p>
    <w:p w14:paraId="2ADEF301" w14:textId="671382D9"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multi-slot PUCCH</w:t>
      </w:r>
      <w:r>
        <w:tab/>
      </w:r>
      <w:r>
        <w:fldChar w:fldCharType="begin"/>
      </w:r>
      <w:r>
        <w:instrText xml:space="preserve"> PAGEREF _Toc187256297 \h </w:instrText>
      </w:r>
      <w:r>
        <w:fldChar w:fldCharType="separate"/>
      </w:r>
      <w:r>
        <w:t>192</w:t>
      </w:r>
      <w:r>
        <w:fldChar w:fldCharType="end"/>
      </w:r>
    </w:p>
    <w:p w14:paraId="461D2782" w14:textId="11CCA4D6"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PUCCH sub-slot based repetition</w:t>
      </w:r>
      <w:r>
        <w:tab/>
      </w:r>
      <w:r>
        <w:fldChar w:fldCharType="begin"/>
      </w:r>
      <w:r>
        <w:instrText xml:space="preserve"> PAGEREF _Toc187256298 \h </w:instrText>
      </w:r>
      <w:r>
        <w:fldChar w:fldCharType="separate"/>
      </w:r>
      <w:r>
        <w:t>192</w:t>
      </w:r>
      <w:r>
        <w:fldChar w:fldCharType="end"/>
      </w:r>
    </w:p>
    <w:p w14:paraId="67817E44" w14:textId="3BB870B8" w:rsidR="00B616F1" w:rsidRDefault="00B616F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963122">
        <w:rPr>
          <w:snapToGrid w:val="0"/>
        </w:rPr>
        <w:t>requirements</w:t>
      </w:r>
      <w:r>
        <w:tab/>
      </w:r>
      <w:r>
        <w:fldChar w:fldCharType="begin"/>
      </w:r>
      <w:r>
        <w:instrText xml:space="preserve"> PAGEREF _Toc187256299 \h </w:instrText>
      </w:r>
      <w:r>
        <w:fldChar w:fldCharType="separate"/>
      </w:r>
      <w:r>
        <w:t>192</w:t>
      </w:r>
      <w:r>
        <w:fldChar w:fldCharType="end"/>
      </w:r>
    </w:p>
    <w:p w14:paraId="6DD5E0F3" w14:textId="33C2520C" w:rsidR="00B616F1" w:rsidRDefault="00B616F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_Toc187256300 \h </w:instrText>
      </w:r>
      <w:r>
        <w:fldChar w:fldCharType="separate"/>
      </w:r>
      <w:r>
        <w:t>192</w:t>
      </w:r>
      <w:r>
        <w:fldChar w:fldCharType="end"/>
      </w:r>
    </w:p>
    <w:p w14:paraId="4123B9D9" w14:textId="17E3A6B3" w:rsidR="00B616F1" w:rsidRDefault="00B616F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_Toc187256301 \h </w:instrText>
      </w:r>
      <w:r>
        <w:fldChar w:fldCharType="separate"/>
      </w:r>
      <w:r>
        <w:t>192</w:t>
      </w:r>
      <w:r>
        <w:fldChar w:fldCharType="end"/>
      </w:r>
    </w:p>
    <w:p w14:paraId="129D7F25" w14:textId="17791406" w:rsidR="00B616F1" w:rsidRDefault="00B616F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_Toc187256302 \h </w:instrText>
      </w:r>
      <w:r>
        <w:fldChar w:fldCharType="separate"/>
      </w:r>
      <w:r>
        <w:t>192</w:t>
      </w:r>
      <w:r>
        <w:fldChar w:fldCharType="end"/>
      </w:r>
    </w:p>
    <w:p w14:paraId="3F236298" w14:textId="0949B509" w:rsidR="00B616F1" w:rsidRDefault="00B616F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_Toc187256303 \h </w:instrText>
      </w:r>
      <w:r>
        <w:fldChar w:fldCharType="separate"/>
      </w:r>
      <w:r>
        <w:t>192</w:t>
      </w:r>
      <w:r>
        <w:fldChar w:fldCharType="end"/>
      </w:r>
    </w:p>
    <w:p w14:paraId="4B8A24E1" w14:textId="2D027221" w:rsidR="00B616F1" w:rsidRDefault="00B616F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963122">
        <w:rPr>
          <w:snapToGrid w:val="0"/>
        </w:rPr>
        <w:t>requirements</w:t>
      </w:r>
      <w:r>
        <w:tab/>
      </w:r>
      <w:r>
        <w:fldChar w:fldCharType="begin"/>
      </w:r>
      <w:r>
        <w:instrText xml:space="preserve"> PAGEREF _Toc187256304 \h </w:instrText>
      </w:r>
      <w:r>
        <w:fldChar w:fldCharType="separate"/>
      </w:r>
      <w:r>
        <w:t>192</w:t>
      </w:r>
      <w:r>
        <w:fldChar w:fldCharType="end"/>
      </w:r>
    </w:p>
    <w:p w14:paraId="0DB5A668" w14:textId="04F90B1D" w:rsidR="00B616F1" w:rsidRDefault="00B616F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_Toc187256305 \h </w:instrText>
      </w:r>
      <w:r>
        <w:fldChar w:fldCharType="separate"/>
      </w:r>
      <w:r>
        <w:t>192</w:t>
      </w:r>
      <w:r>
        <w:fldChar w:fldCharType="end"/>
      </w:r>
    </w:p>
    <w:p w14:paraId="0CBD8F05" w14:textId="7B7AFE2A" w:rsidR="00B616F1" w:rsidRDefault="00B616F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_Toc187256306 \h </w:instrText>
      </w:r>
      <w:r>
        <w:fldChar w:fldCharType="separate"/>
      </w:r>
      <w:r>
        <w:t>192</w:t>
      </w:r>
      <w:r>
        <w:fldChar w:fldCharType="end"/>
      </w:r>
    </w:p>
    <w:p w14:paraId="5F245EDF" w14:textId="43BAF5EC" w:rsidR="00B616F1" w:rsidRDefault="00B616F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963122">
        <w:rPr>
          <w:snapToGrid w:val="0"/>
        </w:rPr>
        <w:t>requirements</w:t>
      </w:r>
      <w:r>
        <w:tab/>
      </w:r>
      <w:r>
        <w:fldChar w:fldCharType="begin"/>
      </w:r>
      <w:r>
        <w:instrText xml:space="preserve"> PAGEREF _Toc187256307 \h </w:instrText>
      </w:r>
      <w:r>
        <w:fldChar w:fldCharType="separate"/>
      </w:r>
      <w:r>
        <w:t>193</w:t>
      </w:r>
      <w:r>
        <w:fldChar w:fldCharType="end"/>
      </w:r>
    </w:p>
    <w:p w14:paraId="115889B9" w14:textId="5E437613" w:rsidR="00B616F1" w:rsidRDefault="00B616F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_Toc187256308 \h </w:instrText>
      </w:r>
      <w:r>
        <w:fldChar w:fldCharType="separate"/>
      </w:r>
      <w:r>
        <w:t>193</w:t>
      </w:r>
      <w:r>
        <w:fldChar w:fldCharType="end"/>
      </w:r>
    </w:p>
    <w:p w14:paraId="0CA84997" w14:textId="7B508BCA" w:rsidR="00B616F1" w:rsidRDefault="00B616F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_Toc187256309 \h </w:instrText>
      </w:r>
      <w:r>
        <w:fldChar w:fldCharType="separate"/>
      </w:r>
      <w:r>
        <w:t>193</w:t>
      </w:r>
      <w:r>
        <w:fldChar w:fldCharType="end"/>
      </w:r>
    </w:p>
    <w:p w14:paraId="2F1BCEFE" w14:textId="3A7B0226" w:rsidR="00B616F1" w:rsidRDefault="00B616F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_Toc187256310 \h </w:instrText>
      </w:r>
      <w:r>
        <w:fldChar w:fldCharType="separate"/>
      </w:r>
      <w:r>
        <w:t>193</w:t>
      </w:r>
      <w:r>
        <w:fldChar w:fldCharType="end"/>
      </w:r>
    </w:p>
    <w:p w14:paraId="58E0B566" w14:textId="6A03DB85" w:rsidR="00B616F1" w:rsidRDefault="00B616F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_Toc187256311 \h </w:instrText>
      </w:r>
      <w:r>
        <w:fldChar w:fldCharType="separate"/>
      </w:r>
      <w:r>
        <w:t>193</w:t>
      </w:r>
      <w:r>
        <w:fldChar w:fldCharType="end"/>
      </w:r>
    </w:p>
    <w:p w14:paraId="3F9BDCB3" w14:textId="5A46DB9C" w:rsidR="00B616F1" w:rsidRDefault="00B616F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_Toc187256312 \h </w:instrText>
      </w:r>
      <w:r>
        <w:fldChar w:fldCharType="separate"/>
      </w:r>
      <w:r>
        <w:t>193</w:t>
      </w:r>
      <w:r>
        <w:fldChar w:fldCharType="end"/>
      </w:r>
    </w:p>
    <w:p w14:paraId="596EA647" w14:textId="525CF851" w:rsidR="00B616F1" w:rsidRDefault="00B616F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963122">
        <w:rPr>
          <w:snapToGrid w:val="0"/>
        </w:rPr>
        <w:t>requirements</w:t>
      </w:r>
      <w:r>
        <w:tab/>
      </w:r>
      <w:r>
        <w:fldChar w:fldCharType="begin"/>
      </w:r>
      <w:r>
        <w:instrText xml:space="preserve"> PAGEREF _Toc187256313 \h </w:instrText>
      </w:r>
      <w:r>
        <w:fldChar w:fldCharType="separate"/>
      </w:r>
      <w:r>
        <w:t>193</w:t>
      </w:r>
      <w:r>
        <w:fldChar w:fldCharType="end"/>
      </w:r>
    </w:p>
    <w:p w14:paraId="04EDD72D" w14:textId="3B266E87" w:rsidR="00B616F1" w:rsidRDefault="00B616F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_Toc187256314 \h </w:instrText>
      </w:r>
      <w:r>
        <w:fldChar w:fldCharType="separate"/>
      </w:r>
      <w:r>
        <w:t>193</w:t>
      </w:r>
      <w:r>
        <w:fldChar w:fldCharType="end"/>
      </w:r>
    </w:p>
    <w:p w14:paraId="3364839C" w14:textId="2BF2DDD2" w:rsidR="00B616F1" w:rsidRDefault="00B616F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_Toc187256315 \h </w:instrText>
      </w:r>
      <w:r>
        <w:fldChar w:fldCharType="separate"/>
      </w:r>
      <w:r>
        <w:t>193</w:t>
      </w:r>
      <w:r>
        <w:fldChar w:fldCharType="end"/>
      </w:r>
    </w:p>
    <w:p w14:paraId="3219BC3C" w14:textId="568C668A" w:rsidR="00B616F1" w:rsidRDefault="00B616F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_Toc187256316 \h </w:instrText>
      </w:r>
      <w:r>
        <w:fldChar w:fldCharType="separate"/>
      </w:r>
      <w:r>
        <w:t>193</w:t>
      </w:r>
      <w:r>
        <w:fldChar w:fldCharType="end"/>
      </w:r>
    </w:p>
    <w:p w14:paraId="205704FE" w14:textId="6CEBCC2C" w:rsidR="00B616F1" w:rsidRDefault="00B616F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_Toc187256317 \h </w:instrText>
      </w:r>
      <w:r>
        <w:fldChar w:fldCharType="separate"/>
      </w:r>
      <w:r>
        <w:t>194</w:t>
      </w:r>
      <w:r>
        <w:fldChar w:fldCharType="end"/>
      </w:r>
    </w:p>
    <w:p w14:paraId="45674AC8" w14:textId="6E4C4A26" w:rsidR="00B616F1" w:rsidRDefault="00B616F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963122">
        <w:rPr>
          <w:snapToGrid w:val="0"/>
        </w:rPr>
        <w:t xml:space="preserve">requirements for PRACH </w:t>
      </w:r>
      <w:r>
        <w:t>with L</w:t>
      </w:r>
      <w:r w:rsidRPr="00963122">
        <w:rPr>
          <w:vertAlign w:val="subscript"/>
        </w:rPr>
        <w:t>RA</w:t>
      </w:r>
      <w:r>
        <w:t xml:space="preserve"> =1151 and L</w:t>
      </w:r>
      <w:r w:rsidRPr="00963122">
        <w:rPr>
          <w:vertAlign w:val="subscript"/>
        </w:rPr>
        <w:t>RA</w:t>
      </w:r>
      <w:r>
        <w:t xml:space="preserve"> =571</w:t>
      </w:r>
      <w:r>
        <w:tab/>
      </w:r>
      <w:r>
        <w:fldChar w:fldCharType="begin"/>
      </w:r>
      <w:r>
        <w:instrText xml:space="preserve"> PAGEREF _Toc187256318 \h </w:instrText>
      </w:r>
      <w:r>
        <w:fldChar w:fldCharType="separate"/>
      </w:r>
      <w:r>
        <w:t>194</w:t>
      </w:r>
      <w:r>
        <w:fldChar w:fldCharType="end"/>
      </w:r>
    </w:p>
    <w:p w14:paraId="26ACB193" w14:textId="7FE13AAA" w:rsidR="00B616F1" w:rsidRDefault="00B616F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_Toc187256319 \h </w:instrText>
      </w:r>
      <w:r>
        <w:fldChar w:fldCharType="separate"/>
      </w:r>
      <w:r>
        <w:t>194</w:t>
      </w:r>
      <w:r>
        <w:fldChar w:fldCharType="end"/>
      </w:r>
    </w:p>
    <w:p w14:paraId="4A2522DA" w14:textId="4FB4094C" w:rsidR="00B616F1" w:rsidRDefault="00B616F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_Toc187256320 \h </w:instrText>
      </w:r>
      <w:r>
        <w:fldChar w:fldCharType="separate"/>
      </w:r>
      <w:r>
        <w:t>194</w:t>
      </w:r>
      <w:r>
        <w:fldChar w:fldCharType="end"/>
      </w:r>
    </w:p>
    <w:p w14:paraId="0DB6E5DB" w14:textId="0834E5F8" w:rsidR="00B616F1" w:rsidRDefault="00B616F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_Toc187256321 \h </w:instrText>
      </w:r>
      <w:r>
        <w:fldChar w:fldCharType="separate"/>
      </w:r>
      <w:r>
        <w:t>194</w:t>
      </w:r>
      <w:r>
        <w:fldChar w:fldCharType="end"/>
      </w:r>
    </w:p>
    <w:p w14:paraId="3C9CC22C" w14:textId="29F1C79B" w:rsidR="00B616F1" w:rsidRDefault="00B616F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_Toc187256322 \h </w:instrText>
      </w:r>
      <w:r>
        <w:fldChar w:fldCharType="separate"/>
      </w:r>
      <w:r>
        <w:t>194</w:t>
      </w:r>
      <w:r>
        <w:fldChar w:fldCharType="end"/>
      </w:r>
    </w:p>
    <w:p w14:paraId="64D1F3FD" w14:textId="532DC9FE" w:rsidR="00B616F1" w:rsidRDefault="00B616F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_Toc187256323 \h </w:instrText>
      </w:r>
      <w:r>
        <w:fldChar w:fldCharType="separate"/>
      </w:r>
      <w:r>
        <w:t>194</w:t>
      </w:r>
      <w:r>
        <w:fldChar w:fldCharType="end"/>
      </w:r>
    </w:p>
    <w:p w14:paraId="658A213A" w14:textId="37E71A14" w:rsidR="00B616F1" w:rsidRDefault="00B616F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_Toc187256324 \h </w:instrText>
      </w:r>
      <w:r>
        <w:fldChar w:fldCharType="separate"/>
      </w:r>
      <w:r>
        <w:t>194</w:t>
      </w:r>
      <w:r>
        <w:fldChar w:fldCharType="end"/>
      </w:r>
    </w:p>
    <w:p w14:paraId="7F29929F" w14:textId="57301F33" w:rsidR="00B616F1" w:rsidRDefault="00B616F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_Toc187256325 \h </w:instrText>
      </w:r>
      <w:r>
        <w:fldChar w:fldCharType="separate"/>
      </w:r>
      <w:r>
        <w:t>194</w:t>
      </w:r>
      <w:r>
        <w:fldChar w:fldCharType="end"/>
      </w:r>
    </w:p>
    <w:p w14:paraId="78EAD4D2" w14:textId="057A205A" w:rsidR="00B616F1" w:rsidRDefault="00B616F1">
      <w:pPr>
        <w:pStyle w:val="TOC5"/>
        <w:rPr>
          <w:rFonts w:asciiTheme="minorHAnsi" w:eastAsiaTheme="minorEastAsia" w:hAnsiTheme="minorHAnsi" w:cstheme="minorBidi"/>
          <w:kern w:val="2"/>
          <w:sz w:val="24"/>
          <w:szCs w:val="24"/>
          <w14:ligatures w14:val="standardContextual"/>
        </w:rPr>
      </w:pPr>
      <w:r>
        <w:lastRenderedPageBreak/>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_Toc187256326 \h </w:instrText>
      </w:r>
      <w:r>
        <w:fldChar w:fldCharType="separate"/>
      </w:r>
      <w:r>
        <w:t>194</w:t>
      </w:r>
      <w:r>
        <w:fldChar w:fldCharType="end"/>
      </w:r>
    </w:p>
    <w:p w14:paraId="63F36E41" w14:textId="5CE7CBA9" w:rsidR="00B616F1" w:rsidRDefault="00B616F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_Toc187256327 \h </w:instrText>
      </w:r>
      <w:r>
        <w:fldChar w:fldCharType="separate"/>
      </w:r>
      <w:r>
        <w:t>195</w:t>
      </w:r>
      <w:r>
        <w:fldChar w:fldCharType="end"/>
      </w:r>
    </w:p>
    <w:p w14:paraId="0CD99818" w14:textId="444E001F" w:rsidR="00B616F1" w:rsidRDefault="00B616F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_Toc187256328 \h </w:instrText>
      </w:r>
      <w:r>
        <w:fldChar w:fldCharType="separate"/>
      </w:r>
      <w:r>
        <w:t>195</w:t>
      </w:r>
      <w:r>
        <w:fldChar w:fldCharType="end"/>
      </w:r>
    </w:p>
    <w:p w14:paraId="12AC9A74" w14:textId="254C71F1" w:rsidR="00B616F1" w:rsidRDefault="00B616F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_Toc187256329 \h </w:instrText>
      </w:r>
      <w:r>
        <w:fldChar w:fldCharType="separate"/>
      </w:r>
      <w:r>
        <w:t>195</w:t>
      </w:r>
      <w:r>
        <w:fldChar w:fldCharType="end"/>
      </w:r>
    </w:p>
    <w:p w14:paraId="02ADFD6E" w14:textId="661CB40C" w:rsidR="00B616F1" w:rsidRDefault="00B616F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_Toc187256330 \h </w:instrText>
      </w:r>
      <w:r>
        <w:fldChar w:fldCharType="separate"/>
      </w:r>
      <w:r>
        <w:t>195</w:t>
      </w:r>
      <w:r>
        <w:fldChar w:fldCharType="end"/>
      </w:r>
    </w:p>
    <w:p w14:paraId="67E01BA8" w14:textId="4011E596" w:rsidR="00B616F1" w:rsidRDefault="00B616F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_Toc187256331 \h </w:instrText>
      </w:r>
      <w:r>
        <w:fldChar w:fldCharType="separate"/>
      </w:r>
      <w:r>
        <w:t>195</w:t>
      </w:r>
      <w:r>
        <w:fldChar w:fldCharType="end"/>
      </w:r>
    </w:p>
    <w:p w14:paraId="1B91ECCE" w14:textId="4823A64B" w:rsidR="00B616F1" w:rsidRDefault="00B616F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_Toc187256332 \h </w:instrText>
      </w:r>
      <w:r>
        <w:fldChar w:fldCharType="separate"/>
      </w:r>
      <w:r>
        <w:t>195</w:t>
      </w:r>
      <w:r>
        <w:fldChar w:fldCharType="end"/>
      </w:r>
    </w:p>
    <w:p w14:paraId="48364D1D" w14:textId="4079C774" w:rsidR="00B616F1" w:rsidRDefault="00B616F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_Toc187256333 \h </w:instrText>
      </w:r>
      <w:r>
        <w:fldChar w:fldCharType="separate"/>
      </w:r>
      <w:r>
        <w:t>195</w:t>
      </w:r>
      <w:r>
        <w:fldChar w:fldCharType="end"/>
      </w:r>
    </w:p>
    <w:p w14:paraId="663926CD" w14:textId="796F6174" w:rsidR="00B616F1" w:rsidRDefault="00B616F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_Toc187256334 \h </w:instrText>
      </w:r>
      <w:r>
        <w:fldChar w:fldCharType="separate"/>
      </w:r>
      <w:r>
        <w:t>195</w:t>
      </w:r>
      <w:r>
        <w:fldChar w:fldCharType="end"/>
      </w:r>
    </w:p>
    <w:p w14:paraId="39927B70" w14:textId="74D27C27" w:rsidR="00B616F1" w:rsidRDefault="00B616F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_Toc187256335 \h </w:instrText>
      </w:r>
      <w:r>
        <w:fldChar w:fldCharType="separate"/>
      </w:r>
      <w:r>
        <w:t>195</w:t>
      </w:r>
      <w:r>
        <w:fldChar w:fldCharType="end"/>
      </w:r>
    </w:p>
    <w:p w14:paraId="43963FEB" w14:textId="69BCF5A4" w:rsidR="00B616F1" w:rsidRDefault="00B616F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_Toc187256336 \h </w:instrText>
      </w:r>
      <w:r>
        <w:fldChar w:fldCharType="separate"/>
      </w:r>
      <w:r>
        <w:t>195</w:t>
      </w:r>
      <w:r>
        <w:fldChar w:fldCharType="end"/>
      </w:r>
    </w:p>
    <w:p w14:paraId="761EF81A" w14:textId="3C48656C" w:rsidR="00B616F1" w:rsidRDefault="00B616F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_Toc187256337 \h </w:instrText>
      </w:r>
      <w:r>
        <w:fldChar w:fldCharType="separate"/>
      </w:r>
      <w:r>
        <w:t>195</w:t>
      </w:r>
      <w:r>
        <w:fldChar w:fldCharType="end"/>
      </w:r>
    </w:p>
    <w:p w14:paraId="1D210691" w14:textId="66248D65" w:rsidR="00B616F1" w:rsidRDefault="00B616F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_Toc187256338 \h </w:instrText>
      </w:r>
      <w:r>
        <w:fldChar w:fldCharType="separate"/>
      </w:r>
      <w:r>
        <w:t>196</w:t>
      </w:r>
      <w:r>
        <w:fldChar w:fldCharType="end"/>
      </w:r>
    </w:p>
    <w:p w14:paraId="1705ABBD" w14:textId="0733D2AC" w:rsidR="00B616F1" w:rsidRDefault="00B616F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_Toc187256339 \h </w:instrText>
      </w:r>
      <w:r>
        <w:fldChar w:fldCharType="separate"/>
      </w:r>
      <w:r>
        <w:t>197</w:t>
      </w:r>
      <w:r>
        <w:fldChar w:fldCharType="end"/>
      </w:r>
    </w:p>
    <w:p w14:paraId="4F9A3AF0" w14:textId="3A20DC45" w:rsidR="00B616F1" w:rsidRDefault="00B616F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963122">
        <w:rPr>
          <w:rFonts w:eastAsia="Malgun Gothic"/>
        </w:rPr>
        <w:t xml:space="preserve">transform </w:t>
      </w:r>
      <w:r>
        <w:t>precoding enabled</w:t>
      </w:r>
      <w:r>
        <w:tab/>
      </w:r>
      <w:r>
        <w:fldChar w:fldCharType="begin"/>
      </w:r>
      <w:r>
        <w:instrText xml:space="preserve"> PAGEREF _Toc187256340 \h </w:instrText>
      </w:r>
      <w:r>
        <w:fldChar w:fldCharType="separate"/>
      </w:r>
      <w:r>
        <w:t>204</w:t>
      </w:r>
      <w:r>
        <w:fldChar w:fldCharType="end"/>
      </w:r>
    </w:p>
    <w:p w14:paraId="6AD3FBC0" w14:textId="69BA6E9B" w:rsidR="00B616F1" w:rsidRDefault="00B616F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_Toc187256341 \h </w:instrText>
      </w:r>
      <w:r>
        <w:fldChar w:fldCharType="separate"/>
      </w:r>
      <w:r>
        <w:t>204</w:t>
      </w:r>
      <w:r>
        <w:fldChar w:fldCharType="end"/>
      </w:r>
    </w:p>
    <w:p w14:paraId="616DEA89" w14:textId="3B919757" w:rsidR="00B616F1" w:rsidRDefault="00B616F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_Toc187256342 \h </w:instrText>
      </w:r>
      <w:r>
        <w:fldChar w:fldCharType="separate"/>
      </w:r>
      <w:r>
        <w:t>204</w:t>
      </w:r>
      <w:r>
        <w:fldChar w:fldCharType="end"/>
      </w:r>
    </w:p>
    <w:p w14:paraId="50CB784A" w14:textId="30827075" w:rsidR="00B616F1" w:rsidRDefault="00B616F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_Toc187256343 \h </w:instrText>
      </w:r>
      <w:r>
        <w:fldChar w:fldCharType="separate"/>
      </w:r>
      <w:r>
        <w:t>204</w:t>
      </w:r>
      <w:r>
        <w:fldChar w:fldCharType="end"/>
      </w:r>
    </w:p>
    <w:p w14:paraId="28D285A7" w14:textId="7D06914B" w:rsidR="00B616F1" w:rsidRDefault="00B616F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_Toc187256344 \h </w:instrText>
      </w:r>
      <w:r>
        <w:fldChar w:fldCharType="separate"/>
      </w:r>
      <w:r>
        <w:t>204</w:t>
      </w:r>
      <w:r>
        <w:fldChar w:fldCharType="end"/>
      </w:r>
    </w:p>
    <w:p w14:paraId="2F5E182F" w14:textId="79498594" w:rsidR="00B616F1" w:rsidRDefault="00B616F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_Toc187256345 \h </w:instrText>
      </w:r>
      <w:r>
        <w:fldChar w:fldCharType="separate"/>
      </w:r>
      <w:r>
        <w:t>204</w:t>
      </w:r>
      <w:r>
        <w:fldChar w:fldCharType="end"/>
      </w:r>
    </w:p>
    <w:p w14:paraId="47D2859C" w14:textId="409EE8AE" w:rsidR="00B616F1" w:rsidRDefault="00B616F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_Toc187256346 \h </w:instrText>
      </w:r>
      <w:r>
        <w:fldChar w:fldCharType="separate"/>
      </w:r>
      <w:r>
        <w:t>205</w:t>
      </w:r>
      <w:r>
        <w:fldChar w:fldCharType="end"/>
      </w:r>
    </w:p>
    <w:p w14:paraId="725C96E6" w14:textId="12C13825" w:rsidR="00B616F1" w:rsidRDefault="00B616F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_Toc187256347 \h </w:instrText>
      </w:r>
      <w:r>
        <w:fldChar w:fldCharType="separate"/>
      </w:r>
      <w:r>
        <w:t>206</w:t>
      </w:r>
      <w:r>
        <w:fldChar w:fldCharType="end"/>
      </w:r>
    </w:p>
    <w:p w14:paraId="6515DE9A" w14:textId="0B264CAA"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SimSun"/>
        </w:rPr>
        <w:t>8.2.3</w:t>
      </w:r>
      <w:r>
        <w:rPr>
          <w:rFonts w:asciiTheme="minorHAnsi" w:eastAsiaTheme="minorEastAsia" w:hAnsiTheme="minorHAnsi" w:cstheme="minorBidi"/>
          <w:kern w:val="2"/>
          <w:sz w:val="24"/>
          <w:szCs w:val="24"/>
          <w14:ligatures w14:val="standardContextual"/>
        </w:rPr>
        <w:tab/>
      </w:r>
      <w:r w:rsidRPr="00963122">
        <w:rPr>
          <w:rFonts w:eastAsia="SimSun"/>
        </w:rPr>
        <w:t>Performance requirements for UCI multiplexed on PUSCH</w:t>
      </w:r>
      <w:r>
        <w:tab/>
      </w:r>
      <w:r>
        <w:fldChar w:fldCharType="begin"/>
      </w:r>
      <w:r>
        <w:instrText xml:space="preserve"> PAGEREF _Toc187256348 \h </w:instrText>
      </w:r>
      <w:r>
        <w:fldChar w:fldCharType="separate"/>
      </w:r>
      <w:r>
        <w:t>206</w:t>
      </w:r>
      <w:r>
        <w:fldChar w:fldCharType="end"/>
      </w:r>
    </w:p>
    <w:p w14:paraId="1309AD43" w14:textId="0B3BF744" w:rsidR="00B616F1" w:rsidRDefault="00B616F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_Toc187256349 \h </w:instrText>
      </w:r>
      <w:r>
        <w:fldChar w:fldCharType="separate"/>
      </w:r>
      <w:r>
        <w:t>206</w:t>
      </w:r>
      <w:r>
        <w:fldChar w:fldCharType="end"/>
      </w:r>
    </w:p>
    <w:p w14:paraId="7548ABB8" w14:textId="1EA4C059" w:rsidR="00B616F1" w:rsidRDefault="00B616F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_Toc187256350 \h </w:instrText>
      </w:r>
      <w:r>
        <w:fldChar w:fldCharType="separate"/>
      </w:r>
      <w:r>
        <w:t>207</w:t>
      </w:r>
      <w:r>
        <w:fldChar w:fldCharType="end"/>
      </w:r>
    </w:p>
    <w:p w14:paraId="7FF09D83" w14:textId="35CA922A" w:rsidR="00B616F1" w:rsidRDefault="00B616F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_Toc187256351 \h </w:instrText>
      </w:r>
      <w:r>
        <w:fldChar w:fldCharType="separate"/>
      </w:r>
      <w:r>
        <w:t>207</w:t>
      </w:r>
      <w:r>
        <w:fldChar w:fldCharType="end"/>
      </w:r>
    </w:p>
    <w:p w14:paraId="4CD7AB8A" w14:textId="60E34133" w:rsidR="00B616F1" w:rsidRDefault="00B616F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_Toc187256352 \h </w:instrText>
      </w:r>
      <w:r>
        <w:fldChar w:fldCharType="separate"/>
      </w:r>
      <w:r>
        <w:t>207</w:t>
      </w:r>
      <w:r>
        <w:fldChar w:fldCharType="end"/>
      </w:r>
    </w:p>
    <w:p w14:paraId="08DCBE34" w14:textId="3EF80DEE" w:rsidR="00B616F1" w:rsidRDefault="00B616F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_Toc187256353 \h </w:instrText>
      </w:r>
      <w:r>
        <w:fldChar w:fldCharType="separate"/>
      </w:r>
      <w:r>
        <w:t>207</w:t>
      </w:r>
      <w:r>
        <w:fldChar w:fldCharType="end"/>
      </w:r>
    </w:p>
    <w:p w14:paraId="1779880A" w14:textId="246B8188" w:rsidR="00B616F1" w:rsidRDefault="00B616F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_Toc187256354 \h </w:instrText>
      </w:r>
      <w:r>
        <w:fldChar w:fldCharType="separate"/>
      </w:r>
      <w:r>
        <w:t>207</w:t>
      </w:r>
      <w:r>
        <w:fldChar w:fldCharType="end"/>
      </w:r>
    </w:p>
    <w:p w14:paraId="2C64B57C" w14:textId="3C257B17" w:rsidR="00B616F1" w:rsidRDefault="00B616F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_Toc187256355 \h </w:instrText>
      </w:r>
      <w:r>
        <w:fldChar w:fldCharType="separate"/>
      </w:r>
      <w:r>
        <w:t>208</w:t>
      </w:r>
      <w:r>
        <w:fldChar w:fldCharType="end"/>
      </w:r>
    </w:p>
    <w:p w14:paraId="2E932553" w14:textId="0C5F7CD4" w:rsidR="00B616F1" w:rsidRDefault="00B616F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_Toc187256356 \h </w:instrText>
      </w:r>
      <w:r>
        <w:fldChar w:fldCharType="separate"/>
      </w:r>
      <w:r>
        <w:t>209</w:t>
      </w:r>
      <w:r>
        <w:fldChar w:fldCharType="end"/>
      </w:r>
    </w:p>
    <w:p w14:paraId="5E0B9B5F" w14:textId="278EEB91" w:rsidR="00B616F1" w:rsidRDefault="00B616F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_Toc187256357 \h </w:instrText>
      </w:r>
      <w:r>
        <w:fldChar w:fldCharType="separate"/>
      </w:r>
      <w:r>
        <w:t>209</w:t>
      </w:r>
      <w:r>
        <w:fldChar w:fldCharType="end"/>
      </w:r>
    </w:p>
    <w:p w14:paraId="7E546A84" w14:textId="2AD689AA" w:rsidR="00B616F1" w:rsidRDefault="00B616F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_Toc187256358 \h </w:instrText>
      </w:r>
      <w:r>
        <w:fldChar w:fldCharType="separate"/>
      </w:r>
      <w:r>
        <w:t>209</w:t>
      </w:r>
      <w:r>
        <w:fldChar w:fldCharType="end"/>
      </w:r>
    </w:p>
    <w:p w14:paraId="07875673" w14:textId="66045DA1" w:rsidR="00B616F1" w:rsidRDefault="00B616F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_Toc187256359 \h </w:instrText>
      </w:r>
      <w:r>
        <w:fldChar w:fldCharType="separate"/>
      </w:r>
      <w:r>
        <w:t>209</w:t>
      </w:r>
      <w:r>
        <w:fldChar w:fldCharType="end"/>
      </w:r>
    </w:p>
    <w:p w14:paraId="6E0C1D11" w14:textId="4B778AE8" w:rsidR="00B616F1" w:rsidRDefault="00B616F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_Toc187256360 \h </w:instrText>
      </w:r>
      <w:r>
        <w:fldChar w:fldCharType="separate"/>
      </w:r>
      <w:r>
        <w:t>210</w:t>
      </w:r>
      <w:r>
        <w:fldChar w:fldCharType="end"/>
      </w:r>
    </w:p>
    <w:p w14:paraId="61C40438" w14:textId="2C7C3C90" w:rsidR="00B616F1" w:rsidRDefault="00B616F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_Toc187256361 \h </w:instrText>
      </w:r>
      <w:r>
        <w:fldChar w:fldCharType="separate"/>
      </w:r>
      <w:r>
        <w:t>210</w:t>
      </w:r>
      <w:r>
        <w:fldChar w:fldCharType="end"/>
      </w:r>
    </w:p>
    <w:p w14:paraId="37E2B9AD" w14:textId="5564E127" w:rsidR="00B616F1" w:rsidRDefault="00B616F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_Toc187256362 \h </w:instrText>
      </w:r>
      <w:r>
        <w:fldChar w:fldCharType="separate"/>
      </w:r>
      <w:r>
        <w:t>210</w:t>
      </w:r>
      <w:r>
        <w:fldChar w:fldCharType="end"/>
      </w:r>
    </w:p>
    <w:p w14:paraId="0FF9F9D1" w14:textId="58E395C4" w:rsidR="00B616F1" w:rsidRDefault="00B616F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_Toc187256363 \h </w:instrText>
      </w:r>
      <w:r>
        <w:fldChar w:fldCharType="separate"/>
      </w:r>
      <w:r>
        <w:t>211</w:t>
      </w:r>
      <w:r>
        <w:fldChar w:fldCharType="end"/>
      </w:r>
    </w:p>
    <w:p w14:paraId="03F183D9" w14:textId="7572B109" w:rsidR="00B616F1" w:rsidRDefault="00B616F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_Toc187256364 \h </w:instrText>
      </w:r>
      <w:r>
        <w:fldChar w:fldCharType="separate"/>
      </w:r>
      <w:r>
        <w:t>214</w:t>
      </w:r>
      <w:r>
        <w:fldChar w:fldCharType="end"/>
      </w:r>
    </w:p>
    <w:p w14:paraId="635BC2CB" w14:textId="2E519E49" w:rsidR="00B616F1" w:rsidRDefault="00B616F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_Toc187256365 \h </w:instrText>
      </w:r>
      <w:r>
        <w:fldChar w:fldCharType="separate"/>
      </w:r>
      <w:r>
        <w:t>214</w:t>
      </w:r>
      <w:r>
        <w:fldChar w:fldCharType="end"/>
      </w:r>
    </w:p>
    <w:p w14:paraId="524CD0F8" w14:textId="5DC591BA" w:rsidR="00B616F1" w:rsidRDefault="00B616F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_Toc187256366 \h </w:instrText>
      </w:r>
      <w:r>
        <w:fldChar w:fldCharType="separate"/>
      </w:r>
      <w:r>
        <w:t>214</w:t>
      </w:r>
      <w:r>
        <w:fldChar w:fldCharType="end"/>
      </w:r>
    </w:p>
    <w:p w14:paraId="67F99129" w14:textId="2F6CFA4A" w:rsidR="00B616F1" w:rsidRDefault="00B616F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_Toc187256367 \h </w:instrText>
      </w:r>
      <w:r>
        <w:fldChar w:fldCharType="separate"/>
      </w:r>
      <w:r>
        <w:t>214</w:t>
      </w:r>
      <w:r>
        <w:fldChar w:fldCharType="end"/>
      </w:r>
    </w:p>
    <w:p w14:paraId="6C42AE47" w14:textId="37A29FEC" w:rsidR="00B616F1" w:rsidRDefault="00B616F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_Toc187256368 \h </w:instrText>
      </w:r>
      <w:r>
        <w:fldChar w:fldCharType="separate"/>
      </w:r>
      <w:r>
        <w:t>214</w:t>
      </w:r>
      <w:r>
        <w:fldChar w:fldCharType="end"/>
      </w:r>
    </w:p>
    <w:p w14:paraId="5524D892" w14:textId="54847EBA" w:rsidR="00B616F1" w:rsidRDefault="00B616F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_Toc187256369 \h </w:instrText>
      </w:r>
      <w:r>
        <w:fldChar w:fldCharType="separate"/>
      </w:r>
      <w:r>
        <w:t>214</w:t>
      </w:r>
      <w:r>
        <w:fldChar w:fldCharType="end"/>
      </w:r>
    </w:p>
    <w:p w14:paraId="01953FC5" w14:textId="10A5D8FC" w:rsidR="00B616F1" w:rsidRDefault="00B616F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_Toc187256370 \h </w:instrText>
      </w:r>
      <w:r>
        <w:fldChar w:fldCharType="separate"/>
      </w:r>
      <w:r>
        <w:t>214</w:t>
      </w:r>
      <w:r>
        <w:fldChar w:fldCharType="end"/>
      </w:r>
    </w:p>
    <w:p w14:paraId="55BC1D2A" w14:textId="26385D43" w:rsidR="00B616F1" w:rsidRDefault="00B616F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_Toc187256371 \h </w:instrText>
      </w:r>
      <w:r>
        <w:fldChar w:fldCharType="separate"/>
      </w:r>
      <w:r>
        <w:t>217</w:t>
      </w:r>
      <w:r>
        <w:fldChar w:fldCharType="end"/>
      </w:r>
    </w:p>
    <w:p w14:paraId="2CB7C1BB" w14:textId="1106284B" w:rsidR="00B616F1" w:rsidRDefault="00B616F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_Toc187256372 \h </w:instrText>
      </w:r>
      <w:r>
        <w:fldChar w:fldCharType="separate"/>
      </w:r>
      <w:r>
        <w:t>218</w:t>
      </w:r>
      <w:r>
        <w:fldChar w:fldCharType="end"/>
      </w:r>
    </w:p>
    <w:p w14:paraId="208FF056" w14:textId="79D54BA6" w:rsidR="00B616F1" w:rsidRDefault="00B616F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_Toc187256373 \h </w:instrText>
      </w:r>
      <w:r>
        <w:fldChar w:fldCharType="separate"/>
      </w:r>
      <w:r>
        <w:t>218</w:t>
      </w:r>
      <w:r>
        <w:fldChar w:fldCharType="end"/>
      </w:r>
    </w:p>
    <w:p w14:paraId="4D03DF12" w14:textId="753B5958" w:rsidR="00B616F1" w:rsidRDefault="00B616F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_Toc187256374 \h </w:instrText>
      </w:r>
      <w:r>
        <w:fldChar w:fldCharType="separate"/>
      </w:r>
      <w:r>
        <w:t>218</w:t>
      </w:r>
      <w:r>
        <w:fldChar w:fldCharType="end"/>
      </w:r>
    </w:p>
    <w:p w14:paraId="2891887D" w14:textId="2578A6E9" w:rsidR="00B616F1" w:rsidRDefault="00B616F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_Toc187256375 \h </w:instrText>
      </w:r>
      <w:r>
        <w:fldChar w:fldCharType="separate"/>
      </w:r>
      <w:r>
        <w:t>218</w:t>
      </w:r>
      <w:r>
        <w:fldChar w:fldCharType="end"/>
      </w:r>
    </w:p>
    <w:p w14:paraId="722DD9CE" w14:textId="77FEB685" w:rsidR="00B616F1" w:rsidRDefault="00B616F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_Toc187256376 \h </w:instrText>
      </w:r>
      <w:r>
        <w:fldChar w:fldCharType="separate"/>
      </w:r>
      <w:r>
        <w:t>218</w:t>
      </w:r>
      <w:r>
        <w:fldChar w:fldCharType="end"/>
      </w:r>
    </w:p>
    <w:p w14:paraId="6409AF17" w14:textId="79350D74" w:rsidR="00B616F1" w:rsidRDefault="00B616F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_Toc187256377 \h </w:instrText>
      </w:r>
      <w:r>
        <w:fldChar w:fldCharType="separate"/>
      </w:r>
      <w:r>
        <w:t>218</w:t>
      </w:r>
      <w:r>
        <w:fldChar w:fldCharType="end"/>
      </w:r>
    </w:p>
    <w:p w14:paraId="628EFDEA" w14:textId="7F669579" w:rsidR="00B616F1" w:rsidRDefault="00B616F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_Toc187256378 \h </w:instrText>
      </w:r>
      <w:r>
        <w:fldChar w:fldCharType="separate"/>
      </w:r>
      <w:r>
        <w:t>218</w:t>
      </w:r>
      <w:r>
        <w:fldChar w:fldCharType="end"/>
      </w:r>
    </w:p>
    <w:p w14:paraId="22AFDDD0" w14:textId="6F8B40C5" w:rsidR="00B616F1" w:rsidRDefault="00B616F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_Toc187256379 \h </w:instrText>
      </w:r>
      <w:r>
        <w:fldChar w:fldCharType="separate"/>
      </w:r>
      <w:r>
        <w:t>219</w:t>
      </w:r>
      <w:r>
        <w:fldChar w:fldCharType="end"/>
      </w:r>
    </w:p>
    <w:p w14:paraId="4FDD4C4E" w14:textId="0B80A7AF" w:rsidR="00B616F1" w:rsidRDefault="00B616F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_Toc187256380 \h </w:instrText>
      </w:r>
      <w:r>
        <w:fldChar w:fldCharType="separate"/>
      </w:r>
      <w:r>
        <w:t>220</w:t>
      </w:r>
      <w:r>
        <w:fldChar w:fldCharType="end"/>
      </w:r>
    </w:p>
    <w:p w14:paraId="77C51AB5" w14:textId="6C97FC66" w:rsidR="00B616F1" w:rsidRDefault="00B616F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_Toc187256381 \h </w:instrText>
      </w:r>
      <w:r>
        <w:fldChar w:fldCharType="separate"/>
      </w:r>
      <w:r>
        <w:t>220</w:t>
      </w:r>
      <w:r>
        <w:fldChar w:fldCharType="end"/>
      </w:r>
    </w:p>
    <w:p w14:paraId="5F9E91CE" w14:textId="54785033" w:rsidR="00B616F1" w:rsidRDefault="00B616F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_Toc187256382 \h </w:instrText>
      </w:r>
      <w:r>
        <w:fldChar w:fldCharType="separate"/>
      </w:r>
      <w:r>
        <w:t>221</w:t>
      </w:r>
      <w:r>
        <w:fldChar w:fldCharType="end"/>
      </w:r>
    </w:p>
    <w:p w14:paraId="614C7602" w14:textId="6558F035" w:rsidR="00B616F1" w:rsidRDefault="00B616F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_Toc187256383 \h </w:instrText>
      </w:r>
      <w:r>
        <w:fldChar w:fldCharType="separate"/>
      </w:r>
      <w:r>
        <w:t>221</w:t>
      </w:r>
      <w:r>
        <w:fldChar w:fldCharType="end"/>
      </w:r>
    </w:p>
    <w:p w14:paraId="4D581353" w14:textId="592E2156" w:rsidR="00B616F1" w:rsidRDefault="00B616F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_Toc187256384 \h </w:instrText>
      </w:r>
      <w:r>
        <w:fldChar w:fldCharType="separate"/>
      </w:r>
      <w:r>
        <w:t>221</w:t>
      </w:r>
      <w:r>
        <w:fldChar w:fldCharType="end"/>
      </w:r>
    </w:p>
    <w:p w14:paraId="46EA46DF" w14:textId="5A660C5F" w:rsidR="00B616F1" w:rsidRDefault="00B616F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_Toc187256385 \h </w:instrText>
      </w:r>
      <w:r>
        <w:fldChar w:fldCharType="separate"/>
      </w:r>
      <w:r>
        <w:t>221</w:t>
      </w:r>
      <w:r>
        <w:fldChar w:fldCharType="end"/>
      </w:r>
    </w:p>
    <w:p w14:paraId="24ADAC2F" w14:textId="5E2BF862" w:rsidR="00B616F1" w:rsidRDefault="00B616F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_Toc187256386 \h </w:instrText>
      </w:r>
      <w:r>
        <w:fldChar w:fldCharType="separate"/>
      </w:r>
      <w:r>
        <w:t>221</w:t>
      </w:r>
      <w:r>
        <w:fldChar w:fldCharType="end"/>
      </w:r>
    </w:p>
    <w:p w14:paraId="35B35261" w14:textId="377B92C8" w:rsidR="00B616F1" w:rsidRDefault="00B616F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_Toc187256387 \h </w:instrText>
      </w:r>
      <w:r>
        <w:fldChar w:fldCharType="separate"/>
      </w:r>
      <w:r>
        <w:t>222</w:t>
      </w:r>
      <w:r>
        <w:fldChar w:fldCharType="end"/>
      </w:r>
    </w:p>
    <w:p w14:paraId="3B6C1BC5" w14:textId="74312E67" w:rsidR="00B616F1" w:rsidRDefault="00B616F1">
      <w:pPr>
        <w:pStyle w:val="TOC3"/>
        <w:rPr>
          <w:rFonts w:asciiTheme="minorHAnsi" w:eastAsiaTheme="minorEastAsia" w:hAnsiTheme="minorHAnsi" w:cstheme="minorBidi"/>
          <w:kern w:val="2"/>
          <w:sz w:val="24"/>
          <w:szCs w:val="24"/>
          <w14:ligatures w14:val="standardContextual"/>
        </w:rPr>
      </w:pPr>
      <w:r>
        <w:lastRenderedPageBreak/>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_Toc187256388 \h </w:instrText>
      </w:r>
      <w:r>
        <w:fldChar w:fldCharType="separate"/>
      </w:r>
      <w:r>
        <w:t>224</w:t>
      </w:r>
      <w:r>
        <w:fldChar w:fldCharType="end"/>
      </w:r>
    </w:p>
    <w:p w14:paraId="3D7227D0" w14:textId="35274EB9" w:rsidR="00B616F1" w:rsidRDefault="00B616F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_Toc187256389 \h </w:instrText>
      </w:r>
      <w:r>
        <w:fldChar w:fldCharType="separate"/>
      </w:r>
      <w:r>
        <w:t>224</w:t>
      </w:r>
      <w:r>
        <w:fldChar w:fldCharType="end"/>
      </w:r>
    </w:p>
    <w:p w14:paraId="5F6E28D5" w14:textId="6F3CFF4F" w:rsidR="00B616F1" w:rsidRDefault="00B616F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_Toc187256390 \h </w:instrText>
      </w:r>
      <w:r>
        <w:fldChar w:fldCharType="separate"/>
      </w:r>
      <w:r>
        <w:t>224</w:t>
      </w:r>
      <w:r>
        <w:fldChar w:fldCharType="end"/>
      </w:r>
    </w:p>
    <w:p w14:paraId="20215E27" w14:textId="5E5D271E" w:rsidR="00B616F1" w:rsidRDefault="00B616F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_Toc187256391 \h </w:instrText>
      </w:r>
      <w:r>
        <w:fldChar w:fldCharType="separate"/>
      </w:r>
      <w:r>
        <w:t>224</w:t>
      </w:r>
      <w:r>
        <w:fldChar w:fldCharType="end"/>
      </w:r>
    </w:p>
    <w:p w14:paraId="3B25D1CA" w14:textId="7085053D" w:rsidR="00B616F1" w:rsidRDefault="00B616F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_Toc187256392 \h </w:instrText>
      </w:r>
      <w:r>
        <w:fldChar w:fldCharType="separate"/>
      </w:r>
      <w:r>
        <w:t>224</w:t>
      </w:r>
      <w:r>
        <w:fldChar w:fldCharType="end"/>
      </w:r>
    </w:p>
    <w:p w14:paraId="34EE0122" w14:textId="2B0EC073" w:rsidR="00B616F1" w:rsidRDefault="00B616F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_Toc187256393 \h </w:instrText>
      </w:r>
      <w:r>
        <w:fldChar w:fldCharType="separate"/>
      </w:r>
      <w:r>
        <w:t>224</w:t>
      </w:r>
      <w:r>
        <w:fldChar w:fldCharType="end"/>
      </w:r>
    </w:p>
    <w:p w14:paraId="29AE4B85" w14:textId="6D9066B2" w:rsidR="00B616F1" w:rsidRDefault="00B616F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_Toc187256394 \h </w:instrText>
      </w:r>
      <w:r>
        <w:fldChar w:fldCharType="separate"/>
      </w:r>
      <w:r>
        <w:t>224</w:t>
      </w:r>
      <w:r>
        <w:fldChar w:fldCharType="end"/>
      </w:r>
    </w:p>
    <w:p w14:paraId="1E9402D0" w14:textId="27126E84" w:rsidR="00B616F1" w:rsidRDefault="00B616F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_Toc187256395 \h </w:instrText>
      </w:r>
      <w:r>
        <w:fldChar w:fldCharType="separate"/>
      </w:r>
      <w:r>
        <w:t>225</w:t>
      </w:r>
      <w:r>
        <w:fldChar w:fldCharType="end"/>
      </w:r>
    </w:p>
    <w:p w14:paraId="2F3CA2B5" w14:textId="2396AF48" w:rsidR="00B616F1" w:rsidRDefault="00B616F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_Toc187256396 \h </w:instrText>
      </w:r>
      <w:r>
        <w:fldChar w:fldCharType="separate"/>
      </w:r>
      <w:r>
        <w:t>226</w:t>
      </w:r>
      <w:r>
        <w:fldChar w:fldCharType="end"/>
      </w:r>
    </w:p>
    <w:p w14:paraId="443AB59F" w14:textId="7BE6A231" w:rsidR="00B616F1" w:rsidRDefault="00B616F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_Toc187256397 \h </w:instrText>
      </w:r>
      <w:r>
        <w:fldChar w:fldCharType="separate"/>
      </w:r>
      <w:r>
        <w:t>226</w:t>
      </w:r>
      <w:r>
        <w:fldChar w:fldCharType="end"/>
      </w:r>
    </w:p>
    <w:p w14:paraId="1B5673A0" w14:textId="5C624C04" w:rsidR="00B616F1" w:rsidRDefault="00B616F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_Toc187256398 \h </w:instrText>
      </w:r>
      <w:r>
        <w:fldChar w:fldCharType="separate"/>
      </w:r>
      <w:r>
        <w:t>226</w:t>
      </w:r>
      <w:r>
        <w:fldChar w:fldCharType="end"/>
      </w:r>
    </w:p>
    <w:p w14:paraId="5E9E72F3" w14:textId="2C3B8E3F" w:rsidR="00B616F1" w:rsidRDefault="00B616F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_Toc187256399 \h </w:instrText>
      </w:r>
      <w:r>
        <w:fldChar w:fldCharType="separate"/>
      </w:r>
      <w:r>
        <w:t>226</w:t>
      </w:r>
      <w:r>
        <w:fldChar w:fldCharType="end"/>
      </w:r>
    </w:p>
    <w:p w14:paraId="7FACCC75" w14:textId="1FCA3634" w:rsidR="00B616F1" w:rsidRDefault="00B616F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_Toc187256400 \h </w:instrText>
      </w:r>
      <w:r>
        <w:fldChar w:fldCharType="separate"/>
      </w:r>
      <w:r>
        <w:t>226</w:t>
      </w:r>
      <w:r>
        <w:fldChar w:fldCharType="end"/>
      </w:r>
    </w:p>
    <w:p w14:paraId="232CB232" w14:textId="1266EE22" w:rsidR="00B616F1" w:rsidRDefault="00B616F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_Toc187256401 \h </w:instrText>
      </w:r>
      <w:r>
        <w:fldChar w:fldCharType="separate"/>
      </w:r>
      <w:r>
        <w:t>226</w:t>
      </w:r>
      <w:r>
        <w:fldChar w:fldCharType="end"/>
      </w:r>
    </w:p>
    <w:p w14:paraId="04BCEE3A" w14:textId="10DFD677" w:rsidR="00B616F1" w:rsidRDefault="00B616F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_Toc187256402 \h </w:instrText>
      </w:r>
      <w:r>
        <w:fldChar w:fldCharType="separate"/>
      </w:r>
      <w:r>
        <w:t>226</w:t>
      </w:r>
      <w:r>
        <w:fldChar w:fldCharType="end"/>
      </w:r>
    </w:p>
    <w:p w14:paraId="5F0BD42D" w14:textId="0BB393A9" w:rsidR="00B616F1" w:rsidRDefault="00B616F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_Toc187256403 \h </w:instrText>
      </w:r>
      <w:r>
        <w:fldChar w:fldCharType="separate"/>
      </w:r>
      <w:r>
        <w:t>228</w:t>
      </w:r>
      <w:r>
        <w:fldChar w:fldCharType="end"/>
      </w:r>
    </w:p>
    <w:p w14:paraId="63D7A986" w14:textId="44356732"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Theme="minorEastAsia"/>
        </w:rPr>
        <w:t>8.2.10</w:t>
      </w:r>
      <w:r>
        <w:rPr>
          <w:rFonts w:asciiTheme="minorHAnsi" w:eastAsiaTheme="minorEastAsia" w:hAnsiTheme="minorHAnsi" w:cstheme="minorBidi"/>
          <w:kern w:val="2"/>
          <w:sz w:val="24"/>
          <w:szCs w:val="24"/>
          <w14:ligatures w14:val="standardContextual"/>
        </w:rPr>
        <w:tab/>
      </w:r>
      <w:r w:rsidRPr="00963122">
        <w:rPr>
          <w:rFonts w:eastAsiaTheme="minorEastAsia"/>
        </w:rPr>
        <w:t>Requirements for interlaced PUSCH</w:t>
      </w:r>
      <w:r>
        <w:tab/>
      </w:r>
      <w:r>
        <w:fldChar w:fldCharType="begin"/>
      </w:r>
      <w:r>
        <w:instrText xml:space="preserve"> PAGEREF _Toc187256404 \h </w:instrText>
      </w:r>
      <w:r>
        <w:fldChar w:fldCharType="separate"/>
      </w:r>
      <w:r>
        <w:t>229</w:t>
      </w:r>
      <w:r>
        <w:fldChar w:fldCharType="end"/>
      </w:r>
    </w:p>
    <w:p w14:paraId="638F5816" w14:textId="1A78EC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8.2.10.1</w:t>
      </w:r>
      <w:r>
        <w:rPr>
          <w:rFonts w:asciiTheme="minorHAnsi" w:eastAsiaTheme="minorEastAsia" w:hAnsiTheme="minorHAnsi" w:cstheme="minorBidi"/>
          <w:kern w:val="2"/>
          <w:sz w:val="24"/>
          <w:szCs w:val="24"/>
          <w14:ligatures w14:val="standardContextual"/>
        </w:rPr>
        <w:tab/>
      </w:r>
      <w:r w:rsidRPr="00963122">
        <w:rPr>
          <w:rFonts w:eastAsiaTheme="minorEastAsia"/>
        </w:rPr>
        <w:t>Definition and applicability</w:t>
      </w:r>
      <w:r>
        <w:tab/>
      </w:r>
      <w:r>
        <w:fldChar w:fldCharType="begin"/>
      </w:r>
      <w:r>
        <w:instrText xml:space="preserve"> PAGEREF _Toc187256405 \h </w:instrText>
      </w:r>
      <w:r>
        <w:fldChar w:fldCharType="separate"/>
      </w:r>
      <w:r>
        <w:t>229</w:t>
      </w:r>
      <w:r>
        <w:fldChar w:fldCharType="end"/>
      </w:r>
    </w:p>
    <w:p w14:paraId="0D333F1A" w14:textId="656F8B48"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8.2.10.2</w:t>
      </w:r>
      <w:r>
        <w:rPr>
          <w:rFonts w:asciiTheme="minorHAnsi" w:eastAsiaTheme="minorEastAsia" w:hAnsiTheme="minorHAnsi" w:cstheme="minorBidi"/>
          <w:kern w:val="2"/>
          <w:sz w:val="24"/>
          <w:szCs w:val="24"/>
          <w14:ligatures w14:val="standardContextual"/>
        </w:rPr>
        <w:tab/>
      </w:r>
      <w:r w:rsidRPr="00963122">
        <w:rPr>
          <w:rFonts w:eastAsiaTheme="minorEastAsia"/>
        </w:rPr>
        <w:t>Minimum Requirement</w:t>
      </w:r>
      <w:r>
        <w:tab/>
      </w:r>
      <w:r>
        <w:fldChar w:fldCharType="begin"/>
      </w:r>
      <w:r>
        <w:instrText xml:space="preserve"> PAGEREF _Toc187256406 \h </w:instrText>
      </w:r>
      <w:r>
        <w:fldChar w:fldCharType="separate"/>
      </w:r>
      <w:r>
        <w:t>229</w:t>
      </w:r>
      <w:r>
        <w:fldChar w:fldCharType="end"/>
      </w:r>
    </w:p>
    <w:p w14:paraId="02088CA2" w14:textId="15E2B88F"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8.2.10.3</w:t>
      </w:r>
      <w:r>
        <w:rPr>
          <w:rFonts w:asciiTheme="minorHAnsi" w:eastAsiaTheme="minorEastAsia" w:hAnsiTheme="minorHAnsi" w:cstheme="minorBidi"/>
          <w:kern w:val="2"/>
          <w:sz w:val="24"/>
          <w:szCs w:val="24"/>
          <w14:ligatures w14:val="standardContextual"/>
        </w:rPr>
        <w:tab/>
      </w:r>
      <w:r w:rsidRPr="00963122">
        <w:rPr>
          <w:rFonts w:eastAsiaTheme="minorEastAsia"/>
        </w:rPr>
        <w:t>Test Purpose</w:t>
      </w:r>
      <w:r>
        <w:tab/>
      </w:r>
      <w:r>
        <w:fldChar w:fldCharType="begin"/>
      </w:r>
      <w:r>
        <w:instrText xml:space="preserve"> PAGEREF _Toc187256407 \h </w:instrText>
      </w:r>
      <w:r>
        <w:fldChar w:fldCharType="separate"/>
      </w:r>
      <w:r>
        <w:t>230</w:t>
      </w:r>
      <w:r>
        <w:fldChar w:fldCharType="end"/>
      </w:r>
    </w:p>
    <w:p w14:paraId="1D07E192" w14:textId="6D188C1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8.2.10.4</w:t>
      </w:r>
      <w:r>
        <w:rPr>
          <w:rFonts w:asciiTheme="minorHAnsi" w:eastAsiaTheme="minorEastAsia" w:hAnsiTheme="minorHAnsi" w:cstheme="minorBidi"/>
          <w:kern w:val="2"/>
          <w:sz w:val="24"/>
          <w:szCs w:val="24"/>
          <w14:ligatures w14:val="standardContextual"/>
        </w:rPr>
        <w:tab/>
      </w:r>
      <w:r w:rsidRPr="00963122">
        <w:rPr>
          <w:rFonts w:eastAsiaTheme="minorEastAsia"/>
        </w:rPr>
        <w:t>Method of test</w:t>
      </w:r>
      <w:r>
        <w:tab/>
      </w:r>
      <w:r>
        <w:fldChar w:fldCharType="begin"/>
      </w:r>
      <w:r>
        <w:instrText xml:space="preserve"> PAGEREF _Toc187256408 \h </w:instrText>
      </w:r>
      <w:r>
        <w:fldChar w:fldCharType="separate"/>
      </w:r>
      <w:r>
        <w:t>230</w:t>
      </w:r>
      <w:r>
        <w:fldChar w:fldCharType="end"/>
      </w:r>
    </w:p>
    <w:p w14:paraId="526552CA" w14:textId="0A82C73E"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8.2.10.4.1</w:t>
      </w:r>
      <w:r>
        <w:rPr>
          <w:rFonts w:asciiTheme="minorHAnsi" w:eastAsiaTheme="minorEastAsia" w:hAnsiTheme="minorHAnsi" w:cstheme="minorBidi"/>
          <w:kern w:val="2"/>
          <w:sz w:val="24"/>
          <w:szCs w:val="24"/>
          <w14:ligatures w14:val="standardContextual"/>
        </w:rPr>
        <w:tab/>
      </w:r>
      <w:r w:rsidRPr="00963122">
        <w:rPr>
          <w:rFonts w:eastAsiaTheme="minorEastAsia"/>
        </w:rPr>
        <w:t>Initial Conditions</w:t>
      </w:r>
      <w:r>
        <w:tab/>
      </w:r>
      <w:r>
        <w:fldChar w:fldCharType="begin"/>
      </w:r>
      <w:r>
        <w:instrText xml:space="preserve"> PAGEREF _Toc187256409 \h </w:instrText>
      </w:r>
      <w:r>
        <w:fldChar w:fldCharType="separate"/>
      </w:r>
      <w:r>
        <w:t>230</w:t>
      </w:r>
      <w:r>
        <w:fldChar w:fldCharType="end"/>
      </w:r>
    </w:p>
    <w:p w14:paraId="1425FB6F" w14:textId="47A3C69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8.2.10.4.2</w:t>
      </w:r>
      <w:r>
        <w:rPr>
          <w:rFonts w:asciiTheme="minorHAnsi" w:eastAsiaTheme="minorEastAsia" w:hAnsiTheme="minorHAnsi" w:cstheme="minorBidi"/>
          <w:kern w:val="2"/>
          <w:sz w:val="24"/>
          <w:szCs w:val="24"/>
          <w14:ligatures w14:val="standardContextual"/>
        </w:rPr>
        <w:tab/>
      </w:r>
      <w:r w:rsidRPr="00963122">
        <w:rPr>
          <w:rFonts w:eastAsiaTheme="minorEastAsia"/>
        </w:rPr>
        <w:t>Procedure</w:t>
      </w:r>
      <w:r>
        <w:tab/>
      </w:r>
      <w:r>
        <w:fldChar w:fldCharType="begin"/>
      </w:r>
      <w:r>
        <w:instrText xml:space="preserve"> PAGEREF _Toc187256410 \h </w:instrText>
      </w:r>
      <w:r>
        <w:fldChar w:fldCharType="separate"/>
      </w:r>
      <w:r>
        <w:t>230</w:t>
      </w:r>
      <w:r>
        <w:fldChar w:fldCharType="end"/>
      </w:r>
    </w:p>
    <w:p w14:paraId="102B81F5" w14:textId="35070B62"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8.2.10.5</w:t>
      </w:r>
      <w:r>
        <w:rPr>
          <w:rFonts w:asciiTheme="minorHAnsi" w:eastAsiaTheme="minorEastAsia" w:hAnsiTheme="minorHAnsi" w:cstheme="minorBidi"/>
          <w:kern w:val="2"/>
          <w:sz w:val="24"/>
          <w:szCs w:val="24"/>
          <w14:ligatures w14:val="standardContextual"/>
        </w:rPr>
        <w:tab/>
      </w:r>
      <w:r w:rsidRPr="00963122">
        <w:rPr>
          <w:rFonts w:eastAsiaTheme="minorEastAsia"/>
        </w:rPr>
        <w:t>Test Requirement</w:t>
      </w:r>
      <w:r>
        <w:tab/>
      </w:r>
      <w:r>
        <w:fldChar w:fldCharType="begin"/>
      </w:r>
      <w:r>
        <w:instrText xml:space="preserve"> PAGEREF _Toc187256411 \h </w:instrText>
      </w:r>
      <w:r>
        <w:fldChar w:fldCharType="separate"/>
      </w:r>
      <w:r>
        <w:t>231</w:t>
      </w:r>
      <w:r>
        <w:fldChar w:fldCharType="end"/>
      </w:r>
    </w:p>
    <w:p w14:paraId="7025430E" w14:textId="13912082" w:rsidR="00B616F1" w:rsidRDefault="00B616F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_Toc187256412 \h </w:instrText>
      </w:r>
      <w:r>
        <w:fldChar w:fldCharType="separate"/>
      </w:r>
      <w:r>
        <w:t>232</w:t>
      </w:r>
      <w:r>
        <w:fldChar w:fldCharType="end"/>
      </w:r>
    </w:p>
    <w:p w14:paraId="608A72FC" w14:textId="2E69DCC5" w:rsidR="00B616F1" w:rsidRDefault="00B616F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_Toc187256413 \h </w:instrText>
      </w:r>
      <w:r>
        <w:fldChar w:fldCharType="separate"/>
      </w:r>
      <w:r>
        <w:t>232</w:t>
      </w:r>
      <w:r>
        <w:fldChar w:fldCharType="end"/>
      </w:r>
    </w:p>
    <w:p w14:paraId="3A6A13F9" w14:textId="3D214749" w:rsidR="00B616F1" w:rsidRDefault="00B616F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_Toc187256414 \h </w:instrText>
      </w:r>
      <w:r>
        <w:fldChar w:fldCharType="separate"/>
      </w:r>
      <w:r>
        <w:t>232</w:t>
      </w:r>
      <w:r>
        <w:fldChar w:fldCharType="end"/>
      </w:r>
    </w:p>
    <w:p w14:paraId="128D1CEA" w14:textId="1B5A81AA" w:rsidR="00B616F1" w:rsidRDefault="00B616F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_Toc187256415 \h </w:instrText>
      </w:r>
      <w:r>
        <w:fldChar w:fldCharType="separate"/>
      </w:r>
      <w:r>
        <w:t>233</w:t>
      </w:r>
      <w:r>
        <w:fldChar w:fldCharType="end"/>
      </w:r>
    </w:p>
    <w:p w14:paraId="4A9AEE3C" w14:textId="73852B03" w:rsidR="00B616F1" w:rsidRDefault="00B616F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_Toc187256416 \h </w:instrText>
      </w:r>
      <w:r>
        <w:fldChar w:fldCharType="separate"/>
      </w:r>
      <w:r>
        <w:t>233</w:t>
      </w:r>
      <w:r>
        <w:fldChar w:fldCharType="end"/>
      </w:r>
    </w:p>
    <w:p w14:paraId="34B25A99" w14:textId="3419796B" w:rsidR="00B616F1" w:rsidRDefault="00B616F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_Toc187256417 \h </w:instrText>
      </w:r>
      <w:r>
        <w:fldChar w:fldCharType="separate"/>
      </w:r>
      <w:r>
        <w:t>233</w:t>
      </w:r>
      <w:r>
        <w:fldChar w:fldCharType="end"/>
      </w:r>
    </w:p>
    <w:p w14:paraId="394A8184" w14:textId="238C705D" w:rsidR="00B616F1" w:rsidRDefault="00B616F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_Toc187256418 \h </w:instrText>
      </w:r>
      <w:r>
        <w:fldChar w:fldCharType="separate"/>
      </w:r>
      <w:r>
        <w:t>233</w:t>
      </w:r>
      <w:r>
        <w:fldChar w:fldCharType="end"/>
      </w:r>
    </w:p>
    <w:p w14:paraId="7A5767F0" w14:textId="26C09C6A" w:rsidR="00B616F1" w:rsidRDefault="00B616F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_Toc187256419 \h </w:instrText>
      </w:r>
      <w:r>
        <w:fldChar w:fldCharType="separate"/>
      </w:r>
      <w:r>
        <w:t>234</w:t>
      </w:r>
      <w:r>
        <w:fldChar w:fldCharType="end"/>
      </w:r>
    </w:p>
    <w:p w14:paraId="063B4ADE" w14:textId="2295D751" w:rsidR="00B616F1" w:rsidRDefault="00B616F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_Toc187256420 \h </w:instrText>
      </w:r>
      <w:r>
        <w:fldChar w:fldCharType="separate"/>
      </w:r>
      <w:r>
        <w:t>235</w:t>
      </w:r>
      <w:r>
        <w:fldChar w:fldCharType="end"/>
      </w:r>
    </w:p>
    <w:p w14:paraId="2BB3D0AF" w14:textId="23EDF707" w:rsidR="00B616F1" w:rsidRDefault="00B616F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_Toc187256421 \h </w:instrText>
      </w:r>
      <w:r>
        <w:fldChar w:fldCharType="separate"/>
      </w:r>
      <w:r>
        <w:t>235</w:t>
      </w:r>
      <w:r>
        <w:fldChar w:fldCharType="end"/>
      </w:r>
    </w:p>
    <w:p w14:paraId="2C599F98" w14:textId="5A191396" w:rsidR="00B616F1" w:rsidRDefault="00B616F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_Toc187256422 \h </w:instrText>
      </w:r>
      <w:r>
        <w:fldChar w:fldCharType="separate"/>
      </w:r>
      <w:r>
        <w:t>235</w:t>
      </w:r>
      <w:r>
        <w:fldChar w:fldCharType="end"/>
      </w:r>
    </w:p>
    <w:p w14:paraId="054C51C7" w14:textId="55EC387B" w:rsidR="00B616F1" w:rsidRDefault="00B616F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_Toc187256423 \h </w:instrText>
      </w:r>
      <w:r>
        <w:fldChar w:fldCharType="separate"/>
      </w:r>
      <w:r>
        <w:t>235</w:t>
      </w:r>
      <w:r>
        <w:fldChar w:fldCharType="end"/>
      </w:r>
    </w:p>
    <w:p w14:paraId="5BEA04AD" w14:textId="11B17F5A" w:rsidR="00B616F1" w:rsidRDefault="00B616F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_Toc187256424 \h </w:instrText>
      </w:r>
      <w:r>
        <w:fldChar w:fldCharType="separate"/>
      </w:r>
      <w:r>
        <w:t>235</w:t>
      </w:r>
      <w:r>
        <w:fldChar w:fldCharType="end"/>
      </w:r>
    </w:p>
    <w:p w14:paraId="3BC24254" w14:textId="3371C9A0" w:rsidR="00B616F1" w:rsidRDefault="00B616F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_Toc187256425 \h </w:instrText>
      </w:r>
      <w:r>
        <w:fldChar w:fldCharType="separate"/>
      </w:r>
      <w:r>
        <w:t>235</w:t>
      </w:r>
      <w:r>
        <w:fldChar w:fldCharType="end"/>
      </w:r>
    </w:p>
    <w:p w14:paraId="2677766C" w14:textId="6A0364C4" w:rsidR="00B616F1" w:rsidRDefault="00B616F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_Toc187256426 \h </w:instrText>
      </w:r>
      <w:r>
        <w:fldChar w:fldCharType="separate"/>
      </w:r>
      <w:r>
        <w:t>236</w:t>
      </w:r>
      <w:r>
        <w:fldChar w:fldCharType="end"/>
      </w:r>
    </w:p>
    <w:p w14:paraId="5006C1E9" w14:textId="55895352" w:rsidR="00B616F1" w:rsidRDefault="00B616F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_Toc187256427 \h </w:instrText>
      </w:r>
      <w:r>
        <w:fldChar w:fldCharType="separate"/>
      </w:r>
      <w:r>
        <w:t>237</w:t>
      </w:r>
      <w:r>
        <w:fldChar w:fldCharType="end"/>
      </w:r>
    </w:p>
    <w:p w14:paraId="2E49D5B9" w14:textId="419E1E38" w:rsidR="00B616F1" w:rsidRDefault="00B616F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_Toc187256428 \h </w:instrText>
      </w:r>
      <w:r>
        <w:fldChar w:fldCharType="separate"/>
      </w:r>
      <w:r>
        <w:t>238</w:t>
      </w:r>
      <w:r>
        <w:fldChar w:fldCharType="end"/>
      </w:r>
    </w:p>
    <w:p w14:paraId="6198D805" w14:textId="60B1DF6C" w:rsidR="00B616F1" w:rsidRDefault="00B616F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_Toc187256429 \h </w:instrText>
      </w:r>
      <w:r>
        <w:fldChar w:fldCharType="separate"/>
      </w:r>
      <w:r>
        <w:t>238</w:t>
      </w:r>
      <w:r>
        <w:fldChar w:fldCharType="end"/>
      </w:r>
    </w:p>
    <w:p w14:paraId="3FA43266" w14:textId="42283AF5" w:rsidR="00B616F1" w:rsidRDefault="00B616F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_Toc187256430 \h </w:instrText>
      </w:r>
      <w:r>
        <w:fldChar w:fldCharType="separate"/>
      </w:r>
      <w:r>
        <w:t>238</w:t>
      </w:r>
      <w:r>
        <w:fldChar w:fldCharType="end"/>
      </w:r>
    </w:p>
    <w:p w14:paraId="192E5331" w14:textId="40751033" w:rsidR="00B616F1" w:rsidRDefault="00B616F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_Toc187256431 \h </w:instrText>
      </w:r>
      <w:r>
        <w:fldChar w:fldCharType="separate"/>
      </w:r>
      <w:r>
        <w:t>238</w:t>
      </w:r>
      <w:r>
        <w:fldChar w:fldCharType="end"/>
      </w:r>
    </w:p>
    <w:p w14:paraId="213A3401" w14:textId="56EE144D" w:rsidR="00B616F1" w:rsidRDefault="00B616F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_Toc187256432 \h </w:instrText>
      </w:r>
      <w:r>
        <w:fldChar w:fldCharType="separate"/>
      </w:r>
      <w:r>
        <w:t>238</w:t>
      </w:r>
      <w:r>
        <w:fldChar w:fldCharType="end"/>
      </w:r>
    </w:p>
    <w:p w14:paraId="50E9BC7D" w14:textId="0193F428" w:rsidR="00B616F1" w:rsidRDefault="00B616F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_Toc187256433 \h </w:instrText>
      </w:r>
      <w:r>
        <w:fldChar w:fldCharType="separate"/>
      </w:r>
      <w:r>
        <w:t>238</w:t>
      </w:r>
      <w:r>
        <w:fldChar w:fldCharType="end"/>
      </w:r>
    </w:p>
    <w:p w14:paraId="31F0F51B" w14:textId="27CDE108" w:rsidR="00B616F1" w:rsidRDefault="00B616F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_Toc187256434 \h </w:instrText>
      </w:r>
      <w:r>
        <w:fldChar w:fldCharType="separate"/>
      </w:r>
      <w:r>
        <w:t>238</w:t>
      </w:r>
      <w:r>
        <w:fldChar w:fldCharType="end"/>
      </w:r>
    </w:p>
    <w:p w14:paraId="03F7E3A8" w14:textId="64BBD087" w:rsidR="00B616F1" w:rsidRDefault="00B616F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_Toc187256435 \h </w:instrText>
      </w:r>
      <w:r>
        <w:fldChar w:fldCharType="separate"/>
      </w:r>
      <w:r>
        <w:t>239</w:t>
      </w:r>
      <w:r>
        <w:fldChar w:fldCharType="end"/>
      </w:r>
    </w:p>
    <w:p w14:paraId="57E54526" w14:textId="49761FCA" w:rsidR="00B616F1" w:rsidRDefault="00B616F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_Toc187256436 \h </w:instrText>
      </w:r>
      <w:r>
        <w:fldChar w:fldCharType="separate"/>
      </w:r>
      <w:r>
        <w:t>241</w:t>
      </w:r>
      <w:r>
        <w:fldChar w:fldCharType="end"/>
      </w:r>
    </w:p>
    <w:p w14:paraId="119AA796" w14:textId="686DF4EE" w:rsidR="00B616F1" w:rsidRDefault="00B616F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_Toc187256437 \h </w:instrText>
      </w:r>
      <w:r>
        <w:fldChar w:fldCharType="separate"/>
      </w:r>
      <w:r>
        <w:t>241</w:t>
      </w:r>
      <w:r>
        <w:fldChar w:fldCharType="end"/>
      </w:r>
    </w:p>
    <w:p w14:paraId="751BE4BB" w14:textId="178C2ACA" w:rsidR="00B616F1" w:rsidRDefault="00B616F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_Toc187256438 \h </w:instrText>
      </w:r>
      <w:r>
        <w:fldChar w:fldCharType="separate"/>
      </w:r>
      <w:r>
        <w:t>241</w:t>
      </w:r>
      <w:r>
        <w:fldChar w:fldCharType="end"/>
      </w:r>
    </w:p>
    <w:p w14:paraId="4A22BF76" w14:textId="09F4FEA8" w:rsidR="00B616F1" w:rsidRDefault="00B616F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_Toc187256439 \h </w:instrText>
      </w:r>
      <w:r>
        <w:fldChar w:fldCharType="separate"/>
      </w:r>
      <w:r>
        <w:t>242</w:t>
      </w:r>
      <w:r>
        <w:fldChar w:fldCharType="end"/>
      </w:r>
    </w:p>
    <w:p w14:paraId="3217F081" w14:textId="2C42590E" w:rsidR="00B616F1" w:rsidRDefault="00B616F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_Toc187256440 \h </w:instrText>
      </w:r>
      <w:r>
        <w:fldChar w:fldCharType="separate"/>
      </w:r>
      <w:r>
        <w:t>242</w:t>
      </w:r>
      <w:r>
        <w:fldChar w:fldCharType="end"/>
      </w:r>
    </w:p>
    <w:p w14:paraId="5B724826" w14:textId="1F8ED074" w:rsidR="00B616F1" w:rsidRDefault="00B616F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_Toc187256441 \h </w:instrText>
      </w:r>
      <w:r>
        <w:fldChar w:fldCharType="separate"/>
      </w:r>
      <w:r>
        <w:t>242</w:t>
      </w:r>
      <w:r>
        <w:fldChar w:fldCharType="end"/>
      </w:r>
    </w:p>
    <w:p w14:paraId="4A46B7FD" w14:textId="668FC662" w:rsidR="00B616F1" w:rsidRDefault="00B616F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_Toc187256442 \h </w:instrText>
      </w:r>
      <w:r>
        <w:fldChar w:fldCharType="separate"/>
      </w:r>
      <w:r>
        <w:t>242</w:t>
      </w:r>
      <w:r>
        <w:fldChar w:fldCharType="end"/>
      </w:r>
    </w:p>
    <w:p w14:paraId="160D4B1D" w14:textId="10FC58D3" w:rsidR="00B616F1" w:rsidRDefault="00B616F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_Toc187256443 \h </w:instrText>
      </w:r>
      <w:r>
        <w:fldChar w:fldCharType="separate"/>
      </w:r>
      <w:r>
        <w:t>242</w:t>
      </w:r>
      <w:r>
        <w:fldChar w:fldCharType="end"/>
      </w:r>
    </w:p>
    <w:p w14:paraId="17076816" w14:textId="27AD96BC" w:rsidR="00B616F1" w:rsidRDefault="00B616F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_Toc187256444 \h </w:instrText>
      </w:r>
      <w:r>
        <w:fldChar w:fldCharType="separate"/>
      </w:r>
      <w:r>
        <w:t>243</w:t>
      </w:r>
      <w:r>
        <w:fldChar w:fldCharType="end"/>
      </w:r>
    </w:p>
    <w:p w14:paraId="1230D196" w14:textId="7EB90AFB" w:rsidR="00B616F1" w:rsidRDefault="00B616F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_Toc187256445 \h </w:instrText>
      </w:r>
      <w:r>
        <w:fldChar w:fldCharType="separate"/>
      </w:r>
      <w:r>
        <w:t>244</w:t>
      </w:r>
      <w:r>
        <w:fldChar w:fldCharType="end"/>
      </w:r>
    </w:p>
    <w:p w14:paraId="75E526CE" w14:textId="653809A1" w:rsidR="00B616F1" w:rsidRDefault="00B616F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_Toc187256446 \h </w:instrText>
      </w:r>
      <w:r>
        <w:fldChar w:fldCharType="separate"/>
      </w:r>
      <w:r>
        <w:t>244</w:t>
      </w:r>
      <w:r>
        <w:fldChar w:fldCharType="end"/>
      </w:r>
    </w:p>
    <w:p w14:paraId="730E9954" w14:textId="1E4BFA99" w:rsidR="00B616F1" w:rsidRDefault="00B616F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_Toc187256447 \h </w:instrText>
      </w:r>
      <w:r>
        <w:fldChar w:fldCharType="separate"/>
      </w:r>
      <w:r>
        <w:t>244</w:t>
      </w:r>
      <w:r>
        <w:fldChar w:fldCharType="end"/>
      </w:r>
    </w:p>
    <w:p w14:paraId="121D2C52" w14:textId="62DF2D5A" w:rsidR="00B616F1" w:rsidRDefault="00B616F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_Toc187256448 \h </w:instrText>
      </w:r>
      <w:r>
        <w:fldChar w:fldCharType="separate"/>
      </w:r>
      <w:r>
        <w:t>244</w:t>
      </w:r>
      <w:r>
        <w:fldChar w:fldCharType="end"/>
      </w:r>
    </w:p>
    <w:p w14:paraId="043A028F" w14:textId="582F40EA" w:rsidR="00B616F1" w:rsidRDefault="00B616F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_Toc187256449 \h </w:instrText>
      </w:r>
      <w:r>
        <w:fldChar w:fldCharType="separate"/>
      </w:r>
      <w:r>
        <w:t>244</w:t>
      </w:r>
      <w:r>
        <w:fldChar w:fldCharType="end"/>
      </w:r>
    </w:p>
    <w:p w14:paraId="4080E757" w14:textId="6C7D2F8D" w:rsidR="00B616F1" w:rsidRDefault="00B616F1">
      <w:pPr>
        <w:pStyle w:val="TOC5"/>
        <w:rPr>
          <w:rFonts w:asciiTheme="minorHAnsi" w:eastAsiaTheme="minorEastAsia" w:hAnsiTheme="minorHAnsi" w:cstheme="minorBidi"/>
          <w:kern w:val="2"/>
          <w:sz w:val="24"/>
          <w:szCs w:val="24"/>
          <w14:ligatures w14:val="standardContextual"/>
        </w:rPr>
      </w:pPr>
      <w:r>
        <w:lastRenderedPageBreak/>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_Toc187256450 \h </w:instrText>
      </w:r>
      <w:r>
        <w:fldChar w:fldCharType="separate"/>
      </w:r>
      <w:r>
        <w:t>244</w:t>
      </w:r>
      <w:r>
        <w:fldChar w:fldCharType="end"/>
      </w:r>
    </w:p>
    <w:p w14:paraId="2C37C1B5" w14:textId="5B7B18BF" w:rsidR="00B616F1" w:rsidRDefault="00B616F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_Toc187256451 \h </w:instrText>
      </w:r>
      <w:r>
        <w:fldChar w:fldCharType="separate"/>
      </w:r>
      <w:r>
        <w:t>244</w:t>
      </w:r>
      <w:r>
        <w:fldChar w:fldCharType="end"/>
      </w:r>
    </w:p>
    <w:p w14:paraId="720F1312" w14:textId="5D133F92" w:rsidR="00B616F1" w:rsidRDefault="00B616F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_Toc187256452 \h </w:instrText>
      </w:r>
      <w:r>
        <w:fldChar w:fldCharType="separate"/>
      </w:r>
      <w:r>
        <w:t>244</w:t>
      </w:r>
      <w:r>
        <w:fldChar w:fldCharType="end"/>
      </w:r>
    </w:p>
    <w:p w14:paraId="475B7CF8" w14:textId="75ACA547" w:rsidR="00B616F1" w:rsidRDefault="00B616F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_Toc187256453 \h </w:instrText>
      </w:r>
      <w:r>
        <w:fldChar w:fldCharType="separate"/>
      </w:r>
      <w:r>
        <w:t>245</w:t>
      </w:r>
      <w:r>
        <w:fldChar w:fldCharType="end"/>
      </w:r>
    </w:p>
    <w:p w14:paraId="1BD6116F" w14:textId="069953A8" w:rsidR="00B616F1" w:rsidRDefault="00B616F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_Toc187256454 \h </w:instrText>
      </w:r>
      <w:r>
        <w:fldChar w:fldCharType="separate"/>
      </w:r>
      <w:r>
        <w:t>246</w:t>
      </w:r>
      <w:r>
        <w:fldChar w:fldCharType="end"/>
      </w:r>
    </w:p>
    <w:p w14:paraId="7E6792E8" w14:textId="7590DCDB" w:rsidR="00B616F1" w:rsidRDefault="00B616F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_Toc187256455 \h </w:instrText>
      </w:r>
      <w:r>
        <w:fldChar w:fldCharType="separate"/>
      </w:r>
      <w:r>
        <w:t>246</w:t>
      </w:r>
      <w:r>
        <w:fldChar w:fldCharType="end"/>
      </w:r>
    </w:p>
    <w:p w14:paraId="667BC856" w14:textId="54F90969" w:rsidR="00B616F1" w:rsidRDefault="00B616F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_Toc187256456 \h </w:instrText>
      </w:r>
      <w:r>
        <w:fldChar w:fldCharType="separate"/>
      </w:r>
      <w:r>
        <w:t>246</w:t>
      </w:r>
      <w:r>
        <w:fldChar w:fldCharType="end"/>
      </w:r>
    </w:p>
    <w:p w14:paraId="35C18766" w14:textId="647BB986" w:rsidR="00B616F1" w:rsidRDefault="00B616F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_Toc187256457 \h </w:instrText>
      </w:r>
      <w:r>
        <w:fldChar w:fldCharType="separate"/>
      </w:r>
      <w:r>
        <w:t>246</w:t>
      </w:r>
      <w:r>
        <w:fldChar w:fldCharType="end"/>
      </w:r>
    </w:p>
    <w:p w14:paraId="5C742D11" w14:textId="4539B48A" w:rsidR="00B616F1" w:rsidRDefault="00B616F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_Toc187256458 \h </w:instrText>
      </w:r>
      <w:r>
        <w:fldChar w:fldCharType="separate"/>
      </w:r>
      <w:r>
        <w:t>247</w:t>
      </w:r>
      <w:r>
        <w:fldChar w:fldCharType="end"/>
      </w:r>
    </w:p>
    <w:p w14:paraId="6FF1DD49" w14:textId="61B17FAB" w:rsidR="00B616F1" w:rsidRDefault="00B616F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_Toc187256459 \h </w:instrText>
      </w:r>
      <w:r>
        <w:fldChar w:fldCharType="separate"/>
      </w:r>
      <w:r>
        <w:t>247</w:t>
      </w:r>
      <w:r>
        <w:fldChar w:fldCharType="end"/>
      </w:r>
    </w:p>
    <w:p w14:paraId="2CC319E1" w14:textId="5E6E0FA0" w:rsidR="00B616F1" w:rsidRDefault="00B616F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_Toc187256460 \h </w:instrText>
      </w:r>
      <w:r>
        <w:fldChar w:fldCharType="separate"/>
      </w:r>
      <w:r>
        <w:t>247</w:t>
      </w:r>
      <w:r>
        <w:fldChar w:fldCharType="end"/>
      </w:r>
    </w:p>
    <w:p w14:paraId="53C496FE" w14:textId="7139979C" w:rsidR="00B616F1" w:rsidRDefault="00B616F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_Toc187256461 \h </w:instrText>
      </w:r>
      <w:r>
        <w:fldChar w:fldCharType="separate"/>
      </w:r>
      <w:r>
        <w:t>248</w:t>
      </w:r>
      <w:r>
        <w:fldChar w:fldCharType="end"/>
      </w:r>
    </w:p>
    <w:p w14:paraId="37E16857" w14:textId="2C08F98D" w:rsidR="00B616F1" w:rsidRDefault="00B616F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_Toc187256462 \h </w:instrText>
      </w:r>
      <w:r>
        <w:fldChar w:fldCharType="separate"/>
      </w:r>
      <w:r>
        <w:t>248</w:t>
      </w:r>
      <w:r>
        <w:fldChar w:fldCharType="end"/>
      </w:r>
    </w:p>
    <w:p w14:paraId="5D6C91D1" w14:textId="3B68B2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8.3.3.1</w:t>
      </w:r>
      <w:r>
        <w:rPr>
          <w:rFonts w:asciiTheme="minorHAnsi" w:eastAsiaTheme="minorEastAsia" w:hAnsiTheme="minorHAnsi" w:cstheme="minorBidi"/>
          <w:kern w:val="2"/>
          <w:sz w:val="24"/>
          <w:szCs w:val="24"/>
          <w14:ligatures w14:val="standardContextual"/>
        </w:rPr>
        <w:tab/>
      </w:r>
      <w:r w:rsidRPr="00963122">
        <w:rPr>
          <w:rFonts w:eastAsia="SimSun"/>
        </w:rPr>
        <w:t>ACK missed detection</w:t>
      </w:r>
      <w:r>
        <w:tab/>
      </w:r>
      <w:r>
        <w:fldChar w:fldCharType="begin"/>
      </w:r>
      <w:r>
        <w:instrText xml:space="preserve"> PAGEREF _Toc187256463 \h </w:instrText>
      </w:r>
      <w:r>
        <w:fldChar w:fldCharType="separate"/>
      </w:r>
      <w:r>
        <w:t>248</w:t>
      </w:r>
      <w:r>
        <w:fldChar w:fldCharType="end"/>
      </w:r>
    </w:p>
    <w:p w14:paraId="2922F251" w14:textId="6C87727C" w:rsidR="00B616F1" w:rsidRDefault="00B616F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_Toc187256464 \h </w:instrText>
      </w:r>
      <w:r>
        <w:fldChar w:fldCharType="separate"/>
      </w:r>
      <w:r>
        <w:t>248</w:t>
      </w:r>
      <w:r>
        <w:fldChar w:fldCharType="end"/>
      </w:r>
    </w:p>
    <w:p w14:paraId="3CB6DCC6" w14:textId="0724EA84" w:rsidR="00B616F1" w:rsidRDefault="00B616F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_Toc187256465 \h </w:instrText>
      </w:r>
      <w:r>
        <w:fldChar w:fldCharType="separate"/>
      </w:r>
      <w:r>
        <w:t>248</w:t>
      </w:r>
      <w:r>
        <w:fldChar w:fldCharType="end"/>
      </w:r>
    </w:p>
    <w:p w14:paraId="4E407F7B" w14:textId="5E9B6F24" w:rsidR="00B616F1" w:rsidRDefault="00B616F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_Toc187256466 \h </w:instrText>
      </w:r>
      <w:r>
        <w:fldChar w:fldCharType="separate"/>
      </w:r>
      <w:r>
        <w:t>249</w:t>
      </w:r>
      <w:r>
        <w:fldChar w:fldCharType="end"/>
      </w:r>
    </w:p>
    <w:p w14:paraId="1B676C93" w14:textId="0B6F04E2" w:rsidR="00B616F1" w:rsidRDefault="00B616F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_Toc187256467 \h </w:instrText>
      </w:r>
      <w:r>
        <w:fldChar w:fldCharType="separate"/>
      </w:r>
      <w:r>
        <w:t>249</w:t>
      </w:r>
      <w:r>
        <w:fldChar w:fldCharType="end"/>
      </w:r>
    </w:p>
    <w:p w14:paraId="69BD038A" w14:textId="5F71A6BE" w:rsidR="00B616F1" w:rsidRDefault="00B616F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_Toc187256468 \h </w:instrText>
      </w:r>
      <w:r>
        <w:fldChar w:fldCharType="separate"/>
      </w:r>
      <w:r>
        <w:t>249</w:t>
      </w:r>
      <w:r>
        <w:fldChar w:fldCharType="end"/>
      </w:r>
    </w:p>
    <w:p w14:paraId="133DB18F" w14:textId="5D2AD018" w:rsidR="00B616F1" w:rsidRDefault="00B616F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_Toc187256469 \h </w:instrText>
      </w:r>
      <w:r>
        <w:fldChar w:fldCharType="separate"/>
      </w:r>
      <w:r>
        <w:t>249</w:t>
      </w:r>
      <w:r>
        <w:fldChar w:fldCharType="end"/>
      </w:r>
    </w:p>
    <w:p w14:paraId="40D1680E" w14:textId="2FD6AC8E" w:rsidR="00B616F1" w:rsidRDefault="00B616F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_Toc187256470 \h </w:instrText>
      </w:r>
      <w:r>
        <w:fldChar w:fldCharType="separate"/>
      </w:r>
      <w:r>
        <w:t>250</w:t>
      </w:r>
      <w:r>
        <w:fldChar w:fldCharType="end"/>
      </w:r>
    </w:p>
    <w:p w14:paraId="3C91C843" w14:textId="5988DF5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8.3.3.2</w:t>
      </w:r>
      <w:r>
        <w:rPr>
          <w:rFonts w:asciiTheme="minorHAnsi" w:eastAsiaTheme="minorEastAsia" w:hAnsiTheme="minorHAnsi" w:cstheme="minorBidi"/>
          <w:kern w:val="2"/>
          <w:sz w:val="24"/>
          <w:szCs w:val="24"/>
          <w14:ligatures w14:val="standardContextual"/>
        </w:rPr>
        <w:tab/>
      </w:r>
      <w:r w:rsidRPr="00963122">
        <w:rPr>
          <w:rFonts w:eastAsia="SimSun"/>
        </w:rPr>
        <w:t>UCI BLER performance requirements</w:t>
      </w:r>
      <w:r>
        <w:tab/>
      </w:r>
      <w:r>
        <w:fldChar w:fldCharType="begin"/>
      </w:r>
      <w:r>
        <w:instrText xml:space="preserve"> PAGEREF _Toc187256471 \h </w:instrText>
      </w:r>
      <w:r>
        <w:fldChar w:fldCharType="separate"/>
      </w:r>
      <w:r>
        <w:t>250</w:t>
      </w:r>
      <w:r>
        <w:fldChar w:fldCharType="end"/>
      </w:r>
    </w:p>
    <w:p w14:paraId="3FBC90C0" w14:textId="53097401" w:rsidR="00B616F1" w:rsidRDefault="00B616F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_Toc187256472 \h </w:instrText>
      </w:r>
      <w:r>
        <w:fldChar w:fldCharType="separate"/>
      </w:r>
      <w:r>
        <w:t>250</w:t>
      </w:r>
      <w:r>
        <w:fldChar w:fldCharType="end"/>
      </w:r>
    </w:p>
    <w:p w14:paraId="4009EA7F" w14:textId="6C943BE9" w:rsidR="00B616F1" w:rsidRDefault="00B616F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_Toc187256473 \h </w:instrText>
      </w:r>
      <w:r>
        <w:fldChar w:fldCharType="separate"/>
      </w:r>
      <w:r>
        <w:t>250</w:t>
      </w:r>
      <w:r>
        <w:fldChar w:fldCharType="end"/>
      </w:r>
    </w:p>
    <w:p w14:paraId="5775CE52" w14:textId="0A5FD716" w:rsidR="00B616F1" w:rsidRDefault="00B616F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_Toc187256474 \h </w:instrText>
      </w:r>
      <w:r>
        <w:fldChar w:fldCharType="separate"/>
      </w:r>
      <w:r>
        <w:t>250</w:t>
      </w:r>
      <w:r>
        <w:fldChar w:fldCharType="end"/>
      </w:r>
    </w:p>
    <w:p w14:paraId="5D7904DE" w14:textId="2C44B9E8" w:rsidR="00B616F1" w:rsidRDefault="00B616F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_Toc187256475 \h </w:instrText>
      </w:r>
      <w:r>
        <w:fldChar w:fldCharType="separate"/>
      </w:r>
      <w:r>
        <w:t>251</w:t>
      </w:r>
      <w:r>
        <w:fldChar w:fldCharType="end"/>
      </w:r>
    </w:p>
    <w:p w14:paraId="06BC93C4" w14:textId="69D01636" w:rsidR="00B616F1" w:rsidRDefault="00B616F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_Toc187256476 \h </w:instrText>
      </w:r>
      <w:r>
        <w:fldChar w:fldCharType="separate"/>
      </w:r>
      <w:r>
        <w:t>251</w:t>
      </w:r>
      <w:r>
        <w:fldChar w:fldCharType="end"/>
      </w:r>
    </w:p>
    <w:p w14:paraId="0B7D74E3" w14:textId="10DC2ACB" w:rsidR="00B616F1" w:rsidRDefault="00B616F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_Toc187256477 \h </w:instrText>
      </w:r>
      <w:r>
        <w:fldChar w:fldCharType="separate"/>
      </w:r>
      <w:r>
        <w:t>251</w:t>
      </w:r>
      <w:r>
        <w:fldChar w:fldCharType="end"/>
      </w:r>
    </w:p>
    <w:p w14:paraId="66F9E228" w14:textId="5C8014BC" w:rsidR="00B616F1" w:rsidRDefault="00B616F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_Toc187256478 \h </w:instrText>
      </w:r>
      <w:r>
        <w:fldChar w:fldCharType="separate"/>
      </w:r>
      <w:r>
        <w:t>252</w:t>
      </w:r>
      <w:r>
        <w:fldChar w:fldCharType="end"/>
      </w:r>
    </w:p>
    <w:p w14:paraId="1B66137E" w14:textId="589CD5DB" w:rsidR="00B616F1" w:rsidRDefault="00B616F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_Toc187256479 \h </w:instrText>
      </w:r>
      <w:r>
        <w:fldChar w:fldCharType="separate"/>
      </w:r>
      <w:r>
        <w:t>252</w:t>
      </w:r>
      <w:r>
        <w:fldChar w:fldCharType="end"/>
      </w:r>
    </w:p>
    <w:p w14:paraId="36067F06" w14:textId="3B2CA86A" w:rsidR="00B616F1" w:rsidRDefault="00B616F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_Toc187256480 \h </w:instrText>
      </w:r>
      <w:r>
        <w:fldChar w:fldCharType="separate"/>
      </w:r>
      <w:r>
        <w:t>252</w:t>
      </w:r>
      <w:r>
        <w:fldChar w:fldCharType="end"/>
      </w:r>
    </w:p>
    <w:p w14:paraId="3243D023" w14:textId="1D36A5F8" w:rsidR="00B616F1" w:rsidRDefault="00B616F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_Toc187256481 \h </w:instrText>
      </w:r>
      <w:r>
        <w:fldChar w:fldCharType="separate"/>
      </w:r>
      <w:r>
        <w:t>252</w:t>
      </w:r>
      <w:r>
        <w:fldChar w:fldCharType="end"/>
      </w:r>
    </w:p>
    <w:p w14:paraId="6E94A913" w14:textId="30FA8774" w:rsidR="00B616F1" w:rsidRDefault="00B616F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_Toc187256482 \h </w:instrText>
      </w:r>
      <w:r>
        <w:fldChar w:fldCharType="separate"/>
      </w:r>
      <w:r>
        <w:t>252</w:t>
      </w:r>
      <w:r>
        <w:fldChar w:fldCharType="end"/>
      </w:r>
    </w:p>
    <w:p w14:paraId="5827405A" w14:textId="05C0E997" w:rsidR="00B616F1" w:rsidRDefault="00B616F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_Toc187256483 \h </w:instrText>
      </w:r>
      <w:r>
        <w:fldChar w:fldCharType="separate"/>
      </w:r>
      <w:r>
        <w:t>253</w:t>
      </w:r>
      <w:r>
        <w:fldChar w:fldCharType="end"/>
      </w:r>
    </w:p>
    <w:p w14:paraId="74DC9FAC" w14:textId="4D9859C4" w:rsidR="00B616F1" w:rsidRDefault="00B616F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_Toc187256484 \h </w:instrText>
      </w:r>
      <w:r>
        <w:fldChar w:fldCharType="separate"/>
      </w:r>
      <w:r>
        <w:t>253</w:t>
      </w:r>
      <w:r>
        <w:fldChar w:fldCharType="end"/>
      </w:r>
    </w:p>
    <w:p w14:paraId="4EE687AA" w14:textId="5F04B024" w:rsidR="00B616F1" w:rsidRDefault="00B616F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_Toc187256485 \h </w:instrText>
      </w:r>
      <w:r>
        <w:fldChar w:fldCharType="separate"/>
      </w:r>
      <w:r>
        <w:t>253</w:t>
      </w:r>
      <w:r>
        <w:fldChar w:fldCharType="end"/>
      </w:r>
    </w:p>
    <w:p w14:paraId="7CEF5A19" w14:textId="321D7179" w:rsidR="00B616F1" w:rsidRDefault="00B616F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_Toc187256486 \h </w:instrText>
      </w:r>
      <w:r>
        <w:fldChar w:fldCharType="separate"/>
      </w:r>
      <w:r>
        <w:t>254</w:t>
      </w:r>
      <w:r>
        <w:fldChar w:fldCharType="end"/>
      </w:r>
    </w:p>
    <w:p w14:paraId="05606D04" w14:textId="35BF2F61" w:rsidR="00B616F1" w:rsidRDefault="00B616F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_Toc187256487 \h </w:instrText>
      </w:r>
      <w:r>
        <w:fldChar w:fldCharType="separate"/>
      </w:r>
      <w:r>
        <w:t>255</w:t>
      </w:r>
      <w:r>
        <w:fldChar w:fldCharType="end"/>
      </w:r>
    </w:p>
    <w:p w14:paraId="5F42F6B6" w14:textId="51254322" w:rsidR="00B616F1" w:rsidRDefault="00B616F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_Toc187256488 \h </w:instrText>
      </w:r>
      <w:r>
        <w:fldChar w:fldCharType="separate"/>
      </w:r>
      <w:r>
        <w:t>255</w:t>
      </w:r>
      <w:r>
        <w:fldChar w:fldCharType="end"/>
      </w:r>
    </w:p>
    <w:p w14:paraId="26FF902A" w14:textId="1244CF8C" w:rsidR="00B616F1" w:rsidRDefault="00B616F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_Toc187256489 \h </w:instrText>
      </w:r>
      <w:r>
        <w:fldChar w:fldCharType="separate"/>
      </w:r>
      <w:r>
        <w:t>255</w:t>
      </w:r>
      <w:r>
        <w:fldChar w:fldCharType="end"/>
      </w:r>
    </w:p>
    <w:p w14:paraId="354A7240" w14:textId="697C615C" w:rsidR="00B616F1" w:rsidRDefault="00B616F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_Toc187256490 \h </w:instrText>
      </w:r>
      <w:r>
        <w:fldChar w:fldCharType="separate"/>
      </w:r>
      <w:r>
        <w:t>255</w:t>
      </w:r>
      <w:r>
        <w:fldChar w:fldCharType="end"/>
      </w:r>
    </w:p>
    <w:p w14:paraId="040DD6AC" w14:textId="13A04CBC" w:rsidR="00B616F1" w:rsidRDefault="00B616F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_Toc187256491 \h </w:instrText>
      </w:r>
      <w:r>
        <w:fldChar w:fldCharType="separate"/>
      </w:r>
      <w:r>
        <w:t>255</w:t>
      </w:r>
      <w:r>
        <w:fldChar w:fldCharType="end"/>
      </w:r>
    </w:p>
    <w:p w14:paraId="21F13AA9" w14:textId="6E2AB176" w:rsidR="00B616F1" w:rsidRDefault="00B616F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_Toc187256492 \h </w:instrText>
      </w:r>
      <w:r>
        <w:fldChar w:fldCharType="separate"/>
      </w:r>
      <w:r>
        <w:t>255</w:t>
      </w:r>
      <w:r>
        <w:fldChar w:fldCharType="end"/>
      </w:r>
    </w:p>
    <w:p w14:paraId="3E642562" w14:textId="54900E69" w:rsidR="00B616F1" w:rsidRDefault="00B616F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_Toc187256493 \h </w:instrText>
      </w:r>
      <w:r>
        <w:fldChar w:fldCharType="separate"/>
      </w:r>
      <w:r>
        <w:t>255</w:t>
      </w:r>
      <w:r>
        <w:fldChar w:fldCharType="end"/>
      </w:r>
    </w:p>
    <w:p w14:paraId="22FAFF17" w14:textId="783DB7DE" w:rsidR="00B616F1" w:rsidRDefault="00B616F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_Toc187256494 \h </w:instrText>
      </w:r>
      <w:r>
        <w:fldChar w:fldCharType="separate"/>
      </w:r>
      <w:r>
        <w:t>256</w:t>
      </w:r>
      <w:r>
        <w:fldChar w:fldCharType="end"/>
      </w:r>
    </w:p>
    <w:p w14:paraId="1218CAB5" w14:textId="115D1AA3" w:rsidR="00B616F1" w:rsidRDefault="00B616F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_Toc187256495 \h </w:instrText>
      </w:r>
      <w:r>
        <w:fldChar w:fldCharType="separate"/>
      </w:r>
      <w:r>
        <w:t>257</w:t>
      </w:r>
      <w:r>
        <w:fldChar w:fldCharType="end"/>
      </w:r>
    </w:p>
    <w:p w14:paraId="5C2541D1" w14:textId="287A11EC" w:rsidR="00B616F1" w:rsidRDefault="00B616F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_Toc187256496 \h </w:instrText>
      </w:r>
      <w:r>
        <w:fldChar w:fldCharType="separate"/>
      </w:r>
      <w:r>
        <w:t>257</w:t>
      </w:r>
      <w:r>
        <w:fldChar w:fldCharType="end"/>
      </w:r>
    </w:p>
    <w:p w14:paraId="1C5AD462" w14:textId="4C1B0DA2" w:rsidR="00B616F1" w:rsidRDefault="00B616F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_Toc187256497 \h </w:instrText>
      </w:r>
      <w:r>
        <w:fldChar w:fldCharType="separate"/>
      </w:r>
      <w:r>
        <w:t>257</w:t>
      </w:r>
      <w:r>
        <w:fldChar w:fldCharType="end"/>
      </w:r>
    </w:p>
    <w:p w14:paraId="639264D4" w14:textId="1A49DC86" w:rsidR="00B616F1" w:rsidRDefault="00B616F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_Toc187256498 \h </w:instrText>
      </w:r>
      <w:r>
        <w:fldChar w:fldCharType="separate"/>
      </w:r>
      <w:r>
        <w:t>257</w:t>
      </w:r>
      <w:r>
        <w:fldChar w:fldCharType="end"/>
      </w:r>
    </w:p>
    <w:p w14:paraId="0232FFD2" w14:textId="0902FC9A" w:rsidR="00B616F1" w:rsidRDefault="00B616F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_Toc187256499 \h </w:instrText>
      </w:r>
      <w:r>
        <w:fldChar w:fldCharType="separate"/>
      </w:r>
      <w:r>
        <w:t>257</w:t>
      </w:r>
      <w:r>
        <w:fldChar w:fldCharType="end"/>
      </w:r>
    </w:p>
    <w:p w14:paraId="798CD6DB" w14:textId="08C02933" w:rsidR="00B616F1" w:rsidRDefault="00B616F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_Toc187256500 \h </w:instrText>
      </w:r>
      <w:r>
        <w:fldChar w:fldCharType="separate"/>
      </w:r>
      <w:r>
        <w:t>257</w:t>
      </w:r>
      <w:r>
        <w:fldChar w:fldCharType="end"/>
      </w:r>
    </w:p>
    <w:p w14:paraId="2B1B78E9" w14:textId="5A746530" w:rsidR="00B616F1" w:rsidRDefault="00B616F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_Toc187256501 \h </w:instrText>
      </w:r>
      <w:r>
        <w:fldChar w:fldCharType="separate"/>
      </w:r>
      <w:r>
        <w:t>257</w:t>
      </w:r>
      <w:r>
        <w:fldChar w:fldCharType="end"/>
      </w:r>
    </w:p>
    <w:p w14:paraId="57FA5C08" w14:textId="44FC823E" w:rsidR="00B616F1" w:rsidRDefault="00B616F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_Toc187256502 \h </w:instrText>
      </w:r>
      <w:r>
        <w:fldChar w:fldCharType="separate"/>
      </w:r>
      <w:r>
        <w:t>257</w:t>
      </w:r>
      <w:r>
        <w:fldChar w:fldCharType="end"/>
      </w:r>
    </w:p>
    <w:p w14:paraId="3AA9937F" w14:textId="638768E2" w:rsidR="00B616F1" w:rsidRDefault="00B616F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_Toc187256503 \h </w:instrText>
      </w:r>
      <w:r>
        <w:fldChar w:fldCharType="separate"/>
      </w:r>
      <w:r>
        <w:t>258</w:t>
      </w:r>
      <w:r>
        <w:fldChar w:fldCharType="end"/>
      </w:r>
    </w:p>
    <w:p w14:paraId="168C3AE4" w14:textId="11CBB50E" w:rsidR="00B616F1" w:rsidRDefault="00B616F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_Toc187256504 \h </w:instrText>
      </w:r>
      <w:r>
        <w:fldChar w:fldCharType="separate"/>
      </w:r>
      <w:r>
        <w:t>258</w:t>
      </w:r>
      <w:r>
        <w:fldChar w:fldCharType="end"/>
      </w:r>
    </w:p>
    <w:p w14:paraId="1CBC08CF" w14:textId="6290C8AB" w:rsidR="00B616F1" w:rsidRDefault="00B616F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_Toc187256505 \h </w:instrText>
      </w:r>
      <w:r>
        <w:fldChar w:fldCharType="separate"/>
      </w:r>
      <w:r>
        <w:t>259</w:t>
      </w:r>
      <w:r>
        <w:fldChar w:fldCharType="end"/>
      </w:r>
    </w:p>
    <w:p w14:paraId="74AAA7B7" w14:textId="26ED3C93" w:rsidR="00B616F1" w:rsidRDefault="00B616F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_Toc187256506 \h </w:instrText>
      </w:r>
      <w:r>
        <w:fldChar w:fldCharType="separate"/>
      </w:r>
      <w:r>
        <w:t>259</w:t>
      </w:r>
      <w:r>
        <w:fldChar w:fldCharType="end"/>
      </w:r>
    </w:p>
    <w:p w14:paraId="51F1125D" w14:textId="76F47960" w:rsidR="00B616F1" w:rsidRDefault="00B616F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_Toc187256507 \h </w:instrText>
      </w:r>
      <w:r>
        <w:fldChar w:fldCharType="separate"/>
      </w:r>
      <w:r>
        <w:t>259</w:t>
      </w:r>
      <w:r>
        <w:fldChar w:fldCharType="end"/>
      </w:r>
    </w:p>
    <w:p w14:paraId="285A4F6E" w14:textId="7C24065A" w:rsidR="00B616F1" w:rsidRDefault="00B616F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_Toc187256508 \h </w:instrText>
      </w:r>
      <w:r>
        <w:fldChar w:fldCharType="separate"/>
      </w:r>
      <w:r>
        <w:t>259</w:t>
      </w:r>
      <w:r>
        <w:fldChar w:fldCharType="end"/>
      </w:r>
    </w:p>
    <w:p w14:paraId="2BA5FA0A" w14:textId="4B7B2A8B" w:rsidR="00B616F1" w:rsidRDefault="00B616F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_Toc187256509 \h </w:instrText>
      </w:r>
      <w:r>
        <w:fldChar w:fldCharType="separate"/>
      </w:r>
      <w:r>
        <w:t>259</w:t>
      </w:r>
      <w:r>
        <w:fldChar w:fldCharType="end"/>
      </w:r>
    </w:p>
    <w:p w14:paraId="19762BA0" w14:textId="5E753774" w:rsidR="00B616F1" w:rsidRDefault="00B616F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_Toc187256510 \h </w:instrText>
      </w:r>
      <w:r>
        <w:fldChar w:fldCharType="separate"/>
      </w:r>
      <w:r>
        <w:t>259</w:t>
      </w:r>
      <w:r>
        <w:fldChar w:fldCharType="end"/>
      </w:r>
    </w:p>
    <w:p w14:paraId="6574525E" w14:textId="1F22411C" w:rsidR="00B616F1" w:rsidRDefault="00B616F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_Toc187256511 \h </w:instrText>
      </w:r>
      <w:r>
        <w:fldChar w:fldCharType="separate"/>
      </w:r>
      <w:r>
        <w:t>259</w:t>
      </w:r>
      <w:r>
        <w:fldChar w:fldCharType="end"/>
      </w:r>
    </w:p>
    <w:p w14:paraId="3A88D7A9" w14:textId="2915B4F5" w:rsidR="00B616F1" w:rsidRDefault="00B616F1">
      <w:pPr>
        <w:pStyle w:val="TOC6"/>
        <w:rPr>
          <w:rFonts w:asciiTheme="minorHAnsi" w:eastAsiaTheme="minorEastAsia" w:hAnsiTheme="minorHAnsi" w:cstheme="minorBidi"/>
          <w:kern w:val="2"/>
          <w:sz w:val="24"/>
          <w:szCs w:val="24"/>
          <w14:ligatures w14:val="standardContextual"/>
        </w:rPr>
      </w:pPr>
      <w:r>
        <w:lastRenderedPageBreak/>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_Toc187256512 \h </w:instrText>
      </w:r>
      <w:r>
        <w:fldChar w:fldCharType="separate"/>
      </w:r>
      <w:r>
        <w:t>260</w:t>
      </w:r>
      <w:r>
        <w:fldChar w:fldCharType="end"/>
      </w:r>
    </w:p>
    <w:p w14:paraId="2EC63D5F" w14:textId="58495517" w:rsidR="00B616F1" w:rsidRDefault="00B616F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_Toc187256513 \h </w:instrText>
      </w:r>
      <w:r>
        <w:fldChar w:fldCharType="separate"/>
      </w:r>
      <w:r>
        <w:t>261</w:t>
      </w:r>
      <w:r>
        <w:fldChar w:fldCharType="end"/>
      </w:r>
    </w:p>
    <w:p w14:paraId="062D2A3A" w14:textId="097C651D" w:rsidR="00B616F1" w:rsidRDefault="00B616F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_Toc187256514 \h </w:instrText>
      </w:r>
      <w:r>
        <w:fldChar w:fldCharType="separate"/>
      </w:r>
      <w:r>
        <w:t>261</w:t>
      </w:r>
      <w:r>
        <w:fldChar w:fldCharType="end"/>
      </w:r>
    </w:p>
    <w:p w14:paraId="0DB995D7" w14:textId="0BAEB808" w:rsidR="00B616F1" w:rsidRDefault="00B616F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_Toc187256515 \h </w:instrText>
      </w:r>
      <w:r>
        <w:fldChar w:fldCharType="separate"/>
      </w:r>
      <w:r>
        <w:t>261</w:t>
      </w:r>
      <w:r>
        <w:fldChar w:fldCharType="end"/>
      </w:r>
    </w:p>
    <w:p w14:paraId="23B6175F" w14:textId="729B04C0" w:rsidR="00B616F1" w:rsidRDefault="00B616F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_Toc187256516 \h </w:instrText>
      </w:r>
      <w:r>
        <w:fldChar w:fldCharType="separate"/>
      </w:r>
      <w:r>
        <w:t>261</w:t>
      </w:r>
      <w:r>
        <w:fldChar w:fldCharType="end"/>
      </w:r>
    </w:p>
    <w:p w14:paraId="1BAB6F2E" w14:textId="6EED54D9" w:rsidR="00B616F1" w:rsidRDefault="00B616F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_Toc187256517 \h </w:instrText>
      </w:r>
      <w:r>
        <w:fldChar w:fldCharType="separate"/>
      </w:r>
      <w:r>
        <w:t>261</w:t>
      </w:r>
      <w:r>
        <w:fldChar w:fldCharType="end"/>
      </w:r>
    </w:p>
    <w:p w14:paraId="1AD4FF1F" w14:textId="468D666C" w:rsidR="00B616F1" w:rsidRDefault="00B616F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_Toc187256518 \h </w:instrText>
      </w:r>
      <w:r>
        <w:fldChar w:fldCharType="separate"/>
      </w:r>
      <w:r>
        <w:t>261</w:t>
      </w:r>
      <w:r>
        <w:fldChar w:fldCharType="end"/>
      </w:r>
    </w:p>
    <w:p w14:paraId="784BFFB5" w14:textId="1A6423E1" w:rsidR="00B616F1" w:rsidRDefault="00B616F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_Toc187256519 \h </w:instrText>
      </w:r>
      <w:r>
        <w:fldChar w:fldCharType="separate"/>
      </w:r>
      <w:r>
        <w:t>261</w:t>
      </w:r>
      <w:r>
        <w:fldChar w:fldCharType="end"/>
      </w:r>
    </w:p>
    <w:p w14:paraId="169DAC7B" w14:textId="6BCF7A7E" w:rsidR="00B616F1" w:rsidRDefault="00B616F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_Toc187256520 \h </w:instrText>
      </w:r>
      <w:r>
        <w:fldChar w:fldCharType="separate"/>
      </w:r>
      <w:r>
        <w:t>262</w:t>
      </w:r>
      <w:r>
        <w:fldChar w:fldCharType="end"/>
      </w:r>
    </w:p>
    <w:p w14:paraId="39EEA98D" w14:textId="7FE0DC14" w:rsidR="00B616F1" w:rsidRDefault="00B616F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_Toc187256521 \h </w:instrText>
      </w:r>
      <w:r>
        <w:fldChar w:fldCharType="separate"/>
      </w:r>
      <w:r>
        <w:t>263</w:t>
      </w:r>
      <w:r>
        <w:fldChar w:fldCharType="end"/>
      </w:r>
    </w:p>
    <w:p w14:paraId="13EB48E9" w14:textId="0DC36F54" w:rsidR="00B616F1" w:rsidRDefault="00B616F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_Toc187256522 \h </w:instrText>
      </w:r>
      <w:r>
        <w:fldChar w:fldCharType="separate"/>
      </w:r>
      <w:r>
        <w:t>263</w:t>
      </w:r>
      <w:r>
        <w:fldChar w:fldCharType="end"/>
      </w:r>
    </w:p>
    <w:p w14:paraId="4458DF72" w14:textId="031FD781" w:rsidR="00B616F1" w:rsidRDefault="00B616F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_Toc187256523 \h </w:instrText>
      </w:r>
      <w:r>
        <w:fldChar w:fldCharType="separate"/>
      </w:r>
      <w:r>
        <w:t>263</w:t>
      </w:r>
      <w:r>
        <w:fldChar w:fldCharType="end"/>
      </w:r>
    </w:p>
    <w:p w14:paraId="2080F939" w14:textId="4C7F973C" w:rsidR="00B616F1" w:rsidRDefault="00B616F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_Toc187256524 \h </w:instrText>
      </w:r>
      <w:r>
        <w:fldChar w:fldCharType="separate"/>
      </w:r>
      <w:r>
        <w:t>263</w:t>
      </w:r>
      <w:r>
        <w:fldChar w:fldCharType="end"/>
      </w:r>
    </w:p>
    <w:p w14:paraId="0EE5CD43" w14:textId="4F6388B8" w:rsidR="00B616F1" w:rsidRDefault="00B616F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_Toc187256525 \h </w:instrText>
      </w:r>
      <w:r>
        <w:fldChar w:fldCharType="separate"/>
      </w:r>
      <w:r>
        <w:t>263</w:t>
      </w:r>
      <w:r>
        <w:fldChar w:fldCharType="end"/>
      </w:r>
    </w:p>
    <w:p w14:paraId="210036BE" w14:textId="02C7C68A" w:rsidR="00B616F1" w:rsidRDefault="00B616F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_Toc187256526 \h </w:instrText>
      </w:r>
      <w:r>
        <w:fldChar w:fldCharType="separate"/>
      </w:r>
      <w:r>
        <w:t>263</w:t>
      </w:r>
      <w:r>
        <w:fldChar w:fldCharType="end"/>
      </w:r>
    </w:p>
    <w:p w14:paraId="2040E1BB" w14:textId="19D9D290" w:rsidR="00B616F1" w:rsidRDefault="00B616F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_Toc187256527 \h </w:instrText>
      </w:r>
      <w:r>
        <w:fldChar w:fldCharType="separate"/>
      </w:r>
      <w:r>
        <w:t>263</w:t>
      </w:r>
      <w:r>
        <w:fldChar w:fldCharType="end"/>
      </w:r>
    </w:p>
    <w:p w14:paraId="74207A14" w14:textId="0C5A12AF" w:rsidR="00B616F1" w:rsidRDefault="00B616F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_Toc187256528 \h </w:instrText>
      </w:r>
      <w:r>
        <w:fldChar w:fldCharType="separate"/>
      </w:r>
      <w:r>
        <w:t>263</w:t>
      </w:r>
      <w:r>
        <w:fldChar w:fldCharType="end"/>
      </w:r>
    </w:p>
    <w:p w14:paraId="1CF8457B" w14:textId="562E1F0E" w:rsidR="00B616F1" w:rsidRDefault="00B616F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_Toc187256529 \h </w:instrText>
      </w:r>
      <w:r>
        <w:fldChar w:fldCharType="separate"/>
      </w:r>
      <w:r>
        <w:t>264</w:t>
      </w:r>
      <w:r>
        <w:fldChar w:fldCharType="end"/>
      </w:r>
    </w:p>
    <w:p w14:paraId="7B8E4F08" w14:textId="5BAD77BF" w:rsidR="00B616F1" w:rsidRDefault="00B616F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_Toc187256530 \h </w:instrText>
      </w:r>
      <w:r>
        <w:fldChar w:fldCharType="separate"/>
      </w:r>
      <w:r>
        <w:t>265</w:t>
      </w:r>
      <w:r>
        <w:fldChar w:fldCharType="end"/>
      </w:r>
    </w:p>
    <w:p w14:paraId="1D7ACD76" w14:textId="16A3595D" w:rsidR="00B616F1" w:rsidRDefault="00B616F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_Toc187256531 \h </w:instrText>
      </w:r>
      <w:r>
        <w:fldChar w:fldCharType="separate"/>
      </w:r>
      <w:r>
        <w:t>265</w:t>
      </w:r>
      <w:r>
        <w:fldChar w:fldCharType="end"/>
      </w:r>
    </w:p>
    <w:p w14:paraId="0B28DC8C" w14:textId="0E8D0A06" w:rsidR="00B616F1" w:rsidRDefault="00B616F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_Toc187256532 \h </w:instrText>
      </w:r>
      <w:r>
        <w:fldChar w:fldCharType="separate"/>
      </w:r>
      <w:r>
        <w:t>265</w:t>
      </w:r>
      <w:r>
        <w:fldChar w:fldCharType="end"/>
      </w:r>
    </w:p>
    <w:p w14:paraId="39A18E92" w14:textId="1B633E65" w:rsidR="00B616F1" w:rsidRDefault="00B616F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_Toc187256533 \h </w:instrText>
      </w:r>
      <w:r>
        <w:fldChar w:fldCharType="separate"/>
      </w:r>
      <w:r>
        <w:t>265</w:t>
      </w:r>
      <w:r>
        <w:fldChar w:fldCharType="end"/>
      </w:r>
    </w:p>
    <w:p w14:paraId="05E75B39" w14:textId="7842A9A2" w:rsidR="00B616F1" w:rsidRDefault="00B616F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_Toc187256534 \h </w:instrText>
      </w:r>
      <w:r>
        <w:fldChar w:fldCharType="separate"/>
      </w:r>
      <w:r>
        <w:t>265</w:t>
      </w:r>
      <w:r>
        <w:fldChar w:fldCharType="end"/>
      </w:r>
    </w:p>
    <w:p w14:paraId="17A34791" w14:textId="68B3DCD0" w:rsidR="00B616F1" w:rsidRDefault="00B616F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_Toc187256535 \h </w:instrText>
      </w:r>
      <w:r>
        <w:fldChar w:fldCharType="separate"/>
      </w:r>
      <w:r>
        <w:t>265</w:t>
      </w:r>
      <w:r>
        <w:fldChar w:fldCharType="end"/>
      </w:r>
    </w:p>
    <w:p w14:paraId="6DFD3F71" w14:textId="17790378" w:rsidR="00B616F1" w:rsidRDefault="00B616F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_Toc187256536 \h </w:instrText>
      </w:r>
      <w:r>
        <w:fldChar w:fldCharType="separate"/>
      </w:r>
      <w:r>
        <w:t>265</w:t>
      </w:r>
      <w:r>
        <w:fldChar w:fldCharType="end"/>
      </w:r>
    </w:p>
    <w:p w14:paraId="2777D3FA" w14:textId="69F3A690" w:rsidR="00B616F1" w:rsidRDefault="00B616F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_Toc187256537 \h </w:instrText>
      </w:r>
      <w:r>
        <w:fldChar w:fldCharType="separate"/>
      </w:r>
      <w:r>
        <w:t>266</w:t>
      </w:r>
      <w:r>
        <w:fldChar w:fldCharType="end"/>
      </w:r>
    </w:p>
    <w:p w14:paraId="3B0BF676" w14:textId="53A6DF32" w:rsidR="00B616F1" w:rsidRDefault="00B616F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_Toc187256538 \h </w:instrText>
      </w:r>
      <w:r>
        <w:fldChar w:fldCharType="separate"/>
      </w:r>
      <w:r>
        <w:t>266</w:t>
      </w:r>
      <w:r>
        <w:fldChar w:fldCharType="end"/>
      </w:r>
    </w:p>
    <w:p w14:paraId="54FAE222" w14:textId="19EFC05C" w:rsidR="00B616F1" w:rsidRDefault="00B616F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_Toc187256539 \h </w:instrText>
      </w:r>
      <w:r>
        <w:fldChar w:fldCharType="separate"/>
      </w:r>
      <w:r>
        <w:t>266</w:t>
      </w:r>
      <w:r>
        <w:fldChar w:fldCharType="end"/>
      </w:r>
    </w:p>
    <w:p w14:paraId="37C22751" w14:textId="3B4FBF2D" w:rsidR="00B616F1" w:rsidRDefault="00B616F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_Toc187256540 \h </w:instrText>
      </w:r>
      <w:r>
        <w:fldChar w:fldCharType="separate"/>
      </w:r>
      <w:r>
        <w:t>267</w:t>
      </w:r>
      <w:r>
        <w:fldChar w:fldCharType="end"/>
      </w:r>
    </w:p>
    <w:p w14:paraId="2E6B16A8" w14:textId="21711B64" w:rsidR="00B616F1" w:rsidRDefault="00B616F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_Toc187256541 \h </w:instrText>
      </w:r>
      <w:r>
        <w:fldChar w:fldCharType="separate"/>
      </w:r>
      <w:r>
        <w:t>267</w:t>
      </w:r>
      <w:r>
        <w:fldChar w:fldCharType="end"/>
      </w:r>
    </w:p>
    <w:p w14:paraId="5D5108C4" w14:textId="2FCF5D8F" w:rsidR="00B616F1" w:rsidRDefault="00B616F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_Toc187256542 \h </w:instrText>
      </w:r>
      <w:r>
        <w:fldChar w:fldCharType="separate"/>
      </w:r>
      <w:r>
        <w:t>267</w:t>
      </w:r>
      <w:r>
        <w:fldChar w:fldCharType="end"/>
      </w:r>
    </w:p>
    <w:p w14:paraId="08CA29F6" w14:textId="5AA4AF06" w:rsidR="00B616F1" w:rsidRDefault="00B616F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_Toc187256543 \h </w:instrText>
      </w:r>
      <w:r>
        <w:fldChar w:fldCharType="separate"/>
      </w:r>
      <w:r>
        <w:t>267</w:t>
      </w:r>
      <w:r>
        <w:fldChar w:fldCharType="end"/>
      </w:r>
    </w:p>
    <w:p w14:paraId="4EB88547" w14:textId="3E2187A4" w:rsidR="00B616F1" w:rsidRDefault="00B616F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_Toc187256544 \h </w:instrText>
      </w:r>
      <w:r>
        <w:fldChar w:fldCharType="separate"/>
      </w:r>
      <w:r>
        <w:t>267</w:t>
      </w:r>
      <w:r>
        <w:fldChar w:fldCharType="end"/>
      </w:r>
    </w:p>
    <w:p w14:paraId="17DDD681" w14:textId="6645F87D" w:rsidR="00B616F1" w:rsidRDefault="00B616F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_Toc187256545 \h </w:instrText>
      </w:r>
      <w:r>
        <w:fldChar w:fldCharType="separate"/>
      </w:r>
      <w:r>
        <w:t>268</w:t>
      </w:r>
      <w:r>
        <w:fldChar w:fldCharType="end"/>
      </w:r>
    </w:p>
    <w:p w14:paraId="347AC0F2" w14:textId="084DAA24" w:rsidR="00B616F1" w:rsidRDefault="00B616F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_Toc187256546 \h </w:instrText>
      </w:r>
      <w:r>
        <w:fldChar w:fldCharType="separate"/>
      </w:r>
      <w:r>
        <w:t>268</w:t>
      </w:r>
      <w:r>
        <w:fldChar w:fldCharType="end"/>
      </w:r>
    </w:p>
    <w:p w14:paraId="6448D296" w14:textId="246DB554" w:rsidR="00B616F1" w:rsidRDefault="00B616F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_Toc187256547 \h </w:instrText>
      </w:r>
      <w:r>
        <w:fldChar w:fldCharType="separate"/>
      </w:r>
      <w:r>
        <w:t>268</w:t>
      </w:r>
      <w:r>
        <w:fldChar w:fldCharType="end"/>
      </w:r>
    </w:p>
    <w:p w14:paraId="58C3BA0E" w14:textId="74D86C0A" w:rsidR="00B616F1" w:rsidRDefault="00B616F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_Toc187256548 \h </w:instrText>
      </w:r>
      <w:r>
        <w:fldChar w:fldCharType="separate"/>
      </w:r>
      <w:r>
        <w:t>269</w:t>
      </w:r>
      <w:r>
        <w:fldChar w:fldCharType="end"/>
      </w:r>
    </w:p>
    <w:p w14:paraId="67C584B3" w14:textId="387D572D" w:rsidR="00B616F1" w:rsidRDefault="00B616F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_Toc187256549 \h </w:instrText>
      </w:r>
      <w:r>
        <w:fldChar w:fldCharType="separate"/>
      </w:r>
      <w:r>
        <w:t>269</w:t>
      </w:r>
      <w:r>
        <w:fldChar w:fldCharType="end"/>
      </w:r>
    </w:p>
    <w:p w14:paraId="1F80AA29" w14:textId="496EC044" w:rsidR="00B616F1" w:rsidRDefault="00B616F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_Toc187256550 \h </w:instrText>
      </w:r>
      <w:r>
        <w:fldChar w:fldCharType="separate"/>
      </w:r>
      <w:r>
        <w:t>269</w:t>
      </w:r>
      <w:r>
        <w:fldChar w:fldCharType="end"/>
      </w:r>
    </w:p>
    <w:p w14:paraId="260CA649" w14:textId="6368138F" w:rsidR="00B616F1" w:rsidRDefault="00B616F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_Toc187256551 \h </w:instrText>
      </w:r>
      <w:r>
        <w:fldChar w:fldCharType="separate"/>
      </w:r>
      <w:r>
        <w:t>269</w:t>
      </w:r>
      <w:r>
        <w:fldChar w:fldCharType="end"/>
      </w:r>
    </w:p>
    <w:p w14:paraId="4E540B9F" w14:textId="03DBB12F" w:rsidR="00B616F1" w:rsidRDefault="00B616F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_Toc187256552 \h </w:instrText>
      </w:r>
      <w:r>
        <w:fldChar w:fldCharType="separate"/>
      </w:r>
      <w:r>
        <w:t>269</w:t>
      </w:r>
      <w:r>
        <w:fldChar w:fldCharType="end"/>
      </w:r>
    </w:p>
    <w:p w14:paraId="094EA915" w14:textId="7976D6F9" w:rsidR="00B616F1" w:rsidRDefault="00B616F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_Toc187256553 \h </w:instrText>
      </w:r>
      <w:r>
        <w:fldChar w:fldCharType="separate"/>
      </w:r>
      <w:r>
        <w:t>270</w:t>
      </w:r>
      <w:r>
        <w:fldChar w:fldCharType="end"/>
      </w:r>
    </w:p>
    <w:p w14:paraId="29B947B2" w14:textId="036F6C57" w:rsidR="00B616F1" w:rsidRDefault="00B616F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_Toc187256554 \h </w:instrText>
      </w:r>
      <w:r>
        <w:fldChar w:fldCharType="separate"/>
      </w:r>
      <w:r>
        <w:t>270</w:t>
      </w:r>
      <w:r>
        <w:fldChar w:fldCharType="end"/>
      </w:r>
    </w:p>
    <w:p w14:paraId="440052ED" w14:textId="6072E9DB" w:rsidR="00B616F1" w:rsidRDefault="00B616F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_Toc187256555 \h </w:instrText>
      </w:r>
      <w:r>
        <w:fldChar w:fldCharType="separate"/>
      </w:r>
      <w:r>
        <w:t>270</w:t>
      </w:r>
      <w:r>
        <w:fldChar w:fldCharType="end"/>
      </w:r>
    </w:p>
    <w:p w14:paraId="5B7A3114" w14:textId="0799E26E" w:rsidR="00B616F1" w:rsidRDefault="00B616F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_Toc187256556 \h </w:instrText>
      </w:r>
      <w:r>
        <w:fldChar w:fldCharType="separate"/>
      </w:r>
      <w:r>
        <w:t>271</w:t>
      </w:r>
      <w:r>
        <w:fldChar w:fldCharType="end"/>
      </w:r>
    </w:p>
    <w:p w14:paraId="79B9A414" w14:textId="4EC2F60A" w:rsidR="00B616F1" w:rsidRDefault="00B616F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_Toc187256557 \h </w:instrText>
      </w:r>
      <w:r>
        <w:fldChar w:fldCharType="separate"/>
      </w:r>
      <w:r>
        <w:t>271</w:t>
      </w:r>
      <w:r>
        <w:fldChar w:fldCharType="end"/>
      </w:r>
    </w:p>
    <w:p w14:paraId="61D88EF8" w14:textId="07BAFDD3" w:rsidR="00B616F1" w:rsidRDefault="00B616F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_Toc187256558 \h </w:instrText>
      </w:r>
      <w:r>
        <w:fldChar w:fldCharType="separate"/>
      </w:r>
      <w:r>
        <w:t>271</w:t>
      </w:r>
      <w:r>
        <w:fldChar w:fldCharType="end"/>
      </w:r>
    </w:p>
    <w:p w14:paraId="4BF1BC1A" w14:textId="6841B76A" w:rsidR="00B616F1" w:rsidRDefault="00B616F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_Toc187256559 \h </w:instrText>
      </w:r>
      <w:r>
        <w:fldChar w:fldCharType="separate"/>
      </w:r>
      <w:r>
        <w:t>271</w:t>
      </w:r>
      <w:r>
        <w:fldChar w:fldCharType="end"/>
      </w:r>
    </w:p>
    <w:p w14:paraId="13C9FC87" w14:textId="36D1A8B4" w:rsidR="00B616F1" w:rsidRDefault="00B616F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_Toc187256560 \h </w:instrText>
      </w:r>
      <w:r>
        <w:fldChar w:fldCharType="separate"/>
      </w:r>
      <w:r>
        <w:t>271</w:t>
      </w:r>
      <w:r>
        <w:fldChar w:fldCharType="end"/>
      </w:r>
    </w:p>
    <w:p w14:paraId="46E97AAB" w14:textId="3FE381D7" w:rsidR="00B616F1" w:rsidRDefault="00B616F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_Toc187256561 \h </w:instrText>
      </w:r>
      <w:r>
        <w:fldChar w:fldCharType="separate"/>
      </w:r>
      <w:r>
        <w:t>272</w:t>
      </w:r>
      <w:r>
        <w:fldChar w:fldCharType="end"/>
      </w:r>
    </w:p>
    <w:p w14:paraId="0613D1BC" w14:textId="24000D0B" w:rsidR="00B616F1" w:rsidRDefault="00B616F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_Toc187256562 \h </w:instrText>
      </w:r>
      <w:r>
        <w:fldChar w:fldCharType="separate"/>
      </w:r>
      <w:r>
        <w:t>272</w:t>
      </w:r>
      <w:r>
        <w:fldChar w:fldCharType="end"/>
      </w:r>
    </w:p>
    <w:p w14:paraId="4161C415" w14:textId="52BA689F" w:rsidR="00B616F1" w:rsidRDefault="00B616F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_Toc187256563 \h </w:instrText>
      </w:r>
      <w:r>
        <w:fldChar w:fldCharType="separate"/>
      </w:r>
      <w:r>
        <w:t>272</w:t>
      </w:r>
      <w:r>
        <w:fldChar w:fldCharType="end"/>
      </w:r>
    </w:p>
    <w:p w14:paraId="5EAC289A" w14:textId="3A00046D" w:rsidR="00B616F1" w:rsidRDefault="00B616F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_Toc187256564 \h </w:instrText>
      </w:r>
      <w:r>
        <w:fldChar w:fldCharType="separate"/>
      </w:r>
      <w:r>
        <w:t>272</w:t>
      </w:r>
      <w:r>
        <w:fldChar w:fldCharType="end"/>
      </w:r>
    </w:p>
    <w:p w14:paraId="0D9E8705" w14:textId="4D6B48E2" w:rsidR="00B616F1" w:rsidRDefault="00B616F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_Toc187256565 \h </w:instrText>
      </w:r>
      <w:r>
        <w:fldChar w:fldCharType="separate"/>
      </w:r>
      <w:r>
        <w:t>272</w:t>
      </w:r>
      <w:r>
        <w:fldChar w:fldCharType="end"/>
      </w:r>
    </w:p>
    <w:p w14:paraId="15AE93F3" w14:textId="294E5E6F" w:rsidR="00B616F1" w:rsidRDefault="00B616F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_Toc187256566 \h </w:instrText>
      </w:r>
      <w:r>
        <w:fldChar w:fldCharType="separate"/>
      </w:r>
      <w:r>
        <w:t>272</w:t>
      </w:r>
      <w:r>
        <w:fldChar w:fldCharType="end"/>
      </w:r>
    </w:p>
    <w:p w14:paraId="656E8F8A" w14:textId="152CA686" w:rsidR="00B616F1" w:rsidRDefault="00B616F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_Toc187256567 \h </w:instrText>
      </w:r>
      <w:r>
        <w:fldChar w:fldCharType="separate"/>
      </w:r>
      <w:r>
        <w:t>273</w:t>
      </w:r>
      <w:r>
        <w:fldChar w:fldCharType="end"/>
      </w:r>
    </w:p>
    <w:p w14:paraId="5D859F29" w14:textId="780BFCBE" w:rsidR="00B616F1" w:rsidRDefault="00B616F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_Toc187256568 \h </w:instrText>
      </w:r>
      <w:r>
        <w:fldChar w:fldCharType="separate"/>
      </w:r>
      <w:r>
        <w:t>273</w:t>
      </w:r>
      <w:r>
        <w:fldChar w:fldCharType="end"/>
      </w:r>
    </w:p>
    <w:p w14:paraId="6A37D5AA" w14:textId="1282CF65" w:rsidR="00B616F1" w:rsidRDefault="00B616F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_Toc187256569 \h </w:instrText>
      </w:r>
      <w:r>
        <w:fldChar w:fldCharType="separate"/>
      </w:r>
      <w:r>
        <w:t>273</w:t>
      </w:r>
      <w:r>
        <w:fldChar w:fldCharType="end"/>
      </w:r>
    </w:p>
    <w:p w14:paraId="7B0CB891" w14:textId="0965A052" w:rsidR="00B616F1" w:rsidRDefault="00B616F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_Toc187256570 \h </w:instrText>
      </w:r>
      <w:r>
        <w:fldChar w:fldCharType="separate"/>
      </w:r>
      <w:r>
        <w:t>274</w:t>
      </w:r>
      <w:r>
        <w:fldChar w:fldCharType="end"/>
      </w:r>
    </w:p>
    <w:p w14:paraId="32117C67" w14:textId="450EB695" w:rsidR="00B616F1" w:rsidRDefault="00B616F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_Toc187256571 \h </w:instrText>
      </w:r>
      <w:r>
        <w:fldChar w:fldCharType="separate"/>
      </w:r>
      <w:r>
        <w:t>274</w:t>
      </w:r>
      <w:r>
        <w:fldChar w:fldCharType="end"/>
      </w:r>
    </w:p>
    <w:p w14:paraId="63DE3A48" w14:textId="0F3DB800" w:rsidR="00B616F1" w:rsidRDefault="00B616F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_Toc187256572 \h </w:instrText>
      </w:r>
      <w:r>
        <w:fldChar w:fldCharType="separate"/>
      </w:r>
      <w:r>
        <w:t>274</w:t>
      </w:r>
      <w:r>
        <w:fldChar w:fldCharType="end"/>
      </w:r>
    </w:p>
    <w:p w14:paraId="5F6EC534" w14:textId="7734EFA4" w:rsidR="00B616F1" w:rsidRDefault="00B616F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_Toc187256573 \h </w:instrText>
      </w:r>
      <w:r>
        <w:fldChar w:fldCharType="separate"/>
      </w:r>
      <w:r>
        <w:t>274</w:t>
      </w:r>
      <w:r>
        <w:fldChar w:fldCharType="end"/>
      </w:r>
    </w:p>
    <w:p w14:paraId="37904F0E" w14:textId="483878A6" w:rsidR="00B616F1" w:rsidRDefault="00B616F1">
      <w:pPr>
        <w:pStyle w:val="TOC5"/>
        <w:rPr>
          <w:rFonts w:asciiTheme="minorHAnsi" w:eastAsiaTheme="minorEastAsia" w:hAnsiTheme="minorHAnsi" w:cstheme="minorBidi"/>
          <w:kern w:val="2"/>
          <w:sz w:val="24"/>
          <w:szCs w:val="24"/>
          <w14:ligatures w14:val="standardContextual"/>
        </w:rPr>
      </w:pPr>
      <w:r>
        <w:lastRenderedPageBreak/>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_Toc187256574 \h </w:instrText>
      </w:r>
      <w:r>
        <w:fldChar w:fldCharType="separate"/>
      </w:r>
      <w:r>
        <w:t>274</w:t>
      </w:r>
      <w:r>
        <w:fldChar w:fldCharType="end"/>
      </w:r>
    </w:p>
    <w:p w14:paraId="3635ACE5" w14:textId="6666BC47" w:rsidR="00B616F1" w:rsidRDefault="00B616F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_Toc187256575 \h </w:instrText>
      </w:r>
      <w:r>
        <w:fldChar w:fldCharType="separate"/>
      </w:r>
      <w:r>
        <w:t>274</w:t>
      </w:r>
      <w:r>
        <w:fldChar w:fldCharType="end"/>
      </w:r>
    </w:p>
    <w:p w14:paraId="44369ABE" w14:textId="7F8672F5" w:rsidR="00B616F1" w:rsidRDefault="00B616F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_Toc187256576 \h </w:instrText>
      </w:r>
      <w:r>
        <w:fldChar w:fldCharType="separate"/>
      </w:r>
      <w:r>
        <w:t>274</w:t>
      </w:r>
      <w:r>
        <w:fldChar w:fldCharType="end"/>
      </w:r>
    </w:p>
    <w:p w14:paraId="7DDB44C9" w14:textId="4E00D5F1" w:rsidR="00B616F1" w:rsidRDefault="00B616F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_Toc187256577 \h </w:instrText>
      </w:r>
      <w:r>
        <w:fldChar w:fldCharType="separate"/>
      </w:r>
      <w:r>
        <w:t>275</w:t>
      </w:r>
      <w:r>
        <w:fldChar w:fldCharType="end"/>
      </w:r>
    </w:p>
    <w:p w14:paraId="5FEAC416" w14:textId="4BDC4E55" w:rsidR="00B616F1" w:rsidRDefault="00B616F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_Toc187256578 \h </w:instrText>
      </w:r>
      <w:r>
        <w:fldChar w:fldCharType="separate"/>
      </w:r>
      <w:r>
        <w:t>276</w:t>
      </w:r>
      <w:r>
        <w:fldChar w:fldCharType="end"/>
      </w:r>
    </w:p>
    <w:p w14:paraId="4C715D94" w14:textId="1BCBFEFD" w:rsidR="00B616F1" w:rsidRDefault="00B616F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_Toc187256579 \h </w:instrText>
      </w:r>
      <w:r>
        <w:fldChar w:fldCharType="separate"/>
      </w:r>
      <w:r>
        <w:t>276</w:t>
      </w:r>
      <w:r>
        <w:fldChar w:fldCharType="end"/>
      </w:r>
    </w:p>
    <w:p w14:paraId="341FCB96" w14:textId="4AD2C3C7" w:rsidR="00B616F1" w:rsidRDefault="00B616F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_Toc187256580 \h </w:instrText>
      </w:r>
      <w:r>
        <w:fldChar w:fldCharType="separate"/>
      </w:r>
      <w:r>
        <w:t>276</w:t>
      </w:r>
      <w:r>
        <w:fldChar w:fldCharType="end"/>
      </w:r>
    </w:p>
    <w:p w14:paraId="42D204A5" w14:textId="206FBD31" w:rsidR="00B616F1" w:rsidRDefault="00B616F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_Toc187256581 \h </w:instrText>
      </w:r>
      <w:r>
        <w:fldChar w:fldCharType="separate"/>
      </w:r>
      <w:r>
        <w:t>276</w:t>
      </w:r>
      <w:r>
        <w:fldChar w:fldCharType="end"/>
      </w:r>
    </w:p>
    <w:p w14:paraId="0E090EE7" w14:textId="5AAF99C7" w:rsidR="00B616F1" w:rsidRDefault="00B616F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_Toc187256582 \h </w:instrText>
      </w:r>
      <w:r>
        <w:fldChar w:fldCharType="separate"/>
      </w:r>
      <w:r>
        <w:t>276</w:t>
      </w:r>
      <w:r>
        <w:fldChar w:fldCharType="end"/>
      </w:r>
    </w:p>
    <w:p w14:paraId="0C8D690C" w14:textId="54C4CBBD" w:rsidR="00B616F1" w:rsidRDefault="00B616F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_Toc187256583 \h </w:instrText>
      </w:r>
      <w:r>
        <w:fldChar w:fldCharType="separate"/>
      </w:r>
      <w:r>
        <w:t>276</w:t>
      </w:r>
      <w:r>
        <w:fldChar w:fldCharType="end"/>
      </w:r>
    </w:p>
    <w:p w14:paraId="28039C85" w14:textId="4C42A532" w:rsidR="00B616F1" w:rsidRDefault="00B616F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_Toc187256584 \h </w:instrText>
      </w:r>
      <w:r>
        <w:fldChar w:fldCharType="separate"/>
      </w:r>
      <w:r>
        <w:t>276</w:t>
      </w:r>
      <w:r>
        <w:fldChar w:fldCharType="end"/>
      </w:r>
    </w:p>
    <w:p w14:paraId="2D9865C5" w14:textId="15FF62AC" w:rsidR="00B616F1" w:rsidRDefault="00B616F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_Toc187256585 \h </w:instrText>
      </w:r>
      <w:r>
        <w:fldChar w:fldCharType="separate"/>
      </w:r>
      <w:r>
        <w:t>276</w:t>
      </w:r>
      <w:r>
        <w:fldChar w:fldCharType="end"/>
      </w:r>
    </w:p>
    <w:p w14:paraId="4A850D09" w14:textId="1B892D11" w:rsidR="00B616F1" w:rsidRDefault="00B616F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_Toc187256586 \h </w:instrText>
      </w:r>
      <w:r>
        <w:fldChar w:fldCharType="separate"/>
      </w:r>
      <w:r>
        <w:t>277</w:t>
      </w:r>
      <w:r>
        <w:fldChar w:fldCharType="end"/>
      </w:r>
    </w:p>
    <w:p w14:paraId="6D51DD45" w14:textId="48FC3271" w:rsidR="00B616F1" w:rsidRDefault="00B616F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_Toc187256587 \h </w:instrText>
      </w:r>
      <w:r>
        <w:fldChar w:fldCharType="separate"/>
      </w:r>
      <w:r>
        <w:t>278</w:t>
      </w:r>
      <w:r>
        <w:fldChar w:fldCharType="end"/>
      </w:r>
    </w:p>
    <w:p w14:paraId="78A29972" w14:textId="003F6D30" w:rsidR="00B616F1" w:rsidRDefault="00B616F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_Toc187256588 \h </w:instrText>
      </w:r>
      <w:r>
        <w:fldChar w:fldCharType="separate"/>
      </w:r>
      <w:r>
        <w:t>278</w:t>
      </w:r>
      <w:r>
        <w:fldChar w:fldCharType="end"/>
      </w:r>
    </w:p>
    <w:p w14:paraId="10E5B483" w14:textId="3FBB196C" w:rsidR="00B616F1" w:rsidRDefault="00B616F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_Toc187256589 \h </w:instrText>
      </w:r>
      <w:r>
        <w:fldChar w:fldCharType="separate"/>
      </w:r>
      <w:r>
        <w:t>278</w:t>
      </w:r>
      <w:r>
        <w:fldChar w:fldCharType="end"/>
      </w:r>
    </w:p>
    <w:p w14:paraId="574AB013" w14:textId="79C2BFED" w:rsidR="00B616F1" w:rsidRDefault="00B616F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_Toc187256590 \h </w:instrText>
      </w:r>
      <w:r>
        <w:fldChar w:fldCharType="separate"/>
      </w:r>
      <w:r>
        <w:t>279</w:t>
      </w:r>
      <w:r>
        <w:fldChar w:fldCharType="end"/>
      </w:r>
    </w:p>
    <w:p w14:paraId="6751A25D" w14:textId="37A357DD" w:rsidR="00B616F1" w:rsidRDefault="00B616F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_Toc187256591 \h </w:instrText>
      </w:r>
      <w:r>
        <w:fldChar w:fldCharType="separate"/>
      </w:r>
      <w:r>
        <w:t>279</w:t>
      </w:r>
      <w:r>
        <w:fldChar w:fldCharType="end"/>
      </w:r>
    </w:p>
    <w:p w14:paraId="41CEC558" w14:textId="05565D40" w:rsidR="00B616F1" w:rsidRDefault="00B616F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_Toc187256592 \h </w:instrText>
      </w:r>
      <w:r>
        <w:fldChar w:fldCharType="separate"/>
      </w:r>
      <w:r>
        <w:t>279</w:t>
      </w:r>
      <w:r>
        <w:fldChar w:fldCharType="end"/>
      </w:r>
    </w:p>
    <w:p w14:paraId="3475889A" w14:textId="290ECE00" w:rsidR="00B616F1" w:rsidRDefault="00B616F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_Toc187256593 \h </w:instrText>
      </w:r>
      <w:r>
        <w:fldChar w:fldCharType="separate"/>
      </w:r>
      <w:r>
        <w:t>279</w:t>
      </w:r>
      <w:r>
        <w:fldChar w:fldCharType="end"/>
      </w:r>
    </w:p>
    <w:p w14:paraId="1C06484D" w14:textId="359A051A" w:rsidR="00B616F1" w:rsidRDefault="00B616F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_Toc187256594 \h </w:instrText>
      </w:r>
      <w:r>
        <w:fldChar w:fldCharType="separate"/>
      </w:r>
      <w:r>
        <w:t>279</w:t>
      </w:r>
      <w:r>
        <w:fldChar w:fldCharType="end"/>
      </w:r>
    </w:p>
    <w:p w14:paraId="381068F9" w14:textId="2EDCC964" w:rsidR="00B616F1" w:rsidRDefault="00B616F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_Toc187256595 \h </w:instrText>
      </w:r>
      <w:r>
        <w:fldChar w:fldCharType="separate"/>
      </w:r>
      <w:r>
        <w:t>280</w:t>
      </w:r>
      <w:r>
        <w:fldChar w:fldCharType="end"/>
      </w:r>
    </w:p>
    <w:p w14:paraId="6897D85E" w14:textId="47EB3B71" w:rsidR="00B616F1" w:rsidRDefault="00B616F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_Toc187256596 \h </w:instrText>
      </w:r>
      <w:r>
        <w:fldChar w:fldCharType="separate"/>
      </w:r>
      <w:r>
        <w:t>281</w:t>
      </w:r>
      <w:r>
        <w:fldChar w:fldCharType="end"/>
      </w:r>
    </w:p>
    <w:p w14:paraId="24548C08" w14:textId="22CD7BE8" w:rsidR="00B616F1" w:rsidRDefault="00B616F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963122">
        <w:rPr>
          <w:rFonts w:eastAsia="Malgun Gothic"/>
        </w:rPr>
        <w:t>PRACH with L</w:t>
      </w:r>
      <w:r w:rsidRPr="00963122">
        <w:rPr>
          <w:rFonts w:eastAsia="Malgun Gothic"/>
          <w:vertAlign w:val="subscript"/>
        </w:rPr>
        <w:t>RA</w:t>
      </w:r>
      <w:r w:rsidRPr="00963122">
        <w:rPr>
          <w:rFonts w:eastAsia="Malgun Gothic"/>
        </w:rPr>
        <w:t>=1151 and L</w:t>
      </w:r>
      <w:r w:rsidRPr="00963122">
        <w:rPr>
          <w:rFonts w:eastAsia="Malgun Gothic"/>
          <w:vertAlign w:val="subscript"/>
        </w:rPr>
        <w:t>RA</w:t>
      </w:r>
      <w:r w:rsidRPr="00963122">
        <w:rPr>
          <w:rFonts w:eastAsia="Malgun Gothic"/>
        </w:rPr>
        <w:t>=571</w:t>
      </w:r>
      <w:r>
        <w:tab/>
      </w:r>
      <w:r>
        <w:fldChar w:fldCharType="begin"/>
      </w:r>
      <w:r>
        <w:instrText xml:space="preserve"> PAGEREF _Toc187256597 \h </w:instrText>
      </w:r>
      <w:r>
        <w:fldChar w:fldCharType="separate"/>
      </w:r>
      <w:r>
        <w:t>282</w:t>
      </w:r>
      <w:r>
        <w:fldChar w:fldCharType="end"/>
      </w:r>
    </w:p>
    <w:p w14:paraId="5A8CC860" w14:textId="1EEF7D3E" w:rsidR="00B616F1" w:rsidRDefault="00B616F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_Toc187256598 \h </w:instrText>
      </w:r>
      <w:r>
        <w:fldChar w:fldCharType="separate"/>
      </w:r>
      <w:r>
        <w:t>284</w:t>
      </w:r>
      <w:r>
        <w:fldChar w:fldCharType="end"/>
      </w:r>
    </w:p>
    <w:p w14:paraId="65EFF0ED" w14:textId="7DB25EFE" w:rsidR="00B616F1" w:rsidRDefault="00B616F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_Toc187256599 \h </w:instrText>
      </w:r>
      <w:r>
        <w:fldChar w:fldCharType="separate"/>
      </w:r>
      <w:r>
        <w:t>284</w:t>
      </w:r>
      <w:r>
        <w:fldChar w:fldCharType="end"/>
      </w:r>
    </w:p>
    <w:p w14:paraId="40FA9D13" w14:textId="7EA38F07" w:rsidR="00B616F1" w:rsidRDefault="00B616F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_Toc187256600 \h </w:instrText>
      </w:r>
      <w:r>
        <w:fldChar w:fldCharType="separate"/>
      </w:r>
      <w:r>
        <w:t>285</w:t>
      </w:r>
      <w:r>
        <w:fldChar w:fldCharType="end"/>
      </w:r>
    </w:p>
    <w:p w14:paraId="6968A7BC" w14:textId="21BD9C2C" w:rsidR="00B616F1" w:rsidRDefault="00B616F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_Toc187256601 \h </w:instrText>
      </w:r>
      <w:r>
        <w:fldChar w:fldCharType="separate"/>
      </w:r>
      <w:r>
        <w:t>287</w:t>
      </w:r>
      <w:r>
        <w:fldChar w:fldCharType="end"/>
      </w:r>
    </w:p>
    <w:p w14:paraId="6EF7BC39" w14:textId="203B4EDB" w:rsidR="00B616F1" w:rsidRDefault="00B616F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_Toc187256602 \h </w:instrText>
      </w:r>
      <w:r>
        <w:fldChar w:fldCharType="separate"/>
      </w:r>
      <w:r>
        <w:t>289</w:t>
      </w:r>
      <w:r>
        <w:fldChar w:fldCharType="end"/>
      </w:r>
    </w:p>
    <w:p w14:paraId="30FCCA3F" w14:textId="4CB6A4E3" w:rsidR="00B616F1" w:rsidRDefault="00B616F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_Toc187256603 \h </w:instrText>
      </w:r>
      <w:r>
        <w:fldChar w:fldCharType="separate"/>
      </w:r>
      <w:r>
        <w:t>290</w:t>
      </w:r>
      <w:r>
        <w:fldChar w:fldCharType="end"/>
      </w:r>
    </w:p>
    <w:p w14:paraId="6CE7B052" w14:textId="55ED91C4" w:rsidR="00B616F1" w:rsidRDefault="00B616F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_Toc187256604 \h </w:instrText>
      </w:r>
      <w:r>
        <w:fldChar w:fldCharType="separate"/>
      </w:r>
      <w:r>
        <w:t>292</w:t>
      </w:r>
      <w:r>
        <w:fldChar w:fldCharType="end"/>
      </w:r>
    </w:p>
    <w:p w14:paraId="0F64270A" w14:textId="19600BAC" w:rsidR="00B616F1" w:rsidRDefault="00B616F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_Toc187256605 \h </w:instrText>
      </w:r>
      <w:r>
        <w:fldChar w:fldCharType="separate"/>
      </w:r>
      <w:r>
        <w:t>294</w:t>
      </w:r>
      <w:r>
        <w:fldChar w:fldCharType="end"/>
      </w:r>
    </w:p>
    <w:p w14:paraId="103A57D1" w14:textId="2F36CCC2" w:rsidR="00B616F1" w:rsidRDefault="00B616F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_Toc187256606 \h </w:instrText>
      </w:r>
      <w:r>
        <w:fldChar w:fldCharType="separate"/>
      </w:r>
      <w:r>
        <w:t>296</w:t>
      </w:r>
      <w:r>
        <w:fldChar w:fldCharType="end"/>
      </w:r>
    </w:p>
    <w:p w14:paraId="2947B4B5" w14:textId="45141016" w:rsidR="00B616F1" w:rsidRDefault="00B616F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_Toc187256607 \h </w:instrText>
      </w:r>
      <w:r>
        <w:fldChar w:fldCharType="separate"/>
      </w:r>
      <w:r>
        <w:t>297</w:t>
      </w:r>
      <w:r>
        <w:fldChar w:fldCharType="end"/>
      </w:r>
    </w:p>
    <w:p w14:paraId="3EEC5E0B" w14:textId="6B05F630" w:rsidR="00B616F1" w:rsidRDefault="00B616F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_Toc187256608 \h </w:instrText>
      </w:r>
      <w:r>
        <w:fldChar w:fldCharType="separate"/>
      </w:r>
      <w:r>
        <w:t>298</w:t>
      </w:r>
      <w:r>
        <w:fldChar w:fldCharType="end"/>
      </w:r>
    </w:p>
    <w:p w14:paraId="0CE0A11E" w14:textId="0F3EDFD9" w:rsidR="00B616F1" w:rsidRDefault="00B616F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_Toc187256609 \h </w:instrText>
      </w:r>
      <w:r>
        <w:fldChar w:fldCharType="separate"/>
      </w:r>
      <w:r>
        <w:t>300</w:t>
      </w:r>
      <w:r>
        <w:fldChar w:fldCharType="end"/>
      </w:r>
    </w:p>
    <w:p w14:paraId="2091BC90" w14:textId="1132E0BF" w:rsidR="00B616F1" w:rsidRDefault="00B616F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_Toc187256610 \h </w:instrText>
      </w:r>
      <w:r>
        <w:fldChar w:fldCharType="separate"/>
      </w:r>
      <w:r>
        <w:t>300</w:t>
      </w:r>
      <w:r>
        <w:fldChar w:fldCharType="end"/>
      </w:r>
    </w:p>
    <w:p w14:paraId="11FBB0CA" w14:textId="70D3C853" w:rsidR="00B616F1" w:rsidRDefault="00B616F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_Toc187256611 \h </w:instrText>
      </w:r>
      <w:r>
        <w:fldChar w:fldCharType="separate"/>
      </w:r>
      <w:r>
        <w:t>300</w:t>
      </w:r>
      <w:r>
        <w:fldChar w:fldCharType="end"/>
      </w:r>
    </w:p>
    <w:p w14:paraId="7FB9EC01" w14:textId="66B3B4F5" w:rsidR="00B616F1" w:rsidRDefault="00B616F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_Toc187256612 \h </w:instrText>
      </w:r>
      <w:r>
        <w:fldChar w:fldCharType="separate"/>
      </w:r>
      <w:r>
        <w:t>300</w:t>
      </w:r>
      <w:r>
        <w:fldChar w:fldCharType="end"/>
      </w:r>
    </w:p>
    <w:p w14:paraId="1A9FCC2A" w14:textId="2954F5A2" w:rsidR="00B616F1" w:rsidRDefault="00B616F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_Toc187256613 \h </w:instrText>
      </w:r>
      <w:r>
        <w:fldChar w:fldCharType="separate"/>
      </w:r>
      <w:r>
        <w:t>300</w:t>
      </w:r>
      <w:r>
        <w:fldChar w:fldCharType="end"/>
      </w:r>
    </w:p>
    <w:p w14:paraId="7F682D03" w14:textId="4504EA75" w:rsidR="00B616F1" w:rsidRDefault="00B616F1">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_Toc187256614 \h </w:instrText>
      </w:r>
      <w:r>
        <w:fldChar w:fldCharType="separate"/>
      </w:r>
      <w:r>
        <w:t>301</w:t>
      </w:r>
      <w:r>
        <w:fldChar w:fldCharType="end"/>
      </w:r>
    </w:p>
    <w:p w14:paraId="5A93D069" w14:textId="50B2E9EE" w:rsidR="00B616F1" w:rsidRDefault="00B616F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_Toc187256615 \h </w:instrText>
      </w:r>
      <w:r>
        <w:fldChar w:fldCharType="separate"/>
      </w:r>
      <w:r>
        <w:t>301</w:t>
      </w:r>
      <w:r>
        <w:fldChar w:fldCharType="end"/>
      </w:r>
    </w:p>
    <w:p w14:paraId="73AF43F4" w14:textId="7BCE5234" w:rsidR="00B616F1" w:rsidRDefault="00B616F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_Toc187256616 \h </w:instrText>
      </w:r>
      <w:r>
        <w:fldChar w:fldCharType="separate"/>
      </w:r>
      <w:r>
        <w:t>301</w:t>
      </w:r>
      <w:r>
        <w:fldChar w:fldCharType="end"/>
      </w:r>
    </w:p>
    <w:p w14:paraId="25CED27E" w14:textId="30A9AB40" w:rsidR="00B616F1" w:rsidRDefault="00B616F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_Toc187256617 \h </w:instrText>
      </w:r>
      <w:r>
        <w:fldChar w:fldCharType="separate"/>
      </w:r>
      <w:r>
        <w:t>302</w:t>
      </w:r>
      <w:r>
        <w:fldChar w:fldCharType="end"/>
      </w:r>
    </w:p>
    <w:p w14:paraId="0A6DE027" w14:textId="32345654" w:rsidR="00B616F1" w:rsidRDefault="00B616F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_Toc187256618 \h </w:instrText>
      </w:r>
      <w:r>
        <w:fldChar w:fldCharType="separate"/>
      </w:r>
      <w:r>
        <w:t>302</w:t>
      </w:r>
      <w:r>
        <w:fldChar w:fldCharType="end"/>
      </w:r>
    </w:p>
    <w:p w14:paraId="343CEA5F" w14:textId="6D2E992E" w:rsidR="00B616F1" w:rsidRDefault="00B616F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_Toc187256619 \h </w:instrText>
      </w:r>
      <w:r>
        <w:fldChar w:fldCharType="separate"/>
      </w:r>
      <w:r>
        <w:t>304</w:t>
      </w:r>
      <w:r>
        <w:fldChar w:fldCharType="end"/>
      </w:r>
    </w:p>
    <w:p w14:paraId="1FF80CD0" w14:textId="677AA1B6" w:rsidR="00B616F1" w:rsidRDefault="00B616F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_Toc187256620 \h </w:instrText>
      </w:r>
      <w:r>
        <w:fldChar w:fldCharType="separate"/>
      </w:r>
      <w:r>
        <w:t>305</w:t>
      </w:r>
      <w:r>
        <w:fldChar w:fldCharType="end"/>
      </w:r>
    </w:p>
    <w:p w14:paraId="0A105A49" w14:textId="358DC876" w:rsidR="00B616F1" w:rsidRDefault="00B616F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_Toc187256621 \h </w:instrText>
      </w:r>
      <w:r>
        <w:fldChar w:fldCharType="separate"/>
      </w:r>
      <w:r>
        <w:t>308</w:t>
      </w:r>
      <w:r>
        <w:fldChar w:fldCharType="end"/>
      </w:r>
    </w:p>
    <w:p w14:paraId="30646A61" w14:textId="6B9E1E08"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D.1</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transmitter</w:t>
      </w:r>
      <w:r>
        <w:tab/>
      </w:r>
      <w:r>
        <w:fldChar w:fldCharType="begin"/>
      </w:r>
      <w:r>
        <w:instrText xml:space="preserve"> PAGEREF _Toc187256622 \h </w:instrText>
      </w:r>
      <w:r>
        <w:fldChar w:fldCharType="separate"/>
      </w:r>
      <w:r>
        <w:t>308</w:t>
      </w:r>
      <w:r>
        <w:fldChar w:fldCharType="end"/>
      </w:r>
    </w:p>
    <w:p w14:paraId="1751C622" w14:textId="239F2CE8" w:rsidR="00B616F1" w:rsidRDefault="00B616F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_Toc187256623 \h </w:instrText>
      </w:r>
      <w:r>
        <w:fldChar w:fldCharType="separate"/>
      </w:r>
      <w:r>
        <w:t>308</w:t>
      </w:r>
      <w:r>
        <w:fldChar w:fldCharType="end"/>
      </w:r>
    </w:p>
    <w:p w14:paraId="372AD75A" w14:textId="1FB2BF1C" w:rsidR="00B616F1" w:rsidRDefault="00B616F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_Toc187256624 \h </w:instrText>
      </w:r>
      <w:r>
        <w:fldChar w:fldCharType="separate"/>
      </w:r>
      <w:r>
        <w:t>308</w:t>
      </w:r>
      <w:r>
        <w:fldChar w:fldCharType="end"/>
      </w:r>
    </w:p>
    <w:p w14:paraId="019458BD" w14:textId="3D87A8B2" w:rsidR="00B616F1" w:rsidRDefault="00B616F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1-C</w:t>
      </w:r>
      <w:r>
        <w:tab/>
      </w:r>
      <w:r>
        <w:fldChar w:fldCharType="begin"/>
      </w:r>
      <w:r>
        <w:instrText xml:space="preserve"> PAGEREF _Toc187256625 \h </w:instrText>
      </w:r>
      <w:r>
        <w:fldChar w:fldCharType="separate"/>
      </w:r>
      <w:r>
        <w:t>309</w:t>
      </w:r>
      <w:r>
        <w:fldChar w:fldCharType="end"/>
      </w:r>
    </w:p>
    <w:p w14:paraId="331CF140" w14:textId="214F2189" w:rsidR="00B616F1" w:rsidRDefault="00B616F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_Toc187256626 \h </w:instrText>
      </w:r>
      <w:r>
        <w:fldChar w:fldCharType="separate"/>
      </w:r>
      <w:r>
        <w:t>309</w:t>
      </w:r>
      <w:r>
        <w:fldChar w:fldCharType="end"/>
      </w:r>
    </w:p>
    <w:p w14:paraId="785FECA1" w14:textId="672D2A3F" w:rsidR="00B616F1" w:rsidRDefault="00B616F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_Toc187256627 \h </w:instrText>
      </w:r>
      <w:r>
        <w:fldChar w:fldCharType="separate"/>
      </w:r>
      <w:r>
        <w:t>309</w:t>
      </w:r>
      <w:r>
        <w:fldChar w:fldCharType="end"/>
      </w:r>
    </w:p>
    <w:p w14:paraId="1305D3AA" w14:textId="4101A3D8" w:rsidR="00B616F1" w:rsidRDefault="00B616F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_Toc187256628 \h </w:instrText>
      </w:r>
      <w:r>
        <w:fldChar w:fldCharType="separate"/>
      </w:r>
      <w:r>
        <w:t>310</w:t>
      </w:r>
      <w:r>
        <w:fldChar w:fldCharType="end"/>
      </w:r>
    </w:p>
    <w:p w14:paraId="6195E3AB" w14:textId="181DFA9D" w:rsidR="00B616F1" w:rsidRDefault="00B616F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_Toc187256629 \h </w:instrText>
      </w:r>
      <w:r>
        <w:fldChar w:fldCharType="separate"/>
      </w:r>
      <w:r>
        <w:t>310</w:t>
      </w:r>
      <w:r>
        <w:fldChar w:fldCharType="end"/>
      </w:r>
    </w:p>
    <w:p w14:paraId="4E4BF8D4" w14:textId="61EE3D26" w:rsidR="00B616F1" w:rsidRDefault="00B616F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_Toc187256630 \h </w:instrText>
      </w:r>
      <w:r>
        <w:fldChar w:fldCharType="separate"/>
      </w:r>
      <w:r>
        <w:t>311</w:t>
      </w:r>
      <w:r>
        <w:fldChar w:fldCharType="end"/>
      </w:r>
    </w:p>
    <w:p w14:paraId="5395B175" w14:textId="72339E7C"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D.2.5</w:t>
      </w:r>
      <w:r>
        <w:rPr>
          <w:rFonts w:asciiTheme="minorHAnsi" w:eastAsiaTheme="minorEastAsia" w:hAnsiTheme="minorHAnsi" w:cstheme="minorBidi"/>
          <w:kern w:val="2"/>
          <w:sz w:val="24"/>
          <w:szCs w:val="24"/>
          <w14:ligatures w14:val="standardContextual"/>
        </w:rPr>
        <w:tab/>
      </w:r>
      <w:r w:rsidRPr="00963122">
        <w:rPr>
          <w:rFonts w:cs="v4.2.0"/>
        </w:rPr>
        <w:t xml:space="preserve">Blocking characteristics for </w:t>
      </w:r>
      <w:r>
        <w:t>BS type 1-C</w:t>
      </w:r>
      <w:r>
        <w:tab/>
      </w:r>
      <w:r>
        <w:fldChar w:fldCharType="begin"/>
      </w:r>
      <w:r>
        <w:instrText xml:space="preserve"> PAGEREF _Toc187256631 \h </w:instrText>
      </w:r>
      <w:r>
        <w:fldChar w:fldCharType="separate"/>
      </w:r>
      <w:r>
        <w:t>311</w:t>
      </w:r>
      <w:r>
        <w:fldChar w:fldCharType="end"/>
      </w:r>
    </w:p>
    <w:p w14:paraId="30C5CA8B" w14:textId="31285624"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D.2.6</w:t>
      </w:r>
      <w:r>
        <w:rPr>
          <w:rFonts w:asciiTheme="minorHAnsi" w:eastAsiaTheme="minorEastAsia" w:hAnsiTheme="minorHAnsi" w:cstheme="minorBidi"/>
          <w:kern w:val="2"/>
          <w:sz w:val="24"/>
          <w:szCs w:val="24"/>
          <w14:ligatures w14:val="standardContextual"/>
        </w:rPr>
        <w:tab/>
      </w:r>
      <w:r w:rsidRPr="00963122">
        <w:rPr>
          <w:rFonts w:cs="v4.2.0"/>
        </w:rPr>
        <w:t xml:space="preserve">Receiver spurious emission for </w:t>
      </w:r>
      <w:r>
        <w:t>BS type 1-C</w:t>
      </w:r>
      <w:r>
        <w:tab/>
      </w:r>
      <w:r>
        <w:fldChar w:fldCharType="begin"/>
      </w:r>
      <w:r>
        <w:instrText xml:space="preserve"> PAGEREF _Toc187256632 \h </w:instrText>
      </w:r>
      <w:r>
        <w:fldChar w:fldCharType="separate"/>
      </w:r>
      <w:r>
        <w:t>312</w:t>
      </w:r>
      <w:r>
        <w:fldChar w:fldCharType="end"/>
      </w:r>
    </w:p>
    <w:p w14:paraId="2EF805B2" w14:textId="6B4E904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D.2.7</w:t>
      </w:r>
      <w:r>
        <w:rPr>
          <w:rFonts w:asciiTheme="minorHAnsi" w:eastAsiaTheme="minorEastAsia" w:hAnsiTheme="minorHAnsi" w:cstheme="minorBidi"/>
          <w:kern w:val="2"/>
          <w:sz w:val="24"/>
          <w:szCs w:val="24"/>
          <w14:ligatures w14:val="standardContextual"/>
        </w:rPr>
        <w:tab/>
      </w:r>
      <w:r w:rsidRPr="00963122">
        <w:rPr>
          <w:rFonts w:cs="v4.2.0"/>
        </w:rPr>
        <w:t xml:space="preserve">Intermodulation characteristics for </w:t>
      </w:r>
      <w:r>
        <w:t>BS type 1-C</w:t>
      </w:r>
      <w:r>
        <w:tab/>
      </w:r>
      <w:r>
        <w:fldChar w:fldCharType="begin"/>
      </w:r>
      <w:r>
        <w:instrText xml:space="preserve"> PAGEREF _Toc187256633 \h </w:instrText>
      </w:r>
      <w:r>
        <w:fldChar w:fldCharType="separate"/>
      </w:r>
      <w:r>
        <w:t>312</w:t>
      </w:r>
      <w:r>
        <w:fldChar w:fldCharType="end"/>
      </w:r>
    </w:p>
    <w:p w14:paraId="7BFF5746" w14:textId="5017EC2F" w:rsidR="00B616F1" w:rsidRDefault="00B616F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963122">
        <w:rPr>
          <w:i/>
        </w:rPr>
        <w:t>BS type 1-H</w:t>
      </w:r>
      <w:r>
        <w:t xml:space="preserve"> transmitter</w:t>
      </w:r>
      <w:r>
        <w:tab/>
      </w:r>
      <w:r>
        <w:fldChar w:fldCharType="begin"/>
      </w:r>
      <w:r>
        <w:instrText xml:space="preserve"> PAGEREF _Toc187256634 \h </w:instrText>
      </w:r>
      <w:r>
        <w:fldChar w:fldCharType="separate"/>
      </w:r>
      <w:r>
        <w:t>313</w:t>
      </w:r>
      <w:r>
        <w:fldChar w:fldCharType="end"/>
      </w:r>
    </w:p>
    <w:p w14:paraId="0DC421ED" w14:textId="23398861" w:rsidR="00B616F1" w:rsidRDefault="00B616F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_Toc187256635 \h </w:instrText>
      </w:r>
      <w:r>
        <w:fldChar w:fldCharType="separate"/>
      </w:r>
      <w:r>
        <w:t>313</w:t>
      </w:r>
      <w:r>
        <w:fldChar w:fldCharType="end"/>
      </w:r>
    </w:p>
    <w:p w14:paraId="38564090" w14:textId="47AFD780" w:rsidR="00B616F1" w:rsidRDefault="00B616F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_Toc187256636 \h </w:instrText>
      </w:r>
      <w:r>
        <w:fldChar w:fldCharType="separate"/>
      </w:r>
      <w:r>
        <w:t>314</w:t>
      </w:r>
      <w:r>
        <w:fldChar w:fldCharType="end"/>
      </w:r>
    </w:p>
    <w:p w14:paraId="5FF7A861" w14:textId="236E9D44" w:rsidR="00B616F1" w:rsidRDefault="00B616F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_Toc187256637 \h </w:instrText>
      </w:r>
      <w:r>
        <w:fldChar w:fldCharType="separate"/>
      </w:r>
      <w:r>
        <w:t>314</w:t>
      </w:r>
      <w:r>
        <w:fldChar w:fldCharType="end"/>
      </w:r>
    </w:p>
    <w:p w14:paraId="3B0389CC" w14:textId="27AC0D5A" w:rsidR="00B616F1" w:rsidRDefault="00B616F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1-H</w:t>
      </w:r>
      <w:r>
        <w:tab/>
      </w:r>
      <w:r>
        <w:fldChar w:fldCharType="begin"/>
      </w:r>
      <w:r>
        <w:instrText xml:space="preserve"> PAGEREF _Toc187256638 \h </w:instrText>
      </w:r>
      <w:r>
        <w:fldChar w:fldCharType="separate"/>
      </w:r>
      <w:r>
        <w:t>316</w:t>
      </w:r>
      <w:r>
        <w:fldChar w:fldCharType="end"/>
      </w:r>
    </w:p>
    <w:p w14:paraId="11CA3AEB" w14:textId="26D0A7FF" w:rsidR="00B616F1" w:rsidRDefault="00B616F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_Toc187256639 \h </w:instrText>
      </w:r>
      <w:r>
        <w:fldChar w:fldCharType="separate"/>
      </w:r>
      <w:r>
        <w:t>316</w:t>
      </w:r>
      <w:r>
        <w:fldChar w:fldCharType="end"/>
      </w:r>
    </w:p>
    <w:p w14:paraId="1642FAC0" w14:textId="0D1C166B" w:rsidR="00B616F1" w:rsidRDefault="00B616F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_Toc187256640 \h </w:instrText>
      </w:r>
      <w:r>
        <w:fldChar w:fldCharType="separate"/>
      </w:r>
      <w:r>
        <w:t>316</w:t>
      </w:r>
      <w:r>
        <w:fldChar w:fldCharType="end"/>
      </w:r>
    </w:p>
    <w:p w14:paraId="229A6621" w14:textId="3987EC88" w:rsidR="00B616F1" w:rsidRDefault="00B616F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_Toc187256641 \h </w:instrText>
      </w:r>
      <w:r>
        <w:fldChar w:fldCharType="separate"/>
      </w:r>
      <w:r>
        <w:t>317</w:t>
      </w:r>
      <w:r>
        <w:fldChar w:fldCharType="end"/>
      </w:r>
    </w:p>
    <w:p w14:paraId="184CB351" w14:textId="2D9FA134" w:rsidR="00B616F1" w:rsidRDefault="00B616F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_Toc187256642 \h </w:instrText>
      </w:r>
      <w:r>
        <w:fldChar w:fldCharType="separate"/>
      </w:r>
      <w:r>
        <w:t>317</w:t>
      </w:r>
      <w:r>
        <w:fldChar w:fldCharType="end"/>
      </w:r>
    </w:p>
    <w:p w14:paraId="5187EE29" w14:textId="1B4066EF" w:rsidR="00B616F1" w:rsidRDefault="00B616F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_Toc187256643 \h </w:instrText>
      </w:r>
      <w:r>
        <w:fldChar w:fldCharType="separate"/>
      </w:r>
      <w:r>
        <w:t>317</w:t>
      </w:r>
      <w:r>
        <w:fldChar w:fldCharType="end"/>
      </w:r>
    </w:p>
    <w:p w14:paraId="66C87C86" w14:textId="2A619B8C" w:rsidR="00B616F1" w:rsidRDefault="00B616F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_Toc187256644 \h </w:instrText>
      </w:r>
      <w:r>
        <w:fldChar w:fldCharType="separate"/>
      </w:r>
      <w:r>
        <w:t>319</w:t>
      </w:r>
      <w:r>
        <w:fldChar w:fldCharType="end"/>
      </w:r>
    </w:p>
    <w:p w14:paraId="345E1485" w14:textId="67CCFA5E" w:rsidR="00B616F1" w:rsidRDefault="00B616F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_Toc187256645 \h </w:instrText>
      </w:r>
      <w:r>
        <w:fldChar w:fldCharType="separate"/>
      </w:r>
      <w:r>
        <w:t>320</w:t>
      </w:r>
      <w:r>
        <w:fldChar w:fldCharType="end"/>
      </w:r>
    </w:p>
    <w:p w14:paraId="1846051D" w14:textId="75241535"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D.5</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_Toc187256646 \h </w:instrText>
      </w:r>
      <w:r>
        <w:fldChar w:fldCharType="separate"/>
      </w:r>
      <w:r>
        <w:t>320</w:t>
      </w:r>
      <w:r>
        <w:fldChar w:fldCharType="end"/>
      </w:r>
    </w:p>
    <w:p w14:paraId="513EF85C" w14:textId="2700351E"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_Toc187256647 \h </w:instrText>
      </w:r>
      <w:r>
        <w:fldChar w:fldCharType="separate"/>
      </w:r>
      <w:r>
        <w:t>320</w:t>
      </w:r>
      <w:r>
        <w:fldChar w:fldCharType="end"/>
      </w:r>
    </w:p>
    <w:p w14:paraId="77CABE8E" w14:textId="2388752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_Toc187256648 \h </w:instrText>
      </w:r>
      <w:r>
        <w:fldChar w:fldCharType="separate"/>
      </w:r>
      <w:r>
        <w:t>321</w:t>
      </w:r>
      <w:r>
        <w:fldChar w:fldCharType="end"/>
      </w:r>
    </w:p>
    <w:p w14:paraId="37FD4552" w14:textId="348EF808"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_Toc187256649 \h </w:instrText>
      </w:r>
      <w:r>
        <w:fldChar w:fldCharType="separate"/>
      </w:r>
      <w:r>
        <w:t>321</w:t>
      </w:r>
      <w:r>
        <w:fldChar w:fldCharType="end"/>
      </w:r>
    </w:p>
    <w:p w14:paraId="0A593ED2" w14:textId="6181735A"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_Toc187256650 \h </w:instrText>
      </w:r>
      <w:r>
        <w:fldChar w:fldCharType="separate"/>
      </w:r>
      <w:r>
        <w:t>322</w:t>
      </w:r>
      <w:r>
        <w:fldChar w:fldCharType="end"/>
      </w:r>
    </w:p>
    <w:p w14:paraId="1CCBC493" w14:textId="70EE3BF0"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D.6</w:t>
      </w:r>
      <w:r>
        <w:rPr>
          <w:rFonts w:asciiTheme="minorHAnsi" w:eastAsiaTheme="minorEastAsia" w:hAnsiTheme="minorHAnsi" w:cstheme="minorBidi"/>
          <w:kern w:val="2"/>
          <w:sz w:val="24"/>
          <w:szCs w:val="24"/>
          <w14:ligatures w14:val="standardContextual"/>
        </w:rPr>
        <w:tab/>
      </w:r>
      <w:r>
        <w:t>BS type 1-H</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_Toc187256651 \h </w:instrText>
      </w:r>
      <w:r>
        <w:fldChar w:fldCharType="separate"/>
      </w:r>
      <w:r>
        <w:t>322</w:t>
      </w:r>
      <w:r>
        <w:fldChar w:fldCharType="end"/>
      </w:r>
    </w:p>
    <w:p w14:paraId="5040FD6A" w14:textId="731427B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_Toc187256652 \h </w:instrText>
      </w:r>
      <w:r>
        <w:fldChar w:fldCharType="separate"/>
      </w:r>
      <w:r>
        <w:t>322</w:t>
      </w:r>
      <w:r>
        <w:fldChar w:fldCharType="end"/>
      </w:r>
    </w:p>
    <w:p w14:paraId="6846A652" w14:textId="4E612E9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_Toc187256653 \h </w:instrText>
      </w:r>
      <w:r>
        <w:fldChar w:fldCharType="separate"/>
      </w:r>
      <w:r>
        <w:t>323</w:t>
      </w:r>
      <w:r>
        <w:fldChar w:fldCharType="end"/>
      </w:r>
    </w:p>
    <w:p w14:paraId="79677752" w14:textId="2D20D719"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_Toc187256654 \h </w:instrText>
      </w:r>
      <w:r>
        <w:fldChar w:fldCharType="separate"/>
      </w:r>
      <w:r>
        <w:t>323</w:t>
      </w:r>
      <w:r>
        <w:fldChar w:fldCharType="end"/>
      </w:r>
    </w:p>
    <w:p w14:paraId="11597556" w14:textId="00E40AE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D.6.4</w:t>
      </w:r>
      <w:r>
        <w:rPr>
          <w:rFonts w:asciiTheme="minorHAnsi" w:eastAsiaTheme="minorEastAsia" w:hAnsiTheme="minorHAnsi" w:cstheme="minorBidi"/>
          <w:kern w:val="2"/>
          <w:sz w:val="24"/>
          <w:szCs w:val="24"/>
          <w14:ligatures w14:val="standardContextual"/>
        </w:rPr>
        <w:tab/>
      </w:r>
      <w:r w:rsidRPr="00963122">
        <w:rPr>
          <w:rFonts w:cs="v4.2.0"/>
        </w:rPr>
        <w:t>Performance requirements for UL timing adjustment</w:t>
      </w:r>
      <w:r>
        <w:tab/>
      </w:r>
      <w:r>
        <w:fldChar w:fldCharType="begin"/>
      </w:r>
      <w:r>
        <w:instrText xml:space="preserve"> PAGEREF _Toc187256655 \h </w:instrText>
      </w:r>
      <w:r>
        <w:fldChar w:fldCharType="separate"/>
      </w:r>
      <w:r>
        <w:t>324</w:t>
      </w:r>
      <w:r>
        <w:fldChar w:fldCharType="end"/>
      </w:r>
    </w:p>
    <w:p w14:paraId="2FF71120" w14:textId="5FE3F500" w:rsidR="00B616F1" w:rsidRDefault="00B616F1">
      <w:pPr>
        <w:pStyle w:val="TOC8"/>
        <w:rPr>
          <w:rFonts w:asciiTheme="minorHAnsi" w:eastAsiaTheme="minorEastAsia" w:hAnsiTheme="minorHAnsi" w:cstheme="minorBidi"/>
          <w:b w:val="0"/>
          <w:kern w:val="2"/>
          <w:sz w:val="24"/>
          <w:szCs w:val="24"/>
          <w14:ligatures w14:val="standardContextual"/>
        </w:rPr>
      </w:pPr>
      <w:r>
        <w:lastRenderedPageBreak/>
        <w:t>Annex E (normative):  Characteristics of interfering signals</w:t>
      </w:r>
      <w:r>
        <w:tab/>
      </w:r>
      <w:r>
        <w:fldChar w:fldCharType="begin"/>
      </w:r>
      <w:r>
        <w:instrText xml:space="preserve"> PAGEREF _Toc187256656 \h </w:instrText>
      </w:r>
      <w:r>
        <w:fldChar w:fldCharType="separate"/>
      </w:r>
      <w:r>
        <w:t>325</w:t>
      </w:r>
      <w:r>
        <w:fldChar w:fldCharType="end"/>
      </w:r>
    </w:p>
    <w:p w14:paraId="3458CAE6" w14:textId="6B04A64F" w:rsidR="00B616F1" w:rsidRDefault="00B616F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_Toc187256657 \h </w:instrText>
      </w:r>
      <w:r>
        <w:fldChar w:fldCharType="separate"/>
      </w:r>
      <w:r>
        <w:t>326</w:t>
      </w:r>
      <w:r>
        <w:fldChar w:fldCharType="end"/>
      </w:r>
    </w:p>
    <w:p w14:paraId="4D6C9DF7" w14:textId="2CAAE64F" w:rsidR="00B616F1" w:rsidRDefault="00B616F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_Toc187256658 \h </w:instrText>
      </w:r>
      <w:r>
        <w:fldChar w:fldCharType="separate"/>
      </w:r>
      <w:r>
        <w:t>327</w:t>
      </w:r>
      <w:r>
        <w:fldChar w:fldCharType="end"/>
      </w:r>
    </w:p>
    <w:p w14:paraId="5AF4E059" w14:textId="2B838956" w:rsidR="00B616F1" w:rsidRDefault="00B616F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_Toc187256659 \h </w:instrText>
      </w:r>
      <w:r>
        <w:fldChar w:fldCharType="separate"/>
      </w:r>
      <w:r>
        <w:t>327</w:t>
      </w:r>
      <w:r>
        <w:fldChar w:fldCharType="end"/>
      </w:r>
    </w:p>
    <w:p w14:paraId="7F4FAB71" w14:textId="50BC9DD2" w:rsidR="00B616F1" w:rsidRDefault="00B616F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_Toc187256660 \h </w:instrText>
      </w:r>
      <w:r>
        <w:fldChar w:fldCharType="separate"/>
      </w:r>
      <w:r>
        <w:t>327</w:t>
      </w:r>
      <w:r>
        <w:fldChar w:fldCharType="end"/>
      </w:r>
    </w:p>
    <w:p w14:paraId="2E710A95" w14:textId="763DD526" w:rsidR="00B616F1" w:rsidRDefault="00B616F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_Toc187256661 \h </w:instrText>
      </w:r>
      <w:r>
        <w:fldChar w:fldCharType="separate"/>
      </w:r>
      <w:r>
        <w:t>327</w:t>
      </w:r>
      <w:r>
        <w:fldChar w:fldCharType="end"/>
      </w:r>
    </w:p>
    <w:p w14:paraId="41AFCBC6" w14:textId="57E4EDB3" w:rsidR="00B616F1" w:rsidRDefault="00B616F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_Toc187256662 \h </w:instrText>
      </w:r>
      <w:r>
        <w:fldChar w:fldCharType="separate"/>
      </w:r>
      <w:r>
        <w:t>328</w:t>
      </w:r>
      <w:r>
        <w:fldChar w:fldCharType="end"/>
      </w:r>
    </w:p>
    <w:p w14:paraId="10293603" w14:textId="2C02EC75" w:rsidR="00B616F1" w:rsidRDefault="00B616F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_Toc187256663 \h </w:instrText>
      </w:r>
      <w:r>
        <w:fldChar w:fldCharType="separate"/>
      </w:r>
      <w:r>
        <w:t>329</w:t>
      </w:r>
      <w:r>
        <w:fldChar w:fldCharType="end"/>
      </w:r>
    </w:p>
    <w:p w14:paraId="1809C4B8" w14:textId="224C9A53" w:rsidR="00B616F1" w:rsidRDefault="00B616F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_Toc187256664 \h </w:instrText>
      </w:r>
      <w:r>
        <w:fldChar w:fldCharType="separate"/>
      </w:r>
      <w:r>
        <w:t>330</w:t>
      </w:r>
      <w:r>
        <w:fldChar w:fldCharType="end"/>
      </w:r>
    </w:p>
    <w:p w14:paraId="49CC8017" w14:textId="4B6B2432" w:rsidR="00B616F1" w:rsidRDefault="00B616F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_Toc187256665 \h </w:instrText>
      </w:r>
      <w:r>
        <w:fldChar w:fldCharType="separate"/>
      </w:r>
      <w:r>
        <w:t>330</w:t>
      </w:r>
      <w:r>
        <w:fldChar w:fldCharType="end"/>
      </w:r>
    </w:p>
    <w:p w14:paraId="455AC381" w14:textId="1ADD4B06"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_Toc187256666 \h </w:instrText>
      </w:r>
      <w:r>
        <w:fldChar w:fldCharType="separate"/>
      </w:r>
      <w:r>
        <w:t>330</w:t>
      </w:r>
      <w:r>
        <w:fldChar w:fldCharType="end"/>
      </w:r>
    </w:p>
    <w:p w14:paraId="460AFAD6" w14:textId="4E349987"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_Toc187256667 \h </w:instrText>
      </w:r>
      <w:r>
        <w:fldChar w:fldCharType="separate"/>
      </w:r>
      <w:r>
        <w:t>331</w:t>
      </w:r>
      <w:r>
        <w:fldChar w:fldCharType="end"/>
      </w:r>
    </w:p>
    <w:p w14:paraId="2E45CED1" w14:textId="41920005" w:rsidR="00B616F1" w:rsidRDefault="00B616F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_Toc187256668 \h </w:instrText>
      </w:r>
      <w:r>
        <w:fldChar w:fldCharType="separate"/>
      </w:r>
      <w:r>
        <w:t>333</w:t>
      </w:r>
      <w:r>
        <w:fldChar w:fldCharType="end"/>
      </w:r>
    </w:p>
    <w:p w14:paraId="471BF10E" w14:textId="0D33F642" w:rsidR="00B616F1" w:rsidRDefault="00B616F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_Toc187256669 \h </w:instrText>
      </w:r>
      <w:r>
        <w:fldChar w:fldCharType="separate"/>
      </w:r>
      <w:r>
        <w:t>334</w:t>
      </w:r>
      <w:r>
        <w:fldChar w:fldCharType="end"/>
      </w:r>
    </w:p>
    <w:p w14:paraId="15FB8AB8" w14:textId="2DF5B240"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_Toc187256670 \h </w:instrText>
      </w:r>
      <w:r>
        <w:fldChar w:fldCharType="separate"/>
      </w:r>
      <w:r>
        <w:t>334</w:t>
      </w:r>
      <w:r>
        <w:fldChar w:fldCharType="end"/>
      </w:r>
    </w:p>
    <w:p w14:paraId="6E056625" w14:textId="66779E5F" w:rsidR="00B616F1" w:rsidRDefault="00B616F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_Toc187256671 \h </w:instrText>
      </w:r>
      <w:r>
        <w:fldChar w:fldCharType="separate"/>
      </w:r>
      <w:r>
        <w:t>334</w:t>
      </w:r>
      <w:r>
        <w:fldChar w:fldCharType="end"/>
      </w:r>
    </w:p>
    <w:p w14:paraId="602C8736" w14:textId="30679BAF" w:rsidR="00B616F1" w:rsidRDefault="00B616F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_Toc187256672 \h </w:instrText>
      </w:r>
      <w:r>
        <w:fldChar w:fldCharType="separate"/>
      </w:r>
      <w:r>
        <w:t>334</w:t>
      </w:r>
      <w:r>
        <w:fldChar w:fldCharType="end"/>
      </w:r>
    </w:p>
    <w:p w14:paraId="274C0081" w14:textId="2F0011C3"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_Toc187256673 \h </w:instrText>
      </w:r>
      <w:r>
        <w:fldChar w:fldCharType="separate"/>
      </w:r>
      <w:r>
        <w:t>335</w:t>
      </w:r>
      <w:r>
        <w:fldChar w:fldCharType="end"/>
      </w:r>
    </w:p>
    <w:p w14:paraId="29BC1F32" w14:textId="251011B7" w:rsidR="00B616F1" w:rsidRDefault="00B616F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_Toc187256674 \h </w:instrText>
      </w:r>
      <w:r>
        <w:fldChar w:fldCharType="separate"/>
      </w:r>
      <w:r>
        <w:t>335</w:t>
      </w:r>
      <w:r>
        <w:fldChar w:fldCharType="end"/>
      </w:r>
    </w:p>
    <w:p w14:paraId="31057BD6" w14:textId="24842984" w:rsidR="00B616F1" w:rsidRDefault="00B616F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_Toc187256675 \h </w:instrText>
      </w:r>
      <w:r>
        <w:fldChar w:fldCharType="separate"/>
      </w:r>
      <w:r>
        <w:t>339</w:t>
      </w:r>
      <w:r>
        <w:fldChar w:fldCharType="end"/>
      </w:r>
    </w:p>
    <w:p w14:paraId="3A6C7CD6" w14:textId="31ABD78E" w:rsidR="00B616F1" w:rsidRDefault="00B616F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_Toc187256676 \h </w:instrText>
      </w:r>
      <w:r>
        <w:fldChar w:fldCharType="separate"/>
      </w:r>
      <w:r>
        <w:t>341</w:t>
      </w:r>
      <w:r>
        <w:fldChar w:fldCharType="end"/>
      </w:r>
    </w:p>
    <w:p w14:paraId="6EFDEB24" w14:textId="7EB7E166" w:rsidR="00B616F1" w:rsidRDefault="00B616F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_Toc187256677 \h </w:instrText>
      </w:r>
      <w:r>
        <w:fldChar w:fldCharType="separate"/>
      </w:r>
      <w:r>
        <w:t>341</w:t>
      </w:r>
      <w:r>
        <w:fldChar w:fldCharType="end"/>
      </w:r>
    </w:p>
    <w:p w14:paraId="1E32B645" w14:textId="2D96955A" w:rsidR="00B616F1" w:rsidRDefault="00B616F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_Toc187256678 \h </w:instrText>
      </w:r>
      <w:r>
        <w:fldChar w:fldCharType="separate"/>
      </w:r>
      <w:r>
        <w:t>341</w:t>
      </w:r>
      <w:r>
        <w:fldChar w:fldCharType="end"/>
      </w:r>
    </w:p>
    <w:p w14:paraId="1A874804" w14:textId="149F4ED3" w:rsidR="00B616F1" w:rsidRDefault="00B616F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_Toc187256679 \h </w:instrText>
      </w:r>
      <w:r>
        <w:fldChar w:fldCharType="separate"/>
      </w:r>
      <w:r>
        <w:t>341</w:t>
      </w:r>
      <w:r>
        <w:fldChar w:fldCharType="end"/>
      </w:r>
    </w:p>
    <w:p w14:paraId="52E277DA" w14:textId="67A5C67B" w:rsidR="00B616F1" w:rsidRDefault="00B616F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_Toc187256680 \h </w:instrText>
      </w:r>
      <w:r>
        <w:fldChar w:fldCharType="separate"/>
      </w:r>
      <w:r>
        <w:t>341</w:t>
      </w:r>
      <w:r>
        <w:fldChar w:fldCharType="end"/>
      </w:r>
    </w:p>
    <w:p w14:paraId="551CBB17" w14:textId="091EE27C" w:rsidR="00B616F1" w:rsidRDefault="00B616F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_Toc187256681 \h </w:instrText>
      </w:r>
      <w:r>
        <w:fldChar w:fldCharType="separate"/>
      </w:r>
      <w:r>
        <w:t>342</w:t>
      </w:r>
      <w:r>
        <w:fldChar w:fldCharType="end"/>
      </w:r>
    </w:p>
    <w:p w14:paraId="4A42337A" w14:textId="7A08EAFF" w:rsidR="00B616F1" w:rsidRDefault="00B616F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_Toc187256682 \h </w:instrText>
      </w:r>
      <w:r>
        <w:fldChar w:fldCharType="separate"/>
      </w:r>
      <w:r>
        <w:t>342</w:t>
      </w:r>
      <w:r>
        <w:fldChar w:fldCharType="end"/>
      </w:r>
    </w:p>
    <w:p w14:paraId="68BDAC28" w14:textId="4FA6924D" w:rsidR="00B616F1" w:rsidRDefault="00B616F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_Toc187256683 \h </w:instrText>
      </w:r>
      <w:r>
        <w:fldChar w:fldCharType="separate"/>
      </w:r>
      <w:r>
        <w:t>343</w:t>
      </w:r>
      <w:r>
        <w:fldChar w:fldCharType="end"/>
      </w:r>
    </w:p>
    <w:p w14:paraId="4F825665" w14:textId="6178349F" w:rsidR="00B616F1" w:rsidRDefault="00B616F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_Toc187256684 \h </w:instrText>
      </w:r>
      <w:r>
        <w:fldChar w:fldCharType="separate"/>
      </w:r>
      <w:r>
        <w:t>343</w:t>
      </w:r>
      <w:r>
        <w:fldChar w:fldCharType="end"/>
      </w:r>
    </w:p>
    <w:p w14:paraId="56392EB1" w14:textId="43CA113A" w:rsidR="00B616F1" w:rsidRDefault="00B616F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_Toc187256685 \h </w:instrText>
      </w:r>
      <w:r>
        <w:fldChar w:fldCharType="separate"/>
      </w:r>
      <w:r>
        <w:t>344</w:t>
      </w:r>
      <w:r>
        <w:fldChar w:fldCharType="end"/>
      </w:r>
    </w:p>
    <w:p w14:paraId="6AC11982" w14:textId="6969FA28" w:rsidR="00B616F1" w:rsidRDefault="00B616F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_Toc187256686 \h </w:instrText>
      </w:r>
      <w:r>
        <w:fldChar w:fldCharType="separate"/>
      </w:r>
      <w:r>
        <w:t>345</w:t>
      </w:r>
      <w:r>
        <w:fldChar w:fldCharType="end"/>
      </w:r>
    </w:p>
    <w:p w14:paraId="0CFC8EEF" w14:textId="100F2B24" w:rsidR="00B616F1" w:rsidRDefault="00B616F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_Toc187256687 \h </w:instrText>
      </w:r>
      <w:r>
        <w:fldChar w:fldCharType="separate"/>
      </w:r>
      <w:r>
        <w:t>346</w:t>
      </w:r>
      <w:r>
        <w:fldChar w:fldCharType="end"/>
      </w:r>
    </w:p>
    <w:p w14:paraId="50042038" w14:textId="2F82F5B0"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Osaka"/>
        </w:rPr>
        <w:t>H.7.0</w:t>
      </w:r>
      <w:r>
        <w:rPr>
          <w:rFonts w:asciiTheme="minorHAnsi" w:eastAsiaTheme="minorEastAsia" w:hAnsiTheme="minorHAnsi" w:cstheme="minorBidi"/>
          <w:kern w:val="2"/>
          <w:sz w:val="24"/>
          <w:szCs w:val="24"/>
          <w14:ligatures w14:val="standardContextual"/>
        </w:rPr>
        <w:tab/>
      </w:r>
      <w:r w:rsidRPr="00963122">
        <w:rPr>
          <w:rFonts w:eastAsia="Osaka"/>
        </w:rPr>
        <w:t>General</w:t>
      </w:r>
      <w:r>
        <w:tab/>
      </w:r>
      <w:r>
        <w:fldChar w:fldCharType="begin"/>
      </w:r>
      <w:r>
        <w:instrText xml:space="preserve"> PAGEREF _Toc187256688 \h </w:instrText>
      </w:r>
      <w:r>
        <w:fldChar w:fldCharType="separate"/>
      </w:r>
      <w:r>
        <w:t>346</w:t>
      </w:r>
      <w:r>
        <w:fldChar w:fldCharType="end"/>
      </w:r>
    </w:p>
    <w:p w14:paraId="4954E36D" w14:textId="18FB36A1" w:rsidR="00B616F1" w:rsidRDefault="00B616F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_Toc187256689 \h </w:instrText>
      </w:r>
      <w:r>
        <w:fldChar w:fldCharType="separate"/>
      </w:r>
      <w:r>
        <w:t>347</w:t>
      </w:r>
      <w:r>
        <w:fldChar w:fldCharType="end"/>
      </w:r>
    </w:p>
    <w:p w14:paraId="58A5B9B1" w14:textId="07C39858" w:rsidR="00B616F1" w:rsidRDefault="00B616F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_Toc187256690 \h </w:instrText>
      </w:r>
      <w:r>
        <w:fldChar w:fldCharType="separate"/>
      </w:r>
      <w:r>
        <w:t>347</w:t>
      </w:r>
      <w:r>
        <w:fldChar w:fldCharType="end"/>
      </w:r>
    </w:p>
    <w:p w14:paraId="68D1A71F" w14:textId="77D0320E" w:rsidR="00B616F1" w:rsidRDefault="00B616F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_Toc187256691 \h </w:instrText>
      </w:r>
      <w:r>
        <w:fldChar w:fldCharType="separate"/>
      </w:r>
      <w:r>
        <w:t>348</w:t>
      </w:r>
      <w:r>
        <w:fldChar w:fldCharType="end"/>
      </w:r>
    </w:p>
    <w:p w14:paraId="4E0538B6" w14:textId="07DC97CD" w:rsidR="00B616F1" w:rsidRDefault="00B616F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_Toc187256692 \h </w:instrText>
      </w:r>
      <w:r>
        <w:fldChar w:fldCharType="separate"/>
      </w:r>
      <w:r>
        <w:t>348</w:t>
      </w:r>
      <w:r>
        <w:fldChar w:fldCharType="end"/>
      </w:r>
    </w:p>
    <w:p w14:paraId="395D7FE6" w14:textId="380CFEC3" w:rsidR="00B616F1" w:rsidRDefault="00B616F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_Toc187256693 \h </w:instrText>
      </w:r>
      <w:r>
        <w:fldChar w:fldCharType="separate"/>
      </w:r>
      <w:r>
        <w:t>348</w:t>
      </w:r>
      <w:r>
        <w:fldChar w:fldCharType="end"/>
      </w:r>
    </w:p>
    <w:p w14:paraId="530075F7" w14:textId="31CC34EB" w:rsidR="00B616F1" w:rsidRDefault="00B616F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_Toc187256694 \h </w:instrText>
      </w:r>
      <w:r>
        <w:fldChar w:fldCharType="separate"/>
      </w:r>
      <w:r>
        <w:t>349</w:t>
      </w:r>
      <w:r>
        <w:fldChar w:fldCharType="end"/>
      </w:r>
    </w:p>
    <w:p w14:paraId="53BA75A6" w14:textId="4CDFE455" w:rsidR="00B616F1" w:rsidRDefault="00B616F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_Toc187256695 \h </w:instrText>
      </w:r>
      <w:r>
        <w:fldChar w:fldCharType="separate"/>
      </w:r>
      <w:r>
        <w:t>350</w:t>
      </w:r>
      <w:r>
        <w:fldChar w:fldCharType="end"/>
      </w:r>
    </w:p>
    <w:p w14:paraId="334030E1" w14:textId="4315910A" w:rsidR="00B616F1" w:rsidRDefault="00B616F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_Toc187256696 \h </w:instrText>
      </w:r>
      <w:r>
        <w:fldChar w:fldCharType="separate"/>
      </w:r>
      <w:r>
        <w:t>350</w:t>
      </w:r>
      <w:r>
        <w:fldChar w:fldCharType="end"/>
      </w:r>
    </w:p>
    <w:p w14:paraId="409FFDD5" w14:textId="78663242" w:rsidR="00B616F1" w:rsidRDefault="00B616F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_Toc187256697 \h </w:instrText>
      </w:r>
      <w:r>
        <w:fldChar w:fldCharType="separate"/>
      </w:r>
      <w:r>
        <w:t>350</w:t>
      </w:r>
      <w:r>
        <w:fldChar w:fldCharType="end"/>
      </w:r>
    </w:p>
    <w:p w14:paraId="54D9A2E7" w14:textId="6D0220C5" w:rsidR="00B616F1" w:rsidRDefault="00B616F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_Toc187256698 \h </w:instrText>
      </w:r>
      <w:r>
        <w:fldChar w:fldCharType="separate"/>
      </w:r>
      <w:r>
        <w:t>352</w:t>
      </w:r>
      <w:r>
        <w:fldChar w:fldCharType="end"/>
      </w:r>
    </w:p>
    <w:p w14:paraId="1291781B" w14:textId="3C4B5F8B" w:rsidR="006502C2" w:rsidRPr="008C3753" w:rsidRDefault="00B616F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bookmarkStart w:id="36" w:name="_Toc176782463"/>
      <w:bookmarkStart w:id="37" w:name="_Toc18725596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4986"/>
      <w:bookmarkStart w:id="59" w:name="_Toc131535557"/>
      <w:bookmarkStart w:id="60" w:name="_Toc137398848"/>
      <w:bookmarkStart w:id="61" w:name="_Toc156575546"/>
      <w:bookmarkStart w:id="62" w:name="_Toc176782464"/>
      <w:bookmarkStart w:id="63" w:name="_Toc187255966"/>
      <w:r w:rsidRPr="008C3753">
        <w:lastRenderedPageBreak/>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4987"/>
      <w:bookmarkStart w:id="84" w:name="_Toc131535558"/>
      <w:bookmarkStart w:id="85" w:name="_Toc137398849"/>
      <w:bookmarkStart w:id="86" w:name="_Toc156575547"/>
      <w:bookmarkStart w:id="87" w:name="_Toc176782465"/>
      <w:bookmarkStart w:id="88" w:name="_Toc18725596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4988"/>
      <w:bookmarkStart w:id="113" w:name="_Toc131535559"/>
      <w:bookmarkStart w:id="114" w:name="_Toc137398850"/>
      <w:bookmarkStart w:id="115" w:name="_Toc156575548"/>
      <w:bookmarkStart w:id="116" w:name="_Toc176782466"/>
      <w:bookmarkStart w:id="117" w:name="_Toc187255968"/>
      <w:r w:rsidRPr="008C3753">
        <w:lastRenderedPageBreak/>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4989"/>
      <w:bookmarkStart w:id="138" w:name="_Toc131535560"/>
      <w:bookmarkStart w:id="139" w:name="_Toc137398851"/>
      <w:bookmarkStart w:id="140" w:name="_Toc156575549"/>
      <w:bookmarkStart w:id="141" w:name="_Toc176782467"/>
      <w:bookmarkStart w:id="142" w:name="_Toc18725596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lastRenderedPageBreak/>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4990"/>
      <w:bookmarkStart w:id="168" w:name="_Toc131535561"/>
      <w:bookmarkStart w:id="169" w:name="_Toc137398852"/>
      <w:bookmarkStart w:id="170" w:name="_Toc156575550"/>
      <w:bookmarkStart w:id="171" w:name="_Toc176782468"/>
      <w:bookmarkStart w:id="172" w:name="_Toc18725597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lastRenderedPageBreak/>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lastRenderedPageBreak/>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4991"/>
      <w:bookmarkStart w:id="194" w:name="_Toc131535562"/>
      <w:bookmarkStart w:id="195" w:name="_Toc137398853"/>
      <w:bookmarkStart w:id="196" w:name="_Toc156575551"/>
      <w:bookmarkStart w:id="197" w:name="_Toc176782469"/>
      <w:bookmarkStart w:id="198" w:name="_Toc18725597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lastRenderedPageBreak/>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4992"/>
      <w:bookmarkStart w:id="220" w:name="_Toc131535563"/>
      <w:bookmarkStart w:id="221" w:name="_Toc137398854"/>
      <w:bookmarkStart w:id="222" w:name="_Toc156575552"/>
      <w:bookmarkStart w:id="223" w:name="_Toc176782470"/>
      <w:bookmarkStart w:id="224" w:name="_Toc187255972"/>
      <w:r w:rsidRPr="008C3753">
        <w:lastRenderedPageBreak/>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4993"/>
      <w:bookmarkStart w:id="245" w:name="_Toc131535564"/>
      <w:bookmarkStart w:id="246" w:name="_Toc137398855"/>
      <w:bookmarkStart w:id="247" w:name="_Toc156575553"/>
      <w:bookmarkStart w:id="248" w:name="_Toc176782471"/>
      <w:bookmarkStart w:id="249" w:name="_Toc18725597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4994"/>
      <w:bookmarkStart w:id="270" w:name="_Toc131535565"/>
      <w:bookmarkStart w:id="271" w:name="_Toc137398856"/>
      <w:bookmarkStart w:id="272" w:name="_Toc156575554"/>
      <w:bookmarkStart w:id="273" w:name="_Toc176782472"/>
      <w:bookmarkStart w:id="274" w:name="_Toc18725597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4995"/>
      <w:bookmarkStart w:id="295" w:name="_Toc131535566"/>
      <w:bookmarkStart w:id="296" w:name="_Toc137398857"/>
      <w:bookmarkStart w:id="297" w:name="_Toc156575555"/>
      <w:bookmarkStart w:id="298" w:name="_Toc176782473"/>
      <w:bookmarkStart w:id="299" w:name="_Toc18725597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4996"/>
      <w:bookmarkStart w:id="320" w:name="_Toc131535567"/>
      <w:bookmarkStart w:id="321" w:name="_Toc137398858"/>
      <w:bookmarkStart w:id="322" w:name="_Toc156575556"/>
      <w:bookmarkStart w:id="323" w:name="_Toc176782474"/>
      <w:bookmarkStart w:id="324" w:name="_Toc18725597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4997"/>
      <w:bookmarkStart w:id="345" w:name="_Toc131535568"/>
      <w:bookmarkStart w:id="346" w:name="_Toc137398859"/>
      <w:bookmarkStart w:id="347" w:name="_Toc156575557"/>
      <w:bookmarkStart w:id="348" w:name="_Toc176782475"/>
      <w:bookmarkStart w:id="349" w:name="_Toc187255977"/>
      <w:r w:rsidRPr="008C3753">
        <w:rPr>
          <w:lang w:eastAsia="sv-SE"/>
        </w:rPr>
        <w:lastRenderedPageBreak/>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4998"/>
      <w:bookmarkStart w:id="370" w:name="_Toc131535569"/>
      <w:bookmarkStart w:id="371" w:name="_Toc137398860"/>
      <w:bookmarkStart w:id="372" w:name="_Toc156575558"/>
      <w:bookmarkStart w:id="373" w:name="_Toc176782476"/>
      <w:bookmarkStart w:id="374" w:name="_Toc187255978"/>
      <w:r w:rsidRPr="008C3753">
        <w:rPr>
          <w:lang w:eastAsia="sv-SE"/>
        </w:rPr>
        <w:lastRenderedPageBreak/>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4999"/>
      <w:bookmarkStart w:id="395" w:name="_Toc131535570"/>
      <w:bookmarkStart w:id="396" w:name="_Toc137398861"/>
      <w:bookmarkStart w:id="397" w:name="_Toc156575559"/>
      <w:bookmarkStart w:id="398" w:name="_Toc176782477"/>
      <w:bookmarkStart w:id="399" w:name="_Toc187255979"/>
      <w:r w:rsidRPr="008C3753">
        <w:rPr>
          <w:lang w:eastAsia="sv-SE"/>
        </w:rPr>
        <w:lastRenderedPageBreak/>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000"/>
      <w:bookmarkStart w:id="420" w:name="_Toc131535571"/>
      <w:bookmarkStart w:id="421" w:name="_Toc137398862"/>
      <w:bookmarkStart w:id="422" w:name="_Toc156575560"/>
      <w:bookmarkStart w:id="423" w:name="_Toc176782478"/>
      <w:bookmarkStart w:id="424" w:name="_Toc18725598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001"/>
      <w:bookmarkStart w:id="445" w:name="_Toc131535572"/>
      <w:bookmarkStart w:id="446" w:name="_Toc137398863"/>
      <w:bookmarkStart w:id="447" w:name="_Toc156575561"/>
      <w:bookmarkStart w:id="448" w:name="_Toc176782479"/>
      <w:bookmarkStart w:id="449" w:name="_Toc18725598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002"/>
      <w:bookmarkStart w:id="470" w:name="_Toc131535573"/>
      <w:bookmarkStart w:id="471" w:name="_Toc137398864"/>
      <w:bookmarkStart w:id="472" w:name="_Toc156575562"/>
      <w:bookmarkStart w:id="473" w:name="_Toc176782480"/>
      <w:bookmarkStart w:id="474" w:name="_Hlk500512144"/>
      <w:bookmarkStart w:id="475" w:name="_Toc187255982"/>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5"/>
    </w:p>
    <w:bookmarkEnd w:id="474"/>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7pt" o:ole="">
            <v:imagedata r:id="rId11" o:title=""/>
          </v:shape>
          <o:OLEObject Type="Embed" ProgID="Word.Picture.8" ShapeID="_x0000_i1025" DrawAspect="Content" ObjectID="_179786880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9786880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003"/>
      <w:bookmarkStart w:id="498" w:name="_Toc131535574"/>
      <w:bookmarkStart w:id="499" w:name="_Toc137398865"/>
      <w:bookmarkStart w:id="500" w:name="_Toc156575563"/>
      <w:bookmarkStart w:id="501" w:name="_Toc176782481"/>
      <w:bookmarkStart w:id="502" w:name="_Toc18725598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7" type="#_x0000_t75" style="width:479pt;height:196pt" o:ole="">
            <v:imagedata r:id="rId15" o:title=""/>
          </v:shape>
          <o:OLEObject Type="Embed" ProgID="Word.Picture.8" ShapeID="_x0000_i1027" DrawAspect="Content" ObjectID="_179786880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004"/>
      <w:bookmarkStart w:id="524" w:name="_Toc131535575"/>
      <w:bookmarkStart w:id="525" w:name="_Toc137398866"/>
      <w:bookmarkStart w:id="526" w:name="_Toc156575564"/>
      <w:bookmarkStart w:id="527" w:name="_Toc176782482"/>
      <w:bookmarkStart w:id="528" w:name="_Toc18725598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532" w:name="_Toc29809613"/>
      <w:bookmarkStart w:id="533" w:name="_Toc36644988"/>
      <w:bookmarkStart w:id="534" w:name="_Toc37272042"/>
      <w:bookmarkStart w:id="535" w:name="_Toc45884288"/>
      <w:bookmarkStart w:id="536" w:name="_Toc53182311"/>
      <w:bookmarkStart w:id="537" w:name="_Toc58860052"/>
      <w:bookmarkStart w:id="538" w:name="_Toc58862556"/>
      <w:bookmarkStart w:id="539" w:name="_Toc61182549"/>
      <w:bookmarkStart w:id="540" w:name="_Toc66727862"/>
      <w:bookmarkStart w:id="541" w:name="_Toc74961665"/>
      <w:bookmarkStart w:id="542" w:name="_Toc75242576"/>
      <w:bookmarkStart w:id="543" w:name="_Toc76544922"/>
      <w:bookmarkStart w:id="544" w:name="_Toc82595022"/>
      <w:bookmarkStart w:id="545" w:name="_Toc89955053"/>
      <w:bookmarkStart w:id="546" w:name="_Toc98773476"/>
      <w:bookmarkStart w:id="547" w:name="_Toc106201235"/>
      <w:bookmarkStart w:id="548" w:name="_Toc115191088"/>
      <w:bookmarkStart w:id="549" w:name="_Toc122012917"/>
      <w:bookmarkStart w:id="550" w:name="_Toc124155005"/>
      <w:bookmarkStart w:id="551" w:name="_Toc131535576"/>
      <w:bookmarkStart w:id="552" w:name="_Toc137398867"/>
      <w:bookmarkStart w:id="553" w:name="_Toc156575565"/>
      <w:bookmarkStart w:id="554" w:name="_Toc176782483"/>
      <w:bookmarkStart w:id="555" w:name="_Toc187255985"/>
      <w:r w:rsidRPr="008C3753">
        <w:t>4.4</w:t>
      </w:r>
      <w:r w:rsidRPr="008C3753">
        <w:tab/>
        <w:t>Regional requirements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6E47DD47" w14:textId="77777777" w:rsidR="00B81173" w:rsidRPr="008C3753" w:rsidRDefault="00B81173" w:rsidP="00B81173">
      <w:pPr>
        <w:keepNext/>
        <w:keepLines/>
        <w:rPr>
          <w:rFonts w:cs="v5.0.0"/>
        </w:rPr>
      </w:pPr>
      <w:bookmarkStart w:id="556"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6"/>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7" w:name="_Toc21099816"/>
      <w:bookmarkStart w:id="558" w:name="_Toc29809614"/>
      <w:bookmarkStart w:id="559" w:name="_Toc36644989"/>
      <w:bookmarkStart w:id="560" w:name="_Toc37272043"/>
      <w:bookmarkStart w:id="561" w:name="_Toc45884289"/>
      <w:bookmarkStart w:id="562" w:name="_Toc53182312"/>
      <w:bookmarkStart w:id="563" w:name="_Toc58860053"/>
      <w:bookmarkStart w:id="564" w:name="_Toc58862557"/>
      <w:bookmarkStart w:id="565" w:name="_Toc61182550"/>
      <w:bookmarkStart w:id="566" w:name="_Toc66727863"/>
      <w:bookmarkStart w:id="567" w:name="_Toc74961666"/>
      <w:bookmarkStart w:id="568" w:name="_Toc75242577"/>
      <w:bookmarkStart w:id="569" w:name="_Toc76544923"/>
      <w:bookmarkStart w:id="570" w:name="_Toc82595023"/>
      <w:bookmarkStart w:id="571" w:name="_Toc89955054"/>
      <w:bookmarkStart w:id="572" w:name="_Toc98773477"/>
      <w:bookmarkStart w:id="573" w:name="_Toc106201236"/>
      <w:bookmarkStart w:id="574" w:name="_Toc115191089"/>
      <w:bookmarkStart w:id="575" w:name="_Toc122012918"/>
      <w:bookmarkStart w:id="576" w:name="_Toc124155006"/>
      <w:bookmarkStart w:id="577" w:name="_Toc131535577"/>
      <w:bookmarkStart w:id="578" w:name="_Toc137398868"/>
      <w:bookmarkStart w:id="579" w:name="_Toc156575566"/>
      <w:bookmarkStart w:id="580" w:name="_Toc176782484"/>
      <w:bookmarkStart w:id="581" w:name="_Toc18725598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18221EF8" w14:textId="77777777" w:rsidR="00CB7B14" w:rsidRPr="008C3753" w:rsidRDefault="00CB7B14" w:rsidP="00CB7B14">
      <w:pPr>
        <w:pStyle w:val="Heading3"/>
      </w:pPr>
      <w:bookmarkStart w:id="582" w:name="_Toc21099817"/>
      <w:bookmarkStart w:id="583" w:name="_Toc29809615"/>
      <w:bookmarkStart w:id="584" w:name="_Toc36644990"/>
      <w:bookmarkStart w:id="585" w:name="_Toc37272044"/>
      <w:bookmarkStart w:id="586" w:name="_Toc45884290"/>
      <w:bookmarkStart w:id="587" w:name="_Toc53182313"/>
      <w:bookmarkStart w:id="588" w:name="_Toc58860054"/>
      <w:bookmarkStart w:id="589" w:name="_Toc58862558"/>
      <w:bookmarkStart w:id="590" w:name="_Toc61182551"/>
      <w:bookmarkStart w:id="591" w:name="_Toc66727864"/>
      <w:bookmarkStart w:id="592" w:name="_Toc74961667"/>
      <w:bookmarkStart w:id="593" w:name="_Toc75242578"/>
      <w:bookmarkStart w:id="594" w:name="_Toc76544924"/>
      <w:bookmarkStart w:id="595" w:name="_Toc82595024"/>
      <w:bookmarkStart w:id="596" w:name="_Toc89955055"/>
      <w:bookmarkStart w:id="597" w:name="_Toc98773478"/>
      <w:bookmarkStart w:id="598" w:name="_Toc106201237"/>
      <w:bookmarkStart w:id="599" w:name="_Toc115191090"/>
      <w:bookmarkStart w:id="600" w:name="_Toc122012919"/>
      <w:bookmarkStart w:id="601" w:name="_Toc124155007"/>
      <w:bookmarkStart w:id="602" w:name="_Toc131535578"/>
      <w:bookmarkStart w:id="603" w:name="_Toc137398869"/>
      <w:bookmarkStart w:id="604" w:name="_Toc156575567"/>
      <w:bookmarkStart w:id="605" w:name="_Toc176782485"/>
      <w:bookmarkStart w:id="606" w:name="_Toc187255987"/>
      <w:r w:rsidRPr="008C3753">
        <w:t>4.5.1</w:t>
      </w:r>
      <w:r w:rsidRPr="008C3753">
        <w:tab/>
      </w:r>
      <w:r w:rsidRPr="008C3753">
        <w:rPr>
          <w:i/>
        </w:rPr>
        <w:t>BS type 1-C</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DC98" w14:textId="77777777" w:rsidR="00CB7B14" w:rsidRPr="008C3753" w:rsidRDefault="00CB7B14" w:rsidP="00CB7B14">
      <w:pPr>
        <w:pStyle w:val="Heading4"/>
      </w:pPr>
      <w:bookmarkStart w:id="607" w:name="_Toc21099818"/>
      <w:bookmarkStart w:id="608" w:name="_Toc29809616"/>
      <w:bookmarkStart w:id="609" w:name="_Toc36644991"/>
      <w:bookmarkStart w:id="610" w:name="_Toc37272045"/>
      <w:bookmarkStart w:id="611" w:name="_Toc45884291"/>
      <w:bookmarkStart w:id="612" w:name="_Toc53182314"/>
      <w:bookmarkStart w:id="613" w:name="_Toc58860055"/>
      <w:bookmarkStart w:id="614" w:name="_Toc58862559"/>
      <w:bookmarkStart w:id="615" w:name="_Toc61182552"/>
      <w:bookmarkStart w:id="616" w:name="_Toc66727865"/>
      <w:bookmarkStart w:id="617" w:name="_Toc74961668"/>
      <w:bookmarkStart w:id="618" w:name="_Toc75242579"/>
      <w:bookmarkStart w:id="619" w:name="_Toc76544925"/>
      <w:bookmarkStart w:id="620" w:name="_Toc82595025"/>
      <w:bookmarkStart w:id="621" w:name="_Toc89955056"/>
      <w:bookmarkStart w:id="622" w:name="_Toc98773479"/>
      <w:bookmarkStart w:id="623" w:name="_Toc106201238"/>
      <w:bookmarkStart w:id="624" w:name="_Toc115191091"/>
      <w:bookmarkStart w:id="625" w:name="_Toc122012920"/>
      <w:bookmarkStart w:id="626" w:name="_Toc124155008"/>
      <w:bookmarkStart w:id="627" w:name="_Toc131535579"/>
      <w:bookmarkStart w:id="628" w:name="_Toc137398870"/>
      <w:bookmarkStart w:id="629" w:name="_Toc156575568"/>
      <w:bookmarkStart w:id="630" w:name="_Toc176782486"/>
      <w:bookmarkStart w:id="631" w:name="_Toc187255988"/>
      <w:r w:rsidRPr="008C3753">
        <w:t>4.5.1.1</w:t>
      </w:r>
      <w:r w:rsidRPr="008C3753">
        <w:tab/>
        <w:t>Transmit configurations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770BFC" w14:textId="77777777" w:rsidR="00CB7B14" w:rsidRPr="008C3753" w:rsidRDefault="00CB7B14" w:rsidP="00CB7B14">
      <w:pPr>
        <w:pStyle w:val="Heading5"/>
      </w:pPr>
      <w:bookmarkStart w:id="632" w:name="_Toc21099819"/>
      <w:bookmarkStart w:id="633" w:name="_Toc29809617"/>
      <w:bookmarkStart w:id="634" w:name="_Toc36644992"/>
      <w:bookmarkStart w:id="635" w:name="_Toc37272046"/>
      <w:bookmarkStart w:id="636" w:name="_Toc45884292"/>
      <w:bookmarkStart w:id="637" w:name="_Toc53182315"/>
      <w:bookmarkStart w:id="638" w:name="_Toc58860056"/>
      <w:bookmarkStart w:id="639" w:name="_Toc58862560"/>
      <w:bookmarkStart w:id="640" w:name="_Toc61182553"/>
      <w:bookmarkStart w:id="641" w:name="_Toc66727866"/>
      <w:bookmarkStart w:id="642" w:name="_Toc74961669"/>
      <w:bookmarkStart w:id="643" w:name="_Toc75242580"/>
      <w:bookmarkStart w:id="644" w:name="_Toc76544926"/>
      <w:bookmarkStart w:id="645" w:name="_Toc82595026"/>
      <w:bookmarkStart w:id="646" w:name="_Toc89955057"/>
      <w:bookmarkStart w:id="647" w:name="_Toc98773480"/>
      <w:bookmarkStart w:id="648" w:name="_Toc106201239"/>
      <w:bookmarkStart w:id="649" w:name="_Toc115191092"/>
      <w:bookmarkStart w:id="650" w:name="_Toc122012921"/>
      <w:bookmarkStart w:id="651" w:name="_Toc124155009"/>
      <w:bookmarkStart w:id="652" w:name="_Toc131535580"/>
      <w:bookmarkStart w:id="653" w:name="_Toc137398871"/>
      <w:bookmarkStart w:id="654" w:name="_Toc156575569"/>
      <w:bookmarkStart w:id="655" w:name="_Toc176782487"/>
      <w:bookmarkStart w:id="656" w:name="_Toc187255989"/>
      <w:r w:rsidRPr="008C3753">
        <w:t>4.5.1.1.1</w:t>
      </w:r>
      <w:r w:rsidRPr="008C3753">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7" w:name="_MON_1106136882"/>
    <w:bookmarkStart w:id="658" w:name="_MON_1105856707"/>
    <w:bookmarkStart w:id="659" w:name="_MON_1106037551"/>
    <w:bookmarkEnd w:id="657"/>
    <w:bookmarkEnd w:id="658"/>
    <w:bookmarkEnd w:id="659"/>
    <w:bookmarkStart w:id="660" w:name="_MON_1106051040"/>
    <w:bookmarkEnd w:id="6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pt;height:128.5pt" o:ole="" fillcolor="window">
            <v:imagedata r:id="rId17" o:title=""/>
          </v:shape>
          <o:OLEObject Type="Embed" ProgID="Word.Picture.8" ShapeID="_x0000_i1028" DrawAspect="Content" ObjectID="_179786880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1" w:name="_Toc21099820"/>
      <w:bookmarkStart w:id="662" w:name="_Toc29809618"/>
      <w:bookmarkStart w:id="663" w:name="_Toc36644993"/>
      <w:bookmarkStart w:id="664" w:name="_Toc37272047"/>
      <w:bookmarkStart w:id="665" w:name="_Toc45884293"/>
      <w:bookmarkStart w:id="666" w:name="_Toc53182316"/>
      <w:bookmarkStart w:id="667" w:name="_Toc58860057"/>
      <w:bookmarkStart w:id="668" w:name="_Toc58862561"/>
      <w:bookmarkStart w:id="669" w:name="_Toc61182554"/>
      <w:bookmarkStart w:id="670" w:name="_Toc66727867"/>
      <w:bookmarkStart w:id="671" w:name="_Toc74961670"/>
      <w:bookmarkStart w:id="672" w:name="_Toc75242581"/>
      <w:bookmarkStart w:id="673" w:name="_Toc76544927"/>
      <w:bookmarkStart w:id="674" w:name="_Toc82595027"/>
      <w:bookmarkStart w:id="675" w:name="_Toc89955058"/>
      <w:bookmarkStart w:id="676" w:name="_Toc98773481"/>
      <w:bookmarkStart w:id="677" w:name="_Toc106201240"/>
      <w:bookmarkStart w:id="678" w:name="_Toc115191093"/>
      <w:bookmarkStart w:id="679" w:name="_Toc122012922"/>
      <w:bookmarkStart w:id="680" w:name="_Toc124155010"/>
      <w:bookmarkStart w:id="681" w:name="_Toc131535581"/>
      <w:bookmarkStart w:id="682" w:name="_Toc137398872"/>
      <w:bookmarkStart w:id="683" w:name="_Toc156575570"/>
      <w:bookmarkStart w:id="684" w:name="_Toc176782488"/>
      <w:bookmarkStart w:id="685" w:name="_Toc187255990"/>
      <w:r w:rsidRPr="008C3753">
        <w:t>4.5.1.1.2</w:t>
      </w:r>
      <w:r w:rsidRPr="008C3753">
        <w:tab/>
        <w:t>Transmission with multiple transmitter antenna connectors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6" w:name="_Toc21099821"/>
      <w:bookmarkStart w:id="687" w:name="_Toc29809619"/>
      <w:bookmarkStart w:id="688" w:name="_Toc36644994"/>
      <w:bookmarkStart w:id="689" w:name="_Toc37272048"/>
      <w:bookmarkStart w:id="690" w:name="_Toc45884294"/>
      <w:bookmarkStart w:id="691" w:name="_Toc53182317"/>
      <w:bookmarkStart w:id="692" w:name="_Toc58860058"/>
      <w:bookmarkStart w:id="693" w:name="_Toc58862562"/>
      <w:bookmarkStart w:id="694" w:name="_Toc61182555"/>
      <w:bookmarkStart w:id="695" w:name="_Toc66727868"/>
      <w:bookmarkStart w:id="696" w:name="_Toc74961671"/>
      <w:bookmarkStart w:id="697" w:name="_Toc75242582"/>
      <w:bookmarkStart w:id="698" w:name="_Toc76544928"/>
      <w:bookmarkStart w:id="699" w:name="_Toc82595028"/>
      <w:bookmarkStart w:id="700" w:name="_Toc89955059"/>
      <w:bookmarkStart w:id="701" w:name="_Toc98773482"/>
      <w:bookmarkStart w:id="702" w:name="_Toc106201241"/>
      <w:bookmarkStart w:id="703" w:name="_Toc115191094"/>
      <w:bookmarkStart w:id="704" w:name="_Toc122012923"/>
      <w:bookmarkStart w:id="705" w:name="_Toc124155011"/>
      <w:bookmarkStart w:id="706" w:name="_Toc131535582"/>
      <w:bookmarkStart w:id="707" w:name="_Toc137398873"/>
      <w:bookmarkStart w:id="708" w:name="_Toc156575571"/>
      <w:bookmarkStart w:id="709" w:name="_Toc176782489"/>
      <w:bookmarkStart w:id="710" w:name="_Toc187255991"/>
      <w:r w:rsidRPr="008C3753">
        <w:t>4.5.1.2</w:t>
      </w:r>
      <w:r w:rsidRPr="008C3753">
        <w:tab/>
        <w:t>Receive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C129BEE" w14:textId="77777777" w:rsidR="00CB7B14" w:rsidRPr="008C3753" w:rsidRDefault="00CB7B14" w:rsidP="00CB7B14">
      <w:pPr>
        <w:pStyle w:val="Heading5"/>
      </w:pPr>
      <w:bookmarkStart w:id="711" w:name="_Toc21099822"/>
      <w:bookmarkStart w:id="712" w:name="_Toc29809620"/>
      <w:bookmarkStart w:id="713" w:name="_Toc36644995"/>
      <w:bookmarkStart w:id="714" w:name="_Toc37272049"/>
      <w:bookmarkStart w:id="715" w:name="_Toc45884295"/>
      <w:bookmarkStart w:id="716" w:name="_Toc53182318"/>
      <w:bookmarkStart w:id="717" w:name="_Toc58860059"/>
      <w:bookmarkStart w:id="718" w:name="_Toc58862563"/>
      <w:bookmarkStart w:id="719" w:name="_Toc61182556"/>
      <w:bookmarkStart w:id="720" w:name="_Toc66727869"/>
      <w:bookmarkStart w:id="721" w:name="_Toc74961672"/>
      <w:bookmarkStart w:id="722" w:name="_Toc75242583"/>
      <w:bookmarkStart w:id="723" w:name="_Toc76544929"/>
      <w:bookmarkStart w:id="724" w:name="_Toc82595029"/>
      <w:bookmarkStart w:id="725" w:name="_Toc89955060"/>
      <w:bookmarkStart w:id="726" w:name="_Toc98773483"/>
      <w:bookmarkStart w:id="727" w:name="_Toc106201242"/>
      <w:bookmarkStart w:id="728" w:name="_Toc115191095"/>
      <w:bookmarkStart w:id="729" w:name="_Toc122012924"/>
      <w:bookmarkStart w:id="730" w:name="_Toc124155012"/>
      <w:bookmarkStart w:id="731" w:name="_Toc131535583"/>
      <w:bookmarkStart w:id="732" w:name="_Toc137398874"/>
      <w:bookmarkStart w:id="733" w:name="_Toc156575572"/>
      <w:bookmarkStart w:id="734" w:name="_Toc176782490"/>
      <w:bookmarkStart w:id="735" w:name="_Toc187255992"/>
      <w:r w:rsidRPr="008C3753">
        <w:t>4.5.1.2.1</w:t>
      </w:r>
      <w:r w:rsidRPr="008C3753">
        <w:tab/>
        <w:t>General</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6" w:name="_MON_1105856815"/>
    <w:bookmarkStart w:id="737" w:name="_MON_1106037602"/>
    <w:bookmarkEnd w:id="736"/>
    <w:bookmarkEnd w:id="737"/>
    <w:bookmarkStart w:id="738" w:name="_MON_1106051095"/>
    <w:bookmarkEnd w:id="73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9786880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39" w:name="_Toc21099823"/>
      <w:bookmarkStart w:id="740" w:name="_Toc29809621"/>
      <w:bookmarkStart w:id="741" w:name="_Toc36644996"/>
      <w:bookmarkStart w:id="742" w:name="_Toc37272050"/>
      <w:bookmarkStart w:id="743" w:name="_Toc45884296"/>
      <w:bookmarkStart w:id="744" w:name="_Toc53182319"/>
      <w:bookmarkStart w:id="745" w:name="_Toc58860060"/>
      <w:bookmarkStart w:id="746" w:name="_Toc58862564"/>
      <w:bookmarkStart w:id="747" w:name="_Toc61182557"/>
      <w:bookmarkStart w:id="748" w:name="_Toc66727870"/>
      <w:bookmarkStart w:id="749" w:name="_Toc74961673"/>
      <w:bookmarkStart w:id="750" w:name="_Toc75242584"/>
      <w:bookmarkStart w:id="751" w:name="_Toc76544930"/>
      <w:bookmarkStart w:id="752" w:name="_Toc82595030"/>
      <w:bookmarkStart w:id="753" w:name="_Toc89955061"/>
      <w:bookmarkStart w:id="754" w:name="_Toc98773484"/>
      <w:bookmarkStart w:id="755" w:name="_Toc106201243"/>
      <w:bookmarkStart w:id="756" w:name="_Toc115191096"/>
      <w:bookmarkStart w:id="757" w:name="_Toc122012925"/>
      <w:bookmarkStart w:id="758" w:name="_Toc124155013"/>
      <w:bookmarkStart w:id="759" w:name="_Toc131535584"/>
      <w:bookmarkStart w:id="760" w:name="_Toc137398875"/>
      <w:bookmarkStart w:id="761" w:name="_Toc156575573"/>
      <w:bookmarkStart w:id="762" w:name="_Toc176782491"/>
      <w:bookmarkStart w:id="763" w:name="_Toc187255993"/>
      <w:r w:rsidRPr="008C3753">
        <w:lastRenderedPageBreak/>
        <w:t>4.5.1.2.2</w:t>
      </w:r>
      <w:r w:rsidRPr="008C3753">
        <w:tab/>
        <w:t>Reception with multiple receiver antenna connectors, receiver diversity</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4" w:name="_Toc21099824"/>
      <w:bookmarkStart w:id="765" w:name="_Toc29809622"/>
      <w:bookmarkStart w:id="766" w:name="_Toc36644997"/>
      <w:bookmarkStart w:id="767" w:name="_Toc37272051"/>
      <w:bookmarkStart w:id="768" w:name="_Toc45884297"/>
      <w:bookmarkStart w:id="769" w:name="_Toc53182320"/>
      <w:bookmarkStart w:id="770" w:name="_Toc58860061"/>
      <w:bookmarkStart w:id="771" w:name="_Toc58862565"/>
      <w:bookmarkStart w:id="772" w:name="_Toc61182558"/>
      <w:bookmarkStart w:id="773" w:name="_Toc66727871"/>
      <w:bookmarkStart w:id="774" w:name="_Toc74961674"/>
      <w:bookmarkStart w:id="775" w:name="_Toc75242585"/>
      <w:bookmarkStart w:id="776" w:name="_Toc76544931"/>
      <w:bookmarkStart w:id="777" w:name="_Toc82595031"/>
      <w:bookmarkStart w:id="778" w:name="_Toc89955062"/>
      <w:bookmarkStart w:id="779" w:name="_Toc98773485"/>
      <w:bookmarkStart w:id="780" w:name="_Toc106201244"/>
      <w:bookmarkStart w:id="781" w:name="_Toc115191097"/>
      <w:bookmarkStart w:id="782" w:name="_Toc122012926"/>
      <w:bookmarkStart w:id="783" w:name="_Toc124155014"/>
      <w:bookmarkStart w:id="784" w:name="_Toc131535585"/>
      <w:bookmarkStart w:id="785" w:name="_Toc137398876"/>
      <w:bookmarkStart w:id="786" w:name="_Toc156575574"/>
      <w:bookmarkStart w:id="787" w:name="_Toc176782492"/>
      <w:bookmarkStart w:id="788" w:name="_Toc187255994"/>
      <w:r w:rsidRPr="008C3753">
        <w:t>4.5.1.3</w:t>
      </w:r>
      <w:r w:rsidRPr="008C3753">
        <w:tab/>
        <w:t>Duplexers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89" w:name="_Toc21099825"/>
      <w:bookmarkStart w:id="790" w:name="_Toc29809623"/>
      <w:bookmarkStart w:id="791" w:name="_Toc36644998"/>
      <w:bookmarkStart w:id="792" w:name="_Toc37272052"/>
      <w:bookmarkStart w:id="793" w:name="_Toc45884298"/>
      <w:bookmarkStart w:id="794" w:name="_Toc53182321"/>
      <w:bookmarkStart w:id="795" w:name="_Toc58860062"/>
      <w:bookmarkStart w:id="796" w:name="_Toc58862566"/>
      <w:bookmarkStart w:id="797" w:name="_Toc61182559"/>
      <w:bookmarkStart w:id="798" w:name="_Toc66727872"/>
      <w:bookmarkStart w:id="799" w:name="_Toc74961675"/>
      <w:bookmarkStart w:id="800" w:name="_Toc75242586"/>
      <w:bookmarkStart w:id="801" w:name="_Toc76544932"/>
      <w:bookmarkStart w:id="802" w:name="_Toc82595032"/>
      <w:bookmarkStart w:id="803" w:name="_Toc89955063"/>
      <w:bookmarkStart w:id="804" w:name="_Toc98773486"/>
      <w:bookmarkStart w:id="805" w:name="_Toc106201245"/>
      <w:bookmarkStart w:id="806" w:name="_Toc115191098"/>
      <w:bookmarkStart w:id="807" w:name="_Toc122012927"/>
      <w:bookmarkStart w:id="808" w:name="_Toc124155015"/>
      <w:bookmarkStart w:id="809" w:name="_Toc131535586"/>
      <w:bookmarkStart w:id="810" w:name="_Toc137398877"/>
      <w:bookmarkStart w:id="811" w:name="_Toc156575575"/>
      <w:bookmarkStart w:id="812" w:name="_Toc176782493"/>
      <w:bookmarkStart w:id="813" w:name="_Toc187255995"/>
      <w:r w:rsidRPr="008C3753">
        <w:t>4.5.1.4</w:t>
      </w:r>
      <w:r w:rsidRPr="008C3753">
        <w:tab/>
        <w:t>Power supply options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4" w:name="_Toc21099826"/>
      <w:bookmarkStart w:id="815" w:name="_Toc29809624"/>
      <w:bookmarkStart w:id="816" w:name="_Toc36644999"/>
      <w:bookmarkStart w:id="817" w:name="_Toc37272053"/>
      <w:bookmarkStart w:id="818" w:name="_Toc45884299"/>
      <w:bookmarkStart w:id="819" w:name="_Toc53182322"/>
      <w:bookmarkStart w:id="820" w:name="_Toc58860063"/>
      <w:bookmarkStart w:id="821" w:name="_Toc58862567"/>
      <w:bookmarkStart w:id="822" w:name="_Toc61182560"/>
      <w:bookmarkStart w:id="823" w:name="_Toc66727873"/>
      <w:bookmarkStart w:id="824" w:name="_Toc74961676"/>
      <w:bookmarkStart w:id="825" w:name="_Toc75242587"/>
      <w:bookmarkStart w:id="826" w:name="_Toc76544933"/>
      <w:bookmarkStart w:id="827" w:name="_Toc82595033"/>
      <w:bookmarkStart w:id="828" w:name="_Toc89955064"/>
      <w:bookmarkStart w:id="829" w:name="_Toc98773487"/>
      <w:bookmarkStart w:id="830" w:name="_Toc106201246"/>
      <w:bookmarkStart w:id="831" w:name="_Toc115191099"/>
      <w:bookmarkStart w:id="832" w:name="_Toc122012928"/>
      <w:bookmarkStart w:id="833" w:name="_Toc124155016"/>
      <w:bookmarkStart w:id="834" w:name="_Toc131535587"/>
      <w:bookmarkStart w:id="835" w:name="_Toc137398878"/>
      <w:bookmarkStart w:id="836" w:name="_Toc156575576"/>
      <w:bookmarkStart w:id="837" w:name="_Toc176782494"/>
      <w:bookmarkStart w:id="838" w:name="_Toc187255996"/>
      <w:r w:rsidRPr="008C3753">
        <w:t>4.5.1.5</w:t>
      </w:r>
      <w:r w:rsidRPr="008C3753">
        <w:tab/>
        <w:t>Ancillary RF amplifiers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39" w:name="_Toc21099827"/>
      <w:bookmarkStart w:id="840" w:name="_Toc29809625"/>
      <w:bookmarkStart w:id="841" w:name="_Toc36645000"/>
      <w:bookmarkStart w:id="842" w:name="_Toc37272054"/>
      <w:bookmarkStart w:id="843" w:name="_Toc45884300"/>
      <w:bookmarkStart w:id="844" w:name="_Toc53182323"/>
      <w:bookmarkStart w:id="845" w:name="_Toc58860064"/>
      <w:bookmarkStart w:id="846" w:name="_Toc58862568"/>
      <w:bookmarkStart w:id="847" w:name="_Toc61182561"/>
      <w:bookmarkStart w:id="848" w:name="_Toc66727874"/>
      <w:bookmarkStart w:id="849" w:name="_Toc74961677"/>
      <w:bookmarkStart w:id="850" w:name="_Toc75242588"/>
      <w:bookmarkStart w:id="851" w:name="_Toc76544934"/>
      <w:bookmarkStart w:id="852" w:name="_Toc82595034"/>
      <w:bookmarkStart w:id="853" w:name="_Toc89955065"/>
      <w:bookmarkStart w:id="854" w:name="_Toc98773488"/>
      <w:bookmarkStart w:id="855" w:name="_Toc106201247"/>
      <w:bookmarkStart w:id="856" w:name="_Toc115191100"/>
      <w:bookmarkStart w:id="857" w:name="_Toc122012929"/>
      <w:bookmarkStart w:id="858" w:name="_Toc124155017"/>
      <w:bookmarkStart w:id="859" w:name="_Toc131535588"/>
      <w:bookmarkStart w:id="860" w:name="_Toc137398879"/>
      <w:bookmarkStart w:id="861" w:name="_Toc156575577"/>
      <w:bookmarkStart w:id="862" w:name="_Toc176782495"/>
      <w:bookmarkStart w:id="863" w:name="_Toc187255997"/>
      <w:r w:rsidRPr="008C3753">
        <w:t>4.5.2</w:t>
      </w:r>
      <w:r w:rsidRPr="008C3753">
        <w:tab/>
      </w:r>
      <w:r w:rsidRPr="008C3753">
        <w:rPr>
          <w:i/>
        </w:rPr>
        <w:t>BS type 1-H</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6E71D0B" w14:textId="77777777" w:rsidR="00CB7B14" w:rsidRPr="008C3753" w:rsidRDefault="00CB7B14" w:rsidP="00CB7B14">
      <w:pPr>
        <w:pStyle w:val="Heading4"/>
      </w:pPr>
      <w:bookmarkStart w:id="864" w:name="_Toc21099828"/>
      <w:bookmarkStart w:id="865" w:name="_Toc29809626"/>
      <w:bookmarkStart w:id="866" w:name="_Toc36645001"/>
      <w:bookmarkStart w:id="867" w:name="_Toc37272055"/>
      <w:bookmarkStart w:id="868" w:name="_Toc45884301"/>
      <w:bookmarkStart w:id="869" w:name="_Toc53182324"/>
      <w:bookmarkStart w:id="870" w:name="_Toc58860065"/>
      <w:bookmarkStart w:id="871" w:name="_Toc58862569"/>
      <w:bookmarkStart w:id="872" w:name="_Toc61182562"/>
      <w:bookmarkStart w:id="873" w:name="_Toc66727875"/>
      <w:bookmarkStart w:id="874" w:name="_Toc74961678"/>
      <w:bookmarkStart w:id="875" w:name="_Toc75242589"/>
      <w:bookmarkStart w:id="876" w:name="_Toc76544935"/>
      <w:bookmarkStart w:id="877" w:name="_Toc82595035"/>
      <w:bookmarkStart w:id="878" w:name="_Toc89955066"/>
      <w:bookmarkStart w:id="879" w:name="_Toc98773489"/>
      <w:bookmarkStart w:id="880" w:name="_Toc106201248"/>
      <w:bookmarkStart w:id="881" w:name="_Toc115191101"/>
      <w:bookmarkStart w:id="882" w:name="_Toc122012930"/>
      <w:bookmarkStart w:id="883" w:name="_Toc124155018"/>
      <w:bookmarkStart w:id="884" w:name="_Toc131535589"/>
      <w:bookmarkStart w:id="885" w:name="_Toc137398880"/>
      <w:bookmarkStart w:id="886" w:name="_Toc156575578"/>
      <w:bookmarkStart w:id="887" w:name="_Toc176782496"/>
      <w:bookmarkStart w:id="888" w:name="_Toc187255998"/>
      <w:r w:rsidRPr="008C3753">
        <w:t>4.5.2.1</w:t>
      </w:r>
      <w:r w:rsidRPr="008C3753">
        <w:tab/>
        <w:t>Transmit configurations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89" w:name="_MON_1537740340"/>
    <w:bookmarkEnd w:id="889"/>
    <w:p w14:paraId="60A07FA9" w14:textId="5B88C481" w:rsidR="00CB7B14" w:rsidRPr="008C3753" w:rsidRDefault="003C5CF2" w:rsidP="00CB7B14">
      <w:pPr>
        <w:pStyle w:val="TH"/>
      </w:pPr>
      <w:r w:rsidRPr="008C3753">
        <w:object w:dxaOrig="9265" w:dyaOrig="4212" w14:anchorId="7705713F">
          <v:shape id="_x0000_i1030" type="#_x0000_t75" style="width:462.5pt;height:206pt" o:ole="">
            <v:imagedata r:id="rId21" o:title=""/>
          </v:shape>
          <o:OLEObject Type="Embed" ProgID="Word.Picture.8" ShapeID="_x0000_i1030" DrawAspect="Content" ObjectID="_179786880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0" w:name="_Toc21099829"/>
      <w:bookmarkStart w:id="891" w:name="_Toc29809627"/>
      <w:bookmarkStart w:id="892" w:name="_Toc36645002"/>
      <w:bookmarkStart w:id="893" w:name="_Toc37272056"/>
      <w:bookmarkStart w:id="894" w:name="_Toc45884302"/>
      <w:bookmarkStart w:id="895" w:name="_Toc53182325"/>
      <w:bookmarkStart w:id="896" w:name="_Toc58860066"/>
      <w:bookmarkStart w:id="897" w:name="_Toc58862570"/>
      <w:bookmarkStart w:id="898" w:name="_Toc61182563"/>
      <w:bookmarkStart w:id="899" w:name="_Toc66727876"/>
      <w:bookmarkStart w:id="900" w:name="_Toc74961679"/>
      <w:bookmarkStart w:id="901" w:name="_Toc75242590"/>
      <w:bookmarkStart w:id="902" w:name="_Toc76544936"/>
      <w:bookmarkStart w:id="903" w:name="_Toc82595036"/>
      <w:bookmarkStart w:id="904" w:name="_Toc89955067"/>
      <w:bookmarkStart w:id="905" w:name="_Toc98773490"/>
      <w:bookmarkStart w:id="906" w:name="_Toc106201249"/>
      <w:bookmarkStart w:id="907" w:name="_Toc115191102"/>
      <w:bookmarkStart w:id="908" w:name="_Toc122012931"/>
      <w:bookmarkStart w:id="909" w:name="_Toc124155019"/>
      <w:bookmarkStart w:id="910" w:name="_Toc131535590"/>
      <w:bookmarkStart w:id="911" w:name="_Toc137398881"/>
      <w:bookmarkStart w:id="912" w:name="_Toc156575579"/>
      <w:bookmarkStart w:id="913" w:name="_Toc176782497"/>
      <w:bookmarkStart w:id="914" w:name="_Toc187255999"/>
      <w:r w:rsidRPr="008C3753">
        <w:t>4.5.2.2</w:t>
      </w:r>
      <w:r w:rsidRPr="008C3753">
        <w:tab/>
        <w:t>Receive configurations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5" w:name="_MON_1537740308"/>
    <w:bookmarkEnd w:id="915"/>
    <w:p w14:paraId="507286E4" w14:textId="6C9E49BE" w:rsidR="00CB7B14" w:rsidRPr="008C3753" w:rsidRDefault="003C5CF2" w:rsidP="00CB7B14">
      <w:pPr>
        <w:pStyle w:val="TH"/>
      </w:pPr>
      <w:r w:rsidRPr="008C3753">
        <w:object w:dxaOrig="9265" w:dyaOrig="4212" w14:anchorId="26D677B9">
          <v:shape id="_x0000_i1031" type="#_x0000_t75" style="width:462.5pt;height:206pt" o:ole="">
            <v:imagedata r:id="rId23" o:title=""/>
          </v:shape>
          <o:OLEObject Type="Embed" ProgID="Word.Picture.8" ShapeID="_x0000_i1031" DrawAspect="Content" ObjectID="_179786881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6" w:name="_Toc21099830"/>
      <w:bookmarkStart w:id="917" w:name="_Toc29809628"/>
      <w:bookmarkStart w:id="918" w:name="_Toc36645003"/>
      <w:bookmarkStart w:id="919" w:name="_Toc37272057"/>
      <w:bookmarkStart w:id="920" w:name="_Toc45884303"/>
      <w:bookmarkStart w:id="921" w:name="_Toc53182326"/>
      <w:bookmarkStart w:id="922" w:name="_Toc58860067"/>
      <w:bookmarkStart w:id="923" w:name="_Toc58862571"/>
      <w:bookmarkStart w:id="924" w:name="_Toc61182564"/>
      <w:bookmarkStart w:id="925" w:name="_Toc66727877"/>
      <w:bookmarkStart w:id="926" w:name="_Toc74961680"/>
      <w:bookmarkStart w:id="927" w:name="_Toc75242591"/>
      <w:bookmarkStart w:id="928" w:name="_Toc76544937"/>
      <w:bookmarkStart w:id="929" w:name="_Toc82595037"/>
      <w:bookmarkStart w:id="930" w:name="_Toc89955068"/>
      <w:bookmarkStart w:id="931" w:name="_Toc98773491"/>
      <w:bookmarkStart w:id="932" w:name="_Toc106201250"/>
      <w:bookmarkStart w:id="933" w:name="_Toc115191103"/>
      <w:bookmarkStart w:id="934" w:name="_Toc122012932"/>
      <w:bookmarkStart w:id="935" w:name="_Toc124155020"/>
      <w:bookmarkStart w:id="936" w:name="_Toc131535591"/>
      <w:bookmarkStart w:id="937" w:name="_Toc137398882"/>
      <w:bookmarkStart w:id="938" w:name="_Toc156575580"/>
      <w:bookmarkStart w:id="939" w:name="_Toc176782498"/>
      <w:bookmarkStart w:id="940" w:name="_Toc187256000"/>
      <w:r w:rsidRPr="008C3753">
        <w:t>4.5.2.3</w:t>
      </w:r>
      <w:r w:rsidRPr="008C3753">
        <w:tab/>
        <w:t>Power supply options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1" w:name="_Toc21099831"/>
      <w:bookmarkStart w:id="942" w:name="_Toc29809629"/>
      <w:bookmarkStart w:id="943" w:name="_Toc36645004"/>
      <w:bookmarkStart w:id="944" w:name="_Toc37272058"/>
      <w:bookmarkStart w:id="945" w:name="_Toc45884304"/>
      <w:bookmarkStart w:id="946" w:name="_Toc53182327"/>
      <w:bookmarkStart w:id="947" w:name="_Toc58860068"/>
      <w:bookmarkStart w:id="948" w:name="_Toc58862572"/>
      <w:bookmarkStart w:id="949" w:name="_Toc61182565"/>
      <w:bookmarkStart w:id="950" w:name="_Toc66727878"/>
      <w:bookmarkStart w:id="951" w:name="_Toc74961681"/>
      <w:bookmarkStart w:id="952" w:name="_Toc75242592"/>
      <w:bookmarkStart w:id="953" w:name="_Toc76544938"/>
      <w:bookmarkStart w:id="954" w:name="_Toc82595038"/>
      <w:bookmarkStart w:id="955" w:name="_Toc89955069"/>
      <w:bookmarkStart w:id="956" w:name="_Toc98773492"/>
      <w:bookmarkStart w:id="957" w:name="_Toc106201251"/>
      <w:bookmarkStart w:id="958" w:name="_Toc115191104"/>
      <w:bookmarkStart w:id="959" w:name="_Toc122012933"/>
      <w:bookmarkStart w:id="960" w:name="_Toc124155021"/>
      <w:bookmarkStart w:id="961" w:name="_Toc131535592"/>
      <w:bookmarkStart w:id="962" w:name="_Toc137398883"/>
      <w:bookmarkStart w:id="963" w:name="_Toc156575581"/>
      <w:bookmarkStart w:id="964" w:name="_Toc176782499"/>
      <w:bookmarkStart w:id="965" w:name="_Toc187256001"/>
      <w:r w:rsidRPr="008C3753">
        <w:lastRenderedPageBreak/>
        <w:t>4.5.3</w:t>
      </w:r>
      <w:r w:rsidRPr="008C3753">
        <w:tab/>
        <w:t>BS with integrated Iuant BS modem</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6" w:name="_Toc21099832"/>
      <w:bookmarkStart w:id="967" w:name="_Toc29809630"/>
      <w:bookmarkStart w:id="968" w:name="_Toc36645005"/>
      <w:bookmarkStart w:id="969" w:name="_Toc37272059"/>
      <w:bookmarkStart w:id="970" w:name="_Toc45884305"/>
      <w:bookmarkStart w:id="971" w:name="_Toc53182328"/>
      <w:bookmarkStart w:id="972" w:name="_Toc58860069"/>
      <w:bookmarkStart w:id="973" w:name="_Toc58862573"/>
      <w:bookmarkStart w:id="974" w:name="_Toc61182566"/>
      <w:bookmarkStart w:id="975" w:name="_Toc66727879"/>
      <w:bookmarkStart w:id="976" w:name="_Toc74961682"/>
      <w:bookmarkStart w:id="977" w:name="_Toc75242593"/>
      <w:bookmarkStart w:id="978" w:name="_Toc76544939"/>
      <w:bookmarkStart w:id="979" w:name="_Toc82595039"/>
      <w:bookmarkStart w:id="980" w:name="_Toc89955070"/>
      <w:bookmarkStart w:id="981" w:name="_Toc98773493"/>
      <w:bookmarkStart w:id="982" w:name="_Toc106201252"/>
      <w:bookmarkStart w:id="983" w:name="_Toc115191105"/>
      <w:bookmarkStart w:id="984" w:name="_Toc122012934"/>
      <w:bookmarkStart w:id="985" w:name="_Toc124155022"/>
      <w:bookmarkStart w:id="986" w:name="_Toc131535593"/>
      <w:bookmarkStart w:id="987" w:name="_Toc137398884"/>
      <w:bookmarkStart w:id="988" w:name="_Toc156575582"/>
      <w:bookmarkStart w:id="989" w:name="_Toc176782500"/>
      <w:bookmarkStart w:id="990" w:name="_Toc187256002"/>
      <w:r w:rsidRPr="008C3753">
        <w:rPr>
          <w:rFonts w:cs="v4.2.0"/>
        </w:rPr>
        <w:t>4.</w:t>
      </w:r>
      <w:r w:rsidR="005E656E" w:rsidRPr="008C3753">
        <w:rPr>
          <w:rFonts w:cs="v4.2.0"/>
        </w:rPr>
        <w:t>6</w:t>
      </w:r>
      <w:r w:rsidRPr="008C3753">
        <w:rPr>
          <w:rFonts w:cs="v4.2.0"/>
        </w:rPr>
        <w:tab/>
        <w:t>Manufacturer declarations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1" w:name="_Toc21099833"/>
      <w:bookmarkStart w:id="992" w:name="_Toc29809631"/>
      <w:bookmarkStart w:id="993" w:name="_Toc36645006"/>
      <w:bookmarkStart w:id="994" w:name="_Toc37272060"/>
      <w:bookmarkStart w:id="995" w:name="_Toc45884306"/>
      <w:bookmarkStart w:id="996" w:name="_Toc53182329"/>
      <w:bookmarkStart w:id="997" w:name="_Toc58860070"/>
      <w:bookmarkStart w:id="998" w:name="_Toc58862574"/>
      <w:bookmarkStart w:id="999" w:name="_Toc61182567"/>
      <w:bookmarkStart w:id="1000" w:name="_Toc66727880"/>
      <w:bookmarkStart w:id="1001" w:name="_Toc74961683"/>
      <w:bookmarkStart w:id="1002" w:name="_Toc75242594"/>
      <w:bookmarkStart w:id="1003" w:name="_Toc76544940"/>
      <w:bookmarkStart w:id="1004" w:name="_Toc82595040"/>
      <w:bookmarkStart w:id="1005" w:name="_Toc89955071"/>
      <w:bookmarkStart w:id="1006" w:name="_Toc98773494"/>
      <w:bookmarkStart w:id="1007" w:name="_Toc106201253"/>
      <w:bookmarkStart w:id="1008" w:name="_Toc115191106"/>
      <w:bookmarkStart w:id="1009" w:name="_Toc122012935"/>
      <w:bookmarkStart w:id="1010" w:name="_Toc124155023"/>
      <w:bookmarkStart w:id="1011" w:name="_Toc131535594"/>
      <w:bookmarkStart w:id="1012" w:name="_Toc137398885"/>
      <w:bookmarkStart w:id="1013" w:name="_Toc156575583"/>
      <w:bookmarkStart w:id="1014" w:name="_Toc176782501"/>
      <w:bookmarkStart w:id="1015" w:name="_Toc187256003"/>
      <w:r w:rsidRPr="008C3753">
        <w:t>4.</w:t>
      </w:r>
      <w:r w:rsidR="0098607D" w:rsidRPr="008C3753">
        <w:t>7</w:t>
      </w:r>
      <w:r w:rsidRPr="008C3753">
        <w:tab/>
        <w:t>Test configurations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3D673602" w14:textId="16D4DA18" w:rsidR="000C7A40" w:rsidRPr="008C3753" w:rsidRDefault="000C7A40" w:rsidP="000C7A40">
      <w:pPr>
        <w:pStyle w:val="Heading3"/>
      </w:pPr>
      <w:bookmarkStart w:id="1016" w:name="_Toc21099834"/>
      <w:bookmarkStart w:id="1017" w:name="_Toc29809632"/>
      <w:bookmarkStart w:id="1018" w:name="_Toc36645007"/>
      <w:bookmarkStart w:id="1019" w:name="_Toc37272061"/>
      <w:bookmarkStart w:id="1020" w:name="_Toc45884307"/>
      <w:bookmarkStart w:id="1021" w:name="_Toc53182330"/>
      <w:bookmarkStart w:id="1022" w:name="_Toc58860071"/>
      <w:bookmarkStart w:id="1023" w:name="_Toc58862575"/>
      <w:bookmarkStart w:id="1024" w:name="_Toc61182568"/>
      <w:bookmarkStart w:id="1025" w:name="_Toc66727881"/>
      <w:bookmarkStart w:id="1026" w:name="_Toc74961684"/>
      <w:bookmarkStart w:id="1027" w:name="_Toc75242595"/>
      <w:bookmarkStart w:id="1028" w:name="_Toc76544941"/>
      <w:bookmarkStart w:id="1029" w:name="_Toc82595041"/>
      <w:bookmarkStart w:id="1030" w:name="_Toc89955072"/>
      <w:bookmarkStart w:id="1031" w:name="_Toc98773495"/>
      <w:bookmarkStart w:id="1032" w:name="_Toc106201254"/>
      <w:bookmarkStart w:id="1033" w:name="_Toc115191107"/>
      <w:bookmarkStart w:id="1034" w:name="_Toc122012936"/>
      <w:bookmarkStart w:id="1035" w:name="_Toc124155024"/>
      <w:bookmarkStart w:id="1036" w:name="_Toc131535595"/>
      <w:bookmarkStart w:id="1037" w:name="_Toc137398886"/>
      <w:bookmarkStart w:id="1038" w:name="_Toc156575584"/>
      <w:bookmarkStart w:id="1039" w:name="_Toc176782502"/>
      <w:bookmarkStart w:id="1040" w:name="_Toc187256004"/>
      <w:r w:rsidRPr="008C3753">
        <w:t>4.7.1</w:t>
      </w:r>
      <w:r w:rsidRPr="008C3753">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1" w:name="_Toc21099835"/>
      <w:bookmarkStart w:id="1042" w:name="_Toc29809633"/>
      <w:bookmarkStart w:id="1043" w:name="_Toc36645008"/>
      <w:bookmarkStart w:id="1044" w:name="_Toc37272062"/>
      <w:bookmarkStart w:id="1045" w:name="_Toc45884308"/>
      <w:bookmarkStart w:id="1046" w:name="_Toc53182331"/>
      <w:bookmarkStart w:id="1047" w:name="_Toc58860072"/>
      <w:bookmarkStart w:id="1048" w:name="_Toc58862576"/>
      <w:bookmarkStart w:id="1049" w:name="_Toc61182569"/>
      <w:bookmarkStart w:id="1050" w:name="_Toc66727882"/>
      <w:bookmarkStart w:id="1051" w:name="_Toc74961685"/>
      <w:bookmarkStart w:id="1052" w:name="_Toc75242596"/>
      <w:bookmarkStart w:id="1053" w:name="_Toc76544942"/>
      <w:bookmarkStart w:id="1054" w:name="_Toc82595042"/>
      <w:bookmarkStart w:id="1055" w:name="_Toc89955073"/>
      <w:bookmarkStart w:id="1056" w:name="_Toc98773496"/>
      <w:bookmarkStart w:id="1057" w:name="_Toc106201255"/>
      <w:bookmarkStart w:id="1058" w:name="_Toc115191108"/>
      <w:bookmarkStart w:id="1059" w:name="_Toc122012937"/>
      <w:bookmarkStart w:id="1060" w:name="_Toc124155025"/>
      <w:bookmarkStart w:id="1061" w:name="_Toc131535596"/>
      <w:bookmarkStart w:id="1062" w:name="_Toc137398887"/>
      <w:bookmarkStart w:id="1063" w:name="_Toc156575585"/>
      <w:bookmarkStart w:id="1064" w:name="_Toc176782503"/>
      <w:bookmarkStart w:id="1065" w:name="_Toc187256005"/>
      <w:r w:rsidRPr="008C3753">
        <w:lastRenderedPageBreak/>
        <w:t>4.7.2</w:t>
      </w:r>
      <w:r w:rsidRPr="008C3753">
        <w:tab/>
        <w:t>Test signal used to build Test Configurations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6" w:name="_Ref516750404"/>
      <w:r w:rsidRPr="008C3753">
        <w:t>Table</w:t>
      </w:r>
      <w:bookmarkEnd w:id="1066"/>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7" w:name="_Toc21099836"/>
      <w:bookmarkStart w:id="1068" w:name="_Toc29809634"/>
      <w:bookmarkStart w:id="1069" w:name="_Toc36645009"/>
      <w:bookmarkStart w:id="1070" w:name="_Toc37272063"/>
      <w:bookmarkStart w:id="1071" w:name="_Toc45884309"/>
      <w:bookmarkStart w:id="1072" w:name="_Toc53182332"/>
      <w:bookmarkStart w:id="1073" w:name="_Toc58860073"/>
      <w:bookmarkStart w:id="1074" w:name="_Toc58862577"/>
      <w:bookmarkStart w:id="1075" w:name="_Toc61182570"/>
      <w:bookmarkStart w:id="1076" w:name="_Toc66727883"/>
      <w:bookmarkStart w:id="1077" w:name="_Toc74961686"/>
      <w:bookmarkStart w:id="1078" w:name="_Toc75242597"/>
      <w:bookmarkStart w:id="1079" w:name="_Toc76544943"/>
      <w:bookmarkStart w:id="1080" w:name="_Toc82595043"/>
      <w:bookmarkStart w:id="1081" w:name="_Toc89955074"/>
      <w:bookmarkStart w:id="1082" w:name="_Toc98773497"/>
      <w:bookmarkStart w:id="1083" w:name="_Toc106201256"/>
      <w:bookmarkStart w:id="1084" w:name="_Toc115191109"/>
      <w:bookmarkStart w:id="1085" w:name="_Toc122012938"/>
      <w:bookmarkStart w:id="1086" w:name="_Toc124155026"/>
      <w:bookmarkStart w:id="1087" w:name="_Toc131535597"/>
      <w:bookmarkStart w:id="1088" w:name="_Toc137398888"/>
      <w:bookmarkStart w:id="1089" w:name="_Toc156575586"/>
      <w:bookmarkStart w:id="1090" w:name="_Toc176782504"/>
      <w:bookmarkStart w:id="1091" w:name="_Toc187256006"/>
      <w:r w:rsidRPr="008C3753">
        <w:t>4.7.3</w:t>
      </w:r>
      <w:r w:rsidRPr="008C3753">
        <w:tab/>
        <w:t>NRTC1: Contiguous spectrum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2" w:name="_Toc21099837"/>
      <w:bookmarkStart w:id="1093" w:name="_Toc29809635"/>
      <w:bookmarkStart w:id="1094" w:name="_Toc36645010"/>
      <w:bookmarkStart w:id="1095" w:name="_Toc37272064"/>
      <w:bookmarkStart w:id="1096" w:name="_Toc45884310"/>
      <w:bookmarkStart w:id="1097" w:name="_Toc53182333"/>
      <w:bookmarkStart w:id="1098" w:name="_Toc58860074"/>
      <w:bookmarkStart w:id="1099" w:name="_Toc58862578"/>
      <w:bookmarkStart w:id="1100" w:name="_Toc61182571"/>
      <w:bookmarkStart w:id="1101" w:name="_Toc66727884"/>
      <w:bookmarkStart w:id="1102" w:name="_Toc74961687"/>
      <w:bookmarkStart w:id="1103" w:name="_Toc75242598"/>
      <w:bookmarkStart w:id="1104" w:name="_Toc76544944"/>
      <w:bookmarkStart w:id="1105" w:name="_Toc82595044"/>
      <w:bookmarkStart w:id="1106" w:name="_Toc89955075"/>
      <w:bookmarkStart w:id="1107" w:name="_Toc98773498"/>
      <w:bookmarkStart w:id="1108" w:name="_Toc106201257"/>
      <w:bookmarkStart w:id="1109" w:name="_Toc115191110"/>
      <w:bookmarkStart w:id="1110" w:name="_Toc122012939"/>
      <w:bookmarkStart w:id="1111" w:name="_Toc124155027"/>
      <w:bookmarkStart w:id="1112" w:name="_Toc131535598"/>
      <w:bookmarkStart w:id="1113" w:name="_Toc137398889"/>
      <w:bookmarkStart w:id="1114" w:name="_Toc156575587"/>
      <w:bookmarkStart w:id="1115" w:name="_Toc176782505"/>
      <w:bookmarkStart w:id="1116" w:name="_Toc187256007"/>
      <w:r w:rsidRPr="008C3753">
        <w:t>4.7.3.1</w:t>
      </w:r>
      <w:r w:rsidRPr="008C3753">
        <w:tab/>
        <w:t>NRTC1 generation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7" w:name="_Toc21099838"/>
      <w:bookmarkStart w:id="1118" w:name="_Toc29809636"/>
      <w:bookmarkStart w:id="1119" w:name="_Toc36645011"/>
      <w:bookmarkStart w:id="1120" w:name="_Toc37272065"/>
      <w:bookmarkStart w:id="1121" w:name="_Toc45884311"/>
      <w:bookmarkStart w:id="1122" w:name="_Toc53182334"/>
      <w:bookmarkStart w:id="1123" w:name="_Toc58860075"/>
      <w:bookmarkStart w:id="1124" w:name="_Toc58862579"/>
      <w:bookmarkStart w:id="1125" w:name="_Toc61182572"/>
      <w:bookmarkStart w:id="1126" w:name="_Toc66727885"/>
      <w:bookmarkStart w:id="1127" w:name="_Toc74961688"/>
      <w:bookmarkStart w:id="1128" w:name="_Toc75242599"/>
      <w:bookmarkStart w:id="1129" w:name="_Toc76544945"/>
      <w:bookmarkStart w:id="1130" w:name="_Toc82595045"/>
      <w:bookmarkStart w:id="1131" w:name="_Toc89955076"/>
      <w:bookmarkStart w:id="1132" w:name="_Toc98773499"/>
      <w:bookmarkStart w:id="1133" w:name="_Toc106201258"/>
      <w:bookmarkStart w:id="1134" w:name="_Toc115191111"/>
      <w:bookmarkStart w:id="1135" w:name="_Toc122012940"/>
      <w:bookmarkStart w:id="1136" w:name="_Toc124155028"/>
      <w:bookmarkStart w:id="1137" w:name="_Toc131535599"/>
      <w:bookmarkStart w:id="1138" w:name="_Toc137398890"/>
      <w:bookmarkStart w:id="1139" w:name="_Toc156575588"/>
      <w:bookmarkStart w:id="1140" w:name="_Toc176782506"/>
      <w:bookmarkStart w:id="1141" w:name="_Toc187256008"/>
      <w:r w:rsidRPr="008C3753">
        <w:t>4.7.3.2</w:t>
      </w:r>
      <w:r w:rsidRPr="008C3753">
        <w:tab/>
        <w:t>NRTC1 power allocation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2" w:name="_Toc21099839"/>
      <w:bookmarkStart w:id="1143" w:name="_Toc29809637"/>
      <w:bookmarkStart w:id="1144" w:name="_Toc36645012"/>
      <w:bookmarkStart w:id="1145" w:name="_Toc37272066"/>
      <w:bookmarkStart w:id="1146" w:name="_Toc45884312"/>
      <w:bookmarkStart w:id="1147" w:name="_Toc53182335"/>
      <w:bookmarkStart w:id="1148" w:name="_Toc58860076"/>
      <w:bookmarkStart w:id="1149" w:name="_Toc58862580"/>
      <w:bookmarkStart w:id="1150" w:name="_Toc61182573"/>
      <w:bookmarkStart w:id="1151" w:name="_Toc66727886"/>
      <w:bookmarkStart w:id="1152" w:name="_Toc74961689"/>
      <w:bookmarkStart w:id="1153" w:name="_Toc75242600"/>
      <w:bookmarkStart w:id="1154" w:name="_Toc76544946"/>
      <w:bookmarkStart w:id="1155" w:name="_Toc82595046"/>
      <w:bookmarkStart w:id="1156" w:name="_Toc89955077"/>
      <w:bookmarkStart w:id="1157" w:name="_Toc98773500"/>
      <w:bookmarkStart w:id="1158" w:name="_Toc106201259"/>
      <w:bookmarkStart w:id="1159" w:name="_Toc115191112"/>
      <w:bookmarkStart w:id="1160" w:name="_Toc122012941"/>
      <w:bookmarkStart w:id="1161" w:name="_Toc124155029"/>
      <w:bookmarkStart w:id="1162" w:name="_Toc131535600"/>
      <w:bookmarkStart w:id="1163" w:name="_Toc137398891"/>
      <w:bookmarkStart w:id="1164" w:name="_Toc156575589"/>
      <w:bookmarkStart w:id="1165" w:name="_Toc176782507"/>
      <w:bookmarkStart w:id="1166" w:name="_Toc187256009"/>
      <w:r w:rsidRPr="008C3753">
        <w:t>4.7.4</w:t>
      </w:r>
      <w:r w:rsidRPr="008C3753">
        <w:tab/>
        <w:t>NRTC2: Contiguous CA occupied bandwidth</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7" w:name="_Toc21099840"/>
      <w:bookmarkStart w:id="1168" w:name="_Toc29809638"/>
      <w:bookmarkStart w:id="1169" w:name="_Toc36645013"/>
      <w:bookmarkStart w:id="1170" w:name="_Toc37272067"/>
      <w:bookmarkStart w:id="1171" w:name="_Toc45884313"/>
      <w:bookmarkStart w:id="1172" w:name="_Toc53182336"/>
      <w:bookmarkStart w:id="1173" w:name="_Toc58860077"/>
      <w:bookmarkStart w:id="1174" w:name="_Toc58862581"/>
      <w:bookmarkStart w:id="1175" w:name="_Toc61182574"/>
      <w:bookmarkStart w:id="1176" w:name="_Toc66727887"/>
      <w:bookmarkStart w:id="1177" w:name="_Toc74961690"/>
      <w:bookmarkStart w:id="1178" w:name="_Toc75242601"/>
      <w:bookmarkStart w:id="1179" w:name="_Toc76544947"/>
      <w:bookmarkStart w:id="1180" w:name="_Toc82595047"/>
      <w:bookmarkStart w:id="1181" w:name="_Toc89955078"/>
      <w:bookmarkStart w:id="1182" w:name="_Toc98773501"/>
      <w:bookmarkStart w:id="1183" w:name="_Toc106201260"/>
      <w:bookmarkStart w:id="1184" w:name="_Toc115191113"/>
      <w:bookmarkStart w:id="1185" w:name="_Toc122012942"/>
      <w:bookmarkStart w:id="1186" w:name="_Toc124155030"/>
      <w:bookmarkStart w:id="1187" w:name="_Toc131535601"/>
      <w:bookmarkStart w:id="1188" w:name="_Toc137398892"/>
      <w:bookmarkStart w:id="1189" w:name="_Toc156575590"/>
      <w:bookmarkStart w:id="1190" w:name="_Toc176782508"/>
      <w:bookmarkStart w:id="1191" w:name="_Toc187256010"/>
      <w:r w:rsidRPr="008C3753">
        <w:t>4.7.4.1</w:t>
      </w:r>
      <w:r w:rsidRPr="008C3753">
        <w:tab/>
        <w:t>NRTC2 generation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92" w:name="OLE_LINK18"/>
      <w:r>
        <w:t>component carrier</w:t>
      </w:r>
      <w:bookmarkEnd w:id="1192"/>
      <w:r>
        <w:t xml:space="preserve"> 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3" w:name="_Toc21099841"/>
      <w:bookmarkStart w:id="1194" w:name="_Toc29809639"/>
      <w:bookmarkStart w:id="1195" w:name="_Toc36645014"/>
      <w:bookmarkStart w:id="1196" w:name="_Toc37272068"/>
      <w:bookmarkStart w:id="1197" w:name="_Toc45884314"/>
      <w:bookmarkStart w:id="1198" w:name="_Toc53182337"/>
      <w:bookmarkStart w:id="1199" w:name="_Toc58860078"/>
      <w:bookmarkStart w:id="1200" w:name="_Toc58862582"/>
      <w:bookmarkStart w:id="1201" w:name="_Toc61182575"/>
      <w:bookmarkStart w:id="1202" w:name="_Toc66727888"/>
      <w:bookmarkStart w:id="1203" w:name="_Toc74961691"/>
      <w:bookmarkStart w:id="1204" w:name="_Toc75242602"/>
      <w:bookmarkStart w:id="1205" w:name="_Toc76544948"/>
      <w:bookmarkStart w:id="1206" w:name="_Toc82595048"/>
      <w:bookmarkStart w:id="1207" w:name="_Toc89955079"/>
      <w:bookmarkStart w:id="1208" w:name="_Toc98773502"/>
      <w:bookmarkStart w:id="1209" w:name="_Toc106201261"/>
      <w:bookmarkStart w:id="1210" w:name="_Toc115191114"/>
      <w:bookmarkStart w:id="1211" w:name="_Toc122012943"/>
      <w:bookmarkStart w:id="1212" w:name="_Toc124155031"/>
      <w:bookmarkStart w:id="1213" w:name="_Toc131535602"/>
      <w:bookmarkStart w:id="1214" w:name="_Toc137398893"/>
      <w:bookmarkStart w:id="1215" w:name="_Toc156575591"/>
      <w:bookmarkStart w:id="1216" w:name="_Toc176782509"/>
      <w:bookmarkStart w:id="1217" w:name="_Toc187256011"/>
      <w:r w:rsidRPr="008C3753">
        <w:t>4.7.4.2</w:t>
      </w:r>
      <w:r w:rsidRPr="008C3753">
        <w:tab/>
        <w:t>NRTC2 power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8" w:name="_Toc21099842"/>
      <w:bookmarkStart w:id="1219" w:name="_Toc29809640"/>
      <w:bookmarkStart w:id="1220" w:name="_Toc36645015"/>
      <w:bookmarkStart w:id="1221" w:name="_Toc37272069"/>
      <w:bookmarkStart w:id="1222" w:name="_Toc45884315"/>
      <w:bookmarkStart w:id="1223" w:name="_Toc53182338"/>
      <w:bookmarkStart w:id="1224" w:name="_Toc58860079"/>
      <w:bookmarkStart w:id="1225" w:name="_Toc58862583"/>
      <w:bookmarkStart w:id="1226" w:name="_Toc61182576"/>
      <w:bookmarkStart w:id="1227" w:name="_Toc66727889"/>
      <w:bookmarkStart w:id="1228" w:name="_Toc74961692"/>
      <w:bookmarkStart w:id="1229" w:name="_Toc75242603"/>
      <w:bookmarkStart w:id="1230" w:name="_Toc76544949"/>
      <w:bookmarkStart w:id="1231" w:name="_Toc82595049"/>
      <w:bookmarkStart w:id="1232" w:name="_Toc89955080"/>
      <w:bookmarkStart w:id="1233" w:name="_Toc98773503"/>
      <w:bookmarkStart w:id="1234" w:name="_Toc106201262"/>
      <w:bookmarkStart w:id="1235" w:name="_Toc115191115"/>
      <w:bookmarkStart w:id="1236" w:name="_Toc122012944"/>
      <w:bookmarkStart w:id="1237" w:name="_Toc124155032"/>
      <w:bookmarkStart w:id="1238" w:name="_Toc131535603"/>
      <w:bookmarkStart w:id="1239" w:name="_Toc137398894"/>
      <w:bookmarkStart w:id="1240" w:name="_Toc156575592"/>
      <w:bookmarkStart w:id="1241" w:name="_Toc176782510"/>
      <w:bookmarkStart w:id="1242" w:name="_Toc187256012"/>
      <w:r w:rsidRPr="008C3753">
        <w:t>4.7.5</w:t>
      </w:r>
      <w:r w:rsidRPr="008C3753">
        <w:tab/>
        <w:t>NRTC3: Non-contiguous spectrum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3" w:name="_Toc21099843"/>
      <w:bookmarkStart w:id="1244" w:name="_Toc29809641"/>
      <w:bookmarkStart w:id="1245" w:name="_Toc36645016"/>
      <w:bookmarkStart w:id="1246" w:name="_Toc37272070"/>
      <w:bookmarkStart w:id="1247" w:name="_Toc45884316"/>
      <w:bookmarkStart w:id="1248" w:name="_Toc53182339"/>
      <w:bookmarkStart w:id="1249" w:name="_Toc58860080"/>
      <w:bookmarkStart w:id="1250" w:name="_Toc58862584"/>
      <w:bookmarkStart w:id="1251" w:name="_Toc61182577"/>
      <w:bookmarkStart w:id="1252" w:name="_Toc66727890"/>
      <w:bookmarkStart w:id="1253" w:name="_Toc74961693"/>
      <w:bookmarkStart w:id="1254" w:name="_Toc75242604"/>
      <w:bookmarkStart w:id="1255" w:name="_Toc76544950"/>
      <w:bookmarkStart w:id="1256" w:name="_Toc82595050"/>
      <w:bookmarkStart w:id="1257" w:name="_Toc89955081"/>
      <w:bookmarkStart w:id="1258" w:name="_Toc98773504"/>
      <w:bookmarkStart w:id="1259" w:name="_Toc106201263"/>
      <w:bookmarkStart w:id="1260" w:name="_Toc115191116"/>
      <w:bookmarkStart w:id="1261" w:name="_Toc122012945"/>
      <w:bookmarkStart w:id="1262" w:name="_Toc124155033"/>
      <w:bookmarkStart w:id="1263" w:name="_Toc131535604"/>
      <w:bookmarkStart w:id="1264" w:name="_Toc137398895"/>
      <w:bookmarkStart w:id="1265" w:name="_Toc156575593"/>
      <w:bookmarkStart w:id="1266" w:name="_Toc176782511"/>
      <w:bookmarkStart w:id="1267" w:name="_Toc187256013"/>
      <w:r w:rsidRPr="008C3753">
        <w:t>4.7.5.1</w:t>
      </w:r>
      <w:r w:rsidRPr="008C3753">
        <w:tab/>
        <w:t>NRTC3 generation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8" w:name="_Toc21099844"/>
      <w:bookmarkStart w:id="1269" w:name="_Toc29809642"/>
      <w:bookmarkStart w:id="1270" w:name="_Toc36645017"/>
      <w:bookmarkStart w:id="1271" w:name="_Toc37272071"/>
      <w:bookmarkStart w:id="1272" w:name="_Toc45884317"/>
      <w:bookmarkStart w:id="1273" w:name="_Toc53182340"/>
      <w:bookmarkStart w:id="1274" w:name="_Toc58860081"/>
      <w:bookmarkStart w:id="1275" w:name="_Toc58862585"/>
      <w:bookmarkStart w:id="1276" w:name="_Toc61182578"/>
      <w:bookmarkStart w:id="1277" w:name="_Toc66727891"/>
      <w:bookmarkStart w:id="1278" w:name="_Toc74961694"/>
      <w:bookmarkStart w:id="1279" w:name="_Toc75242605"/>
      <w:bookmarkStart w:id="1280" w:name="_Toc76544951"/>
      <w:bookmarkStart w:id="1281" w:name="_Toc82595051"/>
      <w:bookmarkStart w:id="1282" w:name="_Toc89955082"/>
      <w:bookmarkStart w:id="1283" w:name="_Toc98773505"/>
      <w:bookmarkStart w:id="1284" w:name="_Toc106201264"/>
      <w:bookmarkStart w:id="1285" w:name="_Toc115191117"/>
      <w:bookmarkStart w:id="1286" w:name="_Toc122012946"/>
      <w:bookmarkStart w:id="1287" w:name="_Toc124155034"/>
      <w:bookmarkStart w:id="1288" w:name="_Toc131535605"/>
      <w:bookmarkStart w:id="1289" w:name="_Toc137398896"/>
      <w:bookmarkStart w:id="1290" w:name="_Toc156575594"/>
      <w:bookmarkStart w:id="1291" w:name="_Toc176782512"/>
      <w:bookmarkStart w:id="1292" w:name="_Toc187256014"/>
      <w:r w:rsidRPr="008C3753">
        <w:lastRenderedPageBreak/>
        <w:t>4.7.5.2</w:t>
      </w:r>
      <w:r w:rsidRPr="008C3753">
        <w:tab/>
        <w:t>NRTC3 power allocation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3" w:name="_Toc21099845"/>
      <w:bookmarkStart w:id="1294" w:name="_Toc29809643"/>
      <w:bookmarkStart w:id="1295" w:name="_Toc36645018"/>
      <w:bookmarkStart w:id="1296" w:name="_Toc37272072"/>
      <w:bookmarkStart w:id="1297" w:name="_Toc45884318"/>
      <w:bookmarkStart w:id="1298" w:name="_Toc53182341"/>
      <w:bookmarkStart w:id="1299" w:name="_Toc58860082"/>
      <w:bookmarkStart w:id="1300" w:name="_Toc58862586"/>
      <w:bookmarkStart w:id="1301" w:name="_Toc61182579"/>
      <w:bookmarkStart w:id="1302" w:name="_Toc66727892"/>
      <w:bookmarkStart w:id="1303" w:name="_Toc74961695"/>
      <w:bookmarkStart w:id="1304" w:name="_Toc75242606"/>
      <w:bookmarkStart w:id="1305" w:name="_Toc76544952"/>
      <w:bookmarkStart w:id="1306" w:name="_Toc82595052"/>
      <w:bookmarkStart w:id="1307" w:name="_Toc89955083"/>
      <w:bookmarkStart w:id="1308" w:name="_Toc98773506"/>
      <w:bookmarkStart w:id="1309" w:name="_Toc106201265"/>
      <w:bookmarkStart w:id="1310" w:name="_Toc115191118"/>
      <w:bookmarkStart w:id="1311" w:name="_Toc122012947"/>
      <w:bookmarkStart w:id="1312" w:name="_Toc124155035"/>
      <w:bookmarkStart w:id="1313" w:name="_Toc131535606"/>
      <w:bookmarkStart w:id="1314" w:name="_Toc137398897"/>
      <w:bookmarkStart w:id="1315" w:name="_Toc156575595"/>
      <w:bookmarkStart w:id="1316" w:name="_Toc176782513"/>
      <w:bookmarkStart w:id="1317" w:name="_Toc187256015"/>
      <w:r w:rsidRPr="008C3753">
        <w:t>4.7.6</w:t>
      </w:r>
      <w:r w:rsidRPr="008C3753">
        <w:tab/>
        <w:t>NRTC4: Multi-band test configuration for full carrier allocation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8" w:name="_Toc21099846"/>
      <w:bookmarkStart w:id="1319" w:name="_Toc29809644"/>
      <w:bookmarkStart w:id="1320" w:name="_Toc36645019"/>
      <w:bookmarkStart w:id="1321" w:name="_Toc37272073"/>
      <w:bookmarkStart w:id="1322" w:name="_Toc45884319"/>
      <w:bookmarkStart w:id="1323" w:name="_Toc53182342"/>
      <w:bookmarkStart w:id="1324" w:name="_Toc58860083"/>
      <w:bookmarkStart w:id="1325" w:name="_Toc58862587"/>
      <w:bookmarkStart w:id="1326" w:name="_Toc61182580"/>
      <w:bookmarkStart w:id="1327" w:name="_Toc66727893"/>
      <w:bookmarkStart w:id="1328" w:name="_Toc74961696"/>
      <w:bookmarkStart w:id="1329" w:name="_Toc75242607"/>
      <w:bookmarkStart w:id="1330" w:name="_Toc76544953"/>
      <w:bookmarkStart w:id="1331" w:name="_Toc82595053"/>
      <w:bookmarkStart w:id="1332" w:name="_Toc89955084"/>
      <w:bookmarkStart w:id="1333" w:name="_Toc98773507"/>
      <w:bookmarkStart w:id="1334" w:name="_Toc106201266"/>
      <w:bookmarkStart w:id="1335" w:name="_Toc115191119"/>
      <w:bookmarkStart w:id="1336" w:name="_Toc122012948"/>
      <w:bookmarkStart w:id="1337" w:name="_Toc124155036"/>
      <w:bookmarkStart w:id="1338" w:name="_Toc131535607"/>
      <w:bookmarkStart w:id="1339" w:name="_Toc137398898"/>
      <w:bookmarkStart w:id="1340" w:name="_Toc156575596"/>
      <w:bookmarkStart w:id="1341" w:name="_Toc176782514"/>
      <w:bookmarkStart w:id="1342" w:name="_Toc187256016"/>
      <w:r w:rsidRPr="008C3753">
        <w:t>4.7.6.1</w:t>
      </w:r>
      <w:r w:rsidRPr="008C3753">
        <w:tab/>
        <w:t>NRTC4 generation</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3" w:name="_Toc21099847"/>
      <w:bookmarkStart w:id="1344" w:name="_Toc29809645"/>
      <w:bookmarkStart w:id="1345" w:name="_Toc36645020"/>
      <w:bookmarkStart w:id="1346" w:name="_Toc37272074"/>
      <w:bookmarkStart w:id="1347" w:name="_Toc45884320"/>
      <w:bookmarkStart w:id="1348" w:name="_Toc53182343"/>
      <w:bookmarkStart w:id="1349" w:name="_Toc58860084"/>
      <w:bookmarkStart w:id="1350" w:name="_Toc58862588"/>
      <w:bookmarkStart w:id="1351" w:name="_Toc61182581"/>
      <w:bookmarkStart w:id="1352" w:name="_Toc66727894"/>
      <w:bookmarkStart w:id="1353" w:name="_Toc74961697"/>
      <w:bookmarkStart w:id="1354" w:name="_Toc75242608"/>
      <w:bookmarkStart w:id="1355" w:name="_Toc76544954"/>
      <w:bookmarkStart w:id="1356" w:name="_Toc82595054"/>
      <w:bookmarkStart w:id="1357" w:name="_Toc89955085"/>
      <w:bookmarkStart w:id="1358" w:name="_Toc98773508"/>
      <w:bookmarkStart w:id="1359" w:name="_Toc106201267"/>
      <w:bookmarkStart w:id="1360" w:name="_Toc115191120"/>
      <w:bookmarkStart w:id="1361" w:name="_Toc122012949"/>
      <w:bookmarkStart w:id="1362" w:name="_Toc124155037"/>
      <w:bookmarkStart w:id="1363" w:name="_Toc131535608"/>
      <w:bookmarkStart w:id="1364" w:name="_Toc137398899"/>
      <w:bookmarkStart w:id="1365" w:name="_Toc156575597"/>
      <w:bookmarkStart w:id="1366" w:name="_Toc176782515"/>
      <w:bookmarkStart w:id="1367" w:name="_Toc187256017"/>
      <w:r w:rsidRPr="008C3753">
        <w:t>4.7.6.2</w:t>
      </w:r>
      <w:r w:rsidRPr="008C3753">
        <w:tab/>
        <w:t>NRTC4 power allocation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8" w:name="_Toc21099848"/>
      <w:bookmarkStart w:id="1369" w:name="_Toc29809646"/>
      <w:bookmarkStart w:id="1370" w:name="_Toc36645021"/>
      <w:bookmarkStart w:id="1371" w:name="_Toc37272075"/>
      <w:bookmarkStart w:id="1372" w:name="_Toc45884321"/>
      <w:bookmarkStart w:id="1373" w:name="_Toc53182344"/>
      <w:bookmarkStart w:id="1374" w:name="_Toc58860085"/>
      <w:bookmarkStart w:id="1375" w:name="_Toc58862589"/>
      <w:bookmarkStart w:id="1376" w:name="_Toc61182582"/>
      <w:bookmarkStart w:id="1377" w:name="_Toc66727895"/>
      <w:bookmarkStart w:id="1378" w:name="_Toc74961698"/>
      <w:bookmarkStart w:id="1379" w:name="_Toc75242609"/>
      <w:bookmarkStart w:id="1380" w:name="_Toc76544955"/>
      <w:bookmarkStart w:id="1381" w:name="_Toc82595055"/>
      <w:bookmarkStart w:id="1382" w:name="_Toc89955086"/>
      <w:bookmarkStart w:id="1383" w:name="_Toc98773509"/>
      <w:bookmarkStart w:id="1384" w:name="_Toc106201268"/>
      <w:bookmarkStart w:id="1385" w:name="_Toc115191121"/>
      <w:bookmarkStart w:id="1386" w:name="_Toc122012950"/>
      <w:bookmarkStart w:id="1387" w:name="_Toc124155038"/>
      <w:bookmarkStart w:id="1388" w:name="_Toc131535609"/>
      <w:bookmarkStart w:id="1389" w:name="_Toc137398900"/>
      <w:bookmarkStart w:id="1390" w:name="_Toc156575598"/>
      <w:bookmarkStart w:id="1391" w:name="_Toc176782516"/>
      <w:bookmarkStart w:id="1392" w:name="_Toc187256018"/>
      <w:r w:rsidRPr="008C3753">
        <w:t>4.7.7</w:t>
      </w:r>
      <w:r w:rsidRPr="008C3753">
        <w:tab/>
        <w:t>NRTC5: Multi-band test configuration with high PSD per carrier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3" w:name="_Toc21099849"/>
      <w:bookmarkStart w:id="1394" w:name="_Toc29809647"/>
      <w:bookmarkStart w:id="1395" w:name="_Toc36645022"/>
      <w:bookmarkStart w:id="1396" w:name="_Toc37272076"/>
      <w:bookmarkStart w:id="1397" w:name="_Toc45884322"/>
      <w:bookmarkStart w:id="1398" w:name="_Toc53182345"/>
      <w:bookmarkStart w:id="1399" w:name="_Toc58860086"/>
      <w:bookmarkStart w:id="1400" w:name="_Toc58862590"/>
      <w:bookmarkStart w:id="1401" w:name="_Toc61182583"/>
      <w:bookmarkStart w:id="1402" w:name="_Toc66727896"/>
      <w:bookmarkStart w:id="1403" w:name="_Toc74961699"/>
      <w:bookmarkStart w:id="1404" w:name="_Toc75242610"/>
      <w:bookmarkStart w:id="1405" w:name="_Toc76544956"/>
      <w:bookmarkStart w:id="1406" w:name="_Toc82595056"/>
      <w:bookmarkStart w:id="1407" w:name="_Toc89955087"/>
      <w:bookmarkStart w:id="1408" w:name="_Toc98773510"/>
      <w:bookmarkStart w:id="1409" w:name="_Toc106201269"/>
      <w:bookmarkStart w:id="1410" w:name="_Toc115191122"/>
      <w:bookmarkStart w:id="1411" w:name="_Toc122012951"/>
      <w:bookmarkStart w:id="1412" w:name="_Toc124155039"/>
      <w:bookmarkStart w:id="1413" w:name="_Toc131535610"/>
      <w:bookmarkStart w:id="1414" w:name="_Toc137398901"/>
      <w:bookmarkStart w:id="1415" w:name="_Toc156575599"/>
      <w:bookmarkStart w:id="1416" w:name="_Toc176782517"/>
      <w:bookmarkStart w:id="1417" w:name="_Toc187256019"/>
      <w:r w:rsidRPr="008C3753">
        <w:lastRenderedPageBreak/>
        <w:t>4.7.7.1</w:t>
      </w:r>
      <w:r w:rsidRPr="008C3753">
        <w:tab/>
        <w:t>NRTC5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8" w:name="_Toc21099850"/>
      <w:bookmarkStart w:id="1419" w:name="_Toc29809648"/>
      <w:bookmarkStart w:id="1420" w:name="_Toc36645023"/>
      <w:bookmarkStart w:id="1421" w:name="_Toc37272077"/>
      <w:bookmarkStart w:id="1422" w:name="_Toc45884323"/>
      <w:bookmarkStart w:id="1423" w:name="_Toc53182346"/>
      <w:bookmarkStart w:id="1424" w:name="_Toc58860087"/>
      <w:bookmarkStart w:id="1425" w:name="_Toc58862591"/>
      <w:bookmarkStart w:id="1426" w:name="_Toc61182584"/>
      <w:bookmarkStart w:id="1427" w:name="_Toc66727897"/>
      <w:bookmarkStart w:id="1428" w:name="_Toc74961700"/>
      <w:bookmarkStart w:id="1429" w:name="_Toc75242611"/>
      <w:bookmarkStart w:id="1430" w:name="_Toc76544957"/>
      <w:bookmarkStart w:id="1431" w:name="_Toc82595057"/>
      <w:bookmarkStart w:id="1432" w:name="_Toc89955088"/>
      <w:bookmarkStart w:id="1433" w:name="_Toc98773511"/>
      <w:bookmarkStart w:id="1434" w:name="_Toc106201270"/>
      <w:bookmarkStart w:id="1435" w:name="_Toc115191123"/>
      <w:bookmarkStart w:id="1436" w:name="_Toc122012952"/>
      <w:bookmarkStart w:id="1437" w:name="_Toc124155040"/>
      <w:bookmarkStart w:id="1438" w:name="_Toc131535611"/>
      <w:bookmarkStart w:id="1439" w:name="_Toc137398902"/>
      <w:bookmarkStart w:id="1440" w:name="_Toc156575600"/>
      <w:bookmarkStart w:id="1441" w:name="_Toc176782518"/>
      <w:bookmarkStart w:id="1442" w:name="_Toc187256020"/>
      <w:r w:rsidRPr="008C3753">
        <w:t>4.7.7.2</w:t>
      </w:r>
      <w:r w:rsidRPr="008C3753">
        <w:tab/>
        <w:t>NRTC5 power allocation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3" w:name="_Toc82595058"/>
      <w:bookmarkStart w:id="1444" w:name="_Toc89955089"/>
      <w:bookmarkStart w:id="1445" w:name="_Toc98773512"/>
      <w:bookmarkStart w:id="1446" w:name="_Toc106201271"/>
      <w:bookmarkStart w:id="1447" w:name="_Toc115191124"/>
      <w:bookmarkStart w:id="1448" w:name="_Toc122012953"/>
      <w:bookmarkStart w:id="1449" w:name="_Toc124155041"/>
      <w:bookmarkStart w:id="1450" w:name="_Toc131535612"/>
      <w:bookmarkStart w:id="1451" w:name="_Toc137398903"/>
      <w:bookmarkStart w:id="1452" w:name="_Toc156575601"/>
      <w:bookmarkStart w:id="1453" w:name="_Toc176782519"/>
      <w:bookmarkStart w:id="1454" w:name="_Toc82595059"/>
      <w:bookmarkStart w:id="1455" w:name="_Toc89955090"/>
      <w:bookmarkStart w:id="1456" w:name="_Toc187256021"/>
      <w:r w:rsidRPr="00E345E3">
        <w:t>4.7.</w:t>
      </w:r>
      <w:r>
        <w:t>8</w:t>
      </w:r>
      <w:r w:rsidRPr="00E345E3">
        <w:tab/>
        <w:t>NRTC6: Non-contiguous spectrum operation in band n46</w:t>
      </w:r>
      <w:r>
        <w:t>, n96</w:t>
      </w:r>
      <w:r w:rsidRPr="00E345E3">
        <w:t xml:space="preserve"> and n</w:t>
      </w:r>
      <w:r>
        <w:t>102</w:t>
      </w:r>
      <w:bookmarkEnd w:id="1443"/>
      <w:bookmarkEnd w:id="1444"/>
      <w:bookmarkEnd w:id="1445"/>
      <w:bookmarkEnd w:id="1446"/>
      <w:bookmarkEnd w:id="1447"/>
      <w:bookmarkEnd w:id="1448"/>
      <w:bookmarkEnd w:id="1449"/>
      <w:bookmarkEnd w:id="1450"/>
      <w:bookmarkEnd w:id="1451"/>
      <w:bookmarkEnd w:id="1452"/>
      <w:bookmarkEnd w:id="1453"/>
      <w:bookmarkEnd w:id="1456"/>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7" w:name="_Toc98773513"/>
      <w:bookmarkStart w:id="1458" w:name="_Toc106201272"/>
      <w:bookmarkStart w:id="1459" w:name="_Toc115191125"/>
      <w:bookmarkStart w:id="1460" w:name="_Toc122012954"/>
      <w:bookmarkStart w:id="1461" w:name="_Toc124155042"/>
      <w:bookmarkStart w:id="1462" w:name="_Toc131535613"/>
      <w:bookmarkStart w:id="1463" w:name="_Toc137398904"/>
      <w:bookmarkStart w:id="1464" w:name="_Toc156575602"/>
      <w:bookmarkStart w:id="1465" w:name="_Toc176782520"/>
      <w:bookmarkStart w:id="1466" w:name="_Toc187256022"/>
      <w:r w:rsidRPr="00E345E3">
        <w:t>4.7.</w:t>
      </w:r>
      <w:r>
        <w:t>8</w:t>
      </w:r>
      <w:r w:rsidRPr="00E345E3">
        <w:t>.1</w:t>
      </w:r>
      <w:r w:rsidRPr="00E345E3">
        <w:tab/>
        <w:t>NRTC6 generation</w:t>
      </w:r>
      <w:bookmarkEnd w:id="1454"/>
      <w:bookmarkEnd w:id="1455"/>
      <w:bookmarkEnd w:id="1457"/>
      <w:bookmarkEnd w:id="1458"/>
      <w:bookmarkEnd w:id="1459"/>
      <w:bookmarkEnd w:id="1460"/>
      <w:bookmarkEnd w:id="1461"/>
      <w:bookmarkEnd w:id="1462"/>
      <w:bookmarkEnd w:id="1463"/>
      <w:bookmarkEnd w:id="1464"/>
      <w:bookmarkEnd w:id="1465"/>
      <w:bookmarkEnd w:id="1466"/>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7" w:name="_Toc82595060"/>
      <w:bookmarkStart w:id="1468" w:name="_Toc89955091"/>
      <w:bookmarkStart w:id="1469" w:name="_Toc98773514"/>
      <w:bookmarkStart w:id="1470" w:name="_Toc106201273"/>
      <w:bookmarkStart w:id="1471" w:name="_Toc115191126"/>
      <w:bookmarkStart w:id="1472" w:name="_Toc122012955"/>
      <w:bookmarkStart w:id="1473" w:name="_Toc124155043"/>
      <w:bookmarkStart w:id="1474" w:name="_Toc131535614"/>
      <w:bookmarkStart w:id="1475" w:name="_Toc137398905"/>
      <w:bookmarkStart w:id="1476" w:name="_Toc156575603"/>
      <w:bookmarkStart w:id="1477" w:name="_Toc176782521"/>
      <w:bookmarkStart w:id="1478" w:name="_Toc187256023"/>
      <w:r w:rsidRPr="00E345E3">
        <w:t>4.7.</w:t>
      </w:r>
      <w:r>
        <w:t>8</w:t>
      </w:r>
      <w:r w:rsidRPr="00E345E3">
        <w:t>.2</w:t>
      </w:r>
      <w:r w:rsidRPr="00E345E3">
        <w:tab/>
        <w:t>NRTC6 power allocation</w:t>
      </w:r>
      <w:bookmarkEnd w:id="1467"/>
      <w:bookmarkEnd w:id="1468"/>
      <w:bookmarkEnd w:id="1469"/>
      <w:bookmarkEnd w:id="1470"/>
      <w:bookmarkEnd w:id="1471"/>
      <w:bookmarkEnd w:id="1472"/>
      <w:bookmarkEnd w:id="1473"/>
      <w:bookmarkEnd w:id="1474"/>
      <w:bookmarkEnd w:id="1475"/>
      <w:bookmarkEnd w:id="1476"/>
      <w:bookmarkEnd w:id="1477"/>
      <w:bookmarkEnd w:id="1478"/>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79" w:name="_Toc21099851"/>
      <w:bookmarkStart w:id="1480" w:name="_Toc29809649"/>
      <w:bookmarkStart w:id="1481" w:name="_Toc36645024"/>
      <w:bookmarkStart w:id="1482" w:name="_Toc37272078"/>
      <w:bookmarkStart w:id="1483" w:name="_Toc45884324"/>
      <w:bookmarkStart w:id="1484" w:name="_Toc53182347"/>
      <w:bookmarkStart w:id="1485" w:name="_Toc58860088"/>
      <w:bookmarkStart w:id="1486" w:name="_Toc58862592"/>
      <w:bookmarkStart w:id="1487" w:name="_Toc61182585"/>
      <w:bookmarkStart w:id="1488" w:name="_Toc66727898"/>
      <w:bookmarkStart w:id="1489" w:name="_Toc74961701"/>
      <w:bookmarkStart w:id="1490" w:name="_Toc75242612"/>
      <w:bookmarkStart w:id="1491" w:name="_Toc76544958"/>
      <w:bookmarkStart w:id="1492" w:name="_Toc82595061"/>
      <w:bookmarkStart w:id="1493" w:name="_Toc89955092"/>
      <w:bookmarkStart w:id="1494" w:name="_Toc98773515"/>
      <w:bookmarkStart w:id="1495" w:name="_Toc106201274"/>
      <w:bookmarkStart w:id="1496" w:name="_Toc115191127"/>
      <w:bookmarkStart w:id="1497" w:name="_Toc122012956"/>
      <w:bookmarkStart w:id="1498" w:name="_Toc124155044"/>
      <w:bookmarkStart w:id="1499" w:name="_Toc131535615"/>
      <w:bookmarkStart w:id="1500" w:name="_Toc137398906"/>
      <w:bookmarkStart w:id="1501" w:name="_Toc156575604"/>
      <w:bookmarkStart w:id="1502" w:name="_Toc176782522"/>
      <w:bookmarkStart w:id="1503" w:name="_Toc187256024"/>
      <w:r w:rsidRPr="008C3753">
        <w:t>4.8</w:t>
      </w:r>
      <w:r w:rsidR="0071353E" w:rsidRPr="008C3753">
        <w:tab/>
      </w:r>
      <w:r w:rsidRPr="008C3753">
        <w:t>Applicability of requirements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F398A65" w14:textId="77777777" w:rsidR="0098607D" w:rsidRPr="008C3753" w:rsidRDefault="0098607D" w:rsidP="0098607D">
      <w:pPr>
        <w:pStyle w:val="Heading3"/>
        <w:rPr>
          <w:rFonts w:eastAsia="SimSun"/>
        </w:rPr>
      </w:pPr>
      <w:bookmarkStart w:id="1504" w:name="_Toc21099852"/>
      <w:bookmarkStart w:id="1505" w:name="_Toc29809650"/>
      <w:bookmarkStart w:id="1506" w:name="_Toc36645025"/>
      <w:bookmarkStart w:id="1507" w:name="_Toc37272079"/>
      <w:bookmarkStart w:id="1508" w:name="_Toc45884325"/>
      <w:bookmarkStart w:id="1509" w:name="_Toc53182348"/>
      <w:bookmarkStart w:id="1510" w:name="_Toc58860089"/>
      <w:bookmarkStart w:id="1511" w:name="_Toc58862593"/>
      <w:bookmarkStart w:id="1512" w:name="_Toc61182586"/>
      <w:bookmarkStart w:id="1513" w:name="_Toc66727899"/>
      <w:bookmarkStart w:id="1514" w:name="_Toc74961702"/>
      <w:bookmarkStart w:id="1515" w:name="_Toc75242613"/>
      <w:bookmarkStart w:id="1516" w:name="_Toc76544959"/>
      <w:bookmarkStart w:id="1517" w:name="_Toc82595062"/>
      <w:bookmarkStart w:id="1518" w:name="_Toc89955093"/>
      <w:bookmarkStart w:id="1519" w:name="_Toc98773516"/>
      <w:bookmarkStart w:id="1520" w:name="_Toc106201275"/>
      <w:bookmarkStart w:id="1521" w:name="_Toc115191128"/>
      <w:bookmarkStart w:id="1522" w:name="_Toc122012957"/>
      <w:bookmarkStart w:id="1523" w:name="_Toc124155045"/>
      <w:bookmarkStart w:id="1524" w:name="_Toc131535616"/>
      <w:bookmarkStart w:id="1525" w:name="_Toc137398907"/>
      <w:bookmarkStart w:id="1526" w:name="_Toc156575605"/>
      <w:bookmarkStart w:id="1527" w:name="_Toc176782523"/>
      <w:bookmarkStart w:id="1528" w:name="_Toc187256025"/>
      <w:r w:rsidRPr="008C3753">
        <w:t>4.8.1</w:t>
      </w:r>
      <w:r w:rsidRPr="008C3753">
        <w:tab/>
      </w:r>
      <w:r w:rsidRPr="008C3753">
        <w:rPr>
          <w:rFonts w:eastAsia="SimSun"/>
        </w:rPr>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D7F421F" w14:textId="77777777" w:rsidR="0098607D" w:rsidRPr="008C3753" w:rsidRDefault="0098607D" w:rsidP="0098607D">
      <w:pPr>
        <w:pStyle w:val="Heading3"/>
        <w:rPr>
          <w:rFonts w:eastAsia="SimSun"/>
        </w:rPr>
      </w:pPr>
      <w:bookmarkStart w:id="1529" w:name="_Toc21099853"/>
      <w:bookmarkStart w:id="1530" w:name="_Toc29809651"/>
      <w:bookmarkStart w:id="1531" w:name="_Toc36645026"/>
      <w:bookmarkStart w:id="1532" w:name="_Toc37272080"/>
      <w:bookmarkStart w:id="1533" w:name="_Toc45884326"/>
      <w:bookmarkStart w:id="1534" w:name="_Toc53182349"/>
      <w:bookmarkStart w:id="1535" w:name="_Toc58860090"/>
      <w:bookmarkStart w:id="1536" w:name="_Toc58862594"/>
      <w:bookmarkStart w:id="1537" w:name="_Toc61182587"/>
      <w:bookmarkStart w:id="1538" w:name="_Toc66727900"/>
      <w:bookmarkStart w:id="1539" w:name="_Toc74961703"/>
      <w:bookmarkStart w:id="1540" w:name="_Toc75242614"/>
      <w:bookmarkStart w:id="1541" w:name="_Toc76544960"/>
      <w:bookmarkStart w:id="1542" w:name="_Toc82595063"/>
      <w:bookmarkStart w:id="1543" w:name="_Toc89955094"/>
      <w:bookmarkStart w:id="1544" w:name="_Toc98773517"/>
      <w:bookmarkStart w:id="1545" w:name="_Toc106201276"/>
      <w:bookmarkStart w:id="1546" w:name="_Toc115191129"/>
      <w:bookmarkStart w:id="1547" w:name="_Toc122012958"/>
      <w:bookmarkStart w:id="1548" w:name="_Toc124155046"/>
      <w:bookmarkStart w:id="1549" w:name="_Toc131535617"/>
      <w:bookmarkStart w:id="1550" w:name="_Toc137398908"/>
      <w:bookmarkStart w:id="1551" w:name="_Toc156575606"/>
      <w:bookmarkStart w:id="1552" w:name="_Toc176782524"/>
      <w:bookmarkStart w:id="1553" w:name="_Toc187256026"/>
      <w:r w:rsidRPr="008C3753">
        <w:t>4.8.2</w:t>
      </w:r>
      <w:r w:rsidRPr="008C3753">
        <w:tab/>
      </w:r>
      <w:r w:rsidRPr="008C3753">
        <w:rPr>
          <w:rFonts w:eastAsia="SimSun"/>
        </w:rPr>
        <w:t>Requirement set applicability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4" w:name="_Toc21099854"/>
      <w:bookmarkStart w:id="1555" w:name="_Toc29809652"/>
      <w:bookmarkStart w:id="1556" w:name="_Toc36645027"/>
      <w:bookmarkStart w:id="1557" w:name="_Toc37272081"/>
      <w:bookmarkStart w:id="1558" w:name="_Toc45884327"/>
      <w:bookmarkStart w:id="1559" w:name="_Toc53182350"/>
      <w:bookmarkStart w:id="1560" w:name="_Toc58860091"/>
      <w:bookmarkStart w:id="1561" w:name="_Toc58862595"/>
      <w:bookmarkStart w:id="1562" w:name="_Toc61182588"/>
      <w:bookmarkStart w:id="1563" w:name="_Toc66727901"/>
      <w:bookmarkStart w:id="1564" w:name="_Toc74961704"/>
      <w:bookmarkStart w:id="1565" w:name="_Toc75242615"/>
      <w:bookmarkStart w:id="1566" w:name="_Toc76544961"/>
      <w:bookmarkStart w:id="1567" w:name="_Toc82595064"/>
      <w:bookmarkStart w:id="1568" w:name="_Toc89955095"/>
      <w:bookmarkStart w:id="1569" w:name="_Toc98773518"/>
      <w:bookmarkStart w:id="1570" w:name="_Toc106201277"/>
      <w:bookmarkStart w:id="1571" w:name="_Toc115191130"/>
      <w:bookmarkStart w:id="1572" w:name="_Toc122012959"/>
      <w:bookmarkStart w:id="1573" w:name="_Toc124155047"/>
      <w:bookmarkStart w:id="1574" w:name="_Toc131535618"/>
      <w:bookmarkStart w:id="1575" w:name="_Toc137398909"/>
      <w:bookmarkStart w:id="1576" w:name="_Toc156575607"/>
      <w:bookmarkStart w:id="1577" w:name="_Toc176782525"/>
      <w:bookmarkStart w:id="1578" w:name="_Toc18725602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79" w:name="OLE_LINK348"/>
      <w:bookmarkStart w:id="1580"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1" w:name="OLE_LINK397"/>
            <w:bookmarkStart w:id="1582" w:name="OLE_LINK398"/>
            <w:r w:rsidRPr="00F308BA">
              <w:rPr>
                <w:rFonts w:eastAsia="SimSun"/>
                <w:snapToGrid w:val="0"/>
              </w:rPr>
              <w:t>, SC (Note 2)</w:t>
            </w:r>
            <w:bookmarkEnd w:id="1581"/>
            <w:bookmarkEnd w:id="1582"/>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3" w:name="OLE_LINK395"/>
            <w:bookmarkStart w:id="1584"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3"/>
            <w:bookmarkEnd w:id="1584"/>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5" w:name="_Toc21099855"/>
      <w:bookmarkStart w:id="1586" w:name="_Toc29809653"/>
      <w:bookmarkStart w:id="1587" w:name="_Toc36645028"/>
      <w:bookmarkStart w:id="1588" w:name="_Toc37272082"/>
      <w:bookmarkStart w:id="1589" w:name="_Toc45884328"/>
      <w:bookmarkStart w:id="1590" w:name="_Toc53182351"/>
      <w:bookmarkStart w:id="1591" w:name="_Toc58860092"/>
      <w:bookmarkStart w:id="1592" w:name="_Toc58862596"/>
      <w:bookmarkStart w:id="1593" w:name="_Toc61182589"/>
      <w:bookmarkStart w:id="1594" w:name="_Toc66727902"/>
      <w:bookmarkStart w:id="1595" w:name="_Toc74961705"/>
      <w:bookmarkStart w:id="1596" w:name="_Toc75242616"/>
      <w:bookmarkStart w:id="1597" w:name="_Toc76544962"/>
      <w:bookmarkStart w:id="1598" w:name="_Toc82595065"/>
      <w:bookmarkStart w:id="1599" w:name="_Toc89955096"/>
      <w:bookmarkStart w:id="1600" w:name="_Toc98773519"/>
      <w:bookmarkStart w:id="1601" w:name="_Toc106201278"/>
      <w:bookmarkStart w:id="1602" w:name="_Toc115191131"/>
      <w:bookmarkStart w:id="1603" w:name="_Toc122012960"/>
      <w:bookmarkStart w:id="1604" w:name="_Toc124155048"/>
      <w:bookmarkStart w:id="1605" w:name="_Toc131535619"/>
      <w:bookmarkStart w:id="1606" w:name="_Toc137398910"/>
      <w:bookmarkStart w:id="1607" w:name="_Toc156575608"/>
      <w:bookmarkStart w:id="1608" w:name="_Toc176782526"/>
      <w:bookmarkStart w:id="1609" w:name="_Toc187256028"/>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0" w:name="OLE_LINK357"/>
      <w:bookmarkStart w:id="1611" w:name="OLE_LINK358"/>
      <w:bookmarkStart w:id="1612"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3" w:name="_Toc122012961"/>
      <w:bookmarkStart w:id="1614" w:name="_Toc124155049"/>
      <w:bookmarkStart w:id="1615" w:name="_Toc131535620"/>
      <w:bookmarkStart w:id="1616" w:name="_Toc137398911"/>
      <w:bookmarkStart w:id="1617" w:name="_Toc156575609"/>
      <w:bookmarkStart w:id="1618" w:name="_Toc176782527"/>
      <w:bookmarkStart w:id="1619" w:name="_Toc187256029"/>
      <w:r w:rsidRPr="00E33F60">
        <w:lastRenderedPageBreak/>
        <w:t>4.8.</w:t>
      </w:r>
      <w:r>
        <w:t>5</w:t>
      </w:r>
      <w:r w:rsidRPr="00E33F60">
        <w:tab/>
        <w:t>A</w:t>
      </w:r>
      <w:r>
        <w:t>dditional conformance</w:t>
      </w:r>
      <w:bookmarkEnd w:id="1613"/>
      <w:bookmarkEnd w:id="1614"/>
      <w:bookmarkEnd w:id="1615"/>
      <w:bookmarkEnd w:id="1616"/>
      <w:bookmarkEnd w:id="1617"/>
      <w:bookmarkEnd w:id="1618"/>
      <w:bookmarkEnd w:id="161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0" w:name="_Toc21099856"/>
      <w:bookmarkStart w:id="1621" w:name="_Toc29809654"/>
      <w:bookmarkStart w:id="1622" w:name="_Toc36645029"/>
      <w:bookmarkStart w:id="1623" w:name="_Toc37272083"/>
      <w:bookmarkStart w:id="1624" w:name="_Toc45884329"/>
      <w:bookmarkStart w:id="1625" w:name="_Toc53182352"/>
      <w:bookmarkStart w:id="1626" w:name="_Toc58860093"/>
      <w:bookmarkStart w:id="1627" w:name="_Toc58862597"/>
      <w:bookmarkStart w:id="1628" w:name="_Toc61182590"/>
      <w:bookmarkStart w:id="1629" w:name="_Toc66727903"/>
      <w:bookmarkStart w:id="1630" w:name="_Toc74961706"/>
      <w:bookmarkStart w:id="1631" w:name="_Toc75242617"/>
      <w:bookmarkStart w:id="1632" w:name="_Toc76544963"/>
      <w:bookmarkStart w:id="1633" w:name="_Toc82595066"/>
      <w:bookmarkStart w:id="1634" w:name="_Toc89955097"/>
      <w:bookmarkStart w:id="1635" w:name="_Toc98773520"/>
      <w:bookmarkStart w:id="1636" w:name="_Toc106201279"/>
      <w:bookmarkStart w:id="1637" w:name="_Toc115191132"/>
      <w:bookmarkStart w:id="1638" w:name="_Toc122012962"/>
      <w:bookmarkStart w:id="1639" w:name="_Toc124155050"/>
      <w:bookmarkStart w:id="1640" w:name="_Toc131535621"/>
      <w:bookmarkStart w:id="1641" w:name="_Toc137398912"/>
      <w:bookmarkStart w:id="1642" w:name="_Toc156575610"/>
      <w:bookmarkStart w:id="1643" w:name="_Toc176782528"/>
      <w:bookmarkStart w:id="1644" w:name="_Toc187256030"/>
      <w:r w:rsidRPr="008C3753">
        <w:t>4.</w:t>
      </w:r>
      <w:r w:rsidR="00E45FAF" w:rsidRPr="008C3753">
        <w:t>9</w:t>
      </w:r>
      <w:r w:rsidR="0071353E" w:rsidRPr="008C3753">
        <w:tab/>
      </w:r>
      <w:r w:rsidRPr="008C3753">
        <w:t>RF channels and test models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BC87D67" w14:textId="77777777" w:rsidR="00CC0086" w:rsidRPr="008C3753" w:rsidRDefault="00CC0086" w:rsidP="00CC0086">
      <w:pPr>
        <w:pStyle w:val="Heading3"/>
      </w:pPr>
      <w:bookmarkStart w:id="1645" w:name="_Toc21099857"/>
      <w:bookmarkStart w:id="1646" w:name="_Toc29809655"/>
      <w:bookmarkStart w:id="1647" w:name="_Toc36645030"/>
      <w:bookmarkStart w:id="1648" w:name="_Toc37272084"/>
      <w:bookmarkStart w:id="1649" w:name="_Toc45884330"/>
      <w:bookmarkStart w:id="1650" w:name="_Toc53182353"/>
      <w:bookmarkStart w:id="1651" w:name="_Toc58860094"/>
      <w:bookmarkStart w:id="1652" w:name="_Toc58862598"/>
      <w:bookmarkStart w:id="1653" w:name="_Toc61182591"/>
      <w:bookmarkStart w:id="1654" w:name="_Toc66727904"/>
      <w:bookmarkStart w:id="1655" w:name="_Toc74961707"/>
      <w:bookmarkStart w:id="1656" w:name="_Toc75242618"/>
      <w:bookmarkStart w:id="1657" w:name="_Toc76544964"/>
      <w:bookmarkStart w:id="1658" w:name="_Toc82595067"/>
      <w:bookmarkStart w:id="1659" w:name="_Toc89955098"/>
      <w:bookmarkStart w:id="1660" w:name="_Toc98773521"/>
      <w:bookmarkStart w:id="1661" w:name="_Toc106201280"/>
      <w:bookmarkStart w:id="1662" w:name="_Toc115191133"/>
      <w:bookmarkStart w:id="1663" w:name="_Toc122012963"/>
      <w:bookmarkStart w:id="1664" w:name="_Toc124155051"/>
      <w:bookmarkStart w:id="1665" w:name="_Toc131535622"/>
      <w:bookmarkStart w:id="1666" w:name="_Toc137398913"/>
      <w:bookmarkStart w:id="1667" w:name="_Toc156575611"/>
      <w:bookmarkStart w:id="1668" w:name="_Toc176782529"/>
      <w:bookmarkStart w:id="1669" w:name="_Toc187256031"/>
      <w:r w:rsidRPr="008C3753">
        <w:t>4.9.1</w:t>
      </w:r>
      <w:r w:rsidRPr="008C3753">
        <w:tab/>
        <w:t>RF channels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0" w:name="_Toc21099858"/>
      <w:bookmarkStart w:id="1671" w:name="_Toc29809656"/>
      <w:bookmarkStart w:id="1672" w:name="_Toc36645031"/>
      <w:bookmarkStart w:id="1673" w:name="_Toc37272085"/>
      <w:bookmarkStart w:id="1674" w:name="_Toc45884331"/>
      <w:bookmarkStart w:id="1675" w:name="_Toc53182354"/>
      <w:bookmarkStart w:id="1676" w:name="_Toc58860095"/>
      <w:bookmarkStart w:id="1677" w:name="_Toc58862599"/>
      <w:bookmarkStart w:id="1678" w:name="_Toc61182592"/>
      <w:bookmarkStart w:id="1679" w:name="_Toc66727905"/>
      <w:bookmarkStart w:id="1680" w:name="_Toc74961708"/>
      <w:bookmarkStart w:id="1681" w:name="_Toc75242619"/>
      <w:bookmarkStart w:id="1682" w:name="_Toc76544965"/>
      <w:bookmarkStart w:id="1683" w:name="_Toc82595068"/>
      <w:bookmarkStart w:id="1684" w:name="_Toc89955099"/>
      <w:bookmarkStart w:id="1685" w:name="_Toc98773522"/>
      <w:bookmarkStart w:id="1686" w:name="_Toc106201281"/>
      <w:bookmarkStart w:id="1687" w:name="_Toc115191134"/>
      <w:bookmarkStart w:id="1688" w:name="_Toc122012964"/>
      <w:bookmarkStart w:id="1689" w:name="_Toc124155052"/>
      <w:bookmarkStart w:id="1690" w:name="_Toc131535623"/>
      <w:bookmarkStart w:id="1691" w:name="_Toc137398914"/>
      <w:bookmarkStart w:id="1692" w:name="_Toc156575612"/>
      <w:bookmarkStart w:id="1693" w:name="_Toc176782530"/>
      <w:bookmarkStart w:id="1694" w:name="_Toc187256032"/>
      <w:r w:rsidRPr="008C3753">
        <w:t>4.9.2</w:t>
      </w:r>
      <w:r w:rsidRPr="008C3753">
        <w:tab/>
        <w:t xml:space="preserve">Test </w:t>
      </w:r>
      <w:r w:rsidR="00AD4510" w:rsidRPr="008C3753">
        <w:t>m</w:t>
      </w:r>
      <w:r w:rsidRPr="008C3753">
        <w:t>odels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9127A8" w14:textId="2F4F33CD" w:rsidR="00454E55" w:rsidRPr="008C3753" w:rsidRDefault="00454E55" w:rsidP="00454E55">
      <w:pPr>
        <w:pStyle w:val="Heading4"/>
      </w:pPr>
      <w:bookmarkStart w:id="1695" w:name="_Toc21099859"/>
      <w:bookmarkStart w:id="1696" w:name="_Toc29809657"/>
      <w:bookmarkStart w:id="1697" w:name="_Toc36645032"/>
      <w:bookmarkStart w:id="1698" w:name="_Toc37272086"/>
      <w:bookmarkStart w:id="1699" w:name="_Toc45884332"/>
      <w:bookmarkStart w:id="1700" w:name="_Toc53182355"/>
      <w:bookmarkStart w:id="1701" w:name="_Toc58860096"/>
      <w:bookmarkStart w:id="1702" w:name="_Toc58862600"/>
      <w:bookmarkStart w:id="1703" w:name="_Toc61182593"/>
      <w:bookmarkStart w:id="1704" w:name="_Toc66727906"/>
      <w:bookmarkStart w:id="1705" w:name="_Toc74961709"/>
      <w:bookmarkStart w:id="1706" w:name="_Toc75242620"/>
      <w:bookmarkStart w:id="1707" w:name="_Toc76544966"/>
      <w:bookmarkStart w:id="1708" w:name="_Toc82595069"/>
      <w:bookmarkStart w:id="1709" w:name="_Toc89955100"/>
      <w:bookmarkStart w:id="1710" w:name="_Toc98773523"/>
      <w:bookmarkStart w:id="1711" w:name="_Toc106201282"/>
      <w:bookmarkStart w:id="1712" w:name="_Toc115191135"/>
      <w:bookmarkStart w:id="1713" w:name="_Toc122012965"/>
      <w:bookmarkStart w:id="1714" w:name="_Toc124155053"/>
      <w:bookmarkStart w:id="1715" w:name="_Toc131535624"/>
      <w:bookmarkStart w:id="1716" w:name="_Toc137398915"/>
      <w:bookmarkStart w:id="1717" w:name="_Toc156575613"/>
      <w:bookmarkStart w:id="1718" w:name="_Toc176782531"/>
      <w:bookmarkStart w:id="1719" w:name="_Toc187256033"/>
      <w:r w:rsidRPr="008C3753">
        <w:t>4.9.2.1</w:t>
      </w:r>
      <w:r w:rsidR="00AD4510" w:rsidRPr="008C3753">
        <w:tab/>
      </w:r>
      <w:r w:rsidRPr="008C3753">
        <w:t>General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0" w:name="_Toc21099860"/>
      <w:bookmarkStart w:id="1721" w:name="_Toc29809658"/>
      <w:bookmarkStart w:id="1722" w:name="_Toc36645033"/>
      <w:bookmarkStart w:id="1723" w:name="_Toc37272087"/>
      <w:bookmarkStart w:id="1724" w:name="_Toc45884333"/>
      <w:bookmarkStart w:id="1725" w:name="_Toc53182356"/>
      <w:bookmarkStart w:id="1726" w:name="_Toc58860097"/>
      <w:bookmarkStart w:id="1727" w:name="_Toc58862601"/>
      <w:bookmarkStart w:id="1728" w:name="_Toc61182594"/>
      <w:bookmarkStart w:id="1729" w:name="_Toc66727907"/>
      <w:bookmarkStart w:id="1730" w:name="_Toc74961710"/>
      <w:bookmarkStart w:id="1731" w:name="_Toc75242621"/>
      <w:bookmarkStart w:id="1732" w:name="_Toc76544967"/>
      <w:bookmarkStart w:id="1733" w:name="_Toc82595070"/>
      <w:bookmarkStart w:id="1734" w:name="_Toc89955101"/>
      <w:bookmarkStart w:id="1735" w:name="_Toc98773524"/>
      <w:bookmarkStart w:id="1736" w:name="_Toc106201283"/>
      <w:bookmarkStart w:id="1737" w:name="_Toc115191136"/>
      <w:bookmarkStart w:id="1738" w:name="_Toc122012966"/>
      <w:bookmarkStart w:id="1739" w:name="_Toc124155054"/>
      <w:bookmarkStart w:id="1740" w:name="_Toc131535625"/>
      <w:bookmarkStart w:id="1741" w:name="_Toc137398916"/>
      <w:bookmarkStart w:id="1742" w:name="_Toc156575614"/>
      <w:bookmarkStart w:id="1743" w:name="_Toc176782532"/>
      <w:bookmarkStart w:id="1744" w:name="_Toc18725603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5" w:name="_Toc21099861"/>
      <w:bookmarkStart w:id="1746" w:name="_Toc29809659"/>
      <w:bookmarkStart w:id="1747" w:name="_Toc36645034"/>
      <w:bookmarkStart w:id="1748" w:name="_Toc37272088"/>
      <w:bookmarkStart w:id="1749" w:name="_Toc45884334"/>
      <w:bookmarkStart w:id="1750" w:name="_Toc53182357"/>
      <w:bookmarkStart w:id="1751" w:name="_Toc58860098"/>
      <w:bookmarkStart w:id="1752" w:name="_Toc58862602"/>
      <w:bookmarkStart w:id="1753" w:name="_Toc61182595"/>
      <w:bookmarkStart w:id="1754" w:name="_Toc66727908"/>
      <w:bookmarkStart w:id="1755" w:name="_Toc74961711"/>
      <w:bookmarkStart w:id="1756" w:name="_Toc75242622"/>
      <w:bookmarkStart w:id="1757" w:name="_Toc76544968"/>
      <w:bookmarkStart w:id="1758" w:name="_Toc82595071"/>
      <w:bookmarkStart w:id="1759" w:name="_Toc89955102"/>
      <w:bookmarkStart w:id="1760" w:name="_Toc98773525"/>
      <w:bookmarkStart w:id="1761" w:name="_Toc106201284"/>
      <w:bookmarkStart w:id="1762" w:name="_Toc115191137"/>
      <w:bookmarkStart w:id="1763" w:name="_Toc122012967"/>
      <w:bookmarkStart w:id="1764" w:name="_Toc124155055"/>
      <w:bookmarkStart w:id="1765" w:name="_Toc131535626"/>
      <w:bookmarkStart w:id="1766" w:name="_Toc137398917"/>
      <w:bookmarkStart w:id="1767" w:name="_Toc156575615"/>
      <w:bookmarkStart w:id="1768" w:name="_Toc176782533"/>
      <w:bookmarkStart w:id="1769" w:name="_Toc18725603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0"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1" w:name="_Toc21099862"/>
      <w:bookmarkStart w:id="1772" w:name="_Toc29809660"/>
      <w:bookmarkStart w:id="1773" w:name="_Toc36645035"/>
      <w:bookmarkStart w:id="1774" w:name="_Toc37272089"/>
      <w:bookmarkStart w:id="1775" w:name="_Toc45884335"/>
      <w:bookmarkStart w:id="1776" w:name="_Toc53182358"/>
      <w:bookmarkStart w:id="1777" w:name="_Toc58860099"/>
      <w:bookmarkStart w:id="1778" w:name="_Toc58862603"/>
      <w:bookmarkStart w:id="1779" w:name="_Toc61182596"/>
      <w:bookmarkStart w:id="1780" w:name="_Toc66727909"/>
      <w:bookmarkStart w:id="1781" w:name="_Toc74961712"/>
      <w:bookmarkStart w:id="1782" w:name="_Toc75242623"/>
      <w:bookmarkStart w:id="1783" w:name="_Toc76544969"/>
      <w:bookmarkStart w:id="1784" w:name="_Toc82595072"/>
      <w:bookmarkStart w:id="1785" w:name="_Toc89955103"/>
      <w:bookmarkStart w:id="1786" w:name="_Toc98773526"/>
      <w:bookmarkStart w:id="1787" w:name="_Toc106201285"/>
      <w:bookmarkStart w:id="1788" w:name="_Toc115191138"/>
      <w:bookmarkStart w:id="1789" w:name="_Toc122012968"/>
      <w:bookmarkStart w:id="1790" w:name="_Toc124155056"/>
      <w:bookmarkStart w:id="1791" w:name="_Toc131535627"/>
      <w:bookmarkStart w:id="1792" w:name="_Toc137398918"/>
      <w:bookmarkStart w:id="1793" w:name="_Toc156575616"/>
      <w:bookmarkStart w:id="1794" w:name="_Toc176782534"/>
      <w:bookmarkStart w:id="1795" w:name="_Toc187256036"/>
      <w:bookmarkEnd w:id="1770"/>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6" w:name="_Toc21099863"/>
      <w:bookmarkStart w:id="1797" w:name="_Toc29809661"/>
      <w:bookmarkStart w:id="1798" w:name="_Toc36645036"/>
      <w:bookmarkStart w:id="1799" w:name="_Toc37272090"/>
      <w:bookmarkStart w:id="1800" w:name="_Toc45884336"/>
      <w:bookmarkStart w:id="1801" w:name="_Toc53182359"/>
      <w:bookmarkStart w:id="1802" w:name="_Toc58860100"/>
      <w:bookmarkStart w:id="1803" w:name="_Toc58862604"/>
      <w:bookmarkStart w:id="1804" w:name="_Toc61182597"/>
      <w:bookmarkStart w:id="1805" w:name="_Toc66727910"/>
      <w:bookmarkStart w:id="1806" w:name="_Toc74961713"/>
      <w:bookmarkStart w:id="1807" w:name="_Toc75242624"/>
      <w:bookmarkStart w:id="1808" w:name="_Toc76544970"/>
      <w:bookmarkStart w:id="1809" w:name="_Toc82595073"/>
      <w:bookmarkStart w:id="1810" w:name="_Toc89955104"/>
      <w:bookmarkStart w:id="1811" w:name="_Toc98773527"/>
      <w:bookmarkStart w:id="1812" w:name="_Toc106201286"/>
      <w:bookmarkStart w:id="1813" w:name="_Toc115191139"/>
      <w:bookmarkStart w:id="1814" w:name="_Toc122012969"/>
      <w:bookmarkStart w:id="1815" w:name="_Toc124155057"/>
      <w:bookmarkStart w:id="1816" w:name="_Toc131535628"/>
      <w:bookmarkStart w:id="1817" w:name="_Toc137398919"/>
      <w:bookmarkStart w:id="1818" w:name="_Toc156575617"/>
      <w:bookmarkStart w:id="1819" w:name="_Toc176782535"/>
      <w:bookmarkStart w:id="1820" w:name="_Toc18725603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1" w:name="_Toc21099864"/>
      <w:bookmarkStart w:id="1822" w:name="_Toc29809662"/>
      <w:bookmarkStart w:id="1823" w:name="_Toc36645037"/>
      <w:bookmarkStart w:id="1824" w:name="_Toc37272091"/>
      <w:bookmarkStart w:id="1825" w:name="_Toc45884337"/>
      <w:bookmarkStart w:id="1826" w:name="_Toc53182360"/>
      <w:bookmarkStart w:id="1827" w:name="_Toc58860101"/>
      <w:bookmarkStart w:id="1828" w:name="_Toc58862605"/>
      <w:bookmarkStart w:id="1829" w:name="_Toc61182598"/>
      <w:bookmarkStart w:id="1830" w:name="_Toc66727911"/>
      <w:bookmarkStart w:id="1831" w:name="_Toc74961714"/>
      <w:bookmarkStart w:id="1832" w:name="_Toc75242625"/>
      <w:bookmarkStart w:id="1833" w:name="_Toc76544971"/>
      <w:bookmarkStart w:id="1834" w:name="_Toc82595074"/>
      <w:bookmarkStart w:id="1835" w:name="_Toc89955105"/>
      <w:bookmarkStart w:id="1836" w:name="_Toc98773528"/>
      <w:bookmarkStart w:id="1837" w:name="_Toc106201287"/>
      <w:bookmarkStart w:id="1838" w:name="_Toc115191140"/>
      <w:bookmarkStart w:id="1839" w:name="_Toc122012970"/>
      <w:bookmarkStart w:id="1840" w:name="_Toc124155058"/>
      <w:bookmarkStart w:id="1841" w:name="_Toc131535629"/>
      <w:bookmarkStart w:id="1842" w:name="_Toc137398920"/>
      <w:bookmarkStart w:id="1843" w:name="_Toc156575618"/>
      <w:bookmarkStart w:id="1844" w:name="_Toc176782536"/>
      <w:bookmarkStart w:id="1845" w:name="_Toc18725603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6" w:name="_Toc21099865"/>
      <w:bookmarkStart w:id="184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8" w:name="_Toc98773529"/>
      <w:bookmarkStart w:id="1849" w:name="_Toc106201288"/>
      <w:bookmarkStart w:id="1850" w:name="_Toc115191141"/>
      <w:bookmarkStart w:id="1851" w:name="_Toc122012971"/>
      <w:bookmarkStart w:id="1852" w:name="_Toc124155059"/>
      <w:bookmarkStart w:id="1853" w:name="_Toc131535630"/>
      <w:bookmarkStart w:id="1854" w:name="_Toc137398921"/>
      <w:bookmarkStart w:id="1855" w:name="_Toc156575619"/>
      <w:bookmarkStart w:id="1856" w:name="_Toc176782537"/>
      <w:bookmarkStart w:id="1857" w:name="_Toc187256039"/>
      <w:r>
        <w:t>4.9.2.2.4A</w:t>
      </w:r>
      <w:r>
        <w:tab/>
        <w:t>FR1 test model 2b (NR-FR1-TM2b)</w:t>
      </w:r>
      <w:bookmarkEnd w:id="1848"/>
      <w:bookmarkEnd w:id="1849"/>
      <w:bookmarkEnd w:id="1850"/>
      <w:bookmarkEnd w:id="1851"/>
      <w:bookmarkEnd w:id="1852"/>
      <w:bookmarkEnd w:id="1853"/>
      <w:bookmarkEnd w:id="1854"/>
      <w:bookmarkEnd w:id="1855"/>
      <w:bookmarkEnd w:id="1856"/>
      <w:bookmarkEnd w:id="185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8" w:name="_Toc36645038"/>
      <w:bookmarkStart w:id="1859" w:name="_Toc37272092"/>
      <w:bookmarkStart w:id="1860" w:name="_Toc45884338"/>
      <w:bookmarkStart w:id="1861" w:name="_Toc53182361"/>
      <w:bookmarkStart w:id="1862" w:name="_Toc58860102"/>
      <w:bookmarkStart w:id="1863" w:name="_Toc58862606"/>
      <w:bookmarkStart w:id="1864" w:name="_Toc61182599"/>
      <w:bookmarkStart w:id="1865" w:name="_Toc66727912"/>
      <w:bookmarkStart w:id="1866" w:name="_Toc74961715"/>
      <w:bookmarkStart w:id="1867" w:name="_Toc75242626"/>
      <w:bookmarkStart w:id="1868" w:name="_Toc76544972"/>
      <w:bookmarkStart w:id="1869" w:name="_Toc82595075"/>
      <w:bookmarkStart w:id="1870" w:name="_Toc89955106"/>
      <w:bookmarkStart w:id="1871" w:name="_Toc98773530"/>
      <w:bookmarkStart w:id="1872" w:name="_Toc106201289"/>
      <w:bookmarkStart w:id="1873" w:name="_Toc115191142"/>
      <w:bookmarkStart w:id="1874" w:name="_Toc122012972"/>
      <w:bookmarkStart w:id="1875" w:name="_Toc124155060"/>
      <w:bookmarkStart w:id="1876" w:name="_Toc131535631"/>
      <w:bookmarkStart w:id="1877" w:name="_Toc137398922"/>
      <w:bookmarkStart w:id="1878" w:name="_Toc156575620"/>
      <w:bookmarkStart w:id="1879" w:name="_Toc176782538"/>
      <w:bookmarkStart w:id="1880" w:name="_Toc18725604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6"/>
      <w:bookmarkEnd w:id="184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1" w:name="_Toc21099866"/>
      <w:bookmarkStart w:id="188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3" w:name="_Toc36645039"/>
      <w:bookmarkStart w:id="1884" w:name="_Toc37272093"/>
      <w:bookmarkStart w:id="1885" w:name="_Toc45884339"/>
      <w:bookmarkStart w:id="1886" w:name="_Toc53182362"/>
      <w:bookmarkStart w:id="1887" w:name="_Toc58860103"/>
      <w:bookmarkStart w:id="1888" w:name="_Toc58862607"/>
      <w:bookmarkStart w:id="1889" w:name="_Toc61182600"/>
      <w:bookmarkStart w:id="1890" w:name="_Toc66727913"/>
      <w:bookmarkStart w:id="1891" w:name="_Toc74961716"/>
      <w:bookmarkStart w:id="1892" w:name="_Toc75242627"/>
      <w:bookmarkStart w:id="1893" w:name="_Toc76544973"/>
      <w:bookmarkStart w:id="1894" w:name="_Toc82595076"/>
      <w:bookmarkStart w:id="1895" w:name="_Toc89955107"/>
      <w:bookmarkStart w:id="1896" w:name="_Toc98773531"/>
      <w:bookmarkStart w:id="1897" w:name="_Toc106201290"/>
      <w:bookmarkStart w:id="1898" w:name="_Toc115191143"/>
      <w:bookmarkStart w:id="1899" w:name="_Toc122012973"/>
      <w:bookmarkStart w:id="1900" w:name="_Toc124155061"/>
      <w:bookmarkStart w:id="1901" w:name="_Toc131535632"/>
      <w:bookmarkStart w:id="1902" w:name="_Toc137398923"/>
      <w:bookmarkStart w:id="1903" w:name="_Toc156575621"/>
      <w:bookmarkStart w:id="1904" w:name="_Toc176782539"/>
      <w:bookmarkStart w:id="1905" w:name="_Toc18725604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6" w:name="_Toc21099867"/>
      <w:bookmarkStart w:id="190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8" w:name="_Toc98773532"/>
      <w:bookmarkStart w:id="1909" w:name="_Toc106201291"/>
      <w:bookmarkStart w:id="1910" w:name="_Toc115191144"/>
      <w:bookmarkStart w:id="1911" w:name="_Toc122012974"/>
      <w:bookmarkStart w:id="1912" w:name="_Toc124155062"/>
      <w:bookmarkStart w:id="1913" w:name="_Toc131535633"/>
      <w:bookmarkStart w:id="1914" w:name="_Toc137398924"/>
      <w:bookmarkStart w:id="1915" w:name="_Toc156575622"/>
      <w:bookmarkStart w:id="1916" w:name="_Toc176782540"/>
      <w:bookmarkStart w:id="1917" w:name="_Toc187256042"/>
      <w:r>
        <w:t>4.9.2.2.6A</w:t>
      </w:r>
      <w:r>
        <w:tab/>
        <w:t>FR1 test model 3.1b (NR-FR1-TM3.1b)</w:t>
      </w:r>
      <w:bookmarkEnd w:id="1908"/>
      <w:bookmarkEnd w:id="1909"/>
      <w:bookmarkEnd w:id="1910"/>
      <w:bookmarkEnd w:id="1911"/>
      <w:bookmarkEnd w:id="1912"/>
      <w:bookmarkEnd w:id="1913"/>
      <w:bookmarkEnd w:id="1914"/>
      <w:bookmarkEnd w:id="1915"/>
      <w:bookmarkEnd w:id="1916"/>
      <w:bookmarkEnd w:id="1917"/>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8" w:name="_Toc36645040"/>
      <w:bookmarkStart w:id="1919" w:name="_Toc37272094"/>
      <w:bookmarkStart w:id="1920" w:name="_Toc45884340"/>
      <w:bookmarkStart w:id="1921" w:name="_Toc53182363"/>
      <w:bookmarkStart w:id="1922" w:name="_Toc58860104"/>
      <w:bookmarkStart w:id="1923" w:name="_Toc58862608"/>
      <w:bookmarkStart w:id="1924" w:name="_Toc61182601"/>
      <w:bookmarkStart w:id="1925" w:name="_Toc66727914"/>
      <w:bookmarkStart w:id="1926" w:name="_Toc74961717"/>
      <w:bookmarkStart w:id="1927" w:name="_Toc75242628"/>
      <w:bookmarkStart w:id="1928" w:name="_Toc76544974"/>
      <w:bookmarkStart w:id="1929" w:name="_Toc82595077"/>
      <w:bookmarkStart w:id="1930" w:name="_Toc89955108"/>
      <w:bookmarkStart w:id="1931" w:name="_Toc98773533"/>
      <w:bookmarkStart w:id="1932" w:name="_Toc106201292"/>
      <w:bookmarkStart w:id="1933" w:name="_Toc115191145"/>
      <w:bookmarkStart w:id="1934" w:name="_Toc122012975"/>
      <w:bookmarkStart w:id="1935" w:name="_Toc124155063"/>
      <w:bookmarkStart w:id="1936" w:name="_Toc131535634"/>
      <w:bookmarkStart w:id="1937" w:name="_Toc137398925"/>
      <w:bookmarkStart w:id="1938" w:name="_Toc156575623"/>
      <w:bookmarkStart w:id="1939" w:name="_Toc176782541"/>
      <w:bookmarkStart w:id="1940" w:name="_Toc18725604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6"/>
      <w:bookmarkEnd w:id="190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1" w:name="_Toc21099868"/>
      <w:bookmarkStart w:id="1942" w:name="_Toc29809666"/>
      <w:bookmarkStart w:id="1943" w:name="_Toc36645041"/>
      <w:bookmarkStart w:id="1944" w:name="_Toc37272095"/>
      <w:bookmarkStart w:id="1945" w:name="_Toc45884341"/>
      <w:bookmarkStart w:id="1946" w:name="_Toc53182364"/>
      <w:bookmarkStart w:id="1947" w:name="_Toc58860105"/>
      <w:bookmarkStart w:id="1948" w:name="_Toc58862609"/>
      <w:bookmarkStart w:id="1949" w:name="_Toc61182602"/>
      <w:bookmarkStart w:id="1950" w:name="_Toc66727915"/>
      <w:bookmarkStart w:id="1951" w:name="_Toc74961718"/>
      <w:bookmarkStart w:id="1952" w:name="_Toc75242629"/>
      <w:bookmarkStart w:id="1953" w:name="_Toc76544975"/>
      <w:bookmarkStart w:id="1954" w:name="_Toc82595078"/>
      <w:bookmarkStart w:id="1955" w:name="_Toc89955109"/>
      <w:bookmarkStart w:id="1956" w:name="_Toc98773534"/>
      <w:bookmarkStart w:id="1957" w:name="_Toc106201293"/>
      <w:bookmarkStart w:id="1958" w:name="_Toc115191146"/>
      <w:bookmarkStart w:id="1959" w:name="_Toc122012976"/>
      <w:bookmarkStart w:id="1960" w:name="_Toc124155064"/>
      <w:bookmarkStart w:id="1961" w:name="_Toc131535635"/>
      <w:bookmarkStart w:id="1962" w:name="_Toc137398926"/>
      <w:bookmarkStart w:id="1963" w:name="_Toc156575624"/>
      <w:bookmarkStart w:id="1964" w:name="_Toc176782542"/>
      <w:bookmarkStart w:id="1965" w:name="_Toc18725604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6" w:name="_Toc36645042"/>
      <w:bookmarkStart w:id="1967" w:name="_Toc37272096"/>
      <w:bookmarkStart w:id="1968" w:name="_Toc45884342"/>
      <w:bookmarkStart w:id="1969" w:name="_Toc53182365"/>
      <w:bookmarkStart w:id="1970" w:name="_Toc58860106"/>
      <w:bookmarkStart w:id="1971" w:name="_Toc58862610"/>
      <w:bookmarkStart w:id="1972" w:name="_Toc61182603"/>
      <w:bookmarkStart w:id="1973" w:name="_Toc66727916"/>
      <w:bookmarkStart w:id="1974" w:name="_Toc74961719"/>
      <w:bookmarkStart w:id="1975" w:name="_Toc75242630"/>
      <w:bookmarkStart w:id="1976" w:name="_Toc76544976"/>
      <w:bookmarkStart w:id="1977" w:name="_Toc82595079"/>
      <w:bookmarkStart w:id="1978" w:name="_Toc89955110"/>
      <w:bookmarkStart w:id="1979" w:name="_Toc98773535"/>
      <w:bookmarkStart w:id="1980" w:name="_Toc106201294"/>
      <w:bookmarkStart w:id="1981" w:name="_Toc115191147"/>
      <w:bookmarkStart w:id="1982" w:name="_Toc122012977"/>
      <w:bookmarkStart w:id="1983" w:name="_Toc124155065"/>
      <w:bookmarkStart w:id="1984" w:name="_Toc131535636"/>
      <w:bookmarkStart w:id="1985" w:name="_Toc137398927"/>
      <w:bookmarkStart w:id="1986" w:name="_Toc156575625"/>
      <w:bookmarkStart w:id="1987" w:name="_Toc176782543"/>
      <w:bookmarkStart w:id="1988" w:name="_Toc187256045"/>
      <w:r w:rsidRPr="008C3753">
        <w:lastRenderedPageBreak/>
        <w:t>4.9.2.2.9</w:t>
      </w:r>
      <w:r w:rsidRPr="008C3753">
        <w:tab/>
        <w:t>NB-IoT operation in NR in-band test model (NR-N-TM)</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89" w:name="_Toc21099869"/>
      <w:bookmarkStart w:id="1990" w:name="_Toc29809667"/>
      <w:bookmarkStart w:id="1991" w:name="_Toc36645043"/>
      <w:bookmarkStart w:id="1992" w:name="_Toc37272097"/>
      <w:bookmarkStart w:id="1993" w:name="_Toc45884343"/>
      <w:bookmarkStart w:id="1994" w:name="_Toc53182366"/>
      <w:bookmarkStart w:id="1995" w:name="_Toc58860107"/>
      <w:bookmarkStart w:id="1996" w:name="_Toc58862611"/>
      <w:bookmarkStart w:id="1997" w:name="_Toc61182604"/>
      <w:bookmarkStart w:id="1998" w:name="_Toc66727917"/>
      <w:bookmarkStart w:id="1999" w:name="_Toc74961720"/>
      <w:bookmarkStart w:id="2000" w:name="_Toc75242631"/>
      <w:bookmarkStart w:id="2001" w:name="_Toc76544977"/>
      <w:bookmarkStart w:id="2002" w:name="_Toc82595080"/>
      <w:bookmarkStart w:id="2003" w:name="_Toc89955111"/>
      <w:bookmarkStart w:id="2004" w:name="_Toc98773536"/>
      <w:bookmarkStart w:id="2005" w:name="_Toc106201295"/>
      <w:bookmarkStart w:id="2006" w:name="_Toc115191148"/>
      <w:bookmarkStart w:id="2007" w:name="_Toc122012978"/>
      <w:bookmarkStart w:id="2008" w:name="_Toc124155066"/>
      <w:bookmarkStart w:id="2009" w:name="_Toc131535637"/>
      <w:bookmarkStart w:id="2010" w:name="_Toc137398928"/>
      <w:bookmarkStart w:id="2011" w:name="_Toc156575626"/>
      <w:bookmarkStart w:id="2012" w:name="_Toc176782544"/>
      <w:bookmarkStart w:id="2013" w:name="_Toc187256046"/>
      <w:r w:rsidRPr="008C3753">
        <w:t>4.9.2.3</w:t>
      </w:r>
      <w:r w:rsidRPr="008C3753">
        <w:tab/>
        <w:t>Data content of Physical channels and Signals</w:t>
      </w:r>
      <w:r w:rsidRPr="008C3753">
        <w:rPr>
          <w:szCs w:val="28"/>
        </w:rPr>
        <w:t xml:space="preserve"> for NR-FR1-TM</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4" w:name="_Toc21099870"/>
      <w:bookmarkStart w:id="2015" w:name="_Toc29809668"/>
      <w:bookmarkStart w:id="2016" w:name="_Toc36645044"/>
      <w:bookmarkStart w:id="2017" w:name="_Toc37272098"/>
      <w:bookmarkStart w:id="2018" w:name="_Toc45884344"/>
      <w:bookmarkStart w:id="2019" w:name="_Toc53182367"/>
      <w:bookmarkStart w:id="2020" w:name="_Toc58860108"/>
      <w:bookmarkStart w:id="2021" w:name="_Toc58862612"/>
      <w:bookmarkStart w:id="2022" w:name="_Toc61182605"/>
      <w:bookmarkStart w:id="2023" w:name="_Toc66727918"/>
      <w:bookmarkStart w:id="2024" w:name="_Toc74961721"/>
      <w:bookmarkStart w:id="2025" w:name="_Toc75242632"/>
      <w:bookmarkStart w:id="2026" w:name="_Toc76544978"/>
      <w:bookmarkStart w:id="2027" w:name="_Toc82595081"/>
      <w:bookmarkStart w:id="2028" w:name="_Toc89955112"/>
      <w:bookmarkStart w:id="2029" w:name="_Toc98773537"/>
      <w:bookmarkStart w:id="2030" w:name="_Toc106201296"/>
      <w:bookmarkStart w:id="2031" w:name="_Toc115191149"/>
      <w:bookmarkStart w:id="2032" w:name="_Toc122012979"/>
      <w:bookmarkStart w:id="2033" w:name="_Toc124155067"/>
      <w:bookmarkStart w:id="2034" w:name="_Toc131535638"/>
      <w:bookmarkStart w:id="2035" w:name="_Toc137398929"/>
      <w:bookmarkStart w:id="2036" w:name="_Toc156575627"/>
      <w:bookmarkStart w:id="2037" w:name="_Toc176782545"/>
      <w:bookmarkStart w:id="2038" w:name="_Toc187256047"/>
      <w:r w:rsidRPr="008C3753">
        <w:t>4.9.2.3.1</w:t>
      </w:r>
      <w:r w:rsidRPr="008C3753">
        <w:tab/>
        <w:t>PDCCH</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39"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39"/>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0" w:name="_Toc21099871"/>
      <w:bookmarkStart w:id="2041" w:name="_Toc29809669"/>
      <w:bookmarkStart w:id="2042" w:name="_Toc36645045"/>
      <w:bookmarkStart w:id="2043" w:name="_Toc37272099"/>
      <w:bookmarkStart w:id="2044" w:name="_Toc45884345"/>
      <w:bookmarkStart w:id="2045" w:name="_Toc53182368"/>
      <w:bookmarkStart w:id="2046" w:name="_Toc58860109"/>
      <w:bookmarkStart w:id="2047" w:name="_Toc58862613"/>
      <w:bookmarkStart w:id="2048" w:name="_Toc61182606"/>
      <w:bookmarkStart w:id="2049" w:name="_Toc66727919"/>
      <w:bookmarkStart w:id="2050" w:name="_Toc74961722"/>
      <w:bookmarkStart w:id="2051" w:name="_Toc75242633"/>
      <w:bookmarkStart w:id="2052" w:name="_Toc76544979"/>
      <w:bookmarkStart w:id="2053" w:name="_Toc82595082"/>
      <w:bookmarkStart w:id="2054" w:name="_Toc89955113"/>
      <w:bookmarkStart w:id="2055" w:name="_Toc98773538"/>
      <w:bookmarkStart w:id="2056" w:name="_Toc106201297"/>
      <w:bookmarkStart w:id="2057" w:name="_Toc115191150"/>
      <w:bookmarkStart w:id="2058" w:name="_Toc122012980"/>
      <w:bookmarkStart w:id="2059" w:name="_Toc124155068"/>
      <w:bookmarkStart w:id="2060" w:name="_Toc131535639"/>
      <w:bookmarkStart w:id="2061" w:name="_Toc137398930"/>
      <w:bookmarkStart w:id="2062" w:name="_Toc156575628"/>
      <w:bookmarkStart w:id="2063" w:name="_Toc176782546"/>
      <w:bookmarkStart w:id="2064" w:name="_Toc187256048"/>
      <w:r w:rsidRPr="008C3753">
        <w:t>4.9.2.3.2</w:t>
      </w:r>
      <w:r w:rsidRPr="008C3753">
        <w:tab/>
        <w:t>PDSCH</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CBC4565" w14:textId="507834DB" w:rsidR="008E290D" w:rsidRDefault="008E290D" w:rsidP="008E290D">
      <w:pPr>
        <w:pStyle w:val="B1"/>
        <w:rPr>
          <w:lang w:eastAsia="x-none"/>
        </w:rPr>
      </w:pPr>
      <w:r w:rsidRPr="00E33F60">
        <w:t>-</w:t>
      </w:r>
      <w:r w:rsidRPr="00E33F60">
        <w:tab/>
      </w:r>
      <w:bookmarkStart w:id="206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97868811"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97868812"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9786881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97868814" r:id="rId33"/>
        </w:object>
      </w:r>
      <w:r w:rsidRPr="008C3753">
        <w:t xml:space="preserve">, </w:t>
      </w:r>
      <w:r w:rsidRPr="008C3753">
        <w:rPr>
          <w:position w:val="-14"/>
        </w:rPr>
        <w:object w:dxaOrig="1560" w:dyaOrig="375" w14:anchorId="6056FC20">
          <v:shape id="_x0000_i1036" type="#_x0000_t75" style="width:76pt;height:20.5pt" o:ole="">
            <v:imagedata r:id="rId34" o:title=""/>
          </v:shape>
          <o:OLEObject Type="Embed" ProgID="Equation.3" ShapeID="_x0000_i1036" DrawAspect="Content" ObjectID="_1797868815"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6" w:name="_Hlk525485814"/>
      <w:bookmarkStart w:id="2067" w:name="_Toc36645046"/>
      <w:bookmarkStart w:id="2068" w:name="_Toc37272100"/>
      <w:bookmarkStart w:id="2069" w:name="_Toc45884346"/>
      <w:bookmarkStart w:id="2070" w:name="_Toc53182369"/>
      <w:bookmarkStart w:id="2071" w:name="_Toc58860110"/>
      <w:bookmarkStart w:id="2072" w:name="_Toc58862614"/>
      <w:bookmarkStart w:id="2073" w:name="_Toc61182607"/>
      <w:bookmarkStart w:id="2074" w:name="_Toc66727920"/>
      <w:bookmarkStart w:id="2075" w:name="_Toc74961723"/>
      <w:bookmarkStart w:id="2076" w:name="_Toc75242634"/>
      <w:bookmarkStart w:id="2077" w:name="_Toc76544980"/>
      <w:bookmarkStart w:id="2078" w:name="_Toc82595083"/>
      <w:bookmarkStart w:id="2079" w:name="_Toc89955114"/>
      <w:bookmarkStart w:id="2080" w:name="_Toc21099872"/>
      <w:bookmarkStart w:id="2081" w:name="_Toc29809670"/>
      <w:r>
        <w:t>-</w:t>
      </w:r>
      <w:r>
        <w:tab/>
        <w:t>Perform PDSCH mapping according to TS </w:t>
      </w:r>
      <w:bookmarkEnd w:id="2066"/>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2" w:name="_Toc98773539"/>
      <w:bookmarkStart w:id="2083" w:name="_Toc106201298"/>
      <w:bookmarkStart w:id="2084" w:name="_Toc115191151"/>
      <w:bookmarkStart w:id="2085" w:name="_Toc122012981"/>
      <w:bookmarkStart w:id="2086" w:name="_Toc124155069"/>
      <w:bookmarkStart w:id="2087" w:name="_Toc131535640"/>
      <w:bookmarkStart w:id="2088" w:name="_Toc137398931"/>
      <w:bookmarkStart w:id="2089" w:name="_Toc156575629"/>
      <w:bookmarkStart w:id="2090" w:name="_Toc176782547"/>
      <w:bookmarkStart w:id="2091" w:name="_Toc187256049"/>
      <w:r w:rsidRPr="008C3753">
        <w:t>4.9.2.4</w:t>
      </w:r>
      <w:r w:rsidRPr="008C3753">
        <w:tab/>
        <w:t>Data content of Physical channels and Signals</w:t>
      </w:r>
      <w:r w:rsidRPr="008C3753">
        <w:rPr>
          <w:szCs w:val="28"/>
        </w:rPr>
        <w:t xml:space="preserve"> for NR-N-TM</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2"/>
      <w:bookmarkEnd w:id="2083"/>
      <w:bookmarkEnd w:id="2084"/>
      <w:bookmarkEnd w:id="2085"/>
      <w:bookmarkEnd w:id="2086"/>
      <w:bookmarkEnd w:id="2087"/>
      <w:bookmarkEnd w:id="2088"/>
      <w:bookmarkEnd w:id="2089"/>
      <w:bookmarkEnd w:id="2090"/>
      <w:bookmarkEnd w:id="209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2" w:name="_Toc36645047"/>
      <w:bookmarkStart w:id="2093" w:name="_Toc37272101"/>
      <w:bookmarkStart w:id="2094" w:name="_Toc45884347"/>
      <w:bookmarkStart w:id="2095" w:name="_Toc53182370"/>
      <w:bookmarkStart w:id="2096" w:name="_Toc58860111"/>
      <w:bookmarkStart w:id="2097" w:name="_Toc58862615"/>
      <w:bookmarkStart w:id="2098" w:name="_Toc61182608"/>
      <w:bookmarkStart w:id="2099" w:name="_Toc66727921"/>
      <w:bookmarkStart w:id="2100" w:name="_Toc74961724"/>
      <w:bookmarkStart w:id="2101" w:name="_Toc75242635"/>
      <w:bookmarkStart w:id="2102" w:name="_Toc76544981"/>
      <w:bookmarkStart w:id="2103" w:name="_Toc82595084"/>
      <w:bookmarkStart w:id="2104" w:name="_Toc89955115"/>
      <w:bookmarkStart w:id="2105" w:name="_Toc98773540"/>
      <w:bookmarkStart w:id="2106" w:name="_Toc106201299"/>
      <w:bookmarkStart w:id="2107" w:name="_Toc115191152"/>
      <w:bookmarkStart w:id="2108" w:name="_Toc122012982"/>
      <w:bookmarkStart w:id="2109" w:name="_Toc124155070"/>
      <w:bookmarkStart w:id="2110" w:name="_Toc131535641"/>
      <w:bookmarkStart w:id="2111" w:name="_Toc137398932"/>
      <w:bookmarkStart w:id="2112" w:name="_Toc156575630"/>
      <w:bookmarkStart w:id="2113" w:name="_Toc176782548"/>
      <w:bookmarkStart w:id="2114" w:name="_Toc187256050"/>
      <w:r w:rsidRPr="008C3753">
        <w:t>4.9.3</w:t>
      </w:r>
      <w:r w:rsidRPr="008C3753">
        <w:tab/>
        <w:t>NB-IoT testing</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12AB1CF" w14:textId="7DC5B5BA" w:rsidR="009E7F97" w:rsidRPr="008C3753" w:rsidRDefault="009E7F97" w:rsidP="009E7F97">
      <w:pPr>
        <w:rPr>
          <w:rFonts w:cs="v4.2.0"/>
        </w:rPr>
      </w:pPr>
      <w:bookmarkStart w:id="2115" w:name="OLE_LINK7"/>
      <w:bookmarkStart w:id="211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7" w:name="_Toc36645048"/>
      <w:bookmarkStart w:id="2118" w:name="_Toc37272102"/>
      <w:bookmarkStart w:id="2119" w:name="_Toc45884348"/>
      <w:bookmarkStart w:id="2120" w:name="_Toc53182371"/>
      <w:bookmarkStart w:id="2121" w:name="_Toc58860112"/>
      <w:bookmarkStart w:id="2122" w:name="_Toc58862616"/>
      <w:bookmarkStart w:id="2123" w:name="_Toc61182609"/>
      <w:bookmarkStart w:id="2124" w:name="_Toc66727922"/>
      <w:bookmarkStart w:id="2125" w:name="_Toc74961725"/>
      <w:bookmarkStart w:id="2126" w:name="_Toc75242636"/>
      <w:bookmarkStart w:id="2127" w:name="_Toc76544982"/>
      <w:bookmarkStart w:id="2128" w:name="_Toc82595085"/>
      <w:bookmarkStart w:id="2129" w:name="_Toc89955116"/>
      <w:bookmarkStart w:id="2130" w:name="_Toc98773541"/>
      <w:bookmarkStart w:id="2131" w:name="_Toc106201300"/>
      <w:bookmarkStart w:id="2132" w:name="_Toc115191153"/>
      <w:bookmarkStart w:id="2133" w:name="_Toc122012983"/>
      <w:bookmarkStart w:id="2134" w:name="_Toc124155071"/>
      <w:bookmarkStart w:id="2135" w:name="_Toc131535642"/>
      <w:bookmarkStart w:id="2136" w:name="_Toc137398933"/>
      <w:bookmarkStart w:id="2137" w:name="_Toc156575631"/>
      <w:bookmarkStart w:id="2138" w:name="_Toc176782549"/>
      <w:bookmarkStart w:id="2139" w:name="_Toc187256051"/>
      <w:bookmarkEnd w:id="2115"/>
      <w:bookmarkEnd w:id="211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0"/>
      <w:bookmarkEnd w:id="2081"/>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140" w:name="_Toc21099873"/>
      <w:bookmarkStart w:id="2141" w:name="_Toc29809671"/>
      <w:bookmarkStart w:id="2142" w:name="_Toc36645049"/>
      <w:bookmarkStart w:id="2143" w:name="_Toc37272103"/>
      <w:bookmarkStart w:id="2144" w:name="_Toc45884349"/>
      <w:bookmarkStart w:id="2145" w:name="_Toc53182372"/>
      <w:bookmarkStart w:id="2146" w:name="_Toc58860113"/>
      <w:bookmarkStart w:id="2147" w:name="_Toc58862617"/>
      <w:bookmarkStart w:id="2148" w:name="_Toc61182610"/>
      <w:bookmarkStart w:id="2149" w:name="_Toc66727923"/>
      <w:bookmarkStart w:id="2150" w:name="_Toc74961726"/>
      <w:bookmarkStart w:id="2151" w:name="_Toc75242637"/>
      <w:bookmarkStart w:id="2152" w:name="_Toc76544983"/>
      <w:bookmarkStart w:id="2153" w:name="_Toc82595086"/>
      <w:bookmarkStart w:id="2154" w:name="_Toc89955117"/>
      <w:bookmarkStart w:id="2155" w:name="_Toc98773542"/>
      <w:bookmarkStart w:id="2156" w:name="_Toc106201301"/>
      <w:bookmarkStart w:id="2157" w:name="_Toc115191154"/>
      <w:bookmarkStart w:id="2158" w:name="_Toc122012984"/>
      <w:bookmarkStart w:id="2159" w:name="_Toc124155072"/>
      <w:bookmarkStart w:id="2160" w:name="_Toc131535643"/>
      <w:bookmarkStart w:id="2161" w:name="_Toc137398934"/>
      <w:bookmarkStart w:id="2162" w:name="_Toc156575632"/>
      <w:bookmarkStart w:id="2163" w:name="_Toc176782550"/>
      <w:bookmarkStart w:id="2164" w:name="_Toc187256052"/>
      <w:r w:rsidRPr="008C3753">
        <w:lastRenderedPageBreak/>
        <w:t>4.11</w:t>
      </w:r>
      <w:r w:rsidRPr="008C3753">
        <w:tab/>
        <w:t>Requirements for BS capable of multi-band operation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165"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165"/>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166"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7" w:name="_Toc29809672"/>
      <w:bookmarkStart w:id="2168" w:name="_Toc36645050"/>
      <w:bookmarkStart w:id="2169" w:name="_Toc37272104"/>
      <w:bookmarkStart w:id="2170" w:name="_Toc45884350"/>
      <w:bookmarkStart w:id="2171" w:name="_Toc53182373"/>
      <w:bookmarkStart w:id="2172" w:name="_Toc58860114"/>
      <w:bookmarkStart w:id="2173" w:name="_Toc58862618"/>
      <w:bookmarkStart w:id="2174" w:name="_Toc61182611"/>
      <w:bookmarkStart w:id="2175" w:name="_Toc66727924"/>
      <w:bookmarkStart w:id="2176" w:name="_Toc74961727"/>
      <w:bookmarkStart w:id="2177" w:name="_Toc75242638"/>
      <w:bookmarkStart w:id="2178" w:name="_Toc76544984"/>
      <w:bookmarkStart w:id="2179" w:name="_Toc82595087"/>
      <w:bookmarkStart w:id="2180" w:name="_Toc89955118"/>
      <w:bookmarkStart w:id="2181" w:name="_Toc98773543"/>
      <w:bookmarkStart w:id="2182" w:name="_Toc106201302"/>
      <w:bookmarkStart w:id="2183" w:name="_Toc115191155"/>
      <w:bookmarkStart w:id="2184" w:name="_Toc122012985"/>
      <w:bookmarkStart w:id="2185" w:name="_Toc124155073"/>
      <w:bookmarkStart w:id="2186" w:name="_Toc131535644"/>
      <w:bookmarkStart w:id="2187" w:name="_Toc137398935"/>
      <w:bookmarkStart w:id="2188" w:name="_Toc156575633"/>
      <w:bookmarkStart w:id="2189" w:name="_Toc176782551"/>
      <w:bookmarkStart w:id="2190" w:name="_Toc187256053"/>
      <w:r w:rsidRPr="008C3753">
        <w:lastRenderedPageBreak/>
        <w:t>4.12</w:t>
      </w:r>
      <w:r w:rsidRPr="008C3753">
        <w:tab/>
        <w:t>Format and interpretation of tests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1" w:name="_Toc21099875"/>
      <w:bookmarkStart w:id="2192" w:name="_Toc29809673"/>
      <w:bookmarkStart w:id="2193" w:name="_Toc36645051"/>
      <w:bookmarkStart w:id="2194" w:name="_Toc37272105"/>
      <w:bookmarkStart w:id="2195" w:name="_Toc45884351"/>
      <w:bookmarkStart w:id="2196" w:name="_Toc53182374"/>
      <w:bookmarkStart w:id="2197" w:name="_Toc58860115"/>
      <w:bookmarkStart w:id="2198" w:name="_Toc58862619"/>
      <w:bookmarkStart w:id="2199" w:name="_Toc61182612"/>
      <w:bookmarkStart w:id="2200" w:name="_Toc66727925"/>
      <w:bookmarkStart w:id="2201" w:name="_Toc74961728"/>
      <w:bookmarkStart w:id="2202" w:name="_Toc75242639"/>
      <w:bookmarkStart w:id="2203" w:name="_Toc76544985"/>
      <w:bookmarkStart w:id="2204" w:name="_Toc82595088"/>
      <w:bookmarkStart w:id="2205" w:name="_Toc89955119"/>
      <w:bookmarkStart w:id="2206" w:name="_Toc98773544"/>
      <w:bookmarkStart w:id="2207" w:name="_Toc106201303"/>
      <w:bookmarkStart w:id="2208" w:name="_Toc115191156"/>
      <w:bookmarkStart w:id="2209" w:name="_Toc122012986"/>
      <w:bookmarkStart w:id="2210" w:name="_Toc124155074"/>
      <w:bookmarkStart w:id="2211" w:name="_Toc131535645"/>
      <w:bookmarkStart w:id="2212" w:name="_Toc137398936"/>
      <w:bookmarkStart w:id="2213" w:name="_Toc156575634"/>
      <w:bookmarkStart w:id="2214" w:name="_Toc176782552"/>
      <w:bookmarkStart w:id="2215" w:name="_Toc187256054"/>
      <w:r w:rsidRPr="008C3753">
        <w:rPr>
          <w:rFonts w:hint="eastAsia"/>
        </w:rPr>
        <w:lastRenderedPageBreak/>
        <w:t>5</w:t>
      </w:r>
      <w:r w:rsidR="006A3D5A" w:rsidRPr="008C3753">
        <w:tab/>
      </w:r>
      <w:r w:rsidR="006873E3" w:rsidRPr="008C3753">
        <w:t>Operating bands and channel arrangement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6" w:name="_Toc21099876"/>
      <w:bookmarkStart w:id="2217" w:name="_Toc29809674"/>
      <w:bookmarkStart w:id="2218" w:name="_Toc36645052"/>
      <w:bookmarkStart w:id="2219" w:name="_Toc37272106"/>
      <w:bookmarkStart w:id="2220" w:name="_Toc45884352"/>
      <w:bookmarkStart w:id="2221" w:name="_Toc53182375"/>
      <w:bookmarkStart w:id="2222" w:name="_Toc58860116"/>
      <w:bookmarkStart w:id="2223" w:name="_Toc58862620"/>
      <w:bookmarkStart w:id="2224" w:name="_Toc61182613"/>
      <w:bookmarkStart w:id="2225" w:name="_Toc66727926"/>
      <w:bookmarkStart w:id="2226" w:name="_Toc74961729"/>
      <w:bookmarkStart w:id="2227" w:name="_Toc75242640"/>
      <w:bookmarkStart w:id="2228" w:name="_Toc76544986"/>
      <w:bookmarkStart w:id="2229" w:name="_Toc82595089"/>
      <w:bookmarkStart w:id="2230" w:name="_Toc89955120"/>
      <w:bookmarkStart w:id="2231" w:name="_Toc98773545"/>
      <w:bookmarkStart w:id="2232" w:name="_Toc106201304"/>
      <w:bookmarkStart w:id="2233" w:name="_Toc115191157"/>
      <w:bookmarkStart w:id="2234" w:name="_Toc122012987"/>
      <w:bookmarkStart w:id="2235" w:name="_Toc124155075"/>
      <w:bookmarkStart w:id="2236" w:name="_Toc131535646"/>
      <w:bookmarkStart w:id="2237" w:name="_Toc137398937"/>
      <w:bookmarkStart w:id="2238" w:name="_Toc156575635"/>
      <w:bookmarkStart w:id="2239" w:name="_Toc176782553"/>
      <w:bookmarkStart w:id="2240" w:name="_Toc187256055"/>
      <w:r w:rsidRPr="008C3753">
        <w:lastRenderedPageBreak/>
        <w:t>6</w:t>
      </w:r>
      <w:r w:rsidRPr="008C3753">
        <w:tab/>
        <w:t>Conducted transmitter characteristics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739A72D6" w14:textId="77777777" w:rsidR="00D25FC8" w:rsidRPr="008C3753" w:rsidRDefault="00D25FC8" w:rsidP="00D25FC8">
      <w:pPr>
        <w:pStyle w:val="Heading2"/>
      </w:pPr>
      <w:bookmarkStart w:id="2241" w:name="_Toc21099877"/>
      <w:bookmarkStart w:id="2242" w:name="_Toc29809675"/>
      <w:bookmarkStart w:id="2243" w:name="_Toc36645053"/>
      <w:bookmarkStart w:id="2244" w:name="_Toc37272107"/>
      <w:bookmarkStart w:id="2245" w:name="_Toc45884353"/>
      <w:bookmarkStart w:id="2246" w:name="_Toc53182376"/>
      <w:bookmarkStart w:id="2247" w:name="_Toc58860117"/>
      <w:bookmarkStart w:id="2248" w:name="_Toc58862621"/>
      <w:bookmarkStart w:id="2249" w:name="_Toc61182614"/>
      <w:bookmarkStart w:id="2250" w:name="_Toc66727927"/>
      <w:bookmarkStart w:id="2251" w:name="_Toc74961730"/>
      <w:bookmarkStart w:id="2252" w:name="_Toc75242641"/>
      <w:bookmarkStart w:id="2253" w:name="_Toc76544987"/>
      <w:bookmarkStart w:id="2254" w:name="_Toc82595090"/>
      <w:bookmarkStart w:id="2255" w:name="_Toc89955121"/>
      <w:bookmarkStart w:id="2256" w:name="_Toc98773546"/>
      <w:bookmarkStart w:id="2257" w:name="_Toc106201305"/>
      <w:bookmarkStart w:id="2258" w:name="_Toc115191158"/>
      <w:bookmarkStart w:id="2259" w:name="_Toc122012988"/>
      <w:bookmarkStart w:id="2260" w:name="_Toc124155076"/>
      <w:bookmarkStart w:id="2261" w:name="_Toc131535647"/>
      <w:bookmarkStart w:id="2262" w:name="_Toc137398938"/>
      <w:bookmarkStart w:id="2263" w:name="_Toc156575636"/>
      <w:bookmarkStart w:id="2264" w:name="_Toc176782554"/>
      <w:bookmarkStart w:id="2265" w:name="_Toc187256056"/>
      <w:r w:rsidRPr="008C3753">
        <w:t>6.1</w:t>
      </w:r>
      <w:r w:rsidRPr="008C3753">
        <w:tab/>
        <w:t>General</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612ECA7" w14:textId="77777777" w:rsidR="002A2C4E" w:rsidRPr="008C3753" w:rsidRDefault="002A2C4E" w:rsidP="002A2C4E">
      <w:pPr>
        <w:pStyle w:val="Heading3"/>
      </w:pPr>
      <w:bookmarkStart w:id="2266" w:name="_Toc21099878"/>
      <w:bookmarkStart w:id="2267" w:name="_Toc29809676"/>
      <w:bookmarkStart w:id="2268" w:name="_Toc36645054"/>
      <w:bookmarkStart w:id="2269" w:name="_Toc37272108"/>
      <w:bookmarkStart w:id="2270" w:name="_Toc45884354"/>
      <w:bookmarkStart w:id="2271" w:name="_Toc53182377"/>
      <w:bookmarkStart w:id="2272" w:name="_Toc58860118"/>
      <w:bookmarkStart w:id="2273" w:name="_Toc58862622"/>
      <w:bookmarkStart w:id="2274" w:name="_Toc61182615"/>
      <w:bookmarkStart w:id="2275" w:name="_Toc66727928"/>
      <w:bookmarkStart w:id="2276" w:name="_Toc74961731"/>
      <w:bookmarkStart w:id="2277" w:name="_Toc75242642"/>
      <w:bookmarkStart w:id="2278" w:name="_Toc76544988"/>
      <w:bookmarkStart w:id="2279" w:name="_Toc82595091"/>
      <w:bookmarkStart w:id="2280" w:name="_Toc89955122"/>
      <w:bookmarkStart w:id="2281" w:name="_Toc98773547"/>
      <w:bookmarkStart w:id="2282" w:name="_Toc106201306"/>
      <w:bookmarkStart w:id="2283" w:name="_Toc115191159"/>
      <w:bookmarkStart w:id="2284" w:name="_Toc122012989"/>
      <w:bookmarkStart w:id="2285" w:name="_Toc124155077"/>
      <w:bookmarkStart w:id="2286" w:name="_Toc131535648"/>
      <w:bookmarkStart w:id="2287" w:name="_Toc137398939"/>
      <w:bookmarkStart w:id="2288" w:name="_Toc156575637"/>
      <w:bookmarkStart w:id="2289" w:name="_Toc176782555"/>
      <w:bookmarkStart w:id="2290" w:name="_Toc187256057"/>
      <w:r w:rsidRPr="008C3753">
        <w:t>6.1.1</w:t>
      </w:r>
      <w:r w:rsidRPr="008C3753">
        <w:tab/>
        <w:t>BS type 1-C</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1" w:name="_Toc21099879"/>
      <w:bookmarkStart w:id="2292" w:name="_Toc29809677"/>
      <w:bookmarkStart w:id="2293" w:name="_Toc36645055"/>
      <w:bookmarkStart w:id="2294" w:name="_Toc37272109"/>
      <w:bookmarkStart w:id="2295" w:name="_Toc45884355"/>
      <w:bookmarkStart w:id="2296" w:name="_Toc53182378"/>
      <w:bookmarkStart w:id="2297" w:name="_Toc58860119"/>
      <w:bookmarkStart w:id="2298" w:name="_Toc58862623"/>
      <w:bookmarkStart w:id="2299" w:name="_Toc61182616"/>
      <w:bookmarkStart w:id="2300" w:name="_Toc66727929"/>
      <w:bookmarkStart w:id="2301" w:name="_Toc74961732"/>
      <w:bookmarkStart w:id="2302" w:name="_Toc75242643"/>
      <w:bookmarkStart w:id="2303" w:name="_Toc76544989"/>
      <w:bookmarkStart w:id="2304" w:name="_Toc82595092"/>
      <w:bookmarkStart w:id="2305" w:name="_Toc89955123"/>
      <w:bookmarkStart w:id="2306" w:name="_Toc98773548"/>
      <w:bookmarkStart w:id="2307" w:name="_Toc106201307"/>
      <w:bookmarkStart w:id="2308" w:name="_Toc115191160"/>
      <w:bookmarkStart w:id="2309" w:name="_Toc122012990"/>
      <w:bookmarkStart w:id="2310" w:name="_Toc124155078"/>
      <w:bookmarkStart w:id="2311" w:name="_Toc131535649"/>
      <w:bookmarkStart w:id="2312" w:name="_Toc137398940"/>
      <w:bookmarkStart w:id="2313" w:name="_Toc156575638"/>
      <w:bookmarkStart w:id="2314" w:name="_Toc176782556"/>
      <w:bookmarkStart w:id="2315" w:name="_Toc187256058"/>
      <w:r w:rsidRPr="008C3753">
        <w:t>6.1.2</w:t>
      </w:r>
      <w:r w:rsidRPr="008C3753">
        <w:tab/>
        <w:t>BS type 1-H</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6" w:name="_Toc21099880"/>
      <w:bookmarkStart w:id="2317" w:name="_Toc29809678"/>
      <w:bookmarkStart w:id="2318" w:name="_Toc36645056"/>
      <w:bookmarkStart w:id="2319" w:name="_Toc37272110"/>
      <w:bookmarkStart w:id="2320" w:name="_Toc45884356"/>
      <w:bookmarkStart w:id="2321" w:name="_Toc53182379"/>
      <w:bookmarkStart w:id="2322" w:name="_Toc58860120"/>
      <w:bookmarkStart w:id="2323" w:name="_Toc58862624"/>
      <w:bookmarkStart w:id="2324" w:name="_Toc61182617"/>
      <w:bookmarkStart w:id="2325" w:name="_Toc66727930"/>
      <w:bookmarkStart w:id="2326" w:name="_Toc74961733"/>
      <w:bookmarkStart w:id="2327" w:name="_Toc75242644"/>
      <w:bookmarkStart w:id="2328" w:name="_Toc76544990"/>
      <w:bookmarkStart w:id="2329" w:name="_Toc82595093"/>
      <w:bookmarkStart w:id="2330"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331"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332" w:name="_Toc106201308"/>
      <w:bookmarkStart w:id="2333" w:name="_Toc115191161"/>
      <w:bookmarkStart w:id="2334" w:name="_Toc122012991"/>
      <w:bookmarkStart w:id="2335" w:name="_Toc124155079"/>
      <w:bookmarkStart w:id="2336" w:name="_Toc131535650"/>
      <w:bookmarkStart w:id="2337" w:name="_Toc137398941"/>
      <w:bookmarkStart w:id="2338" w:name="_Toc156575639"/>
      <w:bookmarkStart w:id="2339" w:name="_Toc176782557"/>
      <w:bookmarkStart w:id="2340" w:name="_Toc187256059"/>
      <w:r w:rsidRPr="008C3753">
        <w:t>6.2</w:t>
      </w:r>
      <w:r w:rsidRPr="008C3753">
        <w:tab/>
        <w:t>Base station output power</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4B6AA04" w14:textId="0B51D19A" w:rsidR="00804D8D" w:rsidRPr="008C3753" w:rsidRDefault="00804D8D" w:rsidP="00804D8D">
      <w:pPr>
        <w:pStyle w:val="Heading3"/>
      </w:pPr>
      <w:bookmarkStart w:id="2341" w:name="_Toc21099881"/>
      <w:bookmarkStart w:id="2342" w:name="_Toc29809679"/>
      <w:bookmarkStart w:id="2343" w:name="_Toc36645057"/>
      <w:bookmarkStart w:id="2344" w:name="_Toc37272111"/>
      <w:bookmarkStart w:id="2345" w:name="_Toc45884357"/>
      <w:bookmarkStart w:id="2346" w:name="_Toc53182380"/>
      <w:bookmarkStart w:id="2347" w:name="_Toc58860121"/>
      <w:bookmarkStart w:id="2348" w:name="_Toc58862625"/>
      <w:bookmarkStart w:id="2349" w:name="_Toc61182618"/>
      <w:bookmarkStart w:id="2350" w:name="_Toc66727931"/>
      <w:bookmarkStart w:id="2351" w:name="_Toc74961734"/>
      <w:bookmarkStart w:id="2352" w:name="_Toc75242645"/>
      <w:bookmarkStart w:id="2353" w:name="_Toc76544991"/>
      <w:bookmarkStart w:id="2354" w:name="_Toc82595094"/>
      <w:bookmarkStart w:id="2355" w:name="_Toc89955125"/>
      <w:bookmarkStart w:id="2356" w:name="_Toc98773550"/>
      <w:bookmarkStart w:id="2357" w:name="_Toc106201309"/>
      <w:bookmarkStart w:id="2358" w:name="_Toc115191162"/>
      <w:bookmarkStart w:id="2359" w:name="_Toc122012992"/>
      <w:bookmarkStart w:id="2360" w:name="_Toc124155080"/>
      <w:bookmarkStart w:id="2361" w:name="_Toc131535651"/>
      <w:bookmarkStart w:id="2362" w:name="_Toc137398942"/>
      <w:bookmarkStart w:id="2363" w:name="_Toc156575640"/>
      <w:bookmarkStart w:id="2364" w:name="_Toc176782558"/>
      <w:bookmarkStart w:id="2365" w:name="_Toc187256060"/>
      <w:r w:rsidRPr="008C3753">
        <w:t>6.2.1</w:t>
      </w:r>
      <w:r w:rsidR="0071353E" w:rsidRPr="008C3753">
        <w:tab/>
      </w:r>
      <w:r w:rsidRPr="008C3753">
        <w:t>Definition and applicability</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6" w:name="_Toc21099882"/>
      <w:bookmarkStart w:id="2367" w:name="_Toc29809680"/>
      <w:bookmarkStart w:id="2368" w:name="_Toc36645058"/>
      <w:bookmarkStart w:id="2369" w:name="_Toc37272112"/>
      <w:bookmarkStart w:id="2370" w:name="_Toc45884358"/>
      <w:bookmarkStart w:id="2371" w:name="_Toc53182381"/>
      <w:bookmarkStart w:id="2372" w:name="_Toc58860122"/>
      <w:bookmarkStart w:id="2373" w:name="_Toc58862626"/>
      <w:bookmarkStart w:id="2374" w:name="_Toc61182619"/>
      <w:bookmarkStart w:id="2375" w:name="_Toc66727932"/>
      <w:bookmarkStart w:id="2376" w:name="_Toc74961735"/>
      <w:bookmarkStart w:id="2377" w:name="_Toc75242646"/>
      <w:bookmarkStart w:id="2378" w:name="_Toc76544992"/>
      <w:bookmarkStart w:id="2379" w:name="_Toc82595095"/>
      <w:bookmarkStart w:id="2380"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381" w:name="_Toc98773551"/>
      <w:bookmarkStart w:id="2382" w:name="_Toc106201310"/>
      <w:bookmarkStart w:id="2383" w:name="_Toc115191163"/>
      <w:bookmarkStart w:id="2384" w:name="_Toc122012993"/>
      <w:bookmarkStart w:id="2385" w:name="_Toc124155081"/>
      <w:bookmarkStart w:id="2386"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0B9BD25E" w14:textId="77777777" w:rsidR="000B12A2" w:rsidRPr="00280114" w:rsidRDefault="000B12A2" w:rsidP="000B12A2">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78FCE4B2" w14:textId="43513036" w:rsidR="00401FEF" w:rsidRPr="00C54509" w:rsidRDefault="000B12A2" w:rsidP="000B12A2">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7" w:name="_Toc137398943"/>
      <w:bookmarkStart w:id="2388" w:name="_Toc156575641"/>
      <w:bookmarkStart w:id="2389" w:name="_Toc176782559"/>
      <w:bookmarkStart w:id="2390" w:name="_Toc187256061"/>
      <w:r w:rsidRPr="008C3753">
        <w:t>6.2.2</w:t>
      </w:r>
      <w:r w:rsidR="0071353E" w:rsidRPr="008C3753">
        <w:tab/>
      </w:r>
      <w:r w:rsidRPr="008C3753">
        <w:t>Minimum requirement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1" w:name="_Toc21099883"/>
      <w:bookmarkStart w:id="2392" w:name="_Toc29809681"/>
      <w:bookmarkStart w:id="2393" w:name="_Toc36645059"/>
      <w:bookmarkStart w:id="2394" w:name="_Toc37272113"/>
      <w:bookmarkStart w:id="2395" w:name="_Toc45884359"/>
      <w:bookmarkStart w:id="2396" w:name="_Toc53182382"/>
      <w:bookmarkStart w:id="2397" w:name="_Toc58860123"/>
      <w:bookmarkStart w:id="2398" w:name="_Toc58862627"/>
      <w:bookmarkStart w:id="2399" w:name="_Toc61182620"/>
      <w:bookmarkStart w:id="2400" w:name="_Toc66727933"/>
      <w:bookmarkStart w:id="2401" w:name="_Toc74961736"/>
      <w:bookmarkStart w:id="2402" w:name="_Toc75242647"/>
      <w:bookmarkStart w:id="2403" w:name="_Toc76544993"/>
      <w:bookmarkStart w:id="2404" w:name="_Toc82595096"/>
      <w:bookmarkStart w:id="2405" w:name="_Toc89955127"/>
      <w:bookmarkStart w:id="2406" w:name="_Toc98773552"/>
      <w:bookmarkStart w:id="2407" w:name="_Toc106201311"/>
      <w:bookmarkStart w:id="2408" w:name="_Toc115191164"/>
      <w:bookmarkStart w:id="2409" w:name="_Toc122012994"/>
      <w:bookmarkStart w:id="2410" w:name="_Toc124155082"/>
      <w:bookmarkStart w:id="2411" w:name="_Toc131535653"/>
      <w:bookmarkStart w:id="2412" w:name="_Toc137398944"/>
      <w:bookmarkStart w:id="2413" w:name="_Toc156575642"/>
      <w:bookmarkStart w:id="2414" w:name="_Toc176782560"/>
      <w:bookmarkStart w:id="2415" w:name="_Toc187256062"/>
      <w:r w:rsidRPr="008C3753">
        <w:lastRenderedPageBreak/>
        <w:t>6.2.3</w:t>
      </w:r>
      <w:r w:rsidR="0071353E" w:rsidRPr="008C3753">
        <w:tab/>
      </w:r>
      <w:r w:rsidRPr="008C3753">
        <w:t>Test purpose</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6" w:name="_Toc21099884"/>
      <w:bookmarkStart w:id="2417" w:name="_Toc29809682"/>
      <w:bookmarkStart w:id="2418" w:name="_Toc36645060"/>
      <w:bookmarkStart w:id="2419" w:name="_Toc37272114"/>
      <w:bookmarkStart w:id="2420" w:name="_Toc45884360"/>
      <w:bookmarkStart w:id="2421" w:name="_Toc53182383"/>
      <w:bookmarkStart w:id="2422" w:name="_Toc58860124"/>
      <w:bookmarkStart w:id="2423" w:name="_Toc58862628"/>
      <w:bookmarkStart w:id="2424" w:name="_Toc61182621"/>
      <w:bookmarkStart w:id="2425" w:name="_Toc66727934"/>
      <w:bookmarkStart w:id="2426" w:name="_Toc74961737"/>
      <w:bookmarkStart w:id="2427" w:name="_Toc75242648"/>
      <w:bookmarkStart w:id="2428" w:name="_Toc76544994"/>
      <w:bookmarkStart w:id="2429" w:name="_Toc82595097"/>
      <w:bookmarkStart w:id="2430" w:name="_Toc89955128"/>
      <w:bookmarkStart w:id="2431" w:name="_Toc98773553"/>
      <w:bookmarkStart w:id="2432" w:name="_Toc106201312"/>
      <w:bookmarkStart w:id="2433" w:name="_Toc115191165"/>
      <w:bookmarkStart w:id="2434" w:name="_Toc122012995"/>
      <w:bookmarkStart w:id="2435" w:name="_Toc124155083"/>
      <w:bookmarkStart w:id="2436" w:name="_Toc131535654"/>
      <w:bookmarkStart w:id="2437" w:name="_Toc137398945"/>
      <w:bookmarkStart w:id="2438" w:name="_Toc156575643"/>
      <w:bookmarkStart w:id="2439" w:name="_Toc176782561"/>
      <w:bookmarkStart w:id="2440" w:name="_Toc187256063"/>
      <w:r w:rsidRPr="008C3753">
        <w:t>6.2.4</w:t>
      </w:r>
      <w:r w:rsidR="0071353E" w:rsidRPr="008C3753">
        <w:tab/>
      </w:r>
      <w:r w:rsidRPr="008C3753">
        <w:t>Method of test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B9E8EB6" w14:textId="77777777" w:rsidR="00804D8D" w:rsidRPr="008C3753" w:rsidRDefault="00804D8D" w:rsidP="000C0610">
      <w:pPr>
        <w:pStyle w:val="Heading4"/>
      </w:pPr>
      <w:bookmarkStart w:id="2441" w:name="_Toc21099885"/>
      <w:bookmarkStart w:id="2442" w:name="_Toc29809683"/>
      <w:bookmarkStart w:id="2443" w:name="_Toc36645061"/>
      <w:bookmarkStart w:id="2444" w:name="_Toc37272115"/>
      <w:bookmarkStart w:id="2445" w:name="_Toc45884361"/>
      <w:bookmarkStart w:id="2446" w:name="_Toc53182384"/>
      <w:bookmarkStart w:id="2447" w:name="_Toc58860125"/>
      <w:bookmarkStart w:id="2448" w:name="_Toc58862629"/>
      <w:bookmarkStart w:id="2449" w:name="_Toc61182622"/>
      <w:bookmarkStart w:id="2450" w:name="_Toc66727935"/>
      <w:bookmarkStart w:id="2451" w:name="_Toc74961738"/>
      <w:bookmarkStart w:id="2452" w:name="_Toc75242649"/>
      <w:bookmarkStart w:id="2453" w:name="_Toc76544995"/>
      <w:bookmarkStart w:id="2454" w:name="_Toc82595098"/>
      <w:bookmarkStart w:id="2455" w:name="_Toc89955129"/>
      <w:bookmarkStart w:id="2456" w:name="_Toc98773554"/>
      <w:bookmarkStart w:id="2457" w:name="_Toc106201313"/>
      <w:bookmarkStart w:id="2458" w:name="_Toc115191166"/>
      <w:bookmarkStart w:id="2459" w:name="_Toc122012996"/>
      <w:bookmarkStart w:id="2460" w:name="_Toc124155084"/>
      <w:bookmarkStart w:id="2461" w:name="_Toc131535655"/>
      <w:bookmarkStart w:id="2462" w:name="_Toc137398946"/>
      <w:bookmarkStart w:id="2463" w:name="_Toc156575644"/>
      <w:bookmarkStart w:id="2464" w:name="_Toc176782562"/>
      <w:bookmarkStart w:id="2465" w:name="_Toc187256064"/>
      <w:r w:rsidRPr="008C3753">
        <w:t>6.2.4.1</w:t>
      </w:r>
      <w:r w:rsidRPr="008C3753">
        <w:tab/>
        <w:t>Initial conditions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6" w:name="_Toc21099886"/>
      <w:bookmarkStart w:id="2467" w:name="_Toc29809684"/>
      <w:bookmarkStart w:id="2468" w:name="_Toc36645062"/>
      <w:bookmarkStart w:id="2469" w:name="_Toc37272116"/>
      <w:bookmarkStart w:id="2470" w:name="_Toc45884362"/>
      <w:bookmarkStart w:id="2471" w:name="_Toc53182385"/>
      <w:bookmarkStart w:id="2472" w:name="_Toc58860126"/>
      <w:bookmarkStart w:id="2473" w:name="_Toc58862630"/>
      <w:bookmarkStart w:id="2474" w:name="_Toc61182623"/>
      <w:bookmarkStart w:id="2475" w:name="_Toc66727936"/>
      <w:bookmarkStart w:id="2476" w:name="_Toc74961739"/>
      <w:bookmarkStart w:id="2477" w:name="_Toc75242650"/>
      <w:bookmarkStart w:id="2478" w:name="_Toc76544996"/>
      <w:bookmarkStart w:id="2479" w:name="_Toc82595099"/>
      <w:bookmarkStart w:id="2480" w:name="_Toc89955130"/>
      <w:bookmarkStart w:id="2481" w:name="_Toc98773555"/>
      <w:bookmarkStart w:id="2482" w:name="_Toc106201314"/>
      <w:bookmarkStart w:id="2483" w:name="_Toc115191167"/>
      <w:bookmarkStart w:id="2484" w:name="_Toc122012997"/>
      <w:bookmarkStart w:id="2485" w:name="_Toc124155085"/>
      <w:bookmarkStart w:id="2486" w:name="_Toc131535656"/>
      <w:bookmarkStart w:id="2487" w:name="_Toc137398947"/>
      <w:bookmarkStart w:id="2488" w:name="_Toc156575645"/>
      <w:bookmarkStart w:id="2489" w:name="_Toc176782563"/>
      <w:bookmarkStart w:id="2490" w:name="_Toc187256065"/>
      <w:r w:rsidRPr="008C3753">
        <w:t>6.2.4.2</w:t>
      </w:r>
      <w:r w:rsidRPr="008C3753">
        <w:tab/>
        <w:t>Procedure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1" w:name="_Toc21099887"/>
      <w:bookmarkStart w:id="2492" w:name="_Toc29809685"/>
      <w:bookmarkStart w:id="2493" w:name="_Toc36645063"/>
      <w:bookmarkStart w:id="2494" w:name="_Toc37272117"/>
      <w:bookmarkStart w:id="2495" w:name="_Toc45884363"/>
      <w:bookmarkStart w:id="2496" w:name="_Toc53182386"/>
      <w:bookmarkStart w:id="2497" w:name="_Toc58860127"/>
      <w:bookmarkStart w:id="2498" w:name="_Toc58862631"/>
      <w:bookmarkStart w:id="2499" w:name="_Toc61182624"/>
      <w:bookmarkStart w:id="2500" w:name="_Toc66727937"/>
      <w:bookmarkStart w:id="2501" w:name="_Toc74961740"/>
      <w:bookmarkStart w:id="2502" w:name="_Toc75242651"/>
      <w:bookmarkStart w:id="2503" w:name="_Toc76544997"/>
      <w:bookmarkStart w:id="2504" w:name="_Toc82595100"/>
      <w:bookmarkStart w:id="2505" w:name="_Toc89955131"/>
      <w:bookmarkStart w:id="2506" w:name="_Toc98773556"/>
      <w:bookmarkStart w:id="2507" w:name="_Toc106201315"/>
      <w:bookmarkStart w:id="2508" w:name="_Toc115191168"/>
      <w:bookmarkStart w:id="2509" w:name="_Toc122012998"/>
      <w:bookmarkStart w:id="2510" w:name="_Toc124155086"/>
      <w:bookmarkStart w:id="2511" w:name="_Toc131535657"/>
      <w:bookmarkStart w:id="2512" w:name="_Toc137398948"/>
      <w:bookmarkStart w:id="2513" w:name="_Toc156575646"/>
      <w:bookmarkStart w:id="2514" w:name="_Toc176782564"/>
      <w:bookmarkStart w:id="2515" w:name="_Toc187256066"/>
      <w:r w:rsidRPr="008C3753">
        <w:t>6.2.5</w:t>
      </w:r>
      <w:r w:rsidRPr="008C3753">
        <w:tab/>
      </w:r>
      <w:r w:rsidR="00804D8D" w:rsidRPr="008C3753">
        <w:t>Test requirement</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516" w:name="_Toc21099888"/>
      <w:bookmarkStart w:id="2517"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18" w:name="_Toc36645064"/>
      <w:bookmarkStart w:id="2519" w:name="_Toc37272118"/>
      <w:bookmarkStart w:id="2520" w:name="_Toc45884364"/>
      <w:bookmarkStart w:id="2521" w:name="_Toc53182387"/>
      <w:bookmarkStart w:id="2522" w:name="_Toc58860128"/>
      <w:bookmarkStart w:id="2523" w:name="_Toc58862632"/>
      <w:bookmarkStart w:id="2524" w:name="_Toc61182625"/>
      <w:bookmarkStart w:id="2525" w:name="_Toc66727938"/>
      <w:bookmarkStart w:id="2526" w:name="_Toc74961741"/>
      <w:bookmarkStart w:id="2527" w:name="_Toc75242652"/>
      <w:bookmarkStart w:id="2528" w:name="_Toc76544998"/>
      <w:bookmarkStart w:id="2529" w:name="_Toc82595101"/>
      <w:bookmarkStart w:id="2530" w:name="_Toc89955132"/>
      <w:bookmarkStart w:id="2531" w:name="_Toc98773557"/>
      <w:bookmarkStart w:id="2532" w:name="_Toc106201316"/>
      <w:bookmarkStart w:id="2533" w:name="_Toc115191169"/>
      <w:bookmarkStart w:id="2534" w:name="_Toc122012999"/>
      <w:bookmarkStart w:id="2535" w:name="_Toc124155087"/>
      <w:bookmarkStart w:id="2536" w:name="_Toc131535658"/>
      <w:bookmarkStart w:id="2537" w:name="_Toc137398949"/>
      <w:bookmarkStart w:id="2538" w:name="_Toc156575647"/>
      <w:bookmarkStart w:id="2539" w:name="_Toc176782565"/>
      <w:bookmarkStart w:id="2540" w:name="_Toc187256067"/>
      <w:r w:rsidRPr="008C3753">
        <w:t>6.3</w:t>
      </w:r>
      <w:r w:rsidRPr="008C3753">
        <w:tab/>
        <w:t>Output power dynamics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7F83522" w14:textId="4FE53772" w:rsidR="005B02EA" w:rsidRPr="008C3753" w:rsidRDefault="005B02EA" w:rsidP="005B02EA">
      <w:pPr>
        <w:pStyle w:val="Heading3"/>
      </w:pPr>
      <w:bookmarkStart w:id="2541" w:name="_Toc21099889"/>
      <w:bookmarkStart w:id="2542" w:name="_Toc29809687"/>
      <w:bookmarkStart w:id="2543" w:name="_Toc36645065"/>
      <w:bookmarkStart w:id="2544" w:name="_Toc37272119"/>
      <w:bookmarkStart w:id="2545" w:name="_Toc45884365"/>
      <w:bookmarkStart w:id="2546" w:name="_Toc53182388"/>
      <w:bookmarkStart w:id="2547" w:name="_Toc58860129"/>
      <w:bookmarkStart w:id="2548" w:name="_Toc58862633"/>
      <w:bookmarkStart w:id="2549" w:name="_Toc61182626"/>
      <w:bookmarkStart w:id="2550" w:name="_Toc66727939"/>
      <w:bookmarkStart w:id="2551" w:name="_Toc74961742"/>
      <w:bookmarkStart w:id="2552" w:name="_Toc75242653"/>
      <w:bookmarkStart w:id="2553" w:name="_Toc76544999"/>
      <w:bookmarkStart w:id="2554" w:name="_Toc82595102"/>
      <w:bookmarkStart w:id="2555" w:name="_Toc89955133"/>
      <w:bookmarkStart w:id="2556" w:name="_Toc98773558"/>
      <w:bookmarkStart w:id="2557" w:name="_Toc106201317"/>
      <w:bookmarkStart w:id="2558" w:name="_Toc115191170"/>
      <w:bookmarkStart w:id="2559" w:name="_Toc122013000"/>
      <w:bookmarkStart w:id="2560" w:name="_Toc124155088"/>
      <w:bookmarkStart w:id="2561" w:name="_Toc131535659"/>
      <w:bookmarkStart w:id="2562" w:name="_Toc137398950"/>
      <w:bookmarkStart w:id="2563" w:name="_Toc156575648"/>
      <w:bookmarkStart w:id="2564" w:name="_Toc176782566"/>
      <w:bookmarkStart w:id="2565" w:name="_Toc187256068"/>
      <w:r w:rsidRPr="008C3753">
        <w:t>6.3.1</w:t>
      </w:r>
      <w:r w:rsidR="0071353E" w:rsidRPr="008C3753">
        <w:tab/>
      </w:r>
      <w:r w:rsidRPr="008C3753">
        <w:t>General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6" w:name="_Toc21099890"/>
      <w:bookmarkStart w:id="2567" w:name="_Toc29809688"/>
      <w:bookmarkStart w:id="2568" w:name="_Toc36645066"/>
      <w:bookmarkStart w:id="2569" w:name="_Toc37272120"/>
      <w:bookmarkStart w:id="2570" w:name="_Toc45884366"/>
      <w:bookmarkStart w:id="2571" w:name="_Toc53182389"/>
      <w:bookmarkStart w:id="2572" w:name="_Toc58860130"/>
      <w:bookmarkStart w:id="2573" w:name="_Toc58862634"/>
      <w:bookmarkStart w:id="2574" w:name="_Toc61182627"/>
      <w:bookmarkStart w:id="2575" w:name="_Toc66727940"/>
      <w:bookmarkStart w:id="2576" w:name="_Toc74961743"/>
      <w:bookmarkStart w:id="2577" w:name="_Toc75242654"/>
      <w:bookmarkStart w:id="2578" w:name="_Toc76545000"/>
      <w:bookmarkStart w:id="2579" w:name="_Toc82595103"/>
      <w:bookmarkStart w:id="2580" w:name="_Toc89955134"/>
      <w:bookmarkStart w:id="2581" w:name="_Toc98773559"/>
      <w:bookmarkStart w:id="2582" w:name="_Toc106201318"/>
      <w:bookmarkStart w:id="2583" w:name="_Toc115191171"/>
      <w:bookmarkStart w:id="2584" w:name="_Toc122013001"/>
      <w:bookmarkStart w:id="2585" w:name="_Toc124155089"/>
      <w:bookmarkStart w:id="2586" w:name="_Toc131535660"/>
      <w:bookmarkStart w:id="2587" w:name="_Toc137398951"/>
      <w:bookmarkStart w:id="2588" w:name="_Toc156575649"/>
      <w:bookmarkStart w:id="2589" w:name="_Toc176782567"/>
      <w:bookmarkStart w:id="2590" w:name="_Toc187256069"/>
      <w:r w:rsidRPr="008C3753">
        <w:t>6.3.2</w:t>
      </w:r>
      <w:r w:rsidR="0071353E" w:rsidRPr="008C3753">
        <w:tab/>
      </w:r>
      <w:r w:rsidRPr="008C3753">
        <w:rPr>
          <w:rFonts w:hint="eastAsia"/>
        </w:rPr>
        <w:t>RE power control dynamic range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F065FC6" w14:textId="77777777" w:rsidR="005B02EA" w:rsidRPr="008C3753" w:rsidRDefault="005B02EA" w:rsidP="005B02EA">
      <w:pPr>
        <w:pStyle w:val="Heading4"/>
      </w:pPr>
      <w:bookmarkStart w:id="2591" w:name="_Toc21099891"/>
      <w:bookmarkStart w:id="2592" w:name="_Toc29809689"/>
      <w:bookmarkStart w:id="2593" w:name="_Toc36645067"/>
      <w:bookmarkStart w:id="2594" w:name="_Toc37272121"/>
      <w:bookmarkStart w:id="2595" w:name="_Toc45884367"/>
      <w:bookmarkStart w:id="2596" w:name="_Toc53182390"/>
      <w:bookmarkStart w:id="2597" w:name="_Toc58860131"/>
      <w:bookmarkStart w:id="2598" w:name="_Toc58862635"/>
      <w:bookmarkStart w:id="2599" w:name="_Toc61182628"/>
      <w:bookmarkStart w:id="2600" w:name="_Toc66727941"/>
      <w:bookmarkStart w:id="2601" w:name="_Toc74961744"/>
      <w:bookmarkStart w:id="2602" w:name="_Toc75242655"/>
      <w:bookmarkStart w:id="2603" w:name="_Toc76545001"/>
      <w:bookmarkStart w:id="2604" w:name="_Toc82595104"/>
      <w:bookmarkStart w:id="2605" w:name="_Toc89955135"/>
      <w:bookmarkStart w:id="2606" w:name="_Toc98773560"/>
      <w:bookmarkStart w:id="2607" w:name="_Toc106201319"/>
      <w:bookmarkStart w:id="2608" w:name="_Toc115191172"/>
      <w:bookmarkStart w:id="2609" w:name="_Toc122013002"/>
      <w:bookmarkStart w:id="2610" w:name="_Toc124155090"/>
      <w:bookmarkStart w:id="2611" w:name="_Toc131535661"/>
      <w:bookmarkStart w:id="2612" w:name="_Toc137398952"/>
      <w:bookmarkStart w:id="2613" w:name="_Toc156575650"/>
      <w:bookmarkStart w:id="2614" w:name="_Toc176782568"/>
      <w:bookmarkStart w:id="2615" w:name="_Toc187256070"/>
      <w:r w:rsidRPr="008C3753">
        <w:t>6.3.2.1</w:t>
      </w:r>
      <w:r w:rsidRPr="008C3753">
        <w:tab/>
        <w:t>Definition and applicability</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6" w:name="_Toc21099892"/>
      <w:bookmarkStart w:id="2617" w:name="_Toc29809690"/>
      <w:bookmarkStart w:id="2618" w:name="_Toc36645068"/>
      <w:bookmarkStart w:id="2619" w:name="_Toc37272122"/>
      <w:bookmarkStart w:id="2620" w:name="_Toc45884368"/>
      <w:bookmarkStart w:id="2621" w:name="_Toc53182391"/>
      <w:bookmarkStart w:id="2622" w:name="_Toc58860132"/>
      <w:bookmarkStart w:id="2623" w:name="_Toc58862636"/>
      <w:bookmarkStart w:id="2624" w:name="_Toc61182629"/>
      <w:bookmarkStart w:id="2625" w:name="_Toc66727942"/>
      <w:bookmarkStart w:id="2626" w:name="_Toc74961745"/>
      <w:bookmarkStart w:id="2627" w:name="_Toc75242656"/>
      <w:bookmarkStart w:id="2628" w:name="_Toc76545002"/>
      <w:bookmarkStart w:id="2629" w:name="_Toc82595105"/>
      <w:bookmarkStart w:id="2630" w:name="_Toc89955136"/>
      <w:bookmarkStart w:id="2631" w:name="_Toc98773561"/>
      <w:bookmarkStart w:id="2632" w:name="_Toc106201320"/>
      <w:bookmarkStart w:id="2633" w:name="_Toc115191173"/>
      <w:bookmarkStart w:id="2634" w:name="_Toc122013003"/>
      <w:bookmarkStart w:id="2635" w:name="_Toc124155091"/>
      <w:bookmarkStart w:id="2636" w:name="_Toc131535662"/>
      <w:bookmarkStart w:id="2637" w:name="_Toc137398953"/>
      <w:bookmarkStart w:id="2638" w:name="_Toc156575651"/>
      <w:bookmarkStart w:id="2639" w:name="_Toc176782569"/>
      <w:bookmarkStart w:id="2640" w:name="_Toc187256071"/>
      <w:r w:rsidRPr="008C3753">
        <w:t>6.3.2.2</w:t>
      </w:r>
      <w:r w:rsidRPr="008C3753">
        <w:tab/>
        <w:t>Minimum requirement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1" w:name="_Toc21099893"/>
      <w:bookmarkStart w:id="2642" w:name="_Toc29809691"/>
      <w:bookmarkStart w:id="2643" w:name="_Toc36645069"/>
      <w:bookmarkStart w:id="2644" w:name="_Toc37272123"/>
      <w:bookmarkStart w:id="2645" w:name="_Toc45884369"/>
      <w:bookmarkStart w:id="2646" w:name="_Toc53182392"/>
      <w:bookmarkStart w:id="2647" w:name="_Toc58860133"/>
      <w:bookmarkStart w:id="2648" w:name="_Toc58862637"/>
      <w:bookmarkStart w:id="2649" w:name="_Toc61182630"/>
      <w:bookmarkStart w:id="2650" w:name="_Toc66727943"/>
      <w:bookmarkStart w:id="2651" w:name="_Toc74961746"/>
      <w:bookmarkStart w:id="2652" w:name="_Toc75242657"/>
      <w:bookmarkStart w:id="2653" w:name="_Toc76545003"/>
      <w:bookmarkStart w:id="2654" w:name="_Toc82595106"/>
      <w:bookmarkStart w:id="2655" w:name="_Toc89955137"/>
      <w:bookmarkStart w:id="2656" w:name="_Toc98773562"/>
      <w:bookmarkStart w:id="2657" w:name="_Toc106201321"/>
      <w:bookmarkStart w:id="2658" w:name="_Toc115191174"/>
      <w:bookmarkStart w:id="2659" w:name="_Toc122013004"/>
      <w:bookmarkStart w:id="2660" w:name="_Toc124155092"/>
      <w:bookmarkStart w:id="2661" w:name="_Toc131535663"/>
      <w:bookmarkStart w:id="2662" w:name="_Toc137398954"/>
      <w:bookmarkStart w:id="2663" w:name="_Toc156575652"/>
      <w:bookmarkStart w:id="2664" w:name="_Toc176782570"/>
      <w:bookmarkStart w:id="2665" w:name="_Toc187256072"/>
      <w:r w:rsidRPr="008C3753">
        <w:t>6.3.2.3</w:t>
      </w:r>
      <w:r w:rsidRPr="008C3753">
        <w:tab/>
        <w:t>Test purpose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6" w:name="_Toc21099894"/>
      <w:bookmarkStart w:id="2667" w:name="_Toc29809692"/>
      <w:bookmarkStart w:id="2668" w:name="_Toc36645070"/>
      <w:bookmarkStart w:id="2669" w:name="_Toc37272124"/>
      <w:bookmarkStart w:id="2670" w:name="_Toc45884370"/>
      <w:bookmarkStart w:id="2671" w:name="_Toc53182393"/>
      <w:bookmarkStart w:id="2672" w:name="_Toc58860134"/>
      <w:bookmarkStart w:id="2673" w:name="_Toc58862638"/>
      <w:bookmarkStart w:id="2674" w:name="_Toc61182631"/>
      <w:bookmarkStart w:id="2675" w:name="_Toc66727944"/>
      <w:bookmarkStart w:id="2676" w:name="_Toc74961747"/>
      <w:bookmarkStart w:id="2677" w:name="_Toc75242658"/>
      <w:bookmarkStart w:id="2678" w:name="_Toc76545004"/>
      <w:bookmarkStart w:id="2679" w:name="_Toc82595107"/>
      <w:bookmarkStart w:id="2680" w:name="_Toc89955138"/>
      <w:bookmarkStart w:id="2681" w:name="_Toc98773563"/>
      <w:bookmarkStart w:id="2682" w:name="_Toc106201322"/>
      <w:bookmarkStart w:id="2683" w:name="_Toc115191175"/>
      <w:bookmarkStart w:id="2684" w:name="_Toc122013005"/>
      <w:bookmarkStart w:id="2685" w:name="_Toc124155093"/>
      <w:bookmarkStart w:id="2686" w:name="_Toc131535664"/>
      <w:bookmarkStart w:id="2687" w:name="_Toc137398955"/>
      <w:bookmarkStart w:id="2688" w:name="_Toc156575653"/>
      <w:bookmarkStart w:id="2689" w:name="_Toc176782571"/>
      <w:bookmarkStart w:id="2690" w:name="_Toc187256073"/>
      <w:r w:rsidRPr="008C3753">
        <w:t>6.3.3</w:t>
      </w:r>
      <w:r w:rsidR="0071353E" w:rsidRPr="008C3753">
        <w:tab/>
      </w:r>
      <w:r w:rsidRPr="008C3753">
        <w:rPr>
          <w:rFonts w:hint="eastAsia"/>
        </w:rPr>
        <w:t>Total power dynamic range</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5BAAA3F" w14:textId="77777777" w:rsidR="005B02EA" w:rsidRPr="008C3753" w:rsidRDefault="005B02EA" w:rsidP="005B02EA">
      <w:pPr>
        <w:pStyle w:val="Heading4"/>
      </w:pPr>
      <w:bookmarkStart w:id="2691" w:name="_Toc21099895"/>
      <w:bookmarkStart w:id="2692" w:name="_Toc29809693"/>
      <w:bookmarkStart w:id="2693" w:name="_Toc36645071"/>
      <w:bookmarkStart w:id="2694" w:name="_Toc37272125"/>
      <w:bookmarkStart w:id="2695" w:name="_Toc45884371"/>
      <w:bookmarkStart w:id="2696" w:name="_Toc53182394"/>
      <w:bookmarkStart w:id="2697" w:name="_Toc58860135"/>
      <w:bookmarkStart w:id="2698" w:name="_Toc58862639"/>
      <w:bookmarkStart w:id="2699" w:name="_Toc61182632"/>
      <w:bookmarkStart w:id="2700" w:name="_Toc66727945"/>
      <w:bookmarkStart w:id="2701" w:name="_Toc74961748"/>
      <w:bookmarkStart w:id="2702" w:name="_Toc75242659"/>
      <w:bookmarkStart w:id="2703" w:name="_Toc76545005"/>
      <w:bookmarkStart w:id="2704" w:name="_Toc82595108"/>
      <w:bookmarkStart w:id="2705" w:name="_Toc89955139"/>
      <w:bookmarkStart w:id="2706" w:name="_Toc98773564"/>
      <w:bookmarkStart w:id="2707" w:name="_Toc106201323"/>
      <w:bookmarkStart w:id="2708" w:name="_Toc115191176"/>
      <w:bookmarkStart w:id="2709" w:name="_Toc122013006"/>
      <w:bookmarkStart w:id="2710" w:name="_Toc124155094"/>
      <w:bookmarkStart w:id="2711" w:name="_Toc131535665"/>
      <w:bookmarkStart w:id="2712" w:name="_Toc137398956"/>
      <w:bookmarkStart w:id="2713" w:name="_Toc156575654"/>
      <w:bookmarkStart w:id="2714" w:name="_Toc176782572"/>
      <w:bookmarkStart w:id="2715" w:name="_Toc187256074"/>
      <w:r w:rsidRPr="008C3753">
        <w:t>6.3.3.1</w:t>
      </w:r>
      <w:r w:rsidRPr="008C3753">
        <w:tab/>
        <w:t>Definition and applicability</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6" w:name="_Toc21099896"/>
      <w:bookmarkStart w:id="2717" w:name="_Toc29809694"/>
      <w:bookmarkStart w:id="2718" w:name="_Toc36645072"/>
      <w:bookmarkStart w:id="2719" w:name="_Toc37272126"/>
      <w:bookmarkStart w:id="2720" w:name="_Toc45884372"/>
      <w:bookmarkStart w:id="2721" w:name="_Toc53182395"/>
      <w:bookmarkStart w:id="2722" w:name="_Toc58860136"/>
      <w:bookmarkStart w:id="2723" w:name="_Toc58862640"/>
      <w:bookmarkStart w:id="2724" w:name="_Toc61182633"/>
      <w:bookmarkStart w:id="2725"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6" w:name="_Toc74961749"/>
      <w:bookmarkStart w:id="2727" w:name="_Toc75242660"/>
      <w:bookmarkStart w:id="2728" w:name="_Toc76545006"/>
      <w:bookmarkStart w:id="2729" w:name="_Toc82595109"/>
      <w:bookmarkStart w:id="2730" w:name="_Toc89955140"/>
      <w:bookmarkStart w:id="2731" w:name="_Toc98773565"/>
      <w:bookmarkStart w:id="2732" w:name="_Toc106201324"/>
      <w:bookmarkStart w:id="2733" w:name="_Toc115191177"/>
      <w:bookmarkStart w:id="2734" w:name="_Toc122013007"/>
      <w:bookmarkStart w:id="2735" w:name="_Toc124155095"/>
      <w:bookmarkStart w:id="2736" w:name="_Toc131535666"/>
      <w:bookmarkStart w:id="2737" w:name="_Toc137398957"/>
      <w:bookmarkStart w:id="2738" w:name="_Toc156575655"/>
      <w:bookmarkStart w:id="2739" w:name="_Toc176782573"/>
      <w:bookmarkStart w:id="2740" w:name="_Toc187256075"/>
      <w:r w:rsidRPr="008C3753">
        <w:t>6.3.</w:t>
      </w:r>
      <w:r w:rsidR="0004334C" w:rsidRPr="008C3753">
        <w:t>3</w:t>
      </w:r>
      <w:r w:rsidRPr="008C3753">
        <w:t>.2</w:t>
      </w:r>
      <w:r w:rsidRPr="008C3753">
        <w:tab/>
        <w:t>Minimum requirement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lastRenderedPageBreak/>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1" w:name="_Toc21099897"/>
      <w:bookmarkStart w:id="2742" w:name="_Toc29809695"/>
      <w:bookmarkStart w:id="2743" w:name="_Toc36645073"/>
      <w:bookmarkStart w:id="2744" w:name="_Toc37272127"/>
      <w:bookmarkStart w:id="2745" w:name="_Toc45884373"/>
      <w:bookmarkStart w:id="2746" w:name="_Toc53182396"/>
      <w:bookmarkStart w:id="2747" w:name="_Toc58860137"/>
      <w:bookmarkStart w:id="2748" w:name="_Toc58862641"/>
      <w:bookmarkStart w:id="2749" w:name="_Toc61182634"/>
      <w:bookmarkStart w:id="2750" w:name="_Toc66727947"/>
      <w:bookmarkStart w:id="2751" w:name="_Toc74961750"/>
      <w:bookmarkStart w:id="2752" w:name="_Toc75242661"/>
      <w:bookmarkStart w:id="2753" w:name="_Toc76545007"/>
      <w:bookmarkStart w:id="2754" w:name="_Toc82595110"/>
      <w:bookmarkStart w:id="2755" w:name="_Toc89955141"/>
      <w:bookmarkStart w:id="2756" w:name="_Toc98773566"/>
      <w:bookmarkStart w:id="2757" w:name="_Toc106201325"/>
      <w:bookmarkStart w:id="2758" w:name="_Toc115191178"/>
      <w:bookmarkStart w:id="2759" w:name="_Toc122013008"/>
      <w:bookmarkStart w:id="2760" w:name="_Toc124155096"/>
      <w:bookmarkStart w:id="2761" w:name="_Toc131535667"/>
      <w:bookmarkStart w:id="2762" w:name="_Toc137398958"/>
      <w:bookmarkStart w:id="2763" w:name="_Toc156575656"/>
      <w:bookmarkStart w:id="2764" w:name="_Toc176782574"/>
      <w:bookmarkStart w:id="2765" w:name="_Toc187256076"/>
      <w:r w:rsidRPr="008C3753">
        <w:t>6.3.</w:t>
      </w:r>
      <w:r w:rsidR="0004334C" w:rsidRPr="008C3753">
        <w:t>3</w:t>
      </w:r>
      <w:r w:rsidRPr="008C3753">
        <w:t>.3</w:t>
      </w:r>
      <w:r w:rsidRPr="008C3753">
        <w:tab/>
        <w:t>Test purpose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6" w:name="_Toc21099898"/>
      <w:bookmarkStart w:id="2767" w:name="_Toc29809696"/>
      <w:bookmarkStart w:id="2768" w:name="_Toc36645074"/>
      <w:bookmarkStart w:id="2769" w:name="_Toc37272128"/>
      <w:bookmarkStart w:id="2770" w:name="_Toc45884374"/>
      <w:bookmarkStart w:id="2771" w:name="_Toc53182397"/>
      <w:bookmarkStart w:id="2772" w:name="_Toc58860138"/>
      <w:bookmarkStart w:id="2773" w:name="_Toc58862642"/>
      <w:bookmarkStart w:id="2774" w:name="_Toc61182635"/>
      <w:bookmarkStart w:id="2775" w:name="_Toc66727948"/>
      <w:bookmarkStart w:id="2776" w:name="_Toc74961751"/>
      <w:bookmarkStart w:id="2777" w:name="_Toc75242662"/>
      <w:bookmarkStart w:id="2778" w:name="_Toc76545008"/>
      <w:bookmarkStart w:id="2779" w:name="_Toc82595111"/>
      <w:bookmarkStart w:id="2780" w:name="_Toc89955142"/>
      <w:bookmarkStart w:id="2781" w:name="_Toc98773567"/>
      <w:bookmarkStart w:id="2782" w:name="_Toc106201326"/>
      <w:bookmarkStart w:id="2783" w:name="_Toc115191179"/>
      <w:bookmarkStart w:id="2784" w:name="_Toc122013009"/>
      <w:bookmarkStart w:id="2785" w:name="_Toc124155097"/>
      <w:bookmarkStart w:id="2786" w:name="_Toc131535668"/>
      <w:bookmarkStart w:id="2787" w:name="_Toc137398959"/>
      <w:bookmarkStart w:id="2788" w:name="_Toc156575657"/>
      <w:bookmarkStart w:id="2789" w:name="_Toc176782575"/>
      <w:bookmarkStart w:id="2790" w:name="_Toc187256077"/>
      <w:r w:rsidRPr="008C3753">
        <w:t>6.3.</w:t>
      </w:r>
      <w:r w:rsidR="0004334C" w:rsidRPr="008C3753">
        <w:t>3</w:t>
      </w:r>
      <w:r w:rsidRPr="008C3753">
        <w:t>.4</w:t>
      </w:r>
      <w:r w:rsidRPr="008C3753">
        <w:tab/>
        <w:t>Method of test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912426" w14:textId="2CAB1A5D" w:rsidR="005B02EA" w:rsidRPr="008C3753" w:rsidRDefault="005B02EA" w:rsidP="005B02EA">
      <w:pPr>
        <w:pStyle w:val="Heading5"/>
      </w:pPr>
      <w:bookmarkStart w:id="2791" w:name="_Toc21099899"/>
      <w:bookmarkStart w:id="2792" w:name="_Toc29809697"/>
      <w:bookmarkStart w:id="2793" w:name="_Toc36645075"/>
      <w:bookmarkStart w:id="2794" w:name="_Toc37272129"/>
      <w:bookmarkStart w:id="2795" w:name="_Toc45884375"/>
      <w:bookmarkStart w:id="2796" w:name="_Toc53182398"/>
      <w:bookmarkStart w:id="2797" w:name="_Toc58860139"/>
      <w:bookmarkStart w:id="2798" w:name="_Toc58862643"/>
      <w:bookmarkStart w:id="2799" w:name="_Toc61182636"/>
      <w:bookmarkStart w:id="2800" w:name="_Toc66727949"/>
      <w:bookmarkStart w:id="2801" w:name="_Toc74961752"/>
      <w:bookmarkStart w:id="2802" w:name="_Toc75242663"/>
      <w:bookmarkStart w:id="2803" w:name="_Toc76545009"/>
      <w:bookmarkStart w:id="2804" w:name="_Toc82595112"/>
      <w:bookmarkStart w:id="2805" w:name="_Toc89955143"/>
      <w:bookmarkStart w:id="2806" w:name="_Toc98773568"/>
      <w:bookmarkStart w:id="2807" w:name="_Toc106201327"/>
      <w:bookmarkStart w:id="2808" w:name="_Toc115191180"/>
      <w:bookmarkStart w:id="2809" w:name="_Toc122013010"/>
      <w:bookmarkStart w:id="2810" w:name="_Toc124155098"/>
      <w:bookmarkStart w:id="2811" w:name="_Toc131535669"/>
      <w:bookmarkStart w:id="2812" w:name="_Toc137398960"/>
      <w:bookmarkStart w:id="2813" w:name="_Toc156575658"/>
      <w:bookmarkStart w:id="2814" w:name="_Toc176782576"/>
      <w:bookmarkStart w:id="2815" w:name="_Toc187256078"/>
      <w:r w:rsidRPr="008C3753">
        <w:t>6.3.</w:t>
      </w:r>
      <w:r w:rsidR="0004334C" w:rsidRPr="008C3753">
        <w:t>3</w:t>
      </w:r>
      <w:r w:rsidRPr="008C3753">
        <w:t>.4.1</w:t>
      </w:r>
      <w:r w:rsidRPr="008C3753">
        <w:tab/>
        <w:t>Initial conditions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6" w:name="_Toc21099900"/>
      <w:bookmarkStart w:id="2817" w:name="_Toc29809698"/>
      <w:bookmarkStart w:id="2818" w:name="_Toc36645076"/>
      <w:bookmarkStart w:id="2819" w:name="_Toc37272130"/>
      <w:bookmarkStart w:id="2820" w:name="_Toc45884376"/>
      <w:bookmarkStart w:id="2821" w:name="_Toc53182399"/>
      <w:bookmarkStart w:id="2822" w:name="_Toc58860140"/>
      <w:bookmarkStart w:id="2823" w:name="_Toc58862644"/>
      <w:bookmarkStart w:id="2824" w:name="_Toc61182637"/>
      <w:bookmarkStart w:id="2825" w:name="_Toc66727950"/>
      <w:bookmarkStart w:id="2826" w:name="_Toc74961753"/>
      <w:bookmarkStart w:id="2827" w:name="_Toc75242664"/>
      <w:bookmarkStart w:id="2828" w:name="_Toc76545010"/>
      <w:bookmarkStart w:id="2829" w:name="_Toc82595113"/>
      <w:bookmarkStart w:id="2830" w:name="_Toc89955144"/>
      <w:bookmarkStart w:id="2831" w:name="_Toc98773569"/>
      <w:bookmarkStart w:id="2832" w:name="_Toc106201328"/>
      <w:bookmarkStart w:id="2833" w:name="_Toc115191181"/>
      <w:bookmarkStart w:id="2834" w:name="_Toc122013011"/>
      <w:bookmarkStart w:id="2835" w:name="_Toc124155099"/>
      <w:bookmarkStart w:id="2836" w:name="_Toc131535670"/>
      <w:bookmarkStart w:id="2837" w:name="_Toc137398961"/>
      <w:bookmarkStart w:id="2838" w:name="_Toc156575659"/>
      <w:bookmarkStart w:id="2839" w:name="_Toc176782577"/>
      <w:bookmarkStart w:id="2840" w:name="_Toc187256079"/>
      <w:r w:rsidRPr="008C3753">
        <w:t>6.3.3.4.2</w:t>
      </w:r>
      <w:r w:rsidRPr="008C3753">
        <w:tab/>
        <w:t>Procedure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1" w:name="_Toc21099901"/>
      <w:bookmarkStart w:id="2842" w:name="_Toc29809699"/>
      <w:bookmarkStart w:id="2843" w:name="_Toc36645077"/>
      <w:bookmarkStart w:id="2844" w:name="_Toc37272131"/>
      <w:bookmarkStart w:id="2845" w:name="_Toc45884377"/>
      <w:bookmarkStart w:id="2846" w:name="_Toc53182400"/>
      <w:bookmarkStart w:id="2847" w:name="_Toc58860141"/>
      <w:bookmarkStart w:id="2848" w:name="_Toc58862645"/>
      <w:bookmarkStart w:id="2849" w:name="_Toc61182638"/>
      <w:bookmarkStart w:id="2850" w:name="_Toc66727951"/>
      <w:bookmarkStart w:id="2851" w:name="_Toc74961754"/>
      <w:bookmarkStart w:id="2852" w:name="_Toc75242665"/>
      <w:bookmarkStart w:id="2853" w:name="_Toc76545011"/>
      <w:bookmarkStart w:id="2854" w:name="_Toc82595114"/>
      <w:bookmarkStart w:id="2855"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6" w:name="_Toc98773570"/>
      <w:bookmarkStart w:id="2857" w:name="_Toc106201329"/>
      <w:bookmarkStart w:id="2858" w:name="_Toc115191182"/>
      <w:bookmarkStart w:id="2859" w:name="_Toc122013012"/>
      <w:bookmarkStart w:id="2860" w:name="_Toc124155100"/>
      <w:bookmarkStart w:id="2861" w:name="_Toc131535671"/>
      <w:bookmarkStart w:id="2862" w:name="_Toc137398962"/>
      <w:bookmarkStart w:id="2863" w:name="_Toc156575660"/>
      <w:bookmarkStart w:id="2864" w:name="_Toc176782578"/>
      <w:bookmarkStart w:id="2865" w:name="_Toc187256080"/>
      <w:r w:rsidRPr="008C3753">
        <w:t>6.3.</w:t>
      </w:r>
      <w:r w:rsidR="0004334C" w:rsidRPr="008C3753">
        <w:t>3</w:t>
      </w:r>
      <w:r w:rsidRPr="008C3753">
        <w:t>.5</w:t>
      </w:r>
      <w:r w:rsidRPr="008C3753">
        <w:tab/>
        <w:t>Test requirements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6" w:name="_Toc36645078"/>
      <w:bookmarkStart w:id="2867" w:name="_Toc37272132"/>
      <w:bookmarkStart w:id="2868" w:name="_Toc45884378"/>
      <w:bookmarkStart w:id="2869" w:name="_Toc53182401"/>
      <w:bookmarkStart w:id="2870" w:name="_Toc58860142"/>
      <w:bookmarkStart w:id="2871" w:name="_Toc58862646"/>
      <w:bookmarkStart w:id="2872" w:name="_Toc61182639"/>
      <w:bookmarkStart w:id="2873" w:name="_Toc66727952"/>
      <w:bookmarkStart w:id="2874" w:name="_Toc74961755"/>
      <w:bookmarkStart w:id="2875" w:name="_Toc75242666"/>
      <w:bookmarkStart w:id="2876" w:name="_Toc76545012"/>
      <w:bookmarkStart w:id="2877" w:name="_Toc82595115"/>
      <w:bookmarkStart w:id="2878" w:name="_Toc89955146"/>
      <w:bookmarkStart w:id="2879" w:name="_Toc98773571"/>
      <w:bookmarkStart w:id="2880" w:name="_Toc106201330"/>
      <w:bookmarkStart w:id="2881" w:name="_Toc115191183"/>
      <w:bookmarkStart w:id="2882" w:name="_Toc122013013"/>
      <w:bookmarkStart w:id="2883" w:name="_Toc124155101"/>
      <w:bookmarkStart w:id="2884" w:name="_Toc131535672"/>
      <w:bookmarkStart w:id="2885" w:name="_Toc137398963"/>
      <w:bookmarkStart w:id="2886" w:name="_Toc156575661"/>
      <w:bookmarkStart w:id="2887" w:name="_Toc176782579"/>
      <w:bookmarkStart w:id="2888" w:name="_Toc21099902"/>
      <w:bookmarkStart w:id="2889" w:name="_Toc29809700"/>
      <w:bookmarkStart w:id="2890" w:name="_Toc187256081"/>
      <w:r w:rsidRPr="008C3753">
        <w:t>6.3.4</w:t>
      </w:r>
      <w:r w:rsidRPr="008C3753">
        <w:tab/>
        <w:t>NB-IoT RB power dynamic range</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90"/>
    </w:p>
    <w:p w14:paraId="3161E71C" w14:textId="77777777" w:rsidR="00B46158" w:rsidRPr="008C3753" w:rsidRDefault="00B46158" w:rsidP="00B46158">
      <w:pPr>
        <w:pStyle w:val="Heading4"/>
      </w:pPr>
      <w:bookmarkStart w:id="2891" w:name="_Toc36645079"/>
      <w:bookmarkStart w:id="2892" w:name="_Toc37272133"/>
      <w:bookmarkStart w:id="2893" w:name="_Toc45884379"/>
      <w:bookmarkStart w:id="2894" w:name="_Toc53182402"/>
      <w:bookmarkStart w:id="2895" w:name="_Toc58860143"/>
      <w:bookmarkStart w:id="2896" w:name="_Toc58862647"/>
      <w:bookmarkStart w:id="2897" w:name="_Toc61182640"/>
      <w:bookmarkStart w:id="2898" w:name="_Toc66727953"/>
      <w:bookmarkStart w:id="2899" w:name="_Toc74961756"/>
      <w:bookmarkStart w:id="2900" w:name="_Toc75242667"/>
      <w:bookmarkStart w:id="2901" w:name="_Toc76545013"/>
      <w:bookmarkStart w:id="2902" w:name="_Toc82595116"/>
      <w:bookmarkStart w:id="2903" w:name="_Toc89955147"/>
      <w:bookmarkStart w:id="2904" w:name="_Toc98773572"/>
      <w:bookmarkStart w:id="2905" w:name="_Toc106201331"/>
      <w:bookmarkStart w:id="2906" w:name="_Toc115191184"/>
      <w:bookmarkStart w:id="2907" w:name="_Toc122013014"/>
      <w:bookmarkStart w:id="2908" w:name="_Toc124155102"/>
      <w:bookmarkStart w:id="2909" w:name="_Toc131535673"/>
      <w:bookmarkStart w:id="2910" w:name="_Toc137398964"/>
      <w:bookmarkStart w:id="2911" w:name="_Toc156575662"/>
      <w:bookmarkStart w:id="2912" w:name="_Toc176782580"/>
      <w:bookmarkStart w:id="2913" w:name="_Toc187256082"/>
      <w:r w:rsidRPr="008C3753">
        <w:t>6.3.4.1</w:t>
      </w:r>
      <w:r w:rsidRPr="008C3753">
        <w:tab/>
        <w:t>Definition and applicability</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4" w:name="_Toc36645080"/>
      <w:bookmarkStart w:id="2915" w:name="_Toc37272134"/>
      <w:bookmarkStart w:id="2916" w:name="_Toc45884380"/>
      <w:bookmarkStart w:id="2917" w:name="_Toc53182403"/>
      <w:bookmarkStart w:id="2918" w:name="_Toc58860144"/>
      <w:bookmarkStart w:id="2919" w:name="_Toc58862648"/>
      <w:bookmarkStart w:id="2920" w:name="_Toc61182641"/>
      <w:bookmarkStart w:id="2921" w:name="_Toc66727954"/>
      <w:bookmarkStart w:id="2922" w:name="_Toc74961757"/>
      <w:bookmarkStart w:id="2923" w:name="_Toc75242668"/>
      <w:bookmarkStart w:id="2924" w:name="_Toc76545014"/>
      <w:bookmarkStart w:id="2925" w:name="_Toc82595117"/>
      <w:bookmarkStart w:id="2926" w:name="_Toc89955148"/>
      <w:bookmarkStart w:id="2927" w:name="_Toc98773573"/>
      <w:bookmarkStart w:id="2928" w:name="_Toc106201332"/>
      <w:bookmarkStart w:id="2929" w:name="_Toc115191185"/>
      <w:bookmarkStart w:id="2930" w:name="_Toc122013015"/>
      <w:bookmarkStart w:id="2931" w:name="_Toc124155103"/>
      <w:bookmarkStart w:id="2932" w:name="_Toc131535674"/>
      <w:bookmarkStart w:id="2933" w:name="_Toc137398965"/>
      <w:bookmarkStart w:id="2934" w:name="_Toc156575663"/>
      <w:bookmarkStart w:id="2935" w:name="_Toc176782581"/>
      <w:bookmarkStart w:id="2936" w:name="_Toc187256083"/>
      <w:r w:rsidRPr="008C3753">
        <w:t>6.3.4.2</w:t>
      </w:r>
      <w:r w:rsidRPr="008C3753">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7" w:name="_Toc36645081"/>
      <w:bookmarkStart w:id="2938" w:name="_Toc37272135"/>
      <w:bookmarkStart w:id="2939" w:name="_Toc45884381"/>
      <w:bookmarkStart w:id="2940" w:name="_Toc53182404"/>
      <w:bookmarkStart w:id="2941" w:name="_Toc58860145"/>
      <w:bookmarkStart w:id="2942" w:name="_Toc58862649"/>
      <w:bookmarkStart w:id="2943" w:name="_Toc61182642"/>
      <w:bookmarkStart w:id="2944" w:name="_Toc66727955"/>
      <w:bookmarkStart w:id="2945" w:name="_Toc74961758"/>
      <w:bookmarkStart w:id="2946" w:name="_Toc75242669"/>
      <w:bookmarkStart w:id="2947" w:name="_Toc76545015"/>
      <w:bookmarkStart w:id="2948" w:name="_Toc82595118"/>
      <w:bookmarkStart w:id="2949" w:name="_Toc89955149"/>
      <w:bookmarkStart w:id="2950" w:name="_Toc98773574"/>
      <w:bookmarkStart w:id="2951" w:name="_Toc106201333"/>
      <w:bookmarkStart w:id="2952" w:name="_Toc115191186"/>
      <w:bookmarkStart w:id="2953" w:name="_Toc122013016"/>
      <w:bookmarkStart w:id="2954" w:name="_Toc124155104"/>
      <w:bookmarkStart w:id="2955" w:name="_Toc131535675"/>
      <w:bookmarkStart w:id="2956" w:name="_Toc137398966"/>
      <w:bookmarkStart w:id="2957" w:name="_Toc156575664"/>
      <w:bookmarkStart w:id="2958" w:name="_Toc176782582"/>
      <w:bookmarkStart w:id="2959" w:name="_Toc187256084"/>
      <w:r w:rsidRPr="008C3753">
        <w:t>6.3.4.3</w:t>
      </w:r>
      <w:r w:rsidRPr="008C3753">
        <w:tab/>
        <w:t>Test purpose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0" w:name="_Toc36645082"/>
      <w:bookmarkStart w:id="2961" w:name="_Toc37272136"/>
      <w:bookmarkStart w:id="2962" w:name="_Toc45884382"/>
      <w:bookmarkStart w:id="2963" w:name="_Toc53182405"/>
      <w:bookmarkStart w:id="2964" w:name="_Toc58860146"/>
      <w:bookmarkStart w:id="2965" w:name="_Toc58862650"/>
      <w:bookmarkStart w:id="2966" w:name="_Toc61182643"/>
      <w:bookmarkStart w:id="2967" w:name="_Toc66727956"/>
      <w:bookmarkStart w:id="2968" w:name="_Toc74961759"/>
      <w:bookmarkStart w:id="2969" w:name="_Toc75242670"/>
      <w:bookmarkStart w:id="2970" w:name="_Toc76545016"/>
      <w:bookmarkStart w:id="2971" w:name="_Toc82595119"/>
      <w:bookmarkStart w:id="2972" w:name="_Toc89955150"/>
      <w:bookmarkStart w:id="2973" w:name="_Toc98773575"/>
      <w:bookmarkStart w:id="2974" w:name="_Toc106201334"/>
      <w:bookmarkStart w:id="2975" w:name="_Toc115191187"/>
      <w:bookmarkStart w:id="2976" w:name="_Toc122013017"/>
      <w:bookmarkStart w:id="2977" w:name="_Toc124155105"/>
      <w:bookmarkStart w:id="2978" w:name="_Toc131535676"/>
      <w:bookmarkStart w:id="2979" w:name="_Toc137398967"/>
      <w:bookmarkStart w:id="2980" w:name="_Toc156575665"/>
      <w:bookmarkStart w:id="2981" w:name="_Toc176782583"/>
      <w:bookmarkStart w:id="2982" w:name="_Toc187256085"/>
      <w:r w:rsidRPr="008C3753">
        <w:t>6.3.4.4</w:t>
      </w:r>
      <w:r w:rsidRPr="008C3753">
        <w:tab/>
        <w:t>Method of test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3" w:name="_Toc36645083"/>
      <w:bookmarkStart w:id="2984" w:name="_Toc37272137"/>
      <w:bookmarkStart w:id="2985" w:name="_Toc45884383"/>
      <w:bookmarkStart w:id="2986" w:name="_Toc53182406"/>
      <w:bookmarkStart w:id="2987" w:name="_Toc58860147"/>
      <w:bookmarkStart w:id="2988" w:name="_Toc58862651"/>
      <w:bookmarkStart w:id="2989" w:name="_Toc61182644"/>
      <w:bookmarkStart w:id="2990" w:name="_Toc66727957"/>
      <w:bookmarkStart w:id="2991" w:name="_Toc74961760"/>
      <w:bookmarkStart w:id="2992" w:name="_Toc75242671"/>
      <w:bookmarkStart w:id="2993" w:name="_Toc76545017"/>
      <w:bookmarkStart w:id="2994" w:name="_Toc82595120"/>
      <w:bookmarkStart w:id="2995" w:name="_Toc89955151"/>
      <w:bookmarkStart w:id="2996" w:name="_Toc98773576"/>
      <w:bookmarkStart w:id="2997" w:name="_Toc106201335"/>
      <w:bookmarkStart w:id="2998" w:name="_Toc115191188"/>
      <w:bookmarkStart w:id="2999" w:name="_Toc122013018"/>
      <w:bookmarkStart w:id="3000" w:name="_Toc124155106"/>
      <w:bookmarkStart w:id="3001" w:name="_Toc131535677"/>
      <w:bookmarkStart w:id="3002" w:name="_Toc137398968"/>
      <w:bookmarkStart w:id="3003" w:name="_Toc156575666"/>
      <w:bookmarkStart w:id="3004" w:name="_Toc176782584"/>
      <w:bookmarkStart w:id="3005" w:name="_Toc187256086"/>
      <w:r w:rsidRPr="008C3753">
        <w:t>6.3.4.5</w:t>
      </w:r>
      <w:r w:rsidRPr="008C3753">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6" w:name="_Toc36645084"/>
      <w:bookmarkStart w:id="3007" w:name="_Toc37272138"/>
      <w:bookmarkStart w:id="3008" w:name="_Toc45884384"/>
      <w:bookmarkStart w:id="3009" w:name="_Toc53182407"/>
      <w:bookmarkStart w:id="3010" w:name="_Toc58860148"/>
      <w:bookmarkStart w:id="3011" w:name="_Toc58862652"/>
      <w:bookmarkStart w:id="3012" w:name="_Toc61182645"/>
      <w:bookmarkStart w:id="3013" w:name="_Toc66727958"/>
      <w:bookmarkStart w:id="3014" w:name="_Toc74961761"/>
      <w:bookmarkStart w:id="3015" w:name="_Toc75242672"/>
      <w:bookmarkStart w:id="3016" w:name="_Toc76545018"/>
      <w:bookmarkStart w:id="3017" w:name="_Toc82595121"/>
      <w:bookmarkStart w:id="3018" w:name="_Toc89955152"/>
      <w:bookmarkStart w:id="3019" w:name="_Toc98773577"/>
      <w:bookmarkStart w:id="3020" w:name="_Toc106201336"/>
      <w:bookmarkStart w:id="3021" w:name="_Toc115191189"/>
      <w:bookmarkStart w:id="3022" w:name="_Toc122013019"/>
      <w:bookmarkStart w:id="3023" w:name="_Toc124155107"/>
      <w:bookmarkStart w:id="3024" w:name="_Toc131535678"/>
      <w:bookmarkStart w:id="3025" w:name="_Toc137398969"/>
      <w:bookmarkStart w:id="3026" w:name="_Toc156575667"/>
      <w:bookmarkStart w:id="3027" w:name="_Toc176782585"/>
      <w:bookmarkStart w:id="3028" w:name="_Toc187256087"/>
      <w:r w:rsidRPr="008C3753">
        <w:t>6.4</w:t>
      </w:r>
      <w:r w:rsidRPr="008C3753">
        <w:tab/>
        <w:t>Transmit ON/OFF power</w:t>
      </w:r>
      <w:bookmarkEnd w:id="2888"/>
      <w:bookmarkEnd w:id="2889"/>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01B922B7" w14:textId="77777777" w:rsidR="00ED720D" w:rsidRPr="008C3753" w:rsidRDefault="00ED720D" w:rsidP="00ED720D">
      <w:pPr>
        <w:pStyle w:val="Heading3"/>
        <w:rPr>
          <w:lang w:val="en-US"/>
        </w:rPr>
      </w:pPr>
      <w:bookmarkStart w:id="3029" w:name="_Toc21099903"/>
      <w:bookmarkStart w:id="3030" w:name="_Toc29809701"/>
      <w:bookmarkStart w:id="3031" w:name="_Toc36645085"/>
      <w:bookmarkStart w:id="3032" w:name="_Toc37272139"/>
      <w:bookmarkStart w:id="3033" w:name="_Toc45884385"/>
      <w:bookmarkStart w:id="3034" w:name="_Toc53182408"/>
      <w:bookmarkStart w:id="3035" w:name="_Toc58860149"/>
      <w:bookmarkStart w:id="3036" w:name="_Toc58862653"/>
      <w:bookmarkStart w:id="3037" w:name="_Toc61182646"/>
      <w:bookmarkStart w:id="3038" w:name="_Toc66727959"/>
      <w:bookmarkStart w:id="3039" w:name="_Toc74961762"/>
      <w:bookmarkStart w:id="3040" w:name="_Toc75242673"/>
      <w:bookmarkStart w:id="3041" w:name="_Toc76545019"/>
      <w:bookmarkStart w:id="3042" w:name="_Toc82595122"/>
      <w:bookmarkStart w:id="3043" w:name="_Toc89955153"/>
      <w:bookmarkStart w:id="3044" w:name="_Toc98773578"/>
      <w:bookmarkStart w:id="3045" w:name="_Toc106201337"/>
      <w:bookmarkStart w:id="3046" w:name="_Toc115191190"/>
      <w:bookmarkStart w:id="3047" w:name="_Toc122013020"/>
      <w:bookmarkStart w:id="3048" w:name="_Toc124155108"/>
      <w:bookmarkStart w:id="3049" w:name="_Toc131535679"/>
      <w:bookmarkStart w:id="3050" w:name="_Toc137398970"/>
      <w:bookmarkStart w:id="3051" w:name="_Toc156575668"/>
      <w:bookmarkStart w:id="3052" w:name="_Toc176782586"/>
      <w:bookmarkStart w:id="3053" w:name="_Toc187256088"/>
      <w:r w:rsidRPr="008C3753">
        <w:rPr>
          <w:lang w:val="en-US"/>
        </w:rPr>
        <w:t>6.4.1</w:t>
      </w:r>
      <w:r w:rsidRPr="008C3753">
        <w:rPr>
          <w:lang w:val="en-US"/>
        </w:rPr>
        <w:tab/>
        <w:t>Transmitter OFF power</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67575C3" w14:textId="77777777" w:rsidR="00ED720D" w:rsidRPr="008C3753" w:rsidRDefault="00ED720D" w:rsidP="00ED720D">
      <w:pPr>
        <w:pStyle w:val="Heading4"/>
        <w:rPr>
          <w:lang w:val="en-US"/>
        </w:rPr>
      </w:pPr>
      <w:bookmarkStart w:id="3054" w:name="_Toc21099904"/>
      <w:bookmarkStart w:id="3055" w:name="_Toc29809702"/>
      <w:bookmarkStart w:id="3056" w:name="_Toc36645086"/>
      <w:bookmarkStart w:id="3057" w:name="_Toc37272140"/>
      <w:bookmarkStart w:id="3058" w:name="_Toc45884386"/>
      <w:bookmarkStart w:id="3059" w:name="_Toc53182409"/>
      <w:bookmarkStart w:id="3060" w:name="_Toc58860150"/>
      <w:bookmarkStart w:id="3061" w:name="_Toc58862654"/>
      <w:bookmarkStart w:id="3062" w:name="_Toc61182647"/>
      <w:bookmarkStart w:id="3063" w:name="_Toc66727960"/>
      <w:bookmarkStart w:id="3064" w:name="_Toc74961763"/>
      <w:bookmarkStart w:id="3065" w:name="_Toc75242674"/>
      <w:bookmarkStart w:id="3066" w:name="_Toc76545020"/>
      <w:bookmarkStart w:id="3067" w:name="_Toc82595123"/>
      <w:bookmarkStart w:id="3068" w:name="_Toc89955154"/>
      <w:bookmarkStart w:id="3069" w:name="_Toc98773579"/>
      <w:bookmarkStart w:id="3070" w:name="_Toc106201338"/>
      <w:bookmarkStart w:id="3071" w:name="_Toc115191191"/>
      <w:bookmarkStart w:id="3072" w:name="_Toc122013021"/>
      <w:bookmarkStart w:id="3073" w:name="_Toc124155109"/>
      <w:bookmarkStart w:id="3074" w:name="_Toc131535680"/>
      <w:bookmarkStart w:id="3075" w:name="_Toc137398971"/>
      <w:bookmarkStart w:id="3076" w:name="_Toc156575669"/>
      <w:bookmarkStart w:id="3077" w:name="_Toc176782587"/>
      <w:bookmarkStart w:id="3078" w:name="_Toc187256089"/>
      <w:r w:rsidRPr="008C3753">
        <w:rPr>
          <w:lang w:val="en-US"/>
        </w:rPr>
        <w:t>6.4.1.1</w:t>
      </w:r>
      <w:r w:rsidRPr="008C3753">
        <w:rPr>
          <w:lang w:val="en-US"/>
        </w:rPr>
        <w:tab/>
        <w:t>Definition and applicability</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79" w:name="_Toc21099905"/>
      <w:bookmarkStart w:id="3080" w:name="_Toc29809703"/>
      <w:bookmarkStart w:id="3081" w:name="_Toc36645087"/>
      <w:bookmarkStart w:id="3082" w:name="_Toc37272141"/>
      <w:bookmarkStart w:id="3083" w:name="_Toc45884387"/>
      <w:bookmarkStart w:id="3084" w:name="_Toc53182410"/>
      <w:bookmarkStart w:id="3085" w:name="_Toc58860151"/>
      <w:bookmarkStart w:id="3086" w:name="_Toc58862655"/>
      <w:bookmarkStart w:id="3087" w:name="_Toc61182648"/>
      <w:bookmarkStart w:id="3088" w:name="_Toc66727961"/>
      <w:bookmarkStart w:id="3089" w:name="_Toc74961764"/>
      <w:bookmarkStart w:id="3090" w:name="_Toc75242675"/>
      <w:bookmarkStart w:id="3091" w:name="_Toc76545021"/>
      <w:bookmarkStart w:id="3092" w:name="_Toc82595124"/>
      <w:bookmarkStart w:id="3093" w:name="_Toc89955155"/>
      <w:bookmarkStart w:id="3094" w:name="_Toc98773580"/>
      <w:bookmarkStart w:id="3095" w:name="_Toc106201339"/>
      <w:bookmarkStart w:id="3096" w:name="_Toc115191192"/>
      <w:bookmarkStart w:id="3097" w:name="_Toc122013022"/>
      <w:bookmarkStart w:id="3098" w:name="_Toc124155110"/>
      <w:bookmarkStart w:id="3099" w:name="_Toc131535681"/>
      <w:bookmarkStart w:id="3100" w:name="_Toc137398972"/>
      <w:bookmarkStart w:id="3101" w:name="_Toc156575670"/>
      <w:bookmarkStart w:id="3102" w:name="_Toc176782588"/>
      <w:bookmarkStart w:id="3103" w:name="_Toc187256090"/>
      <w:r w:rsidRPr="008C3753">
        <w:rPr>
          <w:lang w:val="en-US"/>
        </w:rPr>
        <w:t>6.4.1.2</w:t>
      </w:r>
      <w:r w:rsidRPr="008C3753">
        <w:rPr>
          <w:lang w:val="en-US"/>
        </w:rPr>
        <w:tab/>
        <w:t>Minimum requirement</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4" w:name="_Toc21099906"/>
      <w:bookmarkStart w:id="3105" w:name="_Toc29809704"/>
      <w:bookmarkStart w:id="3106" w:name="_Toc36645088"/>
      <w:bookmarkStart w:id="3107" w:name="_Toc37272142"/>
      <w:bookmarkStart w:id="3108" w:name="_Toc45884388"/>
      <w:bookmarkStart w:id="3109" w:name="_Toc53182411"/>
      <w:bookmarkStart w:id="3110" w:name="_Toc58860152"/>
      <w:bookmarkStart w:id="3111" w:name="_Toc58862656"/>
      <w:bookmarkStart w:id="3112" w:name="_Toc61182649"/>
      <w:bookmarkStart w:id="3113" w:name="_Toc66727962"/>
      <w:bookmarkStart w:id="3114" w:name="_Toc74961765"/>
      <w:bookmarkStart w:id="3115" w:name="_Toc75242676"/>
      <w:bookmarkStart w:id="3116" w:name="_Toc76545022"/>
      <w:bookmarkStart w:id="3117" w:name="_Toc82595125"/>
      <w:bookmarkStart w:id="3118" w:name="_Toc89955156"/>
      <w:bookmarkStart w:id="3119" w:name="_Toc98773581"/>
      <w:bookmarkStart w:id="3120" w:name="_Toc106201340"/>
      <w:bookmarkStart w:id="3121" w:name="_Toc115191193"/>
      <w:bookmarkStart w:id="3122" w:name="_Toc122013023"/>
      <w:bookmarkStart w:id="3123" w:name="_Toc124155111"/>
      <w:bookmarkStart w:id="3124" w:name="_Toc131535682"/>
      <w:bookmarkStart w:id="3125" w:name="_Toc137398973"/>
      <w:bookmarkStart w:id="3126" w:name="_Toc156575671"/>
      <w:bookmarkStart w:id="3127" w:name="_Toc176782589"/>
      <w:bookmarkStart w:id="3128" w:name="_Toc187256091"/>
      <w:r w:rsidRPr="008C3753">
        <w:rPr>
          <w:lang w:val="en-US"/>
        </w:rPr>
        <w:t>6.4.1.3</w:t>
      </w:r>
      <w:r w:rsidRPr="008C3753">
        <w:rPr>
          <w:lang w:val="en-US"/>
        </w:rPr>
        <w:tab/>
        <w:t>Test purpose</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29" w:name="_Toc21099907"/>
      <w:bookmarkStart w:id="3130" w:name="_Toc29809705"/>
      <w:bookmarkStart w:id="3131" w:name="_Toc36645089"/>
      <w:bookmarkStart w:id="3132" w:name="_Toc37272143"/>
      <w:bookmarkStart w:id="3133" w:name="_Toc45884389"/>
      <w:bookmarkStart w:id="3134" w:name="_Toc53182412"/>
      <w:bookmarkStart w:id="3135" w:name="_Toc58860153"/>
      <w:bookmarkStart w:id="3136" w:name="_Toc58862657"/>
      <w:bookmarkStart w:id="3137" w:name="_Toc61182650"/>
      <w:bookmarkStart w:id="3138" w:name="_Toc66727963"/>
      <w:bookmarkStart w:id="3139" w:name="_Toc74961766"/>
      <w:bookmarkStart w:id="3140" w:name="_Toc75242677"/>
      <w:bookmarkStart w:id="3141" w:name="_Toc76545023"/>
      <w:bookmarkStart w:id="3142" w:name="_Toc82595126"/>
      <w:bookmarkStart w:id="3143" w:name="_Toc89955157"/>
      <w:bookmarkStart w:id="3144" w:name="_Toc98773582"/>
      <w:bookmarkStart w:id="3145" w:name="_Toc106201341"/>
      <w:bookmarkStart w:id="3146" w:name="_Toc115191194"/>
      <w:bookmarkStart w:id="3147" w:name="_Toc122013024"/>
      <w:bookmarkStart w:id="3148" w:name="_Toc124155112"/>
      <w:bookmarkStart w:id="3149" w:name="_Toc131535683"/>
      <w:bookmarkStart w:id="3150" w:name="_Toc137398974"/>
      <w:bookmarkStart w:id="3151" w:name="_Toc156575672"/>
      <w:bookmarkStart w:id="3152" w:name="_Toc176782590"/>
      <w:bookmarkStart w:id="3153" w:name="_Toc187256092"/>
      <w:r w:rsidRPr="008C3753">
        <w:rPr>
          <w:lang w:val="en-US"/>
        </w:rPr>
        <w:t>6.4.1.4</w:t>
      </w:r>
      <w:r w:rsidRPr="008C3753">
        <w:rPr>
          <w:lang w:val="en-US"/>
        </w:rPr>
        <w:tab/>
        <w:t>Method of test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4" w:name="_Toc21099908"/>
      <w:bookmarkStart w:id="3155" w:name="_Toc29809706"/>
      <w:bookmarkStart w:id="3156" w:name="_Toc36645090"/>
      <w:bookmarkStart w:id="3157" w:name="_Toc37272144"/>
      <w:bookmarkStart w:id="3158" w:name="_Toc45884390"/>
      <w:bookmarkStart w:id="3159" w:name="_Toc53182413"/>
      <w:bookmarkStart w:id="3160" w:name="_Toc58860154"/>
      <w:bookmarkStart w:id="3161" w:name="_Toc58862658"/>
      <w:bookmarkStart w:id="3162" w:name="_Toc61182651"/>
      <w:bookmarkStart w:id="3163" w:name="_Toc66727964"/>
      <w:bookmarkStart w:id="3164" w:name="_Toc74961767"/>
      <w:bookmarkStart w:id="3165" w:name="_Toc75242678"/>
      <w:bookmarkStart w:id="3166" w:name="_Toc76545024"/>
      <w:bookmarkStart w:id="3167" w:name="_Toc82595127"/>
      <w:bookmarkStart w:id="3168" w:name="_Toc89955158"/>
      <w:bookmarkStart w:id="3169" w:name="_Toc98773583"/>
      <w:bookmarkStart w:id="3170" w:name="_Toc106201342"/>
      <w:bookmarkStart w:id="3171" w:name="_Toc115191195"/>
      <w:bookmarkStart w:id="3172" w:name="_Toc122013025"/>
      <w:bookmarkStart w:id="3173" w:name="_Toc124155113"/>
      <w:bookmarkStart w:id="3174" w:name="_Toc131535684"/>
      <w:bookmarkStart w:id="3175" w:name="_Toc137398975"/>
      <w:bookmarkStart w:id="3176" w:name="_Toc156575673"/>
      <w:bookmarkStart w:id="3177" w:name="_Toc176782591"/>
      <w:bookmarkStart w:id="3178" w:name="_Toc187256093"/>
      <w:r w:rsidRPr="008C3753">
        <w:rPr>
          <w:lang w:val="en-US"/>
        </w:rPr>
        <w:t>6.4.1.5</w:t>
      </w:r>
      <w:r w:rsidRPr="008C3753">
        <w:rPr>
          <w:lang w:val="en-US"/>
        </w:rPr>
        <w:tab/>
        <w:t>Test requirements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79" w:name="_Toc21099909"/>
      <w:bookmarkStart w:id="3180" w:name="_Toc29809707"/>
      <w:bookmarkStart w:id="3181" w:name="_Toc36645091"/>
      <w:bookmarkStart w:id="3182" w:name="_Toc37272145"/>
      <w:bookmarkStart w:id="3183" w:name="_Toc45884391"/>
      <w:bookmarkStart w:id="3184" w:name="_Toc53182414"/>
      <w:bookmarkStart w:id="3185" w:name="_Toc58860155"/>
      <w:bookmarkStart w:id="3186" w:name="_Toc58862659"/>
      <w:bookmarkStart w:id="3187" w:name="_Toc61182652"/>
      <w:bookmarkStart w:id="3188" w:name="_Toc66727965"/>
      <w:bookmarkStart w:id="3189" w:name="_Toc74961768"/>
      <w:bookmarkStart w:id="3190" w:name="_Toc75242679"/>
      <w:bookmarkStart w:id="3191" w:name="_Toc76545025"/>
      <w:bookmarkStart w:id="3192" w:name="_Toc82595128"/>
      <w:bookmarkStart w:id="3193" w:name="_Toc89955159"/>
      <w:bookmarkStart w:id="3194" w:name="_Toc98773584"/>
      <w:bookmarkStart w:id="3195" w:name="_Toc106201343"/>
      <w:bookmarkStart w:id="3196" w:name="_Toc115191196"/>
      <w:bookmarkStart w:id="3197" w:name="_Toc122013026"/>
      <w:bookmarkStart w:id="3198" w:name="_Toc124155114"/>
      <w:bookmarkStart w:id="3199" w:name="_Toc131535685"/>
      <w:bookmarkStart w:id="3200" w:name="_Toc137398976"/>
      <w:bookmarkStart w:id="3201" w:name="_Toc156575674"/>
      <w:bookmarkStart w:id="3202" w:name="_Toc176782592"/>
      <w:bookmarkStart w:id="3203" w:name="_Toc187256094"/>
      <w:r w:rsidRPr="008C3753">
        <w:rPr>
          <w:lang w:val="en-US"/>
        </w:rPr>
        <w:lastRenderedPageBreak/>
        <w:t>6.4.2</w:t>
      </w:r>
      <w:r w:rsidRPr="008C3753">
        <w:rPr>
          <w:lang w:val="en-US"/>
        </w:rPr>
        <w:tab/>
        <w:t>Transmitter transient period</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AF3A728" w14:textId="77777777" w:rsidR="00ED720D" w:rsidRPr="008C3753" w:rsidRDefault="00ED720D" w:rsidP="00ED720D">
      <w:pPr>
        <w:pStyle w:val="Heading4"/>
        <w:rPr>
          <w:lang w:val="en-US"/>
        </w:rPr>
      </w:pPr>
      <w:bookmarkStart w:id="3204" w:name="_Toc21099910"/>
      <w:bookmarkStart w:id="3205" w:name="_Toc29809708"/>
      <w:bookmarkStart w:id="3206" w:name="_Toc36645092"/>
      <w:bookmarkStart w:id="3207" w:name="_Toc37272146"/>
      <w:bookmarkStart w:id="3208" w:name="_Toc45884392"/>
      <w:bookmarkStart w:id="3209" w:name="_Toc53182415"/>
      <w:bookmarkStart w:id="3210" w:name="_Toc58860156"/>
      <w:bookmarkStart w:id="3211" w:name="_Toc58862660"/>
      <w:bookmarkStart w:id="3212" w:name="_Toc61182653"/>
      <w:bookmarkStart w:id="3213" w:name="_Toc66727966"/>
      <w:bookmarkStart w:id="3214" w:name="_Toc74961769"/>
      <w:bookmarkStart w:id="3215" w:name="_Toc75242680"/>
      <w:bookmarkStart w:id="3216" w:name="_Toc76545026"/>
      <w:bookmarkStart w:id="3217" w:name="_Toc82595129"/>
      <w:bookmarkStart w:id="3218" w:name="_Toc89955160"/>
      <w:bookmarkStart w:id="3219" w:name="_Toc98773585"/>
      <w:bookmarkStart w:id="3220" w:name="_Toc106201344"/>
      <w:bookmarkStart w:id="3221" w:name="_Toc115191197"/>
      <w:bookmarkStart w:id="3222" w:name="_Toc122013027"/>
      <w:bookmarkStart w:id="3223" w:name="_Toc124155115"/>
      <w:bookmarkStart w:id="3224" w:name="_Toc131535686"/>
      <w:bookmarkStart w:id="3225" w:name="_Toc137398977"/>
      <w:bookmarkStart w:id="3226" w:name="_Toc156575675"/>
      <w:bookmarkStart w:id="3227" w:name="_Toc176782593"/>
      <w:bookmarkStart w:id="3228" w:name="_Toc187256095"/>
      <w:r w:rsidRPr="008C3753">
        <w:rPr>
          <w:lang w:val="en-US"/>
        </w:rPr>
        <w:t>6.4.2.1</w:t>
      </w:r>
      <w:r w:rsidRPr="008C3753">
        <w:rPr>
          <w:lang w:val="en-US"/>
        </w:rPr>
        <w:tab/>
        <w:t>Definition and applicability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pt" o:ole="">
            <v:imagedata r:id="rId36" o:title=""/>
          </v:shape>
          <o:OLEObject Type="Embed" ProgID="Word.Picture.8" ShapeID="_x0000_i1037" DrawAspect="Content" ObjectID="_179786881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29" w:name="_Toc21099911"/>
      <w:bookmarkStart w:id="3230" w:name="_Toc29809709"/>
      <w:bookmarkStart w:id="3231" w:name="_Toc36645093"/>
      <w:bookmarkStart w:id="3232" w:name="_Toc37272147"/>
      <w:bookmarkStart w:id="3233" w:name="_Toc45884393"/>
      <w:bookmarkStart w:id="3234" w:name="_Toc53182416"/>
      <w:bookmarkStart w:id="3235" w:name="_Toc58860157"/>
      <w:bookmarkStart w:id="3236" w:name="_Toc58862661"/>
      <w:bookmarkStart w:id="3237" w:name="_Toc61182654"/>
      <w:bookmarkStart w:id="3238" w:name="_Toc66727967"/>
      <w:bookmarkStart w:id="3239" w:name="_Toc74961770"/>
      <w:bookmarkStart w:id="3240" w:name="_Toc75242681"/>
      <w:bookmarkStart w:id="3241" w:name="_Toc76545027"/>
      <w:bookmarkStart w:id="3242" w:name="_Toc82595130"/>
      <w:bookmarkStart w:id="3243" w:name="_Toc89955161"/>
      <w:bookmarkStart w:id="3244" w:name="_Toc98773586"/>
      <w:bookmarkStart w:id="3245" w:name="_Toc106201345"/>
      <w:bookmarkStart w:id="3246" w:name="_Toc115191198"/>
      <w:bookmarkStart w:id="3247" w:name="_Toc122013028"/>
      <w:bookmarkStart w:id="3248" w:name="_Toc124155116"/>
      <w:bookmarkStart w:id="3249" w:name="_Toc131535687"/>
      <w:bookmarkStart w:id="3250" w:name="_Toc137398978"/>
      <w:bookmarkStart w:id="3251" w:name="_Toc156575676"/>
      <w:bookmarkStart w:id="3252" w:name="_Toc176782594"/>
      <w:bookmarkStart w:id="3253" w:name="_Toc187256096"/>
      <w:r w:rsidRPr="008C3753">
        <w:rPr>
          <w:lang w:val="en-US"/>
        </w:rPr>
        <w:t>6.4.2.2</w:t>
      </w:r>
      <w:r w:rsidRPr="008C3753">
        <w:rPr>
          <w:lang w:val="en-US"/>
        </w:rPr>
        <w:tab/>
        <w:t>Minimum requirement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4" w:name="_Toc21099912"/>
      <w:bookmarkStart w:id="3255" w:name="_Toc29809710"/>
      <w:bookmarkStart w:id="3256" w:name="_Toc36645094"/>
      <w:bookmarkStart w:id="3257" w:name="_Toc37272148"/>
      <w:bookmarkStart w:id="3258" w:name="_Toc45884394"/>
      <w:bookmarkStart w:id="3259" w:name="_Toc53182417"/>
      <w:bookmarkStart w:id="3260" w:name="_Toc58860158"/>
      <w:bookmarkStart w:id="3261" w:name="_Toc58862662"/>
      <w:bookmarkStart w:id="3262" w:name="_Toc61182655"/>
      <w:bookmarkStart w:id="3263" w:name="_Toc66727968"/>
      <w:bookmarkStart w:id="3264" w:name="_Toc74961771"/>
      <w:bookmarkStart w:id="3265" w:name="_Toc75242682"/>
      <w:bookmarkStart w:id="3266" w:name="_Toc76545028"/>
      <w:bookmarkStart w:id="3267" w:name="_Toc82595131"/>
      <w:bookmarkStart w:id="3268" w:name="_Toc89955162"/>
      <w:bookmarkStart w:id="3269" w:name="_Toc98773587"/>
      <w:bookmarkStart w:id="3270" w:name="_Toc106201346"/>
      <w:bookmarkStart w:id="3271" w:name="_Toc115191199"/>
      <w:bookmarkStart w:id="3272" w:name="_Toc122013029"/>
      <w:bookmarkStart w:id="3273" w:name="_Toc124155117"/>
      <w:bookmarkStart w:id="3274" w:name="_Toc131535688"/>
      <w:bookmarkStart w:id="3275" w:name="_Toc137398979"/>
      <w:bookmarkStart w:id="3276" w:name="_Toc156575677"/>
      <w:bookmarkStart w:id="3277" w:name="_Toc176782595"/>
      <w:bookmarkStart w:id="3278" w:name="_Toc187256097"/>
      <w:r w:rsidRPr="008C3753">
        <w:rPr>
          <w:lang w:val="en-US"/>
        </w:rPr>
        <w:t>6.4.2.3</w:t>
      </w:r>
      <w:r w:rsidRPr="008C3753">
        <w:rPr>
          <w:lang w:val="en-US"/>
        </w:rPr>
        <w:tab/>
        <w:t>Test purpose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79" w:name="_Toc21099913"/>
      <w:bookmarkStart w:id="3280" w:name="_Toc29809711"/>
      <w:bookmarkStart w:id="3281" w:name="_Toc36645095"/>
      <w:bookmarkStart w:id="3282" w:name="_Toc37272149"/>
      <w:bookmarkStart w:id="3283" w:name="_Toc45884395"/>
      <w:bookmarkStart w:id="3284" w:name="_Toc53182418"/>
      <w:bookmarkStart w:id="3285" w:name="_Toc58860159"/>
      <w:bookmarkStart w:id="3286" w:name="_Toc58862663"/>
      <w:bookmarkStart w:id="3287" w:name="_Toc61182656"/>
      <w:bookmarkStart w:id="3288" w:name="_Toc66727969"/>
      <w:bookmarkStart w:id="3289" w:name="_Toc74961772"/>
      <w:bookmarkStart w:id="3290" w:name="_Toc75242683"/>
      <w:bookmarkStart w:id="3291" w:name="_Toc76545029"/>
      <w:bookmarkStart w:id="3292" w:name="_Toc82595132"/>
      <w:bookmarkStart w:id="3293" w:name="_Toc89955163"/>
      <w:bookmarkStart w:id="3294" w:name="_Toc98773588"/>
      <w:bookmarkStart w:id="3295" w:name="_Toc106201347"/>
      <w:bookmarkStart w:id="3296" w:name="_Toc115191200"/>
      <w:bookmarkStart w:id="3297" w:name="_Toc122013030"/>
      <w:bookmarkStart w:id="3298" w:name="_Toc124155118"/>
      <w:bookmarkStart w:id="3299" w:name="_Toc131535689"/>
      <w:bookmarkStart w:id="3300" w:name="_Toc137398980"/>
      <w:bookmarkStart w:id="3301" w:name="_Toc156575678"/>
      <w:bookmarkStart w:id="3302" w:name="_Toc176782596"/>
      <w:bookmarkStart w:id="3303" w:name="_Toc187256098"/>
      <w:r w:rsidRPr="008C3753">
        <w:rPr>
          <w:lang w:val="en-US"/>
        </w:rPr>
        <w:t>6.4.2.4</w:t>
      </w:r>
      <w:r w:rsidRPr="008C3753">
        <w:rPr>
          <w:lang w:val="en-US"/>
        </w:rPr>
        <w:tab/>
        <w:t>Method of test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453099B" w14:textId="77777777" w:rsidR="00ED720D" w:rsidRPr="008C3753" w:rsidRDefault="00ED720D" w:rsidP="00ED720D">
      <w:pPr>
        <w:pStyle w:val="Heading5"/>
        <w:rPr>
          <w:lang w:val="en-US"/>
        </w:rPr>
      </w:pPr>
      <w:bookmarkStart w:id="3304" w:name="_Toc21099914"/>
      <w:bookmarkStart w:id="3305" w:name="_Toc29809712"/>
      <w:bookmarkStart w:id="3306" w:name="_Toc36645096"/>
      <w:bookmarkStart w:id="3307" w:name="_Toc37272150"/>
      <w:bookmarkStart w:id="3308" w:name="_Toc45884396"/>
      <w:bookmarkStart w:id="3309" w:name="_Toc53182419"/>
      <w:bookmarkStart w:id="3310" w:name="_Toc58860160"/>
      <w:bookmarkStart w:id="3311" w:name="_Toc58862664"/>
      <w:bookmarkStart w:id="3312" w:name="_Toc61182657"/>
      <w:bookmarkStart w:id="3313" w:name="_Toc66727970"/>
      <w:bookmarkStart w:id="3314" w:name="_Toc74961773"/>
      <w:bookmarkStart w:id="3315" w:name="_Toc75242684"/>
      <w:bookmarkStart w:id="3316" w:name="_Toc76545030"/>
      <w:bookmarkStart w:id="3317" w:name="_Toc82595133"/>
      <w:bookmarkStart w:id="3318" w:name="_Toc89955164"/>
      <w:bookmarkStart w:id="3319" w:name="_Toc98773589"/>
      <w:bookmarkStart w:id="3320" w:name="_Toc106201348"/>
      <w:bookmarkStart w:id="3321" w:name="_Toc115191201"/>
      <w:bookmarkStart w:id="3322" w:name="_Toc122013031"/>
      <w:bookmarkStart w:id="3323" w:name="_Toc124155119"/>
      <w:bookmarkStart w:id="3324" w:name="_Toc131535690"/>
      <w:bookmarkStart w:id="3325" w:name="_Toc137398981"/>
      <w:bookmarkStart w:id="3326" w:name="_Toc156575679"/>
      <w:bookmarkStart w:id="3327" w:name="_Toc176782597"/>
      <w:bookmarkStart w:id="3328" w:name="_Toc187256099"/>
      <w:r w:rsidRPr="008C3753">
        <w:rPr>
          <w:lang w:val="en-US"/>
        </w:rPr>
        <w:t>6.4.2.4.1</w:t>
      </w:r>
      <w:r w:rsidRPr="008C3753">
        <w:rPr>
          <w:lang w:val="en-US"/>
        </w:rPr>
        <w:tab/>
        <w:t>Initial conditions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29" w:name="_Toc21099915"/>
      <w:bookmarkStart w:id="3330" w:name="_Toc29809713"/>
      <w:bookmarkStart w:id="3331" w:name="_Toc36645097"/>
      <w:bookmarkStart w:id="3332" w:name="_Toc37272151"/>
      <w:bookmarkStart w:id="3333" w:name="_Toc45884397"/>
      <w:bookmarkStart w:id="3334" w:name="_Toc53182420"/>
      <w:bookmarkStart w:id="3335" w:name="_Toc58860161"/>
      <w:bookmarkStart w:id="3336" w:name="_Toc58862665"/>
      <w:bookmarkStart w:id="3337" w:name="_Toc61182658"/>
      <w:bookmarkStart w:id="3338" w:name="_Toc66727971"/>
      <w:bookmarkStart w:id="3339" w:name="_Toc74961774"/>
      <w:bookmarkStart w:id="3340" w:name="_Toc75242685"/>
      <w:bookmarkStart w:id="3341" w:name="_Toc76545031"/>
      <w:bookmarkStart w:id="3342" w:name="_Toc82595134"/>
      <w:bookmarkStart w:id="3343" w:name="_Toc89955165"/>
      <w:bookmarkStart w:id="3344" w:name="_Toc98773590"/>
      <w:bookmarkStart w:id="3345" w:name="_Toc106201349"/>
      <w:bookmarkStart w:id="3346" w:name="_Toc115191202"/>
      <w:bookmarkStart w:id="3347" w:name="_Toc122013032"/>
      <w:bookmarkStart w:id="3348" w:name="_Toc124155120"/>
      <w:bookmarkStart w:id="3349" w:name="_Toc131535691"/>
      <w:bookmarkStart w:id="3350" w:name="_Toc137398982"/>
      <w:bookmarkStart w:id="3351" w:name="_Toc156575680"/>
      <w:bookmarkStart w:id="3352" w:name="_Toc176782598"/>
      <w:bookmarkStart w:id="3353" w:name="_Toc187256100"/>
      <w:r w:rsidRPr="008C3753">
        <w:rPr>
          <w:lang w:val="en-US"/>
        </w:rPr>
        <w:lastRenderedPageBreak/>
        <w:t>6.4.2.4.2</w:t>
      </w:r>
      <w:r w:rsidRPr="008C3753">
        <w:rPr>
          <w:lang w:val="en-US"/>
        </w:rPr>
        <w:tab/>
        <w:t>Procedure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4" w:name="_Toc21099916"/>
      <w:bookmarkStart w:id="3355" w:name="_Toc29809714"/>
      <w:bookmarkStart w:id="3356" w:name="_Toc36645098"/>
      <w:bookmarkStart w:id="3357" w:name="_Toc37272152"/>
      <w:bookmarkStart w:id="3358" w:name="_Toc45884398"/>
      <w:bookmarkStart w:id="3359" w:name="_Toc53182421"/>
      <w:bookmarkStart w:id="3360" w:name="_Toc58860162"/>
      <w:bookmarkStart w:id="3361" w:name="_Toc58862666"/>
      <w:bookmarkStart w:id="3362" w:name="_Toc61182659"/>
      <w:bookmarkStart w:id="3363" w:name="_Toc66727972"/>
      <w:bookmarkStart w:id="3364" w:name="_Toc74961775"/>
      <w:bookmarkStart w:id="3365" w:name="_Toc75242686"/>
      <w:bookmarkStart w:id="3366" w:name="_Toc76545032"/>
      <w:bookmarkStart w:id="3367" w:name="_Toc82595135"/>
      <w:bookmarkStart w:id="3368" w:name="_Toc89955166"/>
      <w:bookmarkStart w:id="3369" w:name="_Toc98773591"/>
      <w:bookmarkStart w:id="3370" w:name="_Toc106201350"/>
      <w:bookmarkStart w:id="3371" w:name="_Toc115191203"/>
      <w:bookmarkStart w:id="3372" w:name="_Toc122013033"/>
      <w:bookmarkStart w:id="3373" w:name="_Toc124155121"/>
      <w:bookmarkStart w:id="3374" w:name="_Toc131535692"/>
      <w:bookmarkStart w:id="3375" w:name="_Toc137398983"/>
      <w:bookmarkStart w:id="3376" w:name="_Toc156575681"/>
      <w:bookmarkStart w:id="3377" w:name="_Toc176782599"/>
      <w:bookmarkStart w:id="3378" w:name="_Toc187256101"/>
      <w:r w:rsidRPr="008C3753">
        <w:rPr>
          <w:lang w:val="en-US"/>
        </w:rPr>
        <w:t>6.4.2.5</w:t>
      </w:r>
      <w:r w:rsidRPr="008C3753">
        <w:rPr>
          <w:lang w:val="en-US"/>
        </w:rPr>
        <w:tab/>
        <w:t>Test requirements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79" w:name="_Toc21099917"/>
      <w:bookmarkStart w:id="3380" w:name="_Toc29809715"/>
      <w:bookmarkStart w:id="3381" w:name="_Toc36645099"/>
      <w:bookmarkStart w:id="3382" w:name="_Toc37272153"/>
      <w:bookmarkStart w:id="3383" w:name="_Toc45884399"/>
      <w:bookmarkStart w:id="3384" w:name="_Toc53182422"/>
      <w:bookmarkStart w:id="3385" w:name="_Toc58860163"/>
      <w:bookmarkStart w:id="3386" w:name="_Toc58862667"/>
      <w:bookmarkStart w:id="3387" w:name="_Toc61182660"/>
      <w:bookmarkStart w:id="3388" w:name="_Toc66727973"/>
      <w:bookmarkStart w:id="3389" w:name="_Toc74961776"/>
      <w:bookmarkStart w:id="3390" w:name="_Toc75242687"/>
      <w:bookmarkStart w:id="3391" w:name="_Toc76545033"/>
      <w:bookmarkStart w:id="3392" w:name="_Toc82595136"/>
      <w:bookmarkStart w:id="3393" w:name="_Toc89955167"/>
      <w:bookmarkStart w:id="3394" w:name="_Toc98773592"/>
      <w:bookmarkStart w:id="3395" w:name="_Toc106201351"/>
      <w:bookmarkStart w:id="3396" w:name="_Toc115191204"/>
      <w:bookmarkStart w:id="3397" w:name="_Toc122013034"/>
      <w:bookmarkStart w:id="3398" w:name="_Toc124155122"/>
      <w:bookmarkStart w:id="3399" w:name="_Toc131535693"/>
      <w:bookmarkStart w:id="3400" w:name="_Toc137398984"/>
      <w:bookmarkStart w:id="3401" w:name="_Toc156575682"/>
      <w:bookmarkStart w:id="3402" w:name="_Toc176782600"/>
      <w:bookmarkStart w:id="3403" w:name="_Toc187256102"/>
      <w:r w:rsidRPr="008C3753">
        <w:t>6.5</w:t>
      </w:r>
      <w:r w:rsidRPr="008C3753">
        <w:tab/>
        <w:t>Transmitted signal quality</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2F1C3178" w14:textId="77777777" w:rsidR="0088404A" w:rsidRPr="008C3753" w:rsidRDefault="0088404A" w:rsidP="0088404A">
      <w:pPr>
        <w:pStyle w:val="Heading3"/>
      </w:pPr>
      <w:bookmarkStart w:id="3404" w:name="_Toc21099918"/>
      <w:bookmarkStart w:id="3405" w:name="_Toc29809716"/>
      <w:bookmarkStart w:id="3406" w:name="_Toc36645100"/>
      <w:bookmarkStart w:id="3407" w:name="_Toc37272154"/>
      <w:bookmarkStart w:id="3408" w:name="_Toc45884400"/>
      <w:bookmarkStart w:id="3409" w:name="_Toc53182423"/>
      <w:bookmarkStart w:id="3410" w:name="_Toc58860164"/>
      <w:bookmarkStart w:id="3411" w:name="_Toc58862668"/>
      <w:bookmarkStart w:id="3412" w:name="_Toc61182661"/>
      <w:bookmarkStart w:id="3413" w:name="_Toc66727974"/>
      <w:bookmarkStart w:id="3414" w:name="_Toc74961777"/>
      <w:bookmarkStart w:id="3415" w:name="_Toc75242688"/>
      <w:bookmarkStart w:id="3416" w:name="_Toc76545034"/>
      <w:bookmarkStart w:id="3417" w:name="_Toc82595137"/>
      <w:bookmarkStart w:id="3418" w:name="_Toc89955168"/>
      <w:bookmarkStart w:id="3419" w:name="_Toc98773593"/>
      <w:bookmarkStart w:id="3420" w:name="_Toc106201352"/>
      <w:bookmarkStart w:id="3421" w:name="_Toc115191205"/>
      <w:bookmarkStart w:id="3422" w:name="_Toc122013035"/>
      <w:bookmarkStart w:id="3423" w:name="_Toc124155123"/>
      <w:bookmarkStart w:id="3424" w:name="_Toc131535694"/>
      <w:bookmarkStart w:id="3425" w:name="_Toc137398985"/>
      <w:bookmarkStart w:id="3426" w:name="_Toc156575683"/>
      <w:bookmarkStart w:id="3427" w:name="_Toc176782601"/>
      <w:bookmarkStart w:id="3428" w:name="_Toc187256103"/>
      <w:r w:rsidRPr="008C3753">
        <w:t>6.5.1</w:t>
      </w:r>
      <w:r w:rsidRPr="008C3753">
        <w:tab/>
        <w:t>General</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29" w:name="_Toc21099919"/>
      <w:bookmarkStart w:id="3430" w:name="_Toc29809717"/>
      <w:bookmarkStart w:id="3431" w:name="_Toc36645101"/>
      <w:bookmarkStart w:id="3432" w:name="_Toc37272155"/>
      <w:bookmarkStart w:id="3433" w:name="_Toc45884401"/>
      <w:bookmarkStart w:id="3434" w:name="_Toc53182424"/>
      <w:bookmarkStart w:id="3435" w:name="_Toc58860165"/>
      <w:bookmarkStart w:id="3436" w:name="_Toc58862669"/>
      <w:bookmarkStart w:id="3437" w:name="_Toc61182662"/>
      <w:bookmarkStart w:id="3438" w:name="_Toc66727975"/>
      <w:bookmarkStart w:id="3439" w:name="_Toc74961778"/>
      <w:bookmarkStart w:id="3440" w:name="_Toc75242689"/>
      <w:bookmarkStart w:id="3441" w:name="_Toc76545035"/>
      <w:bookmarkStart w:id="3442" w:name="_Toc82595138"/>
      <w:bookmarkStart w:id="3443" w:name="_Toc89955169"/>
      <w:bookmarkStart w:id="3444" w:name="_Toc98773594"/>
      <w:bookmarkStart w:id="3445" w:name="_Toc106201353"/>
      <w:bookmarkStart w:id="3446" w:name="_Toc115191206"/>
      <w:bookmarkStart w:id="3447" w:name="_Toc122013036"/>
      <w:bookmarkStart w:id="3448" w:name="_Toc124155124"/>
      <w:bookmarkStart w:id="3449" w:name="_Toc131535695"/>
      <w:bookmarkStart w:id="3450" w:name="_Toc137398986"/>
      <w:bookmarkStart w:id="3451" w:name="_Toc156575684"/>
      <w:bookmarkStart w:id="3452" w:name="_Toc176782602"/>
      <w:bookmarkStart w:id="3453" w:name="_Toc187256104"/>
      <w:r w:rsidRPr="008C3753">
        <w:lastRenderedPageBreak/>
        <w:t>6.5.2</w:t>
      </w:r>
      <w:r w:rsidRPr="008C3753">
        <w:tab/>
        <w:t>Frequency error</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5DA0EBF9" w14:textId="77777777" w:rsidR="0088404A" w:rsidRPr="008C3753" w:rsidRDefault="0088404A" w:rsidP="0088404A">
      <w:pPr>
        <w:pStyle w:val="Heading4"/>
      </w:pPr>
      <w:bookmarkStart w:id="3454" w:name="_Toc21099920"/>
      <w:bookmarkStart w:id="3455" w:name="_Toc29809718"/>
      <w:bookmarkStart w:id="3456" w:name="_Toc36645102"/>
      <w:bookmarkStart w:id="3457" w:name="_Toc37272156"/>
      <w:bookmarkStart w:id="3458" w:name="_Toc45884402"/>
      <w:bookmarkStart w:id="3459" w:name="_Toc53182425"/>
      <w:bookmarkStart w:id="3460" w:name="_Toc58860166"/>
      <w:bookmarkStart w:id="3461" w:name="_Toc58862670"/>
      <w:bookmarkStart w:id="3462" w:name="_Toc61182663"/>
      <w:bookmarkStart w:id="3463" w:name="_Toc66727976"/>
      <w:bookmarkStart w:id="3464" w:name="_Toc74961779"/>
      <w:bookmarkStart w:id="3465" w:name="_Toc75242690"/>
      <w:bookmarkStart w:id="3466" w:name="_Toc76545036"/>
      <w:bookmarkStart w:id="3467" w:name="_Toc82595139"/>
      <w:bookmarkStart w:id="3468" w:name="_Toc89955170"/>
      <w:bookmarkStart w:id="3469" w:name="_Toc98773595"/>
      <w:bookmarkStart w:id="3470" w:name="_Toc106201354"/>
      <w:bookmarkStart w:id="3471" w:name="_Toc115191207"/>
      <w:bookmarkStart w:id="3472" w:name="_Toc122013037"/>
      <w:bookmarkStart w:id="3473" w:name="_Toc124155125"/>
      <w:bookmarkStart w:id="3474" w:name="_Toc131535696"/>
      <w:bookmarkStart w:id="3475" w:name="_Toc137398987"/>
      <w:bookmarkStart w:id="3476" w:name="_Toc156575685"/>
      <w:bookmarkStart w:id="3477" w:name="_Toc176782603"/>
      <w:bookmarkStart w:id="3478" w:name="_Toc187256105"/>
      <w:r w:rsidRPr="008C3753">
        <w:t>6.5.2.1</w:t>
      </w:r>
      <w:r w:rsidRPr="008C3753">
        <w:tab/>
        <w:t>Definition and applicability</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79" w:name="_Toc21099921"/>
      <w:bookmarkStart w:id="3480" w:name="_Toc29809719"/>
      <w:bookmarkStart w:id="3481" w:name="_Toc36645103"/>
      <w:bookmarkStart w:id="3482" w:name="_Toc37272157"/>
      <w:bookmarkStart w:id="3483" w:name="_Toc45884403"/>
      <w:bookmarkStart w:id="3484" w:name="_Toc53182426"/>
      <w:bookmarkStart w:id="3485" w:name="_Toc58860167"/>
      <w:bookmarkStart w:id="3486" w:name="_Toc58862671"/>
      <w:bookmarkStart w:id="3487" w:name="_Toc61182664"/>
      <w:bookmarkStart w:id="3488" w:name="_Toc66727977"/>
      <w:bookmarkStart w:id="3489" w:name="_Toc74961780"/>
      <w:bookmarkStart w:id="3490" w:name="_Toc75242691"/>
      <w:bookmarkStart w:id="3491" w:name="_Toc76545037"/>
      <w:bookmarkStart w:id="3492" w:name="_Toc82595140"/>
      <w:bookmarkStart w:id="3493" w:name="_Toc89955171"/>
      <w:bookmarkStart w:id="3494" w:name="_Toc98773596"/>
      <w:bookmarkStart w:id="3495" w:name="_Toc106201355"/>
      <w:bookmarkStart w:id="3496" w:name="_Toc115191208"/>
      <w:bookmarkStart w:id="3497" w:name="_Toc122013038"/>
      <w:bookmarkStart w:id="3498" w:name="_Toc124155126"/>
      <w:bookmarkStart w:id="3499" w:name="_Toc131535697"/>
      <w:bookmarkStart w:id="3500" w:name="_Toc137398988"/>
      <w:bookmarkStart w:id="3501" w:name="_Toc156575686"/>
      <w:bookmarkStart w:id="3502" w:name="_Toc176782604"/>
      <w:bookmarkStart w:id="3503" w:name="_Toc187256106"/>
      <w:r w:rsidRPr="008C3753">
        <w:t>6.5.2.2</w:t>
      </w:r>
      <w:r w:rsidRPr="008C3753">
        <w:tab/>
        <w:t>Minimum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4" w:name="_Toc21099922"/>
      <w:bookmarkStart w:id="3505" w:name="_Toc29809720"/>
      <w:bookmarkStart w:id="3506" w:name="_Toc36645104"/>
      <w:bookmarkStart w:id="3507" w:name="_Toc37272158"/>
      <w:bookmarkStart w:id="3508" w:name="_Toc45884404"/>
      <w:bookmarkStart w:id="3509" w:name="_Toc53182427"/>
      <w:bookmarkStart w:id="3510" w:name="_Toc58860168"/>
      <w:bookmarkStart w:id="3511" w:name="_Toc58862672"/>
      <w:bookmarkStart w:id="3512" w:name="_Toc61182665"/>
      <w:bookmarkStart w:id="3513" w:name="_Toc66727978"/>
      <w:bookmarkStart w:id="3514" w:name="_Toc74961781"/>
      <w:bookmarkStart w:id="3515" w:name="_Toc75242692"/>
      <w:bookmarkStart w:id="3516" w:name="_Toc76545038"/>
      <w:bookmarkStart w:id="3517" w:name="_Toc82595141"/>
      <w:bookmarkStart w:id="3518" w:name="_Toc89955172"/>
      <w:bookmarkStart w:id="3519" w:name="_Toc98773597"/>
      <w:bookmarkStart w:id="3520" w:name="_Toc106201356"/>
      <w:bookmarkStart w:id="3521" w:name="_Toc115191209"/>
      <w:bookmarkStart w:id="3522" w:name="_Toc122013039"/>
      <w:bookmarkStart w:id="3523" w:name="_Toc124155127"/>
      <w:bookmarkStart w:id="3524" w:name="_Toc131535698"/>
      <w:bookmarkStart w:id="3525" w:name="_Toc137398989"/>
      <w:bookmarkStart w:id="3526" w:name="_Toc156575687"/>
      <w:bookmarkStart w:id="3527" w:name="_Toc176782605"/>
      <w:bookmarkStart w:id="3528" w:name="_Toc187256107"/>
      <w:r w:rsidRPr="008C3753">
        <w:t>6.5.2.3</w:t>
      </w:r>
      <w:r w:rsidRPr="008C3753">
        <w:tab/>
        <w:t>Test purpose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29" w:name="_Toc21099923"/>
      <w:bookmarkStart w:id="3530" w:name="_Toc29809721"/>
      <w:bookmarkStart w:id="3531" w:name="_Toc36645105"/>
      <w:bookmarkStart w:id="3532" w:name="_Toc37272159"/>
      <w:bookmarkStart w:id="3533" w:name="_Toc45884405"/>
      <w:bookmarkStart w:id="3534" w:name="_Toc53182428"/>
      <w:bookmarkStart w:id="3535" w:name="_Toc58860169"/>
      <w:bookmarkStart w:id="3536" w:name="_Toc58862673"/>
      <w:bookmarkStart w:id="3537" w:name="_Toc61182666"/>
      <w:bookmarkStart w:id="3538" w:name="_Toc66727979"/>
      <w:bookmarkStart w:id="3539" w:name="_Toc74961782"/>
      <w:bookmarkStart w:id="3540" w:name="_Toc75242693"/>
      <w:bookmarkStart w:id="3541" w:name="_Toc76545039"/>
      <w:bookmarkStart w:id="3542" w:name="_Toc82595142"/>
      <w:bookmarkStart w:id="3543" w:name="_Toc89955173"/>
      <w:bookmarkStart w:id="3544" w:name="_Toc98773598"/>
      <w:bookmarkStart w:id="3545" w:name="_Toc106201357"/>
      <w:bookmarkStart w:id="3546" w:name="_Toc115191210"/>
      <w:bookmarkStart w:id="3547" w:name="_Toc122013040"/>
      <w:bookmarkStart w:id="3548" w:name="_Toc124155128"/>
      <w:bookmarkStart w:id="3549" w:name="_Toc131535699"/>
      <w:bookmarkStart w:id="3550" w:name="_Toc137398990"/>
      <w:bookmarkStart w:id="3551" w:name="_Toc156575688"/>
      <w:bookmarkStart w:id="3552" w:name="_Toc176782606"/>
      <w:bookmarkStart w:id="3553" w:name="_Toc187256108"/>
      <w:r w:rsidRPr="008C3753">
        <w:t>6.5.2.4</w:t>
      </w:r>
      <w:r w:rsidRPr="008C3753">
        <w:tab/>
        <w:t>Method of test</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4" w:name="_Toc21099924"/>
      <w:bookmarkStart w:id="3555" w:name="_Toc29809722"/>
      <w:bookmarkStart w:id="3556" w:name="_Toc36645106"/>
      <w:bookmarkStart w:id="3557" w:name="_Toc37272160"/>
      <w:bookmarkStart w:id="3558" w:name="_Toc45884406"/>
      <w:bookmarkStart w:id="3559" w:name="_Toc53182429"/>
      <w:bookmarkStart w:id="3560" w:name="_Toc58860170"/>
      <w:bookmarkStart w:id="3561" w:name="_Toc58862674"/>
      <w:bookmarkStart w:id="3562" w:name="_Toc61182667"/>
      <w:bookmarkStart w:id="3563" w:name="_Toc66727980"/>
      <w:bookmarkStart w:id="3564" w:name="_Toc74961783"/>
      <w:bookmarkStart w:id="3565" w:name="_Toc75242694"/>
      <w:bookmarkStart w:id="3566" w:name="_Toc76545040"/>
      <w:bookmarkStart w:id="3567" w:name="_Toc82595143"/>
      <w:bookmarkStart w:id="3568" w:name="_Toc89955174"/>
      <w:bookmarkStart w:id="3569" w:name="_Toc98773599"/>
      <w:bookmarkStart w:id="3570" w:name="_Toc106201358"/>
      <w:bookmarkStart w:id="3571" w:name="_Toc115191211"/>
      <w:bookmarkStart w:id="3572" w:name="_Toc122013041"/>
      <w:bookmarkStart w:id="3573" w:name="_Toc124155129"/>
      <w:bookmarkStart w:id="3574" w:name="_Toc131535700"/>
      <w:bookmarkStart w:id="3575" w:name="_Toc137398991"/>
      <w:bookmarkStart w:id="3576" w:name="_Toc156575689"/>
      <w:bookmarkStart w:id="3577" w:name="_Toc176782607"/>
      <w:bookmarkStart w:id="3578" w:name="_Toc187256109"/>
      <w:r w:rsidRPr="008C3753">
        <w:t>6.5.2.5</w:t>
      </w:r>
      <w:r w:rsidRPr="008C3753">
        <w:tab/>
        <w:t>Test Requirements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79" w:name="_Toc21099925"/>
      <w:bookmarkStart w:id="358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1" w:name="_Toc36645107"/>
      <w:bookmarkStart w:id="3582" w:name="_Toc37272161"/>
      <w:bookmarkStart w:id="3583" w:name="_Toc45884407"/>
      <w:bookmarkStart w:id="3584" w:name="_Toc53182430"/>
      <w:bookmarkStart w:id="3585" w:name="_Toc58860171"/>
      <w:bookmarkStart w:id="3586" w:name="_Toc58862675"/>
      <w:bookmarkStart w:id="3587" w:name="_Toc61182668"/>
      <w:bookmarkStart w:id="3588" w:name="_Toc66727981"/>
      <w:bookmarkStart w:id="3589" w:name="_Toc74961784"/>
      <w:bookmarkStart w:id="3590" w:name="_Toc75242695"/>
      <w:bookmarkStart w:id="3591" w:name="_Toc76545041"/>
      <w:bookmarkStart w:id="3592" w:name="_Toc82595144"/>
      <w:bookmarkStart w:id="3593" w:name="_Toc89955175"/>
      <w:bookmarkStart w:id="3594" w:name="_Toc98773600"/>
      <w:bookmarkStart w:id="3595" w:name="_Toc106201359"/>
      <w:bookmarkStart w:id="3596" w:name="_Toc115191212"/>
      <w:bookmarkStart w:id="3597" w:name="_Toc122013042"/>
      <w:bookmarkStart w:id="3598" w:name="_Toc124155130"/>
      <w:bookmarkStart w:id="3599" w:name="_Toc131535701"/>
      <w:bookmarkStart w:id="3600" w:name="_Toc137398992"/>
      <w:bookmarkStart w:id="3601" w:name="_Toc156575690"/>
      <w:bookmarkStart w:id="3602" w:name="_Toc176782608"/>
      <w:bookmarkStart w:id="3603" w:name="_Toc187256110"/>
      <w:r w:rsidRPr="008C3753">
        <w:t>6.5.3</w:t>
      </w:r>
      <w:r w:rsidRPr="008C3753">
        <w:tab/>
        <w:t>Modulation quality</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853E49C" w14:textId="77777777" w:rsidR="00787B48" w:rsidRPr="008C3753" w:rsidRDefault="00787B48" w:rsidP="00787B48">
      <w:pPr>
        <w:pStyle w:val="Heading4"/>
        <w:rPr>
          <w:lang w:eastAsia="ja-JP"/>
        </w:rPr>
      </w:pPr>
      <w:bookmarkStart w:id="3604" w:name="_Toc21099926"/>
      <w:bookmarkStart w:id="3605" w:name="_Toc29809724"/>
      <w:bookmarkStart w:id="3606" w:name="_Toc36645108"/>
      <w:bookmarkStart w:id="3607" w:name="_Toc37272162"/>
      <w:bookmarkStart w:id="3608" w:name="_Toc45884408"/>
      <w:bookmarkStart w:id="3609" w:name="_Toc53182431"/>
      <w:bookmarkStart w:id="3610" w:name="_Toc58860172"/>
      <w:bookmarkStart w:id="3611" w:name="_Toc58862676"/>
      <w:bookmarkStart w:id="3612" w:name="_Toc61182669"/>
      <w:bookmarkStart w:id="3613" w:name="_Toc66727982"/>
      <w:bookmarkStart w:id="3614" w:name="_Toc74961785"/>
      <w:bookmarkStart w:id="3615" w:name="_Toc75242696"/>
      <w:bookmarkStart w:id="3616" w:name="_Toc76545042"/>
      <w:bookmarkStart w:id="3617" w:name="_Toc82595145"/>
      <w:bookmarkStart w:id="3618" w:name="_Toc89955176"/>
      <w:bookmarkStart w:id="3619" w:name="_Toc98773601"/>
      <w:bookmarkStart w:id="3620" w:name="_Toc106201360"/>
      <w:bookmarkStart w:id="3621" w:name="_Toc115191213"/>
      <w:bookmarkStart w:id="3622" w:name="_Toc122013043"/>
      <w:bookmarkStart w:id="3623" w:name="_Toc124155131"/>
      <w:bookmarkStart w:id="3624" w:name="_Toc131535702"/>
      <w:bookmarkStart w:id="3625" w:name="_Toc137398993"/>
      <w:bookmarkStart w:id="3626" w:name="_Toc156575691"/>
      <w:bookmarkStart w:id="3627" w:name="_Toc176782609"/>
      <w:bookmarkStart w:id="3628" w:name="_Toc187256111"/>
      <w:r w:rsidRPr="008C3753">
        <w:t>6.5.3.1</w:t>
      </w:r>
      <w:r w:rsidRPr="008C3753">
        <w:tab/>
        <w:t>Definition and applicability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29" w:name="_Toc21099927"/>
      <w:bookmarkStart w:id="3630" w:name="_Toc29809725"/>
      <w:bookmarkStart w:id="3631" w:name="_Toc36645109"/>
      <w:bookmarkStart w:id="3632" w:name="_Toc37272163"/>
      <w:bookmarkStart w:id="3633" w:name="_Toc45884409"/>
      <w:bookmarkStart w:id="3634" w:name="_Toc53182432"/>
      <w:bookmarkStart w:id="3635" w:name="_Toc58860173"/>
      <w:bookmarkStart w:id="3636" w:name="_Toc58862677"/>
      <w:bookmarkStart w:id="3637" w:name="_Toc61182670"/>
      <w:bookmarkStart w:id="3638" w:name="_Toc66727983"/>
      <w:bookmarkStart w:id="3639" w:name="_Toc74961786"/>
      <w:bookmarkStart w:id="3640" w:name="_Toc75242697"/>
      <w:bookmarkStart w:id="3641" w:name="_Toc76545043"/>
      <w:bookmarkStart w:id="3642" w:name="_Toc82595146"/>
      <w:bookmarkStart w:id="3643" w:name="_Toc89955177"/>
      <w:bookmarkStart w:id="3644" w:name="_Toc98773602"/>
      <w:bookmarkStart w:id="3645" w:name="_Toc106201361"/>
      <w:bookmarkStart w:id="3646" w:name="_Toc115191214"/>
      <w:bookmarkStart w:id="3647" w:name="_Toc122013044"/>
      <w:bookmarkStart w:id="3648" w:name="_Toc124155132"/>
      <w:bookmarkStart w:id="3649" w:name="_Toc131535703"/>
      <w:bookmarkStart w:id="3650" w:name="_Toc137398994"/>
      <w:bookmarkStart w:id="3651" w:name="_Toc156575692"/>
      <w:bookmarkStart w:id="3652" w:name="_Toc176782610"/>
      <w:bookmarkStart w:id="3653" w:name="_Toc187256112"/>
      <w:r w:rsidRPr="008C3753">
        <w:t>6.5.3.2</w:t>
      </w:r>
      <w:r w:rsidRPr="008C3753">
        <w:tab/>
        <w:t>Minimum Requirement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4" w:name="_Toc21099928"/>
      <w:bookmarkStart w:id="3655" w:name="_Toc29809726"/>
      <w:bookmarkStart w:id="3656" w:name="_Toc36645110"/>
      <w:bookmarkStart w:id="3657" w:name="_Toc37272164"/>
      <w:bookmarkStart w:id="3658" w:name="_Toc45884410"/>
      <w:bookmarkStart w:id="3659" w:name="_Toc53182433"/>
      <w:bookmarkStart w:id="3660" w:name="_Toc58860174"/>
      <w:bookmarkStart w:id="3661" w:name="_Toc58862678"/>
      <w:bookmarkStart w:id="3662" w:name="_Toc61182671"/>
      <w:bookmarkStart w:id="3663" w:name="_Toc66727984"/>
      <w:bookmarkStart w:id="3664" w:name="_Toc74961787"/>
      <w:bookmarkStart w:id="3665" w:name="_Toc75242698"/>
      <w:bookmarkStart w:id="3666" w:name="_Toc76545044"/>
      <w:bookmarkStart w:id="3667" w:name="_Toc82595147"/>
      <w:bookmarkStart w:id="3668" w:name="_Toc89955178"/>
      <w:bookmarkStart w:id="3669" w:name="_Toc98773603"/>
      <w:bookmarkStart w:id="3670" w:name="_Toc106201362"/>
      <w:bookmarkStart w:id="3671" w:name="_Toc115191215"/>
      <w:bookmarkStart w:id="3672" w:name="_Toc122013045"/>
      <w:bookmarkStart w:id="3673" w:name="_Toc124155133"/>
      <w:bookmarkStart w:id="3674" w:name="_Toc131535704"/>
      <w:bookmarkStart w:id="3675" w:name="_Toc137398995"/>
      <w:bookmarkStart w:id="3676" w:name="_Toc156575693"/>
      <w:bookmarkStart w:id="3677" w:name="_Toc176782611"/>
      <w:bookmarkStart w:id="3678" w:name="_Toc187256113"/>
      <w:r w:rsidRPr="008C3753">
        <w:lastRenderedPageBreak/>
        <w:t>6.5.3.3</w:t>
      </w:r>
      <w:r w:rsidRPr="008C3753">
        <w:tab/>
        <w:t>Test purpose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79" w:name="_Toc21099929"/>
      <w:bookmarkStart w:id="3680" w:name="_Toc29809727"/>
      <w:bookmarkStart w:id="3681" w:name="_Toc36645111"/>
      <w:bookmarkStart w:id="3682" w:name="_Toc37272165"/>
      <w:bookmarkStart w:id="3683" w:name="_Toc45884411"/>
      <w:bookmarkStart w:id="3684" w:name="_Toc53182434"/>
      <w:bookmarkStart w:id="3685" w:name="_Toc58860175"/>
      <w:bookmarkStart w:id="3686" w:name="_Toc58862679"/>
      <w:bookmarkStart w:id="3687" w:name="_Toc61182672"/>
      <w:bookmarkStart w:id="3688" w:name="_Toc66727985"/>
      <w:bookmarkStart w:id="3689" w:name="_Toc74961788"/>
      <w:bookmarkStart w:id="3690" w:name="_Toc75242699"/>
      <w:bookmarkStart w:id="3691" w:name="_Toc76545045"/>
      <w:bookmarkStart w:id="3692" w:name="_Toc82595148"/>
      <w:bookmarkStart w:id="3693" w:name="_Toc89955179"/>
      <w:bookmarkStart w:id="3694" w:name="_Toc98773604"/>
      <w:bookmarkStart w:id="3695" w:name="_Toc106201363"/>
      <w:bookmarkStart w:id="3696" w:name="_Toc115191216"/>
      <w:bookmarkStart w:id="3697" w:name="_Toc122013046"/>
      <w:bookmarkStart w:id="3698" w:name="_Toc124155134"/>
      <w:bookmarkStart w:id="3699" w:name="_Toc131535705"/>
      <w:bookmarkStart w:id="3700" w:name="_Toc137398996"/>
      <w:bookmarkStart w:id="3701" w:name="_Toc156575694"/>
      <w:bookmarkStart w:id="3702" w:name="_Toc176782612"/>
      <w:bookmarkStart w:id="3703" w:name="_Toc187256114"/>
      <w:r w:rsidRPr="008C3753">
        <w:t>6.5.3.4</w:t>
      </w:r>
      <w:r w:rsidRPr="008C3753">
        <w:tab/>
        <w:t>Method of test</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1CBABB0B" w14:textId="77777777" w:rsidR="00787B48" w:rsidRPr="008C3753" w:rsidRDefault="00787B48" w:rsidP="00787B48">
      <w:pPr>
        <w:pStyle w:val="Heading5"/>
      </w:pPr>
      <w:bookmarkStart w:id="3704" w:name="_Toc21099930"/>
      <w:bookmarkStart w:id="3705" w:name="_Toc29809728"/>
      <w:bookmarkStart w:id="3706" w:name="_Toc36645112"/>
      <w:bookmarkStart w:id="3707" w:name="_Toc37272166"/>
      <w:bookmarkStart w:id="3708" w:name="_Toc45884412"/>
      <w:bookmarkStart w:id="3709" w:name="_Toc53182435"/>
      <w:bookmarkStart w:id="3710" w:name="_Toc58860176"/>
      <w:bookmarkStart w:id="3711" w:name="_Toc58862680"/>
      <w:bookmarkStart w:id="3712" w:name="_Toc61182673"/>
      <w:bookmarkStart w:id="3713" w:name="_Toc66727986"/>
      <w:bookmarkStart w:id="3714" w:name="_Toc74961789"/>
      <w:bookmarkStart w:id="3715" w:name="_Toc75242700"/>
      <w:bookmarkStart w:id="3716" w:name="_Toc76545046"/>
      <w:bookmarkStart w:id="3717" w:name="_Toc82595149"/>
      <w:bookmarkStart w:id="3718" w:name="_Toc89955180"/>
      <w:bookmarkStart w:id="3719" w:name="_Toc98773605"/>
      <w:bookmarkStart w:id="3720" w:name="_Toc106201364"/>
      <w:bookmarkStart w:id="3721" w:name="_Toc115191217"/>
      <w:bookmarkStart w:id="3722" w:name="_Toc122013047"/>
      <w:bookmarkStart w:id="3723" w:name="_Toc124155135"/>
      <w:bookmarkStart w:id="3724" w:name="_Toc131535706"/>
      <w:bookmarkStart w:id="3725" w:name="_Toc137398997"/>
      <w:bookmarkStart w:id="3726" w:name="_Toc156575695"/>
      <w:bookmarkStart w:id="3727" w:name="_Toc176782613"/>
      <w:bookmarkStart w:id="3728" w:name="_Toc187256115"/>
      <w:r w:rsidRPr="008C3753">
        <w:t>6.5.3.4.1</w:t>
      </w:r>
      <w:r w:rsidRPr="008C3753">
        <w:tab/>
        <w:t>Initial conditions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29" w:name="_Toc21099931"/>
      <w:bookmarkStart w:id="3730" w:name="_Toc29809729"/>
      <w:bookmarkStart w:id="3731" w:name="_Toc36645113"/>
      <w:bookmarkStart w:id="3732" w:name="_Toc37272167"/>
      <w:bookmarkStart w:id="3733" w:name="_Toc45884413"/>
      <w:bookmarkStart w:id="3734" w:name="_Toc53182436"/>
      <w:bookmarkStart w:id="3735" w:name="_Toc58860177"/>
      <w:bookmarkStart w:id="3736" w:name="_Toc58862681"/>
      <w:bookmarkStart w:id="3737" w:name="_Toc61182674"/>
      <w:bookmarkStart w:id="3738" w:name="_Toc66727987"/>
      <w:bookmarkStart w:id="3739" w:name="_Toc74961790"/>
      <w:bookmarkStart w:id="3740" w:name="_Toc75242701"/>
      <w:bookmarkStart w:id="3741" w:name="_Toc76545047"/>
      <w:bookmarkStart w:id="3742" w:name="_Toc82595150"/>
      <w:bookmarkStart w:id="3743" w:name="_Toc89955181"/>
      <w:bookmarkStart w:id="3744" w:name="_Toc98773606"/>
      <w:bookmarkStart w:id="3745" w:name="_Toc106201365"/>
      <w:bookmarkStart w:id="3746" w:name="_Toc115191218"/>
      <w:bookmarkStart w:id="3747" w:name="_Toc122013048"/>
      <w:bookmarkStart w:id="3748" w:name="_Toc124155136"/>
      <w:bookmarkStart w:id="3749" w:name="_Toc131535707"/>
      <w:bookmarkStart w:id="3750" w:name="_Toc137398998"/>
      <w:bookmarkStart w:id="3751" w:name="_Toc156575696"/>
      <w:bookmarkStart w:id="3752" w:name="_Toc176782614"/>
      <w:bookmarkStart w:id="3753" w:name="_Toc187256116"/>
      <w:r w:rsidRPr="008C3753">
        <w:t>6.5.3.4.2</w:t>
      </w:r>
      <w:r w:rsidRPr="008C3753">
        <w:tab/>
        <w:t>Procedure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629732EA" w14:textId="77777777" w:rsidR="00C00C66" w:rsidRDefault="00C00C66" w:rsidP="00C00C66">
      <w:bookmarkStart w:id="3754" w:name="_Toc21099932"/>
      <w:bookmarkStart w:id="3755" w:name="_Toc29809730"/>
      <w:bookmarkStart w:id="3756" w:name="_Toc36645114"/>
      <w:bookmarkStart w:id="3757" w:name="_Toc37272168"/>
      <w:bookmarkStart w:id="3758" w:name="_Toc45884414"/>
      <w:bookmarkStart w:id="3759" w:name="_Toc53182437"/>
      <w:bookmarkStart w:id="3760" w:name="_Toc58860178"/>
      <w:bookmarkStart w:id="3761" w:name="_Toc58862682"/>
      <w:bookmarkStart w:id="3762" w:name="_Toc61182675"/>
      <w:bookmarkStart w:id="3763" w:name="_Toc66727988"/>
      <w:bookmarkStart w:id="3764" w:name="_Toc74961791"/>
      <w:bookmarkStart w:id="3765" w:name="_Toc75242702"/>
      <w:bookmarkStart w:id="3766" w:name="_Toc76545048"/>
      <w:bookmarkStart w:id="3767" w:name="_Toc82595151"/>
      <w:bookmarkStart w:id="3768"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69"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69"/>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0" w:name="_Toc98773607"/>
      <w:bookmarkStart w:id="3771" w:name="_Toc106201366"/>
      <w:bookmarkStart w:id="3772" w:name="_Toc115191219"/>
      <w:bookmarkStart w:id="3773" w:name="_Toc122013049"/>
      <w:bookmarkStart w:id="3774" w:name="_Toc124155137"/>
      <w:bookmarkStart w:id="3775" w:name="_Toc131535708"/>
      <w:bookmarkStart w:id="3776" w:name="_Toc137398999"/>
      <w:bookmarkStart w:id="3777" w:name="_Toc156575697"/>
      <w:bookmarkStart w:id="3778" w:name="_Toc176782615"/>
      <w:bookmarkStart w:id="3779" w:name="_Toc187256117"/>
      <w:r w:rsidRPr="008C3753">
        <w:t>6.</w:t>
      </w:r>
      <w:r w:rsidR="00E36D36" w:rsidRPr="008C3753">
        <w:t>5</w:t>
      </w:r>
      <w:r w:rsidRPr="008C3753">
        <w:t>.3.5</w:t>
      </w:r>
      <w:r w:rsidRPr="008C3753">
        <w:tab/>
        <w:t>Test requirements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70"/>
      <w:bookmarkEnd w:id="3771"/>
      <w:bookmarkEnd w:id="3772"/>
      <w:bookmarkEnd w:id="3773"/>
      <w:bookmarkEnd w:id="3774"/>
      <w:bookmarkEnd w:id="3775"/>
      <w:bookmarkEnd w:id="3776"/>
      <w:bookmarkEnd w:id="3777"/>
      <w:bookmarkEnd w:id="3778"/>
      <w:bookmarkEnd w:id="3779"/>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0" w:name="_Toc21099933"/>
      <w:bookmarkStart w:id="3781"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2" w:name="_Toc36645115"/>
      <w:bookmarkStart w:id="3783" w:name="_Toc37272169"/>
      <w:bookmarkStart w:id="3784" w:name="_Toc45884415"/>
      <w:bookmarkStart w:id="3785" w:name="_Toc53182438"/>
      <w:bookmarkStart w:id="3786" w:name="_Toc58860179"/>
      <w:bookmarkStart w:id="3787" w:name="_Toc58862683"/>
      <w:bookmarkStart w:id="3788" w:name="_Toc61182676"/>
      <w:bookmarkStart w:id="3789" w:name="_Toc66727989"/>
      <w:bookmarkStart w:id="3790" w:name="_Toc74961792"/>
      <w:bookmarkStart w:id="3791" w:name="_Toc75242703"/>
      <w:bookmarkStart w:id="3792" w:name="_Toc76545049"/>
      <w:bookmarkStart w:id="3793" w:name="_Toc82595152"/>
      <w:bookmarkStart w:id="3794" w:name="_Toc89955183"/>
      <w:bookmarkStart w:id="3795" w:name="_Toc98773608"/>
      <w:bookmarkStart w:id="3796" w:name="_Toc106201367"/>
      <w:bookmarkStart w:id="3797" w:name="_Toc115191220"/>
      <w:bookmarkStart w:id="3798" w:name="_Toc122013050"/>
      <w:bookmarkStart w:id="3799" w:name="_Toc124155138"/>
      <w:bookmarkStart w:id="3800" w:name="_Toc131535709"/>
      <w:bookmarkStart w:id="3801" w:name="_Toc137399000"/>
      <w:bookmarkStart w:id="3802" w:name="_Toc156575698"/>
      <w:bookmarkStart w:id="3803" w:name="_Toc176782616"/>
      <w:bookmarkStart w:id="3804" w:name="_Toc187256118"/>
      <w:r w:rsidRPr="008C3753">
        <w:t>6.5.4</w:t>
      </w:r>
      <w:r w:rsidR="0071353E" w:rsidRPr="008C3753">
        <w:tab/>
      </w:r>
      <w:r w:rsidRPr="008C3753">
        <w:t>Time alignment error</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790D848" w14:textId="77777777" w:rsidR="000C7A40" w:rsidRPr="008C3753" w:rsidRDefault="000C7A40" w:rsidP="000C7A40">
      <w:pPr>
        <w:pStyle w:val="Heading4"/>
      </w:pPr>
      <w:bookmarkStart w:id="3805" w:name="_Toc21099934"/>
      <w:bookmarkStart w:id="3806" w:name="_Toc29809732"/>
      <w:bookmarkStart w:id="3807" w:name="_Toc36645116"/>
      <w:bookmarkStart w:id="3808" w:name="_Toc37272170"/>
      <w:bookmarkStart w:id="3809" w:name="_Toc45884416"/>
      <w:bookmarkStart w:id="3810" w:name="_Toc53182439"/>
      <w:bookmarkStart w:id="3811" w:name="_Toc58860180"/>
      <w:bookmarkStart w:id="3812" w:name="_Toc58862684"/>
      <w:bookmarkStart w:id="3813" w:name="_Toc61182677"/>
      <w:bookmarkStart w:id="3814" w:name="_Toc66727990"/>
      <w:bookmarkStart w:id="3815" w:name="_Toc74961793"/>
      <w:bookmarkStart w:id="3816" w:name="_Toc75242704"/>
      <w:bookmarkStart w:id="3817" w:name="_Toc76545050"/>
      <w:bookmarkStart w:id="3818" w:name="_Toc82595153"/>
      <w:bookmarkStart w:id="3819" w:name="_Toc89955184"/>
      <w:bookmarkStart w:id="3820" w:name="_Toc98773609"/>
      <w:bookmarkStart w:id="3821" w:name="_Toc106201368"/>
      <w:bookmarkStart w:id="3822" w:name="_Toc115191221"/>
      <w:bookmarkStart w:id="3823" w:name="_Toc122013051"/>
      <w:bookmarkStart w:id="3824" w:name="_Toc124155139"/>
      <w:bookmarkStart w:id="3825" w:name="_Toc131535710"/>
      <w:bookmarkStart w:id="3826" w:name="_Toc137399001"/>
      <w:bookmarkStart w:id="3827" w:name="_Toc156575699"/>
      <w:bookmarkStart w:id="3828" w:name="_Toc176782617"/>
      <w:bookmarkStart w:id="3829" w:name="_Toc187256119"/>
      <w:r w:rsidRPr="008C3753">
        <w:t>6.5.4.1</w:t>
      </w:r>
      <w:r w:rsidRPr="008C3753">
        <w:tab/>
        <w:t>Definition and applicability</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830" w:name="_Toc21099935"/>
      <w:bookmarkStart w:id="3831" w:name="_Toc29809733"/>
      <w:bookmarkStart w:id="3832" w:name="_Toc36645117"/>
      <w:bookmarkStart w:id="3833" w:name="_Toc37272171"/>
      <w:bookmarkStart w:id="3834" w:name="_Toc45884417"/>
      <w:bookmarkStart w:id="3835" w:name="_Toc53182440"/>
      <w:bookmarkStart w:id="3836" w:name="_Toc58860181"/>
      <w:bookmarkStart w:id="3837" w:name="_Toc58862685"/>
      <w:bookmarkStart w:id="3838" w:name="_Toc61182678"/>
      <w:bookmarkStart w:id="3839" w:name="_Toc66727991"/>
      <w:bookmarkStart w:id="3840" w:name="_Toc74961794"/>
      <w:bookmarkStart w:id="3841" w:name="_Toc75242705"/>
      <w:bookmarkStart w:id="3842" w:name="_Toc76545051"/>
      <w:bookmarkStart w:id="3843" w:name="_Toc82595154"/>
      <w:bookmarkStart w:id="3844" w:name="_Toc89955185"/>
      <w:bookmarkStart w:id="3845" w:name="_Toc98773610"/>
      <w:bookmarkStart w:id="3846" w:name="_Toc106201369"/>
      <w:bookmarkStart w:id="3847" w:name="_Toc115191222"/>
      <w:bookmarkStart w:id="3848" w:name="_Toc122013052"/>
      <w:bookmarkStart w:id="3849" w:name="_Toc124155140"/>
      <w:bookmarkStart w:id="3850" w:name="_Toc131535711"/>
      <w:bookmarkStart w:id="3851" w:name="_Toc137399002"/>
      <w:bookmarkStart w:id="3852" w:name="_Toc156575700"/>
      <w:bookmarkStart w:id="3853" w:name="_Toc176782618"/>
      <w:bookmarkStart w:id="3854" w:name="_Toc187256120"/>
      <w:r w:rsidRPr="008C3753">
        <w:t>6.5.4.2</w:t>
      </w:r>
      <w:r w:rsidRPr="008C3753">
        <w:tab/>
        <w:t>Minimum requirement</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5" w:name="_Toc21099936"/>
      <w:bookmarkStart w:id="3856" w:name="_Toc29809734"/>
      <w:bookmarkStart w:id="3857" w:name="_Toc36645118"/>
      <w:bookmarkStart w:id="3858" w:name="_Toc37272172"/>
      <w:bookmarkStart w:id="3859" w:name="_Toc45884418"/>
      <w:bookmarkStart w:id="3860" w:name="_Toc53182441"/>
      <w:bookmarkStart w:id="3861" w:name="_Toc58860182"/>
      <w:bookmarkStart w:id="3862" w:name="_Toc58862686"/>
      <w:bookmarkStart w:id="3863" w:name="_Toc61182679"/>
      <w:bookmarkStart w:id="3864" w:name="_Toc66727992"/>
      <w:bookmarkStart w:id="3865" w:name="_Toc74961795"/>
      <w:bookmarkStart w:id="3866" w:name="_Toc75242706"/>
      <w:bookmarkStart w:id="3867" w:name="_Toc76545052"/>
      <w:bookmarkStart w:id="3868" w:name="_Toc82595155"/>
      <w:bookmarkStart w:id="3869" w:name="_Toc89955186"/>
      <w:bookmarkStart w:id="3870" w:name="_Toc98773611"/>
      <w:bookmarkStart w:id="3871" w:name="_Toc106201370"/>
      <w:bookmarkStart w:id="3872" w:name="_Toc115191223"/>
      <w:bookmarkStart w:id="3873" w:name="_Toc122013053"/>
      <w:bookmarkStart w:id="3874" w:name="_Toc124155141"/>
      <w:bookmarkStart w:id="3875" w:name="_Toc131535712"/>
      <w:bookmarkStart w:id="3876" w:name="_Toc137399003"/>
      <w:bookmarkStart w:id="3877" w:name="_Toc156575701"/>
      <w:bookmarkStart w:id="3878" w:name="_Toc176782619"/>
      <w:bookmarkStart w:id="3879" w:name="_Toc187256121"/>
      <w:r w:rsidRPr="008C3753">
        <w:t>6.5.4.3</w:t>
      </w:r>
      <w:r w:rsidRPr="008C3753">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0" w:name="_Toc21099937"/>
      <w:bookmarkStart w:id="3881" w:name="_Toc29809735"/>
      <w:bookmarkStart w:id="3882" w:name="_Toc36645119"/>
      <w:bookmarkStart w:id="3883" w:name="_Toc37272173"/>
      <w:bookmarkStart w:id="3884" w:name="_Toc45884419"/>
      <w:bookmarkStart w:id="3885" w:name="_Toc53182442"/>
      <w:bookmarkStart w:id="3886" w:name="_Toc58860183"/>
      <w:bookmarkStart w:id="3887" w:name="_Toc58862687"/>
      <w:bookmarkStart w:id="3888" w:name="_Toc61182680"/>
      <w:bookmarkStart w:id="3889" w:name="_Toc66727993"/>
      <w:bookmarkStart w:id="3890" w:name="_Toc74961796"/>
      <w:bookmarkStart w:id="3891" w:name="_Toc75242707"/>
      <w:bookmarkStart w:id="3892" w:name="_Toc76545053"/>
      <w:bookmarkStart w:id="3893" w:name="_Toc82595156"/>
      <w:bookmarkStart w:id="3894" w:name="_Toc89955187"/>
      <w:bookmarkStart w:id="3895" w:name="_Toc98773612"/>
      <w:bookmarkStart w:id="3896" w:name="_Toc106201371"/>
      <w:bookmarkStart w:id="3897" w:name="_Toc115191224"/>
      <w:bookmarkStart w:id="3898" w:name="_Toc122013054"/>
      <w:bookmarkStart w:id="3899" w:name="_Toc124155142"/>
      <w:bookmarkStart w:id="3900" w:name="_Toc131535713"/>
      <w:bookmarkStart w:id="3901" w:name="_Toc137399004"/>
      <w:bookmarkStart w:id="3902" w:name="_Toc156575702"/>
      <w:bookmarkStart w:id="3903" w:name="_Toc176782620"/>
      <w:bookmarkStart w:id="3904" w:name="_Toc187256122"/>
      <w:r w:rsidRPr="008C3753">
        <w:t>6.5.4.4</w:t>
      </w:r>
      <w:r w:rsidRPr="008C3753">
        <w:tab/>
        <w:t>Method of test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05B45031" w14:textId="77777777" w:rsidR="000C7A40" w:rsidRPr="008C3753" w:rsidRDefault="000C7A40" w:rsidP="000C7A40">
      <w:pPr>
        <w:pStyle w:val="Heading5"/>
      </w:pPr>
      <w:bookmarkStart w:id="3905" w:name="_Toc21099938"/>
      <w:bookmarkStart w:id="3906" w:name="_Toc29809736"/>
      <w:bookmarkStart w:id="3907" w:name="_Toc36645120"/>
      <w:bookmarkStart w:id="3908" w:name="_Toc37272174"/>
      <w:bookmarkStart w:id="3909" w:name="_Toc45884420"/>
      <w:bookmarkStart w:id="3910" w:name="_Toc53182443"/>
      <w:bookmarkStart w:id="3911" w:name="_Toc58860184"/>
      <w:bookmarkStart w:id="3912" w:name="_Toc58862688"/>
      <w:bookmarkStart w:id="3913" w:name="_Toc61182681"/>
      <w:bookmarkStart w:id="3914" w:name="_Toc66727994"/>
      <w:bookmarkStart w:id="3915" w:name="_Toc74961797"/>
      <w:bookmarkStart w:id="3916" w:name="_Toc75242708"/>
      <w:bookmarkStart w:id="3917" w:name="_Toc76545054"/>
      <w:bookmarkStart w:id="3918" w:name="_Toc82595157"/>
      <w:bookmarkStart w:id="3919" w:name="_Toc89955188"/>
      <w:bookmarkStart w:id="3920" w:name="_Toc98773613"/>
      <w:bookmarkStart w:id="3921" w:name="_Toc106201372"/>
      <w:bookmarkStart w:id="3922" w:name="_Toc115191225"/>
      <w:bookmarkStart w:id="3923" w:name="_Toc122013055"/>
      <w:bookmarkStart w:id="3924" w:name="_Toc124155143"/>
      <w:bookmarkStart w:id="3925" w:name="_Toc131535714"/>
      <w:bookmarkStart w:id="3926" w:name="_Toc137399005"/>
      <w:bookmarkStart w:id="3927" w:name="_Toc156575703"/>
      <w:bookmarkStart w:id="3928" w:name="_Toc176782621"/>
      <w:bookmarkStart w:id="3929" w:name="_Toc187256123"/>
      <w:r w:rsidRPr="008C3753">
        <w:t>6.5.4.4.1</w:t>
      </w:r>
      <w:r w:rsidRPr="008C3753">
        <w:tab/>
        <w:t>Initial conditions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0" w:name="_Toc21099939"/>
      <w:bookmarkStart w:id="3931" w:name="_Toc29809737"/>
      <w:bookmarkStart w:id="3932" w:name="_Toc36645121"/>
      <w:bookmarkStart w:id="3933" w:name="_Toc37272175"/>
      <w:bookmarkStart w:id="3934" w:name="_Toc45884421"/>
      <w:bookmarkStart w:id="3935" w:name="_Toc53182444"/>
      <w:bookmarkStart w:id="3936" w:name="_Toc58860185"/>
      <w:bookmarkStart w:id="3937" w:name="_Toc58862689"/>
      <w:bookmarkStart w:id="3938" w:name="_Toc61182682"/>
      <w:bookmarkStart w:id="3939" w:name="_Toc66727995"/>
      <w:bookmarkStart w:id="3940" w:name="_Toc74961798"/>
      <w:bookmarkStart w:id="3941" w:name="_Toc75242709"/>
      <w:bookmarkStart w:id="3942" w:name="_Toc76545055"/>
      <w:bookmarkStart w:id="3943" w:name="_Toc82595158"/>
      <w:bookmarkStart w:id="3944" w:name="_Toc89955189"/>
      <w:bookmarkStart w:id="3945" w:name="_Toc98773614"/>
      <w:bookmarkStart w:id="3946" w:name="_Toc106201373"/>
      <w:bookmarkStart w:id="3947" w:name="_Toc115191226"/>
      <w:bookmarkStart w:id="3948" w:name="_Toc122013056"/>
      <w:bookmarkStart w:id="3949" w:name="_Toc124155144"/>
      <w:bookmarkStart w:id="3950" w:name="_Toc131535715"/>
      <w:bookmarkStart w:id="3951" w:name="_Toc137399006"/>
      <w:bookmarkStart w:id="3952" w:name="_Toc156575704"/>
      <w:bookmarkStart w:id="3953" w:name="_Toc176782622"/>
      <w:bookmarkStart w:id="3954" w:name="_Toc187256124"/>
      <w:r w:rsidRPr="008C3753">
        <w:t>6.5.4.4.2</w:t>
      </w:r>
      <w:r w:rsidRPr="008C3753">
        <w:tab/>
        <w:t>Procedure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5" w:name="_Toc21099940"/>
      <w:bookmarkStart w:id="3956" w:name="_Toc29809738"/>
      <w:bookmarkStart w:id="3957" w:name="_Toc36645122"/>
      <w:bookmarkStart w:id="3958" w:name="_Toc37272176"/>
      <w:bookmarkStart w:id="3959" w:name="_Toc45884422"/>
      <w:bookmarkStart w:id="3960" w:name="_Toc53182445"/>
      <w:bookmarkStart w:id="3961" w:name="_Toc58860186"/>
      <w:bookmarkStart w:id="3962" w:name="_Toc58862690"/>
      <w:bookmarkStart w:id="3963" w:name="_Toc61182683"/>
      <w:bookmarkStart w:id="3964" w:name="_Toc66727996"/>
      <w:bookmarkStart w:id="3965" w:name="_Toc74961799"/>
      <w:bookmarkStart w:id="3966" w:name="_Toc75242710"/>
      <w:bookmarkStart w:id="3967" w:name="_Toc76545056"/>
      <w:bookmarkStart w:id="3968" w:name="_Toc82595159"/>
      <w:bookmarkStart w:id="3969" w:name="_Toc89955190"/>
      <w:bookmarkStart w:id="3970" w:name="_Toc98773615"/>
      <w:bookmarkStart w:id="3971" w:name="_Toc106201374"/>
      <w:bookmarkStart w:id="3972" w:name="_Toc115191227"/>
      <w:bookmarkStart w:id="3973" w:name="_Toc122013057"/>
      <w:bookmarkStart w:id="3974" w:name="_Toc124155145"/>
      <w:bookmarkStart w:id="3975" w:name="_Toc131535716"/>
      <w:bookmarkStart w:id="3976" w:name="_Toc137399007"/>
      <w:bookmarkStart w:id="3977" w:name="_Toc156575705"/>
      <w:bookmarkStart w:id="3978" w:name="_Toc176782623"/>
      <w:bookmarkStart w:id="3979" w:name="_Toc187256125"/>
      <w:r w:rsidRPr="008C3753">
        <w:t>6.5.4.5</w:t>
      </w:r>
      <w:r w:rsidRPr="008C3753">
        <w:tab/>
        <w:t>Test requirement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0" w:name="_Toc21099941"/>
      <w:bookmarkStart w:id="398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2" w:name="_Toc36645123"/>
      <w:bookmarkStart w:id="3983" w:name="_Toc37272177"/>
      <w:bookmarkStart w:id="3984" w:name="_Toc45884423"/>
      <w:bookmarkStart w:id="3985" w:name="_Toc53182446"/>
      <w:bookmarkStart w:id="3986" w:name="_Toc58860187"/>
      <w:bookmarkStart w:id="3987" w:name="_Toc58862691"/>
      <w:bookmarkStart w:id="3988" w:name="_Toc61182684"/>
      <w:bookmarkStart w:id="3989" w:name="_Toc66727997"/>
      <w:bookmarkStart w:id="3990" w:name="_Toc74961800"/>
      <w:bookmarkStart w:id="3991" w:name="_Toc75242711"/>
      <w:bookmarkStart w:id="3992" w:name="_Toc76545057"/>
      <w:bookmarkStart w:id="3993" w:name="_Toc82595160"/>
      <w:bookmarkStart w:id="3994" w:name="_Toc89955191"/>
      <w:bookmarkStart w:id="3995" w:name="_Toc98773616"/>
      <w:bookmarkStart w:id="3996" w:name="_Toc106201375"/>
      <w:bookmarkStart w:id="3997" w:name="_Toc115191228"/>
      <w:bookmarkStart w:id="3998" w:name="_Toc122013058"/>
      <w:bookmarkStart w:id="3999" w:name="_Toc124155146"/>
      <w:bookmarkStart w:id="4000" w:name="_Toc131535717"/>
      <w:bookmarkStart w:id="4001" w:name="_Toc137399008"/>
      <w:bookmarkStart w:id="4002" w:name="_Toc156575706"/>
      <w:bookmarkStart w:id="4003" w:name="_Toc176782624"/>
      <w:bookmarkStart w:id="4004" w:name="_Toc187256126"/>
      <w:r w:rsidRPr="008C3753">
        <w:t>6.6</w:t>
      </w:r>
      <w:r w:rsidRPr="008C3753">
        <w:tab/>
        <w:t>Unwanted emissions</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59929145" w14:textId="77777777" w:rsidR="00EB1CB2" w:rsidRPr="008C3753" w:rsidRDefault="00EB1CB2" w:rsidP="00EB1CB2">
      <w:pPr>
        <w:pStyle w:val="Heading3"/>
      </w:pPr>
      <w:bookmarkStart w:id="4005" w:name="_Toc21099942"/>
      <w:bookmarkStart w:id="4006" w:name="_Toc29809740"/>
      <w:bookmarkStart w:id="4007" w:name="_Toc36645124"/>
      <w:bookmarkStart w:id="4008" w:name="_Toc37272178"/>
      <w:bookmarkStart w:id="4009" w:name="_Toc45884424"/>
      <w:bookmarkStart w:id="4010" w:name="_Toc53182447"/>
      <w:bookmarkStart w:id="4011" w:name="_Toc58860188"/>
      <w:bookmarkStart w:id="4012" w:name="_Toc58862692"/>
      <w:bookmarkStart w:id="4013" w:name="_Toc61182685"/>
      <w:bookmarkStart w:id="4014" w:name="_Toc66727998"/>
      <w:bookmarkStart w:id="4015" w:name="_Toc74961801"/>
      <w:bookmarkStart w:id="4016" w:name="_Toc75242712"/>
      <w:bookmarkStart w:id="4017" w:name="_Toc76545058"/>
      <w:bookmarkStart w:id="4018" w:name="_Toc82595161"/>
      <w:bookmarkStart w:id="4019" w:name="_Toc89955192"/>
      <w:bookmarkStart w:id="4020" w:name="_Toc98773617"/>
      <w:bookmarkStart w:id="4021" w:name="_Toc106201376"/>
      <w:bookmarkStart w:id="4022" w:name="_Toc115191229"/>
      <w:bookmarkStart w:id="4023" w:name="_Toc122013059"/>
      <w:bookmarkStart w:id="4024" w:name="_Toc124155147"/>
      <w:bookmarkStart w:id="4025" w:name="_Toc131535718"/>
      <w:bookmarkStart w:id="4026" w:name="_Toc137399009"/>
      <w:bookmarkStart w:id="4027" w:name="_Toc156575707"/>
      <w:bookmarkStart w:id="4028" w:name="_Toc176782625"/>
      <w:bookmarkStart w:id="4029" w:name="_Toc187256127"/>
      <w:r w:rsidRPr="008C3753">
        <w:t>6.6.1</w:t>
      </w:r>
      <w:r w:rsidRPr="008C3753">
        <w:tab/>
        <w:t>General</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0" w:name="_Hlk497217795"/>
      <w:r w:rsidRPr="008C3753">
        <w:rPr>
          <w:rFonts w:cs="v5.0.0"/>
        </w:rPr>
        <w:t xml:space="preserve">Adjacent Channel Leakage power Ratio </w:t>
      </w:r>
      <w:bookmarkEnd w:id="4030"/>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1" w:name="_Toc21099943"/>
      <w:bookmarkStart w:id="4032" w:name="_Toc29809741"/>
      <w:bookmarkStart w:id="4033" w:name="_Toc36645125"/>
      <w:bookmarkStart w:id="4034" w:name="_Toc37272179"/>
      <w:bookmarkStart w:id="4035" w:name="_Toc45884425"/>
      <w:bookmarkStart w:id="4036" w:name="_Toc53182448"/>
      <w:bookmarkStart w:id="4037" w:name="_Toc58860189"/>
      <w:bookmarkStart w:id="4038" w:name="_Toc58862693"/>
      <w:bookmarkStart w:id="4039" w:name="_Toc61182686"/>
      <w:bookmarkStart w:id="4040" w:name="_Toc66727999"/>
      <w:bookmarkStart w:id="4041" w:name="_Toc74961802"/>
      <w:bookmarkStart w:id="4042" w:name="_Toc75242713"/>
      <w:bookmarkStart w:id="4043" w:name="_Toc76545059"/>
      <w:bookmarkStart w:id="4044" w:name="_Toc82595162"/>
      <w:bookmarkStart w:id="4045" w:name="_Toc89955193"/>
      <w:bookmarkStart w:id="4046" w:name="_Toc98773618"/>
      <w:bookmarkStart w:id="4047" w:name="_Toc106201377"/>
      <w:bookmarkStart w:id="4048" w:name="_Toc115191230"/>
      <w:bookmarkStart w:id="4049" w:name="_Toc122013060"/>
      <w:bookmarkStart w:id="4050" w:name="_Toc124155148"/>
      <w:bookmarkStart w:id="4051" w:name="_Toc131535719"/>
      <w:bookmarkStart w:id="4052" w:name="_Toc137399010"/>
      <w:bookmarkStart w:id="4053" w:name="_Toc156575708"/>
      <w:bookmarkStart w:id="4054" w:name="_Toc176782626"/>
      <w:bookmarkStart w:id="4055" w:name="_Toc187256128"/>
      <w:r w:rsidRPr="008C3753">
        <w:t>6.6.2</w:t>
      </w:r>
      <w:r w:rsidRPr="008C3753">
        <w:tab/>
        <w:t>Occupied bandwidth</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r w:rsidRPr="008C3753">
        <w:tab/>
      </w:r>
    </w:p>
    <w:p w14:paraId="6D439329" w14:textId="77777777" w:rsidR="00EB1CB2" w:rsidRPr="008C3753" w:rsidRDefault="00EB1CB2" w:rsidP="00EB1CB2">
      <w:pPr>
        <w:pStyle w:val="Heading4"/>
        <w:rPr>
          <w:rFonts w:eastAsia="MS P??" w:cs="v4.2.0"/>
        </w:rPr>
      </w:pPr>
      <w:bookmarkStart w:id="4056" w:name="_Toc21099944"/>
      <w:bookmarkStart w:id="4057" w:name="_Toc29809742"/>
      <w:bookmarkStart w:id="4058" w:name="_Toc36645126"/>
      <w:bookmarkStart w:id="4059" w:name="_Toc37272180"/>
      <w:bookmarkStart w:id="4060" w:name="_Toc45884426"/>
      <w:bookmarkStart w:id="4061" w:name="_Toc53182449"/>
      <w:bookmarkStart w:id="4062" w:name="_Toc58860190"/>
      <w:bookmarkStart w:id="4063" w:name="_Toc58862694"/>
      <w:bookmarkStart w:id="4064" w:name="_Toc61182687"/>
      <w:bookmarkStart w:id="4065" w:name="_Toc66728000"/>
      <w:bookmarkStart w:id="4066" w:name="_Toc74961803"/>
      <w:bookmarkStart w:id="4067" w:name="_Toc75242714"/>
      <w:bookmarkStart w:id="4068" w:name="_Toc76545060"/>
      <w:bookmarkStart w:id="4069" w:name="_Toc82595163"/>
      <w:bookmarkStart w:id="4070" w:name="_Toc89955194"/>
      <w:bookmarkStart w:id="4071" w:name="_Toc98773619"/>
      <w:bookmarkStart w:id="4072" w:name="_Toc106201378"/>
      <w:bookmarkStart w:id="4073" w:name="_Toc115191231"/>
      <w:bookmarkStart w:id="4074" w:name="_Toc122013061"/>
      <w:bookmarkStart w:id="4075" w:name="_Toc124155149"/>
      <w:bookmarkStart w:id="4076" w:name="_Toc131535720"/>
      <w:bookmarkStart w:id="4077" w:name="_Toc137399011"/>
      <w:bookmarkStart w:id="4078" w:name="_Toc156575709"/>
      <w:bookmarkStart w:id="4079" w:name="_Toc176782627"/>
      <w:bookmarkStart w:id="4080" w:name="_Toc187256129"/>
      <w:r w:rsidRPr="008C3753">
        <w:rPr>
          <w:rFonts w:eastAsia="MS P??" w:cs="v4.2.0"/>
        </w:rPr>
        <w:t>6.6.2.1</w:t>
      </w:r>
      <w:r w:rsidRPr="008C3753">
        <w:rPr>
          <w:rFonts w:eastAsia="MS P??" w:cs="v4.2.0"/>
        </w:rPr>
        <w:tab/>
        <w:t>Definition and applicability</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1" w:name="_Toc21099945"/>
      <w:bookmarkStart w:id="4082" w:name="_Toc29809743"/>
      <w:bookmarkStart w:id="4083" w:name="_Toc36645127"/>
      <w:bookmarkStart w:id="4084" w:name="_Toc37272181"/>
      <w:bookmarkStart w:id="4085" w:name="_Toc45884427"/>
      <w:bookmarkStart w:id="4086" w:name="_Toc53182450"/>
      <w:bookmarkStart w:id="4087" w:name="_Toc58860191"/>
      <w:bookmarkStart w:id="4088" w:name="_Toc58862695"/>
      <w:bookmarkStart w:id="4089" w:name="_Toc61182688"/>
      <w:bookmarkStart w:id="4090" w:name="_Toc66728001"/>
      <w:bookmarkStart w:id="4091" w:name="_Toc74961804"/>
      <w:bookmarkStart w:id="4092" w:name="_Toc75242715"/>
      <w:bookmarkStart w:id="4093" w:name="_Toc76545061"/>
      <w:bookmarkStart w:id="4094" w:name="_Toc82595164"/>
      <w:bookmarkStart w:id="4095" w:name="_Toc89955195"/>
      <w:bookmarkStart w:id="4096" w:name="_Toc98773620"/>
      <w:bookmarkStart w:id="4097" w:name="_Toc106201379"/>
      <w:bookmarkStart w:id="4098" w:name="_Toc115191232"/>
      <w:bookmarkStart w:id="4099" w:name="_Toc122013062"/>
      <w:bookmarkStart w:id="4100" w:name="_Toc124155150"/>
      <w:bookmarkStart w:id="4101" w:name="_Toc131535721"/>
      <w:bookmarkStart w:id="4102" w:name="_Toc137399012"/>
      <w:bookmarkStart w:id="4103" w:name="_Toc156575710"/>
      <w:bookmarkStart w:id="4104" w:name="_Toc176782628"/>
      <w:bookmarkStart w:id="4105" w:name="_Toc187256130"/>
      <w:r w:rsidRPr="008C3753">
        <w:rPr>
          <w:rFonts w:eastAsia="MS P??" w:cs="v4.2.0"/>
        </w:rPr>
        <w:t>6.6.2.2</w:t>
      </w:r>
      <w:r w:rsidRPr="008C3753">
        <w:rPr>
          <w:rFonts w:eastAsia="MS P??" w:cs="v4.2.0"/>
        </w:rPr>
        <w:tab/>
        <w:t>Minimum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6" w:name="_Toc21099946"/>
      <w:bookmarkStart w:id="4107" w:name="_Toc29809744"/>
      <w:bookmarkStart w:id="4108" w:name="_Toc36645128"/>
      <w:bookmarkStart w:id="4109" w:name="_Toc37272182"/>
      <w:bookmarkStart w:id="4110" w:name="_Toc45884428"/>
      <w:bookmarkStart w:id="4111" w:name="_Toc53182451"/>
      <w:bookmarkStart w:id="4112" w:name="_Toc58860192"/>
      <w:bookmarkStart w:id="4113" w:name="_Toc58862696"/>
      <w:bookmarkStart w:id="4114" w:name="_Toc61182689"/>
      <w:bookmarkStart w:id="4115" w:name="_Toc66728002"/>
      <w:bookmarkStart w:id="4116" w:name="_Toc74961805"/>
      <w:bookmarkStart w:id="4117" w:name="_Toc75242716"/>
      <w:bookmarkStart w:id="4118" w:name="_Toc76545062"/>
      <w:bookmarkStart w:id="4119" w:name="_Toc82595165"/>
      <w:bookmarkStart w:id="4120" w:name="_Toc89955196"/>
      <w:bookmarkStart w:id="4121" w:name="_Toc98773621"/>
      <w:bookmarkStart w:id="4122" w:name="_Toc106201380"/>
      <w:bookmarkStart w:id="4123" w:name="_Toc115191233"/>
      <w:bookmarkStart w:id="4124" w:name="_Toc122013063"/>
      <w:bookmarkStart w:id="4125" w:name="_Toc124155151"/>
      <w:bookmarkStart w:id="4126" w:name="_Toc131535722"/>
      <w:bookmarkStart w:id="4127" w:name="_Toc137399013"/>
      <w:bookmarkStart w:id="4128" w:name="_Toc156575711"/>
      <w:bookmarkStart w:id="4129" w:name="_Toc176782629"/>
      <w:bookmarkStart w:id="4130" w:name="_Toc187256131"/>
      <w:r w:rsidRPr="008C3753">
        <w:rPr>
          <w:rFonts w:cs="v4.2.0"/>
        </w:rPr>
        <w:t>6.6.2.3</w:t>
      </w:r>
      <w:r w:rsidRPr="008C3753">
        <w:rPr>
          <w:rFonts w:cs="v4.2.0"/>
        </w:rPr>
        <w:tab/>
        <w:t>Test purpose</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1" w:name="_Toc21099947"/>
      <w:bookmarkStart w:id="4132" w:name="_Toc29809745"/>
      <w:bookmarkStart w:id="4133" w:name="_Toc36645129"/>
      <w:bookmarkStart w:id="4134" w:name="_Toc37272183"/>
      <w:bookmarkStart w:id="4135" w:name="_Toc45884429"/>
      <w:bookmarkStart w:id="4136" w:name="_Toc53182452"/>
      <w:bookmarkStart w:id="4137" w:name="_Toc58860193"/>
      <w:bookmarkStart w:id="4138" w:name="_Toc58862697"/>
      <w:bookmarkStart w:id="4139" w:name="_Toc61182690"/>
      <w:bookmarkStart w:id="4140" w:name="_Toc66728003"/>
      <w:bookmarkStart w:id="4141" w:name="_Toc74961806"/>
      <w:bookmarkStart w:id="4142" w:name="_Toc75242717"/>
      <w:bookmarkStart w:id="4143" w:name="_Toc76545063"/>
      <w:bookmarkStart w:id="4144" w:name="_Toc82595166"/>
      <w:bookmarkStart w:id="4145" w:name="_Toc89955197"/>
      <w:bookmarkStart w:id="4146" w:name="_Toc98773622"/>
      <w:bookmarkStart w:id="4147" w:name="_Toc106201381"/>
      <w:bookmarkStart w:id="4148" w:name="_Toc115191234"/>
      <w:bookmarkStart w:id="4149" w:name="_Toc122013064"/>
      <w:bookmarkStart w:id="4150" w:name="_Toc124155152"/>
      <w:bookmarkStart w:id="4151" w:name="_Toc131535723"/>
      <w:bookmarkStart w:id="4152" w:name="_Toc137399014"/>
      <w:bookmarkStart w:id="4153" w:name="_Toc156575712"/>
      <w:bookmarkStart w:id="4154" w:name="_Toc176782630"/>
      <w:bookmarkStart w:id="4155" w:name="_Toc187256132"/>
      <w:r w:rsidRPr="008C3753">
        <w:rPr>
          <w:rFonts w:eastAsia="MS P??" w:cs="v4.2.0"/>
        </w:rPr>
        <w:lastRenderedPageBreak/>
        <w:t>6.6.2.4</w:t>
      </w:r>
      <w:r w:rsidRPr="008C3753">
        <w:rPr>
          <w:rFonts w:eastAsia="MS P??" w:cs="v4.2.0"/>
        </w:rPr>
        <w:tab/>
        <w:t>Method of test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491493D" w14:textId="77777777" w:rsidR="00EA1A17" w:rsidRPr="008C3753" w:rsidRDefault="00EA1A17" w:rsidP="00EA1A17">
      <w:pPr>
        <w:pStyle w:val="Heading5"/>
        <w:rPr>
          <w:rFonts w:cs="v4.2.0"/>
        </w:rPr>
      </w:pPr>
      <w:bookmarkStart w:id="4156" w:name="_Toc21099948"/>
      <w:bookmarkStart w:id="4157" w:name="_Toc29809746"/>
      <w:bookmarkStart w:id="4158" w:name="_Toc36645130"/>
      <w:bookmarkStart w:id="4159" w:name="_Toc37272184"/>
      <w:bookmarkStart w:id="4160" w:name="_Toc45884430"/>
      <w:bookmarkStart w:id="4161" w:name="_Toc53182453"/>
      <w:bookmarkStart w:id="4162" w:name="_Toc58860194"/>
      <w:bookmarkStart w:id="4163" w:name="_Toc58862698"/>
      <w:bookmarkStart w:id="4164" w:name="_Toc61182691"/>
      <w:bookmarkStart w:id="4165" w:name="_Toc66728004"/>
      <w:bookmarkStart w:id="4166" w:name="_Toc74961807"/>
      <w:bookmarkStart w:id="4167" w:name="_Toc75242718"/>
      <w:bookmarkStart w:id="4168" w:name="_Toc76545064"/>
      <w:bookmarkStart w:id="4169" w:name="_Toc82595167"/>
      <w:bookmarkStart w:id="4170" w:name="_Toc89955198"/>
      <w:bookmarkStart w:id="4171" w:name="_Toc98773623"/>
      <w:bookmarkStart w:id="4172" w:name="_Toc106201382"/>
      <w:bookmarkStart w:id="4173" w:name="_Toc115191235"/>
      <w:bookmarkStart w:id="4174" w:name="_Toc122013065"/>
      <w:bookmarkStart w:id="4175" w:name="_Toc124155153"/>
      <w:bookmarkStart w:id="4176" w:name="_Toc131535724"/>
      <w:bookmarkStart w:id="4177" w:name="_Toc137399015"/>
      <w:bookmarkStart w:id="4178" w:name="_Toc156575713"/>
      <w:bookmarkStart w:id="4179" w:name="_Toc176782631"/>
      <w:bookmarkStart w:id="4180" w:name="_Toc187256133"/>
      <w:r w:rsidRPr="008C3753">
        <w:rPr>
          <w:rFonts w:cs="v4.2.0"/>
        </w:rPr>
        <w:t>6.6.2.4.1</w:t>
      </w:r>
      <w:r w:rsidRPr="008C3753">
        <w:rPr>
          <w:rFonts w:cs="v4.2.0"/>
        </w:rPr>
        <w:tab/>
        <w:t>Initial conditions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1" w:name="_Toc21099949"/>
      <w:bookmarkStart w:id="418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3" w:name="_Toc36645131"/>
      <w:bookmarkStart w:id="4184" w:name="_Toc37272185"/>
      <w:bookmarkStart w:id="4185" w:name="_Toc45884431"/>
      <w:bookmarkStart w:id="4186" w:name="_Toc53182454"/>
      <w:bookmarkStart w:id="4187" w:name="_Toc58860195"/>
      <w:bookmarkStart w:id="4188" w:name="_Toc58862699"/>
      <w:bookmarkStart w:id="4189" w:name="_Toc61182692"/>
      <w:bookmarkStart w:id="4190" w:name="_Toc66728005"/>
      <w:bookmarkStart w:id="4191" w:name="_Toc74961808"/>
      <w:bookmarkStart w:id="4192" w:name="_Toc75242719"/>
      <w:bookmarkStart w:id="4193" w:name="_Toc76545065"/>
      <w:bookmarkStart w:id="4194" w:name="_Toc82595168"/>
      <w:bookmarkStart w:id="4195" w:name="_Toc89955199"/>
      <w:bookmarkStart w:id="4196" w:name="_Toc98773624"/>
      <w:bookmarkStart w:id="4197" w:name="_Toc106201383"/>
      <w:bookmarkStart w:id="4198" w:name="_Toc115191236"/>
      <w:bookmarkStart w:id="4199" w:name="_Toc122013066"/>
      <w:bookmarkStart w:id="4200" w:name="_Toc124155154"/>
      <w:bookmarkStart w:id="4201" w:name="_Toc131535725"/>
      <w:bookmarkStart w:id="4202" w:name="_Toc137399016"/>
      <w:bookmarkStart w:id="4203" w:name="_Toc156575714"/>
      <w:bookmarkStart w:id="4204" w:name="_Toc176782632"/>
      <w:bookmarkStart w:id="4205" w:name="_Toc187256134"/>
      <w:r w:rsidRPr="008C3753">
        <w:t>6.6.2.4.2</w:t>
      </w:r>
      <w:r w:rsidRPr="008C3753">
        <w:tab/>
        <w:t>Procedure</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96724" w:rsidP="00461BD1">
            <w:pPr>
              <w:pStyle w:val="TAC"/>
            </w:pPr>
            <w:r>
              <w:rPr>
                <w:lang w:eastAsia="ja-JP"/>
              </w:rPr>
              <w:pict w14:anchorId="67203535">
                <v:shape id="_x0000_i1038"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5pt;height:37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6" w:name="_Toc21099950"/>
      <w:bookmarkStart w:id="4207" w:name="_Toc29809748"/>
      <w:bookmarkStart w:id="4208" w:name="_Toc36645132"/>
      <w:bookmarkStart w:id="4209" w:name="_Toc37272186"/>
      <w:bookmarkStart w:id="4210" w:name="_Toc45884432"/>
      <w:bookmarkStart w:id="4211" w:name="_Toc53182455"/>
      <w:bookmarkStart w:id="4212" w:name="_Toc58860196"/>
      <w:bookmarkStart w:id="4213" w:name="_Toc58862700"/>
      <w:bookmarkStart w:id="4214" w:name="_Toc61182693"/>
      <w:bookmarkStart w:id="4215" w:name="_Toc66728006"/>
      <w:bookmarkStart w:id="4216" w:name="_Toc74961809"/>
      <w:bookmarkStart w:id="4217" w:name="_Toc75242720"/>
      <w:bookmarkStart w:id="4218" w:name="_Toc76545066"/>
      <w:bookmarkStart w:id="4219" w:name="_Toc82595169"/>
      <w:bookmarkStart w:id="4220" w:name="_Toc89955200"/>
      <w:bookmarkStart w:id="4221" w:name="_Toc98773625"/>
      <w:bookmarkStart w:id="4222" w:name="_Toc106201384"/>
      <w:bookmarkStart w:id="4223" w:name="_Toc115191237"/>
      <w:bookmarkStart w:id="4224" w:name="_Toc122013067"/>
      <w:bookmarkStart w:id="4225" w:name="_Toc124155155"/>
      <w:bookmarkStart w:id="4226" w:name="_Toc131535726"/>
      <w:bookmarkStart w:id="4227" w:name="_Toc137399017"/>
      <w:bookmarkStart w:id="4228" w:name="_Toc156575715"/>
      <w:bookmarkStart w:id="4229" w:name="_Toc176782633"/>
      <w:bookmarkStart w:id="4230" w:name="_Toc187256135"/>
      <w:r w:rsidRPr="008C3753">
        <w:rPr>
          <w:rFonts w:eastAsia="MS P??" w:cs="v4.2.0"/>
        </w:rPr>
        <w:t>6.6.2.5</w:t>
      </w:r>
      <w:r w:rsidRPr="008C3753">
        <w:rPr>
          <w:rFonts w:eastAsia="MS P??" w:cs="v4.2.0"/>
        </w:rPr>
        <w:tab/>
        <w:t>Test requirements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1" w:name="_Toc21099951"/>
      <w:bookmarkStart w:id="4232" w:name="_Toc29809749"/>
      <w:bookmarkStart w:id="4233" w:name="_Toc36645133"/>
      <w:bookmarkStart w:id="4234" w:name="_Toc37272187"/>
      <w:bookmarkStart w:id="4235" w:name="_Toc45884433"/>
      <w:bookmarkStart w:id="4236" w:name="_Toc53182456"/>
      <w:bookmarkStart w:id="4237" w:name="_Toc58860197"/>
      <w:bookmarkStart w:id="4238" w:name="_Toc58862701"/>
      <w:bookmarkStart w:id="4239" w:name="_Toc61182694"/>
      <w:bookmarkStart w:id="4240" w:name="_Toc66728007"/>
      <w:bookmarkStart w:id="4241" w:name="_Toc74961810"/>
      <w:bookmarkStart w:id="4242" w:name="_Toc75242721"/>
      <w:bookmarkStart w:id="4243" w:name="_Toc76545067"/>
      <w:bookmarkStart w:id="4244" w:name="_Toc82595170"/>
      <w:bookmarkStart w:id="4245" w:name="_Toc89955201"/>
      <w:bookmarkStart w:id="4246" w:name="_Toc98773626"/>
      <w:bookmarkStart w:id="4247" w:name="_Toc106201385"/>
      <w:bookmarkStart w:id="4248" w:name="_Toc115191238"/>
      <w:bookmarkStart w:id="4249" w:name="_Toc122013068"/>
      <w:bookmarkStart w:id="4250" w:name="_Toc124155156"/>
      <w:bookmarkStart w:id="4251" w:name="_Toc131535727"/>
      <w:bookmarkStart w:id="4252" w:name="_Toc137399018"/>
      <w:bookmarkStart w:id="4253" w:name="_Toc156575716"/>
      <w:bookmarkStart w:id="4254" w:name="_Toc176782634"/>
      <w:bookmarkStart w:id="4255" w:name="_Toc187256136"/>
      <w:r w:rsidRPr="008C3753">
        <w:t>6.6.3</w:t>
      </w:r>
      <w:r w:rsidRPr="008C3753">
        <w:tab/>
        <w:t>Adjacent Channel Leakage Power Ratio (ACLR)</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5563E05" w14:textId="111A4690" w:rsidR="003B22C3" w:rsidRPr="008C3753" w:rsidRDefault="003B22C3" w:rsidP="003B22C3">
      <w:pPr>
        <w:pStyle w:val="Heading4"/>
      </w:pPr>
      <w:bookmarkStart w:id="4256" w:name="_Toc21099952"/>
      <w:bookmarkStart w:id="4257" w:name="_Toc29809750"/>
      <w:bookmarkStart w:id="4258" w:name="_Toc36645134"/>
      <w:bookmarkStart w:id="4259" w:name="_Toc37272188"/>
      <w:bookmarkStart w:id="4260" w:name="_Toc45884434"/>
      <w:bookmarkStart w:id="4261" w:name="_Toc53182457"/>
      <w:bookmarkStart w:id="4262" w:name="_Toc58860198"/>
      <w:bookmarkStart w:id="4263" w:name="_Toc58862702"/>
      <w:bookmarkStart w:id="4264" w:name="_Toc61182695"/>
      <w:bookmarkStart w:id="4265" w:name="_Toc66728008"/>
      <w:bookmarkStart w:id="4266" w:name="_Toc74961811"/>
      <w:bookmarkStart w:id="4267" w:name="_Toc75242722"/>
      <w:bookmarkStart w:id="4268" w:name="_Toc76545068"/>
      <w:bookmarkStart w:id="4269" w:name="_Toc82595171"/>
      <w:bookmarkStart w:id="4270" w:name="_Toc89955202"/>
      <w:bookmarkStart w:id="4271" w:name="_Toc98773627"/>
      <w:bookmarkStart w:id="4272" w:name="_Toc106201386"/>
      <w:bookmarkStart w:id="4273" w:name="_Toc115191239"/>
      <w:bookmarkStart w:id="4274" w:name="_Toc122013069"/>
      <w:bookmarkStart w:id="4275" w:name="_Toc124155157"/>
      <w:bookmarkStart w:id="4276" w:name="_Toc131535728"/>
      <w:bookmarkStart w:id="4277" w:name="_Toc137399019"/>
      <w:bookmarkStart w:id="4278" w:name="_Toc156575717"/>
      <w:bookmarkStart w:id="4279" w:name="_Toc176782635"/>
      <w:bookmarkStart w:id="4280" w:name="_Toc187256137"/>
      <w:r w:rsidRPr="008C3753">
        <w:t>6.6.3.1</w:t>
      </w:r>
      <w:r w:rsidRPr="008C3753">
        <w:tab/>
        <w:t>Definition and applicability</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1"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282" w:name="_Hlk508123095"/>
      <w:bookmarkEnd w:id="4281"/>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2"/>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3" w:name="_Toc21099953"/>
      <w:bookmarkStart w:id="4284" w:name="_Toc29809751"/>
      <w:bookmarkStart w:id="4285" w:name="_Toc36645135"/>
      <w:bookmarkStart w:id="4286" w:name="_Toc37272189"/>
      <w:bookmarkStart w:id="4287" w:name="_Toc45884435"/>
      <w:bookmarkStart w:id="4288" w:name="_Toc53182458"/>
      <w:bookmarkStart w:id="4289" w:name="_Toc58860199"/>
      <w:bookmarkStart w:id="4290" w:name="_Toc58862703"/>
      <w:bookmarkStart w:id="4291" w:name="_Toc61182696"/>
      <w:bookmarkStart w:id="4292" w:name="_Toc66728009"/>
      <w:bookmarkStart w:id="4293" w:name="_Toc74961812"/>
      <w:bookmarkStart w:id="4294" w:name="_Toc75242723"/>
      <w:bookmarkStart w:id="4295" w:name="_Toc76545069"/>
      <w:bookmarkStart w:id="4296" w:name="_Toc82595172"/>
      <w:bookmarkStart w:id="4297" w:name="_Toc89955203"/>
      <w:bookmarkStart w:id="4298" w:name="_Toc98773628"/>
      <w:bookmarkStart w:id="4299" w:name="_Toc106201387"/>
      <w:bookmarkStart w:id="4300" w:name="_Toc115191240"/>
      <w:bookmarkStart w:id="4301" w:name="_Toc122013070"/>
      <w:bookmarkStart w:id="4302" w:name="_Toc124155158"/>
      <w:bookmarkStart w:id="4303" w:name="_Toc131535729"/>
      <w:bookmarkStart w:id="4304" w:name="_Toc137399020"/>
      <w:bookmarkStart w:id="4305" w:name="_Toc156575718"/>
      <w:bookmarkStart w:id="4306" w:name="_Toc176782636"/>
      <w:bookmarkStart w:id="4307" w:name="_Toc187256138"/>
      <w:r w:rsidRPr="008C3753">
        <w:t>6.6.3.2</w:t>
      </w:r>
      <w:r w:rsidRPr="008C3753">
        <w:tab/>
        <w:t>Minimum requirement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08" w:name="_Toc21099954"/>
      <w:bookmarkStart w:id="4309" w:name="_Toc29809752"/>
      <w:bookmarkStart w:id="4310" w:name="_Toc36645136"/>
      <w:bookmarkStart w:id="4311" w:name="_Toc37272190"/>
      <w:bookmarkStart w:id="4312" w:name="_Toc45884436"/>
      <w:bookmarkStart w:id="4313" w:name="_Toc53182459"/>
      <w:bookmarkStart w:id="4314" w:name="_Toc58860200"/>
      <w:bookmarkStart w:id="4315" w:name="_Toc58862704"/>
      <w:bookmarkStart w:id="4316" w:name="_Toc61182697"/>
      <w:bookmarkStart w:id="4317" w:name="_Toc66728010"/>
      <w:bookmarkStart w:id="4318" w:name="_Toc74961813"/>
      <w:bookmarkStart w:id="4319" w:name="_Toc75242724"/>
      <w:bookmarkStart w:id="4320" w:name="_Toc76545070"/>
      <w:bookmarkStart w:id="4321" w:name="_Toc82595173"/>
      <w:bookmarkStart w:id="4322" w:name="_Toc89955204"/>
      <w:bookmarkStart w:id="4323" w:name="_Toc98773629"/>
      <w:bookmarkStart w:id="4324" w:name="_Toc106201388"/>
      <w:bookmarkStart w:id="4325" w:name="_Toc115191241"/>
      <w:bookmarkStart w:id="4326" w:name="_Toc122013071"/>
      <w:bookmarkStart w:id="4327" w:name="_Toc124155159"/>
      <w:bookmarkStart w:id="4328" w:name="_Toc131535730"/>
      <w:bookmarkStart w:id="4329" w:name="_Toc137399021"/>
      <w:bookmarkStart w:id="4330" w:name="_Toc156575719"/>
      <w:bookmarkStart w:id="4331" w:name="_Toc176782637"/>
      <w:bookmarkStart w:id="4332" w:name="_Toc187256139"/>
      <w:r w:rsidRPr="008C3753">
        <w:t>6.6.3.3</w:t>
      </w:r>
      <w:r w:rsidRPr="008C3753">
        <w:tab/>
        <w:t>Test purpose</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3" w:name="_Toc21099955"/>
      <w:bookmarkStart w:id="4334" w:name="_Toc29809753"/>
      <w:bookmarkStart w:id="4335" w:name="_Toc36645137"/>
      <w:bookmarkStart w:id="4336" w:name="_Toc37272191"/>
      <w:bookmarkStart w:id="4337" w:name="_Toc45884437"/>
      <w:bookmarkStart w:id="4338" w:name="_Toc53182460"/>
      <w:bookmarkStart w:id="4339" w:name="_Toc58860201"/>
      <w:bookmarkStart w:id="4340" w:name="_Toc58862705"/>
      <w:bookmarkStart w:id="4341" w:name="_Toc61182698"/>
      <w:bookmarkStart w:id="4342" w:name="_Toc66728011"/>
      <w:bookmarkStart w:id="4343" w:name="_Toc74961814"/>
      <w:bookmarkStart w:id="4344" w:name="_Toc75242725"/>
      <w:bookmarkStart w:id="4345" w:name="_Toc76545071"/>
      <w:bookmarkStart w:id="4346" w:name="_Toc82595174"/>
      <w:bookmarkStart w:id="4347" w:name="_Toc89955205"/>
      <w:bookmarkStart w:id="4348" w:name="_Toc98773630"/>
      <w:bookmarkStart w:id="4349" w:name="_Toc106201389"/>
      <w:bookmarkStart w:id="4350" w:name="_Toc115191242"/>
      <w:bookmarkStart w:id="4351" w:name="_Toc122013072"/>
      <w:bookmarkStart w:id="4352" w:name="_Toc124155160"/>
      <w:bookmarkStart w:id="4353" w:name="_Toc131535731"/>
      <w:bookmarkStart w:id="4354" w:name="_Toc137399022"/>
      <w:bookmarkStart w:id="4355" w:name="_Toc156575720"/>
      <w:bookmarkStart w:id="4356" w:name="_Toc176782638"/>
      <w:bookmarkStart w:id="4357" w:name="_Toc187256140"/>
      <w:r w:rsidRPr="008C3753">
        <w:t>6.6.3.4</w:t>
      </w:r>
      <w:r w:rsidRPr="008C3753">
        <w:tab/>
        <w:t>Method of test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4C70C9AC" w14:textId="77777777" w:rsidR="003B22C3" w:rsidRPr="008C3753" w:rsidRDefault="003B22C3" w:rsidP="003B22C3">
      <w:pPr>
        <w:pStyle w:val="Heading5"/>
      </w:pPr>
      <w:bookmarkStart w:id="4358" w:name="_Toc21099956"/>
      <w:bookmarkStart w:id="4359" w:name="_Toc29809754"/>
      <w:bookmarkStart w:id="4360" w:name="_Toc36645138"/>
      <w:bookmarkStart w:id="4361" w:name="_Toc37272192"/>
      <w:bookmarkStart w:id="4362" w:name="_Toc45884438"/>
      <w:bookmarkStart w:id="4363" w:name="_Toc53182461"/>
      <w:bookmarkStart w:id="4364" w:name="_Toc58860202"/>
      <w:bookmarkStart w:id="4365" w:name="_Toc58862706"/>
      <w:bookmarkStart w:id="4366" w:name="_Toc61182699"/>
      <w:bookmarkStart w:id="4367" w:name="_Toc66728012"/>
      <w:bookmarkStart w:id="4368" w:name="_Toc74961815"/>
      <w:bookmarkStart w:id="4369" w:name="_Toc75242726"/>
      <w:bookmarkStart w:id="4370" w:name="_Toc76545072"/>
      <w:bookmarkStart w:id="4371" w:name="_Toc82595175"/>
      <w:bookmarkStart w:id="4372" w:name="_Toc89955206"/>
      <w:bookmarkStart w:id="4373" w:name="_Toc98773631"/>
      <w:bookmarkStart w:id="4374" w:name="_Toc106201390"/>
      <w:bookmarkStart w:id="4375" w:name="_Toc115191243"/>
      <w:bookmarkStart w:id="4376" w:name="_Toc122013073"/>
      <w:bookmarkStart w:id="4377" w:name="_Toc124155161"/>
      <w:bookmarkStart w:id="4378" w:name="_Toc131535732"/>
      <w:bookmarkStart w:id="4379" w:name="_Toc137399023"/>
      <w:bookmarkStart w:id="4380" w:name="_Toc156575721"/>
      <w:bookmarkStart w:id="4381" w:name="_Toc176782639"/>
      <w:bookmarkStart w:id="4382" w:name="_Toc187256141"/>
      <w:r w:rsidRPr="008C3753">
        <w:t>6.6.3.4.1</w:t>
      </w:r>
      <w:r w:rsidRPr="008C3753">
        <w:tab/>
        <w:t>Initial conditions</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3" w:name="_Toc21099957"/>
      <w:bookmarkStart w:id="4384" w:name="_Toc29809755"/>
      <w:bookmarkStart w:id="4385" w:name="_Toc36645139"/>
      <w:bookmarkStart w:id="4386" w:name="_Toc37272193"/>
      <w:bookmarkStart w:id="4387" w:name="_Toc45884439"/>
      <w:bookmarkStart w:id="4388" w:name="_Toc53182462"/>
      <w:bookmarkStart w:id="4389" w:name="_Toc58860203"/>
      <w:bookmarkStart w:id="4390" w:name="_Toc58862707"/>
      <w:bookmarkStart w:id="4391" w:name="_Toc61182700"/>
      <w:bookmarkStart w:id="4392" w:name="_Toc66728013"/>
      <w:bookmarkStart w:id="4393" w:name="_Toc74961816"/>
      <w:bookmarkStart w:id="4394" w:name="_Toc75242727"/>
      <w:bookmarkStart w:id="4395" w:name="_Toc76545073"/>
      <w:bookmarkStart w:id="4396" w:name="_Toc82595176"/>
      <w:bookmarkStart w:id="4397" w:name="_Toc89955207"/>
      <w:bookmarkStart w:id="4398" w:name="_Toc98773632"/>
      <w:bookmarkStart w:id="4399" w:name="_Toc106201391"/>
      <w:bookmarkStart w:id="4400" w:name="_Toc115191244"/>
      <w:bookmarkStart w:id="4401" w:name="_Toc122013074"/>
      <w:bookmarkStart w:id="4402" w:name="_Toc124155162"/>
      <w:bookmarkStart w:id="4403" w:name="_Toc131535733"/>
      <w:bookmarkStart w:id="4404" w:name="_Toc137399024"/>
      <w:bookmarkStart w:id="4405" w:name="_Toc156575722"/>
      <w:bookmarkStart w:id="4406" w:name="_Toc176782640"/>
      <w:bookmarkStart w:id="4407" w:name="_Toc187256142"/>
      <w:r w:rsidRPr="008C3753">
        <w:lastRenderedPageBreak/>
        <w:t>6.6.3.4.2</w:t>
      </w:r>
      <w:r w:rsidRPr="008C3753">
        <w:tab/>
        <w:t>Procedure</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08" w:name="_Toc21099958"/>
      <w:bookmarkStart w:id="4409" w:name="_Toc29809756"/>
      <w:bookmarkStart w:id="4410" w:name="_Toc36645140"/>
      <w:bookmarkStart w:id="4411" w:name="_Toc37272194"/>
      <w:bookmarkStart w:id="4412" w:name="_Toc45884440"/>
      <w:bookmarkStart w:id="4413" w:name="_Toc53182463"/>
      <w:bookmarkStart w:id="4414" w:name="_Toc58860204"/>
      <w:bookmarkStart w:id="4415" w:name="_Toc58862708"/>
      <w:bookmarkStart w:id="4416" w:name="_Toc61182701"/>
      <w:bookmarkStart w:id="4417" w:name="_Toc66728014"/>
      <w:bookmarkStart w:id="4418" w:name="_Toc74961817"/>
      <w:bookmarkStart w:id="4419" w:name="_Toc75242728"/>
      <w:bookmarkStart w:id="4420" w:name="_Toc76545074"/>
      <w:bookmarkStart w:id="4421" w:name="_Toc82595177"/>
      <w:bookmarkStart w:id="4422" w:name="_Toc89955208"/>
      <w:bookmarkStart w:id="4423" w:name="_Toc98773633"/>
      <w:bookmarkStart w:id="4424" w:name="_Toc106201392"/>
      <w:bookmarkStart w:id="4425" w:name="_Toc115191245"/>
      <w:bookmarkStart w:id="4426" w:name="_Toc122013075"/>
      <w:bookmarkStart w:id="4427" w:name="_Toc124155163"/>
      <w:bookmarkStart w:id="4428" w:name="_Toc131535734"/>
      <w:bookmarkStart w:id="4429" w:name="_Toc137399025"/>
      <w:bookmarkStart w:id="4430" w:name="_Toc156575723"/>
      <w:bookmarkStart w:id="4431" w:name="_Toc176782641"/>
      <w:bookmarkStart w:id="4432" w:name="_Toc187256143"/>
      <w:r w:rsidRPr="008C3753">
        <w:t>6.6.3.5</w:t>
      </w:r>
      <w:r w:rsidRPr="008C3753">
        <w:tab/>
        <w:t>Test requirements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63905DF9" w14:textId="77777777" w:rsidR="003B22C3" w:rsidRPr="008C3753" w:rsidRDefault="003B22C3" w:rsidP="003B22C3">
      <w:pPr>
        <w:pStyle w:val="Heading5"/>
      </w:pPr>
      <w:bookmarkStart w:id="4433" w:name="_Toc21099959"/>
      <w:bookmarkStart w:id="4434" w:name="_Toc29809757"/>
      <w:bookmarkStart w:id="4435" w:name="_Toc36645141"/>
      <w:bookmarkStart w:id="4436" w:name="_Toc37272195"/>
      <w:bookmarkStart w:id="4437" w:name="_Toc45884441"/>
      <w:bookmarkStart w:id="4438" w:name="_Toc53182464"/>
      <w:bookmarkStart w:id="4439" w:name="_Toc58860205"/>
      <w:bookmarkStart w:id="4440" w:name="_Toc58862709"/>
      <w:bookmarkStart w:id="4441" w:name="_Toc61182702"/>
      <w:bookmarkStart w:id="4442" w:name="_Toc66728015"/>
      <w:bookmarkStart w:id="4443" w:name="_Toc74961818"/>
      <w:bookmarkStart w:id="4444" w:name="_Toc75242729"/>
      <w:bookmarkStart w:id="4445" w:name="_Toc76545075"/>
      <w:bookmarkStart w:id="4446" w:name="_Toc82595178"/>
      <w:bookmarkStart w:id="4447" w:name="_Toc89955209"/>
      <w:bookmarkStart w:id="4448" w:name="_Toc98773634"/>
      <w:bookmarkStart w:id="4449" w:name="_Toc106201393"/>
      <w:bookmarkStart w:id="4450" w:name="_Toc115191246"/>
      <w:bookmarkStart w:id="4451" w:name="_Toc122013076"/>
      <w:bookmarkStart w:id="4452" w:name="_Toc124155164"/>
      <w:bookmarkStart w:id="4453" w:name="_Toc131535735"/>
      <w:bookmarkStart w:id="4454" w:name="_Toc137399026"/>
      <w:bookmarkStart w:id="4455" w:name="_Toc156575724"/>
      <w:bookmarkStart w:id="4456" w:name="_Toc176782642"/>
      <w:bookmarkStart w:id="4457" w:name="_Toc187256144"/>
      <w:r w:rsidRPr="008C3753">
        <w:t>6.6.3.5.1</w:t>
      </w:r>
      <w:r w:rsidRPr="008C3753">
        <w:tab/>
        <w:t>General requirements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58" w:name="_Toc21099960"/>
      <w:bookmarkStart w:id="4459" w:name="_Toc29809758"/>
      <w:bookmarkStart w:id="4460" w:name="_Toc36645142"/>
      <w:bookmarkStart w:id="4461" w:name="_Toc37272196"/>
      <w:bookmarkStart w:id="4462" w:name="_Toc45884442"/>
      <w:bookmarkStart w:id="4463" w:name="_Toc53182465"/>
      <w:bookmarkStart w:id="4464" w:name="_Toc58860206"/>
      <w:bookmarkStart w:id="4465" w:name="_Toc58862710"/>
      <w:bookmarkStart w:id="4466" w:name="_Toc61182703"/>
      <w:bookmarkStart w:id="4467" w:name="_Toc66728016"/>
      <w:bookmarkStart w:id="4468" w:name="_Toc74961819"/>
      <w:bookmarkStart w:id="4469" w:name="_Toc75242730"/>
      <w:bookmarkStart w:id="4470" w:name="_Toc76545076"/>
      <w:bookmarkStart w:id="4471" w:name="_Toc82595179"/>
      <w:bookmarkStart w:id="4472" w:name="_Toc89955210"/>
      <w:bookmarkStart w:id="4473" w:name="_Toc98773635"/>
      <w:bookmarkStart w:id="4474" w:name="_Toc106201394"/>
      <w:bookmarkStart w:id="4475" w:name="_Toc115191247"/>
      <w:bookmarkStart w:id="4476" w:name="_Toc122013077"/>
      <w:bookmarkStart w:id="4477" w:name="_Toc124155165"/>
      <w:bookmarkStart w:id="4478" w:name="_Toc131535736"/>
      <w:bookmarkStart w:id="4479" w:name="_Toc137399027"/>
      <w:bookmarkStart w:id="4480" w:name="_Toc156575725"/>
      <w:bookmarkStart w:id="4481" w:name="_Toc176782643"/>
      <w:bookmarkStart w:id="4482" w:name="_Toc18725614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3"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3"/>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4" w:name="_Toc21099961"/>
      <w:bookmarkStart w:id="4485" w:name="_Toc29809759"/>
      <w:bookmarkStart w:id="4486" w:name="_Toc36645143"/>
      <w:bookmarkStart w:id="4487" w:name="_Toc37272197"/>
      <w:bookmarkStart w:id="4488" w:name="_Toc45884443"/>
      <w:bookmarkStart w:id="4489" w:name="_Toc53182466"/>
      <w:bookmarkStart w:id="4490" w:name="_Toc58860207"/>
      <w:bookmarkStart w:id="4491" w:name="_Toc58862711"/>
      <w:bookmarkStart w:id="4492" w:name="_Toc61182704"/>
      <w:bookmarkStart w:id="4493" w:name="_Toc66728017"/>
      <w:bookmarkStart w:id="4494" w:name="_Toc74961820"/>
      <w:bookmarkStart w:id="4495" w:name="_Toc75242731"/>
      <w:bookmarkStart w:id="4496" w:name="_Toc76545077"/>
      <w:bookmarkStart w:id="4497" w:name="_Toc82595180"/>
      <w:bookmarkStart w:id="4498" w:name="_Toc89955211"/>
      <w:bookmarkStart w:id="4499" w:name="_Toc98773636"/>
      <w:bookmarkStart w:id="4500" w:name="_Toc106201395"/>
      <w:bookmarkStart w:id="4501" w:name="_Toc115191248"/>
      <w:bookmarkStart w:id="4502" w:name="_Toc122013078"/>
      <w:bookmarkStart w:id="4503" w:name="_Toc124155166"/>
      <w:bookmarkStart w:id="4504" w:name="_Toc131535737"/>
      <w:bookmarkStart w:id="4505" w:name="_Toc137399028"/>
      <w:bookmarkStart w:id="4506" w:name="_Toc156575726"/>
      <w:bookmarkStart w:id="4507" w:name="_Toc176782644"/>
      <w:bookmarkStart w:id="4508" w:name="_Toc187256146"/>
      <w:r w:rsidRPr="008C3753">
        <w:t>6.6.3.5.3</w:t>
      </w:r>
      <w:r w:rsidRPr="008C3753">
        <w:tab/>
      </w:r>
      <w:r w:rsidRPr="008C3753">
        <w:rPr>
          <w:i/>
        </w:rPr>
        <w:t>BS type 1-C</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09"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0" w:name="_Toc21099962"/>
      <w:bookmarkStart w:id="4511" w:name="_Toc29809760"/>
      <w:bookmarkStart w:id="4512" w:name="_Toc36645144"/>
      <w:bookmarkStart w:id="4513" w:name="_Toc37272198"/>
      <w:bookmarkStart w:id="4514" w:name="_Toc45884444"/>
      <w:bookmarkStart w:id="4515" w:name="_Toc53182467"/>
      <w:bookmarkStart w:id="4516" w:name="_Toc58860208"/>
      <w:bookmarkStart w:id="4517" w:name="_Toc58862712"/>
      <w:bookmarkStart w:id="4518" w:name="_Toc61182705"/>
      <w:bookmarkStart w:id="4519" w:name="_Toc66728018"/>
    </w:p>
    <w:p w14:paraId="7407B1D2" w14:textId="6B73D6D7" w:rsidR="003B22C3" w:rsidRPr="008C3753" w:rsidRDefault="003B22C3" w:rsidP="009157A1">
      <w:pPr>
        <w:pStyle w:val="Heading5"/>
      </w:pPr>
      <w:bookmarkStart w:id="4520" w:name="_Toc115191249"/>
      <w:bookmarkStart w:id="4521" w:name="_Toc122013079"/>
      <w:bookmarkStart w:id="4522" w:name="_Toc124155167"/>
      <w:bookmarkStart w:id="4523" w:name="_Toc131535738"/>
      <w:bookmarkStart w:id="4524" w:name="_Toc137399029"/>
      <w:bookmarkStart w:id="4525" w:name="_Toc156575727"/>
      <w:bookmarkStart w:id="4526" w:name="_Toc176782645"/>
      <w:bookmarkStart w:id="4527" w:name="_Toc187256147"/>
      <w:r w:rsidRPr="008C3753">
        <w:t>6.6.3.5.4</w:t>
      </w:r>
      <w:r w:rsidRPr="008C3753">
        <w:tab/>
        <w:t>BS type 1-H</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63DAE09" w14:textId="05828948" w:rsidR="003B22C3" w:rsidRPr="008C3753" w:rsidRDefault="003B22C3" w:rsidP="003B22C3">
      <w:bookmarkStart w:id="4528"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28"/>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29" w:name="_Toc21099963"/>
      <w:bookmarkStart w:id="4530" w:name="_Toc29809761"/>
      <w:bookmarkStart w:id="4531" w:name="_Toc36645145"/>
      <w:bookmarkStart w:id="4532" w:name="_Toc37272199"/>
      <w:bookmarkStart w:id="4533" w:name="_Toc45884445"/>
      <w:bookmarkStart w:id="4534" w:name="_Toc53182468"/>
      <w:bookmarkStart w:id="4535" w:name="_Toc58860209"/>
      <w:bookmarkStart w:id="4536" w:name="_Toc58862713"/>
      <w:bookmarkStart w:id="4537" w:name="_Toc61182706"/>
      <w:bookmarkStart w:id="4538" w:name="_Toc66728019"/>
      <w:bookmarkStart w:id="4539" w:name="_Toc74961822"/>
      <w:bookmarkStart w:id="4540" w:name="_Toc75242732"/>
      <w:bookmarkStart w:id="4541" w:name="_Toc76545078"/>
      <w:bookmarkStart w:id="4542" w:name="_Toc82595181"/>
      <w:bookmarkStart w:id="4543" w:name="_Toc89955212"/>
      <w:bookmarkStart w:id="4544" w:name="_Toc98773637"/>
      <w:bookmarkStart w:id="4545" w:name="_Toc106201396"/>
      <w:bookmarkStart w:id="4546" w:name="_Toc115191250"/>
      <w:bookmarkStart w:id="4547" w:name="_Toc122013080"/>
      <w:bookmarkStart w:id="4548" w:name="_Toc124155168"/>
      <w:bookmarkStart w:id="4549" w:name="_Toc131535739"/>
      <w:bookmarkStart w:id="4550" w:name="_Toc137399030"/>
      <w:bookmarkStart w:id="4551" w:name="_Toc156575728"/>
      <w:bookmarkStart w:id="4552" w:name="_Toc176782646"/>
      <w:bookmarkStart w:id="4553" w:name="_Toc187256148"/>
      <w:r w:rsidRPr="008C3753">
        <w:t>6.6.4</w:t>
      </w:r>
      <w:r w:rsidRPr="008C3753">
        <w:tab/>
        <w:t>Operating band unwanted emissions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DF85579" w14:textId="08ABBEDB" w:rsidR="009059F7" w:rsidRPr="008C3753" w:rsidRDefault="009059F7" w:rsidP="009059F7">
      <w:pPr>
        <w:pStyle w:val="Heading4"/>
      </w:pPr>
      <w:bookmarkStart w:id="4554" w:name="_Toc21099964"/>
      <w:bookmarkStart w:id="4555" w:name="_Toc29809762"/>
      <w:bookmarkStart w:id="4556" w:name="_Toc36645146"/>
      <w:bookmarkStart w:id="4557" w:name="_Toc37272200"/>
      <w:bookmarkStart w:id="4558" w:name="_Toc45884446"/>
      <w:bookmarkStart w:id="4559" w:name="_Toc53182469"/>
      <w:bookmarkStart w:id="4560" w:name="_Toc58860210"/>
      <w:bookmarkStart w:id="4561" w:name="_Toc58862714"/>
      <w:bookmarkStart w:id="4562" w:name="_Toc61182707"/>
      <w:bookmarkStart w:id="4563" w:name="_Toc66728020"/>
      <w:bookmarkStart w:id="4564" w:name="_Toc74961823"/>
      <w:bookmarkStart w:id="4565" w:name="_Toc75242733"/>
      <w:bookmarkStart w:id="4566" w:name="_Toc76545079"/>
      <w:bookmarkStart w:id="4567" w:name="_Toc82595182"/>
      <w:bookmarkStart w:id="4568" w:name="_Toc89955213"/>
      <w:bookmarkStart w:id="4569" w:name="_Toc98773638"/>
      <w:bookmarkStart w:id="4570" w:name="_Toc106201397"/>
      <w:bookmarkStart w:id="4571" w:name="_Toc115191251"/>
      <w:bookmarkStart w:id="4572" w:name="_Toc122013081"/>
      <w:bookmarkStart w:id="4573" w:name="_Toc124155169"/>
      <w:bookmarkStart w:id="4574" w:name="_Toc131535740"/>
      <w:bookmarkStart w:id="4575" w:name="_Toc137399031"/>
      <w:bookmarkStart w:id="4576" w:name="_Toc156575729"/>
      <w:bookmarkStart w:id="4577" w:name="_Toc176782647"/>
      <w:bookmarkStart w:id="4578" w:name="_Toc187256149"/>
      <w:r w:rsidRPr="008C3753">
        <w:t>6.6.4.1</w:t>
      </w:r>
      <w:r w:rsidRPr="008C3753">
        <w:tab/>
        <w:t>Definition and applicability</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79" w:name="_Toc21099965"/>
      <w:bookmarkStart w:id="4580" w:name="_Toc29809763"/>
      <w:bookmarkStart w:id="4581" w:name="_Toc36645147"/>
      <w:bookmarkStart w:id="4582" w:name="_Toc37272201"/>
      <w:bookmarkStart w:id="4583" w:name="_Toc45884447"/>
      <w:bookmarkStart w:id="4584" w:name="_Toc53182470"/>
      <w:bookmarkStart w:id="4585" w:name="_Toc58860211"/>
      <w:bookmarkStart w:id="4586" w:name="_Toc58862715"/>
      <w:bookmarkStart w:id="4587" w:name="_Toc61182708"/>
      <w:bookmarkStart w:id="4588" w:name="_Toc66728021"/>
      <w:bookmarkStart w:id="4589" w:name="_Toc74961824"/>
      <w:bookmarkStart w:id="4590" w:name="_Toc75242734"/>
      <w:bookmarkStart w:id="4591" w:name="_Toc76545080"/>
      <w:bookmarkStart w:id="4592" w:name="_Toc82595183"/>
      <w:bookmarkStart w:id="4593" w:name="_Toc89955214"/>
      <w:bookmarkStart w:id="4594" w:name="_Toc98773639"/>
      <w:bookmarkStart w:id="4595" w:name="_Toc106201398"/>
      <w:bookmarkStart w:id="4596" w:name="_Toc115191252"/>
      <w:bookmarkStart w:id="4597" w:name="_Toc122013082"/>
      <w:bookmarkStart w:id="4598" w:name="_Toc124155170"/>
      <w:bookmarkStart w:id="4599" w:name="_Toc131535741"/>
      <w:bookmarkStart w:id="4600" w:name="_Toc137399032"/>
      <w:bookmarkStart w:id="4601" w:name="_Toc156575730"/>
      <w:bookmarkStart w:id="4602" w:name="_Toc176782648"/>
      <w:bookmarkStart w:id="4603" w:name="_Toc187256150"/>
      <w:r w:rsidRPr="008C3753">
        <w:t>6.6.4.2</w:t>
      </w:r>
      <w:r w:rsidRPr="008C3753">
        <w:tab/>
        <w:t>Minimum requirement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4" w:name="_Toc21099966"/>
      <w:bookmarkStart w:id="4605" w:name="_Toc29809764"/>
      <w:bookmarkStart w:id="4606" w:name="_Toc36645148"/>
      <w:bookmarkStart w:id="4607" w:name="_Toc37272202"/>
      <w:bookmarkStart w:id="4608" w:name="_Toc45884448"/>
      <w:bookmarkStart w:id="4609" w:name="_Toc53182471"/>
      <w:bookmarkStart w:id="4610" w:name="_Toc58860212"/>
      <w:bookmarkStart w:id="4611" w:name="_Toc58862716"/>
      <w:bookmarkStart w:id="4612" w:name="_Toc61182709"/>
      <w:bookmarkStart w:id="4613" w:name="_Toc66728022"/>
      <w:bookmarkStart w:id="4614" w:name="_Toc74961825"/>
      <w:bookmarkStart w:id="4615" w:name="_Toc75242735"/>
      <w:bookmarkStart w:id="4616" w:name="_Toc76545081"/>
      <w:bookmarkStart w:id="4617" w:name="_Toc82595184"/>
      <w:bookmarkStart w:id="4618" w:name="_Toc89955215"/>
      <w:bookmarkStart w:id="4619" w:name="_Toc98773640"/>
      <w:bookmarkStart w:id="4620" w:name="_Toc106201399"/>
      <w:bookmarkStart w:id="4621" w:name="_Toc115191253"/>
      <w:bookmarkStart w:id="4622" w:name="_Toc122013083"/>
      <w:bookmarkStart w:id="4623" w:name="_Toc124155171"/>
      <w:bookmarkStart w:id="4624" w:name="_Toc131535742"/>
      <w:bookmarkStart w:id="4625" w:name="_Toc137399033"/>
      <w:bookmarkStart w:id="4626" w:name="_Toc156575731"/>
      <w:bookmarkStart w:id="4627" w:name="_Toc176782649"/>
      <w:bookmarkStart w:id="4628" w:name="_Toc187256151"/>
      <w:r w:rsidRPr="008C3753">
        <w:t>6.6.4.3</w:t>
      </w:r>
      <w:r w:rsidRPr="008C3753">
        <w:tab/>
        <w:t>Test purpose</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29" w:name="_Toc21099967"/>
      <w:bookmarkStart w:id="4630" w:name="_Toc29809765"/>
      <w:bookmarkStart w:id="4631" w:name="_Toc36645149"/>
      <w:bookmarkStart w:id="4632" w:name="_Toc37272203"/>
      <w:bookmarkStart w:id="4633" w:name="_Toc45884449"/>
      <w:bookmarkStart w:id="4634" w:name="_Toc53182472"/>
      <w:bookmarkStart w:id="4635" w:name="_Toc58860213"/>
      <w:bookmarkStart w:id="4636" w:name="_Toc58862717"/>
      <w:bookmarkStart w:id="4637" w:name="_Toc61182710"/>
      <w:bookmarkStart w:id="4638" w:name="_Toc66728023"/>
      <w:bookmarkStart w:id="4639" w:name="_Toc74961826"/>
      <w:bookmarkStart w:id="4640" w:name="_Toc75242736"/>
      <w:bookmarkStart w:id="4641" w:name="_Toc76545082"/>
      <w:bookmarkStart w:id="4642" w:name="_Toc82595185"/>
      <w:bookmarkStart w:id="4643" w:name="_Toc89955216"/>
      <w:bookmarkStart w:id="4644" w:name="_Toc98773641"/>
      <w:bookmarkStart w:id="4645" w:name="_Toc106201400"/>
      <w:bookmarkStart w:id="4646" w:name="_Toc115191254"/>
      <w:bookmarkStart w:id="4647" w:name="_Toc122013084"/>
      <w:bookmarkStart w:id="4648" w:name="_Toc124155172"/>
      <w:bookmarkStart w:id="4649" w:name="_Toc131535743"/>
      <w:bookmarkStart w:id="4650" w:name="_Toc137399034"/>
      <w:bookmarkStart w:id="4651" w:name="_Toc156575732"/>
      <w:bookmarkStart w:id="4652" w:name="_Toc176782650"/>
      <w:bookmarkStart w:id="4653" w:name="_Toc187256152"/>
      <w:r w:rsidRPr="008C3753">
        <w:lastRenderedPageBreak/>
        <w:t>6.6.4.4</w:t>
      </w:r>
      <w:r w:rsidRPr="008C3753">
        <w:tab/>
        <w:t>Method of test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65BE176" w14:textId="77777777" w:rsidR="009059F7" w:rsidRPr="008C3753" w:rsidRDefault="009059F7" w:rsidP="009059F7">
      <w:pPr>
        <w:pStyle w:val="Heading5"/>
      </w:pPr>
      <w:bookmarkStart w:id="4654" w:name="_Toc21099968"/>
      <w:bookmarkStart w:id="4655" w:name="_Toc29809766"/>
      <w:bookmarkStart w:id="4656" w:name="_Toc36645150"/>
      <w:bookmarkStart w:id="4657" w:name="_Toc37272204"/>
      <w:bookmarkStart w:id="4658" w:name="_Toc45884450"/>
      <w:bookmarkStart w:id="4659" w:name="_Toc53182473"/>
      <w:bookmarkStart w:id="4660" w:name="_Toc58860214"/>
      <w:bookmarkStart w:id="4661" w:name="_Toc58862718"/>
      <w:bookmarkStart w:id="4662" w:name="_Toc61182711"/>
      <w:bookmarkStart w:id="4663" w:name="_Toc66728024"/>
      <w:bookmarkStart w:id="4664" w:name="_Toc74961827"/>
      <w:bookmarkStart w:id="4665" w:name="_Toc75242737"/>
      <w:bookmarkStart w:id="4666" w:name="_Toc76545083"/>
      <w:bookmarkStart w:id="4667" w:name="_Toc82595186"/>
      <w:bookmarkStart w:id="4668" w:name="_Toc89955217"/>
      <w:bookmarkStart w:id="4669" w:name="_Toc98773642"/>
      <w:bookmarkStart w:id="4670" w:name="_Toc106201401"/>
      <w:bookmarkStart w:id="4671" w:name="_Toc115191255"/>
      <w:bookmarkStart w:id="4672" w:name="_Toc122013085"/>
      <w:bookmarkStart w:id="4673" w:name="_Toc124155173"/>
      <w:bookmarkStart w:id="4674" w:name="_Toc131535744"/>
      <w:bookmarkStart w:id="4675" w:name="_Toc137399035"/>
      <w:bookmarkStart w:id="4676" w:name="_Toc156575733"/>
      <w:bookmarkStart w:id="4677" w:name="_Toc176782651"/>
      <w:bookmarkStart w:id="4678" w:name="_Toc187256153"/>
      <w:r w:rsidRPr="008C3753">
        <w:t>6.6.4.4.1</w:t>
      </w:r>
      <w:r w:rsidRPr="008C3753">
        <w:tab/>
        <w:t>Initial conditions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79" w:name="_Toc21099969"/>
      <w:bookmarkStart w:id="4680" w:name="_Toc29809767"/>
      <w:bookmarkStart w:id="4681" w:name="_Toc36645151"/>
      <w:bookmarkStart w:id="4682" w:name="_Toc37272205"/>
      <w:bookmarkStart w:id="4683" w:name="_Toc45884451"/>
      <w:bookmarkStart w:id="4684" w:name="_Toc53182474"/>
      <w:bookmarkStart w:id="4685" w:name="_Toc58860215"/>
      <w:bookmarkStart w:id="4686" w:name="_Toc58862719"/>
      <w:bookmarkStart w:id="4687" w:name="_Toc61182712"/>
      <w:bookmarkStart w:id="4688" w:name="_Toc66728025"/>
      <w:bookmarkStart w:id="4689" w:name="_Toc74961828"/>
      <w:bookmarkStart w:id="4690" w:name="_Toc75242738"/>
      <w:bookmarkStart w:id="4691" w:name="_Toc76545084"/>
      <w:bookmarkStart w:id="4692" w:name="_Toc82595187"/>
      <w:bookmarkStart w:id="4693" w:name="_Toc89955218"/>
      <w:bookmarkStart w:id="4694" w:name="_Toc98773643"/>
      <w:bookmarkStart w:id="4695" w:name="_Toc106201402"/>
      <w:bookmarkStart w:id="4696" w:name="_Toc115191256"/>
      <w:bookmarkStart w:id="4697" w:name="_Toc122013086"/>
      <w:bookmarkStart w:id="4698" w:name="_Toc124155174"/>
      <w:bookmarkStart w:id="4699" w:name="_Toc131535745"/>
      <w:bookmarkStart w:id="4700" w:name="_Toc137399036"/>
      <w:bookmarkStart w:id="4701" w:name="_Toc156575734"/>
      <w:bookmarkStart w:id="4702" w:name="_Toc176782652"/>
      <w:bookmarkStart w:id="4703" w:name="_Toc187256154"/>
      <w:r w:rsidRPr="008C3753">
        <w:t>6.6.4.4.2</w:t>
      </w:r>
      <w:r w:rsidRPr="008C3753">
        <w:tab/>
        <w:t>Procedure</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4" w:name="_Toc21099970"/>
      <w:bookmarkStart w:id="4705" w:name="_Toc29809768"/>
      <w:bookmarkStart w:id="4706" w:name="_Toc36645152"/>
      <w:bookmarkStart w:id="4707" w:name="_Toc37272206"/>
      <w:bookmarkStart w:id="4708" w:name="_Toc45884452"/>
      <w:bookmarkStart w:id="4709" w:name="_Toc53182475"/>
      <w:bookmarkStart w:id="4710" w:name="_Toc58860216"/>
      <w:bookmarkStart w:id="4711" w:name="_Toc58862720"/>
      <w:bookmarkStart w:id="4712" w:name="_Toc61182713"/>
      <w:bookmarkStart w:id="4713" w:name="_Toc66728026"/>
      <w:bookmarkStart w:id="4714" w:name="_Toc74961829"/>
      <w:bookmarkStart w:id="4715" w:name="_Toc75242739"/>
      <w:bookmarkStart w:id="4716" w:name="_Toc76545085"/>
      <w:bookmarkStart w:id="4717" w:name="_Toc82595188"/>
      <w:bookmarkStart w:id="4718" w:name="_Toc89955219"/>
      <w:bookmarkStart w:id="4719" w:name="_Toc98773644"/>
      <w:bookmarkStart w:id="4720" w:name="_Toc106201403"/>
      <w:bookmarkStart w:id="4721" w:name="_Toc115191257"/>
      <w:bookmarkStart w:id="4722" w:name="_Toc122013087"/>
      <w:bookmarkStart w:id="4723" w:name="_Toc124155175"/>
      <w:bookmarkStart w:id="4724" w:name="_Toc131535746"/>
      <w:bookmarkStart w:id="4725" w:name="_Toc137399037"/>
      <w:bookmarkStart w:id="4726" w:name="_Toc156575735"/>
      <w:bookmarkStart w:id="4727" w:name="_Toc176782653"/>
      <w:bookmarkStart w:id="4728" w:name="_Toc187256155"/>
      <w:r w:rsidRPr="008C3753">
        <w:lastRenderedPageBreak/>
        <w:t>6.6.4.5</w:t>
      </w:r>
      <w:r w:rsidRPr="008C3753">
        <w:tab/>
        <w:t>Test requirements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C674809" w14:textId="77777777" w:rsidR="009059F7" w:rsidRPr="008C3753" w:rsidRDefault="009059F7" w:rsidP="009059F7">
      <w:pPr>
        <w:pStyle w:val="Heading5"/>
      </w:pPr>
      <w:bookmarkStart w:id="4729" w:name="_Toc21099971"/>
      <w:bookmarkStart w:id="4730" w:name="_Toc29809769"/>
      <w:bookmarkStart w:id="4731" w:name="_Toc36645153"/>
      <w:bookmarkStart w:id="4732" w:name="_Toc37272207"/>
      <w:bookmarkStart w:id="4733" w:name="_Toc45884453"/>
      <w:bookmarkStart w:id="4734" w:name="_Toc53182476"/>
      <w:bookmarkStart w:id="4735" w:name="_Toc58860217"/>
      <w:bookmarkStart w:id="4736" w:name="_Toc58862721"/>
      <w:bookmarkStart w:id="4737" w:name="_Toc61182714"/>
      <w:bookmarkStart w:id="4738" w:name="_Toc66728027"/>
      <w:bookmarkStart w:id="4739" w:name="_Toc74961830"/>
      <w:bookmarkStart w:id="4740" w:name="_Toc75242740"/>
      <w:bookmarkStart w:id="4741" w:name="_Toc76545086"/>
      <w:bookmarkStart w:id="4742" w:name="_Toc82595189"/>
      <w:bookmarkStart w:id="4743" w:name="_Toc89955220"/>
      <w:bookmarkStart w:id="4744" w:name="_Toc98773645"/>
      <w:bookmarkStart w:id="4745" w:name="_Toc106201404"/>
      <w:bookmarkStart w:id="4746" w:name="_Toc115191258"/>
      <w:bookmarkStart w:id="4747" w:name="_Toc122013088"/>
      <w:bookmarkStart w:id="4748" w:name="_Toc124155176"/>
      <w:bookmarkStart w:id="4749" w:name="_Toc131535747"/>
      <w:bookmarkStart w:id="4750" w:name="_Toc137399038"/>
      <w:bookmarkStart w:id="4751" w:name="_Toc156575736"/>
      <w:bookmarkStart w:id="4752" w:name="_Toc176782654"/>
      <w:bookmarkStart w:id="4753" w:name="_Toc187256156"/>
      <w:r w:rsidRPr="008C3753">
        <w:t>6.6.4.5.1</w:t>
      </w:r>
      <w:r w:rsidRPr="008C3753">
        <w:tab/>
        <w:t>General requirements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7143488F" w14:textId="77777777" w:rsidR="009059F7" w:rsidRPr="008C3753" w:rsidRDefault="009059F7" w:rsidP="009059F7">
      <w:pPr>
        <w:pStyle w:val="Heading5"/>
      </w:pPr>
      <w:bookmarkStart w:id="4754" w:name="_Toc21099972"/>
      <w:bookmarkStart w:id="4755" w:name="_Toc29809770"/>
      <w:bookmarkStart w:id="4756" w:name="_Toc36645154"/>
      <w:bookmarkStart w:id="4757" w:name="_Toc37272208"/>
      <w:bookmarkStart w:id="4758" w:name="_Toc45884454"/>
      <w:bookmarkStart w:id="4759" w:name="_Toc53182477"/>
      <w:bookmarkStart w:id="4760" w:name="_Toc58860218"/>
      <w:bookmarkStart w:id="4761" w:name="_Toc58862722"/>
      <w:bookmarkStart w:id="4762" w:name="_Toc61182715"/>
      <w:bookmarkStart w:id="4763" w:name="_Toc66728028"/>
      <w:bookmarkStart w:id="4764" w:name="_Toc74961831"/>
      <w:bookmarkStart w:id="4765" w:name="_Toc75242741"/>
      <w:bookmarkStart w:id="4766" w:name="_Toc76545087"/>
      <w:bookmarkStart w:id="4767" w:name="_Toc82595190"/>
      <w:bookmarkStart w:id="4768" w:name="_Toc89955221"/>
      <w:bookmarkStart w:id="4769" w:name="_Toc98773646"/>
      <w:bookmarkStart w:id="4770" w:name="_Toc106201405"/>
      <w:bookmarkStart w:id="4771" w:name="_Toc115191259"/>
      <w:bookmarkStart w:id="4772" w:name="_Toc122013089"/>
      <w:bookmarkStart w:id="4773" w:name="_Toc124155177"/>
      <w:bookmarkStart w:id="4774" w:name="_Toc131535748"/>
      <w:bookmarkStart w:id="4775" w:name="_Toc137399039"/>
      <w:bookmarkStart w:id="4776" w:name="_Toc156575737"/>
      <w:bookmarkStart w:id="4777" w:name="_Toc176782655"/>
      <w:bookmarkStart w:id="4778" w:name="_Toc187256157"/>
      <w:r w:rsidRPr="008C3753">
        <w:t>6.6.4.5.2</w:t>
      </w:r>
      <w:r w:rsidRPr="008C3753">
        <w:tab/>
        <w:t>Basic limits for Wide Area BS (Category 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9786881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9786881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9786881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79" w:name="_Toc21099973"/>
      <w:bookmarkStart w:id="4780" w:name="_Toc29809771"/>
      <w:bookmarkStart w:id="4781" w:name="_Toc36645155"/>
      <w:bookmarkStart w:id="4782" w:name="_Toc37272209"/>
      <w:bookmarkStart w:id="4783" w:name="_Toc45884455"/>
      <w:bookmarkStart w:id="4784" w:name="_Toc53182478"/>
      <w:bookmarkStart w:id="4785" w:name="_Toc58860219"/>
      <w:bookmarkStart w:id="4786" w:name="_Toc58862723"/>
      <w:bookmarkStart w:id="4787" w:name="_Toc61182716"/>
      <w:bookmarkStart w:id="4788" w:name="_Toc66728029"/>
      <w:bookmarkStart w:id="4789" w:name="_Toc74961832"/>
      <w:bookmarkStart w:id="4790" w:name="_Toc75242742"/>
      <w:bookmarkStart w:id="4791" w:name="_Toc76545088"/>
      <w:bookmarkStart w:id="4792" w:name="_Toc82595191"/>
      <w:bookmarkStart w:id="4793" w:name="_Toc89955222"/>
      <w:bookmarkStart w:id="4794" w:name="_Toc98773647"/>
      <w:bookmarkStart w:id="4795" w:name="_Toc106201406"/>
      <w:bookmarkStart w:id="4796" w:name="_Toc115191260"/>
      <w:bookmarkStart w:id="4797" w:name="_Toc122013090"/>
      <w:bookmarkStart w:id="4798" w:name="_Toc124155178"/>
      <w:bookmarkStart w:id="4799" w:name="_Toc131535749"/>
      <w:bookmarkStart w:id="4800" w:name="_Toc137399040"/>
      <w:bookmarkStart w:id="4801" w:name="_Toc156575738"/>
      <w:bookmarkStart w:id="4802" w:name="_Toc176782656"/>
      <w:bookmarkStart w:id="4803" w:name="_Toc187256158"/>
      <w:r w:rsidRPr="008C3753">
        <w:t>6.6.4.5.3</w:t>
      </w:r>
      <w:r w:rsidRPr="008C3753">
        <w:tab/>
        <w:t>Basic limits for Wide Area BS (Category B)</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5434B27" w14:textId="4D03641D" w:rsidR="0073706F" w:rsidRPr="0073706F" w:rsidRDefault="0073706F" w:rsidP="0073706F">
      <w:pPr>
        <w:keepNext/>
        <w:overflowPunct/>
        <w:autoSpaceDE/>
        <w:autoSpaceDN/>
        <w:adjustRightInd/>
        <w:textAlignment w:val="auto"/>
        <w:rPr>
          <w:rFonts w:cs="v5.0.0"/>
        </w:rPr>
      </w:pPr>
      <w:bookmarkStart w:id="4804" w:name="_Toc21099974"/>
      <w:bookmarkStart w:id="4805" w:name="_Toc29809772"/>
      <w:bookmarkStart w:id="4806" w:name="_Toc36645156"/>
      <w:bookmarkStart w:id="4807" w:name="_Toc37272210"/>
      <w:bookmarkStart w:id="4808" w:name="_Toc45884456"/>
      <w:bookmarkStart w:id="4809" w:name="_Toc53182479"/>
      <w:bookmarkStart w:id="4810" w:name="_Toc58860220"/>
      <w:bookmarkStart w:id="4811" w:name="_Toc58862724"/>
      <w:bookmarkStart w:id="4812" w:name="_Toc61182717"/>
      <w:bookmarkStart w:id="4813" w:name="_Toc66728030"/>
      <w:bookmarkStart w:id="4814" w:name="_Toc74961833"/>
      <w:bookmarkStart w:id="4815" w:name="_Toc75242743"/>
      <w:bookmarkStart w:id="4816" w:name="_Toc76545089"/>
      <w:bookmarkStart w:id="4817" w:name="_Toc82595192"/>
      <w:bookmarkStart w:id="4818" w:name="_Toc89955223"/>
      <w:bookmarkStart w:id="4819" w:name="_Toc98773648"/>
      <w:bookmarkStart w:id="4820" w:name="_Toc106201407"/>
      <w:bookmarkStart w:id="4821" w:name="_Toc115191261"/>
      <w:bookmarkStart w:id="4822" w:name="_Toc122013091"/>
      <w:bookmarkStart w:id="4823" w:name="_Toc124155179"/>
      <w:bookmarkStart w:id="4824"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825" w:name="_Toc137399041"/>
      <w:bookmarkStart w:id="4826" w:name="_Toc156575739"/>
      <w:bookmarkStart w:id="4827" w:name="_Toc176782657"/>
      <w:bookmarkStart w:id="4828" w:name="_Toc187256159"/>
      <w:r w:rsidRPr="008C3753">
        <w:t>6.6.4.5.3.1</w:t>
      </w:r>
      <w:r w:rsidRPr="008C3753">
        <w:tab/>
        <w:t>Category B requirements (Option 1)</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9786882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9786882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9786882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29" w:name="_Toc21099975"/>
      <w:bookmarkStart w:id="4830" w:name="_Toc29809773"/>
      <w:bookmarkStart w:id="4831" w:name="_Toc36645157"/>
      <w:bookmarkStart w:id="4832" w:name="_Toc37272211"/>
      <w:bookmarkStart w:id="4833" w:name="_Toc45884457"/>
      <w:bookmarkStart w:id="4834" w:name="_Toc53182480"/>
      <w:bookmarkStart w:id="4835" w:name="_Toc58860221"/>
      <w:bookmarkStart w:id="4836" w:name="_Toc58862725"/>
      <w:bookmarkStart w:id="4837" w:name="_Toc61182718"/>
      <w:bookmarkStart w:id="4838" w:name="_Toc66728031"/>
      <w:bookmarkStart w:id="4839" w:name="_Toc74961834"/>
      <w:bookmarkStart w:id="4840" w:name="_Toc75242744"/>
      <w:bookmarkStart w:id="4841" w:name="_Toc76545090"/>
      <w:bookmarkStart w:id="4842" w:name="_Toc82595193"/>
      <w:bookmarkStart w:id="4843" w:name="_Toc89955224"/>
      <w:bookmarkStart w:id="4844" w:name="_Toc98773649"/>
      <w:bookmarkStart w:id="4845" w:name="_Toc106201408"/>
      <w:bookmarkStart w:id="4846" w:name="_Toc115191262"/>
      <w:bookmarkStart w:id="4847" w:name="_Toc122013092"/>
      <w:bookmarkStart w:id="4848" w:name="_Toc124155180"/>
      <w:bookmarkStart w:id="4849" w:name="_Toc131535751"/>
      <w:bookmarkStart w:id="4850" w:name="_Toc137399042"/>
      <w:bookmarkStart w:id="4851" w:name="_Toc156575740"/>
      <w:bookmarkStart w:id="4852" w:name="_Toc176782658"/>
      <w:bookmarkStart w:id="4853" w:name="_Toc187256160"/>
      <w:r w:rsidRPr="008C3753">
        <w:t>6.6.4.5.3.2</w:t>
      </w:r>
      <w:r w:rsidRPr="008C3753">
        <w:tab/>
        <w:t>Category B requirements (Option 2)</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pt;height:30pt" o:ole="" fillcolor="window">
                  <v:imagedata r:id="rId49" o:title=""/>
                </v:shape>
                <o:OLEObject Type="Embed" ProgID="Equation.3" ShapeID="_x0000_i1046" DrawAspect="Content" ObjectID="_1797868823"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854" w:name="_Toc21099976"/>
      <w:bookmarkStart w:id="4855" w:name="_Toc29809774"/>
      <w:bookmarkStart w:id="4856" w:name="_Toc36645158"/>
      <w:bookmarkStart w:id="4857" w:name="_Toc37272212"/>
      <w:bookmarkStart w:id="4858" w:name="_Toc45884458"/>
      <w:bookmarkStart w:id="4859" w:name="_Toc53182481"/>
      <w:bookmarkStart w:id="4860" w:name="_Toc58860222"/>
      <w:bookmarkStart w:id="4861" w:name="_Toc58862726"/>
      <w:bookmarkStart w:id="4862" w:name="_Toc61182719"/>
      <w:bookmarkStart w:id="4863" w:name="_Toc66728032"/>
      <w:bookmarkStart w:id="4864" w:name="_Toc74961835"/>
      <w:bookmarkStart w:id="4865" w:name="_Toc75242745"/>
      <w:bookmarkStart w:id="4866" w:name="_Toc76545091"/>
      <w:bookmarkStart w:id="4867" w:name="_Toc82595194"/>
      <w:bookmarkStart w:id="4868" w:name="_Toc89955225"/>
      <w:bookmarkStart w:id="4869" w:name="_Toc98773650"/>
      <w:bookmarkStart w:id="4870" w:name="_Toc106201409"/>
      <w:bookmarkStart w:id="4871" w:name="_Toc115191263"/>
      <w:bookmarkStart w:id="4872" w:name="_Toc122013093"/>
      <w:bookmarkStart w:id="4873" w:name="_Toc124155181"/>
      <w:bookmarkStart w:id="4874" w:name="_Toc131535752"/>
      <w:bookmarkStart w:id="4875" w:name="_Toc137399043"/>
      <w:bookmarkStart w:id="4876" w:name="_Toc156575741"/>
      <w:bookmarkStart w:id="4877" w:name="_Toc176782659"/>
      <w:bookmarkStart w:id="4878" w:name="_Toc187256161"/>
      <w:r w:rsidRPr="008C3753">
        <w:t>6.6.4.5.4</w:t>
      </w:r>
      <w:r w:rsidRPr="008C3753">
        <w:tab/>
        <w:t>Basic limits for Medium Range BS (Category A and B)</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79" w:name="_Hlk515785994"/>
      <w:r w:rsidRPr="008C3753">
        <w:t>P</w:t>
      </w:r>
      <w:r w:rsidRPr="008C3753">
        <w:rPr>
          <w:vertAlign w:val="subscript"/>
        </w:rPr>
        <w:t>rated,x</w:t>
      </w:r>
      <w:r w:rsidRPr="008C3753">
        <w:t xml:space="preserve"> = P</w:t>
      </w:r>
      <w:r w:rsidRPr="008C3753">
        <w:rPr>
          <w:vertAlign w:val="subscript"/>
        </w:rPr>
        <w:t>rated,c,AC</w:t>
      </w:r>
      <w:bookmarkEnd w:id="4879"/>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9786882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9786882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0" w:name="_Toc21099977"/>
      <w:bookmarkStart w:id="4881" w:name="_Toc29809775"/>
      <w:bookmarkStart w:id="4882" w:name="_Toc36645159"/>
      <w:bookmarkStart w:id="4883" w:name="_Toc37272213"/>
      <w:bookmarkStart w:id="4884" w:name="_Toc45884459"/>
      <w:bookmarkStart w:id="4885" w:name="_Toc53182482"/>
      <w:bookmarkStart w:id="4886" w:name="_Toc58860223"/>
      <w:bookmarkStart w:id="4887" w:name="_Toc58862727"/>
      <w:bookmarkStart w:id="4888" w:name="_Toc61182720"/>
      <w:bookmarkStart w:id="4889" w:name="_Toc66728033"/>
      <w:bookmarkStart w:id="4890" w:name="_Toc74961836"/>
      <w:bookmarkStart w:id="4891" w:name="_Toc75242746"/>
      <w:bookmarkStart w:id="4892" w:name="_Toc76545092"/>
      <w:bookmarkStart w:id="4893" w:name="_Toc82595195"/>
      <w:bookmarkStart w:id="4894" w:name="_Toc89955226"/>
      <w:bookmarkStart w:id="4895" w:name="_Toc98773651"/>
      <w:bookmarkStart w:id="4896" w:name="_Toc106201410"/>
      <w:bookmarkStart w:id="4897" w:name="_Toc115191264"/>
      <w:bookmarkStart w:id="4898" w:name="_Toc122013094"/>
      <w:bookmarkStart w:id="4899" w:name="_Toc124155182"/>
      <w:bookmarkStart w:id="4900" w:name="_Toc131535753"/>
      <w:bookmarkStart w:id="4901" w:name="_Toc137399044"/>
      <w:bookmarkStart w:id="4902" w:name="_Toc156575742"/>
      <w:bookmarkStart w:id="4903" w:name="_Toc176782660"/>
      <w:bookmarkStart w:id="4904" w:name="_Toc187256162"/>
      <w:r w:rsidRPr="008C3753">
        <w:t>6.6.4.5.5</w:t>
      </w:r>
      <w:r w:rsidRPr="008C3753">
        <w:tab/>
        <w:t>Basic limits for Local Area BS (Category A and B)</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9786882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9786882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5" w:name="_Toc53178206"/>
      <w:bookmarkStart w:id="4906" w:name="_Toc53178657"/>
      <w:bookmarkStart w:id="4907" w:name="_Toc74961837"/>
      <w:bookmarkStart w:id="4908" w:name="_Toc75242747"/>
      <w:bookmarkStart w:id="4909" w:name="_Toc76545093"/>
      <w:bookmarkStart w:id="4910" w:name="_Toc82595196"/>
      <w:bookmarkStart w:id="4911" w:name="_Toc89955227"/>
      <w:bookmarkStart w:id="4912" w:name="_Toc98773652"/>
      <w:bookmarkStart w:id="4913" w:name="_Toc106201411"/>
      <w:bookmarkStart w:id="4914" w:name="_Toc115191265"/>
      <w:bookmarkStart w:id="4915" w:name="_Toc122013095"/>
      <w:bookmarkStart w:id="4916" w:name="_Toc124155183"/>
      <w:bookmarkStart w:id="4917" w:name="_Toc131535754"/>
      <w:bookmarkStart w:id="4918" w:name="_Toc137399045"/>
      <w:bookmarkStart w:id="4919" w:name="_Toc156575743"/>
      <w:bookmarkStart w:id="4920" w:name="_Toc176782661"/>
      <w:bookmarkStart w:id="4921" w:name="_Toc18725616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2"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2"/>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3" w:name="_Toc21099978"/>
      <w:bookmarkStart w:id="4924" w:name="_Toc29809776"/>
      <w:bookmarkStart w:id="4925" w:name="_Toc36645160"/>
      <w:bookmarkStart w:id="4926" w:name="_Toc37272214"/>
      <w:bookmarkStart w:id="4927" w:name="_Toc45884460"/>
      <w:bookmarkStart w:id="4928" w:name="_Toc53182483"/>
      <w:bookmarkStart w:id="4929" w:name="_Toc58860224"/>
      <w:bookmarkStart w:id="4930" w:name="_Toc58862728"/>
      <w:bookmarkStart w:id="4931" w:name="_Toc61182721"/>
      <w:bookmarkStart w:id="4932" w:name="_Toc66728034"/>
      <w:bookmarkStart w:id="4933" w:name="_Toc74961838"/>
      <w:bookmarkStart w:id="4934" w:name="_Toc75242748"/>
      <w:bookmarkStart w:id="4935" w:name="_Toc76545094"/>
      <w:bookmarkStart w:id="4936" w:name="_Toc82595197"/>
      <w:bookmarkStart w:id="4937" w:name="_Toc89955228"/>
      <w:bookmarkStart w:id="4938" w:name="_Toc98773653"/>
      <w:bookmarkStart w:id="4939" w:name="_Toc106201412"/>
      <w:bookmarkStart w:id="4940" w:name="_Toc115191266"/>
      <w:bookmarkStart w:id="4941" w:name="_Toc122013096"/>
      <w:bookmarkStart w:id="4942" w:name="_Toc124155184"/>
      <w:bookmarkStart w:id="4943" w:name="_Toc131535755"/>
      <w:bookmarkStart w:id="4944" w:name="_Toc137399046"/>
      <w:bookmarkStart w:id="4945" w:name="_Toc156575744"/>
      <w:bookmarkStart w:id="4946" w:name="_Toc176782662"/>
      <w:bookmarkStart w:id="4947" w:name="_Toc187256164"/>
      <w:r w:rsidRPr="008C3753">
        <w:t>6.6.4.5.6</w:t>
      </w:r>
      <w:r w:rsidRPr="008C3753">
        <w:tab/>
        <w:t>Basic limits for additional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4F58B5FA" w14:textId="77777777" w:rsidR="009059F7" w:rsidRPr="008C3753" w:rsidRDefault="009059F7" w:rsidP="009059F7">
      <w:pPr>
        <w:pStyle w:val="Heading6"/>
      </w:pPr>
      <w:bookmarkStart w:id="4948" w:name="_Toc21099979"/>
      <w:bookmarkStart w:id="4949" w:name="_Toc29809777"/>
      <w:bookmarkStart w:id="4950" w:name="_Toc36645161"/>
      <w:bookmarkStart w:id="4951" w:name="_Toc37272215"/>
      <w:bookmarkStart w:id="4952" w:name="_Toc45884461"/>
      <w:bookmarkStart w:id="4953" w:name="_Toc53182484"/>
      <w:bookmarkStart w:id="4954" w:name="_Toc58860225"/>
      <w:bookmarkStart w:id="4955" w:name="_Toc58862729"/>
      <w:bookmarkStart w:id="4956" w:name="_Toc61182722"/>
      <w:bookmarkStart w:id="4957" w:name="_Toc66728035"/>
      <w:bookmarkStart w:id="4958" w:name="_Toc74961839"/>
      <w:bookmarkStart w:id="4959" w:name="_Toc75242749"/>
      <w:bookmarkStart w:id="4960" w:name="_Toc76545095"/>
      <w:bookmarkStart w:id="4961" w:name="_Toc82595198"/>
      <w:bookmarkStart w:id="4962" w:name="_Toc89955229"/>
      <w:bookmarkStart w:id="4963" w:name="_Toc98773654"/>
      <w:bookmarkStart w:id="4964" w:name="_Toc106201413"/>
      <w:bookmarkStart w:id="4965" w:name="_Toc115191267"/>
      <w:bookmarkStart w:id="4966" w:name="_Toc122013097"/>
      <w:bookmarkStart w:id="4967" w:name="_Toc124155185"/>
      <w:bookmarkStart w:id="4968" w:name="_Toc131535756"/>
      <w:bookmarkStart w:id="4969" w:name="_Toc137399047"/>
      <w:bookmarkStart w:id="4970" w:name="_Toc156575745"/>
      <w:bookmarkStart w:id="4971" w:name="_Toc176782663"/>
      <w:bookmarkStart w:id="4972" w:name="_Toc187256165"/>
      <w:r w:rsidRPr="008C3753">
        <w:t>6.6.4.5.6.1</w:t>
      </w:r>
      <w:r w:rsidRPr="008C3753">
        <w:tab/>
        <w:t>Limits in FCC Title 47</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3" w:name="_Toc21099980"/>
      <w:bookmarkStart w:id="4974" w:name="_Toc29809778"/>
      <w:bookmarkStart w:id="4975" w:name="_Toc36645162"/>
      <w:bookmarkStart w:id="4976" w:name="_Toc37272216"/>
      <w:bookmarkStart w:id="4977" w:name="_Toc45884462"/>
      <w:bookmarkStart w:id="4978" w:name="_Toc53182485"/>
      <w:bookmarkStart w:id="4979" w:name="_Toc58860226"/>
      <w:bookmarkStart w:id="4980" w:name="_Toc58862730"/>
      <w:bookmarkStart w:id="4981" w:name="_Toc61182723"/>
      <w:bookmarkStart w:id="4982" w:name="_Toc66728036"/>
      <w:bookmarkStart w:id="4983" w:name="_Toc74961840"/>
      <w:bookmarkStart w:id="4984" w:name="_Toc75242750"/>
      <w:bookmarkStart w:id="4985" w:name="_Toc76545096"/>
      <w:bookmarkStart w:id="4986" w:name="_Toc82595199"/>
      <w:bookmarkStart w:id="4987" w:name="_Toc89955230"/>
      <w:bookmarkStart w:id="4988" w:name="_Toc98773655"/>
      <w:bookmarkStart w:id="4989" w:name="_Toc106201414"/>
      <w:bookmarkStart w:id="4990" w:name="_Toc115191268"/>
      <w:bookmarkStart w:id="4991" w:name="_Toc122013098"/>
      <w:bookmarkStart w:id="4992" w:name="_Toc124155186"/>
      <w:bookmarkStart w:id="4993" w:name="_Toc131535757"/>
      <w:bookmarkStart w:id="4994" w:name="_Toc137399048"/>
      <w:bookmarkStart w:id="4995" w:name="_Toc156575746"/>
      <w:bookmarkStart w:id="4996" w:name="_Toc176782664"/>
      <w:bookmarkStart w:id="4997" w:name="_Toc187256166"/>
      <w:r w:rsidRPr="008C3753">
        <w:t>6.6.4.5.6.2</w:t>
      </w:r>
      <w:r w:rsidR="0071353E" w:rsidRPr="008C3753">
        <w:tab/>
      </w:r>
      <w:r w:rsidRPr="008C3753">
        <w:t>Protection of DTT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998" w:name="_Toc21099981"/>
      <w:bookmarkStart w:id="4999" w:name="_Toc29809779"/>
      <w:bookmarkStart w:id="5000" w:name="_Toc36645163"/>
      <w:bookmarkStart w:id="5001" w:name="_Toc37272217"/>
      <w:bookmarkStart w:id="5002" w:name="_Toc45884463"/>
      <w:bookmarkStart w:id="5003" w:name="_Toc53182486"/>
      <w:bookmarkStart w:id="5004" w:name="_Toc58860227"/>
      <w:bookmarkStart w:id="5005" w:name="_Toc58862731"/>
      <w:bookmarkStart w:id="5006" w:name="_Toc61182724"/>
      <w:bookmarkStart w:id="5007" w:name="_Toc66728037"/>
      <w:bookmarkStart w:id="5008" w:name="_Toc74961841"/>
      <w:bookmarkStart w:id="5009" w:name="_Toc75242751"/>
      <w:bookmarkStart w:id="5010" w:name="_Toc76545097"/>
      <w:bookmarkStart w:id="5011" w:name="_Toc82595200"/>
      <w:bookmarkStart w:id="5012" w:name="_Toc89955231"/>
      <w:bookmarkStart w:id="5013" w:name="_Toc98773656"/>
      <w:bookmarkStart w:id="5014" w:name="_Toc106201415"/>
      <w:bookmarkStart w:id="5015" w:name="_Toc115191269"/>
      <w:bookmarkStart w:id="5016" w:name="_Toc122013099"/>
      <w:bookmarkStart w:id="5017" w:name="_Toc124155187"/>
      <w:bookmarkStart w:id="5018" w:name="_Toc131535758"/>
      <w:bookmarkStart w:id="5019" w:name="_Toc137399049"/>
      <w:bookmarkStart w:id="5020" w:name="_Toc156575747"/>
      <w:bookmarkStart w:id="5021" w:name="_Toc176782665"/>
      <w:bookmarkStart w:id="5022" w:name="_Toc187256167"/>
      <w:r w:rsidRPr="008C3753">
        <w:t>6.6.4.5.6.3</w:t>
      </w:r>
      <w:r w:rsidRPr="008C3753">
        <w:tab/>
      </w:r>
      <w:r w:rsidR="00986454" w:rsidRPr="008C3753">
        <w:t>Additional operating band unwanted emissions limits for Band n48</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3" w:name="_Toc36645164"/>
      <w:bookmarkStart w:id="5024" w:name="_Toc37272218"/>
      <w:bookmarkStart w:id="5025" w:name="_Toc45884464"/>
      <w:bookmarkStart w:id="5026" w:name="_Toc53182487"/>
      <w:bookmarkStart w:id="5027" w:name="_Toc58860228"/>
      <w:bookmarkStart w:id="5028" w:name="_Toc58862732"/>
      <w:bookmarkStart w:id="5029" w:name="_Toc61182725"/>
      <w:bookmarkStart w:id="5030" w:name="_Toc66728038"/>
      <w:bookmarkStart w:id="5031" w:name="_Toc74961842"/>
      <w:bookmarkStart w:id="5032" w:name="_Toc75242752"/>
      <w:bookmarkStart w:id="5033" w:name="_Toc76545098"/>
      <w:bookmarkStart w:id="5034" w:name="_Toc82595201"/>
      <w:bookmarkStart w:id="5035" w:name="_Toc89955232"/>
      <w:bookmarkStart w:id="5036" w:name="_Toc98773657"/>
      <w:bookmarkStart w:id="5037" w:name="_Toc106201416"/>
      <w:bookmarkStart w:id="5038" w:name="_Toc115191270"/>
      <w:bookmarkStart w:id="5039" w:name="_Toc122013100"/>
      <w:bookmarkStart w:id="5040" w:name="_Toc124155188"/>
      <w:bookmarkStart w:id="5041" w:name="_Toc131535759"/>
      <w:bookmarkStart w:id="5042" w:name="_Toc137399050"/>
      <w:bookmarkStart w:id="5043" w:name="_Toc156575748"/>
      <w:bookmarkStart w:id="5044" w:name="_Toc176782666"/>
      <w:bookmarkStart w:id="5045" w:name="_Toc18725616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6" w:name="_Toc66728039"/>
      <w:bookmarkStart w:id="5047" w:name="_Toc74961843"/>
      <w:bookmarkStart w:id="5048" w:name="_Toc75242753"/>
      <w:bookmarkStart w:id="5049" w:name="_Toc76545099"/>
      <w:bookmarkStart w:id="5050" w:name="_Toc82595202"/>
      <w:bookmarkStart w:id="5051" w:name="_Toc89955233"/>
      <w:bookmarkStart w:id="5052" w:name="_Toc98773658"/>
      <w:bookmarkStart w:id="5053" w:name="_Toc106201417"/>
      <w:bookmarkStart w:id="5054" w:name="_Toc115191271"/>
      <w:bookmarkStart w:id="5055" w:name="_Toc122013101"/>
      <w:bookmarkStart w:id="5056" w:name="_Toc124155189"/>
      <w:bookmarkStart w:id="5057" w:name="_Toc131535760"/>
      <w:bookmarkStart w:id="5058" w:name="_Toc137399051"/>
      <w:bookmarkStart w:id="5059" w:name="_Toc156575749"/>
      <w:bookmarkStart w:id="5060" w:name="_Toc176782667"/>
      <w:bookmarkStart w:id="5061" w:name="_Toc18725616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5062" w:name="_Toc21099982"/>
      <w:bookmarkStart w:id="5063" w:name="_Toc29809780"/>
      <w:bookmarkStart w:id="5064" w:name="_Toc36645165"/>
      <w:bookmarkStart w:id="5065" w:name="_Toc37272219"/>
      <w:bookmarkStart w:id="5066" w:name="_Toc45884465"/>
      <w:bookmarkStart w:id="5067" w:name="_Toc53182488"/>
      <w:bookmarkStart w:id="5068" w:name="_Toc58860229"/>
      <w:bookmarkStart w:id="5069" w:name="_Toc58862733"/>
      <w:bookmarkStart w:id="5070" w:name="_Toc61182726"/>
      <w:bookmarkStart w:id="5071" w:name="_Toc66728040"/>
      <w:bookmarkStart w:id="5072" w:name="_Toc74961844"/>
      <w:bookmarkStart w:id="5073" w:name="_Toc75242754"/>
      <w:bookmarkStart w:id="5074" w:name="_Toc76545100"/>
      <w:bookmarkStart w:id="5075" w:name="_Toc82595203"/>
      <w:bookmarkStart w:id="5076" w:name="_Toc89955234"/>
      <w:bookmarkStart w:id="5077" w:name="_Toc98773659"/>
      <w:bookmarkStart w:id="5078" w:name="_Toc106201418"/>
      <w:bookmarkStart w:id="5079" w:name="_Toc115191272"/>
      <w:bookmarkStart w:id="5080" w:name="_Toc122013102"/>
      <w:bookmarkStart w:id="5081" w:name="_Toc124155190"/>
      <w:bookmarkStart w:id="5082" w:name="_Toc131535761"/>
      <w:bookmarkStart w:id="5083" w:name="_Toc137399052"/>
      <w:bookmarkStart w:id="5084" w:name="_Toc156575750"/>
      <w:bookmarkStart w:id="5085" w:name="_Toc176782668"/>
      <w:bookmarkStart w:id="5086" w:name="_Toc187256170"/>
      <w:r w:rsidRPr="008C3753">
        <w:t>6.6.4.5.7</w:t>
      </w:r>
      <w:r w:rsidRPr="008C3753">
        <w:tab/>
      </w:r>
      <w:r w:rsidRPr="008C3753">
        <w:rPr>
          <w:i/>
        </w:rPr>
        <w:t>BS type 1-C</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7" w:name="_Toc21099983"/>
      <w:bookmarkStart w:id="5088" w:name="_Toc29809781"/>
      <w:bookmarkStart w:id="5089" w:name="_Toc36645166"/>
      <w:bookmarkStart w:id="5090" w:name="_Toc37272220"/>
      <w:bookmarkStart w:id="5091" w:name="_Toc45884466"/>
      <w:bookmarkStart w:id="5092" w:name="_Toc53182489"/>
      <w:bookmarkStart w:id="5093" w:name="_Toc58860230"/>
      <w:bookmarkStart w:id="5094" w:name="_Toc58862734"/>
      <w:bookmarkStart w:id="5095" w:name="_Toc61182727"/>
      <w:bookmarkStart w:id="5096" w:name="_Toc66728041"/>
      <w:bookmarkStart w:id="5097" w:name="_Toc74961845"/>
      <w:bookmarkStart w:id="5098" w:name="_Toc75242755"/>
      <w:bookmarkStart w:id="5099" w:name="_Toc76545101"/>
      <w:bookmarkStart w:id="5100" w:name="_Toc82595204"/>
      <w:bookmarkStart w:id="5101" w:name="_Toc89955235"/>
      <w:bookmarkStart w:id="5102" w:name="_Toc98773660"/>
      <w:bookmarkStart w:id="5103" w:name="_Toc106201419"/>
      <w:bookmarkStart w:id="5104" w:name="_Toc115191273"/>
      <w:bookmarkStart w:id="5105" w:name="_Toc122013103"/>
      <w:bookmarkStart w:id="5106" w:name="_Toc124155191"/>
      <w:bookmarkStart w:id="5107" w:name="_Toc131535762"/>
      <w:bookmarkStart w:id="5108" w:name="_Toc137399053"/>
      <w:bookmarkStart w:id="5109" w:name="_Toc156575751"/>
      <w:bookmarkStart w:id="5110" w:name="_Toc176782669"/>
      <w:bookmarkStart w:id="5111" w:name="_Toc187256171"/>
      <w:r w:rsidRPr="008C3753">
        <w:t>6.6.4.5.8</w:t>
      </w:r>
      <w:r w:rsidRPr="008C3753">
        <w:tab/>
      </w:r>
      <w:r w:rsidRPr="008C3753">
        <w:rPr>
          <w:i/>
        </w:rPr>
        <w:t>BS type 1-H</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2" w:name="_Toc21099984"/>
      <w:bookmarkStart w:id="5113" w:name="_Toc29809782"/>
      <w:bookmarkStart w:id="5114" w:name="_Toc36645167"/>
      <w:bookmarkStart w:id="5115" w:name="_Toc37272221"/>
      <w:bookmarkStart w:id="5116" w:name="_Toc45884467"/>
      <w:bookmarkStart w:id="5117" w:name="_Toc53182490"/>
      <w:bookmarkStart w:id="5118" w:name="_Toc58860231"/>
      <w:bookmarkStart w:id="5119" w:name="_Toc58862735"/>
      <w:bookmarkStart w:id="5120" w:name="_Toc61182728"/>
      <w:bookmarkStart w:id="5121" w:name="_Toc66728042"/>
      <w:bookmarkStart w:id="5122" w:name="_Toc74961846"/>
      <w:bookmarkStart w:id="5123" w:name="_Toc75242756"/>
      <w:bookmarkStart w:id="5124" w:name="_Toc76545102"/>
      <w:bookmarkStart w:id="5125" w:name="_Toc82595205"/>
      <w:bookmarkStart w:id="5126" w:name="_Toc89955236"/>
      <w:bookmarkStart w:id="5127" w:name="_Toc98773661"/>
      <w:bookmarkStart w:id="5128" w:name="_Toc106201420"/>
      <w:bookmarkStart w:id="5129" w:name="_Toc115191274"/>
      <w:bookmarkStart w:id="5130" w:name="_Toc122013104"/>
      <w:bookmarkStart w:id="5131" w:name="_Toc124155192"/>
      <w:bookmarkStart w:id="5132" w:name="_Toc131535763"/>
      <w:bookmarkStart w:id="5133" w:name="_Toc137399054"/>
      <w:bookmarkStart w:id="5134" w:name="_Toc156575752"/>
      <w:bookmarkStart w:id="5135" w:name="_Toc176782670"/>
      <w:bookmarkStart w:id="5136" w:name="_Toc187256172"/>
      <w:r w:rsidRPr="008C3753">
        <w:t>6.6.5</w:t>
      </w:r>
      <w:r w:rsidRPr="008C3753">
        <w:tab/>
        <w:t>Transmitter spurious emissions</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9311C6E" w14:textId="6F01DB4D" w:rsidR="00A572A2" w:rsidRPr="008C3753" w:rsidRDefault="00A572A2" w:rsidP="00A572A2">
      <w:pPr>
        <w:pStyle w:val="Heading4"/>
      </w:pPr>
      <w:bookmarkStart w:id="5137" w:name="_Toc21099985"/>
      <w:bookmarkStart w:id="5138" w:name="_Toc29809783"/>
      <w:bookmarkStart w:id="5139" w:name="_Toc36645168"/>
      <w:bookmarkStart w:id="5140" w:name="_Toc37272222"/>
      <w:bookmarkStart w:id="5141" w:name="_Toc45884468"/>
      <w:bookmarkStart w:id="5142" w:name="_Toc53182491"/>
      <w:bookmarkStart w:id="5143" w:name="_Toc58860232"/>
      <w:bookmarkStart w:id="5144" w:name="_Toc58862736"/>
      <w:bookmarkStart w:id="5145" w:name="_Toc61182729"/>
      <w:bookmarkStart w:id="5146" w:name="_Toc66728043"/>
      <w:bookmarkStart w:id="5147" w:name="_Toc74961847"/>
      <w:bookmarkStart w:id="5148" w:name="_Toc75242757"/>
      <w:bookmarkStart w:id="5149" w:name="_Toc76545103"/>
      <w:bookmarkStart w:id="5150" w:name="_Toc82595206"/>
      <w:bookmarkStart w:id="5151" w:name="_Toc89955237"/>
      <w:bookmarkStart w:id="5152" w:name="_Toc98773662"/>
      <w:bookmarkStart w:id="5153" w:name="_Toc106201421"/>
      <w:bookmarkStart w:id="5154" w:name="_Toc115191275"/>
      <w:bookmarkStart w:id="5155" w:name="_Toc122013105"/>
      <w:bookmarkStart w:id="5156" w:name="_Toc124155193"/>
      <w:bookmarkStart w:id="5157" w:name="_Toc131535764"/>
      <w:bookmarkStart w:id="5158" w:name="_Toc137399055"/>
      <w:bookmarkStart w:id="5159" w:name="_Toc156575753"/>
      <w:bookmarkStart w:id="5160" w:name="_Toc176782671"/>
      <w:bookmarkStart w:id="5161" w:name="_Toc187256173"/>
      <w:r w:rsidRPr="008C3753">
        <w:t>6.6.5.1</w:t>
      </w:r>
      <w:r w:rsidRPr="008C3753">
        <w:tab/>
        <w:t>Definition and applicability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2"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3" w:name="_Toc29809784"/>
      <w:bookmarkStart w:id="5164" w:name="_Toc36645169"/>
      <w:bookmarkStart w:id="5165" w:name="_Toc37272223"/>
      <w:bookmarkStart w:id="5166" w:name="_Toc45884469"/>
      <w:bookmarkStart w:id="5167" w:name="_Toc53182492"/>
      <w:bookmarkStart w:id="5168" w:name="_Toc58860233"/>
      <w:bookmarkStart w:id="5169" w:name="_Toc58862737"/>
      <w:bookmarkStart w:id="5170" w:name="_Toc61182730"/>
      <w:bookmarkStart w:id="5171" w:name="_Toc66728044"/>
      <w:bookmarkStart w:id="5172" w:name="_Toc74961848"/>
      <w:bookmarkStart w:id="5173" w:name="_Toc75242758"/>
      <w:bookmarkStart w:id="5174" w:name="_Toc76545104"/>
      <w:bookmarkStart w:id="5175" w:name="_Toc82595207"/>
      <w:bookmarkStart w:id="5176" w:name="_Toc89955238"/>
      <w:bookmarkStart w:id="5177" w:name="_Toc98773663"/>
      <w:bookmarkStart w:id="5178" w:name="_Toc106201422"/>
      <w:bookmarkStart w:id="5179" w:name="_Toc115191276"/>
      <w:bookmarkStart w:id="5180" w:name="_Toc122013106"/>
      <w:bookmarkStart w:id="5181" w:name="_Toc124155194"/>
      <w:bookmarkStart w:id="5182" w:name="_Toc131535765"/>
      <w:bookmarkStart w:id="5183" w:name="_Toc137399056"/>
      <w:bookmarkStart w:id="5184" w:name="_Toc156575754"/>
      <w:bookmarkStart w:id="5185" w:name="_Toc176782672"/>
      <w:bookmarkStart w:id="5186" w:name="_Toc187256174"/>
      <w:r w:rsidRPr="008C3753">
        <w:t>6.6.5.2</w:t>
      </w:r>
      <w:r w:rsidRPr="008C3753">
        <w:tab/>
        <w:t>Minimum requirement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7" w:name="_Toc21099987"/>
      <w:bookmarkStart w:id="5188" w:name="_Toc29809785"/>
      <w:bookmarkStart w:id="5189" w:name="_Toc36645170"/>
      <w:bookmarkStart w:id="5190" w:name="_Toc37272224"/>
      <w:bookmarkStart w:id="5191" w:name="_Toc45884470"/>
      <w:bookmarkStart w:id="5192" w:name="_Toc53182493"/>
      <w:bookmarkStart w:id="5193" w:name="_Toc58860234"/>
      <w:bookmarkStart w:id="5194" w:name="_Toc58862738"/>
      <w:bookmarkStart w:id="5195" w:name="_Toc61182731"/>
      <w:bookmarkStart w:id="5196" w:name="_Toc66728045"/>
      <w:bookmarkStart w:id="5197" w:name="_Toc74961849"/>
      <w:bookmarkStart w:id="5198" w:name="_Toc75242759"/>
      <w:bookmarkStart w:id="5199" w:name="_Toc76545105"/>
      <w:bookmarkStart w:id="5200" w:name="_Toc82595208"/>
      <w:bookmarkStart w:id="5201" w:name="_Toc89955239"/>
      <w:bookmarkStart w:id="5202" w:name="_Toc98773664"/>
      <w:bookmarkStart w:id="5203" w:name="_Toc106201423"/>
      <w:bookmarkStart w:id="5204" w:name="_Toc115191277"/>
      <w:bookmarkStart w:id="5205" w:name="_Toc122013107"/>
      <w:bookmarkStart w:id="5206" w:name="_Toc124155195"/>
      <w:bookmarkStart w:id="5207" w:name="_Toc131535766"/>
      <w:bookmarkStart w:id="5208" w:name="_Toc137399057"/>
      <w:bookmarkStart w:id="5209" w:name="_Toc156575755"/>
      <w:bookmarkStart w:id="5210" w:name="_Toc176782673"/>
      <w:bookmarkStart w:id="5211" w:name="_Toc187256175"/>
      <w:r w:rsidRPr="008C3753">
        <w:lastRenderedPageBreak/>
        <w:t>6.6.5.3</w:t>
      </w:r>
      <w:r w:rsidRPr="008C3753">
        <w:tab/>
        <w:t>Test purpose</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2" w:name="_Toc21099988"/>
      <w:bookmarkStart w:id="5213" w:name="_Toc29809786"/>
      <w:bookmarkStart w:id="5214" w:name="_Toc36645171"/>
      <w:bookmarkStart w:id="5215" w:name="_Toc37272225"/>
      <w:bookmarkStart w:id="5216" w:name="_Toc45884471"/>
      <w:bookmarkStart w:id="5217" w:name="_Toc53182494"/>
      <w:bookmarkStart w:id="5218" w:name="_Toc58860235"/>
      <w:bookmarkStart w:id="5219" w:name="_Toc58862739"/>
      <w:bookmarkStart w:id="5220" w:name="_Toc61182732"/>
      <w:bookmarkStart w:id="5221" w:name="_Toc66728046"/>
      <w:bookmarkStart w:id="5222" w:name="_Toc74961850"/>
      <w:bookmarkStart w:id="5223" w:name="_Toc75242760"/>
      <w:bookmarkStart w:id="5224" w:name="_Toc76545106"/>
      <w:bookmarkStart w:id="5225" w:name="_Toc82595209"/>
      <w:bookmarkStart w:id="5226" w:name="_Toc89955240"/>
      <w:bookmarkStart w:id="5227" w:name="_Toc98773665"/>
      <w:bookmarkStart w:id="5228" w:name="_Toc106201424"/>
      <w:bookmarkStart w:id="5229" w:name="_Toc115191278"/>
      <w:bookmarkStart w:id="5230" w:name="_Toc122013108"/>
      <w:bookmarkStart w:id="5231" w:name="_Toc124155196"/>
      <w:bookmarkStart w:id="5232" w:name="_Toc131535767"/>
      <w:bookmarkStart w:id="5233" w:name="_Toc137399058"/>
      <w:bookmarkStart w:id="5234" w:name="_Toc156575756"/>
      <w:bookmarkStart w:id="5235" w:name="_Toc176782674"/>
      <w:bookmarkStart w:id="5236" w:name="_Toc187256176"/>
      <w:r w:rsidRPr="008C3753">
        <w:t>6.6.5.4</w:t>
      </w:r>
      <w:r w:rsidRPr="008C3753">
        <w:tab/>
        <w:t>Method of test</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33B7A996" w14:textId="77777777" w:rsidR="0043030F" w:rsidRPr="008C3753" w:rsidRDefault="0043030F" w:rsidP="0043030F">
      <w:pPr>
        <w:pStyle w:val="Heading5"/>
      </w:pPr>
      <w:bookmarkStart w:id="5237" w:name="_Toc21099989"/>
      <w:bookmarkStart w:id="5238" w:name="_Toc29809787"/>
      <w:bookmarkStart w:id="5239" w:name="_Toc36645172"/>
      <w:bookmarkStart w:id="5240" w:name="_Toc37272226"/>
      <w:bookmarkStart w:id="5241" w:name="_Toc45884472"/>
      <w:bookmarkStart w:id="5242" w:name="_Toc53182495"/>
      <w:bookmarkStart w:id="5243" w:name="_Toc58860236"/>
      <w:bookmarkStart w:id="5244" w:name="_Toc58862740"/>
      <w:bookmarkStart w:id="5245" w:name="_Toc61182733"/>
      <w:bookmarkStart w:id="5246" w:name="_Toc66728047"/>
      <w:bookmarkStart w:id="5247" w:name="_Toc74961851"/>
      <w:bookmarkStart w:id="5248" w:name="_Toc75242761"/>
      <w:bookmarkStart w:id="5249" w:name="_Toc76545107"/>
      <w:bookmarkStart w:id="5250" w:name="_Toc82595210"/>
      <w:bookmarkStart w:id="5251" w:name="_Toc89955241"/>
      <w:bookmarkStart w:id="5252" w:name="_Toc98773666"/>
      <w:bookmarkStart w:id="5253" w:name="_Toc106201425"/>
      <w:bookmarkStart w:id="5254" w:name="_Toc115191279"/>
      <w:bookmarkStart w:id="5255" w:name="_Toc122013109"/>
      <w:bookmarkStart w:id="5256" w:name="_Toc124155197"/>
      <w:bookmarkStart w:id="5257" w:name="_Toc131535768"/>
      <w:bookmarkStart w:id="5258" w:name="_Toc137399059"/>
      <w:bookmarkStart w:id="5259" w:name="_Toc156575757"/>
      <w:bookmarkStart w:id="5260" w:name="_Toc176782675"/>
      <w:bookmarkStart w:id="5261" w:name="_Toc187256177"/>
      <w:r w:rsidRPr="008C3753">
        <w:t>6.6.5.4.1</w:t>
      </w:r>
      <w:r w:rsidRPr="008C3753">
        <w:tab/>
        <w:t>Initial conditions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2" w:name="_Toc21099990"/>
      <w:bookmarkStart w:id="5263" w:name="_Toc29809788"/>
      <w:bookmarkStart w:id="5264" w:name="_Toc36645173"/>
      <w:bookmarkStart w:id="5265" w:name="_Toc37272227"/>
      <w:bookmarkStart w:id="5266" w:name="_Toc45884473"/>
      <w:bookmarkStart w:id="5267" w:name="_Toc53182496"/>
      <w:bookmarkStart w:id="5268" w:name="_Toc58860237"/>
      <w:bookmarkStart w:id="5269" w:name="_Toc58862741"/>
      <w:bookmarkStart w:id="5270" w:name="_Toc61182734"/>
      <w:bookmarkStart w:id="5271" w:name="_Toc66728048"/>
      <w:bookmarkStart w:id="5272" w:name="_Toc74961852"/>
      <w:bookmarkStart w:id="5273" w:name="_Toc75242762"/>
      <w:bookmarkStart w:id="5274" w:name="_Toc76545108"/>
      <w:bookmarkStart w:id="5275" w:name="_Toc82595211"/>
      <w:bookmarkStart w:id="5276" w:name="_Toc89955242"/>
      <w:bookmarkStart w:id="5277" w:name="_Toc98773667"/>
      <w:bookmarkStart w:id="5278" w:name="_Toc106201426"/>
      <w:bookmarkStart w:id="5279" w:name="_Toc115191280"/>
      <w:bookmarkStart w:id="5280" w:name="_Toc122013110"/>
      <w:bookmarkStart w:id="5281" w:name="_Toc124155198"/>
      <w:bookmarkStart w:id="5282" w:name="_Toc131535769"/>
      <w:bookmarkStart w:id="5283" w:name="_Toc137399060"/>
      <w:bookmarkStart w:id="5284" w:name="_Toc156575758"/>
      <w:bookmarkStart w:id="5285" w:name="_Toc176782676"/>
      <w:bookmarkStart w:id="5286" w:name="_Toc187256178"/>
      <w:r w:rsidRPr="008C3753">
        <w:t>6.6.5.4.2</w:t>
      </w:r>
      <w:r w:rsidRPr="008C3753">
        <w:tab/>
        <w:t>Procedure</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7" w:name="_Toc21099991"/>
      <w:bookmarkStart w:id="5288" w:name="_Toc29809789"/>
      <w:bookmarkStart w:id="5289" w:name="_Toc36645174"/>
      <w:bookmarkStart w:id="5290" w:name="_Toc37272228"/>
      <w:bookmarkStart w:id="5291" w:name="_Toc45884474"/>
      <w:bookmarkStart w:id="5292" w:name="_Toc53182497"/>
      <w:bookmarkStart w:id="5293" w:name="_Toc58860238"/>
      <w:bookmarkStart w:id="5294" w:name="_Toc58862742"/>
      <w:bookmarkStart w:id="5295" w:name="_Toc61182735"/>
      <w:bookmarkStart w:id="5296" w:name="_Toc66728049"/>
      <w:bookmarkStart w:id="5297" w:name="_Toc74961853"/>
      <w:bookmarkStart w:id="5298" w:name="_Toc75242763"/>
      <w:bookmarkStart w:id="5299" w:name="_Toc76545109"/>
      <w:bookmarkStart w:id="5300" w:name="_Toc82595212"/>
      <w:bookmarkStart w:id="5301" w:name="_Toc89955243"/>
      <w:bookmarkStart w:id="5302" w:name="_Toc98773668"/>
      <w:bookmarkStart w:id="5303" w:name="_Toc106201427"/>
      <w:bookmarkStart w:id="5304" w:name="_Toc115191281"/>
      <w:bookmarkStart w:id="5305" w:name="_Toc122013111"/>
      <w:bookmarkStart w:id="5306" w:name="_Toc124155199"/>
      <w:bookmarkStart w:id="5307" w:name="_Toc131535770"/>
      <w:bookmarkStart w:id="5308" w:name="_Toc137399061"/>
      <w:bookmarkStart w:id="5309" w:name="_Toc156575759"/>
      <w:bookmarkStart w:id="5310" w:name="_Toc176782677"/>
      <w:bookmarkStart w:id="5311" w:name="_Toc187256179"/>
      <w:r w:rsidRPr="008C3753">
        <w:lastRenderedPageBreak/>
        <w:t>6.6.5.5</w:t>
      </w:r>
      <w:r w:rsidRPr="008C3753">
        <w:tab/>
        <w:t>Test requirements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1F7462" w14:textId="77777777" w:rsidR="0043030F" w:rsidRPr="008C3753" w:rsidRDefault="0043030F" w:rsidP="0043030F">
      <w:pPr>
        <w:pStyle w:val="Heading5"/>
      </w:pPr>
      <w:bookmarkStart w:id="5312" w:name="_Toc21099992"/>
      <w:bookmarkStart w:id="5313" w:name="_Toc29809790"/>
      <w:bookmarkStart w:id="5314" w:name="_Toc36645175"/>
      <w:bookmarkStart w:id="5315" w:name="_Toc37272229"/>
      <w:bookmarkStart w:id="5316" w:name="_Toc45884475"/>
      <w:bookmarkStart w:id="5317" w:name="_Toc53182498"/>
      <w:bookmarkStart w:id="5318" w:name="_Toc58860239"/>
      <w:bookmarkStart w:id="5319" w:name="_Toc58862743"/>
      <w:bookmarkStart w:id="5320" w:name="_Toc61182736"/>
      <w:bookmarkStart w:id="5321" w:name="_Toc66728050"/>
      <w:bookmarkStart w:id="5322" w:name="_Toc74961854"/>
      <w:bookmarkStart w:id="5323" w:name="_Toc75242764"/>
      <w:bookmarkStart w:id="5324" w:name="_Toc76545110"/>
      <w:bookmarkStart w:id="5325" w:name="_Toc82595213"/>
      <w:bookmarkStart w:id="5326" w:name="_Toc89955244"/>
      <w:bookmarkStart w:id="5327" w:name="_Toc98773669"/>
      <w:bookmarkStart w:id="5328" w:name="_Toc106201428"/>
      <w:bookmarkStart w:id="5329" w:name="_Toc115191282"/>
      <w:bookmarkStart w:id="5330" w:name="_Toc122013112"/>
      <w:bookmarkStart w:id="5331" w:name="_Toc124155200"/>
      <w:bookmarkStart w:id="5332" w:name="_Toc131535771"/>
      <w:bookmarkStart w:id="5333" w:name="_Toc137399062"/>
      <w:bookmarkStart w:id="5334" w:name="_Toc156575760"/>
      <w:bookmarkStart w:id="5335" w:name="_Toc176782678"/>
      <w:bookmarkStart w:id="5336" w:name="_Toc187256180"/>
      <w:r w:rsidRPr="008C3753">
        <w:t>6.6.5.5.1</w:t>
      </w:r>
      <w:r w:rsidRPr="008C3753">
        <w:tab/>
        <w:t>Basic limits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0C0C6EB" w14:textId="77777777" w:rsidR="0043030F" w:rsidRPr="008C3753" w:rsidRDefault="0043030F" w:rsidP="0043030F">
      <w:pPr>
        <w:pStyle w:val="Heading6"/>
      </w:pPr>
      <w:bookmarkStart w:id="5337" w:name="_Toc21099993"/>
      <w:bookmarkStart w:id="5338" w:name="_Toc29809791"/>
      <w:bookmarkStart w:id="5339" w:name="_Toc36645176"/>
      <w:bookmarkStart w:id="5340" w:name="_Toc37272230"/>
      <w:bookmarkStart w:id="5341" w:name="_Toc45884476"/>
      <w:bookmarkStart w:id="5342" w:name="_Toc53182499"/>
      <w:bookmarkStart w:id="5343" w:name="_Toc58860240"/>
      <w:bookmarkStart w:id="5344" w:name="_Toc58862744"/>
      <w:bookmarkStart w:id="5345" w:name="_Toc61182737"/>
      <w:bookmarkStart w:id="5346" w:name="_Toc66728051"/>
      <w:bookmarkStart w:id="5347" w:name="_Toc74961855"/>
      <w:bookmarkStart w:id="5348" w:name="_Toc75242765"/>
      <w:bookmarkStart w:id="5349" w:name="_Toc76545111"/>
      <w:bookmarkStart w:id="5350" w:name="_Toc82595214"/>
      <w:bookmarkStart w:id="5351" w:name="_Toc89955245"/>
      <w:bookmarkStart w:id="5352" w:name="_Toc98773670"/>
      <w:bookmarkStart w:id="5353" w:name="_Toc106201429"/>
      <w:bookmarkStart w:id="5354" w:name="_Toc115191283"/>
      <w:bookmarkStart w:id="5355" w:name="_Toc122013113"/>
      <w:bookmarkStart w:id="5356" w:name="_Toc124155201"/>
      <w:bookmarkStart w:id="5357" w:name="_Toc131535772"/>
      <w:bookmarkStart w:id="5358" w:name="_Toc137399063"/>
      <w:bookmarkStart w:id="5359" w:name="_Toc156575761"/>
      <w:bookmarkStart w:id="5360" w:name="_Toc176782679"/>
      <w:bookmarkStart w:id="5361" w:name="_Toc187256181"/>
      <w:r w:rsidRPr="008C3753">
        <w:t>6.6.5.5.1.1</w:t>
      </w:r>
      <w:r w:rsidRPr="008C3753">
        <w:tab/>
        <w:t>Tx spurious emissions</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2" w:name="_Toc21099994"/>
      <w:bookmarkStart w:id="5363" w:name="_Toc29809792"/>
      <w:bookmarkStart w:id="5364" w:name="_Toc36645177"/>
      <w:bookmarkStart w:id="5365" w:name="_Toc37272231"/>
      <w:bookmarkStart w:id="5366" w:name="_Toc45884477"/>
      <w:bookmarkStart w:id="5367" w:name="_Toc53182500"/>
      <w:bookmarkStart w:id="5368" w:name="_Toc58860241"/>
      <w:bookmarkStart w:id="5369" w:name="_Toc58862745"/>
      <w:bookmarkStart w:id="5370" w:name="_Toc61182738"/>
      <w:bookmarkStart w:id="5371" w:name="_Toc66728052"/>
      <w:bookmarkStart w:id="5372" w:name="_Toc74961856"/>
      <w:bookmarkStart w:id="5373" w:name="_Toc75242766"/>
      <w:bookmarkStart w:id="5374" w:name="_Toc76545112"/>
      <w:bookmarkStart w:id="5375" w:name="_Toc82595215"/>
      <w:bookmarkStart w:id="5376" w:name="_Toc89955246"/>
      <w:bookmarkStart w:id="5377" w:name="_Toc98773671"/>
      <w:bookmarkStart w:id="5378" w:name="_Toc106201430"/>
      <w:bookmarkStart w:id="5379" w:name="_Toc115191284"/>
      <w:bookmarkStart w:id="5380" w:name="_Toc122013114"/>
      <w:bookmarkStart w:id="5381" w:name="_Toc124155202"/>
      <w:bookmarkStart w:id="5382" w:name="_Toc131535773"/>
      <w:bookmarkStart w:id="5383" w:name="_Toc137399064"/>
      <w:bookmarkStart w:id="5384" w:name="_Toc156575762"/>
      <w:bookmarkStart w:id="5385" w:name="_Toc176782680"/>
      <w:bookmarkStart w:id="5386" w:name="_Toc187256182"/>
      <w:r w:rsidRPr="008C3753">
        <w:t>6.6.5.5.1.2</w:t>
      </w:r>
      <w:r w:rsidRPr="008C3753">
        <w:tab/>
        <w:t>Protection of the BS receiver of own or different BS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7" w:name="_Toc21099995"/>
      <w:bookmarkStart w:id="5388" w:name="_Toc29809793"/>
      <w:bookmarkStart w:id="5389" w:name="_Toc36645178"/>
      <w:bookmarkStart w:id="5390" w:name="_Toc37272232"/>
      <w:bookmarkStart w:id="5391" w:name="_Toc45884478"/>
      <w:bookmarkStart w:id="5392" w:name="_Toc53182501"/>
      <w:bookmarkStart w:id="5393" w:name="_Toc58860242"/>
      <w:bookmarkStart w:id="5394" w:name="_Toc58862746"/>
      <w:bookmarkStart w:id="5395" w:name="_Toc61182739"/>
      <w:bookmarkStart w:id="5396" w:name="_Toc66728053"/>
      <w:bookmarkStart w:id="5397" w:name="_Toc74961857"/>
      <w:bookmarkStart w:id="5398" w:name="_Toc75242767"/>
      <w:bookmarkStart w:id="5399" w:name="_Toc76545113"/>
      <w:bookmarkStart w:id="5400" w:name="_Toc82595216"/>
      <w:bookmarkStart w:id="5401" w:name="_Toc89955247"/>
      <w:bookmarkStart w:id="5402" w:name="_Toc98773672"/>
      <w:bookmarkStart w:id="5403" w:name="_Toc106201431"/>
      <w:bookmarkStart w:id="5404" w:name="_Toc115191285"/>
      <w:bookmarkStart w:id="5405" w:name="_Toc122013115"/>
      <w:bookmarkStart w:id="5406" w:name="_Toc124155203"/>
      <w:bookmarkStart w:id="5407" w:name="_Toc131535774"/>
      <w:bookmarkStart w:id="5408" w:name="_Toc137399065"/>
      <w:bookmarkStart w:id="5409" w:name="_Toc156575763"/>
      <w:bookmarkStart w:id="5410" w:name="_Toc176782681"/>
      <w:bookmarkStart w:id="5411" w:name="_Toc187256183"/>
      <w:r w:rsidRPr="008C3753">
        <w:t>6.6.5.5.1.3</w:t>
      </w:r>
      <w:r w:rsidRPr="008C3753">
        <w:tab/>
        <w:t>Additional spurious emissions requirements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9B42F6" w:rsidRPr="008C3753" w14:paraId="40389AA4"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42D3D61" w14:textId="0C8A3917" w:rsidR="009B42F6" w:rsidRPr="008C3753" w:rsidRDefault="009B42F6" w:rsidP="009B42F6">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69885F0" w14:textId="2DBCD18B" w:rsidR="009B42F6" w:rsidRPr="008C3753" w:rsidRDefault="009B42F6" w:rsidP="009B42F6">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7456F78A" w14:textId="3FBF7F16" w:rsidR="009B42F6" w:rsidRPr="008C3753" w:rsidRDefault="009B42F6" w:rsidP="009B42F6">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63618B" w14:textId="307B54AC"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A1E770" w14:textId="77777777" w:rsidR="009B42F6" w:rsidRPr="008C3753" w:rsidRDefault="009B42F6" w:rsidP="009B42F6">
            <w:pPr>
              <w:pStyle w:val="TAL"/>
              <w:rPr>
                <w:rFonts w:cs="Arial"/>
                <w:lang w:eastAsia="ko-KR"/>
              </w:rPr>
            </w:pPr>
          </w:p>
        </w:tc>
      </w:tr>
      <w:tr w:rsidR="009B42F6" w:rsidRPr="008C3753" w14:paraId="748ECCE2" w14:textId="77777777" w:rsidTr="00296C1E">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22A8F113"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63533FA" w14:textId="066C109F" w:rsidR="009B42F6" w:rsidRPr="008C3753" w:rsidRDefault="009B42F6" w:rsidP="009B42F6">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0217E201" w14:textId="7AC657D5" w:rsidR="009B42F6" w:rsidRPr="008C3753" w:rsidRDefault="009B42F6" w:rsidP="009B42F6">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945EE38" w14:textId="26248FCD"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0BA7B" w14:textId="77777777" w:rsidR="009B42F6" w:rsidRPr="008C3753" w:rsidRDefault="009B42F6" w:rsidP="009B42F6">
            <w:pPr>
              <w:pStyle w:val="TAL"/>
              <w:rPr>
                <w:rFonts w:cs="Arial"/>
                <w:lang w:eastAsia="ko-KR"/>
              </w:rPr>
            </w:pPr>
          </w:p>
        </w:tc>
      </w:tr>
      <w:tr w:rsidR="009B42F6" w:rsidRPr="008C3753" w14:paraId="5AEF4B61"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6E30A338" w14:textId="63AD640B" w:rsidR="009B42F6" w:rsidRPr="008C3753" w:rsidRDefault="009B42F6" w:rsidP="009B42F6">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AF28464" w14:textId="0DE3D929" w:rsidR="009B42F6" w:rsidRPr="008C3753" w:rsidRDefault="009B42F6" w:rsidP="009B42F6">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24CDE3A5" w14:textId="790EA13B" w:rsidR="009B42F6" w:rsidRPr="008C3753" w:rsidRDefault="009B42F6" w:rsidP="009B42F6">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09A2F953" w14:textId="414C3C22"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4C43AA76" w14:textId="77777777" w:rsidR="009B42F6" w:rsidRPr="008C3753" w:rsidRDefault="009B42F6" w:rsidP="009B42F6">
            <w:pPr>
              <w:pStyle w:val="TAL"/>
              <w:rPr>
                <w:rFonts w:cs="Arial"/>
                <w:lang w:eastAsia="ko-KR"/>
              </w:rPr>
            </w:pPr>
          </w:p>
        </w:tc>
      </w:tr>
      <w:tr w:rsidR="009B42F6" w:rsidRPr="008C3753" w14:paraId="4594DA84" w14:textId="77777777" w:rsidTr="00296C1E">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59A8254F"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2AC3D90" w14:textId="24ABCD2E" w:rsidR="009B42F6" w:rsidRPr="008C3753" w:rsidRDefault="009B42F6" w:rsidP="009B42F6">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44C28C70" w14:textId="6DEB159B" w:rsidR="009B42F6" w:rsidRPr="008C3753" w:rsidRDefault="009B42F6" w:rsidP="009B42F6">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76927755" w14:textId="6EA8C87A"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6BF8DF21" w14:textId="77777777" w:rsidR="009B42F6" w:rsidRPr="008C3753" w:rsidRDefault="009B42F6" w:rsidP="009B42F6">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3" w:name="_Hlk506220100"/>
      <w:r w:rsidRPr="004D2877">
        <w:t xml:space="preserve"> or E-UTRA Band 85 UL or NR Band n85 UL operating band</w:t>
      </w:r>
      <w:bookmarkEnd w:id="5413"/>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4"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4"/>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5"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5"/>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lastRenderedPageBreak/>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416" w:name="_Toc21099996"/>
      <w:bookmarkStart w:id="5417" w:name="_Toc29809794"/>
      <w:bookmarkStart w:id="5418" w:name="_Toc36645179"/>
      <w:bookmarkStart w:id="5419" w:name="_Toc37272233"/>
      <w:bookmarkStart w:id="5420" w:name="_Toc45884479"/>
      <w:bookmarkStart w:id="5421" w:name="_Toc53182502"/>
      <w:bookmarkStart w:id="5422" w:name="_Toc58860243"/>
      <w:bookmarkStart w:id="5423" w:name="_Toc58862747"/>
      <w:bookmarkStart w:id="5424" w:name="_Toc61182740"/>
      <w:bookmarkStart w:id="5425" w:name="_Toc66728054"/>
      <w:bookmarkStart w:id="5426" w:name="_Toc74961858"/>
      <w:bookmarkStart w:id="5427" w:name="_Toc75242768"/>
      <w:bookmarkStart w:id="5428" w:name="_Toc76545114"/>
      <w:bookmarkStart w:id="5429" w:name="_Toc82595217"/>
      <w:bookmarkStart w:id="5430" w:name="_Toc89955248"/>
      <w:bookmarkStart w:id="5431" w:name="_Toc98773673"/>
      <w:bookmarkStart w:id="5432" w:name="_Toc106201432"/>
      <w:bookmarkStart w:id="5433" w:name="_Toc115191286"/>
      <w:bookmarkStart w:id="5434" w:name="_Toc122013116"/>
      <w:bookmarkStart w:id="5435" w:name="_Toc124155204"/>
      <w:bookmarkStart w:id="5436" w:name="_Toc131535775"/>
      <w:bookmarkStart w:id="5437" w:name="_Toc137399066"/>
      <w:bookmarkStart w:id="5438" w:name="_Toc156575764"/>
      <w:bookmarkStart w:id="5439" w:name="_Toc176782682"/>
      <w:bookmarkStart w:id="5440" w:name="_Toc187256184"/>
      <w:r w:rsidRPr="008C3753">
        <w:t>6.6.5.5.1.4</w:t>
      </w:r>
      <w:r w:rsidRPr="008C3753">
        <w:tab/>
        <w:t>Co-location with other base stations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9B42F6" w:rsidRPr="008C3753" w14:paraId="12FE87C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DC8633" w14:textId="5551AA44" w:rsidR="009B42F6" w:rsidRPr="008C3753" w:rsidRDefault="009B42F6" w:rsidP="009B42F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E152985" w14:textId="38FDE100" w:rsidR="009B42F6" w:rsidRPr="008C3753" w:rsidRDefault="009B42F6" w:rsidP="009B42F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CE6A8BB" w14:textId="7EAD7EDC"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7E410D6" w14:textId="60E8B129"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66A1CE" w14:textId="59E159D2"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35A414A" w14:textId="353FA4A8"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48878B79" w14:textId="77777777" w:rsidR="009B42F6" w:rsidRPr="008C3753" w:rsidRDefault="009B42F6" w:rsidP="009B42F6">
            <w:pPr>
              <w:pStyle w:val="TAC"/>
              <w:rPr>
                <w:rFonts w:cs="Arial"/>
              </w:rPr>
            </w:pPr>
          </w:p>
        </w:tc>
      </w:tr>
      <w:tr w:rsidR="009B42F6" w:rsidRPr="008C3753" w14:paraId="4AE85E8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3D592" w14:textId="659C92ED" w:rsidR="009B42F6" w:rsidRPr="008C3753" w:rsidRDefault="009B42F6" w:rsidP="009B42F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4BA5034D" w14:textId="42BD7C64" w:rsidR="009B42F6" w:rsidRPr="008C3753" w:rsidRDefault="009B42F6" w:rsidP="009B42F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147C82D5" w14:textId="7A59F08D"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B3E166" w14:textId="676E4476"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DACC7D" w14:textId="0C454ACC"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6E3A75C" w14:textId="5953251C"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69846FD" w14:textId="77777777" w:rsidR="009B42F6" w:rsidRPr="008C3753" w:rsidRDefault="009B42F6" w:rsidP="009B42F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41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lastRenderedPageBreak/>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41" w:name="_Toc21099997"/>
      <w:bookmarkStart w:id="5442" w:name="_Toc29809795"/>
      <w:bookmarkStart w:id="5443" w:name="_Toc36645180"/>
      <w:bookmarkStart w:id="5444" w:name="_Toc37272234"/>
      <w:bookmarkStart w:id="5445" w:name="_Toc45884480"/>
      <w:bookmarkStart w:id="5446" w:name="_Toc53182503"/>
      <w:bookmarkStart w:id="5447" w:name="_Toc58860244"/>
      <w:bookmarkStart w:id="5448" w:name="_Toc58862748"/>
      <w:bookmarkStart w:id="5449" w:name="_Toc61182741"/>
      <w:bookmarkStart w:id="5450" w:name="_Toc66728055"/>
      <w:bookmarkStart w:id="5451" w:name="_Toc74961859"/>
      <w:bookmarkStart w:id="5452" w:name="_Toc75242769"/>
      <w:bookmarkStart w:id="5453" w:name="_Toc76545115"/>
      <w:bookmarkStart w:id="5454" w:name="_Toc82595218"/>
      <w:bookmarkStart w:id="5455" w:name="_Toc89955249"/>
      <w:bookmarkStart w:id="5456" w:name="_Toc98773674"/>
      <w:bookmarkStart w:id="5457" w:name="_Toc106201433"/>
      <w:bookmarkStart w:id="5458" w:name="_Toc115191287"/>
      <w:bookmarkStart w:id="5459" w:name="_Toc122013117"/>
      <w:bookmarkStart w:id="5460" w:name="_Toc124155205"/>
      <w:bookmarkStart w:id="5461" w:name="_Toc131535776"/>
      <w:bookmarkStart w:id="5462" w:name="_Toc137399067"/>
      <w:bookmarkStart w:id="5463" w:name="_Toc156575765"/>
      <w:bookmarkStart w:id="5464" w:name="_Toc176782683"/>
      <w:bookmarkStart w:id="5465" w:name="_Toc187256185"/>
      <w:r w:rsidRPr="008C3753">
        <w:t>6.6.5.5.2</w:t>
      </w:r>
      <w:r w:rsidRPr="008C3753">
        <w:tab/>
        <w:t>(void)</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A2003BA" w14:textId="5810B5A9" w:rsidR="00A572A2" w:rsidRPr="008C3753" w:rsidRDefault="00A572A2" w:rsidP="00A572A2">
      <w:pPr>
        <w:pStyle w:val="Heading5"/>
      </w:pPr>
      <w:bookmarkStart w:id="5466" w:name="_Toc21099998"/>
      <w:bookmarkStart w:id="5467" w:name="_Toc29809796"/>
      <w:bookmarkStart w:id="5468" w:name="_Toc36645181"/>
      <w:bookmarkStart w:id="5469" w:name="_Toc37272235"/>
      <w:bookmarkStart w:id="5470" w:name="_Toc45884481"/>
      <w:bookmarkStart w:id="5471" w:name="_Toc53182504"/>
      <w:bookmarkStart w:id="5472" w:name="_Toc58860245"/>
      <w:bookmarkStart w:id="5473" w:name="_Toc58862749"/>
      <w:bookmarkStart w:id="5474" w:name="_Toc61182742"/>
      <w:bookmarkStart w:id="5475" w:name="_Toc66728056"/>
      <w:bookmarkStart w:id="5476" w:name="_Toc74961860"/>
      <w:bookmarkStart w:id="5477" w:name="_Toc75242770"/>
      <w:bookmarkStart w:id="5478" w:name="_Toc76545116"/>
      <w:bookmarkStart w:id="5479" w:name="_Toc82595219"/>
      <w:bookmarkStart w:id="5480" w:name="_Toc89955250"/>
      <w:bookmarkStart w:id="5481" w:name="_Toc98773675"/>
      <w:bookmarkStart w:id="5482" w:name="_Toc106201434"/>
      <w:bookmarkStart w:id="5483" w:name="_Toc115191288"/>
      <w:bookmarkStart w:id="5484" w:name="_Toc122013118"/>
      <w:bookmarkStart w:id="5485" w:name="_Toc124155206"/>
      <w:bookmarkStart w:id="5486" w:name="_Toc131535777"/>
      <w:bookmarkStart w:id="5487" w:name="_Toc137399068"/>
      <w:bookmarkStart w:id="5488" w:name="_Toc156575766"/>
      <w:bookmarkStart w:id="5489" w:name="_Toc176782684"/>
      <w:bookmarkStart w:id="5490" w:name="_Toc187256186"/>
      <w:r w:rsidRPr="008C3753">
        <w:t>6.6.5.5.</w:t>
      </w:r>
      <w:r w:rsidR="00027B75" w:rsidRPr="008C3753">
        <w:t>3</w:t>
      </w:r>
      <w:r w:rsidRPr="008C3753">
        <w:tab/>
      </w:r>
      <w:r w:rsidRPr="008C3753">
        <w:rPr>
          <w:i/>
        </w:rPr>
        <w:t>BS type 1-C</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491" w:name="_Toc21099999"/>
      <w:bookmarkStart w:id="5492" w:name="_Toc29809797"/>
      <w:bookmarkStart w:id="5493" w:name="_Toc36645182"/>
      <w:bookmarkStart w:id="5494" w:name="_Toc37272236"/>
      <w:bookmarkStart w:id="5495" w:name="_Toc45884482"/>
      <w:bookmarkStart w:id="5496" w:name="_Toc53182505"/>
      <w:bookmarkStart w:id="5497" w:name="_Toc58860246"/>
      <w:bookmarkStart w:id="5498" w:name="_Toc58862750"/>
      <w:bookmarkStart w:id="5499" w:name="_Toc61182743"/>
      <w:bookmarkStart w:id="5500" w:name="_Toc66728057"/>
      <w:bookmarkStart w:id="5501" w:name="_Toc74961861"/>
      <w:bookmarkStart w:id="5502" w:name="_Toc75242771"/>
      <w:bookmarkStart w:id="5503" w:name="_Toc76545117"/>
      <w:bookmarkStart w:id="5504" w:name="_Toc82595220"/>
      <w:bookmarkStart w:id="5505" w:name="_Toc89955251"/>
      <w:bookmarkStart w:id="5506" w:name="_Toc98773676"/>
      <w:bookmarkStart w:id="5507" w:name="_Toc106201435"/>
      <w:bookmarkStart w:id="5508" w:name="_Toc115191289"/>
      <w:bookmarkStart w:id="5509" w:name="_Toc122013119"/>
      <w:bookmarkStart w:id="5510" w:name="_Toc124155207"/>
      <w:bookmarkStart w:id="5511" w:name="_Toc131535778"/>
      <w:bookmarkStart w:id="5512" w:name="_Toc137399069"/>
      <w:bookmarkStart w:id="5513" w:name="_Toc156575767"/>
      <w:bookmarkStart w:id="5514" w:name="_Toc176782685"/>
      <w:bookmarkStart w:id="5515" w:name="_Toc187256187"/>
      <w:r w:rsidRPr="008C3753">
        <w:t>6.6.5.5.</w:t>
      </w:r>
      <w:r w:rsidR="00027B75" w:rsidRPr="008C3753">
        <w:t>4</w:t>
      </w:r>
      <w:r w:rsidRPr="008C3753">
        <w:tab/>
      </w:r>
      <w:r w:rsidRPr="008C3753">
        <w:rPr>
          <w:i/>
        </w:rPr>
        <w:t>BS type 1-H</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16" w:name="_Toc21100000"/>
      <w:bookmarkStart w:id="5517" w:name="_Toc29809798"/>
      <w:bookmarkStart w:id="5518" w:name="_Toc36645183"/>
      <w:bookmarkStart w:id="5519" w:name="_Toc37272237"/>
      <w:bookmarkStart w:id="5520" w:name="_Toc45884483"/>
      <w:bookmarkStart w:id="5521" w:name="_Toc53182506"/>
      <w:bookmarkStart w:id="5522" w:name="_Toc58860247"/>
      <w:bookmarkStart w:id="5523" w:name="_Toc58862751"/>
      <w:bookmarkStart w:id="5524" w:name="_Toc61182744"/>
      <w:bookmarkStart w:id="5525" w:name="_Toc66728058"/>
      <w:bookmarkStart w:id="5526" w:name="_Toc74961862"/>
      <w:bookmarkStart w:id="5527" w:name="_Toc75242772"/>
      <w:bookmarkStart w:id="5528" w:name="_Toc76545118"/>
      <w:bookmarkStart w:id="5529" w:name="_Toc82595221"/>
      <w:bookmarkStart w:id="5530" w:name="_Toc89955252"/>
      <w:bookmarkStart w:id="5531" w:name="_Toc98773677"/>
      <w:bookmarkStart w:id="5532" w:name="_Toc106201436"/>
      <w:bookmarkStart w:id="5533" w:name="_Toc115191290"/>
      <w:bookmarkStart w:id="5534" w:name="_Toc122013120"/>
      <w:bookmarkStart w:id="5535" w:name="_Toc124155208"/>
      <w:bookmarkStart w:id="5536" w:name="_Toc131535779"/>
      <w:bookmarkStart w:id="5537" w:name="_Toc137399070"/>
      <w:bookmarkStart w:id="5538" w:name="_Toc156575768"/>
      <w:bookmarkStart w:id="5539" w:name="_Toc176782686"/>
      <w:bookmarkStart w:id="5540" w:name="_Toc187256188"/>
      <w:r w:rsidRPr="008C3753">
        <w:t>6.7</w:t>
      </w:r>
      <w:r w:rsidRPr="008C3753">
        <w:tab/>
        <w:t>Transmitter intermodulation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064F7B3A" w14:textId="6F6C83D7" w:rsidR="00103B6A" w:rsidRPr="008C3753" w:rsidRDefault="00103B6A" w:rsidP="00103B6A">
      <w:pPr>
        <w:pStyle w:val="Heading3"/>
      </w:pPr>
      <w:bookmarkStart w:id="5541" w:name="_Toc21100001"/>
      <w:bookmarkStart w:id="5542" w:name="_Toc29809799"/>
      <w:bookmarkStart w:id="5543" w:name="_Toc36645184"/>
      <w:bookmarkStart w:id="5544" w:name="_Toc37272238"/>
      <w:bookmarkStart w:id="5545" w:name="_Toc45884484"/>
      <w:bookmarkStart w:id="5546" w:name="_Toc53182507"/>
      <w:bookmarkStart w:id="5547" w:name="_Toc58860248"/>
      <w:bookmarkStart w:id="5548" w:name="_Toc58862752"/>
      <w:bookmarkStart w:id="5549" w:name="_Toc61182745"/>
      <w:bookmarkStart w:id="5550" w:name="_Toc66728059"/>
      <w:bookmarkStart w:id="5551" w:name="_Toc74961863"/>
      <w:bookmarkStart w:id="5552" w:name="_Toc75242773"/>
      <w:bookmarkStart w:id="5553" w:name="_Toc76545119"/>
      <w:bookmarkStart w:id="5554" w:name="_Toc82595222"/>
      <w:bookmarkStart w:id="5555" w:name="_Toc89955253"/>
      <w:bookmarkStart w:id="5556" w:name="_Toc98773678"/>
      <w:bookmarkStart w:id="5557" w:name="_Toc106201437"/>
      <w:bookmarkStart w:id="5558" w:name="_Toc115191291"/>
      <w:bookmarkStart w:id="5559" w:name="_Toc122013121"/>
      <w:bookmarkStart w:id="5560" w:name="_Toc124155209"/>
      <w:bookmarkStart w:id="5561" w:name="_Toc131535780"/>
      <w:bookmarkStart w:id="5562" w:name="_Toc137399071"/>
      <w:bookmarkStart w:id="5563" w:name="_Toc156575769"/>
      <w:bookmarkStart w:id="5564" w:name="_Toc176782687"/>
      <w:bookmarkStart w:id="5565" w:name="_Toc187256189"/>
      <w:r w:rsidRPr="008C3753">
        <w:t>6.7.1</w:t>
      </w:r>
      <w:r w:rsidRPr="008C3753">
        <w:tab/>
        <w:t>Definition and applicability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66" w:name="_Toc21100002"/>
      <w:bookmarkStart w:id="5567" w:name="_Toc29809800"/>
      <w:bookmarkStart w:id="5568" w:name="_Toc36645185"/>
      <w:bookmarkStart w:id="5569" w:name="_Toc37272239"/>
      <w:bookmarkStart w:id="5570" w:name="_Toc45884485"/>
      <w:bookmarkStart w:id="5571" w:name="_Toc53182508"/>
      <w:bookmarkStart w:id="5572" w:name="_Toc58860249"/>
      <w:bookmarkStart w:id="5573" w:name="_Toc58862753"/>
      <w:bookmarkStart w:id="5574" w:name="_Toc61182746"/>
      <w:bookmarkStart w:id="5575" w:name="_Toc66728060"/>
      <w:bookmarkStart w:id="5576" w:name="_Toc74961864"/>
      <w:bookmarkStart w:id="5577" w:name="_Toc75242774"/>
      <w:bookmarkStart w:id="5578" w:name="_Toc76545120"/>
      <w:bookmarkStart w:id="5579" w:name="_Toc82595223"/>
      <w:bookmarkStart w:id="5580" w:name="_Toc89955254"/>
      <w:bookmarkStart w:id="5581" w:name="_Toc98773679"/>
      <w:bookmarkStart w:id="5582" w:name="_Toc106201438"/>
      <w:bookmarkStart w:id="5583" w:name="_Toc115191292"/>
      <w:bookmarkStart w:id="5584" w:name="_Toc122013122"/>
      <w:bookmarkStart w:id="5585" w:name="_Toc124155210"/>
      <w:bookmarkStart w:id="5586" w:name="_Toc131535781"/>
      <w:bookmarkStart w:id="5587" w:name="_Toc137399072"/>
      <w:bookmarkStart w:id="5588" w:name="_Toc156575770"/>
      <w:bookmarkStart w:id="5589" w:name="_Toc176782688"/>
      <w:bookmarkStart w:id="5590" w:name="_Toc187256190"/>
      <w:r w:rsidRPr="008C3753">
        <w:lastRenderedPageBreak/>
        <w:t>6.7.2</w:t>
      </w:r>
      <w:r w:rsidRPr="008C3753">
        <w:tab/>
        <w:t>Minimum requirement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591" w:name="_Toc21100003"/>
      <w:bookmarkStart w:id="5592" w:name="_Toc29809801"/>
      <w:bookmarkStart w:id="5593" w:name="_Toc36645186"/>
      <w:bookmarkStart w:id="5594" w:name="_Toc37272240"/>
      <w:bookmarkStart w:id="5595" w:name="_Toc45884486"/>
      <w:bookmarkStart w:id="5596" w:name="_Toc53182509"/>
      <w:bookmarkStart w:id="5597" w:name="_Toc58860250"/>
      <w:bookmarkStart w:id="5598" w:name="_Toc58862754"/>
      <w:bookmarkStart w:id="5599" w:name="_Toc61182747"/>
      <w:bookmarkStart w:id="5600" w:name="_Toc66728061"/>
      <w:bookmarkStart w:id="5601" w:name="_Toc74961865"/>
      <w:bookmarkStart w:id="5602" w:name="_Toc75242775"/>
      <w:bookmarkStart w:id="5603" w:name="_Toc76545121"/>
      <w:bookmarkStart w:id="5604" w:name="_Toc82595224"/>
      <w:bookmarkStart w:id="5605" w:name="_Toc89955255"/>
      <w:bookmarkStart w:id="5606" w:name="_Toc98773680"/>
      <w:bookmarkStart w:id="5607" w:name="_Toc106201439"/>
      <w:bookmarkStart w:id="5608" w:name="_Toc115191293"/>
      <w:bookmarkStart w:id="5609" w:name="_Toc122013123"/>
      <w:bookmarkStart w:id="5610" w:name="_Toc124155211"/>
      <w:bookmarkStart w:id="5611" w:name="_Toc131535782"/>
      <w:bookmarkStart w:id="5612" w:name="_Toc137399073"/>
      <w:bookmarkStart w:id="5613" w:name="_Toc156575771"/>
      <w:bookmarkStart w:id="5614" w:name="_Toc176782689"/>
      <w:bookmarkStart w:id="5615" w:name="_Toc187256191"/>
      <w:r w:rsidRPr="008C3753">
        <w:t>6.7.3</w:t>
      </w:r>
      <w:r w:rsidRPr="008C3753">
        <w:tab/>
        <w:t>Test purpose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16" w:name="_Toc21100004"/>
      <w:bookmarkStart w:id="5617" w:name="_Toc29809802"/>
      <w:bookmarkStart w:id="5618" w:name="_Toc36645187"/>
      <w:bookmarkStart w:id="5619" w:name="_Toc37272241"/>
      <w:bookmarkStart w:id="5620" w:name="_Toc45884487"/>
      <w:bookmarkStart w:id="5621" w:name="_Toc53182510"/>
      <w:bookmarkStart w:id="5622" w:name="_Toc58860251"/>
      <w:bookmarkStart w:id="5623" w:name="_Toc58862755"/>
      <w:bookmarkStart w:id="5624" w:name="_Toc61182748"/>
      <w:bookmarkStart w:id="5625" w:name="_Toc66728062"/>
      <w:bookmarkStart w:id="5626" w:name="_Toc74961866"/>
      <w:bookmarkStart w:id="5627" w:name="_Toc75242776"/>
      <w:bookmarkStart w:id="5628" w:name="_Toc76545122"/>
      <w:bookmarkStart w:id="5629" w:name="_Toc82595225"/>
      <w:bookmarkStart w:id="5630" w:name="_Toc89955256"/>
      <w:bookmarkStart w:id="5631" w:name="_Toc98773681"/>
      <w:bookmarkStart w:id="5632" w:name="_Toc106201440"/>
      <w:bookmarkStart w:id="5633" w:name="_Toc115191294"/>
      <w:bookmarkStart w:id="5634" w:name="_Toc122013124"/>
      <w:bookmarkStart w:id="5635" w:name="_Toc124155212"/>
      <w:bookmarkStart w:id="5636" w:name="_Toc131535783"/>
      <w:bookmarkStart w:id="5637" w:name="_Toc137399074"/>
      <w:bookmarkStart w:id="5638" w:name="_Toc156575772"/>
      <w:bookmarkStart w:id="5639" w:name="_Toc176782690"/>
      <w:bookmarkStart w:id="5640" w:name="_Toc187256192"/>
      <w:r w:rsidRPr="008C3753">
        <w:t>6.7.4</w:t>
      </w:r>
      <w:r w:rsidRPr="008C3753">
        <w:tab/>
        <w:t>Method of test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5E5CD478" w14:textId="77777777" w:rsidR="00103B6A" w:rsidRPr="008C3753" w:rsidRDefault="00103B6A" w:rsidP="00103B6A">
      <w:pPr>
        <w:pStyle w:val="Heading4"/>
      </w:pPr>
      <w:bookmarkStart w:id="5641" w:name="_Toc21100005"/>
      <w:bookmarkStart w:id="5642" w:name="_Toc29809803"/>
      <w:bookmarkStart w:id="5643" w:name="_Toc36645188"/>
      <w:bookmarkStart w:id="5644" w:name="_Toc37272242"/>
      <w:bookmarkStart w:id="5645" w:name="_Toc45884488"/>
      <w:bookmarkStart w:id="5646" w:name="_Toc53182511"/>
      <w:bookmarkStart w:id="5647" w:name="_Toc58860252"/>
      <w:bookmarkStart w:id="5648" w:name="_Toc58862756"/>
      <w:bookmarkStart w:id="5649" w:name="_Toc61182749"/>
      <w:bookmarkStart w:id="5650" w:name="_Toc66728063"/>
      <w:bookmarkStart w:id="5651" w:name="_Toc74961867"/>
      <w:bookmarkStart w:id="5652" w:name="_Toc75242777"/>
      <w:bookmarkStart w:id="5653" w:name="_Toc76545123"/>
      <w:bookmarkStart w:id="5654" w:name="_Toc82595226"/>
      <w:bookmarkStart w:id="5655" w:name="_Toc89955257"/>
      <w:bookmarkStart w:id="5656" w:name="_Toc98773682"/>
      <w:bookmarkStart w:id="5657" w:name="_Toc106201441"/>
      <w:bookmarkStart w:id="5658" w:name="_Toc115191295"/>
      <w:bookmarkStart w:id="5659" w:name="_Toc122013125"/>
      <w:bookmarkStart w:id="5660" w:name="_Toc124155213"/>
      <w:bookmarkStart w:id="5661" w:name="_Toc131535784"/>
      <w:bookmarkStart w:id="5662" w:name="_Toc137399075"/>
      <w:bookmarkStart w:id="5663" w:name="_Toc156575773"/>
      <w:bookmarkStart w:id="5664" w:name="_Toc176782691"/>
      <w:bookmarkStart w:id="5665" w:name="_Toc187256193"/>
      <w:r w:rsidRPr="008C3753">
        <w:t>6.7.4.1</w:t>
      </w:r>
      <w:r w:rsidRPr="008C3753">
        <w:tab/>
        <w:t>Initial conditions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66" w:name="_Toc21100006"/>
      <w:bookmarkStart w:id="5667" w:name="_Toc29809804"/>
      <w:bookmarkStart w:id="5668" w:name="_Toc36645189"/>
      <w:bookmarkStart w:id="5669" w:name="_Toc37272243"/>
      <w:bookmarkStart w:id="5670" w:name="_Toc45884489"/>
      <w:bookmarkStart w:id="5671" w:name="_Toc53182512"/>
      <w:bookmarkStart w:id="5672" w:name="_Toc58860253"/>
      <w:bookmarkStart w:id="5673" w:name="_Toc58862757"/>
      <w:bookmarkStart w:id="5674" w:name="_Toc61182750"/>
      <w:bookmarkStart w:id="5675" w:name="_Toc66728064"/>
      <w:bookmarkStart w:id="5676" w:name="_Toc74961868"/>
      <w:bookmarkStart w:id="5677" w:name="_Toc75242778"/>
      <w:bookmarkStart w:id="5678" w:name="_Toc76545124"/>
      <w:bookmarkStart w:id="5679" w:name="_Toc82595227"/>
      <w:bookmarkStart w:id="5680" w:name="_Toc89955258"/>
      <w:bookmarkStart w:id="5681" w:name="_Toc98773683"/>
      <w:bookmarkStart w:id="5682" w:name="_Toc106201442"/>
      <w:bookmarkStart w:id="5683" w:name="_Toc115191296"/>
      <w:bookmarkStart w:id="5684" w:name="_Toc122013126"/>
      <w:bookmarkStart w:id="5685" w:name="_Toc124155214"/>
      <w:bookmarkStart w:id="5686" w:name="_Toc131535785"/>
      <w:bookmarkStart w:id="5687" w:name="_Toc137399076"/>
      <w:bookmarkStart w:id="5688" w:name="_Toc156575774"/>
      <w:bookmarkStart w:id="5689" w:name="_Toc176782692"/>
      <w:bookmarkStart w:id="5690" w:name="_Toc187256194"/>
      <w:r w:rsidRPr="008C3753">
        <w:t>6.7.4.2</w:t>
      </w:r>
      <w:r w:rsidRPr="008C3753">
        <w:tab/>
        <w:t>Procedure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lastRenderedPageBreak/>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97868828"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691" w:name="_Toc21100007"/>
      <w:bookmarkStart w:id="5692" w:name="_Toc29809805"/>
      <w:bookmarkStart w:id="5693" w:name="_Toc36645190"/>
      <w:bookmarkStart w:id="5694" w:name="_Toc37272244"/>
      <w:bookmarkStart w:id="5695" w:name="_Toc45884490"/>
      <w:bookmarkStart w:id="5696" w:name="_Toc53182513"/>
      <w:bookmarkStart w:id="5697" w:name="_Toc58860254"/>
      <w:bookmarkStart w:id="5698" w:name="_Toc58862758"/>
      <w:bookmarkStart w:id="5699" w:name="_Toc61182751"/>
      <w:bookmarkStart w:id="5700" w:name="_Toc66728065"/>
      <w:bookmarkStart w:id="5701" w:name="_Toc74961869"/>
      <w:bookmarkStart w:id="5702" w:name="_Toc75242779"/>
      <w:bookmarkStart w:id="5703" w:name="_Toc76545125"/>
      <w:bookmarkStart w:id="5704" w:name="_Toc82595228"/>
      <w:bookmarkStart w:id="5705" w:name="_Toc89955259"/>
      <w:bookmarkStart w:id="5706" w:name="_Toc98773684"/>
      <w:bookmarkStart w:id="5707" w:name="_Toc106201443"/>
      <w:bookmarkStart w:id="5708" w:name="_Toc115191297"/>
      <w:bookmarkStart w:id="5709" w:name="_Toc122013127"/>
      <w:bookmarkStart w:id="5710" w:name="_Toc124155215"/>
      <w:bookmarkStart w:id="5711" w:name="_Toc131535786"/>
      <w:bookmarkStart w:id="5712" w:name="_Toc137399077"/>
      <w:bookmarkStart w:id="5713" w:name="_Toc156575775"/>
      <w:bookmarkStart w:id="5714" w:name="_Toc176782693"/>
      <w:bookmarkStart w:id="5715" w:name="_Toc187256195"/>
      <w:r w:rsidRPr="008C3753">
        <w:t>6.7.5</w:t>
      </w:r>
      <w:r w:rsidRPr="008C3753">
        <w:tab/>
        <w:t>Test requirements</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32F8D886" w14:textId="77777777" w:rsidR="00103B6A" w:rsidRPr="008C3753" w:rsidRDefault="00103B6A" w:rsidP="00103B6A">
      <w:pPr>
        <w:pStyle w:val="Heading4"/>
      </w:pPr>
      <w:bookmarkStart w:id="5716" w:name="_Toc21100008"/>
      <w:bookmarkStart w:id="5717" w:name="_Toc29809806"/>
      <w:bookmarkStart w:id="5718" w:name="_Toc36645191"/>
      <w:bookmarkStart w:id="5719" w:name="_Toc37272245"/>
      <w:bookmarkStart w:id="5720" w:name="_Toc45884491"/>
      <w:bookmarkStart w:id="5721" w:name="_Toc53182514"/>
      <w:bookmarkStart w:id="5722" w:name="_Toc58860255"/>
      <w:bookmarkStart w:id="5723" w:name="_Toc58862759"/>
      <w:bookmarkStart w:id="5724" w:name="_Toc61182752"/>
      <w:bookmarkStart w:id="5725" w:name="_Toc66728066"/>
      <w:bookmarkStart w:id="5726" w:name="_Toc74961870"/>
      <w:bookmarkStart w:id="5727" w:name="_Toc75242780"/>
      <w:bookmarkStart w:id="5728" w:name="_Toc76545126"/>
      <w:bookmarkStart w:id="5729" w:name="_Toc82595229"/>
      <w:bookmarkStart w:id="5730" w:name="_Toc89955260"/>
      <w:bookmarkStart w:id="5731" w:name="_Toc98773685"/>
      <w:bookmarkStart w:id="5732" w:name="_Toc106201444"/>
      <w:bookmarkStart w:id="5733" w:name="_Toc115191298"/>
      <w:bookmarkStart w:id="5734" w:name="_Toc122013128"/>
      <w:bookmarkStart w:id="5735" w:name="_Toc124155216"/>
      <w:bookmarkStart w:id="5736" w:name="_Toc131535787"/>
      <w:bookmarkStart w:id="5737" w:name="_Toc137399078"/>
      <w:bookmarkStart w:id="5738" w:name="_Toc156575776"/>
      <w:bookmarkStart w:id="5739" w:name="_Toc176782694"/>
      <w:bookmarkStart w:id="5740" w:name="_Toc187256196"/>
      <w:r w:rsidRPr="008C3753">
        <w:t>6.7.5.1</w:t>
      </w:r>
      <w:r w:rsidRPr="008C3753">
        <w:tab/>
        <w:t>BS type 1-C</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F974BB3" w14:textId="77777777" w:rsidR="00103B6A" w:rsidRPr="008C3753" w:rsidRDefault="00103B6A" w:rsidP="00103B6A">
      <w:pPr>
        <w:pStyle w:val="Heading5"/>
      </w:pPr>
      <w:bookmarkStart w:id="5741" w:name="_Toc21100009"/>
      <w:bookmarkStart w:id="5742" w:name="_Toc29809807"/>
      <w:bookmarkStart w:id="5743" w:name="_Toc36645192"/>
      <w:bookmarkStart w:id="5744" w:name="_Toc37272246"/>
      <w:bookmarkStart w:id="5745" w:name="_Toc45884492"/>
      <w:bookmarkStart w:id="5746" w:name="_Toc53182515"/>
      <w:bookmarkStart w:id="5747" w:name="_Toc58860256"/>
      <w:bookmarkStart w:id="5748" w:name="_Toc58862760"/>
      <w:bookmarkStart w:id="5749" w:name="_Toc61182753"/>
      <w:bookmarkStart w:id="5750" w:name="_Toc66728067"/>
      <w:bookmarkStart w:id="5751" w:name="_Toc74961871"/>
      <w:bookmarkStart w:id="5752" w:name="_Toc75242781"/>
      <w:bookmarkStart w:id="5753" w:name="_Toc76545127"/>
      <w:bookmarkStart w:id="5754" w:name="_Toc82595230"/>
      <w:bookmarkStart w:id="5755" w:name="_Toc89955261"/>
      <w:bookmarkStart w:id="5756" w:name="_Toc98773686"/>
      <w:bookmarkStart w:id="5757" w:name="_Toc106201445"/>
      <w:bookmarkStart w:id="5758" w:name="_Toc115191299"/>
      <w:bookmarkStart w:id="5759" w:name="_Toc122013129"/>
      <w:bookmarkStart w:id="5760" w:name="_Toc124155217"/>
      <w:bookmarkStart w:id="5761" w:name="_Toc131535788"/>
      <w:bookmarkStart w:id="5762" w:name="_Toc137399079"/>
      <w:bookmarkStart w:id="5763" w:name="_Toc156575777"/>
      <w:bookmarkStart w:id="5764" w:name="_Toc176782695"/>
      <w:bookmarkStart w:id="5765" w:name="_Toc187256197"/>
      <w:r w:rsidRPr="008C3753">
        <w:t>6.7.5.1.1</w:t>
      </w:r>
      <w:r w:rsidRPr="008C3753">
        <w:tab/>
        <w:t>Co-location minimum requirements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w:t>
      </w:r>
      <w:r w:rsidRPr="008C3753">
        <w:lastRenderedPageBreak/>
        <w:t xml:space="preserve">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9786882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66" w:name="_Toc21100010"/>
      <w:bookmarkStart w:id="5767" w:name="_Toc29809808"/>
      <w:bookmarkStart w:id="5768" w:name="_Toc36645193"/>
      <w:bookmarkStart w:id="5769" w:name="_Toc37272247"/>
      <w:bookmarkStart w:id="5770" w:name="_Toc45884493"/>
      <w:bookmarkStart w:id="5771" w:name="_Toc53182516"/>
      <w:bookmarkStart w:id="5772" w:name="_Toc58860257"/>
      <w:bookmarkStart w:id="5773" w:name="_Toc58862761"/>
      <w:bookmarkStart w:id="5774" w:name="_Toc61182754"/>
      <w:bookmarkStart w:id="5775" w:name="_Toc66728068"/>
      <w:bookmarkStart w:id="5776" w:name="_Toc74961872"/>
      <w:bookmarkStart w:id="5777" w:name="_Toc75242782"/>
      <w:bookmarkStart w:id="5778" w:name="_Toc76545128"/>
      <w:bookmarkStart w:id="5779" w:name="_Toc82595231"/>
      <w:bookmarkStart w:id="5780" w:name="_Toc89955262"/>
      <w:bookmarkStart w:id="5781" w:name="_Toc98773687"/>
      <w:bookmarkStart w:id="5782" w:name="_Toc106201446"/>
      <w:bookmarkStart w:id="5783" w:name="_Toc115191300"/>
      <w:bookmarkStart w:id="5784" w:name="_Toc122013130"/>
      <w:bookmarkStart w:id="5785" w:name="_Toc124155218"/>
      <w:bookmarkStart w:id="5786" w:name="_Toc131535789"/>
      <w:bookmarkStart w:id="5787" w:name="_Toc137399080"/>
      <w:bookmarkStart w:id="5788" w:name="_Toc156575778"/>
      <w:bookmarkStart w:id="5789" w:name="_Toc176782696"/>
      <w:bookmarkStart w:id="5790" w:name="_Toc187256198"/>
      <w:r w:rsidRPr="008C3753">
        <w:t>6.7.5.1.2</w:t>
      </w:r>
      <w:r w:rsidRPr="008C3753">
        <w:tab/>
        <w:t>Additional requirements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791" w:name="_Toc21100011"/>
      <w:bookmarkStart w:id="5792" w:name="_Toc29809809"/>
      <w:bookmarkStart w:id="5793" w:name="_Toc36645194"/>
      <w:bookmarkStart w:id="5794" w:name="_Toc37272248"/>
      <w:bookmarkStart w:id="5795" w:name="_Toc45884494"/>
      <w:bookmarkStart w:id="5796" w:name="_Toc53182517"/>
      <w:bookmarkStart w:id="5797" w:name="_Toc58860258"/>
      <w:bookmarkStart w:id="5798" w:name="_Toc58862762"/>
      <w:bookmarkStart w:id="5799" w:name="_Toc61182755"/>
      <w:bookmarkStart w:id="5800" w:name="_Toc66728069"/>
      <w:bookmarkStart w:id="5801" w:name="_Toc74961873"/>
      <w:bookmarkStart w:id="5802" w:name="_Toc75242783"/>
      <w:bookmarkStart w:id="5803" w:name="_Toc76545129"/>
      <w:bookmarkStart w:id="5804" w:name="_Toc82595232"/>
      <w:bookmarkStart w:id="5805" w:name="_Toc89955263"/>
      <w:bookmarkStart w:id="5806" w:name="_Toc98773688"/>
      <w:bookmarkStart w:id="5807" w:name="_Toc106201447"/>
      <w:bookmarkStart w:id="5808" w:name="_Toc115191301"/>
      <w:bookmarkStart w:id="5809" w:name="_Toc122013131"/>
      <w:bookmarkStart w:id="5810" w:name="_Toc124155219"/>
      <w:bookmarkStart w:id="5811" w:name="_Toc131535790"/>
      <w:bookmarkStart w:id="5812" w:name="_Toc137399081"/>
      <w:bookmarkStart w:id="5813" w:name="_Toc156575779"/>
      <w:bookmarkStart w:id="5814" w:name="_Toc176782697"/>
      <w:bookmarkStart w:id="5815" w:name="_Toc187256199"/>
      <w:r w:rsidRPr="008C3753">
        <w:lastRenderedPageBreak/>
        <w:t>6.7.5.2</w:t>
      </w:r>
      <w:r w:rsidRPr="008C3753">
        <w:tab/>
      </w:r>
      <w:r w:rsidRPr="008C3753">
        <w:rPr>
          <w:i/>
        </w:rPr>
        <w:t>BS type 1-H</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C3D7545" w14:textId="77777777" w:rsidR="00103B6A" w:rsidRPr="008C3753" w:rsidRDefault="00103B6A" w:rsidP="00103B6A">
      <w:pPr>
        <w:pStyle w:val="Heading5"/>
      </w:pPr>
      <w:bookmarkStart w:id="5816" w:name="_Toc21100012"/>
      <w:bookmarkStart w:id="5817" w:name="_Toc29809810"/>
      <w:bookmarkStart w:id="5818" w:name="_Toc36645195"/>
      <w:bookmarkStart w:id="5819" w:name="_Toc37272249"/>
      <w:bookmarkStart w:id="5820" w:name="_Toc45884495"/>
      <w:bookmarkStart w:id="5821" w:name="_Toc53182518"/>
      <w:bookmarkStart w:id="5822" w:name="_Toc58860259"/>
      <w:bookmarkStart w:id="5823" w:name="_Toc58862763"/>
      <w:bookmarkStart w:id="5824" w:name="_Toc61182756"/>
      <w:bookmarkStart w:id="5825" w:name="_Toc66728070"/>
      <w:bookmarkStart w:id="5826" w:name="_Toc74961874"/>
      <w:bookmarkStart w:id="5827" w:name="_Toc75242784"/>
      <w:bookmarkStart w:id="5828" w:name="_Toc76545130"/>
      <w:bookmarkStart w:id="5829" w:name="_Toc82595233"/>
      <w:bookmarkStart w:id="5830" w:name="_Toc89955264"/>
      <w:bookmarkStart w:id="5831" w:name="_Toc98773689"/>
      <w:bookmarkStart w:id="5832" w:name="_Toc106201448"/>
      <w:bookmarkStart w:id="5833" w:name="_Toc115191302"/>
      <w:bookmarkStart w:id="5834" w:name="_Toc122013132"/>
      <w:bookmarkStart w:id="5835" w:name="_Toc124155220"/>
      <w:bookmarkStart w:id="5836" w:name="_Toc131535791"/>
      <w:bookmarkStart w:id="5837" w:name="_Toc137399082"/>
      <w:bookmarkStart w:id="5838" w:name="_Toc156575780"/>
      <w:bookmarkStart w:id="5839" w:name="_Toc176782698"/>
      <w:bookmarkStart w:id="5840" w:name="_Toc187256200"/>
      <w:r w:rsidRPr="008C3753">
        <w:t>6.7.5.2.1</w:t>
      </w:r>
      <w:r w:rsidRPr="008C3753">
        <w:tab/>
        <w:t>Co-location minimum requirements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9786883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41" w:name="_Toc21100013"/>
      <w:bookmarkStart w:id="5842" w:name="_Toc29809811"/>
      <w:bookmarkStart w:id="5843" w:name="_Toc36645196"/>
      <w:bookmarkStart w:id="5844" w:name="_Toc37272250"/>
      <w:bookmarkStart w:id="5845" w:name="_Toc45884496"/>
      <w:bookmarkStart w:id="5846" w:name="_Toc53182519"/>
      <w:bookmarkStart w:id="5847" w:name="_Toc58860260"/>
      <w:bookmarkStart w:id="5848" w:name="_Toc58862764"/>
      <w:bookmarkStart w:id="5849" w:name="_Toc61182757"/>
      <w:bookmarkStart w:id="5850" w:name="_Toc66728071"/>
      <w:bookmarkStart w:id="5851" w:name="_Toc74961875"/>
      <w:bookmarkStart w:id="5852" w:name="_Toc75242785"/>
      <w:bookmarkStart w:id="5853" w:name="_Toc76545131"/>
      <w:bookmarkStart w:id="5854" w:name="_Toc82595234"/>
      <w:bookmarkStart w:id="5855" w:name="_Toc89955265"/>
      <w:bookmarkStart w:id="5856" w:name="_Toc98773690"/>
      <w:bookmarkStart w:id="5857" w:name="_Toc106201449"/>
      <w:bookmarkStart w:id="5858" w:name="_Toc115191303"/>
      <w:bookmarkStart w:id="5859" w:name="_Toc122013133"/>
      <w:bookmarkStart w:id="5860" w:name="_Toc124155221"/>
      <w:bookmarkStart w:id="5861" w:name="_Toc131535792"/>
      <w:bookmarkStart w:id="5862" w:name="_Toc137399083"/>
      <w:bookmarkStart w:id="5863" w:name="_Toc156575781"/>
      <w:bookmarkStart w:id="5864" w:name="_Toc176782699"/>
      <w:bookmarkStart w:id="5865" w:name="_Toc187256201"/>
      <w:r w:rsidRPr="008C3753">
        <w:t>6.7.5.2.2</w:t>
      </w:r>
      <w:r w:rsidRPr="008C3753">
        <w:tab/>
        <w:t>Intra-system minimum requirements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66" w:name="_Toc21100014"/>
      <w:bookmarkStart w:id="5867" w:name="_Toc29809812"/>
      <w:bookmarkStart w:id="5868" w:name="_Toc36645197"/>
      <w:bookmarkStart w:id="5869" w:name="_Toc37272251"/>
      <w:bookmarkStart w:id="5870" w:name="_Toc45884497"/>
      <w:bookmarkStart w:id="5871" w:name="_Toc53182520"/>
      <w:bookmarkStart w:id="5872" w:name="_Toc58860261"/>
      <w:bookmarkStart w:id="5873" w:name="_Toc58862765"/>
      <w:bookmarkStart w:id="5874" w:name="_Toc61182758"/>
      <w:bookmarkStart w:id="5875" w:name="_Toc66728072"/>
      <w:bookmarkStart w:id="5876" w:name="_Toc74961876"/>
      <w:bookmarkStart w:id="5877" w:name="_Toc75242786"/>
      <w:bookmarkStart w:id="5878" w:name="_Toc76545132"/>
      <w:bookmarkStart w:id="5879" w:name="_Toc82595235"/>
      <w:bookmarkStart w:id="5880" w:name="_Toc89955266"/>
      <w:bookmarkStart w:id="5881" w:name="_Toc98773691"/>
      <w:bookmarkStart w:id="5882" w:name="_Toc106201450"/>
      <w:bookmarkStart w:id="5883" w:name="_Toc115191304"/>
      <w:bookmarkStart w:id="5884" w:name="_Toc122013134"/>
      <w:bookmarkStart w:id="5885" w:name="_Toc124155222"/>
      <w:bookmarkStart w:id="5886" w:name="_Toc131535793"/>
      <w:bookmarkStart w:id="5887" w:name="_Toc137399084"/>
      <w:bookmarkStart w:id="5888" w:name="_Toc156575782"/>
      <w:bookmarkStart w:id="5889" w:name="_Toc176782700"/>
      <w:bookmarkStart w:id="5890" w:name="_Toc187256202"/>
      <w:r w:rsidRPr="008C3753">
        <w:lastRenderedPageBreak/>
        <w:t>6.7.5.2.3</w:t>
      </w:r>
      <w:r w:rsidRPr="008C3753">
        <w:tab/>
        <w:t>Additional requirements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891" w:name="_Toc21100015"/>
      <w:bookmarkStart w:id="5892" w:name="_Toc29809813"/>
      <w:bookmarkStart w:id="5893" w:name="_Toc36645198"/>
      <w:bookmarkStart w:id="5894" w:name="_Toc37272252"/>
      <w:bookmarkStart w:id="5895" w:name="_Toc45884498"/>
      <w:bookmarkStart w:id="5896" w:name="_Toc53182521"/>
      <w:bookmarkStart w:id="5897" w:name="_Toc58860262"/>
      <w:bookmarkStart w:id="5898" w:name="_Toc58862766"/>
      <w:bookmarkStart w:id="5899" w:name="_Toc61182759"/>
      <w:bookmarkStart w:id="5900" w:name="_Toc66728073"/>
      <w:bookmarkStart w:id="5901" w:name="_Toc74961877"/>
      <w:bookmarkStart w:id="5902" w:name="_Toc75242787"/>
      <w:bookmarkStart w:id="5903" w:name="_Toc76545133"/>
      <w:bookmarkStart w:id="5904" w:name="_Toc82595236"/>
      <w:bookmarkStart w:id="5905" w:name="_Toc89955267"/>
      <w:bookmarkStart w:id="5906" w:name="_Toc98773692"/>
      <w:bookmarkStart w:id="5907" w:name="_Toc106201451"/>
      <w:bookmarkStart w:id="5908" w:name="_Toc115191305"/>
      <w:bookmarkStart w:id="5909" w:name="_Toc122013135"/>
      <w:bookmarkStart w:id="5910" w:name="_Toc124155223"/>
      <w:bookmarkStart w:id="5911" w:name="_Toc131535794"/>
      <w:bookmarkStart w:id="5912" w:name="_Toc137399085"/>
      <w:bookmarkStart w:id="5913" w:name="_Toc156575783"/>
      <w:bookmarkStart w:id="5914" w:name="_Toc176782701"/>
      <w:bookmarkStart w:id="5915" w:name="_Toc187256203"/>
      <w:r w:rsidRPr="008C3753">
        <w:lastRenderedPageBreak/>
        <w:t>7</w:t>
      </w:r>
      <w:r w:rsidRPr="008C3753">
        <w:tab/>
        <w:t>Conducted receiver characteristics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6860C2DA" w14:textId="0AA94757" w:rsidR="00D25FC8" w:rsidRPr="008C3753" w:rsidRDefault="00D25FC8" w:rsidP="00D25FC8">
      <w:pPr>
        <w:pStyle w:val="Heading2"/>
      </w:pPr>
      <w:bookmarkStart w:id="5916" w:name="_Toc21100016"/>
      <w:bookmarkStart w:id="5917" w:name="_Toc29809814"/>
      <w:bookmarkStart w:id="5918" w:name="_Toc36645199"/>
      <w:bookmarkStart w:id="5919" w:name="_Toc37272253"/>
      <w:bookmarkStart w:id="5920" w:name="_Toc45884499"/>
      <w:bookmarkStart w:id="5921" w:name="_Toc53182522"/>
      <w:bookmarkStart w:id="5922" w:name="_Toc58860263"/>
      <w:bookmarkStart w:id="5923" w:name="_Toc58862767"/>
      <w:bookmarkStart w:id="5924" w:name="_Toc61182760"/>
      <w:bookmarkStart w:id="5925" w:name="_Toc66728074"/>
      <w:bookmarkStart w:id="5926" w:name="_Toc74961878"/>
      <w:bookmarkStart w:id="5927" w:name="_Toc75242788"/>
      <w:bookmarkStart w:id="5928" w:name="_Toc76545134"/>
      <w:bookmarkStart w:id="5929" w:name="_Toc82595237"/>
      <w:bookmarkStart w:id="5930" w:name="_Toc89955268"/>
      <w:bookmarkStart w:id="5931" w:name="_Toc98773693"/>
      <w:bookmarkStart w:id="5932" w:name="_Toc106201452"/>
      <w:bookmarkStart w:id="5933" w:name="_Toc115191306"/>
      <w:bookmarkStart w:id="5934" w:name="_Toc122013136"/>
      <w:bookmarkStart w:id="5935" w:name="_Toc124155224"/>
      <w:bookmarkStart w:id="5936" w:name="_Toc131535795"/>
      <w:bookmarkStart w:id="5937" w:name="_Toc137399086"/>
      <w:bookmarkStart w:id="5938" w:name="_Toc156575784"/>
      <w:bookmarkStart w:id="5939" w:name="_Toc176782702"/>
      <w:bookmarkStart w:id="5940" w:name="_Toc187256204"/>
      <w:r w:rsidRPr="008C3753">
        <w:t>7.1</w:t>
      </w:r>
      <w:r w:rsidRPr="008C3753">
        <w:tab/>
        <w:t>General</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941" w:name="_Toc21100017"/>
      <w:bookmarkStart w:id="5942" w:name="_Toc29809815"/>
      <w:bookmarkStart w:id="5943" w:name="_Toc36645200"/>
      <w:bookmarkStart w:id="5944" w:name="_Toc37272254"/>
      <w:bookmarkStart w:id="5945" w:name="_Toc45884500"/>
      <w:bookmarkStart w:id="5946" w:name="_Toc53182523"/>
      <w:bookmarkStart w:id="5947" w:name="_Toc58860264"/>
      <w:bookmarkStart w:id="5948" w:name="_Toc58862768"/>
      <w:bookmarkStart w:id="5949" w:name="_Toc61182761"/>
      <w:bookmarkStart w:id="5950" w:name="_Toc66728075"/>
      <w:bookmarkStart w:id="5951" w:name="_Toc74961879"/>
      <w:bookmarkStart w:id="5952" w:name="_Toc75242789"/>
      <w:bookmarkStart w:id="5953" w:name="_Toc76545135"/>
      <w:bookmarkStart w:id="5954" w:name="_Toc82595238"/>
      <w:bookmarkStart w:id="5955" w:name="_Toc89955269"/>
      <w:bookmarkStart w:id="5956" w:name="_Toc98773694"/>
      <w:bookmarkStart w:id="5957" w:name="_Toc106201453"/>
      <w:bookmarkStart w:id="5958" w:name="_Toc115191307"/>
      <w:bookmarkStart w:id="5959" w:name="_Toc122013137"/>
      <w:bookmarkStart w:id="5960" w:name="_Toc124155225"/>
      <w:bookmarkStart w:id="5961" w:name="_Toc131535796"/>
      <w:bookmarkStart w:id="5962" w:name="_Toc137399087"/>
      <w:bookmarkStart w:id="5963" w:name="_Toc156575785"/>
      <w:bookmarkStart w:id="5964" w:name="_Toc176782703"/>
      <w:bookmarkStart w:id="5965" w:name="_Toc187256205"/>
      <w:r w:rsidRPr="008C3753">
        <w:t>7.2</w:t>
      </w:r>
      <w:r w:rsidRPr="008C3753">
        <w:tab/>
        <w:t>Reference sensitivity level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5EAEB72" w14:textId="603E175D" w:rsidR="00103B6A" w:rsidRPr="008C3753" w:rsidRDefault="00103B6A" w:rsidP="000C0610">
      <w:pPr>
        <w:pStyle w:val="Heading3"/>
      </w:pPr>
      <w:bookmarkStart w:id="5966" w:name="_Toc21100018"/>
      <w:bookmarkStart w:id="5967" w:name="_Toc29809816"/>
      <w:bookmarkStart w:id="5968" w:name="_Toc36645201"/>
      <w:bookmarkStart w:id="5969" w:name="_Toc37272255"/>
      <w:bookmarkStart w:id="5970" w:name="_Toc45884501"/>
      <w:bookmarkStart w:id="5971" w:name="_Toc53182524"/>
      <w:bookmarkStart w:id="5972" w:name="_Toc58860265"/>
      <w:bookmarkStart w:id="5973" w:name="_Toc58862769"/>
      <w:bookmarkStart w:id="5974" w:name="_Toc61182762"/>
      <w:bookmarkStart w:id="5975" w:name="_Toc66728076"/>
      <w:bookmarkStart w:id="5976" w:name="_Toc74961880"/>
      <w:bookmarkStart w:id="5977" w:name="_Toc75242790"/>
      <w:bookmarkStart w:id="5978" w:name="_Toc76545136"/>
      <w:bookmarkStart w:id="5979" w:name="_Toc82595239"/>
      <w:bookmarkStart w:id="5980" w:name="_Toc89955270"/>
      <w:bookmarkStart w:id="5981" w:name="_Toc98773695"/>
      <w:bookmarkStart w:id="5982" w:name="_Toc106201454"/>
      <w:bookmarkStart w:id="5983" w:name="_Toc115191308"/>
      <w:bookmarkStart w:id="5984" w:name="_Toc122013138"/>
      <w:bookmarkStart w:id="5985" w:name="_Toc124155226"/>
      <w:bookmarkStart w:id="5986" w:name="_Toc131535797"/>
      <w:bookmarkStart w:id="5987" w:name="_Toc137399088"/>
      <w:bookmarkStart w:id="5988" w:name="_Toc156575786"/>
      <w:bookmarkStart w:id="5989" w:name="_Toc176782704"/>
      <w:bookmarkStart w:id="5990" w:name="_Toc187256206"/>
      <w:r w:rsidRPr="008C3753">
        <w:t>7.2.1</w:t>
      </w:r>
      <w:r w:rsidRPr="008C3753">
        <w:tab/>
        <w:t>Definition and applicability</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991"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91"/>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992" w:name="_Toc21100019"/>
      <w:bookmarkStart w:id="5993" w:name="_Toc29809817"/>
      <w:bookmarkStart w:id="5994" w:name="_Toc36645202"/>
      <w:bookmarkStart w:id="5995" w:name="_Toc37272256"/>
      <w:bookmarkStart w:id="5996" w:name="_Toc45884502"/>
      <w:bookmarkStart w:id="5997" w:name="_Toc53182525"/>
      <w:bookmarkStart w:id="5998" w:name="_Toc58860266"/>
      <w:bookmarkStart w:id="5999" w:name="_Toc58862770"/>
      <w:bookmarkStart w:id="6000" w:name="_Toc61182763"/>
      <w:bookmarkStart w:id="6001" w:name="_Toc66728077"/>
      <w:bookmarkStart w:id="6002" w:name="_Toc74961881"/>
      <w:bookmarkStart w:id="6003" w:name="_Toc75242791"/>
      <w:bookmarkStart w:id="6004" w:name="_Toc76545137"/>
      <w:bookmarkStart w:id="6005" w:name="_Toc82595240"/>
      <w:bookmarkStart w:id="6006" w:name="_Toc89955271"/>
      <w:bookmarkStart w:id="6007" w:name="_Toc98773696"/>
      <w:bookmarkStart w:id="6008" w:name="_Toc106201455"/>
      <w:bookmarkStart w:id="6009" w:name="_Toc115191309"/>
      <w:bookmarkStart w:id="6010" w:name="_Toc122013139"/>
      <w:bookmarkStart w:id="6011" w:name="_Toc124155227"/>
      <w:bookmarkStart w:id="6012" w:name="_Toc131535798"/>
      <w:bookmarkStart w:id="6013" w:name="_Toc137399089"/>
      <w:bookmarkStart w:id="6014" w:name="_Toc156575787"/>
      <w:bookmarkStart w:id="6015" w:name="_Toc176782705"/>
      <w:bookmarkStart w:id="6016" w:name="_Toc187256207"/>
      <w:r w:rsidRPr="008C3753">
        <w:t>7.2.2</w:t>
      </w:r>
      <w:r w:rsidRPr="008C3753">
        <w:tab/>
        <w:t>Minimum requirement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17" w:name="_Toc21100020"/>
      <w:bookmarkStart w:id="6018" w:name="_Toc29809818"/>
      <w:bookmarkStart w:id="6019" w:name="_Toc36645203"/>
      <w:bookmarkStart w:id="6020" w:name="_Toc37272257"/>
      <w:bookmarkStart w:id="6021" w:name="_Toc45884503"/>
      <w:bookmarkStart w:id="6022" w:name="_Toc53182526"/>
      <w:bookmarkStart w:id="6023" w:name="_Toc58860267"/>
      <w:bookmarkStart w:id="6024" w:name="_Toc58862771"/>
      <w:bookmarkStart w:id="6025" w:name="_Toc61182764"/>
      <w:bookmarkStart w:id="6026" w:name="_Toc66728078"/>
      <w:bookmarkStart w:id="6027" w:name="_Toc74961882"/>
      <w:bookmarkStart w:id="6028" w:name="_Toc75242792"/>
      <w:bookmarkStart w:id="6029" w:name="_Toc76545138"/>
      <w:bookmarkStart w:id="6030" w:name="_Toc82595241"/>
      <w:bookmarkStart w:id="6031" w:name="_Toc89955272"/>
      <w:bookmarkStart w:id="6032" w:name="_Toc98773697"/>
      <w:bookmarkStart w:id="6033" w:name="_Toc106201456"/>
      <w:bookmarkStart w:id="6034" w:name="_Toc115191310"/>
      <w:bookmarkStart w:id="6035" w:name="_Toc122013140"/>
      <w:bookmarkStart w:id="6036" w:name="_Toc124155228"/>
      <w:bookmarkStart w:id="6037" w:name="_Toc131535799"/>
      <w:bookmarkStart w:id="6038" w:name="_Toc137399090"/>
      <w:bookmarkStart w:id="6039" w:name="_Toc156575788"/>
      <w:bookmarkStart w:id="6040" w:name="_Toc176782706"/>
      <w:bookmarkStart w:id="6041" w:name="_Toc187256208"/>
      <w:r w:rsidRPr="008C3753">
        <w:lastRenderedPageBreak/>
        <w:t>7.2.3</w:t>
      </w:r>
      <w:r w:rsidRPr="008C3753">
        <w:tab/>
        <w:t>Test purpose</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42" w:name="_Toc21100021"/>
      <w:bookmarkStart w:id="6043" w:name="_Toc29809819"/>
      <w:bookmarkStart w:id="6044" w:name="_Toc36645204"/>
      <w:bookmarkStart w:id="6045" w:name="_Toc37272258"/>
      <w:bookmarkStart w:id="6046" w:name="_Toc45884504"/>
      <w:bookmarkStart w:id="6047" w:name="_Toc53182527"/>
      <w:bookmarkStart w:id="6048" w:name="_Toc58860268"/>
      <w:bookmarkStart w:id="6049" w:name="_Toc58862772"/>
      <w:bookmarkStart w:id="6050" w:name="_Toc61182765"/>
      <w:bookmarkStart w:id="6051" w:name="_Toc66728079"/>
      <w:bookmarkStart w:id="6052" w:name="_Toc74961883"/>
      <w:bookmarkStart w:id="6053" w:name="_Toc75242793"/>
      <w:bookmarkStart w:id="6054" w:name="_Toc76545139"/>
      <w:bookmarkStart w:id="6055" w:name="_Toc82595242"/>
      <w:bookmarkStart w:id="6056" w:name="_Toc89955273"/>
      <w:bookmarkStart w:id="6057" w:name="_Toc98773698"/>
      <w:bookmarkStart w:id="6058" w:name="_Toc106201457"/>
      <w:bookmarkStart w:id="6059" w:name="_Toc115191311"/>
      <w:bookmarkStart w:id="6060" w:name="_Toc122013141"/>
      <w:bookmarkStart w:id="6061" w:name="_Toc124155229"/>
      <w:bookmarkStart w:id="6062" w:name="_Toc131535800"/>
      <w:bookmarkStart w:id="6063" w:name="_Toc137399091"/>
      <w:bookmarkStart w:id="6064" w:name="_Toc156575789"/>
      <w:bookmarkStart w:id="6065" w:name="_Toc176782707"/>
      <w:bookmarkStart w:id="6066" w:name="_Toc187256209"/>
      <w:r w:rsidRPr="008C3753">
        <w:t>7.2.4</w:t>
      </w:r>
      <w:r w:rsidRPr="008C3753">
        <w:tab/>
        <w:t>Method of test</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360019C8" w14:textId="77777777" w:rsidR="00103B6A" w:rsidRPr="008C3753" w:rsidRDefault="00103B6A" w:rsidP="000C0610">
      <w:pPr>
        <w:pStyle w:val="Heading4"/>
      </w:pPr>
      <w:bookmarkStart w:id="6067" w:name="_Toc21100022"/>
      <w:bookmarkStart w:id="6068" w:name="_Toc29809820"/>
      <w:bookmarkStart w:id="6069" w:name="_Toc36645205"/>
      <w:bookmarkStart w:id="6070" w:name="_Toc37272259"/>
      <w:bookmarkStart w:id="6071" w:name="_Toc45884505"/>
      <w:bookmarkStart w:id="6072" w:name="_Toc53182528"/>
      <w:bookmarkStart w:id="6073" w:name="_Toc58860269"/>
      <w:bookmarkStart w:id="6074" w:name="_Toc58862773"/>
      <w:bookmarkStart w:id="6075" w:name="_Toc61182766"/>
      <w:bookmarkStart w:id="6076" w:name="_Toc66728080"/>
      <w:bookmarkStart w:id="6077" w:name="_Toc74961884"/>
      <w:bookmarkStart w:id="6078" w:name="_Toc75242794"/>
      <w:bookmarkStart w:id="6079" w:name="_Toc76545140"/>
      <w:bookmarkStart w:id="6080" w:name="_Toc82595243"/>
      <w:bookmarkStart w:id="6081" w:name="_Toc89955274"/>
      <w:bookmarkStart w:id="6082" w:name="_Toc98773699"/>
      <w:bookmarkStart w:id="6083" w:name="_Toc106201458"/>
      <w:bookmarkStart w:id="6084" w:name="_Toc115191312"/>
      <w:bookmarkStart w:id="6085" w:name="_Toc122013142"/>
      <w:bookmarkStart w:id="6086" w:name="_Toc124155230"/>
      <w:bookmarkStart w:id="6087" w:name="_Toc131535801"/>
      <w:bookmarkStart w:id="6088" w:name="_Toc137399092"/>
      <w:bookmarkStart w:id="6089" w:name="_Toc156575790"/>
      <w:bookmarkStart w:id="6090" w:name="_Toc176782708"/>
      <w:bookmarkStart w:id="6091" w:name="_Toc187256210"/>
      <w:r w:rsidRPr="008C3753">
        <w:t>7.2.4.1</w:t>
      </w:r>
      <w:r w:rsidRPr="008C3753">
        <w:tab/>
        <w:t>Initial conditions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092" w:name="_Toc21100023"/>
      <w:bookmarkStart w:id="6093" w:name="_Toc29809821"/>
      <w:bookmarkStart w:id="6094" w:name="_Toc36645206"/>
      <w:bookmarkStart w:id="6095" w:name="_Toc37272260"/>
      <w:bookmarkStart w:id="6096" w:name="_Toc45884506"/>
      <w:bookmarkStart w:id="6097" w:name="_Toc53182529"/>
      <w:bookmarkStart w:id="6098" w:name="_Toc58860270"/>
      <w:bookmarkStart w:id="6099" w:name="_Toc58862774"/>
      <w:bookmarkStart w:id="6100" w:name="_Toc61182767"/>
      <w:bookmarkStart w:id="6101" w:name="_Toc66728081"/>
      <w:bookmarkStart w:id="6102" w:name="_Toc74961885"/>
      <w:bookmarkStart w:id="6103" w:name="_Toc75242795"/>
      <w:bookmarkStart w:id="6104" w:name="_Toc76545141"/>
      <w:bookmarkStart w:id="6105" w:name="_Toc82595244"/>
      <w:bookmarkStart w:id="6106" w:name="_Toc89955275"/>
      <w:bookmarkStart w:id="6107" w:name="_Toc98773700"/>
      <w:bookmarkStart w:id="6108" w:name="_Toc106201459"/>
      <w:bookmarkStart w:id="6109" w:name="_Toc115191313"/>
      <w:bookmarkStart w:id="6110" w:name="_Toc122013143"/>
      <w:bookmarkStart w:id="6111" w:name="_Toc124155231"/>
      <w:bookmarkStart w:id="6112" w:name="_Toc131535802"/>
      <w:bookmarkStart w:id="6113" w:name="_Toc137399093"/>
      <w:bookmarkStart w:id="6114" w:name="_Toc156575791"/>
      <w:bookmarkStart w:id="6115" w:name="_Toc176782709"/>
      <w:bookmarkStart w:id="6116" w:name="_Toc187256211"/>
      <w:r w:rsidRPr="008C3753">
        <w:t>7.2.4.2</w:t>
      </w:r>
      <w:r w:rsidRPr="008C3753">
        <w:tab/>
        <w:t>Procedure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17" w:name="_Toc21100024"/>
      <w:bookmarkStart w:id="6118" w:name="_Toc29809822"/>
      <w:bookmarkStart w:id="6119" w:name="_Toc36645207"/>
      <w:bookmarkStart w:id="6120" w:name="_Toc37272261"/>
      <w:bookmarkStart w:id="6121" w:name="_Toc45884507"/>
      <w:bookmarkStart w:id="6122" w:name="_Toc53182530"/>
      <w:bookmarkStart w:id="6123" w:name="_Toc58860271"/>
      <w:bookmarkStart w:id="6124" w:name="_Toc58862775"/>
      <w:bookmarkStart w:id="6125" w:name="_Toc61182768"/>
      <w:bookmarkStart w:id="6126" w:name="_Toc66728082"/>
      <w:bookmarkStart w:id="6127" w:name="_Toc74961886"/>
      <w:bookmarkStart w:id="6128" w:name="_Toc75242796"/>
      <w:bookmarkStart w:id="6129" w:name="_Toc76545142"/>
      <w:bookmarkStart w:id="6130" w:name="_Toc82595245"/>
      <w:bookmarkStart w:id="6131" w:name="_Toc89955276"/>
      <w:bookmarkStart w:id="6132" w:name="_Toc98773701"/>
      <w:bookmarkStart w:id="6133" w:name="_Toc106201460"/>
      <w:bookmarkStart w:id="6134" w:name="_Toc115191314"/>
      <w:bookmarkStart w:id="6135" w:name="_Toc122013144"/>
      <w:bookmarkStart w:id="6136" w:name="_Toc124155232"/>
      <w:bookmarkStart w:id="6137" w:name="_Toc131535803"/>
      <w:bookmarkStart w:id="6138" w:name="_Toc137399094"/>
      <w:bookmarkStart w:id="6139" w:name="_Toc156575792"/>
      <w:bookmarkStart w:id="6140" w:name="_Toc176782710"/>
      <w:bookmarkStart w:id="6141" w:name="_Toc187256212"/>
      <w:r w:rsidRPr="008C3753">
        <w:t>7.2.5</w:t>
      </w:r>
      <w:r w:rsidRPr="008C3753">
        <w:tab/>
        <w:t>Test requirements</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42" w:name="OLE_LINK319"/>
      <w:bookmarkStart w:id="6143" w:name="OLE_LINK320"/>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lastRenderedPageBreak/>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44" w:name="_Toc21100025"/>
      <w:bookmarkStart w:id="6145" w:name="_Toc29809823"/>
      <w:bookmarkStart w:id="6146" w:name="_Toc36645208"/>
      <w:bookmarkStart w:id="6147" w:name="_Toc37272262"/>
      <w:bookmarkStart w:id="6148" w:name="_Toc45884508"/>
      <w:bookmarkStart w:id="6149" w:name="_Toc53182531"/>
      <w:bookmarkStart w:id="6150" w:name="_Toc58860272"/>
      <w:bookmarkStart w:id="6151" w:name="_Toc58862776"/>
      <w:bookmarkStart w:id="6152" w:name="_Toc61182769"/>
      <w:bookmarkStart w:id="6153" w:name="_Toc66728083"/>
      <w:bookmarkStart w:id="6154" w:name="_Toc74961887"/>
      <w:bookmarkStart w:id="6155" w:name="_Toc75242797"/>
      <w:bookmarkStart w:id="6156" w:name="_Toc76545143"/>
      <w:bookmarkStart w:id="6157" w:name="_Toc82595246"/>
      <w:bookmarkStart w:id="6158" w:name="_Toc89955277"/>
      <w:bookmarkStart w:id="6159" w:name="_Toc98773702"/>
      <w:bookmarkStart w:id="6160" w:name="_Toc106201461"/>
      <w:bookmarkStart w:id="6161" w:name="_Toc115191315"/>
      <w:bookmarkStart w:id="6162" w:name="_Toc122013145"/>
      <w:bookmarkStart w:id="6163" w:name="_Toc124155233"/>
      <w:bookmarkStart w:id="6164" w:name="_Toc131535804"/>
      <w:bookmarkStart w:id="6165" w:name="_Toc137399095"/>
      <w:bookmarkStart w:id="6166" w:name="_Toc156575793"/>
      <w:bookmarkStart w:id="6167" w:name="_Toc176782711"/>
      <w:bookmarkStart w:id="6168" w:name="_Toc187256213"/>
      <w:bookmarkEnd w:id="6142"/>
      <w:bookmarkEnd w:id="6143"/>
      <w:r w:rsidRPr="008C3753">
        <w:t>7.3</w:t>
      </w:r>
      <w:r w:rsidRPr="008C3753">
        <w:tab/>
        <w:t>Dynamic range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4C56C435" w14:textId="77777777" w:rsidR="00716814" w:rsidRPr="008C3753" w:rsidRDefault="00716814" w:rsidP="00716814">
      <w:pPr>
        <w:pStyle w:val="Heading3"/>
      </w:pPr>
      <w:bookmarkStart w:id="6169" w:name="_Toc21100026"/>
      <w:bookmarkStart w:id="6170" w:name="_Toc29809824"/>
      <w:bookmarkStart w:id="6171" w:name="_Toc36645209"/>
      <w:bookmarkStart w:id="6172" w:name="_Toc37272263"/>
      <w:bookmarkStart w:id="6173" w:name="_Toc45884509"/>
      <w:bookmarkStart w:id="6174" w:name="_Toc53182532"/>
      <w:bookmarkStart w:id="6175" w:name="_Toc58860273"/>
      <w:bookmarkStart w:id="6176" w:name="_Toc58862777"/>
      <w:bookmarkStart w:id="6177" w:name="_Toc61182770"/>
      <w:bookmarkStart w:id="6178" w:name="_Toc66728084"/>
      <w:bookmarkStart w:id="6179" w:name="_Toc74961888"/>
      <w:bookmarkStart w:id="6180" w:name="_Toc75242798"/>
      <w:bookmarkStart w:id="6181" w:name="_Toc76545144"/>
      <w:bookmarkStart w:id="6182" w:name="_Toc82595247"/>
      <w:bookmarkStart w:id="6183" w:name="_Toc89955278"/>
      <w:bookmarkStart w:id="6184" w:name="_Toc98773703"/>
      <w:bookmarkStart w:id="6185" w:name="_Toc106201462"/>
      <w:bookmarkStart w:id="6186" w:name="_Toc115191316"/>
      <w:bookmarkStart w:id="6187" w:name="_Toc122013146"/>
      <w:bookmarkStart w:id="6188" w:name="_Toc124155234"/>
      <w:bookmarkStart w:id="6189" w:name="_Toc131535805"/>
      <w:bookmarkStart w:id="6190" w:name="_Toc137399096"/>
      <w:bookmarkStart w:id="6191" w:name="_Toc156575794"/>
      <w:bookmarkStart w:id="6192" w:name="_Toc176782712"/>
      <w:bookmarkStart w:id="6193" w:name="_Toc187256214"/>
      <w:r w:rsidRPr="008C3753">
        <w:t>7.3.1</w:t>
      </w:r>
      <w:r w:rsidRPr="008C3753">
        <w:tab/>
        <w:t>Definition and applicability</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19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19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195" w:name="_Toc21100027"/>
      <w:bookmarkStart w:id="6196" w:name="_Toc29809825"/>
      <w:bookmarkStart w:id="6197" w:name="_Toc36645210"/>
      <w:bookmarkStart w:id="6198" w:name="_Toc37272264"/>
      <w:bookmarkStart w:id="6199" w:name="_Toc45884510"/>
      <w:bookmarkStart w:id="6200" w:name="_Toc53182533"/>
      <w:bookmarkStart w:id="6201" w:name="_Toc58860274"/>
      <w:bookmarkStart w:id="6202" w:name="_Toc58862778"/>
      <w:bookmarkStart w:id="6203" w:name="_Toc61182771"/>
      <w:bookmarkStart w:id="6204" w:name="_Toc66728085"/>
      <w:bookmarkStart w:id="6205" w:name="_Toc74961889"/>
      <w:bookmarkStart w:id="6206" w:name="_Toc75242799"/>
      <w:bookmarkStart w:id="6207" w:name="_Toc76545145"/>
      <w:bookmarkStart w:id="6208" w:name="_Toc82595248"/>
      <w:bookmarkStart w:id="6209" w:name="_Toc89955279"/>
      <w:bookmarkStart w:id="6210" w:name="_Toc98773704"/>
      <w:bookmarkStart w:id="6211" w:name="_Toc106201463"/>
      <w:bookmarkStart w:id="6212" w:name="_Toc115191317"/>
      <w:bookmarkStart w:id="6213" w:name="_Toc122013147"/>
      <w:bookmarkStart w:id="6214" w:name="_Toc124155235"/>
      <w:bookmarkStart w:id="6215" w:name="_Toc131535806"/>
      <w:bookmarkStart w:id="6216" w:name="_Toc137399097"/>
      <w:bookmarkStart w:id="6217" w:name="_Toc156575795"/>
      <w:bookmarkStart w:id="6218" w:name="_Toc176782713"/>
      <w:bookmarkStart w:id="6219" w:name="_Toc187256215"/>
      <w:r w:rsidRPr="008C3753">
        <w:t>7.3.2</w:t>
      </w:r>
      <w:r w:rsidRPr="008C3753">
        <w:tab/>
        <w:t>Minimum requirement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20" w:name="_Toc21100028"/>
      <w:bookmarkStart w:id="6221" w:name="_Toc29809826"/>
      <w:bookmarkStart w:id="6222" w:name="_Toc36645211"/>
      <w:bookmarkStart w:id="6223" w:name="_Toc37272265"/>
      <w:bookmarkStart w:id="6224" w:name="_Toc45884511"/>
      <w:bookmarkStart w:id="6225" w:name="_Toc53182534"/>
      <w:bookmarkStart w:id="6226" w:name="_Toc58860275"/>
      <w:bookmarkStart w:id="6227" w:name="_Toc58862779"/>
      <w:bookmarkStart w:id="6228" w:name="_Toc61182772"/>
      <w:bookmarkStart w:id="6229" w:name="_Toc66728086"/>
      <w:bookmarkStart w:id="6230" w:name="_Toc74961890"/>
      <w:bookmarkStart w:id="6231" w:name="_Toc75242800"/>
      <w:bookmarkStart w:id="6232" w:name="_Toc76545146"/>
      <w:bookmarkStart w:id="6233" w:name="_Toc82595249"/>
      <w:bookmarkStart w:id="6234" w:name="_Toc89955280"/>
      <w:bookmarkStart w:id="6235" w:name="_Toc98773705"/>
      <w:bookmarkStart w:id="6236" w:name="_Toc106201464"/>
      <w:bookmarkStart w:id="6237" w:name="_Toc115191318"/>
      <w:bookmarkStart w:id="6238" w:name="_Toc122013148"/>
      <w:bookmarkStart w:id="6239" w:name="_Toc124155236"/>
      <w:bookmarkStart w:id="6240" w:name="_Toc131535807"/>
      <w:bookmarkStart w:id="6241" w:name="_Toc137399098"/>
      <w:bookmarkStart w:id="6242" w:name="_Toc156575796"/>
      <w:bookmarkStart w:id="6243" w:name="_Toc176782714"/>
      <w:bookmarkStart w:id="6244" w:name="_Toc187256216"/>
      <w:r w:rsidRPr="008C3753">
        <w:lastRenderedPageBreak/>
        <w:t>7.3.3</w:t>
      </w:r>
      <w:r w:rsidRPr="008C3753">
        <w:tab/>
        <w:t>Test purpose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45" w:name="_Toc21100029"/>
      <w:bookmarkStart w:id="6246" w:name="_Toc29809827"/>
      <w:bookmarkStart w:id="6247" w:name="_Toc36645212"/>
      <w:bookmarkStart w:id="6248" w:name="_Toc37272266"/>
      <w:bookmarkStart w:id="6249" w:name="_Toc45884512"/>
      <w:bookmarkStart w:id="6250" w:name="_Toc53182535"/>
      <w:bookmarkStart w:id="6251" w:name="_Toc58860276"/>
      <w:bookmarkStart w:id="6252" w:name="_Toc58862780"/>
      <w:bookmarkStart w:id="6253" w:name="_Toc61182773"/>
      <w:bookmarkStart w:id="6254" w:name="_Toc66728087"/>
      <w:bookmarkStart w:id="6255" w:name="_Toc74961891"/>
      <w:bookmarkStart w:id="6256" w:name="_Toc75242801"/>
      <w:bookmarkStart w:id="6257" w:name="_Toc76545147"/>
      <w:bookmarkStart w:id="6258" w:name="_Toc82595250"/>
      <w:bookmarkStart w:id="6259" w:name="_Toc89955281"/>
      <w:bookmarkStart w:id="6260" w:name="_Toc98773706"/>
      <w:bookmarkStart w:id="6261" w:name="_Toc106201465"/>
      <w:bookmarkStart w:id="6262" w:name="_Toc115191319"/>
      <w:bookmarkStart w:id="6263" w:name="_Toc122013149"/>
      <w:bookmarkStart w:id="6264" w:name="_Toc124155237"/>
      <w:bookmarkStart w:id="6265" w:name="_Toc131535808"/>
      <w:bookmarkStart w:id="6266" w:name="_Toc137399099"/>
      <w:bookmarkStart w:id="6267" w:name="_Toc156575797"/>
      <w:bookmarkStart w:id="6268" w:name="_Toc176782715"/>
      <w:bookmarkStart w:id="6269" w:name="_Toc187256217"/>
      <w:r w:rsidRPr="008C3753">
        <w:t>7.3.4</w:t>
      </w:r>
      <w:r w:rsidRPr="008C3753">
        <w:tab/>
        <w:t>Method of test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8FCCA41" w14:textId="77777777" w:rsidR="00716814" w:rsidRPr="008C3753" w:rsidRDefault="00716814" w:rsidP="00716814">
      <w:pPr>
        <w:pStyle w:val="Heading4"/>
      </w:pPr>
      <w:bookmarkStart w:id="6270" w:name="_Toc21100030"/>
      <w:bookmarkStart w:id="6271" w:name="_Toc29809828"/>
      <w:bookmarkStart w:id="6272" w:name="_Toc36645213"/>
      <w:bookmarkStart w:id="6273" w:name="_Toc37272267"/>
      <w:bookmarkStart w:id="6274" w:name="_Toc45884513"/>
      <w:bookmarkStart w:id="6275" w:name="_Toc53182536"/>
      <w:bookmarkStart w:id="6276" w:name="_Toc58860277"/>
      <w:bookmarkStart w:id="6277" w:name="_Toc58862781"/>
      <w:bookmarkStart w:id="6278" w:name="_Toc61182774"/>
      <w:bookmarkStart w:id="6279" w:name="_Toc66728088"/>
      <w:bookmarkStart w:id="6280" w:name="_Toc74961892"/>
      <w:bookmarkStart w:id="6281" w:name="_Toc75242802"/>
      <w:bookmarkStart w:id="6282" w:name="_Toc76545148"/>
      <w:bookmarkStart w:id="6283" w:name="_Toc82595251"/>
      <w:bookmarkStart w:id="6284" w:name="_Toc89955282"/>
      <w:bookmarkStart w:id="6285" w:name="_Toc98773707"/>
      <w:bookmarkStart w:id="6286" w:name="_Toc106201466"/>
      <w:bookmarkStart w:id="6287" w:name="_Toc115191320"/>
      <w:bookmarkStart w:id="6288" w:name="_Toc122013150"/>
      <w:bookmarkStart w:id="6289" w:name="_Toc124155238"/>
      <w:bookmarkStart w:id="6290" w:name="_Toc131535809"/>
      <w:bookmarkStart w:id="6291" w:name="_Toc137399100"/>
      <w:bookmarkStart w:id="6292" w:name="_Toc156575798"/>
      <w:bookmarkStart w:id="6293" w:name="_Toc176782716"/>
      <w:bookmarkStart w:id="6294" w:name="_Toc187256218"/>
      <w:r w:rsidRPr="008C3753">
        <w:t>7.3.4.1</w:t>
      </w:r>
      <w:r w:rsidRPr="008C3753">
        <w:tab/>
        <w:t>Initial conditions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295" w:name="_Toc21100031"/>
      <w:bookmarkStart w:id="6296" w:name="_Toc29809829"/>
      <w:bookmarkStart w:id="6297" w:name="_Toc36645214"/>
      <w:bookmarkStart w:id="6298" w:name="_Toc37272268"/>
      <w:bookmarkStart w:id="6299" w:name="_Toc45884514"/>
      <w:bookmarkStart w:id="6300" w:name="_Toc53182537"/>
      <w:bookmarkStart w:id="6301" w:name="_Toc58860278"/>
      <w:bookmarkStart w:id="6302" w:name="_Toc58862782"/>
      <w:bookmarkStart w:id="6303" w:name="_Toc61182775"/>
      <w:bookmarkStart w:id="6304" w:name="_Toc66728089"/>
      <w:bookmarkStart w:id="6305" w:name="_Toc74961893"/>
      <w:bookmarkStart w:id="6306" w:name="_Toc75242803"/>
      <w:bookmarkStart w:id="6307" w:name="_Toc76545149"/>
      <w:bookmarkStart w:id="6308" w:name="_Toc82595252"/>
      <w:bookmarkStart w:id="6309" w:name="_Toc89955283"/>
      <w:bookmarkStart w:id="6310" w:name="_Toc98773708"/>
      <w:bookmarkStart w:id="6311" w:name="_Toc106201467"/>
      <w:bookmarkStart w:id="6312" w:name="_Toc115191321"/>
      <w:bookmarkStart w:id="6313" w:name="_Toc122013151"/>
      <w:bookmarkStart w:id="6314" w:name="_Toc124155239"/>
      <w:bookmarkStart w:id="6315" w:name="_Toc131535810"/>
      <w:bookmarkStart w:id="6316" w:name="_Toc137399101"/>
      <w:bookmarkStart w:id="6317" w:name="_Toc156575799"/>
      <w:bookmarkStart w:id="6318" w:name="_Toc176782717"/>
      <w:bookmarkStart w:id="6319" w:name="_Toc187256219"/>
      <w:r w:rsidRPr="008C3753">
        <w:t>7.3.4.2</w:t>
      </w:r>
      <w:r w:rsidRPr="008C3753">
        <w:tab/>
        <w:t>Procedure</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20" w:name="_Toc21100032"/>
      <w:bookmarkStart w:id="6321" w:name="_Toc29809830"/>
      <w:bookmarkStart w:id="6322" w:name="_Toc36645215"/>
      <w:bookmarkStart w:id="6323" w:name="_Toc37272269"/>
      <w:bookmarkStart w:id="6324" w:name="_Toc45884515"/>
      <w:bookmarkStart w:id="6325" w:name="_Toc53182538"/>
      <w:bookmarkStart w:id="6326" w:name="_Toc58860279"/>
      <w:bookmarkStart w:id="6327" w:name="_Toc58862783"/>
      <w:bookmarkStart w:id="6328" w:name="_Toc61182776"/>
      <w:bookmarkStart w:id="6329" w:name="_Toc66728090"/>
      <w:bookmarkStart w:id="6330" w:name="_Toc74961894"/>
      <w:bookmarkStart w:id="6331" w:name="_Toc75242804"/>
      <w:bookmarkStart w:id="6332" w:name="_Toc76545150"/>
      <w:bookmarkStart w:id="6333" w:name="_Toc82595253"/>
      <w:bookmarkStart w:id="6334" w:name="_Toc89955284"/>
      <w:bookmarkStart w:id="6335" w:name="_Toc98773709"/>
      <w:bookmarkStart w:id="6336" w:name="_Toc106201468"/>
      <w:bookmarkStart w:id="6337" w:name="_Toc115191322"/>
      <w:bookmarkStart w:id="6338" w:name="_Toc122013152"/>
      <w:bookmarkStart w:id="6339" w:name="_Toc124155240"/>
      <w:bookmarkStart w:id="6340" w:name="_Toc131535811"/>
      <w:bookmarkStart w:id="6341" w:name="_Toc137399102"/>
      <w:bookmarkStart w:id="6342" w:name="_Toc156575800"/>
      <w:bookmarkStart w:id="6343" w:name="_Toc176782718"/>
      <w:bookmarkStart w:id="6344" w:name="_Toc187256220"/>
      <w:r w:rsidRPr="008C3753">
        <w:t>7.3.5</w:t>
      </w:r>
      <w:r w:rsidRPr="008C3753">
        <w:tab/>
        <w:t>Test requirements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45" w:name="_Toc21100033"/>
      <w:bookmarkStart w:id="6346" w:name="_Toc29809831"/>
      <w:bookmarkStart w:id="6347" w:name="_Toc36645216"/>
      <w:bookmarkStart w:id="6348" w:name="_Toc37272270"/>
      <w:bookmarkStart w:id="6349" w:name="_Toc45884516"/>
      <w:bookmarkStart w:id="6350" w:name="_Toc53182539"/>
      <w:bookmarkStart w:id="6351" w:name="_Toc58860280"/>
      <w:bookmarkStart w:id="6352" w:name="_Toc58862784"/>
      <w:bookmarkStart w:id="6353" w:name="_Toc61182777"/>
      <w:bookmarkStart w:id="6354" w:name="_Toc66728091"/>
      <w:bookmarkStart w:id="6355" w:name="_Toc74961895"/>
      <w:bookmarkStart w:id="6356" w:name="_Toc75242805"/>
      <w:bookmarkStart w:id="6357" w:name="_Toc76545151"/>
      <w:bookmarkStart w:id="6358" w:name="_Toc82595254"/>
      <w:bookmarkStart w:id="6359" w:name="_Toc89955285"/>
      <w:bookmarkStart w:id="6360" w:name="_Toc98773710"/>
      <w:bookmarkStart w:id="6361" w:name="_Toc106201469"/>
      <w:bookmarkStart w:id="6362" w:name="_Toc115191323"/>
      <w:bookmarkStart w:id="6363" w:name="_Toc122013153"/>
      <w:bookmarkStart w:id="6364" w:name="_Toc124155241"/>
      <w:bookmarkStart w:id="6365" w:name="_Toc131535812"/>
      <w:bookmarkStart w:id="6366" w:name="_Toc137399103"/>
      <w:bookmarkStart w:id="6367" w:name="_Toc156575801"/>
      <w:bookmarkStart w:id="6368" w:name="_Toc176782719"/>
      <w:bookmarkStart w:id="6369" w:name="_Toc187256221"/>
      <w:r w:rsidRPr="008C3753">
        <w:t>7.4</w:t>
      </w:r>
      <w:r w:rsidRPr="008C3753">
        <w:tab/>
      </w:r>
      <w:r w:rsidR="00F86F86" w:rsidRPr="008C3753">
        <w:t>In-band selectivity and blocking</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03126C7" w14:textId="3839A3AF" w:rsidR="00081372" w:rsidRPr="008C3753" w:rsidRDefault="00081372" w:rsidP="004B09C2">
      <w:pPr>
        <w:pStyle w:val="Heading3"/>
      </w:pPr>
      <w:bookmarkStart w:id="6370" w:name="_Toc21100034"/>
      <w:bookmarkStart w:id="6371" w:name="_Toc29809832"/>
      <w:bookmarkStart w:id="6372" w:name="_Toc36645217"/>
      <w:bookmarkStart w:id="6373" w:name="_Toc37272271"/>
      <w:bookmarkStart w:id="6374" w:name="_Toc45884517"/>
      <w:bookmarkStart w:id="6375" w:name="_Toc53182540"/>
      <w:bookmarkStart w:id="6376" w:name="_Toc58860281"/>
      <w:bookmarkStart w:id="6377" w:name="_Toc58862785"/>
      <w:bookmarkStart w:id="6378" w:name="_Toc61182778"/>
      <w:bookmarkStart w:id="6379" w:name="_Toc66728092"/>
      <w:bookmarkStart w:id="6380" w:name="_Toc74961896"/>
      <w:bookmarkStart w:id="6381" w:name="_Toc75242806"/>
      <w:bookmarkStart w:id="6382" w:name="_Toc76545152"/>
      <w:bookmarkStart w:id="6383" w:name="_Toc82595255"/>
      <w:bookmarkStart w:id="6384" w:name="_Toc89955286"/>
      <w:bookmarkStart w:id="6385" w:name="_Toc98773711"/>
      <w:bookmarkStart w:id="6386" w:name="_Toc106201470"/>
      <w:bookmarkStart w:id="6387" w:name="_Toc115191324"/>
      <w:bookmarkStart w:id="6388" w:name="_Toc122013154"/>
      <w:bookmarkStart w:id="6389" w:name="_Toc124155242"/>
      <w:bookmarkStart w:id="6390" w:name="_Toc131535813"/>
      <w:bookmarkStart w:id="6391" w:name="_Toc137399104"/>
      <w:bookmarkStart w:id="6392" w:name="_Toc156575802"/>
      <w:bookmarkStart w:id="6393" w:name="_Toc176782720"/>
      <w:bookmarkStart w:id="6394" w:name="_Toc187256222"/>
      <w:r w:rsidRPr="008C3753">
        <w:t>7.4.1</w:t>
      </w:r>
      <w:r w:rsidRPr="008C3753">
        <w:tab/>
        <w:t>Adjacent Channel Selectivity (ACS)</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8A93F3C" w14:textId="77777777" w:rsidR="00081372" w:rsidRPr="008C3753" w:rsidRDefault="00081372" w:rsidP="0058053F">
      <w:pPr>
        <w:pStyle w:val="Heading4"/>
      </w:pPr>
      <w:bookmarkStart w:id="6395" w:name="_Toc21100035"/>
      <w:bookmarkStart w:id="6396" w:name="_Toc29809833"/>
      <w:bookmarkStart w:id="6397" w:name="_Toc36645218"/>
      <w:bookmarkStart w:id="6398" w:name="_Toc37272272"/>
      <w:bookmarkStart w:id="6399" w:name="_Toc45884518"/>
      <w:bookmarkStart w:id="6400" w:name="_Toc53182541"/>
      <w:bookmarkStart w:id="6401" w:name="_Toc58860282"/>
      <w:bookmarkStart w:id="6402" w:name="_Toc58862786"/>
      <w:bookmarkStart w:id="6403" w:name="_Toc61182779"/>
      <w:bookmarkStart w:id="6404" w:name="_Toc66728093"/>
      <w:bookmarkStart w:id="6405" w:name="_Toc74961897"/>
      <w:bookmarkStart w:id="6406" w:name="_Toc75242807"/>
      <w:bookmarkStart w:id="6407" w:name="_Toc76545153"/>
      <w:bookmarkStart w:id="6408" w:name="_Toc82595256"/>
      <w:bookmarkStart w:id="6409" w:name="_Toc89955287"/>
      <w:bookmarkStart w:id="6410" w:name="_Toc98773712"/>
      <w:bookmarkStart w:id="6411" w:name="_Toc106201471"/>
      <w:bookmarkStart w:id="6412" w:name="_Toc115191325"/>
      <w:bookmarkStart w:id="6413" w:name="_Toc122013155"/>
      <w:bookmarkStart w:id="6414" w:name="_Toc124155243"/>
      <w:bookmarkStart w:id="6415" w:name="_Toc131535814"/>
      <w:bookmarkStart w:id="6416" w:name="_Toc137399105"/>
      <w:bookmarkStart w:id="6417" w:name="_Toc156575803"/>
      <w:bookmarkStart w:id="6418" w:name="_Toc176782721"/>
      <w:bookmarkStart w:id="6419" w:name="_Toc187256223"/>
      <w:r w:rsidRPr="008C3753">
        <w:t>7.4.1.1</w:t>
      </w:r>
      <w:r w:rsidRPr="008C3753">
        <w:tab/>
        <w:t>Definition and applicability</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20" w:name="_Toc21100036"/>
      <w:bookmarkStart w:id="6421" w:name="_Toc29809834"/>
      <w:bookmarkStart w:id="6422" w:name="_Toc36645219"/>
      <w:bookmarkStart w:id="6423" w:name="_Toc37272273"/>
      <w:bookmarkStart w:id="6424" w:name="_Toc45884519"/>
      <w:bookmarkStart w:id="6425" w:name="_Toc53182542"/>
      <w:bookmarkStart w:id="6426" w:name="_Toc58860283"/>
      <w:bookmarkStart w:id="6427" w:name="_Toc58862787"/>
      <w:bookmarkStart w:id="6428" w:name="_Toc61182780"/>
      <w:bookmarkStart w:id="6429" w:name="_Toc66728094"/>
      <w:bookmarkStart w:id="6430" w:name="_Toc74961898"/>
      <w:bookmarkStart w:id="6431" w:name="_Toc75242808"/>
      <w:bookmarkStart w:id="6432" w:name="_Toc76545154"/>
      <w:bookmarkStart w:id="6433" w:name="_Toc82595257"/>
      <w:bookmarkStart w:id="6434" w:name="_Toc89955288"/>
      <w:bookmarkStart w:id="6435" w:name="_Toc98773713"/>
      <w:bookmarkStart w:id="6436" w:name="_Toc106201472"/>
      <w:bookmarkStart w:id="6437" w:name="_Toc115191326"/>
      <w:bookmarkStart w:id="6438" w:name="_Toc122013156"/>
      <w:bookmarkStart w:id="6439" w:name="_Toc124155244"/>
      <w:bookmarkStart w:id="6440" w:name="_Toc131535815"/>
      <w:bookmarkStart w:id="6441" w:name="_Toc137399106"/>
      <w:bookmarkStart w:id="6442" w:name="_Toc156575804"/>
      <w:bookmarkStart w:id="6443" w:name="_Toc176782722"/>
      <w:bookmarkStart w:id="6444" w:name="_Toc187256224"/>
      <w:r w:rsidRPr="008C3753">
        <w:t>7.4.1.2</w:t>
      </w:r>
      <w:r w:rsidRPr="008C3753">
        <w:tab/>
        <w:t>Minimum requirement</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45" w:name="_Toc21100037"/>
      <w:bookmarkStart w:id="6446" w:name="_Toc29809835"/>
      <w:bookmarkStart w:id="6447" w:name="_Toc36645220"/>
      <w:bookmarkStart w:id="6448" w:name="_Toc37272274"/>
      <w:bookmarkStart w:id="6449" w:name="_Toc45884520"/>
      <w:bookmarkStart w:id="6450" w:name="_Toc53182543"/>
      <w:bookmarkStart w:id="6451" w:name="_Toc58860284"/>
      <w:bookmarkStart w:id="6452" w:name="_Toc58862788"/>
      <w:bookmarkStart w:id="6453" w:name="_Toc61182781"/>
      <w:bookmarkStart w:id="6454" w:name="_Toc66728095"/>
      <w:bookmarkStart w:id="6455" w:name="_Toc74961899"/>
      <w:bookmarkStart w:id="6456" w:name="_Toc75242809"/>
      <w:bookmarkStart w:id="6457" w:name="_Toc76545155"/>
      <w:bookmarkStart w:id="6458" w:name="_Toc82595258"/>
      <w:bookmarkStart w:id="6459" w:name="_Toc89955289"/>
      <w:bookmarkStart w:id="6460" w:name="_Toc98773714"/>
      <w:bookmarkStart w:id="6461" w:name="_Toc106201473"/>
      <w:bookmarkStart w:id="6462" w:name="_Toc115191327"/>
      <w:bookmarkStart w:id="6463" w:name="_Toc122013157"/>
      <w:bookmarkStart w:id="6464" w:name="_Toc124155245"/>
      <w:bookmarkStart w:id="6465" w:name="_Toc131535816"/>
      <w:bookmarkStart w:id="6466" w:name="_Toc137399107"/>
      <w:bookmarkStart w:id="6467" w:name="_Toc156575805"/>
      <w:bookmarkStart w:id="6468" w:name="_Toc176782723"/>
      <w:bookmarkStart w:id="6469" w:name="_Toc187256225"/>
      <w:r w:rsidRPr="008C3753">
        <w:t>7.4.1.3</w:t>
      </w:r>
      <w:r w:rsidRPr="008C3753">
        <w:tab/>
        <w:t>Test purpose</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70" w:name="_Toc21100038"/>
      <w:bookmarkStart w:id="6471" w:name="_Toc29809836"/>
      <w:bookmarkStart w:id="6472" w:name="_Toc36645221"/>
      <w:bookmarkStart w:id="6473" w:name="_Toc37272275"/>
      <w:bookmarkStart w:id="6474" w:name="_Toc45884521"/>
      <w:bookmarkStart w:id="6475" w:name="_Toc53182544"/>
      <w:bookmarkStart w:id="6476" w:name="_Toc58860285"/>
      <w:bookmarkStart w:id="6477" w:name="_Toc58862789"/>
      <w:bookmarkStart w:id="6478" w:name="_Toc61182782"/>
      <w:bookmarkStart w:id="6479" w:name="_Toc66728096"/>
      <w:bookmarkStart w:id="6480" w:name="_Toc74961900"/>
      <w:bookmarkStart w:id="6481" w:name="_Toc75242810"/>
      <w:bookmarkStart w:id="6482" w:name="_Toc76545156"/>
      <w:bookmarkStart w:id="6483" w:name="_Toc82595259"/>
      <w:bookmarkStart w:id="6484" w:name="_Toc89955290"/>
      <w:bookmarkStart w:id="6485" w:name="_Toc98773715"/>
      <w:bookmarkStart w:id="6486" w:name="_Toc106201474"/>
      <w:bookmarkStart w:id="6487" w:name="_Toc115191328"/>
      <w:bookmarkStart w:id="6488" w:name="_Toc122013158"/>
      <w:bookmarkStart w:id="6489" w:name="_Toc124155246"/>
      <w:bookmarkStart w:id="6490" w:name="_Toc131535817"/>
      <w:bookmarkStart w:id="6491" w:name="_Toc137399108"/>
      <w:bookmarkStart w:id="6492" w:name="_Toc156575806"/>
      <w:bookmarkStart w:id="6493" w:name="_Toc176782724"/>
      <w:bookmarkStart w:id="6494" w:name="_Toc187256226"/>
      <w:r w:rsidRPr="008C3753">
        <w:lastRenderedPageBreak/>
        <w:t>7.4.1.4</w:t>
      </w:r>
      <w:r w:rsidRPr="008C3753">
        <w:tab/>
        <w:t>Method of test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57410AD7" w14:textId="77777777" w:rsidR="00081372" w:rsidRPr="008C3753" w:rsidRDefault="00081372" w:rsidP="0058053F">
      <w:pPr>
        <w:pStyle w:val="Heading5"/>
      </w:pPr>
      <w:bookmarkStart w:id="6495" w:name="_Toc21100039"/>
      <w:bookmarkStart w:id="6496" w:name="_Toc29809837"/>
      <w:bookmarkStart w:id="6497" w:name="_Toc36645222"/>
      <w:bookmarkStart w:id="6498" w:name="_Toc37272276"/>
      <w:bookmarkStart w:id="6499" w:name="_Toc45884522"/>
      <w:bookmarkStart w:id="6500" w:name="_Toc53182545"/>
      <w:bookmarkStart w:id="6501" w:name="_Toc58860286"/>
      <w:bookmarkStart w:id="6502" w:name="_Toc58862790"/>
      <w:bookmarkStart w:id="6503" w:name="_Toc61182783"/>
      <w:bookmarkStart w:id="6504" w:name="_Toc66728097"/>
      <w:bookmarkStart w:id="6505" w:name="_Toc74961901"/>
      <w:bookmarkStart w:id="6506" w:name="_Toc75242811"/>
      <w:bookmarkStart w:id="6507" w:name="_Toc76545157"/>
      <w:bookmarkStart w:id="6508" w:name="_Toc82595260"/>
      <w:bookmarkStart w:id="6509" w:name="_Toc89955291"/>
      <w:bookmarkStart w:id="6510" w:name="_Toc98773716"/>
      <w:bookmarkStart w:id="6511" w:name="_Toc106201475"/>
      <w:bookmarkStart w:id="6512" w:name="_Toc115191329"/>
      <w:bookmarkStart w:id="6513" w:name="_Toc122013159"/>
      <w:bookmarkStart w:id="6514" w:name="_Toc124155247"/>
      <w:bookmarkStart w:id="6515" w:name="_Toc131535818"/>
      <w:bookmarkStart w:id="6516" w:name="_Toc137399109"/>
      <w:bookmarkStart w:id="6517" w:name="_Toc156575807"/>
      <w:bookmarkStart w:id="6518" w:name="_Toc176782725"/>
      <w:bookmarkStart w:id="6519" w:name="_Toc187256227"/>
      <w:r w:rsidRPr="008C3753">
        <w:t>7.4.1.4.1</w:t>
      </w:r>
      <w:r w:rsidRPr="008C3753">
        <w:tab/>
        <w:t>Initial conditions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20" w:name="_Toc21100040"/>
      <w:bookmarkStart w:id="6521" w:name="_Toc29809838"/>
      <w:bookmarkStart w:id="6522" w:name="_Toc36645223"/>
      <w:bookmarkStart w:id="6523" w:name="_Toc37272277"/>
      <w:bookmarkStart w:id="6524" w:name="_Toc45884523"/>
      <w:bookmarkStart w:id="6525" w:name="_Toc53182546"/>
      <w:bookmarkStart w:id="6526" w:name="_Toc58860287"/>
      <w:bookmarkStart w:id="6527" w:name="_Toc58862791"/>
      <w:bookmarkStart w:id="6528" w:name="_Toc61182784"/>
      <w:bookmarkStart w:id="6529" w:name="_Toc66728098"/>
      <w:bookmarkStart w:id="6530" w:name="_Toc74961902"/>
      <w:bookmarkStart w:id="6531" w:name="_Toc75242812"/>
      <w:bookmarkStart w:id="6532" w:name="_Toc76545158"/>
      <w:bookmarkStart w:id="6533" w:name="_Toc82595261"/>
      <w:bookmarkStart w:id="6534" w:name="_Toc89955292"/>
      <w:bookmarkStart w:id="6535" w:name="_Toc98773717"/>
      <w:bookmarkStart w:id="6536" w:name="_Toc106201476"/>
      <w:bookmarkStart w:id="6537" w:name="_Toc115191330"/>
      <w:bookmarkStart w:id="6538" w:name="_Toc122013160"/>
      <w:bookmarkStart w:id="6539" w:name="_Toc124155248"/>
      <w:bookmarkStart w:id="6540" w:name="_Toc131535819"/>
      <w:bookmarkStart w:id="6541" w:name="_Toc137399110"/>
      <w:bookmarkStart w:id="6542" w:name="_Toc156575808"/>
      <w:bookmarkStart w:id="6543" w:name="_Toc176782726"/>
      <w:bookmarkStart w:id="6544" w:name="_Toc187256228"/>
      <w:r w:rsidRPr="008C3753">
        <w:t>7.4.1.4.2</w:t>
      </w:r>
      <w:r w:rsidRPr="008C3753">
        <w:tab/>
        <w:t>Procedure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45" w:name="_Toc21100041"/>
      <w:bookmarkStart w:id="6546" w:name="_Toc29809839"/>
      <w:bookmarkStart w:id="6547" w:name="_Toc36645224"/>
      <w:bookmarkStart w:id="6548" w:name="_Toc37272278"/>
      <w:bookmarkStart w:id="6549" w:name="_Toc45884524"/>
      <w:bookmarkStart w:id="6550" w:name="_Toc53182547"/>
      <w:bookmarkStart w:id="6551" w:name="_Toc58860288"/>
      <w:bookmarkStart w:id="6552" w:name="_Toc58862792"/>
      <w:bookmarkStart w:id="6553" w:name="_Toc61182785"/>
      <w:bookmarkStart w:id="6554" w:name="_Toc66728099"/>
      <w:bookmarkStart w:id="6555" w:name="_Toc74961903"/>
      <w:bookmarkStart w:id="6556" w:name="_Toc75242813"/>
      <w:bookmarkStart w:id="6557" w:name="_Toc76545159"/>
      <w:bookmarkStart w:id="6558" w:name="_Toc82595262"/>
      <w:bookmarkStart w:id="6559" w:name="_Toc89955293"/>
      <w:bookmarkStart w:id="6560" w:name="_Toc98773718"/>
      <w:bookmarkStart w:id="6561" w:name="_Toc106201477"/>
      <w:bookmarkStart w:id="6562" w:name="_Toc115191331"/>
      <w:bookmarkStart w:id="6563" w:name="_Toc122013161"/>
      <w:bookmarkStart w:id="6564" w:name="_Toc124155249"/>
      <w:bookmarkStart w:id="6565" w:name="_Toc131535820"/>
      <w:bookmarkStart w:id="6566" w:name="_Toc137399111"/>
      <w:bookmarkStart w:id="6567" w:name="_Toc156575809"/>
      <w:bookmarkStart w:id="6568" w:name="_Toc176782727"/>
      <w:bookmarkStart w:id="6569" w:name="_Toc187256229"/>
      <w:r w:rsidRPr="008C3753">
        <w:t>7.4.1.5</w:t>
      </w:r>
      <w:r w:rsidRPr="008C3753">
        <w:tab/>
        <w:t>Test requirements</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70" w:name="_Toc21100042"/>
      <w:bookmarkStart w:id="6571" w:name="_Toc29809840"/>
      <w:bookmarkStart w:id="6572" w:name="_Toc36645225"/>
      <w:bookmarkStart w:id="6573" w:name="_Toc37272279"/>
      <w:bookmarkStart w:id="6574" w:name="_Toc45884525"/>
      <w:bookmarkStart w:id="6575" w:name="_Toc53182548"/>
      <w:bookmarkStart w:id="6576" w:name="_Toc58860289"/>
      <w:bookmarkStart w:id="6577" w:name="_Toc58862793"/>
      <w:bookmarkStart w:id="6578" w:name="_Toc61182786"/>
      <w:bookmarkStart w:id="6579" w:name="_Toc66728100"/>
      <w:bookmarkStart w:id="6580" w:name="_Toc74961904"/>
      <w:bookmarkStart w:id="6581" w:name="_Toc75242814"/>
      <w:bookmarkStart w:id="6582" w:name="_Toc76545160"/>
      <w:bookmarkStart w:id="6583" w:name="_Toc82595263"/>
      <w:bookmarkStart w:id="6584" w:name="_Toc89955294"/>
      <w:bookmarkStart w:id="6585" w:name="_Toc98773719"/>
      <w:bookmarkStart w:id="6586" w:name="_Toc106201478"/>
      <w:bookmarkStart w:id="6587" w:name="_Toc115191332"/>
      <w:bookmarkStart w:id="6588" w:name="_Toc122013162"/>
      <w:bookmarkStart w:id="6589" w:name="_Toc124155250"/>
      <w:bookmarkStart w:id="6590" w:name="_Toc131535821"/>
      <w:bookmarkStart w:id="6591" w:name="_Toc137399112"/>
      <w:bookmarkStart w:id="6592" w:name="_Toc156575810"/>
      <w:bookmarkStart w:id="6593" w:name="_Toc176782728"/>
      <w:bookmarkStart w:id="6594" w:name="_Toc187256230"/>
      <w:r w:rsidRPr="008C3753">
        <w:t>7.4.2</w:t>
      </w:r>
      <w:r w:rsidRPr="008C3753">
        <w:tab/>
        <w:t>In-band blocking</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46BDA1D9" w14:textId="77777777" w:rsidR="00081372" w:rsidRPr="008C3753" w:rsidRDefault="00081372" w:rsidP="0058053F">
      <w:pPr>
        <w:pStyle w:val="Heading4"/>
      </w:pPr>
      <w:bookmarkStart w:id="6595" w:name="_Toc21100043"/>
      <w:bookmarkStart w:id="6596" w:name="_Toc29809841"/>
      <w:bookmarkStart w:id="6597" w:name="_Toc36645226"/>
      <w:bookmarkStart w:id="6598" w:name="_Toc37272280"/>
      <w:bookmarkStart w:id="6599" w:name="_Toc45884526"/>
      <w:bookmarkStart w:id="6600" w:name="_Toc53182549"/>
      <w:bookmarkStart w:id="6601" w:name="_Toc58860290"/>
      <w:bookmarkStart w:id="6602" w:name="_Toc58862794"/>
      <w:bookmarkStart w:id="6603" w:name="_Toc61182787"/>
      <w:bookmarkStart w:id="6604" w:name="_Toc66728101"/>
      <w:bookmarkStart w:id="6605" w:name="_Toc74961905"/>
      <w:bookmarkStart w:id="6606" w:name="_Toc75242815"/>
      <w:bookmarkStart w:id="6607" w:name="_Toc76545161"/>
      <w:bookmarkStart w:id="6608" w:name="_Toc82595264"/>
      <w:bookmarkStart w:id="6609" w:name="_Toc89955295"/>
      <w:bookmarkStart w:id="6610" w:name="_Toc98773720"/>
      <w:bookmarkStart w:id="6611" w:name="_Toc106201479"/>
      <w:bookmarkStart w:id="6612" w:name="_Toc115191333"/>
      <w:bookmarkStart w:id="6613" w:name="_Toc122013163"/>
      <w:bookmarkStart w:id="6614" w:name="_Toc124155251"/>
      <w:bookmarkStart w:id="6615" w:name="_Toc131535822"/>
      <w:bookmarkStart w:id="6616" w:name="_Toc137399113"/>
      <w:bookmarkStart w:id="6617" w:name="_Toc156575811"/>
      <w:bookmarkStart w:id="6618" w:name="_Toc176782729"/>
      <w:bookmarkStart w:id="6619" w:name="_Toc187256231"/>
      <w:r w:rsidRPr="008C3753">
        <w:t>7.4.2.1</w:t>
      </w:r>
      <w:r w:rsidRPr="008C3753">
        <w:tab/>
        <w:t>Definition and applicability</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20" w:name="_Toc21100044"/>
      <w:bookmarkStart w:id="6621" w:name="_Toc29809842"/>
      <w:bookmarkStart w:id="6622" w:name="_Toc36645227"/>
      <w:bookmarkStart w:id="6623" w:name="_Toc37272281"/>
      <w:bookmarkStart w:id="6624" w:name="_Toc45884527"/>
      <w:bookmarkStart w:id="6625" w:name="_Toc53182550"/>
      <w:bookmarkStart w:id="6626" w:name="_Toc58860291"/>
      <w:bookmarkStart w:id="6627" w:name="_Toc58862795"/>
      <w:bookmarkStart w:id="6628" w:name="_Toc61182788"/>
      <w:bookmarkStart w:id="6629" w:name="_Toc66728102"/>
      <w:bookmarkStart w:id="6630" w:name="_Toc74961906"/>
      <w:bookmarkStart w:id="6631" w:name="_Toc75242816"/>
      <w:bookmarkStart w:id="6632" w:name="_Toc76545162"/>
      <w:bookmarkStart w:id="6633" w:name="_Toc82595265"/>
      <w:bookmarkStart w:id="6634" w:name="_Toc89955296"/>
      <w:bookmarkStart w:id="6635" w:name="_Toc98773721"/>
      <w:bookmarkStart w:id="6636" w:name="_Toc106201480"/>
      <w:bookmarkStart w:id="6637" w:name="_Toc115191334"/>
      <w:bookmarkStart w:id="6638" w:name="_Toc122013164"/>
      <w:bookmarkStart w:id="6639" w:name="_Toc124155252"/>
      <w:bookmarkStart w:id="6640" w:name="_Toc131535823"/>
      <w:bookmarkStart w:id="6641" w:name="_Toc137399114"/>
      <w:bookmarkStart w:id="6642" w:name="_Toc156575812"/>
      <w:bookmarkStart w:id="6643" w:name="_Toc176782730"/>
      <w:bookmarkStart w:id="6644" w:name="_Toc187256232"/>
      <w:r w:rsidRPr="008C3753">
        <w:t>7.4.2.2</w:t>
      </w:r>
      <w:r w:rsidRPr="008C3753">
        <w:tab/>
        <w:t>Minimum requirement</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45" w:name="_Toc21100045"/>
      <w:bookmarkStart w:id="6646" w:name="_Toc29809843"/>
      <w:bookmarkStart w:id="6647" w:name="_Toc36645228"/>
      <w:bookmarkStart w:id="6648" w:name="_Toc37272282"/>
      <w:bookmarkStart w:id="6649" w:name="_Toc45884528"/>
      <w:bookmarkStart w:id="6650" w:name="_Toc53182551"/>
      <w:bookmarkStart w:id="6651" w:name="_Toc58860292"/>
      <w:bookmarkStart w:id="6652" w:name="_Toc58862796"/>
      <w:bookmarkStart w:id="6653" w:name="_Toc61182789"/>
      <w:bookmarkStart w:id="6654" w:name="_Toc66728103"/>
      <w:bookmarkStart w:id="6655" w:name="_Toc74961907"/>
      <w:bookmarkStart w:id="6656" w:name="_Toc75242817"/>
      <w:bookmarkStart w:id="6657" w:name="_Toc76545163"/>
      <w:bookmarkStart w:id="6658" w:name="_Toc82595266"/>
      <w:bookmarkStart w:id="6659" w:name="_Toc89955297"/>
      <w:bookmarkStart w:id="6660" w:name="_Toc98773722"/>
      <w:bookmarkStart w:id="6661" w:name="_Toc106201481"/>
      <w:bookmarkStart w:id="6662" w:name="_Toc115191335"/>
      <w:bookmarkStart w:id="6663" w:name="_Toc122013165"/>
      <w:bookmarkStart w:id="6664" w:name="_Toc124155253"/>
      <w:bookmarkStart w:id="6665" w:name="_Toc131535824"/>
      <w:bookmarkStart w:id="6666" w:name="_Toc137399115"/>
      <w:bookmarkStart w:id="6667" w:name="_Toc156575813"/>
      <w:bookmarkStart w:id="6668" w:name="_Toc176782731"/>
      <w:bookmarkStart w:id="6669" w:name="_Toc187256233"/>
      <w:r w:rsidRPr="008C3753">
        <w:t>7.4.2.3</w:t>
      </w:r>
      <w:r w:rsidRPr="008C3753">
        <w:tab/>
        <w:t>Test purpose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0" w:name="_Toc21100046"/>
      <w:bookmarkStart w:id="6671" w:name="_Toc29809844"/>
      <w:bookmarkStart w:id="6672" w:name="_Toc36645229"/>
      <w:bookmarkStart w:id="6673" w:name="_Toc37272283"/>
      <w:bookmarkStart w:id="6674" w:name="_Toc45884529"/>
      <w:bookmarkStart w:id="6675" w:name="_Toc53182552"/>
      <w:bookmarkStart w:id="6676" w:name="_Toc58860293"/>
      <w:bookmarkStart w:id="6677" w:name="_Toc58862797"/>
      <w:bookmarkStart w:id="6678" w:name="_Toc61182790"/>
      <w:bookmarkStart w:id="6679" w:name="_Toc66728104"/>
      <w:bookmarkStart w:id="6680" w:name="_Toc74961908"/>
      <w:bookmarkStart w:id="6681" w:name="_Toc75242818"/>
      <w:bookmarkStart w:id="6682" w:name="_Toc76545164"/>
      <w:bookmarkStart w:id="6683" w:name="_Toc82595267"/>
      <w:bookmarkStart w:id="6684" w:name="_Toc89955298"/>
      <w:bookmarkStart w:id="6685" w:name="_Toc98773723"/>
      <w:bookmarkStart w:id="6686" w:name="_Toc106201482"/>
      <w:bookmarkStart w:id="6687" w:name="_Toc115191336"/>
      <w:bookmarkStart w:id="6688" w:name="_Toc122013166"/>
      <w:bookmarkStart w:id="6689" w:name="_Toc124155254"/>
      <w:bookmarkStart w:id="6690" w:name="_Toc131535825"/>
      <w:bookmarkStart w:id="6691" w:name="_Toc137399116"/>
      <w:bookmarkStart w:id="6692" w:name="_Toc156575814"/>
      <w:bookmarkStart w:id="6693" w:name="_Toc176782732"/>
      <w:bookmarkStart w:id="6694" w:name="_Toc187256234"/>
      <w:r w:rsidRPr="008C3753">
        <w:t>7.4.</w:t>
      </w:r>
      <w:r w:rsidR="00B24F3B" w:rsidRPr="008C3753">
        <w:t>2</w:t>
      </w:r>
      <w:r w:rsidRPr="008C3753">
        <w:t>.4</w:t>
      </w:r>
      <w:r w:rsidRPr="008C3753">
        <w:tab/>
        <w:t>Method of test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6AB20E1" w14:textId="77777777" w:rsidR="0040230A" w:rsidRPr="008C3753" w:rsidRDefault="0040230A" w:rsidP="0040230A">
      <w:pPr>
        <w:pStyle w:val="Heading5"/>
      </w:pPr>
      <w:bookmarkStart w:id="6695" w:name="_Toc21100047"/>
      <w:bookmarkStart w:id="6696" w:name="_Toc29809845"/>
      <w:bookmarkStart w:id="6697" w:name="_Toc36645230"/>
      <w:bookmarkStart w:id="6698" w:name="_Toc37272284"/>
      <w:bookmarkStart w:id="6699" w:name="_Toc45884530"/>
      <w:bookmarkStart w:id="6700" w:name="_Toc53182553"/>
      <w:bookmarkStart w:id="6701" w:name="_Toc58860294"/>
      <w:bookmarkStart w:id="6702" w:name="_Toc58862798"/>
      <w:bookmarkStart w:id="6703" w:name="_Toc61182791"/>
      <w:bookmarkStart w:id="6704" w:name="_Toc66728105"/>
      <w:bookmarkStart w:id="6705" w:name="_Toc74961909"/>
      <w:bookmarkStart w:id="6706" w:name="_Toc75242819"/>
      <w:bookmarkStart w:id="6707" w:name="_Toc76545165"/>
      <w:bookmarkStart w:id="6708" w:name="_Toc82595268"/>
      <w:bookmarkStart w:id="6709" w:name="_Toc89955299"/>
      <w:bookmarkStart w:id="6710" w:name="_Toc98773724"/>
      <w:bookmarkStart w:id="6711" w:name="_Toc106201483"/>
      <w:bookmarkStart w:id="6712" w:name="_Toc115191337"/>
      <w:bookmarkStart w:id="6713" w:name="_Toc122013167"/>
      <w:bookmarkStart w:id="6714" w:name="_Toc124155255"/>
      <w:bookmarkStart w:id="6715" w:name="_Toc131535826"/>
      <w:bookmarkStart w:id="6716" w:name="_Toc137399117"/>
      <w:bookmarkStart w:id="6717" w:name="_Toc156575815"/>
      <w:bookmarkStart w:id="6718" w:name="_Toc176782733"/>
      <w:bookmarkStart w:id="6719" w:name="_Toc187256235"/>
      <w:r w:rsidRPr="008C3753">
        <w:t>7.4.2.4.1</w:t>
      </w:r>
      <w:r w:rsidRPr="008C3753">
        <w:tab/>
        <w:t>Initial conditions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20" w:name="_Toc21100048"/>
      <w:bookmarkStart w:id="6721" w:name="_Toc29809846"/>
      <w:bookmarkStart w:id="6722" w:name="_Toc36645231"/>
      <w:bookmarkStart w:id="6723" w:name="_Toc37272285"/>
      <w:bookmarkStart w:id="6724" w:name="_Toc45884531"/>
      <w:bookmarkStart w:id="6725" w:name="_Toc53182554"/>
      <w:bookmarkStart w:id="6726" w:name="_Toc58860295"/>
      <w:bookmarkStart w:id="6727" w:name="_Toc58862799"/>
      <w:bookmarkStart w:id="6728" w:name="_Toc61182792"/>
      <w:bookmarkStart w:id="6729" w:name="_Toc66728106"/>
      <w:bookmarkStart w:id="6730" w:name="_Toc74961910"/>
      <w:bookmarkStart w:id="6731" w:name="_Toc75242820"/>
      <w:bookmarkStart w:id="6732" w:name="_Toc76545166"/>
      <w:bookmarkStart w:id="6733" w:name="_Toc82595269"/>
      <w:bookmarkStart w:id="6734" w:name="_Toc89955300"/>
      <w:bookmarkStart w:id="6735" w:name="_Toc98773725"/>
      <w:bookmarkStart w:id="6736" w:name="_Toc106201484"/>
      <w:bookmarkStart w:id="6737" w:name="_Toc115191338"/>
      <w:bookmarkStart w:id="6738" w:name="_Toc122013168"/>
      <w:bookmarkStart w:id="6739" w:name="_Toc124155256"/>
      <w:bookmarkStart w:id="6740" w:name="_Toc131535827"/>
      <w:bookmarkStart w:id="6741" w:name="_Toc137399118"/>
      <w:bookmarkStart w:id="6742" w:name="_Toc156575816"/>
      <w:bookmarkStart w:id="6743" w:name="_Toc176782734"/>
      <w:bookmarkStart w:id="6744" w:name="_Toc187256236"/>
      <w:r w:rsidRPr="008C3753">
        <w:t>7.4.2.4.2</w:t>
      </w:r>
      <w:r w:rsidRPr="008C3753">
        <w:tab/>
        <w:t>Procedure for general blocking</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45" w:name="_Toc21100049"/>
      <w:bookmarkStart w:id="6746" w:name="_Toc29809847"/>
      <w:bookmarkStart w:id="6747" w:name="_Toc36645232"/>
      <w:bookmarkStart w:id="6748" w:name="_Toc37272286"/>
      <w:bookmarkStart w:id="6749" w:name="_Toc45884532"/>
      <w:bookmarkStart w:id="6750" w:name="_Toc53182555"/>
      <w:bookmarkStart w:id="6751" w:name="_Toc58860296"/>
      <w:bookmarkStart w:id="6752" w:name="_Toc58862800"/>
      <w:bookmarkStart w:id="6753" w:name="_Toc61182793"/>
      <w:bookmarkStart w:id="6754" w:name="_Toc66728107"/>
      <w:bookmarkStart w:id="6755" w:name="_Toc74961911"/>
      <w:bookmarkStart w:id="6756" w:name="_Toc75242821"/>
      <w:bookmarkStart w:id="6757" w:name="_Toc76545167"/>
      <w:bookmarkStart w:id="6758" w:name="_Toc82595270"/>
      <w:bookmarkStart w:id="6759" w:name="_Toc89955301"/>
      <w:bookmarkStart w:id="6760" w:name="_Toc98773726"/>
      <w:bookmarkStart w:id="6761" w:name="_Toc106201485"/>
      <w:bookmarkStart w:id="6762" w:name="_Toc115191339"/>
      <w:bookmarkStart w:id="6763" w:name="_Toc122013169"/>
      <w:bookmarkStart w:id="6764" w:name="_Toc124155257"/>
      <w:bookmarkStart w:id="6765" w:name="_Toc131535828"/>
      <w:bookmarkStart w:id="6766" w:name="_Toc137399119"/>
      <w:bookmarkStart w:id="6767" w:name="_Toc156575817"/>
      <w:bookmarkStart w:id="6768" w:name="_Toc176782735"/>
      <w:bookmarkStart w:id="6769" w:name="_Toc187256237"/>
      <w:r w:rsidRPr="008C3753">
        <w:lastRenderedPageBreak/>
        <w:t>7.4.2.4.3</w:t>
      </w:r>
      <w:r w:rsidRPr="008C3753">
        <w:tab/>
        <w:t>Procedure for narrowband blocking</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70" w:name="_Toc21100050"/>
      <w:bookmarkStart w:id="6771" w:name="_Toc29809848"/>
      <w:bookmarkStart w:id="6772" w:name="_Toc36645233"/>
      <w:bookmarkStart w:id="6773" w:name="_Toc37272287"/>
      <w:bookmarkStart w:id="6774" w:name="_Toc45884533"/>
      <w:bookmarkStart w:id="6775" w:name="_Toc53182556"/>
      <w:bookmarkStart w:id="6776" w:name="_Toc58860297"/>
      <w:bookmarkStart w:id="6777" w:name="_Toc58862801"/>
      <w:bookmarkStart w:id="6778" w:name="_Toc61182794"/>
      <w:bookmarkStart w:id="6779" w:name="_Toc66728108"/>
      <w:bookmarkStart w:id="6780" w:name="_Toc74961912"/>
      <w:bookmarkStart w:id="6781" w:name="_Toc75242822"/>
      <w:bookmarkStart w:id="6782" w:name="_Toc76545168"/>
      <w:bookmarkStart w:id="6783" w:name="_Toc82595271"/>
      <w:bookmarkStart w:id="6784" w:name="_Toc89955302"/>
      <w:bookmarkStart w:id="6785" w:name="_Toc98773727"/>
      <w:bookmarkStart w:id="6786" w:name="_Toc106201486"/>
      <w:bookmarkStart w:id="6787" w:name="_Toc115191340"/>
      <w:bookmarkStart w:id="6788" w:name="_Toc122013170"/>
      <w:bookmarkStart w:id="6789" w:name="_Toc124155258"/>
      <w:bookmarkStart w:id="6790" w:name="_Toc131535829"/>
      <w:bookmarkStart w:id="6791" w:name="_Toc137399120"/>
      <w:bookmarkStart w:id="6792" w:name="_Toc156575818"/>
      <w:bookmarkStart w:id="6793" w:name="_Toc176782736"/>
      <w:bookmarkStart w:id="6794" w:name="_Toc187256238"/>
      <w:r w:rsidRPr="008C3753">
        <w:t>7.4.2.5</w:t>
      </w:r>
      <w:r w:rsidRPr="008C3753">
        <w:tab/>
        <w:t>Test requirements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795" w:name="_Toc106201487"/>
      <w:bookmarkStart w:id="6796" w:name="_Toc115191341"/>
      <w:bookmarkStart w:id="6797" w:name="_Toc122013171"/>
      <w:bookmarkStart w:id="6798" w:name="_Toc124155259"/>
      <w:bookmarkStart w:id="6799" w:name="_Toc131535830"/>
      <w:bookmarkStart w:id="6800" w:name="_Toc137399121"/>
      <w:bookmarkStart w:id="6801" w:name="_Toc156575819"/>
      <w:bookmarkStart w:id="6802" w:name="_Toc176782737"/>
      <w:bookmarkStart w:id="6803" w:name="_Toc187256239"/>
      <w:r w:rsidRPr="00450802">
        <w:t>7.4.2.5.1</w:t>
      </w:r>
      <w:r w:rsidRPr="00450802">
        <w:tab/>
        <w:t>Additional narrowband blocking requirement for Band n100</w:t>
      </w:r>
      <w:bookmarkEnd w:id="6795"/>
      <w:bookmarkEnd w:id="6796"/>
      <w:bookmarkEnd w:id="6797"/>
      <w:bookmarkEnd w:id="6798"/>
      <w:bookmarkEnd w:id="6799"/>
      <w:bookmarkEnd w:id="6800"/>
      <w:bookmarkEnd w:id="6801"/>
      <w:bookmarkEnd w:id="6802"/>
      <w:bookmarkEnd w:id="680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04" w:name="_Toc21100051"/>
      <w:bookmarkStart w:id="6805" w:name="_Toc29809849"/>
      <w:bookmarkStart w:id="6806" w:name="_Toc36645234"/>
      <w:bookmarkStart w:id="6807" w:name="_Toc37272288"/>
      <w:bookmarkStart w:id="6808" w:name="_Toc45884534"/>
      <w:bookmarkStart w:id="6809" w:name="_Toc53182557"/>
      <w:bookmarkStart w:id="6810" w:name="_Toc58860298"/>
      <w:bookmarkStart w:id="6811" w:name="_Toc58862802"/>
      <w:bookmarkStart w:id="6812" w:name="_Toc61182795"/>
      <w:bookmarkStart w:id="6813" w:name="_Toc66728109"/>
      <w:bookmarkStart w:id="6814" w:name="_Toc74961913"/>
      <w:bookmarkStart w:id="6815" w:name="_Toc75242823"/>
      <w:bookmarkStart w:id="6816" w:name="_Toc76545169"/>
      <w:bookmarkStart w:id="6817" w:name="_Toc82595272"/>
      <w:bookmarkStart w:id="6818" w:name="_Toc89955303"/>
      <w:bookmarkStart w:id="6819" w:name="_Toc98773728"/>
      <w:bookmarkStart w:id="6820" w:name="_Toc106201488"/>
      <w:bookmarkStart w:id="6821" w:name="_Toc115191342"/>
      <w:bookmarkStart w:id="6822" w:name="_Toc122013172"/>
      <w:bookmarkStart w:id="6823" w:name="_Toc124155260"/>
      <w:bookmarkStart w:id="6824" w:name="_Toc131535831"/>
      <w:bookmarkStart w:id="6825" w:name="_Toc137399122"/>
      <w:bookmarkStart w:id="6826" w:name="_Toc156575820"/>
      <w:bookmarkStart w:id="6827" w:name="_Toc176782738"/>
      <w:bookmarkStart w:id="6828" w:name="_Toc187256240"/>
      <w:r w:rsidRPr="008C3753">
        <w:t>7.5</w:t>
      </w:r>
      <w:r w:rsidRPr="008C3753">
        <w:tab/>
        <w:t>Out-of-band blocking</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r w:rsidRPr="008C3753">
        <w:tab/>
      </w:r>
    </w:p>
    <w:p w14:paraId="4A67A9C2" w14:textId="384CE029" w:rsidR="006C4A4E" w:rsidRPr="008C3753" w:rsidRDefault="006C4A4E" w:rsidP="0058053F">
      <w:pPr>
        <w:pStyle w:val="Heading3"/>
      </w:pPr>
      <w:bookmarkStart w:id="6829" w:name="_Toc21100052"/>
      <w:bookmarkStart w:id="6830" w:name="_Toc29809850"/>
      <w:bookmarkStart w:id="6831" w:name="_Toc36645235"/>
      <w:bookmarkStart w:id="6832" w:name="_Toc37272289"/>
      <w:bookmarkStart w:id="6833" w:name="_Toc45884535"/>
      <w:bookmarkStart w:id="6834" w:name="_Toc53182558"/>
      <w:bookmarkStart w:id="6835" w:name="_Toc58860299"/>
      <w:bookmarkStart w:id="6836" w:name="_Toc58862803"/>
      <w:bookmarkStart w:id="6837" w:name="_Toc61182796"/>
      <w:bookmarkStart w:id="6838" w:name="_Toc66728110"/>
      <w:bookmarkStart w:id="6839" w:name="_Toc74961914"/>
      <w:bookmarkStart w:id="6840" w:name="_Toc75242824"/>
      <w:bookmarkStart w:id="6841" w:name="_Toc76545170"/>
      <w:bookmarkStart w:id="6842" w:name="_Toc82595273"/>
      <w:bookmarkStart w:id="6843" w:name="_Toc89955304"/>
      <w:bookmarkStart w:id="6844" w:name="_Toc98773729"/>
      <w:bookmarkStart w:id="6845" w:name="_Toc106201489"/>
      <w:bookmarkStart w:id="6846" w:name="_Toc115191343"/>
      <w:bookmarkStart w:id="6847" w:name="_Toc122013173"/>
      <w:bookmarkStart w:id="6848" w:name="_Toc124155261"/>
      <w:bookmarkStart w:id="6849" w:name="_Toc131535832"/>
      <w:bookmarkStart w:id="6850" w:name="_Toc137399123"/>
      <w:bookmarkStart w:id="6851" w:name="_Toc156575821"/>
      <w:bookmarkStart w:id="6852" w:name="_Toc176782739"/>
      <w:bookmarkStart w:id="6853" w:name="_Toc187256241"/>
      <w:r w:rsidRPr="008C3753">
        <w:t>7.5.1</w:t>
      </w:r>
      <w:r w:rsidRPr="008C3753">
        <w:tab/>
        <w:t>Definition and applicability</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54" w:name="_Toc21100053"/>
      <w:bookmarkStart w:id="6855" w:name="_Toc29809851"/>
      <w:bookmarkStart w:id="6856" w:name="_Toc36645236"/>
      <w:bookmarkStart w:id="6857" w:name="_Toc37272290"/>
      <w:bookmarkStart w:id="6858" w:name="_Toc45884536"/>
      <w:bookmarkStart w:id="6859" w:name="_Toc53182559"/>
      <w:bookmarkStart w:id="6860" w:name="_Toc58860300"/>
      <w:bookmarkStart w:id="6861" w:name="_Toc58862804"/>
      <w:bookmarkStart w:id="6862" w:name="_Toc61182797"/>
      <w:bookmarkStart w:id="6863" w:name="_Toc66728111"/>
      <w:bookmarkStart w:id="6864" w:name="_Toc74961915"/>
      <w:bookmarkStart w:id="6865" w:name="_Toc75242825"/>
      <w:bookmarkStart w:id="6866" w:name="_Toc76545171"/>
      <w:bookmarkStart w:id="6867" w:name="_Toc82595274"/>
      <w:bookmarkStart w:id="6868" w:name="_Toc89955305"/>
      <w:bookmarkStart w:id="6869" w:name="_Toc98773730"/>
      <w:bookmarkStart w:id="6870" w:name="_Toc106201490"/>
      <w:bookmarkStart w:id="6871" w:name="_Toc115191344"/>
      <w:bookmarkStart w:id="6872" w:name="_Toc122013174"/>
      <w:bookmarkStart w:id="6873" w:name="_Toc124155262"/>
      <w:bookmarkStart w:id="6874" w:name="_Toc131535833"/>
      <w:bookmarkStart w:id="6875" w:name="_Toc137399124"/>
      <w:bookmarkStart w:id="6876" w:name="_Toc156575822"/>
      <w:bookmarkStart w:id="6877" w:name="_Toc176782740"/>
      <w:bookmarkStart w:id="6878" w:name="_Toc187256242"/>
      <w:r w:rsidRPr="008C3753">
        <w:t>7.5.2</w:t>
      </w:r>
      <w:r w:rsidRPr="008C3753">
        <w:tab/>
        <w:t>Minimum requirement</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79" w:name="_Toc21100054"/>
      <w:bookmarkStart w:id="6880" w:name="_Toc29809852"/>
      <w:bookmarkStart w:id="6881" w:name="_Toc36645237"/>
      <w:bookmarkStart w:id="6882" w:name="_Toc37272291"/>
      <w:bookmarkStart w:id="6883" w:name="_Toc45884537"/>
      <w:bookmarkStart w:id="6884" w:name="_Toc53182560"/>
      <w:bookmarkStart w:id="6885" w:name="_Toc58860301"/>
      <w:bookmarkStart w:id="6886" w:name="_Toc58862805"/>
      <w:bookmarkStart w:id="6887" w:name="_Toc61182798"/>
      <w:bookmarkStart w:id="6888" w:name="_Toc66728112"/>
      <w:bookmarkStart w:id="6889" w:name="_Toc74961916"/>
      <w:bookmarkStart w:id="6890" w:name="_Toc75242826"/>
      <w:bookmarkStart w:id="6891" w:name="_Toc76545172"/>
      <w:bookmarkStart w:id="6892" w:name="_Toc82595275"/>
      <w:bookmarkStart w:id="6893" w:name="_Toc89955306"/>
      <w:bookmarkStart w:id="6894" w:name="_Toc98773731"/>
      <w:bookmarkStart w:id="6895" w:name="_Toc106201491"/>
      <w:bookmarkStart w:id="6896" w:name="_Toc115191345"/>
      <w:bookmarkStart w:id="6897" w:name="_Toc122013175"/>
      <w:bookmarkStart w:id="6898" w:name="_Toc124155263"/>
      <w:bookmarkStart w:id="6899" w:name="_Toc131535834"/>
      <w:bookmarkStart w:id="6900" w:name="_Toc137399125"/>
      <w:bookmarkStart w:id="6901" w:name="_Toc156575823"/>
      <w:bookmarkStart w:id="6902" w:name="_Toc176782741"/>
      <w:bookmarkStart w:id="6903" w:name="_Toc187256243"/>
      <w:r w:rsidRPr="008C3753">
        <w:t>7.5.3</w:t>
      </w:r>
      <w:r w:rsidRPr="008C3753">
        <w:tab/>
        <w:t>Test purpose</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04" w:name="_Toc21100055"/>
      <w:bookmarkStart w:id="6905" w:name="_Toc29809853"/>
      <w:bookmarkStart w:id="6906" w:name="_Toc36645238"/>
      <w:bookmarkStart w:id="6907" w:name="_Toc37272292"/>
      <w:bookmarkStart w:id="6908" w:name="_Toc45884538"/>
      <w:bookmarkStart w:id="6909" w:name="_Toc53182561"/>
      <w:bookmarkStart w:id="6910" w:name="_Toc58860302"/>
      <w:bookmarkStart w:id="6911" w:name="_Toc58862806"/>
      <w:bookmarkStart w:id="6912" w:name="_Toc61182799"/>
      <w:bookmarkStart w:id="6913" w:name="_Toc66728113"/>
      <w:bookmarkStart w:id="6914" w:name="_Toc74961917"/>
      <w:bookmarkStart w:id="6915" w:name="_Toc75242827"/>
      <w:bookmarkStart w:id="6916" w:name="_Toc76545173"/>
      <w:bookmarkStart w:id="6917" w:name="_Toc82595276"/>
      <w:bookmarkStart w:id="6918" w:name="_Toc89955307"/>
      <w:bookmarkStart w:id="6919" w:name="_Toc98773732"/>
      <w:bookmarkStart w:id="6920" w:name="_Toc106201492"/>
      <w:bookmarkStart w:id="6921" w:name="_Toc115191346"/>
      <w:bookmarkStart w:id="6922" w:name="_Toc122013176"/>
      <w:bookmarkStart w:id="6923" w:name="_Toc124155264"/>
      <w:bookmarkStart w:id="6924" w:name="_Toc131535835"/>
      <w:bookmarkStart w:id="6925" w:name="_Toc137399126"/>
      <w:bookmarkStart w:id="6926" w:name="_Toc156575824"/>
      <w:bookmarkStart w:id="6927" w:name="_Toc176782742"/>
      <w:bookmarkStart w:id="6928" w:name="_Toc187256244"/>
      <w:r w:rsidRPr="008C3753">
        <w:t>7.5.4</w:t>
      </w:r>
      <w:r w:rsidRPr="008C3753">
        <w:tab/>
        <w:t>Method of test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7A9FC3D" w14:textId="77777777" w:rsidR="006C4A4E" w:rsidRPr="008C3753" w:rsidRDefault="006C4A4E" w:rsidP="0058053F">
      <w:pPr>
        <w:pStyle w:val="Heading4"/>
      </w:pPr>
      <w:bookmarkStart w:id="6929" w:name="_Toc21100056"/>
      <w:bookmarkStart w:id="6930" w:name="_Toc29809854"/>
      <w:bookmarkStart w:id="6931" w:name="_Toc36645239"/>
      <w:bookmarkStart w:id="6932" w:name="_Toc37272293"/>
      <w:bookmarkStart w:id="6933" w:name="_Toc45884539"/>
      <w:bookmarkStart w:id="6934" w:name="_Toc53182562"/>
      <w:bookmarkStart w:id="6935" w:name="_Toc58860303"/>
      <w:bookmarkStart w:id="6936" w:name="_Toc58862807"/>
      <w:bookmarkStart w:id="6937" w:name="_Toc61182800"/>
      <w:bookmarkStart w:id="6938" w:name="_Toc66728114"/>
      <w:bookmarkStart w:id="6939" w:name="_Toc74961918"/>
      <w:bookmarkStart w:id="6940" w:name="_Toc75242828"/>
      <w:bookmarkStart w:id="6941" w:name="_Toc76545174"/>
      <w:bookmarkStart w:id="6942" w:name="_Toc82595277"/>
      <w:bookmarkStart w:id="6943" w:name="_Toc89955308"/>
      <w:bookmarkStart w:id="6944" w:name="_Toc98773733"/>
      <w:bookmarkStart w:id="6945" w:name="_Toc106201493"/>
      <w:bookmarkStart w:id="6946" w:name="_Toc115191347"/>
      <w:bookmarkStart w:id="6947" w:name="_Toc122013177"/>
      <w:bookmarkStart w:id="6948" w:name="_Toc124155265"/>
      <w:bookmarkStart w:id="6949" w:name="_Toc131535836"/>
      <w:bookmarkStart w:id="6950" w:name="_Toc137399127"/>
      <w:bookmarkStart w:id="6951" w:name="_Toc156575825"/>
      <w:bookmarkStart w:id="6952" w:name="_Toc176782743"/>
      <w:bookmarkStart w:id="6953" w:name="_Toc187256245"/>
      <w:r w:rsidRPr="008C3753">
        <w:t>7.5.4.1</w:t>
      </w:r>
      <w:r w:rsidRPr="008C3753">
        <w:tab/>
        <w:t>Initial conditions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54" w:name="_Toc21100057"/>
      <w:bookmarkStart w:id="6955" w:name="_Toc29809855"/>
      <w:bookmarkStart w:id="6956" w:name="_Toc36645240"/>
      <w:bookmarkStart w:id="6957" w:name="_Toc37272294"/>
      <w:bookmarkStart w:id="6958" w:name="_Toc45884540"/>
      <w:bookmarkStart w:id="6959" w:name="_Toc53182563"/>
      <w:bookmarkStart w:id="6960" w:name="_Toc58860304"/>
      <w:bookmarkStart w:id="6961" w:name="_Toc58862808"/>
      <w:bookmarkStart w:id="6962" w:name="_Toc61182801"/>
      <w:bookmarkStart w:id="6963" w:name="_Toc66728115"/>
      <w:bookmarkStart w:id="6964" w:name="_Toc74961919"/>
      <w:bookmarkStart w:id="6965" w:name="_Toc75242829"/>
      <w:bookmarkStart w:id="6966" w:name="_Toc76545175"/>
      <w:bookmarkStart w:id="6967" w:name="_Toc82595278"/>
      <w:bookmarkStart w:id="6968" w:name="_Toc89955309"/>
      <w:bookmarkStart w:id="6969" w:name="_Toc98773734"/>
      <w:bookmarkStart w:id="6970" w:name="_Toc106201494"/>
      <w:bookmarkStart w:id="6971" w:name="_Toc115191348"/>
      <w:bookmarkStart w:id="6972" w:name="_Toc122013178"/>
      <w:bookmarkStart w:id="6973" w:name="_Toc124155266"/>
      <w:bookmarkStart w:id="6974" w:name="_Toc131535837"/>
      <w:bookmarkStart w:id="6975" w:name="_Toc137399128"/>
      <w:bookmarkStart w:id="6976" w:name="_Toc156575826"/>
      <w:bookmarkStart w:id="6977" w:name="_Toc176782744"/>
      <w:bookmarkStart w:id="6978" w:name="_Toc187256246"/>
      <w:r w:rsidRPr="008C3753">
        <w:t>7.5.4.2</w:t>
      </w:r>
      <w:r w:rsidRPr="008C3753">
        <w:tab/>
        <w:t>Procedure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79" w:name="_Toc21100058"/>
      <w:bookmarkStart w:id="6980" w:name="_Toc29809856"/>
      <w:bookmarkStart w:id="6981" w:name="_Toc36645241"/>
      <w:bookmarkStart w:id="6982" w:name="_Toc37272295"/>
      <w:bookmarkStart w:id="6983" w:name="_Toc45884541"/>
      <w:bookmarkStart w:id="6984" w:name="_Toc53182564"/>
      <w:bookmarkStart w:id="6985" w:name="_Toc58860305"/>
      <w:bookmarkStart w:id="6986" w:name="_Toc58862809"/>
      <w:bookmarkStart w:id="6987" w:name="_Toc61182802"/>
      <w:bookmarkStart w:id="6988" w:name="_Toc66728116"/>
      <w:bookmarkStart w:id="6989" w:name="_Toc74961920"/>
      <w:bookmarkStart w:id="6990" w:name="_Toc75242830"/>
      <w:bookmarkStart w:id="6991" w:name="_Toc76545176"/>
      <w:bookmarkStart w:id="6992" w:name="_Toc82595279"/>
      <w:bookmarkStart w:id="6993" w:name="_Toc89955310"/>
      <w:bookmarkStart w:id="6994" w:name="_Toc98773735"/>
      <w:bookmarkStart w:id="6995" w:name="_Toc106201495"/>
      <w:bookmarkStart w:id="6996" w:name="_Toc115191349"/>
      <w:bookmarkStart w:id="6997" w:name="_Toc122013179"/>
      <w:bookmarkStart w:id="6998" w:name="_Toc124155267"/>
      <w:bookmarkStart w:id="6999" w:name="_Toc131535838"/>
      <w:bookmarkStart w:id="7000" w:name="_Toc137399129"/>
      <w:bookmarkStart w:id="7001" w:name="_Toc156575827"/>
      <w:bookmarkStart w:id="7002" w:name="_Toc176782745"/>
      <w:bookmarkStart w:id="7003" w:name="_Toc187256247"/>
      <w:r w:rsidRPr="008C3753">
        <w:t>7.5.5</w:t>
      </w:r>
      <w:r w:rsidRPr="008C3753">
        <w:tab/>
        <w:t>Test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8D93324" w14:textId="77777777" w:rsidR="006C4A4E" w:rsidRPr="008C3753" w:rsidRDefault="006C4A4E" w:rsidP="0058053F">
      <w:pPr>
        <w:pStyle w:val="Heading4"/>
      </w:pPr>
      <w:bookmarkStart w:id="7004" w:name="_Toc21100059"/>
      <w:bookmarkStart w:id="7005" w:name="_Toc29809857"/>
      <w:bookmarkStart w:id="7006" w:name="_Toc36645242"/>
      <w:bookmarkStart w:id="7007" w:name="_Toc37272296"/>
      <w:bookmarkStart w:id="7008" w:name="_Toc45884542"/>
      <w:bookmarkStart w:id="7009" w:name="_Toc53182565"/>
      <w:bookmarkStart w:id="7010" w:name="_Toc58860306"/>
      <w:bookmarkStart w:id="7011" w:name="_Toc58862810"/>
      <w:bookmarkStart w:id="7012" w:name="_Toc61182803"/>
      <w:bookmarkStart w:id="7013" w:name="_Toc66728117"/>
      <w:bookmarkStart w:id="7014" w:name="_Toc74961921"/>
      <w:bookmarkStart w:id="7015" w:name="_Toc75242831"/>
      <w:bookmarkStart w:id="7016" w:name="_Toc76545177"/>
      <w:bookmarkStart w:id="7017" w:name="_Toc82595280"/>
      <w:bookmarkStart w:id="7018" w:name="_Toc89955311"/>
      <w:bookmarkStart w:id="7019" w:name="_Toc98773736"/>
      <w:bookmarkStart w:id="7020" w:name="_Toc106201496"/>
      <w:bookmarkStart w:id="7021" w:name="_Toc115191350"/>
      <w:bookmarkStart w:id="7022" w:name="_Toc122013180"/>
      <w:bookmarkStart w:id="7023" w:name="_Toc124155268"/>
      <w:bookmarkStart w:id="7024" w:name="_Toc131535839"/>
      <w:bookmarkStart w:id="7025" w:name="_Toc137399130"/>
      <w:bookmarkStart w:id="7026" w:name="_Toc156575828"/>
      <w:bookmarkStart w:id="7027" w:name="_Toc176782746"/>
      <w:bookmarkStart w:id="7028" w:name="_Toc187256248"/>
      <w:r w:rsidRPr="008C3753">
        <w:t>7.5.5.1</w:t>
      </w:r>
      <w:r w:rsidRPr="008C3753">
        <w:tab/>
        <w:t>General requirements</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29" w:name="_Toc21100060"/>
      <w:bookmarkStart w:id="7030" w:name="_Toc29809858"/>
      <w:bookmarkStart w:id="7031" w:name="_Toc36645243"/>
      <w:bookmarkStart w:id="7032" w:name="_Toc37272297"/>
      <w:bookmarkStart w:id="7033" w:name="_Toc45884543"/>
      <w:bookmarkStart w:id="7034" w:name="_Toc53182566"/>
      <w:bookmarkStart w:id="7035" w:name="_Toc58860307"/>
      <w:bookmarkStart w:id="7036" w:name="_Toc58862811"/>
      <w:bookmarkStart w:id="7037" w:name="_Toc61182804"/>
      <w:bookmarkStart w:id="7038" w:name="_Toc66728118"/>
      <w:bookmarkStart w:id="7039" w:name="_Toc74961922"/>
      <w:bookmarkStart w:id="7040" w:name="_Toc75242832"/>
      <w:bookmarkStart w:id="7041" w:name="_Toc76545178"/>
      <w:bookmarkStart w:id="7042" w:name="_Toc82595281"/>
      <w:bookmarkStart w:id="7043" w:name="_Toc89955312"/>
      <w:bookmarkStart w:id="7044" w:name="_Toc98773737"/>
      <w:bookmarkStart w:id="7045" w:name="_Toc106201497"/>
      <w:bookmarkStart w:id="7046" w:name="_Toc115191351"/>
      <w:bookmarkStart w:id="7047" w:name="_Toc122013181"/>
      <w:bookmarkStart w:id="7048" w:name="_Toc124155269"/>
      <w:bookmarkStart w:id="7049" w:name="_Toc131535840"/>
      <w:bookmarkStart w:id="7050" w:name="_Toc137399131"/>
      <w:bookmarkStart w:id="7051" w:name="_Toc156575829"/>
      <w:bookmarkStart w:id="7052" w:name="_Toc176782747"/>
      <w:bookmarkStart w:id="7053" w:name="_Toc187256249"/>
      <w:r w:rsidRPr="008C3753">
        <w:t>7.5.5.2</w:t>
      </w:r>
      <w:r w:rsidRPr="008C3753">
        <w:tab/>
        <w:t>Co-location requirements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54" w:name="_Toc98773738"/>
      <w:bookmarkStart w:id="7055" w:name="_Toc106201498"/>
      <w:bookmarkStart w:id="7056" w:name="_Toc115191352"/>
      <w:bookmarkStart w:id="7057" w:name="_Toc122013182"/>
      <w:bookmarkStart w:id="7058" w:name="_Toc124155270"/>
      <w:bookmarkStart w:id="7059" w:name="_Toc131535841"/>
      <w:bookmarkStart w:id="7060" w:name="_Toc137399132"/>
      <w:bookmarkStart w:id="7061" w:name="_Toc156575830"/>
      <w:bookmarkStart w:id="7062" w:name="_Toc176782748"/>
      <w:bookmarkStart w:id="7063" w:name="_Toc187256250"/>
      <w:r w:rsidRPr="008C3753">
        <w:t>7.5.5.</w:t>
      </w:r>
      <w:r>
        <w:t>3</w:t>
      </w:r>
      <w:r w:rsidRPr="008C3753">
        <w:tab/>
      </w:r>
      <w:r>
        <w:t>Additional</w:t>
      </w:r>
      <w:r w:rsidRPr="008C3753">
        <w:t xml:space="preserve"> requirement</w:t>
      </w:r>
      <w:bookmarkEnd w:id="7054"/>
      <w:bookmarkEnd w:id="7055"/>
      <w:bookmarkEnd w:id="7056"/>
      <w:bookmarkEnd w:id="7057"/>
      <w:bookmarkEnd w:id="7058"/>
      <w:bookmarkEnd w:id="7059"/>
      <w:bookmarkEnd w:id="7060"/>
      <w:bookmarkEnd w:id="7061"/>
      <w:bookmarkEnd w:id="7062"/>
      <w:bookmarkEnd w:id="7063"/>
    </w:p>
    <w:p w14:paraId="312E6EF7" w14:textId="77777777" w:rsidR="00183C17" w:rsidRPr="006B22BA" w:rsidRDefault="00183C17" w:rsidP="00183C17">
      <w:pPr>
        <w:pStyle w:val="Heading5"/>
        <w:rPr>
          <w:iCs/>
        </w:rPr>
      </w:pPr>
      <w:bookmarkStart w:id="7064" w:name="_Toc98773739"/>
      <w:bookmarkStart w:id="7065" w:name="_Toc106201499"/>
      <w:bookmarkStart w:id="7066" w:name="_Toc115191353"/>
      <w:bookmarkStart w:id="7067" w:name="_Toc122013183"/>
      <w:bookmarkStart w:id="7068" w:name="_Toc124155271"/>
      <w:bookmarkStart w:id="7069" w:name="_Toc131535842"/>
      <w:bookmarkStart w:id="7070" w:name="_Toc137399133"/>
      <w:bookmarkStart w:id="7071" w:name="_Toc156575831"/>
      <w:bookmarkStart w:id="7072" w:name="_Toc176782749"/>
      <w:bookmarkStart w:id="7073" w:name="_Toc53178207"/>
      <w:bookmarkStart w:id="7074" w:name="_Toc53178658"/>
      <w:bookmarkStart w:id="7075" w:name="_Toc61178884"/>
      <w:bookmarkStart w:id="7076" w:name="_Toc61179354"/>
      <w:bookmarkStart w:id="7077" w:name="_Toc67916650"/>
      <w:bookmarkStart w:id="7078" w:name="_Toc74663248"/>
      <w:bookmarkStart w:id="7079" w:name="_Toc82621788"/>
      <w:bookmarkStart w:id="7080" w:name="_Toc90422635"/>
      <w:bookmarkStart w:id="7081" w:name="_Toc187256251"/>
      <w:r>
        <w:t>7</w:t>
      </w:r>
      <w:r w:rsidRPr="008C3753">
        <w:t>.</w:t>
      </w:r>
      <w:r>
        <w:t>5</w:t>
      </w:r>
      <w:r w:rsidRPr="008C3753">
        <w:t>.</w:t>
      </w:r>
      <w:r>
        <w:t>5</w:t>
      </w:r>
      <w:r w:rsidRPr="008C3753">
        <w:t>.</w:t>
      </w:r>
      <w:r>
        <w:t>3</w:t>
      </w:r>
      <w:r w:rsidRPr="008C3753">
        <w:t>.</w:t>
      </w:r>
      <w:r>
        <w:t>1</w:t>
      </w:r>
      <w:r>
        <w:tab/>
      </w:r>
      <w:r>
        <w:rPr>
          <w:iCs/>
        </w:rPr>
        <w:t>Additional requirement for Band n101</w:t>
      </w:r>
      <w:bookmarkEnd w:id="7064"/>
      <w:bookmarkEnd w:id="7065"/>
      <w:bookmarkEnd w:id="7066"/>
      <w:bookmarkEnd w:id="7067"/>
      <w:bookmarkEnd w:id="7068"/>
      <w:bookmarkEnd w:id="7069"/>
      <w:bookmarkEnd w:id="7070"/>
      <w:bookmarkEnd w:id="7071"/>
      <w:bookmarkEnd w:id="7072"/>
      <w:bookmarkEnd w:id="7081"/>
    </w:p>
    <w:bookmarkEnd w:id="7073"/>
    <w:bookmarkEnd w:id="7074"/>
    <w:bookmarkEnd w:id="7075"/>
    <w:bookmarkEnd w:id="7076"/>
    <w:bookmarkEnd w:id="7077"/>
    <w:bookmarkEnd w:id="7078"/>
    <w:bookmarkEnd w:id="7079"/>
    <w:bookmarkEnd w:id="7080"/>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2" w:name="_Toc21100061"/>
      <w:bookmarkStart w:id="7083" w:name="_Toc29809859"/>
      <w:bookmarkStart w:id="7084" w:name="_Toc36645244"/>
      <w:bookmarkStart w:id="7085" w:name="_Toc37272298"/>
      <w:bookmarkStart w:id="7086" w:name="_Toc45884544"/>
      <w:bookmarkStart w:id="7087" w:name="_Toc53182567"/>
      <w:bookmarkStart w:id="7088" w:name="_Toc58860308"/>
      <w:bookmarkStart w:id="7089" w:name="_Toc58862812"/>
      <w:bookmarkStart w:id="7090" w:name="_Toc61182805"/>
      <w:bookmarkStart w:id="7091" w:name="_Toc66728119"/>
      <w:bookmarkStart w:id="7092" w:name="_Toc74961923"/>
      <w:bookmarkStart w:id="7093" w:name="_Toc75242833"/>
      <w:bookmarkStart w:id="7094" w:name="_Toc76545179"/>
      <w:bookmarkStart w:id="7095" w:name="_Toc82595282"/>
      <w:bookmarkStart w:id="7096" w:name="_Toc89955313"/>
      <w:bookmarkStart w:id="7097" w:name="_Toc98773740"/>
      <w:bookmarkStart w:id="7098" w:name="_Toc106201500"/>
      <w:bookmarkStart w:id="7099" w:name="_Toc115191354"/>
      <w:bookmarkStart w:id="7100" w:name="_Toc122013184"/>
      <w:bookmarkStart w:id="7101" w:name="_Toc124155272"/>
      <w:bookmarkStart w:id="7102" w:name="_Toc131535843"/>
      <w:bookmarkStart w:id="7103" w:name="_Toc137399134"/>
      <w:bookmarkStart w:id="7104" w:name="_Toc156575832"/>
      <w:bookmarkStart w:id="7105" w:name="_Toc176782750"/>
      <w:bookmarkStart w:id="7106" w:name="_Toc187256252"/>
      <w:r w:rsidRPr="008C3753">
        <w:t>7.6</w:t>
      </w:r>
      <w:r w:rsidRPr="008C3753">
        <w:tab/>
        <w:t>Receiver spurious emissions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55C67948" w14:textId="3D3E5E2A" w:rsidR="00294BD4" w:rsidRPr="008C3753" w:rsidRDefault="00294BD4" w:rsidP="0058053F">
      <w:pPr>
        <w:pStyle w:val="Heading3"/>
      </w:pPr>
      <w:bookmarkStart w:id="7107" w:name="_Toc21100062"/>
      <w:bookmarkStart w:id="7108" w:name="_Toc29809860"/>
      <w:bookmarkStart w:id="7109" w:name="_Toc36645245"/>
      <w:bookmarkStart w:id="7110" w:name="_Toc37272299"/>
      <w:bookmarkStart w:id="7111" w:name="_Toc45884545"/>
      <w:bookmarkStart w:id="7112" w:name="_Toc53182568"/>
      <w:bookmarkStart w:id="7113" w:name="_Toc58860309"/>
      <w:bookmarkStart w:id="7114" w:name="_Toc58862813"/>
      <w:bookmarkStart w:id="7115" w:name="_Toc61182806"/>
      <w:bookmarkStart w:id="7116" w:name="_Toc66728120"/>
      <w:bookmarkStart w:id="7117" w:name="_Toc74961924"/>
      <w:bookmarkStart w:id="7118" w:name="_Toc75242834"/>
      <w:bookmarkStart w:id="7119" w:name="_Toc76545180"/>
      <w:bookmarkStart w:id="7120" w:name="_Toc82595283"/>
      <w:bookmarkStart w:id="7121" w:name="_Toc89955314"/>
      <w:bookmarkStart w:id="7122" w:name="_Toc98773741"/>
      <w:bookmarkStart w:id="7123" w:name="_Toc106201501"/>
      <w:bookmarkStart w:id="7124" w:name="_Toc115191355"/>
      <w:bookmarkStart w:id="7125" w:name="_Toc122013185"/>
      <w:bookmarkStart w:id="7126" w:name="_Toc124155273"/>
      <w:bookmarkStart w:id="7127" w:name="_Toc131535844"/>
      <w:bookmarkStart w:id="7128" w:name="_Toc137399135"/>
      <w:bookmarkStart w:id="7129" w:name="_Toc156575833"/>
      <w:bookmarkStart w:id="7130" w:name="_Toc176782751"/>
      <w:bookmarkStart w:id="7131" w:name="_Toc187256253"/>
      <w:r w:rsidRPr="008C3753">
        <w:t>7.6.1</w:t>
      </w:r>
      <w:r w:rsidRPr="008C3753">
        <w:tab/>
        <w:t>Definition and applicability</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32" w:name="_Toc21100063"/>
      <w:bookmarkStart w:id="7133" w:name="_Toc29809861"/>
      <w:bookmarkStart w:id="7134" w:name="_Toc36645246"/>
      <w:bookmarkStart w:id="7135" w:name="_Toc37272300"/>
      <w:bookmarkStart w:id="7136" w:name="_Toc45884546"/>
      <w:bookmarkStart w:id="7137" w:name="_Toc53182569"/>
      <w:bookmarkStart w:id="7138" w:name="_Toc58860310"/>
      <w:bookmarkStart w:id="7139" w:name="_Toc58862814"/>
      <w:bookmarkStart w:id="7140" w:name="_Toc61182807"/>
      <w:bookmarkStart w:id="7141" w:name="_Toc66728121"/>
      <w:bookmarkStart w:id="7142" w:name="_Toc74961925"/>
      <w:bookmarkStart w:id="7143" w:name="_Toc75242835"/>
      <w:bookmarkStart w:id="7144" w:name="_Toc76545181"/>
      <w:bookmarkStart w:id="7145" w:name="_Toc82595284"/>
      <w:bookmarkStart w:id="7146" w:name="_Toc89955315"/>
      <w:bookmarkStart w:id="7147" w:name="_Toc98773742"/>
      <w:bookmarkStart w:id="7148" w:name="_Toc106201502"/>
      <w:bookmarkStart w:id="7149" w:name="_Toc115191356"/>
      <w:bookmarkStart w:id="7150" w:name="_Toc122013186"/>
      <w:bookmarkStart w:id="7151" w:name="_Toc124155274"/>
      <w:bookmarkStart w:id="7152" w:name="_Toc131535845"/>
      <w:bookmarkStart w:id="7153" w:name="_Toc137399136"/>
      <w:bookmarkStart w:id="7154" w:name="_Toc156575834"/>
      <w:bookmarkStart w:id="7155" w:name="_Toc176782752"/>
      <w:bookmarkStart w:id="7156" w:name="_Toc187256254"/>
      <w:r w:rsidRPr="008C3753">
        <w:t>7.6.2</w:t>
      </w:r>
      <w:r w:rsidRPr="008C3753">
        <w:tab/>
        <w:t>Minimum requirement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57" w:name="_Toc21100064"/>
      <w:bookmarkStart w:id="7158" w:name="_Toc29809862"/>
      <w:bookmarkStart w:id="7159" w:name="_Toc36645247"/>
      <w:bookmarkStart w:id="7160" w:name="_Toc37272301"/>
      <w:bookmarkStart w:id="7161" w:name="_Toc45884547"/>
      <w:bookmarkStart w:id="7162" w:name="_Toc53182570"/>
      <w:bookmarkStart w:id="7163" w:name="_Toc58860311"/>
      <w:bookmarkStart w:id="7164" w:name="_Toc58862815"/>
      <w:bookmarkStart w:id="7165" w:name="_Toc61182808"/>
      <w:bookmarkStart w:id="7166" w:name="_Toc66728122"/>
      <w:bookmarkStart w:id="7167" w:name="_Toc74961926"/>
      <w:bookmarkStart w:id="7168" w:name="_Toc75242836"/>
      <w:bookmarkStart w:id="7169" w:name="_Toc76545182"/>
      <w:bookmarkStart w:id="7170" w:name="_Toc82595285"/>
      <w:bookmarkStart w:id="7171" w:name="_Toc89955316"/>
      <w:bookmarkStart w:id="7172" w:name="_Toc98773743"/>
      <w:bookmarkStart w:id="7173" w:name="_Toc106201503"/>
      <w:bookmarkStart w:id="7174" w:name="_Toc115191357"/>
      <w:bookmarkStart w:id="7175" w:name="_Toc122013187"/>
      <w:bookmarkStart w:id="7176" w:name="_Toc124155275"/>
      <w:bookmarkStart w:id="7177" w:name="_Toc131535846"/>
      <w:bookmarkStart w:id="7178" w:name="_Toc137399137"/>
      <w:bookmarkStart w:id="7179" w:name="_Toc156575835"/>
      <w:bookmarkStart w:id="7180" w:name="_Toc176782753"/>
      <w:bookmarkStart w:id="7181" w:name="_Toc187256255"/>
      <w:r w:rsidRPr="008C3753">
        <w:t>7.6.3</w:t>
      </w:r>
      <w:r w:rsidRPr="008C3753">
        <w:tab/>
        <w:t>Test purpose</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82" w:name="_Toc21100065"/>
      <w:bookmarkStart w:id="7183" w:name="_Toc29809863"/>
      <w:bookmarkStart w:id="7184" w:name="_Toc36645248"/>
      <w:bookmarkStart w:id="7185" w:name="_Toc37272302"/>
      <w:bookmarkStart w:id="7186" w:name="_Toc45884548"/>
      <w:bookmarkStart w:id="7187" w:name="_Toc53182571"/>
      <w:bookmarkStart w:id="7188" w:name="_Toc58860312"/>
      <w:bookmarkStart w:id="7189" w:name="_Toc58862816"/>
      <w:bookmarkStart w:id="7190" w:name="_Toc61182809"/>
      <w:bookmarkStart w:id="7191" w:name="_Toc66728123"/>
      <w:bookmarkStart w:id="7192" w:name="_Toc74961927"/>
      <w:bookmarkStart w:id="7193" w:name="_Toc75242837"/>
      <w:bookmarkStart w:id="7194" w:name="_Toc76545183"/>
      <w:bookmarkStart w:id="7195" w:name="_Toc82595286"/>
      <w:bookmarkStart w:id="7196" w:name="_Toc89955317"/>
      <w:bookmarkStart w:id="7197" w:name="_Toc98773744"/>
      <w:bookmarkStart w:id="7198" w:name="_Toc106201504"/>
      <w:bookmarkStart w:id="7199" w:name="_Toc115191358"/>
      <w:bookmarkStart w:id="7200" w:name="_Toc122013188"/>
      <w:bookmarkStart w:id="7201" w:name="_Toc124155276"/>
      <w:bookmarkStart w:id="7202" w:name="_Toc131535847"/>
      <w:bookmarkStart w:id="7203" w:name="_Toc137399138"/>
      <w:bookmarkStart w:id="7204" w:name="_Toc156575836"/>
      <w:bookmarkStart w:id="7205" w:name="_Toc176782754"/>
      <w:bookmarkStart w:id="7206" w:name="_Toc187256256"/>
      <w:r w:rsidRPr="008C3753">
        <w:t>7.6.4</w:t>
      </w:r>
      <w:r w:rsidRPr="008C3753">
        <w:tab/>
        <w:t>Method of test</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3861E0C9" w14:textId="77777777" w:rsidR="00294BD4" w:rsidRPr="008C3753" w:rsidRDefault="00294BD4" w:rsidP="0058053F">
      <w:pPr>
        <w:pStyle w:val="Heading4"/>
      </w:pPr>
      <w:bookmarkStart w:id="7207" w:name="_Toc21100066"/>
      <w:bookmarkStart w:id="7208" w:name="_Toc29809864"/>
      <w:bookmarkStart w:id="7209" w:name="_Toc36645249"/>
      <w:bookmarkStart w:id="7210" w:name="_Toc37272303"/>
      <w:bookmarkStart w:id="7211" w:name="_Toc45884549"/>
      <w:bookmarkStart w:id="7212" w:name="_Toc53182572"/>
      <w:bookmarkStart w:id="7213" w:name="_Toc58860313"/>
      <w:bookmarkStart w:id="7214" w:name="_Toc58862817"/>
      <w:bookmarkStart w:id="7215" w:name="_Toc61182810"/>
      <w:bookmarkStart w:id="7216" w:name="_Toc66728124"/>
      <w:bookmarkStart w:id="7217" w:name="_Toc74961928"/>
      <w:bookmarkStart w:id="7218" w:name="_Toc75242838"/>
      <w:bookmarkStart w:id="7219" w:name="_Toc76545184"/>
      <w:bookmarkStart w:id="7220" w:name="_Toc82595287"/>
      <w:bookmarkStart w:id="7221" w:name="_Toc89955318"/>
      <w:bookmarkStart w:id="7222" w:name="_Toc98773745"/>
      <w:bookmarkStart w:id="7223" w:name="_Toc106201505"/>
      <w:bookmarkStart w:id="7224" w:name="_Toc115191359"/>
      <w:bookmarkStart w:id="7225" w:name="_Toc122013189"/>
      <w:bookmarkStart w:id="7226" w:name="_Toc124155277"/>
      <w:bookmarkStart w:id="7227" w:name="_Toc131535848"/>
      <w:bookmarkStart w:id="7228" w:name="_Toc137399139"/>
      <w:bookmarkStart w:id="7229" w:name="_Toc156575837"/>
      <w:bookmarkStart w:id="7230" w:name="_Toc176782755"/>
      <w:bookmarkStart w:id="7231" w:name="_Toc187256257"/>
      <w:r w:rsidRPr="008C3753">
        <w:t>7.6.4.1</w:t>
      </w:r>
      <w:r w:rsidRPr="008C3753">
        <w:tab/>
        <w:t>Initial conditions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32" w:name="_Toc21100067"/>
      <w:bookmarkStart w:id="7233" w:name="_Toc29809865"/>
      <w:bookmarkStart w:id="7234" w:name="_Toc36645250"/>
      <w:bookmarkStart w:id="7235" w:name="_Toc37272304"/>
      <w:bookmarkStart w:id="7236" w:name="_Toc45884550"/>
      <w:bookmarkStart w:id="7237" w:name="_Toc53182573"/>
      <w:bookmarkStart w:id="7238" w:name="_Toc58860314"/>
      <w:bookmarkStart w:id="7239" w:name="_Toc58862818"/>
      <w:bookmarkStart w:id="7240" w:name="_Toc61182811"/>
      <w:bookmarkStart w:id="7241" w:name="_Toc66728125"/>
      <w:bookmarkStart w:id="7242" w:name="_Toc74961929"/>
      <w:bookmarkStart w:id="7243" w:name="_Toc75242839"/>
      <w:bookmarkStart w:id="7244" w:name="_Toc76545185"/>
      <w:bookmarkStart w:id="7245" w:name="_Toc82595288"/>
      <w:bookmarkStart w:id="7246" w:name="_Toc89955319"/>
      <w:bookmarkStart w:id="7247" w:name="_Toc98773746"/>
      <w:bookmarkStart w:id="7248" w:name="_Toc106201506"/>
      <w:bookmarkStart w:id="7249" w:name="_Toc115191360"/>
      <w:bookmarkStart w:id="7250" w:name="_Toc122013190"/>
      <w:bookmarkStart w:id="7251" w:name="_Toc124155278"/>
      <w:bookmarkStart w:id="7252" w:name="_Toc131535849"/>
      <w:bookmarkStart w:id="7253" w:name="_Toc137399140"/>
      <w:bookmarkStart w:id="7254" w:name="_Toc156575838"/>
      <w:bookmarkStart w:id="7255" w:name="_Toc176782756"/>
      <w:bookmarkStart w:id="7256" w:name="_Toc187256258"/>
      <w:r w:rsidRPr="008C3753">
        <w:t>7.6.4.2</w:t>
      </w:r>
      <w:r w:rsidRPr="008C3753">
        <w:tab/>
        <w:t>Procedure</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57" w:name="_Toc21100068"/>
      <w:bookmarkStart w:id="7258" w:name="_Toc29809866"/>
      <w:bookmarkStart w:id="7259" w:name="_Toc36645251"/>
      <w:bookmarkStart w:id="7260" w:name="_Toc37272305"/>
      <w:bookmarkStart w:id="7261" w:name="_Toc45884551"/>
      <w:bookmarkStart w:id="7262" w:name="_Toc53182574"/>
      <w:bookmarkStart w:id="7263" w:name="_Toc58860315"/>
      <w:bookmarkStart w:id="7264" w:name="_Toc58862819"/>
      <w:bookmarkStart w:id="7265" w:name="_Toc61182812"/>
      <w:bookmarkStart w:id="7266" w:name="_Toc66728126"/>
      <w:bookmarkStart w:id="7267" w:name="_Toc74961930"/>
      <w:bookmarkStart w:id="7268" w:name="_Toc75242840"/>
      <w:bookmarkStart w:id="7269" w:name="_Toc76545186"/>
      <w:bookmarkStart w:id="7270" w:name="_Toc82595289"/>
      <w:bookmarkStart w:id="7271" w:name="_Toc89955320"/>
      <w:bookmarkStart w:id="7272" w:name="_Toc98773747"/>
      <w:bookmarkStart w:id="7273" w:name="_Toc106201507"/>
      <w:bookmarkStart w:id="7274" w:name="_Toc115191361"/>
      <w:bookmarkStart w:id="7275" w:name="_Toc122013191"/>
      <w:bookmarkStart w:id="7276" w:name="_Toc124155279"/>
      <w:bookmarkStart w:id="7277" w:name="_Toc131535850"/>
      <w:bookmarkStart w:id="7278" w:name="_Toc137399141"/>
      <w:bookmarkStart w:id="7279" w:name="_Toc156575839"/>
      <w:bookmarkStart w:id="7280" w:name="_Toc176782757"/>
      <w:bookmarkStart w:id="7281" w:name="_Toc187256259"/>
      <w:r w:rsidRPr="008C3753">
        <w:t>7.6.5</w:t>
      </w:r>
      <w:r w:rsidRPr="008C3753">
        <w:tab/>
        <w:t>Test requirements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0B683D11" w14:textId="77777777" w:rsidR="00294BD4" w:rsidRPr="008C3753" w:rsidRDefault="00294BD4" w:rsidP="0058053F">
      <w:pPr>
        <w:pStyle w:val="Heading4"/>
      </w:pPr>
      <w:bookmarkStart w:id="7282" w:name="_Toc21100069"/>
      <w:bookmarkStart w:id="7283" w:name="_Toc29809867"/>
      <w:bookmarkStart w:id="7284" w:name="_Toc36645252"/>
      <w:bookmarkStart w:id="7285" w:name="_Toc37272306"/>
      <w:bookmarkStart w:id="7286" w:name="_Toc45884552"/>
      <w:bookmarkStart w:id="7287" w:name="_Toc53182575"/>
      <w:bookmarkStart w:id="7288" w:name="_Toc58860316"/>
      <w:bookmarkStart w:id="7289" w:name="_Toc58862820"/>
      <w:bookmarkStart w:id="7290" w:name="_Toc61182813"/>
      <w:bookmarkStart w:id="7291" w:name="_Toc66728127"/>
      <w:bookmarkStart w:id="7292" w:name="_Toc74961931"/>
      <w:bookmarkStart w:id="7293" w:name="_Toc75242841"/>
      <w:bookmarkStart w:id="7294" w:name="_Toc76545187"/>
      <w:bookmarkStart w:id="7295" w:name="_Toc82595290"/>
      <w:bookmarkStart w:id="7296" w:name="_Toc89955321"/>
      <w:bookmarkStart w:id="7297" w:name="_Toc98773748"/>
      <w:bookmarkStart w:id="7298" w:name="_Toc106201508"/>
      <w:bookmarkStart w:id="7299" w:name="_Toc115191362"/>
      <w:bookmarkStart w:id="7300" w:name="_Toc122013192"/>
      <w:bookmarkStart w:id="7301" w:name="_Toc124155280"/>
      <w:bookmarkStart w:id="7302" w:name="_Toc131535851"/>
      <w:bookmarkStart w:id="7303" w:name="_Toc137399142"/>
      <w:bookmarkStart w:id="7304" w:name="_Toc156575840"/>
      <w:bookmarkStart w:id="7305" w:name="_Toc176782758"/>
      <w:bookmarkStart w:id="7306" w:name="_Toc187256260"/>
      <w:r w:rsidRPr="008C3753">
        <w:t>7.6.5.1</w:t>
      </w:r>
      <w:r w:rsidRPr="008C3753">
        <w:tab/>
        <w:t>Basic limits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07" w:name="_Toc21100070"/>
      <w:bookmarkStart w:id="7308" w:name="_Toc29809868"/>
      <w:bookmarkStart w:id="7309" w:name="_Toc36645253"/>
      <w:bookmarkStart w:id="7310" w:name="_Toc37272307"/>
      <w:bookmarkStart w:id="7311" w:name="_Toc45884553"/>
      <w:bookmarkStart w:id="7312" w:name="_Toc53182576"/>
      <w:bookmarkStart w:id="7313" w:name="_Toc58860317"/>
      <w:bookmarkStart w:id="7314" w:name="_Toc58862821"/>
      <w:bookmarkStart w:id="7315" w:name="_Toc61182814"/>
      <w:bookmarkStart w:id="7316" w:name="_Toc66728128"/>
      <w:bookmarkStart w:id="7317" w:name="_Toc74961932"/>
      <w:bookmarkStart w:id="7318" w:name="_Toc75242842"/>
      <w:bookmarkStart w:id="7319" w:name="_Toc76545188"/>
      <w:bookmarkStart w:id="7320" w:name="_Toc82595291"/>
      <w:bookmarkStart w:id="7321" w:name="_Toc89955322"/>
      <w:bookmarkStart w:id="7322" w:name="_Toc98773749"/>
      <w:bookmarkStart w:id="7323" w:name="_Toc106201509"/>
      <w:bookmarkStart w:id="7324" w:name="_Toc115191363"/>
      <w:bookmarkStart w:id="7325" w:name="_Toc122013193"/>
      <w:bookmarkStart w:id="7326" w:name="_Toc124155281"/>
      <w:bookmarkStart w:id="7327" w:name="_Toc131535852"/>
      <w:bookmarkStart w:id="7328" w:name="_Toc137399143"/>
      <w:bookmarkStart w:id="7329" w:name="_Toc156575841"/>
      <w:bookmarkStart w:id="7330" w:name="_Toc176782759"/>
      <w:bookmarkStart w:id="7331" w:name="_Toc187256261"/>
      <w:r w:rsidRPr="008C3753">
        <w:lastRenderedPageBreak/>
        <w:t>7.6.5.2</w:t>
      </w:r>
      <w:r w:rsidRPr="008C3753">
        <w:tab/>
        <w:t>BS type 1-C</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32" w:name="_Toc21100071"/>
      <w:bookmarkStart w:id="7333"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34" w:name="_Toc36645254"/>
      <w:bookmarkStart w:id="7335" w:name="_Toc37272308"/>
      <w:bookmarkStart w:id="7336" w:name="_Toc45884554"/>
      <w:bookmarkStart w:id="7337" w:name="_Toc53182577"/>
      <w:bookmarkStart w:id="7338" w:name="_Toc58860318"/>
      <w:bookmarkStart w:id="7339" w:name="_Toc58862822"/>
      <w:bookmarkStart w:id="7340" w:name="_Toc61182815"/>
      <w:bookmarkStart w:id="7341" w:name="_Toc66728129"/>
      <w:bookmarkStart w:id="7342" w:name="_Toc74961933"/>
      <w:bookmarkStart w:id="7343" w:name="_Toc75242843"/>
      <w:bookmarkStart w:id="7344" w:name="_Toc76545189"/>
      <w:bookmarkStart w:id="7345" w:name="_Toc82595292"/>
      <w:bookmarkStart w:id="7346" w:name="_Toc89955323"/>
      <w:bookmarkStart w:id="7347" w:name="_Toc98773750"/>
      <w:bookmarkStart w:id="7348" w:name="_Toc106201510"/>
      <w:bookmarkStart w:id="7349" w:name="_Toc115191364"/>
      <w:bookmarkStart w:id="7350" w:name="_Toc122013194"/>
      <w:bookmarkStart w:id="7351" w:name="_Toc124155282"/>
      <w:bookmarkStart w:id="7352" w:name="_Toc131535853"/>
      <w:bookmarkStart w:id="7353" w:name="_Toc137399144"/>
      <w:bookmarkStart w:id="7354" w:name="_Toc156575842"/>
      <w:bookmarkStart w:id="7355" w:name="_Toc176782760"/>
      <w:bookmarkStart w:id="7356" w:name="_Toc187256262"/>
      <w:r w:rsidRPr="008C3753">
        <w:t>7.6.5.3</w:t>
      </w:r>
      <w:r w:rsidRPr="008C3753">
        <w:tab/>
        <w:t>BS type 1-H</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57" w:name="_Toc21100072"/>
      <w:bookmarkStart w:id="7358" w:name="_Toc29809870"/>
      <w:bookmarkStart w:id="7359" w:name="_Toc36645255"/>
      <w:bookmarkStart w:id="7360" w:name="_Toc37272309"/>
      <w:bookmarkStart w:id="7361" w:name="_Toc45884555"/>
      <w:bookmarkStart w:id="7362" w:name="_Toc53182578"/>
      <w:bookmarkStart w:id="7363" w:name="_Toc58860319"/>
      <w:bookmarkStart w:id="7364" w:name="_Toc58862823"/>
      <w:bookmarkStart w:id="7365" w:name="_Toc61182816"/>
      <w:bookmarkStart w:id="7366" w:name="_Toc66728130"/>
      <w:bookmarkStart w:id="7367" w:name="_Toc74961934"/>
      <w:bookmarkStart w:id="7368" w:name="_Toc75242844"/>
      <w:bookmarkStart w:id="7369" w:name="_Toc76545190"/>
      <w:bookmarkStart w:id="7370" w:name="_Toc82595293"/>
      <w:bookmarkStart w:id="7371" w:name="_Toc89955324"/>
      <w:bookmarkStart w:id="7372" w:name="_Toc98773751"/>
      <w:bookmarkStart w:id="7373" w:name="_Toc106201511"/>
      <w:bookmarkStart w:id="7374" w:name="_Toc115191365"/>
      <w:bookmarkStart w:id="7375" w:name="_Toc122013195"/>
      <w:bookmarkStart w:id="7376" w:name="_Toc124155283"/>
      <w:bookmarkStart w:id="7377" w:name="_Toc131535854"/>
      <w:bookmarkStart w:id="7378" w:name="_Toc137399145"/>
      <w:bookmarkStart w:id="7379" w:name="_Toc156575843"/>
      <w:bookmarkStart w:id="7380" w:name="_Toc176782761"/>
      <w:bookmarkStart w:id="7381" w:name="_Toc187256263"/>
      <w:r w:rsidRPr="008C3753">
        <w:t>7.7</w:t>
      </w:r>
      <w:r w:rsidRPr="008C3753">
        <w:tab/>
        <w:t>Receiver intermodulation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55AC2DFC" w14:textId="0BD40575" w:rsidR="009D56A3" w:rsidRPr="008C3753" w:rsidRDefault="009D56A3" w:rsidP="0058053F">
      <w:pPr>
        <w:pStyle w:val="Heading3"/>
      </w:pPr>
      <w:bookmarkStart w:id="7382" w:name="_Toc21100073"/>
      <w:bookmarkStart w:id="7383" w:name="_Toc29809871"/>
      <w:bookmarkStart w:id="7384" w:name="_Toc36645256"/>
      <w:bookmarkStart w:id="7385" w:name="_Toc37272310"/>
      <w:bookmarkStart w:id="7386" w:name="_Toc45884556"/>
      <w:bookmarkStart w:id="7387" w:name="_Toc53182579"/>
      <w:bookmarkStart w:id="7388" w:name="_Toc58860320"/>
      <w:bookmarkStart w:id="7389" w:name="_Toc58862824"/>
      <w:bookmarkStart w:id="7390" w:name="_Toc61182817"/>
      <w:bookmarkStart w:id="7391" w:name="_Toc66728131"/>
      <w:bookmarkStart w:id="7392" w:name="_Toc74961935"/>
      <w:bookmarkStart w:id="7393" w:name="_Toc75242845"/>
      <w:bookmarkStart w:id="7394" w:name="_Toc76545191"/>
      <w:bookmarkStart w:id="7395" w:name="_Toc82595294"/>
      <w:bookmarkStart w:id="7396" w:name="_Toc89955325"/>
      <w:bookmarkStart w:id="7397" w:name="_Toc98773752"/>
      <w:bookmarkStart w:id="7398" w:name="_Toc106201512"/>
      <w:bookmarkStart w:id="7399" w:name="_Toc115191366"/>
      <w:bookmarkStart w:id="7400" w:name="_Toc122013196"/>
      <w:bookmarkStart w:id="7401" w:name="_Toc124155284"/>
      <w:bookmarkStart w:id="7402" w:name="_Toc131535855"/>
      <w:bookmarkStart w:id="7403" w:name="_Toc137399146"/>
      <w:bookmarkStart w:id="7404" w:name="_Toc156575844"/>
      <w:bookmarkStart w:id="7405" w:name="_Toc176782762"/>
      <w:bookmarkStart w:id="7406" w:name="_Toc187256264"/>
      <w:r w:rsidRPr="008C3753">
        <w:t>7.7.1</w:t>
      </w:r>
      <w:r w:rsidRPr="008C3753">
        <w:tab/>
        <w:t>Definition and applicability</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07" w:name="_Toc21100074"/>
      <w:bookmarkStart w:id="7408" w:name="_Toc29809872"/>
      <w:bookmarkStart w:id="7409" w:name="_Toc36645257"/>
      <w:bookmarkStart w:id="7410" w:name="_Toc37272311"/>
      <w:bookmarkStart w:id="7411" w:name="_Toc45884557"/>
      <w:bookmarkStart w:id="7412" w:name="_Toc53182580"/>
      <w:bookmarkStart w:id="7413" w:name="_Toc58860321"/>
      <w:bookmarkStart w:id="7414" w:name="_Toc58862825"/>
      <w:bookmarkStart w:id="7415" w:name="_Toc61182818"/>
      <w:bookmarkStart w:id="7416" w:name="_Toc66728132"/>
      <w:bookmarkStart w:id="7417" w:name="_Toc74961936"/>
      <w:bookmarkStart w:id="7418" w:name="_Toc75242846"/>
      <w:bookmarkStart w:id="7419" w:name="_Toc76545192"/>
      <w:bookmarkStart w:id="7420" w:name="_Toc82595295"/>
      <w:bookmarkStart w:id="7421" w:name="_Toc89955326"/>
      <w:bookmarkStart w:id="7422" w:name="_Toc98773753"/>
      <w:bookmarkStart w:id="7423" w:name="_Toc106201513"/>
      <w:bookmarkStart w:id="7424" w:name="_Toc115191367"/>
      <w:bookmarkStart w:id="7425" w:name="_Toc122013197"/>
      <w:bookmarkStart w:id="7426" w:name="_Toc124155285"/>
      <w:bookmarkStart w:id="7427" w:name="_Toc131535856"/>
      <w:bookmarkStart w:id="7428" w:name="_Toc137399147"/>
      <w:bookmarkStart w:id="7429" w:name="_Toc156575845"/>
      <w:bookmarkStart w:id="7430" w:name="_Toc176782763"/>
      <w:bookmarkStart w:id="7431" w:name="_Toc187256265"/>
      <w:r w:rsidRPr="008C3753">
        <w:t>7.7.2</w:t>
      </w:r>
      <w:r w:rsidRPr="008C3753">
        <w:tab/>
        <w:t>Minimum requirement</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32" w:name="_Toc21100075"/>
      <w:bookmarkStart w:id="7433" w:name="_Toc29809873"/>
      <w:bookmarkStart w:id="7434" w:name="_Toc36645258"/>
      <w:bookmarkStart w:id="7435" w:name="_Toc37272312"/>
      <w:bookmarkStart w:id="7436" w:name="_Toc45884558"/>
      <w:bookmarkStart w:id="7437" w:name="_Toc53182581"/>
      <w:bookmarkStart w:id="7438" w:name="_Toc58860322"/>
      <w:bookmarkStart w:id="7439" w:name="_Toc58862826"/>
      <w:bookmarkStart w:id="7440" w:name="_Toc61182819"/>
      <w:bookmarkStart w:id="7441" w:name="_Toc66728133"/>
      <w:bookmarkStart w:id="7442" w:name="_Toc74961937"/>
      <w:bookmarkStart w:id="7443" w:name="_Toc75242847"/>
      <w:bookmarkStart w:id="7444" w:name="_Toc76545193"/>
      <w:bookmarkStart w:id="7445" w:name="_Toc82595296"/>
      <w:bookmarkStart w:id="7446" w:name="_Toc89955327"/>
      <w:bookmarkStart w:id="7447" w:name="_Toc98773754"/>
      <w:bookmarkStart w:id="7448" w:name="_Toc106201514"/>
      <w:bookmarkStart w:id="7449" w:name="_Toc115191368"/>
      <w:bookmarkStart w:id="7450" w:name="_Toc122013198"/>
      <w:bookmarkStart w:id="7451" w:name="_Toc124155286"/>
      <w:bookmarkStart w:id="7452" w:name="_Toc131535857"/>
      <w:bookmarkStart w:id="7453" w:name="_Toc137399148"/>
      <w:bookmarkStart w:id="7454" w:name="_Toc156575846"/>
      <w:bookmarkStart w:id="7455" w:name="_Toc176782764"/>
      <w:bookmarkStart w:id="7456" w:name="_Toc187256266"/>
      <w:r w:rsidRPr="008C3753">
        <w:t>7.7.3</w:t>
      </w:r>
      <w:r w:rsidRPr="008C3753">
        <w:tab/>
        <w:t>Test purpose</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2C4DE1BE" w14:textId="1BB258BD" w:rsidR="00B648A6" w:rsidRDefault="00B648A6" w:rsidP="00B648A6">
      <w:pPr>
        <w:rPr>
          <w:rFonts w:cs="v4.2.0"/>
        </w:rPr>
      </w:pPr>
      <w:bookmarkStart w:id="7457" w:name="_Toc21100076"/>
      <w:bookmarkStart w:id="7458" w:name="_Toc29809874"/>
      <w:bookmarkStart w:id="7459" w:name="_Toc36645259"/>
      <w:bookmarkStart w:id="7460" w:name="_Toc37272313"/>
      <w:bookmarkStart w:id="7461" w:name="_Toc45884559"/>
      <w:bookmarkStart w:id="7462" w:name="_Toc53182582"/>
      <w:bookmarkStart w:id="7463" w:name="_Toc58860323"/>
      <w:bookmarkStart w:id="7464" w:name="_Toc58862827"/>
      <w:bookmarkStart w:id="7465" w:name="_Toc61182820"/>
      <w:bookmarkStart w:id="7466"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67" w:name="_Toc74961938"/>
      <w:bookmarkStart w:id="7468" w:name="_Toc75242848"/>
      <w:bookmarkStart w:id="7469" w:name="_Toc76545194"/>
      <w:bookmarkStart w:id="7470" w:name="_Toc82595297"/>
      <w:bookmarkStart w:id="7471" w:name="_Toc89955328"/>
      <w:bookmarkStart w:id="7472" w:name="_Toc98773755"/>
      <w:bookmarkStart w:id="7473" w:name="_Toc106201515"/>
      <w:bookmarkStart w:id="7474" w:name="_Toc115191369"/>
      <w:bookmarkStart w:id="7475" w:name="_Toc122013199"/>
      <w:bookmarkStart w:id="7476" w:name="_Toc124155287"/>
      <w:bookmarkStart w:id="7477" w:name="_Toc131535858"/>
      <w:bookmarkStart w:id="7478" w:name="_Toc137399149"/>
      <w:bookmarkStart w:id="7479" w:name="_Toc156575847"/>
      <w:bookmarkStart w:id="7480" w:name="_Toc176782765"/>
      <w:bookmarkStart w:id="7481" w:name="_Toc187256267"/>
      <w:r w:rsidRPr="008C3753">
        <w:t>7.7.4</w:t>
      </w:r>
      <w:r w:rsidRPr="008C3753">
        <w:tab/>
        <w:t>Method of test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78DF9C3" w14:textId="77777777" w:rsidR="009D56A3" w:rsidRPr="008C3753" w:rsidRDefault="009D56A3" w:rsidP="00790289">
      <w:pPr>
        <w:pStyle w:val="Heading4"/>
      </w:pPr>
      <w:bookmarkStart w:id="7482" w:name="_Toc21100077"/>
      <w:bookmarkStart w:id="7483" w:name="_Toc29809875"/>
      <w:bookmarkStart w:id="7484" w:name="_Toc36645260"/>
      <w:bookmarkStart w:id="7485" w:name="_Toc37272314"/>
      <w:bookmarkStart w:id="7486" w:name="_Toc45884560"/>
      <w:bookmarkStart w:id="7487" w:name="_Toc53182583"/>
      <w:bookmarkStart w:id="7488" w:name="_Toc58860324"/>
      <w:bookmarkStart w:id="7489" w:name="_Toc58862828"/>
      <w:bookmarkStart w:id="7490" w:name="_Toc61182821"/>
      <w:bookmarkStart w:id="7491" w:name="_Toc66728135"/>
      <w:bookmarkStart w:id="7492" w:name="_Toc74961939"/>
      <w:bookmarkStart w:id="7493" w:name="_Toc75242849"/>
      <w:bookmarkStart w:id="7494" w:name="_Toc76545195"/>
      <w:bookmarkStart w:id="7495" w:name="_Toc82595298"/>
      <w:bookmarkStart w:id="7496" w:name="_Toc89955329"/>
      <w:bookmarkStart w:id="7497" w:name="_Toc98773756"/>
      <w:bookmarkStart w:id="7498" w:name="_Toc106201516"/>
      <w:bookmarkStart w:id="7499" w:name="_Toc115191370"/>
      <w:bookmarkStart w:id="7500" w:name="_Toc122013200"/>
      <w:bookmarkStart w:id="7501" w:name="_Toc124155288"/>
      <w:bookmarkStart w:id="7502" w:name="_Toc131535859"/>
      <w:bookmarkStart w:id="7503" w:name="_Toc137399150"/>
      <w:bookmarkStart w:id="7504" w:name="_Toc156575848"/>
      <w:bookmarkStart w:id="7505" w:name="_Toc176782766"/>
      <w:bookmarkStart w:id="7506" w:name="_Toc187256268"/>
      <w:r w:rsidRPr="008C3753">
        <w:t>7.7.4.1</w:t>
      </w:r>
      <w:r w:rsidRPr="008C3753">
        <w:tab/>
        <w:t>Initial conditions</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07" w:name="_Toc21100078"/>
      <w:bookmarkStart w:id="7508" w:name="_Toc29809876"/>
      <w:bookmarkStart w:id="7509" w:name="_Toc36645261"/>
      <w:bookmarkStart w:id="7510" w:name="_Toc37272315"/>
      <w:bookmarkStart w:id="7511" w:name="_Toc45884561"/>
      <w:bookmarkStart w:id="7512" w:name="_Toc53182584"/>
      <w:bookmarkStart w:id="7513" w:name="_Toc58860325"/>
      <w:bookmarkStart w:id="7514" w:name="_Toc58862829"/>
      <w:bookmarkStart w:id="7515" w:name="_Toc61182822"/>
      <w:bookmarkStart w:id="7516" w:name="_Toc66728136"/>
      <w:bookmarkStart w:id="7517" w:name="_Toc74961940"/>
      <w:bookmarkStart w:id="7518" w:name="_Toc75242850"/>
      <w:bookmarkStart w:id="7519" w:name="_Toc76545196"/>
      <w:bookmarkStart w:id="7520" w:name="_Toc82595299"/>
      <w:bookmarkStart w:id="7521" w:name="_Toc89955330"/>
      <w:bookmarkStart w:id="7522" w:name="_Toc98773757"/>
      <w:bookmarkStart w:id="7523" w:name="_Toc106201517"/>
      <w:bookmarkStart w:id="7524" w:name="_Toc115191371"/>
      <w:bookmarkStart w:id="7525" w:name="_Toc122013201"/>
      <w:bookmarkStart w:id="7526" w:name="_Toc124155289"/>
      <w:bookmarkStart w:id="7527" w:name="_Toc131535860"/>
      <w:bookmarkStart w:id="7528" w:name="_Toc137399151"/>
      <w:bookmarkStart w:id="7529" w:name="_Toc156575849"/>
      <w:bookmarkStart w:id="7530" w:name="_Toc176782767"/>
      <w:bookmarkStart w:id="7531" w:name="_Toc187256269"/>
      <w:r w:rsidRPr="008C3753">
        <w:t>7.7.4.2</w:t>
      </w:r>
      <w:r w:rsidRPr="008C3753">
        <w:tab/>
        <w:t>Procedure</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32" w:name="_Toc21100079"/>
      <w:bookmarkStart w:id="7533" w:name="_Toc29809877"/>
      <w:bookmarkStart w:id="7534" w:name="_Toc36645262"/>
      <w:bookmarkStart w:id="7535" w:name="_Toc37272316"/>
      <w:bookmarkStart w:id="7536" w:name="_Toc45884562"/>
      <w:bookmarkStart w:id="7537" w:name="_Toc53182585"/>
      <w:bookmarkStart w:id="7538" w:name="_Toc58860326"/>
      <w:bookmarkStart w:id="7539" w:name="_Toc58862830"/>
      <w:bookmarkStart w:id="7540" w:name="_Toc61182823"/>
      <w:bookmarkStart w:id="7541" w:name="_Toc66728137"/>
      <w:bookmarkStart w:id="7542" w:name="_Toc74961941"/>
      <w:bookmarkStart w:id="7543" w:name="_Toc75242851"/>
      <w:bookmarkStart w:id="7544" w:name="_Toc76545197"/>
      <w:bookmarkStart w:id="7545" w:name="_Toc82595300"/>
      <w:bookmarkStart w:id="7546" w:name="_Toc89955331"/>
      <w:bookmarkStart w:id="7547" w:name="_Toc98773758"/>
      <w:bookmarkStart w:id="7548" w:name="_Toc106201518"/>
      <w:bookmarkStart w:id="7549" w:name="_Toc115191372"/>
      <w:bookmarkStart w:id="7550" w:name="_Toc122013202"/>
      <w:bookmarkStart w:id="7551" w:name="_Toc124155290"/>
      <w:bookmarkStart w:id="7552" w:name="_Toc131535861"/>
      <w:bookmarkStart w:id="7553" w:name="_Toc137399152"/>
      <w:bookmarkStart w:id="7554" w:name="_Toc156575850"/>
      <w:bookmarkStart w:id="7555" w:name="_Toc176782768"/>
      <w:bookmarkStart w:id="7556" w:name="_Toc187256270"/>
      <w:r w:rsidRPr="008C3753">
        <w:t>7.7.5</w:t>
      </w:r>
      <w:r w:rsidRPr="008C3753">
        <w:tab/>
        <w:t>Test requirements</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57" w:name="_Toc106201519"/>
      <w:bookmarkStart w:id="7558" w:name="_Toc115191373"/>
      <w:bookmarkStart w:id="7559" w:name="_Toc122013203"/>
      <w:bookmarkStart w:id="7560" w:name="_Toc124155291"/>
      <w:bookmarkStart w:id="7561" w:name="_Toc131535862"/>
      <w:bookmarkStart w:id="7562" w:name="_Toc137399153"/>
      <w:bookmarkStart w:id="7563" w:name="_Toc156575851"/>
      <w:bookmarkStart w:id="7564" w:name="_Toc176782769"/>
      <w:bookmarkStart w:id="7565" w:name="_Toc187256271"/>
      <w:r w:rsidRPr="0092151F">
        <w:t>7.7.5.1</w:t>
      </w:r>
      <w:r w:rsidRPr="0092151F">
        <w:tab/>
        <w:t>Additional narrowband intermodulation requirement for Band n100</w:t>
      </w:r>
      <w:bookmarkEnd w:id="7557"/>
      <w:bookmarkEnd w:id="7558"/>
      <w:bookmarkEnd w:id="7559"/>
      <w:bookmarkEnd w:id="7560"/>
      <w:bookmarkEnd w:id="7561"/>
      <w:bookmarkEnd w:id="7562"/>
      <w:bookmarkEnd w:id="7563"/>
      <w:bookmarkEnd w:id="7564"/>
      <w:bookmarkEnd w:id="7565"/>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66"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66"/>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67" w:name="_Toc21100080"/>
      <w:bookmarkStart w:id="7568" w:name="_Toc29809878"/>
      <w:bookmarkStart w:id="7569" w:name="_Toc36645263"/>
      <w:bookmarkStart w:id="7570" w:name="_Toc37272317"/>
      <w:bookmarkStart w:id="7571" w:name="_Toc45884563"/>
      <w:bookmarkStart w:id="7572" w:name="_Toc53182586"/>
      <w:bookmarkStart w:id="7573" w:name="_Toc58860327"/>
      <w:bookmarkStart w:id="7574" w:name="_Toc58862831"/>
      <w:bookmarkStart w:id="7575" w:name="_Toc61182824"/>
      <w:bookmarkStart w:id="7576" w:name="_Toc66728138"/>
      <w:bookmarkStart w:id="7577" w:name="_Toc74961942"/>
      <w:bookmarkStart w:id="7578" w:name="_Toc75242852"/>
      <w:bookmarkStart w:id="7579" w:name="_Toc76545198"/>
      <w:bookmarkStart w:id="7580" w:name="_Toc82595301"/>
      <w:bookmarkStart w:id="7581" w:name="_Toc89955332"/>
      <w:bookmarkStart w:id="7582" w:name="_Toc98773759"/>
      <w:bookmarkStart w:id="7583" w:name="_Toc106201520"/>
      <w:bookmarkStart w:id="7584" w:name="_Toc115191374"/>
      <w:bookmarkStart w:id="7585" w:name="_Toc122013204"/>
      <w:bookmarkStart w:id="7586" w:name="_Toc124155292"/>
      <w:bookmarkStart w:id="7587" w:name="_Toc131535863"/>
      <w:bookmarkStart w:id="7588" w:name="_Toc137399154"/>
      <w:bookmarkStart w:id="7589" w:name="_Toc156575852"/>
      <w:bookmarkStart w:id="7590" w:name="_Toc176782770"/>
      <w:bookmarkStart w:id="7591" w:name="_Toc187256272"/>
      <w:r w:rsidRPr="008C3753">
        <w:t>7.8</w:t>
      </w:r>
      <w:r w:rsidRPr="008C3753">
        <w:tab/>
        <w:t>In-channel selectivity</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ABED5C8" w14:textId="7AA8F9DA" w:rsidR="0066553E" w:rsidRPr="008C3753" w:rsidRDefault="0066553E" w:rsidP="00AD5630">
      <w:pPr>
        <w:pStyle w:val="Heading3"/>
      </w:pPr>
      <w:bookmarkStart w:id="7592" w:name="_Toc21100081"/>
      <w:bookmarkStart w:id="7593" w:name="_Toc29809879"/>
      <w:bookmarkStart w:id="7594" w:name="_Toc36645264"/>
      <w:bookmarkStart w:id="7595" w:name="_Toc37272318"/>
      <w:bookmarkStart w:id="7596" w:name="_Toc45884564"/>
      <w:bookmarkStart w:id="7597" w:name="_Toc53182587"/>
      <w:bookmarkStart w:id="7598" w:name="_Toc58860328"/>
      <w:bookmarkStart w:id="7599" w:name="_Toc58862832"/>
      <w:bookmarkStart w:id="7600" w:name="_Toc61182825"/>
      <w:bookmarkStart w:id="7601" w:name="_Toc66728139"/>
      <w:bookmarkStart w:id="7602" w:name="_Toc74961943"/>
      <w:bookmarkStart w:id="7603" w:name="_Toc75242853"/>
      <w:bookmarkStart w:id="7604" w:name="_Toc76545199"/>
      <w:bookmarkStart w:id="7605" w:name="_Toc82595302"/>
      <w:bookmarkStart w:id="7606" w:name="_Toc89955333"/>
      <w:bookmarkStart w:id="7607" w:name="_Toc98773760"/>
      <w:bookmarkStart w:id="7608" w:name="_Toc106201521"/>
      <w:bookmarkStart w:id="7609" w:name="_Toc115191375"/>
      <w:bookmarkStart w:id="7610" w:name="_Toc122013205"/>
      <w:bookmarkStart w:id="7611" w:name="_Toc124155293"/>
      <w:bookmarkStart w:id="7612" w:name="_Toc131535864"/>
      <w:bookmarkStart w:id="7613" w:name="_Toc137399155"/>
      <w:bookmarkStart w:id="7614" w:name="_Toc156575853"/>
      <w:bookmarkStart w:id="7615" w:name="_Toc176782771"/>
      <w:bookmarkStart w:id="7616" w:name="_Toc187256273"/>
      <w:r w:rsidRPr="008C3753">
        <w:t>7.8.1</w:t>
      </w:r>
      <w:r w:rsidRPr="008C3753">
        <w:tab/>
        <w:t>Definition and applicability</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17" w:name="_Toc21100082"/>
      <w:bookmarkStart w:id="7618" w:name="_Toc29809880"/>
      <w:bookmarkStart w:id="7619" w:name="_Toc36645265"/>
      <w:bookmarkStart w:id="7620" w:name="_Toc37272319"/>
      <w:bookmarkStart w:id="7621" w:name="_Toc45884565"/>
      <w:bookmarkStart w:id="7622" w:name="_Toc53182588"/>
      <w:bookmarkStart w:id="7623" w:name="_Toc58860329"/>
      <w:bookmarkStart w:id="7624" w:name="_Toc58862833"/>
      <w:bookmarkStart w:id="7625" w:name="_Toc61182826"/>
      <w:bookmarkStart w:id="7626" w:name="_Toc66728140"/>
      <w:bookmarkStart w:id="7627" w:name="_Toc74961944"/>
      <w:bookmarkStart w:id="7628" w:name="_Toc75242854"/>
      <w:bookmarkStart w:id="7629" w:name="_Toc76545200"/>
      <w:bookmarkStart w:id="7630" w:name="_Toc82595303"/>
      <w:bookmarkStart w:id="7631" w:name="_Toc89955334"/>
      <w:bookmarkStart w:id="7632" w:name="_Toc98773761"/>
      <w:bookmarkStart w:id="7633" w:name="_Toc106201522"/>
      <w:bookmarkStart w:id="7634" w:name="_Toc115191376"/>
      <w:bookmarkStart w:id="7635" w:name="_Toc122013206"/>
      <w:bookmarkStart w:id="7636" w:name="_Toc124155294"/>
      <w:bookmarkStart w:id="7637" w:name="_Toc131535865"/>
      <w:bookmarkStart w:id="7638" w:name="_Toc137399156"/>
      <w:bookmarkStart w:id="7639" w:name="_Toc156575854"/>
      <w:bookmarkStart w:id="7640" w:name="_Toc176782772"/>
      <w:bookmarkStart w:id="7641" w:name="_Toc187256274"/>
      <w:r w:rsidRPr="008C3753">
        <w:t>7.8.2</w:t>
      </w:r>
      <w:r w:rsidRPr="008C3753">
        <w:tab/>
        <w:t>Minimum requirement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42" w:name="_Toc21100083"/>
      <w:bookmarkStart w:id="7643" w:name="_Toc29809881"/>
      <w:bookmarkStart w:id="7644" w:name="_Toc36645266"/>
      <w:bookmarkStart w:id="7645" w:name="_Toc37272320"/>
      <w:bookmarkStart w:id="7646" w:name="_Toc45884566"/>
      <w:bookmarkStart w:id="7647" w:name="_Toc53182589"/>
      <w:bookmarkStart w:id="7648" w:name="_Toc58860330"/>
      <w:bookmarkStart w:id="7649" w:name="_Toc58862834"/>
      <w:bookmarkStart w:id="7650" w:name="_Toc61182827"/>
      <w:bookmarkStart w:id="7651" w:name="_Toc66728141"/>
      <w:bookmarkStart w:id="7652" w:name="_Toc74961945"/>
      <w:bookmarkStart w:id="7653" w:name="_Toc75242855"/>
      <w:bookmarkStart w:id="7654" w:name="_Toc76545201"/>
      <w:bookmarkStart w:id="7655" w:name="_Toc82595304"/>
      <w:bookmarkStart w:id="7656" w:name="_Toc89955335"/>
      <w:bookmarkStart w:id="7657" w:name="_Toc98773762"/>
      <w:bookmarkStart w:id="7658" w:name="_Toc106201523"/>
      <w:bookmarkStart w:id="7659" w:name="_Toc115191377"/>
      <w:bookmarkStart w:id="7660" w:name="_Toc122013207"/>
      <w:bookmarkStart w:id="7661" w:name="_Toc124155295"/>
      <w:bookmarkStart w:id="7662" w:name="_Toc131535866"/>
      <w:bookmarkStart w:id="7663" w:name="_Toc137399157"/>
      <w:bookmarkStart w:id="7664" w:name="_Toc156575855"/>
      <w:bookmarkStart w:id="7665" w:name="_Toc176782773"/>
      <w:bookmarkStart w:id="7666" w:name="_Toc187256275"/>
      <w:r w:rsidRPr="008C3753">
        <w:t>7.8.3</w:t>
      </w:r>
      <w:r w:rsidRPr="008C3753">
        <w:tab/>
        <w:t>Test purpose</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67" w:name="_Toc21100084"/>
      <w:bookmarkStart w:id="7668" w:name="_Toc29809882"/>
      <w:bookmarkStart w:id="7669" w:name="_Toc36645267"/>
      <w:bookmarkStart w:id="7670" w:name="_Toc37272321"/>
      <w:bookmarkStart w:id="7671" w:name="_Toc45884567"/>
      <w:bookmarkStart w:id="7672" w:name="_Toc53182590"/>
      <w:bookmarkStart w:id="7673" w:name="_Toc58860331"/>
      <w:bookmarkStart w:id="7674" w:name="_Toc58862835"/>
      <w:bookmarkStart w:id="7675" w:name="_Toc61182828"/>
      <w:bookmarkStart w:id="7676" w:name="_Toc66728142"/>
      <w:bookmarkStart w:id="7677" w:name="_Toc74961946"/>
      <w:bookmarkStart w:id="7678" w:name="_Toc75242856"/>
      <w:bookmarkStart w:id="7679" w:name="_Toc76545202"/>
      <w:bookmarkStart w:id="7680" w:name="_Toc82595305"/>
      <w:bookmarkStart w:id="7681" w:name="_Toc89955336"/>
      <w:bookmarkStart w:id="7682" w:name="_Toc98773763"/>
      <w:bookmarkStart w:id="7683" w:name="_Toc106201524"/>
      <w:bookmarkStart w:id="7684" w:name="_Toc115191378"/>
      <w:bookmarkStart w:id="7685" w:name="_Toc122013208"/>
      <w:bookmarkStart w:id="7686" w:name="_Toc124155296"/>
      <w:bookmarkStart w:id="7687" w:name="_Toc131535867"/>
      <w:bookmarkStart w:id="7688" w:name="_Toc137399158"/>
      <w:bookmarkStart w:id="7689" w:name="_Toc156575856"/>
      <w:bookmarkStart w:id="7690" w:name="_Toc176782774"/>
      <w:bookmarkStart w:id="7691" w:name="_Toc187256276"/>
      <w:r w:rsidRPr="008C3753">
        <w:lastRenderedPageBreak/>
        <w:t>7.8.4</w:t>
      </w:r>
      <w:r w:rsidRPr="008C3753">
        <w:tab/>
        <w:t>Method of test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541D4C23" w14:textId="77777777" w:rsidR="0066553E" w:rsidRPr="008C3753" w:rsidRDefault="0066553E" w:rsidP="00AD5630">
      <w:pPr>
        <w:pStyle w:val="Heading4"/>
      </w:pPr>
      <w:bookmarkStart w:id="7692" w:name="_Toc21100085"/>
      <w:bookmarkStart w:id="7693" w:name="_Toc29809883"/>
      <w:bookmarkStart w:id="7694" w:name="_Toc36645268"/>
      <w:bookmarkStart w:id="7695" w:name="_Toc37272322"/>
      <w:bookmarkStart w:id="7696" w:name="_Toc45884568"/>
      <w:bookmarkStart w:id="7697" w:name="_Toc53182591"/>
      <w:bookmarkStart w:id="7698" w:name="_Toc58860332"/>
      <w:bookmarkStart w:id="7699" w:name="_Toc58862836"/>
      <w:bookmarkStart w:id="7700" w:name="_Toc61182829"/>
      <w:bookmarkStart w:id="7701" w:name="_Toc66728143"/>
      <w:bookmarkStart w:id="7702" w:name="_Toc74961947"/>
      <w:bookmarkStart w:id="7703" w:name="_Toc75242857"/>
      <w:bookmarkStart w:id="7704" w:name="_Toc76545203"/>
      <w:bookmarkStart w:id="7705" w:name="_Toc82595306"/>
      <w:bookmarkStart w:id="7706" w:name="_Toc89955337"/>
      <w:bookmarkStart w:id="7707" w:name="_Toc98773764"/>
      <w:bookmarkStart w:id="7708" w:name="_Toc106201525"/>
      <w:bookmarkStart w:id="7709" w:name="_Toc115191379"/>
      <w:bookmarkStart w:id="7710" w:name="_Toc122013209"/>
      <w:bookmarkStart w:id="7711" w:name="_Toc124155297"/>
      <w:bookmarkStart w:id="7712" w:name="_Toc131535868"/>
      <w:bookmarkStart w:id="7713" w:name="_Toc137399159"/>
      <w:bookmarkStart w:id="7714" w:name="_Toc156575857"/>
      <w:bookmarkStart w:id="7715" w:name="_Toc176782775"/>
      <w:bookmarkStart w:id="7716" w:name="_Toc187256277"/>
      <w:r w:rsidRPr="008C3753">
        <w:t>7.8.4.1</w:t>
      </w:r>
      <w:r w:rsidRPr="008C3753">
        <w:tab/>
        <w:t>Initial conditions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17" w:name="_Toc21100086"/>
      <w:bookmarkStart w:id="7718" w:name="_Toc29809884"/>
      <w:bookmarkStart w:id="7719" w:name="_Toc36645269"/>
      <w:bookmarkStart w:id="7720" w:name="_Toc37272323"/>
      <w:bookmarkStart w:id="7721" w:name="_Toc45884569"/>
      <w:bookmarkStart w:id="7722" w:name="_Toc53182592"/>
      <w:bookmarkStart w:id="7723" w:name="_Toc58860333"/>
      <w:bookmarkStart w:id="7724" w:name="_Toc58862837"/>
      <w:bookmarkStart w:id="7725" w:name="_Toc61182830"/>
      <w:bookmarkStart w:id="7726" w:name="_Toc66728144"/>
      <w:bookmarkStart w:id="7727" w:name="_Toc74961948"/>
      <w:bookmarkStart w:id="7728" w:name="_Toc75242858"/>
      <w:bookmarkStart w:id="7729" w:name="_Toc76545204"/>
      <w:bookmarkStart w:id="7730" w:name="_Toc82595307"/>
      <w:bookmarkStart w:id="7731" w:name="_Toc89955338"/>
      <w:bookmarkStart w:id="7732" w:name="_Toc98773765"/>
      <w:bookmarkStart w:id="7733" w:name="_Toc106201526"/>
      <w:bookmarkStart w:id="7734" w:name="_Toc115191380"/>
      <w:bookmarkStart w:id="7735" w:name="_Toc122013210"/>
      <w:bookmarkStart w:id="7736" w:name="_Toc124155298"/>
      <w:bookmarkStart w:id="7737" w:name="_Toc131535869"/>
      <w:bookmarkStart w:id="7738" w:name="_Toc137399160"/>
      <w:bookmarkStart w:id="7739" w:name="_Toc156575858"/>
      <w:bookmarkStart w:id="7740" w:name="_Toc176782776"/>
      <w:bookmarkStart w:id="7741" w:name="_Toc187256278"/>
      <w:r w:rsidRPr="008C3753">
        <w:t>7.8.4.2</w:t>
      </w:r>
      <w:r w:rsidRPr="008C3753">
        <w:tab/>
        <w:t>Procedure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42" w:name="_Toc21100087"/>
      <w:bookmarkStart w:id="7743" w:name="_Toc29809885"/>
      <w:bookmarkStart w:id="7744" w:name="_Toc36645270"/>
      <w:bookmarkStart w:id="7745" w:name="_Toc37272324"/>
      <w:bookmarkStart w:id="7746" w:name="_Toc45884570"/>
      <w:bookmarkStart w:id="7747" w:name="_Toc53182593"/>
      <w:bookmarkStart w:id="7748" w:name="_Toc58860334"/>
      <w:bookmarkStart w:id="7749" w:name="_Toc58862838"/>
      <w:bookmarkStart w:id="7750" w:name="_Toc61182831"/>
      <w:bookmarkStart w:id="7751" w:name="_Toc66728145"/>
      <w:bookmarkStart w:id="7752" w:name="_Toc74961949"/>
      <w:bookmarkStart w:id="7753" w:name="_Toc75242859"/>
      <w:bookmarkStart w:id="7754" w:name="_Toc76545205"/>
      <w:bookmarkStart w:id="7755" w:name="_Toc82595308"/>
      <w:bookmarkStart w:id="7756" w:name="_Toc89955339"/>
      <w:bookmarkStart w:id="7757" w:name="_Toc98773766"/>
      <w:bookmarkStart w:id="7758" w:name="_Toc106201527"/>
      <w:bookmarkStart w:id="7759" w:name="_Toc115191381"/>
      <w:bookmarkStart w:id="7760" w:name="_Toc122013211"/>
      <w:bookmarkStart w:id="7761" w:name="_Toc124155299"/>
      <w:bookmarkStart w:id="7762" w:name="_Toc131535870"/>
      <w:bookmarkStart w:id="7763" w:name="_Toc137399161"/>
      <w:bookmarkStart w:id="7764" w:name="_Toc156575859"/>
      <w:bookmarkStart w:id="7765" w:name="_Toc176782777"/>
      <w:bookmarkStart w:id="7766" w:name="_Toc187256279"/>
      <w:r w:rsidRPr="008C3753">
        <w:t>7.8.5</w:t>
      </w:r>
      <w:r w:rsidRPr="008C3753">
        <w:tab/>
        <w:t>Test requirements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lastRenderedPageBreak/>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67" w:name="_Toc21100088"/>
      <w:bookmarkStart w:id="7768" w:name="_Toc29809886"/>
      <w:bookmarkStart w:id="7769" w:name="_Toc36645271"/>
      <w:bookmarkStart w:id="7770" w:name="_Toc37272325"/>
      <w:bookmarkStart w:id="7771" w:name="_Toc45884571"/>
      <w:bookmarkStart w:id="7772" w:name="_Toc53182594"/>
      <w:bookmarkStart w:id="7773" w:name="_Toc58860335"/>
      <w:bookmarkStart w:id="7774" w:name="_Toc58862839"/>
      <w:bookmarkStart w:id="7775" w:name="_Toc61182832"/>
      <w:bookmarkStart w:id="7776" w:name="_Toc66728146"/>
      <w:bookmarkStart w:id="7777" w:name="_Toc74961950"/>
      <w:bookmarkStart w:id="7778" w:name="_Toc75242860"/>
      <w:bookmarkStart w:id="7779" w:name="_Toc76545206"/>
      <w:bookmarkStart w:id="7780" w:name="_Toc82595309"/>
      <w:bookmarkStart w:id="7781" w:name="_Toc89955340"/>
      <w:bookmarkStart w:id="7782" w:name="_Toc98773767"/>
      <w:bookmarkStart w:id="7783" w:name="_Toc106201528"/>
      <w:bookmarkStart w:id="7784" w:name="_Toc115191382"/>
      <w:bookmarkStart w:id="7785" w:name="_Toc122013212"/>
      <w:bookmarkStart w:id="7786" w:name="_Toc124155300"/>
      <w:bookmarkStart w:id="7787" w:name="_Toc131535871"/>
      <w:bookmarkStart w:id="7788" w:name="_Toc137399162"/>
      <w:bookmarkStart w:id="7789" w:name="_Toc156575860"/>
      <w:bookmarkStart w:id="7790" w:name="_Toc176782778"/>
      <w:bookmarkStart w:id="7791" w:name="historyclause"/>
      <w:bookmarkStart w:id="7792" w:name="_Toc187256280"/>
      <w:r w:rsidRPr="008C3753">
        <w:t>8</w:t>
      </w:r>
      <w:r w:rsidRPr="008C3753">
        <w:tab/>
        <w:t>Conducted performance characteristics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2"/>
    </w:p>
    <w:p w14:paraId="29409B9A" w14:textId="77777777" w:rsidR="008C01E6" w:rsidRPr="008C3753" w:rsidRDefault="008C01E6" w:rsidP="008C01E6">
      <w:pPr>
        <w:pStyle w:val="Heading2"/>
      </w:pPr>
      <w:bookmarkStart w:id="7793" w:name="_Toc21100089"/>
      <w:bookmarkStart w:id="7794" w:name="_Toc29809887"/>
      <w:bookmarkStart w:id="7795" w:name="_Toc36645272"/>
      <w:bookmarkStart w:id="7796" w:name="_Toc37272326"/>
      <w:bookmarkStart w:id="7797" w:name="_Toc45884572"/>
      <w:bookmarkStart w:id="7798" w:name="_Toc53182595"/>
      <w:bookmarkStart w:id="7799" w:name="_Toc58860336"/>
      <w:bookmarkStart w:id="7800" w:name="_Toc58862840"/>
      <w:bookmarkStart w:id="7801" w:name="_Toc61182833"/>
      <w:bookmarkStart w:id="7802" w:name="_Toc66728147"/>
      <w:bookmarkStart w:id="7803" w:name="_Toc74961951"/>
      <w:bookmarkStart w:id="7804" w:name="_Toc75242861"/>
      <w:bookmarkStart w:id="7805" w:name="_Toc76545207"/>
      <w:bookmarkStart w:id="7806" w:name="_Toc82595310"/>
      <w:bookmarkStart w:id="7807" w:name="_Toc89955341"/>
      <w:bookmarkStart w:id="7808" w:name="_Toc98773768"/>
      <w:bookmarkStart w:id="7809" w:name="_Toc106201529"/>
      <w:bookmarkStart w:id="7810" w:name="_Toc115191383"/>
      <w:bookmarkStart w:id="7811" w:name="_Toc122013213"/>
      <w:bookmarkStart w:id="7812" w:name="_Toc124155301"/>
      <w:bookmarkStart w:id="7813" w:name="_Toc131535872"/>
      <w:bookmarkStart w:id="7814" w:name="_Toc137399163"/>
      <w:bookmarkStart w:id="7815" w:name="_Toc156575861"/>
      <w:bookmarkStart w:id="7816" w:name="_Toc176782779"/>
      <w:bookmarkStart w:id="7817" w:name="_Toc187256281"/>
      <w:r w:rsidRPr="008C3753">
        <w:t>8.1</w:t>
      </w:r>
      <w:r w:rsidRPr="008C3753">
        <w:tab/>
        <w:t>General</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2E9E1B4B" w14:textId="77777777" w:rsidR="008C01E6" w:rsidRPr="008C3753" w:rsidRDefault="008C01E6" w:rsidP="008C01E6">
      <w:pPr>
        <w:pStyle w:val="Heading3"/>
      </w:pPr>
      <w:bookmarkStart w:id="7818" w:name="_Toc21100090"/>
      <w:bookmarkStart w:id="7819" w:name="_Toc29809888"/>
      <w:bookmarkStart w:id="7820" w:name="_Toc36645273"/>
      <w:bookmarkStart w:id="7821" w:name="_Toc37272327"/>
      <w:bookmarkStart w:id="7822" w:name="_Toc45884573"/>
      <w:bookmarkStart w:id="7823" w:name="_Toc53182596"/>
      <w:bookmarkStart w:id="7824" w:name="_Toc58860337"/>
      <w:bookmarkStart w:id="7825" w:name="_Toc58862841"/>
      <w:bookmarkStart w:id="7826" w:name="_Toc61182834"/>
      <w:bookmarkStart w:id="7827" w:name="_Toc66728148"/>
      <w:bookmarkStart w:id="7828" w:name="_Toc74961952"/>
      <w:bookmarkStart w:id="7829" w:name="_Toc75242862"/>
      <w:bookmarkStart w:id="7830" w:name="_Toc76545208"/>
      <w:bookmarkStart w:id="7831" w:name="_Toc82595311"/>
      <w:bookmarkStart w:id="7832" w:name="_Toc89955342"/>
      <w:bookmarkStart w:id="7833" w:name="_Toc98773769"/>
      <w:bookmarkStart w:id="7834" w:name="_Toc106201530"/>
      <w:bookmarkStart w:id="7835" w:name="_Toc115191384"/>
      <w:bookmarkStart w:id="7836" w:name="_Toc122013214"/>
      <w:bookmarkStart w:id="7837" w:name="_Toc124155302"/>
      <w:bookmarkStart w:id="7838" w:name="_Toc131535873"/>
      <w:bookmarkStart w:id="7839" w:name="_Toc137399164"/>
      <w:bookmarkStart w:id="7840" w:name="_Toc156575862"/>
      <w:bookmarkStart w:id="7841" w:name="_Toc176782780"/>
      <w:bookmarkStart w:id="7842" w:name="_Toc187256282"/>
      <w:r w:rsidRPr="008C3753">
        <w:t>8.1.1</w:t>
      </w:r>
      <w:r w:rsidRPr="008C3753">
        <w:tab/>
        <w:t>Scope and definitions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43" w:name="_Toc21100091"/>
      <w:bookmarkStart w:id="7844" w:name="_Toc29809889"/>
      <w:bookmarkStart w:id="7845" w:name="_Toc36645274"/>
      <w:bookmarkStart w:id="7846" w:name="_Toc37272328"/>
      <w:bookmarkStart w:id="7847" w:name="_Toc45884574"/>
      <w:bookmarkStart w:id="7848" w:name="_Toc53182597"/>
      <w:bookmarkStart w:id="7849" w:name="_Toc58860338"/>
      <w:bookmarkStart w:id="7850" w:name="_Toc58862842"/>
      <w:bookmarkStart w:id="7851" w:name="_Toc61182835"/>
      <w:bookmarkStart w:id="7852" w:name="_Toc66728149"/>
      <w:bookmarkStart w:id="7853" w:name="_Toc74961953"/>
      <w:bookmarkStart w:id="7854" w:name="_Toc75242863"/>
      <w:bookmarkStart w:id="7855" w:name="_Toc76545209"/>
      <w:bookmarkStart w:id="7856" w:name="_Toc82595312"/>
      <w:bookmarkStart w:id="7857" w:name="_Toc89955343"/>
      <w:bookmarkStart w:id="7858" w:name="_Toc98773770"/>
      <w:bookmarkStart w:id="7859" w:name="_Toc106201531"/>
      <w:bookmarkStart w:id="7860" w:name="_Toc115191385"/>
      <w:bookmarkStart w:id="7861" w:name="_Toc122013215"/>
      <w:bookmarkStart w:id="7862" w:name="_Toc124155303"/>
      <w:bookmarkStart w:id="7863" w:name="_Toc131535874"/>
      <w:bookmarkStart w:id="7864" w:name="_Toc137399165"/>
      <w:bookmarkStart w:id="7865" w:name="_Toc156575863"/>
      <w:bookmarkStart w:id="7866" w:name="_Toc176782781"/>
      <w:bookmarkStart w:id="7867" w:name="_Toc187256283"/>
      <w:r w:rsidRPr="008C3753">
        <w:rPr>
          <w:lang w:eastAsia="ko-KR"/>
        </w:rPr>
        <w:t>8.1.2</w:t>
      </w:r>
      <w:r w:rsidRPr="008C3753">
        <w:rPr>
          <w:lang w:eastAsia="ko-KR"/>
        </w:rPr>
        <w:tab/>
        <w:t>Applicability rule</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11528AE" w14:textId="77777777" w:rsidR="008C01E6" w:rsidRPr="008C3753" w:rsidRDefault="008C01E6" w:rsidP="008C01E6">
      <w:pPr>
        <w:pStyle w:val="Heading4"/>
      </w:pPr>
      <w:bookmarkStart w:id="7868" w:name="_Toc21100092"/>
      <w:bookmarkStart w:id="7869" w:name="_Toc29809890"/>
      <w:bookmarkStart w:id="7870" w:name="_Toc36645275"/>
      <w:bookmarkStart w:id="7871" w:name="_Toc37272329"/>
      <w:bookmarkStart w:id="7872" w:name="_Toc45884575"/>
      <w:bookmarkStart w:id="7873" w:name="_Toc53182598"/>
      <w:bookmarkStart w:id="7874" w:name="_Toc58860339"/>
      <w:bookmarkStart w:id="7875" w:name="_Toc58862843"/>
      <w:bookmarkStart w:id="7876" w:name="_Toc61182836"/>
      <w:bookmarkStart w:id="7877" w:name="_Toc66728150"/>
      <w:bookmarkStart w:id="7878" w:name="_Toc74961954"/>
      <w:bookmarkStart w:id="7879" w:name="_Toc75242864"/>
      <w:bookmarkStart w:id="7880" w:name="_Toc76545210"/>
      <w:bookmarkStart w:id="7881" w:name="_Toc82595313"/>
      <w:bookmarkStart w:id="7882" w:name="_Toc89955344"/>
      <w:bookmarkStart w:id="7883" w:name="_Toc98773771"/>
      <w:bookmarkStart w:id="7884" w:name="_Toc106201532"/>
      <w:bookmarkStart w:id="7885" w:name="_Toc115191386"/>
      <w:bookmarkStart w:id="7886" w:name="_Toc122013216"/>
      <w:bookmarkStart w:id="7887" w:name="_Toc124155304"/>
      <w:bookmarkStart w:id="7888" w:name="_Toc131535875"/>
      <w:bookmarkStart w:id="7889" w:name="_Toc137399166"/>
      <w:bookmarkStart w:id="7890" w:name="_Toc156575864"/>
      <w:bookmarkStart w:id="7891" w:name="_Toc176782782"/>
      <w:bookmarkStart w:id="7892" w:name="_Toc187256284"/>
      <w:r w:rsidRPr="008C3753">
        <w:t>8.1.2.0</w:t>
      </w:r>
      <w:r w:rsidRPr="008C3753">
        <w:tab/>
        <w:t>General</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A224B23" w14:textId="03F8756A" w:rsidR="008F4EB8" w:rsidRPr="008C3753" w:rsidRDefault="008F4EB8" w:rsidP="008F4EB8">
      <w:pPr>
        <w:rPr>
          <w:rFonts w:eastAsiaTheme="minorEastAsia"/>
        </w:rPr>
      </w:pPr>
      <w:bookmarkStart w:id="789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894" w:name="_Toc29809891"/>
      <w:bookmarkStart w:id="7895" w:name="_Toc36645276"/>
      <w:bookmarkStart w:id="7896" w:name="_Toc37272330"/>
      <w:bookmarkStart w:id="7897" w:name="_Toc45884576"/>
      <w:bookmarkStart w:id="7898" w:name="_Toc53182599"/>
      <w:bookmarkStart w:id="7899" w:name="_Toc58860340"/>
      <w:bookmarkStart w:id="7900" w:name="_Toc58862844"/>
      <w:bookmarkStart w:id="7901" w:name="_Toc61182837"/>
      <w:bookmarkStart w:id="7902" w:name="_Toc66728151"/>
      <w:bookmarkStart w:id="7903" w:name="_Toc74961955"/>
      <w:bookmarkStart w:id="7904" w:name="_Toc75242865"/>
      <w:bookmarkStart w:id="7905" w:name="_Toc76545211"/>
      <w:bookmarkStart w:id="7906" w:name="_Toc82595314"/>
      <w:bookmarkStart w:id="7907" w:name="_Toc89955345"/>
      <w:bookmarkStart w:id="7908" w:name="_Toc98773772"/>
      <w:bookmarkStart w:id="7909" w:name="_Toc106201533"/>
      <w:bookmarkStart w:id="7910" w:name="_Toc115191387"/>
      <w:bookmarkStart w:id="7911" w:name="_Toc122013217"/>
      <w:bookmarkStart w:id="7912" w:name="_Toc124155305"/>
      <w:bookmarkStart w:id="7913" w:name="_Toc131535876"/>
      <w:bookmarkStart w:id="7914" w:name="_Toc137399167"/>
      <w:bookmarkStart w:id="7915" w:name="_Toc156575865"/>
      <w:bookmarkStart w:id="7916" w:name="_Toc176782783"/>
      <w:bookmarkStart w:id="7917" w:name="_Toc187256285"/>
      <w:r w:rsidRPr="008C3753">
        <w:t>8.1.2.1</w:t>
      </w:r>
      <w:r w:rsidRPr="008C3753">
        <w:tab/>
        <w:t xml:space="preserve">Applicability of PUSCH performance </w:t>
      </w:r>
      <w:r w:rsidRPr="008C3753">
        <w:rPr>
          <w:snapToGrid w:val="0"/>
        </w:rPr>
        <w:t>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2B6E67DF" w14:textId="77777777" w:rsidR="008C01E6" w:rsidRPr="008C3753" w:rsidRDefault="008C01E6" w:rsidP="008C01E6">
      <w:pPr>
        <w:pStyle w:val="Heading5"/>
        <w:rPr>
          <w:snapToGrid w:val="0"/>
        </w:rPr>
      </w:pPr>
      <w:bookmarkStart w:id="7918" w:name="_Toc21100094"/>
      <w:bookmarkStart w:id="7919" w:name="_Toc29809892"/>
      <w:bookmarkStart w:id="7920" w:name="_Toc36645277"/>
      <w:bookmarkStart w:id="7921" w:name="_Toc37272331"/>
      <w:bookmarkStart w:id="7922" w:name="_Toc45884577"/>
      <w:bookmarkStart w:id="7923" w:name="_Toc53182600"/>
      <w:bookmarkStart w:id="7924" w:name="_Toc58860341"/>
      <w:bookmarkStart w:id="7925" w:name="_Toc58862845"/>
      <w:bookmarkStart w:id="7926" w:name="_Toc61182838"/>
      <w:bookmarkStart w:id="7927" w:name="_Toc66728152"/>
      <w:bookmarkStart w:id="7928" w:name="_Toc74961956"/>
      <w:bookmarkStart w:id="7929" w:name="_Toc75242866"/>
      <w:bookmarkStart w:id="7930" w:name="_Toc76545212"/>
      <w:bookmarkStart w:id="7931" w:name="_Toc82595315"/>
      <w:bookmarkStart w:id="7932" w:name="_Toc89955346"/>
      <w:bookmarkStart w:id="7933" w:name="_Toc98773773"/>
      <w:bookmarkStart w:id="7934" w:name="_Toc106201534"/>
      <w:bookmarkStart w:id="7935" w:name="_Toc115191388"/>
      <w:bookmarkStart w:id="7936" w:name="_Toc122013218"/>
      <w:bookmarkStart w:id="7937" w:name="_Toc124155306"/>
      <w:bookmarkStart w:id="7938" w:name="_Toc131535877"/>
      <w:bookmarkStart w:id="7939" w:name="_Toc137399168"/>
      <w:bookmarkStart w:id="7940" w:name="_Toc156575866"/>
      <w:bookmarkStart w:id="7941" w:name="_Toc176782784"/>
      <w:bookmarkStart w:id="7942" w:name="_Toc187256286"/>
      <w:r w:rsidRPr="008C3753">
        <w:t>8.1.2.1.1</w:t>
      </w:r>
      <w:r w:rsidRPr="008C3753">
        <w:tab/>
        <w:t xml:space="preserve">Applicability of </w:t>
      </w:r>
      <w:r w:rsidRPr="008C3753">
        <w:rPr>
          <w:snapToGrid w:val="0"/>
        </w:rPr>
        <w:t>requirements for different subcarrier spacings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43" w:name="_Toc21100095"/>
      <w:bookmarkStart w:id="7944" w:name="_Toc29809893"/>
      <w:bookmarkStart w:id="7945" w:name="_Toc36645278"/>
      <w:bookmarkStart w:id="7946" w:name="_Toc37272332"/>
      <w:bookmarkStart w:id="7947" w:name="_Toc45884578"/>
      <w:bookmarkStart w:id="7948" w:name="_Toc53182601"/>
      <w:bookmarkStart w:id="7949" w:name="_Toc58860342"/>
      <w:bookmarkStart w:id="7950" w:name="_Toc58862846"/>
      <w:bookmarkStart w:id="7951" w:name="_Toc61182839"/>
      <w:bookmarkStart w:id="7952" w:name="_Toc66728153"/>
      <w:bookmarkStart w:id="7953" w:name="_Toc74961957"/>
      <w:bookmarkStart w:id="7954" w:name="_Toc75242867"/>
      <w:bookmarkStart w:id="7955" w:name="_Toc76545213"/>
      <w:bookmarkStart w:id="7956" w:name="_Toc82595316"/>
      <w:bookmarkStart w:id="7957" w:name="_Toc89955347"/>
      <w:bookmarkStart w:id="7958" w:name="_Toc98773774"/>
      <w:bookmarkStart w:id="7959" w:name="_Toc106201535"/>
      <w:bookmarkStart w:id="7960" w:name="_Toc115191389"/>
      <w:bookmarkStart w:id="7961" w:name="_Toc122013219"/>
      <w:bookmarkStart w:id="7962" w:name="_Toc124155307"/>
      <w:bookmarkStart w:id="7963" w:name="_Toc131535878"/>
      <w:bookmarkStart w:id="7964" w:name="_Toc137399169"/>
      <w:bookmarkStart w:id="7965" w:name="_Toc156575867"/>
      <w:bookmarkStart w:id="7966" w:name="_Toc176782785"/>
      <w:bookmarkStart w:id="7967" w:name="_Toc187256287"/>
      <w:r w:rsidRPr="008C3753">
        <w:t>8.1.2.1.2</w:t>
      </w:r>
      <w:r w:rsidRPr="008C3753">
        <w:tab/>
        <w:t>Applicability of requirements for different channel bandwidths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68" w:name="_Toc21100096"/>
      <w:bookmarkStart w:id="7969" w:name="_Toc29809894"/>
      <w:bookmarkStart w:id="7970" w:name="_Toc36645279"/>
      <w:bookmarkStart w:id="7971" w:name="_Toc37272333"/>
      <w:bookmarkStart w:id="7972" w:name="_Toc45884579"/>
      <w:bookmarkStart w:id="7973" w:name="_Toc53182602"/>
      <w:bookmarkStart w:id="7974" w:name="_Toc58860343"/>
      <w:bookmarkStart w:id="7975" w:name="_Toc58862847"/>
      <w:bookmarkStart w:id="7976" w:name="_Toc61182840"/>
      <w:bookmarkStart w:id="7977" w:name="_Toc66728154"/>
      <w:bookmarkStart w:id="7978" w:name="_Toc74961958"/>
      <w:bookmarkStart w:id="7979" w:name="_Toc75242868"/>
      <w:bookmarkStart w:id="7980" w:name="_Toc76545214"/>
      <w:bookmarkStart w:id="7981" w:name="_Toc82595317"/>
      <w:bookmarkStart w:id="7982" w:name="_Toc89955348"/>
      <w:bookmarkStart w:id="7983" w:name="_Toc98773775"/>
      <w:bookmarkStart w:id="7984" w:name="_Toc106201536"/>
      <w:bookmarkStart w:id="7985" w:name="_Toc115191390"/>
      <w:bookmarkStart w:id="7986" w:name="_Toc122013220"/>
      <w:bookmarkStart w:id="7987" w:name="_Toc124155308"/>
      <w:bookmarkStart w:id="7988" w:name="_Toc131535879"/>
      <w:bookmarkStart w:id="7989" w:name="_Toc137399170"/>
      <w:bookmarkStart w:id="7990" w:name="_Toc156575868"/>
      <w:bookmarkStart w:id="7991" w:name="_Toc176782786"/>
      <w:bookmarkStart w:id="7992" w:name="_Toc187256288"/>
      <w:r w:rsidRPr="008C3753">
        <w:t>8.1.2.1.3</w:t>
      </w:r>
      <w:r w:rsidRPr="008C3753">
        <w:tab/>
        <w:t>Applicability of requirements for different configurations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993" w:name="_Toc21100097"/>
      <w:bookmarkStart w:id="7994" w:name="_Toc29809895"/>
      <w:bookmarkStart w:id="7995" w:name="_Toc36645280"/>
      <w:bookmarkStart w:id="7996" w:name="_Toc37272334"/>
      <w:bookmarkStart w:id="7997" w:name="_Toc45884580"/>
      <w:bookmarkStart w:id="799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999" w:name="_Toc66728155"/>
      <w:bookmarkStart w:id="8000" w:name="_Toc74961959"/>
      <w:bookmarkStart w:id="8001" w:name="_Toc75242869"/>
      <w:bookmarkStart w:id="8002" w:name="_Toc76545215"/>
      <w:bookmarkStart w:id="8003" w:name="_Toc82595318"/>
      <w:bookmarkStart w:id="8004" w:name="_Toc89955349"/>
      <w:bookmarkStart w:id="8005" w:name="_Toc98773776"/>
      <w:bookmarkStart w:id="8006" w:name="_Toc106201537"/>
      <w:bookmarkStart w:id="8007" w:name="_Toc115191391"/>
      <w:bookmarkStart w:id="8008" w:name="_Toc122013221"/>
      <w:bookmarkStart w:id="8009" w:name="_Toc124155309"/>
      <w:bookmarkStart w:id="8010" w:name="_Toc131535880"/>
      <w:bookmarkStart w:id="8011" w:name="_Toc137399171"/>
      <w:bookmarkStart w:id="8012" w:name="_Toc156575869"/>
      <w:bookmarkStart w:id="8013" w:name="_Toc176782787"/>
      <w:bookmarkStart w:id="8014" w:name="_Toc1872562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FCED273" w14:textId="77777777" w:rsidR="003902CD" w:rsidRDefault="00855A90" w:rsidP="003902CD">
      <w:pPr>
        <w:rPr>
          <w:iCs/>
        </w:rPr>
      </w:pPr>
      <w:bookmarkStart w:id="8015" w:name="_Toc58860344"/>
      <w:bookmarkStart w:id="8016" w:name="_Toc58862848"/>
      <w:bookmarkStart w:id="8017" w:name="_Toc61182841"/>
      <w:bookmarkStart w:id="8018" w:name="_Toc66728156"/>
      <w:bookmarkStart w:id="8019" w:name="_Toc74961960"/>
      <w:bookmarkStart w:id="8020" w:name="_Toc75242870"/>
      <w:bookmarkStart w:id="8021" w:name="_Toc76545216"/>
      <w:bookmarkStart w:id="8022"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8023" w:name="_Toc156575870"/>
      <w:bookmarkStart w:id="8024" w:name="_Toc176782788"/>
      <w:bookmarkStart w:id="8025" w:name="_Toc187256290"/>
      <w:r>
        <w:rPr>
          <w:noProof/>
        </w:rPr>
        <w:t xml:space="preserve">8.1.2.1.8 </w:t>
      </w:r>
      <w:r>
        <w:rPr>
          <w:noProof/>
        </w:rPr>
        <w:tab/>
        <w:t>Applicability of PUSCH with 0.001% BLER requirements</w:t>
      </w:r>
      <w:bookmarkEnd w:id="8023"/>
      <w:bookmarkEnd w:id="8024"/>
      <w:bookmarkEnd w:id="8025"/>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8026" w:name="_Toc156575871"/>
      <w:bookmarkStart w:id="8027" w:name="_Toc176782789"/>
      <w:bookmarkStart w:id="8028" w:name="_Toc187256291"/>
      <w:r>
        <w:rPr>
          <w:noProof/>
        </w:rPr>
        <w:t xml:space="preserve">8.1.2.1.9 </w:t>
      </w:r>
      <w:r>
        <w:rPr>
          <w:noProof/>
        </w:rPr>
        <w:tab/>
        <w:t>Applicability of PUSCH repetition type A requirements</w:t>
      </w:r>
      <w:bookmarkEnd w:id="8026"/>
      <w:bookmarkEnd w:id="8027"/>
      <w:bookmarkEnd w:id="8028"/>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8029" w:name="_Toc89955350"/>
      <w:bookmarkStart w:id="8030" w:name="_Toc98773777"/>
      <w:bookmarkStart w:id="8031" w:name="_Toc106201538"/>
      <w:bookmarkStart w:id="8032" w:name="_Toc115191392"/>
      <w:bookmarkStart w:id="8033" w:name="_Toc122013222"/>
      <w:bookmarkStart w:id="8034" w:name="_Toc124155310"/>
      <w:bookmarkStart w:id="8035" w:name="_Toc131535881"/>
      <w:bookmarkStart w:id="8036" w:name="_Toc137399172"/>
      <w:bookmarkStart w:id="8037" w:name="_Toc156575872"/>
      <w:bookmarkStart w:id="8038" w:name="_Toc176782790"/>
      <w:bookmarkStart w:id="8039" w:name="_Toc187256292"/>
      <w:r w:rsidRPr="008C3753">
        <w:t>8.1.2.2</w:t>
      </w:r>
      <w:r w:rsidRPr="008C3753">
        <w:tab/>
        <w:t xml:space="preserve">Applicability of PUCCH performance </w:t>
      </w:r>
      <w:r w:rsidRPr="008C3753">
        <w:rPr>
          <w:snapToGrid w:val="0"/>
        </w:rPr>
        <w:t>requirements</w:t>
      </w:r>
      <w:bookmarkEnd w:id="7993"/>
      <w:bookmarkEnd w:id="7994"/>
      <w:bookmarkEnd w:id="7995"/>
      <w:bookmarkEnd w:id="7996"/>
      <w:bookmarkEnd w:id="7997"/>
      <w:bookmarkEnd w:id="7998"/>
      <w:bookmarkEnd w:id="8015"/>
      <w:bookmarkEnd w:id="8016"/>
      <w:bookmarkEnd w:id="8017"/>
      <w:bookmarkEnd w:id="8018"/>
      <w:bookmarkEnd w:id="8019"/>
      <w:bookmarkEnd w:id="8020"/>
      <w:bookmarkEnd w:id="8021"/>
      <w:bookmarkEnd w:id="8022"/>
      <w:bookmarkEnd w:id="8029"/>
      <w:bookmarkEnd w:id="8030"/>
      <w:bookmarkEnd w:id="8031"/>
      <w:bookmarkEnd w:id="8032"/>
      <w:bookmarkEnd w:id="8033"/>
      <w:bookmarkEnd w:id="8034"/>
      <w:bookmarkEnd w:id="8035"/>
      <w:bookmarkEnd w:id="8036"/>
      <w:bookmarkEnd w:id="8037"/>
      <w:bookmarkEnd w:id="8038"/>
      <w:bookmarkEnd w:id="8039"/>
    </w:p>
    <w:p w14:paraId="21492FCA" w14:textId="77777777" w:rsidR="008C01E6" w:rsidRPr="008C3753" w:rsidRDefault="008C01E6" w:rsidP="008C01E6">
      <w:pPr>
        <w:pStyle w:val="Heading5"/>
        <w:rPr>
          <w:snapToGrid w:val="0"/>
        </w:rPr>
      </w:pPr>
      <w:bookmarkStart w:id="8040" w:name="_Toc21100098"/>
      <w:bookmarkStart w:id="8041" w:name="_Toc29809896"/>
      <w:bookmarkStart w:id="8042" w:name="_Toc36645281"/>
      <w:bookmarkStart w:id="8043" w:name="_Toc37272335"/>
      <w:bookmarkStart w:id="8044" w:name="_Toc45884581"/>
      <w:bookmarkStart w:id="8045" w:name="_Toc53182604"/>
      <w:bookmarkStart w:id="8046" w:name="_Toc58860345"/>
      <w:bookmarkStart w:id="8047" w:name="_Toc58862849"/>
      <w:bookmarkStart w:id="8048" w:name="_Toc61182842"/>
      <w:bookmarkStart w:id="8049" w:name="_Toc66728157"/>
      <w:bookmarkStart w:id="8050" w:name="_Toc74961961"/>
      <w:bookmarkStart w:id="8051" w:name="_Toc75242871"/>
      <w:bookmarkStart w:id="8052" w:name="_Toc76545217"/>
      <w:bookmarkStart w:id="8053" w:name="_Toc82595320"/>
      <w:bookmarkStart w:id="8054" w:name="_Toc89955351"/>
      <w:bookmarkStart w:id="8055" w:name="_Toc98773778"/>
      <w:bookmarkStart w:id="8056" w:name="_Toc106201539"/>
      <w:bookmarkStart w:id="8057" w:name="_Toc115191393"/>
      <w:bookmarkStart w:id="8058" w:name="_Toc122013223"/>
      <w:bookmarkStart w:id="8059" w:name="_Toc124155311"/>
      <w:bookmarkStart w:id="8060" w:name="_Toc131535882"/>
      <w:bookmarkStart w:id="8061" w:name="_Toc137399173"/>
      <w:bookmarkStart w:id="8062" w:name="_Toc156575873"/>
      <w:bookmarkStart w:id="8063" w:name="_Toc176782791"/>
      <w:bookmarkStart w:id="8064" w:name="_Toc187256293"/>
      <w:r w:rsidRPr="008C3753">
        <w:t>8.1.2.2.1</w:t>
      </w:r>
      <w:r w:rsidRPr="008C3753">
        <w:tab/>
        <w:t xml:space="preserve">Applicability of </w:t>
      </w:r>
      <w:r w:rsidRPr="008C3753">
        <w:rPr>
          <w:snapToGrid w:val="0"/>
        </w:rPr>
        <w:t>requirements for different formats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65" w:name="_Toc21100099"/>
      <w:bookmarkStart w:id="8066" w:name="_Toc29809897"/>
      <w:bookmarkStart w:id="8067" w:name="_Toc36645282"/>
      <w:bookmarkStart w:id="8068" w:name="_Toc37272336"/>
      <w:bookmarkStart w:id="8069" w:name="_Toc45884582"/>
      <w:bookmarkStart w:id="8070" w:name="_Toc53182605"/>
      <w:bookmarkStart w:id="8071" w:name="_Toc58860346"/>
      <w:bookmarkStart w:id="8072" w:name="_Toc58862850"/>
      <w:bookmarkStart w:id="8073" w:name="_Toc61182843"/>
      <w:bookmarkStart w:id="8074" w:name="_Toc66728158"/>
      <w:bookmarkStart w:id="8075" w:name="_Toc74961962"/>
      <w:bookmarkStart w:id="8076" w:name="_Toc75242872"/>
      <w:bookmarkStart w:id="8077" w:name="_Toc76545218"/>
      <w:bookmarkStart w:id="8078" w:name="_Toc82595321"/>
      <w:bookmarkStart w:id="8079" w:name="_Toc89955352"/>
      <w:bookmarkStart w:id="8080" w:name="_Toc98773779"/>
      <w:bookmarkStart w:id="8081" w:name="_Toc106201540"/>
      <w:bookmarkStart w:id="8082" w:name="_Toc115191394"/>
      <w:bookmarkStart w:id="8083" w:name="_Toc122013224"/>
      <w:bookmarkStart w:id="8084" w:name="_Toc124155312"/>
      <w:bookmarkStart w:id="8085" w:name="_Toc131535883"/>
      <w:bookmarkStart w:id="8086" w:name="_Toc137399174"/>
      <w:bookmarkStart w:id="8087" w:name="_Toc156575874"/>
      <w:bookmarkStart w:id="8088" w:name="_Toc176782792"/>
      <w:bookmarkStart w:id="8089" w:name="_Toc187256294"/>
      <w:r w:rsidRPr="008C3753">
        <w:t>8.1.2.2.2</w:t>
      </w:r>
      <w:r w:rsidRPr="008C3753">
        <w:tab/>
        <w:t xml:space="preserve">Applicability of </w:t>
      </w:r>
      <w:r w:rsidRPr="008C3753">
        <w:rPr>
          <w:snapToGrid w:val="0"/>
        </w:rPr>
        <w:t>requirements for different subcarrier spacings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090" w:name="_Toc21100100"/>
      <w:bookmarkStart w:id="8091" w:name="_Toc29809898"/>
      <w:bookmarkStart w:id="8092" w:name="_Toc36645283"/>
      <w:bookmarkStart w:id="8093" w:name="_Toc37272337"/>
      <w:bookmarkStart w:id="8094" w:name="_Toc45884583"/>
      <w:bookmarkStart w:id="8095" w:name="_Toc53182606"/>
      <w:bookmarkStart w:id="8096" w:name="_Toc58860347"/>
      <w:bookmarkStart w:id="8097" w:name="_Toc58862851"/>
      <w:bookmarkStart w:id="8098" w:name="_Toc61182844"/>
      <w:bookmarkStart w:id="8099" w:name="_Toc66728159"/>
      <w:bookmarkStart w:id="8100" w:name="_Toc74961963"/>
      <w:bookmarkStart w:id="8101" w:name="_Toc75242873"/>
      <w:bookmarkStart w:id="8102" w:name="_Toc76545219"/>
      <w:bookmarkStart w:id="8103" w:name="_Toc82595322"/>
      <w:bookmarkStart w:id="8104" w:name="_Toc89955353"/>
      <w:bookmarkStart w:id="8105" w:name="_Toc98773780"/>
      <w:bookmarkStart w:id="8106" w:name="_Toc106201541"/>
      <w:bookmarkStart w:id="8107" w:name="_Toc115191395"/>
      <w:bookmarkStart w:id="8108" w:name="_Toc122013225"/>
      <w:bookmarkStart w:id="8109" w:name="_Toc124155313"/>
      <w:bookmarkStart w:id="8110" w:name="_Toc131535884"/>
      <w:bookmarkStart w:id="8111" w:name="_Toc137399175"/>
      <w:bookmarkStart w:id="8112" w:name="_Toc156575875"/>
      <w:bookmarkStart w:id="8113" w:name="_Toc176782793"/>
      <w:bookmarkStart w:id="8114" w:name="_Toc187256295"/>
      <w:r w:rsidRPr="008C3753">
        <w:t>8.1.2.2.3</w:t>
      </w:r>
      <w:r w:rsidRPr="008C3753">
        <w:tab/>
        <w:t>Applicability of requirements for different channel bandwidths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8115" w:name="_Toc21100101"/>
      <w:bookmarkStart w:id="8116" w:name="_Toc29809899"/>
      <w:bookmarkStart w:id="8117" w:name="_Toc36645284"/>
      <w:bookmarkStart w:id="8118" w:name="_Toc37272338"/>
      <w:bookmarkStart w:id="8119" w:name="_Toc45884584"/>
      <w:bookmarkStart w:id="8120" w:name="_Toc53182607"/>
      <w:bookmarkStart w:id="8121" w:name="_Toc58860348"/>
      <w:bookmarkStart w:id="8122" w:name="_Toc58862852"/>
      <w:bookmarkStart w:id="8123" w:name="_Toc61182845"/>
      <w:bookmarkStart w:id="8124" w:name="_Toc66728160"/>
      <w:bookmarkStart w:id="8125" w:name="_Toc74961964"/>
      <w:bookmarkStart w:id="8126" w:name="_Toc75242874"/>
      <w:bookmarkStart w:id="8127" w:name="_Toc76545220"/>
      <w:bookmarkStart w:id="8128" w:name="_Toc82595323"/>
      <w:bookmarkStart w:id="8129" w:name="_Toc89955354"/>
      <w:bookmarkStart w:id="8130" w:name="_Toc98773781"/>
      <w:bookmarkStart w:id="8131" w:name="_Toc106201542"/>
      <w:bookmarkStart w:id="8132" w:name="_Toc115191396"/>
      <w:bookmarkStart w:id="8133" w:name="_Toc122013226"/>
      <w:bookmarkStart w:id="8134" w:name="_Toc124155314"/>
      <w:bookmarkStart w:id="8135" w:name="_Toc131535885"/>
      <w:bookmarkStart w:id="8136" w:name="_Toc137399176"/>
      <w:bookmarkStart w:id="8137" w:name="_Toc156575876"/>
      <w:bookmarkStart w:id="8138" w:name="_Toc176782794"/>
      <w:bookmarkStart w:id="8139" w:name="_Toc187256296"/>
      <w:r w:rsidRPr="008C3753">
        <w:t>8.1.2.2.4</w:t>
      </w:r>
      <w:r w:rsidRPr="008C3753">
        <w:tab/>
        <w:t>Applicability of requirements for different configurations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40" w:name="_Hlk5810425"/>
      <w:r w:rsidRPr="008C3753">
        <w:t>If both options (without and with additional DM-RS) are declared to be supported, the tests shall be done for either without or with additional DM-RS; the same chosen option shall then be used for all tests.</w:t>
      </w:r>
      <w:bookmarkEnd w:id="8140"/>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41" w:name="_Toc21100102"/>
      <w:bookmarkStart w:id="8142" w:name="_Toc29809900"/>
      <w:bookmarkStart w:id="8143" w:name="_Toc36645285"/>
      <w:bookmarkStart w:id="8144" w:name="_Toc37272339"/>
      <w:bookmarkStart w:id="8145" w:name="_Toc45884585"/>
      <w:bookmarkStart w:id="8146" w:name="_Toc53182608"/>
      <w:bookmarkStart w:id="8147" w:name="_Toc58860349"/>
      <w:bookmarkStart w:id="8148" w:name="_Toc58862853"/>
      <w:bookmarkStart w:id="8149" w:name="_Toc61182846"/>
      <w:bookmarkStart w:id="8150" w:name="_Toc66728161"/>
      <w:bookmarkStart w:id="8151" w:name="_Toc74961965"/>
      <w:bookmarkStart w:id="8152" w:name="_Toc75242875"/>
      <w:bookmarkStart w:id="8153" w:name="_Toc76545221"/>
      <w:bookmarkStart w:id="8154" w:name="_Toc82595324"/>
      <w:bookmarkStart w:id="8155" w:name="_Toc89955355"/>
      <w:bookmarkStart w:id="8156" w:name="_Toc98773782"/>
      <w:bookmarkStart w:id="8157" w:name="_Toc106201543"/>
      <w:bookmarkStart w:id="8158" w:name="_Toc115191397"/>
      <w:bookmarkStart w:id="8159" w:name="_Toc122013227"/>
      <w:bookmarkStart w:id="8160" w:name="_Toc124155315"/>
      <w:bookmarkStart w:id="8161" w:name="_Toc131535886"/>
      <w:bookmarkStart w:id="8162" w:name="_Toc137399177"/>
      <w:bookmarkStart w:id="8163" w:name="_Toc156575877"/>
      <w:bookmarkStart w:id="8164" w:name="_Toc176782795"/>
      <w:bookmarkStart w:id="8165" w:name="_Toc18725629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66" w:name="_Toc122013228"/>
      <w:bookmarkStart w:id="8167" w:name="_Toc124155316"/>
      <w:bookmarkStart w:id="8168" w:name="_Toc131535887"/>
      <w:bookmarkStart w:id="8169" w:name="_Toc137399178"/>
      <w:bookmarkStart w:id="8170" w:name="_Toc156575878"/>
      <w:bookmarkStart w:id="8171" w:name="_Toc176782796"/>
      <w:bookmarkStart w:id="8172" w:name="_Toc18725629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66"/>
      <w:bookmarkEnd w:id="8167"/>
      <w:bookmarkEnd w:id="8168"/>
      <w:bookmarkEnd w:id="8169"/>
      <w:bookmarkEnd w:id="8170"/>
      <w:bookmarkEnd w:id="8171"/>
      <w:bookmarkEnd w:id="8172"/>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73" w:name="_Toc21100103"/>
      <w:bookmarkStart w:id="8174" w:name="_Toc29809901"/>
      <w:bookmarkStart w:id="8175" w:name="_Toc36645286"/>
      <w:bookmarkStart w:id="8176" w:name="_Toc37272340"/>
      <w:bookmarkStart w:id="8177" w:name="_Toc45884586"/>
      <w:bookmarkStart w:id="8178" w:name="_Toc53182609"/>
      <w:bookmarkStart w:id="8179" w:name="_Toc58860350"/>
      <w:bookmarkStart w:id="8180" w:name="_Toc58862854"/>
      <w:bookmarkStart w:id="8181" w:name="_Toc61182847"/>
      <w:bookmarkStart w:id="8182" w:name="_Toc66728162"/>
      <w:bookmarkStart w:id="8183" w:name="_Toc74961966"/>
      <w:bookmarkStart w:id="8184" w:name="_Toc75242876"/>
      <w:bookmarkStart w:id="8185" w:name="_Toc76545222"/>
      <w:bookmarkStart w:id="8186" w:name="_Toc82595325"/>
      <w:bookmarkStart w:id="8187" w:name="_Toc89955356"/>
      <w:bookmarkStart w:id="8188" w:name="_Toc98773783"/>
      <w:bookmarkStart w:id="8189" w:name="_Toc106201544"/>
      <w:bookmarkStart w:id="8190" w:name="_Toc115191398"/>
      <w:bookmarkStart w:id="8191" w:name="_Toc122013229"/>
      <w:bookmarkStart w:id="8192" w:name="_Toc124155317"/>
      <w:bookmarkStart w:id="8193" w:name="_Toc131535888"/>
      <w:bookmarkStart w:id="8194" w:name="_Toc137399179"/>
      <w:bookmarkStart w:id="8195" w:name="_Toc156575879"/>
      <w:bookmarkStart w:id="8196" w:name="_Toc176782797"/>
      <w:bookmarkStart w:id="8197" w:name="_Toc187256299"/>
      <w:r w:rsidRPr="008C3753">
        <w:t>8.1.2.3</w:t>
      </w:r>
      <w:r w:rsidRPr="008C3753">
        <w:tab/>
        <w:t xml:space="preserve">Applicability of PRACH performance </w:t>
      </w:r>
      <w:r w:rsidRPr="008C3753">
        <w:rPr>
          <w:snapToGrid w:val="0"/>
        </w:rPr>
        <w:t>requirements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r w:rsidRPr="008C3753">
        <w:rPr>
          <w:snapToGrid w:val="0"/>
        </w:rPr>
        <w:t xml:space="preserve"> </w:t>
      </w:r>
    </w:p>
    <w:p w14:paraId="0A54C292" w14:textId="77777777" w:rsidR="008C01E6" w:rsidRPr="008C3753" w:rsidRDefault="008C01E6" w:rsidP="008C01E6">
      <w:pPr>
        <w:pStyle w:val="Heading5"/>
        <w:rPr>
          <w:snapToGrid w:val="0"/>
        </w:rPr>
      </w:pPr>
      <w:bookmarkStart w:id="8198" w:name="_Toc21100104"/>
      <w:bookmarkStart w:id="8199" w:name="_Toc29809902"/>
      <w:bookmarkStart w:id="8200" w:name="_Toc36645287"/>
      <w:bookmarkStart w:id="8201" w:name="_Toc37272341"/>
      <w:bookmarkStart w:id="8202" w:name="_Toc45884587"/>
      <w:bookmarkStart w:id="8203" w:name="_Toc53182610"/>
      <w:bookmarkStart w:id="8204" w:name="_Toc58860351"/>
      <w:bookmarkStart w:id="8205" w:name="_Toc58862855"/>
      <w:bookmarkStart w:id="8206" w:name="_Toc61182848"/>
      <w:bookmarkStart w:id="8207" w:name="_Toc66728163"/>
      <w:bookmarkStart w:id="8208" w:name="_Toc74961967"/>
      <w:bookmarkStart w:id="8209" w:name="_Toc75242877"/>
      <w:bookmarkStart w:id="8210" w:name="_Toc76545223"/>
      <w:bookmarkStart w:id="8211" w:name="_Toc82595326"/>
      <w:bookmarkStart w:id="8212" w:name="_Toc89955357"/>
      <w:bookmarkStart w:id="8213" w:name="_Toc98773784"/>
      <w:bookmarkStart w:id="8214" w:name="_Toc106201545"/>
      <w:bookmarkStart w:id="8215" w:name="_Toc115191399"/>
      <w:bookmarkStart w:id="8216" w:name="_Toc122013230"/>
      <w:bookmarkStart w:id="8217" w:name="_Toc124155318"/>
      <w:bookmarkStart w:id="8218" w:name="_Toc131535889"/>
      <w:bookmarkStart w:id="8219" w:name="_Toc137399180"/>
      <w:bookmarkStart w:id="8220" w:name="_Toc156575880"/>
      <w:bookmarkStart w:id="8221" w:name="_Toc176782798"/>
      <w:bookmarkStart w:id="8222" w:name="_Toc187256300"/>
      <w:r w:rsidRPr="008C3753">
        <w:t>8.1.2.3.1</w:t>
      </w:r>
      <w:r w:rsidRPr="008C3753">
        <w:tab/>
        <w:t xml:space="preserve">Applicability of </w:t>
      </w:r>
      <w:r w:rsidRPr="008C3753">
        <w:rPr>
          <w:snapToGrid w:val="0"/>
        </w:rPr>
        <w:t>requirements for different formats</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8223" w:name="_Toc21100105"/>
      <w:bookmarkStart w:id="8224" w:name="_Toc29809903"/>
      <w:bookmarkStart w:id="8225" w:name="_Toc36645288"/>
      <w:bookmarkStart w:id="8226" w:name="_Toc37272342"/>
      <w:bookmarkStart w:id="8227" w:name="_Toc45884588"/>
      <w:bookmarkStart w:id="8228" w:name="_Toc53182611"/>
      <w:bookmarkStart w:id="8229" w:name="_Toc58860352"/>
      <w:bookmarkStart w:id="8230" w:name="_Toc58862856"/>
      <w:bookmarkStart w:id="8231" w:name="_Toc61182849"/>
      <w:bookmarkStart w:id="8232" w:name="_Toc66728164"/>
      <w:bookmarkStart w:id="8233" w:name="_Toc74961968"/>
      <w:bookmarkStart w:id="8234" w:name="_Toc75242878"/>
      <w:bookmarkStart w:id="8235" w:name="_Toc76545224"/>
      <w:bookmarkStart w:id="8236" w:name="_Toc82595327"/>
      <w:bookmarkStart w:id="8237" w:name="_Toc89955358"/>
      <w:bookmarkStart w:id="8238" w:name="_Toc98773785"/>
      <w:bookmarkStart w:id="8239" w:name="_Toc106201546"/>
      <w:bookmarkStart w:id="8240" w:name="_Toc115191400"/>
      <w:bookmarkStart w:id="8241" w:name="_Toc122013231"/>
      <w:bookmarkStart w:id="8242" w:name="_Toc124155319"/>
      <w:bookmarkStart w:id="8243" w:name="_Toc131535890"/>
      <w:bookmarkStart w:id="8244" w:name="_Toc137399181"/>
      <w:bookmarkStart w:id="8245" w:name="_Toc156575881"/>
      <w:bookmarkStart w:id="8246" w:name="_Toc176782799"/>
      <w:bookmarkStart w:id="8247" w:name="_Toc187256301"/>
      <w:r w:rsidRPr="008C3753">
        <w:t>8.1.2.3.2</w:t>
      </w:r>
      <w:r w:rsidRPr="008C3753">
        <w:tab/>
        <w:t xml:space="preserve">Applicability of </w:t>
      </w:r>
      <w:r w:rsidRPr="008C3753">
        <w:rPr>
          <w:snapToGrid w:val="0"/>
        </w:rPr>
        <w:t>requirements for different subcarrier spacings</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48" w:name="_Toc21100106"/>
      <w:bookmarkStart w:id="8249" w:name="_Toc29809904"/>
      <w:bookmarkStart w:id="8250" w:name="_Toc36645289"/>
      <w:bookmarkStart w:id="8251" w:name="_Toc37272343"/>
      <w:bookmarkStart w:id="8252" w:name="_Toc45884589"/>
      <w:bookmarkStart w:id="8253" w:name="_Toc53182612"/>
      <w:bookmarkStart w:id="8254" w:name="_Toc58860353"/>
      <w:bookmarkStart w:id="8255" w:name="_Toc58862857"/>
      <w:bookmarkStart w:id="8256" w:name="_Toc61182850"/>
      <w:bookmarkStart w:id="8257" w:name="_Toc66728165"/>
      <w:bookmarkStart w:id="8258" w:name="_Toc74961969"/>
      <w:bookmarkStart w:id="8259" w:name="_Toc75242879"/>
      <w:bookmarkStart w:id="8260" w:name="_Toc76545225"/>
      <w:bookmarkStart w:id="8261" w:name="_Toc82595328"/>
      <w:bookmarkStart w:id="8262" w:name="_Toc89955359"/>
      <w:bookmarkStart w:id="8263" w:name="_Toc98773786"/>
      <w:bookmarkStart w:id="8264" w:name="_Toc106201547"/>
      <w:bookmarkStart w:id="8265" w:name="_Toc115191401"/>
      <w:bookmarkStart w:id="8266" w:name="_Toc122013232"/>
      <w:bookmarkStart w:id="8267" w:name="_Toc124155320"/>
      <w:bookmarkStart w:id="8268" w:name="_Toc131535891"/>
      <w:bookmarkStart w:id="8269" w:name="_Toc137399182"/>
      <w:bookmarkStart w:id="8270" w:name="_Toc156575882"/>
      <w:bookmarkStart w:id="8271" w:name="_Toc176782800"/>
      <w:bookmarkStart w:id="8272" w:name="_Toc187256302"/>
      <w:r w:rsidRPr="008C3753">
        <w:t>8.1.2.3.3</w:t>
      </w:r>
      <w:r w:rsidRPr="008C3753">
        <w:tab/>
        <w:t>Applicability of requirements for different channel bandwidths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521EA53B" w14:textId="48D53228" w:rsidR="00392F99" w:rsidRDefault="00392F99" w:rsidP="00392F99">
      <w:bookmarkStart w:id="8273" w:name="_Toc53182613"/>
      <w:bookmarkStart w:id="8274" w:name="_Toc58860354"/>
      <w:bookmarkStart w:id="8275" w:name="_Toc58862858"/>
      <w:bookmarkStart w:id="8276" w:name="_Toc61182851"/>
      <w:bookmarkStart w:id="8277" w:name="_Toc21100107"/>
      <w:bookmarkStart w:id="8278" w:name="_Toc29809905"/>
      <w:bookmarkStart w:id="8279" w:name="_Toc36645290"/>
      <w:bookmarkStart w:id="8280" w:name="_Toc37272344"/>
      <w:bookmarkStart w:id="8281"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8282" w:name="_Toc66728166"/>
      <w:bookmarkStart w:id="8283" w:name="_Toc74961970"/>
      <w:bookmarkStart w:id="8284" w:name="_Toc75242880"/>
      <w:bookmarkStart w:id="8285" w:name="_Toc76545226"/>
      <w:bookmarkStart w:id="8286" w:name="_Toc82595329"/>
      <w:bookmarkStart w:id="8287" w:name="_Toc89955360"/>
      <w:bookmarkStart w:id="8288" w:name="_Toc98773787"/>
      <w:bookmarkStart w:id="8289" w:name="_Toc106201548"/>
      <w:bookmarkStart w:id="8290" w:name="_Toc115191402"/>
      <w:bookmarkStart w:id="8291" w:name="_Toc122013233"/>
      <w:bookmarkStart w:id="8292" w:name="_Toc124155321"/>
      <w:bookmarkStart w:id="8293" w:name="_Toc131535892"/>
      <w:bookmarkStart w:id="8294" w:name="_Toc137399183"/>
      <w:bookmarkStart w:id="8295" w:name="_Toc156575883"/>
      <w:bookmarkStart w:id="8296" w:name="_Toc176782801"/>
      <w:bookmarkStart w:id="8297" w:name="_Toc187256303"/>
      <w:r w:rsidRPr="008C3753">
        <w:t>8.1.2.3.4</w:t>
      </w:r>
      <w:r w:rsidRPr="008C3753">
        <w:tab/>
        <w:t>Applicability of requirements for different restricted set types of long PRACH format 0</w:t>
      </w:r>
      <w:bookmarkEnd w:id="8273"/>
      <w:bookmarkEnd w:id="8274"/>
      <w:bookmarkEnd w:id="8275"/>
      <w:bookmarkEnd w:id="8276"/>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298" w:name="_Toc58860355"/>
      <w:bookmarkStart w:id="8299" w:name="_Toc58862859"/>
      <w:bookmarkStart w:id="8300" w:name="_Toc61182852"/>
      <w:bookmarkStart w:id="8301" w:name="_Toc66728167"/>
      <w:bookmarkStart w:id="8302" w:name="_Toc74961971"/>
      <w:bookmarkStart w:id="8303" w:name="_Toc75242881"/>
      <w:bookmarkStart w:id="8304" w:name="_Toc76545227"/>
      <w:bookmarkStart w:id="8305" w:name="_Toc82595330"/>
      <w:bookmarkStart w:id="8306" w:name="_Toc89955361"/>
      <w:bookmarkStart w:id="8307" w:name="_Toc98773788"/>
      <w:bookmarkStart w:id="8308" w:name="_Toc106201549"/>
      <w:bookmarkStart w:id="8309" w:name="_Toc115191403"/>
      <w:bookmarkStart w:id="8310" w:name="_Toc122013234"/>
      <w:bookmarkStart w:id="8311" w:name="_Toc124155322"/>
      <w:bookmarkStart w:id="8312" w:name="_Toc131535893"/>
      <w:bookmarkStart w:id="8313" w:name="_Toc137399184"/>
      <w:bookmarkStart w:id="8314" w:name="_Toc156575884"/>
      <w:bookmarkStart w:id="8315" w:name="_Toc176782802"/>
      <w:bookmarkStart w:id="8316" w:name="_Toc187256304"/>
      <w:r w:rsidRPr="008C3753">
        <w:t>8.1.2.4</w:t>
      </w:r>
      <w:r w:rsidRPr="008C3753">
        <w:tab/>
        <w:t xml:space="preserve">Applicability of PUSCH for high speed train performance </w:t>
      </w:r>
      <w:r w:rsidRPr="008C3753">
        <w:rPr>
          <w:snapToGrid w:val="0"/>
        </w:rPr>
        <w:t>requirements</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640562D4" w14:textId="77777777" w:rsidR="00335CF3" w:rsidRPr="008C3753" w:rsidRDefault="00335CF3" w:rsidP="004A3FC7">
      <w:pPr>
        <w:pStyle w:val="Heading5"/>
      </w:pPr>
      <w:bookmarkStart w:id="8317" w:name="_Toc58860356"/>
      <w:bookmarkStart w:id="8318" w:name="_Toc58862860"/>
      <w:bookmarkStart w:id="8319" w:name="_Toc61182853"/>
      <w:bookmarkStart w:id="8320" w:name="_Toc66728168"/>
      <w:bookmarkStart w:id="8321" w:name="_Toc74961972"/>
      <w:bookmarkStart w:id="8322" w:name="_Toc75242882"/>
      <w:bookmarkStart w:id="8323" w:name="_Toc76545228"/>
      <w:bookmarkStart w:id="8324" w:name="_Toc82595331"/>
      <w:bookmarkStart w:id="8325" w:name="_Toc89955362"/>
      <w:bookmarkStart w:id="8326" w:name="_Toc98773789"/>
      <w:bookmarkStart w:id="8327" w:name="_Toc106201550"/>
      <w:bookmarkStart w:id="8328" w:name="_Toc115191404"/>
      <w:bookmarkStart w:id="8329" w:name="_Toc122013235"/>
      <w:bookmarkStart w:id="8330" w:name="_Toc124155323"/>
      <w:bookmarkStart w:id="8331" w:name="_Toc131535894"/>
      <w:bookmarkStart w:id="8332" w:name="_Toc137399185"/>
      <w:bookmarkStart w:id="8333" w:name="_Toc156575885"/>
      <w:bookmarkStart w:id="8334" w:name="_Toc176782803"/>
      <w:bookmarkStart w:id="8335" w:name="_Toc187256305"/>
      <w:r w:rsidRPr="008C3753">
        <w:t>8.1.2.4.1</w:t>
      </w:r>
      <w:r w:rsidRPr="008C3753">
        <w:tab/>
        <w:t>Applicability of requirements for different speeds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36" w:name="_Toc58860357"/>
      <w:bookmarkStart w:id="8337" w:name="_Toc58862861"/>
      <w:bookmarkStart w:id="8338" w:name="_Toc61182854"/>
      <w:bookmarkStart w:id="8339" w:name="_Toc66728169"/>
      <w:bookmarkStart w:id="8340" w:name="_Toc74961973"/>
      <w:bookmarkStart w:id="8341" w:name="_Toc75242883"/>
      <w:bookmarkStart w:id="8342" w:name="_Toc76545229"/>
      <w:bookmarkStart w:id="8343" w:name="_Toc82595332"/>
      <w:bookmarkStart w:id="8344" w:name="_Toc89955363"/>
      <w:bookmarkStart w:id="8345" w:name="_Toc98773790"/>
      <w:bookmarkStart w:id="8346" w:name="_Toc106201551"/>
      <w:bookmarkStart w:id="8347" w:name="_Toc115191405"/>
      <w:bookmarkStart w:id="8348" w:name="_Toc122013236"/>
      <w:bookmarkStart w:id="8349" w:name="_Toc124155324"/>
      <w:bookmarkStart w:id="8350" w:name="_Toc131535895"/>
      <w:bookmarkStart w:id="8351" w:name="_Toc137399186"/>
      <w:bookmarkStart w:id="8352" w:name="_Toc156575886"/>
      <w:bookmarkStart w:id="8353" w:name="_Toc176782804"/>
      <w:bookmarkStart w:id="8354" w:name="_Toc187256306"/>
      <w:r w:rsidRPr="008C3753">
        <w:rPr>
          <w:rFonts w:hint="eastAsia"/>
          <w:lang w:eastAsia="ja-JP"/>
        </w:rPr>
        <w:t>8.1.2.4.2</w:t>
      </w:r>
      <w:r w:rsidRPr="008C3753">
        <w:rPr>
          <w:lang w:eastAsia="ja-JP"/>
        </w:rPr>
        <w:tab/>
        <w:t>Applicability of requirements for 1T1R</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lastRenderedPageBreak/>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55" w:name="_Toc74961974"/>
      <w:bookmarkStart w:id="8356" w:name="_Toc75242884"/>
      <w:bookmarkStart w:id="8357" w:name="_Toc76545230"/>
      <w:bookmarkStart w:id="8358" w:name="_Toc82595333"/>
      <w:bookmarkStart w:id="8359" w:name="_Toc89955364"/>
      <w:bookmarkStart w:id="8360" w:name="_Toc98773791"/>
      <w:bookmarkStart w:id="8361" w:name="_Toc106201552"/>
      <w:bookmarkStart w:id="8362" w:name="_Toc115191406"/>
      <w:bookmarkStart w:id="8363" w:name="_Toc122013237"/>
      <w:bookmarkStart w:id="8364" w:name="_Toc124155325"/>
      <w:bookmarkStart w:id="8365" w:name="_Toc131535896"/>
      <w:bookmarkStart w:id="8366" w:name="_Toc137399187"/>
      <w:bookmarkStart w:id="8367" w:name="_Toc156575887"/>
      <w:bookmarkStart w:id="8368" w:name="_Toc176782805"/>
      <w:bookmarkStart w:id="8369" w:name="_Toc18725630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2F059A38" w14:textId="77777777" w:rsidR="00B82A7B" w:rsidRDefault="00B82A7B" w:rsidP="00B82A7B">
      <w:pPr>
        <w:pStyle w:val="Heading5"/>
      </w:pPr>
      <w:bookmarkStart w:id="8370" w:name="_Toc74961975"/>
      <w:bookmarkStart w:id="8371" w:name="_Toc75242885"/>
      <w:bookmarkStart w:id="8372" w:name="_Toc76545231"/>
      <w:bookmarkStart w:id="8373" w:name="_Toc82595334"/>
      <w:bookmarkStart w:id="8374" w:name="_Toc89955365"/>
      <w:bookmarkStart w:id="8375" w:name="_Toc98773792"/>
      <w:bookmarkStart w:id="8376" w:name="_Toc106201553"/>
      <w:bookmarkStart w:id="8377" w:name="_Toc115191407"/>
      <w:bookmarkStart w:id="8378" w:name="_Toc122013238"/>
      <w:bookmarkStart w:id="8379" w:name="_Toc124155326"/>
      <w:bookmarkStart w:id="8380" w:name="_Toc131535897"/>
      <w:bookmarkStart w:id="8381" w:name="_Toc137399188"/>
      <w:bookmarkStart w:id="8382" w:name="_Toc156575888"/>
      <w:bookmarkStart w:id="8383" w:name="_Toc176782806"/>
      <w:bookmarkStart w:id="8384" w:name="_Toc187256308"/>
      <w:r w:rsidRPr="005E0D56">
        <w:t>8.1.2.5.1</w:t>
      </w:r>
      <w:r w:rsidRPr="005E0D56">
        <w:tab/>
      </w:r>
      <w:r>
        <w:t>General a</w:t>
      </w:r>
      <w:r w:rsidRPr="005E0D56">
        <w:t>pplicability of</w:t>
      </w:r>
      <w:r>
        <w:t xml:space="preserve"> interlaced PUSCH performance requirements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85" w:name="_Toc74961976"/>
      <w:bookmarkStart w:id="8386" w:name="_Toc75242886"/>
      <w:bookmarkStart w:id="8387" w:name="_Toc76545232"/>
      <w:bookmarkStart w:id="8388" w:name="_Toc82595335"/>
      <w:bookmarkStart w:id="8389" w:name="_Toc89955366"/>
      <w:bookmarkStart w:id="8390" w:name="_Toc98773793"/>
      <w:bookmarkStart w:id="8391" w:name="_Toc106201554"/>
      <w:bookmarkStart w:id="8392" w:name="_Toc115191408"/>
      <w:bookmarkStart w:id="8393" w:name="_Toc122013239"/>
      <w:bookmarkStart w:id="8394" w:name="_Toc124155327"/>
      <w:bookmarkStart w:id="8395" w:name="_Toc131535898"/>
      <w:bookmarkStart w:id="8396" w:name="_Toc137399189"/>
      <w:bookmarkStart w:id="8397" w:name="_Toc156575889"/>
      <w:bookmarkStart w:id="8398" w:name="_Toc176782807"/>
      <w:bookmarkStart w:id="8399" w:name="_Toc187256309"/>
      <w:r w:rsidRPr="008C3753">
        <w:t>8.1.2.</w:t>
      </w:r>
      <w:r>
        <w:t>5</w:t>
      </w:r>
      <w:r w:rsidRPr="008C3753">
        <w:t>.</w:t>
      </w:r>
      <w:r>
        <w:t>2</w:t>
      </w:r>
      <w:r w:rsidRPr="008C3753">
        <w:tab/>
        <w:t xml:space="preserve">Applicability of </w:t>
      </w:r>
      <w:r w:rsidRPr="008C3753">
        <w:rPr>
          <w:snapToGrid w:val="0"/>
        </w:rPr>
        <w:t>requirements for different subcarrier spacings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00" w:name="_Toc74961977"/>
      <w:bookmarkStart w:id="8401" w:name="_Toc75242887"/>
      <w:bookmarkStart w:id="8402" w:name="_Toc76545233"/>
      <w:bookmarkStart w:id="8403" w:name="_Toc82595336"/>
      <w:bookmarkStart w:id="8404" w:name="_Toc89955367"/>
      <w:bookmarkStart w:id="8405" w:name="_Toc98773794"/>
      <w:bookmarkStart w:id="8406" w:name="_Toc106201555"/>
      <w:bookmarkStart w:id="8407" w:name="_Toc115191409"/>
      <w:bookmarkStart w:id="8408" w:name="_Toc122013240"/>
      <w:bookmarkStart w:id="8409" w:name="_Toc124155328"/>
      <w:bookmarkStart w:id="8410" w:name="_Toc131535899"/>
      <w:bookmarkStart w:id="8411" w:name="_Toc137399190"/>
      <w:bookmarkStart w:id="8412" w:name="_Toc156575890"/>
      <w:bookmarkStart w:id="8413" w:name="_Toc176782808"/>
      <w:bookmarkStart w:id="8414" w:name="_Toc187256310"/>
      <w:r w:rsidRPr="008C3753">
        <w:t>8.1.2.</w:t>
      </w:r>
      <w:r>
        <w:t>5</w:t>
      </w:r>
      <w:r w:rsidRPr="008C3753">
        <w:t>.</w:t>
      </w:r>
      <w:r>
        <w:t>3</w:t>
      </w:r>
      <w:r w:rsidRPr="008C3753">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15" w:name="_Toc74961978"/>
      <w:bookmarkStart w:id="8416" w:name="_Toc75242888"/>
      <w:bookmarkStart w:id="8417" w:name="_Toc76545234"/>
      <w:bookmarkStart w:id="8418" w:name="_Toc82595337"/>
      <w:bookmarkStart w:id="8419" w:name="_Toc89955368"/>
      <w:bookmarkStart w:id="8420" w:name="_Toc98773795"/>
      <w:bookmarkStart w:id="8421" w:name="_Toc106201556"/>
      <w:bookmarkStart w:id="8422" w:name="_Toc115191410"/>
      <w:bookmarkStart w:id="8423" w:name="_Toc122013241"/>
      <w:bookmarkStart w:id="8424" w:name="_Toc124155329"/>
      <w:bookmarkStart w:id="8425" w:name="_Toc131535900"/>
      <w:bookmarkStart w:id="8426" w:name="_Toc137399191"/>
      <w:bookmarkStart w:id="8427" w:name="_Toc156575891"/>
      <w:bookmarkStart w:id="8428" w:name="_Toc176782809"/>
      <w:bookmarkStart w:id="8429" w:name="_Toc187256311"/>
      <w:r w:rsidRPr="008C3753">
        <w:t>8.1.2.</w:t>
      </w:r>
      <w:r>
        <w:t>5</w:t>
      </w:r>
      <w:r w:rsidRPr="008C3753">
        <w:t>.</w:t>
      </w:r>
      <w:r>
        <w:t>4</w:t>
      </w:r>
      <w:r w:rsidRPr="008C3753">
        <w:tab/>
        <w:t>Applicability of requirements for different configurations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30" w:name="_Toc74961979"/>
      <w:bookmarkStart w:id="8431" w:name="_Toc75242889"/>
      <w:bookmarkStart w:id="8432" w:name="_Toc76545235"/>
      <w:bookmarkStart w:id="8433" w:name="_Toc82595338"/>
      <w:bookmarkStart w:id="8434" w:name="_Toc89955369"/>
      <w:bookmarkStart w:id="8435" w:name="_Toc98773796"/>
      <w:bookmarkStart w:id="8436" w:name="_Toc106201557"/>
      <w:bookmarkStart w:id="8437" w:name="_Toc115191411"/>
      <w:bookmarkStart w:id="8438" w:name="_Toc122013242"/>
      <w:bookmarkStart w:id="8439" w:name="_Toc124155330"/>
      <w:bookmarkStart w:id="8440" w:name="_Toc131535901"/>
      <w:bookmarkStart w:id="8441" w:name="_Toc137399192"/>
      <w:bookmarkStart w:id="8442" w:name="_Toc156575892"/>
      <w:bookmarkStart w:id="8443" w:name="_Toc176782810"/>
      <w:bookmarkStart w:id="8444" w:name="_Toc187256312"/>
      <w:r>
        <w:t>8.1.2.5.5</w:t>
      </w:r>
      <w:r>
        <w:tab/>
        <w:t>Applicability of CG-UCI multiplexed on PUSCH requirements</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45" w:name="_Toc74961980"/>
      <w:bookmarkStart w:id="8446" w:name="_Toc75242890"/>
      <w:bookmarkStart w:id="8447" w:name="_Toc76545236"/>
      <w:bookmarkStart w:id="8448" w:name="_Toc82595339"/>
      <w:bookmarkStart w:id="8449" w:name="_Toc89955370"/>
      <w:bookmarkStart w:id="8450" w:name="_Toc98773797"/>
      <w:bookmarkStart w:id="8451" w:name="_Toc106201558"/>
      <w:bookmarkStart w:id="8452" w:name="_Toc115191412"/>
      <w:bookmarkStart w:id="8453" w:name="_Toc122013243"/>
      <w:bookmarkStart w:id="8454" w:name="_Toc124155331"/>
      <w:bookmarkStart w:id="8455" w:name="_Toc131535902"/>
      <w:bookmarkStart w:id="8456" w:name="_Toc137399193"/>
      <w:bookmarkStart w:id="8457" w:name="_Toc156575893"/>
      <w:bookmarkStart w:id="8458" w:name="_Toc176782811"/>
      <w:bookmarkStart w:id="8459" w:name="_Toc18725631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7865368" w14:textId="77777777" w:rsidR="00B82A7B" w:rsidRDefault="00B82A7B" w:rsidP="00B82A7B">
      <w:pPr>
        <w:pStyle w:val="Heading5"/>
      </w:pPr>
      <w:bookmarkStart w:id="8460" w:name="_Toc74961981"/>
      <w:bookmarkStart w:id="8461" w:name="_Toc75242891"/>
      <w:bookmarkStart w:id="8462" w:name="_Toc76545237"/>
      <w:bookmarkStart w:id="8463" w:name="_Toc82595340"/>
      <w:bookmarkStart w:id="8464" w:name="_Toc89955371"/>
      <w:bookmarkStart w:id="8465" w:name="_Toc98773798"/>
      <w:bookmarkStart w:id="8466" w:name="_Toc106201559"/>
      <w:bookmarkStart w:id="8467" w:name="_Toc115191413"/>
      <w:bookmarkStart w:id="8468" w:name="_Toc122013244"/>
      <w:bookmarkStart w:id="8469" w:name="_Toc124155332"/>
      <w:bookmarkStart w:id="8470" w:name="_Toc131535903"/>
      <w:bookmarkStart w:id="8471" w:name="_Toc137399194"/>
      <w:bookmarkStart w:id="8472" w:name="_Toc156575894"/>
      <w:bookmarkStart w:id="8473" w:name="_Toc176782812"/>
      <w:bookmarkStart w:id="8474" w:name="_Toc187256314"/>
      <w:r w:rsidRPr="005E0D56">
        <w:t>8.1.2.</w:t>
      </w:r>
      <w:r>
        <w:t>6</w:t>
      </w:r>
      <w:r w:rsidRPr="005E0D56">
        <w:t>.1</w:t>
      </w:r>
      <w:r w:rsidRPr="005E0D56">
        <w:tab/>
      </w:r>
      <w:r>
        <w:t>General a</w:t>
      </w:r>
      <w:r w:rsidRPr="005E0D56">
        <w:t>pplicability of</w:t>
      </w:r>
      <w:r>
        <w:t xml:space="preserve"> interlaced PUCCH performance requirements</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75" w:name="_Toc74961982"/>
      <w:bookmarkStart w:id="8476" w:name="_Toc75242892"/>
      <w:bookmarkStart w:id="8477" w:name="_Toc76545238"/>
      <w:bookmarkStart w:id="8478" w:name="_Toc82595341"/>
      <w:bookmarkStart w:id="8479" w:name="_Toc89955372"/>
      <w:bookmarkStart w:id="8480" w:name="_Toc98773799"/>
      <w:bookmarkStart w:id="8481" w:name="_Toc106201560"/>
      <w:bookmarkStart w:id="8482" w:name="_Toc115191414"/>
      <w:bookmarkStart w:id="8483" w:name="_Toc122013245"/>
      <w:bookmarkStart w:id="8484" w:name="_Toc124155333"/>
      <w:bookmarkStart w:id="8485" w:name="_Toc131535904"/>
      <w:bookmarkStart w:id="8486" w:name="_Toc137399195"/>
      <w:bookmarkStart w:id="8487" w:name="_Toc156575895"/>
      <w:bookmarkStart w:id="8488" w:name="_Toc176782813"/>
      <w:bookmarkStart w:id="8489" w:name="_Toc187256315"/>
      <w:r w:rsidRPr="008C3753">
        <w:t>8.1.2.</w:t>
      </w:r>
      <w:r>
        <w:t>6</w:t>
      </w:r>
      <w:r w:rsidRPr="008C3753">
        <w:t>.</w:t>
      </w:r>
      <w:r>
        <w:t>2</w:t>
      </w:r>
      <w:r w:rsidRPr="008C3753">
        <w:tab/>
        <w:t xml:space="preserve">Applicability of </w:t>
      </w:r>
      <w:r w:rsidRPr="008C3753">
        <w:rPr>
          <w:snapToGrid w:val="0"/>
        </w:rPr>
        <w:t>requirements for different formats</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490" w:name="_Toc74961983"/>
      <w:bookmarkStart w:id="8491" w:name="_Toc75242893"/>
      <w:bookmarkStart w:id="8492" w:name="_Toc76545239"/>
      <w:bookmarkStart w:id="8493" w:name="_Toc82595342"/>
      <w:bookmarkStart w:id="8494" w:name="_Toc89955373"/>
      <w:bookmarkStart w:id="8495" w:name="_Toc98773800"/>
      <w:bookmarkStart w:id="8496" w:name="_Toc106201561"/>
      <w:bookmarkStart w:id="8497" w:name="_Toc115191415"/>
      <w:bookmarkStart w:id="8498" w:name="_Toc122013246"/>
      <w:bookmarkStart w:id="8499" w:name="_Toc124155334"/>
      <w:bookmarkStart w:id="8500" w:name="_Toc131535905"/>
      <w:bookmarkStart w:id="8501" w:name="_Toc137399196"/>
      <w:bookmarkStart w:id="8502" w:name="_Toc156575896"/>
      <w:bookmarkStart w:id="8503" w:name="_Toc176782814"/>
      <w:bookmarkStart w:id="8504" w:name="_Toc187256316"/>
      <w:r w:rsidRPr="008C3753">
        <w:t>8.1.2.</w:t>
      </w:r>
      <w:r>
        <w:t>6</w:t>
      </w:r>
      <w:r w:rsidRPr="008C3753">
        <w:t>.</w:t>
      </w:r>
      <w:r>
        <w:t>3</w:t>
      </w:r>
      <w:r w:rsidRPr="008C3753">
        <w:tab/>
        <w:t xml:space="preserve">Applicability of </w:t>
      </w:r>
      <w:r w:rsidRPr="008C3753">
        <w:rPr>
          <w:snapToGrid w:val="0"/>
        </w:rPr>
        <w:t>requirements for different subcarrier spacings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05" w:name="_Toc74961984"/>
      <w:bookmarkStart w:id="8506" w:name="_Toc75242894"/>
      <w:bookmarkStart w:id="8507" w:name="_Toc76545240"/>
      <w:bookmarkStart w:id="8508" w:name="_Toc82595343"/>
      <w:bookmarkStart w:id="8509" w:name="_Toc89955374"/>
      <w:bookmarkStart w:id="8510" w:name="_Toc98773801"/>
      <w:bookmarkStart w:id="8511" w:name="_Toc106201562"/>
      <w:bookmarkStart w:id="8512" w:name="_Toc115191416"/>
      <w:bookmarkStart w:id="8513" w:name="_Toc122013247"/>
      <w:bookmarkStart w:id="8514" w:name="_Toc124155335"/>
      <w:bookmarkStart w:id="8515" w:name="_Toc131535906"/>
      <w:bookmarkStart w:id="8516" w:name="_Toc137399197"/>
      <w:bookmarkStart w:id="8517" w:name="_Toc156575897"/>
      <w:bookmarkStart w:id="8518" w:name="_Toc176782815"/>
      <w:bookmarkStart w:id="8519" w:name="_Toc187256317"/>
      <w:r w:rsidRPr="008C3753">
        <w:lastRenderedPageBreak/>
        <w:t>8.1.2.</w:t>
      </w:r>
      <w:r>
        <w:t>6</w:t>
      </w:r>
      <w:r w:rsidRPr="008C3753">
        <w:t>.</w:t>
      </w:r>
      <w:r>
        <w:t>4</w:t>
      </w:r>
      <w:r w:rsidRPr="008C3753">
        <w:tab/>
        <w:t>Applicability of requirements for different channel bandwidths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20" w:name="_Toc74961985"/>
      <w:bookmarkStart w:id="8521" w:name="_Toc75242895"/>
      <w:bookmarkStart w:id="8522" w:name="_Toc76545241"/>
      <w:bookmarkStart w:id="8523" w:name="_Toc82595344"/>
      <w:bookmarkStart w:id="8524" w:name="_Toc89955375"/>
      <w:bookmarkStart w:id="8525" w:name="_Toc98773802"/>
      <w:bookmarkStart w:id="8526" w:name="_Toc106201563"/>
      <w:bookmarkStart w:id="8527" w:name="_Toc115191417"/>
      <w:bookmarkStart w:id="8528" w:name="_Toc122013248"/>
      <w:bookmarkStart w:id="8529" w:name="_Toc124155336"/>
      <w:bookmarkStart w:id="8530" w:name="_Toc131535907"/>
      <w:bookmarkStart w:id="8531" w:name="_Toc137399198"/>
      <w:bookmarkStart w:id="8532" w:name="_Toc156575898"/>
      <w:bookmarkStart w:id="8533" w:name="_Toc176782816"/>
      <w:bookmarkStart w:id="8534" w:name="_Toc18725631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386E93C" w14:textId="77777777" w:rsidR="00B82A7B" w:rsidRPr="008C3753" w:rsidRDefault="00B82A7B" w:rsidP="00B82A7B">
      <w:pPr>
        <w:pStyle w:val="Heading5"/>
        <w:rPr>
          <w:snapToGrid w:val="0"/>
        </w:rPr>
      </w:pPr>
      <w:bookmarkStart w:id="8535" w:name="_Toc74961986"/>
      <w:bookmarkStart w:id="8536" w:name="_Toc75242896"/>
      <w:bookmarkStart w:id="8537" w:name="_Toc76545242"/>
      <w:bookmarkStart w:id="8538" w:name="_Toc82595345"/>
      <w:bookmarkStart w:id="8539" w:name="_Toc89955376"/>
      <w:bookmarkStart w:id="8540" w:name="_Toc98773803"/>
      <w:bookmarkStart w:id="8541" w:name="_Toc106201564"/>
      <w:bookmarkStart w:id="8542" w:name="_Toc115191418"/>
      <w:bookmarkStart w:id="8543" w:name="_Toc122013249"/>
      <w:bookmarkStart w:id="8544" w:name="_Toc124155337"/>
      <w:bookmarkStart w:id="8545" w:name="_Toc131535908"/>
      <w:bookmarkStart w:id="8546" w:name="_Toc137399199"/>
      <w:bookmarkStart w:id="8547" w:name="_Toc156575899"/>
      <w:bookmarkStart w:id="8548" w:name="_Toc176782817"/>
      <w:bookmarkStart w:id="8549" w:name="_Toc187256319"/>
      <w:r w:rsidRPr="008C3753">
        <w:t>8.1.2.</w:t>
      </w:r>
      <w:r>
        <w:t>7</w:t>
      </w:r>
      <w:r w:rsidRPr="008C3753">
        <w:t>.</w:t>
      </w:r>
      <w:r>
        <w:t>1</w:t>
      </w:r>
      <w:r w:rsidRPr="008C3753">
        <w:tab/>
        <w:t xml:space="preserve">Applicability of </w:t>
      </w:r>
      <w:r w:rsidRPr="008C3753">
        <w:rPr>
          <w:snapToGrid w:val="0"/>
        </w:rPr>
        <w:t>requirements for different formats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50" w:name="_Toc74961987"/>
      <w:bookmarkStart w:id="8551" w:name="_Toc75242897"/>
      <w:bookmarkStart w:id="8552" w:name="_Toc76545243"/>
      <w:bookmarkStart w:id="8553" w:name="_Toc82595346"/>
      <w:bookmarkStart w:id="8554" w:name="_Toc89955377"/>
      <w:bookmarkStart w:id="8555" w:name="_Toc98773804"/>
      <w:bookmarkStart w:id="8556" w:name="_Toc106201565"/>
      <w:bookmarkStart w:id="8557" w:name="_Toc115191419"/>
      <w:bookmarkStart w:id="8558" w:name="_Toc122013250"/>
      <w:bookmarkStart w:id="8559" w:name="_Toc124155338"/>
      <w:bookmarkStart w:id="8560" w:name="_Toc131535909"/>
      <w:bookmarkStart w:id="8561" w:name="_Toc137399200"/>
      <w:bookmarkStart w:id="8562" w:name="_Toc156575900"/>
      <w:bookmarkStart w:id="8563" w:name="_Toc176782818"/>
      <w:bookmarkStart w:id="8564" w:name="_Toc187256320"/>
      <w:r w:rsidRPr="008C3753">
        <w:t>8.1.2.</w:t>
      </w:r>
      <w:r>
        <w:t>7</w:t>
      </w:r>
      <w:r w:rsidRPr="008C3753">
        <w:t>.</w:t>
      </w:r>
      <w:r>
        <w:t>2</w:t>
      </w:r>
      <w:r w:rsidRPr="008C3753">
        <w:tab/>
        <w:t xml:space="preserve">Applicability of </w:t>
      </w:r>
      <w:r w:rsidRPr="008C3753">
        <w:rPr>
          <w:snapToGrid w:val="0"/>
        </w:rPr>
        <w:t>requirements for different subcarrier spacings</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65" w:name="_Toc74961988"/>
      <w:bookmarkStart w:id="8566" w:name="_Toc75242898"/>
      <w:bookmarkStart w:id="8567" w:name="_Toc76545244"/>
      <w:bookmarkStart w:id="8568" w:name="_Toc82595347"/>
      <w:bookmarkStart w:id="8569" w:name="_Toc89955378"/>
      <w:bookmarkStart w:id="8570" w:name="_Toc98773805"/>
      <w:bookmarkStart w:id="8571" w:name="_Toc106201566"/>
      <w:bookmarkStart w:id="8572" w:name="_Toc115191420"/>
      <w:bookmarkStart w:id="8573" w:name="_Toc122013251"/>
      <w:bookmarkStart w:id="8574" w:name="_Toc124155339"/>
      <w:bookmarkStart w:id="8575" w:name="_Toc131535910"/>
      <w:bookmarkStart w:id="8576" w:name="_Toc137399201"/>
      <w:bookmarkStart w:id="8577" w:name="_Toc156575901"/>
      <w:bookmarkStart w:id="8578" w:name="_Toc176782819"/>
      <w:bookmarkStart w:id="8579" w:name="_Toc187256321"/>
      <w:r w:rsidRPr="008C3753">
        <w:t>8.1.2.</w:t>
      </w:r>
      <w:r>
        <w:t>7</w:t>
      </w:r>
      <w:r w:rsidRPr="008C3753">
        <w:t>.</w:t>
      </w:r>
      <w:r>
        <w:t>3</w:t>
      </w:r>
      <w:r w:rsidRPr="008C3753">
        <w:tab/>
        <w:t>Applicability of requirements for different channel bandwidths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80" w:name="_Toc122013252"/>
      <w:bookmarkStart w:id="8581" w:name="_Toc124155340"/>
      <w:bookmarkStart w:id="8582" w:name="_Toc131535911"/>
      <w:bookmarkStart w:id="8583" w:name="_Toc137399202"/>
      <w:bookmarkStart w:id="8584" w:name="_Toc156575902"/>
      <w:bookmarkStart w:id="8585" w:name="_Toc176782820"/>
      <w:bookmarkStart w:id="8586" w:name="_Toc187256322"/>
      <w:r>
        <w:rPr>
          <w:noProof/>
        </w:rPr>
        <w:t>8.1.2.8</w:t>
      </w:r>
      <w:r>
        <w:rPr>
          <w:noProof/>
        </w:rPr>
        <w:tab/>
        <w:t>Applicability of performance requirements for PUSCH with TB over Multi-Slots</w:t>
      </w:r>
      <w:bookmarkEnd w:id="8580"/>
      <w:bookmarkEnd w:id="8581"/>
      <w:bookmarkEnd w:id="8582"/>
      <w:bookmarkEnd w:id="8583"/>
      <w:bookmarkEnd w:id="8584"/>
      <w:bookmarkEnd w:id="8585"/>
      <w:bookmarkEnd w:id="8586"/>
    </w:p>
    <w:p w14:paraId="5F04A0AD" w14:textId="77777777" w:rsidR="009006FE" w:rsidRDefault="009006FE" w:rsidP="009006FE">
      <w:pPr>
        <w:pStyle w:val="Heading5"/>
      </w:pPr>
      <w:bookmarkStart w:id="8587" w:name="_Toc122013253"/>
      <w:bookmarkStart w:id="8588" w:name="_Toc124155341"/>
      <w:bookmarkStart w:id="8589" w:name="_Toc131535912"/>
      <w:bookmarkStart w:id="8590" w:name="_Toc137399203"/>
      <w:bookmarkStart w:id="8591" w:name="_Toc156575903"/>
      <w:bookmarkStart w:id="8592" w:name="_Toc176782821"/>
      <w:bookmarkStart w:id="8593" w:name="_Toc187256323"/>
      <w:r>
        <w:rPr>
          <w:noProof/>
        </w:rPr>
        <w:t>8.1.2.8.1</w:t>
      </w:r>
      <w:r>
        <w:rPr>
          <w:noProof/>
        </w:rPr>
        <w:tab/>
      </w:r>
      <w:r>
        <w:t>Applicability of requirements for different UL-DL patterns</w:t>
      </w:r>
      <w:bookmarkEnd w:id="8587"/>
      <w:bookmarkEnd w:id="8588"/>
      <w:bookmarkEnd w:id="8589"/>
      <w:bookmarkEnd w:id="8590"/>
      <w:bookmarkEnd w:id="8591"/>
      <w:bookmarkEnd w:id="8592"/>
      <w:bookmarkEnd w:id="8593"/>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594" w:name="_Toc122013254"/>
      <w:bookmarkStart w:id="8595" w:name="_Toc124155342"/>
      <w:bookmarkStart w:id="8596" w:name="_Toc131535913"/>
      <w:bookmarkStart w:id="8597" w:name="_Toc137399204"/>
      <w:bookmarkStart w:id="8598" w:name="_Toc156575904"/>
      <w:bookmarkStart w:id="8599" w:name="_Toc176782822"/>
      <w:bookmarkStart w:id="8600" w:name="_Toc187256324"/>
      <w:r>
        <w:rPr>
          <w:noProof/>
        </w:rPr>
        <w:t>8.1.2.9</w:t>
      </w:r>
      <w:r>
        <w:rPr>
          <w:noProof/>
        </w:rPr>
        <w:tab/>
        <w:t>Applicability of performance requirements for PUSCH with DM-RS bundling</w:t>
      </w:r>
      <w:bookmarkEnd w:id="8594"/>
      <w:bookmarkEnd w:id="8595"/>
      <w:bookmarkEnd w:id="8596"/>
      <w:bookmarkEnd w:id="8597"/>
      <w:bookmarkEnd w:id="8598"/>
      <w:bookmarkEnd w:id="8599"/>
      <w:bookmarkEnd w:id="8600"/>
    </w:p>
    <w:p w14:paraId="7EC5A25D" w14:textId="77777777" w:rsidR="009006FE" w:rsidRDefault="009006FE" w:rsidP="009006FE">
      <w:pPr>
        <w:pStyle w:val="Heading5"/>
      </w:pPr>
      <w:bookmarkStart w:id="8601" w:name="_Toc122013255"/>
      <w:bookmarkStart w:id="8602" w:name="_Toc124155343"/>
      <w:bookmarkStart w:id="8603" w:name="_Toc131535914"/>
      <w:bookmarkStart w:id="8604" w:name="_Toc137399205"/>
      <w:bookmarkStart w:id="8605" w:name="_Toc156575905"/>
      <w:bookmarkStart w:id="8606" w:name="_Toc176782823"/>
      <w:bookmarkStart w:id="8607" w:name="_Toc187256325"/>
      <w:r>
        <w:t>8.1.2.9.1</w:t>
      </w:r>
      <w:r>
        <w:tab/>
        <w:t>Applicability of requirements for TDD with different subcarrier spacings</w:t>
      </w:r>
      <w:bookmarkEnd w:id="8601"/>
      <w:bookmarkEnd w:id="8602"/>
      <w:bookmarkEnd w:id="8603"/>
      <w:bookmarkEnd w:id="8604"/>
      <w:bookmarkEnd w:id="8605"/>
      <w:bookmarkEnd w:id="8606"/>
      <w:bookmarkEnd w:id="8607"/>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08" w:name="_Toc122013256"/>
      <w:bookmarkStart w:id="8609" w:name="_Toc124155344"/>
      <w:bookmarkStart w:id="8610" w:name="_Toc131535915"/>
      <w:bookmarkStart w:id="8611" w:name="_Toc137399206"/>
      <w:bookmarkStart w:id="8612" w:name="_Toc156575906"/>
      <w:bookmarkStart w:id="8613" w:name="_Toc176782824"/>
      <w:bookmarkStart w:id="8614" w:name="_Toc187256326"/>
      <w:r>
        <w:t>8.1.2.9.2</w:t>
      </w:r>
      <w:r>
        <w:tab/>
        <w:t>Applicability of requirements for TDD with different UL-DL patterns</w:t>
      </w:r>
      <w:bookmarkEnd w:id="8608"/>
      <w:bookmarkEnd w:id="8609"/>
      <w:bookmarkEnd w:id="8610"/>
      <w:bookmarkEnd w:id="8611"/>
      <w:bookmarkEnd w:id="8612"/>
      <w:bookmarkEnd w:id="8613"/>
      <w:bookmarkEnd w:id="8614"/>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615" w:name="_Toc122013257"/>
      <w:bookmarkStart w:id="8616" w:name="_Toc124155345"/>
      <w:bookmarkStart w:id="8617" w:name="_Toc131535916"/>
      <w:bookmarkStart w:id="8618" w:name="_Toc137399207"/>
      <w:bookmarkStart w:id="8619" w:name="_Toc156575907"/>
      <w:bookmarkStart w:id="8620" w:name="_Toc176782825"/>
      <w:bookmarkStart w:id="8621" w:name="_Toc187256327"/>
      <w:r>
        <w:lastRenderedPageBreak/>
        <w:t>8.1.2.9.3</w:t>
      </w:r>
      <w:r>
        <w:tab/>
        <w:t>Applicability of requirements for different receiver antenna connectors</w:t>
      </w:r>
      <w:bookmarkEnd w:id="8615"/>
      <w:bookmarkEnd w:id="8616"/>
      <w:bookmarkEnd w:id="8617"/>
      <w:bookmarkEnd w:id="8618"/>
      <w:bookmarkEnd w:id="8619"/>
      <w:bookmarkEnd w:id="8620"/>
      <w:bookmarkEnd w:id="8621"/>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22" w:name="_Toc122013258"/>
      <w:bookmarkStart w:id="8623" w:name="_Toc124155346"/>
      <w:bookmarkStart w:id="8624" w:name="_Toc131535917"/>
      <w:bookmarkStart w:id="8625" w:name="_Toc137399208"/>
      <w:bookmarkStart w:id="8626" w:name="_Toc156575908"/>
      <w:bookmarkStart w:id="8627" w:name="_Toc176782826"/>
      <w:bookmarkStart w:id="8628" w:name="_Toc187256328"/>
      <w:r>
        <w:rPr>
          <w:noProof/>
        </w:rPr>
        <w:t>8.1.2.10</w:t>
      </w:r>
      <w:r>
        <w:rPr>
          <w:noProof/>
        </w:rPr>
        <w:tab/>
        <w:t>Applicability of performance requirements for PUCCH with DM-RS bundling</w:t>
      </w:r>
      <w:bookmarkEnd w:id="8622"/>
      <w:bookmarkEnd w:id="8623"/>
      <w:bookmarkEnd w:id="8624"/>
      <w:bookmarkEnd w:id="8625"/>
      <w:bookmarkEnd w:id="8626"/>
      <w:bookmarkEnd w:id="8627"/>
      <w:bookmarkEnd w:id="8628"/>
    </w:p>
    <w:p w14:paraId="71DCE8EC" w14:textId="77777777" w:rsidR="009006FE" w:rsidRDefault="009006FE" w:rsidP="009006FE">
      <w:pPr>
        <w:pStyle w:val="Heading5"/>
      </w:pPr>
      <w:bookmarkStart w:id="8629" w:name="_Toc122013259"/>
      <w:bookmarkStart w:id="8630" w:name="_Toc124155347"/>
      <w:bookmarkStart w:id="8631" w:name="_Toc131535918"/>
      <w:bookmarkStart w:id="8632" w:name="_Toc137399209"/>
      <w:bookmarkStart w:id="8633" w:name="_Toc156575909"/>
      <w:bookmarkStart w:id="8634" w:name="_Toc176782827"/>
      <w:bookmarkStart w:id="8635" w:name="_Toc187256329"/>
      <w:r>
        <w:t>8.1.2.10.1</w:t>
      </w:r>
      <w:r>
        <w:tab/>
        <w:t>Applicability of requirements for TDD with different subcarrier spacings</w:t>
      </w:r>
      <w:bookmarkEnd w:id="8629"/>
      <w:bookmarkEnd w:id="8630"/>
      <w:bookmarkEnd w:id="8631"/>
      <w:bookmarkEnd w:id="8632"/>
      <w:bookmarkEnd w:id="8633"/>
      <w:bookmarkEnd w:id="8634"/>
      <w:bookmarkEnd w:id="8635"/>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36" w:name="_Toc122013260"/>
      <w:bookmarkStart w:id="8637" w:name="_Toc124155348"/>
      <w:bookmarkStart w:id="8638" w:name="_Toc131535919"/>
      <w:bookmarkStart w:id="8639" w:name="_Toc137399210"/>
      <w:bookmarkStart w:id="8640" w:name="_Toc156575910"/>
      <w:bookmarkStart w:id="8641" w:name="_Toc176782828"/>
      <w:bookmarkStart w:id="8642" w:name="_Toc187256330"/>
      <w:r>
        <w:t>8.1.2.10.2</w:t>
      </w:r>
      <w:r>
        <w:tab/>
        <w:t>Applicability of requirements for TDD with different UL-DL patterns</w:t>
      </w:r>
      <w:bookmarkEnd w:id="8636"/>
      <w:bookmarkEnd w:id="8637"/>
      <w:bookmarkEnd w:id="8638"/>
      <w:bookmarkEnd w:id="8639"/>
      <w:bookmarkEnd w:id="8640"/>
      <w:bookmarkEnd w:id="8641"/>
      <w:bookmarkEnd w:id="8642"/>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643" w:name="_Toc53182614"/>
      <w:bookmarkStart w:id="8644" w:name="_Toc58860358"/>
      <w:bookmarkStart w:id="8645" w:name="_Toc58862862"/>
      <w:bookmarkStart w:id="8646" w:name="_Toc61182855"/>
      <w:bookmarkStart w:id="8647" w:name="_Toc66728170"/>
      <w:bookmarkStart w:id="8648" w:name="_Toc74961989"/>
      <w:bookmarkStart w:id="8649" w:name="_Toc75242899"/>
      <w:bookmarkStart w:id="8650" w:name="_Toc76545245"/>
      <w:bookmarkStart w:id="8651" w:name="_Toc82595348"/>
      <w:bookmarkStart w:id="8652" w:name="_Toc89955379"/>
      <w:bookmarkStart w:id="8653" w:name="_Toc98773806"/>
      <w:bookmarkStart w:id="8654" w:name="_Toc106201567"/>
      <w:bookmarkStart w:id="8655" w:name="_Toc115191421"/>
      <w:bookmarkStart w:id="8656" w:name="_Toc122013261"/>
      <w:bookmarkStart w:id="8657" w:name="_Toc124155349"/>
      <w:bookmarkStart w:id="8658" w:name="_Toc131535920"/>
      <w:bookmarkStart w:id="8659" w:name="_Toc137399211"/>
      <w:bookmarkStart w:id="8660" w:name="_Toc156575911"/>
      <w:bookmarkStart w:id="8661" w:name="_Toc176782829"/>
      <w:bookmarkStart w:id="8662" w:name="_Toc187256331"/>
      <w:r w:rsidRPr="008C3753">
        <w:t>8.2</w:t>
      </w:r>
      <w:r w:rsidRPr="008C3753">
        <w:tab/>
        <w:t>Performance requirements for PUSCH</w:t>
      </w:r>
      <w:bookmarkEnd w:id="8277"/>
      <w:bookmarkEnd w:id="8278"/>
      <w:bookmarkEnd w:id="8279"/>
      <w:bookmarkEnd w:id="8280"/>
      <w:bookmarkEnd w:id="8281"/>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8B24EA1" w14:textId="77777777" w:rsidR="008C01E6" w:rsidRPr="008C3753" w:rsidRDefault="008C01E6" w:rsidP="008C01E6">
      <w:pPr>
        <w:pStyle w:val="Heading3"/>
      </w:pPr>
      <w:bookmarkStart w:id="8663" w:name="_Toc21100108"/>
      <w:bookmarkStart w:id="8664" w:name="_Toc29809906"/>
      <w:bookmarkStart w:id="8665" w:name="_Toc36645291"/>
      <w:bookmarkStart w:id="8666" w:name="_Toc37272345"/>
      <w:bookmarkStart w:id="8667" w:name="_Toc45884591"/>
      <w:bookmarkStart w:id="8668" w:name="_Toc53182615"/>
      <w:bookmarkStart w:id="8669" w:name="_Toc58860359"/>
      <w:bookmarkStart w:id="8670" w:name="_Toc58862863"/>
      <w:bookmarkStart w:id="8671" w:name="_Toc61182856"/>
      <w:bookmarkStart w:id="8672" w:name="_Toc66728171"/>
      <w:bookmarkStart w:id="8673" w:name="_Toc74961990"/>
      <w:bookmarkStart w:id="8674" w:name="_Toc75242900"/>
      <w:bookmarkStart w:id="8675" w:name="_Toc76545246"/>
      <w:bookmarkStart w:id="8676" w:name="_Toc82595349"/>
      <w:bookmarkStart w:id="8677" w:name="_Toc89955380"/>
      <w:bookmarkStart w:id="8678" w:name="_Toc98773807"/>
      <w:bookmarkStart w:id="8679" w:name="_Toc106201568"/>
      <w:bookmarkStart w:id="8680" w:name="_Toc115191422"/>
      <w:bookmarkStart w:id="8681" w:name="_Toc122013262"/>
      <w:bookmarkStart w:id="8682" w:name="_Toc124155350"/>
      <w:bookmarkStart w:id="8683" w:name="_Toc131535921"/>
      <w:bookmarkStart w:id="8684" w:name="_Toc137399212"/>
      <w:bookmarkStart w:id="8685" w:name="_Toc156575912"/>
      <w:bookmarkStart w:id="8686" w:name="_Toc176782830"/>
      <w:bookmarkStart w:id="8687" w:name="_Toc187256332"/>
      <w:r w:rsidRPr="008C3753">
        <w:t>8.2.1</w:t>
      </w:r>
      <w:r w:rsidRPr="008C3753">
        <w:tab/>
        <w:t>Performance requirements for PUSCH with transform precoding disabled</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B7F568C" w14:textId="77777777" w:rsidR="008C01E6" w:rsidRPr="008C3753" w:rsidRDefault="008C01E6" w:rsidP="008C01E6">
      <w:pPr>
        <w:pStyle w:val="Heading4"/>
      </w:pPr>
      <w:bookmarkStart w:id="8688" w:name="_Toc21100109"/>
      <w:bookmarkStart w:id="8689" w:name="_Toc29809907"/>
      <w:bookmarkStart w:id="8690" w:name="_Toc36645292"/>
      <w:bookmarkStart w:id="8691" w:name="_Toc37272346"/>
      <w:bookmarkStart w:id="8692" w:name="_Toc45884592"/>
      <w:bookmarkStart w:id="8693" w:name="_Toc53182616"/>
      <w:bookmarkStart w:id="8694" w:name="_Toc58860360"/>
      <w:bookmarkStart w:id="8695" w:name="_Toc58862864"/>
      <w:bookmarkStart w:id="8696" w:name="_Toc61182857"/>
      <w:bookmarkStart w:id="8697" w:name="_Toc66728172"/>
      <w:bookmarkStart w:id="8698" w:name="_Toc74961991"/>
      <w:bookmarkStart w:id="8699" w:name="_Toc75242901"/>
      <w:bookmarkStart w:id="8700" w:name="_Toc76545247"/>
      <w:bookmarkStart w:id="8701" w:name="_Toc82595350"/>
      <w:bookmarkStart w:id="8702" w:name="_Toc89955381"/>
      <w:bookmarkStart w:id="8703" w:name="_Toc98773808"/>
      <w:bookmarkStart w:id="8704" w:name="_Toc106201569"/>
      <w:bookmarkStart w:id="8705" w:name="_Toc115191423"/>
      <w:bookmarkStart w:id="8706" w:name="_Toc122013263"/>
      <w:bookmarkStart w:id="8707" w:name="_Toc124155351"/>
      <w:bookmarkStart w:id="8708" w:name="_Toc131535922"/>
      <w:bookmarkStart w:id="8709" w:name="_Toc137399213"/>
      <w:bookmarkStart w:id="8710" w:name="_Toc156575913"/>
      <w:bookmarkStart w:id="8711" w:name="_Toc176782831"/>
      <w:bookmarkStart w:id="8712" w:name="_Toc187256333"/>
      <w:r w:rsidRPr="008C3753">
        <w:t>8.2.1.1</w:t>
      </w:r>
      <w:r w:rsidRPr="008C3753">
        <w:tab/>
        <w:t>Definition and applicability</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13" w:name="_Toc21100110"/>
      <w:bookmarkStart w:id="8714" w:name="_Toc29809908"/>
      <w:bookmarkStart w:id="8715" w:name="_Toc36645293"/>
      <w:bookmarkStart w:id="8716" w:name="_Toc37272347"/>
      <w:bookmarkStart w:id="8717" w:name="_Toc45884593"/>
      <w:bookmarkStart w:id="8718" w:name="_Toc53182617"/>
      <w:bookmarkStart w:id="8719" w:name="_Toc58860361"/>
      <w:bookmarkStart w:id="8720" w:name="_Toc58862865"/>
      <w:bookmarkStart w:id="8721" w:name="_Toc61182858"/>
      <w:bookmarkStart w:id="8722" w:name="_Toc66728173"/>
      <w:bookmarkStart w:id="8723" w:name="_Toc74961992"/>
      <w:bookmarkStart w:id="8724" w:name="_Toc75242902"/>
      <w:bookmarkStart w:id="8725" w:name="_Toc76545248"/>
      <w:bookmarkStart w:id="8726" w:name="_Toc82595351"/>
      <w:bookmarkStart w:id="8727" w:name="_Toc89955382"/>
      <w:bookmarkStart w:id="8728" w:name="_Toc98773809"/>
      <w:bookmarkStart w:id="8729" w:name="_Toc106201570"/>
      <w:bookmarkStart w:id="8730" w:name="_Toc115191424"/>
      <w:bookmarkStart w:id="8731" w:name="_Toc122013264"/>
      <w:bookmarkStart w:id="8732" w:name="_Toc124155352"/>
      <w:bookmarkStart w:id="8733" w:name="_Toc131535923"/>
      <w:bookmarkStart w:id="8734" w:name="_Toc137399214"/>
      <w:bookmarkStart w:id="8735" w:name="_Toc156575914"/>
      <w:bookmarkStart w:id="8736" w:name="_Toc176782832"/>
      <w:bookmarkStart w:id="8737" w:name="_Toc187256334"/>
      <w:r w:rsidRPr="008C3753">
        <w:t>8.2.1.2</w:t>
      </w:r>
      <w:r w:rsidRPr="008C3753">
        <w:tab/>
        <w:t>Minimum Requirement</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38" w:name="_Toc21100111"/>
      <w:bookmarkStart w:id="8739" w:name="_Toc29809909"/>
      <w:bookmarkStart w:id="8740" w:name="_Toc36645294"/>
      <w:bookmarkStart w:id="8741" w:name="_Toc37272348"/>
      <w:bookmarkStart w:id="8742" w:name="_Toc45884594"/>
      <w:bookmarkStart w:id="8743" w:name="_Toc53182618"/>
      <w:bookmarkStart w:id="8744" w:name="_Toc58860362"/>
      <w:bookmarkStart w:id="8745" w:name="_Toc58862866"/>
      <w:bookmarkStart w:id="8746" w:name="_Toc61182859"/>
      <w:bookmarkStart w:id="8747" w:name="_Toc66728174"/>
      <w:bookmarkStart w:id="8748" w:name="_Toc74961993"/>
      <w:bookmarkStart w:id="8749" w:name="_Toc75242903"/>
      <w:bookmarkStart w:id="8750" w:name="_Toc76545249"/>
      <w:bookmarkStart w:id="8751" w:name="_Toc82595352"/>
      <w:bookmarkStart w:id="8752" w:name="_Toc89955383"/>
      <w:bookmarkStart w:id="8753" w:name="_Toc98773810"/>
      <w:bookmarkStart w:id="8754" w:name="_Toc106201571"/>
      <w:bookmarkStart w:id="8755" w:name="_Toc115191425"/>
      <w:bookmarkStart w:id="8756" w:name="_Toc122013265"/>
      <w:bookmarkStart w:id="8757" w:name="_Toc124155353"/>
      <w:bookmarkStart w:id="8758" w:name="_Toc131535924"/>
      <w:bookmarkStart w:id="8759" w:name="_Toc137399215"/>
      <w:bookmarkStart w:id="8760" w:name="_Toc156575915"/>
      <w:bookmarkStart w:id="8761" w:name="_Toc176782833"/>
      <w:bookmarkStart w:id="8762" w:name="_Toc187256335"/>
      <w:r w:rsidRPr="008C3753">
        <w:t>8.2.1.3</w:t>
      </w:r>
      <w:r w:rsidRPr="008C3753">
        <w:tab/>
        <w:t>Test Purpose</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63" w:name="_Toc21100112"/>
      <w:bookmarkStart w:id="8764" w:name="_Toc29809910"/>
      <w:bookmarkStart w:id="8765" w:name="_Toc36645295"/>
      <w:bookmarkStart w:id="8766" w:name="_Toc37272349"/>
      <w:bookmarkStart w:id="8767" w:name="_Toc45884595"/>
      <w:bookmarkStart w:id="8768" w:name="_Toc53182619"/>
      <w:bookmarkStart w:id="8769" w:name="_Toc58860363"/>
      <w:bookmarkStart w:id="8770" w:name="_Toc58862867"/>
      <w:bookmarkStart w:id="8771" w:name="_Toc61182860"/>
      <w:bookmarkStart w:id="8772" w:name="_Toc66728175"/>
      <w:bookmarkStart w:id="8773" w:name="_Toc74961994"/>
      <w:bookmarkStart w:id="8774" w:name="_Toc75242904"/>
      <w:bookmarkStart w:id="8775" w:name="_Toc76545250"/>
      <w:bookmarkStart w:id="8776" w:name="_Toc82595353"/>
      <w:bookmarkStart w:id="8777" w:name="_Toc89955384"/>
      <w:bookmarkStart w:id="8778" w:name="_Toc98773811"/>
      <w:bookmarkStart w:id="8779" w:name="_Toc106201572"/>
      <w:bookmarkStart w:id="8780" w:name="_Toc115191426"/>
      <w:bookmarkStart w:id="8781" w:name="_Toc122013266"/>
      <w:bookmarkStart w:id="8782" w:name="_Toc124155354"/>
      <w:bookmarkStart w:id="8783" w:name="_Toc131535925"/>
      <w:bookmarkStart w:id="8784" w:name="_Toc137399216"/>
      <w:bookmarkStart w:id="8785" w:name="_Toc156575916"/>
      <w:bookmarkStart w:id="8786" w:name="_Toc176782834"/>
      <w:bookmarkStart w:id="8787" w:name="_Toc187256336"/>
      <w:r w:rsidRPr="008C3753">
        <w:t>8.2.1.4</w:t>
      </w:r>
      <w:r w:rsidRPr="008C3753">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5E22D21E" w14:textId="77777777" w:rsidR="008C01E6" w:rsidRPr="008C3753" w:rsidRDefault="008C01E6" w:rsidP="008C01E6">
      <w:pPr>
        <w:pStyle w:val="Heading5"/>
      </w:pPr>
      <w:bookmarkStart w:id="8788" w:name="_Toc21100113"/>
      <w:bookmarkStart w:id="8789" w:name="_Toc29809911"/>
      <w:bookmarkStart w:id="8790" w:name="_Toc36645296"/>
      <w:bookmarkStart w:id="8791" w:name="_Toc37272350"/>
      <w:bookmarkStart w:id="8792" w:name="_Toc45884596"/>
      <w:bookmarkStart w:id="8793" w:name="_Toc53182620"/>
      <w:bookmarkStart w:id="8794" w:name="_Toc58860364"/>
      <w:bookmarkStart w:id="8795" w:name="_Toc58862868"/>
      <w:bookmarkStart w:id="8796" w:name="_Toc61182861"/>
      <w:bookmarkStart w:id="8797" w:name="_Toc66728176"/>
      <w:bookmarkStart w:id="8798" w:name="_Toc74961995"/>
      <w:bookmarkStart w:id="8799" w:name="_Toc75242905"/>
      <w:bookmarkStart w:id="8800" w:name="_Toc76545251"/>
      <w:bookmarkStart w:id="8801" w:name="_Toc82595354"/>
      <w:bookmarkStart w:id="8802" w:name="_Toc89955385"/>
      <w:bookmarkStart w:id="8803" w:name="_Toc98773812"/>
      <w:bookmarkStart w:id="8804" w:name="_Toc106201573"/>
      <w:bookmarkStart w:id="8805" w:name="_Toc115191427"/>
      <w:bookmarkStart w:id="8806" w:name="_Toc122013267"/>
      <w:bookmarkStart w:id="8807" w:name="_Toc124155355"/>
      <w:bookmarkStart w:id="8808" w:name="_Toc131535926"/>
      <w:bookmarkStart w:id="8809" w:name="_Toc137399217"/>
      <w:bookmarkStart w:id="8810" w:name="_Toc156575917"/>
      <w:bookmarkStart w:id="8811" w:name="_Toc176782835"/>
      <w:bookmarkStart w:id="8812" w:name="_Toc187256337"/>
      <w:r w:rsidRPr="008C3753">
        <w:t>8.2.1.4.1</w:t>
      </w:r>
      <w:r w:rsidRPr="008C3753">
        <w:tab/>
        <w:t>Initial Conditions</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409DEE1A" w14:textId="77777777" w:rsidR="00E560FE" w:rsidRPr="008C3753" w:rsidRDefault="00E560FE" w:rsidP="00E560FE">
      <w:bookmarkStart w:id="881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14" w:name="_Toc29809912"/>
      <w:bookmarkStart w:id="8815" w:name="_Toc36645297"/>
      <w:bookmarkStart w:id="8816" w:name="_Toc37272351"/>
      <w:bookmarkStart w:id="8817" w:name="_Toc45884597"/>
      <w:bookmarkStart w:id="8818" w:name="_Toc53182621"/>
      <w:bookmarkStart w:id="8819" w:name="_Toc58860365"/>
      <w:bookmarkStart w:id="8820" w:name="_Toc58862869"/>
      <w:bookmarkStart w:id="8821" w:name="_Toc61182862"/>
      <w:bookmarkStart w:id="8822" w:name="_Toc66728177"/>
      <w:bookmarkStart w:id="8823" w:name="_Toc74961996"/>
      <w:bookmarkStart w:id="8824" w:name="_Toc75242906"/>
      <w:bookmarkStart w:id="8825" w:name="_Toc76545252"/>
      <w:bookmarkStart w:id="8826" w:name="_Toc82595355"/>
      <w:bookmarkStart w:id="8827" w:name="_Toc89955386"/>
      <w:bookmarkStart w:id="8828" w:name="_Toc98773813"/>
      <w:bookmarkStart w:id="8829" w:name="_Toc106201574"/>
      <w:bookmarkStart w:id="8830" w:name="_Toc115191428"/>
      <w:bookmarkStart w:id="8831" w:name="_Toc122013268"/>
      <w:bookmarkStart w:id="8832" w:name="_Toc124155356"/>
      <w:bookmarkStart w:id="8833" w:name="_Toc131535927"/>
      <w:bookmarkStart w:id="8834" w:name="_Toc137399218"/>
      <w:bookmarkStart w:id="8835" w:name="_Toc156575918"/>
      <w:bookmarkStart w:id="8836" w:name="_Toc176782836"/>
      <w:bookmarkStart w:id="8837" w:name="_Toc187256338"/>
      <w:r w:rsidRPr="008C3753">
        <w:lastRenderedPageBreak/>
        <w:t>8.2.1.4.2</w:t>
      </w:r>
      <w:r w:rsidRPr="008C3753">
        <w:tab/>
        <w:t>Procedure</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38"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839" w:name="_Toc29809913"/>
      <w:bookmarkStart w:id="8840" w:name="_Toc36645298"/>
      <w:bookmarkStart w:id="8841" w:name="_Toc37272352"/>
      <w:bookmarkStart w:id="8842" w:name="_Toc45884598"/>
      <w:bookmarkStart w:id="8843" w:name="_Toc53182622"/>
      <w:bookmarkStart w:id="8844" w:name="_Toc58860366"/>
      <w:bookmarkStart w:id="8845" w:name="_Toc58862870"/>
      <w:bookmarkStart w:id="8846" w:name="_Toc61182863"/>
      <w:bookmarkStart w:id="8847" w:name="_Toc66728178"/>
      <w:bookmarkStart w:id="8848" w:name="_Toc74961997"/>
      <w:bookmarkStart w:id="8849" w:name="_Toc75242907"/>
      <w:bookmarkStart w:id="8850" w:name="_Toc76545253"/>
      <w:bookmarkStart w:id="8851" w:name="_Toc82595356"/>
      <w:bookmarkStart w:id="8852" w:name="_Toc89955387"/>
      <w:bookmarkStart w:id="8853" w:name="_Toc98773814"/>
      <w:bookmarkStart w:id="8854" w:name="_Toc106201575"/>
      <w:bookmarkStart w:id="8855" w:name="_Toc115191429"/>
      <w:bookmarkStart w:id="8856" w:name="_Toc122013269"/>
      <w:bookmarkStart w:id="8857" w:name="_Toc124155357"/>
      <w:bookmarkStart w:id="8858" w:name="_Toc131535928"/>
      <w:bookmarkStart w:id="8859" w:name="_Toc137399219"/>
      <w:bookmarkStart w:id="8860" w:name="_Toc156575919"/>
      <w:bookmarkStart w:id="8861" w:name="_Toc176782837"/>
      <w:bookmarkStart w:id="8862" w:name="_Toc187256339"/>
      <w:r w:rsidRPr="008C3753">
        <w:lastRenderedPageBreak/>
        <w:t>8.2.1.5</w:t>
      </w:r>
      <w:r w:rsidRPr="008C3753">
        <w:tab/>
        <w:t>Test Requirement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63" w:name="_Toc21100116"/>
      <w:bookmarkStart w:id="8864" w:name="_Toc29809914"/>
      <w:bookmarkStart w:id="8865" w:name="_Toc36645299"/>
      <w:bookmarkStart w:id="8866" w:name="_Toc37272353"/>
      <w:bookmarkStart w:id="8867" w:name="_Toc45884599"/>
      <w:bookmarkStart w:id="8868" w:name="_Toc53182623"/>
      <w:bookmarkStart w:id="8869" w:name="_Toc58860367"/>
      <w:bookmarkStart w:id="8870" w:name="_Toc58862871"/>
      <w:bookmarkStart w:id="8871" w:name="_Toc61182864"/>
      <w:bookmarkStart w:id="8872" w:name="_Toc66728179"/>
      <w:bookmarkStart w:id="8873" w:name="_Toc74961998"/>
      <w:bookmarkStart w:id="8874" w:name="_Toc75242908"/>
      <w:bookmarkStart w:id="8875" w:name="_Toc76545254"/>
      <w:bookmarkStart w:id="8876" w:name="_Toc82595357"/>
      <w:bookmarkStart w:id="8877" w:name="_Toc89955388"/>
      <w:bookmarkStart w:id="8878" w:name="_Toc98773815"/>
      <w:bookmarkStart w:id="8879" w:name="_Toc106201576"/>
      <w:bookmarkStart w:id="8880" w:name="_Toc115191430"/>
      <w:bookmarkStart w:id="8881" w:name="_Toc122013270"/>
      <w:bookmarkStart w:id="8882" w:name="_Toc124155358"/>
      <w:bookmarkStart w:id="8883" w:name="_Toc131535929"/>
      <w:bookmarkStart w:id="8884" w:name="_Toc137399220"/>
      <w:bookmarkStart w:id="8885" w:name="_Toc156575920"/>
      <w:bookmarkStart w:id="8886" w:name="_Toc176782838"/>
      <w:bookmarkStart w:id="8887" w:name="_Toc18725634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3B31978F" w14:textId="77777777" w:rsidR="008C01E6" w:rsidRPr="008C3753" w:rsidRDefault="008C01E6" w:rsidP="008C01E6">
      <w:pPr>
        <w:pStyle w:val="Heading4"/>
      </w:pPr>
      <w:bookmarkStart w:id="8888" w:name="_Toc21100117"/>
      <w:bookmarkStart w:id="8889" w:name="_Toc29809915"/>
      <w:bookmarkStart w:id="8890" w:name="_Toc36645300"/>
      <w:bookmarkStart w:id="8891" w:name="_Toc37272354"/>
      <w:bookmarkStart w:id="8892" w:name="_Toc45884600"/>
      <w:bookmarkStart w:id="8893" w:name="_Toc53182624"/>
      <w:bookmarkStart w:id="8894" w:name="_Toc58860368"/>
      <w:bookmarkStart w:id="8895" w:name="_Toc58862872"/>
      <w:bookmarkStart w:id="8896" w:name="_Toc61182865"/>
      <w:bookmarkStart w:id="8897" w:name="_Toc66728180"/>
      <w:bookmarkStart w:id="8898" w:name="_Toc74961999"/>
      <w:bookmarkStart w:id="8899" w:name="_Toc75242909"/>
      <w:bookmarkStart w:id="8900" w:name="_Toc76545255"/>
      <w:bookmarkStart w:id="8901" w:name="_Toc82595358"/>
      <w:bookmarkStart w:id="8902" w:name="_Toc89955389"/>
      <w:bookmarkStart w:id="8903" w:name="_Toc98773816"/>
      <w:bookmarkStart w:id="8904" w:name="_Toc106201577"/>
      <w:bookmarkStart w:id="8905" w:name="_Toc115191431"/>
      <w:bookmarkStart w:id="8906" w:name="_Toc122013271"/>
      <w:bookmarkStart w:id="8907" w:name="_Toc124155359"/>
      <w:bookmarkStart w:id="8908" w:name="_Toc131535930"/>
      <w:bookmarkStart w:id="8909" w:name="_Toc137399221"/>
      <w:bookmarkStart w:id="8910" w:name="_Toc156575921"/>
      <w:bookmarkStart w:id="8911" w:name="_Toc176782839"/>
      <w:bookmarkStart w:id="8912" w:name="_Toc187256341"/>
      <w:r w:rsidRPr="008C3753">
        <w:t>8.2.2.1</w:t>
      </w:r>
      <w:r w:rsidRPr="008C3753">
        <w:tab/>
        <w:t>Definition and applicability</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13" w:name="_Toc21100118"/>
      <w:bookmarkStart w:id="8914" w:name="_Toc29809916"/>
      <w:bookmarkStart w:id="8915" w:name="_Toc36645301"/>
      <w:bookmarkStart w:id="8916" w:name="_Toc37272355"/>
      <w:bookmarkStart w:id="8917" w:name="_Toc45884601"/>
      <w:bookmarkStart w:id="8918" w:name="_Toc53182625"/>
      <w:bookmarkStart w:id="8919" w:name="_Toc58860369"/>
      <w:bookmarkStart w:id="8920" w:name="_Toc58862873"/>
      <w:bookmarkStart w:id="8921" w:name="_Toc61182866"/>
      <w:bookmarkStart w:id="8922" w:name="_Toc66728181"/>
      <w:bookmarkStart w:id="8923" w:name="_Toc74962000"/>
      <w:bookmarkStart w:id="8924" w:name="_Toc75242910"/>
      <w:bookmarkStart w:id="8925" w:name="_Toc76545256"/>
      <w:bookmarkStart w:id="8926" w:name="_Toc82595359"/>
      <w:bookmarkStart w:id="8927" w:name="_Toc89955390"/>
      <w:bookmarkStart w:id="8928" w:name="_Toc98773817"/>
      <w:bookmarkStart w:id="8929" w:name="_Toc106201578"/>
      <w:bookmarkStart w:id="8930" w:name="_Toc115191432"/>
      <w:bookmarkStart w:id="8931" w:name="_Toc122013272"/>
      <w:bookmarkStart w:id="8932" w:name="_Toc124155360"/>
      <w:bookmarkStart w:id="8933" w:name="_Toc131535931"/>
      <w:bookmarkStart w:id="8934" w:name="_Toc137399222"/>
      <w:bookmarkStart w:id="8935" w:name="_Toc156575922"/>
      <w:bookmarkStart w:id="8936" w:name="_Toc176782840"/>
      <w:bookmarkStart w:id="8937" w:name="_Toc187256342"/>
      <w:r w:rsidRPr="008C3753">
        <w:t>8.2.2.2</w:t>
      </w:r>
      <w:r w:rsidRPr="008C3753">
        <w:tab/>
        <w:t>Minimum Requirement</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38" w:name="_Toc21100119"/>
      <w:bookmarkStart w:id="8939" w:name="_Toc29809917"/>
      <w:bookmarkStart w:id="8940" w:name="_Toc36645302"/>
      <w:bookmarkStart w:id="8941" w:name="_Toc37272356"/>
      <w:bookmarkStart w:id="8942" w:name="_Toc45884602"/>
      <w:bookmarkStart w:id="8943" w:name="_Toc53182626"/>
      <w:bookmarkStart w:id="8944" w:name="_Toc58860370"/>
      <w:bookmarkStart w:id="8945" w:name="_Toc58862874"/>
      <w:bookmarkStart w:id="8946" w:name="_Toc61182867"/>
      <w:bookmarkStart w:id="8947" w:name="_Toc66728182"/>
      <w:bookmarkStart w:id="8948" w:name="_Toc74962001"/>
      <w:bookmarkStart w:id="8949" w:name="_Toc75242911"/>
      <w:bookmarkStart w:id="8950" w:name="_Toc76545257"/>
      <w:bookmarkStart w:id="8951" w:name="_Toc82595360"/>
      <w:bookmarkStart w:id="8952" w:name="_Toc89955391"/>
      <w:bookmarkStart w:id="8953" w:name="_Toc98773818"/>
      <w:bookmarkStart w:id="8954" w:name="_Toc106201579"/>
      <w:bookmarkStart w:id="8955" w:name="_Toc115191433"/>
      <w:bookmarkStart w:id="8956" w:name="_Toc122013273"/>
      <w:bookmarkStart w:id="8957" w:name="_Toc124155361"/>
      <w:bookmarkStart w:id="8958" w:name="_Toc131535932"/>
      <w:bookmarkStart w:id="8959" w:name="_Toc137399223"/>
      <w:bookmarkStart w:id="8960" w:name="_Toc156575923"/>
      <w:bookmarkStart w:id="8961" w:name="_Toc176782841"/>
      <w:bookmarkStart w:id="8962" w:name="_Toc187256343"/>
      <w:r w:rsidRPr="008C3753">
        <w:t>8.2.2.3</w:t>
      </w:r>
      <w:r w:rsidRPr="008C3753">
        <w:tab/>
        <w:t>Test Purpose</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63" w:name="_Toc21100120"/>
      <w:bookmarkStart w:id="8964" w:name="_Toc29809918"/>
      <w:bookmarkStart w:id="8965" w:name="_Toc36645303"/>
      <w:bookmarkStart w:id="8966" w:name="_Toc37272357"/>
      <w:bookmarkStart w:id="8967" w:name="_Toc45884603"/>
      <w:bookmarkStart w:id="8968" w:name="_Toc53182627"/>
      <w:bookmarkStart w:id="8969" w:name="_Toc58860371"/>
      <w:bookmarkStart w:id="8970" w:name="_Toc58862875"/>
      <w:bookmarkStart w:id="8971" w:name="_Toc61182868"/>
      <w:bookmarkStart w:id="8972" w:name="_Toc66728183"/>
      <w:bookmarkStart w:id="8973" w:name="_Toc74962002"/>
      <w:bookmarkStart w:id="8974" w:name="_Toc75242912"/>
      <w:bookmarkStart w:id="8975" w:name="_Toc76545258"/>
      <w:bookmarkStart w:id="8976" w:name="_Toc82595361"/>
      <w:bookmarkStart w:id="8977" w:name="_Toc89955392"/>
      <w:bookmarkStart w:id="8978" w:name="_Toc98773819"/>
      <w:bookmarkStart w:id="8979" w:name="_Toc106201580"/>
      <w:bookmarkStart w:id="8980" w:name="_Toc115191434"/>
      <w:bookmarkStart w:id="8981" w:name="_Toc122013274"/>
      <w:bookmarkStart w:id="8982" w:name="_Toc124155362"/>
      <w:bookmarkStart w:id="8983" w:name="_Toc131535933"/>
      <w:bookmarkStart w:id="8984" w:name="_Toc137399224"/>
      <w:bookmarkStart w:id="8985" w:name="_Toc156575924"/>
      <w:bookmarkStart w:id="8986" w:name="_Toc176782842"/>
      <w:bookmarkStart w:id="8987" w:name="_Toc187256344"/>
      <w:r w:rsidRPr="008C3753">
        <w:t>8.2.2.4</w:t>
      </w:r>
      <w:r w:rsidRPr="008C3753">
        <w:tab/>
        <w:t>Method of test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2FCE7C68" w14:textId="77777777" w:rsidR="008C01E6" w:rsidRPr="008C3753" w:rsidRDefault="008C01E6" w:rsidP="008C01E6">
      <w:pPr>
        <w:pStyle w:val="Heading5"/>
      </w:pPr>
      <w:bookmarkStart w:id="8988" w:name="_Toc21100121"/>
      <w:bookmarkStart w:id="8989" w:name="_Toc29809919"/>
      <w:bookmarkStart w:id="8990" w:name="_Toc36645304"/>
      <w:bookmarkStart w:id="8991" w:name="_Toc37272358"/>
      <w:bookmarkStart w:id="8992" w:name="_Toc45884604"/>
      <w:bookmarkStart w:id="8993" w:name="_Toc53182628"/>
      <w:bookmarkStart w:id="8994" w:name="_Toc58860372"/>
      <w:bookmarkStart w:id="8995" w:name="_Toc58862876"/>
      <w:bookmarkStart w:id="8996" w:name="_Toc61182869"/>
      <w:bookmarkStart w:id="8997" w:name="_Toc66728184"/>
      <w:bookmarkStart w:id="8998" w:name="_Toc74962003"/>
      <w:bookmarkStart w:id="8999" w:name="_Toc75242913"/>
      <w:bookmarkStart w:id="9000" w:name="_Toc76545259"/>
      <w:bookmarkStart w:id="9001" w:name="_Toc82595362"/>
      <w:bookmarkStart w:id="9002" w:name="_Toc89955393"/>
      <w:bookmarkStart w:id="9003" w:name="_Toc98773820"/>
      <w:bookmarkStart w:id="9004" w:name="_Toc106201581"/>
      <w:bookmarkStart w:id="9005" w:name="_Toc115191435"/>
      <w:bookmarkStart w:id="9006" w:name="_Toc122013275"/>
      <w:bookmarkStart w:id="9007" w:name="_Toc124155363"/>
      <w:bookmarkStart w:id="9008" w:name="_Toc131535934"/>
      <w:bookmarkStart w:id="9009" w:name="_Toc137399225"/>
      <w:bookmarkStart w:id="9010" w:name="_Toc156575925"/>
      <w:bookmarkStart w:id="9011" w:name="_Toc176782843"/>
      <w:bookmarkStart w:id="9012" w:name="_Toc187256345"/>
      <w:r w:rsidRPr="008C3753">
        <w:t>8.2.2.4.1</w:t>
      </w:r>
      <w:r w:rsidRPr="008C3753">
        <w:tab/>
        <w:t>Initial Conditions</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13" w:name="_Toc13084620"/>
      <w:bookmarkStart w:id="9014" w:name="_Toc29809920"/>
      <w:bookmarkStart w:id="9015" w:name="_Toc36645305"/>
      <w:bookmarkStart w:id="9016" w:name="_Toc37272359"/>
      <w:bookmarkStart w:id="9017" w:name="_Toc45884605"/>
      <w:bookmarkStart w:id="9018" w:name="_Toc53182629"/>
      <w:bookmarkStart w:id="9019" w:name="_Toc58860373"/>
      <w:bookmarkStart w:id="9020" w:name="_Toc58862877"/>
      <w:bookmarkStart w:id="9021" w:name="_Toc61182870"/>
      <w:bookmarkStart w:id="9022" w:name="_Toc66728185"/>
      <w:bookmarkStart w:id="9023" w:name="_Toc74962004"/>
      <w:bookmarkStart w:id="9024" w:name="_Toc75242914"/>
      <w:bookmarkStart w:id="9025" w:name="_Toc76545260"/>
      <w:bookmarkStart w:id="9026" w:name="_Toc82595363"/>
      <w:bookmarkStart w:id="9027" w:name="_Toc89955394"/>
      <w:bookmarkStart w:id="9028" w:name="_Toc98773821"/>
      <w:bookmarkStart w:id="9029" w:name="_Toc106201582"/>
      <w:bookmarkStart w:id="9030" w:name="_Toc115191436"/>
      <w:bookmarkStart w:id="9031" w:name="_Toc122013276"/>
      <w:bookmarkStart w:id="9032" w:name="_Toc124155364"/>
      <w:bookmarkStart w:id="9033" w:name="_Toc131535935"/>
      <w:bookmarkStart w:id="9034" w:name="_Toc137399226"/>
      <w:bookmarkStart w:id="9035" w:name="_Toc156575926"/>
      <w:bookmarkStart w:id="9036" w:name="_Toc176782844"/>
      <w:bookmarkStart w:id="9037" w:name="_Toc187256346"/>
      <w:r w:rsidRPr="008C3753">
        <w:lastRenderedPageBreak/>
        <w:t>8.2.2.4.2</w:t>
      </w:r>
      <w:r w:rsidRPr="008C3753">
        <w:tab/>
        <w:t>Procedure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38"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39" w:name="_Toc29809921"/>
      <w:bookmarkStart w:id="9040" w:name="_Toc36645306"/>
      <w:bookmarkStart w:id="9041" w:name="_Toc37272360"/>
      <w:bookmarkStart w:id="9042" w:name="_Toc45884606"/>
      <w:bookmarkStart w:id="9043" w:name="_Toc53182630"/>
      <w:bookmarkStart w:id="9044" w:name="_Toc58860374"/>
      <w:bookmarkStart w:id="9045" w:name="_Toc58862878"/>
      <w:bookmarkStart w:id="9046" w:name="_Toc61182871"/>
      <w:bookmarkStart w:id="9047" w:name="_Toc66728186"/>
      <w:bookmarkStart w:id="9048" w:name="_Toc74962005"/>
      <w:bookmarkStart w:id="9049" w:name="_Toc75242915"/>
      <w:bookmarkStart w:id="9050" w:name="_Toc76545261"/>
      <w:bookmarkStart w:id="9051" w:name="_Toc82595364"/>
      <w:bookmarkStart w:id="9052" w:name="_Toc89955395"/>
      <w:bookmarkStart w:id="9053" w:name="_Toc98773822"/>
      <w:bookmarkStart w:id="9054" w:name="_Toc106201583"/>
      <w:bookmarkStart w:id="9055" w:name="_Toc115191437"/>
      <w:bookmarkStart w:id="9056" w:name="_Toc122013277"/>
      <w:bookmarkStart w:id="9057" w:name="_Toc124155365"/>
      <w:bookmarkStart w:id="9058" w:name="_Toc131535936"/>
      <w:bookmarkStart w:id="9059" w:name="_Toc137399227"/>
      <w:bookmarkStart w:id="9060" w:name="_Toc156575927"/>
      <w:bookmarkStart w:id="9061" w:name="_Toc176782845"/>
      <w:bookmarkStart w:id="9062" w:name="_Toc187256347"/>
      <w:r w:rsidRPr="008C3753">
        <w:lastRenderedPageBreak/>
        <w:t>8.2.2.5</w:t>
      </w:r>
      <w:r w:rsidRPr="008C3753">
        <w:tab/>
        <w:t>Test Requirement</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63" w:name="_Toc21100124"/>
      <w:bookmarkStart w:id="9064" w:name="_Toc29809922"/>
      <w:bookmarkStart w:id="9065" w:name="_Toc36645307"/>
      <w:bookmarkStart w:id="9066" w:name="_Toc37272361"/>
      <w:bookmarkStart w:id="9067" w:name="_Toc45884607"/>
      <w:bookmarkStart w:id="9068" w:name="_Toc53182631"/>
      <w:bookmarkStart w:id="9069" w:name="_Toc58860375"/>
      <w:bookmarkStart w:id="9070" w:name="_Toc58862879"/>
      <w:bookmarkStart w:id="9071" w:name="_Toc61182872"/>
      <w:bookmarkStart w:id="9072" w:name="_Toc66728187"/>
      <w:bookmarkStart w:id="9073" w:name="_Toc74962006"/>
      <w:bookmarkStart w:id="9074" w:name="_Toc75242916"/>
      <w:bookmarkStart w:id="9075" w:name="_Toc76545262"/>
      <w:bookmarkStart w:id="9076" w:name="_Toc82595365"/>
      <w:bookmarkStart w:id="9077" w:name="_Toc89955396"/>
      <w:bookmarkStart w:id="9078" w:name="_Toc98773823"/>
      <w:bookmarkStart w:id="9079" w:name="_Toc106201584"/>
      <w:bookmarkStart w:id="9080" w:name="_Toc115191438"/>
      <w:bookmarkStart w:id="9081" w:name="_Toc122013278"/>
      <w:bookmarkStart w:id="9082" w:name="_Toc124155366"/>
      <w:bookmarkStart w:id="9083" w:name="_Toc131535937"/>
      <w:bookmarkStart w:id="9084" w:name="_Toc137399228"/>
      <w:bookmarkStart w:id="9085" w:name="_Toc156575928"/>
      <w:bookmarkStart w:id="9086" w:name="_Toc176782846"/>
      <w:bookmarkStart w:id="9087" w:name="_Toc187256348"/>
      <w:r w:rsidRPr="008C3753">
        <w:rPr>
          <w:rFonts w:eastAsia="SimSun"/>
        </w:rPr>
        <w:t>8.2.3</w:t>
      </w:r>
      <w:r w:rsidRPr="008C3753">
        <w:rPr>
          <w:rFonts w:eastAsia="SimSun"/>
        </w:rPr>
        <w:tab/>
        <w:t>Performance requirements for UCI multiplexed on PUSCH</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CE2FE04" w14:textId="77777777" w:rsidR="008C01E6" w:rsidRPr="008C3753" w:rsidRDefault="008C01E6" w:rsidP="008C01E6">
      <w:pPr>
        <w:pStyle w:val="Heading4"/>
      </w:pPr>
      <w:bookmarkStart w:id="9088" w:name="_Toc21100125"/>
      <w:bookmarkStart w:id="9089" w:name="_Toc29809923"/>
      <w:bookmarkStart w:id="9090" w:name="_Toc36645308"/>
      <w:bookmarkStart w:id="9091" w:name="_Toc37272362"/>
      <w:bookmarkStart w:id="9092" w:name="_Toc45884608"/>
      <w:bookmarkStart w:id="9093" w:name="_Toc53182632"/>
      <w:bookmarkStart w:id="9094" w:name="_Toc58860376"/>
      <w:bookmarkStart w:id="9095" w:name="_Toc58862880"/>
      <w:bookmarkStart w:id="9096" w:name="_Toc61182873"/>
      <w:bookmarkStart w:id="9097" w:name="_Toc66728188"/>
      <w:bookmarkStart w:id="9098" w:name="_Toc74962007"/>
      <w:bookmarkStart w:id="9099" w:name="_Toc75242917"/>
      <w:bookmarkStart w:id="9100" w:name="_Toc76545263"/>
      <w:bookmarkStart w:id="9101" w:name="_Toc82595366"/>
      <w:bookmarkStart w:id="9102" w:name="_Toc89955397"/>
      <w:bookmarkStart w:id="9103" w:name="_Toc98773824"/>
      <w:bookmarkStart w:id="9104" w:name="_Toc106201585"/>
      <w:bookmarkStart w:id="9105" w:name="_Toc115191439"/>
      <w:bookmarkStart w:id="9106" w:name="_Toc122013279"/>
      <w:bookmarkStart w:id="9107" w:name="_Toc124155367"/>
      <w:bookmarkStart w:id="9108" w:name="_Toc131535938"/>
      <w:bookmarkStart w:id="9109" w:name="_Toc137399229"/>
      <w:bookmarkStart w:id="9110" w:name="_Toc156575929"/>
      <w:bookmarkStart w:id="9111" w:name="_Toc176782847"/>
      <w:bookmarkStart w:id="9112" w:name="_Toc187256349"/>
      <w:r w:rsidRPr="008C3753">
        <w:t>8.2.3.1</w:t>
      </w:r>
      <w:r w:rsidRPr="008C3753">
        <w:tab/>
        <w:t>Definition and applicability</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13" w:name="_Toc21100126"/>
      <w:bookmarkStart w:id="9114" w:name="_Toc29809924"/>
      <w:bookmarkStart w:id="9115" w:name="_Toc36645309"/>
      <w:bookmarkStart w:id="9116" w:name="_Toc37272363"/>
      <w:bookmarkStart w:id="9117" w:name="_Toc45884609"/>
      <w:bookmarkStart w:id="9118" w:name="_Toc53182633"/>
      <w:bookmarkStart w:id="9119" w:name="_Toc58860377"/>
      <w:bookmarkStart w:id="9120" w:name="_Toc58862881"/>
      <w:bookmarkStart w:id="9121" w:name="_Toc61182874"/>
      <w:bookmarkStart w:id="9122" w:name="_Toc66728189"/>
      <w:bookmarkStart w:id="9123" w:name="_Toc74962008"/>
      <w:bookmarkStart w:id="9124" w:name="_Toc75242918"/>
      <w:bookmarkStart w:id="9125" w:name="_Toc76545264"/>
      <w:bookmarkStart w:id="9126" w:name="_Toc82595367"/>
      <w:bookmarkStart w:id="9127" w:name="_Toc89955398"/>
      <w:bookmarkStart w:id="9128" w:name="_Toc98773825"/>
      <w:bookmarkStart w:id="9129" w:name="_Toc106201586"/>
      <w:bookmarkStart w:id="9130" w:name="_Toc115191440"/>
      <w:bookmarkStart w:id="9131" w:name="_Toc122013280"/>
      <w:bookmarkStart w:id="9132" w:name="_Toc124155368"/>
      <w:bookmarkStart w:id="9133" w:name="_Toc131535939"/>
      <w:bookmarkStart w:id="9134" w:name="_Toc137399230"/>
      <w:bookmarkStart w:id="9135" w:name="_Toc156575930"/>
      <w:bookmarkStart w:id="9136" w:name="_Toc176782848"/>
      <w:bookmarkStart w:id="9137" w:name="_Toc187256350"/>
      <w:r w:rsidRPr="008C3753">
        <w:t>8.2.3.2</w:t>
      </w:r>
      <w:r w:rsidRPr="008C3753">
        <w:tab/>
        <w:t>Minimum Requirements</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38" w:name="_Toc21100127"/>
      <w:bookmarkStart w:id="9139" w:name="_Toc29809925"/>
      <w:bookmarkStart w:id="9140" w:name="_Toc36645310"/>
      <w:bookmarkStart w:id="9141" w:name="_Toc37272364"/>
      <w:bookmarkStart w:id="9142" w:name="_Toc45884610"/>
      <w:bookmarkStart w:id="9143" w:name="_Toc53182634"/>
      <w:bookmarkStart w:id="9144" w:name="_Toc58860378"/>
      <w:bookmarkStart w:id="9145" w:name="_Toc58862882"/>
      <w:bookmarkStart w:id="9146" w:name="_Toc61182875"/>
      <w:bookmarkStart w:id="9147" w:name="_Toc66728190"/>
      <w:bookmarkStart w:id="9148" w:name="_Toc74962009"/>
      <w:bookmarkStart w:id="9149" w:name="_Toc75242919"/>
      <w:bookmarkStart w:id="9150" w:name="_Toc76545265"/>
      <w:bookmarkStart w:id="9151" w:name="_Toc82595368"/>
      <w:bookmarkStart w:id="9152" w:name="_Toc89955399"/>
      <w:bookmarkStart w:id="9153" w:name="_Toc98773826"/>
      <w:bookmarkStart w:id="9154" w:name="_Toc106201587"/>
      <w:bookmarkStart w:id="9155" w:name="_Toc115191441"/>
      <w:bookmarkStart w:id="9156" w:name="_Toc122013281"/>
      <w:bookmarkStart w:id="9157" w:name="_Toc124155369"/>
      <w:bookmarkStart w:id="9158" w:name="_Toc131535940"/>
      <w:bookmarkStart w:id="9159" w:name="_Toc137399231"/>
      <w:bookmarkStart w:id="9160" w:name="_Toc156575931"/>
      <w:bookmarkStart w:id="9161" w:name="_Toc176782849"/>
      <w:bookmarkStart w:id="9162" w:name="_Toc187256351"/>
      <w:r w:rsidRPr="008C3753">
        <w:t>8.2.3.3</w:t>
      </w:r>
      <w:r w:rsidRPr="008C3753">
        <w:tab/>
        <w:t>Test purpose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63" w:name="_Toc21100128"/>
      <w:bookmarkStart w:id="9164" w:name="_Toc29809926"/>
      <w:bookmarkStart w:id="9165" w:name="_Toc36645311"/>
      <w:bookmarkStart w:id="9166" w:name="_Toc37272365"/>
      <w:bookmarkStart w:id="9167" w:name="_Toc45884611"/>
      <w:bookmarkStart w:id="9168" w:name="_Toc53182635"/>
      <w:bookmarkStart w:id="9169" w:name="_Toc58860379"/>
      <w:bookmarkStart w:id="9170" w:name="_Toc58862883"/>
      <w:bookmarkStart w:id="9171" w:name="_Toc61182876"/>
      <w:bookmarkStart w:id="9172" w:name="_Toc66728191"/>
      <w:bookmarkStart w:id="9173" w:name="_Toc74962010"/>
      <w:bookmarkStart w:id="9174" w:name="_Toc75242920"/>
      <w:bookmarkStart w:id="9175" w:name="_Toc76545266"/>
      <w:bookmarkStart w:id="9176" w:name="_Toc82595369"/>
      <w:bookmarkStart w:id="9177" w:name="_Toc89955400"/>
      <w:bookmarkStart w:id="9178" w:name="_Toc98773827"/>
      <w:bookmarkStart w:id="9179" w:name="_Toc106201588"/>
      <w:bookmarkStart w:id="9180" w:name="_Toc115191442"/>
      <w:bookmarkStart w:id="9181" w:name="_Toc122013282"/>
      <w:bookmarkStart w:id="9182" w:name="_Toc124155370"/>
      <w:bookmarkStart w:id="9183" w:name="_Toc131535941"/>
      <w:bookmarkStart w:id="9184" w:name="_Toc137399232"/>
      <w:bookmarkStart w:id="9185" w:name="_Toc156575932"/>
      <w:bookmarkStart w:id="9186" w:name="_Toc176782850"/>
      <w:bookmarkStart w:id="9187" w:name="_Toc187256352"/>
      <w:r w:rsidRPr="008C3753">
        <w:t>8.2.3.4</w:t>
      </w:r>
      <w:r w:rsidRPr="008C3753">
        <w:tab/>
        <w:t>Method of test</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6C959398" w14:textId="77777777" w:rsidR="008C01E6" w:rsidRPr="008C3753" w:rsidRDefault="008C01E6" w:rsidP="008C01E6">
      <w:pPr>
        <w:pStyle w:val="Heading5"/>
      </w:pPr>
      <w:bookmarkStart w:id="9188" w:name="_Toc21100129"/>
      <w:bookmarkStart w:id="9189" w:name="_Toc29809927"/>
      <w:bookmarkStart w:id="9190" w:name="_Toc36645312"/>
      <w:bookmarkStart w:id="9191" w:name="_Toc37272366"/>
      <w:bookmarkStart w:id="9192" w:name="_Toc45884612"/>
      <w:bookmarkStart w:id="9193" w:name="_Toc53182636"/>
      <w:bookmarkStart w:id="9194" w:name="_Toc58860380"/>
      <w:bookmarkStart w:id="9195" w:name="_Toc58862884"/>
      <w:bookmarkStart w:id="9196" w:name="_Toc61182877"/>
      <w:bookmarkStart w:id="9197" w:name="_Toc66728192"/>
      <w:bookmarkStart w:id="9198" w:name="_Toc74962011"/>
      <w:bookmarkStart w:id="9199" w:name="_Toc75242921"/>
      <w:bookmarkStart w:id="9200" w:name="_Toc76545267"/>
      <w:bookmarkStart w:id="9201" w:name="_Toc82595370"/>
      <w:bookmarkStart w:id="9202" w:name="_Toc89955401"/>
      <w:bookmarkStart w:id="9203" w:name="_Toc98773828"/>
      <w:bookmarkStart w:id="9204" w:name="_Toc106201589"/>
      <w:bookmarkStart w:id="9205" w:name="_Toc115191443"/>
      <w:bookmarkStart w:id="9206" w:name="_Toc122013283"/>
      <w:bookmarkStart w:id="9207" w:name="_Toc124155371"/>
      <w:bookmarkStart w:id="9208" w:name="_Toc131535942"/>
      <w:bookmarkStart w:id="9209" w:name="_Toc137399233"/>
      <w:bookmarkStart w:id="9210" w:name="_Toc156575933"/>
      <w:bookmarkStart w:id="9211" w:name="_Toc176782851"/>
      <w:bookmarkStart w:id="9212" w:name="_Toc187256353"/>
      <w:r w:rsidRPr="008C3753">
        <w:t>8.2.3.4.1</w:t>
      </w:r>
      <w:r w:rsidRPr="008C3753">
        <w:tab/>
        <w:t>Initial conditions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13"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14" w:name="_Toc29809928"/>
      <w:bookmarkStart w:id="9215" w:name="_Toc36645313"/>
      <w:bookmarkStart w:id="9216" w:name="_Toc37272367"/>
      <w:bookmarkStart w:id="9217" w:name="_Toc45884613"/>
      <w:bookmarkStart w:id="9218" w:name="_Toc53182637"/>
      <w:bookmarkStart w:id="9219" w:name="_Toc58860381"/>
      <w:bookmarkStart w:id="9220" w:name="_Toc58862885"/>
      <w:bookmarkStart w:id="9221" w:name="_Toc61182878"/>
      <w:bookmarkStart w:id="9222" w:name="_Toc66728193"/>
      <w:bookmarkStart w:id="9223" w:name="_Toc74962012"/>
      <w:bookmarkStart w:id="9224" w:name="_Toc75242922"/>
      <w:bookmarkStart w:id="9225" w:name="_Toc76545268"/>
      <w:bookmarkStart w:id="9226" w:name="_Toc82595371"/>
      <w:bookmarkStart w:id="9227" w:name="_Toc89955402"/>
      <w:bookmarkStart w:id="9228" w:name="_Toc98773829"/>
      <w:bookmarkStart w:id="9229" w:name="_Toc106201590"/>
      <w:bookmarkStart w:id="9230" w:name="_Toc115191444"/>
      <w:bookmarkStart w:id="9231" w:name="_Toc122013284"/>
      <w:bookmarkStart w:id="9232" w:name="_Toc124155372"/>
      <w:bookmarkStart w:id="9233" w:name="_Toc131535943"/>
      <w:bookmarkStart w:id="9234" w:name="_Toc137399234"/>
      <w:bookmarkStart w:id="9235" w:name="_Toc156575934"/>
      <w:bookmarkStart w:id="9236" w:name="_Toc176782852"/>
      <w:bookmarkStart w:id="9237" w:name="_Toc187256354"/>
      <w:r w:rsidRPr="008C3753">
        <w:t>8.2.3.4.2</w:t>
      </w:r>
      <w:r w:rsidRPr="008C3753">
        <w:tab/>
        <w:t>Procedure</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38"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39" w:name="_Toc29809929"/>
      <w:bookmarkStart w:id="9240" w:name="_Toc36645314"/>
      <w:bookmarkStart w:id="9241" w:name="_Toc37272368"/>
      <w:bookmarkStart w:id="9242" w:name="_Toc45884614"/>
      <w:bookmarkStart w:id="9243" w:name="_Toc53182638"/>
      <w:bookmarkStart w:id="9244" w:name="_Toc58860382"/>
      <w:bookmarkStart w:id="9245" w:name="_Toc58862886"/>
      <w:bookmarkStart w:id="9246" w:name="_Toc61182879"/>
      <w:bookmarkStart w:id="9247" w:name="_Toc66728194"/>
      <w:bookmarkStart w:id="9248" w:name="_Toc74962013"/>
      <w:bookmarkStart w:id="9249" w:name="_Toc75242923"/>
      <w:bookmarkStart w:id="9250" w:name="_Toc76545269"/>
      <w:bookmarkStart w:id="9251" w:name="_Toc82595372"/>
      <w:bookmarkStart w:id="9252" w:name="_Toc89955403"/>
      <w:bookmarkStart w:id="9253" w:name="_Toc98773830"/>
      <w:bookmarkStart w:id="9254" w:name="_Toc106201591"/>
      <w:bookmarkStart w:id="9255" w:name="_Toc115191445"/>
      <w:bookmarkStart w:id="9256" w:name="_Toc122013285"/>
      <w:bookmarkStart w:id="9257" w:name="_Toc124155373"/>
      <w:bookmarkStart w:id="9258" w:name="_Toc131535944"/>
      <w:bookmarkStart w:id="9259" w:name="_Toc137399235"/>
      <w:bookmarkStart w:id="9260" w:name="_Toc156575935"/>
      <w:bookmarkStart w:id="9261" w:name="_Toc176782853"/>
      <w:bookmarkStart w:id="9262" w:name="_Toc187256355"/>
      <w:r w:rsidRPr="008C3753">
        <w:t>8.2.3.5</w:t>
      </w:r>
      <w:r w:rsidRPr="008C3753">
        <w:tab/>
        <w:t>Test Requirement</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63" w:name="_Toc5282889"/>
      <w:bookmarkStart w:id="9264" w:name="_Toc36645315"/>
      <w:bookmarkStart w:id="9265" w:name="_Toc37272369"/>
      <w:bookmarkStart w:id="9266" w:name="_Toc45884615"/>
      <w:bookmarkStart w:id="9267" w:name="_Toc53182639"/>
      <w:bookmarkStart w:id="9268" w:name="_Toc58860383"/>
      <w:bookmarkStart w:id="9269" w:name="_Toc58862887"/>
      <w:bookmarkStart w:id="9270" w:name="_Toc61182880"/>
      <w:bookmarkStart w:id="9271" w:name="_Toc66728195"/>
      <w:bookmarkStart w:id="9272" w:name="_Toc74962014"/>
      <w:bookmarkStart w:id="9273" w:name="_Toc75242924"/>
      <w:bookmarkStart w:id="9274" w:name="_Toc76545270"/>
      <w:bookmarkStart w:id="9275" w:name="_Toc82595373"/>
      <w:bookmarkStart w:id="9276" w:name="_Toc89955404"/>
      <w:bookmarkStart w:id="9277" w:name="_Toc98773831"/>
      <w:bookmarkStart w:id="9278" w:name="_Toc106201592"/>
      <w:bookmarkStart w:id="9279" w:name="_Toc115191446"/>
      <w:bookmarkStart w:id="9280" w:name="_Toc122013286"/>
      <w:bookmarkStart w:id="9281" w:name="_Toc124155374"/>
      <w:bookmarkStart w:id="9282" w:name="_Toc131535945"/>
      <w:bookmarkStart w:id="9283" w:name="_Toc137399236"/>
      <w:bookmarkStart w:id="9284" w:name="_Toc156575936"/>
      <w:bookmarkStart w:id="9285" w:name="_Toc176782854"/>
      <w:bookmarkStart w:id="9286" w:name="_Toc13079726"/>
      <w:bookmarkStart w:id="9287" w:name="_Toc21100132"/>
      <w:bookmarkStart w:id="9288" w:name="_Toc29809930"/>
      <w:bookmarkStart w:id="9289" w:name="_Toc187256356"/>
      <w:r w:rsidRPr="008C3753">
        <w:t>8.2.4</w:t>
      </w:r>
      <w:r w:rsidRPr="008C3753">
        <w:tab/>
      </w:r>
      <w:bookmarkEnd w:id="9263"/>
      <w:r w:rsidRPr="008C3753">
        <w:t>Performance requirements for PUSCH for high speed train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9"/>
    </w:p>
    <w:p w14:paraId="445AEEAC" w14:textId="77777777" w:rsidR="00BB7778" w:rsidRPr="008C3753" w:rsidRDefault="00BB7778" w:rsidP="00BB7778">
      <w:pPr>
        <w:pStyle w:val="Heading4"/>
      </w:pPr>
      <w:bookmarkStart w:id="9290" w:name="_Toc5282890"/>
      <w:bookmarkStart w:id="9291" w:name="_Toc36645316"/>
      <w:bookmarkStart w:id="9292" w:name="_Toc37272370"/>
      <w:bookmarkStart w:id="9293" w:name="_Toc45884616"/>
      <w:bookmarkStart w:id="9294" w:name="_Toc53182640"/>
      <w:bookmarkStart w:id="9295" w:name="_Toc58860384"/>
      <w:bookmarkStart w:id="9296" w:name="_Toc58862888"/>
      <w:bookmarkStart w:id="9297" w:name="_Toc61182881"/>
      <w:bookmarkStart w:id="9298" w:name="_Toc66728196"/>
      <w:bookmarkStart w:id="9299" w:name="_Toc74962015"/>
      <w:bookmarkStart w:id="9300" w:name="_Toc75242925"/>
      <w:bookmarkStart w:id="9301" w:name="_Toc76545271"/>
      <w:bookmarkStart w:id="9302" w:name="_Toc82595374"/>
      <w:bookmarkStart w:id="9303" w:name="_Toc89955405"/>
      <w:bookmarkStart w:id="9304" w:name="_Toc98773832"/>
      <w:bookmarkStart w:id="9305" w:name="_Toc106201593"/>
      <w:bookmarkStart w:id="9306" w:name="_Toc115191447"/>
      <w:bookmarkStart w:id="9307" w:name="_Toc122013287"/>
      <w:bookmarkStart w:id="9308" w:name="_Toc124155375"/>
      <w:bookmarkStart w:id="9309" w:name="_Toc131535946"/>
      <w:bookmarkStart w:id="9310" w:name="_Toc137399237"/>
      <w:bookmarkStart w:id="9311" w:name="_Toc156575937"/>
      <w:bookmarkStart w:id="9312" w:name="_Toc176782855"/>
      <w:bookmarkStart w:id="9313" w:name="_Toc187256357"/>
      <w:r w:rsidRPr="008C3753">
        <w:t>8.2.4.1</w:t>
      </w:r>
      <w:r w:rsidRPr="008C3753">
        <w:tab/>
        <w:t>Definition and applicability</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14" w:name="_Toc5282891"/>
      <w:bookmarkStart w:id="9315" w:name="_Toc36645317"/>
      <w:bookmarkStart w:id="9316" w:name="_Toc37272371"/>
      <w:bookmarkStart w:id="9317" w:name="_Toc45884617"/>
      <w:bookmarkStart w:id="9318" w:name="_Toc53182641"/>
      <w:bookmarkStart w:id="9319" w:name="_Toc58860385"/>
      <w:bookmarkStart w:id="9320" w:name="_Toc58862889"/>
      <w:bookmarkStart w:id="9321" w:name="_Toc61182882"/>
      <w:bookmarkStart w:id="9322" w:name="_Toc66728197"/>
      <w:bookmarkStart w:id="9323" w:name="_Toc74962016"/>
      <w:bookmarkStart w:id="9324" w:name="_Toc75242926"/>
      <w:bookmarkStart w:id="9325" w:name="_Toc76545272"/>
      <w:bookmarkStart w:id="9326" w:name="_Toc82595375"/>
      <w:bookmarkStart w:id="9327" w:name="_Toc89955406"/>
      <w:bookmarkStart w:id="9328" w:name="_Toc98773833"/>
      <w:bookmarkStart w:id="9329" w:name="_Toc106201594"/>
      <w:bookmarkStart w:id="9330" w:name="_Toc115191448"/>
      <w:bookmarkStart w:id="9331" w:name="_Toc122013288"/>
      <w:bookmarkStart w:id="9332" w:name="_Toc124155376"/>
      <w:bookmarkStart w:id="9333" w:name="_Toc131535947"/>
      <w:bookmarkStart w:id="9334" w:name="_Toc137399238"/>
      <w:bookmarkStart w:id="9335" w:name="_Toc156575938"/>
      <w:bookmarkStart w:id="9336" w:name="_Toc176782856"/>
      <w:bookmarkStart w:id="9337" w:name="_Toc187256358"/>
      <w:r w:rsidRPr="008C3753">
        <w:t>8.2.4.2</w:t>
      </w:r>
      <w:r w:rsidRPr="008C3753">
        <w:tab/>
        <w:t>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38" w:name="_Toc5282892"/>
      <w:bookmarkStart w:id="9339" w:name="_Toc36645318"/>
      <w:bookmarkStart w:id="9340" w:name="_Toc37272372"/>
      <w:bookmarkStart w:id="9341" w:name="_Toc45884618"/>
      <w:bookmarkStart w:id="9342" w:name="_Toc53182642"/>
      <w:bookmarkStart w:id="9343" w:name="_Toc58860386"/>
      <w:bookmarkStart w:id="9344" w:name="_Toc58862890"/>
      <w:bookmarkStart w:id="9345" w:name="_Toc61182883"/>
      <w:bookmarkStart w:id="9346" w:name="_Toc66728198"/>
      <w:bookmarkStart w:id="9347" w:name="_Toc74962017"/>
      <w:bookmarkStart w:id="9348" w:name="_Toc75242927"/>
      <w:bookmarkStart w:id="9349" w:name="_Toc76545273"/>
      <w:bookmarkStart w:id="9350" w:name="_Toc82595376"/>
      <w:bookmarkStart w:id="9351" w:name="_Toc89955407"/>
      <w:bookmarkStart w:id="9352" w:name="_Toc98773834"/>
      <w:bookmarkStart w:id="9353" w:name="_Toc106201595"/>
      <w:bookmarkStart w:id="9354" w:name="_Toc115191449"/>
      <w:bookmarkStart w:id="9355" w:name="_Toc122013289"/>
      <w:bookmarkStart w:id="9356" w:name="_Toc124155377"/>
      <w:bookmarkStart w:id="9357" w:name="_Toc131535948"/>
      <w:bookmarkStart w:id="9358" w:name="_Toc137399239"/>
      <w:bookmarkStart w:id="9359" w:name="_Toc156575939"/>
      <w:bookmarkStart w:id="9360" w:name="_Toc176782857"/>
      <w:bookmarkStart w:id="9361" w:name="_Toc187256359"/>
      <w:r w:rsidRPr="008C3753">
        <w:t>8.2.4.3</w:t>
      </w:r>
      <w:r w:rsidRPr="008C3753">
        <w:tab/>
        <w:t>Test Purpose</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62" w:name="_Toc5282893"/>
      <w:bookmarkStart w:id="9363" w:name="_Toc36645319"/>
      <w:bookmarkStart w:id="9364" w:name="_Toc37272373"/>
      <w:bookmarkStart w:id="9365" w:name="_Toc45884619"/>
      <w:bookmarkStart w:id="9366" w:name="_Toc53182643"/>
      <w:bookmarkStart w:id="9367" w:name="_Toc58860387"/>
      <w:bookmarkStart w:id="9368" w:name="_Toc58862891"/>
      <w:bookmarkStart w:id="9369" w:name="_Toc61182884"/>
      <w:bookmarkStart w:id="9370" w:name="_Toc66728199"/>
      <w:bookmarkStart w:id="9371" w:name="_Toc74962018"/>
      <w:bookmarkStart w:id="9372" w:name="_Toc75242928"/>
      <w:bookmarkStart w:id="9373" w:name="_Toc76545274"/>
      <w:bookmarkStart w:id="9374" w:name="_Toc82595377"/>
      <w:bookmarkStart w:id="9375" w:name="_Toc89955408"/>
      <w:bookmarkStart w:id="9376" w:name="_Toc98773835"/>
      <w:bookmarkStart w:id="9377" w:name="_Toc106201596"/>
      <w:bookmarkStart w:id="9378" w:name="_Toc115191450"/>
      <w:bookmarkStart w:id="9379" w:name="_Toc122013290"/>
      <w:bookmarkStart w:id="9380" w:name="_Toc124155378"/>
      <w:bookmarkStart w:id="9381" w:name="_Toc131535949"/>
      <w:bookmarkStart w:id="9382" w:name="_Toc137399240"/>
      <w:bookmarkStart w:id="9383" w:name="_Toc156575940"/>
      <w:bookmarkStart w:id="9384" w:name="_Toc176782858"/>
      <w:bookmarkStart w:id="9385" w:name="_Toc187256360"/>
      <w:r w:rsidRPr="008C3753">
        <w:lastRenderedPageBreak/>
        <w:t>8.2.4.4</w:t>
      </w:r>
      <w:r w:rsidRPr="008C3753">
        <w:tab/>
        <w:t>Method of test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442BBC2" w14:textId="77777777" w:rsidR="00BB7778" w:rsidRPr="008C3753" w:rsidRDefault="00BB7778" w:rsidP="00BB7778">
      <w:pPr>
        <w:pStyle w:val="Heading5"/>
      </w:pPr>
      <w:bookmarkStart w:id="9386" w:name="_Toc5282894"/>
      <w:bookmarkStart w:id="9387" w:name="_Toc36645320"/>
      <w:bookmarkStart w:id="9388" w:name="_Toc37272374"/>
      <w:bookmarkStart w:id="9389" w:name="_Toc45884620"/>
      <w:bookmarkStart w:id="9390" w:name="_Toc53182644"/>
      <w:bookmarkStart w:id="9391" w:name="_Toc58860388"/>
      <w:bookmarkStart w:id="9392" w:name="_Toc58862892"/>
      <w:bookmarkStart w:id="9393" w:name="_Toc61182885"/>
      <w:bookmarkStart w:id="9394" w:name="_Toc66728200"/>
      <w:bookmarkStart w:id="9395" w:name="_Toc74962019"/>
      <w:bookmarkStart w:id="9396" w:name="_Toc75242929"/>
      <w:bookmarkStart w:id="9397" w:name="_Toc76545275"/>
      <w:bookmarkStart w:id="9398" w:name="_Toc82595378"/>
      <w:bookmarkStart w:id="9399" w:name="_Toc89955409"/>
      <w:bookmarkStart w:id="9400" w:name="_Toc98773836"/>
      <w:bookmarkStart w:id="9401" w:name="_Toc106201597"/>
      <w:bookmarkStart w:id="9402" w:name="_Toc115191451"/>
      <w:bookmarkStart w:id="9403" w:name="_Toc122013291"/>
      <w:bookmarkStart w:id="9404" w:name="_Toc124155379"/>
      <w:bookmarkStart w:id="9405" w:name="_Toc131535950"/>
      <w:bookmarkStart w:id="9406" w:name="_Toc137399241"/>
      <w:bookmarkStart w:id="9407" w:name="_Toc156575941"/>
      <w:bookmarkStart w:id="9408" w:name="_Toc176782859"/>
      <w:bookmarkStart w:id="9409" w:name="_Toc187256361"/>
      <w:r w:rsidRPr="008C3753">
        <w:t>8.2.4.4.1</w:t>
      </w:r>
      <w:r w:rsidRPr="008C3753">
        <w:tab/>
        <w:t>Initial Conditions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10" w:name="_Toc5282895"/>
      <w:bookmarkStart w:id="9411" w:name="_Toc36645321"/>
      <w:bookmarkStart w:id="9412" w:name="_Toc37272375"/>
      <w:bookmarkStart w:id="9413" w:name="_Toc45884621"/>
      <w:bookmarkStart w:id="9414" w:name="_Toc53182645"/>
      <w:bookmarkStart w:id="9415" w:name="_Toc58860389"/>
      <w:bookmarkStart w:id="9416" w:name="_Toc58862893"/>
      <w:bookmarkStart w:id="9417" w:name="_Toc61182886"/>
      <w:bookmarkStart w:id="9418" w:name="_Toc66728201"/>
      <w:bookmarkStart w:id="9419" w:name="_Toc74962020"/>
      <w:bookmarkStart w:id="9420" w:name="_Toc75242930"/>
      <w:bookmarkStart w:id="9421" w:name="_Toc76545276"/>
      <w:bookmarkStart w:id="9422" w:name="_Toc82595379"/>
      <w:bookmarkStart w:id="9423" w:name="_Toc89955410"/>
      <w:bookmarkStart w:id="9424" w:name="_Toc98773837"/>
      <w:bookmarkStart w:id="9425" w:name="_Toc106201598"/>
      <w:bookmarkStart w:id="9426" w:name="_Toc115191452"/>
      <w:bookmarkStart w:id="9427" w:name="_Toc122013292"/>
      <w:bookmarkStart w:id="9428" w:name="_Toc124155380"/>
      <w:bookmarkStart w:id="9429" w:name="_Toc131535951"/>
      <w:bookmarkStart w:id="9430" w:name="_Toc137399242"/>
      <w:bookmarkStart w:id="9431" w:name="_Toc156575942"/>
      <w:bookmarkStart w:id="9432" w:name="_Toc176782860"/>
      <w:bookmarkStart w:id="9433" w:name="_Toc187256362"/>
      <w:r w:rsidRPr="008C3753">
        <w:t>8.2.4.4.2</w:t>
      </w:r>
      <w:r w:rsidRPr="008C3753">
        <w:tab/>
        <w:t>Procedure</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34" w:name="_Toc5282896"/>
      <w:bookmarkStart w:id="9435" w:name="_Toc36645322"/>
      <w:bookmarkStart w:id="9436" w:name="_Toc37272376"/>
      <w:bookmarkStart w:id="9437" w:name="_Toc45884622"/>
      <w:bookmarkStart w:id="943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39" w:name="_Toc58860390"/>
      <w:bookmarkStart w:id="9440" w:name="_Toc58862894"/>
      <w:bookmarkStart w:id="9441" w:name="_Toc61182887"/>
      <w:bookmarkStart w:id="9442" w:name="_Toc66728202"/>
      <w:bookmarkStart w:id="9443" w:name="_Toc74962021"/>
      <w:bookmarkStart w:id="9444" w:name="_Toc75242931"/>
      <w:bookmarkStart w:id="9445" w:name="_Toc76545277"/>
      <w:bookmarkStart w:id="9446" w:name="_Toc82595380"/>
      <w:bookmarkStart w:id="9447" w:name="_Toc89955411"/>
      <w:bookmarkStart w:id="9448" w:name="_Toc98773838"/>
      <w:bookmarkStart w:id="9449" w:name="_Toc106201599"/>
      <w:bookmarkStart w:id="9450" w:name="_Toc115191453"/>
      <w:bookmarkStart w:id="9451" w:name="_Toc122013293"/>
      <w:bookmarkStart w:id="9452" w:name="_Toc124155381"/>
      <w:bookmarkStart w:id="9453" w:name="_Toc131535952"/>
      <w:bookmarkStart w:id="9454" w:name="_Toc137399243"/>
      <w:bookmarkStart w:id="9455" w:name="_Toc156575943"/>
      <w:bookmarkStart w:id="9456" w:name="_Toc176782861"/>
      <w:bookmarkStart w:id="9457" w:name="_Toc187256363"/>
      <w:r w:rsidRPr="008C3753">
        <w:t>8.2.4.5</w:t>
      </w:r>
      <w:r w:rsidRPr="008C3753">
        <w:tab/>
        <w:t>Test Requirement</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58" w:name="_Toc36645323"/>
      <w:bookmarkStart w:id="9459" w:name="_Toc37272377"/>
      <w:bookmarkStart w:id="9460" w:name="_Toc45884623"/>
      <w:bookmarkEnd w:id="9286"/>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61" w:name="_Toc53182647"/>
      <w:bookmarkStart w:id="9462" w:name="_Toc58860391"/>
      <w:bookmarkStart w:id="9463" w:name="_Toc58862895"/>
      <w:bookmarkStart w:id="9464" w:name="_Toc61182888"/>
      <w:bookmarkStart w:id="9465" w:name="_Toc66728203"/>
      <w:bookmarkStart w:id="9466" w:name="_Toc74962022"/>
      <w:bookmarkStart w:id="9467" w:name="_Toc75242932"/>
      <w:bookmarkStart w:id="9468" w:name="_Toc76545278"/>
      <w:bookmarkStart w:id="9469" w:name="_Toc82595381"/>
      <w:bookmarkStart w:id="9470" w:name="_Toc89955412"/>
      <w:bookmarkStart w:id="9471" w:name="_Toc98773839"/>
      <w:bookmarkStart w:id="9472" w:name="_Toc106201600"/>
      <w:bookmarkStart w:id="9473" w:name="_Toc115191454"/>
      <w:bookmarkStart w:id="9474" w:name="_Toc122013294"/>
      <w:bookmarkStart w:id="9475" w:name="_Toc124155382"/>
      <w:bookmarkStart w:id="9476" w:name="_Toc131535953"/>
      <w:bookmarkStart w:id="9477" w:name="_Toc137399244"/>
      <w:bookmarkStart w:id="9478" w:name="_Toc156575944"/>
      <w:bookmarkStart w:id="9479" w:name="_Toc176782862"/>
      <w:bookmarkStart w:id="9480" w:name="_Toc187256364"/>
      <w:r w:rsidRPr="008C3753">
        <w:t>8.2.5</w:t>
      </w:r>
      <w:r w:rsidRPr="008C3753">
        <w:tab/>
        <w:t>Performance requirements for UL timing adjustment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3013349A" w14:textId="5CC5F65E" w:rsidR="00641109" w:rsidRPr="008C3753" w:rsidRDefault="00641109" w:rsidP="00641109">
      <w:pPr>
        <w:pStyle w:val="Heading4"/>
      </w:pPr>
      <w:bookmarkStart w:id="9481" w:name="_Toc53182648"/>
      <w:bookmarkStart w:id="9482" w:name="_Toc58860392"/>
      <w:bookmarkStart w:id="9483" w:name="_Toc58862896"/>
      <w:bookmarkStart w:id="9484" w:name="_Toc61182889"/>
      <w:bookmarkStart w:id="9485" w:name="_Toc66728204"/>
      <w:bookmarkStart w:id="9486" w:name="_Toc74962023"/>
      <w:bookmarkStart w:id="9487" w:name="_Toc75242933"/>
      <w:bookmarkStart w:id="9488" w:name="_Toc76545279"/>
      <w:bookmarkStart w:id="9489" w:name="_Toc82595382"/>
      <w:bookmarkStart w:id="9490" w:name="_Toc89955413"/>
      <w:bookmarkStart w:id="9491" w:name="_Toc98773840"/>
      <w:bookmarkStart w:id="9492" w:name="_Toc106201601"/>
      <w:bookmarkStart w:id="9493" w:name="_Toc115191455"/>
      <w:bookmarkStart w:id="9494" w:name="_Toc122013295"/>
      <w:bookmarkStart w:id="9495" w:name="_Toc124155383"/>
      <w:bookmarkStart w:id="9496" w:name="_Toc131535954"/>
      <w:bookmarkStart w:id="9497" w:name="_Toc137399245"/>
      <w:bookmarkStart w:id="9498" w:name="_Toc156575945"/>
      <w:bookmarkStart w:id="9499" w:name="_Toc176782863"/>
      <w:bookmarkStart w:id="9500" w:name="_Toc187256365"/>
      <w:r w:rsidRPr="008C3753">
        <w:t>8.2.5.1</w:t>
      </w:r>
      <w:r w:rsidRPr="008C3753">
        <w:tab/>
        <w:t>Definition and applicability</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01" w:name="_Toc53182649"/>
      <w:bookmarkStart w:id="9502" w:name="_Toc58860393"/>
      <w:bookmarkStart w:id="9503" w:name="_Toc58862897"/>
      <w:bookmarkStart w:id="9504" w:name="_Toc61182890"/>
      <w:bookmarkStart w:id="9505" w:name="_Toc66728205"/>
      <w:bookmarkStart w:id="9506" w:name="_Toc74962024"/>
      <w:bookmarkStart w:id="9507" w:name="_Toc75242934"/>
      <w:bookmarkStart w:id="9508" w:name="_Toc76545280"/>
      <w:bookmarkStart w:id="9509" w:name="_Toc82595383"/>
      <w:bookmarkStart w:id="9510" w:name="_Toc89955414"/>
      <w:bookmarkStart w:id="9511" w:name="_Toc98773841"/>
      <w:bookmarkStart w:id="9512" w:name="_Toc106201602"/>
      <w:bookmarkStart w:id="9513" w:name="_Toc115191456"/>
      <w:bookmarkStart w:id="9514" w:name="_Toc122013296"/>
      <w:bookmarkStart w:id="9515" w:name="_Toc124155384"/>
      <w:bookmarkStart w:id="9516" w:name="_Toc131535955"/>
      <w:bookmarkStart w:id="9517" w:name="_Toc137399246"/>
      <w:bookmarkStart w:id="9518" w:name="_Toc156575946"/>
      <w:bookmarkStart w:id="9519" w:name="_Toc176782864"/>
      <w:bookmarkStart w:id="9520" w:name="_Toc187256366"/>
      <w:r w:rsidRPr="008C3753">
        <w:t>8.2.5.2</w:t>
      </w:r>
      <w:r w:rsidRPr="008C3753">
        <w:tab/>
        <w:t>Minimum Requirement</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21" w:name="_Toc53182650"/>
      <w:bookmarkStart w:id="9522" w:name="_Toc58860394"/>
      <w:bookmarkStart w:id="9523" w:name="_Toc58862898"/>
      <w:bookmarkStart w:id="9524" w:name="_Toc61182891"/>
      <w:bookmarkStart w:id="9525" w:name="_Toc66728206"/>
      <w:bookmarkStart w:id="9526" w:name="_Toc74962025"/>
      <w:bookmarkStart w:id="9527" w:name="_Toc75242935"/>
      <w:bookmarkStart w:id="9528" w:name="_Toc76545281"/>
      <w:bookmarkStart w:id="9529" w:name="_Toc82595384"/>
      <w:bookmarkStart w:id="9530" w:name="_Toc89955415"/>
      <w:bookmarkStart w:id="9531" w:name="_Toc98773842"/>
      <w:bookmarkStart w:id="9532" w:name="_Toc106201603"/>
      <w:bookmarkStart w:id="9533" w:name="_Toc115191457"/>
      <w:bookmarkStart w:id="9534" w:name="_Toc122013297"/>
      <w:bookmarkStart w:id="9535" w:name="_Toc124155385"/>
      <w:bookmarkStart w:id="9536" w:name="_Toc131535956"/>
      <w:bookmarkStart w:id="9537" w:name="_Toc137399247"/>
      <w:bookmarkStart w:id="9538" w:name="_Toc156575947"/>
      <w:bookmarkStart w:id="9539" w:name="_Toc176782865"/>
      <w:bookmarkStart w:id="9540" w:name="_Toc187256367"/>
      <w:r w:rsidRPr="008C3753">
        <w:t>8.2.5.3</w:t>
      </w:r>
      <w:r w:rsidRPr="008C3753">
        <w:tab/>
        <w:t>Test Purpose</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41" w:name="_Toc53182651"/>
      <w:bookmarkStart w:id="9542" w:name="_Toc58860395"/>
      <w:bookmarkStart w:id="9543" w:name="_Toc58862899"/>
      <w:bookmarkStart w:id="9544" w:name="_Toc61182892"/>
      <w:bookmarkStart w:id="9545" w:name="_Toc66728207"/>
      <w:bookmarkStart w:id="9546" w:name="_Toc74962026"/>
      <w:bookmarkStart w:id="9547" w:name="_Toc75242936"/>
      <w:bookmarkStart w:id="9548" w:name="_Toc76545282"/>
      <w:bookmarkStart w:id="9549" w:name="_Toc82595385"/>
      <w:bookmarkStart w:id="9550" w:name="_Toc89955416"/>
      <w:bookmarkStart w:id="9551" w:name="_Toc98773843"/>
      <w:bookmarkStart w:id="9552" w:name="_Toc106201604"/>
      <w:bookmarkStart w:id="9553" w:name="_Toc115191458"/>
      <w:bookmarkStart w:id="9554" w:name="_Toc122013298"/>
      <w:bookmarkStart w:id="9555" w:name="_Toc124155386"/>
      <w:bookmarkStart w:id="9556" w:name="_Toc131535957"/>
      <w:bookmarkStart w:id="9557" w:name="_Toc137399248"/>
      <w:bookmarkStart w:id="9558" w:name="_Toc156575948"/>
      <w:bookmarkStart w:id="9559" w:name="_Toc176782866"/>
      <w:bookmarkStart w:id="9560" w:name="_Toc187256368"/>
      <w:r w:rsidRPr="008C3753">
        <w:t>8.2.5.4</w:t>
      </w:r>
      <w:r w:rsidRPr="008C3753">
        <w:tab/>
        <w:t>Method of test</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C2DFA92" w14:textId="77777777" w:rsidR="00641109" w:rsidRPr="008C3753" w:rsidRDefault="00641109" w:rsidP="00243086">
      <w:pPr>
        <w:pStyle w:val="Heading5"/>
      </w:pPr>
      <w:bookmarkStart w:id="9561" w:name="_Toc53182652"/>
      <w:bookmarkStart w:id="9562" w:name="_Toc58860396"/>
      <w:bookmarkStart w:id="9563" w:name="_Toc58862900"/>
      <w:bookmarkStart w:id="9564" w:name="_Toc61182893"/>
      <w:bookmarkStart w:id="9565" w:name="_Toc66728208"/>
      <w:bookmarkStart w:id="9566" w:name="_Toc74962027"/>
      <w:bookmarkStart w:id="9567" w:name="_Toc75242937"/>
      <w:bookmarkStart w:id="9568" w:name="_Toc76545283"/>
      <w:bookmarkStart w:id="9569" w:name="_Toc82595386"/>
      <w:bookmarkStart w:id="9570" w:name="_Toc89955417"/>
      <w:bookmarkStart w:id="9571" w:name="_Toc98773844"/>
      <w:bookmarkStart w:id="9572" w:name="_Toc106201605"/>
      <w:bookmarkStart w:id="9573" w:name="_Toc115191459"/>
      <w:bookmarkStart w:id="9574" w:name="_Toc122013299"/>
      <w:bookmarkStart w:id="9575" w:name="_Toc124155387"/>
      <w:bookmarkStart w:id="9576" w:name="_Toc131535958"/>
      <w:bookmarkStart w:id="9577" w:name="_Toc137399249"/>
      <w:bookmarkStart w:id="9578" w:name="_Toc156575949"/>
      <w:bookmarkStart w:id="9579" w:name="_Toc176782867"/>
      <w:bookmarkStart w:id="9580" w:name="_Toc187256369"/>
      <w:r w:rsidRPr="008C3753">
        <w:t>8.2.5.4.1</w:t>
      </w:r>
      <w:r w:rsidRPr="008C3753">
        <w:tab/>
        <w:t>Initial Conditions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581" w:name="_Toc53182653"/>
      <w:bookmarkStart w:id="9582" w:name="_Toc58860397"/>
      <w:bookmarkStart w:id="9583" w:name="_Toc58862901"/>
      <w:bookmarkStart w:id="9584" w:name="_Toc61182894"/>
      <w:bookmarkStart w:id="9585" w:name="_Toc66728209"/>
      <w:bookmarkStart w:id="9586" w:name="_Toc74962028"/>
      <w:bookmarkStart w:id="9587" w:name="_Toc75242938"/>
      <w:bookmarkStart w:id="9588" w:name="_Toc76545284"/>
      <w:bookmarkStart w:id="9589" w:name="_Toc82595387"/>
      <w:bookmarkStart w:id="9590" w:name="_Toc89955418"/>
      <w:bookmarkStart w:id="9591" w:name="_Toc98773845"/>
      <w:bookmarkStart w:id="9592" w:name="_Toc106201606"/>
      <w:bookmarkStart w:id="9593" w:name="_Toc115191460"/>
      <w:bookmarkStart w:id="9594" w:name="_Toc122013300"/>
      <w:bookmarkStart w:id="9595" w:name="_Toc124155388"/>
      <w:bookmarkStart w:id="9596" w:name="_Toc131535959"/>
      <w:bookmarkStart w:id="9597" w:name="_Toc137399250"/>
      <w:bookmarkStart w:id="9598" w:name="_Toc156575950"/>
      <w:bookmarkStart w:id="9599" w:name="_Toc176782868"/>
      <w:bookmarkStart w:id="9600" w:name="_Toc187256370"/>
      <w:r w:rsidRPr="008C3753">
        <w:t>8.2.5.4.2</w:t>
      </w:r>
      <w:r w:rsidRPr="008C3753">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01"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02" w:name="_Toc58860398"/>
      <w:bookmarkStart w:id="9603" w:name="_Toc58862902"/>
      <w:bookmarkStart w:id="9604" w:name="_Toc61182895"/>
      <w:bookmarkStart w:id="9605" w:name="_Toc66728210"/>
      <w:bookmarkStart w:id="9606" w:name="_Toc74962029"/>
      <w:bookmarkStart w:id="9607" w:name="_Toc75242939"/>
      <w:bookmarkStart w:id="9608" w:name="_Toc76545285"/>
      <w:bookmarkStart w:id="9609" w:name="_Toc82595388"/>
      <w:bookmarkStart w:id="9610" w:name="_Toc89955419"/>
      <w:bookmarkStart w:id="9611" w:name="_Toc98773846"/>
      <w:bookmarkStart w:id="9612" w:name="_Toc106201607"/>
      <w:bookmarkStart w:id="9613" w:name="_Toc115191461"/>
      <w:bookmarkStart w:id="9614" w:name="_Toc122013301"/>
      <w:bookmarkStart w:id="9615" w:name="_Toc124155389"/>
      <w:bookmarkStart w:id="9616" w:name="_Toc131535960"/>
      <w:bookmarkStart w:id="9617" w:name="_Toc137399251"/>
      <w:bookmarkStart w:id="9618" w:name="_Toc156575951"/>
      <w:bookmarkStart w:id="9619" w:name="_Toc176782869"/>
      <w:bookmarkStart w:id="9620" w:name="_Toc187256371"/>
      <w:r w:rsidRPr="008C3753">
        <w:t>8.2.5.5</w:t>
      </w:r>
      <w:r w:rsidRPr="008C3753">
        <w:tab/>
      </w:r>
      <w:bookmarkEnd w:id="9601"/>
      <w:r w:rsidR="00D84960" w:rsidRPr="008C3753">
        <w:t>Test Requirement for High Speed Train</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21" w:name="_Toc58860399"/>
      <w:bookmarkStart w:id="9622" w:name="_Toc58862903"/>
      <w:bookmarkStart w:id="9623" w:name="_Toc61182896"/>
      <w:bookmarkStart w:id="9624" w:name="_Toc66728211"/>
      <w:bookmarkStart w:id="9625" w:name="_Toc74962030"/>
      <w:bookmarkStart w:id="9626" w:name="_Toc75242940"/>
      <w:bookmarkStart w:id="9627" w:name="_Toc76545286"/>
      <w:bookmarkStart w:id="9628" w:name="_Toc82595389"/>
      <w:bookmarkStart w:id="9629" w:name="_Toc89955420"/>
      <w:bookmarkStart w:id="9630" w:name="_Toc98773847"/>
      <w:bookmarkStart w:id="9631" w:name="_Toc106201608"/>
      <w:bookmarkStart w:id="9632" w:name="_Toc115191462"/>
      <w:bookmarkStart w:id="9633" w:name="_Toc122013302"/>
      <w:bookmarkStart w:id="9634" w:name="_Toc124155390"/>
      <w:bookmarkStart w:id="9635" w:name="_Toc131535961"/>
      <w:bookmarkStart w:id="9636" w:name="_Toc137399252"/>
      <w:bookmarkStart w:id="9637" w:name="_Toc156575952"/>
      <w:bookmarkStart w:id="9638" w:name="_Toc176782870"/>
      <w:bookmarkStart w:id="9639" w:name="_Toc187256372"/>
      <w:r w:rsidRPr="008C3753">
        <w:t>8.2.6</w:t>
      </w:r>
      <w:r w:rsidRPr="008C3753">
        <w:tab/>
        <w:t>Performance requirements for PUSCH with 0.001% BLER</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752FED6D" w14:textId="77777777" w:rsidR="00D84960" w:rsidRPr="008C3753" w:rsidRDefault="00D84960" w:rsidP="00D84960">
      <w:pPr>
        <w:pStyle w:val="Heading4"/>
      </w:pPr>
      <w:bookmarkStart w:id="9640" w:name="_Toc58860400"/>
      <w:bookmarkStart w:id="9641" w:name="_Toc58862904"/>
      <w:bookmarkStart w:id="9642" w:name="_Toc61182897"/>
      <w:bookmarkStart w:id="9643" w:name="_Toc66728212"/>
      <w:bookmarkStart w:id="9644" w:name="_Toc74962031"/>
      <w:bookmarkStart w:id="9645" w:name="_Toc75242941"/>
      <w:bookmarkStart w:id="9646" w:name="_Toc76545287"/>
      <w:bookmarkStart w:id="9647" w:name="_Toc82595390"/>
      <w:bookmarkStart w:id="9648" w:name="_Toc89955421"/>
      <w:bookmarkStart w:id="9649" w:name="_Toc98773848"/>
      <w:bookmarkStart w:id="9650" w:name="_Toc106201609"/>
      <w:bookmarkStart w:id="9651" w:name="_Toc115191463"/>
      <w:bookmarkStart w:id="9652" w:name="_Toc122013303"/>
      <w:bookmarkStart w:id="9653" w:name="_Toc124155391"/>
      <w:bookmarkStart w:id="9654" w:name="_Toc131535962"/>
      <w:bookmarkStart w:id="9655" w:name="_Toc137399253"/>
      <w:bookmarkStart w:id="9656" w:name="_Toc156575953"/>
      <w:bookmarkStart w:id="9657" w:name="_Toc176782871"/>
      <w:bookmarkStart w:id="9658" w:name="_Toc187256373"/>
      <w:r w:rsidRPr="008C3753">
        <w:t>8.2.6.1</w:t>
      </w:r>
      <w:r w:rsidRPr="008C3753">
        <w:tab/>
        <w:t>Definition and applicability</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59" w:name="_Toc58860401"/>
      <w:bookmarkStart w:id="9660" w:name="_Toc58862905"/>
      <w:bookmarkStart w:id="9661" w:name="_Toc61182898"/>
      <w:bookmarkStart w:id="9662" w:name="_Toc66728213"/>
      <w:bookmarkStart w:id="9663" w:name="_Toc74962032"/>
      <w:bookmarkStart w:id="9664" w:name="_Toc75242942"/>
      <w:bookmarkStart w:id="9665" w:name="_Toc76545288"/>
      <w:bookmarkStart w:id="9666" w:name="_Toc82595391"/>
      <w:bookmarkStart w:id="9667" w:name="_Toc89955422"/>
      <w:bookmarkStart w:id="9668" w:name="_Toc98773849"/>
      <w:bookmarkStart w:id="9669" w:name="_Toc106201610"/>
      <w:bookmarkStart w:id="9670" w:name="_Toc115191464"/>
      <w:bookmarkStart w:id="9671" w:name="_Toc122013304"/>
      <w:bookmarkStart w:id="9672" w:name="_Toc124155392"/>
      <w:bookmarkStart w:id="9673" w:name="_Toc131535963"/>
      <w:bookmarkStart w:id="9674" w:name="_Toc137399254"/>
      <w:bookmarkStart w:id="9675" w:name="_Toc156575954"/>
      <w:bookmarkStart w:id="9676" w:name="_Toc176782872"/>
      <w:bookmarkStart w:id="9677" w:name="_Toc187256374"/>
      <w:r w:rsidRPr="008C3753">
        <w:t>8.2.6.2</w:t>
      </w:r>
      <w:r w:rsidRPr="008C3753">
        <w:tab/>
        <w:t>Minimum Requirement</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678" w:name="_Toc58860402"/>
      <w:bookmarkStart w:id="9679" w:name="_Toc58862906"/>
      <w:bookmarkStart w:id="9680" w:name="_Toc61182899"/>
      <w:bookmarkStart w:id="9681" w:name="_Toc66728214"/>
      <w:bookmarkStart w:id="9682" w:name="_Toc74962033"/>
      <w:bookmarkStart w:id="9683" w:name="_Toc75242943"/>
      <w:bookmarkStart w:id="9684" w:name="_Toc76545289"/>
      <w:bookmarkStart w:id="9685" w:name="_Toc82595392"/>
      <w:bookmarkStart w:id="9686" w:name="_Toc89955423"/>
      <w:bookmarkStart w:id="9687" w:name="_Toc98773850"/>
      <w:bookmarkStart w:id="9688" w:name="_Toc106201611"/>
      <w:bookmarkStart w:id="9689" w:name="_Toc115191465"/>
      <w:bookmarkStart w:id="9690" w:name="_Toc122013305"/>
      <w:bookmarkStart w:id="9691" w:name="_Toc124155393"/>
      <w:bookmarkStart w:id="9692" w:name="_Toc131535964"/>
      <w:bookmarkStart w:id="9693" w:name="_Toc137399255"/>
      <w:bookmarkStart w:id="9694" w:name="_Toc156575955"/>
      <w:bookmarkStart w:id="9695" w:name="_Toc176782873"/>
      <w:bookmarkStart w:id="9696" w:name="_Toc187256375"/>
      <w:r w:rsidRPr="008C3753">
        <w:t>8.2.6.3</w:t>
      </w:r>
      <w:r w:rsidRPr="008C3753">
        <w:tab/>
        <w:t>Test Purpose</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697" w:name="_Toc58860403"/>
      <w:bookmarkStart w:id="9698" w:name="_Toc58862907"/>
      <w:bookmarkStart w:id="9699" w:name="_Toc61182900"/>
      <w:bookmarkStart w:id="9700" w:name="_Toc66728215"/>
      <w:bookmarkStart w:id="9701" w:name="_Toc74962034"/>
      <w:bookmarkStart w:id="9702" w:name="_Toc75242944"/>
      <w:bookmarkStart w:id="9703" w:name="_Toc76545290"/>
      <w:bookmarkStart w:id="9704" w:name="_Toc82595393"/>
      <w:bookmarkStart w:id="9705" w:name="_Toc89955424"/>
      <w:bookmarkStart w:id="9706" w:name="_Toc98773851"/>
      <w:bookmarkStart w:id="9707" w:name="_Toc106201612"/>
      <w:bookmarkStart w:id="9708" w:name="_Toc115191466"/>
      <w:bookmarkStart w:id="9709" w:name="_Toc122013306"/>
      <w:bookmarkStart w:id="9710" w:name="_Toc124155394"/>
      <w:bookmarkStart w:id="9711" w:name="_Toc131535965"/>
      <w:bookmarkStart w:id="9712" w:name="_Toc137399256"/>
      <w:bookmarkStart w:id="9713" w:name="_Toc156575956"/>
      <w:bookmarkStart w:id="9714" w:name="_Toc176782874"/>
      <w:bookmarkStart w:id="9715" w:name="_Toc187256376"/>
      <w:r w:rsidRPr="008C3753">
        <w:t>8.2.6.4</w:t>
      </w:r>
      <w:r w:rsidRPr="008C3753">
        <w:tab/>
        <w:t>Method of test</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343FE9A2" w14:textId="77777777" w:rsidR="00D84960" w:rsidRPr="008C3753" w:rsidRDefault="00D84960" w:rsidP="00D84960">
      <w:pPr>
        <w:pStyle w:val="Heading5"/>
      </w:pPr>
      <w:bookmarkStart w:id="9716" w:name="_Toc58860404"/>
      <w:bookmarkStart w:id="9717" w:name="_Toc58862908"/>
      <w:bookmarkStart w:id="9718" w:name="_Toc61182901"/>
      <w:bookmarkStart w:id="9719" w:name="_Toc66728216"/>
      <w:bookmarkStart w:id="9720" w:name="_Toc74962035"/>
      <w:bookmarkStart w:id="9721" w:name="_Toc75242945"/>
      <w:bookmarkStart w:id="9722" w:name="_Toc76545291"/>
      <w:bookmarkStart w:id="9723" w:name="_Toc82595394"/>
      <w:bookmarkStart w:id="9724" w:name="_Toc89955425"/>
      <w:bookmarkStart w:id="9725" w:name="_Toc98773852"/>
      <w:bookmarkStart w:id="9726" w:name="_Toc106201613"/>
      <w:bookmarkStart w:id="9727" w:name="_Toc115191467"/>
      <w:bookmarkStart w:id="9728" w:name="_Toc122013307"/>
      <w:bookmarkStart w:id="9729" w:name="_Toc124155395"/>
      <w:bookmarkStart w:id="9730" w:name="_Toc131535966"/>
      <w:bookmarkStart w:id="9731" w:name="_Toc137399257"/>
      <w:bookmarkStart w:id="9732" w:name="_Toc156575957"/>
      <w:bookmarkStart w:id="9733" w:name="_Toc176782875"/>
      <w:bookmarkStart w:id="9734" w:name="_Toc187256377"/>
      <w:r w:rsidRPr="008C3753">
        <w:t>8.2.6.4.1</w:t>
      </w:r>
      <w:r w:rsidRPr="008C3753">
        <w:tab/>
        <w:t>Initial Conditions</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35" w:name="_Toc58860405"/>
      <w:bookmarkStart w:id="9736" w:name="_Toc58862909"/>
      <w:bookmarkStart w:id="9737" w:name="_Toc61182902"/>
      <w:bookmarkStart w:id="9738" w:name="_Toc66728217"/>
      <w:bookmarkStart w:id="9739" w:name="_Toc74962036"/>
      <w:bookmarkStart w:id="9740" w:name="_Toc75242946"/>
      <w:bookmarkStart w:id="9741" w:name="_Toc76545292"/>
      <w:bookmarkStart w:id="9742" w:name="_Toc82595395"/>
      <w:bookmarkStart w:id="9743" w:name="_Toc89955426"/>
      <w:bookmarkStart w:id="9744" w:name="_Toc98773853"/>
      <w:bookmarkStart w:id="9745" w:name="_Toc106201614"/>
      <w:bookmarkStart w:id="9746" w:name="_Toc115191468"/>
      <w:bookmarkStart w:id="9747" w:name="_Toc122013308"/>
      <w:bookmarkStart w:id="9748" w:name="_Toc124155396"/>
      <w:bookmarkStart w:id="9749" w:name="_Toc131535967"/>
      <w:bookmarkStart w:id="9750" w:name="_Toc137399258"/>
      <w:bookmarkStart w:id="9751" w:name="_Toc156575958"/>
      <w:bookmarkStart w:id="9752" w:name="_Toc176782876"/>
      <w:bookmarkStart w:id="9753" w:name="_Toc187256378"/>
      <w:r w:rsidRPr="008C3753">
        <w:t>8.2.6.4.2</w:t>
      </w:r>
      <w:r w:rsidRPr="008C3753">
        <w:tab/>
        <w:t>Procedure</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54" w:name="_Toc58860406"/>
      <w:bookmarkStart w:id="9755" w:name="_Toc58862910"/>
      <w:bookmarkStart w:id="9756" w:name="_Toc61182903"/>
      <w:bookmarkStart w:id="9757" w:name="_Toc66728218"/>
      <w:bookmarkStart w:id="9758" w:name="_Toc74962037"/>
      <w:bookmarkStart w:id="9759" w:name="_Toc75242947"/>
      <w:bookmarkStart w:id="9760" w:name="_Toc76545293"/>
      <w:bookmarkStart w:id="9761" w:name="_Toc82595396"/>
      <w:bookmarkStart w:id="9762" w:name="_Toc89955427"/>
      <w:bookmarkStart w:id="9763" w:name="_Toc98773854"/>
      <w:bookmarkStart w:id="9764" w:name="_Toc106201615"/>
      <w:bookmarkStart w:id="9765" w:name="_Toc115191469"/>
      <w:bookmarkStart w:id="9766" w:name="_Toc122013309"/>
      <w:bookmarkStart w:id="9767" w:name="_Toc124155397"/>
      <w:bookmarkStart w:id="9768" w:name="_Toc131535968"/>
      <w:bookmarkStart w:id="9769" w:name="_Toc137399259"/>
      <w:bookmarkStart w:id="9770" w:name="_Toc156575959"/>
      <w:bookmarkStart w:id="9771" w:name="_Toc176782877"/>
      <w:bookmarkStart w:id="9772" w:name="_Toc187256379"/>
      <w:r w:rsidRPr="008C3753">
        <w:t>8.2.6.5</w:t>
      </w:r>
      <w:r w:rsidRPr="008C3753">
        <w:tab/>
        <w:t>Test Requirement</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73" w:name="_Toc21127565"/>
      <w:bookmarkStart w:id="9774" w:name="_Toc29811774"/>
      <w:bookmarkStart w:id="9775" w:name="_Toc36817326"/>
      <w:bookmarkStart w:id="9776" w:name="_Toc37260243"/>
      <w:bookmarkStart w:id="9777" w:name="_Toc37267631"/>
      <w:bookmarkStart w:id="9778" w:name="_Toc58860407"/>
      <w:bookmarkStart w:id="9779" w:name="_Toc58862911"/>
      <w:bookmarkStart w:id="9780" w:name="_Toc61182904"/>
      <w:bookmarkStart w:id="9781" w:name="_Toc66728219"/>
      <w:bookmarkStart w:id="9782" w:name="_Toc74962038"/>
      <w:bookmarkStart w:id="9783" w:name="_Toc75242948"/>
      <w:bookmarkStart w:id="9784" w:name="_Toc76545294"/>
      <w:bookmarkStart w:id="9785" w:name="_Toc82595397"/>
      <w:bookmarkStart w:id="9786" w:name="_Toc89955428"/>
      <w:bookmarkStart w:id="9787" w:name="_Toc98773855"/>
      <w:bookmarkStart w:id="9788" w:name="_Toc106201616"/>
      <w:bookmarkStart w:id="9789" w:name="_Toc115191470"/>
      <w:bookmarkStart w:id="9790" w:name="_Toc122013310"/>
      <w:bookmarkStart w:id="9791" w:name="_Toc124155398"/>
      <w:bookmarkStart w:id="9792" w:name="_Toc131535969"/>
      <w:bookmarkStart w:id="9793" w:name="_Toc137399260"/>
      <w:bookmarkStart w:id="9794" w:name="_Toc156575960"/>
      <w:bookmarkStart w:id="9795" w:name="_Toc176782878"/>
      <w:bookmarkStart w:id="9796" w:name="_Toc187256380"/>
      <w:r w:rsidRPr="008C3753">
        <w:t>8.2.7</w:t>
      </w:r>
      <w:r w:rsidRPr="008C3753">
        <w:tab/>
        <w:t xml:space="preserve">Performance requirements for PUSCH </w:t>
      </w:r>
      <w:bookmarkEnd w:id="9773"/>
      <w:bookmarkEnd w:id="9774"/>
      <w:bookmarkEnd w:id="9775"/>
      <w:bookmarkEnd w:id="9776"/>
      <w:bookmarkEnd w:id="9777"/>
      <w:r w:rsidRPr="008C3753">
        <w:t>repetition Type A</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3CD01552" w14:textId="77777777" w:rsidR="00D84960" w:rsidRPr="008C3753" w:rsidRDefault="00D84960" w:rsidP="00D84960">
      <w:pPr>
        <w:pStyle w:val="Heading4"/>
      </w:pPr>
      <w:bookmarkStart w:id="9797" w:name="_Toc58860408"/>
      <w:bookmarkStart w:id="9798" w:name="_Toc58862912"/>
      <w:bookmarkStart w:id="9799" w:name="_Toc61182905"/>
      <w:bookmarkStart w:id="9800" w:name="_Toc66728220"/>
      <w:bookmarkStart w:id="9801" w:name="_Toc74962039"/>
      <w:bookmarkStart w:id="9802" w:name="_Toc75242949"/>
      <w:bookmarkStart w:id="9803" w:name="_Toc76545295"/>
      <w:bookmarkStart w:id="9804" w:name="_Toc82595398"/>
      <w:bookmarkStart w:id="9805" w:name="_Toc89955429"/>
      <w:bookmarkStart w:id="9806" w:name="_Toc98773856"/>
      <w:bookmarkStart w:id="9807" w:name="_Toc106201617"/>
      <w:bookmarkStart w:id="9808" w:name="_Toc115191471"/>
      <w:bookmarkStart w:id="9809" w:name="_Toc122013311"/>
      <w:bookmarkStart w:id="9810" w:name="_Toc124155399"/>
      <w:bookmarkStart w:id="9811" w:name="_Toc131535970"/>
      <w:bookmarkStart w:id="9812" w:name="_Toc137399261"/>
      <w:bookmarkStart w:id="9813" w:name="_Toc156575961"/>
      <w:bookmarkStart w:id="9814" w:name="_Toc176782879"/>
      <w:bookmarkStart w:id="9815" w:name="_Toc187256381"/>
      <w:r w:rsidRPr="008C3753">
        <w:t>8.2.7.1</w:t>
      </w:r>
      <w:r w:rsidRPr="008C3753">
        <w:tab/>
        <w:t>Definition and applicability</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16" w:name="_Toc58860409"/>
      <w:bookmarkStart w:id="9817" w:name="_Toc58862913"/>
      <w:bookmarkStart w:id="9818" w:name="_Toc61182906"/>
      <w:bookmarkStart w:id="9819" w:name="_Toc66728221"/>
      <w:bookmarkStart w:id="9820" w:name="_Toc74962040"/>
      <w:bookmarkStart w:id="9821" w:name="_Toc75242950"/>
      <w:bookmarkStart w:id="9822" w:name="_Toc76545296"/>
      <w:bookmarkStart w:id="9823" w:name="_Toc82595399"/>
      <w:bookmarkStart w:id="9824" w:name="_Toc89955430"/>
      <w:bookmarkStart w:id="9825" w:name="_Toc98773857"/>
      <w:bookmarkStart w:id="9826" w:name="_Toc106201618"/>
      <w:bookmarkStart w:id="9827" w:name="_Toc115191472"/>
      <w:bookmarkStart w:id="9828" w:name="_Toc122013312"/>
      <w:bookmarkStart w:id="9829" w:name="_Toc124155400"/>
      <w:bookmarkStart w:id="9830" w:name="_Toc131535971"/>
      <w:bookmarkStart w:id="9831" w:name="_Toc137399262"/>
      <w:bookmarkStart w:id="9832" w:name="_Toc156575962"/>
      <w:bookmarkStart w:id="9833" w:name="_Toc176782880"/>
      <w:bookmarkStart w:id="9834" w:name="_Toc187256382"/>
      <w:r w:rsidRPr="008C3753">
        <w:lastRenderedPageBreak/>
        <w:t>8.2.7.2</w:t>
      </w:r>
      <w:r w:rsidRPr="008C3753">
        <w:tab/>
        <w:t>Minimum Requirement</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35" w:name="_Toc58860410"/>
      <w:bookmarkStart w:id="9836" w:name="_Toc58862914"/>
      <w:bookmarkStart w:id="9837" w:name="_Toc61182907"/>
      <w:bookmarkStart w:id="9838" w:name="_Toc66728222"/>
      <w:bookmarkStart w:id="9839" w:name="_Toc74962041"/>
      <w:bookmarkStart w:id="9840" w:name="_Toc75242951"/>
      <w:bookmarkStart w:id="9841" w:name="_Toc76545297"/>
      <w:bookmarkStart w:id="9842" w:name="_Toc82595400"/>
      <w:bookmarkStart w:id="9843" w:name="_Toc89955431"/>
      <w:bookmarkStart w:id="9844" w:name="_Toc98773858"/>
      <w:bookmarkStart w:id="9845" w:name="_Toc106201619"/>
      <w:bookmarkStart w:id="9846" w:name="_Toc115191473"/>
      <w:bookmarkStart w:id="9847" w:name="_Toc122013313"/>
      <w:bookmarkStart w:id="9848" w:name="_Toc124155401"/>
      <w:bookmarkStart w:id="9849" w:name="_Toc131535972"/>
      <w:bookmarkStart w:id="9850" w:name="_Toc137399263"/>
      <w:bookmarkStart w:id="9851" w:name="_Toc156575963"/>
      <w:bookmarkStart w:id="9852" w:name="_Toc176782881"/>
      <w:bookmarkStart w:id="9853" w:name="_Toc187256383"/>
      <w:r w:rsidRPr="008C3753">
        <w:t>8.2.7.3</w:t>
      </w:r>
      <w:r w:rsidRPr="008C3753">
        <w:tab/>
        <w:t>Test Purpose</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54" w:name="_Toc58860411"/>
      <w:bookmarkStart w:id="9855" w:name="_Toc58862915"/>
      <w:bookmarkStart w:id="9856" w:name="_Toc61182908"/>
      <w:bookmarkStart w:id="9857" w:name="_Toc66728223"/>
      <w:bookmarkStart w:id="9858" w:name="_Toc74962042"/>
      <w:bookmarkStart w:id="9859" w:name="_Toc75242952"/>
      <w:bookmarkStart w:id="9860" w:name="_Toc76545298"/>
      <w:bookmarkStart w:id="9861" w:name="_Toc82595401"/>
      <w:bookmarkStart w:id="9862" w:name="_Toc89955432"/>
      <w:bookmarkStart w:id="9863" w:name="_Toc98773859"/>
      <w:bookmarkStart w:id="9864" w:name="_Toc106201620"/>
      <w:bookmarkStart w:id="9865" w:name="_Toc115191474"/>
      <w:bookmarkStart w:id="9866" w:name="_Toc122013314"/>
      <w:bookmarkStart w:id="9867" w:name="_Toc124155402"/>
      <w:bookmarkStart w:id="9868" w:name="_Toc131535973"/>
      <w:bookmarkStart w:id="9869" w:name="_Toc137399264"/>
      <w:bookmarkStart w:id="9870" w:name="_Toc156575964"/>
      <w:bookmarkStart w:id="9871" w:name="_Toc176782882"/>
      <w:bookmarkStart w:id="9872" w:name="_Toc187256384"/>
      <w:r w:rsidRPr="008C3753">
        <w:t>8.2.7.4</w:t>
      </w:r>
      <w:r w:rsidRPr="008C3753">
        <w:tab/>
        <w:t>Method of test</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71EA8D26" w14:textId="77777777" w:rsidR="00D84960" w:rsidRPr="008C3753" w:rsidRDefault="00D84960" w:rsidP="00D84960">
      <w:pPr>
        <w:pStyle w:val="Heading4"/>
        <w:rPr>
          <w:sz w:val="22"/>
        </w:rPr>
      </w:pPr>
      <w:bookmarkStart w:id="9873" w:name="_Toc58860412"/>
      <w:bookmarkStart w:id="9874" w:name="_Toc58862916"/>
      <w:bookmarkStart w:id="9875" w:name="_Toc61182909"/>
      <w:bookmarkStart w:id="9876" w:name="_Toc66728224"/>
      <w:bookmarkStart w:id="9877" w:name="_Toc74962043"/>
      <w:bookmarkStart w:id="9878" w:name="_Toc75242953"/>
      <w:bookmarkStart w:id="9879" w:name="_Toc76545299"/>
      <w:bookmarkStart w:id="9880" w:name="_Toc82595402"/>
      <w:bookmarkStart w:id="9881" w:name="_Toc89955433"/>
      <w:bookmarkStart w:id="9882" w:name="_Toc98773860"/>
      <w:bookmarkStart w:id="9883" w:name="_Toc106201621"/>
      <w:bookmarkStart w:id="9884" w:name="_Toc115191475"/>
      <w:bookmarkStart w:id="9885" w:name="_Toc122013315"/>
      <w:bookmarkStart w:id="9886" w:name="_Toc124155403"/>
      <w:bookmarkStart w:id="9887" w:name="_Toc131535974"/>
      <w:bookmarkStart w:id="9888" w:name="_Toc137399265"/>
      <w:bookmarkStart w:id="9889" w:name="_Toc156575965"/>
      <w:bookmarkStart w:id="9890" w:name="_Toc176782883"/>
      <w:bookmarkStart w:id="9891" w:name="_Toc187256385"/>
      <w:r w:rsidRPr="008C3753">
        <w:rPr>
          <w:sz w:val="22"/>
        </w:rPr>
        <w:t>8.2.7.4.1</w:t>
      </w:r>
      <w:r w:rsidRPr="008C3753">
        <w:rPr>
          <w:sz w:val="22"/>
        </w:rPr>
        <w:tab/>
        <w:t>Initial Conditions</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892" w:name="_Toc58860413"/>
      <w:bookmarkStart w:id="9893" w:name="_Toc58862917"/>
      <w:bookmarkStart w:id="9894" w:name="_Toc61182910"/>
      <w:bookmarkStart w:id="9895" w:name="_Toc66728225"/>
      <w:bookmarkStart w:id="9896" w:name="_Toc74962044"/>
      <w:bookmarkStart w:id="9897" w:name="_Toc75242954"/>
      <w:bookmarkStart w:id="9898" w:name="_Toc76545300"/>
      <w:bookmarkStart w:id="9899" w:name="_Toc82595403"/>
      <w:bookmarkStart w:id="9900" w:name="_Toc89955434"/>
      <w:bookmarkStart w:id="9901" w:name="_Toc98773861"/>
      <w:bookmarkStart w:id="9902" w:name="_Toc106201622"/>
      <w:bookmarkStart w:id="9903" w:name="_Toc115191476"/>
      <w:bookmarkStart w:id="9904" w:name="_Toc122013316"/>
      <w:bookmarkStart w:id="9905" w:name="_Toc124155404"/>
      <w:bookmarkStart w:id="9906" w:name="_Toc131535975"/>
      <w:bookmarkStart w:id="9907" w:name="_Toc137399266"/>
      <w:bookmarkStart w:id="9908" w:name="_Toc156575966"/>
      <w:bookmarkStart w:id="9909" w:name="_Toc176782884"/>
      <w:bookmarkStart w:id="9910" w:name="_Toc187256386"/>
      <w:r w:rsidRPr="008C3753">
        <w:rPr>
          <w:sz w:val="22"/>
        </w:rPr>
        <w:t>8.2.7.4.2</w:t>
      </w:r>
      <w:r w:rsidRPr="008C3753">
        <w:rPr>
          <w:sz w:val="22"/>
        </w:rPr>
        <w:tab/>
        <w:t>Procedure</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11" w:name="_Toc58860414"/>
      <w:bookmarkStart w:id="9912" w:name="_Toc58862918"/>
      <w:bookmarkStart w:id="9913" w:name="_Toc61182911"/>
      <w:bookmarkStart w:id="9914" w:name="_Toc66728226"/>
      <w:bookmarkStart w:id="9915" w:name="_Toc74962045"/>
      <w:bookmarkStart w:id="9916" w:name="_Toc75242955"/>
      <w:bookmarkStart w:id="9917" w:name="_Toc76545301"/>
      <w:bookmarkStart w:id="9918" w:name="_Toc82595404"/>
      <w:bookmarkStart w:id="9919" w:name="_Toc89955435"/>
      <w:bookmarkStart w:id="9920" w:name="_Toc98773862"/>
      <w:bookmarkStart w:id="9921" w:name="_Toc106201623"/>
      <w:bookmarkStart w:id="9922" w:name="_Toc115191477"/>
      <w:bookmarkStart w:id="9923" w:name="_Toc122013317"/>
      <w:bookmarkStart w:id="9924" w:name="_Toc124155405"/>
      <w:bookmarkStart w:id="9925" w:name="_Toc131535976"/>
      <w:bookmarkStart w:id="9926" w:name="_Toc137399267"/>
      <w:bookmarkStart w:id="9927" w:name="_Toc156575967"/>
      <w:bookmarkStart w:id="9928" w:name="_Toc176782885"/>
      <w:bookmarkStart w:id="9929" w:name="_Toc187256387"/>
      <w:r w:rsidRPr="008C3753">
        <w:t>8.2.7.5</w:t>
      </w:r>
      <w:r w:rsidRPr="008C3753">
        <w:tab/>
        <w:t>Test Requirement</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30" w:name="_Toc58860423"/>
      <w:bookmarkStart w:id="9931" w:name="_Toc58862927"/>
      <w:bookmarkStart w:id="9932" w:name="_Toc61182912"/>
      <w:bookmarkStart w:id="9933" w:name="_Toc66728227"/>
      <w:bookmarkStart w:id="9934" w:name="_Toc74962046"/>
      <w:bookmarkStart w:id="9935" w:name="_Toc75242956"/>
      <w:bookmarkStart w:id="9936" w:name="_Toc76545302"/>
      <w:bookmarkStart w:id="9937" w:name="_Toc82595405"/>
      <w:bookmarkStart w:id="9938" w:name="_Toc89955436"/>
      <w:bookmarkStart w:id="9939" w:name="_Toc98773863"/>
      <w:bookmarkStart w:id="9940" w:name="_Toc106201624"/>
      <w:bookmarkStart w:id="9941" w:name="_Toc115191478"/>
      <w:bookmarkStart w:id="9942" w:name="_Toc122013318"/>
      <w:bookmarkStart w:id="9943" w:name="_Toc124155406"/>
      <w:bookmarkStart w:id="9944" w:name="_Toc131535977"/>
      <w:bookmarkStart w:id="9945" w:name="_Toc137399268"/>
      <w:bookmarkStart w:id="9946" w:name="_Toc156575968"/>
      <w:bookmarkStart w:id="9947" w:name="_Toc176782886"/>
      <w:bookmarkStart w:id="9948" w:name="_Toc187256388"/>
      <w:r w:rsidRPr="008C3753">
        <w:t>8.2.8</w:t>
      </w:r>
      <w:r w:rsidRPr="008C3753">
        <w:tab/>
        <w:t>Performance requirements for PUSCH Mapping Type B with non-slot transmission</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169A2063" w14:textId="77777777" w:rsidR="00D84960" w:rsidRPr="008C3753" w:rsidRDefault="00D84960" w:rsidP="00D84960">
      <w:pPr>
        <w:pStyle w:val="Heading4"/>
      </w:pPr>
      <w:bookmarkStart w:id="9949" w:name="_Toc58860424"/>
      <w:bookmarkStart w:id="9950" w:name="_Toc58862928"/>
      <w:bookmarkStart w:id="9951" w:name="_Toc61182913"/>
      <w:bookmarkStart w:id="9952" w:name="_Toc66728228"/>
      <w:bookmarkStart w:id="9953" w:name="_Toc74962047"/>
      <w:bookmarkStart w:id="9954" w:name="_Toc75242957"/>
      <w:bookmarkStart w:id="9955" w:name="_Toc76545303"/>
      <w:bookmarkStart w:id="9956" w:name="_Toc82595406"/>
      <w:bookmarkStart w:id="9957" w:name="_Toc89955437"/>
      <w:bookmarkStart w:id="9958" w:name="_Toc98773864"/>
      <w:bookmarkStart w:id="9959" w:name="_Toc106201625"/>
      <w:bookmarkStart w:id="9960" w:name="_Toc115191479"/>
      <w:bookmarkStart w:id="9961" w:name="_Toc122013319"/>
      <w:bookmarkStart w:id="9962" w:name="_Toc124155407"/>
      <w:bookmarkStart w:id="9963" w:name="_Toc131535978"/>
      <w:bookmarkStart w:id="9964" w:name="_Toc137399269"/>
      <w:bookmarkStart w:id="9965" w:name="_Toc156575969"/>
      <w:bookmarkStart w:id="9966" w:name="_Toc176782887"/>
      <w:bookmarkStart w:id="9967" w:name="_Toc187256389"/>
      <w:r w:rsidRPr="008C3753">
        <w:t>8.2.8.1</w:t>
      </w:r>
      <w:r w:rsidRPr="008C3753">
        <w:tab/>
        <w:t>Definition and applicability</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68" w:name="_Toc58860425"/>
      <w:bookmarkStart w:id="9969" w:name="_Toc58862929"/>
      <w:bookmarkStart w:id="9970" w:name="_Toc61182914"/>
      <w:bookmarkStart w:id="9971" w:name="_Toc66728229"/>
      <w:bookmarkStart w:id="9972" w:name="_Toc74962048"/>
      <w:bookmarkStart w:id="9973" w:name="_Toc75242958"/>
      <w:bookmarkStart w:id="9974" w:name="_Toc76545304"/>
      <w:bookmarkStart w:id="9975" w:name="_Toc82595407"/>
      <w:bookmarkStart w:id="9976" w:name="_Toc89955438"/>
      <w:bookmarkStart w:id="9977" w:name="_Toc98773865"/>
      <w:bookmarkStart w:id="9978" w:name="_Toc106201626"/>
      <w:bookmarkStart w:id="9979" w:name="_Toc115191480"/>
      <w:bookmarkStart w:id="9980" w:name="_Toc122013320"/>
      <w:bookmarkStart w:id="9981" w:name="_Toc124155408"/>
      <w:bookmarkStart w:id="9982" w:name="_Toc131535979"/>
      <w:bookmarkStart w:id="9983" w:name="_Toc137399270"/>
      <w:bookmarkStart w:id="9984" w:name="_Toc156575970"/>
      <w:bookmarkStart w:id="9985" w:name="_Toc176782888"/>
      <w:bookmarkStart w:id="9986" w:name="_Toc187256390"/>
      <w:r w:rsidRPr="008C3753">
        <w:t>8.2.8.2</w:t>
      </w:r>
      <w:r w:rsidRPr="008C3753">
        <w:tab/>
        <w:t>Minimum Requirement</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987" w:name="_Toc58860426"/>
      <w:bookmarkStart w:id="9988" w:name="_Toc58862930"/>
      <w:bookmarkStart w:id="9989" w:name="_Toc61182915"/>
      <w:bookmarkStart w:id="9990" w:name="_Toc66728230"/>
      <w:bookmarkStart w:id="9991" w:name="_Toc74962049"/>
      <w:bookmarkStart w:id="9992" w:name="_Toc75242959"/>
      <w:bookmarkStart w:id="9993" w:name="_Toc76545305"/>
      <w:bookmarkStart w:id="9994" w:name="_Toc82595408"/>
      <w:bookmarkStart w:id="9995" w:name="_Toc89955439"/>
      <w:bookmarkStart w:id="9996" w:name="_Toc98773866"/>
      <w:bookmarkStart w:id="9997" w:name="_Toc106201627"/>
      <w:bookmarkStart w:id="9998" w:name="_Toc115191481"/>
      <w:bookmarkStart w:id="9999" w:name="_Toc122013321"/>
      <w:bookmarkStart w:id="10000" w:name="_Toc124155409"/>
      <w:bookmarkStart w:id="10001" w:name="_Toc131535980"/>
      <w:bookmarkStart w:id="10002" w:name="_Toc137399271"/>
      <w:bookmarkStart w:id="10003" w:name="_Toc156575971"/>
      <w:bookmarkStart w:id="10004" w:name="_Toc176782889"/>
      <w:bookmarkStart w:id="10005" w:name="_Toc187256391"/>
      <w:r w:rsidRPr="008C3753">
        <w:t>8.2.8.3</w:t>
      </w:r>
      <w:r w:rsidRPr="008C3753">
        <w:tab/>
        <w:t>Test Purpose</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06" w:name="_Toc58860427"/>
      <w:bookmarkStart w:id="10007" w:name="_Toc58862931"/>
      <w:bookmarkStart w:id="10008" w:name="_Toc61182916"/>
      <w:bookmarkStart w:id="10009" w:name="_Toc66728231"/>
      <w:bookmarkStart w:id="10010" w:name="_Toc74962050"/>
      <w:bookmarkStart w:id="10011" w:name="_Toc75242960"/>
      <w:bookmarkStart w:id="10012" w:name="_Toc76545306"/>
      <w:bookmarkStart w:id="10013" w:name="_Toc82595409"/>
      <w:bookmarkStart w:id="10014" w:name="_Toc89955440"/>
      <w:bookmarkStart w:id="10015" w:name="_Toc98773867"/>
      <w:bookmarkStart w:id="10016" w:name="_Toc106201628"/>
      <w:bookmarkStart w:id="10017" w:name="_Toc115191482"/>
      <w:bookmarkStart w:id="10018" w:name="_Toc122013322"/>
      <w:bookmarkStart w:id="10019" w:name="_Toc124155410"/>
      <w:bookmarkStart w:id="10020" w:name="_Toc131535981"/>
      <w:bookmarkStart w:id="10021" w:name="_Toc137399272"/>
      <w:bookmarkStart w:id="10022" w:name="_Toc156575972"/>
      <w:bookmarkStart w:id="10023" w:name="_Toc176782890"/>
      <w:bookmarkStart w:id="10024" w:name="_Toc187256392"/>
      <w:r w:rsidRPr="008C3753">
        <w:t>8.2.8.4</w:t>
      </w:r>
      <w:r w:rsidRPr="008C3753">
        <w:tab/>
        <w:t>Method of test</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2046514F" w14:textId="77777777" w:rsidR="00D84960" w:rsidRPr="008C3753" w:rsidRDefault="00D84960" w:rsidP="00D84960">
      <w:pPr>
        <w:pStyle w:val="Heading4"/>
        <w:rPr>
          <w:sz w:val="22"/>
        </w:rPr>
      </w:pPr>
      <w:bookmarkStart w:id="10025" w:name="_Toc58860428"/>
      <w:bookmarkStart w:id="10026" w:name="_Toc58862932"/>
      <w:bookmarkStart w:id="10027" w:name="_Toc61182917"/>
      <w:bookmarkStart w:id="10028" w:name="_Toc66728232"/>
      <w:bookmarkStart w:id="10029" w:name="_Toc74962051"/>
      <w:bookmarkStart w:id="10030" w:name="_Toc75242961"/>
      <w:bookmarkStart w:id="10031" w:name="_Toc76545307"/>
      <w:bookmarkStart w:id="10032" w:name="_Toc82595410"/>
      <w:bookmarkStart w:id="10033" w:name="_Toc89955441"/>
      <w:bookmarkStart w:id="10034" w:name="_Toc98773868"/>
      <w:bookmarkStart w:id="10035" w:name="_Toc106201629"/>
      <w:bookmarkStart w:id="10036" w:name="_Toc115191483"/>
      <w:bookmarkStart w:id="10037" w:name="_Toc122013323"/>
      <w:bookmarkStart w:id="10038" w:name="_Toc124155411"/>
      <w:bookmarkStart w:id="10039" w:name="_Toc131535982"/>
      <w:bookmarkStart w:id="10040" w:name="_Toc137399273"/>
      <w:bookmarkStart w:id="10041" w:name="_Toc156575973"/>
      <w:bookmarkStart w:id="10042" w:name="_Toc176782891"/>
      <w:bookmarkStart w:id="10043" w:name="_Toc187256393"/>
      <w:r w:rsidRPr="008C3753">
        <w:rPr>
          <w:sz w:val="22"/>
        </w:rPr>
        <w:t>8.2.8.4.1</w:t>
      </w:r>
      <w:r w:rsidRPr="008C3753">
        <w:rPr>
          <w:sz w:val="22"/>
        </w:rPr>
        <w:tab/>
        <w:t>Initial Conditions</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44" w:name="_Toc58860429"/>
      <w:bookmarkStart w:id="10045" w:name="_Toc58862933"/>
      <w:bookmarkStart w:id="10046" w:name="_Toc61182918"/>
      <w:bookmarkStart w:id="10047" w:name="_Toc66728233"/>
      <w:bookmarkStart w:id="10048" w:name="_Toc74962052"/>
      <w:bookmarkStart w:id="10049" w:name="_Toc75242962"/>
      <w:bookmarkStart w:id="10050" w:name="_Toc76545308"/>
      <w:bookmarkStart w:id="10051" w:name="_Toc82595411"/>
      <w:bookmarkStart w:id="10052" w:name="_Toc89955442"/>
      <w:bookmarkStart w:id="10053" w:name="_Toc98773869"/>
      <w:bookmarkStart w:id="10054" w:name="_Toc106201630"/>
      <w:bookmarkStart w:id="10055" w:name="_Toc115191484"/>
      <w:bookmarkStart w:id="10056" w:name="_Toc122013324"/>
      <w:bookmarkStart w:id="10057" w:name="_Toc124155412"/>
      <w:bookmarkStart w:id="10058" w:name="_Toc131535983"/>
      <w:bookmarkStart w:id="10059" w:name="_Toc137399274"/>
      <w:bookmarkStart w:id="10060" w:name="_Toc156575974"/>
      <w:bookmarkStart w:id="10061" w:name="_Toc176782892"/>
      <w:bookmarkStart w:id="10062" w:name="_Toc187256394"/>
      <w:r w:rsidRPr="008C3753">
        <w:rPr>
          <w:sz w:val="22"/>
        </w:rPr>
        <w:t>8.2.8.4.2</w:t>
      </w:r>
      <w:r w:rsidRPr="008C3753">
        <w:rPr>
          <w:sz w:val="22"/>
        </w:rPr>
        <w:tab/>
        <w:t>Procedure</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63" w:name="_Toc58860430"/>
      <w:bookmarkStart w:id="10064" w:name="_Toc58862934"/>
      <w:bookmarkStart w:id="10065" w:name="_Toc61182919"/>
      <w:bookmarkStart w:id="10066" w:name="_Toc66728234"/>
      <w:bookmarkStart w:id="10067" w:name="_Toc74962053"/>
      <w:bookmarkStart w:id="10068" w:name="_Toc75242963"/>
      <w:bookmarkStart w:id="10069" w:name="_Toc76545309"/>
      <w:bookmarkStart w:id="10070" w:name="_Toc82595412"/>
      <w:bookmarkStart w:id="10071" w:name="_Toc89955443"/>
      <w:bookmarkStart w:id="10072" w:name="_Toc98773870"/>
      <w:bookmarkStart w:id="10073" w:name="_Toc106201631"/>
      <w:bookmarkStart w:id="10074" w:name="_Toc115191485"/>
      <w:bookmarkStart w:id="10075" w:name="_Toc122013325"/>
      <w:bookmarkStart w:id="10076" w:name="_Toc124155413"/>
      <w:bookmarkStart w:id="10077" w:name="_Toc131535984"/>
      <w:bookmarkStart w:id="10078" w:name="_Toc137399275"/>
      <w:bookmarkStart w:id="10079" w:name="_Toc156575975"/>
      <w:bookmarkStart w:id="10080" w:name="_Toc176782893"/>
      <w:bookmarkStart w:id="10081" w:name="_Toc187256395"/>
      <w:r w:rsidRPr="008C3753">
        <w:t>8.2.8.5</w:t>
      </w:r>
      <w:r w:rsidRPr="008C3753">
        <w:tab/>
        <w:t>Test Requirement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082" w:name="_Toc58860431"/>
      <w:bookmarkStart w:id="10083" w:name="_Toc58862935"/>
      <w:bookmarkStart w:id="10084" w:name="_Toc61182920"/>
      <w:bookmarkStart w:id="10085" w:name="_Toc66728235"/>
      <w:bookmarkStart w:id="10086" w:name="_Toc74962054"/>
      <w:bookmarkStart w:id="10087" w:name="_Toc75242964"/>
      <w:bookmarkStart w:id="10088" w:name="_Toc76545310"/>
      <w:bookmarkStart w:id="10089" w:name="_Toc82595413"/>
      <w:bookmarkStart w:id="10090" w:name="_Toc89955444"/>
      <w:bookmarkStart w:id="10091" w:name="_Toc98773871"/>
      <w:bookmarkStart w:id="10092" w:name="_Toc106201632"/>
      <w:bookmarkStart w:id="10093" w:name="_Toc115191486"/>
      <w:bookmarkStart w:id="10094" w:name="_Toc122013326"/>
      <w:bookmarkStart w:id="10095" w:name="_Toc124155414"/>
      <w:bookmarkStart w:id="10096" w:name="_Toc131535985"/>
      <w:bookmarkStart w:id="10097" w:name="_Toc137399276"/>
      <w:bookmarkStart w:id="10098" w:name="_Toc156575976"/>
      <w:bookmarkStart w:id="10099" w:name="_Toc176782894"/>
      <w:bookmarkStart w:id="10100" w:name="_Toc187256396"/>
      <w:r w:rsidRPr="008C3753">
        <w:t>8.2.9</w:t>
      </w:r>
      <w:r w:rsidRPr="008C3753">
        <w:tab/>
        <w:t>Performance requirements for PUSCH msgA for 2-step RA type</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5D623C90" w14:textId="5653A386" w:rsidR="002C65D8" w:rsidRPr="008C3753" w:rsidRDefault="002C65D8" w:rsidP="002C65D8">
      <w:pPr>
        <w:pStyle w:val="Heading4"/>
      </w:pPr>
      <w:bookmarkStart w:id="10101" w:name="_Toc58860432"/>
      <w:bookmarkStart w:id="10102" w:name="_Toc58862936"/>
      <w:bookmarkStart w:id="10103" w:name="_Toc61182921"/>
      <w:bookmarkStart w:id="10104" w:name="_Toc66728236"/>
      <w:bookmarkStart w:id="10105" w:name="_Toc74962055"/>
      <w:bookmarkStart w:id="10106" w:name="_Toc75242965"/>
      <w:bookmarkStart w:id="10107" w:name="_Toc76545311"/>
      <w:bookmarkStart w:id="10108" w:name="_Toc82595414"/>
      <w:bookmarkStart w:id="10109" w:name="_Toc89955445"/>
      <w:bookmarkStart w:id="10110" w:name="_Toc98773872"/>
      <w:bookmarkStart w:id="10111" w:name="_Toc106201633"/>
      <w:bookmarkStart w:id="10112" w:name="_Toc115191487"/>
      <w:bookmarkStart w:id="10113" w:name="_Toc122013327"/>
      <w:bookmarkStart w:id="10114" w:name="_Toc124155415"/>
      <w:bookmarkStart w:id="10115" w:name="_Toc131535986"/>
      <w:bookmarkStart w:id="10116" w:name="_Toc137399277"/>
      <w:bookmarkStart w:id="10117" w:name="_Toc156575977"/>
      <w:bookmarkStart w:id="10118" w:name="_Toc176782895"/>
      <w:bookmarkStart w:id="10119" w:name="_Toc187256397"/>
      <w:r w:rsidRPr="008C3753">
        <w:t>8.2.9.1</w:t>
      </w:r>
      <w:r w:rsidRPr="008C3753">
        <w:tab/>
        <w:t>Definition and applicability</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20" w:name="_Toc58860433"/>
      <w:bookmarkStart w:id="10121" w:name="_Toc58862937"/>
      <w:bookmarkStart w:id="10122" w:name="_Toc61182922"/>
      <w:bookmarkStart w:id="10123" w:name="_Toc66728237"/>
      <w:bookmarkStart w:id="10124" w:name="_Toc74962056"/>
      <w:bookmarkStart w:id="10125" w:name="_Toc75242966"/>
      <w:bookmarkStart w:id="10126" w:name="_Toc76545312"/>
      <w:bookmarkStart w:id="10127" w:name="_Toc82595415"/>
      <w:bookmarkStart w:id="10128" w:name="_Toc89955446"/>
      <w:bookmarkStart w:id="10129" w:name="_Toc98773873"/>
      <w:bookmarkStart w:id="10130" w:name="_Toc106201634"/>
      <w:bookmarkStart w:id="10131" w:name="_Toc115191488"/>
      <w:bookmarkStart w:id="10132" w:name="_Toc122013328"/>
      <w:bookmarkStart w:id="10133" w:name="_Toc124155416"/>
      <w:bookmarkStart w:id="10134" w:name="_Toc131535987"/>
      <w:bookmarkStart w:id="10135" w:name="_Toc137399278"/>
      <w:bookmarkStart w:id="10136" w:name="_Toc156575978"/>
      <w:bookmarkStart w:id="10137" w:name="_Toc176782896"/>
      <w:bookmarkStart w:id="10138" w:name="_Toc187256398"/>
      <w:r w:rsidRPr="008C3753">
        <w:t>8.2.9.2</w:t>
      </w:r>
      <w:r w:rsidRPr="008C3753">
        <w:tab/>
        <w:t>Minimum Requirement</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255C8081" w14:textId="2D14C6BB" w:rsidR="005B632A" w:rsidRPr="008C3753" w:rsidRDefault="005B632A" w:rsidP="005B632A">
      <w:bookmarkStart w:id="10139" w:name="_Toc58860434"/>
      <w:bookmarkStart w:id="10140" w:name="_Toc58862938"/>
      <w:bookmarkStart w:id="10141"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42" w:name="_Toc66728238"/>
      <w:bookmarkStart w:id="10143" w:name="_Toc74962057"/>
      <w:bookmarkStart w:id="10144" w:name="_Toc75242967"/>
      <w:bookmarkStart w:id="10145" w:name="_Toc76545313"/>
      <w:bookmarkStart w:id="10146" w:name="_Toc82595416"/>
      <w:bookmarkStart w:id="10147" w:name="_Toc89955447"/>
      <w:bookmarkStart w:id="10148" w:name="_Toc98773874"/>
      <w:bookmarkStart w:id="10149" w:name="_Toc106201635"/>
      <w:bookmarkStart w:id="10150" w:name="_Toc115191489"/>
      <w:bookmarkStart w:id="10151" w:name="_Toc122013329"/>
      <w:bookmarkStart w:id="10152" w:name="_Toc124155417"/>
      <w:bookmarkStart w:id="10153" w:name="_Toc131535988"/>
      <w:bookmarkStart w:id="10154" w:name="_Toc137399279"/>
      <w:bookmarkStart w:id="10155" w:name="_Toc156575979"/>
      <w:bookmarkStart w:id="10156" w:name="_Toc176782897"/>
      <w:bookmarkStart w:id="10157" w:name="_Toc187256399"/>
      <w:r w:rsidRPr="008C3753">
        <w:t>8.2.9.3</w:t>
      </w:r>
      <w:r w:rsidRPr="008C3753">
        <w:tab/>
        <w:t>Test Purpose</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58" w:name="_Toc58860435"/>
      <w:bookmarkStart w:id="10159" w:name="_Toc58862939"/>
      <w:bookmarkStart w:id="10160" w:name="_Toc61182924"/>
      <w:bookmarkStart w:id="10161" w:name="_Toc66728239"/>
      <w:bookmarkStart w:id="10162" w:name="_Toc74962058"/>
      <w:bookmarkStart w:id="10163" w:name="_Toc75242968"/>
      <w:bookmarkStart w:id="10164" w:name="_Toc76545314"/>
      <w:bookmarkStart w:id="10165" w:name="_Toc82595417"/>
      <w:bookmarkStart w:id="10166" w:name="_Toc89955448"/>
      <w:bookmarkStart w:id="10167" w:name="_Toc98773875"/>
      <w:bookmarkStart w:id="10168" w:name="_Toc106201636"/>
      <w:bookmarkStart w:id="10169" w:name="_Toc115191490"/>
      <w:bookmarkStart w:id="10170" w:name="_Toc122013330"/>
      <w:bookmarkStart w:id="10171" w:name="_Toc124155418"/>
      <w:bookmarkStart w:id="10172" w:name="_Toc131535989"/>
      <w:bookmarkStart w:id="10173" w:name="_Toc137399280"/>
      <w:bookmarkStart w:id="10174" w:name="_Toc156575980"/>
      <w:bookmarkStart w:id="10175" w:name="_Toc176782898"/>
      <w:bookmarkStart w:id="10176" w:name="_Toc187256400"/>
      <w:r w:rsidRPr="008C3753">
        <w:t>8.2.9.4</w:t>
      </w:r>
      <w:r w:rsidRPr="008C3753">
        <w:tab/>
        <w:t>Method of test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26EE48D" w14:textId="04110340" w:rsidR="002C65D8" w:rsidRPr="008C3753" w:rsidRDefault="002C65D8" w:rsidP="002C65D8">
      <w:pPr>
        <w:pStyle w:val="Heading5"/>
      </w:pPr>
      <w:bookmarkStart w:id="10177" w:name="_Toc58860436"/>
      <w:bookmarkStart w:id="10178" w:name="_Toc58862940"/>
      <w:bookmarkStart w:id="10179" w:name="_Toc61182925"/>
      <w:bookmarkStart w:id="10180" w:name="_Toc66728240"/>
      <w:bookmarkStart w:id="10181" w:name="_Toc74962059"/>
      <w:bookmarkStart w:id="10182" w:name="_Toc75242969"/>
      <w:bookmarkStart w:id="10183" w:name="_Toc76545315"/>
      <w:bookmarkStart w:id="10184" w:name="_Toc82595418"/>
      <w:bookmarkStart w:id="10185" w:name="_Toc89955449"/>
      <w:bookmarkStart w:id="10186" w:name="_Toc98773876"/>
      <w:bookmarkStart w:id="10187" w:name="_Toc106201637"/>
      <w:bookmarkStart w:id="10188" w:name="_Toc115191491"/>
      <w:bookmarkStart w:id="10189" w:name="_Toc122013331"/>
      <w:bookmarkStart w:id="10190" w:name="_Toc124155419"/>
      <w:bookmarkStart w:id="10191" w:name="_Toc131535990"/>
      <w:bookmarkStart w:id="10192" w:name="_Toc137399281"/>
      <w:bookmarkStart w:id="10193" w:name="_Toc156575981"/>
      <w:bookmarkStart w:id="10194" w:name="_Toc176782899"/>
      <w:bookmarkStart w:id="10195" w:name="_Toc187256401"/>
      <w:r w:rsidRPr="008C3753">
        <w:t>8.2.9.4.1</w:t>
      </w:r>
      <w:r w:rsidRPr="008C3753">
        <w:tab/>
        <w:t>Initial Conditions</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196" w:name="_Toc58860437"/>
      <w:bookmarkStart w:id="10197" w:name="_Toc58862941"/>
      <w:bookmarkStart w:id="10198" w:name="_Toc61182926"/>
      <w:bookmarkStart w:id="10199" w:name="_Toc66728241"/>
      <w:bookmarkStart w:id="10200" w:name="_Toc74962060"/>
      <w:bookmarkStart w:id="10201" w:name="_Toc75242970"/>
      <w:bookmarkStart w:id="10202" w:name="_Toc76545316"/>
      <w:bookmarkStart w:id="10203" w:name="_Toc82595419"/>
      <w:bookmarkStart w:id="10204" w:name="_Toc89955450"/>
      <w:bookmarkStart w:id="10205" w:name="_Toc98773877"/>
      <w:bookmarkStart w:id="10206" w:name="_Toc106201638"/>
      <w:bookmarkStart w:id="10207" w:name="_Toc115191492"/>
      <w:bookmarkStart w:id="10208" w:name="_Toc122013332"/>
      <w:bookmarkStart w:id="10209" w:name="_Toc124155420"/>
      <w:bookmarkStart w:id="10210" w:name="_Toc131535991"/>
      <w:bookmarkStart w:id="10211" w:name="_Toc137399282"/>
      <w:bookmarkStart w:id="10212" w:name="_Toc156575982"/>
      <w:bookmarkStart w:id="10213" w:name="_Toc176782900"/>
      <w:bookmarkStart w:id="10214" w:name="_Toc187256402"/>
      <w:r w:rsidRPr="008C3753">
        <w:t>8.2.9.4.2</w:t>
      </w:r>
      <w:r w:rsidRPr="008C3753">
        <w:tab/>
        <w:t>Procedure</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5pt" o:ole="">
            <v:imagedata r:id="rId65" o:title=""/>
          </v:shape>
          <o:OLEObject Type="Embed" ProgID="Visio.Drawing.11" ShapeID="_x0000_i1054" DrawAspect="Content" ObjectID="_1797868831"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15" w:name="_Toc58860438"/>
      <w:bookmarkStart w:id="10216" w:name="_Toc58862942"/>
      <w:bookmarkStart w:id="10217" w:name="_Toc61182927"/>
      <w:bookmarkStart w:id="10218" w:name="_Toc66728242"/>
      <w:bookmarkStart w:id="10219" w:name="_Toc74962061"/>
      <w:bookmarkStart w:id="10220" w:name="_Toc75242971"/>
      <w:bookmarkStart w:id="10221" w:name="_Toc76545317"/>
      <w:bookmarkStart w:id="10222" w:name="_Toc82595420"/>
      <w:bookmarkStart w:id="10223" w:name="_Toc89955451"/>
      <w:bookmarkStart w:id="10224" w:name="_Toc98773878"/>
      <w:bookmarkStart w:id="10225" w:name="_Toc106201639"/>
      <w:bookmarkStart w:id="10226" w:name="_Toc115191493"/>
      <w:bookmarkStart w:id="10227" w:name="_Toc122013333"/>
      <w:bookmarkStart w:id="10228" w:name="_Toc124155421"/>
      <w:bookmarkStart w:id="10229" w:name="_Toc131535992"/>
      <w:bookmarkStart w:id="10230" w:name="_Toc137399283"/>
      <w:bookmarkStart w:id="10231" w:name="_Toc156575983"/>
      <w:bookmarkStart w:id="10232" w:name="_Toc176782901"/>
      <w:bookmarkStart w:id="10233" w:name="_Toc187256403"/>
      <w:r w:rsidRPr="008C3753">
        <w:t>8.2.9.5</w:t>
      </w:r>
      <w:r w:rsidRPr="008C3753">
        <w:tab/>
        <w:t>Test Requirement</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34" w:name="_Toc74962062"/>
      <w:bookmarkStart w:id="10235" w:name="_Toc75242972"/>
      <w:bookmarkStart w:id="10236" w:name="_Toc76545318"/>
      <w:bookmarkStart w:id="10237" w:name="_Toc82595421"/>
      <w:bookmarkStart w:id="10238" w:name="_Toc89955452"/>
      <w:bookmarkStart w:id="10239" w:name="_Toc98773879"/>
      <w:bookmarkStart w:id="10240" w:name="_Toc106201640"/>
      <w:bookmarkStart w:id="10241" w:name="_Toc115191494"/>
      <w:bookmarkStart w:id="10242" w:name="_Toc122013334"/>
      <w:bookmarkStart w:id="10243" w:name="_Toc124155422"/>
      <w:bookmarkStart w:id="10244" w:name="_Toc131535993"/>
      <w:bookmarkStart w:id="10245" w:name="_Toc137399284"/>
      <w:bookmarkStart w:id="10246" w:name="_Toc156575984"/>
      <w:bookmarkStart w:id="10247" w:name="_Toc176782902"/>
      <w:bookmarkStart w:id="10248" w:name="_Toc61178968"/>
      <w:bookmarkStart w:id="10249" w:name="_Toc61179438"/>
      <w:bookmarkStart w:id="10250" w:name="_Toc187256404"/>
      <w:r>
        <w:rPr>
          <w:rFonts w:eastAsiaTheme="minorEastAsia"/>
        </w:rPr>
        <w:t>8.2.10</w:t>
      </w:r>
      <w:r>
        <w:rPr>
          <w:rFonts w:eastAsiaTheme="minorEastAsia"/>
        </w:rPr>
        <w:tab/>
        <w:t>Requirements for interlaced PUSCH</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50"/>
      <w:r>
        <w:rPr>
          <w:rFonts w:eastAsiaTheme="minorEastAsia"/>
        </w:rPr>
        <w:t xml:space="preserve"> </w:t>
      </w:r>
      <w:bookmarkEnd w:id="10248"/>
      <w:bookmarkEnd w:id="10249"/>
    </w:p>
    <w:p w14:paraId="1C411481" w14:textId="77777777" w:rsidR="00B82A7B" w:rsidRDefault="00B82A7B" w:rsidP="00B82A7B">
      <w:pPr>
        <w:pStyle w:val="Heading4"/>
        <w:rPr>
          <w:rFonts w:eastAsiaTheme="minorEastAsia"/>
        </w:rPr>
      </w:pPr>
      <w:bookmarkStart w:id="10251" w:name="_Toc74962063"/>
      <w:bookmarkStart w:id="10252" w:name="_Toc75242973"/>
      <w:bookmarkStart w:id="10253" w:name="_Toc76545319"/>
      <w:bookmarkStart w:id="10254" w:name="_Toc82595422"/>
      <w:bookmarkStart w:id="10255" w:name="_Toc89955453"/>
      <w:bookmarkStart w:id="10256" w:name="_Toc98773880"/>
      <w:bookmarkStart w:id="10257" w:name="_Toc106201641"/>
      <w:bookmarkStart w:id="10258" w:name="_Toc115191495"/>
      <w:bookmarkStart w:id="10259" w:name="_Toc122013335"/>
      <w:bookmarkStart w:id="10260" w:name="_Toc124155423"/>
      <w:bookmarkStart w:id="10261" w:name="_Toc131535994"/>
      <w:bookmarkStart w:id="10262" w:name="_Toc137399285"/>
      <w:bookmarkStart w:id="10263" w:name="_Toc156575985"/>
      <w:bookmarkStart w:id="10264" w:name="_Toc176782903"/>
      <w:bookmarkStart w:id="10265" w:name="_Toc61178969"/>
      <w:bookmarkStart w:id="10266" w:name="_Toc61179439"/>
      <w:bookmarkStart w:id="10267" w:name="OLE_LINK64"/>
      <w:bookmarkStart w:id="10268" w:name="_Toc187256405"/>
      <w:r>
        <w:rPr>
          <w:rFonts w:eastAsiaTheme="minorEastAsia"/>
        </w:rPr>
        <w:t>8.2.10.1</w:t>
      </w:r>
      <w:r>
        <w:rPr>
          <w:rFonts w:eastAsiaTheme="minorEastAsia"/>
        </w:rPr>
        <w:tab/>
        <w:t>Definition and applicability</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8"/>
      <w:r>
        <w:rPr>
          <w:rFonts w:eastAsiaTheme="minorEastAsia"/>
        </w:rPr>
        <w:tab/>
      </w:r>
      <w:bookmarkEnd w:id="10265"/>
      <w:bookmarkEnd w:id="10266"/>
    </w:p>
    <w:bookmarkEnd w:id="10267"/>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69" w:name="_Toc74962064"/>
      <w:bookmarkStart w:id="10270" w:name="_Toc75242974"/>
      <w:bookmarkStart w:id="10271" w:name="_Toc76545320"/>
      <w:bookmarkStart w:id="10272" w:name="_Toc82595423"/>
      <w:bookmarkStart w:id="10273" w:name="_Toc89955454"/>
      <w:bookmarkStart w:id="10274" w:name="_Toc98773881"/>
      <w:bookmarkStart w:id="10275" w:name="_Toc106201642"/>
      <w:bookmarkStart w:id="10276" w:name="_Toc115191496"/>
      <w:bookmarkStart w:id="10277" w:name="_Toc122013336"/>
      <w:bookmarkStart w:id="10278" w:name="_Toc124155424"/>
      <w:bookmarkStart w:id="10279" w:name="_Toc131535995"/>
      <w:bookmarkStart w:id="10280" w:name="_Toc137399286"/>
      <w:bookmarkStart w:id="10281" w:name="_Toc156575986"/>
      <w:bookmarkStart w:id="10282" w:name="_Toc176782904"/>
      <w:bookmarkStart w:id="10283" w:name="OLE_LINK6"/>
      <w:bookmarkStart w:id="10284" w:name="_Toc187256406"/>
      <w:r>
        <w:rPr>
          <w:rFonts w:eastAsiaTheme="minorEastAsia"/>
        </w:rPr>
        <w:t>8.2.10.2</w:t>
      </w:r>
      <w:r>
        <w:rPr>
          <w:rFonts w:eastAsiaTheme="minorEastAsia"/>
        </w:rPr>
        <w:tab/>
        <w:t>Minimum Requirement</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4"/>
    </w:p>
    <w:bookmarkEnd w:id="10283"/>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285" w:name="_Toc74962065"/>
      <w:bookmarkStart w:id="10286" w:name="_Toc75242975"/>
      <w:bookmarkStart w:id="10287" w:name="_Toc76545321"/>
      <w:bookmarkStart w:id="10288" w:name="_Toc82595424"/>
      <w:bookmarkStart w:id="10289" w:name="_Toc89955455"/>
      <w:bookmarkStart w:id="10290" w:name="_Toc98773882"/>
      <w:bookmarkStart w:id="10291" w:name="_Toc106201643"/>
      <w:bookmarkStart w:id="10292" w:name="_Toc115191497"/>
      <w:bookmarkStart w:id="10293" w:name="_Toc122013337"/>
      <w:bookmarkStart w:id="10294" w:name="_Toc124155425"/>
      <w:bookmarkStart w:id="10295" w:name="_Toc131535996"/>
      <w:bookmarkStart w:id="10296" w:name="_Toc137399287"/>
      <w:bookmarkStart w:id="10297" w:name="_Toc156575987"/>
      <w:bookmarkStart w:id="10298" w:name="_Toc176782905"/>
      <w:bookmarkStart w:id="10299" w:name="_Toc187256407"/>
      <w:r>
        <w:rPr>
          <w:rFonts w:eastAsiaTheme="minorEastAsia"/>
        </w:rPr>
        <w:lastRenderedPageBreak/>
        <w:t>8.2.10.3</w:t>
      </w:r>
      <w:r>
        <w:rPr>
          <w:rFonts w:eastAsiaTheme="minorEastAsia"/>
        </w:rPr>
        <w:tab/>
        <w:t>Test Purpose</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00" w:name="_Toc74962066"/>
      <w:bookmarkStart w:id="10301" w:name="_Toc75242976"/>
      <w:bookmarkStart w:id="10302" w:name="_Toc76545322"/>
      <w:bookmarkStart w:id="10303" w:name="_Toc82595425"/>
      <w:bookmarkStart w:id="10304" w:name="_Toc89955456"/>
      <w:bookmarkStart w:id="10305" w:name="_Toc98773883"/>
      <w:bookmarkStart w:id="10306" w:name="_Toc106201644"/>
      <w:bookmarkStart w:id="10307" w:name="_Toc115191498"/>
      <w:bookmarkStart w:id="10308" w:name="_Toc122013338"/>
      <w:bookmarkStart w:id="10309" w:name="_Toc124155426"/>
      <w:bookmarkStart w:id="10310" w:name="_Toc131535997"/>
      <w:bookmarkStart w:id="10311" w:name="_Toc137399288"/>
      <w:bookmarkStart w:id="10312" w:name="_Toc156575988"/>
      <w:bookmarkStart w:id="10313" w:name="_Toc176782906"/>
      <w:bookmarkStart w:id="10314" w:name="_Toc187256408"/>
      <w:r>
        <w:rPr>
          <w:rFonts w:eastAsiaTheme="minorEastAsia"/>
        </w:rPr>
        <w:t>8.2.10.4</w:t>
      </w:r>
      <w:r>
        <w:rPr>
          <w:rFonts w:eastAsiaTheme="minorEastAsia"/>
        </w:rPr>
        <w:tab/>
        <w:t>Method of test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89BB679" w14:textId="77777777" w:rsidR="00B82A7B" w:rsidRDefault="00B82A7B" w:rsidP="00B82A7B">
      <w:pPr>
        <w:pStyle w:val="Heading5"/>
        <w:rPr>
          <w:rFonts w:eastAsiaTheme="minorEastAsia"/>
        </w:rPr>
      </w:pPr>
      <w:bookmarkStart w:id="10315" w:name="_Toc74962067"/>
      <w:bookmarkStart w:id="10316" w:name="_Toc75242977"/>
      <w:bookmarkStart w:id="10317" w:name="_Toc76545323"/>
      <w:bookmarkStart w:id="10318" w:name="_Toc82595426"/>
      <w:bookmarkStart w:id="10319" w:name="_Toc89955457"/>
      <w:bookmarkStart w:id="10320" w:name="_Toc98773884"/>
      <w:bookmarkStart w:id="10321" w:name="_Toc106201645"/>
      <w:bookmarkStart w:id="10322" w:name="_Toc115191499"/>
      <w:bookmarkStart w:id="10323" w:name="_Toc122013339"/>
      <w:bookmarkStart w:id="10324" w:name="_Toc124155427"/>
      <w:bookmarkStart w:id="10325" w:name="_Toc131535998"/>
      <w:bookmarkStart w:id="10326" w:name="_Toc137399289"/>
      <w:bookmarkStart w:id="10327" w:name="_Toc156575989"/>
      <w:bookmarkStart w:id="10328" w:name="_Toc176782907"/>
      <w:bookmarkStart w:id="10329" w:name="_Toc187256409"/>
      <w:r>
        <w:rPr>
          <w:rFonts w:eastAsiaTheme="minorEastAsia"/>
        </w:rPr>
        <w:t>8.2.10.4.1</w:t>
      </w:r>
      <w:r>
        <w:rPr>
          <w:rFonts w:eastAsiaTheme="minorEastAsia"/>
        </w:rPr>
        <w:tab/>
        <w:t>Initial Conditions</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30" w:name="_Toc74962068"/>
      <w:bookmarkStart w:id="10331" w:name="_Toc75242978"/>
      <w:bookmarkStart w:id="10332" w:name="_Toc76545324"/>
      <w:bookmarkStart w:id="10333" w:name="_Toc82595427"/>
      <w:bookmarkStart w:id="10334" w:name="_Toc89955458"/>
      <w:bookmarkStart w:id="10335" w:name="_Toc98773885"/>
      <w:bookmarkStart w:id="10336" w:name="_Toc106201646"/>
      <w:bookmarkStart w:id="10337" w:name="_Toc115191500"/>
      <w:bookmarkStart w:id="10338" w:name="_Toc122013340"/>
      <w:bookmarkStart w:id="10339" w:name="_Toc124155428"/>
      <w:bookmarkStart w:id="10340" w:name="_Toc131535999"/>
      <w:bookmarkStart w:id="10341" w:name="_Toc137399290"/>
      <w:bookmarkStart w:id="10342" w:name="_Toc156575990"/>
      <w:bookmarkStart w:id="10343" w:name="_Toc176782908"/>
      <w:bookmarkStart w:id="10344" w:name="_Toc187256410"/>
      <w:r>
        <w:rPr>
          <w:rFonts w:eastAsiaTheme="minorEastAsia"/>
        </w:rPr>
        <w:t>8.2.10.4.2</w:t>
      </w:r>
      <w:r>
        <w:rPr>
          <w:rFonts w:eastAsiaTheme="minorEastAsia"/>
        </w:rPr>
        <w:tab/>
        <w:t>Procedure</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45" w:name="_Toc74962069"/>
      <w:bookmarkStart w:id="10346" w:name="_Toc75242979"/>
      <w:bookmarkStart w:id="10347" w:name="_Toc76545325"/>
      <w:bookmarkStart w:id="10348" w:name="_Toc82595428"/>
      <w:bookmarkStart w:id="10349" w:name="_Toc89955459"/>
      <w:bookmarkStart w:id="10350" w:name="_Toc98773886"/>
      <w:bookmarkStart w:id="10351" w:name="_Toc106201647"/>
      <w:bookmarkStart w:id="10352" w:name="_Toc115191501"/>
      <w:bookmarkStart w:id="10353" w:name="_Toc122013341"/>
      <w:bookmarkStart w:id="10354" w:name="_Toc124155429"/>
      <w:bookmarkStart w:id="10355" w:name="_Toc131536000"/>
      <w:bookmarkStart w:id="10356" w:name="_Toc137399291"/>
      <w:bookmarkStart w:id="10357" w:name="_Toc156575991"/>
      <w:bookmarkStart w:id="10358" w:name="_Toc176782909"/>
      <w:bookmarkStart w:id="10359" w:name="_Toc187256411"/>
      <w:r>
        <w:rPr>
          <w:rFonts w:eastAsiaTheme="minorEastAsia"/>
        </w:rPr>
        <w:t>8.2.10.5</w:t>
      </w:r>
      <w:r>
        <w:rPr>
          <w:rFonts w:eastAsiaTheme="minorEastAsia"/>
        </w:rPr>
        <w:tab/>
        <w:t>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60"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60"/>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61"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61"/>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62" w:name="_Toc61182500"/>
      <w:bookmarkStart w:id="10363" w:name="_Toc66782493"/>
      <w:bookmarkStart w:id="10364" w:name="_Toc74962070"/>
      <w:bookmarkStart w:id="10365" w:name="_Toc75242980"/>
      <w:bookmarkStart w:id="10366" w:name="_Toc76545326"/>
      <w:bookmarkStart w:id="10367" w:name="_Toc82595429"/>
      <w:bookmarkStart w:id="10368" w:name="_Toc89955460"/>
      <w:bookmarkStart w:id="10369" w:name="_Toc98773887"/>
      <w:bookmarkStart w:id="10370" w:name="_Toc106201648"/>
      <w:bookmarkStart w:id="10371" w:name="_Toc115191502"/>
      <w:bookmarkStart w:id="10372" w:name="_Toc122013342"/>
      <w:bookmarkStart w:id="10373" w:name="_Toc124155430"/>
      <w:bookmarkStart w:id="10374" w:name="_Toc131536001"/>
      <w:bookmarkStart w:id="10375" w:name="_Toc137399292"/>
      <w:bookmarkStart w:id="10376" w:name="_Toc156575992"/>
      <w:bookmarkStart w:id="10377" w:name="_Toc176782910"/>
      <w:bookmarkStart w:id="10378" w:name="_Toc18725641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D869498" w14:textId="77777777" w:rsidR="00B82A7B" w:rsidRPr="008C3753" w:rsidRDefault="00B82A7B" w:rsidP="00B82A7B">
      <w:pPr>
        <w:pStyle w:val="Heading4"/>
      </w:pPr>
      <w:bookmarkStart w:id="10379" w:name="_Toc61182501"/>
      <w:bookmarkStart w:id="10380" w:name="_Toc66782494"/>
      <w:bookmarkStart w:id="10381" w:name="_Toc74962071"/>
      <w:bookmarkStart w:id="10382" w:name="_Toc75242981"/>
      <w:bookmarkStart w:id="10383" w:name="_Toc76545327"/>
      <w:bookmarkStart w:id="10384" w:name="_Toc82595430"/>
      <w:bookmarkStart w:id="10385" w:name="_Toc89955461"/>
      <w:bookmarkStart w:id="10386" w:name="_Toc98773888"/>
      <w:bookmarkStart w:id="10387" w:name="_Toc106201649"/>
      <w:bookmarkStart w:id="10388" w:name="_Toc115191503"/>
      <w:bookmarkStart w:id="10389" w:name="_Toc122013343"/>
      <w:bookmarkStart w:id="10390" w:name="_Toc124155431"/>
      <w:bookmarkStart w:id="10391" w:name="_Toc131536002"/>
      <w:bookmarkStart w:id="10392" w:name="_Toc137399293"/>
      <w:bookmarkStart w:id="10393" w:name="_Toc156575993"/>
      <w:bookmarkStart w:id="10394" w:name="_Toc176782911"/>
      <w:bookmarkStart w:id="10395" w:name="_Toc187256413"/>
      <w:r w:rsidRPr="008C3753">
        <w:t>8.2.</w:t>
      </w:r>
      <w:r>
        <w:t>11</w:t>
      </w:r>
      <w:r w:rsidRPr="008C3753">
        <w:t>.1</w:t>
      </w:r>
      <w:r w:rsidRPr="008C3753">
        <w:tab/>
        <w:t>Definition and applicability</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96" w:name="_Toc61182502"/>
      <w:bookmarkStart w:id="10397" w:name="_Toc66782495"/>
      <w:bookmarkStart w:id="10398" w:name="_Toc74962072"/>
      <w:bookmarkStart w:id="10399" w:name="_Toc75242982"/>
      <w:bookmarkStart w:id="10400" w:name="_Toc76545328"/>
      <w:bookmarkStart w:id="10401" w:name="_Toc82595431"/>
      <w:bookmarkStart w:id="10402" w:name="_Toc89955462"/>
      <w:bookmarkStart w:id="10403" w:name="_Toc98773889"/>
      <w:bookmarkStart w:id="10404" w:name="_Toc106201650"/>
      <w:bookmarkStart w:id="10405" w:name="_Toc115191504"/>
      <w:bookmarkStart w:id="10406" w:name="_Toc122013344"/>
      <w:bookmarkStart w:id="10407" w:name="_Toc124155432"/>
      <w:bookmarkStart w:id="10408" w:name="_Toc131536003"/>
      <w:bookmarkStart w:id="10409" w:name="_Toc137399294"/>
      <w:bookmarkStart w:id="10410" w:name="_Toc156575994"/>
      <w:bookmarkStart w:id="10411" w:name="_Toc176782912"/>
      <w:bookmarkStart w:id="10412" w:name="_Toc187256414"/>
      <w:r w:rsidRPr="008C3753">
        <w:t>8.2.</w:t>
      </w:r>
      <w:r>
        <w:t>11</w:t>
      </w:r>
      <w:r w:rsidRPr="008C3753">
        <w:t>.2</w:t>
      </w:r>
      <w:r w:rsidRPr="008C3753">
        <w:tab/>
        <w:t>Minimum Requirements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13" w:name="_Toc61182503"/>
      <w:bookmarkStart w:id="10414" w:name="_Toc66782496"/>
      <w:bookmarkStart w:id="10415" w:name="_Toc74962073"/>
      <w:bookmarkStart w:id="10416" w:name="_Toc75242983"/>
      <w:bookmarkStart w:id="10417" w:name="_Toc76545329"/>
      <w:bookmarkStart w:id="10418" w:name="_Toc82595432"/>
      <w:bookmarkStart w:id="10419" w:name="_Toc89955463"/>
      <w:bookmarkStart w:id="10420" w:name="_Toc98773890"/>
      <w:bookmarkStart w:id="10421" w:name="_Toc106201651"/>
      <w:bookmarkStart w:id="10422" w:name="_Toc115191505"/>
      <w:bookmarkStart w:id="10423" w:name="_Toc122013345"/>
      <w:bookmarkStart w:id="10424" w:name="_Toc124155433"/>
      <w:bookmarkStart w:id="10425" w:name="_Toc131536004"/>
      <w:bookmarkStart w:id="10426" w:name="_Toc137399295"/>
      <w:bookmarkStart w:id="10427" w:name="_Toc156575995"/>
      <w:bookmarkStart w:id="10428" w:name="_Toc176782913"/>
      <w:bookmarkStart w:id="10429" w:name="_Toc187256415"/>
      <w:r w:rsidRPr="008C3753">
        <w:lastRenderedPageBreak/>
        <w:t>8.2.</w:t>
      </w:r>
      <w:r>
        <w:t>11</w:t>
      </w:r>
      <w:r w:rsidRPr="008C3753">
        <w:t>.3</w:t>
      </w:r>
      <w:r w:rsidRPr="008C3753">
        <w:tab/>
        <w:t>Test purpose</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30" w:name="_Toc61182504"/>
      <w:bookmarkStart w:id="10431" w:name="_Toc66782497"/>
      <w:bookmarkStart w:id="10432" w:name="_Toc74962074"/>
      <w:bookmarkStart w:id="10433" w:name="_Toc75242984"/>
      <w:bookmarkStart w:id="10434" w:name="_Toc76545330"/>
      <w:bookmarkStart w:id="10435" w:name="_Toc82595433"/>
      <w:bookmarkStart w:id="10436" w:name="_Toc89955464"/>
      <w:bookmarkStart w:id="10437" w:name="_Toc98773891"/>
      <w:bookmarkStart w:id="10438" w:name="_Toc106201652"/>
      <w:bookmarkStart w:id="10439" w:name="_Toc115191506"/>
      <w:bookmarkStart w:id="10440" w:name="_Toc122013346"/>
      <w:bookmarkStart w:id="10441" w:name="_Toc124155434"/>
      <w:bookmarkStart w:id="10442" w:name="_Toc131536005"/>
      <w:bookmarkStart w:id="10443" w:name="_Toc137399296"/>
      <w:bookmarkStart w:id="10444" w:name="_Toc156575996"/>
      <w:bookmarkStart w:id="10445" w:name="_Toc176782914"/>
      <w:bookmarkStart w:id="10446" w:name="_Toc187256416"/>
      <w:r w:rsidRPr="008C3753">
        <w:t>8.2.</w:t>
      </w:r>
      <w:r>
        <w:t>11</w:t>
      </w:r>
      <w:r w:rsidRPr="008C3753">
        <w:t>.4</w:t>
      </w:r>
      <w:r w:rsidRPr="008C3753">
        <w:tab/>
        <w:t>Method of test</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2AB60FFE" w14:textId="77777777" w:rsidR="00B82A7B" w:rsidRPr="008C3753" w:rsidRDefault="00B82A7B" w:rsidP="00B82A7B">
      <w:pPr>
        <w:pStyle w:val="Heading5"/>
      </w:pPr>
      <w:bookmarkStart w:id="10447" w:name="_Toc61182505"/>
      <w:bookmarkStart w:id="10448" w:name="_Toc66782498"/>
      <w:bookmarkStart w:id="10449" w:name="_Toc74962075"/>
      <w:bookmarkStart w:id="10450" w:name="_Toc75242985"/>
      <w:bookmarkStart w:id="10451" w:name="_Toc76545331"/>
      <w:bookmarkStart w:id="10452" w:name="_Toc82595434"/>
      <w:bookmarkStart w:id="10453" w:name="_Toc89955465"/>
      <w:bookmarkStart w:id="10454" w:name="_Toc98773892"/>
      <w:bookmarkStart w:id="10455" w:name="_Toc106201653"/>
      <w:bookmarkStart w:id="10456" w:name="_Toc115191507"/>
      <w:bookmarkStart w:id="10457" w:name="_Toc122013347"/>
      <w:bookmarkStart w:id="10458" w:name="_Toc124155435"/>
      <w:bookmarkStart w:id="10459" w:name="_Toc131536006"/>
      <w:bookmarkStart w:id="10460" w:name="_Toc137399297"/>
      <w:bookmarkStart w:id="10461" w:name="_Toc156575997"/>
      <w:bookmarkStart w:id="10462" w:name="_Toc176782915"/>
      <w:bookmarkStart w:id="10463" w:name="_Toc187256417"/>
      <w:r w:rsidRPr="008C3753">
        <w:t>8.2.</w:t>
      </w:r>
      <w:r>
        <w:t>11</w:t>
      </w:r>
      <w:r w:rsidRPr="008C3753">
        <w:t>.4.1</w:t>
      </w:r>
      <w:r w:rsidRPr="008C3753">
        <w:tab/>
        <w:t>Initial conditions</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64" w:name="_Toc61182506"/>
      <w:bookmarkStart w:id="10465" w:name="_Toc66782499"/>
      <w:bookmarkStart w:id="10466" w:name="_Toc74962076"/>
      <w:bookmarkStart w:id="10467" w:name="_Toc75242986"/>
      <w:bookmarkStart w:id="10468" w:name="_Toc76545332"/>
      <w:bookmarkStart w:id="10469" w:name="_Toc82595435"/>
      <w:bookmarkStart w:id="10470" w:name="_Toc89955466"/>
      <w:bookmarkStart w:id="10471" w:name="_Toc98773893"/>
      <w:bookmarkStart w:id="10472" w:name="_Toc106201654"/>
      <w:bookmarkStart w:id="10473" w:name="_Toc115191508"/>
      <w:bookmarkStart w:id="10474" w:name="_Toc122013348"/>
      <w:bookmarkStart w:id="10475" w:name="_Toc124155436"/>
      <w:bookmarkStart w:id="10476" w:name="_Toc131536007"/>
      <w:bookmarkStart w:id="10477" w:name="_Toc137399298"/>
      <w:bookmarkStart w:id="10478" w:name="_Toc156575998"/>
      <w:bookmarkStart w:id="10479" w:name="_Toc176782916"/>
      <w:bookmarkStart w:id="10480" w:name="_Toc187256418"/>
      <w:r w:rsidRPr="008C3753">
        <w:t>8.2.</w:t>
      </w:r>
      <w:r>
        <w:t>11</w:t>
      </w:r>
      <w:r w:rsidRPr="008C3753">
        <w:t>.4.2</w:t>
      </w:r>
      <w:r w:rsidRPr="008C3753">
        <w:tab/>
        <w:t>Procedure</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481" w:name="_Toc61182507"/>
      <w:bookmarkStart w:id="10482" w:name="_Toc66782500"/>
      <w:bookmarkStart w:id="10483" w:name="_Toc74962077"/>
      <w:bookmarkStart w:id="10484" w:name="_Toc75242987"/>
      <w:bookmarkStart w:id="10485" w:name="_Toc76545333"/>
      <w:bookmarkStart w:id="10486" w:name="_Toc82595436"/>
      <w:bookmarkStart w:id="10487" w:name="_Toc89955467"/>
      <w:bookmarkStart w:id="10488" w:name="_Toc98773894"/>
      <w:bookmarkStart w:id="10489" w:name="_Toc106201655"/>
      <w:bookmarkStart w:id="10490" w:name="_Toc115191509"/>
      <w:bookmarkStart w:id="10491" w:name="_Toc122013349"/>
      <w:bookmarkStart w:id="10492" w:name="_Toc124155437"/>
      <w:bookmarkStart w:id="10493" w:name="_Toc131536008"/>
      <w:bookmarkStart w:id="10494" w:name="_Toc137399299"/>
      <w:bookmarkStart w:id="10495" w:name="_Toc156575999"/>
      <w:bookmarkStart w:id="10496" w:name="_Toc176782917"/>
      <w:bookmarkStart w:id="10497" w:name="_Toc187256419"/>
      <w:r w:rsidRPr="008C3753">
        <w:t>8.2.</w:t>
      </w:r>
      <w:r>
        <w:t>11</w:t>
      </w:r>
      <w:r w:rsidRPr="008C3753">
        <w:t>.5</w:t>
      </w:r>
      <w:r w:rsidRPr="008C3753">
        <w:tab/>
        <w:t>Test Requirement</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498" w:name="_Toc122013350"/>
      <w:bookmarkStart w:id="10499" w:name="_Toc124155438"/>
      <w:bookmarkStart w:id="10500" w:name="_Toc131536009"/>
      <w:bookmarkStart w:id="10501" w:name="_Toc137399300"/>
      <w:bookmarkStart w:id="10502" w:name="_Toc156576000"/>
      <w:bookmarkStart w:id="10503" w:name="_Toc176782918"/>
      <w:bookmarkStart w:id="10504" w:name="_Toc187256420"/>
      <w:r w:rsidRPr="00D40C61">
        <w:t>8.2.</w:t>
      </w:r>
      <w:r>
        <w:t>12</w:t>
      </w:r>
      <w:r w:rsidRPr="00D40C61">
        <w:tab/>
        <w:t xml:space="preserve">Performance requirements for </w:t>
      </w:r>
      <w:r w:rsidRPr="00BC23E6">
        <w:t>TB processing over multi-slot PUSCH</w:t>
      </w:r>
      <w:r w:rsidRPr="00D40C61">
        <w:t xml:space="preserve"> (TBoMS)</w:t>
      </w:r>
      <w:bookmarkEnd w:id="10498"/>
      <w:bookmarkEnd w:id="10499"/>
      <w:bookmarkEnd w:id="10500"/>
      <w:bookmarkEnd w:id="10501"/>
      <w:bookmarkEnd w:id="10502"/>
      <w:bookmarkEnd w:id="10503"/>
      <w:bookmarkEnd w:id="10504"/>
    </w:p>
    <w:p w14:paraId="1D1BEF6E" w14:textId="77777777" w:rsidR="00FD11F6" w:rsidRPr="00D40C61" w:rsidRDefault="00FD11F6" w:rsidP="00FD11F6">
      <w:pPr>
        <w:pStyle w:val="Heading4"/>
      </w:pPr>
      <w:bookmarkStart w:id="10505" w:name="_Toc122013351"/>
      <w:bookmarkStart w:id="10506" w:name="_Toc124155439"/>
      <w:bookmarkStart w:id="10507" w:name="_Toc131536010"/>
      <w:bookmarkStart w:id="10508" w:name="_Toc137399301"/>
      <w:bookmarkStart w:id="10509" w:name="_Toc156576001"/>
      <w:bookmarkStart w:id="10510" w:name="_Toc176782919"/>
      <w:bookmarkStart w:id="10511" w:name="_Toc187256421"/>
      <w:r w:rsidRPr="00D40C61">
        <w:t>8.2.</w:t>
      </w:r>
      <w:r>
        <w:t>12</w:t>
      </w:r>
      <w:r w:rsidRPr="00D40C61">
        <w:t>.1</w:t>
      </w:r>
      <w:r w:rsidRPr="00D40C61">
        <w:tab/>
        <w:t>Definition and applicability</w:t>
      </w:r>
      <w:bookmarkEnd w:id="10505"/>
      <w:bookmarkEnd w:id="10506"/>
      <w:bookmarkEnd w:id="10507"/>
      <w:bookmarkEnd w:id="10508"/>
      <w:bookmarkEnd w:id="10509"/>
      <w:bookmarkEnd w:id="10510"/>
      <w:bookmarkEnd w:id="10511"/>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12" w:name="_Toc122013352"/>
      <w:bookmarkStart w:id="10513" w:name="_Toc124155440"/>
      <w:bookmarkStart w:id="10514" w:name="_Toc131536011"/>
      <w:bookmarkStart w:id="10515" w:name="_Toc137399302"/>
      <w:bookmarkStart w:id="10516" w:name="_Toc156576002"/>
      <w:bookmarkStart w:id="10517" w:name="_Toc176782920"/>
      <w:bookmarkStart w:id="10518" w:name="_Toc187256422"/>
      <w:r w:rsidRPr="00D40C61">
        <w:t>8.2.1</w:t>
      </w:r>
      <w:r>
        <w:t>2</w:t>
      </w:r>
      <w:r w:rsidRPr="00D40C61">
        <w:t>.2</w:t>
      </w:r>
      <w:r w:rsidRPr="00D40C61">
        <w:tab/>
        <w:t>Minimum Requirement</w:t>
      </w:r>
      <w:bookmarkEnd w:id="10512"/>
      <w:bookmarkEnd w:id="10513"/>
      <w:bookmarkEnd w:id="10514"/>
      <w:bookmarkEnd w:id="10515"/>
      <w:bookmarkEnd w:id="10516"/>
      <w:bookmarkEnd w:id="10517"/>
      <w:bookmarkEnd w:id="10518"/>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19" w:name="_Toc122013353"/>
      <w:bookmarkStart w:id="10520" w:name="_Toc124155441"/>
      <w:bookmarkStart w:id="10521" w:name="_Toc131536012"/>
      <w:bookmarkStart w:id="10522" w:name="_Toc137399303"/>
      <w:bookmarkStart w:id="10523" w:name="_Toc156576003"/>
      <w:bookmarkStart w:id="10524" w:name="_Toc176782921"/>
      <w:bookmarkStart w:id="10525" w:name="_Toc187256423"/>
      <w:r w:rsidRPr="00D40C61">
        <w:t>8.2.1</w:t>
      </w:r>
      <w:r>
        <w:t>2</w:t>
      </w:r>
      <w:r w:rsidRPr="00D40C61">
        <w:t>.3</w:t>
      </w:r>
      <w:r w:rsidRPr="00D40C61">
        <w:tab/>
        <w:t>Test Purpose</w:t>
      </w:r>
      <w:bookmarkEnd w:id="10519"/>
      <w:bookmarkEnd w:id="10520"/>
      <w:bookmarkEnd w:id="10521"/>
      <w:bookmarkEnd w:id="10522"/>
      <w:bookmarkEnd w:id="10523"/>
      <w:bookmarkEnd w:id="10524"/>
      <w:bookmarkEnd w:id="10525"/>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26" w:name="_Toc122013354"/>
      <w:bookmarkStart w:id="10527" w:name="_Toc124155442"/>
      <w:bookmarkStart w:id="10528" w:name="_Toc131536013"/>
      <w:bookmarkStart w:id="10529" w:name="_Toc137399304"/>
      <w:bookmarkStart w:id="10530" w:name="_Toc156576004"/>
      <w:bookmarkStart w:id="10531" w:name="_Toc176782922"/>
      <w:bookmarkStart w:id="10532" w:name="_Toc187256424"/>
      <w:r w:rsidRPr="00D40C61">
        <w:t>8.2.1</w:t>
      </w:r>
      <w:r>
        <w:t>2</w:t>
      </w:r>
      <w:r w:rsidRPr="00D40C61">
        <w:t>.4</w:t>
      </w:r>
      <w:r w:rsidRPr="00D40C61">
        <w:tab/>
        <w:t>Method of test</w:t>
      </w:r>
      <w:bookmarkEnd w:id="10526"/>
      <w:bookmarkEnd w:id="10527"/>
      <w:bookmarkEnd w:id="10528"/>
      <w:bookmarkEnd w:id="10529"/>
      <w:bookmarkEnd w:id="10530"/>
      <w:bookmarkEnd w:id="10531"/>
      <w:bookmarkEnd w:id="10532"/>
    </w:p>
    <w:p w14:paraId="6361DA73" w14:textId="77777777" w:rsidR="00FD11F6" w:rsidRPr="00D40C61" w:rsidRDefault="00FD11F6" w:rsidP="00467257">
      <w:pPr>
        <w:pStyle w:val="Heading5"/>
      </w:pPr>
      <w:bookmarkStart w:id="10533" w:name="_Toc122013355"/>
      <w:bookmarkStart w:id="10534" w:name="_Toc124155443"/>
      <w:bookmarkStart w:id="10535" w:name="_Toc131536014"/>
      <w:bookmarkStart w:id="10536" w:name="_Toc137399305"/>
      <w:bookmarkStart w:id="10537" w:name="_Toc156576005"/>
      <w:bookmarkStart w:id="10538" w:name="_Toc176782923"/>
      <w:bookmarkStart w:id="10539" w:name="_Toc187256425"/>
      <w:r w:rsidRPr="00D40C61">
        <w:t>8.2.1</w:t>
      </w:r>
      <w:r>
        <w:t>2</w:t>
      </w:r>
      <w:r w:rsidRPr="00D40C61">
        <w:t>.4.1</w:t>
      </w:r>
      <w:r w:rsidRPr="00D40C61">
        <w:tab/>
        <w:t>Initial Conditions</w:t>
      </w:r>
      <w:bookmarkEnd w:id="10533"/>
      <w:bookmarkEnd w:id="10534"/>
      <w:bookmarkEnd w:id="10535"/>
      <w:bookmarkEnd w:id="10536"/>
      <w:bookmarkEnd w:id="10537"/>
      <w:bookmarkEnd w:id="10538"/>
      <w:bookmarkEnd w:id="10539"/>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40" w:name="_Toc122013356"/>
      <w:bookmarkStart w:id="10541" w:name="_Toc124155444"/>
      <w:bookmarkStart w:id="10542" w:name="_Toc131536015"/>
      <w:bookmarkStart w:id="10543" w:name="_Toc137399306"/>
      <w:bookmarkStart w:id="10544" w:name="_Toc156576006"/>
      <w:bookmarkStart w:id="10545" w:name="_Toc176782924"/>
      <w:bookmarkStart w:id="10546" w:name="_Toc187256426"/>
      <w:r w:rsidRPr="00D40C61">
        <w:lastRenderedPageBreak/>
        <w:t>8.2.1</w:t>
      </w:r>
      <w:r>
        <w:t>2</w:t>
      </w:r>
      <w:r w:rsidRPr="00D40C61">
        <w:t>.4.2</w:t>
      </w:r>
      <w:r w:rsidRPr="00D40C61">
        <w:tab/>
        <w:t>Procedure</w:t>
      </w:r>
      <w:bookmarkEnd w:id="10540"/>
      <w:bookmarkEnd w:id="10541"/>
      <w:bookmarkEnd w:id="10542"/>
      <w:bookmarkEnd w:id="10543"/>
      <w:bookmarkEnd w:id="10544"/>
      <w:bookmarkEnd w:id="10545"/>
      <w:bookmarkEnd w:id="10546"/>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47" w:name="_Toc122013357"/>
      <w:bookmarkStart w:id="10548" w:name="_Toc124155445"/>
      <w:bookmarkStart w:id="10549" w:name="_Toc131536016"/>
      <w:bookmarkStart w:id="10550" w:name="_Toc137399307"/>
      <w:bookmarkStart w:id="10551" w:name="_Toc156576007"/>
      <w:bookmarkStart w:id="10552" w:name="_Toc176782925"/>
      <w:bookmarkStart w:id="10553" w:name="_Toc187256427"/>
      <w:r w:rsidRPr="00D40C61">
        <w:lastRenderedPageBreak/>
        <w:t>8.2.1</w:t>
      </w:r>
      <w:r>
        <w:t>2</w:t>
      </w:r>
      <w:r w:rsidRPr="00D40C61">
        <w:t>.5</w:t>
      </w:r>
      <w:r w:rsidRPr="00D40C61">
        <w:tab/>
        <w:t>Test Requirement</w:t>
      </w:r>
      <w:bookmarkEnd w:id="10547"/>
      <w:bookmarkEnd w:id="10548"/>
      <w:bookmarkEnd w:id="10549"/>
      <w:bookmarkEnd w:id="10550"/>
      <w:bookmarkEnd w:id="10551"/>
      <w:bookmarkEnd w:id="10552"/>
      <w:bookmarkEnd w:id="10553"/>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54" w:name="_Toc122013358"/>
      <w:bookmarkStart w:id="10555" w:name="_Toc124155446"/>
      <w:bookmarkStart w:id="10556" w:name="_Toc131536017"/>
      <w:bookmarkStart w:id="10557" w:name="_Toc137399308"/>
      <w:bookmarkStart w:id="10558" w:name="_Toc156576008"/>
      <w:bookmarkStart w:id="10559" w:name="_Toc176782926"/>
      <w:bookmarkStart w:id="10560" w:name="_Toc187256428"/>
      <w:r w:rsidRPr="008C3753">
        <w:lastRenderedPageBreak/>
        <w:t>8.2.1</w:t>
      </w:r>
      <w:r>
        <w:t>3</w:t>
      </w:r>
      <w:r w:rsidRPr="008C3753">
        <w:tab/>
      </w:r>
      <w:r w:rsidRPr="00D04E44">
        <w:t>Performance requirements for PUSCH with DMRS bundling</w:t>
      </w:r>
      <w:bookmarkEnd w:id="10554"/>
      <w:bookmarkEnd w:id="10555"/>
      <w:bookmarkEnd w:id="10556"/>
      <w:bookmarkEnd w:id="10557"/>
      <w:bookmarkEnd w:id="10558"/>
      <w:bookmarkEnd w:id="10559"/>
      <w:bookmarkEnd w:id="10560"/>
    </w:p>
    <w:p w14:paraId="60B7CDB8" w14:textId="77777777" w:rsidR="00FD11F6" w:rsidRPr="008C3753" w:rsidRDefault="00FD11F6" w:rsidP="00A43293">
      <w:pPr>
        <w:pStyle w:val="Heading4"/>
      </w:pPr>
      <w:bookmarkStart w:id="10561" w:name="_Toc122013359"/>
      <w:bookmarkStart w:id="10562" w:name="_Toc124155447"/>
      <w:bookmarkStart w:id="10563" w:name="_Toc131536018"/>
      <w:bookmarkStart w:id="10564" w:name="_Toc137399309"/>
      <w:bookmarkStart w:id="10565" w:name="_Toc156576009"/>
      <w:bookmarkStart w:id="10566" w:name="_Toc176782927"/>
      <w:bookmarkStart w:id="10567" w:name="_Toc187256429"/>
      <w:r w:rsidRPr="008C3753">
        <w:t>8.2.1</w:t>
      </w:r>
      <w:r>
        <w:t>3</w:t>
      </w:r>
      <w:r w:rsidRPr="008C3753">
        <w:t>.1</w:t>
      </w:r>
      <w:r w:rsidRPr="008C3753">
        <w:tab/>
        <w:t>Definition and applicability</w:t>
      </w:r>
      <w:bookmarkEnd w:id="10561"/>
      <w:bookmarkEnd w:id="10562"/>
      <w:bookmarkEnd w:id="10563"/>
      <w:bookmarkEnd w:id="10564"/>
      <w:bookmarkEnd w:id="10565"/>
      <w:bookmarkEnd w:id="10566"/>
      <w:bookmarkEnd w:id="1056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68" w:name="_Toc122013360"/>
      <w:bookmarkStart w:id="10569" w:name="_Toc124155448"/>
      <w:bookmarkStart w:id="10570" w:name="_Toc131536019"/>
      <w:bookmarkStart w:id="10571" w:name="_Toc137399310"/>
      <w:bookmarkStart w:id="10572" w:name="_Toc156576010"/>
      <w:bookmarkStart w:id="10573" w:name="_Toc176782928"/>
      <w:bookmarkStart w:id="10574" w:name="_Toc187256430"/>
      <w:r w:rsidRPr="008C3753">
        <w:t>8.2.1</w:t>
      </w:r>
      <w:r>
        <w:t>3</w:t>
      </w:r>
      <w:r w:rsidRPr="008C3753">
        <w:t>.2</w:t>
      </w:r>
      <w:r w:rsidRPr="008C3753">
        <w:tab/>
        <w:t>Minimum Requirement</w:t>
      </w:r>
      <w:bookmarkEnd w:id="10568"/>
      <w:bookmarkEnd w:id="10569"/>
      <w:bookmarkEnd w:id="10570"/>
      <w:bookmarkEnd w:id="10571"/>
      <w:bookmarkEnd w:id="10572"/>
      <w:bookmarkEnd w:id="10573"/>
      <w:bookmarkEnd w:id="10574"/>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75" w:name="_Toc122013361"/>
      <w:bookmarkStart w:id="10576" w:name="_Toc124155449"/>
      <w:bookmarkStart w:id="10577" w:name="_Toc131536020"/>
      <w:bookmarkStart w:id="10578" w:name="_Toc137399311"/>
      <w:bookmarkStart w:id="10579" w:name="_Toc156576011"/>
      <w:bookmarkStart w:id="10580" w:name="_Toc176782929"/>
      <w:bookmarkStart w:id="10581" w:name="_Toc187256431"/>
      <w:r w:rsidRPr="008C3753">
        <w:t>8.2.1</w:t>
      </w:r>
      <w:r>
        <w:t>3</w:t>
      </w:r>
      <w:r w:rsidRPr="008C3753">
        <w:t>.3</w:t>
      </w:r>
      <w:r w:rsidRPr="008C3753">
        <w:tab/>
        <w:t>Test Purpose</w:t>
      </w:r>
      <w:bookmarkEnd w:id="10575"/>
      <w:bookmarkEnd w:id="10576"/>
      <w:bookmarkEnd w:id="10577"/>
      <w:bookmarkEnd w:id="10578"/>
      <w:bookmarkEnd w:id="10579"/>
      <w:bookmarkEnd w:id="10580"/>
      <w:bookmarkEnd w:id="10581"/>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582" w:name="_Toc122013362"/>
      <w:bookmarkStart w:id="10583" w:name="_Toc124155450"/>
      <w:bookmarkStart w:id="10584" w:name="_Toc131536021"/>
      <w:bookmarkStart w:id="10585" w:name="_Toc137399312"/>
      <w:bookmarkStart w:id="10586" w:name="_Toc156576012"/>
      <w:bookmarkStart w:id="10587" w:name="_Toc176782930"/>
      <w:bookmarkStart w:id="10588" w:name="_Toc187256432"/>
      <w:r w:rsidRPr="008C3753">
        <w:t>8.2.1</w:t>
      </w:r>
      <w:r>
        <w:t>3</w:t>
      </w:r>
      <w:r w:rsidRPr="008C3753">
        <w:t>.4</w:t>
      </w:r>
      <w:r w:rsidRPr="008C3753">
        <w:tab/>
        <w:t>Method of test</w:t>
      </w:r>
      <w:bookmarkEnd w:id="10582"/>
      <w:bookmarkEnd w:id="10583"/>
      <w:bookmarkEnd w:id="10584"/>
      <w:bookmarkEnd w:id="10585"/>
      <w:bookmarkEnd w:id="10586"/>
      <w:bookmarkEnd w:id="10587"/>
      <w:bookmarkEnd w:id="10588"/>
    </w:p>
    <w:p w14:paraId="3EF8277B" w14:textId="77777777" w:rsidR="00FD11F6" w:rsidRPr="008C3753" w:rsidRDefault="00FD11F6" w:rsidP="00A43293">
      <w:pPr>
        <w:pStyle w:val="Heading5"/>
      </w:pPr>
      <w:bookmarkStart w:id="10589" w:name="_Toc122013363"/>
      <w:bookmarkStart w:id="10590" w:name="_Toc124155451"/>
      <w:bookmarkStart w:id="10591" w:name="_Toc131536022"/>
      <w:bookmarkStart w:id="10592" w:name="_Toc137399313"/>
      <w:bookmarkStart w:id="10593" w:name="_Toc156576013"/>
      <w:bookmarkStart w:id="10594" w:name="_Toc176782931"/>
      <w:bookmarkStart w:id="10595" w:name="_Toc187256433"/>
      <w:r w:rsidRPr="008C3753">
        <w:t>8.2.1</w:t>
      </w:r>
      <w:r>
        <w:t>3</w:t>
      </w:r>
      <w:r w:rsidRPr="008C3753">
        <w:t>.4.1</w:t>
      </w:r>
      <w:r w:rsidRPr="008C3753">
        <w:tab/>
        <w:t>Initial Conditions</w:t>
      </w:r>
      <w:bookmarkEnd w:id="10589"/>
      <w:bookmarkEnd w:id="10590"/>
      <w:bookmarkEnd w:id="10591"/>
      <w:bookmarkEnd w:id="10592"/>
      <w:bookmarkEnd w:id="10593"/>
      <w:bookmarkEnd w:id="10594"/>
      <w:bookmarkEnd w:id="10595"/>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596" w:name="_Toc122013364"/>
      <w:bookmarkStart w:id="10597" w:name="_Toc124155452"/>
      <w:bookmarkStart w:id="10598" w:name="_Toc131536023"/>
      <w:bookmarkStart w:id="10599" w:name="_Toc137399314"/>
      <w:bookmarkStart w:id="10600" w:name="_Toc156576014"/>
      <w:bookmarkStart w:id="10601" w:name="_Toc176782932"/>
      <w:bookmarkStart w:id="10602" w:name="_Toc187256434"/>
      <w:r w:rsidRPr="008C3753">
        <w:t>8.2.1</w:t>
      </w:r>
      <w:r>
        <w:t>3</w:t>
      </w:r>
      <w:r w:rsidRPr="008C3753">
        <w:t>.4.2</w:t>
      </w:r>
      <w:r w:rsidRPr="008C3753">
        <w:tab/>
        <w:t>Procedure</w:t>
      </w:r>
      <w:bookmarkEnd w:id="10596"/>
      <w:bookmarkEnd w:id="10597"/>
      <w:bookmarkEnd w:id="10598"/>
      <w:bookmarkEnd w:id="10599"/>
      <w:bookmarkEnd w:id="10600"/>
      <w:bookmarkEnd w:id="10601"/>
      <w:bookmarkEnd w:id="1060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03" w:name="_Toc122013365"/>
      <w:bookmarkStart w:id="10604" w:name="_Toc124155453"/>
      <w:bookmarkStart w:id="10605" w:name="_Toc131536024"/>
      <w:bookmarkStart w:id="10606" w:name="_Toc137399315"/>
      <w:bookmarkStart w:id="10607" w:name="_Toc156576015"/>
      <w:bookmarkStart w:id="10608" w:name="_Toc176782933"/>
      <w:bookmarkStart w:id="10609" w:name="_Toc187256435"/>
      <w:r w:rsidRPr="008C3753">
        <w:t>8.2.1</w:t>
      </w:r>
      <w:r>
        <w:t>3</w:t>
      </w:r>
      <w:r w:rsidRPr="008C3753">
        <w:t>.5</w:t>
      </w:r>
      <w:r w:rsidRPr="008C3753">
        <w:tab/>
        <w:t>Test Requirement</w:t>
      </w:r>
      <w:bookmarkEnd w:id="10603"/>
      <w:bookmarkEnd w:id="10604"/>
      <w:bookmarkEnd w:id="10605"/>
      <w:bookmarkEnd w:id="10606"/>
      <w:bookmarkEnd w:id="10607"/>
      <w:bookmarkEnd w:id="10608"/>
      <w:bookmarkEnd w:id="10609"/>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610" w:name="_Toc53182655"/>
      <w:bookmarkStart w:id="10611" w:name="_Toc58860439"/>
      <w:bookmarkStart w:id="10612" w:name="_Toc58862943"/>
      <w:bookmarkStart w:id="10613" w:name="_Toc61182928"/>
      <w:bookmarkStart w:id="10614" w:name="_Toc66728243"/>
      <w:bookmarkStart w:id="10615" w:name="_Toc74962078"/>
      <w:bookmarkStart w:id="10616" w:name="_Toc75242988"/>
      <w:bookmarkStart w:id="10617" w:name="_Toc76545334"/>
      <w:bookmarkStart w:id="10618" w:name="_Toc82595437"/>
      <w:bookmarkStart w:id="10619" w:name="_Toc89955468"/>
      <w:bookmarkStart w:id="10620" w:name="_Toc98773895"/>
      <w:bookmarkStart w:id="10621" w:name="_Toc106201656"/>
      <w:bookmarkStart w:id="10622" w:name="_Toc115191510"/>
      <w:bookmarkStart w:id="10623" w:name="_Toc122013366"/>
      <w:bookmarkStart w:id="10624" w:name="_Toc124155454"/>
      <w:bookmarkStart w:id="10625" w:name="_Toc131536025"/>
      <w:bookmarkStart w:id="10626" w:name="_Toc137399316"/>
      <w:bookmarkStart w:id="10627" w:name="_Toc156576016"/>
      <w:bookmarkStart w:id="10628" w:name="_Toc176782934"/>
      <w:bookmarkStart w:id="10629" w:name="_Toc187256436"/>
      <w:r w:rsidRPr="008C3753">
        <w:t>8.3</w:t>
      </w:r>
      <w:r w:rsidRPr="008C3753">
        <w:tab/>
        <w:t>Performance requirements for PUCCH</w:t>
      </w:r>
      <w:bookmarkEnd w:id="9287"/>
      <w:bookmarkEnd w:id="9288"/>
      <w:bookmarkEnd w:id="9458"/>
      <w:bookmarkEnd w:id="9459"/>
      <w:bookmarkEnd w:id="9460"/>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48D59968" w14:textId="77777777" w:rsidR="008C01E6" w:rsidRPr="008C3753" w:rsidRDefault="008C01E6" w:rsidP="008C01E6">
      <w:pPr>
        <w:pStyle w:val="Heading3"/>
      </w:pPr>
      <w:bookmarkStart w:id="10630" w:name="_Toc21100133"/>
      <w:bookmarkStart w:id="10631" w:name="_Toc29809931"/>
      <w:bookmarkStart w:id="10632" w:name="_Toc36645324"/>
      <w:bookmarkStart w:id="10633" w:name="_Toc37272378"/>
      <w:bookmarkStart w:id="10634" w:name="_Toc45884624"/>
      <w:bookmarkStart w:id="10635" w:name="_Toc53182656"/>
      <w:bookmarkStart w:id="10636" w:name="_Toc58860440"/>
      <w:bookmarkStart w:id="10637" w:name="_Toc58862944"/>
      <w:bookmarkStart w:id="10638" w:name="_Toc61182929"/>
      <w:bookmarkStart w:id="10639" w:name="_Toc66728244"/>
      <w:bookmarkStart w:id="10640" w:name="_Toc74962079"/>
      <w:bookmarkStart w:id="10641" w:name="_Toc75242989"/>
      <w:bookmarkStart w:id="10642" w:name="_Toc76545335"/>
      <w:bookmarkStart w:id="10643" w:name="_Toc82595438"/>
      <w:bookmarkStart w:id="10644" w:name="_Toc89955469"/>
      <w:bookmarkStart w:id="10645" w:name="_Toc98773896"/>
      <w:bookmarkStart w:id="10646" w:name="_Toc106201657"/>
      <w:bookmarkStart w:id="10647" w:name="_Toc115191511"/>
      <w:bookmarkStart w:id="10648" w:name="_Toc122013367"/>
      <w:bookmarkStart w:id="10649" w:name="_Toc124155455"/>
      <w:bookmarkStart w:id="10650" w:name="_Toc131536026"/>
      <w:bookmarkStart w:id="10651" w:name="_Toc137399317"/>
      <w:bookmarkStart w:id="10652" w:name="_Toc156576017"/>
      <w:bookmarkStart w:id="10653" w:name="_Toc176782935"/>
      <w:bookmarkStart w:id="10654" w:name="_Toc187256437"/>
      <w:r w:rsidRPr="008C3753">
        <w:t>8.3.1</w:t>
      </w:r>
      <w:r w:rsidRPr="008C3753">
        <w:tab/>
        <w:t>Performance requirements for PUCCH format 0</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456B1661" w14:textId="77777777" w:rsidR="008C01E6" w:rsidRPr="008C3753" w:rsidRDefault="008C01E6" w:rsidP="008C01E6">
      <w:pPr>
        <w:pStyle w:val="Heading4"/>
      </w:pPr>
      <w:bookmarkStart w:id="10655" w:name="_Toc21100134"/>
      <w:bookmarkStart w:id="10656" w:name="_Toc29809932"/>
      <w:bookmarkStart w:id="10657" w:name="_Toc36645325"/>
      <w:bookmarkStart w:id="10658" w:name="_Toc37272379"/>
      <w:bookmarkStart w:id="10659" w:name="_Toc45884625"/>
      <w:bookmarkStart w:id="10660" w:name="_Toc53182657"/>
      <w:bookmarkStart w:id="10661" w:name="_Toc58860441"/>
      <w:bookmarkStart w:id="10662" w:name="_Toc58862945"/>
      <w:bookmarkStart w:id="10663" w:name="_Toc61182930"/>
      <w:bookmarkStart w:id="10664" w:name="_Toc66728245"/>
      <w:bookmarkStart w:id="10665" w:name="_Toc74962080"/>
      <w:bookmarkStart w:id="10666" w:name="_Toc75242990"/>
      <w:bookmarkStart w:id="10667" w:name="_Toc76545336"/>
      <w:bookmarkStart w:id="10668" w:name="_Toc82595439"/>
      <w:bookmarkStart w:id="10669" w:name="_Toc89955470"/>
      <w:bookmarkStart w:id="10670" w:name="_Toc98773897"/>
      <w:bookmarkStart w:id="10671" w:name="_Toc106201658"/>
      <w:bookmarkStart w:id="10672" w:name="_Toc115191512"/>
      <w:bookmarkStart w:id="10673" w:name="_Toc122013368"/>
      <w:bookmarkStart w:id="10674" w:name="_Toc124155456"/>
      <w:bookmarkStart w:id="10675" w:name="_Toc131536027"/>
      <w:bookmarkStart w:id="10676" w:name="_Toc137399318"/>
      <w:bookmarkStart w:id="10677" w:name="_Toc156576018"/>
      <w:bookmarkStart w:id="10678" w:name="_Toc176782936"/>
      <w:bookmarkStart w:id="10679" w:name="_Toc187256438"/>
      <w:r w:rsidRPr="008C3753">
        <w:t>8.3.1.1</w:t>
      </w:r>
      <w:r w:rsidRPr="008C3753">
        <w:tab/>
        <w:t>Definition and applicability</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680" w:name="_Toc21100135"/>
      <w:bookmarkStart w:id="10681" w:name="_Toc29809933"/>
      <w:bookmarkStart w:id="10682" w:name="_Toc36645326"/>
      <w:bookmarkStart w:id="10683" w:name="_Toc37272380"/>
      <w:bookmarkStart w:id="10684" w:name="_Toc45884626"/>
      <w:bookmarkStart w:id="10685" w:name="_Toc53182658"/>
      <w:bookmarkStart w:id="10686" w:name="_Toc58860442"/>
      <w:bookmarkStart w:id="10687" w:name="_Toc58862946"/>
      <w:bookmarkStart w:id="10688" w:name="_Toc61182931"/>
      <w:bookmarkStart w:id="10689" w:name="_Toc66728246"/>
      <w:bookmarkStart w:id="10690" w:name="_Toc74962081"/>
      <w:bookmarkStart w:id="10691" w:name="_Toc75242991"/>
      <w:bookmarkStart w:id="10692" w:name="_Toc76545337"/>
      <w:bookmarkStart w:id="10693" w:name="_Toc82595440"/>
      <w:bookmarkStart w:id="10694" w:name="_Toc89955471"/>
      <w:bookmarkStart w:id="10695" w:name="_Toc98773898"/>
      <w:bookmarkStart w:id="10696" w:name="_Toc106201659"/>
      <w:bookmarkStart w:id="10697" w:name="_Toc115191513"/>
      <w:bookmarkStart w:id="10698" w:name="_Toc122013369"/>
      <w:bookmarkStart w:id="10699" w:name="_Toc124155457"/>
      <w:bookmarkStart w:id="10700" w:name="_Toc131536028"/>
      <w:bookmarkStart w:id="10701" w:name="_Toc137399319"/>
      <w:bookmarkStart w:id="10702" w:name="_Toc156576019"/>
      <w:bookmarkStart w:id="10703" w:name="_Toc176782937"/>
      <w:bookmarkStart w:id="10704" w:name="_Toc187256439"/>
      <w:r w:rsidRPr="008C3753">
        <w:t>8.3.1.2</w:t>
      </w:r>
      <w:r w:rsidRPr="008C3753">
        <w:tab/>
        <w:t>Minimum Requirement</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05" w:name="_Toc21100136"/>
      <w:bookmarkStart w:id="10706" w:name="_Toc29809934"/>
      <w:bookmarkStart w:id="10707" w:name="_Toc36645327"/>
      <w:bookmarkStart w:id="10708" w:name="_Toc37272381"/>
      <w:bookmarkStart w:id="10709" w:name="_Toc45884627"/>
      <w:bookmarkStart w:id="10710" w:name="_Toc53182659"/>
      <w:bookmarkStart w:id="10711" w:name="_Toc58860443"/>
      <w:bookmarkStart w:id="10712" w:name="_Toc58862947"/>
      <w:bookmarkStart w:id="10713" w:name="_Toc61182932"/>
      <w:bookmarkStart w:id="10714" w:name="_Toc66728247"/>
      <w:bookmarkStart w:id="10715" w:name="_Toc74962082"/>
      <w:bookmarkStart w:id="10716" w:name="_Toc75242992"/>
      <w:bookmarkStart w:id="10717" w:name="_Toc76545338"/>
      <w:bookmarkStart w:id="10718" w:name="_Toc82595441"/>
      <w:bookmarkStart w:id="10719" w:name="_Toc89955472"/>
      <w:bookmarkStart w:id="10720" w:name="_Toc98773899"/>
      <w:bookmarkStart w:id="10721" w:name="_Toc106201660"/>
      <w:bookmarkStart w:id="10722" w:name="_Toc115191514"/>
      <w:bookmarkStart w:id="10723" w:name="_Toc122013370"/>
      <w:bookmarkStart w:id="10724" w:name="_Toc124155458"/>
      <w:bookmarkStart w:id="10725" w:name="_Toc131536029"/>
      <w:bookmarkStart w:id="10726" w:name="_Toc137399320"/>
      <w:bookmarkStart w:id="10727" w:name="_Toc156576020"/>
      <w:bookmarkStart w:id="10728" w:name="_Toc176782938"/>
      <w:bookmarkStart w:id="10729" w:name="_Toc187256440"/>
      <w:r w:rsidRPr="008C3753">
        <w:t>8.3.1.3</w:t>
      </w:r>
      <w:r w:rsidRPr="008C3753">
        <w:tab/>
        <w:t>Test purpose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30" w:name="_Toc21100137"/>
      <w:bookmarkStart w:id="10731" w:name="_Toc29809935"/>
      <w:bookmarkStart w:id="10732" w:name="_Toc36645328"/>
      <w:bookmarkStart w:id="10733" w:name="_Toc37272382"/>
      <w:bookmarkStart w:id="10734" w:name="_Toc45884628"/>
      <w:bookmarkStart w:id="10735" w:name="_Toc53182660"/>
      <w:bookmarkStart w:id="10736" w:name="_Toc58860444"/>
      <w:bookmarkStart w:id="10737" w:name="_Toc58862948"/>
      <w:bookmarkStart w:id="10738" w:name="_Toc61182933"/>
      <w:bookmarkStart w:id="10739" w:name="_Toc66728248"/>
      <w:bookmarkStart w:id="10740" w:name="_Toc74962083"/>
      <w:bookmarkStart w:id="10741" w:name="_Toc75242993"/>
      <w:bookmarkStart w:id="10742" w:name="_Toc76545339"/>
      <w:bookmarkStart w:id="10743" w:name="_Toc82595442"/>
      <w:bookmarkStart w:id="10744" w:name="_Toc89955473"/>
      <w:bookmarkStart w:id="10745" w:name="_Toc98773900"/>
      <w:bookmarkStart w:id="10746" w:name="_Toc106201661"/>
      <w:bookmarkStart w:id="10747" w:name="_Toc115191515"/>
      <w:bookmarkStart w:id="10748" w:name="_Toc122013371"/>
      <w:bookmarkStart w:id="10749" w:name="_Toc124155459"/>
      <w:bookmarkStart w:id="10750" w:name="_Toc131536030"/>
      <w:bookmarkStart w:id="10751" w:name="_Toc137399321"/>
      <w:bookmarkStart w:id="10752" w:name="_Toc156576021"/>
      <w:bookmarkStart w:id="10753" w:name="_Toc176782939"/>
      <w:bookmarkStart w:id="10754" w:name="_Toc187256441"/>
      <w:r w:rsidRPr="008C3753">
        <w:t>8.3.1.4</w:t>
      </w:r>
      <w:r w:rsidRPr="008C3753">
        <w:tab/>
        <w:t>Method of test</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DBD9073" w14:textId="77777777" w:rsidR="008C01E6" w:rsidRPr="008C3753" w:rsidRDefault="008C01E6" w:rsidP="008C01E6">
      <w:pPr>
        <w:pStyle w:val="Heading5"/>
      </w:pPr>
      <w:bookmarkStart w:id="10755" w:name="_Toc21100138"/>
      <w:bookmarkStart w:id="10756" w:name="_Toc29809936"/>
      <w:bookmarkStart w:id="10757" w:name="_Toc36645329"/>
      <w:bookmarkStart w:id="10758" w:name="_Toc37272383"/>
      <w:bookmarkStart w:id="10759" w:name="_Toc45884629"/>
      <w:bookmarkStart w:id="10760" w:name="_Toc53182661"/>
      <w:bookmarkStart w:id="10761" w:name="_Toc58860445"/>
      <w:bookmarkStart w:id="10762" w:name="_Toc58862949"/>
      <w:bookmarkStart w:id="10763" w:name="_Toc61182934"/>
      <w:bookmarkStart w:id="10764" w:name="_Toc66728249"/>
      <w:bookmarkStart w:id="10765" w:name="_Toc74962084"/>
      <w:bookmarkStart w:id="10766" w:name="_Toc75242994"/>
      <w:bookmarkStart w:id="10767" w:name="_Toc76545340"/>
      <w:bookmarkStart w:id="10768" w:name="_Toc82595443"/>
      <w:bookmarkStart w:id="10769" w:name="_Toc89955474"/>
      <w:bookmarkStart w:id="10770" w:name="_Toc98773901"/>
      <w:bookmarkStart w:id="10771" w:name="_Toc106201662"/>
      <w:bookmarkStart w:id="10772" w:name="_Toc115191516"/>
      <w:bookmarkStart w:id="10773" w:name="_Toc122013372"/>
      <w:bookmarkStart w:id="10774" w:name="_Toc124155460"/>
      <w:bookmarkStart w:id="10775" w:name="_Toc131536031"/>
      <w:bookmarkStart w:id="10776" w:name="_Toc137399322"/>
      <w:bookmarkStart w:id="10777" w:name="_Toc156576022"/>
      <w:bookmarkStart w:id="10778" w:name="_Toc176782940"/>
      <w:bookmarkStart w:id="10779" w:name="_Toc187256442"/>
      <w:r w:rsidRPr="008C3753">
        <w:t>8.3.1.4.1</w:t>
      </w:r>
      <w:r w:rsidRPr="008C3753">
        <w:tab/>
        <w:t>Initial conditions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78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781" w:name="_Toc29809937"/>
      <w:bookmarkStart w:id="10782" w:name="_Toc36645330"/>
      <w:bookmarkStart w:id="10783" w:name="_Toc37272384"/>
      <w:bookmarkStart w:id="10784" w:name="_Toc45884630"/>
      <w:bookmarkStart w:id="10785" w:name="_Toc53182662"/>
      <w:bookmarkStart w:id="10786" w:name="_Toc58860446"/>
      <w:bookmarkStart w:id="10787" w:name="_Toc58862950"/>
      <w:bookmarkStart w:id="10788" w:name="_Toc61182935"/>
      <w:bookmarkStart w:id="10789" w:name="_Toc66728250"/>
      <w:bookmarkStart w:id="10790" w:name="_Toc74962085"/>
      <w:bookmarkStart w:id="10791" w:name="_Toc75242995"/>
      <w:bookmarkStart w:id="10792" w:name="_Toc76545341"/>
      <w:bookmarkStart w:id="10793" w:name="_Toc82595444"/>
      <w:bookmarkStart w:id="10794" w:name="_Toc89955475"/>
      <w:bookmarkStart w:id="10795" w:name="_Toc98773902"/>
      <w:bookmarkStart w:id="10796" w:name="_Toc106201663"/>
      <w:bookmarkStart w:id="10797" w:name="_Toc115191517"/>
      <w:bookmarkStart w:id="10798" w:name="_Toc122013373"/>
      <w:bookmarkStart w:id="10799" w:name="_Toc124155461"/>
      <w:bookmarkStart w:id="10800" w:name="_Toc131536032"/>
      <w:bookmarkStart w:id="10801" w:name="_Toc137399323"/>
      <w:bookmarkStart w:id="10802" w:name="_Toc156576023"/>
      <w:bookmarkStart w:id="10803" w:name="_Toc176782941"/>
      <w:bookmarkStart w:id="10804" w:name="_Toc187256443"/>
      <w:r w:rsidRPr="008C3753">
        <w:t>8.3.1.4.2</w:t>
      </w:r>
      <w:r w:rsidRPr="008C3753">
        <w:tab/>
        <w:t>Procedure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pt" o:ole="" fillcolor="window">
            <v:imagedata r:id="rId67" o:title=""/>
          </v:shape>
          <o:OLEObject Type="Embed" ProgID="Word.Picture.8" ShapeID="_x0000_i1055" DrawAspect="Content" ObjectID="_1797868832"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05" w:name="_Toc21100140"/>
      <w:bookmarkStart w:id="10806" w:name="_Toc29809938"/>
      <w:bookmarkStart w:id="10807" w:name="_Toc36645331"/>
      <w:bookmarkStart w:id="10808" w:name="_Toc37272385"/>
      <w:bookmarkStart w:id="10809" w:name="_Toc45884631"/>
      <w:bookmarkStart w:id="10810" w:name="_Toc53182663"/>
      <w:bookmarkStart w:id="10811" w:name="_Toc58860447"/>
      <w:bookmarkStart w:id="10812" w:name="_Toc58862951"/>
      <w:bookmarkStart w:id="10813" w:name="_Toc61182936"/>
      <w:bookmarkStart w:id="10814" w:name="_Toc66728251"/>
      <w:bookmarkStart w:id="10815" w:name="_Toc74962086"/>
      <w:bookmarkStart w:id="10816" w:name="_Toc75242996"/>
      <w:bookmarkStart w:id="10817" w:name="_Toc76545342"/>
      <w:bookmarkStart w:id="10818" w:name="_Toc82595445"/>
      <w:bookmarkStart w:id="10819" w:name="_Toc89955476"/>
      <w:bookmarkStart w:id="10820" w:name="_Toc98773903"/>
      <w:bookmarkStart w:id="10821" w:name="_Toc106201664"/>
      <w:bookmarkStart w:id="10822" w:name="_Toc115191518"/>
      <w:bookmarkStart w:id="10823" w:name="_Toc122013374"/>
      <w:bookmarkStart w:id="10824" w:name="_Toc124155462"/>
      <w:bookmarkStart w:id="10825" w:name="_Toc131536033"/>
      <w:bookmarkStart w:id="10826" w:name="_Toc137399324"/>
      <w:bookmarkStart w:id="10827" w:name="_Toc156576024"/>
      <w:bookmarkStart w:id="10828" w:name="_Toc176782942"/>
      <w:bookmarkStart w:id="10829" w:name="_Toc187256444"/>
      <w:r w:rsidRPr="008C3753">
        <w:t>8.3.1.5</w:t>
      </w:r>
      <w:r w:rsidRPr="008C3753">
        <w:tab/>
        <w:t>Test Requirement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30" w:name="_Toc21100141"/>
      <w:bookmarkStart w:id="10831" w:name="_Toc29809939"/>
      <w:bookmarkStart w:id="10832" w:name="_Toc36645332"/>
      <w:bookmarkStart w:id="10833" w:name="_Toc37272386"/>
      <w:bookmarkStart w:id="10834" w:name="_Toc45884632"/>
      <w:bookmarkStart w:id="10835" w:name="_Toc53182664"/>
      <w:bookmarkStart w:id="10836" w:name="_Toc58860448"/>
      <w:bookmarkStart w:id="10837" w:name="_Toc58862952"/>
      <w:bookmarkStart w:id="10838" w:name="_Toc61182937"/>
      <w:bookmarkStart w:id="10839" w:name="_Toc66728252"/>
      <w:bookmarkStart w:id="10840" w:name="_Toc74962087"/>
      <w:bookmarkStart w:id="10841" w:name="_Toc75242997"/>
      <w:bookmarkStart w:id="10842" w:name="_Toc76545343"/>
      <w:bookmarkStart w:id="10843" w:name="_Toc82595446"/>
      <w:bookmarkStart w:id="10844" w:name="_Toc89955477"/>
      <w:bookmarkStart w:id="10845" w:name="_Toc98773904"/>
      <w:bookmarkStart w:id="10846" w:name="_Toc106201665"/>
      <w:bookmarkStart w:id="10847" w:name="_Toc115191519"/>
      <w:bookmarkStart w:id="10848" w:name="_Toc122013375"/>
      <w:bookmarkStart w:id="10849" w:name="_Toc124155463"/>
      <w:bookmarkStart w:id="10850" w:name="_Toc131536034"/>
      <w:bookmarkStart w:id="10851" w:name="_Toc137399325"/>
      <w:bookmarkStart w:id="10852" w:name="_Toc156576025"/>
      <w:bookmarkStart w:id="10853" w:name="_Toc176782943"/>
      <w:bookmarkStart w:id="10854" w:name="_Toc187256445"/>
      <w:r w:rsidRPr="008C3753">
        <w:t>8.3.2</w:t>
      </w:r>
      <w:r w:rsidRPr="008C3753">
        <w:tab/>
        <w:t>Performance requirements for PUCCH format 1</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77B6C4C0" w14:textId="77777777" w:rsidR="008C01E6" w:rsidRPr="008C3753" w:rsidRDefault="008C01E6" w:rsidP="008C01E6">
      <w:pPr>
        <w:pStyle w:val="Heading4"/>
      </w:pPr>
      <w:bookmarkStart w:id="10855" w:name="_Toc21100142"/>
      <w:bookmarkStart w:id="10856" w:name="_Toc29809940"/>
      <w:bookmarkStart w:id="10857" w:name="_Toc36645333"/>
      <w:bookmarkStart w:id="10858" w:name="_Toc37272387"/>
      <w:bookmarkStart w:id="10859" w:name="_Toc45884633"/>
      <w:bookmarkStart w:id="10860" w:name="_Toc53182665"/>
      <w:bookmarkStart w:id="10861" w:name="_Toc58860449"/>
      <w:bookmarkStart w:id="10862" w:name="_Toc58862953"/>
      <w:bookmarkStart w:id="10863" w:name="_Toc61182938"/>
      <w:bookmarkStart w:id="10864" w:name="_Toc66728253"/>
      <w:bookmarkStart w:id="10865" w:name="_Toc74962088"/>
      <w:bookmarkStart w:id="10866" w:name="_Toc75242998"/>
      <w:bookmarkStart w:id="10867" w:name="_Toc76545344"/>
      <w:bookmarkStart w:id="10868" w:name="_Toc82595447"/>
      <w:bookmarkStart w:id="10869" w:name="_Toc89955478"/>
      <w:bookmarkStart w:id="10870" w:name="_Toc98773905"/>
      <w:bookmarkStart w:id="10871" w:name="_Toc106201666"/>
      <w:bookmarkStart w:id="10872" w:name="_Toc115191520"/>
      <w:bookmarkStart w:id="10873" w:name="_Toc122013376"/>
      <w:bookmarkStart w:id="10874" w:name="_Toc124155464"/>
      <w:bookmarkStart w:id="10875" w:name="_Toc131536035"/>
      <w:bookmarkStart w:id="10876" w:name="_Toc137399326"/>
      <w:bookmarkStart w:id="10877" w:name="_Toc156576026"/>
      <w:bookmarkStart w:id="10878" w:name="_Toc176782944"/>
      <w:bookmarkStart w:id="10879" w:name="_Toc187256446"/>
      <w:r w:rsidRPr="008C3753">
        <w:t>8.3.2.1</w:t>
      </w:r>
      <w:r w:rsidRPr="008C3753">
        <w:tab/>
        <w:t>NACK to ACK detection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39A6EA25" w14:textId="77777777" w:rsidR="008C01E6" w:rsidRPr="008C3753" w:rsidRDefault="008C01E6" w:rsidP="008C01E6">
      <w:pPr>
        <w:pStyle w:val="Heading5"/>
      </w:pPr>
      <w:bookmarkStart w:id="10880" w:name="_Toc21100143"/>
      <w:bookmarkStart w:id="10881" w:name="_Toc29809941"/>
      <w:bookmarkStart w:id="10882" w:name="_Toc36645334"/>
      <w:bookmarkStart w:id="10883" w:name="_Toc37272388"/>
      <w:bookmarkStart w:id="10884" w:name="_Toc45884634"/>
      <w:bookmarkStart w:id="10885" w:name="_Toc53182666"/>
      <w:bookmarkStart w:id="10886" w:name="_Toc58860450"/>
      <w:bookmarkStart w:id="10887" w:name="_Toc58862954"/>
      <w:bookmarkStart w:id="10888" w:name="_Toc61182939"/>
      <w:bookmarkStart w:id="10889" w:name="_Toc66728254"/>
      <w:bookmarkStart w:id="10890" w:name="_Toc74962089"/>
      <w:bookmarkStart w:id="10891" w:name="_Toc75242999"/>
      <w:bookmarkStart w:id="10892" w:name="_Toc76545345"/>
      <w:bookmarkStart w:id="10893" w:name="_Toc82595448"/>
      <w:bookmarkStart w:id="10894" w:name="_Toc89955479"/>
      <w:bookmarkStart w:id="10895" w:name="_Toc98773906"/>
      <w:bookmarkStart w:id="10896" w:name="_Toc106201667"/>
      <w:bookmarkStart w:id="10897" w:name="_Toc115191521"/>
      <w:bookmarkStart w:id="10898" w:name="_Toc122013377"/>
      <w:bookmarkStart w:id="10899" w:name="_Toc124155465"/>
      <w:bookmarkStart w:id="10900" w:name="_Toc131536036"/>
      <w:bookmarkStart w:id="10901" w:name="_Toc137399327"/>
      <w:bookmarkStart w:id="10902" w:name="_Toc156576027"/>
      <w:bookmarkStart w:id="10903" w:name="_Toc176782945"/>
      <w:bookmarkStart w:id="10904" w:name="_Toc187256447"/>
      <w:r w:rsidRPr="008C3753">
        <w:t>8.3.2.1.1</w:t>
      </w:r>
      <w:r w:rsidRPr="008C3753">
        <w:tab/>
        <w:t>Definition and applicability</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05" w:name="_Toc21100144"/>
      <w:bookmarkStart w:id="10906" w:name="_Toc29809942"/>
      <w:bookmarkStart w:id="10907" w:name="_Toc36645335"/>
      <w:bookmarkStart w:id="10908" w:name="_Toc37272389"/>
      <w:bookmarkStart w:id="10909" w:name="_Toc45884635"/>
      <w:bookmarkStart w:id="10910" w:name="_Toc53182667"/>
      <w:bookmarkStart w:id="10911" w:name="_Toc58860451"/>
      <w:bookmarkStart w:id="10912" w:name="_Toc58862955"/>
      <w:bookmarkStart w:id="10913" w:name="_Toc61182940"/>
      <w:bookmarkStart w:id="10914" w:name="_Toc66728255"/>
      <w:bookmarkStart w:id="10915" w:name="_Toc74962090"/>
      <w:bookmarkStart w:id="10916" w:name="_Toc75243000"/>
      <w:bookmarkStart w:id="10917" w:name="_Toc76545346"/>
      <w:bookmarkStart w:id="10918" w:name="_Toc82595449"/>
      <w:bookmarkStart w:id="10919" w:name="_Toc89955480"/>
      <w:bookmarkStart w:id="10920" w:name="_Toc98773907"/>
      <w:bookmarkStart w:id="10921" w:name="_Toc106201668"/>
      <w:bookmarkStart w:id="10922" w:name="_Toc115191522"/>
      <w:bookmarkStart w:id="10923" w:name="_Toc122013378"/>
      <w:bookmarkStart w:id="10924" w:name="_Toc124155466"/>
      <w:bookmarkStart w:id="10925" w:name="_Toc131536037"/>
      <w:bookmarkStart w:id="10926" w:name="_Toc137399328"/>
      <w:bookmarkStart w:id="10927" w:name="_Toc156576028"/>
      <w:bookmarkStart w:id="10928" w:name="_Toc176782946"/>
      <w:bookmarkStart w:id="10929" w:name="_Toc187256448"/>
      <w:r w:rsidRPr="008C3753">
        <w:t>8.3.2.1.2</w:t>
      </w:r>
      <w:r w:rsidRPr="008C3753">
        <w:tab/>
        <w:t>Minimum Requirement</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30" w:name="_Toc21100145"/>
      <w:bookmarkStart w:id="10931" w:name="_Toc29809943"/>
      <w:bookmarkStart w:id="10932" w:name="_Toc36645336"/>
      <w:bookmarkStart w:id="10933" w:name="_Toc37272390"/>
      <w:bookmarkStart w:id="10934" w:name="_Toc45884636"/>
      <w:bookmarkStart w:id="10935" w:name="_Toc53182668"/>
      <w:bookmarkStart w:id="10936" w:name="_Toc58860452"/>
      <w:bookmarkStart w:id="10937" w:name="_Toc58862956"/>
      <w:bookmarkStart w:id="10938" w:name="_Toc61182941"/>
      <w:bookmarkStart w:id="10939" w:name="_Toc66728256"/>
      <w:bookmarkStart w:id="10940" w:name="_Toc74962091"/>
      <w:bookmarkStart w:id="10941" w:name="_Toc75243001"/>
      <w:bookmarkStart w:id="10942" w:name="_Toc76545347"/>
      <w:bookmarkStart w:id="10943" w:name="_Toc82595450"/>
      <w:bookmarkStart w:id="10944" w:name="_Toc89955481"/>
      <w:bookmarkStart w:id="10945" w:name="_Toc98773908"/>
      <w:bookmarkStart w:id="10946" w:name="_Toc106201669"/>
      <w:bookmarkStart w:id="10947" w:name="_Toc115191523"/>
      <w:bookmarkStart w:id="10948" w:name="_Toc122013379"/>
      <w:bookmarkStart w:id="10949" w:name="_Toc124155467"/>
      <w:bookmarkStart w:id="10950" w:name="_Toc131536038"/>
      <w:bookmarkStart w:id="10951" w:name="_Toc137399329"/>
      <w:bookmarkStart w:id="10952" w:name="_Toc156576029"/>
      <w:bookmarkStart w:id="10953" w:name="_Toc176782947"/>
      <w:bookmarkStart w:id="10954" w:name="_Toc187256449"/>
      <w:r w:rsidRPr="008C3753">
        <w:t>8.3.2.1.3</w:t>
      </w:r>
      <w:r w:rsidRPr="008C3753">
        <w:tab/>
        <w:t>Test purpose</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955" w:name="_Toc21100146"/>
      <w:bookmarkStart w:id="10956" w:name="_Toc29809944"/>
      <w:bookmarkStart w:id="10957" w:name="_Toc36645337"/>
      <w:bookmarkStart w:id="10958" w:name="_Toc37272391"/>
      <w:bookmarkStart w:id="10959" w:name="_Toc45884637"/>
      <w:bookmarkStart w:id="10960" w:name="_Toc53182669"/>
      <w:bookmarkStart w:id="10961" w:name="_Toc58860453"/>
      <w:bookmarkStart w:id="10962" w:name="_Toc58862957"/>
      <w:bookmarkStart w:id="10963" w:name="_Toc61182942"/>
      <w:bookmarkStart w:id="10964" w:name="_Toc66728257"/>
      <w:bookmarkStart w:id="10965" w:name="_Toc74962092"/>
      <w:bookmarkStart w:id="10966" w:name="_Toc75243002"/>
      <w:bookmarkStart w:id="10967" w:name="_Toc76545348"/>
      <w:bookmarkStart w:id="10968" w:name="_Toc82595451"/>
      <w:bookmarkStart w:id="10969" w:name="_Toc89955482"/>
      <w:bookmarkStart w:id="10970" w:name="_Toc98773909"/>
      <w:bookmarkStart w:id="10971" w:name="_Toc106201670"/>
      <w:bookmarkStart w:id="10972" w:name="_Toc115191524"/>
      <w:bookmarkStart w:id="10973" w:name="_Toc122013380"/>
      <w:bookmarkStart w:id="10974" w:name="_Toc124155468"/>
      <w:bookmarkStart w:id="10975" w:name="_Toc131536039"/>
      <w:bookmarkStart w:id="10976" w:name="_Toc137399330"/>
      <w:bookmarkStart w:id="10977" w:name="_Toc156576030"/>
      <w:bookmarkStart w:id="10978" w:name="_Toc176782948"/>
      <w:bookmarkStart w:id="10979" w:name="_Toc187256450"/>
      <w:r w:rsidRPr="008C3753">
        <w:t>8.3.2.1.4</w:t>
      </w:r>
      <w:r w:rsidRPr="008C3753">
        <w:tab/>
        <w:t>Method of test</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36B56B2" w14:textId="77777777" w:rsidR="008C01E6" w:rsidRPr="008C3753" w:rsidRDefault="008C01E6" w:rsidP="008C01E6">
      <w:pPr>
        <w:pStyle w:val="Heading6"/>
      </w:pPr>
      <w:bookmarkStart w:id="10980" w:name="_Toc21100147"/>
      <w:bookmarkStart w:id="10981" w:name="_Toc29809945"/>
      <w:bookmarkStart w:id="10982" w:name="_Toc36645338"/>
      <w:bookmarkStart w:id="10983" w:name="_Toc37272392"/>
      <w:bookmarkStart w:id="10984" w:name="_Toc45884638"/>
      <w:bookmarkStart w:id="10985" w:name="_Toc53182670"/>
      <w:bookmarkStart w:id="10986" w:name="_Toc58860454"/>
      <w:bookmarkStart w:id="10987" w:name="_Toc58862958"/>
      <w:bookmarkStart w:id="10988" w:name="_Toc61182943"/>
      <w:bookmarkStart w:id="10989" w:name="_Toc66728258"/>
      <w:bookmarkStart w:id="10990" w:name="_Toc74962093"/>
      <w:bookmarkStart w:id="10991" w:name="_Toc75243003"/>
      <w:bookmarkStart w:id="10992" w:name="_Toc76545349"/>
      <w:bookmarkStart w:id="10993" w:name="_Toc82595452"/>
      <w:bookmarkStart w:id="10994" w:name="_Toc89955483"/>
      <w:bookmarkStart w:id="10995" w:name="_Toc98773910"/>
      <w:bookmarkStart w:id="10996" w:name="_Toc106201671"/>
      <w:bookmarkStart w:id="10997" w:name="_Toc115191525"/>
      <w:bookmarkStart w:id="10998" w:name="_Toc122013381"/>
      <w:bookmarkStart w:id="10999" w:name="_Toc124155469"/>
      <w:bookmarkStart w:id="11000" w:name="_Toc131536040"/>
      <w:bookmarkStart w:id="11001" w:name="_Toc137399331"/>
      <w:bookmarkStart w:id="11002" w:name="_Toc156576031"/>
      <w:bookmarkStart w:id="11003" w:name="_Toc176782949"/>
      <w:bookmarkStart w:id="11004" w:name="_Toc187256451"/>
      <w:r w:rsidRPr="008C3753">
        <w:t>8.3.2.1.4.1</w:t>
      </w:r>
      <w:r w:rsidRPr="008C3753">
        <w:tab/>
        <w:t>Initial Conditions</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0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06" w:name="_Toc29809946"/>
      <w:bookmarkStart w:id="11007" w:name="_Toc36645339"/>
      <w:bookmarkStart w:id="11008" w:name="_Toc37272393"/>
      <w:bookmarkStart w:id="11009" w:name="_Toc45884639"/>
      <w:bookmarkStart w:id="11010" w:name="_Toc53182671"/>
      <w:bookmarkStart w:id="11011" w:name="_Toc58860455"/>
      <w:bookmarkStart w:id="11012" w:name="_Toc58862959"/>
      <w:bookmarkStart w:id="11013" w:name="_Toc61182944"/>
      <w:bookmarkStart w:id="11014" w:name="_Toc66728259"/>
      <w:bookmarkStart w:id="11015" w:name="_Toc74962094"/>
      <w:bookmarkStart w:id="11016" w:name="_Toc75243004"/>
      <w:bookmarkStart w:id="11017" w:name="_Toc76545350"/>
      <w:bookmarkStart w:id="11018" w:name="_Toc82595453"/>
      <w:bookmarkStart w:id="11019" w:name="_Toc89955484"/>
      <w:bookmarkStart w:id="11020" w:name="_Toc98773911"/>
      <w:bookmarkStart w:id="11021" w:name="_Toc106201672"/>
      <w:bookmarkStart w:id="11022" w:name="_Toc115191526"/>
      <w:bookmarkStart w:id="11023" w:name="_Toc122013382"/>
      <w:bookmarkStart w:id="11024" w:name="_Toc124155470"/>
      <w:bookmarkStart w:id="11025" w:name="_Toc131536041"/>
      <w:bookmarkStart w:id="11026" w:name="_Toc137399332"/>
      <w:bookmarkStart w:id="11027" w:name="_Toc156576032"/>
      <w:bookmarkStart w:id="11028" w:name="_Toc176782950"/>
      <w:bookmarkStart w:id="11029" w:name="_Toc187256452"/>
      <w:r w:rsidRPr="008C3753">
        <w:t>8.3.2.1.4.2</w:t>
      </w:r>
      <w:r w:rsidRPr="008C3753">
        <w:tab/>
        <w:t>Procedure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30"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31" w:name="_Toc29809947"/>
      <w:bookmarkStart w:id="11032" w:name="_Toc36645340"/>
      <w:bookmarkStart w:id="11033" w:name="_Toc37272394"/>
      <w:bookmarkStart w:id="11034" w:name="_Toc45884640"/>
      <w:bookmarkStart w:id="11035" w:name="_Toc53182672"/>
      <w:bookmarkStart w:id="11036" w:name="_Toc58860456"/>
      <w:bookmarkStart w:id="11037" w:name="_Toc58862960"/>
      <w:bookmarkStart w:id="11038" w:name="_Toc61182945"/>
      <w:bookmarkStart w:id="11039" w:name="_Toc66728260"/>
      <w:bookmarkStart w:id="11040" w:name="_Toc74962095"/>
      <w:bookmarkStart w:id="11041" w:name="_Toc75243005"/>
      <w:bookmarkStart w:id="11042" w:name="_Toc76545351"/>
      <w:bookmarkStart w:id="11043" w:name="_Toc82595454"/>
      <w:bookmarkStart w:id="11044" w:name="_Toc89955485"/>
      <w:bookmarkStart w:id="11045" w:name="_Toc98773912"/>
      <w:bookmarkStart w:id="11046" w:name="_Toc106201673"/>
      <w:bookmarkStart w:id="11047" w:name="_Toc115191527"/>
      <w:bookmarkStart w:id="11048" w:name="_Toc122013383"/>
      <w:bookmarkStart w:id="11049" w:name="_Toc124155471"/>
      <w:bookmarkStart w:id="11050" w:name="_Toc131536042"/>
      <w:bookmarkStart w:id="11051" w:name="_Toc137399333"/>
      <w:bookmarkStart w:id="11052" w:name="_Toc156576033"/>
      <w:bookmarkStart w:id="11053" w:name="_Toc176782951"/>
      <w:bookmarkStart w:id="11054" w:name="_Toc187256453"/>
      <w:r w:rsidRPr="008C3753">
        <w:t>8.3.2.1.5</w:t>
      </w:r>
      <w:r w:rsidRPr="008C3753">
        <w:tab/>
        <w:t>Test Requirement</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055" w:name="_Toc21100150"/>
      <w:bookmarkStart w:id="11056" w:name="_Toc29809948"/>
      <w:bookmarkStart w:id="11057" w:name="_Toc36645341"/>
      <w:bookmarkStart w:id="11058" w:name="_Toc37272395"/>
      <w:bookmarkStart w:id="11059" w:name="_Toc45884641"/>
      <w:bookmarkStart w:id="11060" w:name="_Toc53182673"/>
      <w:bookmarkStart w:id="11061" w:name="_Toc58860457"/>
      <w:bookmarkStart w:id="11062" w:name="_Toc58862961"/>
      <w:bookmarkStart w:id="11063" w:name="_Toc61182946"/>
      <w:bookmarkStart w:id="11064" w:name="_Toc66728261"/>
      <w:bookmarkStart w:id="11065" w:name="_Toc74962096"/>
      <w:bookmarkStart w:id="11066" w:name="_Toc75243006"/>
      <w:bookmarkStart w:id="11067" w:name="_Toc76545352"/>
      <w:bookmarkStart w:id="11068" w:name="_Toc82595455"/>
      <w:bookmarkStart w:id="11069" w:name="_Toc89955486"/>
      <w:bookmarkStart w:id="11070" w:name="_Toc98773913"/>
      <w:bookmarkStart w:id="11071" w:name="_Toc106201674"/>
      <w:bookmarkStart w:id="11072" w:name="_Toc115191528"/>
      <w:bookmarkStart w:id="11073" w:name="_Toc122013384"/>
      <w:bookmarkStart w:id="11074" w:name="_Toc124155472"/>
      <w:bookmarkStart w:id="11075" w:name="_Toc131536043"/>
      <w:bookmarkStart w:id="11076" w:name="_Toc137399334"/>
      <w:bookmarkStart w:id="11077" w:name="_Toc156576034"/>
      <w:bookmarkStart w:id="11078" w:name="_Toc176782952"/>
      <w:bookmarkStart w:id="11079" w:name="_Toc187256454"/>
      <w:r w:rsidRPr="008C3753">
        <w:t>8.3.2.2</w:t>
      </w:r>
      <w:r w:rsidRPr="008C3753">
        <w:tab/>
        <w:t>ACK missed detection</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5A6B2CBD" w14:textId="77777777" w:rsidR="008C01E6" w:rsidRPr="008C3753" w:rsidRDefault="008C01E6" w:rsidP="008C01E6">
      <w:pPr>
        <w:pStyle w:val="Heading5"/>
      </w:pPr>
      <w:bookmarkStart w:id="11080" w:name="_Toc21100151"/>
      <w:bookmarkStart w:id="11081" w:name="_Toc29809949"/>
      <w:bookmarkStart w:id="11082" w:name="_Toc36645342"/>
      <w:bookmarkStart w:id="11083" w:name="_Toc37272396"/>
      <w:bookmarkStart w:id="11084" w:name="_Toc45884642"/>
      <w:bookmarkStart w:id="11085" w:name="_Toc53182674"/>
      <w:bookmarkStart w:id="11086" w:name="_Toc58860458"/>
      <w:bookmarkStart w:id="11087" w:name="_Toc58862962"/>
      <w:bookmarkStart w:id="11088" w:name="_Toc61182947"/>
      <w:bookmarkStart w:id="11089" w:name="_Toc66728262"/>
      <w:bookmarkStart w:id="11090" w:name="_Toc74962097"/>
      <w:bookmarkStart w:id="11091" w:name="_Toc75243007"/>
      <w:bookmarkStart w:id="11092" w:name="_Toc76545353"/>
      <w:bookmarkStart w:id="11093" w:name="_Toc82595456"/>
      <w:bookmarkStart w:id="11094" w:name="_Toc89955487"/>
      <w:bookmarkStart w:id="11095" w:name="_Toc98773914"/>
      <w:bookmarkStart w:id="11096" w:name="_Toc106201675"/>
      <w:bookmarkStart w:id="11097" w:name="_Toc115191529"/>
      <w:bookmarkStart w:id="11098" w:name="_Toc122013385"/>
      <w:bookmarkStart w:id="11099" w:name="_Toc124155473"/>
      <w:bookmarkStart w:id="11100" w:name="_Toc131536044"/>
      <w:bookmarkStart w:id="11101" w:name="_Toc137399335"/>
      <w:bookmarkStart w:id="11102" w:name="_Toc156576035"/>
      <w:bookmarkStart w:id="11103" w:name="_Toc176782953"/>
      <w:bookmarkStart w:id="11104" w:name="_Toc187256455"/>
      <w:r w:rsidRPr="008C3753">
        <w:t>8.3.2.2.1</w:t>
      </w:r>
      <w:r w:rsidRPr="008C3753">
        <w:tab/>
        <w:t>Definition and applicability</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05" w:name="_Toc21100152"/>
      <w:bookmarkStart w:id="11106" w:name="_Toc29809950"/>
      <w:bookmarkStart w:id="11107" w:name="_Toc36645343"/>
      <w:bookmarkStart w:id="11108" w:name="_Toc37272397"/>
      <w:bookmarkStart w:id="11109" w:name="_Toc45884643"/>
      <w:bookmarkStart w:id="11110" w:name="_Toc53182675"/>
      <w:bookmarkStart w:id="11111" w:name="_Toc58860459"/>
      <w:bookmarkStart w:id="11112" w:name="_Toc58862963"/>
      <w:bookmarkStart w:id="11113" w:name="_Toc61182948"/>
      <w:bookmarkStart w:id="11114" w:name="_Toc66728263"/>
      <w:bookmarkStart w:id="11115" w:name="_Toc74962098"/>
      <w:bookmarkStart w:id="11116" w:name="_Toc75243008"/>
      <w:bookmarkStart w:id="11117" w:name="_Toc76545354"/>
      <w:bookmarkStart w:id="11118" w:name="_Toc82595457"/>
      <w:bookmarkStart w:id="11119" w:name="_Toc89955488"/>
      <w:bookmarkStart w:id="11120" w:name="_Toc98773915"/>
      <w:bookmarkStart w:id="11121" w:name="_Toc106201676"/>
      <w:bookmarkStart w:id="11122" w:name="_Toc115191530"/>
      <w:bookmarkStart w:id="11123" w:name="_Toc122013386"/>
      <w:bookmarkStart w:id="11124" w:name="_Toc124155474"/>
      <w:bookmarkStart w:id="11125" w:name="_Toc131536045"/>
      <w:bookmarkStart w:id="11126" w:name="_Toc137399336"/>
      <w:bookmarkStart w:id="11127" w:name="_Toc156576036"/>
      <w:bookmarkStart w:id="11128" w:name="_Toc176782954"/>
      <w:bookmarkStart w:id="11129" w:name="_Toc187256456"/>
      <w:r w:rsidRPr="008C3753">
        <w:t>8.3.2.2.2</w:t>
      </w:r>
      <w:r w:rsidRPr="008C3753">
        <w:tab/>
        <w:t>Minimum Requirement</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30" w:name="_Toc21100153"/>
      <w:bookmarkStart w:id="11131" w:name="_Toc29809951"/>
      <w:bookmarkStart w:id="11132" w:name="_Toc36645344"/>
      <w:bookmarkStart w:id="11133" w:name="_Toc37272398"/>
      <w:bookmarkStart w:id="11134" w:name="_Toc45884644"/>
      <w:bookmarkStart w:id="11135" w:name="_Toc53182676"/>
      <w:bookmarkStart w:id="11136" w:name="_Toc58860460"/>
      <w:bookmarkStart w:id="11137" w:name="_Toc58862964"/>
      <w:bookmarkStart w:id="11138" w:name="_Toc61182949"/>
      <w:bookmarkStart w:id="11139" w:name="_Toc66728264"/>
      <w:bookmarkStart w:id="11140" w:name="_Toc74962099"/>
      <w:bookmarkStart w:id="11141" w:name="_Toc75243009"/>
      <w:bookmarkStart w:id="11142" w:name="_Toc76545355"/>
      <w:bookmarkStart w:id="11143" w:name="_Toc82595458"/>
      <w:bookmarkStart w:id="11144" w:name="_Toc89955489"/>
      <w:bookmarkStart w:id="11145" w:name="_Toc98773916"/>
      <w:bookmarkStart w:id="11146" w:name="_Toc106201677"/>
      <w:bookmarkStart w:id="11147" w:name="_Toc115191531"/>
      <w:bookmarkStart w:id="11148" w:name="_Toc122013387"/>
      <w:bookmarkStart w:id="11149" w:name="_Toc124155475"/>
      <w:bookmarkStart w:id="11150" w:name="_Toc131536046"/>
      <w:bookmarkStart w:id="11151" w:name="_Toc137399337"/>
      <w:bookmarkStart w:id="11152" w:name="_Toc156576037"/>
      <w:bookmarkStart w:id="11153" w:name="_Toc176782955"/>
      <w:bookmarkStart w:id="11154" w:name="_Toc187256457"/>
      <w:r w:rsidRPr="008C3753">
        <w:t>8.3.2.2.3</w:t>
      </w:r>
      <w:r w:rsidRPr="008C3753">
        <w:tab/>
        <w:t>Test purpose</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155" w:name="_Toc21100154"/>
      <w:bookmarkStart w:id="11156" w:name="_Toc29809952"/>
      <w:bookmarkStart w:id="11157" w:name="_Toc36645345"/>
      <w:bookmarkStart w:id="11158" w:name="_Toc37272399"/>
      <w:bookmarkStart w:id="11159" w:name="_Toc45884645"/>
      <w:bookmarkStart w:id="11160" w:name="_Toc53182677"/>
      <w:bookmarkStart w:id="11161" w:name="_Toc58860461"/>
      <w:bookmarkStart w:id="11162" w:name="_Toc58862965"/>
      <w:bookmarkStart w:id="11163" w:name="_Toc61182950"/>
      <w:bookmarkStart w:id="11164" w:name="_Toc66728265"/>
      <w:bookmarkStart w:id="11165" w:name="_Toc74962100"/>
      <w:bookmarkStart w:id="11166" w:name="_Toc75243010"/>
      <w:bookmarkStart w:id="11167" w:name="_Toc76545356"/>
      <w:bookmarkStart w:id="11168" w:name="_Toc82595459"/>
      <w:bookmarkStart w:id="11169" w:name="_Toc89955490"/>
      <w:bookmarkStart w:id="11170" w:name="_Toc98773917"/>
      <w:bookmarkStart w:id="11171" w:name="_Toc106201678"/>
      <w:bookmarkStart w:id="11172" w:name="_Toc115191532"/>
      <w:bookmarkStart w:id="11173" w:name="_Toc122013388"/>
      <w:bookmarkStart w:id="11174" w:name="_Toc124155476"/>
      <w:bookmarkStart w:id="11175" w:name="_Toc131536047"/>
      <w:bookmarkStart w:id="11176" w:name="_Toc137399338"/>
      <w:bookmarkStart w:id="11177" w:name="_Toc156576038"/>
      <w:bookmarkStart w:id="11178" w:name="_Toc176782956"/>
      <w:bookmarkStart w:id="11179" w:name="_Toc187256458"/>
      <w:r w:rsidRPr="008C3753">
        <w:lastRenderedPageBreak/>
        <w:t>8.3.2.2.4</w:t>
      </w:r>
      <w:r w:rsidRPr="008C3753">
        <w:tab/>
        <w:t>Method of test</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70BA53E0" w14:textId="77777777" w:rsidR="008C01E6" w:rsidRPr="008C3753" w:rsidRDefault="008C01E6" w:rsidP="008C01E6">
      <w:pPr>
        <w:pStyle w:val="Heading6"/>
      </w:pPr>
      <w:bookmarkStart w:id="11180" w:name="_Toc21100155"/>
      <w:bookmarkStart w:id="11181" w:name="_Toc29809953"/>
      <w:bookmarkStart w:id="11182" w:name="_Toc36645346"/>
      <w:bookmarkStart w:id="11183" w:name="_Toc37272400"/>
      <w:bookmarkStart w:id="11184" w:name="_Toc45884646"/>
      <w:bookmarkStart w:id="11185" w:name="_Toc53182678"/>
      <w:bookmarkStart w:id="11186" w:name="_Toc58860462"/>
      <w:bookmarkStart w:id="11187" w:name="_Toc58862966"/>
      <w:bookmarkStart w:id="11188" w:name="_Toc61182951"/>
      <w:bookmarkStart w:id="11189" w:name="_Toc66728266"/>
      <w:bookmarkStart w:id="11190" w:name="_Toc74962101"/>
      <w:bookmarkStart w:id="11191" w:name="_Toc75243011"/>
      <w:bookmarkStart w:id="11192" w:name="_Toc76545357"/>
      <w:bookmarkStart w:id="11193" w:name="_Toc82595460"/>
      <w:bookmarkStart w:id="11194" w:name="_Toc89955491"/>
      <w:bookmarkStart w:id="11195" w:name="_Toc98773918"/>
      <w:bookmarkStart w:id="11196" w:name="_Toc106201679"/>
      <w:bookmarkStart w:id="11197" w:name="_Toc115191533"/>
      <w:bookmarkStart w:id="11198" w:name="_Toc122013389"/>
      <w:bookmarkStart w:id="11199" w:name="_Toc124155477"/>
      <w:bookmarkStart w:id="11200" w:name="_Toc131536048"/>
      <w:bookmarkStart w:id="11201" w:name="_Toc137399339"/>
      <w:bookmarkStart w:id="11202" w:name="_Toc156576039"/>
      <w:bookmarkStart w:id="11203" w:name="_Toc176782957"/>
      <w:bookmarkStart w:id="11204" w:name="_Toc187256459"/>
      <w:r w:rsidRPr="008C3753">
        <w:t>8.3.2.2.4.1</w:t>
      </w:r>
      <w:r w:rsidRPr="008C3753">
        <w:tab/>
        <w:t>Initial Conditions</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0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06" w:name="_Toc29809954"/>
      <w:bookmarkStart w:id="11207" w:name="_Toc36645347"/>
      <w:bookmarkStart w:id="11208" w:name="_Toc37272401"/>
      <w:bookmarkStart w:id="11209" w:name="_Toc45884647"/>
      <w:bookmarkStart w:id="11210" w:name="_Toc53182679"/>
      <w:bookmarkStart w:id="11211" w:name="_Toc58860463"/>
      <w:bookmarkStart w:id="11212" w:name="_Toc58862967"/>
      <w:bookmarkStart w:id="11213" w:name="_Toc61182952"/>
      <w:bookmarkStart w:id="11214" w:name="_Toc66728267"/>
      <w:bookmarkStart w:id="11215" w:name="_Toc74962102"/>
      <w:bookmarkStart w:id="11216" w:name="_Toc75243012"/>
      <w:bookmarkStart w:id="11217" w:name="_Toc76545358"/>
      <w:bookmarkStart w:id="11218" w:name="_Toc82595461"/>
      <w:bookmarkStart w:id="11219" w:name="_Toc89955492"/>
      <w:bookmarkStart w:id="11220" w:name="_Toc98773919"/>
      <w:bookmarkStart w:id="11221" w:name="_Toc106201680"/>
      <w:bookmarkStart w:id="11222" w:name="_Toc115191534"/>
      <w:bookmarkStart w:id="11223" w:name="_Toc122013390"/>
      <w:bookmarkStart w:id="11224" w:name="_Toc124155478"/>
      <w:bookmarkStart w:id="11225" w:name="_Toc131536049"/>
      <w:bookmarkStart w:id="11226" w:name="_Toc137399340"/>
      <w:bookmarkStart w:id="11227" w:name="_Toc156576040"/>
      <w:bookmarkStart w:id="11228" w:name="_Toc176782958"/>
      <w:bookmarkStart w:id="11229" w:name="_Toc187256460"/>
      <w:r w:rsidRPr="008C3753">
        <w:t>8.3.2.2.4.2</w:t>
      </w:r>
      <w:r w:rsidRPr="008C3753">
        <w:tab/>
        <w:t>Procedure</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30" w:name="_Toc21100157"/>
      <w:bookmarkStart w:id="11231" w:name="_Toc29809955"/>
      <w:bookmarkStart w:id="11232" w:name="_Toc36645348"/>
      <w:bookmarkStart w:id="11233" w:name="_Toc37272402"/>
      <w:bookmarkStart w:id="11234" w:name="_Toc45884648"/>
      <w:bookmarkStart w:id="11235" w:name="_Toc53182680"/>
      <w:bookmarkStart w:id="11236" w:name="_Toc58860464"/>
      <w:bookmarkStart w:id="11237" w:name="_Toc58862968"/>
      <w:bookmarkStart w:id="11238" w:name="_Toc61182953"/>
      <w:bookmarkStart w:id="11239" w:name="_Toc66728268"/>
      <w:bookmarkStart w:id="11240" w:name="_Toc74962103"/>
      <w:bookmarkStart w:id="11241" w:name="_Toc75243013"/>
      <w:bookmarkStart w:id="11242" w:name="_Toc76545359"/>
      <w:bookmarkStart w:id="11243" w:name="_Toc82595462"/>
      <w:bookmarkStart w:id="11244" w:name="_Toc89955493"/>
      <w:bookmarkStart w:id="11245" w:name="_Toc98773920"/>
      <w:bookmarkStart w:id="11246" w:name="_Toc106201681"/>
      <w:bookmarkStart w:id="11247" w:name="_Toc115191535"/>
      <w:bookmarkStart w:id="11248" w:name="_Toc122013391"/>
      <w:bookmarkStart w:id="11249" w:name="_Toc124155479"/>
      <w:bookmarkStart w:id="11250" w:name="_Toc131536050"/>
      <w:bookmarkStart w:id="11251" w:name="_Toc137399341"/>
      <w:bookmarkStart w:id="11252" w:name="_Toc156576041"/>
      <w:bookmarkStart w:id="11253" w:name="_Toc176782959"/>
      <w:bookmarkStart w:id="11254" w:name="_Toc187256461"/>
      <w:r w:rsidRPr="008C3753">
        <w:t>8.3.2.2.5</w:t>
      </w:r>
      <w:r w:rsidRPr="008C3753">
        <w:tab/>
        <w:t>Test Requirement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255" w:name="_Toc21100158"/>
      <w:bookmarkStart w:id="11256" w:name="_Toc29809956"/>
      <w:bookmarkStart w:id="11257" w:name="_Toc36645349"/>
      <w:bookmarkStart w:id="11258" w:name="_Toc37272403"/>
      <w:bookmarkStart w:id="11259" w:name="_Toc45884649"/>
      <w:bookmarkStart w:id="11260" w:name="_Toc53182681"/>
      <w:bookmarkStart w:id="11261" w:name="_Toc58860465"/>
      <w:bookmarkStart w:id="11262" w:name="_Toc58862969"/>
      <w:bookmarkStart w:id="11263" w:name="_Toc61182954"/>
      <w:bookmarkStart w:id="11264" w:name="_Toc66728269"/>
      <w:bookmarkStart w:id="11265" w:name="_Toc74962104"/>
      <w:bookmarkStart w:id="11266" w:name="_Toc75243014"/>
      <w:bookmarkStart w:id="11267" w:name="_Toc76545360"/>
      <w:bookmarkStart w:id="11268" w:name="_Toc82595463"/>
      <w:bookmarkStart w:id="11269" w:name="_Toc89955494"/>
      <w:bookmarkStart w:id="11270" w:name="_Toc98773921"/>
      <w:bookmarkStart w:id="11271" w:name="_Toc106201682"/>
      <w:bookmarkStart w:id="11272" w:name="_Toc115191536"/>
      <w:bookmarkStart w:id="11273" w:name="_Toc122013392"/>
      <w:bookmarkStart w:id="11274" w:name="_Toc124155480"/>
      <w:bookmarkStart w:id="11275" w:name="_Toc131536051"/>
      <w:bookmarkStart w:id="11276" w:name="_Toc137399342"/>
      <w:bookmarkStart w:id="11277" w:name="_Toc156576042"/>
      <w:bookmarkStart w:id="11278" w:name="_Toc176782960"/>
      <w:bookmarkStart w:id="11279" w:name="_Toc187256462"/>
      <w:r w:rsidRPr="008C3753">
        <w:t>8.3.3</w:t>
      </w:r>
      <w:r w:rsidRPr="008C3753">
        <w:tab/>
        <w:t>Performance requirements for PUCCH format 2</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484D2880" w14:textId="77777777" w:rsidR="008C01E6" w:rsidRPr="008C3753" w:rsidRDefault="008C01E6" w:rsidP="008C01E6">
      <w:pPr>
        <w:pStyle w:val="Heading4"/>
        <w:rPr>
          <w:rFonts w:eastAsia="SimSun"/>
        </w:rPr>
      </w:pPr>
      <w:bookmarkStart w:id="11280" w:name="_Toc21100159"/>
      <w:bookmarkStart w:id="11281" w:name="_Toc29809957"/>
      <w:bookmarkStart w:id="11282" w:name="_Toc36645350"/>
      <w:bookmarkStart w:id="11283" w:name="_Toc37272404"/>
      <w:bookmarkStart w:id="11284" w:name="_Toc45884650"/>
      <w:bookmarkStart w:id="11285" w:name="_Toc53182682"/>
      <w:bookmarkStart w:id="11286" w:name="_Toc58860466"/>
      <w:bookmarkStart w:id="11287" w:name="_Toc58862970"/>
      <w:bookmarkStart w:id="11288" w:name="_Toc61182955"/>
      <w:bookmarkStart w:id="11289" w:name="_Toc66728270"/>
      <w:bookmarkStart w:id="11290" w:name="_Toc74962105"/>
      <w:bookmarkStart w:id="11291" w:name="_Toc75243015"/>
      <w:bookmarkStart w:id="11292" w:name="_Toc76545361"/>
      <w:bookmarkStart w:id="11293" w:name="_Toc82595464"/>
      <w:bookmarkStart w:id="11294" w:name="_Toc89955495"/>
      <w:bookmarkStart w:id="11295" w:name="_Toc98773922"/>
      <w:bookmarkStart w:id="11296" w:name="_Toc106201683"/>
      <w:bookmarkStart w:id="11297" w:name="_Toc115191537"/>
      <w:bookmarkStart w:id="11298" w:name="_Toc122013393"/>
      <w:bookmarkStart w:id="11299" w:name="_Toc124155481"/>
      <w:bookmarkStart w:id="11300" w:name="_Toc131536052"/>
      <w:bookmarkStart w:id="11301" w:name="_Toc137399343"/>
      <w:bookmarkStart w:id="11302" w:name="_Toc156576043"/>
      <w:bookmarkStart w:id="11303" w:name="_Toc176782961"/>
      <w:bookmarkStart w:id="11304" w:name="_Toc187256463"/>
      <w:r w:rsidRPr="008C3753">
        <w:rPr>
          <w:rFonts w:eastAsia="SimSun"/>
        </w:rPr>
        <w:t>8.3.3.1</w:t>
      </w:r>
      <w:r w:rsidRPr="008C3753">
        <w:rPr>
          <w:rFonts w:eastAsia="SimSun"/>
        </w:rPr>
        <w:tab/>
        <w:t>ACK missed detection</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53178B2B" w14:textId="77777777" w:rsidR="008C01E6" w:rsidRPr="008C3753" w:rsidRDefault="008C01E6" w:rsidP="008C01E6">
      <w:pPr>
        <w:pStyle w:val="Heading5"/>
      </w:pPr>
      <w:bookmarkStart w:id="11305" w:name="_Toc21100160"/>
      <w:bookmarkStart w:id="11306" w:name="_Toc29809958"/>
      <w:bookmarkStart w:id="11307" w:name="_Toc36645351"/>
      <w:bookmarkStart w:id="11308" w:name="_Toc37272405"/>
      <w:bookmarkStart w:id="11309" w:name="_Toc45884651"/>
      <w:bookmarkStart w:id="11310" w:name="_Toc53182683"/>
      <w:bookmarkStart w:id="11311" w:name="_Toc58860467"/>
      <w:bookmarkStart w:id="11312" w:name="_Toc58862971"/>
      <w:bookmarkStart w:id="11313" w:name="_Toc61182956"/>
      <w:bookmarkStart w:id="11314" w:name="_Toc66728271"/>
      <w:bookmarkStart w:id="11315" w:name="_Toc74962106"/>
      <w:bookmarkStart w:id="11316" w:name="_Toc75243016"/>
      <w:bookmarkStart w:id="11317" w:name="_Toc76545362"/>
      <w:bookmarkStart w:id="11318" w:name="_Toc82595465"/>
      <w:bookmarkStart w:id="11319" w:name="_Toc89955496"/>
      <w:bookmarkStart w:id="11320" w:name="_Toc98773923"/>
      <w:bookmarkStart w:id="11321" w:name="_Toc106201684"/>
      <w:bookmarkStart w:id="11322" w:name="_Toc115191538"/>
      <w:bookmarkStart w:id="11323" w:name="_Toc122013394"/>
      <w:bookmarkStart w:id="11324" w:name="_Toc124155482"/>
      <w:bookmarkStart w:id="11325" w:name="_Toc131536053"/>
      <w:bookmarkStart w:id="11326" w:name="_Toc137399344"/>
      <w:bookmarkStart w:id="11327" w:name="_Toc156576044"/>
      <w:bookmarkStart w:id="11328" w:name="_Toc176782962"/>
      <w:bookmarkStart w:id="11329" w:name="_Toc187256464"/>
      <w:r w:rsidRPr="008C3753">
        <w:t>8.3.3.1.1</w:t>
      </w:r>
      <w:r w:rsidRPr="008C3753">
        <w:tab/>
        <w:t>Definition and applicability</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30" w:name="_Toc21100161"/>
      <w:bookmarkStart w:id="11331" w:name="_Toc29809959"/>
      <w:bookmarkStart w:id="11332" w:name="_Toc36645352"/>
      <w:bookmarkStart w:id="11333" w:name="_Toc37272406"/>
      <w:bookmarkStart w:id="11334" w:name="_Toc45884652"/>
      <w:bookmarkStart w:id="11335" w:name="_Toc53182684"/>
      <w:bookmarkStart w:id="11336" w:name="_Toc58860468"/>
      <w:bookmarkStart w:id="11337" w:name="_Toc58862972"/>
      <w:bookmarkStart w:id="11338" w:name="_Toc61182957"/>
      <w:bookmarkStart w:id="11339" w:name="_Toc66728272"/>
      <w:bookmarkStart w:id="11340" w:name="_Toc74962107"/>
      <w:bookmarkStart w:id="11341" w:name="_Toc75243017"/>
      <w:bookmarkStart w:id="11342" w:name="_Toc76545363"/>
      <w:bookmarkStart w:id="11343" w:name="_Toc82595466"/>
      <w:bookmarkStart w:id="11344" w:name="_Toc89955497"/>
      <w:bookmarkStart w:id="11345" w:name="_Toc98773924"/>
      <w:bookmarkStart w:id="11346" w:name="_Toc106201685"/>
      <w:bookmarkStart w:id="11347" w:name="_Toc115191539"/>
      <w:bookmarkStart w:id="11348" w:name="_Toc122013395"/>
      <w:bookmarkStart w:id="11349" w:name="_Toc124155483"/>
      <w:bookmarkStart w:id="11350" w:name="_Toc131536054"/>
      <w:bookmarkStart w:id="11351" w:name="_Toc137399345"/>
      <w:bookmarkStart w:id="11352" w:name="_Toc156576045"/>
      <w:bookmarkStart w:id="11353" w:name="_Toc176782963"/>
      <w:bookmarkStart w:id="11354" w:name="_Toc187256465"/>
      <w:r w:rsidRPr="008C3753">
        <w:t>8.3.3.1.2</w:t>
      </w:r>
      <w:r w:rsidRPr="008C3753">
        <w:tab/>
        <w:t>Minimum requirements</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355" w:name="_Toc21100162"/>
      <w:bookmarkStart w:id="11356" w:name="_Toc29809960"/>
      <w:bookmarkStart w:id="11357" w:name="_Toc36645353"/>
      <w:bookmarkStart w:id="11358" w:name="_Toc37272407"/>
      <w:bookmarkStart w:id="11359" w:name="_Toc45884653"/>
      <w:bookmarkStart w:id="11360" w:name="_Toc53182685"/>
      <w:bookmarkStart w:id="11361" w:name="_Toc58860469"/>
      <w:bookmarkStart w:id="11362" w:name="_Toc58862973"/>
      <w:bookmarkStart w:id="11363" w:name="_Toc61182958"/>
      <w:bookmarkStart w:id="11364" w:name="_Toc66728273"/>
      <w:bookmarkStart w:id="11365" w:name="_Toc74962108"/>
      <w:bookmarkStart w:id="11366" w:name="_Toc75243018"/>
      <w:bookmarkStart w:id="11367" w:name="_Toc76545364"/>
      <w:bookmarkStart w:id="11368" w:name="_Toc82595467"/>
      <w:bookmarkStart w:id="11369" w:name="_Toc89955498"/>
      <w:bookmarkStart w:id="11370" w:name="_Toc98773925"/>
      <w:bookmarkStart w:id="11371" w:name="_Toc106201686"/>
      <w:bookmarkStart w:id="11372" w:name="_Toc115191540"/>
      <w:bookmarkStart w:id="11373" w:name="_Toc122013396"/>
      <w:bookmarkStart w:id="11374" w:name="_Toc124155484"/>
      <w:bookmarkStart w:id="11375" w:name="_Toc131536055"/>
      <w:bookmarkStart w:id="11376" w:name="_Toc137399346"/>
      <w:bookmarkStart w:id="11377" w:name="_Toc156576046"/>
      <w:bookmarkStart w:id="11378" w:name="_Toc176782964"/>
      <w:bookmarkStart w:id="11379" w:name="_Toc187256466"/>
      <w:r w:rsidRPr="008C3753">
        <w:lastRenderedPageBreak/>
        <w:t>8.3.3.1.3</w:t>
      </w:r>
      <w:r w:rsidRPr="008C3753">
        <w:tab/>
        <w:t>Test purpose</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380" w:name="_Toc21100163"/>
      <w:bookmarkStart w:id="11381" w:name="_Toc29809961"/>
      <w:bookmarkStart w:id="11382" w:name="_Toc36645354"/>
      <w:bookmarkStart w:id="11383" w:name="_Toc37272408"/>
      <w:bookmarkStart w:id="11384" w:name="_Toc45884654"/>
      <w:bookmarkStart w:id="11385" w:name="_Toc53182686"/>
      <w:bookmarkStart w:id="11386" w:name="_Toc58860470"/>
      <w:bookmarkStart w:id="11387" w:name="_Toc58862974"/>
      <w:bookmarkStart w:id="11388" w:name="_Toc61182959"/>
      <w:bookmarkStart w:id="11389" w:name="_Toc66728274"/>
      <w:bookmarkStart w:id="11390" w:name="_Toc74962109"/>
      <w:bookmarkStart w:id="11391" w:name="_Toc75243019"/>
      <w:bookmarkStart w:id="11392" w:name="_Toc76545365"/>
      <w:bookmarkStart w:id="11393" w:name="_Toc82595468"/>
      <w:bookmarkStart w:id="11394" w:name="_Toc89955499"/>
      <w:bookmarkStart w:id="11395" w:name="_Toc98773926"/>
      <w:bookmarkStart w:id="11396" w:name="_Toc106201687"/>
      <w:bookmarkStart w:id="11397" w:name="_Toc115191541"/>
      <w:bookmarkStart w:id="11398" w:name="_Toc122013397"/>
      <w:bookmarkStart w:id="11399" w:name="_Toc124155485"/>
      <w:bookmarkStart w:id="11400" w:name="_Toc131536056"/>
      <w:bookmarkStart w:id="11401" w:name="_Toc137399347"/>
      <w:bookmarkStart w:id="11402" w:name="_Toc156576047"/>
      <w:bookmarkStart w:id="11403" w:name="_Toc176782965"/>
      <w:bookmarkStart w:id="11404" w:name="_Toc187256467"/>
      <w:r w:rsidRPr="008C3753">
        <w:t>8.3.3.1.4</w:t>
      </w:r>
      <w:r w:rsidRPr="008C3753">
        <w:tab/>
        <w:t>Method of test</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23211619" w14:textId="77777777" w:rsidR="008C01E6" w:rsidRPr="008C3753" w:rsidRDefault="008C01E6" w:rsidP="008C01E6">
      <w:pPr>
        <w:pStyle w:val="Heading6"/>
        <w:jc w:val="both"/>
      </w:pPr>
      <w:bookmarkStart w:id="11405" w:name="_Toc21100164"/>
      <w:bookmarkStart w:id="11406" w:name="_Toc29809962"/>
      <w:bookmarkStart w:id="11407" w:name="_Toc36645355"/>
      <w:bookmarkStart w:id="11408" w:name="_Toc37272409"/>
      <w:bookmarkStart w:id="11409" w:name="_Toc45884655"/>
      <w:bookmarkStart w:id="11410" w:name="_Toc53182687"/>
      <w:bookmarkStart w:id="11411" w:name="_Toc58860471"/>
      <w:bookmarkStart w:id="11412" w:name="_Toc58862975"/>
      <w:bookmarkStart w:id="11413" w:name="_Toc61182960"/>
      <w:bookmarkStart w:id="11414" w:name="_Toc66728275"/>
      <w:bookmarkStart w:id="11415" w:name="_Toc74962110"/>
      <w:bookmarkStart w:id="11416" w:name="_Toc75243020"/>
      <w:bookmarkStart w:id="11417" w:name="_Toc76545366"/>
      <w:bookmarkStart w:id="11418" w:name="_Toc82595469"/>
      <w:bookmarkStart w:id="11419" w:name="_Toc89955500"/>
      <w:bookmarkStart w:id="11420" w:name="_Toc98773927"/>
      <w:bookmarkStart w:id="11421" w:name="_Toc106201688"/>
      <w:bookmarkStart w:id="11422" w:name="_Toc115191542"/>
      <w:bookmarkStart w:id="11423" w:name="_Toc122013398"/>
      <w:bookmarkStart w:id="11424" w:name="_Toc124155486"/>
      <w:bookmarkStart w:id="11425" w:name="_Toc131536057"/>
      <w:bookmarkStart w:id="11426" w:name="_Toc137399348"/>
      <w:bookmarkStart w:id="11427" w:name="_Toc156576048"/>
      <w:bookmarkStart w:id="11428" w:name="_Toc176782966"/>
      <w:bookmarkStart w:id="11429" w:name="_Toc187256468"/>
      <w:r w:rsidRPr="008C3753">
        <w:t>8.3.3.1.4.1</w:t>
      </w:r>
      <w:r w:rsidRPr="008C3753">
        <w:tab/>
        <w:t>Initial Condition</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A2CEEE" w14:textId="77777777" w:rsidR="00041B4D" w:rsidRPr="008C3753" w:rsidRDefault="00041B4D" w:rsidP="00041B4D">
      <w:pPr>
        <w:rPr>
          <w:lang w:eastAsia="ko-KR"/>
        </w:rPr>
      </w:pPr>
      <w:bookmarkStart w:id="1143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31" w:name="_Toc29809963"/>
      <w:bookmarkStart w:id="11432" w:name="_Toc36645356"/>
      <w:bookmarkStart w:id="11433" w:name="_Toc37272410"/>
      <w:bookmarkStart w:id="11434" w:name="_Toc45884656"/>
      <w:bookmarkStart w:id="11435" w:name="_Toc53182688"/>
      <w:bookmarkStart w:id="11436" w:name="_Toc58860472"/>
      <w:bookmarkStart w:id="11437" w:name="_Toc58862976"/>
      <w:bookmarkStart w:id="11438" w:name="_Toc61182961"/>
      <w:bookmarkStart w:id="11439" w:name="_Toc66728276"/>
      <w:bookmarkStart w:id="11440" w:name="_Toc74962111"/>
      <w:bookmarkStart w:id="11441" w:name="_Toc75243021"/>
      <w:bookmarkStart w:id="11442" w:name="_Toc76545367"/>
      <w:bookmarkStart w:id="11443" w:name="_Toc82595470"/>
      <w:bookmarkStart w:id="11444" w:name="_Toc89955501"/>
      <w:bookmarkStart w:id="11445" w:name="_Toc98773928"/>
      <w:bookmarkStart w:id="11446" w:name="_Toc106201689"/>
      <w:bookmarkStart w:id="11447" w:name="_Toc115191543"/>
      <w:bookmarkStart w:id="11448" w:name="_Toc122013399"/>
      <w:bookmarkStart w:id="11449" w:name="_Toc124155487"/>
      <w:bookmarkStart w:id="11450" w:name="_Toc131536058"/>
      <w:bookmarkStart w:id="11451" w:name="_Toc137399349"/>
      <w:bookmarkStart w:id="11452" w:name="_Toc156576049"/>
      <w:bookmarkStart w:id="11453" w:name="_Toc176782967"/>
      <w:bookmarkStart w:id="11454" w:name="_Toc187256469"/>
      <w:r w:rsidRPr="008C3753">
        <w:t>8.3.3.1.4.2</w:t>
      </w:r>
      <w:r w:rsidRPr="008C3753">
        <w:tab/>
        <w:t>Procedure</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455" w:name="_MON_1283843391"/>
      <w:bookmarkEnd w:id="11455"/>
    </w:p>
    <w:p w14:paraId="0747A62B" w14:textId="77777777" w:rsidR="008C01E6" w:rsidRPr="008C3753" w:rsidRDefault="008C01E6" w:rsidP="008C01E6">
      <w:pPr>
        <w:pStyle w:val="TH"/>
      </w:pPr>
      <w:r w:rsidRPr="008C3753">
        <w:object w:dxaOrig="8670" w:dyaOrig="570" w14:anchorId="27B4CE7E">
          <v:shape id="_x0000_i1056" type="#_x0000_t75" style="width:6in;height:30.5pt" o:ole="" fillcolor="window">
            <v:imagedata r:id="rId67" o:title=""/>
          </v:shape>
          <o:OLEObject Type="Embed" ProgID="Word.Picture.8" ShapeID="_x0000_i1056" DrawAspect="Content" ObjectID="_1797868833"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456" w:name="_Toc21100166"/>
      <w:bookmarkStart w:id="11457" w:name="_Toc29809964"/>
      <w:bookmarkStart w:id="11458" w:name="_Toc36645357"/>
      <w:bookmarkStart w:id="11459" w:name="_Toc37272411"/>
      <w:bookmarkStart w:id="11460" w:name="_Toc45884657"/>
      <w:bookmarkStart w:id="11461" w:name="_Toc53182689"/>
      <w:bookmarkStart w:id="11462" w:name="_Toc58860473"/>
      <w:bookmarkStart w:id="11463" w:name="_Toc58862977"/>
      <w:bookmarkStart w:id="11464" w:name="_Toc61182962"/>
      <w:bookmarkStart w:id="11465" w:name="_Toc66728277"/>
      <w:bookmarkStart w:id="11466" w:name="_Toc74962112"/>
      <w:bookmarkStart w:id="11467" w:name="_Toc75243022"/>
      <w:bookmarkStart w:id="11468" w:name="_Toc76545368"/>
      <w:bookmarkStart w:id="11469" w:name="_Toc82595471"/>
      <w:bookmarkStart w:id="11470" w:name="_Toc89955502"/>
      <w:bookmarkStart w:id="11471" w:name="_Toc98773929"/>
      <w:bookmarkStart w:id="11472" w:name="_Toc106201690"/>
      <w:bookmarkStart w:id="11473" w:name="_Toc115191544"/>
      <w:bookmarkStart w:id="11474" w:name="_Toc122013400"/>
      <w:bookmarkStart w:id="11475" w:name="_Toc124155488"/>
      <w:bookmarkStart w:id="11476" w:name="_Toc131536059"/>
      <w:bookmarkStart w:id="11477" w:name="_Toc137399350"/>
      <w:bookmarkStart w:id="11478" w:name="_Toc156576050"/>
      <w:bookmarkStart w:id="11479" w:name="_Toc176782968"/>
      <w:bookmarkStart w:id="11480" w:name="_Toc187256470"/>
      <w:r w:rsidRPr="008C3753">
        <w:t>8.3.3.1.5</w:t>
      </w:r>
      <w:r w:rsidRPr="008C3753">
        <w:tab/>
        <w:t>Test requirements</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481" w:name="_Toc21100167"/>
      <w:bookmarkStart w:id="11482" w:name="_Toc29809965"/>
      <w:bookmarkStart w:id="11483" w:name="_Toc36645358"/>
      <w:bookmarkStart w:id="11484" w:name="_Toc37272412"/>
      <w:bookmarkStart w:id="11485" w:name="_Toc45884658"/>
      <w:bookmarkStart w:id="11486" w:name="_Toc53182690"/>
      <w:bookmarkStart w:id="11487" w:name="_Toc58860474"/>
      <w:bookmarkStart w:id="11488" w:name="_Toc58862978"/>
      <w:bookmarkStart w:id="11489" w:name="_Toc61182963"/>
      <w:bookmarkStart w:id="11490" w:name="_Toc66728278"/>
      <w:bookmarkStart w:id="11491" w:name="_Toc74962113"/>
      <w:bookmarkStart w:id="11492" w:name="_Toc75243023"/>
      <w:bookmarkStart w:id="11493" w:name="_Toc76545369"/>
      <w:bookmarkStart w:id="11494" w:name="_Toc82595472"/>
      <w:bookmarkStart w:id="11495" w:name="_Toc89955503"/>
      <w:bookmarkStart w:id="11496" w:name="_Toc98773930"/>
      <w:bookmarkStart w:id="11497" w:name="_Toc106201691"/>
      <w:bookmarkStart w:id="11498" w:name="_Toc115191545"/>
      <w:bookmarkStart w:id="11499" w:name="_Toc122013401"/>
      <w:bookmarkStart w:id="11500" w:name="_Toc124155489"/>
      <w:bookmarkStart w:id="11501" w:name="_Toc131536060"/>
      <w:bookmarkStart w:id="11502" w:name="_Toc137399351"/>
      <w:bookmarkStart w:id="11503" w:name="_Toc156576051"/>
      <w:bookmarkStart w:id="11504" w:name="_Toc176782969"/>
      <w:bookmarkStart w:id="11505" w:name="_Toc187256471"/>
      <w:r w:rsidRPr="008C3753">
        <w:rPr>
          <w:rFonts w:eastAsia="SimSun"/>
        </w:rPr>
        <w:t>8.3.3.2</w:t>
      </w:r>
      <w:r w:rsidRPr="008C3753">
        <w:rPr>
          <w:rFonts w:eastAsia="SimSun"/>
        </w:rPr>
        <w:tab/>
        <w:t>UCI BLER performance requirements</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0E8A3A22" w14:textId="77777777" w:rsidR="008C01E6" w:rsidRPr="008C3753" w:rsidRDefault="008C01E6" w:rsidP="008C01E6">
      <w:pPr>
        <w:pStyle w:val="Heading5"/>
      </w:pPr>
      <w:bookmarkStart w:id="11506" w:name="_Toc21100168"/>
      <w:bookmarkStart w:id="11507" w:name="_Toc29809966"/>
      <w:bookmarkStart w:id="11508" w:name="_Toc36645359"/>
      <w:bookmarkStart w:id="11509" w:name="_Toc37272413"/>
      <w:bookmarkStart w:id="11510" w:name="_Toc45884659"/>
      <w:bookmarkStart w:id="11511" w:name="_Toc53182691"/>
      <w:bookmarkStart w:id="11512" w:name="_Toc58860475"/>
      <w:bookmarkStart w:id="11513" w:name="_Toc58862979"/>
      <w:bookmarkStart w:id="11514" w:name="_Toc61182964"/>
      <w:bookmarkStart w:id="11515" w:name="_Toc66728279"/>
      <w:bookmarkStart w:id="11516" w:name="_Toc74962114"/>
      <w:bookmarkStart w:id="11517" w:name="_Toc75243024"/>
      <w:bookmarkStart w:id="11518" w:name="_Toc76545370"/>
      <w:bookmarkStart w:id="11519" w:name="_Toc82595473"/>
      <w:bookmarkStart w:id="11520" w:name="_Toc89955504"/>
      <w:bookmarkStart w:id="11521" w:name="_Toc98773931"/>
      <w:bookmarkStart w:id="11522" w:name="_Toc106201692"/>
      <w:bookmarkStart w:id="11523" w:name="_Toc115191546"/>
      <w:bookmarkStart w:id="11524" w:name="_Toc122013402"/>
      <w:bookmarkStart w:id="11525" w:name="_Toc124155490"/>
      <w:bookmarkStart w:id="11526" w:name="_Toc131536061"/>
      <w:bookmarkStart w:id="11527" w:name="_Toc137399352"/>
      <w:bookmarkStart w:id="11528" w:name="_Toc156576052"/>
      <w:bookmarkStart w:id="11529" w:name="_Toc176782970"/>
      <w:bookmarkStart w:id="11530" w:name="_Toc187256472"/>
      <w:r w:rsidRPr="008C3753">
        <w:t>8.3.3.2.1</w:t>
      </w:r>
      <w:r w:rsidRPr="008C3753">
        <w:tab/>
        <w:t>Definition and applicability</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31" w:name="_Toc21100169"/>
      <w:bookmarkStart w:id="11532" w:name="_Toc29809967"/>
      <w:bookmarkStart w:id="11533" w:name="_Toc36645360"/>
      <w:bookmarkStart w:id="11534" w:name="_Toc37272414"/>
      <w:bookmarkStart w:id="11535" w:name="_Toc45884660"/>
      <w:bookmarkStart w:id="11536" w:name="_Toc53182692"/>
      <w:bookmarkStart w:id="11537" w:name="_Toc58860476"/>
      <w:bookmarkStart w:id="11538" w:name="_Toc58862980"/>
      <w:bookmarkStart w:id="11539" w:name="_Toc61182965"/>
      <w:bookmarkStart w:id="11540" w:name="_Toc66728280"/>
      <w:bookmarkStart w:id="11541" w:name="_Toc74962115"/>
      <w:bookmarkStart w:id="11542" w:name="_Toc75243025"/>
      <w:bookmarkStart w:id="11543" w:name="_Toc76545371"/>
      <w:bookmarkStart w:id="11544" w:name="_Toc82595474"/>
      <w:bookmarkStart w:id="11545" w:name="_Toc89955505"/>
      <w:bookmarkStart w:id="11546" w:name="_Toc98773932"/>
      <w:bookmarkStart w:id="11547" w:name="_Toc106201693"/>
      <w:bookmarkStart w:id="11548" w:name="_Toc115191547"/>
      <w:bookmarkStart w:id="11549" w:name="_Toc122013403"/>
      <w:bookmarkStart w:id="11550" w:name="_Toc124155491"/>
      <w:bookmarkStart w:id="11551" w:name="_Toc131536062"/>
      <w:bookmarkStart w:id="11552" w:name="_Toc137399353"/>
      <w:bookmarkStart w:id="11553" w:name="_Toc156576053"/>
      <w:bookmarkStart w:id="11554" w:name="_Toc176782971"/>
      <w:bookmarkStart w:id="11555" w:name="_Toc187256473"/>
      <w:r w:rsidRPr="008C3753">
        <w:t>8.3.3.2.2</w:t>
      </w:r>
      <w:r w:rsidRPr="008C3753">
        <w:tab/>
        <w:t>Minimum Requirement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556" w:name="_Toc21100170"/>
      <w:bookmarkStart w:id="11557" w:name="_Toc29809968"/>
      <w:bookmarkStart w:id="11558" w:name="_Toc36645361"/>
      <w:bookmarkStart w:id="11559" w:name="_Toc37272415"/>
      <w:bookmarkStart w:id="11560" w:name="_Toc45884661"/>
      <w:bookmarkStart w:id="11561" w:name="_Toc53182693"/>
      <w:bookmarkStart w:id="11562" w:name="_Toc58860477"/>
      <w:bookmarkStart w:id="11563" w:name="_Toc58862981"/>
      <w:bookmarkStart w:id="11564" w:name="_Toc61182966"/>
      <w:bookmarkStart w:id="11565" w:name="_Toc66728281"/>
      <w:bookmarkStart w:id="11566" w:name="_Toc74962116"/>
      <w:bookmarkStart w:id="11567" w:name="_Toc75243026"/>
      <w:bookmarkStart w:id="11568" w:name="_Toc76545372"/>
      <w:bookmarkStart w:id="11569" w:name="_Toc82595475"/>
      <w:bookmarkStart w:id="11570" w:name="_Toc89955506"/>
      <w:bookmarkStart w:id="11571" w:name="_Toc98773933"/>
      <w:bookmarkStart w:id="11572" w:name="_Toc106201694"/>
      <w:bookmarkStart w:id="11573" w:name="_Toc115191548"/>
      <w:bookmarkStart w:id="11574" w:name="_Toc122013404"/>
      <w:bookmarkStart w:id="11575" w:name="_Toc124155492"/>
      <w:bookmarkStart w:id="11576" w:name="_Toc131536063"/>
      <w:bookmarkStart w:id="11577" w:name="_Toc137399354"/>
      <w:bookmarkStart w:id="11578" w:name="_Toc156576054"/>
      <w:bookmarkStart w:id="11579" w:name="_Toc176782972"/>
      <w:bookmarkStart w:id="11580" w:name="_Toc187256474"/>
      <w:r w:rsidRPr="008C3753">
        <w:t>8.3.3.2.3</w:t>
      </w:r>
      <w:r w:rsidRPr="008C3753">
        <w:tab/>
        <w:t>Test purpose</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581" w:name="_Toc21100171"/>
      <w:bookmarkStart w:id="11582" w:name="_Toc29809969"/>
      <w:bookmarkStart w:id="11583" w:name="_Toc36645362"/>
      <w:bookmarkStart w:id="11584" w:name="_Toc37272416"/>
      <w:bookmarkStart w:id="11585" w:name="_Toc45884662"/>
      <w:bookmarkStart w:id="11586" w:name="_Toc53182694"/>
      <w:bookmarkStart w:id="11587" w:name="_Toc58860478"/>
      <w:bookmarkStart w:id="11588" w:name="_Toc58862982"/>
      <w:bookmarkStart w:id="11589" w:name="_Toc61182967"/>
      <w:bookmarkStart w:id="11590" w:name="_Toc66728282"/>
      <w:bookmarkStart w:id="11591" w:name="_Toc74962117"/>
      <w:bookmarkStart w:id="11592" w:name="_Toc75243027"/>
      <w:bookmarkStart w:id="11593" w:name="_Toc76545373"/>
      <w:bookmarkStart w:id="11594" w:name="_Toc82595476"/>
      <w:bookmarkStart w:id="11595" w:name="_Toc89955507"/>
      <w:bookmarkStart w:id="11596" w:name="_Toc98773934"/>
      <w:bookmarkStart w:id="11597" w:name="_Toc106201695"/>
      <w:bookmarkStart w:id="11598" w:name="_Toc115191549"/>
      <w:bookmarkStart w:id="11599" w:name="_Toc122013405"/>
      <w:bookmarkStart w:id="11600" w:name="_Toc124155493"/>
      <w:bookmarkStart w:id="11601" w:name="_Toc131536064"/>
      <w:bookmarkStart w:id="11602" w:name="_Toc137399355"/>
      <w:bookmarkStart w:id="11603" w:name="_Toc156576055"/>
      <w:bookmarkStart w:id="11604" w:name="_Toc176782973"/>
      <w:bookmarkStart w:id="11605" w:name="_Toc187256475"/>
      <w:r w:rsidRPr="008C3753">
        <w:lastRenderedPageBreak/>
        <w:t>8.3.3.2.4</w:t>
      </w:r>
      <w:r w:rsidRPr="008C3753">
        <w:tab/>
        <w:t>Method of test</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3B9688D9" w14:textId="77777777" w:rsidR="008C01E6" w:rsidRPr="008C3753" w:rsidRDefault="008C01E6" w:rsidP="008C01E6">
      <w:pPr>
        <w:pStyle w:val="Heading6"/>
        <w:jc w:val="both"/>
      </w:pPr>
      <w:bookmarkStart w:id="11606" w:name="_Toc21100172"/>
      <w:bookmarkStart w:id="11607" w:name="_Toc29809970"/>
      <w:bookmarkStart w:id="11608" w:name="_Toc36645363"/>
      <w:bookmarkStart w:id="11609" w:name="_Toc37272417"/>
      <w:bookmarkStart w:id="11610" w:name="_Toc45884663"/>
      <w:bookmarkStart w:id="11611" w:name="_Toc53182695"/>
      <w:bookmarkStart w:id="11612" w:name="_Toc58860479"/>
      <w:bookmarkStart w:id="11613" w:name="_Toc58862983"/>
      <w:bookmarkStart w:id="11614" w:name="_Toc61182968"/>
      <w:bookmarkStart w:id="11615" w:name="_Toc66728283"/>
      <w:bookmarkStart w:id="11616" w:name="_Toc74962118"/>
      <w:bookmarkStart w:id="11617" w:name="_Toc75243028"/>
      <w:bookmarkStart w:id="11618" w:name="_Toc76545374"/>
      <w:bookmarkStart w:id="11619" w:name="_Toc82595477"/>
      <w:bookmarkStart w:id="11620" w:name="_Toc89955508"/>
      <w:bookmarkStart w:id="11621" w:name="_Toc98773935"/>
      <w:bookmarkStart w:id="11622" w:name="_Toc106201696"/>
      <w:bookmarkStart w:id="11623" w:name="_Toc115191550"/>
      <w:bookmarkStart w:id="11624" w:name="_Toc122013406"/>
      <w:bookmarkStart w:id="11625" w:name="_Toc124155494"/>
      <w:bookmarkStart w:id="11626" w:name="_Toc131536065"/>
      <w:bookmarkStart w:id="11627" w:name="_Toc137399356"/>
      <w:bookmarkStart w:id="11628" w:name="_Toc156576056"/>
      <w:bookmarkStart w:id="11629" w:name="_Toc176782974"/>
      <w:bookmarkStart w:id="11630" w:name="_Toc187256476"/>
      <w:r w:rsidRPr="008C3753">
        <w:t>8.3.3.2.4.1</w:t>
      </w:r>
      <w:r w:rsidRPr="008C3753">
        <w:tab/>
        <w:t>Initial Condition</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31"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32" w:name="_Toc29809971"/>
      <w:bookmarkStart w:id="11633" w:name="_Toc36645364"/>
      <w:bookmarkStart w:id="11634" w:name="_Toc37272418"/>
      <w:bookmarkStart w:id="11635" w:name="_Toc45884664"/>
      <w:bookmarkStart w:id="11636" w:name="_Toc53182696"/>
      <w:bookmarkStart w:id="11637" w:name="_Toc58860480"/>
      <w:bookmarkStart w:id="11638" w:name="_Toc58862984"/>
      <w:bookmarkStart w:id="11639" w:name="_Toc61182969"/>
      <w:bookmarkStart w:id="11640" w:name="_Toc66728284"/>
      <w:bookmarkStart w:id="11641" w:name="_Toc74962119"/>
      <w:bookmarkStart w:id="11642" w:name="_Toc75243029"/>
      <w:bookmarkStart w:id="11643" w:name="_Toc76545375"/>
      <w:bookmarkStart w:id="11644" w:name="_Toc82595478"/>
      <w:bookmarkStart w:id="11645" w:name="_Toc89955509"/>
      <w:bookmarkStart w:id="11646" w:name="_Toc98773936"/>
      <w:bookmarkStart w:id="11647" w:name="_Toc106201697"/>
      <w:bookmarkStart w:id="11648" w:name="_Toc115191551"/>
      <w:bookmarkStart w:id="11649" w:name="_Toc122013407"/>
      <w:bookmarkStart w:id="11650" w:name="_Toc124155495"/>
      <w:bookmarkStart w:id="11651" w:name="_Toc131536066"/>
      <w:bookmarkStart w:id="11652" w:name="_Toc137399357"/>
      <w:bookmarkStart w:id="11653" w:name="_Toc156576057"/>
      <w:bookmarkStart w:id="11654" w:name="_Toc176782975"/>
      <w:bookmarkStart w:id="11655" w:name="_Toc187256477"/>
      <w:r w:rsidRPr="008C3753">
        <w:t>8.3.3.2.4.2</w:t>
      </w:r>
      <w:r w:rsidRPr="008C3753">
        <w:tab/>
        <w:t>Procedure</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pt" o:ole="" fillcolor="window">
            <v:imagedata r:id="rId70" o:title=""/>
          </v:shape>
          <o:OLEObject Type="Embed" ProgID="Word.Picture.8" ShapeID="_x0000_i1057" DrawAspect="Content" ObjectID="_1797868834"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656" w:name="_Toc21100174"/>
      <w:bookmarkStart w:id="11657" w:name="_Toc29809972"/>
      <w:bookmarkStart w:id="11658" w:name="_Toc36645365"/>
      <w:bookmarkStart w:id="11659" w:name="_Toc37272419"/>
      <w:bookmarkStart w:id="11660" w:name="_Toc45884665"/>
      <w:bookmarkStart w:id="11661" w:name="_Toc53182697"/>
      <w:bookmarkStart w:id="11662" w:name="_Toc58860481"/>
      <w:bookmarkStart w:id="11663" w:name="_Toc58862985"/>
      <w:bookmarkStart w:id="11664" w:name="_Toc61182970"/>
      <w:bookmarkStart w:id="11665" w:name="_Toc66728285"/>
      <w:bookmarkStart w:id="11666" w:name="_Toc74962120"/>
      <w:bookmarkStart w:id="11667" w:name="_Toc75243030"/>
      <w:bookmarkStart w:id="11668" w:name="_Toc76545376"/>
      <w:bookmarkStart w:id="11669" w:name="_Toc82595479"/>
      <w:bookmarkStart w:id="11670" w:name="_Toc89955510"/>
      <w:bookmarkStart w:id="11671" w:name="_Toc98773937"/>
      <w:bookmarkStart w:id="11672" w:name="_Toc106201698"/>
      <w:bookmarkStart w:id="11673" w:name="_Toc115191552"/>
      <w:bookmarkStart w:id="11674" w:name="_Toc122013408"/>
      <w:bookmarkStart w:id="11675" w:name="_Toc124155496"/>
      <w:bookmarkStart w:id="11676" w:name="_Toc131536067"/>
      <w:bookmarkStart w:id="11677" w:name="_Toc137399358"/>
      <w:bookmarkStart w:id="11678" w:name="_Toc156576058"/>
      <w:bookmarkStart w:id="11679" w:name="_Toc176782976"/>
      <w:bookmarkStart w:id="11680" w:name="_Toc187256478"/>
      <w:r w:rsidRPr="008C3753">
        <w:t>8.3.3.2.5</w:t>
      </w:r>
      <w:r w:rsidRPr="008C3753">
        <w:tab/>
        <w:t>Test requirements</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681" w:name="_Toc21100175"/>
      <w:bookmarkStart w:id="11682" w:name="_Toc29809973"/>
      <w:bookmarkStart w:id="11683" w:name="_Toc36645366"/>
      <w:bookmarkStart w:id="11684" w:name="_Toc37272420"/>
      <w:bookmarkStart w:id="11685" w:name="_Toc45884666"/>
      <w:bookmarkStart w:id="11686" w:name="_Toc53182698"/>
      <w:bookmarkStart w:id="11687" w:name="_Toc58860482"/>
      <w:bookmarkStart w:id="11688" w:name="_Toc58862986"/>
      <w:bookmarkStart w:id="11689" w:name="_Toc61182971"/>
      <w:bookmarkStart w:id="11690" w:name="_Toc66728286"/>
      <w:bookmarkStart w:id="11691" w:name="_Toc74962121"/>
      <w:bookmarkStart w:id="11692" w:name="_Toc75243031"/>
      <w:bookmarkStart w:id="11693" w:name="_Toc76545377"/>
      <w:bookmarkStart w:id="11694" w:name="_Toc82595480"/>
      <w:bookmarkStart w:id="11695" w:name="_Toc89955511"/>
      <w:bookmarkStart w:id="11696" w:name="_Toc98773938"/>
      <w:bookmarkStart w:id="11697" w:name="_Toc106201699"/>
      <w:bookmarkStart w:id="11698" w:name="_Toc115191553"/>
      <w:bookmarkStart w:id="11699" w:name="_Toc122013409"/>
      <w:bookmarkStart w:id="11700" w:name="_Toc124155497"/>
      <w:bookmarkStart w:id="11701" w:name="_Toc131536068"/>
      <w:bookmarkStart w:id="11702" w:name="_Toc137399359"/>
      <w:bookmarkStart w:id="11703" w:name="_Toc156576059"/>
      <w:bookmarkStart w:id="11704" w:name="_Toc176782977"/>
      <w:bookmarkStart w:id="11705" w:name="_Toc187256479"/>
      <w:r w:rsidRPr="008C3753">
        <w:t>8.3.4</w:t>
      </w:r>
      <w:r w:rsidRPr="008C3753">
        <w:tab/>
        <w:t>Performance requirements for PUCCH format 3</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619A2D22" w14:textId="77777777" w:rsidR="008C01E6" w:rsidRPr="008C3753" w:rsidRDefault="008C01E6" w:rsidP="008C01E6">
      <w:pPr>
        <w:pStyle w:val="Heading4"/>
      </w:pPr>
      <w:bookmarkStart w:id="11706" w:name="_Toc21100176"/>
      <w:bookmarkStart w:id="11707" w:name="_Toc29809974"/>
      <w:bookmarkStart w:id="11708" w:name="_Toc36645367"/>
      <w:bookmarkStart w:id="11709" w:name="_Toc37272421"/>
      <w:bookmarkStart w:id="11710" w:name="_Toc45884667"/>
      <w:bookmarkStart w:id="11711" w:name="_Toc53182699"/>
      <w:bookmarkStart w:id="11712" w:name="_Toc58860483"/>
      <w:bookmarkStart w:id="11713" w:name="_Toc58862987"/>
      <w:bookmarkStart w:id="11714" w:name="_Toc61182972"/>
      <w:bookmarkStart w:id="11715" w:name="_Toc66728287"/>
      <w:bookmarkStart w:id="11716" w:name="_Toc74962122"/>
      <w:bookmarkStart w:id="11717" w:name="_Toc75243032"/>
      <w:bookmarkStart w:id="11718" w:name="_Toc76545378"/>
      <w:bookmarkStart w:id="11719" w:name="_Toc82595481"/>
      <w:bookmarkStart w:id="11720" w:name="_Toc89955512"/>
      <w:bookmarkStart w:id="11721" w:name="_Toc98773939"/>
      <w:bookmarkStart w:id="11722" w:name="_Toc106201700"/>
      <w:bookmarkStart w:id="11723" w:name="_Toc115191554"/>
      <w:bookmarkStart w:id="11724" w:name="_Toc122013410"/>
      <w:bookmarkStart w:id="11725" w:name="_Toc124155498"/>
      <w:bookmarkStart w:id="11726" w:name="_Toc131536069"/>
      <w:bookmarkStart w:id="11727" w:name="_Toc137399360"/>
      <w:bookmarkStart w:id="11728" w:name="_Toc156576060"/>
      <w:bookmarkStart w:id="11729" w:name="_Toc176782978"/>
      <w:bookmarkStart w:id="11730" w:name="_Toc187256480"/>
      <w:r w:rsidRPr="008C3753">
        <w:t>8.3.4.1</w:t>
      </w:r>
      <w:r w:rsidRPr="008C3753">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31" w:name="_Toc21100177"/>
      <w:bookmarkStart w:id="11732" w:name="_Toc29809975"/>
      <w:bookmarkStart w:id="11733" w:name="_Toc36645368"/>
      <w:bookmarkStart w:id="11734" w:name="_Toc37272422"/>
      <w:bookmarkStart w:id="11735" w:name="_Toc45884668"/>
      <w:bookmarkStart w:id="11736" w:name="_Toc53182700"/>
      <w:bookmarkStart w:id="11737" w:name="_Toc58860484"/>
      <w:bookmarkStart w:id="11738" w:name="_Toc58862988"/>
      <w:bookmarkStart w:id="11739" w:name="_Toc61182973"/>
      <w:bookmarkStart w:id="11740" w:name="_Toc66728288"/>
      <w:bookmarkStart w:id="11741" w:name="_Toc74962123"/>
      <w:bookmarkStart w:id="11742" w:name="_Toc75243033"/>
      <w:bookmarkStart w:id="11743" w:name="_Toc76545379"/>
      <w:bookmarkStart w:id="11744" w:name="_Toc82595482"/>
      <w:bookmarkStart w:id="11745" w:name="_Toc89955513"/>
      <w:bookmarkStart w:id="11746" w:name="_Toc98773940"/>
      <w:bookmarkStart w:id="11747" w:name="_Toc106201701"/>
      <w:bookmarkStart w:id="11748" w:name="_Toc115191555"/>
      <w:bookmarkStart w:id="11749" w:name="_Toc122013411"/>
      <w:bookmarkStart w:id="11750" w:name="_Toc124155499"/>
      <w:bookmarkStart w:id="11751" w:name="_Toc131536070"/>
      <w:bookmarkStart w:id="11752" w:name="_Toc137399361"/>
      <w:bookmarkStart w:id="11753" w:name="_Toc156576061"/>
      <w:bookmarkStart w:id="11754" w:name="_Toc176782979"/>
      <w:bookmarkStart w:id="11755" w:name="_Toc187256481"/>
      <w:r w:rsidRPr="008C3753">
        <w:t>8.3.4.2</w:t>
      </w:r>
      <w:r w:rsidRPr="008C3753">
        <w:tab/>
        <w:t>Minimum requirement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756" w:name="_Toc21100178"/>
      <w:bookmarkStart w:id="11757" w:name="_Toc29809976"/>
      <w:bookmarkStart w:id="11758" w:name="_Toc36645369"/>
      <w:bookmarkStart w:id="11759" w:name="_Toc37272423"/>
      <w:bookmarkStart w:id="11760" w:name="_Toc45884669"/>
      <w:bookmarkStart w:id="11761" w:name="_Toc53182701"/>
      <w:bookmarkStart w:id="11762" w:name="_Toc58860485"/>
      <w:bookmarkStart w:id="11763" w:name="_Toc58862989"/>
      <w:bookmarkStart w:id="11764" w:name="_Toc61182974"/>
      <w:bookmarkStart w:id="11765" w:name="_Toc66728289"/>
      <w:bookmarkStart w:id="11766" w:name="_Toc74962124"/>
      <w:bookmarkStart w:id="11767" w:name="_Toc75243034"/>
      <w:bookmarkStart w:id="11768" w:name="_Toc76545380"/>
      <w:bookmarkStart w:id="11769" w:name="_Toc82595483"/>
      <w:bookmarkStart w:id="11770" w:name="_Toc89955514"/>
      <w:bookmarkStart w:id="11771" w:name="_Toc98773941"/>
      <w:bookmarkStart w:id="11772" w:name="_Toc106201702"/>
      <w:bookmarkStart w:id="11773" w:name="_Toc115191556"/>
      <w:bookmarkStart w:id="11774" w:name="_Toc122013412"/>
      <w:bookmarkStart w:id="11775" w:name="_Toc124155500"/>
      <w:bookmarkStart w:id="11776" w:name="_Toc131536071"/>
      <w:bookmarkStart w:id="11777" w:name="_Toc137399362"/>
      <w:bookmarkStart w:id="11778" w:name="_Toc156576062"/>
      <w:bookmarkStart w:id="11779" w:name="_Toc176782980"/>
      <w:bookmarkStart w:id="11780" w:name="_Toc187256482"/>
      <w:r w:rsidRPr="008C3753">
        <w:t>8.3.4.3</w:t>
      </w:r>
      <w:r w:rsidRPr="008C3753">
        <w:tab/>
        <w:t>Test purpose</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781" w:name="_Toc21100179"/>
      <w:bookmarkStart w:id="11782" w:name="_Toc29809977"/>
      <w:bookmarkStart w:id="11783" w:name="_Toc36645370"/>
      <w:bookmarkStart w:id="11784" w:name="_Toc37272424"/>
      <w:bookmarkStart w:id="11785" w:name="_Toc45884670"/>
      <w:bookmarkStart w:id="11786" w:name="_Toc53182702"/>
      <w:bookmarkStart w:id="11787" w:name="_Toc58860486"/>
      <w:bookmarkStart w:id="11788" w:name="_Toc58862990"/>
      <w:bookmarkStart w:id="11789" w:name="_Toc61182975"/>
      <w:bookmarkStart w:id="11790" w:name="_Toc66728290"/>
      <w:bookmarkStart w:id="11791" w:name="_Toc74962125"/>
      <w:bookmarkStart w:id="11792" w:name="_Toc75243035"/>
      <w:bookmarkStart w:id="11793" w:name="_Toc76545381"/>
      <w:bookmarkStart w:id="11794" w:name="_Toc82595484"/>
      <w:bookmarkStart w:id="11795" w:name="_Toc89955515"/>
      <w:bookmarkStart w:id="11796" w:name="_Toc98773942"/>
      <w:bookmarkStart w:id="11797" w:name="_Toc106201703"/>
      <w:bookmarkStart w:id="11798" w:name="_Toc115191557"/>
      <w:bookmarkStart w:id="11799" w:name="_Toc122013413"/>
      <w:bookmarkStart w:id="11800" w:name="_Toc124155501"/>
      <w:bookmarkStart w:id="11801" w:name="_Toc131536072"/>
      <w:bookmarkStart w:id="11802" w:name="_Toc137399363"/>
      <w:bookmarkStart w:id="11803" w:name="_Toc156576063"/>
      <w:bookmarkStart w:id="11804" w:name="_Toc176782981"/>
      <w:bookmarkStart w:id="11805" w:name="_Toc187256483"/>
      <w:r w:rsidRPr="008C3753">
        <w:lastRenderedPageBreak/>
        <w:t>8.3.4.4</w:t>
      </w:r>
      <w:r w:rsidRPr="008C3753">
        <w:tab/>
        <w:t>Method of test</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2F6F168A" w14:textId="77777777" w:rsidR="008C01E6" w:rsidRPr="008C3753" w:rsidRDefault="008C01E6" w:rsidP="008C01E6">
      <w:pPr>
        <w:pStyle w:val="Heading5"/>
      </w:pPr>
      <w:bookmarkStart w:id="11806" w:name="_Toc21100180"/>
      <w:bookmarkStart w:id="11807" w:name="_Toc29809978"/>
      <w:bookmarkStart w:id="11808" w:name="_Toc36645371"/>
      <w:bookmarkStart w:id="11809" w:name="_Toc37272425"/>
      <w:bookmarkStart w:id="11810" w:name="_Toc45884671"/>
      <w:bookmarkStart w:id="11811" w:name="_Toc53182703"/>
      <w:bookmarkStart w:id="11812" w:name="_Toc58860487"/>
      <w:bookmarkStart w:id="11813" w:name="_Toc58862991"/>
      <w:bookmarkStart w:id="11814" w:name="_Toc61182976"/>
      <w:bookmarkStart w:id="11815" w:name="_Toc66728291"/>
      <w:bookmarkStart w:id="11816" w:name="_Toc74962126"/>
      <w:bookmarkStart w:id="11817" w:name="_Toc75243036"/>
      <w:bookmarkStart w:id="11818" w:name="_Toc76545382"/>
      <w:bookmarkStart w:id="11819" w:name="_Toc82595485"/>
      <w:bookmarkStart w:id="11820" w:name="_Toc89955516"/>
      <w:bookmarkStart w:id="11821" w:name="_Toc98773943"/>
      <w:bookmarkStart w:id="11822" w:name="_Toc106201704"/>
      <w:bookmarkStart w:id="11823" w:name="_Toc115191558"/>
      <w:bookmarkStart w:id="11824" w:name="_Toc122013414"/>
      <w:bookmarkStart w:id="11825" w:name="_Toc124155502"/>
      <w:bookmarkStart w:id="11826" w:name="_Toc131536073"/>
      <w:bookmarkStart w:id="11827" w:name="_Toc137399364"/>
      <w:bookmarkStart w:id="11828" w:name="_Toc156576064"/>
      <w:bookmarkStart w:id="11829" w:name="_Toc176782982"/>
      <w:bookmarkStart w:id="11830" w:name="_Toc187256484"/>
      <w:r w:rsidRPr="008C3753">
        <w:t>8.3.4.4.1</w:t>
      </w:r>
      <w:r w:rsidRPr="008C3753">
        <w:tab/>
        <w:t>Initial conditions</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3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32" w:name="_Toc29809979"/>
      <w:bookmarkStart w:id="11833" w:name="_Toc36645372"/>
      <w:bookmarkStart w:id="11834" w:name="_Toc37272426"/>
      <w:bookmarkStart w:id="11835" w:name="_Toc45884672"/>
      <w:bookmarkStart w:id="11836" w:name="_Toc53182704"/>
      <w:bookmarkStart w:id="11837" w:name="_Toc58860488"/>
      <w:bookmarkStart w:id="11838" w:name="_Toc58862992"/>
      <w:bookmarkStart w:id="11839" w:name="_Toc61182977"/>
      <w:bookmarkStart w:id="11840" w:name="_Toc66728292"/>
      <w:bookmarkStart w:id="11841" w:name="_Toc74962127"/>
      <w:bookmarkStart w:id="11842" w:name="_Toc75243037"/>
      <w:bookmarkStart w:id="11843" w:name="_Toc76545383"/>
      <w:bookmarkStart w:id="11844" w:name="_Toc82595486"/>
      <w:bookmarkStart w:id="11845" w:name="_Toc89955517"/>
      <w:bookmarkStart w:id="11846" w:name="_Toc98773944"/>
      <w:bookmarkStart w:id="11847" w:name="_Toc106201705"/>
      <w:bookmarkStart w:id="11848" w:name="_Toc115191559"/>
      <w:bookmarkStart w:id="11849" w:name="_Toc122013415"/>
      <w:bookmarkStart w:id="11850" w:name="_Toc124155503"/>
      <w:bookmarkStart w:id="11851" w:name="_Toc131536074"/>
      <w:bookmarkStart w:id="11852" w:name="_Toc137399365"/>
      <w:bookmarkStart w:id="11853" w:name="_Toc156576065"/>
      <w:bookmarkStart w:id="11854" w:name="_Toc176782983"/>
      <w:bookmarkStart w:id="11855" w:name="_Toc187256485"/>
      <w:r w:rsidRPr="008C3753">
        <w:t>8.3.4.4.2</w:t>
      </w:r>
      <w:r w:rsidRPr="008C3753">
        <w:tab/>
        <w:t>Procedure</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56" w:name="_MON_1281253042"/>
    <w:bookmarkEnd w:id="11856"/>
    <w:p w14:paraId="5CB79E62" w14:textId="77777777" w:rsidR="008C01E6" w:rsidRPr="008C3753" w:rsidRDefault="008C01E6" w:rsidP="008C01E6">
      <w:pPr>
        <w:pStyle w:val="TH"/>
      </w:pPr>
      <w:r w:rsidRPr="008C3753">
        <w:object w:dxaOrig="8641" w:dyaOrig="541" w14:anchorId="03C444E1">
          <v:shape id="_x0000_i1058" type="#_x0000_t75" style="width:6in;height:30.5pt" o:ole="" fillcolor="window">
            <v:imagedata r:id="rId70" o:title=""/>
          </v:shape>
          <o:OLEObject Type="Embed" ProgID="Word.Picture.8" ShapeID="_x0000_i1058" DrawAspect="Content" ObjectID="_1797868835"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57" w:name="_Toc21100182"/>
      <w:bookmarkStart w:id="11858" w:name="_Toc29809980"/>
      <w:bookmarkStart w:id="11859" w:name="_Toc36645373"/>
      <w:bookmarkStart w:id="11860" w:name="_Toc37272427"/>
      <w:bookmarkStart w:id="11861" w:name="_Toc45884673"/>
      <w:bookmarkStart w:id="11862" w:name="_Toc53182705"/>
      <w:bookmarkStart w:id="11863" w:name="_Toc58860489"/>
      <w:bookmarkStart w:id="11864" w:name="_Toc58862993"/>
      <w:bookmarkStart w:id="11865" w:name="_Toc61182978"/>
      <w:bookmarkStart w:id="11866" w:name="_Toc66728293"/>
      <w:bookmarkStart w:id="11867" w:name="_Toc74962128"/>
      <w:bookmarkStart w:id="11868" w:name="_Toc75243038"/>
      <w:bookmarkStart w:id="11869" w:name="_Toc76545384"/>
      <w:bookmarkStart w:id="11870" w:name="_Toc82595487"/>
      <w:bookmarkStart w:id="11871" w:name="_Toc89955518"/>
      <w:bookmarkStart w:id="11872" w:name="_Toc98773945"/>
      <w:bookmarkStart w:id="11873" w:name="_Toc106201706"/>
      <w:bookmarkStart w:id="11874" w:name="_Toc115191560"/>
      <w:bookmarkStart w:id="11875" w:name="_Toc122013416"/>
      <w:bookmarkStart w:id="11876" w:name="_Toc124155504"/>
      <w:bookmarkStart w:id="11877" w:name="_Toc131536075"/>
      <w:bookmarkStart w:id="11878" w:name="_Toc137399366"/>
      <w:bookmarkStart w:id="11879" w:name="_Toc156576066"/>
      <w:bookmarkStart w:id="11880" w:name="_Toc176782984"/>
      <w:bookmarkStart w:id="11881" w:name="_Toc187256486"/>
      <w:r w:rsidRPr="008C3753">
        <w:t>8.3.4.5</w:t>
      </w:r>
      <w:r w:rsidRPr="008C3753">
        <w:tab/>
        <w:t>Test requirement</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82" w:name="_Toc21100183"/>
      <w:bookmarkStart w:id="11883" w:name="_Toc29809981"/>
      <w:bookmarkStart w:id="11884" w:name="_Toc36645374"/>
      <w:bookmarkStart w:id="11885" w:name="_Toc37272428"/>
      <w:bookmarkStart w:id="11886" w:name="_Toc45884674"/>
      <w:bookmarkStart w:id="11887" w:name="_Toc53182706"/>
      <w:bookmarkStart w:id="11888" w:name="_Toc58860490"/>
      <w:bookmarkStart w:id="11889" w:name="_Toc58862994"/>
      <w:bookmarkStart w:id="11890" w:name="_Toc61182979"/>
      <w:bookmarkStart w:id="11891" w:name="_Toc66728294"/>
      <w:bookmarkStart w:id="11892" w:name="_Toc74962129"/>
      <w:bookmarkStart w:id="11893" w:name="_Toc75243039"/>
      <w:bookmarkStart w:id="11894" w:name="_Toc76545385"/>
      <w:bookmarkStart w:id="11895" w:name="_Toc82595488"/>
      <w:bookmarkStart w:id="11896" w:name="_Toc89955519"/>
      <w:bookmarkStart w:id="11897" w:name="_Toc98773946"/>
      <w:bookmarkStart w:id="11898" w:name="_Toc106201707"/>
      <w:bookmarkStart w:id="11899" w:name="_Toc115191561"/>
      <w:bookmarkStart w:id="11900" w:name="_Toc122013417"/>
      <w:bookmarkStart w:id="11901" w:name="_Toc124155505"/>
      <w:bookmarkStart w:id="11902" w:name="_Toc131536076"/>
      <w:bookmarkStart w:id="11903" w:name="_Toc137399367"/>
      <w:bookmarkStart w:id="11904" w:name="_Toc156576067"/>
      <w:bookmarkStart w:id="11905" w:name="_Toc176782985"/>
      <w:bookmarkStart w:id="11906" w:name="_Toc187256487"/>
      <w:r w:rsidRPr="008C3753">
        <w:lastRenderedPageBreak/>
        <w:t>8.3.5</w:t>
      </w:r>
      <w:r w:rsidRPr="008C3753">
        <w:tab/>
        <w:t>Performance requirements for PUCCH format 4</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3A130956" w14:textId="77777777" w:rsidR="008C01E6" w:rsidRPr="008C3753" w:rsidRDefault="008C01E6" w:rsidP="008C01E6">
      <w:pPr>
        <w:pStyle w:val="Heading4"/>
      </w:pPr>
      <w:bookmarkStart w:id="11907" w:name="_Toc21100184"/>
      <w:bookmarkStart w:id="11908" w:name="_Toc29809982"/>
      <w:bookmarkStart w:id="11909" w:name="_Toc36645375"/>
      <w:bookmarkStart w:id="11910" w:name="_Toc37272429"/>
      <w:bookmarkStart w:id="11911" w:name="_Toc45884675"/>
      <w:bookmarkStart w:id="11912" w:name="_Toc53182707"/>
      <w:bookmarkStart w:id="11913" w:name="_Toc58860491"/>
      <w:bookmarkStart w:id="11914" w:name="_Toc58862995"/>
      <w:bookmarkStart w:id="11915" w:name="_Toc61182980"/>
      <w:bookmarkStart w:id="11916" w:name="_Toc66728295"/>
      <w:bookmarkStart w:id="11917" w:name="_Toc74962130"/>
      <w:bookmarkStart w:id="11918" w:name="_Toc75243040"/>
      <w:bookmarkStart w:id="11919" w:name="_Toc76545386"/>
      <w:bookmarkStart w:id="11920" w:name="_Toc82595489"/>
      <w:bookmarkStart w:id="11921" w:name="_Toc89955520"/>
      <w:bookmarkStart w:id="11922" w:name="_Toc98773947"/>
      <w:bookmarkStart w:id="11923" w:name="_Toc106201708"/>
      <w:bookmarkStart w:id="11924" w:name="_Toc115191562"/>
      <w:bookmarkStart w:id="11925" w:name="_Toc122013418"/>
      <w:bookmarkStart w:id="11926" w:name="_Toc124155506"/>
      <w:bookmarkStart w:id="11927" w:name="_Toc131536077"/>
      <w:bookmarkStart w:id="11928" w:name="_Toc137399368"/>
      <w:bookmarkStart w:id="11929" w:name="_Toc156576068"/>
      <w:bookmarkStart w:id="11930" w:name="_Toc176782986"/>
      <w:bookmarkStart w:id="11931" w:name="_Toc187256488"/>
      <w:r w:rsidRPr="008C3753">
        <w:t>8.3.5.1</w:t>
      </w:r>
      <w:r w:rsidRPr="008C3753">
        <w:tab/>
        <w:t>Definition and applicability</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32" w:name="_Toc21100185"/>
      <w:bookmarkStart w:id="11933" w:name="_Toc29809983"/>
      <w:bookmarkStart w:id="11934" w:name="_Toc36645376"/>
      <w:bookmarkStart w:id="11935" w:name="_Toc37272430"/>
      <w:bookmarkStart w:id="11936" w:name="_Toc45884676"/>
      <w:bookmarkStart w:id="11937" w:name="_Toc53182708"/>
      <w:bookmarkStart w:id="11938" w:name="_Toc58860492"/>
      <w:bookmarkStart w:id="11939" w:name="_Toc58862996"/>
      <w:bookmarkStart w:id="11940" w:name="_Toc61182981"/>
      <w:bookmarkStart w:id="11941" w:name="_Toc66728296"/>
      <w:bookmarkStart w:id="11942" w:name="_Toc74962131"/>
      <w:bookmarkStart w:id="11943" w:name="_Toc75243041"/>
      <w:bookmarkStart w:id="11944" w:name="_Toc76545387"/>
      <w:bookmarkStart w:id="11945" w:name="_Toc82595490"/>
      <w:bookmarkStart w:id="11946" w:name="_Toc89955521"/>
      <w:bookmarkStart w:id="11947" w:name="_Toc98773948"/>
      <w:bookmarkStart w:id="11948" w:name="_Toc106201709"/>
      <w:bookmarkStart w:id="11949" w:name="_Toc115191563"/>
      <w:bookmarkStart w:id="11950" w:name="_Toc122013419"/>
      <w:bookmarkStart w:id="11951" w:name="_Toc124155507"/>
      <w:bookmarkStart w:id="11952" w:name="_Toc131536078"/>
      <w:bookmarkStart w:id="11953" w:name="_Toc137399369"/>
      <w:bookmarkStart w:id="11954" w:name="_Toc156576069"/>
      <w:bookmarkStart w:id="11955" w:name="_Toc176782987"/>
      <w:bookmarkStart w:id="11956" w:name="_Toc187256489"/>
      <w:r w:rsidRPr="008C3753">
        <w:t>8.3.5.2</w:t>
      </w:r>
      <w:r w:rsidRPr="008C3753">
        <w:tab/>
        <w:t>Minimum requirement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957" w:name="_Toc21100186"/>
      <w:bookmarkStart w:id="11958" w:name="_Toc29809984"/>
      <w:bookmarkStart w:id="11959" w:name="_Toc36645377"/>
      <w:bookmarkStart w:id="11960" w:name="_Toc37272431"/>
      <w:bookmarkStart w:id="11961" w:name="_Toc45884677"/>
      <w:bookmarkStart w:id="11962" w:name="_Toc53182709"/>
      <w:bookmarkStart w:id="11963" w:name="_Toc58860493"/>
      <w:bookmarkStart w:id="11964" w:name="_Toc58862997"/>
      <w:bookmarkStart w:id="11965" w:name="_Toc61182982"/>
      <w:bookmarkStart w:id="11966" w:name="_Toc66728297"/>
      <w:bookmarkStart w:id="11967" w:name="_Toc74962132"/>
      <w:bookmarkStart w:id="11968" w:name="_Toc75243042"/>
      <w:bookmarkStart w:id="11969" w:name="_Toc76545388"/>
      <w:bookmarkStart w:id="11970" w:name="_Toc82595491"/>
      <w:bookmarkStart w:id="11971" w:name="_Toc89955522"/>
      <w:bookmarkStart w:id="11972" w:name="_Toc98773949"/>
      <w:bookmarkStart w:id="11973" w:name="_Toc106201710"/>
      <w:bookmarkStart w:id="11974" w:name="_Toc115191564"/>
      <w:bookmarkStart w:id="11975" w:name="_Toc122013420"/>
      <w:bookmarkStart w:id="11976" w:name="_Toc124155508"/>
      <w:bookmarkStart w:id="11977" w:name="_Toc131536079"/>
      <w:bookmarkStart w:id="11978" w:name="_Toc137399370"/>
      <w:bookmarkStart w:id="11979" w:name="_Toc156576070"/>
      <w:bookmarkStart w:id="11980" w:name="_Toc176782988"/>
      <w:bookmarkStart w:id="11981" w:name="_Toc187256490"/>
      <w:r w:rsidRPr="008C3753">
        <w:t>8.3.5.3</w:t>
      </w:r>
      <w:r w:rsidRPr="008C3753">
        <w:tab/>
        <w:t>Test purpose</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982" w:name="_Toc21100187"/>
      <w:bookmarkStart w:id="11983" w:name="_Toc29809985"/>
      <w:bookmarkStart w:id="11984" w:name="_Toc36645378"/>
      <w:bookmarkStart w:id="11985" w:name="_Toc37272432"/>
      <w:bookmarkStart w:id="11986" w:name="_Toc45884678"/>
      <w:bookmarkStart w:id="11987" w:name="_Toc53182710"/>
      <w:bookmarkStart w:id="11988" w:name="_Toc58860494"/>
      <w:bookmarkStart w:id="11989" w:name="_Toc58862998"/>
      <w:bookmarkStart w:id="11990" w:name="_Toc61182983"/>
      <w:bookmarkStart w:id="11991" w:name="_Toc66728298"/>
      <w:bookmarkStart w:id="11992" w:name="_Toc74962133"/>
      <w:bookmarkStart w:id="11993" w:name="_Toc75243043"/>
      <w:bookmarkStart w:id="11994" w:name="_Toc76545389"/>
      <w:bookmarkStart w:id="11995" w:name="_Toc82595492"/>
      <w:bookmarkStart w:id="11996" w:name="_Toc89955523"/>
      <w:bookmarkStart w:id="11997" w:name="_Toc98773950"/>
      <w:bookmarkStart w:id="11998" w:name="_Toc106201711"/>
      <w:bookmarkStart w:id="11999" w:name="_Toc115191565"/>
      <w:bookmarkStart w:id="12000" w:name="_Toc122013421"/>
      <w:bookmarkStart w:id="12001" w:name="_Toc124155509"/>
      <w:bookmarkStart w:id="12002" w:name="_Toc131536080"/>
      <w:bookmarkStart w:id="12003" w:name="_Toc137399371"/>
      <w:bookmarkStart w:id="12004" w:name="_Toc156576071"/>
      <w:bookmarkStart w:id="12005" w:name="_Toc176782989"/>
      <w:bookmarkStart w:id="12006" w:name="_Toc187256491"/>
      <w:r w:rsidRPr="008C3753">
        <w:t>8.3.5.4</w:t>
      </w:r>
      <w:r w:rsidRPr="008C3753">
        <w:tab/>
        <w:t>Method of test</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07D30AFC" w14:textId="77777777" w:rsidR="008C01E6" w:rsidRPr="008C3753" w:rsidRDefault="008C01E6" w:rsidP="008C01E6">
      <w:pPr>
        <w:pStyle w:val="Heading5"/>
      </w:pPr>
      <w:bookmarkStart w:id="12007" w:name="_Toc21100188"/>
      <w:bookmarkStart w:id="12008" w:name="_Toc29809986"/>
      <w:bookmarkStart w:id="12009" w:name="_Toc36645379"/>
      <w:bookmarkStart w:id="12010" w:name="_Toc37272433"/>
      <w:bookmarkStart w:id="12011" w:name="_Toc45884679"/>
      <w:bookmarkStart w:id="12012" w:name="_Toc53182711"/>
      <w:bookmarkStart w:id="12013" w:name="_Toc58860495"/>
      <w:bookmarkStart w:id="12014" w:name="_Toc58862999"/>
      <w:bookmarkStart w:id="12015" w:name="_Toc61182984"/>
      <w:bookmarkStart w:id="12016" w:name="_Toc66728299"/>
      <w:bookmarkStart w:id="12017" w:name="_Toc74962134"/>
      <w:bookmarkStart w:id="12018" w:name="_Toc75243044"/>
      <w:bookmarkStart w:id="12019" w:name="_Toc76545390"/>
      <w:bookmarkStart w:id="12020" w:name="_Toc82595493"/>
      <w:bookmarkStart w:id="12021" w:name="_Toc89955524"/>
      <w:bookmarkStart w:id="12022" w:name="_Toc98773951"/>
      <w:bookmarkStart w:id="12023" w:name="_Toc106201712"/>
      <w:bookmarkStart w:id="12024" w:name="_Toc115191566"/>
      <w:bookmarkStart w:id="12025" w:name="_Toc122013422"/>
      <w:bookmarkStart w:id="12026" w:name="_Toc124155510"/>
      <w:bookmarkStart w:id="12027" w:name="_Toc131536081"/>
      <w:bookmarkStart w:id="12028" w:name="_Toc137399372"/>
      <w:bookmarkStart w:id="12029" w:name="_Toc156576072"/>
      <w:bookmarkStart w:id="12030" w:name="_Toc176782990"/>
      <w:bookmarkStart w:id="12031" w:name="_Toc187256492"/>
      <w:r w:rsidRPr="008C3753">
        <w:t>8.3.5.4.1</w:t>
      </w:r>
      <w:r w:rsidRPr="008C3753">
        <w:tab/>
        <w:t>Initial conditions</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3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33" w:name="_Toc29809987"/>
      <w:bookmarkStart w:id="12034" w:name="_Toc36645380"/>
      <w:bookmarkStart w:id="12035" w:name="_Toc37272434"/>
      <w:bookmarkStart w:id="12036" w:name="_Toc45884680"/>
      <w:bookmarkStart w:id="12037" w:name="_Toc53182712"/>
      <w:bookmarkStart w:id="12038" w:name="_Toc58860496"/>
      <w:bookmarkStart w:id="12039" w:name="_Toc58863000"/>
      <w:bookmarkStart w:id="12040" w:name="_Toc61182985"/>
      <w:bookmarkStart w:id="12041" w:name="_Toc66728300"/>
      <w:bookmarkStart w:id="12042" w:name="_Toc74962135"/>
      <w:bookmarkStart w:id="12043" w:name="_Toc75243045"/>
      <w:bookmarkStart w:id="12044" w:name="_Toc76545391"/>
      <w:bookmarkStart w:id="12045" w:name="_Toc82595494"/>
      <w:bookmarkStart w:id="12046" w:name="_Toc89955525"/>
      <w:bookmarkStart w:id="12047" w:name="_Toc98773952"/>
      <w:bookmarkStart w:id="12048" w:name="_Toc106201713"/>
      <w:bookmarkStart w:id="12049" w:name="_Toc115191567"/>
      <w:bookmarkStart w:id="12050" w:name="_Toc122013423"/>
      <w:bookmarkStart w:id="12051" w:name="_Toc124155511"/>
      <w:bookmarkStart w:id="12052" w:name="_Toc131536082"/>
      <w:bookmarkStart w:id="12053" w:name="_Toc137399373"/>
      <w:bookmarkStart w:id="12054" w:name="_Toc156576073"/>
      <w:bookmarkStart w:id="12055" w:name="_Toc176782991"/>
      <w:bookmarkStart w:id="12056" w:name="_Toc187256493"/>
      <w:r w:rsidRPr="008C3753">
        <w:t>8.3.5.4.2</w:t>
      </w:r>
      <w:r w:rsidRPr="008C3753">
        <w:tab/>
        <w:t>Procedure</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57" w:name="_MON_1600797537"/>
    <w:bookmarkEnd w:id="12057"/>
    <w:p w14:paraId="757DD29E" w14:textId="77777777" w:rsidR="008C01E6" w:rsidRPr="008C3753" w:rsidRDefault="008C01E6" w:rsidP="008C01E6">
      <w:pPr>
        <w:pStyle w:val="TH"/>
      </w:pPr>
      <w:r w:rsidRPr="008C3753">
        <w:object w:dxaOrig="8641" w:dyaOrig="541" w14:anchorId="1B931A7F">
          <v:shape id="_x0000_i1059" type="#_x0000_t75" style="width:6in;height:30.5pt" o:ole="" fillcolor="window">
            <v:imagedata r:id="rId73" o:title=""/>
          </v:shape>
          <o:OLEObject Type="Embed" ProgID="Word.Picture.8" ShapeID="_x0000_i1059" DrawAspect="Content" ObjectID="_1797868836"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58" w:name="_Toc21100190"/>
      <w:bookmarkStart w:id="12059" w:name="_Toc29809988"/>
      <w:bookmarkStart w:id="12060" w:name="_Toc36645381"/>
      <w:bookmarkStart w:id="12061" w:name="_Toc37272435"/>
      <w:bookmarkStart w:id="12062" w:name="_Toc45884681"/>
      <w:bookmarkStart w:id="12063" w:name="_Toc53182713"/>
      <w:bookmarkStart w:id="12064" w:name="_Toc58860497"/>
      <w:bookmarkStart w:id="12065" w:name="_Toc58863001"/>
      <w:bookmarkStart w:id="12066" w:name="_Toc61182986"/>
      <w:bookmarkStart w:id="12067" w:name="_Toc66728301"/>
      <w:bookmarkStart w:id="12068" w:name="_Toc74962136"/>
      <w:bookmarkStart w:id="12069" w:name="_Toc75243046"/>
      <w:bookmarkStart w:id="12070" w:name="_Toc76545392"/>
      <w:bookmarkStart w:id="12071" w:name="_Toc82595495"/>
      <w:bookmarkStart w:id="12072" w:name="_Toc89955526"/>
      <w:bookmarkStart w:id="12073" w:name="_Toc98773953"/>
      <w:bookmarkStart w:id="12074" w:name="_Toc106201714"/>
      <w:bookmarkStart w:id="12075" w:name="_Toc115191568"/>
      <w:bookmarkStart w:id="12076" w:name="_Toc122013424"/>
      <w:bookmarkStart w:id="12077" w:name="_Toc124155512"/>
      <w:bookmarkStart w:id="12078" w:name="_Toc131536083"/>
      <w:bookmarkStart w:id="12079" w:name="_Toc137399374"/>
      <w:bookmarkStart w:id="12080" w:name="_Toc156576074"/>
      <w:bookmarkStart w:id="12081" w:name="_Toc176782992"/>
      <w:bookmarkStart w:id="12082" w:name="_Toc187256494"/>
      <w:r w:rsidRPr="008C3753">
        <w:t>8.3.5.5</w:t>
      </w:r>
      <w:r w:rsidRPr="008C3753">
        <w:tab/>
        <w:t>Test requirement</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83" w:name="_Toc21100191"/>
      <w:bookmarkStart w:id="12084" w:name="_Toc29809989"/>
      <w:bookmarkStart w:id="12085" w:name="_Toc36645382"/>
      <w:bookmarkStart w:id="12086" w:name="_Toc37272436"/>
      <w:bookmarkStart w:id="12087" w:name="_Toc45884682"/>
      <w:bookmarkStart w:id="12088" w:name="_Toc53182714"/>
      <w:bookmarkStart w:id="12089" w:name="_Toc58860498"/>
      <w:bookmarkStart w:id="12090" w:name="_Toc58863002"/>
      <w:bookmarkStart w:id="12091" w:name="_Toc61182987"/>
      <w:bookmarkStart w:id="12092" w:name="_Toc66728302"/>
      <w:bookmarkStart w:id="12093" w:name="_Toc74962137"/>
      <w:bookmarkStart w:id="12094" w:name="_Toc75243047"/>
      <w:bookmarkStart w:id="12095" w:name="_Toc76545393"/>
      <w:bookmarkStart w:id="12096" w:name="_Toc82595496"/>
      <w:bookmarkStart w:id="12097" w:name="_Toc89955527"/>
      <w:bookmarkStart w:id="12098" w:name="_Toc98773954"/>
      <w:bookmarkStart w:id="12099" w:name="_Toc106201715"/>
      <w:bookmarkStart w:id="12100" w:name="_Toc115191569"/>
      <w:bookmarkStart w:id="12101" w:name="_Toc122013425"/>
      <w:bookmarkStart w:id="12102" w:name="_Toc124155513"/>
      <w:bookmarkStart w:id="12103" w:name="_Toc131536084"/>
      <w:bookmarkStart w:id="12104" w:name="_Toc137399375"/>
      <w:bookmarkStart w:id="12105" w:name="_Toc156576075"/>
      <w:bookmarkStart w:id="12106" w:name="_Toc176782993"/>
      <w:bookmarkStart w:id="12107" w:name="_Toc187256495"/>
      <w:r w:rsidRPr="008C3753">
        <w:t>8.3.6</w:t>
      </w:r>
      <w:r w:rsidRPr="008C3753">
        <w:tab/>
        <w:t>Performance requirements for multi-slot PUCCH</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0E625C0B" w14:textId="77777777" w:rsidR="008C01E6" w:rsidRPr="008C3753" w:rsidRDefault="008C01E6" w:rsidP="008C01E6">
      <w:pPr>
        <w:pStyle w:val="Heading4"/>
      </w:pPr>
      <w:bookmarkStart w:id="12108" w:name="_Toc21100192"/>
      <w:bookmarkStart w:id="12109" w:name="_Toc29809990"/>
      <w:bookmarkStart w:id="12110" w:name="_Toc36645383"/>
      <w:bookmarkStart w:id="12111" w:name="_Toc37272437"/>
      <w:bookmarkStart w:id="12112" w:name="_Toc45884683"/>
      <w:bookmarkStart w:id="12113" w:name="_Toc53182715"/>
      <w:bookmarkStart w:id="12114" w:name="_Toc58860499"/>
      <w:bookmarkStart w:id="12115" w:name="_Toc58863003"/>
      <w:bookmarkStart w:id="12116" w:name="_Toc61182988"/>
      <w:bookmarkStart w:id="12117" w:name="_Toc66728303"/>
      <w:bookmarkStart w:id="12118" w:name="_Toc74962138"/>
      <w:bookmarkStart w:id="12119" w:name="_Toc75243048"/>
      <w:bookmarkStart w:id="12120" w:name="_Toc76545394"/>
      <w:bookmarkStart w:id="12121" w:name="_Toc82595497"/>
      <w:bookmarkStart w:id="12122" w:name="_Toc89955528"/>
      <w:bookmarkStart w:id="12123" w:name="_Toc98773955"/>
      <w:bookmarkStart w:id="12124" w:name="_Toc106201716"/>
      <w:bookmarkStart w:id="12125" w:name="_Toc115191570"/>
      <w:bookmarkStart w:id="12126" w:name="_Toc122013426"/>
      <w:bookmarkStart w:id="12127" w:name="_Toc124155514"/>
      <w:bookmarkStart w:id="12128" w:name="_Toc131536085"/>
      <w:bookmarkStart w:id="12129" w:name="_Toc137399376"/>
      <w:bookmarkStart w:id="12130" w:name="_Toc156576076"/>
      <w:bookmarkStart w:id="12131" w:name="_Toc176782994"/>
      <w:bookmarkStart w:id="12132" w:name="_Toc187256496"/>
      <w:r w:rsidRPr="008C3753">
        <w:t>8.3.6.1</w:t>
      </w:r>
      <w:r w:rsidRPr="008C3753">
        <w:tab/>
        <w:t>Performance requirements for multi-slot PUCCH format 1</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6E71BF67" w14:textId="77777777" w:rsidR="008C01E6" w:rsidRPr="008C3753" w:rsidRDefault="008C01E6" w:rsidP="008C01E6">
      <w:pPr>
        <w:pStyle w:val="Heading5"/>
      </w:pPr>
      <w:bookmarkStart w:id="12133" w:name="_Toc21100193"/>
      <w:bookmarkStart w:id="12134" w:name="_Toc29809991"/>
      <w:bookmarkStart w:id="12135" w:name="_Toc36645384"/>
      <w:bookmarkStart w:id="12136" w:name="_Toc37272438"/>
      <w:bookmarkStart w:id="12137" w:name="_Toc45884684"/>
      <w:bookmarkStart w:id="12138" w:name="_Toc53182716"/>
      <w:bookmarkStart w:id="12139" w:name="_Toc58860500"/>
      <w:bookmarkStart w:id="12140" w:name="_Toc58863004"/>
      <w:bookmarkStart w:id="12141" w:name="_Toc61182989"/>
      <w:bookmarkStart w:id="12142" w:name="_Toc66728304"/>
      <w:bookmarkStart w:id="12143" w:name="_Toc74962139"/>
      <w:bookmarkStart w:id="12144" w:name="_Toc75243049"/>
      <w:bookmarkStart w:id="12145" w:name="_Toc76545395"/>
      <w:bookmarkStart w:id="12146" w:name="_Toc82595498"/>
      <w:bookmarkStart w:id="12147" w:name="_Toc89955529"/>
      <w:bookmarkStart w:id="12148" w:name="_Toc98773956"/>
      <w:bookmarkStart w:id="12149" w:name="_Toc106201717"/>
      <w:bookmarkStart w:id="12150" w:name="_Toc115191571"/>
      <w:bookmarkStart w:id="12151" w:name="_Toc122013427"/>
      <w:bookmarkStart w:id="12152" w:name="_Toc124155515"/>
      <w:bookmarkStart w:id="12153" w:name="_Toc131536086"/>
      <w:bookmarkStart w:id="12154" w:name="_Toc137399377"/>
      <w:bookmarkStart w:id="12155" w:name="_Toc156576077"/>
      <w:bookmarkStart w:id="12156" w:name="_Toc176782995"/>
      <w:bookmarkStart w:id="12157" w:name="_Toc187256497"/>
      <w:r w:rsidRPr="008C3753">
        <w:t>8.3.6.1.1</w:t>
      </w:r>
      <w:r w:rsidRPr="008C3753">
        <w:tab/>
        <w:t>NACK to ACK detection</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1CC8C61C" w14:textId="77777777" w:rsidR="008C01E6" w:rsidRPr="008C3753" w:rsidRDefault="008C01E6" w:rsidP="008C01E6">
      <w:pPr>
        <w:pStyle w:val="Heading6"/>
      </w:pPr>
      <w:bookmarkStart w:id="12158" w:name="_Toc21100194"/>
      <w:bookmarkStart w:id="12159" w:name="_Toc29809992"/>
      <w:bookmarkStart w:id="12160" w:name="_Toc36645385"/>
      <w:bookmarkStart w:id="12161" w:name="_Toc37272439"/>
      <w:bookmarkStart w:id="12162" w:name="_Toc45884685"/>
      <w:bookmarkStart w:id="12163" w:name="_Toc53182717"/>
      <w:bookmarkStart w:id="12164" w:name="_Toc58860501"/>
      <w:bookmarkStart w:id="12165" w:name="_Toc58863005"/>
      <w:bookmarkStart w:id="12166" w:name="_Toc61182990"/>
      <w:bookmarkStart w:id="12167" w:name="_Toc66728305"/>
      <w:bookmarkStart w:id="12168" w:name="_Toc74962140"/>
      <w:bookmarkStart w:id="12169" w:name="_Toc75243050"/>
      <w:bookmarkStart w:id="12170" w:name="_Toc76545396"/>
      <w:bookmarkStart w:id="12171" w:name="_Toc82595499"/>
      <w:bookmarkStart w:id="12172" w:name="_Toc89955530"/>
      <w:bookmarkStart w:id="12173" w:name="_Toc98773957"/>
      <w:bookmarkStart w:id="12174" w:name="_Toc106201718"/>
      <w:bookmarkStart w:id="12175" w:name="_Toc115191572"/>
      <w:bookmarkStart w:id="12176" w:name="_Toc122013428"/>
      <w:bookmarkStart w:id="12177" w:name="_Toc124155516"/>
      <w:bookmarkStart w:id="12178" w:name="_Toc131536087"/>
      <w:bookmarkStart w:id="12179" w:name="_Toc137399378"/>
      <w:bookmarkStart w:id="12180" w:name="_Toc156576078"/>
      <w:bookmarkStart w:id="12181" w:name="_Toc176782996"/>
      <w:bookmarkStart w:id="12182" w:name="_Toc187256498"/>
      <w:r w:rsidRPr="008C3753">
        <w:t>8.3.6.1.1.1</w:t>
      </w:r>
      <w:r w:rsidRPr="008C3753">
        <w:tab/>
        <w:t>Definition and applicability</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8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84" w:name="_Toc29809993"/>
      <w:bookmarkStart w:id="12185" w:name="_Toc36645386"/>
      <w:bookmarkStart w:id="12186" w:name="_Toc37272440"/>
      <w:bookmarkStart w:id="12187" w:name="_Toc45884686"/>
      <w:bookmarkStart w:id="12188" w:name="_Toc53182718"/>
      <w:bookmarkStart w:id="12189" w:name="_Toc58860502"/>
      <w:bookmarkStart w:id="12190" w:name="_Toc58863006"/>
      <w:bookmarkStart w:id="12191" w:name="_Toc61182991"/>
      <w:bookmarkStart w:id="12192" w:name="_Toc66728306"/>
      <w:bookmarkStart w:id="12193" w:name="_Toc74962141"/>
      <w:bookmarkStart w:id="12194" w:name="_Toc75243051"/>
      <w:bookmarkStart w:id="12195" w:name="_Toc76545397"/>
      <w:bookmarkStart w:id="12196" w:name="_Toc82595500"/>
      <w:bookmarkStart w:id="12197" w:name="_Toc89955531"/>
      <w:bookmarkStart w:id="12198" w:name="_Toc98773958"/>
      <w:bookmarkStart w:id="12199" w:name="_Toc106201719"/>
      <w:bookmarkStart w:id="12200" w:name="_Toc115191573"/>
      <w:bookmarkStart w:id="12201" w:name="_Toc122013429"/>
      <w:bookmarkStart w:id="12202" w:name="_Toc124155517"/>
      <w:bookmarkStart w:id="12203" w:name="_Toc131536088"/>
      <w:bookmarkStart w:id="12204" w:name="_Toc137399379"/>
      <w:bookmarkStart w:id="12205" w:name="_Toc156576079"/>
      <w:bookmarkStart w:id="12206" w:name="_Toc176782997"/>
      <w:bookmarkStart w:id="12207" w:name="_Toc187256499"/>
      <w:r w:rsidRPr="008C3753">
        <w:t>8.3.6.1.1.2</w:t>
      </w:r>
      <w:r w:rsidRPr="008C3753">
        <w:tab/>
        <w:t>Minimum Requirement</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08" w:name="_Toc21100196"/>
      <w:bookmarkStart w:id="12209" w:name="_Toc29809994"/>
      <w:bookmarkStart w:id="12210" w:name="_Toc36645387"/>
      <w:bookmarkStart w:id="12211" w:name="_Toc37272441"/>
      <w:bookmarkStart w:id="12212" w:name="_Toc45884687"/>
      <w:bookmarkStart w:id="12213" w:name="_Toc53182719"/>
      <w:bookmarkStart w:id="12214" w:name="_Toc58860503"/>
      <w:bookmarkStart w:id="12215" w:name="_Toc58863007"/>
      <w:bookmarkStart w:id="12216" w:name="_Toc61182992"/>
      <w:bookmarkStart w:id="12217" w:name="_Toc66728307"/>
      <w:bookmarkStart w:id="12218" w:name="_Toc74962142"/>
      <w:bookmarkStart w:id="12219" w:name="_Toc75243052"/>
      <w:bookmarkStart w:id="12220" w:name="_Toc76545398"/>
      <w:bookmarkStart w:id="12221" w:name="_Toc82595501"/>
      <w:bookmarkStart w:id="12222" w:name="_Toc89955532"/>
      <w:bookmarkStart w:id="12223" w:name="_Toc98773959"/>
      <w:bookmarkStart w:id="12224" w:name="_Toc106201720"/>
      <w:bookmarkStart w:id="12225" w:name="_Toc115191574"/>
      <w:bookmarkStart w:id="12226" w:name="_Toc122013430"/>
      <w:bookmarkStart w:id="12227" w:name="_Toc124155518"/>
      <w:bookmarkStart w:id="12228" w:name="_Toc131536089"/>
      <w:bookmarkStart w:id="12229" w:name="_Toc137399380"/>
      <w:bookmarkStart w:id="12230" w:name="_Toc156576080"/>
      <w:bookmarkStart w:id="12231" w:name="_Toc176782998"/>
      <w:bookmarkStart w:id="12232" w:name="_Toc187256500"/>
      <w:r w:rsidRPr="008C3753">
        <w:t>8.3.6.1.1.3</w:t>
      </w:r>
      <w:r w:rsidRPr="008C3753">
        <w:tab/>
        <w:t>Test purpose</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33" w:name="_Toc21100197"/>
      <w:bookmarkStart w:id="12234" w:name="_Toc29809995"/>
      <w:bookmarkStart w:id="12235" w:name="_Toc36645388"/>
      <w:bookmarkStart w:id="12236" w:name="_Toc37272442"/>
      <w:bookmarkStart w:id="12237" w:name="_Toc45884688"/>
      <w:bookmarkStart w:id="12238" w:name="_Toc53182720"/>
      <w:bookmarkStart w:id="12239" w:name="_Toc58860504"/>
      <w:bookmarkStart w:id="12240" w:name="_Toc58863008"/>
      <w:bookmarkStart w:id="12241" w:name="_Toc61182993"/>
      <w:bookmarkStart w:id="12242" w:name="_Toc66728308"/>
      <w:bookmarkStart w:id="12243" w:name="_Toc74962143"/>
      <w:bookmarkStart w:id="12244" w:name="_Toc75243053"/>
      <w:bookmarkStart w:id="12245" w:name="_Toc76545399"/>
      <w:bookmarkStart w:id="12246" w:name="_Toc82595502"/>
      <w:bookmarkStart w:id="12247" w:name="_Toc89955533"/>
      <w:bookmarkStart w:id="12248" w:name="_Toc98773960"/>
      <w:bookmarkStart w:id="12249" w:name="_Toc106201721"/>
      <w:bookmarkStart w:id="12250" w:name="_Toc115191575"/>
      <w:bookmarkStart w:id="12251" w:name="_Toc122013431"/>
      <w:bookmarkStart w:id="12252" w:name="_Toc124155519"/>
      <w:bookmarkStart w:id="12253" w:name="_Toc131536090"/>
      <w:bookmarkStart w:id="12254" w:name="_Toc137399381"/>
      <w:bookmarkStart w:id="12255" w:name="_Toc156576081"/>
      <w:bookmarkStart w:id="12256" w:name="_Toc176782999"/>
      <w:bookmarkStart w:id="12257" w:name="_Toc187256501"/>
      <w:r w:rsidRPr="008C3753">
        <w:t>8.3.6.1.1.4</w:t>
      </w:r>
      <w:r w:rsidRPr="008C3753">
        <w:tab/>
        <w:t>Method of test</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3AEF0CF1" w14:textId="77777777" w:rsidR="008C01E6" w:rsidRPr="008C3753" w:rsidRDefault="008C01E6" w:rsidP="008C01E6">
      <w:pPr>
        <w:pStyle w:val="Heading7"/>
      </w:pPr>
      <w:bookmarkStart w:id="12258" w:name="_Toc21100198"/>
      <w:bookmarkStart w:id="12259" w:name="_Toc29809996"/>
      <w:bookmarkStart w:id="12260" w:name="_Toc36645389"/>
      <w:bookmarkStart w:id="12261" w:name="_Toc37272443"/>
      <w:bookmarkStart w:id="12262" w:name="_Toc45884689"/>
      <w:bookmarkStart w:id="12263" w:name="_Toc53182721"/>
      <w:bookmarkStart w:id="12264" w:name="_Toc58860505"/>
      <w:bookmarkStart w:id="12265" w:name="_Toc58863009"/>
      <w:bookmarkStart w:id="12266" w:name="_Toc61182994"/>
      <w:bookmarkStart w:id="12267" w:name="_Toc66728309"/>
      <w:bookmarkStart w:id="12268" w:name="_Toc74962144"/>
      <w:bookmarkStart w:id="12269" w:name="_Toc75243054"/>
      <w:bookmarkStart w:id="12270" w:name="_Toc76545400"/>
      <w:bookmarkStart w:id="12271" w:name="_Toc82595503"/>
      <w:bookmarkStart w:id="12272" w:name="_Toc89955534"/>
      <w:bookmarkStart w:id="12273" w:name="_Toc98773961"/>
      <w:bookmarkStart w:id="12274" w:name="_Toc106201722"/>
      <w:bookmarkStart w:id="12275" w:name="_Toc115191576"/>
      <w:bookmarkStart w:id="12276" w:name="_Toc122013432"/>
      <w:bookmarkStart w:id="12277" w:name="_Toc124155520"/>
      <w:bookmarkStart w:id="12278" w:name="_Toc131536091"/>
      <w:bookmarkStart w:id="12279" w:name="_Toc137399382"/>
      <w:bookmarkStart w:id="12280" w:name="_Toc156576082"/>
      <w:bookmarkStart w:id="12281" w:name="_Toc176783000"/>
      <w:bookmarkStart w:id="12282" w:name="_Toc187256502"/>
      <w:r w:rsidRPr="008C3753">
        <w:t>8.3.6.1.1.4.1</w:t>
      </w:r>
      <w:r w:rsidRPr="008C3753">
        <w:tab/>
        <w:t>Initial conditions</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8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84" w:name="_Toc29809997"/>
      <w:bookmarkStart w:id="12285" w:name="_Toc36645390"/>
      <w:bookmarkStart w:id="12286" w:name="_Toc37272444"/>
      <w:bookmarkStart w:id="12287" w:name="_Toc45884690"/>
      <w:bookmarkStart w:id="12288" w:name="_Toc53182722"/>
      <w:bookmarkStart w:id="12289" w:name="_Toc58860506"/>
      <w:bookmarkStart w:id="12290" w:name="_Toc58863010"/>
      <w:bookmarkStart w:id="12291" w:name="_Toc61182995"/>
      <w:bookmarkStart w:id="12292" w:name="_Toc66728310"/>
      <w:bookmarkStart w:id="12293" w:name="_Toc74962145"/>
      <w:bookmarkStart w:id="12294" w:name="_Toc75243055"/>
      <w:bookmarkStart w:id="12295" w:name="_Toc76545401"/>
      <w:bookmarkStart w:id="12296" w:name="_Toc82595504"/>
      <w:bookmarkStart w:id="12297" w:name="_Toc89955535"/>
      <w:bookmarkStart w:id="12298" w:name="_Toc98773962"/>
      <w:bookmarkStart w:id="12299" w:name="_Toc106201723"/>
      <w:bookmarkStart w:id="12300" w:name="_Toc115191577"/>
      <w:bookmarkStart w:id="12301" w:name="_Toc122013433"/>
      <w:bookmarkStart w:id="12302" w:name="_Toc124155521"/>
      <w:bookmarkStart w:id="12303" w:name="_Toc131536092"/>
      <w:bookmarkStart w:id="12304" w:name="_Toc137399383"/>
      <w:bookmarkStart w:id="12305" w:name="_Toc156576083"/>
      <w:bookmarkStart w:id="12306" w:name="_Toc176783001"/>
      <w:bookmarkStart w:id="12307" w:name="_Toc187256503"/>
      <w:r w:rsidRPr="008C3753">
        <w:lastRenderedPageBreak/>
        <w:t>8.3.6.1.1.4.2</w:t>
      </w:r>
      <w:r w:rsidRPr="008C3753">
        <w:tab/>
        <w:t>Procedure</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08"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09" w:name="_Toc29809998"/>
      <w:bookmarkStart w:id="12310" w:name="_Toc36645391"/>
      <w:bookmarkStart w:id="12311" w:name="_Toc37272445"/>
      <w:bookmarkStart w:id="12312" w:name="_Toc45884691"/>
      <w:bookmarkStart w:id="12313" w:name="_Toc53182723"/>
      <w:bookmarkStart w:id="12314" w:name="_Toc58860507"/>
      <w:bookmarkStart w:id="12315" w:name="_Toc58863011"/>
      <w:bookmarkStart w:id="12316" w:name="_Toc61182996"/>
      <w:bookmarkStart w:id="12317" w:name="_Toc66728311"/>
      <w:bookmarkStart w:id="12318" w:name="_Toc74962146"/>
      <w:bookmarkStart w:id="12319" w:name="_Toc75243056"/>
      <w:bookmarkStart w:id="12320" w:name="_Toc76545402"/>
      <w:bookmarkStart w:id="12321" w:name="_Toc82595505"/>
      <w:bookmarkStart w:id="12322" w:name="_Toc89955536"/>
      <w:bookmarkStart w:id="12323" w:name="_Toc98773963"/>
      <w:bookmarkStart w:id="12324" w:name="_Toc106201724"/>
      <w:bookmarkStart w:id="12325" w:name="_Toc115191578"/>
      <w:bookmarkStart w:id="12326" w:name="_Toc122013434"/>
      <w:bookmarkStart w:id="12327" w:name="_Toc124155522"/>
      <w:bookmarkStart w:id="12328" w:name="_Toc131536093"/>
      <w:bookmarkStart w:id="12329" w:name="_Toc137399384"/>
      <w:bookmarkStart w:id="12330" w:name="_Toc156576084"/>
      <w:bookmarkStart w:id="12331" w:name="_Toc176783002"/>
      <w:bookmarkStart w:id="12332" w:name="_Toc187256504"/>
      <w:r w:rsidRPr="008C3753">
        <w:t>8.3.6.1.1.5</w:t>
      </w:r>
      <w:r w:rsidRPr="008C3753">
        <w:tab/>
        <w:t>Test Requirement</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33" w:name="_Toc21100201"/>
      <w:bookmarkStart w:id="12334" w:name="_Toc29809999"/>
      <w:bookmarkStart w:id="12335" w:name="_Toc36645392"/>
      <w:bookmarkStart w:id="12336" w:name="_Toc37272446"/>
      <w:bookmarkStart w:id="12337" w:name="_Toc45884692"/>
      <w:bookmarkStart w:id="12338" w:name="_Toc53182724"/>
      <w:bookmarkStart w:id="12339" w:name="_Toc58860508"/>
      <w:bookmarkStart w:id="12340" w:name="_Toc58863012"/>
      <w:bookmarkStart w:id="12341" w:name="_Toc61182997"/>
      <w:bookmarkStart w:id="12342" w:name="_Toc66728312"/>
      <w:bookmarkStart w:id="12343" w:name="_Toc74962147"/>
      <w:bookmarkStart w:id="12344" w:name="_Toc75243057"/>
      <w:bookmarkStart w:id="12345" w:name="_Toc76545403"/>
      <w:bookmarkStart w:id="12346" w:name="_Toc82595506"/>
      <w:bookmarkStart w:id="12347" w:name="_Toc89955537"/>
      <w:bookmarkStart w:id="12348" w:name="_Toc98773964"/>
      <w:bookmarkStart w:id="12349" w:name="_Toc106201725"/>
      <w:bookmarkStart w:id="12350" w:name="_Toc115191579"/>
      <w:bookmarkStart w:id="12351" w:name="_Toc122013435"/>
      <w:bookmarkStart w:id="12352" w:name="_Toc124155523"/>
      <w:bookmarkStart w:id="12353" w:name="_Toc131536094"/>
      <w:bookmarkStart w:id="12354" w:name="_Toc137399385"/>
      <w:bookmarkStart w:id="12355" w:name="_Toc156576085"/>
      <w:bookmarkStart w:id="12356" w:name="_Toc176783003"/>
      <w:bookmarkStart w:id="12357" w:name="_Toc187256505"/>
      <w:r w:rsidRPr="008C3753">
        <w:t>8.3.6.1.2</w:t>
      </w:r>
      <w:r w:rsidRPr="008C3753">
        <w:tab/>
        <w:t>ACK missed detection</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6B64FA12" w14:textId="77777777" w:rsidR="008C01E6" w:rsidRPr="008C3753" w:rsidRDefault="008C01E6" w:rsidP="008C01E6">
      <w:pPr>
        <w:pStyle w:val="Heading6"/>
      </w:pPr>
      <w:bookmarkStart w:id="12358" w:name="_Toc21100202"/>
      <w:bookmarkStart w:id="12359" w:name="_Toc29810000"/>
      <w:bookmarkStart w:id="12360" w:name="_Toc36645393"/>
      <w:bookmarkStart w:id="12361" w:name="_Toc37272447"/>
      <w:bookmarkStart w:id="12362" w:name="_Toc45884693"/>
      <w:bookmarkStart w:id="12363" w:name="_Toc53182725"/>
      <w:bookmarkStart w:id="12364" w:name="_Toc58860509"/>
      <w:bookmarkStart w:id="12365" w:name="_Toc58863013"/>
      <w:bookmarkStart w:id="12366" w:name="_Toc61182998"/>
      <w:bookmarkStart w:id="12367" w:name="_Toc66728313"/>
      <w:bookmarkStart w:id="12368" w:name="_Toc74962148"/>
      <w:bookmarkStart w:id="12369" w:name="_Toc75243058"/>
      <w:bookmarkStart w:id="12370" w:name="_Toc76545404"/>
      <w:bookmarkStart w:id="12371" w:name="_Toc82595507"/>
      <w:bookmarkStart w:id="12372" w:name="_Toc89955538"/>
      <w:bookmarkStart w:id="12373" w:name="_Toc98773965"/>
      <w:bookmarkStart w:id="12374" w:name="_Toc106201726"/>
      <w:bookmarkStart w:id="12375" w:name="_Toc115191580"/>
      <w:bookmarkStart w:id="12376" w:name="_Toc122013436"/>
      <w:bookmarkStart w:id="12377" w:name="_Toc124155524"/>
      <w:bookmarkStart w:id="12378" w:name="_Toc131536095"/>
      <w:bookmarkStart w:id="12379" w:name="_Toc137399386"/>
      <w:bookmarkStart w:id="12380" w:name="_Toc156576086"/>
      <w:bookmarkStart w:id="12381" w:name="_Toc176783004"/>
      <w:bookmarkStart w:id="12382" w:name="_Toc187256506"/>
      <w:r w:rsidRPr="008C3753">
        <w:t>8.3.6.1.2.1</w:t>
      </w:r>
      <w:r w:rsidRPr="008C3753">
        <w:tab/>
        <w:t>Definition and applicability</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83" w:name="_Toc21100203"/>
      <w:bookmarkStart w:id="12384" w:name="_Toc29810001"/>
      <w:bookmarkStart w:id="12385" w:name="_Toc36645394"/>
      <w:bookmarkStart w:id="12386" w:name="_Toc37272448"/>
      <w:bookmarkStart w:id="12387" w:name="_Toc45884694"/>
      <w:bookmarkStart w:id="12388" w:name="_Toc53182726"/>
      <w:bookmarkStart w:id="12389" w:name="_Toc58860510"/>
      <w:bookmarkStart w:id="12390" w:name="_Toc58863014"/>
      <w:bookmarkStart w:id="12391" w:name="_Toc61182999"/>
      <w:bookmarkStart w:id="12392" w:name="_Toc66728314"/>
      <w:bookmarkStart w:id="12393" w:name="_Toc74962149"/>
      <w:bookmarkStart w:id="12394" w:name="_Toc75243059"/>
      <w:bookmarkStart w:id="12395" w:name="_Toc76545405"/>
      <w:bookmarkStart w:id="12396" w:name="_Toc82595508"/>
      <w:bookmarkStart w:id="12397" w:name="_Toc89955539"/>
      <w:bookmarkStart w:id="12398" w:name="_Toc98773966"/>
      <w:bookmarkStart w:id="12399" w:name="_Toc106201727"/>
      <w:bookmarkStart w:id="12400" w:name="_Toc115191581"/>
      <w:bookmarkStart w:id="12401" w:name="_Toc122013437"/>
      <w:bookmarkStart w:id="12402" w:name="_Toc124155525"/>
      <w:bookmarkStart w:id="12403" w:name="_Toc131536096"/>
      <w:bookmarkStart w:id="12404" w:name="_Toc137399387"/>
      <w:bookmarkStart w:id="12405" w:name="_Toc156576087"/>
      <w:bookmarkStart w:id="12406" w:name="_Toc176783005"/>
      <w:bookmarkStart w:id="12407" w:name="_Toc187256507"/>
      <w:r w:rsidRPr="008C3753">
        <w:t>8.3.6.1.2.2</w:t>
      </w:r>
      <w:r w:rsidRPr="008C3753">
        <w:tab/>
        <w:t>Minimum Requirement</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08" w:name="_Toc21100204"/>
      <w:bookmarkStart w:id="12409" w:name="_Toc29810002"/>
      <w:bookmarkStart w:id="12410" w:name="_Toc36645395"/>
      <w:bookmarkStart w:id="12411" w:name="_Toc37272449"/>
      <w:bookmarkStart w:id="12412" w:name="_Toc45884695"/>
      <w:bookmarkStart w:id="12413" w:name="_Toc53182727"/>
      <w:bookmarkStart w:id="12414" w:name="_Toc58860511"/>
      <w:bookmarkStart w:id="12415" w:name="_Toc58863015"/>
      <w:bookmarkStart w:id="12416" w:name="_Toc61183000"/>
      <w:bookmarkStart w:id="12417" w:name="_Toc66728315"/>
      <w:bookmarkStart w:id="12418" w:name="_Toc74962150"/>
      <w:bookmarkStart w:id="12419" w:name="_Toc75243060"/>
      <w:bookmarkStart w:id="12420" w:name="_Toc76545406"/>
      <w:bookmarkStart w:id="12421" w:name="_Toc82595509"/>
      <w:bookmarkStart w:id="12422" w:name="_Toc89955540"/>
      <w:bookmarkStart w:id="12423" w:name="_Toc98773967"/>
      <w:bookmarkStart w:id="12424" w:name="_Toc106201728"/>
      <w:bookmarkStart w:id="12425" w:name="_Toc115191582"/>
      <w:bookmarkStart w:id="12426" w:name="_Toc122013438"/>
      <w:bookmarkStart w:id="12427" w:name="_Toc124155526"/>
      <w:bookmarkStart w:id="12428" w:name="_Toc131536097"/>
      <w:bookmarkStart w:id="12429" w:name="_Toc137399388"/>
      <w:bookmarkStart w:id="12430" w:name="_Toc156576088"/>
      <w:bookmarkStart w:id="12431" w:name="_Toc176783006"/>
      <w:bookmarkStart w:id="12432" w:name="_Toc187256508"/>
      <w:r w:rsidRPr="008C3753">
        <w:t>8.3.6.1.2.3</w:t>
      </w:r>
      <w:r w:rsidRPr="008C3753">
        <w:tab/>
        <w:t>Test purpose</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33" w:name="_Toc21100205"/>
      <w:bookmarkStart w:id="12434" w:name="_Toc29810003"/>
      <w:bookmarkStart w:id="12435" w:name="_Toc36645396"/>
      <w:bookmarkStart w:id="12436" w:name="_Toc37272450"/>
      <w:bookmarkStart w:id="12437" w:name="_Toc45884696"/>
      <w:bookmarkStart w:id="12438" w:name="_Toc53182728"/>
      <w:bookmarkStart w:id="12439" w:name="_Toc58860512"/>
      <w:bookmarkStart w:id="12440" w:name="_Toc58863016"/>
      <w:bookmarkStart w:id="12441" w:name="_Toc61183001"/>
      <w:bookmarkStart w:id="12442" w:name="_Toc66728316"/>
      <w:bookmarkStart w:id="12443" w:name="_Toc74962151"/>
      <w:bookmarkStart w:id="12444" w:name="_Toc75243061"/>
      <w:bookmarkStart w:id="12445" w:name="_Toc76545407"/>
      <w:bookmarkStart w:id="12446" w:name="_Toc82595510"/>
      <w:bookmarkStart w:id="12447" w:name="_Toc89955541"/>
      <w:bookmarkStart w:id="12448" w:name="_Toc98773968"/>
      <w:bookmarkStart w:id="12449" w:name="_Toc106201729"/>
      <w:bookmarkStart w:id="12450" w:name="_Toc115191583"/>
      <w:bookmarkStart w:id="12451" w:name="_Toc122013439"/>
      <w:bookmarkStart w:id="12452" w:name="_Toc124155527"/>
      <w:bookmarkStart w:id="12453" w:name="_Toc131536098"/>
      <w:bookmarkStart w:id="12454" w:name="_Toc137399389"/>
      <w:bookmarkStart w:id="12455" w:name="_Toc156576089"/>
      <w:bookmarkStart w:id="12456" w:name="_Toc176783007"/>
      <w:bookmarkStart w:id="12457" w:name="_Toc187256509"/>
      <w:r w:rsidRPr="008C3753">
        <w:t>8.3.6.1.2.4</w:t>
      </w:r>
      <w:r w:rsidRPr="008C3753">
        <w:tab/>
        <w:t>Method of test</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159A79C5" w14:textId="77777777" w:rsidR="008C01E6" w:rsidRPr="008C3753" w:rsidRDefault="008C01E6" w:rsidP="008C01E6">
      <w:pPr>
        <w:pStyle w:val="Heading7"/>
      </w:pPr>
      <w:bookmarkStart w:id="12458" w:name="_Toc21100206"/>
      <w:bookmarkStart w:id="12459" w:name="_Toc29810004"/>
      <w:bookmarkStart w:id="12460" w:name="_Toc36645397"/>
      <w:bookmarkStart w:id="12461" w:name="_Toc37272451"/>
      <w:bookmarkStart w:id="12462" w:name="_Toc45884697"/>
      <w:bookmarkStart w:id="12463" w:name="_Toc53182729"/>
      <w:bookmarkStart w:id="12464" w:name="_Toc58860513"/>
      <w:bookmarkStart w:id="12465" w:name="_Toc58863017"/>
      <w:bookmarkStart w:id="12466" w:name="_Toc61183002"/>
      <w:bookmarkStart w:id="12467" w:name="_Toc66728317"/>
      <w:bookmarkStart w:id="12468" w:name="_Toc74962152"/>
      <w:bookmarkStart w:id="12469" w:name="_Toc75243062"/>
      <w:bookmarkStart w:id="12470" w:name="_Toc76545408"/>
      <w:bookmarkStart w:id="12471" w:name="_Toc82595511"/>
      <w:bookmarkStart w:id="12472" w:name="_Toc89955542"/>
      <w:bookmarkStart w:id="12473" w:name="_Toc98773969"/>
      <w:bookmarkStart w:id="12474" w:name="_Toc106201730"/>
      <w:bookmarkStart w:id="12475" w:name="_Toc115191584"/>
      <w:bookmarkStart w:id="12476" w:name="_Toc122013440"/>
      <w:bookmarkStart w:id="12477" w:name="_Toc124155528"/>
      <w:bookmarkStart w:id="12478" w:name="_Toc131536099"/>
      <w:bookmarkStart w:id="12479" w:name="_Toc137399390"/>
      <w:bookmarkStart w:id="12480" w:name="_Toc156576090"/>
      <w:bookmarkStart w:id="12481" w:name="_Toc176783008"/>
      <w:bookmarkStart w:id="12482" w:name="_Toc187256510"/>
      <w:r w:rsidRPr="008C3753">
        <w:t>8.3.6.1.2.4.1</w:t>
      </w:r>
      <w:r w:rsidRPr="008C3753">
        <w:tab/>
        <w:t>Initial conditions</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483"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484" w:name="_Toc29810005"/>
      <w:bookmarkStart w:id="12485" w:name="_Toc36645398"/>
      <w:bookmarkStart w:id="12486" w:name="_Toc37272452"/>
      <w:bookmarkStart w:id="12487" w:name="_Toc45884698"/>
      <w:bookmarkStart w:id="12488" w:name="_Toc53182730"/>
      <w:bookmarkStart w:id="12489" w:name="_Toc58860514"/>
      <w:bookmarkStart w:id="12490" w:name="_Toc58863018"/>
      <w:bookmarkStart w:id="12491" w:name="_Toc61183003"/>
      <w:bookmarkStart w:id="12492" w:name="_Toc66728318"/>
      <w:bookmarkStart w:id="12493" w:name="_Toc74962153"/>
      <w:bookmarkStart w:id="12494" w:name="_Toc75243063"/>
      <w:bookmarkStart w:id="12495" w:name="_Toc76545409"/>
      <w:bookmarkStart w:id="12496" w:name="_Toc82595512"/>
      <w:bookmarkStart w:id="12497" w:name="_Toc89955543"/>
      <w:bookmarkStart w:id="12498" w:name="_Toc98773970"/>
      <w:bookmarkStart w:id="12499" w:name="_Toc106201731"/>
      <w:bookmarkStart w:id="12500" w:name="_Toc115191585"/>
      <w:bookmarkStart w:id="12501" w:name="_Toc122013441"/>
      <w:bookmarkStart w:id="12502" w:name="_Toc124155529"/>
      <w:bookmarkStart w:id="12503" w:name="_Toc131536100"/>
      <w:bookmarkStart w:id="12504" w:name="_Toc137399391"/>
      <w:bookmarkStart w:id="12505" w:name="_Toc156576091"/>
      <w:bookmarkStart w:id="12506" w:name="_Toc176783009"/>
      <w:bookmarkStart w:id="12507" w:name="_Toc187256511"/>
      <w:r w:rsidRPr="008C3753">
        <w:t>8.3.6.1.2.4.2</w:t>
      </w:r>
      <w:r w:rsidRPr="008C3753">
        <w:tab/>
        <w:t>Procedure</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08" w:name="_Toc21100208"/>
      <w:bookmarkStart w:id="12509" w:name="_Toc29810006"/>
      <w:bookmarkStart w:id="12510" w:name="_Toc36645399"/>
      <w:bookmarkStart w:id="12511" w:name="_Toc37272453"/>
      <w:bookmarkStart w:id="12512" w:name="_Toc45884699"/>
      <w:bookmarkStart w:id="12513" w:name="_Toc53182731"/>
      <w:bookmarkStart w:id="12514" w:name="_Toc58860515"/>
      <w:bookmarkStart w:id="12515" w:name="_Toc58863019"/>
      <w:bookmarkStart w:id="12516" w:name="_Toc61183004"/>
      <w:bookmarkStart w:id="12517" w:name="_Toc66728319"/>
      <w:bookmarkStart w:id="12518" w:name="_Toc74962154"/>
      <w:bookmarkStart w:id="12519" w:name="_Toc75243064"/>
      <w:bookmarkStart w:id="12520" w:name="_Toc76545410"/>
      <w:bookmarkStart w:id="12521" w:name="_Toc82595513"/>
      <w:bookmarkStart w:id="12522" w:name="_Toc89955544"/>
      <w:bookmarkStart w:id="12523" w:name="_Toc98773971"/>
      <w:bookmarkStart w:id="12524" w:name="_Toc106201732"/>
      <w:bookmarkStart w:id="12525" w:name="_Toc115191586"/>
      <w:bookmarkStart w:id="12526" w:name="_Toc122013442"/>
      <w:bookmarkStart w:id="12527" w:name="_Toc124155530"/>
      <w:bookmarkStart w:id="12528" w:name="_Toc131536101"/>
      <w:bookmarkStart w:id="12529" w:name="_Toc137399392"/>
      <w:bookmarkStart w:id="12530" w:name="_Toc156576092"/>
      <w:bookmarkStart w:id="12531" w:name="_Toc176783010"/>
      <w:bookmarkStart w:id="12532" w:name="_Toc187256512"/>
      <w:r w:rsidRPr="008C3753">
        <w:t>8.3.6.1.2.5</w:t>
      </w:r>
      <w:r w:rsidRPr="008C3753">
        <w:tab/>
        <w:t>Test Requirement</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33" w:name="_Toc74962155"/>
      <w:bookmarkStart w:id="12534" w:name="_Toc75243065"/>
      <w:bookmarkStart w:id="12535" w:name="_Toc76545411"/>
      <w:bookmarkStart w:id="12536" w:name="_Toc82595514"/>
      <w:bookmarkStart w:id="12537" w:name="_Toc89955545"/>
      <w:bookmarkStart w:id="12538" w:name="_Toc98773972"/>
      <w:bookmarkStart w:id="12539" w:name="_Toc106201733"/>
      <w:bookmarkStart w:id="12540" w:name="_Toc115191587"/>
      <w:bookmarkStart w:id="12541" w:name="_Toc122013443"/>
      <w:bookmarkStart w:id="12542" w:name="_Toc124155531"/>
      <w:bookmarkStart w:id="12543" w:name="_Toc131536102"/>
      <w:bookmarkStart w:id="12544" w:name="_Toc137399393"/>
      <w:bookmarkStart w:id="12545" w:name="_Toc156576093"/>
      <w:bookmarkStart w:id="12546" w:name="_Toc176783011"/>
      <w:bookmarkStart w:id="12547" w:name="_Toc187256513"/>
      <w:r>
        <w:t>8.3.7</w:t>
      </w:r>
      <w:r>
        <w:tab/>
        <w:t>Performance requirements for interlaced PUCCH format 0</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47E0F2AC" w14:textId="77777777" w:rsidR="00B82A7B" w:rsidRDefault="00B82A7B" w:rsidP="00B82A7B">
      <w:pPr>
        <w:pStyle w:val="Heading4"/>
      </w:pPr>
      <w:bookmarkStart w:id="12548" w:name="_Toc74962156"/>
      <w:bookmarkStart w:id="12549" w:name="_Toc75243066"/>
      <w:bookmarkStart w:id="12550" w:name="_Toc76545412"/>
      <w:bookmarkStart w:id="12551" w:name="_Toc82595515"/>
      <w:bookmarkStart w:id="12552" w:name="_Toc89955546"/>
      <w:bookmarkStart w:id="12553" w:name="_Toc98773973"/>
      <w:bookmarkStart w:id="12554" w:name="_Toc106201734"/>
      <w:bookmarkStart w:id="12555" w:name="_Toc115191588"/>
      <w:bookmarkStart w:id="12556" w:name="_Toc122013444"/>
      <w:bookmarkStart w:id="12557" w:name="_Toc124155532"/>
      <w:bookmarkStart w:id="12558" w:name="_Toc131536103"/>
      <w:bookmarkStart w:id="12559" w:name="_Toc137399394"/>
      <w:bookmarkStart w:id="12560" w:name="_Toc156576094"/>
      <w:bookmarkStart w:id="12561" w:name="_Toc176783012"/>
      <w:bookmarkStart w:id="12562" w:name="_Toc187256514"/>
      <w:r>
        <w:t>8.3.7.1</w:t>
      </w:r>
      <w:r>
        <w:tab/>
        <w:t>Definition and applicability</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563" w:name="_Toc74962157"/>
      <w:bookmarkStart w:id="12564" w:name="_Toc75243067"/>
      <w:bookmarkStart w:id="12565" w:name="_Toc76545413"/>
      <w:bookmarkStart w:id="12566" w:name="_Toc82595516"/>
      <w:bookmarkStart w:id="12567" w:name="_Toc89955547"/>
      <w:bookmarkStart w:id="12568" w:name="_Toc98773974"/>
      <w:bookmarkStart w:id="12569" w:name="_Toc106201735"/>
      <w:bookmarkStart w:id="12570" w:name="_Toc115191589"/>
      <w:bookmarkStart w:id="12571" w:name="_Toc122013445"/>
      <w:bookmarkStart w:id="12572" w:name="_Toc124155533"/>
      <w:bookmarkStart w:id="12573" w:name="_Toc131536104"/>
      <w:bookmarkStart w:id="12574" w:name="_Toc137399395"/>
      <w:bookmarkStart w:id="12575" w:name="_Toc156576095"/>
      <w:bookmarkStart w:id="12576" w:name="_Toc176783013"/>
      <w:bookmarkStart w:id="12577" w:name="_Toc187256515"/>
      <w:r>
        <w:t>8.3.7.2</w:t>
      </w:r>
      <w:r>
        <w:tab/>
        <w:t>Minimum Requirement</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578" w:name="_Toc74962158"/>
      <w:bookmarkStart w:id="12579" w:name="_Toc75243068"/>
      <w:bookmarkStart w:id="12580" w:name="_Toc76545414"/>
      <w:bookmarkStart w:id="12581" w:name="_Toc82595517"/>
      <w:bookmarkStart w:id="12582" w:name="_Toc89955548"/>
      <w:bookmarkStart w:id="12583" w:name="_Toc98773975"/>
      <w:bookmarkStart w:id="12584" w:name="_Toc106201736"/>
      <w:bookmarkStart w:id="12585" w:name="_Toc115191590"/>
      <w:bookmarkStart w:id="12586" w:name="_Toc122013446"/>
      <w:bookmarkStart w:id="12587" w:name="_Toc124155534"/>
      <w:bookmarkStart w:id="12588" w:name="_Toc131536105"/>
      <w:bookmarkStart w:id="12589" w:name="_Toc137399396"/>
      <w:bookmarkStart w:id="12590" w:name="_Toc156576096"/>
      <w:bookmarkStart w:id="12591" w:name="_Toc176783014"/>
      <w:bookmarkStart w:id="12592" w:name="_Toc187256516"/>
      <w:r>
        <w:t>8.3.7.3</w:t>
      </w:r>
      <w:r>
        <w:tab/>
        <w:t>Test purpose</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593" w:name="_Toc74962159"/>
      <w:bookmarkStart w:id="12594" w:name="_Toc75243069"/>
      <w:bookmarkStart w:id="12595" w:name="_Toc76545415"/>
      <w:bookmarkStart w:id="12596" w:name="_Toc82595518"/>
      <w:bookmarkStart w:id="12597" w:name="_Toc89955549"/>
      <w:bookmarkStart w:id="12598" w:name="_Toc98773976"/>
      <w:bookmarkStart w:id="12599" w:name="_Toc106201737"/>
      <w:bookmarkStart w:id="12600" w:name="_Toc115191591"/>
      <w:bookmarkStart w:id="12601" w:name="_Toc122013447"/>
      <w:bookmarkStart w:id="12602" w:name="_Toc124155535"/>
      <w:bookmarkStart w:id="12603" w:name="_Toc131536106"/>
      <w:bookmarkStart w:id="12604" w:name="_Toc137399397"/>
      <w:bookmarkStart w:id="12605" w:name="_Toc156576097"/>
      <w:bookmarkStart w:id="12606" w:name="_Toc176783015"/>
      <w:bookmarkStart w:id="12607" w:name="_Toc187256517"/>
      <w:r>
        <w:t>8.3.7.4</w:t>
      </w:r>
      <w:r>
        <w:tab/>
        <w:t>Method of test</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0EB65667" w14:textId="77777777" w:rsidR="00B82A7B" w:rsidRDefault="00B82A7B" w:rsidP="00B82A7B">
      <w:pPr>
        <w:pStyle w:val="Heading5"/>
      </w:pPr>
      <w:bookmarkStart w:id="12608" w:name="_Toc74962160"/>
      <w:bookmarkStart w:id="12609" w:name="_Toc75243070"/>
      <w:bookmarkStart w:id="12610" w:name="_Toc76545416"/>
      <w:bookmarkStart w:id="12611" w:name="_Toc82595519"/>
      <w:bookmarkStart w:id="12612" w:name="_Toc89955550"/>
      <w:bookmarkStart w:id="12613" w:name="_Toc98773977"/>
      <w:bookmarkStart w:id="12614" w:name="_Toc106201738"/>
      <w:bookmarkStart w:id="12615" w:name="_Toc115191592"/>
      <w:bookmarkStart w:id="12616" w:name="_Toc122013448"/>
      <w:bookmarkStart w:id="12617" w:name="_Toc124155536"/>
      <w:bookmarkStart w:id="12618" w:name="_Toc131536107"/>
      <w:bookmarkStart w:id="12619" w:name="_Toc137399398"/>
      <w:bookmarkStart w:id="12620" w:name="_Toc156576098"/>
      <w:bookmarkStart w:id="12621" w:name="_Toc176783016"/>
      <w:bookmarkStart w:id="12622" w:name="_Toc187256518"/>
      <w:r>
        <w:t>8.3.7.4.1</w:t>
      </w:r>
      <w:r>
        <w:tab/>
        <w:t>Initial conditions</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23" w:name="_Toc74962161"/>
      <w:bookmarkStart w:id="12624" w:name="_Toc75243071"/>
      <w:bookmarkStart w:id="12625" w:name="_Toc76545417"/>
      <w:bookmarkStart w:id="12626" w:name="_Toc82595520"/>
      <w:bookmarkStart w:id="12627" w:name="_Toc89955551"/>
      <w:bookmarkStart w:id="12628" w:name="_Toc98773978"/>
      <w:bookmarkStart w:id="12629" w:name="_Toc106201739"/>
      <w:bookmarkStart w:id="12630" w:name="_Toc115191593"/>
      <w:bookmarkStart w:id="12631" w:name="_Toc122013449"/>
      <w:bookmarkStart w:id="12632" w:name="_Toc124155537"/>
      <w:bookmarkStart w:id="12633" w:name="_Toc131536108"/>
      <w:bookmarkStart w:id="12634" w:name="_Toc137399399"/>
      <w:bookmarkStart w:id="12635" w:name="_Toc156576099"/>
      <w:bookmarkStart w:id="12636" w:name="_Toc176783017"/>
      <w:bookmarkStart w:id="12637" w:name="_Toc187256519"/>
      <w:r>
        <w:t>8.3.7.4.2</w:t>
      </w:r>
      <w:r>
        <w:tab/>
        <w:t>Procedure</w:t>
      </w:r>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5pt" o:ole="" fillcolor="window">
            <v:imagedata r:id="rId67" o:title=""/>
          </v:shape>
          <o:OLEObject Type="Embed" ProgID="Word.Picture.8" ShapeID="_x0000_i1060" DrawAspect="Content" ObjectID="_1797868837"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638" w:name="_Toc74962162"/>
      <w:bookmarkStart w:id="12639" w:name="_Toc75243072"/>
      <w:bookmarkStart w:id="12640" w:name="_Toc76545418"/>
      <w:bookmarkStart w:id="12641" w:name="_Toc82595521"/>
      <w:bookmarkStart w:id="12642" w:name="_Toc89955552"/>
      <w:bookmarkStart w:id="12643" w:name="_Toc98773979"/>
      <w:bookmarkStart w:id="12644" w:name="_Toc106201740"/>
      <w:bookmarkStart w:id="12645" w:name="_Toc115191594"/>
      <w:bookmarkStart w:id="12646" w:name="_Toc122013450"/>
      <w:bookmarkStart w:id="12647" w:name="_Toc124155538"/>
      <w:bookmarkStart w:id="12648" w:name="_Toc131536109"/>
      <w:bookmarkStart w:id="12649" w:name="_Toc137399400"/>
      <w:bookmarkStart w:id="12650" w:name="_Toc156576100"/>
      <w:bookmarkStart w:id="12651" w:name="_Toc176783018"/>
      <w:bookmarkStart w:id="12652" w:name="_Toc187256520"/>
      <w:r>
        <w:t>8.3.7.5</w:t>
      </w:r>
      <w:r>
        <w:tab/>
        <w:t>Test Requirement</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653" w:name="_Toc74962163"/>
      <w:bookmarkStart w:id="12654" w:name="_Toc75243073"/>
      <w:bookmarkStart w:id="12655" w:name="_Toc76545419"/>
      <w:bookmarkStart w:id="12656" w:name="_Toc82595522"/>
      <w:bookmarkStart w:id="12657" w:name="_Toc89955553"/>
      <w:bookmarkStart w:id="12658" w:name="_Toc98773980"/>
      <w:bookmarkStart w:id="12659" w:name="_Toc106201741"/>
      <w:bookmarkStart w:id="12660" w:name="_Toc115191595"/>
      <w:bookmarkStart w:id="12661" w:name="_Toc122013451"/>
      <w:bookmarkStart w:id="12662" w:name="_Toc124155539"/>
      <w:bookmarkStart w:id="12663" w:name="_Toc131536110"/>
      <w:bookmarkStart w:id="12664" w:name="_Toc137399401"/>
      <w:bookmarkStart w:id="12665" w:name="_Toc156576101"/>
      <w:bookmarkStart w:id="12666" w:name="_Toc176783019"/>
      <w:bookmarkStart w:id="12667" w:name="_Toc187256521"/>
      <w:r>
        <w:t>8.3.8</w:t>
      </w:r>
      <w:r>
        <w:tab/>
        <w:t>Performance requirements for interlaced PUCCH format 1</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224BD5A4" w14:textId="77777777" w:rsidR="00B82A7B" w:rsidRDefault="00B82A7B" w:rsidP="00B82A7B">
      <w:pPr>
        <w:pStyle w:val="Heading4"/>
      </w:pPr>
      <w:bookmarkStart w:id="12668" w:name="_Toc74962164"/>
      <w:bookmarkStart w:id="12669" w:name="_Toc75243074"/>
      <w:bookmarkStart w:id="12670" w:name="_Toc76545420"/>
      <w:bookmarkStart w:id="12671" w:name="_Toc82595523"/>
      <w:bookmarkStart w:id="12672" w:name="_Toc89955554"/>
      <w:bookmarkStart w:id="12673" w:name="_Toc98773981"/>
      <w:bookmarkStart w:id="12674" w:name="_Toc106201742"/>
      <w:bookmarkStart w:id="12675" w:name="_Toc115191596"/>
      <w:bookmarkStart w:id="12676" w:name="_Toc122013452"/>
      <w:bookmarkStart w:id="12677" w:name="_Toc124155540"/>
      <w:bookmarkStart w:id="12678" w:name="_Toc131536111"/>
      <w:bookmarkStart w:id="12679" w:name="_Toc137399402"/>
      <w:bookmarkStart w:id="12680" w:name="_Toc156576102"/>
      <w:bookmarkStart w:id="12681" w:name="_Toc176783020"/>
      <w:bookmarkStart w:id="12682" w:name="_Toc187256522"/>
      <w:r>
        <w:t>8.3.8.1</w:t>
      </w:r>
      <w:r>
        <w:tab/>
        <w:t>NACK to ACK detection</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524FC80C" w14:textId="77777777" w:rsidR="00B82A7B" w:rsidRDefault="00B82A7B" w:rsidP="00B82A7B">
      <w:pPr>
        <w:pStyle w:val="Heading5"/>
      </w:pPr>
      <w:bookmarkStart w:id="12683" w:name="_Toc74962165"/>
      <w:bookmarkStart w:id="12684" w:name="_Toc75243075"/>
      <w:bookmarkStart w:id="12685" w:name="_Toc76545421"/>
      <w:bookmarkStart w:id="12686" w:name="_Toc82595524"/>
      <w:bookmarkStart w:id="12687" w:name="_Toc89955555"/>
      <w:bookmarkStart w:id="12688" w:name="_Toc98773982"/>
      <w:bookmarkStart w:id="12689" w:name="_Toc106201743"/>
      <w:bookmarkStart w:id="12690" w:name="_Toc115191597"/>
      <w:bookmarkStart w:id="12691" w:name="_Toc122013453"/>
      <w:bookmarkStart w:id="12692" w:name="_Toc124155541"/>
      <w:bookmarkStart w:id="12693" w:name="_Toc131536112"/>
      <w:bookmarkStart w:id="12694" w:name="_Toc137399403"/>
      <w:bookmarkStart w:id="12695" w:name="_Toc156576103"/>
      <w:bookmarkStart w:id="12696" w:name="_Toc176783021"/>
      <w:bookmarkStart w:id="12697" w:name="_Toc187256523"/>
      <w:r>
        <w:t>8.3.8.1.1</w:t>
      </w:r>
      <w:r>
        <w:tab/>
        <w:t>Definition and applicability</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698" w:name="_Toc74962166"/>
      <w:bookmarkStart w:id="12699" w:name="_Toc75243076"/>
      <w:bookmarkStart w:id="12700" w:name="_Toc76545422"/>
      <w:bookmarkStart w:id="12701" w:name="_Toc82595525"/>
      <w:bookmarkStart w:id="12702" w:name="_Toc89955556"/>
      <w:bookmarkStart w:id="12703" w:name="_Toc98773983"/>
      <w:bookmarkStart w:id="12704" w:name="_Toc106201744"/>
      <w:bookmarkStart w:id="12705" w:name="_Toc115191598"/>
      <w:bookmarkStart w:id="12706" w:name="_Toc122013454"/>
      <w:bookmarkStart w:id="12707" w:name="_Toc124155542"/>
      <w:bookmarkStart w:id="12708" w:name="_Toc131536113"/>
      <w:bookmarkStart w:id="12709" w:name="_Toc137399404"/>
      <w:bookmarkStart w:id="12710" w:name="_Toc156576104"/>
      <w:bookmarkStart w:id="12711" w:name="_Toc176783022"/>
      <w:bookmarkStart w:id="12712" w:name="_Toc187256524"/>
      <w:r>
        <w:t>8.3.8.1.2</w:t>
      </w:r>
      <w:r>
        <w:tab/>
        <w:t>Minimum Requirement</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13" w:name="_Toc74962167"/>
      <w:bookmarkStart w:id="12714" w:name="_Toc75243077"/>
      <w:bookmarkStart w:id="12715" w:name="_Toc76545423"/>
      <w:bookmarkStart w:id="12716" w:name="_Toc82595526"/>
      <w:bookmarkStart w:id="12717" w:name="_Toc89955557"/>
      <w:bookmarkStart w:id="12718" w:name="_Toc98773984"/>
      <w:bookmarkStart w:id="12719" w:name="_Toc106201745"/>
      <w:bookmarkStart w:id="12720" w:name="_Toc115191599"/>
      <w:bookmarkStart w:id="12721" w:name="_Toc122013455"/>
      <w:bookmarkStart w:id="12722" w:name="_Toc124155543"/>
      <w:bookmarkStart w:id="12723" w:name="_Toc131536114"/>
      <w:bookmarkStart w:id="12724" w:name="_Toc137399405"/>
      <w:bookmarkStart w:id="12725" w:name="_Toc156576105"/>
      <w:bookmarkStart w:id="12726" w:name="_Toc176783023"/>
      <w:bookmarkStart w:id="12727" w:name="_Toc187256525"/>
      <w:r>
        <w:t>8.3.8.1.3</w:t>
      </w:r>
      <w:r>
        <w:tab/>
        <w:t>Test purpose</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28" w:name="_Toc74962168"/>
      <w:bookmarkStart w:id="12729" w:name="_Toc75243078"/>
      <w:bookmarkStart w:id="12730" w:name="_Toc76545424"/>
      <w:bookmarkStart w:id="12731" w:name="_Toc82595527"/>
      <w:bookmarkStart w:id="12732" w:name="_Toc89955558"/>
      <w:bookmarkStart w:id="12733" w:name="_Toc98773985"/>
      <w:bookmarkStart w:id="12734" w:name="_Toc106201746"/>
      <w:bookmarkStart w:id="12735" w:name="_Toc115191600"/>
      <w:bookmarkStart w:id="12736" w:name="_Toc122013456"/>
      <w:bookmarkStart w:id="12737" w:name="_Toc124155544"/>
      <w:bookmarkStart w:id="12738" w:name="_Toc131536115"/>
      <w:bookmarkStart w:id="12739" w:name="_Toc137399406"/>
      <w:bookmarkStart w:id="12740" w:name="_Toc156576106"/>
      <w:bookmarkStart w:id="12741" w:name="_Toc176783024"/>
      <w:bookmarkStart w:id="12742" w:name="_Toc187256526"/>
      <w:r>
        <w:t>8.3.8.1.4</w:t>
      </w:r>
      <w:r>
        <w:tab/>
        <w:t>Method of test</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69D7C431" w14:textId="77777777" w:rsidR="00B82A7B" w:rsidRDefault="00B82A7B" w:rsidP="00B82A7B">
      <w:pPr>
        <w:pStyle w:val="Heading6"/>
      </w:pPr>
      <w:bookmarkStart w:id="12743" w:name="_Toc74962169"/>
      <w:bookmarkStart w:id="12744" w:name="_Toc75243079"/>
      <w:bookmarkStart w:id="12745" w:name="_Toc76545425"/>
      <w:bookmarkStart w:id="12746" w:name="_Toc82595528"/>
      <w:bookmarkStart w:id="12747" w:name="_Toc89955559"/>
      <w:bookmarkStart w:id="12748" w:name="_Toc98773986"/>
      <w:bookmarkStart w:id="12749" w:name="_Toc106201747"/>
      <w:bookmarkStart w:id="12750" w:name="_Toc115191601"/>
      <w:bookmarkStart w:id="12751" w:name="_Toc122013457"/>
      <w:bookmarkStart w:id="12752" w:name="_Toc124155545"/>
      <w:bookmarkStart w:id="12753" w:name="_Toc131536116"/>
      <w:bookmarkStart w:id="12754" w:name="_Toc137399407"/>
      <w:bookmarkStart w:id="12755" w:name="_Toc156576107"/>
      <w:bookmarkStart w:id="12756" w:name="_Toc176783025"/>
      <w:bookmarkStart w:id="12757" w:name="_Toc187256527"/>
      <w:r>
        <w:t>8.3.8.1.4.1</w:t>
      </w:r>
      <w:r>
        <w:tab/>
        <w:t>Initial Conditions</w:t>
      </w:r>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758" w:name="_Toc74962170"/>
      <w:bookmarkStart w:id="12759" w:name="_Toc75243080"/>
      <w:bookmarkStart w:id="12760" w:name="_Toc76545426"/>
      <w:bookmarkStart w:id="12761" w:name="_Toc82595529"/>
      <w:bookmarkStart w:id="12762" w:name="_Toc89955560"/>
      <w:bookmarkStart w:id="12763" w:name="_Toc98773987"/>
      <w:bookmarkStart w:id="12764" w:name="_Toc106201748"/>
      <w:bookmarkStart w:id="12765" w:name="_Toc115191602"/>
      <w:bookmarkStart w:id="12766" w:name="_Toc122013458"/>
      <w:bookmarkStart w:id="12767" w:name="_Toc124155546"/>
      <w:bookmarkStart w:id="12768" w:name="_Toc131536117"/>
      <w:bookmarkStart w:id="12769" w:name="_Toc137399408"/>
      <w:bookmarkStart w:id="12770" w:name="_Toc156576108"/>
      <w:bookmarkStart w:id="12771" w:name="_Toc176783026"/>
      <w:bookmarkStart w:id="12772" w:name="_Toc187256528"/>
      <w:r>
        <w:t>8.3.8.1.4.2</w:t>
      </w:r>
      <w:r>
        <w:tab/>
        <w:t>Procedure</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773" w:name="_Toc74962171"/>
      <w:bookmarkStart w:id="12774" w:name="_Toc75243081"/>
      <w:bookmarkStart w:id="12775" w:name="_Toc76545427"/>
      <w:bookmarkStart w:id="12776" w:name="_Toc82595530"/>
      <w:bookmarkStart w:id="12777" w:name="_Toc89955561"/>
      <w:bookmarkStart w:id="12778" w:name="_Toc98773988"/>
      <w:bookmarkStart w:id="12779" w:name="_Toc106201749"/>
      <w:bookmarkStart w:id="12780" w:name="_Toc115191603"/>
      <w:bookmarkStart w:id="12781" w:name="_Toc122013459"/>
      <w:bookmarkStart w:id="12782" w:name="_Toc124155547"/>
      <w:bookmarkStart w:id="12783" w:name="_Toc131536118"/>
      <w:bookmarkStart w:id="12784" w:name="_Toc137399409"/>
      <w:bookmarkStart w:id="12785" w:name="_Toc156576109"/>
      <w:bookmarkStart w:id="12786" w:name="_Toc176783027"/>
      <w:bookmarkStart w:id="12787" w:name="_Toc187256529"/>
      <w:r>
        <w:t>8.3.8.1.5</w:t>
      </w:r>
      <w:r>
        <w:tab/>
        <w:t>Test Requirement</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788" w:name="_Toc74962172"/>
      <w:bookmarkStart w:id="12789" w:name="_Toc75243082"/>
      <w:bookmarkStart w:id="12790" w:name="_Toc76545428"/>
      <w:bookmarkStart w:id="12791" w:name="_Toc82595531"/>
      <w:bookmarkStart w:id="12792" w:name="_Toc89955562"/>
      <w:bookmarkStart w:id="12793" w:name="_Toc98773989"/>
      <w:bookmarkStart w:id="12794" w:name="_Toc106201750"/>
      <w:bookmarkStart w:id="12795" w:name="_Toc115191604"/>
      <w:bookmarkStart w:id="12796" w:name="_Toc122013460"/>
      <w:bookmarkStart w:id="12797" w:name="_Toc124155548"/>
      <w:bookmarkStart w:id="12798" w:name="_Toc131536119"/>
      <w:bookmarkStart w:id="12799" w:name="_Toc137399410"/>
      <w:bookmarkStart w:id="12800" w:name="_Toc156576110"/>
      <w:bookmarkStart w:id="12801" w:name="_Toc176783028"/>
      <w:bookmarkStart w:id="12802" w:name="_Toc187256530"/>
      <w:r>
        <w:lastRenderedPageBreak/>
        <w:t>8.3.8.2</w:t>
      </w:r>
      <w:r>
        <w:tab/>
        <w:t>ACK missed detection</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1CE6E006" w14:textId="77777777" w:rsidR="00B82A7B" w:rsidRDefault="00B82A7B" w:rsidP="00B82A7B">
      <w:pPr>
        <w:pStyle w:val="Heading5"/>
      </w:pPr>
      <w:bookmarkStart w:id="12803" w:name="_Toc74962173"/>
      <w:bookmarkStart w:id="12804" w:name="_Toc75243083"/>
      <w:bookmarkStart w:id="12805" w:name="_Toc76545429"/>
      <w:bookmarkStart w:id="12806" w:name="_Toc82595532"/>
      <w:bookmarkStart w:id="12807" w:name="_Toc89955563"/>
      <w:bookmarkStart w:id="12808" w:name="_Toc98773990"/>
      <w:bookmarkStart w:id="12809" w:name="_Toc106201751"/>
      <w:bookmarkStart w:id="12810" w:name="_Toc115191605"/>
      <w:bookmarkStart w:id="12811" w:name="_Toc122013461"/>
      <w:bookmarkStart w:id="12812" w:name="_Toc124155549"/>
      <w:bookmarkStart w:id="12813" w:name="_Toc131536120"/>
      <w:bookmarkStart w:id="12814" w:name="_Toc137399411"/>
      <w:bookmarkStart w:id="12815" w:name="_Toc156576111"/>
      <w:bookmarkStart w:id="12816" w:name="_Toc176783029"/>
      <w:bookmarkStart w:id="12817" w:name="_Toc187256531"/>
      <w:r>
        <w:t>8.3.8.2.1</w:t>
      </w:r>
      <w:r>
        <w:tab/>
        <w:t>Definition and applicability</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18" w:name="_Toc74962174"/>
      <w:bookmarkStart w:id="12819" w:name="_Toc75243084"/>
      <w:bookmarkStart w:id="12820" w:name="_Toc76545430"/>
      <w:bookmarkStart w:id="12821" w:name="_Toc82595533"/>
      <w:bookmarkStart w:id="12822" w:name="_Toc89955564"/>
      <w:bookmarkStart w:id="12823" w:name="_Toc98773991"/>
      <w:bookmarkStart w:id="12824" w:name="_Toc106201752"/>
      <w:bookmarkStart w:id="12825" w:name="_Toc115191606"/>
      <w:bookmarkStart w:id="12826" w:name="_Toc122013462"/>
      <w:bookmarkStart w:id="12827" w:name="_Toc124155550"/>
      <w:bookmarkStart w:id="12828" w:name="_Toc131536121"/>
      <w:bookmarkStart w:id="12829" w:name="_Toc137399412"/>
      <w:bookmarkStart w:id="12830" w:name="_Toc156576112"/>
      <w:bookmarkStart w:id="12831" w:name="_Toc176783030"/>
      <w:bookmarkStart w:id="12832" w:name="_Toc187256532"/>
      <w:r>
        <w:t>8.3.8.2.2</w:t>
      </w:r>
      <w:r>
        <w:tab/>
        <w:t>Minimum Requirement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33" w:name="_Toc74962175"/>
      <w:bookmarkStart w:id="12834" w:name="_Toc75243085"/>
      <w:bookmarkStart w:id="12835" w:name="_Toc76545431"/>
      <w:bookmarkStart w:id="12836" w:name="_Toc82595534"/>
      <w:bookmarkStart w:id="12837" w:name="_Toc89955565"/>
      <w:bookmarkStart w:id="12838" w:name="_Toc98773992"/>
      <w:bookmarkStart w:id="12839" w:name="_Toc106201753"/>
      <w:bookmarkStart w:id="12840" w:name="_Toc115191607"/>
      <w:bookmarkStart w:id="12841" w:name="_Toc122013463"/>
      <w:bookmarkStart w:id="12842" w:name="_Toc124155551"/>
      <w:bookmarkStart w:id="12843" w:name="_Toc131536122"/>
      <w:bookmarkStart w:id="12844" w:name="_Toc137399413"/>
      <w:bookmarkStart w:id="12845" w:name="_Toc156576113"/>
      <w:bookmarkStart w:id="12846" w:name="_Toc176783031"/>
      <w:bookmarkStart w:id="12847" w:name="_Toc187256533"/>
      <w:r>
        <w:t>8.3.8.2.3</w:t>
      </w:r>
      <w:r>
        <w:tab/>
        <w:t>Test purpose</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848" w:name="_Toc74962176"/>
      <w:bookmarkStart w:id="12849" w:name="_Toc75243086"/>
      <w:bookmarkStart w:id="12850" w:name="_Toc76545432"/>
      <w:bookmarkStart w:id="12851" w:name="_Toc82595535"/>
      <w:bookmarkStart w:id="12852" w:name="_Toc89955566"/>
      <w:bookmarkStart w:id="12853" w:name="_Toc98773993"/>
      <w:bookmarkStart w:id="12854" w:name="_Toc106201754"/>
      <w:bookmarkStart w:id="12855" w:name="_Toc115191608"/>
      <w:bookmarkStart w:id="12856" w:name="_Toc122013464"/>
      <w:bookmarkStart w:id="12857" w:name="_Toc124155552"/>
      <w:bookmarkStart w:id="12858" w:name="_Toc131536123"/>
      <w:bookmarkStart w:id="12859" w:name="_Toc137399414"/>
      <w:bookmarkStart w:id="12860" w:name="_Toc156576114"/>
      <w:bookmarkStart w:id="12861" w:name="_Toc176783032"/>
      <w:bookmarkStart w:id="12862" w:name="_Toc187256534"/>
      <w:r>
        <w:t>8.3.8.2.4</w:t>
      </w:r>
      <w:r>
        <w:tab/>
        <w:t>Method of test</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2B880E7B" w14:textId="77777777" w:rsidR="00B82A7B" w:rsidRDefault="00B82A7B" w:rsidP="00B82A7B">
      <w:pPr>
        <w:pStyle w:val="Heading6"/>
      </w:pPr>
      <w:bookmarkStart w:id="12863" w:name="_Toc74962177"/>
      <w:bookmarkStart w:id="12864" w:name="_Toc75243087"/>
      <w:bookmarkStart w:id="12865" w:name="_Toc76545433"/>
      <w:bookmarkStart w:id="12866" w:name="_Toc82595536"/>
      <w:bookmarkStart w:id="12867" w:name="_Toc89955567"/>
      <w:bookmarkStart w:id="12868" w:name="_Toc98773994"/>
      <w:bookmarkStart w:id="12869" w:name="_Toc106201755"/>
      <w:bookmarkStart w:id="12870" w:name="_Toc115191609"/>
      <w:bookmarkStart w:id="12871" w:name="_Toc122013465"/>
      <w:bookmarkStart w:id="12872" w:name="_Toc124155553"/>
      <w:bookmarkStart w:id="12873" w:name="_Toc131536124"/>
      <w:bookmarkStart w:id="12874" w:name="_Toc137399415"/>
      <w:bookmarkStart w:id="12875" w:name="_Toc156576115"/>
      <w:bookmarkStart w:id="12876" w:name="_Toc176783033"/>
      <w:bookmarkStart w:id="12877" w:name="_Toc187256535"/>
      <w:r>
        <w:t>8.3.8.2.4.1</w:t>
      </w:r>
      <w:r>
        <w:tab/>
        <w:t>Initial Conditions</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878" w:name="_Toc74962178"/>
      <w:bookmarkStart w:id="12879" w:name="_Toc75243088"/>
      <w:bookmarkStart w:id="12880" w:name="_Toc76545434"/>
      <w:bookmarkStart w:id="12881" w:name="_Toc82595537"/>
      <w:bookmarkStart w:id="12882" w:name="_Toc89955568"/>
      <w:bookmarkStart w:id="12883" w:name="_Toc98773995"/>
      <w:bookmarkStart w:id="12884" w:name="_Toc106201756"/>
      <w:bookmarkStart w:id="12885" w:name="_Toc115191610"/>
      <w:bookmarkStart w:id="12886" w:name="_Toc122013466"/>
      <w:bookmarkStart w:id="12887" w:name="_Toc124155554"/>
      <w:bookmarkStart w:id="12888" w:name="_Toc131536125"/>
      <w:bookmarkStart w:id="12889" w:name="_Toc137399416"/>
      <w:bookmarkStart w:id="12890" w:name="_Toc156576116"/>
      <w:bookmarkStart w:id="12891" w:name="_Toc176783034"/>
      <w:bookmarkStart w:id="12892" w:name="_Toc187256536"/>
      <w:r>
        <w:t>8.3.8.2.4.2</w:t>
      </w:r>
      <w:r>
        <w:tab/>
        <w:t>Procedure</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893" w:name="_Toc74962179"/>
      <w:bookmarkStart w:id="12894" w:name="_Toc75243089"/>
      <w:bookmarkStart w:id="12895" w:name="_Toc76545435"/>
      <w:bookmarkStart w:id="12896" w:name="_Toc82595538"/>
      <w:bookmarkStart w:id="12897" w:name="_Toc89955569"/>
      <w:bookmarkStart w:id="12898" w:name="_Toc98773996"/>
      <w:bookmarkStart w:id="12899" w:name="_Toc106201757"/>
      <w:bookmarkStart w:id="12900" w:name="_Toc115191611"/>
      <w:bookmarkStart w:id="12901" w:name="_Toc122013467"/>
      <w:bookmarkStart w:id="12902" w:name="_Toc124155555"/>
      <w:bookmarkStart w:id="12903" w:name="_Toc131536126"/>
      <w:bookmarkStart w:id="12904" w:name="_Toc137399417"/>
      <w:bookmarkStart w:id="12905" w:name="_Toc156576117"/>
      <w:bookmarkStart w:id="12906" w:name="_Toc176783035"/>
      <w:bookmarkStart w:id="12907" w:name="_Toc187256537"/>
      <w:r>
        <w:t>8.3.8.2.5</w:t>
      </w:r>
      <w:r>
        <w:tab/>
        <w:t>Test Requirement</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08" w:name="_Toc74962180"/>
      <w:bookmarkStart w:id="12909" w:name="_Toc75243090"/>
      <w:bookmarkStart w:id="12910" w:name="_Toc76545436"/>
      <w:bookmarkStart w:id="12911" w:name="_Toc82595539"/>
      <w:bookmarkStart w:id="12912" w:name="_Toc89955570"/>
      <w:bookmarkStart w:id="12913" w:name="_Toc98773997"/>
      <w:bookmarkStart w:id="12914" w:name="_Toc106201758"/>
      <w:bookmarkStart w:id="12915" w:name="_Toc115191612"/>
      <w:bookmarkStart w:id="12916" w:name="_Toc122013468"/>
      <w:bookmarkStart w:id="12917" w:name="_Toc124155556"/>
      <w:bookmarkStart w:id="12918" w:name="_Toc131536127"/>
      <w:bookmarkStart w:id="12919" w:name="_Toc137399418"/>
      <w:bookmarkStart w:id="12920" w:name="_Toc156576118"/>
      <w:bookmarkStart w:id="12921" w:name="_Toc176783036"/>
      <w:bookmarkStart w:id="12922" w:name="_Toc21127596"/>
      <w:bookmarkStart w:id="12923" w:name="_Toc29811805"/>
      <w:bookmarkStart w:id="12924" w:name="_Toc36817357"/>
      <w:bookmarkStart w:id="12925" w:name="_Toc37260279"/>
      <w:bookmarkStart w:id="12926" w:name="_Toc37267667"/>
      <w:bookmarkStart w:id="12927" w:name="_Toc44712269"/>
      <w:bookmarkStart w:id="12928" w:name="_Toc45893582"/>
      <w:bookmarkStart w:id="12929" w:name="_Toc53178304"/>
      <w:bookmarkStart w:id="12930" w:name="_Toc53178755"/>
      <w:bookmarkStart w:id="12931" w:name="_Toc61178006"/>
      <w:bookmarkStart w:id="12932" w:name="_Toc61178478"/>
      <w:bookmarkStart w:id="12933" w:name="_Toc67916546"/>
      <w:bookmarkStart w:id="12934" w:name="_Toc187256538"/>
      <w:r>
        <w:t>8.3.9</w:t>
      </w:r>
      <w:r>
        <w:tab/>
        <w:t>Performance requirements for interlaced PUCCH format 2</w:t>
      </w:r>
      <w:bookmarkStart w:id="12935" w:name="_Toc21127592"/>
      <w:bookmarkStart w:id="12936" w:name="_Toc29811801"/>
      <w:bookmarkStart w:id="12937" w:name="_Toc36817353"/>
      <w:bookmarkStart w:id="12938" w:name="_Toc37260275"/>
      <w:bookmarkStart w:id="12939" w:name="_Toc37267663"/>
      <w:bookmarkStart w:id="12940" w:name="_Toc44712265"/>
      <w:bookmarkStart w:id="12941" w:name="_Toc45893578"/>
      <w:bookmarkStart w:id="12942" w:name="_Toc53178300"/>
      <w:bookmarkStart w:id="12943" w:name="_Toc53178751"/>
      <w:bookmarkStart w:id="12944" w:name="_Toc61178002"/>
      <w:bookmarkStart w:id="12945" w:name="_Toc61178474"/>
      <w:bookmarkStart w:id="12946" w:name="_Toc67916542"/>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34"/>
    </w:p>
    <w:p w14:paraId="4C2BC909" w14:textId="06608F40" w:rsidR="00B82A7B" w:rsidRDefault="00B82A7B" w:rsidP="00B82A7B">
      <w:pPr>
        <w:pStyle w:val="Heading4"/>
      </w:pPr>
      <w:bookmarkStart w:id="12947" w:name="_Toc74962181"/>
      <w:bookmarkStart w:id="12948" w:name="_Toc75243091"/>
      <w:bookmarkStart w:id="12949" w:name="_Toc76545437"/>
      <w:bookmarkStart w:id="12950" w:name="_Toc82595540"/>
      <w:bookmarkStart w:id="12951" w:name="_Toc89955571"/>
      <w:bookmarkStart w:id="12952" w:name="_Toc98773998"/>
      <w:bookmarkStart w:id="12953" w:name="_Toc106201759"/>
      <w:bookmarkStart w:id="12954" w:name="_Toc115191613"/>
      <w:bookmarkStart w:id="12955" w:name="_Toc122013469"/>
      <w:bookmarkStart w:id="12956" w:name="_Toc124155557"/>
      <w:bookmarkStart w:id="12957" w:name="_Toc131536128"/>
      <w:bookmarkStart w:id="12958" w:name="_Toc137399419"/>
      <w:bookmarkStart w:id="12959" w:name="_Toc156576119"/>
      <w:bookmarkStart w:id="12960" w:name="_Toc176783037"/>
      <w:bookmarkStart w:id="12961" w:name="_Toc187256539"/>
      <w:r>
        <w:t>8.3.9.1</w:t>
      </w:r>
      <w:r>
        <w:tab/>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r w:rsidR="00B501C9">
        <w:t>Definition and applicability</w:t>
      </w:r>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962" w:name="_Toc74962182"/>
      <w:bookmarkStart w:id="12963" w:name="_Toc75243092"/>
      <w:bookmarkStart w:id="12964"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965" w:name="_Toc82595541"/>
      <w:bookmarkStart w:id="12966" w:name="_Toc89955572"/>
      <w:bookmarkStart w:id="12967" w:name="_Toc98773999"/>
      <w:bookmarkStart w:id="12968" w:name="_Toc106201760"/>
      <w:bookmarkStart w:id="12969" w:name="_Toc115191614"/>
      <w:bookmarkStart w:id="12970" w:name="_Toc122013470"/>
      <w:bookmarkStart w:id="12971" w:name="_Toc124155558"/>
      <w:bookmarkStart w:id="12972" w:name="_Toc131536129"/>
      <w:bookmarkStart w:id="12973" w:name="_Toc137399420"/>
      <w:bookmarkStart w:id="12974" w:name="_Toc156576120"/>
      <w:bookmarkStart w:id="12975" w:name="_Toc176783038"/>
      <w:bookmarkStart w:id="12976" w:name="_Toc187256540"/>
      <w:r>
        <w:t>8.3.9.2</w:t>
      </w:r>
      <w:r>
        <w:tab/>
        <w:t>Minimum requirement</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977" w:name="_Toc66782595"/>
      <w:bookmarkStart w:id="12978" w:name="_Toc74962183"/>
      <w:bookmarkStart w:id="12979" w:name="_Toc75243093"/>
      <w:bookmarkStart w:id="12980" w:name="_Toc76545439"/>
      <w:bookmarkStart w:id="12981" w:name="_Toc82595542"/>
      <w:bookmarkStart w:id="12982" w:name="_Toc89955573"/>
      <w:bookmarkStart w:id="12983" w:name="_Toc98774000"/>
      <w:bookmarkStart w:id="12984" w:name="_Toc106201761"/>
      <w:bookmarkStart w:id="12985" w:name="_Toc115191615"/>
      <w:bookmarkStart w:id="12986" w:name="_Toc122013471"/>
      <w:bookmarkStart w:id="12987" w:name="_Toc124155559"/>
      <w:bookmarkStart w:id="12988" w:name="_Toc131536130"/>
      <w:bookmarkStart w:id="12989" w:name="_Toc137399421"/>
      <w:bookmarkStart w:id="12990" w:name="_Toc156576121"/>
      <w:bookmarkStart w:id="12991" w:name="_Toc176783039"/>
      <w:bookmarkStart w:id="12992" w:name="_Toc187256541"/>
      <w:r>
        <w:t>8.3.9.3</w:t>
      </w:r>
      <w:r>
        <w:tab/>
        <w:t>Test purpose</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993" w:name="_Toc66782596"/>
      <w:bookmarkStart w:id="12994" w:name="_Toc74962184"/>
      <w:bookmarkStart w:id="12995" w:name="_Toc75243094"/>
      <w:bookmarkStart w:id="12996" w:name="_Toc76545440"/>
      <w:bookmarkStart w:id="12997" w:name="_Toc82595543"/>
      <w:bookmarkStart w:id="12998" w:name="_Toc89955574"/>
      <w:bookmarkStart w:id="12999" w:name="_Toc98774001"/>
      <w:bookmarkStart w:id="13000" w:name="_Toc106201762"/>
      <w:bookmarkStart w:id="13001" w:name="_Toc115191616"/>
      <w:bookmarkStart w:id="13002" w:name="_Toc122013472"/>
      <w:bookmarkStart w:id="13003" w:name="_Toc124155560"/>
      <w:bookmarkStart w:id="13004" w:name="_Toc131536131"/>
      <w:bookmarkStart w:id="13005" w:name="_Toc137399422"/>
      <w:bookmarkStart w:id="13006" w:name="_Toc156576122"/>
      <w:bookmarkStart w:id="13007" w:name="_Toc176783040"/>
      <w:bookmarkStart w:id="13008" w:name="_Toc187256542"/>
      <w:r>
        <w:t>8.3.9.4</w:t>
      </w:r>
      <w:r>
        <w:tab/>
        <w:t>Method of test</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21429431" w14:textId="77777777" w:rsidR="00B82A7B" w:rsidRDefault="00B82A7B" w:rsidP="00B82A7B">
      <w:pPr>
        <w:pStyle w:val="Heading5"/>
      </w:pPr>
      <w:bookmarkStart w:id="13009" w:name="_Toc66782597"/>
      <w:bookmarkStart w:id="13010" w:name="_Toc74962185"/>
      <w:bookmarkStart w:id="13011" w:name="_Toc75243095"/>
      <w:bookmarkStart w:id="13012" w:name="_Toc76545441"/>
      <w:bookmarkStart w:id="13013" w:name="_Toc82595544"/>
      <w:bookmarkStart w:id="13014" w:name="_Toc89955575"/>
      <w:bookmarkStart w:id="13015" w:name="_Toc98774002"/>
      <w:bookmarkStart w:id="13016" w:name="_Toc106201763"/>
      <w:bookmarkStart w:id="13017" w:name="_Toc115191617"/>
      <w:bookmarkStart w:id="13018" w:name="_Toc122013473"/>
      <w:bookmarkStart w:id="13019" w:name="_Toc124155561"/>
      <w:bookmarkStart w:id="13020" w:name="_Toc131536132"/>
      <w:bookmarkStart w:id="13021" w:name="_Toc137399423"/>
      <w:bookmarkStart w:id="13022" w:name="_Toc156576123"/>
      <w:bookmarkStart w:id="13023" w:name="_Toc176783041"/>
      <w:bookmarkStart w:id="13024" w:name="_Toc187256543"/>
      <w:r>
        <w:t>8.3.9.4.1</w:t>
      </w:r>
      <w:r>
        <w:tab/>
        <w:t>Initial conditions</w:t>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25" w:name="_Toc66782598"/>
      <w:bookmarkStart w:id="13026" w:name="_Toc74962186"/>
      <w:bookmarkStart w:id="13027" w:name="_Toc75243096"/>
      <w:bookmarkStart w:id="13028" w:name="_Toc76545442"/>
      <w:bookmarkStart w:id="13029" w:name="_Toc82595545"/>
      <w:bookmarkStart w:id="13030" w:name="_Toc89955576"/>
      <w:bookmarkStart w:id="13031" w:name="_Toc98774003"/>
      <w:bookmarkStart w:id="13032" w:name="_Toc106201764"/>
      <w:bookmarkStart w:id="13033" w:name="_Toc115191618"/>
      <w:bookmarkStart w:id="13034" w:name="_Toc122013474"/>
      <w:bookmarkStart w:id="13035" w:name="_Toc124155562"/>
      <w:bookmarkStart w:id="13036" w:name="_Toc131536133"/>
      <w:bookmarkStart w:id="13037" w:name="_Toc137399424"/>
      <w:bookmarkStart w:id="13038" w:name="_Toc156576124"/>
      <w:bookmarkStart w:id="13039" w:name="_Toc176783042"/>
      <w:bookmarkStart w:id="13040" w:name="_Toc187256544"/>
      <w:r>
        <w:t>8.3.9.4.2</w:t>
      </w:r>
      <w:r>
        <w:tab/>
        <w:t>Procedure</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5pt" o:ole="" fillcolor="window">
            <v:imagedata r:id="rId70" o:title=""/>
          </v:shape>
          <o:OLEObject Type="Embed" ProgID="Word.Picture.8" ShapeID="_x0000_i1061" DrawAspect="Content" ObjectID="_1797868838"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041" w:name="_Toc66782599"/>
      <w:bookmarkStart w:id="13042" w:name="_Toc74962187"/>
      <w:bookmarkStart w:id="13043" w:name="_Toc75243097"/>
      <w:bookmarkStart w:id="13044" w:name="_Toc76545443"/>
      <w:bookmarkStart w:id="13045" w:name="_Toc82595546"/>
      <w:bookmarkStart w:id="13046" w:name="_Toc89955577"/>
      <w:bookmarkStart w:id="13047" w:name="_Toc98774004"/>
      <w:bookmarkStart w:id="13048" w:name="_Toc106201765"/>
      <w:bookmarkStart w:id="13049" w:name="_Toc115191619"/>
      <w:bookmarkStart w:id="13050" w:name="_Toc122013475"/>
      <w:bookmarkStart w:id="13051" w:name="_Toc124155563"/>
      <w:bookmarkStart w:id="13052" w:name="_Toc131536134"/>
      <w:bookmarkStart w:id="13053" w:name="_Toc137399425"/>
      <w:bookmarkStart w:id="13054" w:name="_Toc156576125"/>
      <w:bookmarkStart w:id="13055" w:name="_Toc176783043"/>
      <w:bookmarkStart w:id="13056" w:name="_Toc187256545"/>
      <w:r>
        <w:t>8.3.9.5</w:t>
      </w:r>
      <w:r>
        <w:tab/>
        <w:t>Test requirement</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057" w:name="_Toc21127595"/>
      <w:bookmarkStart w:id="13058" w:name="_Toc29811804"/>
      <w:bookmarkStart w:id="13059" w:name="_Toc36817356"/>
      <w:bookmarkStart w:id="13060" w:name="_Toc37260278"/>
      <w:bookmarkStart w:id="13061" w:name="_Toc37267666"/>
      <w:bookmarkStart w:id="13062" w:name="_Toc44712268"/>
      <w:bookmarkStart w:id="13063" w:name="_Toc45893581"/>
      <w:bookmarkStart w:id="13064" w:name="_Toc53178303"/>
      <w:bookmarkStart w:id="13065" w:name="_Toc53178754"/>
      <w:bookmarkStart w:id="13066" w:name="_Toc61178005"/>
      <w:bookmarkStart w:id="13067" w:name="_Toc61178477"/>
      <w:bookmarkStart w:id="13068" w:name="_Toc67916545"/>
      <w:bookmarkStart w:id="13069" w:name="_Toc74962188"/>
      <w:bookmarkStart w:id="13070" w:name="_Toc75243098"/>
      <w:bookmarkStart w:id="13071" w:name="_Toc76545444"/>
      <w:bookmarkStart w:id="13072" w:name="_Toc82595547"/>
      <w:bookmarkStart w:id="13073" w:name="_Toc89955578"/>
      <w:bookmarkStart w:id="13074" w:name="_Toc98774005"/>
      <w:bookmarkStart w:id="13075" w:name="_Toc106201766"/>
      <w:bookmarkStart w:id="13076" w:name="_Toc115191620"/>
      <w:bookmarkStart w:id="13077" w:name="_Toc122013476"/>
      <w:bookmarkStart w:id="13078" w:name="_Toc124155564"/>
      <w:bookmarkStart w:id="13079" w:name="_Toc131536135"/>
      <w:bookmarkStart w:id="13080" w:name="_Toc137399426"/>
      <w:bookmarkStart w:id="13081" w:name="_Toc156576126"/>
      <w:bookmarkStart w:id="13082" w:name="_Toc176783044"/>
      <w:bookmarkStart w:id="13083" w:name="_Toc187256546"/>
      <w:r>
        <w:t>8.3.10</w:t>
      </w:r>
      <w:r>
        <w:tab/>
        <w:t>Performance requirements for interlaced PUCCH form</w:t>
      </w:r>
      <w:bookmarkEnd w:id="13057"/>
      <w:bookmarkEnd w:id="13058"/>
      <w:bookmarkEnd w:id="13059"/>
      <w:bookmarkEnd w:id="13060"/>
      <w:bookmarkEnd w:id="13061"/>
      <w:bookmarkEnd w:id="13062"/>
      <w:bookmarkEnd w:id="13063"/>
      <w:bookmarkEnd w:id="13064"/>
      <w:bookmarkEnd w:id="13065"/>
      <w:bookmarkEnd w:id="13066"/>
      <w:bookmarkEnd w:id="13067"/>
      <w:bookmarkEnd w:id="13068"/>
      <w:r>
        <w:t>at 3</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7EC72377" w14:textId="3701C2FA" w:rsidR="009E5A2A" w:rsidRDefault="00B82A7B" w:rsidP="009E5A2A">
      <w:pPr>
        <w:pStyle w:val="Heading4"/>
      </w:pPr>
      <w:bookmarkStart w:id="13084" w:name="_Toc74962189"/>
      <w:bookmarkStart w:id="13085" w:name="_Toc75243099"/>
      <w:bookmarkStart w:id="13086" w:name="_Toc76545445"/>
      <w:bookmarkStart w:id="13087" w:name="_Toc82595548"/>
      <w:bookmarkStart w:id="13088" w:name="_Toc89955579"/>
      <w:bookmarkStart w:id="13089" w:name="_Toc98774006"/>
      <w:bookmarkStart w:id="13090" w:name="_Toc106201767"/>
      <w:bookmarkStart w:id="13091" w:name="_Toc115191621"/>
      <w:bookmarkStart w:id="13092" w:name="_Toc122013477"/>
      <w:bookmarkStart w:id="13093" w:name="_Toc124155565"/>
      <w:bookmarkStart w:id="13094" w:name="_Toc131536136"/>
      <w:bookmarkStart w:id="13095" w:name="_Toc137399427"/>
      <w:bookmarkStart w:id="13096" w:name="_Toc156576127"/>
      <w:bookmarkStart w:id="13097" w:name="_Toc176783045"/>
      <w:bookmarkStart w:id="13098" w:name="_Toc187256547"/>
      <w:r>
        <w:t>8.3.10.1</w:t>
      </w:r>
      <w:r>
        <w:tab/>
      </w:r>
      <w:bookmarkEnd w:id="13084"/>
      <w:bookmarkEnd w:id="13085"/>
      <w:bookmarkEnd w:id="13086"/>
      <w:r w:rsidR="009E5A2A">
        <w:t>Definition and applicability</w:t>
      </w:r>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099" w:name="_Toc74962190"/>
      <w:bookmarkStart w:id="13100" w:name="_Toc75243100"/>
      <w:bookmarkStart w:id="13101" w:name="_Toc76545446"/>
      <w:bookmarkStart w:id="13102" w:name="_Toc82595549"/>
      <w:bookmarkStart w:id="13103" w:name="_Toc89955580"/>
      <w:bookmarkStart w:id="13104" w:name="_Toc98774007"/>
      <w:bookmarkStart w:id="13105" w:name="_Toc106201768"/>
      <w:bookmarkStart w:id="13106" w:name="_Toc115191622"/>
      <w:bookmarkStart w:id="13107" w:name="_Toc122013478"/>
      <w:bookmarkStart w:id="13108" w:name="_Toc124155566"/>
      <w:bookmarkStart w:id="13109" w:name="_Toc131536137"/>
      <w:bookmarkStart w:id="13110" w:name="_Toc137399428"/>
      <w:bookmarkStart w:id="13111" w:name="_Toc156576128"/>
      <w:bookmarkStart w:id="13112" w:name="_Toc176783046"/>
      <w:bookmarkStart w:id="13113" w:name="_Toc187256548"/>
      <w:r>
        <w:lastRenderedPageBreak/>
        <w:t>8.3.10.2</w:t>
      </w:r>
      <w:r>
        <w:tab/>
        <w:t>Minimum requirement</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14" w:name="_Toc74962191"/>
      <w:bookmarkStart w:id="13115" w:name="_Toc75243101"/>
      <w:bookmarkStart w:id="13116" w:name="_Toc76545447"/>
      <w:bookmarkStart w:id="13117" w:name="_Toc82595550"/>
      <w:bookmarkStart w:id="13118" w:name="_Toc89955581"/>
      <w:bookmarkStart w:id="13119" w:name="_Toc98774008"/>
      <w:bookmarkStart w:id="13120" w:name="_Toc106201769"/>
      <w:bookmarkStart w:id="13121" w:name="_Toc115191623"/>
      <w:bookmarkStart w:id="13122" w:name="_Toc122013479"/>
      <w:bookmarkStart w:id="13123" w:name="_Toc124155567"/>
      <w:bookmarkStart w:id="13124" w:name="_Toc131536138"/>
      <w:bookmarkStart w:id="13125" w:name="_Toc137399429"/>
      <w:bookmarkStart w:id="13126" w:name="_Toc156576129"/>
      <w:bookmarkStart w:id="13127" w:name="_Toc176783047"/>
      <w:bookmarkStart w:id="13128" w:name="_Toc187256549"/>
      <w:r>
        <w:t>8.3.10.3</w:t>
      </w:r>
      <w:r>
        <w:tab/>
        <w:t>Test purpose</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29" w:name="_Toc74962192"/>
      <w:bookmarkStart w:id="13130" w:name="_Toc75243102"/>
      <w:bookmarkStart w:id="13131" w:name="_Toc76545448"/>
      <w:bookmarkStart w:id="13132" w:name="_Toc82595551"/>
      <w:bookmarkStart w:id="13133" w:name="_Toc89955582"/>
      <w:bookmarkStart w:id="13134" w:name="_Toc98774009"/>
      <w:bookmarkStart w:id="13135" w:name="_Toc106201770"/>
      <w:bookmarkStart w:id="13136" w:name="_Toc115191624"/>
      <w:bookmarkStart w:id="13137" w:name="_Toc122013480"/>
      <w:bookmarkStart w:id="13138" w:name="_Toc124155568"/>
      <w:bookmarkStart w:id="13139" w:name="_Toc131536139"/>
      <w:bookmarkStart w:id="13140" w:name="_Toc137399430"/>
      <w:bookmarkStart w:id="13141" w:name="_Toc156576130"/>
      <w:bookmarkStart w:id="13142" w:name="_Toc176783048"/>
      <w:bookmarkStart w:id="13143" w:name="_Toc187256550"/>
      <w:r>
        <w:t>8.3.10.4</w:t>
      </w:r>
      <w:r>
        <w:tab/>
        <w:t>Method of test</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40D0D8BF" w14:textId="77777777" w:rsidR="00B82A7B" w:rsidRDefault="00B82A7B" w:rsidP="00B82A7B">
      <w:pPr>
        <w:pStyle w:val="Heading5"/>
      </w:pPr>
      <w:bookmarkStart w:id="13144" w:name="_Toc74962193"/>
      <w:bookmarkStart w:id="13145" w:name="_Toc75243103"/>
      <w:bookmarkStart w:id="13146" w:name="_Toc76545449"/>
      <w:bookmarkStart w:id="13147" w:name="_Toc82595552"/>
      <w:bookmarkStart w:id="13148" w:name="_Toc89955583"/>
      <w:bookmarkStart w:id="13149" w:name="_Toc98774010"/>
      <w:bookmarkStart w:id="13150" w:name="_Toc106201771"/>
      <w:bookmarkStart w:id="13151" w:name="_Toc115191625"/>
      <w:bookmarkStart w:id="13152" w:name="_Toc122013481"/>
      <w:bookmarkStart w:id="13153" w:name="_Toc124155569"/>
      <w:bookmarkStart w:id="13154" w:name="_Toc131536140"/>
      <w:bookmarkStart w:id="13155" w:name="_Toc137399431"/>
      <w:bookmarkStart w:id="13156" w:name="_Toc156576131"/>
      <w:bookmarkStart w:id="13157" w:name="_Toc176783049"/>
      <w:bookmarkStart w:id="13158" w:name="_Toc187256551"/>
      <w:r>
        <w:t>8.3.10.4.1</w:t>
      </w:r>
      <w:r>
        <w:tab/>
        <w:t>Initial conditions</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159" w:name="_Toc74962194"/>
      <w:bookmarkStart w:id="13160" w:name="_Toc75243104"/>
      <w:bookmarkStart w:id="13161" w:name="_Toc76545450"/>
      <w:bookmarkStart w:id="13162" w:name="_Toc82595553"/>
      <w:bookmarkStart w:id="13163" w:name="_Toc89955584"/>
      <w:bookmarkStart w:id="13164" w:name="_Toc98774011"/>
      <w:bookmarkStart w:id="13165" w:name="_Toc106201772"/>
      <w:bookmarkStart w:id="13166" w:name="_Toc115191626"/>
      <w:bookmarkStart w:id="13167" w:name="_Toc122013482"/>
      <w:bookmarkStart w:id="13168" w:name="_Toc124155570"/>
      <w:bookmarkStart w:id="13169" w:name="_Toc131536141"/>
      <w:bookmarkStart w:id="13170" w:name="_Toc137399432"/>
      <w:bookmarkStart w:id="13171" w:name="_Toc156576132"/>
      <w:bookmarkStart w:id="13172" w:name="_Toc176783050"/>
      <w:bookmarkStart w:id="13173" w:name="_Toc187256552"/>
      <w:r>
        <w:t>8.3.10.4.2</w:t>
      </w:r>
      <w:r>
        <w:tab/>
        <w:t>Procedure</w:t>
      </w:r>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5pt" o:ole="" fillcolor="window">
            <v:imagedata r:id="rId67" o:title=""/>
          </v:shape>
          <o:OLEObject Type="Embed" ProgID="Word.Picture.8" ShapeID="_x0000_i1062" DrawAspect="Content" ObjectID="_1797868839"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174" w:name="_Toc74962195"/>
      <w:bookmarkStart w:id="13175" w:name="_Toc75243105"/>
      <w:bookmarkStart w:id="13176" w:name="_Toc76545451"/>
      <w:bookmarkStart w:id="13177" w:name="_Toc82595554"/>
      <w:bookmarkStart w:id="13178" w:name="_Toc89955585"/>
      <w:bookmarkStart w:id="13179" w:name="_Toc98774012"/>
      <w:bookmarkStart w:id="13180" w:name="_Toc106201773"/>
      <w:bookmarkStart w:id="13181" w:name="_Toc115191627"/>
      <w:bookmarkStart w:id="13182" w:name="_Toc122013483"/>
      <w:bookmarkStart w:id="13183" w:name="_Toc124155571"/>
      <w:bookmarkStart w:id="13184" w:name="_Toc131536142"/>
      <w:bookmarkStart w:id="13185" w:name="_Toc137399433"/>
      <w:bookmarkStart w:id="13186" w:name="_Toc156576133"/>
      <w:bookmarkStart w:id="13187" w:name="_Toc176783051"/>
      <w:bookmarkStart w:id="13188" w:name="_Toc187256553"/>
      <w:r>
        <w:t>8.3.10.5</w:t>
      </w:r>
      <w:r>
        <w:tab/>
        <w:t>Test requirement</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22"/>
      <w:bookmarkEnd w:id="12923"/>
      <w:bookmarkEnd w:id="12924"/>
      <w:bookmarkEnd w:id="12925"/>
      <w:bookmarkEnd w:id="12926"/>
      <w:bookmarkEnd w:id="12927"/>
      <w:bookmarkEnd w:id="12928"/>
      <w:bookmarkEnd w:id="12929"/>
      <w:bookmarkEnd w:id="12930"/>
      <w:bookmarkEnd w:id="12931"/>
      <w:bookmarkEnd w:id="12932"/>
      <w:bookmarkEnd w:id="12933"/>
    </w:tbl>
    <w:p w14:paraId="65EF9C0B" w14:textId="2008F828" w:rsidR="00B82A7B" w:rsidRDefault="00B82A7B" w:rsidP="00D519A7"/>
    <w:p w14:paraId="6ED52B1F" w14:textId="0803B4E4" w:rsidR="00D21497" w:rsidRDefault="00D21497" w:rsidP="00D21497">
      <w:pPr>
        <w:pStyle w:val="Heading3"/>
      </w:pPr>
      <w:bookmarkStart w:id="13189" w:name="_Toc122013484"/>
      <w:bookmarkStart w:id="13190" w:name="_Toc124155572"/>
      <w:bookmarkStart w:id="13191" w:name="_Toc131536143"/>
      <w:bookmarkStart w:id="13192" w:name="_Toc137399434"/>
      <w:bookmarkStart w:id="13193" w:name="_Toc156576134"/>
      <w:bookmarkStart w:id="13194" w:name="_Toc176783052"/>
      <w:bookmarkStart w:id="13195" w:name="_Toc187256554"/>
      <w:r>
        <w:t>8.3.11</w:t>
      </w:r>
      <w:r>
        <w:tab/>
        <w:t>Performance requirements for PUCCH sub-slot based repetition format 0</w:t>
      </w:r>
      <w:bookmarkEnd w:id="13189"/>
      <w:bookmarkEnd w:id="13190"/>
      <w:bookmarkEnd w:id="13191"/>
      <w:bookmarkEnd w:id="13192"/>
      <w:bookmarkEnd w:id="13193"/>
      <w:bookmarkEnd w:id="13194"/>
      <w:bookmarkEnd w:id="13195"/>
    </w:p>
    <w:p w14:paraId="02E43449" w14:textId="77777777" w:rsidR="00D21497" w:rsidRDefault="00D21497" w:rsidP="00D21497">
      <w:pPr>
        <w:pStyle w:val="Heading4"/>
      </w:pPr>
      <w:bookmarkStart w:id="13196" w:name="_Toc122013485"/>
      <w:bookmarkStart w:id="13197" w:name="_Toc124155573"/>
      <w:bookmarkStart w:id="13198" w:name="_Toc131536144"/>
      <w:bookmarkStart w:id="13199" w:name="_Toc137399435"/>
      <w:bookmarkStart w:id="13200" w:name="_Toc156576135"/>
      <w:bookmarkStart w:id="13201" w:name="_Toc176783053"/>
      <w:bookmarkStart w:id="13202" w:name="_Toc187256555"/>
      <w:r>
        <w:t>8.3.11.1</w:t>
      </w:r>
      <w:r>
        <w:tab/>
        <w:t>Definition and applicability</w:t>
      </w:r>
      <w:bookmarkEnd w:id="13196"/>
      <w:bookmarkEnd w:id="13197"/>
      <w:bookmarkEnd w:id="13198"/>
      <w:bookmarkEnd w:id="13199"/>
      <w:bookmarkEnd w:id="13200"/>
      <w:bookmarkEnd w:id="13201"/>
      <w:bookmarkEnd w:id="13202"/>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03" w:name="_Toc122013486"/>
      <w:bookmarkStart w:id="13204" w:name="_Toc124155574"/>
      <w:bookmarkStart w:id="13205" w:name="_Toc131536145"/>
      <w:bookmarkStart w:id="13206" w:name="_Toc137399436"/>
      <w:bookmarkStart w:id="13207" w:name="_Toc156576136"/>
      <w:bookmarkStart w:id="13208" w:name="_Toc176783054"/>
      <w:bookmarkStart w:id="13209" w:name="_Toc187256556"/>
      <w:r>
        <w:t>8.3.11.2</w:t>
      </w:r>
      <w:r>
        <w:tab/>
        <w:t>Minimum Requirement</w:t>
      </w:r>
      <w:bookmarkEnd w:id="13203"/>
      <w:bookmarkEnd w:id="13204"/>
      <w:bookmarkEnd w:id="13205"/>
      <w:bookmarkEnd w:id="13206"/>
      <w:bookmarkEnd w:id="13207"/>
      <w:bookmarkEnd w:id="13208"/>
      <w:bookmarkEnd w:id="13209"/>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3210" w:name="_Toc122013487"/>
      <w:bookmarkStart w:id="13211" w:name="_Toc124155575"/>
      <w:bookmarkStart w:id="13212" w:name="_Toc131536146"/>
      <w:bookmarkStart w:id="13213" w:name="_Toc137399437"/>
      <w:bookmarkStart w:id="13214" w:name="_Toc156576137"/>
      <w:bookmarkStart w:id="13215" w:name="_Toc176783055"/>
      <w:bookmarkStart w:id="13216" w:name="_Toc187256557"/>
      <w:r>
        <w:t>8.3.11.3</w:t>
      </w:r>
      <w:r>
        <w:tab/>
        <w:t>Test purpose</w:t>
      </w:r>
      <w:bookmarkEnd w:id="13210"/>
      <w:bookmarkEnd w:id="13211"/>
      <w:bookmarkEnd w:id="13212"/>
      <w:bookmarkEnd w:id="13213"/>
      <w:bookmarkEnd w:id="13214"/>
      <w:bookmarkEnd w:id="13215"/>
      <w:bookmarkEnd w:id="13216"/>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17" w:name="_Toc122013488"/>
      <w:bookmarkStart w:id="13218" w:name="_Toc124155576"/>
      <w:bookmarkStart w:id="13219" w:name="_Toc131536147"/>
      <w:bookmarkStart w:id="13220" w:name="_Toc137399438"/>
      <w:bookmarkStart w:id="13221" w:name="_Toc156576138"/>
      <w:bookmarkStart w:id="13222" w:name="_Toc176783056"/>
      <w:bookmarkStart w:id="13223" w:name="_Toc187256558"/>
      <w:r>
        <w:t>8.3.11.4</w:t>
      </w:r>
      <w:r>
        <w:tab/>
        <w:t>Method of test</w:t>
      </w:r>
      <w:bookmarkEnd w:id="13217"/>
      <w:bookmarkEnd w:id="13218"/>
      <w:bookmarkEnd w:id="13219"/>
      <w:bookmarkEnd w:id="13220"/>
      <w:bookmarkEnd w:id="13221"/>
      <w:bookmarkEnd w:id="13222"/>
      <w:bookmarkEnd w:id="13223"/>
    </w:p>
    <w:p w14:paraId="081EBDB0" w14:textId="77777777" w:rsidR="00D21497" w:rsidRDefault="00D21497" w:rsidP="00D21497">
      <w:pPr>
        <w:pStyle w:val="Heading5"/>
      </w:pPr>
      <w:bookmarkStart w:id="13224" w:name="_Toc122013489"/>
      <w:bookmarkStart w:id="13225" w:name="_Toc124155577"/>
      <w:bookmarkStart w:id="13226" w:name="_Toc131536148"/>
      <w:bookmarkStart w:id="13227" w:name="_Toc137399439"/>
      <w:bookmarkStart w:id="13228" w:name="_Toc156576139"/>
      <w:bookmarkStart w:id="13229" w:name="_Toc176783057"/>
      <w:bookmarkStart w:id="13230" w:name="_Toc187256559"/>
      <w:r>
        <w:t>8.3.11.4.1</w:t>
      </w:r>
      <w:r>
        <w:tab/>
        <w:t>Initial conditions</w:t>
      </w:r>
      <w:bookmarkEnd w:id="13224"/>
      <w:bookmarkEnd w:id="13225"/>
      <w:bookmarkEnd w:id="13226"/>
      <w:bookmarkEnd w:id="13227"/>
      <w:bookmarkEnd w:id="13228"/>
      <w:bookmarkEnd w:id="13229"/>
      <w:bookmarkEnd w:id="13230"/>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31" w:name="_Toc122013490"/>
      <w:bookmarkStart w:id="13232" w:name="_Toc124155578"/>
      <w:bookmarkStart w:id="13233" w:name="_Toc131536149"/>
      <w:bookmarkStart w:id="13234" w:name="_Toc137399440"/>
      <w:bookmarkStart w:id="13235" w:name="_Toc156576140"/>
      <w:bookmarkStart w:id="13236" w:name="_Toc176783058"/>
      <w:bookmarkStart w:id="13237" w:name="_Toc187256560"/>
      <w:r>
        <w:t>8.3.11.4.2</w:t>
      </w:r>
      <w:r>
        <w:tab/>
        <w:t>Procedure</w:t>
      </w:r>
      <w:bookmarkEnd w:id="13231"/>
      <w:bookmarkEnd w:id="13232"/>
      <w:bookmarkEnd w:id="13233"/>
      <w:bookmarkEnd w:id="13234"/>
      <w:bookmarkEnd w:id="13235"/>
      <w:bookmarkEnd w:id="13236"/>
      <w:bookmarkEnd w:id="13237"/>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lastRenderedPageBreak/>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5pt" o:ole="" fillcolor="window">
            <v:imagedata r:id="rId67" o:title=""/>
          </v:shape>
          <o:OLEObject Type="Embed" ProgID="Word.Picture.8" ShapeID="_x0000_i1063" DrawAspect="Content" ObjectID="_1797868840"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3238" w:name="_Toc122013491"/>
      <w:bookmarkStart w:id="13239" w:name="_Toc124155579"/>
      <w:bookmarkStart w:id="13240" w:name="_Toc131536150"/>
      <w:bookmarkStart w:id="13241" w:name="_Toc137399441"/>
      <w:bookmarkStart w:id="13242" w:name="_Toc156576141"/>
      <w:bookmarkStart w:id="13243" w:name="_Toc176783059"/>
      <w:bookmarkStart w:id="13244" w:name="_Toc187256561"/>
      <w:r>
        <w:t>8.3.11.5</w:t>
      </w:r>
      <w:r>
        <w:tab/>
        <w:t>Test Requirement</w:t>
      </w:r>
      <w:bookmarkEnd w:id="13238"/>
      <w:bookmarkEnd w:id="13239"/>
      <w:bookmarkEnd w:id="13240"/>
      <w:bookmarkEnd w:id="13241"/>
      <w:bookmarkEnd w:id="13242"/>
      <w:bookmarkEnd w:id="13243"/>
      <w:bookmarkEnd w:id="13244"/>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245" w:name="_Toc122013492"/>
      <w:bookmarkStart w:id="13246" w:name="_Toc124155580"/>
      <w:bookmarkStart w:id="13247" w:name="_Toc131536151"/>
      <w:bookmarkStart w:id="13248" w:name="_Toc137399442"/>
      <w:bookmarkStart w:id="13249" w:name="_Toc156576142"/>
      <w:bookmarkStart w:id="13250" w:name="_Toc176783060"/>
      <w:bookmarkStart w:id="13251" w:name="_Toc187256562"/>
      <w:r>
        <w:t>8.3.12</w:t>
      </w:r>
      <w:r>
        <w:tab/>
        <w:t>Performance requirements PUCCH format 1 with DM-RS bundling</w:t>
      </w:r>
      <w:bookmarkEnd w:id="13245"/>
      <w:bookmarkEnd w:id="13246"/>
      <w:bookmarkEnd w:id="13247"/>
      <w:bookmarkEnd w:id="13248"/>
      <w:bookmarkEnd w:id="13249"/>
      <w:bookmarkEnd w:id="13250"/>
      <w:bookmarkEnd w:id="13251"/>
    </w:p>
    <w:p w14:paraId="423E6099" w14:textId="77777777" w:rsidR="00EE121B" w:rsidRDefault="00EE121B" w:rsidP="00EE121B">
      <w:pPr>
        <w:pStyle w:val="Heading4"/>
      </w:pPr>
      <w:bookmarkStart w:id="13252" w:name="_Toc122013493"/>
      <w:bookmarkStart w:id="13253" w:name="_Toc124155581"/>
      <w:bookmarkStart w:id="13254" w:name="_Toc131536152"/>
      <w:bookmarkStart w:id="13255" w:name="_Toc137399443"/>
      <w:bookmarkStart w:id="13256" w:name="_Toc156576143"/>
      <w:bookmarkStart w:id="13257" w:name="_Toc176783061"/>
      <w:bookmarkStart w:id="13258" w:name="_Toc187256563"/>
      <w:r>
        <w:t>8.3.12.1</w:t>
      </w:r>
      <w:r>
        <w:tab/>
        <w:t>NACK to ACK detection</w:t>
      </w:r>
      <w:bookmarkEnd w:id="13252"/>
      <w:bookmarkEnd w:id="13253"/>
      <w:bookmarkEnd w:id="13254"/>
      <w:bookmarkEnd w:id="13255"/>
      <w:bookmarkEnd w:id="13256"/>
      <w:bookmarkEnd w:id="13257"/>
      <w:bookmarkEnd w:id="13258"/>
    </w:p>
    <w:p w14:paraId="6E0C9A28" w14:textId="77777777" w:rsidR="00EE121B" w:rsidRDefault="00EE121B" w:rsidP="00EE121B">
      <w:pPr>
        <w:pStyle w:val="Heading5"/>
      </w:pPr>
      <w:bookmarkStart w:id="13259" w:name="_Toc122013494"/>
      <w:bookmarkStart w:id="13260" w:name="_Toc124155582"/>
      <w:bookmarkStart w:id="13261" w:name="_Toc131536153"/>
      <w:bookmarkStart w:id="13262" w:name="_Toc137399444"/>
      <w:bookmarkStart w:id="13263" w:name="_Toc156576144"/>
      <w:bookmarkStart w:id="13264" w:name="_Toc176783062"/>
      <w:bookmarkStart w:id="13265" w:name="_Toc187256564"/>
      <w:r>
        <w:t>8.3.12.1.1</w:t>
      </w:r>
      <w:r>
        <w:tab/>
        <w:t>Definition and applicability</w:t>
      </w:r>
      <w:bookmarkEnd w:id="13259"/>
      <w:bookmarkEnd w:id="13260"/>
      <w:bookmarkEnd w:id="13261"/>
      <w:bookmarkEnd w:id="13262"/>
      <w:bookmarkEnd w:id="13263"/>
      <w:bookmarkEnd w:id="13264"/>
      <w:bookmarkEnd w:id="1326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3266" w:name="_Toc122013495"/>
      <w:bookmarkStart w:id="13267" w:name="_Toc124155583"/>
      <w:bookmarkStart w:id="13268" w:name="_Toc131536154"/>
      <w:bookmarkStart w:id="13269" w:name="_Toc137399445"/>
      <w:bookmarkStart w:id="13270" w:name="_Toc156576145"/>
      <w:bookmarkStart w:id="13271" w:name="_Toc176783063"/>
      <w:bookmarkStart w:id="13272" w:name="_Toc187256565"/>
      <w:r>
        <w:t>8.3.12.1.2</w:t>
      </w:r>
      <w:r>
        <w:tab/>
        <w:t>Minimum Requirement</w:t>
      </w:r>
      <w:bookmarkEnd w:id="13266"/>
      <w:bookmarkEnd w:id="13267"/>
      <w:bookmarkEnd w:id="13268"/>
      <w:bookmarkEnd w:id="13269"/>
      <w:bookmarkEnd w:id="13270"/>
      <w:bookmarkEnd w:id="13271"/>
      <w:bookmarkEnd w:id="13272"/>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273" w:name="_Toc122013496"/>
      <w:bookmarkStart w:id="13274" w:name="_Toc124155584"/>
      <w:bookmarkStart w:id="13275" w:name="_Toc131536155"/>
      <w:bookmarkStart w:id="13276" w:name="_Toc137399446"/>
      <w:bookmarkStart w:id="13277" w:name="_Toc156576146"/>
      <w:bookmarkStart w:id="13278" w:name="_Toc176783064"/>
      <w:bookmarkStart w:id="13279" w:name="_Toc187256566"/>
      <w:r>
        <w:t>8.3.12.1.3</w:t>
      </w:r>
      <w:r>
        <w:tab/>
        <w:t>Test purpose</w:t>
      </w:r>
      <w:bookmarkEnd w:id="13273"/>
      <w:bookmarkEnd w:id="13274"/>
      <w:bookmarkEnd w:id="13275"/>
      <w:bookmarkEnd w:id="13276"/>
      <w:bookmarkEnd w:id="13277"/>
      <w:bookmarkEnd w:id="13278"/>
      <w:bookmarkEnd w:id="13279"/>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280" w:name="_Toc122013497"/>
      <w:bookmarkStart w:id="13281" w:name="_Toc124155585"/>
      <w:bookmarkStart w:id="13282" w:name="_Toc131536156"/>
      <w:bookmarkStart w:id="13283" w:name="_Toc137399447"/>
      <w:bookmarkStart w:id="13284" w:name="_Toc156576147"/>
      <w:bookmarkStart w:id="13285" w:name="_Toc176783065"/>
      <w:bookmarkStart w:id="13286" w:name="_Toc187256567"/>
      <w:r>
        <w:lastRenderedPageBreak/>
        <w:t>8.3.12.1.4</w:t>
      </w:r>
      <w:r>
        <w:tab/>
        <w:t>Method of test</w:t>
      </w:r>
      <w:bookmarkEnd w:id="13280"/>
      <w:bookmarkEnd w:id="13281"/>
      <w:bookmarkEnd w:id="13282"/>
      <w:bookmarkEnd w:id="13283"/>
      <w:bookmarkEnd w:id="13284"/>
      <w:bookmarkEnd w:id="13285"/>
      <w:bookmarkEnd w:id="13286"/>
    </w:p>
    <w:p w14:paraId="67CB82C4" w14:textId="77777777" w:rsidR="00EE121B" w:rsidRDefault="00EE121B" w:rsidP="00EE121B">
      <w:pPr>
        <w:pStyle w:val="Heading6"/>
      </w:pPr>
      <w:bookmarkStart w:id="13287" w:name="_Toc122013498"/>
      <w:bookmarkStart w:id="13288" w:name="_Toc124155586"/>
      <w:bookmarkStart w:id="13289" w:name="_Toc131536157"/>
      <w:bookmarkStart w:id="13290" w:name="_Toc137399448"/>
      <w:bookmarkStart w:id="13291" w:name="_Toc156576148"/>
      <w:bookmarkStart w:id="13292" w:name="_Toc176783066"/>
      <w:bookmarkStart w:id="13293" w:name="_Toc187256568"/>
      <w:r>
        <w:t>8.3.12.1.4.1</w:t>
      </w:r>
      <w:r>
        <w:tab/>
        <w:t>Initial conditions</w:t>
      </w:r>
      <w:bookmarkEnd w:id="13287"/>
      <w:bookmarkEnd w:id="13288"/>
      <w:bookmarkEnd w:id="13289"/>
      <w:bookmarkEnd w:id="13290"/>
      <w:bookmarkEnd w:id="13291"/>
      <w:bookmarkEnd w:id="13292"/>
      <w:bookmarkEnd w:id="13293"/>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294" w:name="_Toc122013499"/>
      <w:bookmarkStart w:id="13295" w:name="_Toc124155587"/>
      <w:bookmarkStart w:id="13296" w:name="_Toc131536158"/>
      <w:bookmarkStart w:id="13297" w:name="_Toc137399449"/>
      <w:bookmarkStart w:id="13298" w:name="_Toc156576149"/>
      <w:bookmarkStart w:id="13299" w:name="_Toc176783067"/>
      <w:bookmarkStart w:id="13300" w:name="_Toc187256569"/>
      <w:r>
        <w:t>8.3.12.1.4.2</w:t>
      </w:r>
      <w:r>
        <w:tab/>
        <w:t>Procedure</w:t>
      </w:r>
      <w:bookmarkEnd w:id="13294"/>
      <w:bookmarkEnd w:id="13295"/>
      <w:bookmarkEnd w:id="13296"/>
      <w:bookmarkEnd w:id="13297"/>
      <w:bookmarkEnd w:id="13298"/>
      <w:bookmarkEnd w:id="13299"/>
      <w:bookmarkEnd w:id="13300"/>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3301" w:name="_Hlk112170502"/>
      <w:r>
        <w:t>regular time periods that conform with the required</w:t>
      </w:r>
      <w:r>
        <w:rPr>
          <w:i/>
          <w:iCs/>
        </w:rPr>
        <w:t xml:space="preserve"> actual Time Domain Window</w:t>
      </w:r>
      <w:r>
        <w:t xml:space="preserve"> (aTDW) needed by the tests (see subclause 8.2.xxx). The </w:t>
      </w:r>
      <w:bookmarkEnd w:id="13301"/>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02" w:name="_Toc122013500"/>
      <w:bookmarkStart w:id="13303" w:name="_Toc124155588"/>
      <w:bookmarkStart w:id="13304" w:name="_Toc131536159"/>
      <w:bookmarkStart w:id="13305" w:name="_Toc137399450"/>
      <w:bookmarkStart w:id="13306" w:name="_Toc156576150"/>
      <w:bookmarkStart w:id="13307" w:name="_Toc176783068"/>
      <w:bookmarkStart w:id="13308" w:name="_Toc187256570"/>
      <w:r>
        <w:t>8.3.12.1.5</w:t>
      </w:r>
      <w:r>
        <w:tab/>
        <w:t>Test Requirement</w:t>
      </w:r>
      <w:bookmarkEnd w:id="13302"/>
      <w:bookmarkEnd w:id="13303"/>
      <w:bookmarkEnd w:id="13304"/>
      <w:bookmarkEnd w:id="13305"/>
      <w:bookmarkEnd w:id="13306"/>
      <w:bookmarkEnd w:id="13307"/>
      <w:bookmarkEnd w:id="13308"/>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09" w:name="_Toc122013501"/>
      <w:bookmarkStart w:id="13310" w:name="_Toc124155589"/>
      <w:bookmarkStart w:id="13311" w:name="_Toc131536160"/>
      <w:bookmarkStart w:id="13312" w:name="_Toc137399451"/>
      <w:bookmarkStart w:id="13313" w:name="_Toc156576151"/>
      <w:bookmarkStart w:id="13314" w:name="_Toc176783069"/>
      <w:bookmarkStart w:id="13315" w:name="_Toc187256571"/>
      <w:r>
        <w:t>8.3.12.2</w:t>
      </w:r>
      <w:r>
        <w:tab/>
        <w:t>ACK missed detection</w:t>
      </w:r>
      <w:bookmarkEnd w:id="13309"/>
      <w:bookmarkEnd w:id="13310"/>
      <w:bookmarkEnd w:id="13311"/>
      <w:bookmarkEnd w:id="13312"/>
      <w:bookmarkEnd w:id="13313"/>
      <w:bookmarkEnd w:id="13314"/>
      <w:bookmarkEnd w:id="13315"/>
    </w:p>
    <w:p w14:paraId="28ECA74E" w14:textId="77777777" w:rsidR="00EE121B" w:rsidRDefault="00EE121B" w:rsidP="00EE121B">
      <w:pPr>
        <w:pStyle w:val="Heading5"/>
      </w:pPr>
      <w:bookmarkStart w:id="13316" w:name="_Toc122013502"/>
      <w:bookmarkStart w:id="13317" w:name="_Toc124155590"/>
      <w:bookmarkStart w:id="13318" w:name="_Toc131536161"/>
      <w:bookmarkStart w:id="13319" w:name="_Toc137399452"/>
      <w:bookmarkStart w:id="13320" w:name="_Toc156576152"/>
      <w:bookmarkStart w:id="13321" w:name="_Toc176783070"/>
      <w:bookmarkStart w:id="13322" w:name="_Toc187256572"/>
      <w:r>
        <w:t>8.3.12.2.1</w:t>
      </w:r>
      <w:r>
        <w:tab/>
        <w:t>Definition and applicability</w:t>
      </w:r>
      <w:bookmarkEnd w:id="13316"/>
      <w:bookmarkEnd w:id="13317"/>
      <w:bookmarkEnd w:id="13318"/>
      <w:bookmarkEnd w:id="13319"/>
      <w:bookmarkEnd w:id="13320"/>
      <w:bookmarkEnd w:id="13321"/>
      <w:bookmarkEnd w:id="13322"/>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23" w:name="_Toc122013503"/>
      <w:bookmarkStart w:id="13324" w:name="_Toc124155591"/>
      <w:bookmarkStart w:id="13325" w:name="_Toc131536162"/>
      <w:bookmarkStart w:id="13326" w:name="_Toc137399453"/>
      <w:bookmarkStart w:id="13327" w:name="_Toc156576153"/>
      <w:bookmarkStart w:id="13328" w:name="_Toc176783071"/>
      <w:bookmarkStart w:id="13329" w:name="_Toc187256573"/>
      <w:r>
        <w:t>8.3.12.2.2</w:t>
      </w:r>
      <w:r>
        <w:tab/>
        <w:t>Minimum Requirement</w:t>
      </w:r>
      <w:bookmarkEnd w:id="13323"/>
      <w:bookmarkEnd w:id="13324"/>
      <w:bookmarkEnd w:id="13325"/>
      <w:bookmarkEnd w:id="13326"/>
      <w:bookmarkEnd w:id="13327"/>
      <w:bookmarkEnd w:id="13328"/>
      <w:bookmarkEnd w:id="13329"/>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30" w:name="_Toc122013504"/>
      <w:bookmarkStart w:id="13331" w:name="_Toc124155592"/>
      <w:bookmarkStart w:id="13332" w:name="_Toc131536163"/>
      <w:bookmarkStart w:id="13333" w:name="_Toc137399454"/>
      <w:bookmarkStart w:id="13334" w:name="_Toc156576154"/>
      <w:bookmarkStart w:id="13335" w:name="_Toc176783072"/>
      <w:bookmarkStart w:id="13336" w:name="_Toc187256574"/>
      <w:r>
        <w:t>8.3.12.2.3</w:t>
      </w:r>
      <w:r>
        <w:tab/>
        <w:t>Test purpose</w:t>
      </w:r>
      <w:bookmarkEnd w:id="13330"/>
      <w:bookmarkEnd w:id="13331"/>
      <w:bookmarkEnd w:id="13332"/>
      <w:bookmarkEnd w:id="13333"/>
      <w:bookmarkEnd w:id="13334"/>
      <w:bookmarkEnd w:id="13335"/>
      <w:bookmarkEnd w:id="1333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37" w:name="_Toc122013505"/>
      <w:bookmarkStart w:id="13338" w:name="_Toc124155593"/>
      <w:bookmarkStart w:id="13339" w:name="_Toc131536164"/>
      <w:bookmarkStart w:id="13340" w:name="_Toc137399455"/>
      <w:bookmarkStart w:id="13341" w:name="_Toc156576155"/>
      <w:bookmarkStart w:id="13342" w:name="_Toc176783073"/>
      <w:bookmarkStart w:id="13343" w:name="_Toc187256575"/>
      <w:r>
        <w:t>8.3.12.2.4</w:t>
      </w:r>
      <w:r>
        <w:tab/>
        <w:t>Method of test</w:t>
      </w:r>
      <w:bookmarkEnd w:id="13337"/>
      <w:bookmarkEnd w:id="13338"/>
      <w:bookmarkEnd w:id="13339"/>
      <w:bookmarkEnd w:id="13340"/>
      <w:bookmarkEnd w:id="13341"/>
      <w:bookmarkEnd w:id="13342"/>
      <w:bookmarkEnd w:id="13343"/>
    </w:p>
    <w:p w14:paraId="53F27064" w14:textId="77777777" w:rsidR="00EE121B" w:rsidRDefault="00EE121B" w:rsidP="00EE121B">
      <w:pPr>
        <w:pStyle w:val="Heading6"/>
      </w:pPr>
      <w:bookmarkStart w:id="13344" w:name="_Toc122013506"/>
      <w:bookmarkStart w:id="13345" w:name="_Toc124155594"/>
      <w:bookmarkStart w:id="13346" w:name="_Toc131536165"/>
      <w:bookmarkStart w:id="13347" w:name="_Toc137399456"/>
      <w:bookmarkStart w:id="13348" w:name="_Toc156576156"/>
      <w:bookmarkStart w:id="13349" w:name="_Toc176783074"/>
      <w:bookmarkStart w:id="13350" w:name="_Toc187256576"/>
      <w:r>
        <w:t>8.3.12.2.4.1</w:t>
      </w:r>
      <w:r>
        <w:tab/>
        <w:t>Initial conditions</w:t>
      </w:r>
      <w:bookmarkEnd w:id="13344"/>
      <w:bookmarkEnd w:id="13345"/>
      <w:bookmarkEnd w:id="13346"/>
      <w:bookmarkEnd w:id="13347"/>
      <w:bookmarkEnd w:id="13348"/>
      <w:bookmarkEnd w:id="13349"/>
      <w:bookmarkEnd w:id="13350"/>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351" w:name="_Toc122013507"/>
      <w:bookmarkStart w:id="13352" w:name="_Toc124155595"/>
      <w:bookmarkStart w:id="13353" w:name="_Toc131536166"/>
      <w:bookmarkStart w:id="13354" w:name="_Toc137399457"/>
      <w:bookmarkStart w:id="13355" w:name="_Toc156576157"/>
      <w:bookmarkStart w:id="13356" w:name="_Toc176783075"/>
      <w:bookmarkStart w:id="13357" w:name="_Toc187256577"/>
      <w:r>
        <w:lastRenderedPageBreak/>
        <w:t>8.3.12.2.4.2</w:t>
      </w:r>
      <w:r>
        <w:tab/>
        <w:t>Procedure</w:t>
      </w:r>
      <w:bookmarkEnd w:id="13351"/>
      <w:bookmarkEnd w:id="13352"/>
      <w:bookmarkEnd w:id="13353"/>
      <w:bookmarkEnd w:id="13354"/>
      <w:bookmarkEnd w:id="13355"/>
      <w:bookmarkEnd w:id="13356"/>
      <w:bookmarkEnd w:id="13357"/>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358" w:name="_Toc122013508"/>
      <w:bookmarkStart w:id="13359" w:name="_Toc124155596"/>
      <w:bookmarkStart w:id="13360" w:name="_Toc131536167"/>
      <w:bookmarkStart w:id="13361" w:name="_Toc137399458"/>
      <w:bookmarkStart w:id="13362" w:name="_Toc156576158"/>
      <w:bookmarkStart w:id="13363" w:name="_Toc176783076"/>
      <w:bookmarkStart w:id="13364" w:name="_Toc187256578"/>
      <w:r>
        <w:lastRenderedPageBreak/>
        <w:t>8.3.12.2.5</w:t>
      </w:r>
      <w:r>
        <w:tab/>
        <w:t>Test Requirement</w:t>
      </w:r>
      <w:bookmarkEnd w:id="13358"/>
      <w:bookmarkEnd w:id="13359"/>
      <w:bookmarkEnd w:id="13360"/>
      <w:bookmarkEnd w:id="13361"/>
      <w:bookmarkEnd w:id="13362"/>
      <w:bookmarkEnd w:id="13363"/>
      <w:bookmarkEnd w:id="13364"/>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365" w:name="_Toc122013509"/>
      <w:bookmarkStart w:id="13366" w:name="_Toc124155597"/>
      <w:bookmarkStart w:id="13367" w:name="_Toc131536168"/>
      <w:bookmarkStart w:id="13368" w:name="_Toc137399459"/>
      <w:bookmarkStart w:id="13369" w:name="_Toc156576159"/>
      <w:bookmarkStart w:id="13370" w:name="_Toc176783077"/>
      <w:bookmarkStart w:id="13371" w:name="_Toc187256579"/>
      <w:r>
        <w:t>8.3.13</w:t>
      </w:r>
      <w:r>
        <w:tab/>
        <w:t>Performance requirements for PUCCH format 3 with DM-RS bundling</w:t>
      </w:r>
      <w:bookmarkEnd w:id="13365"/>
      <w:bookmarkEnd w:id="13366"/>
      <w:bookmarkEnd w:id="13367"/>
      <w:bookmarkEnd w:id="13368"/>
      <w:bookmarkEnd w:id="13369"/>
      <w:bookmarkEnd w:id="13370"/>
      <w:bookmarkEnd w:id="13371"/>
    </w:p>
    <w:p w14:paraId="7ABEDF7F" w14:textId="77777777" w:rsidR="00EE121B" w:rsidRDefault="00EE121B" w:rsidP="00EE121B">
      <w:pPr>
        <w:pStyle w:val="Heading4"/>
      </w:pPr>
      <w:bookmarkStart w:id="13372" w:name="_Toc122013510"/>
      <w:bookmarkStart w:id="13373" w:name="_Toc124155598"/>
      <w:bookmarkStart w:id="13374" w:name="_Toc131536169"/>
      <w:bookmarkStart w:id="13375" w:name="_Toc137399460"/>
      <w:bookmarkStart w:id="13376" w:name="_Toc156576160"/>
      <w:bookmarkStart w:id="13377" w:name="_Toc176783078"/>
      <w:bookmarkStart w:id="13378" w:name="_Toc187256580"/>
      <w:r>
        <w:t>8.3.13.1</w:t>
      </w:r>
      <w:r>
        <w:tab/>
        <w:t>Definition and applicability</w:t>
      </w:r>
      <w:bookmarkEnd w:id="13372"/>
      <w:bookmarkEnd w:id="13373"/>
      <w:bookmarkEnd w:id="13374"/>
      <w:bookmarkEnd w:id="13375"/>
      <w:bookmarkEnd w:id="13376"/>
      <w:bookmarkEnd w:id="13377"/>
      <w:bookmarkEnd w:id="13378"/>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3379" w:name="_Toc122013511"/>
      <w:bookmarkStart w:id="13380" w:name="_Toc124155599"/>
      <w:bookmarkStart w:id="13381" w:name="_Toc131536170"/>
      <w:bookmarkStart w:id="13382" w:name="_Toc137399461"/>
      <w:bookmarkStart w:id="13383" w:name="_Toc156576161"/>
      <w:bookmarkStart w:id="13384" w:name="_Toc176783079"/>
      <w:bookmarkStart w:id="13385" w:name="_Toc187256581"/>
      <w:r>
        <w:t>8.3.13.2</w:t>
      </w:r>
      <w:r>
        <w:tab/>
        <w:t>Minimum requirement</w:t>
      </w:r>
      <w:bookmarkEnd w:id="13379"/>
      <w:bookmarkEnd w:id="13380"/>
      <w:bookmarkEnd w:id="13381"/>
      <w:bookmarkEnd w:id="13382"/>
      <w:bookmarkEnd w:id="13383"/>
      <w:bookmarkEnd w:id="13384"/>
      <w:bookmarkEnd w:id="13385"/>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386" w:name="_Toc122013512"/>
      <w:bookmarkStart w:id="13387" w:name="_Toc124155600"/>
      <w:bookmarkStart w:id="13388" w:name="_Toc131536171"/>
      <w:bookmarkStart w:id="13389" w:name="_Toc137399462"/>
      <w:bookmarkStart w:id="13390" w:name="_Toc156576162"/>
      <w:bookmarkStart w:id="13391" w:name="_Toc176783080"/>
      <w:bookmarkStart w:id="13392" w:name="_Toc187256582"/>
      <w:r>
        <w:t>8.3.13.3</w:t>
      </w:r>
      <w:r>
        <w:tab/>
        <w:t>Test purpose</w:t>
      </w:r>
      <w:bookmarkEnd w:id="13386"/>
      <w:bookmarkEnd w:id="13387"/>
      <w:bookmarkEnd w:id="13388"/>
      <w:bookmarkEnd w:id="13389"/>
      <w:bookmarkEnd w:id="13390"/>
      <w:bookmarkEnd w:id="13391"/>
      <w:bookmarkEnd w:id="13392"/>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393" w:name="_Toc122013513"/>
      <w:bookmarkStart w:id="13394" w:name="_Toc124155601"/>
      <w:bookmarkStart w:id="13395" w:name="_Toc131536172"/>
      <w:bookmarkStart w:id="13396" w:name="_Toc137399463"/>
      <w:bookmarkStart w:id="13397" w:name="_Toc156576163"/>
      <w:bookmarkStart w:id="13398" w:name="_Toc176783081"/>
      <w:bookmarkStart w:id="13399" w:name="_Toc187256583"/>
      <w:r>
        <w:t>8.3.13.4</w:t>
      </w:r>
      <w:r>
        <w:tab/>
        <w:t>Method of test</w:t>
      </w:r>
      <w:bookmarkEnd w:id="13393"/>
      <w:bookmarkEnd w:id="13394"/>
      <w:bookmarkEnd w:id="13395"/>
      <w:bookmarkEnd w:id="13396"/>
      <w:bookmarkEnd w:id="13397"/>
      <w:bookmarkEnd w:id="13398"/>
      <w:bookmarkEnd w:id="13399"/>
    </w:p>
    <w:p w14:paraId="47466087" w14:textId="77777777" w:rsidR="00EE121B" w:rsidRDefault="00EE121B" w:rsidP="00EE121B">
      <w:pPr>
        <w:pStyle w:val="Heading5"/>
      </w:pPr>
      <w:bookmarkStart w:id="13400" w:name="_Toc122013514"/>
      <w:bookmarkStart w:id="13401" w:name="_Toc124155602"/>
      <w:bookmarkStart w:id="13402" w:name="_Toc131536173"/>
      <w:bookmarkStart w:id="13403" w:name="_Toc137399464"/>
      <w:bookmarkStart w:id="13404" w:name="_Toc156576164"/>
      <w:bookmarkStart w:id="13405" w:name="_Toc176783082"/>
      <w:bookmarkStart w:id="13406" w:name="_Toc187256584"/>
      <w:r>
        <w:t>8.3.13.4.1</w:t>
      </w:r>
      <w:r>
        <w:tab/>
        <w:t>Initial conditions</w:t>
      </w:r>
      <w:bookmarkEnd w:id="13400"/>
      <w:bookmarkEnd w:id="13401"/>
      <w:bookmarkEnd w:id="13402"/>
      <w:bookmarkEnd w:id="13403"/>
      <w:bookmarkEnd w:id="13404"/>
      <w:bookmarkEnd w:id="13405"/>
      <w:bookmarkEnd w:id="1340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07" w:name="_Toc122013515"/>
      <w:bookmarkStart w:id="13408" w:name="_Toc124155603"/>
      <w:bookmarkStart w:id="13409" w:name="_Toc131536174"/>
      <w:bookmarkStart w:id="13410" w:name="_Toc137399465"/>
      <w:bookmarkStart w:id="13411" w:name="_Toc156576165"/>
      <w:bookmarkStart w:id="13412" w:name="_Toc176783083"/>
      <w:bookmarkStart w:id="13413" w:name="_Toc187256585"/>
      <w:r>
        <w:t>8.3.13.4.2</w:t>
      </w:r>
      <w:r>
        <w:tab/>
        <w:t>Procedure</w:t>
      </w:r>
      <w:bookmarkEnd w:id="13407"/>
      <w:bookmarkEnd w:id="13408"/>
      <w:bookmarkEnd w:id="13409"/>
      <w:bookmarkEnd w:id="13410"/>
      <w:bookmarkEnd w:id="13411"/>
      <w:bookmarkEnd w:id="13412"/>
      <w:bookmarkEnd w:id="13413"/>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5pt" o:ole="" fillcolor="window">
            <v:imagedata r:id="rId70" o:title=""/>
          </v:shape>
          <o:OLEObject Type="Embed" ProgID="Word.Picture.8" ShapeID="_x0000_i1064" DrawAspect="Content" ObjectID="_1797868841"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14" w:name="_Toc122013516"/>
      <w:bookmarkStart w:id="13415" w:name="_Toc124155604"/>
      <w:bookmarkStart w:id="13416" w:name="_Toc131536175"/>
      <w:bookmarkStart w:id="13417" w:name="_Toc137399466"/>
      <w:bookmarkStart w:id="13418" w:name="_Toc156576166"/>
      <w:bookmarkStart w:id="13419" w:name="_Toc176783084"/>
      <w:bookmarkStart w:id="13420" w:name="_Toc187256586"/>
      <w:r>
        <w:t>8.3.13.5</w:t>
      </w:r>
      <w:r>
        <w:tab/>
        <w:t>Test requirement</w:t>
      </w:r>
      <w:bookmarkEnd w:id="13414"/>
      <w:bookmarkEnd w:id="13415"/>
      <w:bookmarkEnd w:id="13416"/>
      <w:bookmarkEnd w:id="13417"/>
      <w:bookmarkEnd w:id="13418"/>
      <w:bookmarkEnd w:id="13419"/>
      <w:bookmarkEnd w:id="13420"/>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21" w:name="_Toc21100209"/>
      <w:bookmarkStart w:id="13422" w:name="_Toc29810007"/>
      <w:bookmarkStart w:id="13423" w:name="_Toc36645400"/>
      <w:bookmarkStart w:id="13424" w:name="_Toc37272454"/>
      <w:bookmarkStart w:id="13425" w:name="_Toc45884700"/>
      <w:bookmarkStart w:id="13426" w:name="_Toc53182732"/>
      <w:bookmarkStart w:id="13427" w:name="_Toc58860516"/>
      <w:bookmarkStart w:id="13428" w:name="_Toc58863020"/>
      <w:bookmarkStart w:id="13429" w:name="_Toc61183005"/>
      <w:bookmarkStart w:id="13430" w:name="_Toc66728320"/>
      <w:bookmarkStart w:id="13431" w:name="_Toc74962196"/>
      <w:bookmarkStart w:id="13432" w:name="_Toc75243106"/>
      <w:bookmarkStart w:id="13433" w:name="_Toc76545452"/>
      <w:bookmarkStart w:id="13434" w:name="_Toc82595555"/>
      <w:bookmarkStart w:id="13435" w:name="_Toc89955586"/>
      <w:bookmarkStart w:id="13436" w:name="_Toc98774013"/>
      <w:bookmarkStart w:id="13437" w:name="_Toc106201774"/>
      <w:bookmarkStart w:id="13438" w:name="_Toc115191628"/>
      <w:bookmarkStart w:id="13439" w:name="_Toc122013517"/>
      <w:bookmarkStart w:id="13440" w:name="_Toc124155605"/>
      <w:bookmarkStart w:id="13441" w:name="_Toc131536176"/>
      <w:bookmarkStart w:id="13442" w:name="_Toc137399467"/>
      <w:bookmarkStart w:id="13443" w:name="_Toc156576167"/>
      <w:bookmarkStart w:id="13444" w:name="_Toc176783085"/>
      <w:bookmarkStart w:id="13445" w:name="_Toc187256587"/>
      <w:r w:rsidRPr="008C3753">
        <w:t>8.4</w:t>
      </w:r>
      <w:r w:rsidRPr="008C3753">
        <w:tab/>
        <w:t>Performance requirements for PRACH</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3FACACBC" w14:textId="77777777" w:rsidR="008C01E6" w:rsidRPr="008C3753" w:rsidRDefault="008C01E6" w:rsidP="008C01E6">
      <w:pPr>
        <w:pStyle w:val="Heading3"/>
      </w:pPr>
      <w:bookmarkStart w:id="13446" w:name="_Toc21100210"/>
      <w:bookmarkStart w:id="13447" w:name="_Toc29810008"/>
      <w:bookmarkStart w:id="13448" w:name="_Toc36645401"/>
      <w:bookmarkStart w:id="13449" w:name="_Toc37272455"/>
      <w:bookmarkStart w:id="13450" w:name="_Toc45884701"/>
      <w:bookmarkStart w:id="13451" w:name="_Toc53182733"/>
      <w:bookmarkStart w:id="13452" w:name="_Toc58860517"/>
      <w:bookmarkStart w:id="13453" w:name="_Toc58863021"/>
      <w:bookmarkStart w:id="13454" w:name="_Toc61183006"/>
      <w:bookmarkStart w:id="13455" w:name="_Toc66728321"/>
      <w:bookmarkStart w:id="13456" w:name="_Toc74962197"/>
      <w:bookmarkStart w:id="13457" w:name="_Toc75243107"/>
      <w:bookmarkStart w:id="13458" w:name="_Toc76545453"/>
      <w:bookmarkStart w:id="13459" w:name="_Toc82595556"/>
      <w:bookmarkStart w:id="13460" w:name="_Toc89955587"/>
      <w:bookmarkStart w:id="13461" w:name="_Toc98774014"/>
      <w:bookmarkStart w:id="13462" w:name="_Toc106201775"/>
      <w:bookmarkStart w:id="13463" w:name="_Toc115191629"/>
      <w:bookmarkStart w:id="13464" w:name="_Toc122013518"/>
      <w:bookmarkStart w:id="13465" w:name="_Toc124155606"/>
      <w:bookmarkStart w:id="13466" w:name="_Toc131536177"/>
      <w:bookmarkStart w:id="13467" w:name="_Toc137399468"/>
      <w:bookmarkStart w:id="13468" w:name="_Toc156576168"/>
      <w:bookmarkStart w:id="13469" w:name="_Toc176783086"/>
      <w:bookmarkStart w:id="13470" w:name="_Toc187256588"/>
      <w:r w:rsidRPr="008C3753">
        <w:t>8.4.1</w:t>
      </w:r>
      <w:r w:rsidRPr="008C3753">
        <w:tab/>
        <w:t>PRACH false alarm probability and missed detection</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E6B72D9" w14:textId="77777777" w:rsidR="008C01E6" w:rsidRPr="008C3753" w:rsidRDefault="008C01E6" w:rsidP="008C01E6">
      <w:pPr>
        <w:pStyle w:val="Heading4"/>
      </w:pPr>
      <w:bookmarkStart w:id="13471" w:name="_Toc21100211"/>
      <w:bookmarkStart w:id="13472" w:name="_Toc29810009"/>
      <w:bookmarkStart w:id="13473" w:name="_Toc36645402"/>
      <w:bookmarkStart w:id="13474" w:name="_Toc37272456"/>
      <w:bookmarkStart w:id="13475" w:name="_Toc45884702"/>
      <w:bookmarkStart w:id="13476" w:name="_Toc53182734"/>
      <w:bookmarkStart w:id="13477" w:name="_Toc58860518"/>
      <w:bookmarkStart w:id="13478" w:name="_Toc58863022"/>
      <w:bookmarkStart w:id="13479" w:name="_Toc61183007"/>
      <w:bookmarkStart w:id="13480" w:name="_Toc66728322"/>
      <w:bookmarkStart w:id="13481" w:name="_Toc74962198"/>
      <w:bookmarkStart w:id="13482" w:name="_Toc75243108"/>
      <w:bookmarkStart w:id="13483" w:name="_Toc76545454"/>
      <w:bookmarkStart w:id="13484" w:name="_Toc82595557"/>
      <w:bookmarkStart w:id="13485" w:name="_Toc89955588"/>
      <w:bookmarkStart w:id="13486" w:name="_Toc98774015"/>
      <w:bookmarkStart w:id="13487" w:name="_Toc106201776"/>
      <w:bookmarkStart w:id="13488" w:name="_Toc115191630"/>
      <w:bookmarkStart w:id="13489" w:name="_Toc122013519"/>
      <w:bookmarkStart w:id="13490" w:name="_Toc124155607"/>
      <w:bookmarkStart w:id="13491" w:name="_Toc131536178"/>
      <w:bookmarkStart w:id="13492" w:name="_Toc137399469"/>
      <w:bookmarkStart w:id="13493" w:name="_Toc156576169"/>
      <w:bookmarkStart w:id="13494" w:name="_Toc176783087"/>
      <w:bookmarkStart w:id="13495" w:name="_Toc187256589"/>
      <w:r w:rsidRPr="008C3753">
        <w:t>8.4.1.1</w:t>
      </w:r>
      <w:r w:rsidRPr="008C3753">
        <w:tab/>
        <w:t>Definition and applicability</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496" w:name="_Toc21100213"/>
      <w:bookmarkStart w:id="13497" w:name="_Toc29810011"/>
      <w:bookmarkStart w:id="13498" w:name="_Toc36645404"/>
      <w:bookmarkStart w:id="13499" w:name="_Toc37272458"/>
      <w:bookmarkStart w:id="13500" w:name="_Toc45884704"/>
      <w:bookmarkStart w:id="13501" w:name="_Toc53182736"/>
      <w:bookmarkStart w:id="13502" w:name="_Toc58860520"/>
      <w:bookmarkStart w:id="13503" w:name="_Toc58863024"/>
      <w:bookmarkStart w:id="13504" w:name="_Toc61183009"/>
      <w:bookmarkStart w:id="13505"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06" w:name="_Toc21100212"/>
      <w:bookmarkStart w:id="13507"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3508" w:name="_Toc36645403"/>
      <w:bookmarkStart w:id="13509" w:name="_Toc37272457"/>
      <w:bookmarkStart w:id="13510" w:name="_Toc45884703"/>
      <w:bookmarkStart w:id="13511" w:name="_Toc53182735"/>
      <w:bookmarkStart w:id="13512" w:name="_Toc58860519"/>
      <w:bookmarkStart w:id="13513" w:name="_Toc66782629"/>
      <w:bookmarkStart w:id="13514" w:name="_Toc74962199"/>
      <w:bookmarkStart w:id="13515" w:name="_Toc75243109"/>
      <w:bookmarkStart w:id="13516" w:name="_Toc76545455"/>
      <w:bookmarkStart w:id="13517" w:name="_Toc82595558"/>
      <w:bookmarkStart w:id="13518" w:name="_Toc89955589"/>
      <w:bookmarkStart w:id="13519" w:name="_Toc98774016"/>
      <w:bookmarkStart w:id="13520" w:name="_Toc106201777"/>
      <w:bookmarkStart w:id="13521" w:name="_Toc115191631"/>
      <w:bookmarkStart w:id="13522" w:name="_Toc122013520"/>
      <w:bookmarkStart w:id="13523" w:name="_Toc124155608"/>
      <w:bookmarkStart w:id="13524" w:name="_Toc131536179"/>
      <w:bookmarkStart w:id="13525" w:name="_Toc137399470"/>
      <w:bookmarkStart w:id="13526" w:name="_Toc156576170"/>
      <w:bookmarkStart w:id="13527" w:name="_Toc176783088"/>
      <w:bookmarkStart w:id="13528" w:name="_Toc187256590"/>
      <w:r w:rsidRPr="008C3753">
        <w:t>8.4.1.2</w:t>
      </w:r>
      <w:r w:rsidRPr="008C3753">
        <w:tab/>
        <w:t>Minimum requirement</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29" w:name="_Toc74962200"/>
      <w:bookmarkStart w:id="13530" w:name="_Toc75243110"/>
      <w:bookmarkStart w:id="13531" w:name="_Toc76545456"/>
      <w:bookmarkStart w:id="13532" w:name="_Toc82595559"/>
      <w:bookmarkStart w:id="13533" w:name="_Toc89955590"/>
      <w:bookmarkStart w:id="13534" w:name="_Toc98774017"/>
      <w:bookmarkStart w:id="13535" w:name="_Toc106201778"/>
      <w:bookmarkStart w:id="13536" w:name="_Toc115191632"/>
      <w:bookmarkStart w:id="13537" w:name="_Toc122013521"/>
      <w:bookmarkStart w:id="13538" w:name="_Toc124155609"/>
      <w:bookmarkStart w:id="13539" w:name="_Toc131536180"/>
      <w:bookmarkStart w:id="13540" w:name="_Toc137399471"/>
      <w:bookmarkStart w:id="13541" w:name="_Toc156576171"/>
      <w:bookmarkStart w:id="13542" w:name="_Toc176783089"/>
      <w:bookmarkStart w:id="13543" w:name="_Toc187256591"/>
      <w:r w:rsidRPr="008C3753">
        <w:t>8.4.1.3</w:t>
      </w:r>
      <w:r w:rsidRPr="008C3753">
        <w:tab/>
        <w:t>Test purpose</w:t>
      </w:r>
      <w:bookmarkEnd w:id="13496"/>
      <w:bookmarkEnd w:id="13497"/>
      <w:bookmarkEnd w:id="13498"/>
      <w:bookmarkEnd w:id="13499"/>
      <w:bookmarkEnd w:id="13500"/>
      <w:bookmarkEnd w:id="13501"/>
      <w:bookmarkEnd w:id="13502"/>
      <w:bookmarkEnd w:id="13503"/>
      <w:bookmarkEnd w:id="13504"/>
      <w:bookmarkEnd w:id="13505"/>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544" w:name="_Toc21100214"/>
      <w:bookmarkStart w:id="13545" w:name="_Toc29810012"/>
      <w:bookmarkStart w:id="13546" w:name="_Toc36645405"/>
      <w:bookmarkStart w:id="13547" w:name="_Toc37272459"/>
      <w:bookmarkStart w:id="13548" w:name="_Toc45884705"/>
      <w:bookmarkStart w:id="13549" w:name="_Toc53182737"/>
      <w:bookmarkStart w:id="13550" w:name="_Toc58860521"/>
      <w:bookmarkStart w:id="13551" w:name="_Toc58863025"/>
      <w:bookmarkStart w:id="13552" w:name="_Toc61183010"/>
      <w:bookmarkStart w:id="13553" w:name="_Toc66728325"/>
      <w:bookmarkStart w:id="13554" w:name="_Toc74962201"/>
      <w:bookmarkStart w:id="13555" w:name="_Toc75243111"/>
      <w:bookmarkStart w:id="13556" w:name="_Toc76545457"/>
      <w:bookmarkStart w:id="13557" w:name="_Toc82595560"/>
      <w:bookmarkStart w:id="13558" w:name="_Toc89955591"/>
      <w:bookmarkStart w:id="13559" w:name="_Toc98774018"/>
      <w:bookmarkStart w:id="13560" w:name="_Toc106201779"/>
      <w:bookmarkStart w:id="13561" w:name="_Toc115191633"/>
      <w:bookmarkStart w:id="13562" w:name="_Toc122013522"/>
      <w:bookmarkStart w:id="13563" w:name="_Toc124155610"/>
      <w:bookmarkStart w:id="13564" w:name="_Toc131536181"/>
      <w:bookmarkStart w:id="13565" w:name="_Toc137399472"/>
      <w:bookmarkStart w:id="13566" w:name="_Toc156576172"/>
      <w:bookmarkStart w:id="13567" w:name="_Toc176783090"/>
      <w:bookmarkStart w:id="13568" w:name="_Toc187256592"/>
      <w:r w:rsidRPr="008C3753">
        <w:t>8.4.1.4</w:t>
      </w:r>
      <w:r w:rsidRPr="008C3753">
        <w:tab/>
        <w:t>Method of test</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B06F2F6" w14:textId="77777777" w:rsidR="008C01E6" w:rsidRPr="008C3753" w:rsidRDefault="008C01E6" w:rsidP="008C01E6">
      <w:pPr>
        <w:pStyle w:val="Heading5"/>
      </w:pPr>
      <w:bookmarkStart w:id="13569" w:name="_Toc21100215"/>
      <w:bookmarkStart w:id="13570" w:name="_Toc29810013"/>
      <w:bookmarkStart w:id="13571" w:name="_Toc36645406"/>
      <w:bookmarkStart w:id="13572" w:name="_Toc37272460"/>
      <w:bookmarkStart w:id="13573" w:name="_Toc45884706"/>
      <w:bookmarkStart w:id="13574" w:name="_Toc53182738"/>
      <w:bookmarkStart w:id="13575" w:name="_Toc58860522"/>
      <w:bookmarkStart w:id="13576" w:name="_Toc58863026"/>
      <w:bookmarkStart w:id="13577" w:name="_Toc61183011"/>
      <w:bookmarkStart w:id="13578" w:name="_Toc66728326"/>
      <w:bookmarkStart w:id="13579" w:name="_Toc74962202"/>
      <w:bookmarkStart w:id="13580" w:name="_Toc75243112"/>
      <w:bookmarkStart w:id="13581" w:name="_Toc76545458"/>
      <w:bookmarkStart w:id="13582" w:name="_Toc82595561"/>
      <w:bookmarkStart w:id="13583" w:name="_Toc89955592"/>
      <w:bookmarkStart w:id="13584" w:name="_Toc98774019"/>
      <w:bookmarkStart w:id="13585" w:name="_Toc106201780"/>
      <w:bookmarkStart w:id="13586" w:name="_Toc115191634"/>
      <w:bookmarkStart w:id="13587" w:name="_Toc122013523"/>
      <w:bookmarkStart w:id="13588" w:name="_Toc124155611"/>
      <w:bookmarkStart w:id="13589" w:name="_Toc131536182"/>
      <w:bookmarkStart w:id="13590" w:name="_Toc137399473"/>
      <w:bookmarkStart w:id="13591" w:name="_Toc156576173"/>
      <w:bookmarkStart w:id="13592" w:name="_Toc176783091"/>
      <w:bookmarkStart w:id="13593" w:name="_Toc187256593"/>
      <w:r w:rsidRPr="008C3753">
        <w:t>8.4.1.4.1</w:t>
      </w:r>
      <w:r w:rsidRPr="008C3753">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59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595" w:name="_Toc29810014"/>
      <w:bookmarkStart w:id="13596" w:name="_Toc36645407"/>
      <w:bookmarkStart w:id="13597" w:name="_Toc37272461"/>
      <w:bookmarkStart w:id="13598" w:name="_Toc45884707"/>
      <w:bookmarkStart w:id="13599" w:name="_Toc53182739"/>
      <w:bookmarkStart w:id="13600" w:name="_Toc58860523"/>
      <w:bookmarkStart w:id="13601" w:name="_Toc58863027"/>
      <w:bookmarkStart w:id="13602" w:name="_Toc61183012"/>
      <w:bookmarkStart w:id="13603" w:name="_Toc66728327"/>
      <w:bookmarkStart w:id="13604" w:name="_Toc74962203"/>
      <w:bookmarkStart w:id="13605" w:name="_Toc75243113"/>
      <w:bookmarkStart w:id="13606" w:name="_Toc76545459"/>
      <w:bookmarkStart w:id="13607" w:name="_Toc82595562"/>
      <w:bookmarkStart w:id="13608" w:name="_Toc89955593"/>
      <w:bookmarkStart w:id="13609" w:name="_Toc98774020"/>
      <w:bookmarkStart w:id="13610" w:name="_Toc106201781"/>
      <w:bookmarkStart w:id="13611" w:name="_Toc115191635"/>
      <w:bookmarkStart w:id="13612" w:name="_Toc122013524"/>
      <w:bookmarkStart w:id="13613" w:name="_Toc124155612"/>
      <w:bookmarkStart w:id="13614" w:name="_Toc131536183"/>
      <w:bookmarkStart w:id="13615" w:name="_Toc137399474"/>
      <w:bookmarkStart w:id="13616" w:name="_Toc156576174"/>
      <w:bookmarkStart w:id="13617" w:name="_Toc176783092"/>
      <w:bookmarkStart w:id="13618" w:name="_Toc187256594"/>
      <w:r w:rsidRPr="008C3753">
        <w:t>8.4.1.4.2</w:t>
      </w:r>
      <w:r w:rsidRPr="008C3753">
        <w:tab/>
        <w:t>Procedure</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19" w:name="_MON_1599395227"/>
      <w:bookmarkEnd w:id="13619"/>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620" w:name="_MON_1266106786"/>
    <w:bookmarkEnd w:id="13620"/>
    <w:p w14:paraId="6C25A379" w14:textId="77777777" w:rsidR="008C01E6" w:rsidRPr="008C3753" w:rsidRDefault="008C01E6" w:rsidP="008C01E6">
      <w:pPr>
        <w:pStyle w:val="TH"/>
      </w:pPr>
      <w:r w:rsidRPr="008C3753">
        <w:object w:dxaOrig="8641" w:dyaOrig="541" w14:anchorId="756C3ACC">
          <v:shape id="_x0000_i1065" type="#_x0000_t75" style="width:6in;height:30.5pt" o:ole="" fillcolor="window">
            <v:imagedata r:id="rId80" o:title=""/>
          </v:shape>
          <o:OLEObject Type="Embed" ProgID="Word.Picture.8" ShapeID="_x0000_i1065" DrawAspect="Content" ObjectID="_1797868842"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2" o:title=""/>
          </v:shape>
          <o:OLEObject Type="Embed" ProgID="Visio.Drawing.11" ShapeID="_x0000_i1066" DrawAspect="Content" ObjectID="_1797868843"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5pt;height:129pt" o:ole="">
            <v:imagedata r:id="rId84" o:title=""/>
          </v:shape>
          <o:OLEObject Type="Embed" ProgID="Visio.Drawing.11" ShapeID="_x0000_i1067" DrawAspect="Content" ObjectID="_1797868844"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21" w:name="_Toc21100217"/>
      <w:bookmarkStart w:id="13622" w:name="_Toc29810015"/>
      <w:bookmarkStart w:id="13623" w:name="_Toc36645408"/>
      <w:bookmarkStart w:id="13624" w:name="_Toc37272462"/>
      <w:bookmarkStart w:id="13625" w:name="_Toc45884708"/>
      <w:bookmarkStart w:id="13626" w:name="_Toc53182740"/>
      <w:bookmarkStart w:id="13627" w:name="_Toc58860524"/>
      <w:bookmarkStart w:id="13628" w:name="_Toc58863028"/>
      <w:bookmarkStart w:id="13629" w:name="_Toc61183013"/>
      <w:bookmarkStart w:id="13630" w:name="_Toc66728328"/>
      <w:bookmarkStart w:id="13631" w:name="_Toc74962204"/>
      <w:bookmarkStart w:id="13632" w:name="_Toc75243114"/>
      <w:bookmarkStart w:id="13633" w:name="_Toc76545460"/>
      <w:bookmarkStart w:id="13634" w:name="_Toc82595563"/>
      <w:bookmarkStart w:id="13635" w:name="_Toc89955594"/>
      <w:bookmarkStart w:id="13636" w:name="_Toc98774021"/>
      <w:bookmarkStart w:id="13637" w:name="_Toc106201782"/>
      <w:bookmarkStart w:id="13638" w:name="_Toc115191636"/>
      <w:bookmarkStart w:id="13639" w:name="_Toc122013525"/>
      <w:bookmarkStart w:id="13640" w:name="_Toc124155613"/>
      <w:bookmarkStart w:id="13641" w:name="_Toc131536184"/>
      <w:bookmarkStart w:id="13642" w:name="_Toc137399475"/>
      <w:bookmarkStart w:id="13643" w:name="_Toc156576175"/>
      <w:bookmarkStart w:id="13644" w:name="_Toc176783093"/>
      <w:bookmarkStart w:id="13645" w:name="_Toc187256595"/>
      <w:r w:rsidRPr="008C3753">
        <w:t>8.4.1.5</w:t>
      </w:r>
      <w:r w:rsidRPr="008C3753">
        <w:tab/>
        <w:t>Test requirement</w:t>
      </w:r>
      <w:bookmarkEnd w:id="13621"/>
      <w:bookmarkEnd w:id="13622"/>
      <w:bookmarkEnd w:id="13623"/>
      <w:bookmarkEnd w:id="13624"/>
      <w:r w:rsidR="00935B1F" w:rsidRPr="008C3753">
        <w:t xml:space="preserve"> for Normal Mode</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646" w:name="_Toc45884709"/>
    </w:p>
    <w:p w14:paraId="6314F79E" w14:textId="77777777" w:rsidR="0063624E" w:rsidRPr="008C3753" w:rsidRDefault="0063624E" w:rsidP="00DA2FC1">
      <w:pPr>
        <w:pStyle w:val="Heading4"/>
      </w:pPr>
      <w:bookmarkStart w:id="13647" w:name="_Toc53182741"/>
      <w:bookmarkStart w:id="13648" w:name="_Toc58860525"/>
      <w:bookmarkStart w:id="13649" w:name="_Toc58863029"/>
      <w:bookmarkStart w:id="13650" w:name="_Toc61183014"/>
      <w:bookmarkStart w:id="13651" w:name="_Toc66728329"/>
      <w:bookmarkStart w:id="13652" w:name="_Toc74962205"/>
      <w:bookmarkStart w:id="13653" w:name="_Toc75243115"/>
      <w:bookmarkStart w:id="13654" w:name="_Toc76545461"/>
      <w:bookmarkStart w:id="13655" w:name="_Toc82595564"/>
      <w:bookmarkStart w:id="13656" w:name="_Toc89955595"/>
      <w:bookmarkStart w:id="13657" w:name="_Toc98774022"/>
      <w:bookmarkStart w:id="13658" w:name="_Toc106201783"/>
      <w:bookmarkStart w:id="13659" w:name="_Toc115191637"/>
      <w:bookmarkStart w:id="13660" w:name="_Toc122013526"/>
      <w:bookmarkStart w:id="13661" w:name="_Toc124155614"/>
      <w:bookmarkStart w:id="13662" w:name="_Toc131536185"/>
      <w:bookmarkStart w:id="13663" w:name="_Toc137399476"/>
      <w:bookmarkStart w:id="13664" w:name="_Toc156576176"/>
      <w:bookmarkStart w:id="13665" w:name="_Toc176783094"/>
      <w:bookmarkStart w:id="13666" w:name="_Toc187256596"/>
      <w:r w:rsidRPr="008C3753">
        <w:t>8.4.1.6</w:t>
      </w:r>
      <w:r w:rsidRPr="008C3753">
        <w:tab/>
        <w:t>Test requirement for high speed train</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667" w:name="_Toc74962206"/>
      <w:bookmarkStart w:id="13668" w:name="_Toc75243116"/>
      <w:bookmarkStart w:id="13669" w:name="_Toc76545462"/>
      <w:bookmarkStart w:id="13670" w:name="_Toc82595565"/>
      <w:bookmarkStart w:id="13671" w:name="_Toc89955596"/>
      <w:bookmarkStart w:id="13672" w:name="_Toc98774023"/>
      <w:bookmarkStart w:id="13673" w:name="_Toc106201784"/>
      <w:bookmarkStart w:id="13674" w:name="_Toc115191638"/>
      <w:bookmarkStart w:id="13675" w:name="_Toc122013527"/>
      <w:bookmarkStart w:id="13676" w:name="_Toc124155615"/>
      <w:bookmarkStart w:id="13677" w:name="_Toc131536186"/>
      <w:bookmarkStart w:id="13678" w:name="_Toc137399477"/>
      <w:bookmarkStart w:id="13679" w:name="_Toc156576177"/>
      <w:bookmarkStart w:id="13680" w:name="_Toc176783095"/>
      <w:bookmarkStart w:id="13681" w:name="_Toc18725659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682" w:name="_Toc21100218"/>
      <w:bookmarkStart w:id="13683" w:name="_Toc29810016"/>
      <w:bookmarkStart w:id="13684" w:name="_Toc36645409"/>
      <w:bookmarkStart w:id="13685" w:name="_Toc37272463"/>
      <w:bookmarkStart w:id="13686" w:name="_Toc45884710"/>
      <w:r w:rsidRPr="008C3753">
        <w:br w:type="page"/>
      </w:r>
    </w:p>
    <w:p w14:paraId="7F46FA03" w14:textId="22E00D45" w:rsidR="00065F15" w:rsidRPr="008C3753" w:rsidRDefault="00065F15" w:rsidP="002073AF">
      <w:pPr>
        <w:pStyle w:val="Heading8"/>
      </w:pPr>
      <w:bookmarkStart w:id="13687" w:name="_Toc53182742"/>
      <w:bookmarkStart w:id="13688" w:name="_Toc58860526"/>
      <w:bookmarkStart w:id="13689" w:name="_Toc58863030"/>
      <w:bookmarkStart w:id="13690" w:name="_Toc61183015"/>
      <w:bookmarkStart w:id="13691" w:name="_Toc66728330"/>
      <w:bookmarkStart w:id="13692" w:name="_Toc74962207"/>
      <w:bookmarkStart w:id="13693" w:name="_Toc75243117"/>
      <w:bookmarkStart w:id="13694" w:name="_Toc76545463"/>
      <w:bookmarkStart w:id="13695" w:name="_Toc82595566"/>
      <w:bookmarkStart w:id="13696" w:name="_Toc89955597"/>
      <w:bookmarkStart w:id="13697" w:name="_Toc98774024"/>
      <w:bookmarkStart w:id="13698" w:name="_Toc106201785"/>
      <w:bookmarkStart w:id="13699" w:name="_Toc115191639"/>
      <w:bookmarkStart w:id="13700" w:name="_Toc122013528"/>
      <w:bookmarkStart w:id="13701" w:name="_Toc124155616"/>
      <w:bookmarkStart w:id="13702" w:name="_Toc131536187"/>
      <w:bookmarkStart w:id="13703" w:name="_Toc137399478"/>
      <w:bookmarkStart w:id="13704" w:name="_Toc156576178"/>
      <w:bookmarkStart w:id="13705" w:name="_Toc176783096"/>
      <w:bookmarkStart w:id="13706" w:name="_Toc187256598"/>
      <w:r w:rsidRPr="008C3753">
        <w:lastRenderedPageBreak/>
        <w:t>Annex A (normative):</w:t>
      </w:r>
      <w:r w:rsidRPr="008C3753">
        <w:br/>
        <w:t>Reference measurement channels</w:t>
      </w:r>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3C7658EF" w14:textId="1122A0D7" w:rsidR="002D6208" w:rsidRPr="008C3753" w:rsidRDefault="002D6208" w:rsidP="002D6208">
      <w:pPr>
        <w:pStyle w:val="Heading1"/>
      </w:pPr>
      <w:bookmarkStart w:id="13707" w:name="_Toc21100219"/>
      <w:bookmarkStart w:id="13708" w:name="_Toc29810017"/>
      <w:bookmarkStart w:id="13709" w:name="_Toc36645410"/>
      <w:bookmarkStart w:id="13710" w:name="_Toc37272464"/>
      <w:bookmarkStart w:id="13711" w:name="_Toc45884711"/>
      <w:bookmarkStart w:id="13712" w:name="_Toc53182743"/>
      <w:bookmarkStart w:id="13713" w:name="_Toc58860527"/>
      <w:bookmarkStart w:id="13714" w:name="_Toc58863031"/>
      <w:bookmarkStart w:id="13715" w:name="_Toc61183016"/>
      <w:bookmarkStart w:id="13716" w:name="_Toc66728331"/>
      <w:bookmarkStart w:id="13717" w:name="_Toc74962208"/>
      <w:bookmarkStart w:id="13718" w:name="_Toc75243118"/>
      <w:bookmarkStart w:id="13719" w:name="_Toc76545464"/>
      <w:bookmarkStart w:id="13720" w:name="_Toc82595567"/>
      <w:bookmarkStart w:id="13721" w:name="_Toc89955598"/>
      <w:bookmarkStart w:id="13722" w:name="_Toc98774025"/>
      <w:bookmarkStart w:id="13723" w:name="_Toc106201786"/>
      <w:bookmarkStart w:id="13724" w:name="_Toc115191640"/>
      <w:bookmarkStart w:id="13725" w:name="_Toc122013529"/>
      <w:bookmarkStart w:id="13726" w:name="_Toc124155617"/>
      <w:bookmarkStart w:id="13727" w:name="_Toc131536188"/>
      <w:bookmarkStart w:id="13728" w:name="_Toc137399479"/>
      <w:bookmarkStart w:id="13729" w:name="_Toc156576179"/>
      <w:bookmarkStart w:id="13730" w:name="_Toc176783097"/>
      <w:bookmarkStart w:id="13731" w:name="_Hlk500250341"/>
      <w:bookmarkStart w:id="13732" w:name="_Toc187256599"/>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2"/>
    </w:p>
    <w:p w14:paraId="6372B579" w14:textId="1FC699B9" w:rsidR="00177EED" w:rsidRDefault="00177EED" w:rsidP="00177EED">
      <w:bookmarkStart w:id="13733" w:name="_Toc21100220"/>
      <w:bookmarkStart w:id="1373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735" w:name="OLE_LINK11"/>
            <w:bookmarkStart w:id="13736" w:name="OLE_LINK13"/>
            <w:r w:rsidRPr="008C3753">
              <w:t>Reference channel</w:t>
            </w:r>
          </w:p>
        </w:tc>
        <w:tc>
          <w:tcPr>
            <w:tcW w:w="0" w:type="auto"/>
          </w:tcPr>
          <w:p w14:paraId="48A75200" w14:textId="77777777" w:rsidR="000B029C" w:rsidRPr="008C3753" w:rsidRDefault="000B029C" w:rsidP="00232B8C">
            <w:pPr>
              <w:pStyle w:val="TAH"/>
            </w:pPr>
            <w:bookmarkStart w:id="13737" w:name="OLE_LINK32"/>
            <w:bookmarkStart w:id="13738" w:name="OLE_LINK33"/>
            <w:bookmarkStart w:id="13739" w:name="OLE_LINK34"/>
            <w:bookmarkStart w:id="13740" w:name="OLE_LINK40"/>
            <w:bookmarkStart w:id="13741" w:name="OLE_LINK41"/>
            <w:bookmarkStart w:id="13742" w:name="OLE_LINK42"/>
            <w:bookmarkStart w:id="13743" w:name="OLE_LINK43"/>
            <w:r w:rsidRPr="008C3753">
              <w:t>G-FR1-A1-1</w:t>
            </w:r>
            <w:bookmarkEnd w:id="13737"/>
            <w:bookmarkEnd w:id="13738"/>
            <w:bookmarkEnd w:id="13739"/>
            <w:bookmarkEnd w:id="13740"/>
            <w:bookmarkEnd w:id="13741"/>
            <w:bookmarkEnd w:id="13742"/>
            <w:bookmarkEnd w:id="13743"/>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3744" w:name="OLE_LINK19"/>
            <w:r w:rsidRPr="008C3753">
              <w:rPr>
                <w:rFonts w:cs="Arial"/>
              </w:rPr>
              <w:t>1</w:t>
            </w:r>
            <w:bookmarkEnd w:id="13744"/>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745"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35"/>
      <w:bookmarkEnd w:id="13736"/>
      <w:bookmarkEnd w:id="13745"/>
    </w:tbl>
    <w:p w14:paraId="402539C4" w14:textId="75D82DB4" w:rsidR="000B029C" w:rsidRDefault="000B029C"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pt" o:ole="">
                  <v:imagedata r:id="rId86" o:title=""/>
                </v:shape>
                <o:OLEObject Type="Embed" ProgID="Equation.3" ShapeID="_x0000_i1068" DrawAspect="Content" ObjectID="_1797868845" r:id="rId87"/>
              </w:object>
            </w:r>
            <w:r>
              <w:rPr>
                <w:rFonts w:hint="eastAsia"/>
              </w:rPr>
              <w:t xml:space="preserve">= 2, </w:t>
            </w:r>
            <w:r>
              <w:object w:dxaOrig="120" w:dyaOrig="240" w14:anchorId="25DE343B">
                <v:shape id="_x0000_i1069" type="#_x0000_t75" style="width:5pt;height:11pt" o:ole="">
                  <v:imagedata r:id="rId88" o:title=""/>
                </v:shape>
                <o:OLEObject Type="Embed" ProgID="Equation.3" ShapeID="_x0000_i1069" DrawAspect="Content" ObjectID="_1797868846"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pt;height:11pt" o:ole="">
                  <v:imagedata r:id="rId90" o:title=""/>
                </v:shape>
                <o:OLEObject Type="Embed" ProgID="Equation.DSMT4" ShapeID="_x0000_i1070" DrawAspect="Content" ObjectID="_1797868847"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46" w:name="_Toc36645411"/>
      <w:bookmarkStart w:id="13747" w:name="_Toc37272465"/>
      <w:bookmarkStart w:id="13748" w:name="_Toc45884712"/>
      <w:bookmarkStart w:id="13749" w:name="_Toc53182744"/>
      <w:bookmarkStart w:id="13750" w:name="_Toc58860528"/>
      <w:bookmarkStart w:id="13751" w:name="_Toc58863032"/>
      <w:bookmarkStart w:id="13752" w:name="_Toc61183017"/>
      <w:bookmarkStart w:id="13753" w:name="_Toc66728332"/>
      <w:bookmarkStart w:id="13754" w:name="_Toc74962209"/>
      <w:bookmarkStart w:id="13755" w:name="_Toc75243119"/>
      <w:bookmarkStart w:id="13756" w:name="_Toc76545465"/>
      <w:bookmarkStart w:id="13757" w:name="_Toc82595568"/>
      <w:bookmarkStart w:id="13758" w:name="_Toc89955599"/>
      <w:bookmarkStart w:id="13759" w:name="_Toc98774026"/>
      <w:bookmarkStart w:id="13760" w:name="_Toc106201787"/>
      <w:bookmarkStart w:id="13761" w:name="_Toc115191641"/>
      <w:bookmarkStart w:id="13762" w:name="_Toc122013530"/>
      <w:bookmarkStart w:id="13763" w:name="_Toc124155618"/>
      <w:bookmarkStart w:id="13764" w:name="_Toc131536189"/>
      <w:bookmarkStart w:id="13765" w:name="_Toc137399480"/>
      <w:bookmarkStart w:id="13766" w:name="_Toc156576180"/>
      <w:bookmarkStart w:id="13767" w:name="_Toc176783098"/>
      <w:bookmarkStart w:id="13768" w:name="_Toc187256600"/>
      <w:r w:rsidRPr="008C3753">
        <w:t>A.2</w:t>
      </w:r>
      <w:r w:rsidRPr="008C3753">
        <w:tab/>
        <w:t>Fixed Reference Channels for dynamic range (16QAM, R=2/3)</w:t>
      </w:r>
      <w:bookmarkEnd w:id="13733"/>
      <w:bookmarkEnd w:id="13734"/>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769" w:name="OLE_LINK104"/>
            <w:bookmarkStart w:id="13770" w:name="OLE_LINK105"/>
            <w:r w:rsidRPr="008C3753">
              <w:rPr>
                <w:rFonts w:cs="Arial"/>
              </w:rPr>
              <w:t xml:space="preserve">slot </w:t>
            </w:r>
            <w:bookmarkEnd w:id="13769"/>
            <w:bookmarkEnd w:id="13770"/>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771" w:name="_Hlk498674609"/>
            <w:bookmarkStart w:id="13772"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771"/>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773"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773"/>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72"/>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774" w:name="_Toc21100221"/>
      <w:bookmarkStart w:id="13775" w:name="_Toc29810019"/>
      <w:bookmarkStart w:id="13776" w:name="_Toc36645412"/>
      <w:bookmarkStart w:id="13777" w:name="_Toc37272466"/>
      <w:bookmarkStart w:id="13778" w:name="_Toc45884713"/>
      <w:bookmarkStart w:id="13779" w:name="_Toc53182745"/>
      <w:bookmarkStart w:id="13780" w:name="_Toc58860529"/>
      <w:bookmarkStart w:id="13781" w:name="_Toc58863033"/>
      <w:bookmarkStart w:id="13782" w:name="_Toc61183018"/>
      <w:bookmarkStart w:id="13783" w:name="_Toc66728333"/>
      <w:bookmarkStart w:id="13784" w:name="_Toc74962210"/>
      <w:bookmarkStart w:id="13785" w:name="_Toc75243120"/>
      <w:bookmarkStart w:id="13786" w:name="_Toc76545466"/>
      <w:bookmarkStart w:id="13787" w:name="_Toc82595569"/>
      <w:bookmarkStart w:id="13788" w:name="_Toc89955600"/>
      <w:bookmarkStart w:id="13789" w:name="_Toc98774027"/>
      <w:bookmarkStart w:id="13790" w:name="_Toc106201788"/>
      <w:bookmarkStart w:id="13791" w:name="_Toc115191642"/>
      <w:bookmarkStart w:id="13792" w:name="_Toc122013531"/>
      <w:bookmarkStart w:id="13793" w:name="_Toc124155619"/>
      <w:bookmarkStart w:id="13794" w:name="_Toc131536190"/>
      <w:bookmarkStart w:id="13795" w:name="_Toc137399481"/>
      <w:bookmarkStart w:id="13796" w:name="_Toc156576181"/>
      <w:bookmarkStart w:id="13797" w:name="_Toc176783099"/>
      <w:bookmarkStart w:id="13798" w:name="_Toc187256601"/>
      <w:bookmarkEnd w:id="13731"/>
      <w:r w:rsidRPr="008C3753">
        <w:lastRenderedPageBreak/>
        <w:t>A.3</w:t>
      </w:r>
      <w:r w:rsidRPr="008C3753">
        <w:tab/>
        <w:t>Fixed Reference Channels for performance requirements (QPSK, R=193/1024)</w:t>
      </w:r>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799"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799"/>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00" w:name="_Toc58860530"/>
      <w:bookmarkStart w:id="13801" w:name="_Toc58863034"/>
      <w:bookmarkStart w:id="13802" w:name="_Toc61183019"/>
      <w:bookmarkStart w:id="13803" w:name="_Toc66728334"/>
      <w:bookmarkStart w:id="13804" w:name="_Toc74962211"/>
      <w:bookmarkStart w:id="13805" w:name="_Toc75243121"/>
      <w:bookmarkStart w:id="13806" w:name="_Toc76545467"/>
      <w:bookmarkStart w:id="13807" w:name="_Toc82595570"/>
      <w:bookmarkStart w:id="13808" w:name="_Toc89955601"/>
      <w:bookmarkStart w:id="13809" w:name="_Toc98774028"/>
      <w:bookmarkStart w:id="13810" w:name="_Toc106201789"/>
      <w:bookmarkStart w:id="13811" w:name="_Toc115191643"/>
      <w:bookmarkStart w:id="13812" w:name="_Toc122013532"/>
      <w:bookmarkStart w:id="13813" w:name="_Toc124155620"/>
      <w:bookmarkStart w:id="13814" w:name="_Toc131536191"/>
      <w:bookmarkStart w:id="13815" w:name="_Toc137399482"/>
      <w:bookmarkStart w:id="13816" w:name="_Toc156576182"/>
      <w:bookmarkStart w:id="13817" w:name="_Toc176783100"/>
      <w:bookmarkStart w:id="13818" w:name="_Toc187256602"/>
      <w:r w:rsidRPr="008C3753">
        <w:t>A.3A</w:t>
      </w:r>
      <w:r w:rsidRPr="008C3753">
        <w:tab/>
        <w:t>Fixed Reference Channels for performance requirements (QPSK, R=99/1024)</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19" w:name="_Toc58860531"/>
      <w:bookmarkStart w:id="13820" w:name="_Toc58863035"/>
      <w:bookmarkStart w:id="13821" w:name="_Toc61183020"/>
      <w:bookmarkStart w:id="13822" w:name="_Toc66728335"/>
      <w:bookmarkStart w:id="13823" w:name="_Toc74962212"/>
      <w:bookmarkStart w:id="13824" w:name="_Toc75243122"/>
      <w:bookmarkStart w:id="13825" w:name="_Toc76545468"/>
      <w:bookmarkStart w:id="13826" w:name="_Toc82595571"/>
      <w:bookmarkStart w:id="13827" w:name="_Toc89955602"/>
      <w:bookmarkStart w:id="13828" w:name="_Toc98774029"/>
      <w:bookmarkStart w:id="13829" w:name="_Toc106201790"/>
      <w:bookmarkStart w:id="13830" w:name="_Toc115191644"/>
      <w:bookmarkStart w:id="13831" w:name="_Toc122013533"/>
      <w:bookmarkStart w:id="13832" w:name="_Toc124155621"/>
      <w:bookmarkStart w:id="13833" w:name="_Toc131536192"/>
      <w:bookmarkStart w:id="13834" w:name="_Toc137399483"/>
      <w:bookmarkStart w:id="13835" w:name="_Toc156576183"/>
      <w:bookmarkStart w:id="13836" w:name="_Toc176783101"/>
      <w:bookmarkStart w:id="13837" w:name="_Toc187256603"/>
      <w:r w:rsidRPr="008C3753">
        <w:t>A.3B</w:t>
      </w:r>
      <w:r w:rsidRPr="008C3753">
        <w:tab/>
        <w:t>Fixed Reference Channels for performance requirements (QPSK, R=308/1024)</w:t>
      </w:r>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38" w:name="_Toc21100222"/>
      <w:bookmarkStart w:id="13839" w:name="_Toc29810020"/>
      <w:bookmarkStart w:id="13840" w:name="_Toc36645413"/>
      <w:bookmarkStart w:id="13841" w:name="_Toc37272467"/>
      <w:bookmarkStart w:id="13842" w:name="_Toc45884714"/>
      <w:bookmarkStart w:id="13843" w:name="_Toc53182746"/>
      <w:bookmarkStart w:id="13844" w:name="_Toc58860532"/>
      <w:bookmarkStart w:id="13845" w:name="_Toc58863036"/>
      <w:bookmarkStart w:id="13846" w:name="_Toc61183021"/>
      <w:bookmarkStart w:id="13847" w:name="_Toc66728336"/>
      <w:bookmarkStart w:id="13848" w:name="_Toc74962213"/>
      <w:bookmarkStart w:id="13849" w:name="_Toc75243123"/>
      <w:bookmarkStart w:id="13850" w:name="_Toc76545469"/>
      <w:bookmarkStart w:id="13851" w:name="_Toc82595572"/>
      <w:bookmarkStart w:id="13852" w:name="_Toc89955603"/>
      <w:bookmarkStart w:id="13853" w:name="_Toc98774030"/>
      <w:bookmarkStart w:id="13854" w:name="_Toc106201791"/>
      <w:bookmarkStart w:id="13855" w:name="_Toc115191645"/>
      <w:bookmarkStart w:id="13856" w:name="_Toc122013534"/>
      <w:bookmarkStart w:id="13857" w:name="_Toc124155622"/>
      <w:bookmarkStart w:id="13858" w:name="_Toc131536193"/>
      <w:bookmarkStart w:id="13859" w:name="_Toc137399484"/>
      <w:bookmarkStart w:id="13860" w:name="_Toc156576184"/>
      <w:bookmarkStart w:id="13861" w:name="_Toc176783102"/>
      <w:bookmarkStart w:id="13862" w:name="_Toc187256604"/>
      <w:r w:rsidRPr="008C3753">
        <w:t>A.4</w:t>
      </w:r>
      <w:r w:rsidRPr="008C3753">
        <w:tab/>
        <w:t>Fixed Reference Channels for performance requirements (16QAM, R=658/1024)</w:t>
      </w:r>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863" w:name="_Toc21100223"/>
      <w:bookmarkStart w:id="13864" w:name="_Toc29810021"/>
      <w:bookmarkStart w:id="13865" w:name="_Toc36645414"/>
      <w:bookmarkStart w:id="13866" w:name="_Toc37272468"/>
      <w:bookmarkStart w:id="13867" w:name="_Toc45884715"/>
      <w:bookmarkStart w:id="13868" w:name="_Toc53182747"/>
      <w:bookmarkStart w:id="13869" w:name="_Toc58860533"/>
      <w:bookmarkStart w:id="13870" w:name="_Toc58863037"/>
      <w:bookmarkStart w:id="13871" w:name="_Toc61183022"/>
      <w:bookmarkStart w:id="13872" w:name="_Toc66728337"/>
      <w:bookmarkStart w:id="13873" w:name="_Toc74962214"/>
      <w:bookmarkStart w:id="13874" w:name="_Toc75243124"/>
      <w:bookmarkStart w:id="13875" w:name="_Toc76545470"/>
      <w:bookmarkStart w:id="13876" w:name="_Toc82595573"/>
      <w:bookmarkStart w:id="13877" w:name="_Toc89955604"/>
      <w:bookmarkStart w:id="13878" w:name="_Toc98774031"/>
      <w:bookmarkStart w:id="13879" w:name="_Toc106201792"/>
      <w:bookmarkStart w:id="13880" w:name="_Toc115191646"/>
      <w:bookmarkStart w:id="13881" w:name="_Toc122013535"/>
      <w:bookmarkStart w:id="13882" w:name="_Toc124155623"/>
      <w:bookmarkStart w:id="13883" w:name="_Toc131536194"/>
      <w:bookmarkStart w:id="13884" w:name="_Toc137399485"/>
      <w:bookmarkStart w:id="13885" w:name="_Toc156576185"/>
      <w:bookmarkStart w:id="13886" w:name="_Toc176783103"/>
      <w:bookmarkStart w:id="13887" w:name="_Toc187256605"/>
      <w:r w:rsidRPr="008C3753">
        <w:t>A.5</w:t>
      </w:r>
      <w:r w:rsidRPr="008C3753">
        <w:tab/>
        <w:t>Fixed Reference Channels for performance requirements (64QAM, R=567/1024)</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888" w:name="_Toc21100224"/>
      <w:bookmarkStart w:id="13889" w:name="_Toc29810022"/>
      <w:bookmarkStart w:id="13890" w:name="_Toc36645415"/>
      <w:bookmarkStart w:id="13891" w:name="_Toc37272469"/>
      <w:bookmarkStart w:id="13892" w:name="_Toc45884716"/>
      <w:bookmarkStart w:id="13893" w:name="_Toc53182748"/>
      <w:bookmarkStart w:id="13894" w:name="_Toc58860534"/>
      <w:bookmarkStart w:id="13895" w:name="_Toc58863038"/>
      <w:bookmarkStart w:id="13896" w:name="_Toc61183023"/>
      <w:bookmarkStart w:id="13897" w:name="_Toc66728338"/>
      <w:bookmarkStart w:id="13898" w:name="_Toc74962215"/>
      <w:bookmarkStart w:id="13899" w:name="_Toc75243125"/>
      <w:bookmarkStart w:id="13900" w:name="_Toc76545471"/>
      <w:bookmarkStart w:id="13901" w:name="_Toc82595574"/>
      <w:bookmarkStart w:id="13902" w:name="_Toc89955605"/>
      <w:bookmarkStart w:id="13903" w:name="_Toc98774032"/>
      <w:bookmarkStart w:id="13904" w:name="_Toc106201793"/>
      <w:bookmarkStart w:id="13905" w:name="_Toc115191647"/>
      <w:bookmarkStart w:id="13906" w:name="_Toc122013536"/>
      <w:bookmarkStart w:id="13907" w:name="_Toc124155624"/>
      <w:bookmarkStart w:id="13908" w:name="_Toc131536195"/>
      <w:bookmarkStart w:id="13909" w:name="_Toc137399486"/>
      <w:bookmarkStart w:id="13910" w:name="_Toc156576186"/>
      <w:bookmarkStart w:id="13911" w:name="_Toc176783104"/>
      <w:bookmarkStart w:id="13912" w:name="_Toc187256606"/>
      <w:r w:rsidRPr="008C3753">
        <w:t>A.6</w:t>
      </w:r>
      <w:r w:rsidRPr="008C3753">
        <w:tab/>
        <w:t xml:space="preserve">PRACH </w:t>
      </w:r>
      <w:r w:rsidR="00847B47" w:rsidRPr="008C3753">
        <w:t>t</w:t>
      </w:r>
      <w:r w:rsidRPr="008C3753">
        <w:t>est preambles</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13" w:name="_Toc58860535"/>
      <w:bookmarkStart w:id="13914" w:name="_Toc58863039"/>
      <w:bookmarkStart w:id="13915" w:name="_Toc61183024"/>
      <w:bookmarkStart w:id="13916" w:name="_Toc66728339"/>
      <w:bookmarkStart w:id="13917" w:name="_Toc74962216"/>
      <w:bookmarkStart w:id="13918" w:name="_Toc75243126"/>
      <w:bookmarkStart w:id="13919" w:name="_Toc76545472"/>
      <w:bookmarkStart w:id="13920" w:name="_Toc82595575"/>
      <w:bookmarkStart w:id="13921" w:name="_Toc89955606"/>
      <w:bookmarkStart w:id="13922" w:name="_Toc98774033"/>
      <w:bookmarkStart w:id="13923" w:name="_Toc106201794"/>
      <w:bookmarkStart w:id="13924" w:name="_Toc115191648"/>
      <w:bookmarkStart w:id="13925" w:name="_Toc122013537"/>
      <w:bookmarkStart w:id="13926" w:name="_Toc124155625"/>
      <w:bookmarkStart w:id="13927" w:name="_Toc131536196"/>
      <w:bookmarkStart w:id="13928" w:name="_Toc137399487"/>
      <w:bookmarkStart w:id="13929" w:name="_Toc156576187"/>
      <w:bookmarkStart w:id="13930" w:name="_Toc176783105"/>
      <w:bookmarkStart w:id="13931" w:name="_Toc187256607"/>
      <w:r w:rsidRPr="008C3753">
        <w:t>A.7</w:t>
      </w:r>
      <w:r w:rsidRPr="008C3753">
        <w:tab/>
        <w:t>Fixed Reference Channels for performance requirements (QPSK, R=157/1024)</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3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32"/>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33" w:name="_Toc21127809"/>
      <w:bookmarkStart w:id="13934" w:name="_Toc29812018"/>
      <w:bookmarkStart w:id="13935" w:name="_Toc36817570"/>
      <w:bookmarkStart w:id="13936" w:name="_Toc37260493"/>
      <w:bookmarkStart w:id="13937" w:name="_Toc37267881"/>
      <w:bookmarkStart w:id="13938" w:name="_Toc44712488"/>
      <w:bookmarkStart w:id="13939" w:name="_Toc45893800"/>
      <w:bookmarkStart w:id="13940" w:name="_Toc53178506"/>
      <w:bookmarkStart w:id="13941" w:name="_Toc53178957"/>
      <w:bookmarkStart w:id="13942" w:name="_Toc61179204"/>
      <w:bookmarkStart w:id="13943" w:name="_Toc61179674"/>
      <w:bookmarkStart w:id="13944" w:name="_Toc67916976"/>
      <w:bookmarkStart w:id="13945" w:name="_Toc74663597"/>
      <w:bookmarkStart w:id="13946" w:name="_Toc82622140"/>
      <w:bookmarkStart w:id="13947" w:name="_Toc90422987"/>
      <w:bookmarkStart w:id="13948" w:name="_Toc98774034"/>
      <w:bookmarkStart w:id="13949" w:name="_Toc106201795"/>
      <w:bookmarkStart w:id="13950" w:name="_Toc115191649"/>
      <w:bookmarkStart w:id="13951" w:name="_Toc122013538"/>
      <w:bookmarkStart w:id="13952" w:name="_Toc124155626"/>
      <w:bookmarkStart w:id="13953" w:name="_Toc131536197"/>
      <w:bookmarkStart w:id="13954" w:name="_Toc137399488"/>
      <w:bookmarkStart w:id="13955" w:name="_Toc156576188"/>
      <w:bookmarkStart w:id="13956" w:name="_Toc176783106"/>
      <w:bookmarkStart w:id="13957" w:name="_Toc187256608"/>
      <w:r w:rsidRPr="00F95B02">
        <w:t>A.</w:t>
      </w:r>
      <w:r>
        <w:t>8</w:t>
      </w:r>
      <w:r w:rsidRPr="00F95B02">
        <w:tab/>
        <w:t>Fixed Reference Channels for performance requirements (</w:t>
      </w:r>
      <w:r>
        <w:t>256QAM, R=682.5</w:t>
      </w:r>
      <w:r w:rsidRPr="00F95B02">
        <w:t>/1024)</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958" w:name="_Toc21100225"/>
      <w:bookmarkStart w:id="13959" w:name="_Toc29810023"/>
      <w:bookmarkStart w:id="13960" w:name="_Toc36645416"/>
      <w:bookmarkStart w:id="13961" w:name="_Toc37272470"/>
      <w:bookmarkStart w:id="13962" w:name="_Toc45884717"/>
      <w:r w:rsidRPr="008C3753">
        <w:lastRenderedPageBreak/>
        <w:br w:type="page"/>
      </w:r>
    </w:p>
    <w:p w14:paraId="7FA711F5" w14:textId="10B51032" w:rsidR="00EB0004" w:rsidRPr="008C3753" w:rsidRDefault="00EB0004" w:rsidP="00EB0004">
      <w:pPr>
        <w:pStyle w:val="Heading8"/>
      </w:pPr>
      <w:bookmarkStart w:id="13963" w:name="_Toc53182749"/>
      <w:bookmarkStart w:id="13964" w:name="_Toc58860536"/>
      <w:bookmarkStart w:id="13965" w:name="_Toc58863040"/>
      <w:bookmarkStart w:id="13966" w:name="_Toc61183025"/>
      <w:bookmarkStart w:id="13967" w:name="_Toc66728340"/>
      <w:bookmarkStart w:id="13968" w:name="_Toc74962217"/>
      <w:bookmarkStart w:id="13969" w:name="_Toc75243127"/>
      <w:bookmarkStart w:id="13970" w:name="_Toc76545473"/>
      <w:bookmarkStart w:id="13971" w:name="_Toc82595576"/>
      <w:bookmarkStart w:id="13972" w:name="_Toc89955607"/>
      <w:bookmarkStart w:id="13973" w:name="_Toc98774035"/>
      <w:bookmarkStart w:id="13974" w:name="_Toc106201796"/>
      <w:bookmarkStart w:id="13975" w:name="_Toc115191650"/>
      <w:bookmarkStart w:id="13976" w:name="_Toc122013539"/>
      <w:bookmarkStart w:id="13977" w:name="_Toc124155627"/>
      <w:bookmarkStart w:id="13978" w:name="_Toc131536198"/>
      <w:bookmarkStart w:id="13979" w:name="_Toc137399489"/>
      <w:bookmarkStart w:id="13980" w:name="_Toc156576189"/>
      <w:bookmarkStart w:id="13981" w:name="_Toc176783107"/>
      <w:bookmarkStart w:id="13982" w:name="_Toc187256609"/>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p>
    <w:p w14:paraId="7F01146A" w14:textId="5F295149" w:rsidR="00A639C7" w:rsidRPr="008C3753" w:rsidRDefault="00A639C7" w:rsidP="0071353E">
      <w:pPr>
        <w:pStyle w:val="Heading1"/>
      </w:pPr>
      <w:bookmarkStart w:id="13983" w:name="_Toc21100226"/>
      <w:bookmarkStart w:id="13984" w:name="_Toc29810024"/>
      <w:bookmarkStart w:id="13985" w:name="_Toc36645417"/>
      <w:bookmarkStart w:id="13986" w:name="_Toc37272471"/>
      <w:bookmarkStart w:id="13987" w:name="_Toc45884718"/>
      <w:bookmarkStart w:id="13988" w:name="_Toc53182750"/>
      <w:bookmarkStart w:id="13989" w:name="_Toc58860537"/>
      <w:bookmarkStart w:id="13990" w:name="_Toc58863041"/>
      <w:bookmarkStart w:id="13991" w:name="_Toc61183026"/>
      <w:bookmarkStart w:id="13992" w:name="_Toc66728341"/>
      <w:bookmarkStart w:id="13993" w:name="_Toc74962218"/>
      <w:bookmarkStart w:id="13994" w:name="_Toc75243128"/>
      <w:bookmarkStart w:id="13995" w:name="_Toc76545474"/>
      <w:bookmarkStart w:id="13996" w:name="_Toc82595577"/>
      <w:bookmarkStart w:id="13997" w:name="_Toc89955608"/>
      <w:bookmarkStart w:id="13998" w:name="_Toc98774036"/>
      <w:bookmarkStart w:id="13999" w:name="_Toc106201797"/>
      <w:bookmarkStart w:id="14000" w:name="_Toc115191651"/>
      <w:bookmarkStart w:id="14001" w:name="_Toc122013540"/>
      <w:bookmarkStart w:id="14002" w:name="_Toc124155628"/>
      <w:bookmarkStart w:id="14003" w:name="_Toc131536199"/>
      <w:bookmarkStart w:id="14004" w:name="_Toc137399490"/>
      <w:bookmarkStart w:id="14005" w:name="_Toc156576190"/>
      <w:bookmarkStart w:id="14006" w:name="_Toc176783108"/>
      <w:bookmarkStart w:id="14007" w:name="_Toc187256610"/>
      <w:r w:rsidRPr="008C3753">
        <w:t>B.1</w:t>
      </w:r>
      <w:r w:rsidR="0071353E" w:rsidRPr="008C3753">
        <w:tab/>
      </w:r>
      <w:r w:rsidRPr="008C3753">
        <w:t>General</w:t>
      </w:r>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08" w:name="_Toc21100227"/>
      <w:bookmarkStart w:id="14009" w:name="_Toc29810025"/>
      <w:bookmarkStart w:id="14010" w:name="_Toc36645418"/>
      <w:bookmarkStart w:id="14011" w:name="_Toc37272472"/>
      <w:bookmarkStart w:id="14012" w:name="_Toc45884719"/>
      <w:bookmarkStart w:id="14013" w:name="_Toc53182751"/>
      <w:bookmarkStart w:id="14014" w:name="_Toc58860538"/>
      <w:bookmarkStart w:id="14015" w:name="_Toc58863042"/>
      <w:bookmarkStart w:id="14016" w:name="_Toc61183027"/>
      <w:bookmarkStart w:id="14017" w:name="_Toc66728342"/>
      <w:bookmarkStart w:id="14018" w:name="_Toc74962219"/>
      <w:bookmarkStart w:id="14019" w:name="_Toc75243129"/>
      <w:bookmarkStart w:id="14020" w:name="_Toc76545475"/>
      <w:bookmarkStart w:id="14021" w:name="_Toc82595578"/>
      <w:bookmarkStart w:id="14022" w:name="_Toc89955609"/>
      <w:bookmarkStart w:id="14023" w:name="_Toc98774037"/>
      <w:bookmarkStart w:id="14024" w:name="_Toc106201798"/>
      <w:bookmarkStart w:id="14025" w:name="_Toc115191652"/>
      <w:bookmarkStart w:id="14026" w:name="_Toc122013541"/>
      <w:bookmarkStart w:id="14027" w:name="_Toc124155629"/>
      <w:bookmarkStart w:id="14028" w:name="_Toc131536200"/>
      <w:bookmarkStart w:id="14029" w:name="_Toc137399491"/>
      <w:bookmarkStart w:id="14030" w:name="_Toc156576191"/>
      <w:bookmarkStart w:id="14031" w:name="_Toc176783109"/>
      <w:bookmarkStart w:id="14032" w:name="_Toc187256611"/>
      <w:r w:rsidRPr="008C3753">
        <w:t>B.2</w:t>
      </w:r>
      <w:r w:rsidR="0071353E" w:rsidRPr="008C3753">
        <w:tab/>
      </w:r>
      <w:r w:rsidRPr="008C3753">
        <w:t>Normal test environment</w:t>
      </w:r>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033" w:name="_Toc21100228"/>
      <w:bookmarkStart w:id="14034" w:name="_Toc29810026"/>
      <w:bookmarkStart w:id="14035" w:name="_Toc36645419"/>
      <w:bookmarkStart w:id="14036" w:name="_Toc37272473"/>
      <w:bookmarkStart w:id="14037" w:name="_Toc45884720"/>
      <w:bookmarkStart w:id="14038" w:name="_Toc53182752"/>
      <w:bookmarkStart w:id="14039" w:name="_Toc58860539"/>
      <w:bookmarkStart w:id="14040" w:name="_Toc58863043"/>
      <w:bookmarkStart w:id="14041" w:name="_Toc61183028"/>
      <w:bookmarkStart w:id="14042" w:name="_Toc66728343"/>
      <w:bookmarkStart w:id="14043" w:name="_Toc74962220"/>
      <w:bookmarkStart w:id="14044" w:name="_Toc75243130"/>
      <w:bookmarkStart w:id="14045" w:name="_Toc76545476"/>
      <w:bookmarkStart w:id="14046" w:name="_Toc82595579"/>
      <w:bookmarkStart w:id="14047" w:name="_Toc89955610"/>
      <w:bookmarkStart w:id="14048" w:name="_Toc98774038"/>
      <w:bookmarkStart w:id="14049" w:name="_Toc106201799"/>
      <w:bookmarkStart w:id="14050" w:name="_Toc115191653"/>
      <w:bookmarkStart w:id="14051" w:name="_Toc122013542"/>
      <w:bookmarkStart w:id="14052" w:name="_Toc124155630"/>
      <w:bookmarkStart w:id="14053" w:name="_Toc131536201"/>
      <w:bookmarkStart w:id="14054" w:name="_Toc137399492"/>
      <w:bookmarkStart w:id="14055" w:name="_Toc156576192"/>
      <w:bookmarkStart w:id="14056" w:name="_Toc176783110"/>
      <w:bookmarkStart w:id="14057" w:name="_Toc187256612"/>
      <w:r w:rsidRPr="008C3753">
        <w:t>B.3</w:t>
      </w:r>
      <w:r w:rsidR="0071353E" w:rsidRPr="008C3753">
        <w:tab/>
      </w:r>
      <w:r w:rsidRPr="008C3753">
        <w:t>Extreme test environment</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058" w:name="_Toc21100229"/>
      <w:bookmarkStart w:id="14059" w:name="_Toc29810027"/>
      <w:bookmarkStart w:id="14060" w:name="_Toc36645420"/>
      <w:bookmarkStart w:id="14061" w:name="_Toc37272474"/>
      <w:bookmarkStart w:id="14062" w:name="_Toc45884721"/>
      <w:bookmarkStart w:id="14063" w:name="_Toc53182753"/>
      <w:bookmarkStart w:id="14064" w:name="_Toc58860540"/>
      <w:bookmarkStart w:id="14065" w:name="_Toc58863044"/>
      <w:bookmarkStart w:id="14066" w:name="_Toc61183029"/>
      <w:bookmarkStart w:id="14067" w:name="_Toc66728344"/>
      <w:bookmarkStart w:id="14068" w:name="_Toc74962221"/>
      <w:bookmarkStart w:id="14069" w:name="_Toc75243131"/>
      <w:bookmarkStart w:id="14070" w:name="_Toc76545477"/>
      <w:bookmarkStart w:id="14071" w:name="_Toc82595580"/>
      <w:bookmarkStart w:id="14072" w:name="_Toc89955611"/>
      <w:bookmarkStart w:id="14073" w:name="_Toc98774039"/>
      <w:bookmarkStart w:id="14074" w:name="_Toc106201800"/>
      <w:bookmarkStart w:id="14075" w:name="_Toc115191654"/>
      <w:bookmarkStart w:id="14076" w:name="_Toc122013543"/>
      <w:bookmarkStart w:id="14077" w:name="_Toc124155631"/>
      <w:bookmarkStart w:id="14078" w:name="_Toc131536202"/>
      <w:bookmarkStart w:id="14079" w:name="_Toc137399493"/>
      <w:bookmarkStart w:id="14080" w:name="_Toc156576193"/>
      <w:bookmarkStart w:id="14081" w:name="_Toc176783111"/>
      <w:bookmarkStart w:id="14082" w:name="_Toc187256613"/>
      <w:r w:rsidRPr="008C3753">
        <w:t>B.3.1</w:t>
      </w:r>
      <w:r w:rsidR="004C0570" w:rsidRPr="008C3753">
        <w:tab/>
      </w:r>
      <w:r w:rsidRPr="008C3753">
        <w:t>Extreme temperature</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083" w:name="_Toc21100230"/>
      <w:bookmarkStart w:id="14084" w:name="_Toc29810028"/>
      <w:bookmarkStart w:id="14085" w:name="_Toc36645421"/>
      <w:bookmarkStart w:id="14086" w:name="_Toc37272475"/>
      <w:bookmarkStart w:id="14087" w:name="_Toc45884722"/>
      <w:bookmarkStart w:id="14088" w:name="_Toc53182754"/>
      <w:bookmarkStart w:id="14089" w:name="_Toc58860541"/>
      <w:bookmarkStart w:id="14090" w:name="_Toc58863045"/>
      <w:bookmarkStart w:id="14091" w:name="_Toc61183030"/>
      <w:bookmarkStart w:id="14092" w:name="_Toc66728345"/>
      <w:bookmarkStart w:id="14093" w:name="_Toc74962222"/>
      <w:bookmarkStart w:id="14094" w:name="_Toc75243132"/>
      <w:bookmarkStart w:id="14095" w:name="_Toc76545478"/>
      <w:bookmarkStart w:id="14096" w:name="_Toc82595581"/>
      <w:bookmarkStart w:id="14097" w:name="_Toc89955612"/>
      <w:bookmarkStart w:id="14098" w:name="_Toc98774040"/>
      <w:bookmarkStart w:id="14099" w:name="_Toc106201801"/>
      <w:bookmarkStart w:id="14100" w:name="_Toc115191655"/>
      <w:bookmarkStart w:id="14101" w:name="_Toc122013544"/>
      <w:bookmarkStart w:id="14102" w:name="_Toc124155632"/>
      <w:bookmarkStart w:id="14103" w:name="_Toc131536203"/>
      <w:bookmarkStart w:id="14104" w:name="_Toc137399494"/>
      <w:bookmarkStart w:id="14105" w:name="_Toc156576194"/>
      <w:bookmarkStart w:id="14106" w:name="_Toc176783112"/>
      <w:bookmarkStart w:id="14107" w:name="_Toc187256614"/>
      <w:r w:rsidRPr="008C3753">
        <w:t>B.4</w:t>
      </w:r>
      <w:r w:rsidR="0071353E" w:rsidRPr="008C3753">
        <w:tab/>
      </w:r>
      <w:r w:rsidRPr="008C3753">
        <w:t>Vibration</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08" w:name="_Toc21100231"/>
      <w:bookmarkStart w:id="14109" w:name="_Toc29810029"/>
      <w:bookmarkStart w:id="14110" w:name="_Toc36645422"/>
      <w:bookmarkStart w:id="14111" w:name="_Toc37272476"/>
      <w:bookmarkStart w:id="14112" w:name="_Toc45884723"/>
      <w:bookmarkStart w:id="14113" w:name="_Toc53182755"/>
      <w:bookmarkStart w:id="14114" w:name="_Toc58860542"/>
      <w:bookmarkStart w:id="14115" w:name="_Toc58863046"/>
      <w:bookmarkStart w:id="14116" w:name="_Toc61183031"/>
      <w:bookmarkStart w:id="14117" w:name="_Toc66728346"/>
      <w:bookmarkStart w:id="14118" w:name="_Toc74962223"/>
      <w:bookmarkStart w:id="14119" w:name="_Toc75243133"/>
      <w:bookmarkStart w:id="14120" w:name="_Toc76545479"/>
      <w:bookmarkStart w:id="14121" w:name="_Toc82595582"/>
      <w:bookmarkStart w:id="14122" w:name="_Toc89955613"/>
      <w:bookmarkStart w:id="14123" w:name="_Toc98774041"/>
      <w:bookmarkStart w:id="14124" w:name="_Toc106201802"/>
      <w:bookmarkStart w:id="14125" w:name="_Toc115191656"/>
      <w:bookmarkStart w:id="14126" w:name="_Toc122013545"/>
      <w:bookmarkStart w:id="14127" w:name="_Toc124155633"/>
      <w:bookmarkStart w:id="14128" w:name="_Toc131536204"/>
      <w:bookmarkStart w:id="14129" w:name="_Toc137399495"/>
      <w:bookmarkStart w:id="14130" w:name="_Toc156576195"/>
      <w:bookmarkStart w:id="14131" w:name="_Toc176783113"/>
      <w:bookmarkStart w:id="14132" w:name="_Toc187256615"/>
      <w:r w:rsidRPr="008C3753">
        <w:t>B.5</w:t>
      </w:r>
      <w:r w:rsidR="0071353E" w:rsidRPr="008C3753">
        <w:tab/>
      </w:r>
      <w:r w:rsidRPr="008C3753">
        <w:t>Power supply</w:t>
      </w:r>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133" w:name="_Toc21100232"/>
      <w:bookmarkStart w:id="14134" w:name="_Toc29810030"/>
      <w:bookmarkStart w:id="14135" w:name="_Toc36645423"/>
      <w:bookmarkStart w:id="14136" w:name="_Toc37272477"/>
      <w:bookmarkStart w:id="14137" w:name="_Toc45884724"/>
      <w:bookmarkStart w:id="14138" w:name="_Toc53182756"/>
      <w:bookmarkStart w:id="14139" w:name="_Toc58860543"/>
      <w:bookmarkStart w:id="14140" w:name="_Toc58863047"/>
      <w:bookmarkStart w:id="14141" w:name="_Toc61183032"/>
      <w:bookmarkStart w:id="14142" w:name="_Toc66728347"/>
      <w:bookmarkStart w:id="14143" w:name="_Toc74962224"/>
      <w:bookmarkStart w:id="14144" w:name="_Toc75243134"/>
      <w:bookmarkStart w:id="14145" w:name="_Toc76545480"/>
      <w:bookmarkStart w:id="14146" w:name="_Toc82595583"/>
      <w:bookmarkStart w:id="14147" w:name="_Toc89955614"/>
      <w:bookmarkStart w:id="14148" w:name="_Toc98774042"/>
      <w:bookmarkStart w:id="14149" w:name="_Toc106201803"/>
      <w:bookmarkStart w:id="14150" w:name="_Toc115191657"/>
      <w:bookmarkStart w:id="14151" w:name="_Toc122013546"/>
      <w:bookmarkStart w:id="14152" w:name="_Toc124155634"/>
      <w:bookmarkStart w:id="14153" w:name="_Toc131536205"/>
      <w:bookmarkStart w:id="14154" w:name="_Toc137399496"/>
      <w:bookmarkStart w:id="14155" w:name="_Toc156576196"/>
      <w:bookmarkStart w:id="14156" w:name="_Toc176783114"/>
      <w:bookmarkStart w:id="14157" w:name="_Toc187256616"/>
      <w:r w:rsidRPr="008C3753">
        <w:rPr>
          <w:lang w:eastAsia="sv-SE"/>
        </w:rPr>
        <w:t>B.6</w:t>
      </w:r>
      <w:r w:rsidR="0071353E" w:rsidRPr="008C3753">
        <w:rPr>
          <w:lang w:eastAsia="sv-SE"/>
        </w:rPr>
        <w:tab/>
      </w:r>
      <w:r w:rsidRPr="008C3753">
        <w:rPr>
          <w:lang w:eastAsia="sv-SE"/>
        </w:rPr>
        <w:t>Measurement of test environments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158" w:name="_Toc21100233"/>
      <w:bookmarkStart w:id="14159" w:name="_Toc29810031"/>
      <w:bookmarkStart w:id="14160" w:name="_Toc36645424"/>
      <w:bookmarkStart w:id="14161" w:name="_Toc37272478"/>
      <w:bookmarkStart w:id="14162" w:name="_Toc45884725"/>
      <w:bookmarkStart w:id="14163" w:name="_Toc53182757"/>
      <w:bookmarkStart w:id="14164" w:name="_Toc58860544"/>
      <w:bookmarkStart w:id="14165" w:name="_Toc58863048"/>
      <w:bookmarkStart w:id="14166" w:name="_Toc61183033"/>
      <w:bookmarkStart w:id="14167" w:name="_Toc66728348"/>
      <w:bookmarkStart w:id="14168" w:name="_Toc74962225"/>
      <w:bookmarkStart w:id="14169" w:name="_Toc75243135"/>
      <w:bookmarkStart w:id="14170" w:name="_Toc76545481"/>
      <w:bookmarkStart w:id="14171" w:name="_Toc82595584"/>
      <w:bookmarkStart w:id="14172" w:name="_Toc89955615"/>
      <w:bookmarkStart w:id="14173" w:name="_Toc98774043"/>
      <w:bookmarkStart w:id="14174" w:name="_Toc106201804"/>
      <w:bookmarkStart w:id="14175" w:name="_Toc115191658"/>
      <w:bookmarkStart w:id="14176" w:name="_Toc122013547"/>
      <w:bookmarkStart w:id="14177" w:name="_Toc124155635"/>
      <w:bookmarkStart w:id="14178" w:name="_Toc131536206"/>
      <w:bookmarkStart w:id="14179" w:name="_Toc137399497"/>
      <w:bookmarkStart w:id="14180" w:name="_Toc156576197"/>
      <w:bookmarkStart w:id="14181" w:name="_Toc176783115"/>
      <w:bookmarkStart w:id="14182" w:name="_Toc187256617"/>
      <w:r w:rsidRPr="008C3753">
        <w:lastRenderedPageBreak/>
        <w:t>Annex C (informative):</w:t>
      </w:r>
      <w:r w:rsidRPr="008C3753">
        <w:br/>
      </w:r>
      <w:r w:rsidR="000C671E" w:rsidRPr="008C3753">
        <w:t>Test tolerances and derivation of test requirements</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49FE0E2B" w14:textId="201406A0" w:rsidR="00FA5734" w:rsidRPr="008C3753" w:rsidRDefault="00FA5734" w:rsidP="0071353E">
      <w:pPr>
        <w:pStyle w:val="Heading1"/>
      </w:pPr>
      <w:bookmarkStart w:id="14183" w:name="_Toc21100234"/>
      <w:bookmarkStart w:id="14184" w:name="_Toc29810032"/>
      <w:bookmarkStart w:id="14185" w:name="_Toc36645425"/>
      <w:bookmarkStart w:id="14186" w:name="_Toc37272479"/>
      <w:bookmarkStart w:id="14187" w:name="_Toc45884726"/>
      <w:bookmarkStart w:id="14188" w:name="_Toc53182758"/>
      <w:bookmarkStart w:id="14189" w:name="_Toc58860545"/>
      <w:bookmarkStart w:id="14190" w:name="_Toc58863049"/>
      <w:bookmarkStart w:id="14191" w:name="_Toc61183034"/>
      <w:bookmarkStart w:id="14192" w:name="_Toc66728349"/>
      <w:bookmarkStart w:id="14193" w:name="_Toc74962226"/>
      <w:bookmarkStart w:id="14194" w:name="_Toc75243136"/>
      <w:bookmarkStart w:id="14195" w:name="_Toc76545482"/>
      <w:bookmarkStart w:id="14196" w:name="_Toc82595585"/>
      <w:bookmarkStart w:id="14197" w:name="_Toc89955616"/>
      <w:bookmarkStart w:id="14198" w:name="_Toc98774044"/>
      <w:bookmarkStart w:id="14199" w:name="_Toc106201805"/>
      <w:bookmarkStart w:id="14200" w:name="_Toc115191659"/>
      <w:bookmarkStart w:id="14201" w:name="_Toc122013548"/>
      <w:bookmarkStart w:id="14202" w:name="_Toc124155636"/>
      <w:bookmarkStart w:id="14203" w:name="_Toc131536207"/>
      <w:bookmarkStart w:id="14204" w:name="_Toc137399498"/>
      <w:bookmarkStart w:id="14205" w:name="_Toc156576198"/>
      <w:bookmarkStart w:id="14206" w:name="_Toc176783116"/>
      <w:bookmarkStart w:id="14207" w:name="_Toc187256618"/>
      <w:r w:rsidRPr="008C3753">
        <w:t>C.1</w:t>
      </w:r>
      <w:r w:rsidR="0071353E" w:rsidRPr="008C3753">
        <w:tab/>
      </w:r>
      <w:r w:rsidRPr="008C3753">
        <w:rPr>
          <w:lang w:eastAsia="sv-SE"/>
        </w:rPr>
        <w:t>Measurement of t</w:t>
      </w:r>
      <w:r w:rsidRPr="008C3753">
        <w:t>ransmitter</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4208" w:name="OLE_LINK129"/>
            <w:bookmarkStart w:id="14209" w:name="OLE_LINK130"/>
            <w:r w:rsidRPr="008C3753">
              <w:rPr>
                <w:rFonts w:cs="v4.2.0"/>
              </w:rPr>
              <w:t>(Note</w:t>
            </w:r>
            <w:r w:rsidR="008C2449">
              <w:rPr>
                <w:rFonts w:cs="v4.2.0"/>
              </w:rPr>
              <w:t xml:space="preserve"> 1</w:t>
            </w:r>
            <w:r w:rsidRPr="008C3753">
              <w:rPr>
                <w:rFonts w:cs="v4.2.0"/>
              </w:rPr>
              <w:t>)</w:t>
            </w:r>
            <w:bookmarkEnd w:id="14208"/>
            <w:bookmarkEnd w:id="14209"/>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210" w:name="_Toc21100235"/>
      <w:bookmarkStart w:id="14211" w:name="_Toc29810033"/>
      <w:bookmarkStart w:id="14212" w:name="_Toc36645426"/>
      <w:bookmarkStart w:id="14213" w:name="_Toc37272480"/>
      <w:bookmarkStart w:id="14214" w:name="_Toc45884727"/>
      <w:bookmarkStart w:id="14215" w:name="_Toc53182759"/>
      <w:bookmarkStart w:id="14216" w:name="_Toc58860546"/>
      <w:bookmarkStart w:id="14217" w:name="_Toc58863050"/>
      <w:bookmarkStart w:id="14218" w:name="_Toc61183035"/>
      <w:bookmarkStart w:id="14219" w:name="_Toc66728350"/>
      <w:bookmarkStart w:id="14220" w:name="_Toc74962227"/>
      <w:bookmarkStart w:id="14221" w:name="_Toc75243137"/>
      <w:bookmarkStart w:id="14222" w:name="_Toc76545483"/>
      <w:bookmarkStart w:id="14223" w:name="_Toc82595586"/>
      <w:bookmarkStart w:id="14224" w:name="_Toc89955617"/>
      <w:bookmarkStart w:id="14225" w:name="_Toc98774045"/>
      <w:bookmarkStart w:id="14226" w:name="_Toc106201806"/>
      <w:bookmarkStart w:id="14227" w:name="_Toc115191660"/>
      <w:bookmarkStart w:id="14228" w:name="_Toc122013549"/>
      <w:bookmarkStart w:id="14229" w:name="_Toc124155637"/>
      <w:bookmarkStart w:id="14230" w:name="_Toc131536208"/>
      <w:bookmarkStart w:id="14231" w:name="_Toc137399499"/>
      <w:bookmarkStart w:id="14232" w:name="_Toc156576199"/>
      <w:bookmarkStart w:id="14233" w:name="_Toc176783117"/>
      <w:bookmarkStart w:id="14234" w:name="_Toc187256619"/>
      <w:r w:rsidRPr="008C3753">
        <w:t>C.2</w:t>
      </w:r>
      <w:r w:rsidR="0071353E" w:rsidRPr="008C3753">
        <w:tab/>
      </w:r>
      <w:r w:rsidRPr="008C3753">
        <w:rPr>
          <w:lang w:eastAsia="sv-SE"/>
        </w:rPr>
        <w:t>Measurement of receiv</w:t>
      </w:r>
      <w:r w:rsidRPr="008C3753">
        <w:t>er</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235" w:name="_Toc21100236"/>
      <w:bookmarkStart w:id="14236" w:name="_Toc29810034"/>
      <w:bookmarkStart w:id="14237" w:name="_Toc36645427"/>
      <w:bookmarkStart w:id="14238" w:name="_Toc37272481"/>
      <w:bookmarkStart w:id="14239" w:name="_Toc45884728"/>
      <w:bookmarkStart w:id="14240" w:name="_Toc53182760"/>
      <w:bookmarkStart w:id="14241" w:name="_Toc58860547"/>
      <w:bookmarkStart w:id="14242" w:name="_Toc58863051"/>
      <w:bookmarkStart w:id="14243" w:name="_Toc61183036"/>
      <w:bookmarkStart w:id="14244" w:name="_Toc66728351"/>
      <w:bookmarkStart w:id="14245" w:name="_Toc74962228"/>
      <w:bookmarkStart w:id="14246" w:name="_Toc75243138"/>
      <w:bookmarkStart w:id="14247" w:name="_Toc76545484"/>
      <w:bookmarkStart w:id="14248" w:name="_Toc82595587"/>
      <w:bookmarkStart w:id="14249" w:name="_Toc89955618"/>
      <w:bookmarkStart w:id="14250" w:name="_Toc98774046"/>
      <w:bookmarkStart w:id="14251" w:name="_Toc106201807"/>
      <w:bookmarkStart w:id="14252" w:name="_Toc115191661"/>
      <w:bookmarkStart w:id="14253" w:name="_Toc122013550"/>
      <w:bookmarkStart w:id="14254" w:name="_Toc124155638"/>
      <w:bookmarkStart w:id="14255" w:name="_Toc131536209"/>
      <w:bookmarkStart w:id="14256" w:name="_Toc137399500"/>
      <w:bookmarkStart w:id="14257" w:name="_Toc156576200"/>
      <w:bookmarkStart w:id="14258" w:name="_Toc176783118"/>
      <w:bookmarkStart w:id="14259" w:name="_Toc187256620"/>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260" w:name="_Toc21100237"/>
      <w:bookmarkStart w:id="14261" w:name="_Toc29810035"/>
      <w:bookmarkStart w:id="14262" w:name="_Toc36645428"/>
      <w:bookmarkStart w:id="14263" w:name="_Toc37272482"/>
      <w:bookmarkStart w:id="14264" w:name="_Toc45884729"/>
      <w:r w:rsidRPr="008C3753">
        <w:br w:type="page"/>
      </w:r>
    </w:p>
    <w:p w14:paraId="486AF0F3" w14:textId="589A14A8" w:rsidR="00EB0004" w:rsidRPr="008C3753" w:rsidRDefault="00EB0004" w:rsidP="00EB0004">
      <w:pPr>
        <w:pStyle w:val="Heading8"/>
      </w:pPr>
      <w:bookmarkStart w:id="14265" w:name="_Toc53182761"/>
      <w:bookmarkStart w:id="14266" w:name="_Toc58860548"/>
      <w:bookmarkStart w:id="14267" w:name="_Toc58863052"/>
      <w:bookmarkStart w:id="14268" w:name="_Toc61183037"/>
      <w:bookmarkStart w:id="14269" w:name="_Toc66728352"/>
      <w:bookmarkStart w:id="14270" w:name="_Toc74962229"/>
      <w:bookmarkStart w:id="14271" w:name="_Toc75243139"/>
      <w:bookmarkStart w:id="14272" w:name="_Toc76545485"/>
      <w:bookmarkStart w:id="14273" w:name="_Toc82595588"/>
      <w:bookmarkStart w:id="14274" w:name="_Toc89955619"/>
      <w:bookmarkStart w:id="14275" w:name="_Toc98774047"/>
      <w:bookmarkStart w:id="14276" w:name="_Toc106201808"/>
      <w:bookmarkStart w:id="14277" w:name="_Toc115191662"/>
      <w:bookmarkStart w:id="14278" w:name="_Toc122013551"/>
      <w:bookmarkStart w:id="14279" w:name="_Toc124155639"/>
      <w:bookmarkStart w:id="14280" w:name="_Toc131536210"/>
      <w:bookmarkStart w:id="14281" w:name="_Toc137399501"/>
      <w:bookmarkStart w:id="14282" w:name="_Toc156576201"/>
      <w:bookmarkStart w:id="14283" w:name="_Toc176783119"/>
      <w:bookmarkStart w:id="14284" w:name="_Toc187256621"/>
      <w:r w:rsidRPr="008C3753">
        <w:lastRenderedPageBreak/>
        <w:t>Annex D (informative):</w:t>
      </w:r>
      <w:r w:rsidRPr="008C3753">
        <w:br/>
      </w:r>
      <w:r w:rsidR="00153C24" w:rsidRPr="008C3753">
        <w:t>Measurement system set-up</w:t>
      </w:r>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3F0AA529" w14:textId="7DD2388C" w:rsidR="00CD5402" w:rsidRPr="008C3753" w:rsidRDefault="00CD5402" w:rsidP="00CD5402">
      <w:pPr>
        <w:pStyle w:val="Heading1"/>
        <w:rPr>
          <w:rFonts w:cs="v4.2.0"/>
        </w:rPr>
      </w:pPr>
      <w:bookmarkStart w:id="14285" w:name="_Toc21100238"/>
      <w:bookmarkStart w:id="14286" w:name="_Toc29810036"/>
      <w:bookmarkStart w:id="14287" w:name="_Toc36645429"/>
      <w:bookmarkStart w:id="14288" w:name="_Toc37272483"/>
      <w:bookmarkStart w:id="14289" w:name="_Toc45884730"/>
      <w:bookmarkStart w:id="14290" w:name="_Toc53182762"/>
      <w:bookmarkStart w:id="14291" w:name="_Toc58860549"/>
      <w:bookmarkStart w:id="14292" w:name="_Toc58863053"/>
      <w:bookmarkStart w:id="14293" w:name="_Toc61183038"/>
      <w:bookmarkStart w:id="14294" w:name="_Toc66728353"/>
      <w:bookmarkStart w:id="14295" w:name="_Toc74962230"/>
      <w:bookmarkStart w:id="14296" w:name="_Toc75243140"/>
      <w:bookmarkStart w:id="14297" w:name="_Toc76545486"/>
      <w:bookmarkStart w:id="14298" w:name="_Toc82595589"/>
      <w:bookmarkStart w:id="14299" w:name="_Toc89955620"/>
      <w:bookmarkStart w:id="14300" w:name="_Toc98774048"/>
      <w:bookmarkStart w:id="14301" w:name="_Toc106201809"/>
      <w:bookmarkStart w:id="14302" w:name="_Toc115191663"/>
      <w:bookmarkStart w:id="14303" w:name="_Toc122013552"/>
      <w:bookmarkStart w:id="14304" w:name="_Toc124155640"/>
      <w:bookmarkStart w:id="14305" w:name="_Toc131536211"/>
      <w:bookmarkStart w:id="14306" w:name="_Toc137399502"/>
      <w:bookmarkStart w:id="14307" w:name="_Toc156576202"/>
      <w:bookmarkStart w:id="14308" w:name="_Toc176783120"/>
      <w:bookmarkStart w:id="14309" w:name="_Toc187256622"/>
      <w:r w:rsidRPr="008C3753">
        <w:rPr>
          <w:rFonts w:cs="v4.2.0"/>
        </w:rPr>
        <w:t>D.1</w:t>
      </w:r>
      <w:r w:rsidRPr="008C3753">
        <w:rPr>
          <w:rFonts w:cs="v4.2.0"/>
        </w:rPr>
        <w:tab/>
      </w:r>
      <w:r w:rsidRPr="008C3753">
        <w:rPr>
          <w:i/>
        </w:rPr>
        <w:t>BS type 1-C</w:t>
      </w:r>
      <w:r w:rsidRPr="008C3753">
        <w:rPr>
          <w:rFonts w:cs="v4.2.0"/>
        </w:rPr>
        <w:t xml:space="preserve"> transmitter</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166EDDAE" w14:textId="2451ED97" w:rsidR="00CD5402" w:rsidRPr="008C3753" w:rsidRDefault="00CD5402" w:rsidP="00CD5402">
      <w:pPr>
        <w:pStyle w:val="Heading2"/>
      </w:pPr>
      <w:bookmarkStart w:id="14310" w:name="_Toc21100239"/>
      <w:bookmarkStart w:id="14311" w:name="_Toc29810037"/>
      <w:bookmarkStart w:id="14312" w:name="_Toc36645430"/>
      <w:bookmarkStart w:id="14313" w:name="_Toc37272484"/>
      <w:bookmarkStart w:id="14314" w:name="_Toc45884731"/>
      <w:bookmarkStart w:id="14315" w:name="_Toc53182763"/>
      <w:bookmarkStart w:id="14316" w:name="_Toc58860550"/>
      <w:bookmarkStart w:id="14317" w:name="_Toc58863054"/>
      <w:bookmarkStart w:id="14318" w:name="_Toc61183039"/>
      <w:bookmarkStart w:id="14319" w:name="_Toc66728354"/>
      <w:bookmarkStart w:id="14320" w:name="_Toc74962231"/>
      <w:bookmarkStart w:id="14321" w:name="_Toc75243141"/>
      <w:bookmarkStart w:id="14322" w:name="_Toc76545487"/>
      <w:bookmarkStart w:id="14323" w:name="_Toc82595590"/>
      <w:bookmarkStart w:id="14324" w:name="_Toc89955621"/>
      <w:bookmarkStart w:id="14325" w:name="_Toc98774049"/>
      <w:bookmarkStart w:id="14326" w:name="_Toc106201810"/>
      <w:bookmarkStart w:id="14327" w:name="_Toc115191664"/>
      <w:bookmarkStart w:id="14328" w:name="_Toc122013553"/>
      <w:bookmarkStart w:id="14329" w:name="_Toc124155641"/>
      <w:bookmarkStart w:id="14330" w:name="_Toc131536212"/>
      <w:bookmarkStart w:id="14331" w:name="_Toc137399503"/>
      <w:bookmarkStart w:id="14332" w:name="_Toc156576203"/>
      <w:bookmarkStart w:id="14333" w:name="_Toc176783121"/>
      <w:bookmarkStart w:id="14334" w:name="_Toc18725662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bookmarkStart w:id="14335" w:name="_MON_1520062327"/>
    <w:bookmarkEnd w:id="14335"/>
    <w:p w14:paraId="363B1023" w14:textId="77777777" w:rsidR="00CD5402" w:rsidRPr="008C3753" w:rsidRDefault="00CD5402" w:rsidP="00CD5402">
      <w:pPr>
        <w:pStyle w:val="TH"/>
      </w:pPr>
      <w:r w:rsidRPr="008C3753">
        <w:object w:dxaOrig="7060" w:dyaOrig="1968" w14:anchorId="15629546">
          <v:shape id="_x0000_i1071" type="#_x0000_t75" style="width:308.5pt;height:87.5pt" o:ole="">
            <v:imagedata r:id="rId92" o:title=""/>
          </v:shape>
          <o:OLEObject Type="Embed" ProgID="Word.Picture.8" ShapeID="_x0000_i1071" DrawAspect="Content" ObjectID="_1797868848"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336" w:name="_Toc21100240"/>
      <w:bookmarkStart w:id="14337" w:name="_Toc29810038"/>
      <w:bookmarkStart w:id="14338" w:name="_Toc36645431"/>
      <w:bookmarkStart w:id="14339" w:name="_Toc37272485"/>
      <w:bookmarkStart w:id="14340" w:name="_Toc45884732"/>
      <w:bookmarkStart w:id="14341" w:name="_Toc53182764"/>
      <w:bookmarkStart w:id="14342" w:name="_Toc58860551"/>
      <w:bookmarkStart w:id="14343" w:name="_Toc58863055"/>
      <w:bookmarkStart w:id="14344" w:name="_Toc61183040"/>
      <w:bookmarkStart w:id="14345" w:name="_Toc66728355"/>
      <w:bookmarkStart w:id="14346" w:name="_Toc74962232"/>
      <w:bookmarkStart w:id="14347" w:name="_Toc75243142"/>
      <w:bookmarkStart w:id="14348" w:name="_Toc76545488"/>
      <w:bookmarkStart w:id="14349" w:name="_Toc82595591"/>
      <w:bookmarkStart w:id="14350" w:name="_Toc89955622"/>
      <w:bookmarkStart w:id="14351" w:name="_Toc98774050"/>
      <w:bookmarkStart w:id="14352" w:name="_Toc106201811"/>
      <w:bookmarkStart w:id="14353" w:name="_Toc115191665"/>
      <w:bookmarkStart w:id="14354" w:name="_Toc122013554"/>
      <w:bookmarkStart w:id="14355" w:name="_Toc124155642"/>
      <w:bookmarkStart w:id="14356" w:name="_Toc131536213"/>
      <w:bookmarkStart w:id="14357" w:name="_Toc137399504"/>
      <w:bookmarkStart w:id="14358" w:name="_Toc156576204"/>
      <w:bookmarkStart w:id="14359" w:name="_Toc176783122"/>
      <w:bookmarkStart w:id="14360" w:name="_Toc187256624"/>
      <w:r w:rsidRPr="008C3753">
        <w:t>D.1.2</w:t>
      </w:r>
      <w:r w:rsidRPr="008C3753">
        <w:tab/>
        <w:t>Transmitter intermodulation for BS type 1-C</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4B6FEB41" w14:textId="77777777" w:rsidR="00CD5402" w:rsidRPr="008C3753" w:rsidRDefault="00CD5402" w:rsidP="00CD5402"/>
    <w:bookmarkStart w:id="14361" w:name="_MON_1276619799"/>
    <w:bookmarkEnd w:id="14361"/>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pt;height:200.5pt" o:ole="" fillcolor="window">
            <v:imagedata r:id="rId94" o:title=""/>
          </v:shape>
          <o:OLEObject Type="Embed" ProgID="Word.Picture.8" ShapeID="_x0000_i1072" DrawAspect="Content" ObjectID="_1797868849"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362" w:name="_Toc21100241"/>
      <w:bookmarkStart w:id="14363" w:name="_Toc29810039"/>
      <w:bookmarkStart w:id="14364" w:name="_Toc36645432"/>
      <w:bookmarkStart w:id="14365" w:name="_Toc37272486"/>
      <w:bookmarkStart w:id="14366" w:name="_Toc45884733"/>
      <w:bookmarkStart w:id="14367" w:name="_Toc53182765"/>
      <w:bookmarkStart w:id="14368" w:name="_Toc58860552"/>
      <w:bookmarkStart w:id="14369" w:name="_Toc58863056"/>
      <w:bookmarkStart w:id="14370" w:name="_Toc61183041"/>
      <w:bookmarkStart w:id="14371" w:name="_Toc66728356"/>
      <w:bookmarkStart w:id="14372" w:name="_Toc74962233"/>
      <w:bookmarkStart w:id="14373" w:name="_Toc75243143"/>
      <w:bookmarkStart w:id="14374" w:name="_Toc76545489"/>
      <w:bookmarkStart w:id="14375" w:name="_Toc82595592"/>
      <w:bookmarkStart w:id="14376" w:name="_Toc89955623"/>
      <w:bookmarkStart w:id="14377" w:name="_Toc98774051"/>
      <w:bookmarkStart w:id="14378" w:name="_Toc106201812"/>
      <w:bookmarkStart w:id="14379" w:name="_Toc115191666"/>
      <w:bookmarkStart w:id="14380" w:name="_Toc122013555"/>
      <w:bookmarkStart w:id="14381" w:name="_Toc124155643"/>
      <w:bookmarkStart w:id="14382" w:name="_Toc131536214"/>
      <w:bookmarkStart w:id="14383" w:name="_Toc137399505"/>
      <w:bookmarkStart w:id="14384" w:name="_Toc156576205"/>
      <w:bookmarkStart w:id="14385" w:name="_Toc176783123"/>
      <w:bookmarkStart w:id="14386" w:name="_Toc187256625"/>
      <w:r w:rsidRPr="008C3753">
        <w:lastRenderedPageBreak/>
        <w:t>D.1.3</w:t>
      </w:r>
      <w:r w:rsidRPr="008C3753">
        <w:tab/>
        <w:t xml:space="preserve">Time alignment error for </w:t>
      </w:r>
      <w:r w:rsidRPr="008C3753">
        <w:rPr>
          <w:i/>
        </w:rPr>
        <w:t>BS type 1-C</w:t>
      </w:r>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bookmarkStart w:id="14387" w:name="_MON_1615039267"/>
    <w:bookmarkEnd w:id="14387"/>
    <w:p w14:paraId="2F26F12D" w14:textId="771D73C6" w:rsidR="00545A94" w:rsidRPr="008C3753" w:rsidRDefault="00545A94" w:rsidP="00CD5402">
      <w:pPr>
        <w:pStyle w:val="TH"/>
      </w:pPr>
      <w:r w:rsidRPr="008C3753">
        <w:object w:dxaOrig="9265" w:dyaOrig="4212" w14:anchorId="47BDF8EA">
          <v:shape id="_x0000_i1073" type="#_x0000_t75" style="width:462.5pt;height:206pt" o:ole="">
            <v:imagedata r:id="rId96" o:title=""/>
          </v:shape>
          <o:OLEObject Type="Embed" ProgID="Word.Picture.8" ShapeID="_x0000_i1073" DrawAspect="Content" ObjectID="_1797868850"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388" w:name="_Toc21100242"/>
      <w:bookmarkStart w:id="14389" w:name="_Toc29810040"/>
      <w:bookmarkStart w:id="14390" w:name="_Toc36645433"/>
      <w:bookmarkStart w:id="14391" w:name="_Toc37272487"/>
      <w:bookmarkStart w:id="14392" w:name="_Toc45884734"/>
      <w:bookmarkStart w:id="14393" w:name="_Toc53182766"/>
      <w:bookmarkStart w:id="14394" w:name="_Toc58860553"/>
      <w:bookmarkStart w:id="14395" w:name="_Toc58863057"/>
      <w:bookmarkStart w:id="14396" w:name="_Toc61183042"/>
      <w:bookmarkStart w:id="14397" w:name="_Toc66728357"/>
      <w:bookmarkStart w:id="14398" w:name="_Toc74962234"/>
      <w:bookmarkStart w:id="14399" w:name="_Toc75243144"/>
      <w:bookmarkStart w:id="14400" w:name="_Toc76545490"/>
      <w:bookmarkStart w:id="14401" w:name="_Toc82595593"/>
      <w:bookmarkStart w:id="14402" w:name="_Toc89955624"/>
      <w:bookmarkStart w:id="14403" w:name="_Toc98774052"/>
      <w:bookmarkStart w:id="14404" w:name="_Toc106201813"/>
      <w:bookmarkStart w:id="14405" w:name="_Toc115191667"/>
      <w:bookmarkStart w:id="14406" w:name="_Toc122013556"/>
      <w:bookmarkStart w:id="14407" w:name="_Toc124155644"/>
      <w:bookmarkStart w:id="14408" w:name="_Toc131536215"/>
      <w:bookmarkStart w:id="14409" w:name="_Toc137399506"/>
      <w:bookmarkStart w:id="14410" w:name="_Toc156576206"/>
      <w:bookmarkStart w:id="14411" w:name="_Toc176783124"/>
      <w:bookmarkStart w:id="14412" w:name="_Toc187256626"/>
      <w:r w:rsidRPr="008C3753">
        <w:t>D.2</w:t>
      </w:r>
      <w:r w:rsidRPr="008C3753">
        <w:tab/>
        <w:t xml:space="preserve">BS type 1-C </w:t>
      </w:r>
      <w:r w:rsidR="00506C97" w:rsidRPr="008C3753">
        <w:t>r</w:t>
      </w:r>
      <w:r w:rsidRPr="008C3753">
        <w:t>eceiver</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9C13044" w14:textId="77777777" w:rsidR="00CD5402" w:rsidRPr="008C3753" w:rsidRDefault="00CD5402" w:rsidP="00CD5402">
      <w:pPr>
        <w:pStyle w:val="Heading2"/>
      </w:pPr>
      <w:bookmarkStart w:id="14413" w:name="_Ref469079239"/>
      <w:bookmarkStart w:id="14414" w:name="_Toc21100243"/>
      <w:bookmarkStart w:id="14415" w:name="_Toc29810041"/>
      <w:bookmarkStart w:id="14416" w:name="_Toc36645434"/>
      <w:bookmarkStart w:id="14417" w:name="_Toc37272488"/>
      <w:bookmarkStart w:id="14418" w:name="_Toc45884735"/>
      <w:bookmarkStart w:id="14419" w:name="_Toc53182767"/>
      <w:bookmarkStart w:id="14420" w:name="_Toc58860554"/>
      <w:bookmarkStart w:id="14421" w:name="_Toc58863058"/>
      <w:bookmarkStart w:id="14422" w:name="_Toc61183043"/>
      <w:bookmarkStart w:id="14423" w:name="_Toc66728358"/>
      <w:bookmarkStart w:id="14424" w:name="_Toc74962235"/>
      <w:bookmarkStart w:id="14425" w:name="_Toc75243145"/>
      <w:bookmarkStart w:id="14426" w:name="_Toc76545491"/>
      <w:bookmarkStart w:id="14427" w:name="_Toc82595594"/>
      <w:bookmarkStart w:id="14428" w:name="_Toc89955625"/>
      <w:bookmarkStart w:id="14429" w:name="_Toc98774053"/>
      <w:bookmarkStart w:id="14430" w:name="_Toc106201814"/>
      <w:bookmarkStart w:id="14431" w:name="_Toc115191668"/>
      <w:bookmarkStart w:id="14432" w:name="_Toc122013557"/>
      <w:bookmarkStart w:id="14433" w:name="_Toc124155645"/>
      <w:bookmarkStart w:id="14434" w:name="_Toc131536216"/>
      <w:bookmarkStart w:id="14435" w:name="_Toc137399507"/>
      <w:bookmarkStart w:id="14436" w:name="_Toc156576207"/>
      <w:bookmarkStart w:id="14437" w:name="_Toc176783125"/>
      <w:bookmarkStart w:id="14438" w:name="_Toc187256627"/>
      <w:r w:rsidRPr="008C3753">
        <w:t>D.2.1</w:t>
      </w:r>
      <w:r w:rsidRPr="008C3753">
        <w:tab/>
        <w:t>Reference sensitivity level</w:t>
      </w:r>
      <w:bookmarkEnd w:id="14413"/>
      <w:r w:rsidRPr="008C3753">
        <w:t xml:space="preserve"> for BS type 1-C</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bookmarkStart w:id="14439" w:name="_MON_1520071938"/>
    <w:bookmarkEnd w:id="14439"/>
    <w:p w14:paraId="43656710" w14:textId="77777777" w:rsidR="00CD5402" w:rsidRPr="008C3753" w:rsidRDefault="00CD5402" w:rsidP="00CD5402">
      <w:pPr>
        <w:pStyle w:val="TH"/>
      </w:pPr>
      <w:r w:rsidRPr="008C3753">
        <w:object w:dxaOrig="8860" w:dyaOrig="5080" w14:anchorId="5612F579">
          <v:shape id="_x0000_i1074" type="#_x0000_t75" style="width:380pt;height:227pt" o:ole="">
            <v:imagedata r:id="rId98" o:title=""/>
          </v:shape>
          <o:OLEObject Type="Embed" ProgID="Word.Picture.8" ShapeID="_x0000_i1074" DrawAspect="Content" ObjectID="_1797868851"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440" w:name="_Toc21100244"/>
      <w:bookmarkStart w:id="14441" w:name="_Toc29810042"/>
      <w:bookmarkStart w:id="14442" w:name="_Toc36645435"/>
      <w:bookmarkStart w:id="14443" w:name="_Toc37272489"/>
      <w:bookmarkStart w:id="14444" w:name="_Toc45884736"/>
      <w:bookmarkStart w:id="14445" w:name="_Toc53182768"/>
      <w:bookmarkStart w:id="14446" w:name="_Toc58860555"/>
      <w:bookmarkStart w:id="14447" w:name="_Toc58863059"/>
      <w:bookmarkStart w:id="14448" w:name="_Toc61183044"/>
      <w:bookmarkStart w:id="14449" w:name="_Toc66728359"/>
      <w:bookmarkStart w:id="14450" w:name="_Toc74962236"/>
      <w:bookmarkStart w:id="14451" w:name="_Toc75243146"/>
      <w:bookmarkStart w:id="14452" w:name="_Toc76545492"/>
      <w:bookmarkStart w:id="14453" w:name="_Toc82595595"/>
      <w:bookmarkStart w:id="14454" w:name="_Toc89955626"/>
      <w:bookmarkStart w:id="14455" w:name="_Toc98774054"/>
      <w:bookmarkStart w:id="14456" w:name="_Toc106201815"/>
      <w:bookmarkStart w:id="14457" w:name="_Toc115191669"/>
      <w:bookmarkStart w:id="14458" w:name="_Toc122013558"/>
      <w:bookmarkStart w:id="14459" w:name="_Toc124155646"/>
      <w:bookmarkStart w:id="14460" w:name="_Toc131536217"/>
      <w:bookmarkStart w:id="14461" w:name="_Toc137399508"/>
      <w:bookmarkStart w:id="14462" w:name="_Toc156576208"/>
      <w:bookmarkStart w:id="14463" w:name="_Toc176783126"/>
      <w:bookmarkStart w:id="14464" w:name="_Toc187256628"/>
      <w:r w:rsidRPr="008C3753">
        <w:lastRenderedPageBreak/>
        <w:t>D.2.2</w:t>
      </w:r>
      <w:r w:rsidRPr="008C3753">
        <w:tab/>
        <w:t>Dynamic range for BS type 1-C</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bookmarkStart w:id="14465" w:name="_MON_1261995440"/>
    <w:bookmarkStart w:id="14466" w:name="_MON_1276619979"/>
    <w:bookmarkStart w:id="14467" w:name="_MON_1015844876"/>
    <w:bookmarkEnd w:id="14465"/>
    <w:bookmarkEnd w:id="14466"/>
    <w:bookmarkEnd w:id="14467"/>
    <w:bookmarkStart w:id="14468" w:name="_MON_1261994495"/>
    <w:bookmarkEnd w:id="1446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0" o:title="" cropright="9724f"/>
          </v:shape>
          <o:OLEObject Type="Embed" ProgID="Word.Picture.8" ShapeID="_x0000_i1075" DrawAspect="Content" ObjectID="_1797868852"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469" w:name="_Toc21100245"/>
      <w:bookmarkStart w:id="14470" w:name="_Toc29810043"/>
      <w:bookmarkStart w:id="14471" w:name="_Toc36645436"/>
      <w:bookmarkStart w:id="14472" w:name="_Toc37272490"/>
      <w:bookmarkStart w:id="14473" w:name="_Toc45884737"/>
      <w:bookmarkStart w:id="14474" w:name="_Toc53182769"/>
      <w:bookmarkStart w:id="14475" w:name="_Toc58860556"/>
      <w:bookmarkStart w:id="14476" w:name="_Toc58863060"/>
      <w:bookmarkStart w:id="14477" w:name="_Toc61183045"/>
      <w:bookmarkStart w:id="14478" w:name="_Toc66728360"/>
      <w:bookmarkStart w:id="14479" w:name="_Toc74962237"/>
      <w:bookmarkStart w:id="14480" w:name="_Toc75243147"/>
      <w:bookmarkStart w:id="14481" w:name="_Toc76545493"/>
      <w:bookmarkStart w:id="14482" w:name="_Toc82595596"/>
      <w:bookmarkStart w:id="14483" w:name="_Toc89955627"/>
      <w:bookmarkStart w:id="14484" w:name="_Toc98774055"/>
      <w:bookmarkStart w:id="14485" w:name="_Toc106201816"/>
      <w:bookmarkStart w:id="14486" w:name="_Toc115191670"/>
      <w:bookmarkStart w:id="14487" w:name="_Toc122013559"/>
      <w:bookmarkStart w:id="14488" w:name="_Toc124155647"/>
      <w:bookmarkStart w:id="14489" w:name="_Toc131536218"/>
      <w:bookmarkStart w:id="14490" w:name="_Toc137399509"/>
      <w:bookmarkStart w:id="14491" w:name="_Toc156576209"/>
      <w:bookmarkStart w:id="14492" w:name="_Toc176783127"/>
      <w:bookmarkStart w:id="14493" w:name="_Toc187256629"/>
      <w:r w:rsidRPr="008C3753">
        <w:t>D.2.3</w:t>
      </w:r>
      <w:r w:rsidRPr="008C3753">
        <w:tab/>
        <w:t>In-channel selectivity for BS type 1-C</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bookmarkStart w:id="14494" w:name="_MON_1276620167"/>
    <w:bookmarkStart w:id="14495" w:name="_MON_1276620239"/>
    <w:bookmarkStart w:id="14496" w:name="_MON_1290342986"/>
    <w:bookmarkStart w:id="14497" w:name="_MON_1266917164"/>
    <w:bookmarkEnd w:id="14494"/>
    <w:bookmarkEnd w:id="14495"/>
    <w:bookmarkEnd w:id="14496"/>
    <w:bookmarkEnd w:id="14497"/>
    <w:bookmarkStart w:id="14498" w:name="_MON_1276620081"/>
    <w:bookmarkEnd w:id="1449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2" o:title="" cropright="9724f"/>
          </v:shape>
          <o:OLEObject Type="Embed" ProgID="Word.Picture.8" ShapeID="_x0000_i1076" DrawAspect="Content" ObjectID="_1797868853"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499" w:name="_Toc21100246"/>
      <w:bookmarkStart w:id="14500" w:name="_Toc29810044"/>
      <w:bookmarkStart w:id="14501" w:name="_Toc36645437"/>
      <w:bookmarkStart w:id="14502" w:name="_Toc37272491"/>
      <w:bookmarkStart w:id="14503" w:name="_Toc45884738"/>
      <w:bookmarkStart w:id="14504" w:name="_Toc53182770"/>
      <w:bookmarkStart w:id="14505" w:name="_Toc58860557"/>
      <w:bookmarkStart w:id="14506" w:name="_Toc58863061"/>
      <w:bookmarkStart w:id="14507" w:name="_Toc61183046"/>
      <w:bookmarkStart w:id="14508" w:name="_Toc66728361"/>
      <w:bookmarkStart w:id="14509" w:name="_Toc74962238"/>
      <w:bookmarkStart w:id="14510" w:name="_Toc75243148"/>
      <w:bookmarkStart w:id="14511" w:name="_Toc76545494"/>
      <w:bookmarkStart w:id="14512" w:name="_Toc82595597"/>
      <w:bookmarkStart w:id="14513" w:name="_Toc89955628"/>
      <w:bookmarkStart w:id="14514" w:name="_Toc98774056"/>
      <w:bookmarkStart w:id="14515" w:name="_Toc106201817"/>
      <w:bookmarkStart w:id="14516" w:name="_Toc115191671"/>
      <w:bookmarkStart w:id="14517" w:name="_Toc122013560"/>
      <w:bookmarkStart w:id="14518" w:name="_Toc124155648"/>
      <w:bookmarkStart w:id="14519" w:name="_Toc131536219"/>
      <w:bookmarkStart w:id="14520" w:name="_Toc137399510"/>
      <w:bookmarkStart w:id="14521" w:name="_Toc156576210"/>
      <w:bookmarkStart w:id="14522" w:name="_Toc176783128"/>
      <w:bookmarkStart w:id="14523" w:name="_Toc187256630"/>
      <w:r w:rsidRPr="008C3753">
        <w:lastRenderedPageBreak/>
        <w:t>D.2.4</w:t>
      </w:r>
      <w:r w:rsidRPr="008C3753">
        <w:tab/>
        <w:t>Adjacent Channel Selectivity (ACS) and narrowband blocking for BS type 1-C</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4AC9848E" w14:textId="425BFF8C" w:rsidR="009F2E4D" w:rsidRPr="008C3753" w:rsidRDefault="009F2E4D" w:rsidP="00CB14A5">
      <w:pPr>
        <w:pStyle w:val="TH"/>
      </w:pPr>
      <w:r w:rsidRPr="008C3753">
        <w:object w:dxaOrig="9351" w:dyaOrig="3025" w14:anchorId="024C78F8">
          <v:shape id="_x0000_i1077" type="#_x0000_t75" style="width:469pt;height:148pt" o:ole="">
            <v:imagedata r:id="rId104" o:title=""/>
          </v:shape>
          <o:OLEObject Type="Embed" ProgID="Word.Picture.8" ShapeID="_x0000_i1077" DrawAspect="Content" ObjectID="_1797868854"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524" w:name="_Toc21100247"/>
      <w:bookmarkStart w:id="14525" w:name="_Toc29810045"/>
      <w:bookmarkStart w:id="14526" w:name="_Toc36645438"/>
      <w:bookmarkStart w:id="14527" w:name="_Toc37272492"/>
      <w:bookmarkStart w:id="14528" w:name="_Toc45884739"/>
      <w:bookmarkStart w:id="14529" w:name="_Toc53182771"/>
      <w:bookmarkStart w:id="14530" w:name="_Toc58860558"/>
      <w:bookmarkStart w:id="14531" w:name="_Toc58863062"/>
      <w:bookmarkStart w:id="14532" w:name="_Toc61183047"/>
      <w:bookmarkStart w:id="14533" w:name="_Toc66728362"/>
      <w:bookmarkStart w:id="14534" w:name="_Toc74962239"/>
      <w:bookmarkStart w:id="14535" w:name="_Toc75243149"/>
      <w:bookmarkStart w:id="14536" w:name="_Toc76545495"/>
      <w:bookmarkStart w:id="14537" w:name="_Toc82595598"/>
      <w:bookmarkStart w:id="14538" w:name="_Toc89955629"/>
      <w:bookmarkStart w:id="14539" w:name="_Toc98774057"/>
      <w:bookmarkStart w:id="14540" w:name="_Toc106201818"/>
      <w:bookmarkStart w:id="14541" w:name="_Toc115191672"/>
      <w:bookmarkStart w:id="14542" w:name="_Toc122013561"/>
      <w:bookmarkStart w:id="14543" w:name="_Toc124155649"/>
      <w:bookmarkStart w:id="14544" w:name="_Toc131536220"/>
      <w:bookmarkStart w:id="14545" w:name="_Toc137399511"/>
      <w:bookmarkStart w:id="14546" w:name="_Toc156576211"/>
      <w:bookmarkStart w:id="14547" w:name="_Toc176783129"/>
      <w:bookmarkStart w:id="14548" w:name="_Toc187256631"/>
      <w:r w:rsidRPr="008C3753">
        <w:rPr>
          <w:rFonts w:cs="v4.2.0"/>
        </w:rPr>
        <w:t>D.2.5</w:t>
      </w:r>
      <w:r w:rsidRPr="008C3753">
        <w:rPr>
          <w:rFonts w:cs="v4.2.0"/>
        </w:rPr>
        <w:tab/>
        <w:t xml:space="preserve">Blocking characteristics for </w:t>
      </w:r>
      <w:r w:rsidRPr="008C3753">
        <w:t>BS type 1-C</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bookmarkStart w:id="14549" w:name="_MON_1520073045"/>
    <w:bookmarkEnd w:id="14549"/>
    <w:p w14:paraId="600C0A4E" w14:textId="77777777" w:rsidR="00CD5402" w:rsidRPr="008C3753" w:rsidRDefault="00CD5402" w:rsidP="00CD5402">
      <w:pPr>
        <w:pStyle w:val="TH"/>
      </w:pPr>
      <w:r w:rsidRPr="008C3753">
        <w:object w:dxaOrig="10772" w:dyaOrig="2293" w14:anchorId="6BCDBF7E">
          <v:shape id="_x0000_i1078" type="#_x0000_t75" style="width:468pt;height:102.5pt" o:ole="">
            <v:imagedata r:id="rId106" o:title=""/>
          </v:shape>
          <o:OLEObject Type="Embed" ProgID="Word.Picture.8" ShapeID="_x0000_i1078" DrawAspect="Content" ObjectID="_1797868855"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550" w:name="_Toc21100248"/>
      <w:bookmarkStart w:id="14551" w:name="_Toc29810046"/>
      <w:bookmarkStart w:id="14552" w:name="_Toc36645439"/>
      <w:bookmarkStart w:id="14553" w:name="_Toc37272493"/>
      <w:bookmarkStart w:id="14554" w:name="_Toc45884740"/>
      <w:bookmarkStart w:id="14555" w:name="_Toc53182772"/>
      <w:bookmarkStart w:id="14556" w:name="_Toc58860559"/>
      <w:bookmarkStart w:id="14557" w:name="_Toc58863063"/>
      <w:bookmarkStart w:id="14558" w:name="_Toc61183048"/>
      <w:bookmarkStart w:id="14559" w:name="_Toc66728363"/>
      <w:bookmarkStart w:id="14560" w:name="_Toc74962240"/>
      <w:bookmarkStart w:id="14561" w:name="_Toc75243150"/>
      <w:bookmarkStart w:id="14562" w:name="_Toc76545496"/>
      <w:bookmarkStart w:id="14563" w:name="_Toc82595599"/>
      <w:bookmarkStart w:id="14564" w:name="_Toc89955630"/>
      <w:bookmarkStart w:id="14565" w:name="_Toc98774058"/>
      <w:bookmarkStart w:id="14566" w:name="_Toc106201819"/>
      <w:bookmarkStart w:id="14567" w:name="_Toc115191673"/>
      <w:bookmarkStart w:id="14568" w:name="_Toc122013562"/>
      <w:bookmarkStart w:id="14569" w:name="_Toc124155650"/>
      <w:bookmarkStart w:id="14570" w:name="_Toc131536221"/>
      <w:bookmarkStart w:id="14571" w:name="_Toc137399512"/>
      <w:bookmarkStart w:id="14572" w:name="_Toc156576212"/>
      <w:bookmarkStart w:id="14573" w:name="_Toc176783130"/>
      <w:bookmarkStart w:id="14574" w:name="_Toc187256632"/>
      <w:r w:rsidRPr="008C3753">
        <w:rPr>
          <w:rFonts w:cs="v4.2.0"/>
        </w:rPr>
        <w:lastRenderedPageBreak/>
        <w:t>D.2.6</w:t>
      </w:r>
      <w:r w:rsidRPr="008C3753">
        <w:rPr>
          <w:rFonts w:cs="v4.2.0"/>
        </w:rPr>
        <w:tab/>
        <w:t xml:space="preserve">Receiver spurious emission for </w:t>
      </w:r>
      <w:r w:rsidRPr="008C3753">
        <w:t>BS type 1-C</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p>
    <w:bookmarkStart w:id="14575" w:name="_MON_1520072535"/>
    <w:bookmarkEnd w:id="14575"/>
    <w:p w14:paraId="64086BE4" w14:textId="77777777" w:rsidR="00CD5402" w:rsidRPr="008C3753" w:rsidRDefault="00CD5402" w:rsidP="00CD5402">
      <w:pPr>
        <w:pStyle w:val="TH"/>
      </w:pPr>
      <w:r w:rsidRPr="008C3753">
        <w:object w:dxaOrig="8212" w:dyaOrig="5800" w14:anchorId="4F382B0D">
          <v:shape id="_x0000_i1079" type="#_x0000_t75" style="width:5in;height:252.5pt" o:ole="">
            <v:imagedata r:id="rId108" o:title=""/>
          </v:shape>
          <o:OLEObject Type="Embed" ProgID="Word.Picture.8" ShapeID="_x0000_i1079" DrawAspect="Content" ObjectID="_1797868856"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576" w:name="_Toc21100249"/>
      <w:bookmarkStart w:id="14577" w:name="_Toc29810047"/>
      <w:bookmarkStart w:id="14578" w:name="_Toc36645440"/>
      <w:bookmarkStart w:id="14579" w:name="_Toc37272494"/>
      <w:bookmarkStart w:id="14580" w:name="_Toc45884741"/>
      <w:bookmarkStart w:id="14581" w:name="_Toc53182773"/>
      <w:bookmarkStart w:id="14582" w:name="_Toc58860560"/>
      <w:bookmarkStart w:id="14583" w:name="_Toc58863064"/>
      <w:bookmarkStart w:id="14584" w:name="_Toc61183049"/>
      <w:bookmarkStart w:id="14585" w:name="_Toc66728364"/>
      <w:bookmarkStart w:id="14586" w:name="_Toc74962241"/>
      <w:bookmarkStart w:id="14587" w:name="_Toc75243151"/>
      <w:bookmarkStart w:id="14588" w:name="_Toc76545497"/>
      <w:bookmarkStart w:id="14589" w:name="_Toc82595600"/>
      <w:bookmarkStart w:id="14590" w:name="_Toc89955631"/>
      <w:bookmarkStart w:id="14591" w:name="_Toc98774059"/>
      <w:bookmarkStart w:id="14592" w:name="_Toc106201820"/>
      <w:bookmarkStart w:id="14593" w:name="_Toc115191674"/>
      <w:bookmarkStart w:id="14594" w:name="_Toc122013563"/>
      <w:bookmarkStart w:id="14595" w:name="_Toc124155651"/>
      <w:bookmarkStart w:id="14596" w:name="_Toc131536222"/>
      <w:bookmarkStart w:id="14597" w:name="_Toc137399513"/>
      <w:bookmarkStart w:id="14598" w:name="_Toc156576213"/>
      <w:bookmarkStart w:id="14599" w:name="_Toc176783131"/>
      <w:bookmarkStart w:id="14600" w:name="_Toc187256633"/>
      <w:r w:rsidRPr="008C3753">
        <w:rPr>
          <w:rFonts w:cs="v4.2.0"/>
        </w:rPr>
        <w:t>D.2.7</w:t>
      </w:r>
      <w:r w:rsidRPr="008C3753">
        <w:rPr>
          <w:rFonts w:cs="v4.2.0"/>
        </w:rPr>
        <w:tab/>
        <w:t xml:space="preserve">Intermodulation characteristics for </w:t>
      </w:r>
      <w:r w:rsidRPr="008C3753">
        <w:t>BS type 1-C</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bookmarkStart w:id="14601" w:name="_MON_1596456732"/>
    <w:bookmarkEnd w:id="14601"/>
    <w:p w14:paraId="103B098C" w14:textId="77777777" w:rsidR="00CD5402" w:rsidRPr="008C3753" w:rsidRDefault="00CD5402" w:rsidP="00CD5402">
      <w:pPr>
        <w:pStyle w:val="TH"/>
      </w:pPr>
      <w:r w:rsidRPr="008C3753">
        <w:object w:dxaOrig="7204" w:dyaOrig="5393" w14:anchorId="38D86951">
          <v:shape id="_x0000_i1080" type="#_x0000_t75" style="width:6in;height:200pt" o:ole="">
            <v:imagedata r:id="rId110" o:title="" croptop="16816f" cropbottom="24691f" cropleft="14937f" cropright="11094f"/>
          </v:shape>
          <o:OLEObject Type="Embed" ProgID="PowerPoint.Show.8" ShapeID="_x0000_i1080" DrawAspect="Content" ObjectID="_1797868857"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02" w:name="_MON_1276619826"/>
      <w:bookmarkStart w:id="14603" w:name="_MON_1276619896"/>
      <w:bookmarkStart w:id="14604" w:name="_MON_1276619915"/>
      <w:bookmarkStart w:id="14605" w:name="_MON_1270642148"/>
      <w:bookmarkStart w:id="14606" w:name="_MON_1270642157"/>
      <w:bookmarkStart w:id="14607" w:name="_MON_1270642221"/>
      <w:bookmarkStart w:id="14608" w:name="_MON_1270642233"/>
      <w:bookmarkStart w:id="14609" w:name="_MON_1270642247"/>
      <w:bookmarkStart w:id="14610" w:name="_MON_1270896627"/>
      <w:bookmarkEnd w:id="14602"/>
      <w:bookmarkEnd w:id="14603"/>
      <w:bookmarkEnd w:id="14604"/>
      <w:bookmarkEnd w:id="14605"/>
      <w:bookmarkEnd w:id="14606"/>
      <w:bookmarkEnd w:id="14607"/>
      <w:bookmarkEnd w:id="14608"/>
      <w:bookmarkEnd w:id="14609"/>
      <w:bookmarkEnd w:id="14610"/>
    </w:p>
    <w:p w14:paraId="7FD5CB2C" w14:textId="3D69A0ED" w:rsidR="00CD5402" w:rsidRPr="008C3753" w:rsidRDefault="00CD5402" w:rsidP="00CD5402">
      <w:pPr>
        <w:pStyle w:val="Heading1"/>
      </w:pPr>
      <w:bookmarkStart w:id="14611" w:name="_Toc21100250"/>
      <w:bookmarkStart w:id="14612" w:name="_Toc29810048"/>
      <w:bookmarkStart w:id="14613" w:name="_Toc36645441"/>
      <w:bookmarkStart w:id="14614" w:name="_Toc37272495"/>
      <w:bookmarkStart w:id="14615" w:name="_Toc45884742"/>
      <w:bookmarkStart w:id="14616" w:name="_Toc53182774"/>
      <w:bookmarkStart w:id="14617" w:name="_Toc58860561"/>
      <w:bookmarkStart w:id="14618" w:name="_Toc58863065"/>
      <w:bookmarkStart w:id="14619" w:name="_Toc61183050"/>
      <w:bookmarkStart w:id="14620" w:name="_Toc66728365"/>
      <w:bookmarkStart w:id="14621" w:name="_Toc74962242"/>
      <w:bookmarkStart w:id="14622" w:name="_Toc75243152"/>
      <w:bookmarkStart w:id="14623" w:name="_Toc76545498"/>
      <w:bookmarkStart w:id="14624" w:name="_Toc82595601"/>
      <w:bookmarkStart w:id="14625" w:name="_Toc89955632"/>
      <w:bookmarkStart w:id="14626" w:name="_Toc98774060"/>
      <w:bookmarkStart w:id="14627" w:name="_Toc106201821"/>
      <w:bookmarkStart w:id="14628" w:name="_Toc115191675"/>
      <w:bookmarkStart w:id="14629" w:name="_Toc122013564"/>
      <w:bookmarkStart w:id="14630" w:name="_Toc124155652"/>
      <w:bookmarkStart w:id="14631" w:name="_Toc131536223"/>
      <w:bookmarkStart w:id="14632" w:name="_Toc137399514"/>
      <w:bookmarkStart w:id="14633" w:name="_Toc156576214"/>
      <w:bookmarkStart w:id="14634" w:name="_Toc176783132"/>
      <w:bookmarkStart w:id="14635" w:name="_Toc187256634"/>
      <w:r w:rsidRPr="008C3753">
        <w:lastRenderedPageBreak/>
        <w:t>D.3</w:t>
      </w:r>
      <w:r w:rsidRPr="008C3753">
        <w:tab/>
      </w:r>
      <w:r w:rsidRPr="008C3753">
        <w:rPr>
          <w:i/>
        </w:rPr>
        <w:t>BS type 1-H</w:t>
      </w:r>
      <w:r w:rsidRPr="008C3753">
        <w:t xml:space="preserve"> </w:t>
      </w:r>
      <w:r w:rsidR="00506C97" w:rsidRPr="008C3753">
        <w:t>t</w:t>
      </w:r>
      <w:r w:rsidRPr="008C3753">
        <w:t>ransmitter</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47E04A4D" w14:textId="34A889B3" w:rsidR="00CD5402" w:rsidRPr="008C3753" w:rsidRDefault="00CD5402" w:rsidP="00CD5402">
      <w:pPr>
        <w:pStyle w:val="Heading2"/>
      </w:pPr>
      <w:bookmarkStart w:id="14636" w:name="_Toc21100251"/>
      <w:bookmarkStart w:id="14637" w:name="_Toc29810049"/>
      <w:bookmarkStart w:id="14638" w:name="_Toc36645442"/>
      <w:bookmarkStart w:id="14639" w:name="_Toc37272496"/>
      <w:bookmarkStart w:id="14640" w:name="_Toc45884743"/>
      <w:bookmarkStart w:id="14641" w:name="_Toc53182775"/>
      <w:bookmarkStart w:id="14642" w:name="_Toc58860562"/>
      <w:bookmarkStart w:id="14643" w:name="_Toc58863066"/>
      <w:bookmarkStart w:id="14644" w:name="_Toc61183051"/>
      <w:bookmarkStart w:id="14645" w:name="_Toc66728366"/>
      <w:bookmarkStart w:id="14646" w:name="_Toc74962243"/>
      <w:bookmarkStart w:id="14647" w:name="_Toc75243153"/>
      <w:bookmarkStart w:id="14648" w:name="_Toc76545499"/>
      <w:bookmarkStart w:id="14649" w:name="_Toc82595602"/>
      <w:bookmarkStart w:id="14650" w:name="_Toc89955633"/>
      <w:bookmarkStart w:id="14651" w:name="_Toc98774061"/>
      <w:bookmarkStart w:id="14652" w:name="_Toc106201822"/>
      <w:bookmarkStart w:id="14653" w:name="_Toc115191676"/>
      <w:bookmarkStart w:id="14654" w:name="_Toc122013565"/>
      <w:bookmarkStart w:id="14655" w:name="_Toc124155653"/>
      <w:bookmarkStart w:id="14656" w:name="_Toc131536224"/>
      <w:bookmarkStart w:id="14657" w:name="_Toc137399515"/>
      <w:bookmarkStart w:id="14658" w:name="_Toc156576215"/>
      <w:bookmarkStart w:id="14659" w:name="_Toc176783133"/>
      <w:bookmarkStart w:id="14660" w:name="_Toc18725663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661" w:name="_MON_1596456578"/>
    <w:bookmarkEnd w:id="14661"/>
    <w:p w14:paraId="553CF68E" w14:textId="77777777" w:rsidR="00CD5402" w:rsidRPr="008C3753" w:rsidRDefault="00CD5402" w:rsidP="00CD5402">
      <w:pPr>
        <w:pStyle w:val="TH"/>
      </w:pPr>
      <w:r w:rsidRPr="008C3753">
        <w:object w:dxaOrig="9265" w:dyaOrig="4212" w14:anchorId="614D08DD">
          <v:shape id="_x0000_i1081" type="#_x0000_t75" style="width:462.5pt;height:206pt" o:ole="">
            <v:imagedata r:id="rId112" o:title=""/>
          </v:shape>
          <o:OLEObject Type="Embed" ProgID="Word.Picture.8" ShapeID="_x0000_i1081" DrawAspect="Content" ObjectID="_1797868858"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662" w:name="_MON_1537739997"/>
    <w:bookmarkEnd w:id="14662"/>
    <w:p w14:paraId="00124834" w14:textId="77777777" w:rsidR="00CD5402" w:rsidRPr="008C3753" w:rsidRDefault="00CD5402" w:rsidP="00CD5402">
      <w:pPr>
        <w:pStyle w:val="TH"/>
      </w:pPr>
      <w:r w:rsidRPr="008C3753">
        <w:object w:dxaOrig="9265" w:dyaOrig="4212" w14:anchorId="6359E837">
          <v:shape id="_x0000_i1082" type="#_x0000_t75" style="width:462.5pt;height:206pt" o:ole="">
            <v:imagedata r:id="rId114" o:title=""/>
          </v:shape>
          <o:OLEObject Type="Embed" ProgID="Word.Picture.8" ShapeID="_x0000_i1082" DrawAspect="Content" ObjectID="_1797868859"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663" w:name="_Toc21100252"/>
      <w:bookmarkStart w:id="14664" w:name="_Toc29810050"/>
      <w:bookmarkStart w:id="14665" w:name="_Toc36645443"/>
      <w:bookmarkStart w:id="14666" w:name="_Toc37272497"/>
      <w:bookmarkStart w:id="14667" w:name="_Toc45884744"/>
      <w:bookmarkStart w:id="14668" w:name="_Toc53182776"/>
      <w:bookmarkStart w:id="14669" w:name="_Toc58860563"/>
      <w:bookmarkStart w:id="14670" w:name="_Toc58863067"/>
      <w:bookmarkStart w:id="14671" w:name="_Toc61183052"/>
      <w:bookmarkStart w:id="14672" w:name="_Toc66728367"/>
      <w:bookmarkStart w:id="14673" w:name="_Toc74962244"/>
      <w:bookmarkStart w:id="14674" w:name="_Toc75243154"/>
      <w:bookmarkStart w:id="14675" w:name="_Toc76545500"/>
      <w:bookmarkStart w:id="14676" w:name="_Toc82595603"/>
      <w:bookmarkStart w:id="14677" w:name="_Toc89955634"/>
      <w:bookmarkStart w:id="14678" w:name="_Toc98774062"/>
      <w:bookmarkStart w:id="14679" w:name="_Toc106201823"/>
      <w:bookmarkStart w:id="14680" w:name="_Toc115191677"/>
      <w:bookmarkStart w:id="14681" w:name="_Toc122013566"/>
      <w:bookmarkStart w:id="14682" w:name="_Toc124155654"/>
      <w:bookmarkStart w:id="14683" w:name="_Toc131536225"/>
      <w:bookmarkStart w:id="14684" w:name="_Toc137399516"/>
      <w:bookmarkStart w:id="14685" w:name="_Toc156576216"/>
      <w:bookmarkStart w:id="14686" w:name="_Toc176783134"/>
      <w:bookmarkStart w:id="14687" w:name="_Toc187256636"/>
      <w:r w:rsidRPr="008C3753">
        <w:t>D.3.2</w:t>
      </w:r>
      <w:r w:rsidRPr="008C3753">
        <w:tab/>
        <w:t>Transmitter intermodulation for BS type 1-H</w:t>
      </w:r>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bookmarkStart w:id="14688" w:name="_MON_1537740021"/>
    <w:bookmarkEnd w:id="14688"/>
    <w:p w14:paraId="76921F9E" w14:textId="6E856CE2" w:rsidR="00CB14A5" w:rsidRPr="008C3753" w:rsidRDefault="00CB14A5" w:rsidP="00CB14A5">
      <w:pPr>
        <w:pStyle w:val="TH"/>
      </w:pPr>
      <w:r w:rsidRPr="008C3753">
        <w:object w:dxaOrig="9835" w:dyaOrig="3882" w14:anchorId="29D5ACFC">
          <v:shape id="_x0000_i1083" type="#_x0000_t75" style="width:484pt;height:195.5pt" o:ole="">
            <v:imagedata r:id="rId116" o:title=""/>
          </v:shape>
          <o:OLEObject Type="Embed" ProgID="Word.Picture.8" ShapeID="_x0000_i1083" DrawAspect="Content" ObjectID="_1797868860"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689" w:name="_Toc21100253"/>
      <w:bookmarkStart w:id="14690" w:name="_Toc29810051"/>
      <w:bookmarkStart w:id="14691" w:name="_Toc36645444"/>
      <w:bookmarkStart w:id="14692" w:name="_Toc37272498"/>
      <w:bookmarkStart w:id="14693" w:name="_Toc45884745"/>
      <w:bookmarkStart w:id="14694" w:name="_Toc53182777"/>
      <w:bookmarkStart w:id="14695" w:name="_Toc58860564"/>
      <w:bookmarkStart w:id="14696" w:name="_Toc58863068"/>
      <w:bookmarkStart w:id="14697" w:name="_Toc61183053"/>
      <w:bookmarkStart w:id="14698" w:name="_Toc66728368"/>
      <w:bookmarkStart w:id="14699" w:name="_Toc74962245"/>
      <w:bookmarkStart w:id="14700" w:name="_Toc75243155"/>
      <w:bookmarkStart w:id="14701" w:name="_Toc76545501"/>
      <w:bookmarkStart w:id="14702" w:name="_Toc82595604"/>
      <w:bookmarkStart w:id="14703" w:name="_Toc89955635"/>
      <w:bookmarkStart w:id="14704" w:name="_Toc98774063"/>
      <w:bookmarkStart w:id="14705" w:name="_Toc106201824"/>
      <w:bookmarkStart w:id="14706" w:name="_Toc115191678"/>
      <w:bookmarkStart w:id="14707" w:name="_Toc122013567"/>
      <w:bookmarkStart w:id="14708" w:name="_Toc124155655"/>
      <w:bookmarkStart w:id="14709" w:name="_Toc131536226"/>
      <w:bookmarkStart w:id="14710" w:name="_Toc137399517"/>
      <w:bookmarkStart w:id="14711" w:name="_Toc156576217"/>
      <w:bookmarkStart w:id="14712" w:name="_Toc176783135"/>
      <w:bookmarkStart w:id="14713" w:name="_Toc187256637"/>
      <w:r w:rsidRPr="008C3753">
        <w:t>D.3.3</w:t>
      </w:r>
      <w:r w:rsidRPr="008C3753">
        <w:tab/>
        <w:t>Transmitter spurious emissions for BS type 1-H</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14" w:name="_MON_1550912725"/>
    <w:bookmarkEnd w:id="14714"/>
    <w:p w14:paraId="12039D7B" w14:textId="77777777" w:rsidR="00CD5402" w:rsidRPr="008C3753" w:rsidRDefault="00CD5402" w:rsidP="00CD5402">
      <w:pPr>
        <w:pStyle w:val="TH"/>
      </w:pPr>
      <w:r w:rsidRPr="008C3753">
        <w:object w:dxaOrig="9265" w:dyaOrig="4212" w14:anchorId="0F71D232">
          <v:shape id="_x0000_i1084" type="#_x0000_t75" style="width:462.5pt;height:206pt" o:ole="">
            <v:imagedata r:id="rId118" o:title=""/>
          </v:shape>
          <o:OLEObject Type="Embed" ProgID="Word.Picture.8" ShapeID="_x0000_i1084" DrawAspect="Content" ObjectID="_1797868861"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15" w:name="_MON_1550912890"/>
    <w:bookmarkEnd w:id="14715"/>
    <w:p w14:paraId="082A8A30" w14:textId="77777777" w:rsidR="00CD5402" w:rsidRPr="008C3753" w:rsidRDefault="00CD5402" w:rsidP="00CD5402">
      <w:pPr>
        <w:pStyle w:val="TH"/>
      </w:pPr>
      <w:r w:rsidRPr="008C3753">
        <w:object w:dxaOrig="9265" w:dyaOrig="4212" w14:anchorId="1C997220">
          <v:shape id="_x0000_i1085" type="#_x0000_t75" style="width:462.5pt;height:206pt" o:ole="">
            <v:imagedata r:id="rId120" o:title=""/>
          </v:shape>
          <o:OLEObject Type="Embed" ProgID="Word.Picture.8" ShapeID="_x0000_i1085" DrawAspect="Content" ObjectID="_1797868862"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16" w:name="_Toc21100254"/>
      <w:bookmarkStart w:id="14717" w:name="_Toc29810052"/>
      <w:bookmarkStart w:id="14718" w:name="_Toc36645445"/>
      <w:bookmarkStart w:id="14719" w:name="_Toc37272499"/>
      <w:bookmarkStart w:id="14720" w:name="_Toc45884746"/>
      <w:bookmarkStart w:id="14721" w:name="_Toc53182778"/>
      <w:bookmarkStart w:id="14722" w:name="_Toc58860565"/>
      <w:bookmarkStart w:id="14723" w:name="_Toc58863069"/>
      <w:bookmarkStart w:id="14724" w:name="_Toc61183054"/>
      <w:bookmarkStart w:id="14725" w:name="_Toc66728369"/>
      <w:bookmarkStart w:id="14726" w:name="_Toc74962246"/>
      <w:bookmarkStart w:id="14727" w:name="_Toc75243156"/>
      <w:bookmarkStart w:id="14728" w:name="_Toc76545502"/>
      <w:bookmarkStart w:id="14729" w:name="_Toc82595605"/>
      <w:bookmarkStart w:id="14730" w:name="_Toc89955636"/>
      <w:bookmarkStart w:id="14731" w:name="_Toc98774064"/>
      <w:bookmarkStart w:id="14732" w:name="_Toc106201825"/>
      <w:bookmarkStart w:id="14733" w:name="_Toc115191679"/>
      <w:bookmarkStart w:id="14734" w:name="_Toc122013568"/>
      <w:bookmarkStart w:id="14735" w:name="_Toc124155656"/>
      <w:bookmarkStart w:id="14736" w:name="_Toc131536227"/>
      <w:bookmarkStart w:id="14737" w:name="_Toc137399518"/>
      <w:bookmarkStart w:id="14738" w:name="_Toc156576218"/>
      <w:bookmarkStart w:id="14739" w:name="_Toc176783136"/>
      <w:bookmarkStart w:id="14740" w:name="_Toc187256638"/>
      <w:r w:rsidRPr="008C3753">
        <w:lastRenderedPageBreak/>
        <w:t>D.3.4</w:t>
      </w:r>
      <w:r w:rsidRPr="008C3753">
        <w:tab/>
        <w:t xml:space="preserve">Time alignment error for </w:t>
      </w:r>
      <w:r w:rsidRPr="008C3753">
        <w:rPr>
          <w:i/>
        </w:rPr>
        <w:t>BS type 1-H</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bookmarkStart w:id="14741" w:name="_MON_1615037765"/>
    <w:bookmarkEnd w:id="14741"/>
    <w:p w14:paraId="1DD89867" w14:textId="77777777" w:rsidR="00545A94" w:rsidRPr="008C3753" w:rsidRDefault="00545A94" w:rsidP="00545A94">
      <w:pPr>
        <w:pStyle w:val="TH"/>
      </w:pPr>
      <w:r w:rsidRPr="008C3753">
        <w:object w:dxaOrig="9265" w:dyaOrig="4212" w14:anchorId="51CF5772">
          <v:shape id="_x0000_i1086" type="#_x0000_t75" style="width:462.5pt;height:206pt" o:ole="">
            <v:imagedata r:id="rId122" o:title=""/>
          </v:shape>
          <o:OLEObject Type="Embed" ProgID="Word.Picture.8" ShapeID="_x0000_i1086" DrawAspect="Content" ObjectID="_1797868863"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742" w:name="_Toc21100255"/>
      <w:bookmarkStart w:id="14743" w:name="_Toc29810053"/>
      <w:bookmarkStart w:id="14744" w:name="_Toc36645446"/>
      <w:bookmarkStart w:id="14745" w:name="_Toc37272500"/>
      <w:bookmarkStart w:id="14746" w:name="_Toc45884747"/>
      <w:bookmarkStart w:id="14747" w:name="_Toc53182779"/>
      <w:bookmarkStart w:id="14748" w:name="_Toc58860566"/>
      <w:bookmarkStart w:id="14749" w:name="_Toc58863070"/>
      <w:bookmarkStart w:id="14750" w:name="_Toc61183055"/>
      <w:bookmarkStart w:id="14751" w:name="_Toc66728370"/>
      <w:bookmarkStart w:id="14752" w:name="_Toc74962247"/>
      <w:bookmarkStart w:id="14753" w:name="_Toc75243157"/>
      <w:bookmarkStart w:id="14754" w:name="_Toc76545503"/>
      <w:bookmarkStart w:id="14755" w:name="_Toc82595606"/>
      <w:bookmarkStart w:id="14756" w:name="_Toc89955637"/>
      <w:bookmarkStart w:id="14757" w:name="_Toc98774065"/>
      <w:bookmarkStart w:id="14758" w:name="_Toc106201826"/>
      <w:bookmarkStart w:id="14759" w:name="_Toc115191680"/>
      <w:bookmarkStart w:id="14760" w:name="_Toc122013569"/>
      <w:bookmarkStart w:id="14761" w:name="_Toc124155657"/>
      <w:bookmarkStart w:id="14762" w:name="_Toc131536228"/>
      <w:bookmarkStart w:id="14763" w:name="_Toc137399519"/>
      <w:bookmarkStart w:id="14764" w:name="_Toc156576219"/>
      <w:bookmarkStart w:id="14765" w:name="_Toc176783137"/>
      <w:bookmarkStart w:id="14766" w:name="_Toc187256639"/>
      <w:r w:rsidRPr="008C3753">
        <w:t>D.4</w:t>
      </w:r>
      <w:r w:rsidRPr="008C3753">
        <w:tab/>
        <w:t xml:space="preserve">BS type 1-H </w:t>
      </w:r>
      <w:r w:rsidR="00506C97" w:rsidRPr="008C3753">
        <w:t>r</w:t>
      </w:r>
      <w:r w:rsidRPr="008C3753">
        <w:t>eceiver</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1D3405BB" w14:textId="77777777" w:rsidR="00CD5402" w:rsidRPr="008C3753" w:rsidRDefault="00CD5402" w:rsidP="00CD5402">
      <w:pPr>
        <w:pStyle w:val="Heading2"/>
      </w:pPr>
      <w:bookmarkStart w:id="14767" w:name="_Toc21100256"/>
      <w:bookmarkStart w:id="14768" w:name="_Toc29810054"/>
      <w:bookmarkStart w:id="14769" w:name="_Toc36645447"/>
      <w:bookmarkStart w:id="14770" w:name="_Toc37272501"/>
      <w:bookmarkStart w:id="14771" w:name="_Toc45884748"/>
      <w:bookmarkStart w:id="14772" w:name="_Toc53182780"/>
      <w:bookmarkStart w:id="14773" w:name="_Toc58860567"/>
      <w:bookmarkStart w:id="14774" w:name="_Toc58863071"/>
      <w:bookmarkStart w:id="14775" w:name="_Toc61183056"/>
      <w:bookmarkStart w:id="14776" w:name="_Toc66728371"/>
      <w:bookmarkStart w:id="14777" w:name="_Toc74962248"/>
      <w:bookmarkStart w:id="14778" w:name="_Toc75243158"/>
      <w:bookmarkStart w:id="14779" w:name="_Toc76545504"/>
      <w:bookmarkStart w:id="14780" w:name="_Toc82595607"/>
      <w:bookmarkStart w:id="14781" w:name="_Toc89955638"/>
      <w:bookmarkStart w:id="14782" w:name="_Toc98774066"/>
      <w:bookmarkStart w:id="14783" w:name="_Toc106201827"/>
      <w:bookmarkStart w:id="14784" w:name="_Toc115191681"/>
      <w:bookmarkStart w:id="14785" w:name="_Toc122013570"/>
      <w:bookmarkStart w:id="14786" w:name="_Toc124155658"/>
      <w:bookmarkStart w:id="14787" w:name="_Toc131536229"/>
      <w:bookmarkStart w:id="14788" w:name="_Toc137399520"/>
      <w:bookmarkStart w:id="14789" w:name="_Toc156576220"/>
      <w:bookmarkStart w:id="14790" w:name="_Toc176783138"/>
      <w:bookmarkStart w:id="14791" w:name="_Toc187256640"/>
      <w:r w:rsidRPr="008C3753">
        <w:t>D.4.1</w:t>
      </w:r>
      <w:r w:rsidRPr="008C3753">
        <w:tab/>
        <w:t>Reference sensitivity level for BS type 1-H</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bookmarkStart w:id="14792" w:name="_MON_1537740134"/>
    <w:bookmarkEnd w:id="14792"/>
    <w:p w14:paraId="6FCC9CD7" w14:textId="77777777" w:rsidR="00CD5402" w:rsidRPr="008C3753" w:rsidRDefault="00CD5402" w:rsidP="00CD5402">
      <w:pPr>
        <w:pStyle w:val="TH"/>
      </w:pPr>
      <w:r w:rsidRPr="008C3753">
        <w:object w:dxaOrig="9265" w:dyaOrig="4212" w14:anchorId="45BC04AD">
          <v:shape id="_x0000_i1087" type="#_x0000_t75" style="width:462.5pt;height:206pt" o:ole="">
            <v:imagedata r:id="rId124" o:title=""/>
          </v:shape>
          <o:OLEObject Type="Embed" ProgID="Word.Picture.8" ShapeID="_x0000_i1087" DrawAspect="Content" ObjectID="_1797868864"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793" w:name="_Toc21100257"/>
      <w:bookmarkStart w:id="14794" w:name="_Toc29810055"/>
      <w:bookmarkStart w:id="14795" w:name="_Toc36645448"/>
      <w:bookmarkStart w:id="14796" w:name="_Toc37272502"/>
      <w:bookmarkStart w:id="14797" w:name="_Toc45884749"/>
      <w:bookmarkStart w:id="14798" w:name="_Toc53182781"/>
      <w:bookmarkStart w:id="14799" w:name="_Toc58860568"/>
      <w:bookmarkStart w:id="14800" w:name="_Toc58863072"/>
      <w:bookmarkStart w:id="14801" w:name="_Toc61183057"/>
      <w:bookmarkStart w:id="14802" w:name="_Toc66728372"/>
      <w:bookmarkStart w:id="14803" w:name="_Toc74962249"/>
      <w:bookmarkStart w:id="14804" w:name="_Toc75243159"/>
      <w:bookmarkStart w:id="14805" w:name="_Toc76545505"/>
      <w:bookmarkStart w:id="14806" w:name="_Toc82595608"/>
      <w:bookmarkStart w:id="14807" w:name="_Toc89955639"/>
      <w:bookmarkStart w:id="14808" w:name="_Toc98774067"/>
      <w:bookmarkStart w:id="14809" w:name="_Toc106201828"/>
      <w:bookmarkStart w:id="14810" w:name="_Toc115191682"/>
      <w:bookmarkStart w:id="14811" w:name="_Toc122013571"/>
      <w:bookmarkStart w:id="14812" w:name="_Toc124155659"/>
      <w:bookmarkStart w:id="14813" w:name="_Toc131536230"/>
      <w:bookmarkStart w:id="14814" w:name="_Toc137399521"/>
      <w:bookmarkStart w:id="14815" w:name="_Toc156576221"/>
      <w:bookmarkStart w:id="14816" w:name="_Toc176783139"/>
      <w:bookmarkStart w:id="14817" w:name="_Toc187256641"/>
      <w:r w:rsidRPr="008C3753">
        <w:lastRenderedPageBreak/>
        <w:t>D.4</w:t>
      </w:r>
      <w:r w:rsidR="00506C97" w:rsidRPr="008C3753">
        <w:t>.2</w:t>
      </w:r>
      <w:r w:rsidR="00506C97" w:rsidRPr="008C3753">
        <w:tab/>
        <w:t>Receiver dynamic r</w:t>
      </w:r>
      <w:r w:rsidRPr="008C3753">
        <w:t>ange for BS type 1-H</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p>
    <w:bookmarkStart w:id="14818" w:name="_MON_1537740143"/>
    <w:bookmarkEnd w:id="14818"/>
    <w:p w14:paraId="7D2E0987" w14:textId="77777777" w:rsidR="00CD5402" w:rsidRPr="008C3753" w:rsidRDefault="00CD5402" w:rsidP="00CD5402">
      <w:pPr>
        <w:pStyle w:val="TH"/>
      </w:pPr>
      <w:r w:rsidRPr="008C3753">
        <w:object w:dxaOrig="9265" w:dyaOrig="4212" w14:anchorId="590C2C86">
          <v:shape id="_x0000_i1088" type="#_x0000_t75" style="width:462.5pt;height:206pt" o:ole="">
            <v:imagedata r:id="rId126" o:title=""/>
          </v:shape>
          <o:OLEObject Type="Embed" ProgID="Word.Picture.8" ShapeID="_x0000_i1088" DrawAspect="Content" ObjectID="_1797868865"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19" w:name="_Toc21100258"/>
      <w:bookmarkStart w:id="14820" w:name="_Toc29810056"/>
      <w:bookmarkStart w:id="14821" w:name="_Toc36645449"/>
      <w:bookmarkStart w:id="14822" w:name="_Toc37272503"/>
      <w:bookmarkStart w:id="14823" w:name="_Toc45884750"/>
      <w:bookmarkStart w:id="14824" w:name="_Toc53182782"/>
      <w:bookmarkStart w:id="14825" w:name="_Toc58860569"/>
      <w:bookmarkStart w:id="14826" w:name="_Toc58863073"/>
      <w:bookmarkStart w:id="14827" w:name="_Toc61183058"/>
      <w:bookmarkStart w:id="14828" w:name="_Toc66728373"/>
      <w:bookmarkStart w:id="14829" w:name="_Toc74962250"/>
      <w:bookmarkStart w:id="14830" w:name="_Toc75243160"/>
      <w:bookmarkStart w:id="14831" w:name="_Toc76545506"/>
      <w:bookmarkStart w:id="14832" w:name="_Toc82595609"/>
      <w:bookmarkStart w:id="14833" w:name="_Toc89955640"/>
      <w:bookmarkStart w:id="14834" w:name="_Toc98774068"/>
      <w:bookmarkStart w:id="14835" w:name="_Toc106201829"/>
      <w:bookmarkStart w:id="14836" w:name="_Toc115191683"/>
      <w:bookmarkStart w:id="14837" w:name="_Toc122013572"/>
      <w:bookmarkStart w:id="14838" w:name="_Toc124155660"/>
      <w:bookmarkStart w:id="14839" w:name="_Toc131536231"/>
      <w:bookmarkStart w:id="14840" w:name="_Toc137399522"/>
      <w:bookmarkStart w:id="14841" w:name="_Toc156576222"/>
      <w:bookmarkStart w:id="14842" w:name="_Toc176783140"/>
      <w:bookmarkStart w:id="14843" w:name="_Toc187256642"/>
      <w:r w:rsidRPr="008C3753">
        <w:t>D.4</w:t>
      </w:r>
      <w:r w:rsidR="00506C97" w:rsidRPr="008C3753">
        <w:t>.3</w:t>
      </w:r>
      <w:r w:rsidR="00506C97" w:rsidRPr="008C3753">
        <w:tab/>
        <w:t>Receiver a</w:t>
      </w:r>
      <w:r w:rsidRPr="008C3753">
        <w:t>djacent channel selectivity and narrowband blocking for BS type 1-H</w:t>
      </w:r>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bookmarkStart w:id="14844" w:name="_MON_1537740159"/>
    <w:bookmarkEnd w:id="14844"/>
    <w:p w14:paraId="21C2625E" w14:textId="77777777" w:rsidR="00CD5402" w:rsidRPr="008C3753" w:rsidRDefault="00CD5402" w:rsidP="00CD5402">
      <w:pPr>
        <w:pStyle w:val="TH"/>
      </w:pPr>
      <w:r w:rsidRPr="008C3753">
        <w:object w:dxaOrig="9265" w:dyaOrig="4212" w14:anchorId="4314FC0D">
          <v:shape id="_x0000_i1089" type="#_x0000_t75" style="width:462.5pt;height:206pt" o:ole="">
            <v:imagedata r:id="rId128" o:title=""/>
          </v:shape>
          <o:OLEObject Type="Embed" ProgID="Word.Picture.8" ShapeID="_x0000_i1089" DrawAspect="Content" ObjectID="_1797868866"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45" w:name="_Toc21100259"/>
      <w:bookmarkStart w:id="14846" w:name="_Toc29810057"/>
      <w:bookmarkStart w:id="14847" w:name="_Toc36645450"/>
      <w:bookmarkStart w:id="14848" w:name="_Toc37272504"/>
      <w:bookmarkStart w:id="14849" w:name="_Toc45884751"/>
      <w:bookmarkStart w:id="14850" w:name="_Toc53182783"/>
      <w:bookmarkStart w:id="14851" w:name="_Toc58860570"/>
      <w:bookmarkStart w:id="14852" w:name="_Toc58863074"/>
      <w:bookmarkStart w:id="14853" w:name="_Toc61183059"/>
      <w:bookmarkStart w:id="14854" w:name="_Toc66728374"/>
      <w:bookmarkStart w:id="14855" w:name="_Toc74962251"/>
      <w:bookmarkStart w:id="14856" w:name="_Toc75243161"/>
      <w:bookmarkStart w:id="14857" w:name="_Toc76545507"/>
      <w:bookmarkStart w:id="14858" w:name="_Toc82595610"/>
      <w:bookmarkStart w:id="14859" w:name="_Toc89955641"/>
      <w:bookmarkStart w:id="14860" w:name="_Toc98774069"/>
      <w:bookmarkStart w:id="14861" w:name="_Toc106201830"/>
      <w:bookmarkStart w:id="14862" w:name="_Toc115191684"/>
      <w:bookmarkStart w:id="14863" w:name="_Toc122013573"/>
      <w:bookmarkStart w:id="14864" w:name="_Toc124155661"/>
      <w:bookmarkStart w:id="14865" w:name="_Toc131536232"/>
      <w:bookmarkStart w:id="14866" w:name="_Toc137399523"/>
      <w:bookmarkStart w:id="14867" w:name="_Toc156576223"/>
      <w:bookmarkStart w:id="14868" w:name="_Toc176783141"/>
      <w:bookmarkStart w:id="14869" w:name="_Toc187256643"/>
      <w:r w:rsidRPr="008C3753">
        <w:t>D.4.4</w:t>
      </w:r>
      <w:r w:rsidRPr="008C3753">
        <w:tab/>
        <w:t>Receiver spurious emissions</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70" w:name="_MON_1537740184"/>
    <w:bookmarkEnd w:id="14870"/>
    <w:p w14:paraId="58AA73BA" w14:textId="77777777" w:rsidR="00CD5402" w:rsidRPr="008C3753" w:rsidRDefault="00CD5402" w:rsidP="00CD5402">
      <w:pPr>
        <w:pStyle w:val="TH"/>
      </w:pPr>
      <w:r w:rsidRPr="008C3753">
        <w:object w:dxaOrig="9265" w:dyaOrig="4212" w14:anchorId="171663BB">
          <v:shape id="_x0000_i1090" type="#_x0000_t75" style="width:462.5pt;height:206pt" o:ole="">
            <v:imagedata r:id="rId130" o:title=""/>
          </v:shape>
          <o:OLEObject Type="Embed" ProgID="Word.Picture.8" ShapeID="_x0000_i1090" DrawAspect="Content" ObjectID="_1797868867"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71" w:name="_MON_1537740200"/>
    <w:bookmarkEnd w:id="14871"/>
    <w:p w14:paraId="49970599" w14:textId="77777777" w:rsidR="00CD5402" w:rsidRPr="008C3753" w:rsidRDefault="00CD5402" w:rsidP="00CD5402">
      <w:pPr>
        <w:pStyle w:val="TH"/>
      </w:pPr>
      <w:r w:rsidRPr="008C3753">
        <w:object w:dxaOrig="9265" w:dyaOrig="4212" w14:anchorId="50FCAAB7">
          <v:shape id="_x0000_i1091" type="#_x0000_t75" style="width:462.5pt;height:206pt" o:ole="">
            <v:imagedata r:id="rId132" o:title=""/>
          </v:shape>
          <o:OLEObject Type="Embed" ProgID="Word.Picture.8" ShapeID="_x0000_i1091" DrawAspect="Content" ObjectID="_1797868868"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72" w:name="_Toc21100260"/>
      <w:bookmarkStart w:id="14873" w:name="_Toc29810058"/>
      <w:bookmarkStart w:id="14874" w:name="_Toc36645451"/>
      <w:bookmarkStart w:id="14875" w:name="_Toc37272505"/>
      <w:bookmarkStart w:id="14876" w:name="_Toc45884752"/>
      <w:bookmarkStart w:id="14877" w:name="_Toc53182784"/>
      <w:bookmarkStart w:id="14878" w:name="_Toc58860571"/>
      <w:bookmarkStart w:id="14879" w:name="_Toc58863075"/>
      <w:bookmarkStart w:id="14880" w:name="_Toc61183060"/>
      <w:bookmarkStart w:id="14881" w:name="_Toc66728375"/>
      <w:bookmarkStart w:id="14882" w:name="_Toc74962252"/>
      <w:bookmarkStart w:id="14883" w:name="_Toc75243162"/>
      <w:bookmarkStart w:id="14884" w:name="_Toc76545508"/>
      <w:bookmarkStart w:id="14885" w:name="_Toc82595611"/>
      <w:bookmarkStart w:id="14886" w:name="_Toc89955642"/>
      <w:bookmarkStart w:id="14887" w:name="_Toc98774070"/>
      <w:bookmarkStart w:id="14888" w:name="_Toc106201831"/>
      <w:bookmarkStart w:id="14889" w:name="_Toc115191685"/>
      <w:bookmarkStart w:id="14890" w:name="_Toc122013574"/>
      <w:bookmarkStart w:id="14891" w:name="_Toc124155662"/>
      <w:bookmarkStart w:id="14892" w:name="_Toc131536233"/>
      <w:bookmarkStart w:id="14893" w:name="_Toc137399524"/>
      <w:bookmarkStart w:id="14894" w:name="_Toc156576224"/>
      <w:bookmarkStart w:id="14895" w:name="_Toc176783142"/>
      <w:bookmarkStart w:id="14896" w:name="_Toc187256644"/>
      <w:r w:rsidRPr="008C3753">
        <w:lastRenderedPageBreak/>
        <w:t>D.4.5</w:t>
      </w:r>
      <w:r w:rsidRPr="008C3753">
        <w:tab/>
        <w:t>Receiver In-channel selectivity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211"/>
    <w:bookmarkEnd w:id="14897"/>
    <w:p w14:paraId="6273072D" w14:textId="77777777" w:rsidR="00CD5402" w:rsidRPr="008C3753" w:rsidRDefault="00CD5402" w:rsidP="00CD5402">
      <w:pPr>
        <w:pStyle w:val="TH"/>
      </w:pPr>
      <w:r w:rsidRPr="008C3753">
        <w:object w:dxaOrig="9265" w:dyaOrig="4212" w14:anchorId="082E07A6">
          <v:shape id="_x0000_i1092" type="#_x0000_t75" style="width:462.5pt;height:206pt" o:ole="">
            <v:imagedata r:id="rId134" o:title=""/>
          </v:shape>
          <o:OLEObject Type="Embed" ProgID="Word.Picture.8" ShapeID="_x0000_i1092" DrawAspect="Content" ObjectID="_1797868869"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898" w:name="_Toc21100261"/>
      <w:bookmarkStart w:id="14899" w:name="_Toc29810059"/>
      <w:bookmarkStart w:id="14900" w:name="_Toc36645452"/>
      <w:bookmarkStart w:id="14901" w:name="_Toc37272506"/>
      <w:bookmarkStart w:id="14902" w:name="_Toc45884753"/>
      <w:bookmarkStart w:id="14903" w:name="_Toc53182785"/>
      <w:bookmarkStart w:id="14904" w:name="_Toc58860572"/>
      <w:bookmarkStart w:id="14905" w:name="_Toc58863076"/>
      <w:bookmarkStart w:id="14906" w:name="_Toc61183061"/>
      <w:bookmarkStart w:id="14907" w:name="_Toc66728376"/>
      <w:bookmarkStart w:id="14908" w:name="_Toc74962253"/>
      <w:bookmarkStart w:id="14909" w:name="_Toc75243163"/>
      <w:bookmarkStart w:id="14910" w:name="_Toc76545509"/>
      <w:bookmarkStart w:id="14911" w:name="_Toc82595612"/>
      <w:bookmarkStart w:id="14912" w:name="_Toc89955643"/>
      <w:bookmarkStart w:id="14913" w:name="_Toc98774071"/>
      <w:bookmarkStart w:id="14914" w:name="_Toc106201832"/>
      <w:bookmarkStart w:id="14915" w:name="_Toc115191686"/>
      <w:bookmarkStart w:id="14916" w:name="_Toc122013575"/>
      <w:bookmarkStart w:id="14917" w:name="_Toc124155663"/>
      <w:bookmarkStart w:id="14918" w:name="_Toc131536234"/>
      <w:bookmarkStart w:id="14919" w:name="_Toc137399525"/>
      <w:bookmarkStart w:id="14920" w:name="_Toc156576225"/>
      <w:bookmarkStart w:id="14921" w:name="_Toc176783143"/>
      <w:bookmarkStart w:id="14922" w:name="_Toc187256645"/>
      <w:r w:rsidRPr="008C3753">
        <w:lastRenderedPageBreak/>
        <w:t>D.4</w:t>
      </w:r>
      <w:r w:rsidR="00506C97" w:rsidRPr="008C3753">
        <w:t>.6</w:t>
      </w:r>
      <w:r w:rsidR="00506C97" w:rsidRPr="008C3753">
        <w:tab/>
        <w:t>Receiver i</w:t>
      </w:r>
      <w:r w:rsidRPr="008C3753">
        <w:t>ntermodulation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246"/>
    <w:bookmarkEnd w:id="14923"/>
    <w:p w14:paraId="0DB914B1" w14:textId="600D2D05" w:rsidR="009F2E4D" w:rsidRPr="008C3753" w:rsidRDefault="009F2E4D" w:rsidP="004B09C2">
      <w:pPr>
        <w:pStyle w:val="TH"/>
      </w:pPr>
      <w:r w:rsidRPr="008C3753">
        <w:object w:dxaOrig="10175" w:dyaOrig="4212" w14:anchorId="68E8249F">
          <v:shape id="_x0000_i1093" type="#_x0000_t75" style="width:477.5pt;height:200.5pt" o:ole="">
            <v:imagedata r:id="rId136" o:title=""/>
          </v:shape>
          <o:OLEObject Type="Embed" ProgID="Word.Picture.8" ShapeID="_x0000_i1093" DrawAspect="Content" ObjectID="_1797868870"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924" w:name="_Toc21100262"/>
      <w:bookmarkStart w:id="14925" w:name="_Toc29810060"/>
      <w:bookmarkStart w:id="14926" w:name="_Toc36645453"/>
      <w:bookmarkStart w:id="14927" w:name="_Toc37272507"/>
      <w:bookmarkStart w:id="14928" w:name="_Toc45884754"/>
      <w:bookmarkStart w:id="14929" w:name="_Toc53182786"/>
      <w:bookmarkStart w:id="14930" w:name="_Toc58860573"/>
      <w:bookmarkStart w:id="14931" w:name="_Toc58863077"/>
      <w:bookmarkStart w:id="14932" w:name="_Toc61183062"/>
      <w:bookmarkStart w:id="14933" w:name="_Toc66728377"/>
      <w:bookmarkStart w:id="14934" w:name="_Toc74962254"/>
      <w:bookmarkStart w:id="14935" w:name="_Toc75243164"/>
      <w:bookmarkStart w:id="14936" w:name="_Toc76545510"/>
      <w:bookmarkStart w:id="14937" w:name="_Toc82595613"/>
      <w:bookmarkStart w:id="14938" w:name="_Toc89955644"/>
      <w:bookmarkStart w:id="14939" w:name="_Toc98774072"/>
      <w:bookmarkStart w:id="14940" w:name="_Toc106201833"/>
      <w:bookmarkStart w:id="14941" w:name="_Toc115191687"/>
      <w:bookmarkStart w:id="14942" w:name="_Toc122013576"/>
      <w:bookmarkStart w:id="14943" w:name="_Toc124155664"/>
      <w:bookmarkStart w:id="14944" w:name="_Toc131536235"/>
      <w:bookmarkStart w:id="14945" w:name="_Toc137399526"/>
      <w:bookmarkStart w:id="14946" w:name="_Toc156576226"/>
      <w:bookmarkStart w:id="14947" w:name="_Toc176783144"/>
      <w:bookmarkStart w:id="14948" w:name="_Toc18725664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1C69D274" w14:textId="643E69E6" w:rsidR="00C11CA2" w:rsidRPr="008C3753" w:rsidRDefault="00C11CA2" w:rsidP="00FF4D7E">
      <w:pPr>
        <w:pStyle w:val="Heading2"/>
        <w:rPr>
          <w:rFonts w:cs="v4.2.0"/>
        </w:rPr>
      </w:pPr>
      <w:bookmarkStart w:id="14949" w:name="_Toc21100263"/>
      <w:bookmarkStart w:id="14950" w:name="_Toc29810061"/>
      <w:bookmarkStart w:id="14951" w:name="_Toc36645454"/>
      <w:bookmarkStart w:id="14952" w:name="_Toc37272508"/>
      <w:bookmarkStart w:id="14953" w:name="_Toc45884755"/>
      <w:bookmarkStart w:id="14954" w:name="_Toc53182787"/>
      <w:bookmarkStart w:id="14955" w:name="_Toc58860574"/>
      <w:bookmarkStart w:id="14956" w:name="_Toc58863078"/>
      <w:bookmarkStart w:id="14957" w:name="_Toc61183063"/>
      <w:bookmarkStart w:id="14958" w:name="_Toc66728378"/>
      <w:bookmarkStart w:id="14959" w:name="_Toc74962255"/>
      <w:bookmarkStart w:id="14960" w:name="_Toc75243165"/>
      <w:bookmarkStart w:id="14961" w:name="_Toc76545511"/>
      <w:bookmarkStart w:id="14962" w:name="_Toc82595614"/>
      <w:bookmarkStart w:id="14963" w:name="_Toc89955645"/>
      <w:bookmarkStart w:id="14964" w:name="_Toc98774073"/>
      <w:bookmarkStart w:id="14965" w:name="_Toc106201834"/>
      <w:bookmarkStart w:id="14966" w:name="_Toc115191688"/>
      <w:bookmarkStart w:id="14967" w:name="_Toc122013577"/>
      <w:bookmarkStart w:id="14968" w:name="_Toc124155665"/>
      <w:bookmarkStart w:id="14969" w:name="_Toc131536236"/>
      <w:bookmarkStart w:id="14970" w:name="_Toc137399527"/>
      <w:bookmarkStart w:id="14971" w:name="_Toc156576227"/>
      <w:bookmarkStart w:id="14972" w:name="_Toc176783145"/>
      <w:bookmarkStart w:id="14973" w:name="_Toc18725664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949"/>
      <w:bookmarkEnd w:id="14950"/>
      <w:bookmarkEnd w:id="14951"/>
      <w:bookmarkEnd w:id="14952"/>
      <w:r w:rsidR="002C0E41" w:rsidRPr="008C3753">
        <w:rPr>
          <w:rFonts w:cs="v4.2.0"/>
        </w:rPr>
        <w:t xml:space="preserve"> and for high speed condition</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132E5730" w14:textId="3E6CF91A" w:rsidR="009F2E4D" w:rsidRPr="008C3753" w:rsidRDefault="009F2E4D" w:rsidP="00CB14A5">
      <w:pPr>
        <w:pStyle w:val="TH"/>
      </w:pPr>
      <w:r w:rsidRPr="008C3753">
        <w:object w:dxaOrig="9051" w:dyaOrig="4997" w14:anchorId="3C5E92B1">
          <v:shape id="_x0000_i1094" type="#_x0000_t75" style="width:452pt;height:246.5pt" o:ole="">
            <v:imagedata r:id="rId138" o:title=""/>
          </v:shape>
          <o:OLEObject Type="Embed" ProgID="Word.Picture.8" ShapeID="_x0000_i1094" DrawAspect="Content" ObjectID="_1797868871"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974" w:name="_Toc21100264"/>
      <w:bookmarkStart w:id="14975" w:name="_Toc29810062"/>
      <w:bookmarkStart w:id="14976" w:name="_Toc36645455"/>
      <w:bookmarkStart w:id="14977" w:name="_Toc37272509"/>
      <w:bookmarkStart w:id="14978" w:name="_Toc45884756"/>
      <w:bookmarkStart w:id="14979" w:name="_Toc53182788"/>
      <w:bookmarkStart w:id="14980" w:name="_Toc58860575"/>
      <w:bookmarkStart w:id="14981" w:name="_Toc58863079"/>
      <w:bookmarkStart w:id="14982" w:name="_Toc61183064"/>
      <w:bookmarkStart w:id="14983" w:name="_Toc66728379"/>
      <w:bookmarkStart w:id="14984" w:name="_Toc74962256"/>
      <w:bookmarkStart w:id="14985" w:name="_Toc75243166"/>
      <w:bookmarkStart w:id="14986" w:name="_Toc76545512"/>
      <w:bookmarkStart w:id="14987" w:name="_Toc82595615"/>
      <w:bookmarkStart w:id="14988" w:name="_Toc89955646"/>
      <w:bookmarkStart w:id="14989" w:name="_Toc98774074"/>
      <w:bookmarkStart w:id="14990" w:name="_Toc106201835"/>
      <w:bookmarkStart w:id="14991" w:name="_Toc115191689"/>
      <w:bookmarkStart w:id="14992" w:name="_Toc122013578"/>
      <w:bookmarkStart w:id="14993" w:name="_Toc124155666"/>
      <w:bookmarkStart w:id="14994" w:name="_Toc131536237"/>
      <w:bookmarkStart w:id="14995" w:name="_Toc137399528"/>
      <w:bookmarkStart w:id="14996" w:name="_Toc156576228"/>
      <w:bookmarkStart w:id="14997" w:name="_Toc176783146"/>
      <w:bookmarkStart w:id="14998" w:name="_Toc18725664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36BFF540" w14:textId="77777777" w:rsidR="00C11CA2" w:rsidRPr="008C3753" w:rsidRDefault="00000000" w:rsidP="00DA1892">
      <w:pPr>
        <w:pStyle w:val="TH"/>
        <w:rPr>
          <w:rFonts w:cs="v4.2.0"/>
        </w:rPr>
      </w:pPr>
      <w:bookmarkStart w:id="14999" w:name="_MON_1180174481"/>
      <w:bookmarkStart w:id="15000" w:name="_MON_1180175254"/>
      <w:bookmarkStart w:id="15001" w:name="_MON_1180175305"/>
      <w:bookmarkStart w:id="15002" w:name="_MON_1180175695"/>
      <w:bookmarkStart w:id="15003" w:name="_MON_1218308676"/>
      <w:bookmarkStart w:id="15004" w:name="_MON_1218308838"/>
      <w:bookmarkStart w:id="15005" w:name="_MON_1218308864"/>
      <w:bookmarkStart w:id="15006" w:name="_MON_1218308886"/>
      <w:bookmarkStart w:id="15007" w:name="_MON_1218308897"/>
      <w:bookmarkStart w:id="15008" w:name="_MON_1365598117"/>
      <w:bookmarkStart w:id="15009" w:name="_MON_1365598721"/>
      <w:bookmarkStart w:id="15010" w:name="_MON_1365600215"/>
      <w:bookmarkStart w:id="15011" w:name="_MON_1365600479"/>
      <w:bookmarkStart w:id="15012" w:name="_MON_1365601705"/>
      <w:bookmarkStart w:id="15013" w:name="_MON_1365601809"/>
      <w:bookmarkStart w:id="15014" w:name="_MON_1365601861"/>
      <w:bookmarkStart w:id="15015" w:name="_MON_1365925904"/>
      <w:bookmarkStart w:id="15016" w:name="_MON_1365926050"/>
      <w:bookmarkStart w:id="15017" w:name="_MON_1365926146"/>
      <w:bookmarkStart w:id="15018" w:name="_MON_1366701587"/>
      <w:bookmarkStart w:id="15019" w:name="_MON_1366701703"/>
      <w:bookmarkStart w:id="15020" w:name="_MON_1366702004"/>
      <w:bookmarkStart w:id="15021" w:name="_MON_1366702049"/>
      <w:bookmarkStart w:id="15022" w:name="_MON_1366702183"/>
      <w:bookmarkStart w:id="15023" w:name="_MON_1366702250"/>
      <w:bookmarkStart w:id="15024" w:name="_MON_1366702407"/>
      <w:bookmarkStart w:id="15025" w:name="_MON_1366702459"/>
      <w:bookmarkStart w:id="15026" w:name="_MON_1366702485"/>
      <w:bookmarkStart w:id="15027" w:name="_MON_1366702543"/>
      <w:bookmarkStart w:id="15028" w:name="_MON_1366702738"/>
      <w:bookmarkStart w:id="15029" w:name="_MON_1366702897"/>
      <w:bookmarkStart w:id="15030" w:name="_MON_1366703086"/>
      <w:bookmarkStart w:id="15031" w:name="_MON_1366703135"/>
      <w:bookmarkStart w:id="15032" w:name="_MON_1366703221"/>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r>
        <w:pict w14:anchorId="57BCB9BC">
          <v:shape id="_x0000_i1095" type="#_x0000_t75" style="width:452.5pt;height:252.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5033" w:name="_Toc21100265"/>
      <w:bookmarkStart w:id="15034" w:name="_Toc29810063"/>
      <w:bookmarkStart w:id="15035" w:name="_Toc36645456"/>
      <w:bookmarkStart w:id="15036" w:name="_Toc37272510"/>
      <w:bookmarkStart w:id="15037" w:name="_Toc45884757"/>
      <w:bookmarkStart w:id="15038" w:name="_Toc53182789"/>
      <w:bookmarkStart w:id="15039" w:name="_Toc58860576"/>
      <w:bookmarkStart w:id="15040" w:name="_Toc58863080"/>
      <w:bookmarkStart w:id="15041" w:name="_Toc61183065"/>
      <w:bookmarkStart w:id="15042" w:name="_Toc66728380"/>
      <w:bookmarkStart w:id="15043" w:name="_Toc74962257"/>
      <w:bookmarkStart w:id="15044" w:name="_Toc75243167"/>
      <w:bookmarkStart w:id="15045" w:name="_Toc76545513"/>
      <w:bookmarkStart w:id="15046" w:name="_Toc82595616"/>
      <w:bookmarkStart w:id="15047" w:name="_Toc89955647"/>
      <w:bookmarkStart w:id="15048" w:name="_Toc98774075"/>
      <w:bookmarkStart w:id="15049" w:name="_Toc106201836"/>
      <w:bookmarkStart w:id="15050" w:name="_Toc115191690"/>
      <w:bookmarkStart w:id="15051" w:name="_Toc122013579"/>
      <w:bookmarkStart w:id="15052" w:name="_Toc124155667"/>
      <w:bookmarkStart w:id="15053" w:name="_Toc131536238"/>
      <w:bookmarkStart w:id="15054" w:name="_Toc137399529"/>
      <w:bookmarkStart w:id="15055" w:name="_Toc156576229"/>
      <w:bookmarkStart w:id="15056" w:name="_Toc176783147"/>
      <w:bookmarkStart w:id="15057" w:name="_Toc187256649"/>
      <w:r w:rsidRPr="008C3753">
        <w:rPr>
          <w:rFonts w:cs="v4.2.0"/>
        </w:rPr>
        <w:t>D.5.3</w:t>
      </w:r>
      <w:r w:rsidRPr="008C3753">
        <w:rPr>
          <w:rFonts w:cs="v4.2.0"/>
        </w:rPr>
        <w:tab/>
      </w:r>
      <w:bookmarkEnd w:id="15033"/>
      <w:bookmarkEnd w:id="15034"/>
      <w:bookmarkEnd w:id="15035"/>
      <w:bookmarkEnd w:id="15036"/>
      <w:bookmarkEnd w:id="15037"/>
      <w:bookmarkEnd w:id="15038"/>
      <w:r w:rsidR="00D84960" w:rsidRPr="008C3753">
        <w:t xml:space="preserve">Performance requirements for PUSCH and PRACH </w:t>
      </w:r>
      <w:r w:rsidR="00D84960" w:rsidRPr="008C3753">
        <w:rPr>
          <w:rFonts w:cs="v4.2.0"/>
        </w:rPr>
        <w:t>in static conditions</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p>
    <w:bookmarkStart w:id="15058" w:name="_MON_1662802664"/>
    <w:bookmarkEnd w:id="15058"/>
    <w:p w14:paraId="408AF010" w14:textId="7E14A65E" w:rsidR="00641109" w:rsidRPr="008C3753" w:rsidRDefault="00641109" w:rsidP="00641109">
      <w:pPr>
        <w:pStyle w:val="TH"/>
      </w:pPr>
      <w:r w:rsidRPr="008C3753">
        <w:object w:dxaOrig="7341" w:dyaOrig="3332" w14:anchorId="3D73DB0F">
          <v:shape id="_x0000_i1096" type="#_x0000_t75" style="width:364.5pt;height:164.5pt" o:ole="">
            <v:imagedata r:id="rId141" o:title=""/>
          </v:shape>
          <o:OLEObject Type="Embed" ProgID="Word.Picture.8" ShapeID="_x0000_i1096" DrawAspect="Content" ObjectID="_1797868872" r:id="rId142"/>
        </w:object>
      </w:r>
    </w:p>
    <w:p w14:paraId="6BA9186A" w14:textId="77777777" w:rsidR="00D84960" w:rsidRPr="008C3753" w:rsidRDefault="00D84960" w:rsidP="00D84960">
      <w:pPr>
        <w:pStyle w:val="TF"/>
        <w:rPr>
          <w:rFonts w:cs="v4.2.0"/>
        </w:rPr>
      </w:pPr>
      <w:bookmarkStart w:id="15059" w:name="_Toc53182790"/>
      <w:bookmarkStart w:id="15060" w:name="_Toc21100266"/>
      <w:bookmarkStart w:id="15061" w:name="_Toc29810064"/>
      <w:bookmarkStart w:id="15062" w:name="_Toc36645457"/>
      <w:bookmarkStart w:id="15063" w:name="_Toc37272511"/>
      <w:bookmarkStart w:id="15064"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065" w:name="_Toc58860577"/>
      <w:bookmarkStart w:id="15066" w:name="_Toc58863081"/>
      <w:bookmarkStart w:id="15067" w:name="_Toc61183066"/>
      <w:bookmarkStart w:id="15068" w:name="_Toc66728381"/>
      <w:bookmarkStart w:id="15069" w:name="_Toc74962258"/>
      <w:bookmarkStart w:id="15070" w:name="_Toc75243168"/>
      <w:bookmarkStart w:id="15071" w:name="_Toc76545514"/>
      <w:bookmarkStart w:id="15072" w:name="_Toc82595617"/>
      <w:bookmarkStart w:id="15073" w:name="_Toc89955648"/>
      <w:bookmarkStart w:id="15074" w:name="_Toc98774076"/>
      <w:bookmarkStart w:id="15075" w:name="_Toc106201837"/>
      <w:bookmarkStart w:id="15076" w:name="_Toc115191691"/>
      <w:bookmarkStart w:id="15077" w:name="_Toc122013580"/>
      <w:bookmarkStart w:id="15078" w:name="_Toc124155668"/>
      <w:bookmarkStart w:id="15079" w:name="_Toc131536239"/>
      <w:bookmarkStart w:id="15080" w:name="_Toc137399530"/>
      <w:bookmarkStart w:id="15081" w:name="_Toc156576230"/>
      <w:bookmarkStart w:id="15082" w:name="_Toc176783148"/>
      <w:bookmarkStart w:id="15083" w:name="_Toc187256650"/>
      <w:r w:rsidRPr="008C3753">
        <w:rPr>
          <w:rFonts w:cs="v4.2.0"/>
        </w:rPr>
        <w:lastRenderedPageBreak/>
        <w:t>D.5.4</w:t>
      </w:r>
      <w:r w:rsidRPr="008C3753">
        <w:rPr>
          <w:rFonts w:cs="v4.2.0"/>
        </w:rPr>
        <w:tab/>
      </w:r>
      <w:r w:rsidRPr="008C3753">
        <w:t>Performance requirements for UL timing adjustment</w:t>
      </w:r>
      <w:bookmarkEnd w:id="15059"/>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p>
    <w:p w14:paraId="26FC735E" w14:textId="2ED8C28B" w:rsidR="00641109" w:rsidRPr="008C3753" w:rsidRDefault="00641109" w:rsidP="00CB14A5">
      <w:pPr>
        <w:pStyle w:val="TH"/>
      </w:pPr>
      <w:r w:rsidRPr="008C3753">
        <w:object w:dxaOrig="8716" w:dyaOrig="4504" w14:anchorId="243F2F0B">
          <v:shape id="_x0000_i1097" type="#_x0000_t75" style="width:437pt;height:227pt" o:ole="">
            <v:imagedata r:id="rId143" o:title=""/>
          </v:shape>
          <o:OLEObject Type="Embed" ProgID="Word.Picture.8" ShapeID="_x0000_i1097" DrawAspect="Content" ObjectID="_1797868873"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084" w:name="_Toc53182791"/>
      <w:bookmarkStart w:id="15085" w:name="_Toc58860578"/>
      <w:bookmarkStart w:id="15086" w:name="_Toc58863082"/>
      <w:bookmarkStart w:id="15087" w:name="_Toc61183067"/>
      <w:bookmarkStart w:id="15088" w:name="_Toc66728382"/>
      <w:bookmarkStart w:id="15089" w:name="_Toc74962259"/>
      <w:bookmarkStart w:id="15090" w:name="_Toc75243169"/>
      <w:bookmarkStart w:id="15091" w:name="_Toc76545515"/>
      <w:bookmarkStart w:id="15092" w:name="_Toc82595618"/>
      <w:bookmarkStart w:id="15093" w:name="_Toc89955649"/>
      <w:bookmarkStart w:id="15094" w:name="_Toc98774077"/>
      <w:bookmarkStart w:id="15095" w:name="_Toc106201838"/>
      <w:bookmarkStart w:id="15096" w:name="_Toc115191692"/>
      <w:bookmarkStart w:id="15097" w:name="_Toc122013581"/>
      <w:bookmarkStart w:id="15098" w:name="_Toc124155669"/>
      <w:bookmarkStart w:id="15099" w:name="_Toc131536240"/>
      <w:bookmarkStart w:id="15100" w:name="_Toc137399531"/>
      <w:bookmarkStart w:id="15101" w:name="_Toc156576231"/>
      <w:bookmarkStart w:id="15102" w:name="_Toc176783149"/>
      <w:bookmarkStart w:id="15103" w:name="_Toc18725665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60"/>
      <w:bookmarkEnd w:id="15061"/>
      <w:bookmarkEnd w:id="15062"/>
      <w:bookmarkEnd w:id="15063"/>
      <w:bookmarkEnd w:id="15064"/>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0DAEB736" w14:textId="1D656880" w:rsidR="00F86EC6" w:rsidRPr="008C3753" w:rsidRDefault="00F86EC6" w:rsidP="00F86EC6">
      <w:pPr>
        <w:pStyle w:val="Heading2"/>
        <w:rPr>
          <w:rFonts w:cs="v4.2.0"/>
        </w:rPr>
      </w:pPr>
      <w:bookmarkStart w:id="15104" w:name="_Toc21100267"/>
      <w:bookmarkStart w:id="15105" w:name="_Toc29810065"/>
      <w:bookmarkStart w:id="15106" w:name="_Toc36645458"/>
      <w:bookmarkStart w:id="15107" w:name="_Toc37272512"/>
      <w:bookmarkStart w:id="15108" w:name="_Toc45884759"/>
      <w:bookmarkStart w:id="15109" w:name="_Toc53182792"/>
      <w:bookmarkStart w:id="15110" w:name="_Toc58860579"/>
      <w:bookmarkStart w:id="15111" w:name="_Toc58863083"/>
      <w:bookmarkStart w:id="15112" w:name="_Toc61183068"/>
      <w:bookmarkStart w:id="15113" w:name="_Toc66728383"/>
      <w:bookmarkStart w:id="15114" w:name="_Toc74962260"/>
      <w:bookmarkStart w:id="15115" w:name="_Toc75243170"/>
      <w:bookmarkStart w:id="15116" w:name="_Toc76545516"/>
      <w:bookmarkStart w:id="15117" w:name="_Toc82595619"/>
      <w:bookmarkStart w:id="15118" w:name="_Toc89955650"/>
      <w:bookmarkStart w:id="15119" w:name="_Toc98774078"/>
      <w:bookmarkStart w:id="15120" w:name="_Toc106201839"/>
      <w:bookmarkStart w:id="15121" w:name="_Toc115191693"/>
      <w:bookmarkStart w:id="15122" w:name="_Toc122013582"/>
      <w:bookmarkStart w:id="15123" w:name="_Toc124155670"/>
      <w:bookmarkStart w:id="15124" w:name="_Toc131536241"/>
      <w:bookmarkStart w:id="15125" w:name="_Toc137399532"/>
      <w:bookmarkStart w:id="15126" w:name="_Toc156576232"/>
      <w:bookmarkStart w:id="15127" w:name="_Toc176783150"/>
      <w:bookmarkStart w:id="15128" w:name="_Toc18725665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04"/>
      <w:bookmarkEnd w:id="15105"/>
      <w:bookmarkEnd w:id="15106"/>
      <w:bookmarkEnd w:id="15107"/>
      <w:r w:rsidR="00761026" w:rsidRPr="008C3753">
        <w:rPr>
          <w:rFonts w:cs="v4.2.0"/>
        </w:rPr>
        <w:t xml:space="preserve"> and for high speed condition</w:t>
      </w:r>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p>
    <w:p w14:paraId="02B741E7" w14:textId="77777777" w:rsidR="00F86EC6" w:rsidRPr="008C3753" w:rsidRDefault="00F86EC6" w:rsidP="00DA1892">
      <w:pPr>
        <w:pStyle w:val="TH"/>
      </w:pPr>
      <w:r w:rsidRPr="008C3753">
        <w:object w:dxaOrig="9265" w:dyaOrig="4212" w14:anchorId="18A57586">
          <v:shape id="_x0000_i1098" type="#_x0000_t75" style="width:462.5pt;height:206pt" o:ole="">
            <v:imagedata r:id="rId145" o:title=""/>
          </v:shape>
          <o:OLEObject Type="Embed" ProgID="Word.Picture.8" ShapeID="_x0000_i1098" DrawAspect="Content" ObjectID="_1797868874"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129" w:name="_Toc21100268"/>
      <w:bookmarkStart w:id="15130" w:name="_Toc29810066"/>
      <w:bookmarkStart w:id="15131" w:name="_Toc36645459"/>
      <w:bookmarkStart w:id="15132" w:name="_Toc37272513"/>
      <w:bookmarkStart w:id="15133" w:name="_Toc45884760"/>
      <w:bookmarkStart w:id="15134" w:name="_Toc53182793"/>
      <w:bookmarkStart w:id="15135" w:name="_Toc58860580"/>
      <w:bookmarkStart w:id="15136" w:name="_Toc58863084"/>
      <w:bookmarkStart w:id="15137" w:name="_Toc61183069"/>
      <w:bookmarkStart w:id="15138" w:name="_Toc66728384"/>
      <w:bookmarkStart w:id="15139" w:name="_Toc74962261"/>
      <w:bookmarkStart w:id="15140" w:name="_Toc75243171"/>
      <w:bookmarkStart w:id="15141" w:name="_Toc76545517"/>
      <w:bookmarkStart w:id="15142" w:name="_Toc82595620"/>
      <w:bookmarkStart w:id="15143" w:name="_Toc89955651"/>
      <w:bookmarkStart w:id="15144" w:name="_Toc98774079"/>
      <w:bookmarkStart w:id="15145" w:name="_Toc106201840"/>
      <w:bookmarkStart w:id="15146" w:name="_Toc115191694"/>
      <w:bookmarkStart w:id="15147" w:name="_Toc122013583"/>
      <w:bookmarkStart w:id="15148" w:name="_Toc124155671"/>
      <w:bookmarkStart w:id="15149" w:name="_Toc131536242"/>
      <w:bookmarkStart w:id="15150" w:name="_Toc137399533"/>
      <w:bookmarkStart w:id="15151" w:name="_Toc156576233"/>
      <w:bookmarkStart w:id="15152" w:name="_Toc176783151"/>
      <w:bookmarkStart w:id="15153" w:name="_Toc18725665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bookmarkStart w:id="15154" w:name="_MON_1602074320"/>
    <w:bookmarkEnd w:id="15154"/>
    <w:p w14:paraId="1CE6B2C5" w14:textId="77777777" w:rsidR="00F86EC6" w:rsidRPr="008C3753" w:rsidRDefault="00F86EC6" w:rsidP="00DA1892">
      <w:pPr>
        <w:pStyle w:val="TH"/>
      </w:pPr>
      <w:r w:rsidRPr="008C3753">
        <w:object w:dxaOrig="9265" w:dyaOrig="4212" w14:anchorId="1E9A5A17">
          <v:shape id="_x0000_i1099" type="#_x0000_t75" style="width:462.5pt;height:206pt" o:ole="">
            <v:imagedata r:id="rId147" o:title=""/>
          </v:shape>
          <o:OLEObject Type="Embed" ProgID="Word.Picture.8" ShapeID="_x0000_i1099" DrawAspect="Content" ObjectID="_1797868875"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5155" w:name="_Toc21100269"/>
      <w:bookmarkStart w:id="15156" w:name="_Toc29810067"/>
      <w:bookmarkStart w:id="15157" w:name="_Toc36645460"/>
      <w:bookmarkStart w:id="15158" w:name="_Toc37272514"/>
      <w:bookmarkStart w:id="15159" w:name="_Toc45884761"/>
      <w:bookmarkStart w:id="15160" w:name="_Toc53182794"/>
      <w:bookmarkStart w:id="15161" w:name="_Toc58860581"/>
      <w:bookmarkStart w:id="15162" w:name="_Toc58863085"/>
      <w:bookmarkStart w:id="15163" w:name="_Toc61183070"/>
      <w:bookmarkStart w:id="15164" w:name="_Toc66728385"/>
      <w:bookmarkStart w:id="15165" w:name="_Toc74962262"/>
      <w:bookmarkStart w:id="15166" w:name="_Toc75243172"/>
      <w:bookmarkStart w:id="15167" w:name="_Toc76545518"/>
      <w:bookmarkStart w:id="15168" w:name="_Toc82595621"/>
      <w:bookmarkStart w:id="15169" w:name="_Toc89955652"/>
      <w:bookmarkStart w:id="15170" w:name="_Toc98774080"/>
      <w:bookmarkStart w:id="15171" w:name="_Toc106201841"/>
      <w:bookmarkStart w:id="15172" w:name="_Toc115191695"/>
      <w:bookmarkStart w:id="15173" w:name="_Toc122013584"/>
      <w:bookmarkStart w:id="15174" w:name="_Toc124155672"/>
      <w:bookmarkStart w:id="15175" w:name="_Toc131536243"/>
      <w:bookmarkStart w:id="15176" w:name="_Toc137399534"/>
      <w:bookmarkStart w:id="15177" w:name="_Toc156576234"/>
      <w:bookmarkStart w:id="15178" w:name="_Toc176783152"/>
      <w:bookmarkStart w:id="15179" w:name="_Toc187256654"/>
      <w:r w:rsidRPr="008C3753">
        <w:rPr>
          <w:rFonts w:cs="v4.2.0"/>
        </w:rPr>
        <w:t>D.6.3</w:t>
      </w:r>
      <w:r w:rsidRPr="008C3753">
        <w:rPr>
          <w:rFonts w:cs="v4.2.0"/>
        </w:rPr>
        <w:tab/>
      </w:r>
      <w:bookmarkEnd w:id="15155"/>
      <w:bookmarkEnd w:id="15156"/>
      <w:bookmarkEnd w:id="15157"/>
      <w:bookmarkEnd w:id="15158"/>
      <w:bookmarkEnd w:id="15159"/>
      <w:bookmarkEnd w:id="15160"/>
      <w:r w:rsidR="00D84960" w:rsidRPr="008C3753">
        <w:t xml:space="preserve">Performance requirements for PUSCH and PRACH </w:t>
      </w:r>
      <w:r w:rsidR="00D84960" w:rsidRPr="008C3753">
        <w:rPr>
          <w:rFonts w:cs="v4.2.0"/>
        </w:rPr>
        <w:t>in static conditions</w:t>
      </w:r>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p>
    <w:bookmarkStart w:id="15180" w:name="_MON_1602076000"/>
    <w:bookmarkEnd w:id="15180"/>
    <w:p w14:paraId="11BAE87D" w14:textId="77777777" w:rsidR="00F86EC6" w:rsidRPr="008C3753" w:rsidRDefault="00F86EC6" w:rsidP="00DA1892">
      <w:pPr>
        <w:pStyle w:val="TH"/>
      </w:pPr>
      <w:r w:rsidRPr="008C3753">
        <w:object w:dxaOrig="9265" w:dyaOrig="4212" w14:anchorId="227EF7FA">
          <v:shape id="_x0000_i1100" type="#_x0000_t75" style="width:462.5pt;height:206pt" o:ole="">
            <v:imagedata r:id="rId149" o:title=""/>
          </v:shape>
          <o:OLEObject Type="Embed" ProgID="Word.Picture.8" ShapeID="_x0000_i1100" DrawAspect="Content" ObjectID="_1797868876"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181" w:name="_Toc53182795"/>
      <w:bookmarkStart w:id="15182" w:name="_Toc58860582"/>
      <w:bookmarkStart w:id="15183" w:name="_Toc58863086"/>
      <w:bookmarkStart w:id="15184" w:name="_Toc61183071"/>
      <w:bookmarkStart w:id="15185" w:name="_Toc66728386"/>
      <w:bookmarkStart w:id="15186" w:name="_Toc74962263"/>
      <w:bookmarkStart w:id="15187" w:name="_Toc75243173"/>
      <w:bookmarkStart w:id="15188" w:name="_Toc76545519"/>
      <w:bookmarkStart w:id="15189" w:name="_Toc82595622"/>
      <w:bookmarkStart w:id="15190" w:name="_Toc89955653"/>
      <w:bookmarkStart w:id="15191" w:name="_Toc98774081"/>
      <w:bookmarkStart w:id="15192" w:name="_Toc106201842"/>
      <w:bookmarkStart w:id="15193" w:name="_Toc115191696"/>
      <w:bookmarkStart w:id="15194" w:name="_Toc122013585"/>
      <w:bookmarkStart w:id="15195" w:name="_Toc124155673"/>
      <w:bookmarkStart w:id="15196" w:name="_Toc131536244"/>
      <w:bookmarkStart w:id="15197" w:name="_Toc137399535"/>
      <w:bookmarkStart w:id="15198" w:name="_Toc156576235"/>
      <w:bookmarkStart w:id="15199" w:name="_Toc176783153"/>
      <w:bookmarkStart w:id="15200" w:name="_Toc187256655"/>
      <w:r w:rsidRPr="008C3753">
        <w:rPr>
          <w:rFonts w:cs="v4.2.0"/>
        </w:rPr>
        <w:lastRenderedPageBreak/>
        <w:t>D.6.4</w:t>
      </w:r>
      <w:r w:rsidRPr="008C3753">
        <w:rPr>
          <w:rFonts w:cs="v4.2.0"/>
        </w:rPr>
        <w:tab/>
        <w:t>Performance requirements for UL timing adjustment</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p>
    <w:bookmarkStart w:id="15201" w:name="_MON_1662802810"/>
    <w:bookmarkEnd w:id="15201"/>
    <w:p w14:paraId="13414A2B" w14:textId="78C2569C" w:rsidR="00641109" w:rsidRPr="008C3753" w:rsidRDefault="00641109" w:rsidP="00641109">
      <w:pPr>
        <w:pStyle w:val="TH"/>
      </w:pPr>
      <w:r w:rsidRPr="008C3753">
        <w:object w:dxaOrig="9265" w:dyaOrig="4533" w14:anchorId="730583CD">
          <v:shape id="_x0000_i1101" type="#_x0000_t75" style="width:462.5pt;height:221pt" o:ole="">
            <v:imagedata r:id="rId151" o:title=""/>
          </v:shape>
          <o:OLEObject Type="Embed" ProgID="Word.Picture.8" ShapeID="_x0000_i1101" DrawAspect="Content" ObjectID="_1797868877"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02" w:name="_Toc21100270"/>
      <w:bookmarkStart w:id="15203" w:name="_Toc29810068"/>
      <w:bookmarkStart w:id="15204" w:name="_Toc36645461"/>
      <w:bookmarkStart w:id="15205" w:name="_Toc37272515"/>
      <w:bookmarkStart w:id="15206" w:name="_Toc45884762"/>
      <w:bookmarkStart w:id="15207" w:name="_Toc53182796"/>
      <w:bookmarkStart w:id="15208" w:name="_Toc58860583"/>
      <w:bookmarkStart w:id="15209" w:name="_Toc58863087"/>
      <w:bookmarkStart w:id="15210" w:name="_Toc61183072"/>
      <w:bookmarkStart w:id="15211" w:name="_Toc66728387"/>
      <w:bookmarkStart w:id="15212" w:name="_Toc74962264"/>
      <w:bookmarkStart w:id="15213" w:name="_Toc75243174"/>
      <w:bookmarkStart w:id="15214" w:name="_Toc76545520"/>
      <w:bookmarkStart w:id="15215" w:name="_Toc82595623"/>
      <w:bookmarkStart w:id="15216" w:name="_Toc89955654"/>
      <w:bookmarkStart w:id="15217" w:name="_Toc98774082"/>
      <w:bookmarkStart w:id="15218" w:name="_Toc106201843"/>
      <w:bookmarkStart w:id="15219" w:name="_Toc115191697"/>
      <w:bookmarkStart w:id="15220" w:name="_Toc122013586"/>
      <w:bookmarkStart w:id="15221" w:name="_Toc124155674"/>
      <w:bookmarkStart w:id="15222" w:name="_Toc131536245"/>
      <w:bookmarkStart w:id="15223" w:name="_Toc137399536"/>
      <w:bookmarkStart w:id="15224" w:name="_Toc156576236"/>
      <w:bookmarkStart w:id="15225" w:name="_Toc176783154"/>
      <w:bookmarkStart w:id="15226" w:name="_Toc187256656"/>
      <w:r w:rsidRPr="008C3753">
        <w:lastRenderedPageBreak/>
        <w:t>Annex E (normative):</w:t>
      </w:r>
      <w:r w:rsidR="00B40D60" w:rsidRPr="008C3753">
        <w:t xml:space="preserve"> </w:t>
      </w:r>
      <w:r w:rsidRPr="008C3753">
        <w:br/>
        <w:t>Characteristics of interfering signals</w:t>
      </w:r>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227" w:name="_Toc21100271"/>
      <w:bookmarkStart w:id="15228" w:name="_Toc29810069"/>
      <w:bookmarkStart w:id="15229" w:name="_Toc36645462"/>
      <w:bookmarkStart w:id="15230" w:name="_Toc37272516"/>
      <w:bookmarkStart w:id="15231" w:name="_Toc45884763"/>
      <w:bookmarkStart w:id="15232" w:name="_Toc53182797"/>
      <w:bookmarkStart w:id="15233" w:name="_Toc58860584"/>
      <w:bookmarkStart w:id="15234" w:name="_Toc58863088"/>
      <w:bookmarkStart w:id="15235" w:name="_Toc61183073"/>
      <w:bookmarkStart w:id="15236" w:name="_Toc66728388"/>
      <w:bookmarkStart w:id="15237" w:name="_Toc74962265"/>
      <w:bookmarkStart w:id="15238" w:name="_Toc75243175"/>
      <w:bookmarkStart w:id="15239" w:name="_Toc76545521"/>
      <w:bookmarkStart w:id="15240" w:name="_Toc82595624"/>
      <w:bookmarkStart w:id="15241" w:name="_Toc89955655"/>
      <w:bookmarkStart w:id="15242" w:name="_Toc98774083"/>
      <w:bookmarkStart w:id="15243" w:name="_Toc106201844"/>
      <w:bookmarkStart w:id="15244" w:name="_Toc115191698"/>
      <w:bookmarkStart w:id="15245" w:name="_Toc122013587"/>
      <w:bookmarkStart w:id="15246" w:name="_Toc124155675"/>
      <w:bookmarkStart w:id="15247" w:name="_Toc131536246"/>
      <w:bookmarkStart w:id="15248" w:name="_Toc137399537"/>
      <w:bookmarkStart w:id="15249" w:name="_Toc156576237"/>
      <w:bookmarkStart w:id="15250" w:name="_Toc176783155"/>
      <w:bookmarkStart w:id="15251" w:name="_Toc187256657"/>
      <w:r w:rsidRPr="008C3753">
        <w:lastRenderedPageBreak/>
        <w:t>Annex F (normative):</w:t>
      </w:r>
      <w:r w:rsidRPr="008C3753">
        <w:br/>
      </w:r>
      <w:r w:rsidR="00FD58C2" w:rsidRPr="008C3753">
        <w:t>Void</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252" w:name="_Toc21100272"/>
      <w:bookmarkStart w:id="15253" w:name="_Toc29810070"/>
      <w:bookmarkStart w:id="15254" w:name="_Toc36645463"/>
      <w:bookmarkStart w:id="15255" w:name="_Toc37272517"/>
      <w:bookmarkStart w:id="15256" w:name="_Toc45884764"/>
      <w:bookmarkStart w:id="15257" w:name="_Toc53182798"/>
      <w:bookmarkStart w:id="15258" w:name="_Toc58860585"/>
      <w:bookmarkStart w:id="15259" w:name="_Toc58863089"/>
      <w:bookmarkStart w:id="15260" w:name="_Toc61183074"/>
      <w:bookmarkStart w:id="15261" w:name="_Toc66728389"/>
      <w:bookmarkStart w:id="15262" w:name="_Toc74962266"/>
      <w:bookmarkStart w:id="15263" w:name="_Toc75243176"/>
      <w:bookmarkStart w:id="15264" w:name="_Toc76545522"/>
      <w:bookmarkStart w:id="15265" w:name="_Toc82595625"/>
      <w:bookmarkStart w:id="15266" w:name="_Toc89955656"/>
      <w:bookmarkStart w:id="15267" w:name="_Toc98774084"/>
      <w:bookmarkStart w:id="15268" w:name="_Toc106201845"/>
      <w:bookmarkStart w:id="15269" w:name="_Toc115191699"/>
      <w:bookmarkStart w:id="15270" w:name="_Toc122013588"/>
      <w:bookmarkStart w:id="15271" w:name="_Toc124155676"/>
      <w:bookmarkStart w:id="15272" w:name="_Toc131536247"/>
      <w:bookmarkStart w:id="15273" w:name="_Toc137399538"/>
      <w:bookmarkStart w:id="15274" w:name="_Toc156576238"/>
      <w:bookmarkStart w:id="15275" w:name="_Toc176783156"/>
      <w:bookmarkStart w:id="15276" w:name="_Toc187256658"/>
      <w:r w:rsidRPr="008C3753">
        <w:lastRenderedPageBreak/>
        <w:t>Annex G (normative):</w:t>
      </w:r>
      <w:r w:rsidRPr="008C3753">
        <w:br/>
        <w:t>Propagation conditions</w:t>
      </w:r>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p>
    <w:p w14:paraId="4157BBCC" w14:textId="68BA99A6" w:rsidR="00814282" w:rsidRPr="008C3753" w:rsidRDefault="00814282" w:rsidP="00A94738"/>
    <w:p w14:paraId="2693A4B3" w14:textId="1523032B" w:rsidR="00B86583" w:rsidRPr="008C3753" w:rsidRDefault="00B86583" w:rsidP="00FF4D7E">
      <w:pPr>
        <w:pStyle w:val="Heading1"/>
      </w:pPr>
      <w:bookmarkStart w:id="15277" w:name="_Toc21100273"/>
      <w:bookmarkStart w:id="15278" w:name="_Toc29810071"/>
      <w:bookmarkStart w:id="15279" w:name="_Toc36645464"/>
      <w:bookmarkStart w:id="15280" w:name="_Toc37272518"/>
      <w:bookmarkStart w:id="15281" w:name="_Toc45884765"/>
      <w:bookmarkStart w:id="15282" w:name="_Toc53182799"/>
      <w:bookmarkStart w:id="15283" w:name="_Toc58860586"/>
      <w:bookmarkStart w:id="15284" w:name="_Toc58863090"/>
      <w:bookmarkStart w:id="15285" w:name="_Toc61183075"/>
      <w:bookmarkStart w:id="15286" w:name="_Toc66728390"/>
      <w:bookmarkStart w:id="15287" w:name="_Toc74962267"/>
      <w:bookmarkStart w:id="15288" w:name="_Toc75243177"/>
      <w:bookmarkStart w:id="15289" w:name="_Toc76545523"/>
      <w:bookmarkStart w:id="15290" w:name="_Toc82595626"/>
      <w:bookmarkStart w:id="15291" w:name="_Toc89955657"/>
      <w:bookmarkStart w:id="15292" w:name="_Toc98774085"/>
      <w:bookmarkStart w:id="15293" w:name="_Toc106201846"/>
      <w:bookmarkStart w:id="15294" w:name="_Toc115191700"/>
      <w:bookmarkStart w:id="15295" w:name="_Toc122013589"/>
      <w:bookmarkStart w:id="15296" w:name="_Toc124155677"/>
      <w:bookmarkStart w:id="15297" w:name="_Toc131536248"/>
      <w:bookmarkStart w:id="15298" w:name="_Toc137399539"/>
      <w:bookmarkStart w:id="15299" w:name="_Toc156576239"/>
      <w:bookmarkStart w:id="15300" w:name="_Toc176783157"/>
      <w:bookmarkStart w:id="15301" w:name="_Toc187256659"/>
      <w:r w:rsidRPr="008C3753">
        <w:t>G.1</w:t>
      </w:r>
      <w:r w:rsidRPr="008C3753">
        <w:tab/>
        <w:t>Static propagation condition</w:t>
      </w:r>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02" w:name="_Toc21100274"/>
      <w:bookmarkStart w:id="15303" w:name="_Toc29810072"/>
      <w:bookmarkStart w:id="15304" w:name="_Toc36645465"/>
      <w:bookmarkStart w:id="15305" w:name="_Toc37272519"/>
      <w:bookmarkStart w:id="15306" w:name="_Toc45884766"/>
      <w:bookmarkStart w:id="15307" w:name="_Toc53182800"/>
      <w:bookmarkStart w:id="15308" w:name="_Toc58860587"/>
      <w:bookmarkStart w:id="15309" w:name="_Toc58863091"/>
      <w:bookmarkStart w:id="15310" w:name="_Toc61183076"/>
      <w:bookmarkStart w:id="15311" w:name="_Toc66728391"/>
      <w:bookmarkStart w:id="15312" w:name="_Toc74962268"/>
      <w:bookmarkStart w:id="15313" w:name="_Toc75243178"/>
      <w:bookmarkStart w:id="15314" w:name="_Toc76545524"/>
      <w:bookmarkStart w:id="15315" w:name="_Toc82595627"/>
      <w:bookmarkStart w:id="15316" w:name="_Toc89955658"/>
      <w:bookmarkStart w:id="15317" w:name="_Toc98774086"/>
      <w:bookmarkStart w:id="15318" w:name="_Toc106201847"/>
      <w:bookmarkStart w:id="15319" w:name="_Toc115191701"/>
      <w:bookmarkStart w:id="15320" w:name="_Toc122013590"/>
      <w:bookmarkStart w:id="15321" w:name="_Toc124155678"/>
      <w:bookmarkStart w:id="15322" w:name="_Toc131536249"/>
      <w:bookmarkStart w:id="15323" w:name="_Toc137399540"/>
      <w:bookmarkStart w:id="15324" w:name="_Toc156576240"/>
      <w:bookmarkStart w:id="15325" w:name="_Toc176783158"/>
      <w:bookmarkStart w:id="15326" w:name="_Toc187256660"/>
      <w:r w:rsidRPr="008C3753">
        <w:t>G.2</w:t>
      </w:r>
      <w:r w:rsidRPr="008C3753">
        <w:tab/>
        <w:t>Multi-path fading propagation conditions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327" w:name="_Toc21100275"/>
      <w:bookmarkStart w:id="15328" w:name="_Toc29810073"/>
      <w:bookmarkStart w:id="15329" w:name="_Toc36645466"/>
      <w:bookmarkStart w:id="15330" w:name="_Toc37272520"/>
      <w:bookmarkStart w:id="15331" w:name="_Toc45884767"/>
      <w:bookmarkStart w:id="15332" w:name="_Toc53182801"/>
      <w:bookmarkStart w:id="15333" w:name="_Toc58860588"/>
      <w:bookmarkStart w:id="15334" w:name="_Toc58863092"/>
      <w:bookmarkStart w:id="15335" w:name="_Toc61183077"/>
      <w:bookmarkStart w:id="15336" w:name="_Toc66728392"/>
      <w:bookmarkStart w:id="15337" w:name="_Toc74962269"/>
      <w:bookmarkStart w:id="15338" w:name="_Toc75243179"/>
      <w:bookmarkStart w:id="15339" w:name="_Toc76545525"/>
      <w:bookmarkStart w:id="15340" w:name="_Toc82595628"/>
      <w:bookmarkStart w:id="15341" w:name="_Toc89955659"/>
      <w:bookmarkStart w:id="15342" w:name="_Toc98774087"/>
      <w:bookmarkStart w:id="15343" w:name="_Toc106201848"/>
      <w:bookmarkStart w:id="15344" w:name="_Toc115191702"/>
      <w:bookmarkStart w:id="15345" w:name="_Toc122013591"/>
      <w:bookmarkStart w:id="15346" w:name="_Toc124155679"/>
      <w:bookmarkStart w:id="15347" w:name="_Toc131536250"/>
      <w:bookmarkStart w:id="15348" w:name="_Toc137399541"/>
      <w:bookmarkStart w:id="15349" w:name="_Toc156576241"/>
      <w:bookmarkStart w:id="15350" w:name="_Toc176783159"/>
      <w:bookmarkStart w:id="15351" w:name="_Toc187256661"/>
      <w:r w:rsidRPr="008C3753">
        <w:t>G.2.1</w:t>
      </w:r>
      <w:r w:rsidRPr="008C3753">
        <w:tab/>
        <w:t>Delay profiles</w:t>
      </w:r>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352" w:name="_Toc21100276"/>
      <w:bookmarkStart w:id="15353" w:name="_Toc29810074"/>
      <w:bookmarkStart w:id="15354" w:name="_Toc36645467"/>
      <w:bookmarkStart w:id="15355" w:name="_Toc37272521"/>
      <w:bookmarkStart w:id="15356" w:name="_Toc45884768"/>
      <w:bookmarkStart w:id="15357" w:name="_Toc53182802"/>
      <w:bookmarkStart w:id="15358" w:name="_Toc58860589"/>
      <w:bookmarkStart w:id="15359" w:name="_Toc58863093"/>
      <w:bookmarkStart w:id="15360" w:name="_Toc61183078"/>
      <w:bookmarkStart w:id="15361" w:name="_Toc66728393"/>
      <w:bookmarkStart w:id="15362" w:name="_Toc74962270"/>
      <w:bookmarkStart w:id="15363" w:name="_Toc75243180"/>
      <w:bookmarkStart w:id="15364" w:name="_Toc76545526"/>
      <w:bookmarkStart w:id="15365" w:name="_Toc82595629"/>
      <w:bookmarkStart w:id="15366" w:name="_Toc89955660"/>
      <w:bookmarkStart w:id="15367" w:name="_Toc98774088"/>
      <w:bookmarkStart w:id="15368" w:name="_Toc106201849"/>
      <w:bookmarkStart w:id="15369" w:name="_Toc115191703"/>
      <w:bookmarkStart w:id="15370" w:name="_Toc122013592"/>
      <w:bookmarkStart w:id="15371" w:name="_Toc124155680"/>
      <w:bookmarkStart w:id="15372" w:name="_Toc131536251"/>
      <w:bookmarkStart w:id="15373" w:name="_Toc137399542"/>
      <w:bookmarkStart w:id="15374" w:name="_Toc156576242"/>
      <w:bookmarkStart w:id="15375" w:name="_Toc176783160"/>
      <w:bookmarkStart w:id="15376" w:name="_Toc187256662"/>
      <w:r w:rsidRPr="008C3753">
        <w:t>G.2.1.1</w:t>
      </w:r>
      <w:r w:rsidRPr="008C3753">
        <w:tab/>
        <w:t>Delay profiles for FR1</w:t>
      </w:r>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377" w:name="_Toc21100277"/>
      <w:bookmarkStart w:id="15378" w:name="_Toc29810075"/>
      <w:bookmarkStart w:id="15379" w:name="_Toc36645468"/>
      <w:bookmarkStart w:id="15380" w:name="_Toc37272522"/>
      <w:bookmarkStart w:id="15381" w:name="_Toc45884769"/>
      <w:bookmarkStart w:id="15382" w:name="_Toc53182803"/>
      <w:bookmarkStart w:id="15383" w:name="_Toc58860590"/>
      <w:bookmarkStart w:id="15384" w:name="_Toc58863094"/>
      <w:bookmarkStart w:id="15385" w:name="_Toc61183079"/>
      <w:bookmarkStart w:id="15386" w:name="_Toc66728394"/>
      <w:bookmarkStart w:id="15387" w:name="_Toc74962271"/>
      <w:bookmarkStart w:id="15388" w:name="_Toc75243181"/>
      <w:bookmarkStart w:id="15389" w:name="_Toc76545527"/>
      <w:bookmarkStart w:id="15390" w:name="_Toc82595630"/>
      <w:bookmarkStart w:id="15391" w:name="_Toc89955661"/>
      <w:bookmarkStart w:id="15392" w:name="_Toc98774089"/>
      <w:bookmarkStart w:id="15393" w:name="_Toc106201850"/>
      <w:bookmarkStart w:id="15394" w:name="_Toc115191704"/>
      <w:bookmarkStart w:id="15395" w:name="_Toc122013593"/>
      <w:bookmarkStart w:id="15396" w:name="_Toc124155681"/>
      <w:bookmarkStart w:id="15397" w:name="_Toc131536252"/>
      <w:bookmarkStart w:id="15398" w:name="_Toc137399543"/>
      <w:bookmarkStart w:id="15399" w:name="_Toc156576243"/>
      <w:bookmarkStart w:id="15400" w:name="_Toc176783161"/>
      <w:bookmarkStart w:id="15401" w:name="_Toc187256663"/>
      <w:r w:rsidRPr="008C3753">
        <w:t>G</w:t>
      </w:r>
      <w:r w:rsidR="00B86583" w:rsidRPr="008C3753">
        <w:t>.2.2</w:t>
      </w:r>
      <w:r w:rsidR="00B86583" w:rsidRPr="008C3753">
        <w:tab/>
        <w:t>Combinations of channel model parameters</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02" w:name="_Toc21100278"/>
      <w:bookmarkStart w:id="15403" w:name="_Toc29810076"/>
      <w:bookmarkStart w:id="15404" w:name="_Toc36645469"/>
      <w:bookmarkStart w:id="15405" w:name="_Toc37272523"/>
      <w:bookmarkStart w:id="15406" w:name="_Toc45884770"/>
      <w:bookmarkStart w:id="15407"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08" w:name="_Toc58860591"/>
      <w:bookmarkStart w:id="15409" w:name="_Toc58863095"/>
      <w:bookmarkStart w:id="15410" w:name="_Toc61183080"/>
      <w:bookmarkStart w:id="15411" w:name="_Toc66728395"/>
      <w:bookmarkStart w:id="15412" w:name="_Toc74962272"/>
      <w:bookmarkStart w:id="15413" w:name="_Toc75243182"/>
      <w:bookmarkStart w:id="15414" w:name="_Toc76545528"/>
      <w:bookmarkStart w:id="15415" w:name="_Toc82595631"/>
      <w:bookmarkStart w:id="15416" w:name="_Toc89955662"/>
      <w:bookmarkStart w:id="15417" w:name="_Toc98774090"/>
      <w:bookmarkStart w:id="15418" w:name="_Toc106201851"/>
      <w:bookmarkStart w:id="15419" w:name="_Toc115191705"/>
      <w:bookmarkStart w:id="15420" w:name="_Toc122013594"/>
      <w:bookmarkStart w:id="15421" w:name="_Toc124155682"/>
      <w:bookmarkStart w:id="15422" w:name="_Toc131536253"/>
      <w:bookmarkStart w:id="15423" w:name="_Toc137399544"/>
      <w:bookmarkStart w:id="15424" w:name="_Toc156576244"/>
      <w:bookmarkStart w:id="15425" w:name="_Toc176783162"/>
      <w:bookmarkStart w:id="15426" w:name="_Toc187256664"/>
      <w:r w:rsidRPr="008C3753">
        <w:t>G</w:t>
      </w:r>
      <w:r w:rsidR="00B86583" w:rsidRPr="008C3753">
        <w:t>.2.3</w:t>
      </w:r>
      <w:r w:rsidRPr="008C3753">
        <w:tab/>
        <w:t>MIMO channel correlation m</w:t>
      </w:r>
      <w:r w:rsidR="00B86583" w:rsidRPr="008C3753">
        <w:t>atrices</w:t>
      </w:r>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427" w:name="_Toc21100279"/>
      <w:bookmarkStart w:id="15428" w:name="_Toc29810077"/>
      <w:bookmarkStart w:id="15429" w:name="_Toc36645470"/>
      <w:bookmarkStart w:id="15430" w:name="_Toc37272524"/>
      <w:bookmarkStart w:id="15431" w:name="_Toc45884771"/>
      <w:bookmarkStart w:id="15432" w:name="_Toc53182805"/>
      <w:bookmarkStart w:id="15433" w:name="_Toc58860592"/>
      <w:bookmarkStart w:id="15434" w:name="_Toc58863096"/>
      <w:bookmarkStart w:id="15435" w:name="_Toc61183081"/>
      <w:bookmarkStart w:id="15436" w:name="_Toc66728396"/>
      <w:bookmarkStart w:id="15437" w:name="_Toc74962273"/>
      <w:bookmarkStart w:id="15438" w:name="_Toc75243183"/>
      <w:bookmarkStart w:id="15439" w:name="_Toc76545529"/>
      <w:bookmarkStart w:id="15440" w:name="_Toc82595632"/>
      <w:bookmarkStart w:id="15441" w:name="_Toc89955663"/>
      <w:bookmarkStart w:id="15442" w:name="_Toc98774091"/>
      <w:bookmarkStart w:id="15443" w:name="_Toc106201852"/>
      <w:bookmarkStart w:id="15444" w:name="_Toc115191706"/>
      <w:bookmarkStart w:id="15445" w:name="_Toc122013595"/>
      <w:bookmarkStart w:id="15446" w:name="_Toc124155683"/>
      <w:bookmarkStart w:id="15447" w:name="_Toc131536254"/>
      <w:bookmarkStart w:id="15448" w:name="_Toc137399545"/>
      <w:bookmarkStart w:id="15449" w:name="_Toc156576245"/>
      <w:bookmarkStart w:id="15450" w:name="_Toc176783163"/>
      <w:bookmarkStart w:id="15451" w:name="_Toc187256665"/>
      <w:r w:rsidRPr="008C3753">
        <w:t>G</w:t>
      </w:r>
      <w:r w:rsidR="00B86583" w:rsidRPr="008C3753">
        <w:t>.2.3.1</w:t>
      </w:r>
      <w:r w:rsidR="00B86583" w:rsidRPr="008C3753">
        <w:tab/>
      </w:r>
      <w:r w:rsidRPr="008C3753">
        <w:t>MIMO correlation m</w:t>
      </w:r>
      <w:r w:rsidR="00B86583" w:rsidRPr="008C3753">
        <w:t>atrices using Uniform Linear Array</w:t>
      </w:r>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452" w:name="_Toc21100280"/>
      <w:bookmarkStart w:id="15453" w:name="_Toc29810078"/>
      <w:bookmarkStart w:id="15454" w:name="_Toc36645471"/>
      <w:bookmarkStart w:id="15455" w:name="_Toc37272525"/>
      <w:bookmarkStart w:id="15456" w:name="_Toc45884772"/>
      <w:bookmarkStart w:id="15457" w:name="_Toc53182806"/>
      <w:bookmarkStart w:id="15458" w:name="_Toc58860593"/>
      <w:bookmarkStart w:id="15459" w:name="_Toc58863097"/>
      <w:bookmarkStart w:id="15460" w:name="_Toc61183082"/>
      <w:bookmarkStart w:id="15461" w:name="_Toc66728397"/>
      <w:bookmarkStart w:id="15462" w:name="_Toc74962274"/>
      <w:bookmarkStart w:id="15463" w:name="_Toc75243184"/>
      <w:bookmarkStart w:id="15464" w:name="_Toc76545530"/>
      <w:bookmarkStart w:id="15465" w:name="_Toc82595633"/>
      <w:bookmarkStart w:id="15466" w:name="_Toc89955664"/>
      <w:bookmarkStart w:id="15467" w:name="_Toc98774092"/>
      <w:bookmarkStart w:id="15468" w:name="_Toc106201853"/>
      <w:bookmarkStart w:id="15469" w:name="_Toc115191707"/>
      <w:bookmarkStart w:id="15470" w:name="_Toc122013596"/>
      <w:bookmarkStart w:id="15471" w:name="_Toc124155684"/>
      <w:bookmarkStart w:id="15472" w:name="_Toc131536255"/>
      <w:bookmarkStart w:id="15473" w:name="_Toc137399546"/>
      <w:bookmarkStart w:id="15474" w:name="_Toc156576246"/>
      <w:bookmarkStart w:id="15475" w:name="_Toc176783164"/>
      <w:bookmarkStart w:id="15476" w:name="_Toc187256666"/>
      <w:r w:rsidRPr="008C3753">
        <w:rPr>
          <w:lang w:eastAsia="ko-KR"/>
        </w:rPr>
        <w:t>G.2.3.1.1</w:t>
      </w:r>
      <w:r w:rsidRPr="008C3753">
        <w:rPr>
          <w:lang w:eastAsia="ko-KR"/>
        </w:rPr>
        <w:tab/>
        <w:t>Definition of MIMO correlation m</w:t>
      </w:r>
      <w:r w:rsidR="00B86583" w:rsidRPr="008C3753">
        <w:rPr>
          <w:lang w:eastAsia="ko-KR"/>
        </w:rPr>
        <w:t>atrices</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2.5pt;height:159.5pt" o:ole="">
                  <v:imagedata r:id="rId156" o:title=""/>
                </v:shape>
                <o:OLEObject Type="Embed" ProgID="Equation.DSMT4" ShapeID="_x0000_i1102" DrawAspect="Content" ObjectID="_1797868878"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5pt;height:1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5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5pt;height:20.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5pt;height:20.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5pt;height:36.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5pt;height:15.5pt">
            <v:imagedata r:id="rId168" o:title=""/>
          </v:shape>
        </w:pict>
      </w:r>
      <w:r w:rsidRPr="008C3753">
        <w:t xml:space="preserve"> and </w:t>
      </w:r>
      <w:r w:rsidR="00000000">
        <w:rPr>
          <w:position w:val="-14"/>
        </w:rPr>
        <w:pict w14:anchorId="63E38027">
          <v:shape id="_x0000_i1114" type="#_x0000_t75" style="width:30.5pt;height:20.5pt">
            <v:imagedata r:id="rId169"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0" o:title=""/>
          </v:shape>
        </w:pict>
      </w:r>
      <w:r w:rsidRPr="008C3753">
        <w:t>.</w:t>
      </w:r>
    </w:p>
    <w:p w14:paraId="003F07F8" w14:textId="77131EBD" w:rsidR="00B86583" w:rsidRPr="008C3753" w:rsidRDefault="00227FE2" w:rsidP="00FF4D7E">
      <w:pPr>
        <w:pStyle w:val="Heading4"/>
        <w:rPr>
          <w:lang w:eastAsia="ko-KR"/>
        </w:rPr>
      </w:pPr>
      <w:bookmarkStart w:id="15477" w:name="_Toc21100281"/>
      <w:bookmarkStart w:id="15478" w:name="_Toc29810079"/>
      <w:bookmarkStart w:id="15479" w:name="_Toc36645472"/>
      <w:bookmarkStart w:id="15480" w:name="_Toc37272526"/>
      <w:bookmarkStart w:id="15481" w:name="_Toc45884773"/>
      <w:bookmarkStart w:id="15482" w:name="_Toc53182807"/>
      <w:bookmarkStart w:id="15483" w:name="_Toc58860594"/>
      <w:bookmarkStart w:id="15484" w:name="_Toc58863098"/>
      <w:bookmarkStart w:id="15485" w:name="_Toc61183083"/>
      <w:bookmarkStart w:id="15486" w:name="_Toc66728398"/>
      <w:bookmarkStart w:id="15487" w:name="_Toc74962275"/>
      <w:bookmarkStart w:id="15488" w:name="_Toc75243185"/>
      <w:bookmarkStart w:id="15489" w:name="_Toc76545531"/>
      <w:bookmarkStart w:id="15490" w:name="_Toc82595634"/>
      <w:bookmarkStart w:id="15491" w:name="_Toc89955665"/>
      <w:bookmarkStart w:id="15492" w:name="_Toc98774093"/>
      <w:bookmarkStart w:id="15493" w:name="_Toc106201854"/>
      <w:bookmarkStart w:id="15494" w:name="_Toc115191708"/>
      <w:bookmarkStart w:id="15495" w:name="_Toc122013597"/>
      <w:bookmarkStart w:id="15496" w:name="_Toc124155685"/>
      <w:bookmarkStart w:id="15497" w:name="_Toc131536256"/>
      <w:bookmarkStart w:id="15498" w:name="_Toc137399547"/>
      <w:bookmarkStart w:id="15499" w:name="_Toc156576247"/>
      <w:bookmarkStart w:id="15500" w:name="_Toc176783165"/>
      <w:bookmarkStart w:id="15501" w:name="_Toc187256667"/>
      <w:r w:rsidRPr="008C3753">
        <w:rPr>
          <w:lang w:eastAsia="ko-KR"/>
        </w:rPr>
        <w:t>G.2.3.1.2</w:t>
      </w:r>
      <w:r w:rsidRPr="008C3753">
        <w:rPr>
          <w:lang w:eastAsia="ko-KR"/>
        </w:rPr>
        <w:tab/>
        <w:t>MIMO correlation matrices at high, medium and low l</w:t>
      </w:r>
      <w:r w:rsidR="00B86583" w:rsidRPr="008C3753">
        <w:rPr>
          <w:lang w:eastAsia="ko-KR"/>
        </w:rPr>
        <w:t>evel</w:t>
      </w:r>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5pt;height:56.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5pt;height:185.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5pt;height:15.5pt" o:ole="">
                  <v:imagedata r:id="rId179" o:title=""/>
                </v:shape>
                <o:OLEObject Type="Embed" ProgID="Equation.3" ShapeID="_x0000_i1124" DrawAspect="Content" ObjectID="_1797868879"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5pt;height:15.5pt" o:ole="">
                  <v:imagedata r:id="rId181" o:title=""/>
                </v:shape>
                <o:OLEObject Type="Embed" ProgID="Equation.3" ShapeID="_x0000_i1125" DrawAspect="Content" ObjectID="_1797868880"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5pt;height:15.5pt" o:ole="">
                  <v:imagedata r:id="rId183" o:title=""/>
                </v:shape>
                <o:OLEObject Type="Embed" ProgID="Equation.3" ShapeID="_x0000_i1126" DrawAspect="Content" ObjectID="_1797868881"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5pt;height:15.5pt" o:ole="">
                  <v:imagedata r:id="rId181" o:title=""/>
                </v:shape>
                <o:OLEObject Type="Embed" ProgID="Equation.3" ShapeID="_x0000_i1127" DrawAspect="Content" ObjectID="_1797868882"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5pt;height:15.5pt" o:ole="">
                  <v:imagedata r:id="rId183" o:title=""/>
                </v:shape>
                <o:OLEObject Type="Embed" ProgID="Equation.3" ShapeID="_x0000_i1128" DrawAspect="Content" ObjectID="_1797868883"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5pt;height:15.5pt" o:ole="">
                  <v:imagedata r:id="rId187" o:title=""/>
                </v:shape>
                <o:OLEObject Type="Embed" ProgID="Equation.3" ShapeID="_x0000_i1129" DrawAspect="Content" ObjectID="_1797868884"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5pt;height:15.5pt" o:ole="">
                  <v:imagedata r:id="rId187" o:title=""/>
                </v:shape>
                <o:OLEObject Type="Embed" ProgID="Equation.3" ShapeID="_x0000_i1130" DrawAspect="Content" ObjectID="_1797868885"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0" o:title=""/>
          </v:shape>
        </w:pict>
      </w:r>
      <w:r w:rsidR="00B86583" w:rsidRPr="008C3753">
        <w:t xml:space="preserve"> is a </w:t>
      </w:r>
      <w:r w:rsidR="00000000">
        <w:rPr>
          <w:position w:val="-6"/>
        </w:rPr>
        <w:pict w14:anchorId="5658C143">
          <v:shape id="_x0000_i1132" type="#_x0000_t75" style="width:30.5pt;height:1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02" w:name="_Toc21100282"/>
      <w:bookmarkStart w:id="15503" w:name="_Toc29810080"/>
      <w:bookmarkStart w:id="15504" w:name="_Toc36645473"/>
      <w:bookmarkStart w:id="15505" w:name="_Toc37272527"/>
      <w:bookmarkStart w:id="15506" w:name="_Toc45884774"/>
      <w:bookmarkStart w:id="15507" w:name="_Toc53182808"/>
      <w:bookmarkStart w:id="15508" w:name="_Toc58860595"/>
      <w:bookmarkStart w:id="15509" w:name="_Toc58863099"/>
      <w:bookmarkStart w:id="15510" w:name="_Toc61183084"/>
      <w:bookmarkStart w:id="15511" w:name="_Toc66728399"/>
      <w:bookmarkStart w:id="15512" w:name="_Toc74962276"/>
      <w:bookmarkStart w:id="15513" w:name="_Toc75243186"/>
      <w:bookmarkStart w:id="15514" w:name="_Toc76545532"/>
      <w:bookmarkStart w:id="15515" w:name="_Toc82595635"/>
      <w:bookmarkStart w:id="15516" w:name="_Toc89955666"/>
      <w:bookmarkStart w:id="15517" w:name="_Toc98774094"/>
      <w:bookmarkStart w:id="15518" w:name="_Toc106201855"/>
      <w:bookmarkStart w:id="15519" w:name="_Toc115191709"/>
      <w:bookmarkStart w:id="15520" w:name="_Toc122013598"/>
      <w:bookmarkStart w:id="15521" w:name="_Toc124155686"/>
      <w:bookmarkStart w:id="15522" w:name="_Toc131536257"/>
      <w:bookmarkStart w:id="15523" w:name="_Toc137399548"/>
      <w:bookmarkStart w:id="15524" w:name="_Toc156576248"/>
      <w:bookmarkStart w:id="15525" w:name="_Toc176783166"/>
      <w:bookmarkStart w:id="15526" w:name="_Toc187256668"/>
      <w:r w:rsidRPr="008C3753">
        <w:t>G</w:t>
      </w:r>
      <w:r w:rsidR="00B86583" w:rsidRPr="008C3753">
        <w:t>.2.3</w:t>
      </w:r>
      <w:r w:rsidRPr="008C3753">
        <w:t>.2</w:t>
      </w:r>
      <w:r w:rsidRPr="008C3753">
        <w:tab/>
        <w:t>Multi-a</w:t>
      </w:r>
      <w:r w:rsidR="00B86583" w:rsidRPr="008C3753">
        <w:t>ntenna channel models using cross polarized antennas</w:t>
      </w:r>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527" w:name="_Toc21100283"/>
      <w:bookmarkStart w:id="15528" w:name="_Toc29810081"/>
      <w:bookmarkStart w:id="15529" w:name="_Toc36645474"/>
      <w:bookmarkStart w:id="15530" w:name="_Toc37272528"/>
      <w:bookmarkStart w:id="15531" w:name="_Toc45884775"/>
      <w:bookmarkStart w:id="15532" w:name="_Toc53182809"/>
      <w:bookmarkStart w:id="15533" w:name="_Toc58860596"/>
      <w:bookmarkStart w:id="15534" w:name="_Toc58863100"/>
      <w:bookmarkStart w:id="15535" w:name="_Toc61183085"/>
      <w:bookmarkStart w:id="15536" w:name="_Toc66728400"/>
      <w:bookmarkStart w:id="15537" w:name="_Toc74962277"/>
      <w:bookmarkStart w:id="15538" w:name="_Toc75243187"/>
      <w:bookmarkStart w:id="15539" w:name="_Toc76545533"/>
      <w:bookmarkStart w:id="15540" w:name="_Toc82595636"/>
      <w:bookmarkStart w:id="15541" w:name="_Toc89955667"/>
      <w:bookmarkStart w:id="15542" w:name="_Toc98774095"/>
      <w:bookmarkStart w:id="15543" w:name="_Toc106201856"/>
      <w:bookmarkStart w:id="15544" w:name="_Toc115191710"/>
      <w:bookmarkStart w:id="15545" w:name="_Toc122013599"/>
      <w:bookmarkStart w:id="15546" w:name="_Toc124155687"/>
      <w:bookmarkStart w:id="15547" w:name="_Toc131536258"/>
      <w:bookmarkStart w:id="15548" w:name="_Toc137399549"/>
      <w:bookmarkStart w:id="15549" w:name="_Toc156576249"/>
      <w:bookmarkStart w:id="15550" w:name="_Toc176783167"/>
      <w:bookmarkStart w:id="15551" w:name="_Toc187256669"/>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5pt;height:20.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5pt;height:1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5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5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552" w:name="_Toc21100284"/>
      <w:bookmarkStart w:id="15553" w:name="_Toc29810082"/>
      <w:bookmarkStart w:id="15554" w:name="_Toc36645475"/>
      <w:bookmarkStart w:id="15555" w:name="_Toc37272529"/>
      <w:bookmarkStart w:id="15556" w:name="_Toc45884776"/>
      <w:bookmarkStart w:id="15557" w:name="_Toc53182810"/>
      <w:bookmarkStart w:id="15558" w:name="_Toc58860597"/>
      <w:bookmarkStart w:id="15559" w:name="_Toc58863101"/>
      <w:bookmarkStart w:id="15560" w:name="_Toc61183086"/>
      <w:bookmarkStart w:id="15561" w:name="_Toc66728401"/>
      <w:bookmarkStart w:id="15562" w:name="_Toc74962278"/>
      <w:bookmarkStart w:id="15563" w:name="_Toc75243188"/>
      <w:bookmarkStart w:id="15564" w:name="_Toc76545534"/>
      <w:bookmarkStart w:id="15565" w:name="_Toc82595637"/>
      <w:bookmarkStart w:id="15566" w:name="_Toc89955668"/>
      <w:bookmarkStart w:id="15567" w:name="_Toc98774096"/>
      <w:bookmarkStart w:id="15568" w:name="_Toc106201857"/>
      <w:bookmarkStart w:id="15569" w:name="_Toc115191711"/>
      <w:bookmarkStart w:id="15570" w:name="_Toc122013600"/>
      <w:bookmarkStart w:id="15571" w:name="_Toc124155688"/>
      <w:bookmarkStart w:id="15572" w:name="_Toc131536259"/>
      <w:bookmarkStart w:id="15573" w:name="_Toc137399550"/>
      <w:bookmarkStart w:id="15574" w:name="_Toc156576250"/>
      <w:bookmarkStart w:id="15575" w:name="_Toc176783168"/>
      <w:bookmarkStart w:id="15576" w:name="_Toc18725667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p>
    <w:p w14:paraId="224563A4" w14:textId="45F50DB9" w:rsidR="00B86583" w:rsidRPr="008C3753" w:rsidRDefault="00227FE2" w:rsidP="004E26B8">
      <w:pPr>
        <w:pStyle w:val="Heading5"/>
      </w:pPr>
      <w:bookmarkStart w:id="15577" w:name="_Toc21100285"/>
      <w:bookmarkStart w:id="15578" w:name="_Toc29810083"/>
      <w:bookmarkStart w:id="15579" w:name="_Toc36645476"/>
      <w:bookmarkStart w:id="15580" w:name="_Toc37272530"/>
      <w:bookmarkStart w:id="15581" w:name="_Toc45884777"/>
      <w:bookmarkStart w:id="15582" w:name="_Toc53182811"/>
      <w:bookmarkStart w:id="15583" w:name="_Toc58860598"/>
      <w:bookmarkStart w:id="15584" w:name="_Toc58863102"/>
      <w:bookmarkStart w:id="15585" w:name="_Toc61183087"/>
      <w:bookmarkStart w:id="15586" w:name="_Toc66728402"/>
      <w:bookmarkStart w:id="15587" w:name="_Toc74962279"/>
      <w:bookmarkStart w:id="15588" w:name="_Toc75243189"/>
      <w:bookmarkStart w:id="15589" w:name="_Toc76545535"/>
      <w:bookmarkStart w:id="15590" w:name="_Toc82595638"/>
      <w:bookmarkStart w:id="15591" w:name="_Toc89955669"/>
      <w:bookmarkStart w:id="15592" w:name="_Toc98774097"/>
      <w:bookmarkStart w:id="15593" w:name="_Toc106201858"/>
      <w:bookmarkStart w:id="15594" w:name="_Toc115191712"/>
      <w:bookmarkStart w:id="15595" w:name="_Toc122013601"/>
      <w:bookmarkStart w:id="15596" w:name="_Toc124155689"/>
      <w:bookmarkStart w:id="15597" w:name="_Toc131536260"/>
      <w:bookmarkStart w:id="15598" w:name="_Toc137399551"/>
      <w:bookmarkStart w:id="15599" w:name="_Toc156576251"/>
      <w:bookmarkStart w:id="15600" w:name="_Toc176783169"/>
      <w:bookmarkStart w:id="15601" w:name="_Toc187256671"/>
      <w:r w:rsidRPr="008C3753">
        <w:t>G</w:t>
      </w:r>
      <w:r w:rsidR="00B86583" w:rsidRPr="008C3753">
        <w:t>.2.3.2.2.1</w:t>
      </w:r>
      <w:r w:rsidR="0071353E" w:rsidRPr="008C3753">
        <w:tab/>
      </w:r>
      <w:r w:rsidRPr="008C3753">
        <w:t>Spatial correlation m</w:t>
      </w:r>
      <w:r w:rsidR="00B86583" w:rsidRPr="008C3753">
        <w:t>atrices at UE side</w:t>
      </w:r>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5pt;height:1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5pt;height:1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5pt">
            <v:imagedata r:id="rId204" o:title=""/>
          </v:shape>
        </w:pict>
      </w:r>
      <w:r w:rsidRPr="008C3753">
        <w:rPr>
          <w:szCs w:val="21"/>
        </w:rPr>
        <w:t>.</w:t>
      </w:r>
    </w:p>
    <w:p w14:paraId="161BAA14" w14:textId="4D2A43E1" w:rsidR="00B86583" w:rsidRPr="008C3753" w:rsidRDefault="00227FE2" w:rsidP="004E26B8">
      <w:pPr>
        <w:pStyle w:val="Heading5"/>
      </w:pPr>
      <w:bookmarkStart w:id="15602" w:name="_Toc21100286"/>
      <w:bookmarkStart w:id="15603" w:name="_Toc29810084"/>
      <w:bookmarkStart w:id="15604" w:name="_Toc36645477"/>
      <w:bookmarkStart w:id="15605" w:name="_Toc37272531"/>
      <w:bookmarkStart w:id="15606" w:name="_Toc45884778"/>
      <w:bookmarkStart w:id="15607" w:name="_Toc53182812"/>
      <w:bookmarkStart w:id="15608" w:name="_Toc58860599"/>
      <w:bookmarkStart w:id="15609" w:name="_Toc58863103"/>
      <w:bookmarkStart w:id="15610" w:name="_Toc61183088"/>
      <w:bookmarkStart w:id="15611" w:name="_Toc66728403"/>
      <w:bookmarkStart w:id="15612" w:name="_Toc74962280"/>
      <w:bookmarkStart w:id="15613" w:name="_Toc75243190"/>
      <w:bookmarkStart w:id="15614" w:name="_Toc76545536"/>
      <w:bookmarkStart w:id="15615" w:name="_Toc82595639"/>
      <w:bookmarkStart w:id="15616" w:name="_Toc89955670"/>
      <w:bookmarkStart w:id="15617" w:name="_Toc98774098"/>
      <w:bookmarkStart w:id="15618" w:name="_Toc106201859"/>
      <w:bookmarkStart w:id="15619" w:name="_Toc115191713"/>
      <w:bookmarkStart w:id="15620" w:name="_Toc122013602"/>
      <w:bookmarkStart w:id="15621" w:name="_Toc124155690"/>
      <w:bookmarkStart w:id="15622" w:name="_Toc131536261"/>
      <w:bookmarkStart w:id="15623" w:name="_Toc137399552"/>
      <w:bookmarkStart w:id="15624" w:name="_Toc156576252"/>
      <w:bookmarkStart w:id="15625" w:name="_Toc176783170"/>
      <w:bookmarkStart w:id="15626" w:name="_Toc187256672"/>
      <w:r w:rsidRPr="008C3753">
        <w:t>G</w:t>
      </w:r>
      <w:r w:rsidR="00B86583" w:rsidRPr="008C3753">
        <w:t>.2.3.2.2.2</w:t>
      </w:r>
      <w:r w:rsidR="00B86583" w:rsidRPr="008C3753">
        <w:tab/>
        <w:t>S</w:t>
      </w:r>
      <w:r w:rsidRPr="008C3753">
        <w:t>patial correlation m</w:t>
      </w:r>
      <w:r w:rsidR="00B86583" w:rsidRPr="008C3753">
        <w:t>atrices at gNB side</w:t>
      </w:r>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5pt;height:20.5pt">
            <v:imagedata r:id="rId205"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5627" w:name="_Toc21100287"/>
      <w:bookmarkStart w:id="15628" w:name="_Toc29810085"/>
      <w:bookmarkStart w:id="15629" w:name="_Toc36645478"/>
      <w:bookmarkStart w:id="15630" w:name="_Toc37272532"/>
      <w:bookmarkStart w:id="15631" w:name="_Toc45884779"/>
      <w:bookmarkStart w:id="15632" w:name="_Toc53182813"/>
      <w:bookmarkStart w:id="15633" w:name="_Toc58860600"/>
      <w:bookmarkStart w:id="15634" w:name="_Toc58863104"/>
      <w:bookmarkStart w:id="15635" w:name="_Toc61183089"/>
      <w:bookmarkStart w:id="15636" w:name="_Toc66728404"/>
      <w:bookmarkStart w:id="15637" w:name="_Toc74962281"/>
      <w:bookmarkStart w:id="15638" w:name="_Toc75243191"/>
      <w:bookmarkStart w:id="15639" w:name="_Toc76545537"/>
      <w:bookmarkStart w:id="15640" w:name="_Toc82595640"/>
      <w:bookmarkStart w:id="15641" w:name="_Toc89955671"/>
      <w:bookmarkStart w:id="15642" w:name="_Toc98774099"/>
      <w:bookmarkStart w:id="15643" w:name="_Toc106201860"/>
      <w:bookmarkStart w:id="15644" w:name="_Toc115191714"/>
      <w:bookmarkStart w:id="15645" w:name="_Toc122013603"/>
      <w:bookmarkStart w:id="15646" w:name="_Toc124155691"/>
      <w:bookmarkStart w:id="15647" w:name="_Toc131536262"/>
      <w:bookmarkStart w:id="15648" w:name="_Toc137399553"/>
      <w:bookmarkStart w:id="15649" w:name="_Toc156576253"/>
      <w:bookmarkStart w:id="15650" w:name="_Toc176783171"/>
      <w:bookmarkStart w:id="15651" w:name="_Toc18725667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5pt;height:1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5pt;height:1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652" w:name="_Toc526265526"/>
      <w:bookmarkStart w:id="15653" w:name="_Toc36645479"/>
      <w:bookmarkStart w:id="15654" w:name="_Toc37272533"/>
      <w:bookmarkStart w:id="15655" w:name="_Toc45884780"/>
      <w:bookmarkStart w:id="15656" w:name="_Toc53182814"/>
      <w:bookmarkStart w:id="15657" w:name="_Toc58860601"/>
      <w:bookmarkStart w:id="15658" w:name="_Toc58863105"/>
      <w:bookmarkStart w:id="15659" w:name="_Toc61183090"/>
      <w:bookmarkStart w:id="15660" w:name="_Toc66728405"/>
      <w:bookmarkStart w:id="15661" w:name="_Toc74962282"/>
      <w:bookmarkStart w:id="15662" w:name="_Toc75243192"/>
      <w:bookmarkStart w:id="15663" w:name="_Toc76545538"/>
      <w:bookmarkStart w:id="15664" w:name="_Toc82595641"/>
      <w:bookmarkStart w:id="15665" w:name="_Toc89955672"/>
      <w:bookmarkStart w:id="15666" w:name="_Toc98774100"/>
      <w:bookmarkStart w:id="15667" w:name="_Toc106201861"/>
      <w:bookmarkStart w:id="15668" w:name="_Toc115191715"/>
      <w:bookmarkStart w:id="15669" w:name="_Toc122013604"/>
      <w:bookmarkStart w:id="15670" w:name="_Toc124155692"/>
      <w:bookmarkStart w:id="15671" w:name="_Toc131536263"/>
      <w:bookmarkStart w:id="15672" w:name="_Toc137399554"/>
      <w:bookmarkStart w:id="15673" w:name="_Toc156576254"/>
      <w:bookmarkStart w:id="15674" w:name="_Toc176783172"/>
      <w:bookmarkStart w:id="15675" w:name="_Toc187256674"/>
      <w:r w:rsidRPr="008C3753">
        <w:t>G.3</w:t>
      </w:r>
      <w:r w:rsidRPr="008C3753">
        <w:tab/>
        <w:t>High speed train condition</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9pt;height:20.5pt" o:ole="">
            <v:imagedata r:id="rId212" o:title=""/>
          </v:shape>
          <o:OLEObject Type="Embed" ProgID="Equation.3" ShapeID="_x0000_i1153" DrawAspect="Content" ObjectID="_1797868886"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pt;height:15.5pt" o:ole="">
            <v:imagedata r:id="rId214" o:title=""/>
          </v:shape>
          <o:OLEObject Type="Embed" ProgID="Equation.3" ShapeID="_x0000_i1154" DrawAspect="Content" ObjectID="_1797868887" r:id="rId215"/>
        </w:object>
      </w:r>
      <w:r w:rsidRPr="008C3753">
        <w:t xml:space="preserve"> is the Doppler shift and </w:t>
      </w:r>
      <w:r w:rsidRPr="008C3753">
        <w:rPr>
          <w:position w:val="-10"/>
        </w:rPr>
        <w:object w:dxaOrig="279" w:dyaOrig="300" w14:anchorId="7F63C90B">
          <v:shape id="_x0000_i1155" type="#_x0000_t75" style="width:15.5pt;height:15.5pt" o:ole="">
            <v:imagedata r:id="rId216" o:title=""/>
          </v:shape>
          <o:OLEObject Type="Embed" ProgID="Equation.3" ShapeID="_x0000_i1155" DrawAspect="Content" ObjectID="_1797868888" r:id="rId217"/>
        </w:object>
      </w:r>
      <w:r w:rsidRPr="008C3753">
        <w:t xml:space="preserve"> is the maximum Doppler frequency. The cosine of angle </w:t>
      </w:r>
      <w:r w:rsidRPr="008C3753">
        <w:rPr>
          <w:position w:val="-10"/>
        </w:rPr>
        <w:object w:dxaOrig="360" w:dyaOrig="300" w14:anchorId="32249DA3">
          <v:shape id="_x0000_i1156" type="#_x0000_t75" style="width:20.5pt;height:15.5pt" o:ole="">
            <v:imagedata r:id="rId218" o:title=""/>
          </v:shape>
          <o:OLEObject Type="Embed" ProgID="Equation.3" ShapeID="_x0000_i1156" DrawAspect="Content" ObjectID="_1797868889"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60pt;height:46.5pt" o:ole="">
            <v:imagedata r:id="rId220" o:title=""/>
          </v:shape>
          <o:OLEObject Type="Embed" ProgID="Equation.3" ShapeID="_x0000_i1157" DrawAspect="Content" ObjectID="_1797868890" r:id="rId221"/>
        </w:object>
      </w:r>
      <w:r w:rsidRPr="008C3753">
        <w:t xml:space="preserve">, </w:t>
      </w:r>
      <w:r w:rsidRPr="008C3753">
        <w:rPr>
          <w:position w:val="-10"/>
        </w:rPr>
        <w:object w:dxaOrig="1080" w:dyaOrig="300" w14:anchorId="094D8074">
          <v:shape id="_x0000_i1158" type="#_x0000_t75" style="width:67pt;height:20.5pt" o:ole="">
            <v:imagedata r:id="rId222" o:title=""/>
          </v:shape>
          <o:OLEObject Type="Embed" ProgID="Equation.3" ShapeID="_x0000_i1158" DrawAspect="Content" ObjectID="_1797868891" r:id="rId223"/>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9" type="#_x0000_t75" style="width:200.5pt;height:46pt" o:ole="">
            <v:imagedata r:id="rId224" o:title=""/>
          </v:shape>
          <o:OLEObject Type="Embed" ProgID="Equation.3" ShapeID="_x0000_i1159" DrawAspect="Content" ObjectID="_1797868892" r:id="rId225"/>
        </w:object>
      </w:r>
      <w:r w:rsidRPr="008C3753">
        <w:t xml:space="preserve">, </w:t>
      </w:r>
      <w:r w:rsidRPr="008C3753">
        <w:rPr>
          <w:position w:val="-10"/>
        </w:rPr>
        <w:object w:dxaOrig="1200" w:dyaOrig="279" w14:anchorId="6FE5F2F3">
          <v:shape id="_x0000_i1160" type="#_x0000_t75" style="width:92.5pt;height:20.5pt" o:ole="">
            <v:imagedata r:id="rId226" o:title=""/>
          </v:shape>
          <o:OLEObject Type="Embed" ProgID="Equation.3" ShapeID="_x0000_i1160" DrawAspect="Content" ObjectID="_1797868893"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pt;height:20.5pt" o:ole="">
            <v:imagedata r:id="rId228" o:title=""/>
          </v:shape>
          <o:OLEObject Type="Embed" ProgID="Equation.3" ShapeID="_x0000_i1161" DrawAspect="Content" ObjectID="_1797868894" r:id="rId229"/>
        </w:object>
      </w:r>
      <w:r w:rsidRPr="008C3753">
        <w:t xml:space="preserve">, </w:t>
      </w:r>
      <w:r w:rsidRPr="008C3753">
        <w:rPr>
          <w:position w:val="-12"/>
        </w:rPr>
        <w:object w:dxaOrig="1020" w:dyaOrig="360" w14:anchorId="7D20DA27">
          <v:shape id="_x0000_i1162" type="#_x0000_t75" style="width:67pt;height:20.5pt" o:ole="">
            <v:imagedata r:id="rId230" o:title=""/>
          </v:shape>
          <o:OLEObject Type="Embed" ProgID="Equation.3" ShapeID="_x0000_i1162" DrawAspect="Content" ObjectID="_1797868895"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5pt;height:15.5pt" o:ole="">
            <v:imagedata r:id="rId232" o:title=""/>
          </v:shape>
          <o:OLEObject Type="Embed" ProgID="Equation.3" ShapeID="_x0000_i1163" DrawAspect="Content" ObjectID="_1797868896" r:id="rId233"/>
        </w:object>
      </w:r>
      <w:r w:rsidRPr="008C3753">
        <w:t xml:space="preserve"> is the initial distance of the train from BS, and </w:t>
      </w:r>
      <w:r w:rsidRPr="008C3753">
        <w:rPr>
          <w:position w:val="-10"/>
        </w:rPr>
        <w:object w:dxaOrig="460" w:dyaOrig="300" w14:anchorId="63FFC1FA">
          <v:shape id="_x0000_i1164" type="#_x0000_t75" style="width:26pt;height:15.5pt" o:ole="">
            <v:imagedata r:id="rId234" o:title=""/>
          </v:shape>
          <o:OLEObject Type="Embed" ProgID="Equation.3" ShapeID="_x0000_i1164" DrawAspect="Content" ObjectID="_1797868897"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pt;height:11pt" o:ole="">
            <v:imagedata r:id="rId236" o:title=""/>
          </v:shape>
          <o:OLEObject Type="Embed" ProgID="Equation.DSMT4" ShapeID="_x0000_i1165" DrawAspect="Content" ObjectID="_1797868898"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5pt" o:ole="">
            <v:imagedata r:id="rId238" o:title=""/>
          </v:shape>
          <o:OLEObject Type="Embed" ProgID="Equation.3" ShapeID="_x0000_i1166" DrawAspect="Content" ObjectID="_1797868899"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676" w:name="_Hlk31126588"/>
      <w:r w:rsidRPr="008C3753">
        <w:t>for UE velocity 350 km/h</w:t>
      </w:r>
      <w:bookmarkEnd w:id="15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0.5pt" o:ole="">
                  <v:imagedata r:id="rId240" o:title=""/>
                </v:shape>
                <o:OLEObject Type="Embed" ProgID="Equation.3" ShapeID="_x0000_i1167" DrawAspect="Content" ObjectID="_1797868900"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pt;height:15.5pt" o:ole="">
                  <v:imagedata r:id="rId234" o:title=""/>
                </v:shape>
                <o:OLEObject Type="Embed" ProgID="Equation.3" ShapeID="_x0000_i1168" DrawAspect="Content" ObjectID="_1797868901"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pt;height:11pt" o:ole="">
                  <v:imagedata r:id="rId236" o:title=""/>
                </v:shape>
                <o:OLEObject Type="Embed" ProgID="Equation.DSMT4" ShapeID="_x0000_i1169" DrawAspect="Content" ObjectID="_1797868902"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5pt;height:15.5pt" o:ole="">
                  <v:imagedata r:id="rId244" o:title=""/>
                </v:shape>
                <o:OLEObject Type="Embed" ProgID="Equation.3" ShapeID="_x0000_i1170" DrawAspect="Content" ObjectID="_1797868903"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0.5pt" o:ole="">
                  <v:imagedata r:id="rId240" o:title=""/>
                </v:shape>
                <o:OLEObject Type="Embed" ProgID="Equation.3" ShapeID="_x0000_i1171" DrawAspect="Content" ObjectID="_1797868904"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pt;height:15.5pt" o:ole="">
                  <v:imagedata r:id="rId234" o:title=""/>
                </v:shape>
                <o:OLEObject Type="Embed" ProgID="Equation.3" ShapeID="_x0000_i1172" DrawAspect="Content" ObjectID="_1797868905"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97868906"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5pt;height:15.5pt" o:ole="">
                  <v:imagedata r:id="rId244" o:title=""/>
                </v:shape>
                <o:OLEObject Type="Embed" ProgID="Equation.3" ShapeID="_x0000_i1174" DrawAspect="Content" ObjectID="_1797868907"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5pt" o:ole="">
            <v:imagedata r:id="rId251" o:title=""/>
          </v:shape>
          <o:OLEObject Type="Embed" ProgID="Word.Picture.8" ShapeID="_x0000_i1175" DrawAspect="Content" ObjectID="_1797868908" r:id="rId252"/>
        </w:object>
      </w:r>
    </w:p>
    <w:p w14:paraId="126989AC" w14:textId="7C66D043" w:rsidR="000A0D8B" w:rsidRPr="008C3753" w:rsidRDefault="000A0D8B" w:rsidP="000A0D8B">
      <w:pPr>
        <w:pStyle w:val="TF"/>
      </w:pPr>
      <w:r w:rsidRPr="008C3753">
        <w:t>Figure G.3-1: Doppler shift trajectory for scenario 1-NR350 (15 kHz SCS)</w:t>
      </w:r>
    </w:p>
    <w:bookmarkStart w:id="15677" w:name="_MON_1662823748"/>
    <w:bookmarkEnd w:id="15677"/>
    <w:p w14:paraId="5FFEBE45" w14:textId="51792597" w:rsidR="007E48A0" w:rsidRPr="008C3753" w:rsidRDefault="007E48A0" w:rsidP="007E48A0">
      <w:pPr>
        <w:pStyle w:val="TH"/>
      </w:pPr>
      <w:r w:rsidRPr="008C3753">
        <w:object w:dxaOrig="7171" w:dyaOrig="3731" w14:anchorId="586619F5">
          <v:shape id="_x0000_i1176" type="#_x0000_t75" style="width:5in;height:184.5pt" o:ole="">
            <v:imagedata r:id="rId253" o:title=""/>
          </v:shape>
          <o:OLEObject Type="Embed" ProgID="Word.Picture.8" ShapeID="_x0000_i1176" DrawAspect="Content" ObjectID="_1797868909" r:id="rId254"/>
        </w:object>
      </w:r>
    </w:p>
    <w:p w14:paraId="54279688" w14:textId="77777777" w:rsidR="000A0D8B" w:rsidRPr="008C3753" w:rsidRDefault="000A0D8B" w:rsidP="000A0D8B">
      <w:pPr>
        <w:pStyle w:val="TF"/>
      </w:pPr>
      <w:r w:rsidRPr="008C3753">
        <w:t>Figure G.3-2: Doppler shift trajectory for scenario 3-NR350 (15 kHz SCS)</w:t>
      </w:r>
    </w:p>
    <w:bookmarkStart w:id="15678" w:name="_MON_1662823802"/>
    <w:bookmarkEnd w:id="15678"/>
    <w:p w14:paraId="5E102653" w14:textId="75B0BE87" w:rsidR="007E48A0" w:rsidRPr="008C3753" w:rsidRDefault="007E48A0" w:rsidP="007E48A0">
      <w:pPr>
        <w:pStyle w:val="TH"/>
      </w:pPr>
      <w:r w:rsidRPr="008C3753">
        <w:object w:dxaOrig="7171" w:dyaOrig="3731" w14:anchorId="2FDA2026">
          <v:shape id="_x0000_i1177" type="#_x0000_t75" style="width:5in;height:184.5pt" o:ole="">
            <v:imagedata r:id="rId255" o:title=""/>
          </v:shape>
          <o:OLEObject Type="Embed" ProgID="Word.Picture.8" ShapeID="_x0000_i1177" DrawAspect="Content" ObjectID="_1797868910" r:id="rId256"/>
        </w:object>
      </w:r>
    </w:p>
    <w:p w14:paraId="2B4C733A" w14:textId="77777777" w:rsidR="000A0D8B" w:rsidRPr="008C3753" w:rsidRDefault="000A0D8B" w:rsidP="000A0D8B">
      <w:pPr>
        <w:pStyle w:val="TF"/>
      </w:pPr>
      <w:r w:rsidRPr="008C3753">
        <w:t>Figure G.3-3: Doppler shift trajectory for scenario 1-NR350 (30 kHz SCS)</w:t>
      </w:r>
    </w:p>
    <w:bookmarkStart w:id="15679" w:name="_MON_1662823849"/>
    <w:bookmarkEnd w:id="15679"/>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57" o:title=""/>
          </v:shape>
          <o:OLEObject Type="Embed" ProgID="Word.Picture.8" ShapeID="_x0000_i1178" DrawAspect="Content" ObjectID="_1797868911" r:id="rId258"/>
        </w:object>
      </w:r>
    </w:p>
    <w:p w14:paraId="2507413A" w14:textId="77777777" w:rsidR="000A0D8B" w:rsidRPr="008C3753" w:rsidRDefault="000A0D8B" w:rsidP="000A0D8B">
      <w:pPr>
        <w:pStyle w:val="TF"/>
      </w:pPr>
      <w:r w:rsidRPr="008C3753">
        <w:t>Figure G.3-4: Doppler shift trajectory for scenario 3-NR350 (30 kHz SCS)</w:t>
      </w:r>
    </w:p>
    <w:bookmarkStart w:id="15680" w:name="_MON_1662823890"/>
    <w:bookmarkEnd w:id="15680"/>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59" o:title=""/>
          </v:shape>
          <o:OLEObject Type="Embed" ProgID="Word.Picture.8" ShapeID="_x0000_i1179" DrawAspect="Content" ObjectID="_1797868912" r:id="rId260"/>
        </w:object>
      </w:r>
    </w:p>
    <w:p w14:paraId="2D72CCEF" w14:textId="77777777" w:rsidR="00510FDA" w:rsidRPr="008C3753" w:rsidRDefault="00510FDA" w:rsidP="00510FDA">
      <w:pPr>
        <w:pStyle w:val="TF"/>
      </w:pPr>
      <w:r w:rsidRPr="008C3753">
        <w:t>Figure G.3-5: Doppler shift trajectory for scenario 1-NR500 (15 kHz SCS)</w:t>
      </w:r>
    </w:p>
    <w:bookmarkStart w:id="15681" w:name="_MON_1662823931"/>
    <w:bookmarkEnd w:id="15681"/>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1" o:title=""/>
          </v:shape>
          <o:OLEObject Type="Embed" ProgID="Word.Picture.8" ShapeID="_x0000_i1180" DrawAspect="Content" ObjectID="_1797868913" r:id="rId262"/>
        </w:object>
      </w:r>
    </w:p>
    <w:p w14:paraId="3FBBB8F0" w14:textId="77777777" w:rsidR="00510FDA" w:rsidRPr="008C3753" w:rsidRDefault="00510FDA" w:rsidP="00510FDA">
      <w:pPr>
        <w:pStyle w:val="TF"/>
      </w:pPr>
      <w:r w:rsidRPr="008C3753">
        <w:t>Figure G.3-6: Doppler shift trajectory for scenario 3-NR500 (15 kHz SCS)</w:t>
      </w:r>
    </w:p>
    <w:bookmarkStart w:id="15682" w:name="_MON_1662823970"/>
    <w:bookmarkEnd w:id="15682"/>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3" o:title=""/>
          </v:shape>
          <o:OLEObject Type="Embed" ProgID="Word.Picture.8" ShapeID="_x0000_i1181" DrawAspect="Content" ObjectID="_1797868914" r:id="rId264"/>
        </w:object>
      </w:r>
    </w:p>
    <w:p w14:paraId="0E584A4C" w14:textId="77777777" w:rsidR="00510FDA" w:rsidRPr="008C3753" w:rsidRDefault="00510FDA" w:rsidP="00510FDA">
      <w:pPr>
        <w:pStyle w:val="TF"/>
      </w:pPr>
      <w:r w:rsidRPr="008C3753">
        <w:t>Figure G.3-7: Doppler shift trajectory for scenario 1-NR500 (30 kHz SCS)</w:t>
      </w:r>
    </w:p>
    <w:bookmarkStart w:id="15683" w:name="_MON_1662824004"/>
    <w:bookmarkEnd w:id="15683"/>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65" o:title=""/>
          </v:shape>
          <o:OLEObject Type="Embed" ProgID="Word.Picture.8" ShapeID="_x0000_i1182" DrawAspect="Content" ObjectID="_1797868915"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684" w:name="_Toc53182815"/>
      <w:bookmarkStart w:id="15685" w:name="_Toc58860602"/>
      <w:bookmarkStart w:id="15686" w:name="_Toc58863106"/>
      <w:bookmarkStart w:id="15687" w:name="_Toc61183091"/>
      <w:bookmarkStart w:id="15688" w:name="_Toc66728406"/>
      <w:bookmarkStart w:id="15689" w:name="_Toc74962283"/>
      <w:bookmarkStart w:id="15690" w:name="_Toc75243193"/>
      <w:bookmarkStart w:id="15691" w:name="_Toc76545539"/>
      <w:bookmarkStart w:id="15692" w:name="_Toc82595642"/>
      <w:bookmarkStart w:id="15693" w:name="_Toc89955673"/>
      <w:bookmarkStart w:id="15694" w:name="_Toc98774101"/>
      <w:bookmarkStart w:id="15695" w:name="_Toc106201862"/>
      <w:bookmarkStart w:id="15696" w:name="_Toc115191716"/>
      <w:bookmarkStart w:id="15697" w:name="_Toc122013605"/>
      <w:bookmarkStart w:id="15698" w:name="_Toc124155693"/>
      <w:bookmarkStart w:id="15699" w:name="_Toc131536264"/>
      <w:bookmarkStart w:id="15700" w:name="_Toc137399555"/>
      <w:bookmarkStart w:id="15701" w:name="_Toc156576255"/>
      <w:bookmarkStart w:id="15702" w:name="_Toc176783173"/>
      <w:bookmarkStart w:id="15703" w:name="_Toc187256675"/>
      <w:r w:rsidRPr="008C3753">
        <w:t>G.4</w:t>
      </w:r>
      <w:r w:rsidRPr="008C3753">
        <w:tab/>
        <w:t>Moving propagation conditions</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5pt;height:113pt" o:ole="">
            <v:imagedata r:id="rId267" o:title=""/>
          </v:shape>
          <o:OLEObject Type="Embed" ProgID="Word.Picture.8" ShapeID="_x0000_i1183" DrawAspect="Content" ObjectID="_1797868916"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4" type="#_x0000_t75" style="width:98pt;height:30.5pt" o:ole="">
            <v:imagedata r:id="rId269" o:title=""/>
          </v:shape>
          <o:OLEObject Type="Embed" ProgID="Equation.3" ShapeID="_x0000_i1184" DrawAspect="Content" ObjectID="_1797868917"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04" w:name="_Toc21100288"/>
      <w:bookmarkStart w:id="15705" w:name="_Toc29810086"/>
      <w:bookmarkStart w:id="15706" w:name="_Toc36645480"/>
      <w:bookmarkStart w:id="15707" w:name="_Toc37272534"/>
      <w:bookmarkStart w:id="15708" w:name="_Toc45884781"/>
      <w:bookmarkStart w:id="15709" w:name="_Toc53182816"/>
      <w:bookmarkStart w:id="15710" w:name="_Toc58860603"/>
      <w:bookmarkStart w:id="15711" w:name="_Toc58863107"/>
      <w:bookmarkStart w:id="15712" w:name="_Toc61183092"/>
      <w:bookmarkStart w:id="15713" w:name="_Toc66728407"/>
      <w:bookmarkStart w:id="15714" w:name="_Toc74962284"/>
      <w:bookmarkStart w:id="15715" w:name="_Toc75243194"/>
      <w:bookmarkStart w:id="15716" w:name="_Toc76545540"/>
      <w:bookmarkStart w:id="15717" w:name="_Toc82595643"/>
      <w:bookmarkStart w:id="15718" w:name="_Toc89955674"/>
      <w:bookmarkStart w:id="15719" w:name="_Toc98774102"/>
      <w:bookmarkStart w:id="15720" w:name="_Toc106201863"/>
      <w:bookmarkStart w:id="15721" w:name="_Toc115191717"/>
      <w:bookmarkStart w:id="15722" w:name="_Toc122013606"/>
      <w:bookmarkStart w:id="15723" w:name="_Toc124155694"/>
      <w:bookmarkStart w:id="15724" w:name="_Toc131536265"/>
      <w:bookmarkStart w:id="15725" w:name="_Toc137399556"/>
      <w:bookmarkStart w:id="15726" w:name="_Toc156576256"/>
      <w:bookmarkStart w:id="15727" w:name="_Toc176783174"/>
      <w:bookmarkStart w:id="15728" w:name="_Toc187256676"/>
      <w:r w:rsidRPr="008C3753">
        <w:lastRenderedPageBreak/>
        <w:t>Annex H (normative):</w:t>
      </w:r>
      <w:r w:rsidRPr="008C3753">
        <w:br/>
        <w:t>In-channel TX tests</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p>
    <w:p w14:paraId="410D27A0" w14:textId="26EFE7BF" w:rsidR="00FD58C2" w:rsidRPr="008C3753" w:rsidRDefault="00FD58C2" w:rsidP="00FD58C2">
      <w:pPr>
        <w:pStyle w:val="Heading1"/>
      </w:pPr>
      <w:bookmarkStart w:id="15729" w:name="_Toc21100289"/>
      <w:bookmarkStart w:id="15730" w:name="_Toc29810087"/>
      <w:bookmarkStart w:id="15731" w:name="_Toc36645481"/>
      <w:bookmarkStart w:id="15732" w:name="_Toc37272535"/>
      <w:bookmarkStart w:id="15733" w:name="_Toc45884782"/>
      <w:bookmarkStart w:id="15734" w:name="_Toc53182817"/>
      <w:bookmarkStart w:id="15735" w:name="_Toc58860604"/>
      <w:bookmarkStart w:id="15736" w:name="_Toc58863108"/>
      <w:bookmarkStart w:id="15737" w:name="_Toc61183093"/>
      <w:bookmarkStart w:id="15738" w:name="_Toc66728408"/>
      <w:bookmarkStart w:id="15739" w:name="_Toc74962285"/>
      <w:bookmarkStart w:id="15740" w:name="_Toc75243195"/>
      <w:bookmarkStart w:id="15741" w:name="_Toc76545541"/>
      <w:bookmarkStart w:id="15742" w:name="_Toc82595644"/>
      <w:bookmarkStart w:id="15743" w:name="_Toc89955675"/>
      <w:bookmarkStart w:id="15744" w:name="_Toc98774103"/>
      <w:bookmarkStart w:id="15745" w:name="_Toc106201864"/>
      <w:bookmarkStart w:id="15746" w:name="_Toc115191718"/>
      <w:bookmarkStart w:id="15747" w:name="_Toc122013607"/>
      <w:bookmarkStart w:id="15748" w:name="_Toc124155695"/>
      <w:bookmarkStart w:id="15749" w:name="_Toc131536266"/>
      <w:bookmarkStart w:id="15750" w:name="_Toc137399557"/>
      <w:bookmarkStart w:id="15751" w:name="_Toc156576257"/>
      <w:bookmarkStart w:id="15752" w:name="_Toc176783175"/>
      <w:bookmarkStart w:id="15753" w:name="_Toc187256677"/>
      <w:r w:rsidRPr="008C3753">
        <w:t>H.1</w:t>
      </w:r>
      <w:r w:rsidRPr="008C3753">
        <w:tab/>
        <w:t>General</w:t>
      </w:r>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754" w:name="_Toc21100290"/>
      <w:bookmarkStart w:id="15755" w:name="_Toc29810088"/>
      <w:bookmarkStart w:id="15756" w:name="_Toc36645482"/>
      <w:bookmarkStart w:id="15757" w:name="_Toc37272536"/>
      <w:bookmarkStart w:id="15758" w:name="_Toc45884783"/>
      <w:bookmarkStart w:id="15759" w:name="_Toc53182818"/>
      <w:bookmarkStart w:id="15760" w:name="_Toc58860605"/>
      <w:bookmarkStart w:id="15761" w:name="_Toc58863109"/>
      <w:bookmarkStart w:id="15762" w:name="_Toc61183094"/>
      <w:bookmarkStart w:id="15763" w:name="_Toc66728409"/>
      <w:bookmarkStart w:id="15764" w:name="_Toc74962286"/>
      <w:bookmarkStart w:id="15765" w:name="_Toc75243196"/>
      <w:bookmarkStart w:id="15766" w:name="_Toc76545542"/>
      <w:bookmarkStart w:id="15767" w:name="_Toc82595645"/>
      <w:bookmarkStart w:id="15768" w:name="_Toc89955676"/>
      <w:bookmarkStart w:id="15769" w:name="_Toc98774104"/>
      <w:bookmarkStart w:id="15770" w:name="_Toc106201865"/>
      <w:bookmarkStart w:id="15771" w:name="_Toc115191719"/>
      <w:bookmarkStart w:id="15772" w:name="_Toc122013608"/>
      <w:bookmarkStart w:id="15773" w:name="_Toc124155696"/>
      <w:bookmarkStart w:id="15774" w:name="_Toc131536267"/>
      <w:bookmarkStart w:id="15775" w:name="_Toc137399558"/>
      <w:bookmarkStart w:id="15776" w:name="_Toc156576258"/>
      <w:bookmarkStart w:id="15777" w:name="_Toc176783176"/>
      <w:bookmarkStart w:id="15778" w:name="_Toc187256678"/>
      <w:r w:rsidRPr="008C3753">
        <w:t>H.2</w:t>
      </w:r>
      <w:r w:rsidRPr="008C3753">
        <w:tab/>
        <w:t>Basic principles</w:t>
      </w:r>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779" w:name="_Toc21100291"/>
      <w:bookmarkStart w:id="15780" w:name="_Toc29810089"/>
      <w:bookmarkStart w:id="15781" w:name="_Toc36645483"/>
      <w:bookmarkStart w:id="15782" w:name="_Toc37272537"/>
      <w:bookmarkStart w:id="15783" w:name="_Toc45884784"/>
      <w:bookmarkStart w:id="15784" w:name="_Toc53182819"/>
      <w:bookmarkStart w:id="15785" w:name="_Toc58860606"/>
      <w:bookmarkStart w:id="15786" w:name="_Toc58863110"/>
      <w:bookmarkStart w:id="15787" w:name="_Toc61183095"/>
      <w:bookmarkStart w:id="15788" w:name="_Toc66728410"/>
      <w:bookmarkStart w:id="15789" w:name="_Toc74962287"/>
      <w:bookmarkStart w:id="15790" w:name="_Toc75243197"/>
      <w:bookmarkStart w:id="15791" w:name="_Toc76545543"/>
      <w:bookmarkStart w:id="15792" w:name="_Toc82595646"/>
      <w:bookmarkStart w:id="15793" w:name="_Toc89955677"/>
      <w:bookmarkStart w:id="15794" w:name="_Toc98774105"/>
      <w:bookmarkStart w:id="15795" w:name="_Toc106201866"/>
      <w:bookmarkStart w:id="15796" w:name="_Toc115191720"/>
      <w:bookmarkStart w:id="15797" w:name="_Toc122013609"/>
      <w:bookmarkStart w:id="15798" w:name="_Toc124155697"/>
      <w:bookmarkStart w:id="15799" w:name="_Toc131536268"/>
      <w:bookmarkStart w:id="15800" w:name="_Toc137399559"/>
      <w:bookmarkStart w:id="15801" w:name="_Toc156576259"/>
      <w:bookmarkStart w:id="15802" w:name="_Toc176783177"/>
      <w:bookmarkStart w:id="15803" w:name="_Toc187256679"/>
      <w:r w:rsidRPr="008C3753">
        <w:t>H.2.1</w:t>
      </w:r>
      <w:r w:rsidRPr="008C3753">
        <w:tab/>
        <w:t>Output signal of the TX under test</w:t>
      </w:r>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04" w:name="_Toc21100292"/>
      <w:bookmarkStart w:id="15805" w:name="_Toc29810090"/>
      <w:bookmarkStart w:id="15806" w:name="_Toc36645484"/>
      <w:bookmarkStart w:id="15807" w:name="_Toc37272538"/>
      <w:bookmarkStart w:id="15808" w:name="_Toc45884785"/>
      <w:bookmarkStart w:id="15809" w:name="_Toc53182820"/>
      <w:bookmarkStart w:id="15810" w:name="_Toc58860607"/>
      <w:bookmarkStart w:id="15811" w:name="_Toc58863111"/>
      <w:bookmarkStart w:id="15812" w:name="_Toc61183096"/>
      <w:bookmarkStart w:id="15813" w:name="_Toc66728411"/>
      <w:bookmarkStart w:id="15814" w:name="_Toc74962288"/>
      <w:bookmarkStart w:id="15815" w:name="_Toc75243198"/>
      <w:bookmarkStart w:id="15816" w:name="_Toc76545544"/>
      <w:bookmarkStart w:id="15817" w:name="_Toc82595647"/>
      <w:bookmarkStart w:id="15818" w:name="_Toc89955678"/>
      <w:bookmarkStart w:id="15819" w:name="_Toc98774106"/>
      <w:bookmarkStart w:id="15820" w:name="_Toc106201867"/>
      <w:bookmarkStart w:id="15821" w:name="_Toc115191721"/>
      <w:bookmarkStart w:id="15822" w:name="_Toc122013610"/>
      <w:bookmarkStart w:id="15823" w:name="_Toc124155698"/>
      <w:bookmarkStart w:id="15824" w:name="_Toc131536269"/>
      <w:bookmarkStart w:id="15825" w:name="_Toc137399560"/>
      <w:bookmarkStart w:id="15826" w:name="_Toc156576260"/>
      <w:bookmarkStart w:id="15827" w:name="_Toc176783178"/>
      <w:bookmarkStart w:id="15828" w:name="_Toc187256680"/>
      <w:r w:rsidRPr="008C3753">
        <w:t>H.2.2</w:t>
      </w:r>
      <w:r w:rsidRPr="008C3753">
        <w:tab/>
        <w:t>Ideal signal</w:t>
      </w:r>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829" w:name="_Toc21100293"/>
      <w:bookmarkStart w:id="15830" w:name="_Toc29810091"/>
      <w:bookmarkStart w:id="15831" w:name="_Toc36645485"/>
      <w:bookmarkStart w:id="15832" w:name="_Toc37272539"/>
      <w:bookmarkStart w:id="15833" w:name="_Toc45884786"/>
      <w:bookmarkStart w:id="15834" w:name="_Toc53182821"/>
      <w:bookmarkStart w:id="15835" w:name="_Toc58860608"/>
      <w:bookmarkStart w:id="15836" w:name="_Toc58863112"/>
      <w:bookmarkStart w:id="15837" w:name="_Toc61183097"/>
      <w:bookmarkStart w:id="15838" w:name="_Toc66728412"/>
      <w:bookmarkStart w:id="15839" w:name="_Toc74962289"/>
      <w:bookmarkStart w:id="15840" w:name="_Toc75243199"/>
      <w:bookmarkStart w:id="15841" w:name="_Toc76545545"/>
      <w:bookmarkStart w:id="15842" w:name="_Toc82595648"/>
      <w:bookmarkStart w:id="15843" w:name="_Toc89955679"/>
      <w:bookmarkStart w:id="15844" w:name="_Toc98774107"/>
      <w:bookmarkStart w:id="15845" w:name="_Toc106201868"/>
      <w:bookmarkStart w:id="15846" w:name="_Toc115191722"/>
      <w:bookmarkStart w:id="15847" w:name="_Toc122013611"/>
      <w:bookmarkStart w:id="15848" w:name="_Toc124155699"/>
      <w:bookmarkStart w:id="15849" w:name="_Toc131536270"/>
      <w:bookmarkStart w:id="15850" w:name="_Toc137399561"/>
      <w:bookmarkStart w:id="15851" w:name="_Toc156576261"/>
      <w:bookmarkStart w:id="15852" w:name="_Toc176783179"/>
      <w:bookmarkStart w:id="15853" w:name="_Toc187256681"/>
      <w:r w:rsidRPr="008C3753">
        <w:t>H.2.3</w:t>
      </w:r>
      <w:r w:rsidRPr="008C3753">
        <w:tab/>
        <w:t>Measurement results</w:t>
      </w:r>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854" w:name="_Toc21100294"/>
      <w:bookmarkStart w:id="15855" w:name="_Toc29810092"/>
      <w:bookmarkStart w:id="15856" w:name="_Toc36645486"/>
      <w:bookmarkStart w:id="15857" w:name="_Toc37272540"/>
      <w:bookmarkStart w:id="15858" w:name="_Toc45884787"/>
      <w:bookmarkStart w:id="15859" w:name="_Toc53182822"/>
      <w:bookmarkStart w:id="15860" w:name="_Toc58860609"/>
      <w:bookmarkStart w:id="15861" w:name="_Toc58863113"/>
      <w:bookmarkStart w:id="15862" w:name="_Toc61183098"/>
      <w:bookmarkStart w:id="15863" w:name="_Toc66728413"/>
      <w:bookmarkStart w:id="15864" w:name="_Toc74962290"/>
      <w:bookmarkStart w:id="15865" w:name="_Toc75243200"/>
      <w:bookmarkStart w:id="15866" w:name="_Toc76545546"/>
      <w:bookmarkStart w:id="15867" w:name="_Toc82595649"/>
      <w:bookmarkStart w:id="15868" w:name="_Toc89955680"/>
      <w:bookmarkStart w:id="15869" w:name="_Toc98774108"/>
      <w:bookmarkStart w:id="15870" w:name="_Toc106201869"/>
      <w:bookmarkStart w:id="15871" w:name="_Toc115191723"/>
      <w:bookmarkStart w:id="15872" w:name="_Toc122013612"/>
      <w:bookmarkStart w:id="15873" w:name="_Toc124155700"/>
      <w:bookmarkStart w:id="15874" w:name="_Toc131536271"/>
      <w:bookmarkStart w:id="15875" w:name="_Toc137399562"/>
      <w:bookmarkStart w:id="15876" w:name="_Toc156576262"/>
      <w:bookmarkStart w:id="15877" w:name="_Toc176783180"/>
      <w:bookmarkStart w:id="15878" w:name="_Toc187256682"/>
      <w:r w:rsidRPr="008C3753">
        <w:t>H.2.4</w:t>
      </w:r>
      <w:r w:rsidRPr="008C3753">
        <w:tab/>
        <w:t>Measurement points</w:t>
      </w:r>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5pt" o:ole="">
            <v:imagedata r:id="rId271" o:title=""/>
          </v:shape>
          <o:OLEObject Type="Embed" ProgID="Word.Picture.8" ShapeID="_x0000_i1185" DrawAspect="Content" ObjectID="_1797868918"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879" w:name="_Toc21100295"/>
      <w:bookmarkStart w:id="15880" w:name="_Toc29810093"/>
      <w:bookmarkStart w:id="15881" w:name="_Toc36645487"/>
      <w:bookmarkStart w:id="15882" w:name="_Toc37272541"/>
      <w:bookmarkStart w:id="15883" w:name="_Toc45884788"/>
      <w:bookmarkStart w:id="15884" w:name="_Toc53182823"/>
      <w:bookmarkStart w:id="15885" w:name="_Toc58860610"/>
      <w:bookmarkStart w:id="15886" w:name="_Toc58863114"/>
      <w:bookmarkStart w:id="15887" w:name="_Toc61183099"/>
      <w:bookmarkStart w:id="15888" w:name="_Toc66728414"/>
      <w:bookmarkStart w:id="15889" w:name="_Toc74962291"/>
      <w:bookmarkStart w:id="15890" w:name="_Toc75243201"/>
      <w:bookmarkStart w:id="15891" w:name="_Toc76545547"/>
      <w:bookmarkStart w:id="15892" w:name="_Toc82595650"/>
      <w:bookmarkStart w:id="15893" w:name="_Toc89955681"/>
      <w:bookmarkStart w:id="15894" w:name="_Toc98774109"/>
      <w:bookmarkStart w:id="15895" w:name="_Toc106201870"/>
      <w:bookmarkStart w:id="15896" w:name="_Toc115191724"/>
      <w:bookmarkStart w:id="15897" w:name="_Toc122013613"/>
      <w:bookmarkStart w:id="15898" w:name="_Toc124155701"/>
      <w:bookmarkStart w:id="15899" w:name="_Toc131536272"/>
      <w:bookmarkStart w:id="15900" w:name="_Toc137399563"/>
      <w:bookmarkStart w:id="15901" w:name="_Toc156576263"/>
      <w:bookmarkStart w:id="15902" w:name="_Toc176783181"/>
      <w:bookmarkStart w:id="15903" w:name="_Toc187256683"/>
      <w:r w:rsidRPr="008C3753">
        <w:t>H.3</w:t>
      </w:r>
      <w:r w:rsidRPr="008C3753">
        <w:tab/>
        <w:t>Pre-FFT minimization process</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04" w:name="_Toc21100296"/>
      <w:bookmarkStart w:id="15905" w:name="_Toc29810094"/>
      <w:bookmarkStart w:id="15906" w:name="_Toc36645488"/>
      <w:bookmarkStart w:id="15907" w:name="_Toc37272542"/>
      <w:bookmarkStart w:id="15908" w:name="_Toc45884789"/>
      <w:bookmarkStart w:id="15909" w:name="_Toc53182824"/>
      <w:bookmarkStart w:id="15910" w:name="_Toc58860611"/>
      <w:bookmarkStart w:id="15911" w:name="_Toc58863115"/>
      <w:bookmarkStart w:id="15912" w:name="_Toc61183100"/>
      <w:bookmarkStart w:id="15913" w:name="_Toc66728415"/>
      <w:bookmarkStart w:id="15914" w:name="_Toc74962292"/>
      <w:bookmarkStart w:id="15915" w:name="_Toc75243202"/>
      <w:bookmarkStart w:id="15916" w:name="_Toc76545548"/>
      <w:bookmarkStart w:id="15917" w:name="_Toc82595651"/>
      <w:bookmarkStart w:id="15918" w:name="_Toc89955682"/>
      <w:bookmarkStart w:id="15919" w:name="_Toc98774110"/>
      <w:bookmarkStart w:id="15920" w:name="_Toc106201871"/>
      <w:bookmarkStart w:id="15921" w:name="_Toc115191725"/>
      <w:bookmarkStart w:id="15922" w:name="_Toc122013614"/>
      <w:bookmarkStart w:id="15923" w:name="_Toc124155702"/>
      <w:bookmarkStart w:id="15924" w:name="_Toc131536273"/>
      <w:bookmarkStart w:id="15925" w:name="_Toc137399564"/>
      <w:bookmarkStart w:id="15926" w:name="_Toc156576264"/>
      <w:bookmarkStart w:id="15927" w:name="_Toc176783182"/>
      <w:bookmarkStart w:id="15928" w:name="_Toc187256684"/>
      <w:r w:rsidRPr="008C3753">
        <w:t>H.4</w:t>
      </w:r>
      <w:r w:rsidRPr="008C3753">
        <w:tab/>
        <w:t>Timing of the FFT window</w:t>
      </w:r>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929" w:name="_Toc21100297"/>
      <w:bookmarkStart w:id="15930" w:name="_Toc29810095"/>
      <w:bookmarkStart w:id="15931" w:name="_Toc36645489"/>
      <w:bookmarkStart w:id="15932" w:name="_Toc37272543"/>
      <w:bookmarkStart w:id="15933" w:name="_Toc45884790"/>
      <w:bookmarkStart w:id="15934" w:name="_Toc53182825"/>
      <w:bookmarkStart w:id="15935" w:name="_Toc58860612"/>
      <w:bookmarkStart w:id="15936" w:name="_Toc58863116"/>
      <w:bookmarkStart w:id="15937" w:name="_Toc61183101"/>
      <w:bookmarkStart w:id="15938" w:name="_Toc66728416"/>
      <w:bookmarkStart w:id="15939" w:name="_Toc74962293"/>
      <w:bookmarkStart w:id="15940" w:name="_Toc75243203"/>
      <w:bookmarkStart w:id="15941" w:name="_Toc76545549"/>
      <w:bookmarkStart w:id="15942" w:name="_Toc82595652"/>
      <w:bookmarkStart w:id="15943" w:name="_Toc89955683"/>
      <w:bookmarkStart w:id="15944" w:name="_Toc98774111"/>
      <w:bookmarkStart w:id="15945" w:name="_Toc106201872"/>
      <w:bookmarkStart w:id="15946" w:name="_Toc115191726"/>
      <w:bookmarkStart w:id="15947" w:name="_Toc122013615"/>
      <w:bookmarkStart w:id="15948" w:name="_Toc124155703"/>
      <w:bookmarkStart w:id="15949" w:name="_Toc131536274"/>
      <w:bookmarkStart w:id="15950" w:name="_Toc137399565"/>
      <w:bookmarkStart w:id="15951" w:name="_Toc156576265"/>
      <w:bookmarkStart w:id="15952" w:name="_Toc176783183"/>
      <w:bookmarkStart w:id="15953" w:name="_Toc187256685"/>
      <w:r w:rsidRPr="008C3753">
        <w:t>H.5</w:t>
      </w:r>
      <w:r w:rsidRPr="008C3753">
        <w:tab/>
        <w:t>Resource element TX power</w:t>
      </w:r>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954" w:name="_Toc21100298"/>
      <w:bookmarkStart w:id="15955" w:name="_Toc29810096"/>
      <w:bookmarkStart w:id="15956" w:name="_Toc36645490"/>
      <w:bookmarkStart w:id="15957" w:name="_Toc37272544"/>
      <w:bookmarkStart w:id="15958" w:name="_Toc45884791"/>
      <w:bookmarkStart w:id="15959" w:name="_Toc53182826"/>
      <w:bookmarkStart w:id="15960" w:name="_Toc58860613"/>
      <w:bookmarkStart w:id="15961" w:name="_Toc58863117"/>
      <w:bookmarkStart w:id="15962" w:name="_Toc61183102"/>
      <w:bookmarkStart w:id="15963" w:name="_Toc66728417"/>
      <w:bookmarkStart w:id="15964" w:name="_Toc74962294"/>
      <w:bookmarkStart w:id="15965" w:name="_Toc75243204"/>
      <w:bookmarkStart w:id="15966" w:name="_Toc76545550"/>
      <w:bookmarkStart w:id="15967" w:name="_Toc82595653"/>
      <w:bookmarkStart w:id="15968" w:name="_Toc89955684"/>
      <w:bookmarkStart w:id="15969" w:name="_Toc98774112"/>
      <w:bookmarkStart w:id="15970" w:name="_Toc106201873"/>
      <w:bookmarkStart w:id="15971" w:name="_Toc115191727"/>
      <w:bookmarkStart w:id="15972" w:name="_Toc122013616"/>
      <w:bookmarkStart w:id="15973" w:name="_Toc124155704"/>
      <w:bookmarkStart w:id="15974" w:name="_Toc131536275"/>
      <w:bookmarkStart w:id="15975" w:name="_Toc137399566"/>
      <w:bookmarkStart w:id="15976" w:name="_Toc156576266"/>
      <w:bookmarkStart w:id="15977" w:name="_Toc176783184"/>
      <w:bookmarkStart w:id="15978" w:name="_Toc187256686"/>
      <w:r w:rsidRPr="008C3753">
        <w:t>H.6</w:t>
      </w:r>
      <w:r w:rsidRPr="008C3753">
        <w:tab/>
        <w:t>Post-FFT equalisation</w:t>
      </w:r>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4pt;height:365.5pt" o:ole="">
            <v:imagedata r:id="rId273" o:title=""/>
          </v:shape>
          <o:OLEObject Type="Embed" ProgID="Word.Picture.8" ShapeID="_x0000_i1186" DrawAspect="Content" ObjectID="_1797868919"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979" w:name="_Toc21100299"/>
      <w:bookmarkStart w:id="15980" w:name="_Toc29810097"/>
      <w:bookmarkStart w:id="15981" w:name="_Toc36645491"/>
      <w:bookmarkStart w:id="15982" w:name="_Toc37272545"/>
      <w:bookmarkStart w:id="15983" w:name="_Toc45884792"/>
      <w:bookmarkStart w:id="15984" w:name="_Toc53182827"/>
      <w:bookmarkStart w:id="15985" w:name="_Toc58860614"/>
      <w:bookmarkStart w:id="15986" w:name="_Toc58863118"/>
      <w:bookmarkStart w:id="15987" w:name="_Toc61183103"/>
      <w:bookmarkStart w:id="15988" w:name="_Toc66728418"/>
      <w:bookmarkStart w:id="15989" w:name="_Toc74962295"/>
      <w:bookmarkStart w:id="15990" w:name="_Toc75243205"/>
      <w:bookmarkStart w:id="15991" w:name="_Toc76545551"/>
      <w:bookmarkStart w:id="15992" w:name="_Toc82595654"/>
      <w:bookmarkStart w:id="15993" w:name="_Toc89955685"/>
      <w:bookmarkStart w:id="15994" w:name="_Toc98774113"/>
      <w:bookmarkStart w:id="15995" w:name="_Toc106201874"/>
      <w:bookmarkStart w:id="15996" w:name="_Toc115191728"/>
      <w:bookmarkStart w:id="15997" w:name="_Toc122013617"/>
      <w:bookmarkStart w:id="15998" w:name="_Toc124155705"/>
      <w:bookmarkStart w:id="15999" w:name="_Toc131536276"/>
      <w:bookmarkStart w:id="16000" w:name="_Toc137399567"/>
      <w:bookmarkStart w:id="16001" w:name="_Toc156576267"/>
      <w:bookmarkStart w:id="16002" w:name="_Toc176783185"/>
      <w:bookmarkStart w:id="16003" w:name="_Toc187256687"/>
      <w:r w:rsidRPr="008C3753">
        <w:t>H.7</w:t>
      </w:r>
      <w:r w:rsidRPr="008C3753">
        <w:tab/>
        <w:t>EVM</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125A0D1C" w14:textId="77777777" w:rsidR="003E78C5" w:rsidRPr="008C3753" w:rsidRDefault="003E78C5" w:rsidP="0054676D">
      <w:pPr>
        <w:pStyle w:val="Heading3"/>
        <w:rPr>
          <w:rFonts w:eastAsia="Osaka"/>
        </w:rPr>
      </w:pPr>
      <w:bookmarkStart w:id="16004" w:name="_Toc29810098"/>
      <w:bookmarkStart w:id="16005" w:name="_Toc36645492"/>
      <w:bookmarkStart w:id="16006" w:name="_Toc37272546"/>
      <w:bookmarkStart w:id="16007" w:name="_Toc45884793"/>
      <w:bookmarkStart w:id="16008" w:name="_Toc53182828"/>
      <w:bookmarkStart w:id="16009" w:name="_Toc58860615"/>
      <w:bookmarkStart w:id="16010" w:name="_Toc58863119"/>
      <w:bookmarkStart w:id="16011" w:name="_Toc61183104"/>
      <w:bookmarkStart w:id="16012" w:name="_Toc66728419"/>
      <w:bookmarkStart w:id="16013" w:name="_Toc74962296"/>
      <w:bookmarkStart w:id="16014" w:name="_Toc75243206"/>
      <w:bookmarkStart w:id="16015" w:name="_Toc76545552"/>
      <w:bookmarkStart w:id="16016" w:name="_Toc82595655"/>
      <w:bookmarkStart w:id="16017" w:name="_Toc89955686"/>
      <w:bookmarkStart w:id="16018" w:name="_Toc98774114"/>
      <w:bookmarkStart w:id="16019" w:name="_Toc106201875"/>
      <w:bookmarkStart w:id="16020" w:name="_Toc115191729"/>
      <w:bookmarkStart w:id="16021" w:name="_Toc122013618"/>
      <w:bookmarkStart w:id="16022" w:name="_Toc124155706"/>
      <w:bookmarkStart w:id="16023" w:name="_Toc131536277"/>
      <w:bookmarkStart w:id="16024" w:name="_Toc137399568"/>
      <w:bookmarkStart w:id="16025" w:name="_Toc156576268"/>
      <w:bookmarkStart w:id="16026" w:name="_Toc176783186"/>
      <w:bookmarkStart w:id="16027" w:name="_Toc187256688"/>
      <w:r w:rsidRPr="008C3753">
        <w:rPr>
          <w:rFonts w:eastAsia="Osaka"/>
        </w:rPr>
        <w:t>H.7.0</w:t>
      </w:r>
      <w:r w:rsidRPr="008C3753">
        <w:rPr>
          <w:rFonts w:eastAsia="Osaka"/>
        </w:rPr>
        <w:tab/>
        <w:t>General</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28" w:name="_Toc21100300"/>
      <w:bookmarkStart w:id="16029" w:name="_Toc29810099"/>
      <w:bookmarkStart w:id="16030" w:name="_Toc36645493"/>
      <w:bookmarkStart w:id="16031" w:name="_Toc37272547"/>
      <w:bookmarkStart w:id="16032" w:name="_Toc45884794"/>
      <w:bookmarkStart w:id="16033" w:name="_Toc53182829"/>
      <w:bookmarkStart w:id="16034" w:name="_Toc58860616"/>
      <w:bookmarkStart w:id="16035" w:name="_Toc58863120"/>
      <w:bookmarkStart w:id="16036" w:name="_Toc61183105"/>
      <w:bookmarkStart w:id="16037" w:name="_Toc66728420"/>
      <w:bookmarkStart w:id="16038" w:name="_Toc74962297"/>
      <w:bookmarkStart w:id="16039" w:name="_Toc75243207"/>
      <w:bookmarkStart w:id="16040" w:name="_Toc76545553"/>
      <w:bookmarkStart w:id="16041" w:name="_Toc82595656"/>
      <w:bookmarkStart w:id="16042" w:name="_Toc89955687"/>
      <w:bookmarkStart w:id="16043" w:name="_Toc98774115"/>
      <w:bookmarkStart w:id="16044" w:name="_Toc106201876"/>
      <w:bookmarkStart w:id="16045" w:name="_Toc115191730"/>
      <w:bookmarkStart w:id="16046" w:name="_Toc122013619"/>
      <w:bookmarkStart w:id="16047" w:name="_Toc124155707"/>
      <w:bookmarkStart w:id="16048" w:name="_Toc131536278"/>
      <w:bookmarkStart w:id="16049" w:name="_Toc137399569"/>
      <w:bookmarkStart w:id="16050" w:name="_Toc156576269"/>
      <w:bookmarkStart w:id="16051" w:name="_Toc176783187"/>
      <w:bookmarkStart w:id="16052" w:name="_Toc187256689"/>
      <w:r w:rsidRPr="008C3753">
        <w:t>H.7.1</w:t>
      </w:r>
      <w:r w:rsidRPr="008C3753">
        <w:tab/>
        <w:t>Averaged EVM (FDD)</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53" w:name="_Toc21100301"/>
      <w:bookmarkStart w:id="16054" w:name="_Toc29810100"/>
      <w:bookmarkStart w:id="16055" w:name="_Toc36645494"/>
      <w:bookmarkStart w:id="16056" w:name="_Toc37272548"/>
      <w:bookmarkStart w:id="16057" w:name="_Toc45884795"/>
      <w:bookmarkStart w:id="16058" w:name="_Toc53182830"/>
      <w:bookmarkStart w:id="16059" w:name="_Toc58860617"/>
      <w:bookmarkStart w:id="16060" w:name="_Toc58863121"/>
      <w:bookmarkStart w:id="16061" w:name="_Toc61183106"/>
      <w:bookmarkStart w:id="16062" w:name="_Toc66728421"/>
      <w:bookmarkStart w:id="16063" w:name="_Toc74962298"/>
      <w:bookmarkStart w:id="16064" w:name="_Toc75243208"/>
      <w:bookmarkStart w:id="16065" w:name="_Toc76545554"/>
      <w:bookmarkStart w:id="16066" w:name="_Toc82595657"/>
      <w:bookmarkStart w:id="16067" w:name="_Toc89955688"/>
      <w:bookmarkStart w:id="16068" w:name="_Toc98774116"/>
      <w:bookmarkStart w:id="16069" w:name="_Toc106201877"/>
      <w:bookmarkStart w:id="16070" w:name="_Toc115191731"/>
      <w:bookmarkStart w:id="16071" w:name="_Toc122013620"/>
      <w:bookmarkStart w:id="16072" w:name="_Toc124155708"/>
      <w:bookmarkStart w:id="16073" w:name="_Toc131536279"/>
      <w:bookmarkStart w:id="16074" w:name="_Toc137399570"/>
      <w:bookmarkStart w:id="16075" w:name="_Toc156576270"/>
      <w:bookmarkStart w:id="16076" w:name="_Toc176783188"/>
      <w:bookmarkStart w:id="16077" w:name="_Toc187256690"/>
      <w:r w:rsidRPr="008C3753">
        <w:t>H.7.2</w:t>
      </w:r>
      <w:r w:rsidRPr="008C3753">
        <w:tab/>
        <w:t>Averaged EVM (TDD)</w:t>
      </w:r>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078" w:name="_Toc58860618"/>
      <w:bookmarkStart w:id="16079" w:name="_Toc58863122"/>
      <w:bookmarkStart w:id="16080" w:name="_Toc61183107"/>
      <w:bookmarkStart w:id="16081" w:name="_Toc66728422"/>
      <w:bookmarkStart w:id="16082" w:name="_Toc74962299"/>
      <w:bookmarkStart w:id="16083" w:name="_Toc75243209"/>
      <w:bookmarkStart w:id="16084" w:name="_Toc76545555"/>
      <w:bookmarkStart w:id="16085" w:name="_Toc82595658"/>
      <w:bookmarkStart w:id="16086" w:name="_Toc89955689"/>
      <w:bookmarkStart w:id="16087" w:name="_Toc98774117"/>
      <w:bookmarkStart w:id="16088" w:name="_Toc106201878"/>
      <w:bookmarkStart w:id="16089" w:name="_Toc115191732"/>
      <w:bookmarkStart w:id="16090" w:name="_Toc122013621"/>
      <w:bookmarkStart w:id="16091" w:name="_Toc124155709"/>
      <w:bookmarkStart w:id="16092" w:name="_Toc131536280"/>
      <w:bookmarkStart w:id="16093" w:name="_Toc137399571"/>
      <w:bookmarkStart w:id="16094" w:name="_Toc156576271"/>
      <w:bookmarkStart w:id="16095" w:name="_Toc176783189"/>
      <w:bookmarkStart w:id="16096" w:name="_Toc187256691"/>
      <w:r w:rsidRPr="008C3753">
        <w:rPr>
          <w:noProof/>
        </w:rPr>
        <w:lastRenderedPageBreak/>
        <w:t>Annex I (normative):</w:t>
      </w:r>
      <w:r w:rsidRPr="008C3753">
        <w:rPr>
          <w:noProof/>
        </w:rPr>
        <w:br/>
        <w:t>General rules for statistical testing</w:t>
      </w:r>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p>
    <w:p w14:paraId="26BA0882" w14:textId="77777777" w:rsidR="00D84960" w:rsidRPr="008C3753" w:rsidRDefault="00D84960" w:rsidP="00D84960">
      <w:pPr>
        <w:pStyle w:val="Heading1"/>
      </w:pPr>
      <w:bookmarkStart w:id="16097" w:name="_Toc58860619"/>
      <w:bookmarkStart w:id="16098" w:name="_Toc58863123"/>
      <w:bookmarkStart w:id="16099" w:name="_Toc61183108"/>
      <w:bookmarkStart w:id="16100" w:name="_Toc66728423"/>
      <w:bookmarkStart w:id="16101" w:name="_Toc74962300"/>
      <w:bookmarkStart w:id="16102" w:name="_Toc75243210"/>
      <w:bookmarkStart w:id="16103" w:name="_Toc76545556"/>
      <w:bookmarkStart w:id="16104" w:name="_Toc82595659"/>
      <w:bookmarkStart w:id="16105" w:name="_Toc89955690"/>
      <w:bookmarkStart w:id="16106" w:name="_Toc98774118"/>
      <w:bookmarkStart w:id="16107" w:name="_Toc106201879"/>
      <w:bookmarkStart w:id="16108" w:name="_Toc115191733"/>
      <w:bookmarkStart w:id="16109" w:name="_Toc122013622"/>
      <w:bookmarkStart w:id="16110" w:name="_Toc124155710"/>
      <w:bookmarkStart w:id="16111" w:name="_Toc131536281"/>
      <w:bookmarkStart w:id="16112" w:name="_Toc137399572"/>
      <w:bookmarkStart w:id="16113" w:name="_Toc156576272"/>
      <w:bookmarkStart w:id="16114" w:name="_Toc176783190"/>
      <w:bookmarkStart w:id="16115" w:name="_Toc187256692"/>
      <w:r w:rsidRPr="008C3753">
        <w:t>I.1</w:t>
      </w:r>
      <w:r w:rsidRPr="008C3753">
        <w:tab/>
        <w:t>Testing methodology of PUSCH performance requirements with 0.001% BLER</w:t>
      </w:r>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p>
    <w:p w14:paraId="49E529CF" w14:textId="77777777" w:rsidR="00D84960" w:rsidRPr="008C3753" w:rsidRDefault="00D84960" w:rsidP="00D84960">
      <w:pPr>
        <w:pStyle w:val="Heading2"/>
      </w:pPr>
      <w:bookmarkStart w:id="16116" w:name="_Toc58860620"/>
      <w:bookmarkStart w:id="16117" w:name="_Toc58863124"/>
      <w:bookmarkStart w:id="16118" w:name="_Toc61183109"/>
      <w:bookmarkStart w:id="16119" w:name="_Toc66728424"/>
      <w:bookmarkStart w:id="16120" w:name="_Toc74962301"/>
      <w:bookmarkStart w:id="16121" w:name="_Toc75243211"/>
      <w:bookmarkStart w:id="16122" w:name="_Toc76545557"/>
      <w:bookmarkStart w:id="16123" w:name="_Toc82595660"/>
      <w:bookmarkStart w:id="16124" w:name="_Toc89955691"/>
      <w:bookmarkStart w:id="16125" w:name="_Toc98774119"/>
      <w:bookmarkStart w:id="16126" w:name="_Toc106201880"/>
      <w:bookmarkStart w:id="16127" w:name="_Toc115191734"/>
      <w:bookmarkStart w:id="16128" w:name="_Toc122013623"/>
      <w:bookmarkStart w:id="16129" w:name="_Toc124155711"/>
      <w:bookmarkStart w:id="16130" w:name="_Toc131536282"/>
      <w:bookmarkStart w:id="16131" w:name="_Toc137399573"/>
      <w:bookmarkStart w:id="16132" w:name="_Toc156576273"/>
      <w:bookmarkStart w:id="16133" w:name="_Toc176783191"/>
      <w:bookmarkStart w:id="16134" w:name="_Toc187256693"/>
      <w:r w:rsidRPr="008C3753">
        <w:t>I.1.1</w:t>
      </w:r>
      <w:r w:rsidRPr="008C3753">
        <w:tab/>
        <w:t>General</w:t>
      </w:r>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35" w:name="_Toc58860621"/>
      <w:bookmarkStart w:id="16136" w:name="_Toc58863125"/>
      <w:bookmarkStart w:id="16137" w:name="_Toc61183110"/>
      <w:bookmarkStart w:id="16138" w:name="_Toc66728425"/>
      <w:bookmarkStart w:id="16139" w:name="_Toc74962302"/>
      <w:bookmarkStart w:id="16140" w:name="_Toc75243212"/>
      <w:bookmarkStart w:id="16141" w:name="_Toc76545558"/>
      <w:bookmarkStart w:id="16142" w:name="_Toc82595661"/>
      <w:bookmarkStart w:id="16143" w:name="_Toc89955692"/>
      <w:bookmarkStart w:id="16144" w:name="_Toc98774120"/>
      <w:bookmarkStart w:id="16145" w:name="_Toc106201881"/>
      <w:bookmarkStart w:id="16146" w:name="_Toc115191735"/>
      <w:bookmarkStart w:id="16147" w:name="_Toc122013624"/>
      <w:bookmarkStart w:id="16148" w:name="_Toc124155712"/>
      <w:bookmarkStart w:id="16149" w:name="_Toc131536283"/>
      <w:bookmarkStart w:id="16150" w:name="_Toc137399574"/>
      <w:bookmarkStart w:id="16151" w:name="_Toc156576274"/>
      <w:bookmarkStart w:id="16152" w:name="_Toc176783192"/>
      <w:bookmarkStart w:id="16153" w:name="_Toc187256694"/>
      <w:r w:rsidRPr="008C3753">
        <w:lastRenderedPageBreak/>
        <w:t>I.1.2</w:t>
      </w:r>
      <w:r w:rsidRPr="008C3753">
        <w:tab/>
        <w:t>Numerical definition of the pass-fail limits for testing PUSCH 0.001% BLER</w:t>
      </w:r>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54" w:name="_Toc58860622"/>
      <w:bookmarkStart w:id="16155" w:name="_Toc58863126"/>
      <w:bookmarkStart w:id="16156" w:name="_Toc61183111"/>
      <w:bookmarkStart w:id="16157" w:name="_Toc66728426"/>
      <w:bookmarkStart w:id="16158" w:name="_Toc74962303"/>
      <w:bookmarkStart w:id="16159" w:name="_Toc75243213"/>
      <w:bookmarkStart w:id="16160" w:name="_Toc76545559"/>
      <w:bookmarkStart w:id="16161" w:name="_Toc82595662"/>
      <w:bookmarkStart w:id="16162" w:name="_Toc89955693"/>
      <w:bookmarkStart w:id="16163" w:name="_Toc98774121"/>
      <w:bookmarkStart w:id="16164" w:name="_Toc106201882"/>
      <w:bookmarkStart w:id="16165" w:name="_Toc115191736"/>
      <w:bookmarkStart w:id="16166" w:name="_Toc122013625"/>
      <w:bookmarkStart w:id="16167" w:name="_Toc124155713"/>
      <w:bookmarkStart w:id="16168" w:name="_Toc131536284"/>
      <w:bookmarkStart w:id="16169" w:name="_Toc137399575"/>
      <w:bookmarkStart w:id="16170" w:name="_Toc156576275"/>
      <w:bookmarkStart w:id="16171" w:name="_Toc176783193"/>
      <w:bookmarkStart w:id="16172" w:name="_Toc187256695"/>
      <w:r w:rsidRPr="008C3753">
        <w:lastRenderedPageBreak/>
        <w:t>I.1.3</w:t>
      </w:r>
      <w:r w:rsidRPr="008C3753">
        <w:tab/>
        <w:t>Theory to derive the early pass/fail limits in I.1.2 (informative)</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p>
    <w:p w14:paraId="1C9D2DC5" w14:textId="77777777" w:rsidR="00D84960" w:rsidRPr="008C3753" w:rsidRDefault="00D84960" w:rsidP="00D84960">
      <w:pPr>
        <w:pStyle w:val="EditorsNote"/>
      </w:pPr>
      <w:bookmarkStart w:id="1617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74" w:name="_Toc58860623"/>
      <w:bookmarkStart w:id="16175" w:name="_Toc58863127"/>
      <w:bookmarkStart w:id="16176" w:name="_Toc61183112"/>
      <w:bookmarkStart w:id="16177" w:name="_Toc66728427"/>
      <w:bookmarkStart w:id="16178" w:name="_Toc74962304"/>
      <w:bookmarkStart w:id="16179" w:name="_Toc75243214"/>
      <w:bookmarkStart w:id="16180" w:name="_Toc76545560"/>
      <w:bookmarkStart w:id="16181" w:name="_Toc82595663"/>
      <w:bookmarkStart w:id="16182" w:name="_Toc89955694"/>
      <w:bookmarkStart w:id="16183" w:name="_Toc98774122"/>
      <w:bookmarkStart w:id="16184" w:name="_Toc106201883"/>
      <w:bookmarkStart w:id="16185" w:name="_Toc115191737"/>
      <w:bookmarkStart w:id="16186" w:name="_Toc122013626"/>
      <w:bookmarkStart w:id="16187" w:name="_Toc124155714"/>
      <w:bookmarkStart w:id="16188" w:name="_Toc131536285"/>
      <w:bookmarkStart w:id="16189" w:name="_Toc137399576"/>
      <w:bookmarkStart w:id="16190" w:name="_Toc156576276"/>
      <w:bookmarkStart w:id="16191" w:name="_Toc176783194"/>
      <w:bookmarkStart w:id="16192" w:name="_Toc187256696"/>
      <w:bookmarkEnd w:id="16173"/>
      <w:r w:rsidRPr="008C3753">
        <w:t>I.1.3.1</w:t>
      </w:r>
      <w:r w:rsidRPr="008C3753">
        <w:tab/>
        <w:t>Numerical definition of the pass-fail limits for testing PUSCH 0.001% BLER</w:t>
      </w:r>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193" w:name="_Toc58860624"/>
      <w:bookmarkStart w:id="16194" w:name="_Toc58863128"/>
      <w:bookmarkStart w:id="16195" w:name="_Toc61183113"/>
      <w:bookmarkStart w:id="16196" w:name="_Toc66728428"/>
      <w:bookmarkStart w:id="16197" w:name="_Toc74962305"/>
      <w:bookmarkStart w:id="16198" w:name="_Toc75243215"/>
      <w:bookmarkStart w:id="16199" w:name="_Toc76545561"/>
      <w:bookmarkStart w:id="16200" w:name="_Toc82595664"/>
      <w:bookmarkStart w:id="16201" w:name="_Toc89955695"/>
      <w:bookmarkStart w:id="16202" w:name="_Toc98774123"/>
      <w:bookmarkStart w:id="16203" w:name="_Toc106201884"/>
      <w:bookmarkStart w:id="16204" w:name="_Toc115191738"/>
      <w:bookmarkStart w:id="16205" w:name="_Toc122013627"/>
      <w:bookmarkStart w:id="16206" w:name="_Toc124155715"/>
      <w:bookmarkStart w:id="16207" w:name="_Toc131536286"/>
      <w:bookmarkStart w:id="16208" w:name="_Toc137399577"/>
      <w:bookmarkStart w:id="16209" w:name="_Toc156576277"/>
      <w:bookmarkStart w:id="16210" w:name="_Toc176783195"/>
      <w:bookmarkStart w:id="16211" w:name="_Toc187256697"/>
      <w:r w:rsidRPr="008C3753">
        <w:t>I.1.3.2</w:t>
      </w:r>
      <w:r w:rsidRPr="008C3753">
        <w:tab/>
        <w:t>Simulation to derive the pass-fail limits for testing PUSCH 0.001% BLER</w:t>
      </w:r>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3pt;height:97.5pt" o:ole="">
            <v:imagedata r:id="rId275" o:title=""/>
          </v:shape>
          <o:OLEObject Type="Embed" ProgID="Equation.DSMT4" ShapeID="_x0000_i1187" DrawAspect="Content" ObjectID="_1797868920"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12" w:name="_Toc21100302"/>
      <w:bookmarkStart w:id="16213" w:name="_Toc29810101"/>
      <w:bookmarkStart w:id="16214" w:name="_Toc36645495"/>
      <w:bookmarkStart w:id="16215" w:name="_Toc37272549"/>
      <w:bookmarkStart w:id="16216" w:name="_Toc45884796"/>
      <w:bookmarkStart w:id="16217" w:name="_Toc53182831"/>
      <w:bookmarkStart w:id="16218" w:name="_Toc58860625"/>
      <w:bookmarkStart w:id="16219" w:name="_Toc58863129"/>
      <w:bookmarkStart w:id="16220" w:name="_Toc61183114"/>
      <w:bookmarkStart w:id="16221" w:name="_Toc66728429"/>
      <w:bookmarkStart w:id="16222" w:name="_Toc74962306"/>
      <w:bookmarkStart w:id="16223" w:name="_Toc75243216"/>
      <w:bookmarkStart w:id="16224" w:name="_Toc76545562"/>
      <w:bookmarkStart w:id="16225" w:name="_Toc82595665"/>
      <w:bookmarkStart w:id="16226" w:name="_Toc89955696"/>
      <w:bookmarkStart w:id="16227" w:name="_Toc98774124"/>
      <w:bookmarkStart w:id="16228" w:name="_Toc106201885"/>
      <w:bookmarkStart w:id="16229" w:name="_Toc115191739"/>
      <w:bookmarkStart w:id="16230" w:name="_Toc122013628"/>
      <w:bookmarkStart w:id="16231" w:name="_Toc124155716"/>
      <w:bookmarkStart w:id="16232" w:name="_Toc131536287"/>
      <w:bookmarkStart w:id="16233" w:name="_Toc137399578"/>
      <w:bookmarkStart w:id="16234" w:name="_Toc156576278"/>
      <w:bookmarkStart w:id="16235" w:name="_Toc176783196"/>
      <w:bookmarkStart w:id="16236" w:name="_Toc187256698"/>
      <w:r w:rsidRPr="008C3753">
        <w:lastRenderedPageBreak/>
        <w:t xml:space="preserve">Annex </w:t>
      </w:r>
      <w:r w:rsidR="00D84960" w:rsidRPr="008C3753">
        <w:t>J</w:t>
      </w:r>
      <w:r w:rsidRPr="008C3753">
        <w:t xml:space="preserve"> (informative):</w:t>
      </w:r>
      <w:r w:rsidRPr="008C3753">
        <w:br/>
        <w:t>Change history</w:t>
      </w:r>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791"/>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lastRenderedPageBreak/>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8E52D5" w:rsidP="008E52D5">
            <w:pPr>
              <w:pStyle w:val="TAC"/>
              <w:rPr>
                <w:rFonts w:cs="Arial"/>
                <w:sz w:val="16"/>
                <w:szCs w:val="16"/>
              </w:rPr>
            </w:pPr>
            <w:hyperlink r:id="rId277" w:history="1">
              <w:r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8E52D5">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8E52D5">
            <w:pPr>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8E52D5" w:rsidP="008E52D5">
            <w:pPr>
              <w:pStyle w:val="TAC"/>
              <w:rPr>
                <w:rFonts w:cs="Arial"/>
                <w:sz w:val="16"/>
                <w:szCs w:val="16"/>
              </w:rPr>
            </w:pPr>
            <w:hyperlink r:id="rId278" w:history="1">
              <w:r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8E52D5">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8E52D5">
            <w:pPr>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8E52D5" w:rsidP="008E52D5">
            <w:pPr>
              <w:pStyle w:val="TAC"/>
              <w:rPr>
                <w:rFonts w:cs="Arial"/>
                <w:sz w:val="16"/>
                <w:szCs w:val="16"/>
              </w:rPr>
            </w:pPr>
            <w:hyperlink r:id="rId279"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8E52D5">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8E52D5">
            <w:pPr>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8E52D5" w:rsidP="008E52D5">
            <w:pPr>
              <w:pStyle w:val="TAC"/>
              <w:rPr>
                <w:rFonts w:cs="Arial"/>
                <w:sz w:val="16"/>
                <w:szCs w:val="16"/>
              </w:rPr>
            </w:pPr>
            <w:hyperlink r:id="rId280"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8E52D5">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8E52D5">
            <w:pPr>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8E52D5" w:rsidP="008E52D5">
            <w:pPr>
              <w:pStyle w:val="TAC"/>
              <w:rPr>
                <w:rFonts w:cs="Arial"/>
                <w:sz w:val="16"/>
                <w:szCs w:val="16"/>
              </w:rPr>
            </w:pPr>
            <w:hyperlink r:id="rId281"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8E52D5">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8E52D5">
            <w:pPr>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8E52D5" w:rsidP="008E52D5">
            <w:pPr>
              <w:pStyle w:val="TAC"/>
              <w:rPr>
                <w:rFonts w:cs="Arial"/>
                <w:sz w:val="16"/>
                <w:szCs w:val="16"/>
              </w:rPr>
            </w:pPr>
            <w:hyperlink r:id="rId282"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8E52D5">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8E52D5">
            <w:pPr>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8E52D5" w:rsidP="008E52D5">
            <w:pPr>
              <w:pStyle w:val="TAC"/>
              <w:rPr>
                <w:rFonts w:cs="Arial"/>
                <w:sz w:val="16"/>
                <w:szCs w:val="16"/>
              </w:rPr>
            </w:pPr>
            <w:hyperlink r:id="rId283" w:history="1">
              <w:r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8E52D5">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8E52D5">
            <w:pPr>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886C4A">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886C4A">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886C4A">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886C4A">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886C4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886C4A">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886C4A">
            <w:pPr>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886C4A">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5E671F">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5E671F">
            <w:pPr>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5E671F">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5E671F">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5E671F">
            <w:pPr>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5E671F">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5E671F">
            <w:pPr>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3610AC">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247DC6">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000000" w:fill="FFFF00"/>
          </w:tcPr>
          <w:p w14:paraId="0FB03EB7" w14:textId="4430DDB5" w:rsidR="00247DC6" w:rsidRDefault="00247DC6" w:rsidP="00247DC6">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247DC6">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247DC6">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247DC6">
            <w:pPr>
              <w:pStyle w:val="TAC"/>
              <w:keepNext w:val="0"/>
              <w:rPr>
                <w:rFonts w:cs="Arial"/>
                <w:sz w:val="16"/>
                <w:szCs w:val="16"/>
              </w:rPr>
            </w:pPr>
            <w:r>
              <w:rPr>
                <w:rFonts w:cs="Arial"/>
                <w:sz w:val="16"/>
                <w:szCs w:val="16"/>
              </w:rPr>
              <w:t>17.15.0</w:t>
            </w:r>
          </w:p>
        </w:tc>
      </w:tr>
      <w:tr w:rsidR="003610AC" w:rsidRPr="008C3753" w14:paraId="724D392A" w14:textId="77777777" w:rsidTr="003610AC">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000000" w:fill="FFFF00"/>
          </w:tcPr>
          <w:p w14:paraId="5CD149AC" w14:textId="21B62F1D" w:rsidR="00247DC6" w:rsidRDefault="00247DC6" w:rsidP="00247DC6">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247DC6">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247DC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247DC6">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247DC6">
            <w:pPr>
              <w:pStyle w:val="TAC"/>
              <w:keepNext w:val="0"/>
              <w:rPr>
                <w:rFonts w:cs="Arial"/>
                <w:sz w:val="16"/>
                <w:szCs w:val="16"/>
              </w:rPr>
            </w:pPr>
            <w:r w:rsidRPr="00F6076C">
              <w:rPr>
                <w:rFonts w:cs="Arial"/>
                <w:sz w:val="16"/>
                <w:szCs w:val="16"/>
              </w:rPr>
              <w:t>17.15.0</w:t>
            </w:r>
          </w:p>
        </w:tc>
      </w:tr>
      <w:tr w:rsidR="003610AC" w:rsidRPr="008C3753" w14:paraId="7241E4C9" w14:textId="77777777" w:rsidTr="000F3BA7">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uto"/>
              <w:right w:val="single" w:sz="4" w:space="0" w:color="A6A6A6"/>
            </w:tcBorders>
            <w:shd w:val="clear" w:color="000000" w:fill="FFFF00"/>
          </w:tcPr>
          <w:p w14:paraId="00ABE36E" w14:textId="653A3483" w:rsidR="00247DC6" w:rsidRDefault="00247DC6" w:rsidP="00247DC6">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247DC6">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247DC6">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247DC6">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247DC6">
            <w:pPr>
              <w:pStyle w:val="TAC"/>
              <w:keepNext w:val="0"/>
              <w:rPr>
                <w:rFonts w:cs="Arial"/>
                <w:sz w:val="16"/>
                <w:szCs w:val="16"/>
              </w:rPr>
            </w:pPr>
            <w:r w:rsidRPr="00F6076C">
              <w:rPr>
                <w:rFonts w:cs="Arial"/>
                <w:sz w:val="16"/>
                <w:szCs w:val="16"/>
              </w:rPr>
              <w:t>17.15.0</w:t>
            </w:r>
          </w:p>
        </w:tc>
      </w:tr>
      <w:tr w:rsidR="000F3BA7" w:rsidRPr="008C3753" w14:paraId="5B7F90C0" w14:textId="77777777" w:rsidTr="000F3BA7">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0AD29" w14:textId="60F5BA94" w:rsidR="000F3BA7" w:rsidRDefault="000F3BA7" w:rsidP="000F3BA7">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FD7CF" w14:textId="7E4A15A7" w:rsidR="000F3BA7" w:rsidRDefault="000F3BA7" w:rsidP="000F3BA7">
            <w:pPr>
              <w:pStyle w:val="TAC"/>
              <w:rPr>
                <w:rFonts w:cs="Arial"/>
                <w:sz w:val="14"/>
                <w:szCs w:val="14"/>
              </w:rPr>
            </w:pPr>
            <w:r>
              <w:rPr>
                <w:rFonts w:cs="Arial"/>
                <w:sz w:val="14"/>
                <w:szCs w:val="14"/>
              </w:rPr>
              <w:t>RAN#106</w:t>
            </w:r>
          </w:p>
        </w:tc>
        <w:tc>
          <w:tcPr>
            <w:tcW w:w="1094" w:type="dxa"/>
            <w:tcBorders>
              <w:top w:val="single" w:sz="4" w:space="0" w:color="auto"/>
              <w:left w:val="single" w:sz="4" w:space="0" w:color="A6A6A6"/>
              <w:bottom w:val="single" w:sz="4" w:space="0" w:color="A6A6A6"/>
              <w:right w:val="single" w:sz="4" w:space="0" w:color="A6A6A6"/>
            </w:tcBorders>
            <w:shd w:val="clear" w:color="000000" w:fill="FFFF00"/>
          </w:tcPr>
          <w:p w14:paraId="0376F8D8" w14:textId="44A9C25F" w:rsidR="000F3BA7" w:rsidRDefault="000F3BA7" w:rsidP="000F3BA7">
            <w:pPr>
              <w:pStyle w:val="TAC"/>
              <w:rPr>
                <w:rFonts w:cs="Arial"/>
                <w:sz w:val="16"/>
                <w:szCs w:val="16"/>
              </w:rPr>
            </w:pPr>
            <w:r w:rsidRPr="000F3BA7">
              <w:rPr>
                <w:rFonts w:cs="Arial"/>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352561" w14:textId="023D075B" w:rsidR="000F3BA7" w:rsidRPr="000F3BA7" w:rsidRDefault="000F3BA7" w:rsidP="000F3BA7">
            <w:pPr>
              <w:pStyle w:val="TAL"/>
              <w:jc w:val="center"/>
              <w:rPr>
                <w:sz w:val="16"/>
                <w:szCs w:val="16"/>
              </w:rPr>
            </w:pPr>
            <w:r w:rsidRPr="000F3BA7">
              <w:rPr>
                <w:sz w:val="16"/>
                <w:szCs w:val="16"/>
              </w:rPr>
              <w:t>0474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E7A27A" w14:textId="77777777" w:rsidR="000F3BA7" w:rsidRPr="000F3BA7" w:rsidRDefault="000F3BA7" w:rsidP="000F3B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EA8D" w14:textId="7A4FDB63" w:rsidR="000F3BA7" w:rsidRPr="000F3BA7" w:rsidRDefault="000F3BA7" w:rsidP="000F3BA7">
            <w:pPr>
              <w:pStyle w:val="TAC"/>
              <w:rPr>
                <w:sz w:val="16"/>
                <w:szCs w:val="16"/>
              </w:rPr>
            </w:pPr>
            <w:r w:rsidRPr="000F3BA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4300F6" w14:textId="1F83B1B8" w:rsidR="000F3BA7" w:rsidRPr="00247DC6" w:rsidRDefault="000F3BA7" w:rsidP="000F3BA7">
            <w:pPr>
              <w:pStyle w:val="TAL"/>
              <w:rPr>
                <w:sz w:val="16"/>
                <w:szCs w:val="16"/>
              </w:rPr>
            </w:pPr>
            <w:r w:rsidRPr="000F3BA7">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99C2" w14:textId="20A96B6C" w:rsidR="000F3BA7" w:rsidRPr="00F6076C" w:rsidRDefault="000F3BA7" w:rsidP="000F3BA7">
            <w:pPr>
              <w:pStyle w:val="TAC"/>
              <w:keepNext w:val="0"/>
              <w:rPr>
                <w:rFonts w:cs="Arial"/>
                <w:sz w:val="16"/>
                <w:szCs w:val="16"/>
              </w:rPr>
            </w:pPr>
            <w:r>
              <w:rPr>
                <w:rFonts w:cs="Arial"/>
                <w:sz w:val="16"/>
                <w:szCs w:val="16"/>
              </w:rPr>
              <w:t>17.16.0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D23DDD" w14:textId="77777777" w:rsidR="00B7660D" w:rsidRDefault="00B7660D">
      <w:r>
        <w:separator/>
      </w:r>
    </w:p>
  </w:endnote>
  <w:endnote w:type="continuationSeparator" w:id="0">
    <w:p w14:paraId="2465092C" w14:textId="77777777" w:rsidR="00B7660D" w:rsidRDefault="00B76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688523" w14:textId="77777777" w:rsidR="00B7660D" w:rsidRDefault="00B7660D">
      <w:r>
        <w:separator/>
      </w:r>
    </w:p>
  </w:footnote>
  <w:footnote w:type="continuationSeparator" w:id="0">
    <w:p w14:paraId="4E51FE0E" w14:textId="77777777" w:rsidR="00B7660D" w:rsidRDefault="00B766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37C6" w14:textId="64EFCBA4"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16F1">
      <w:rPr>
        <w:rFonts w:ascii="Arial" w:hAnsi="Arial" w:cs="Arial"/>
        <w:b/>
        <w:noProof/>
        <w:sz w:val="18"/>
        <w:szCs w:val="18"/>
      </w:rPr>
      <w:t>3GPP TS 38.141-1 V17.16.0 (2024-12)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69B18ED"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16F1">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724"/>
    <w:rsid w:val="00096886"/>
    <w:rsid w:val="00096FD2"/>
    <w:rsid w:val="00097F8C"/>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3BA7"/>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2723E"/>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69DB"/>
    <w:rsid w:val="005970A4"/>
    <w:rsid w:val="005A133A"/>
    <w:rsid w:val="005A1BF3"/>
    <w:rsid w:val="005A2299"/>
    <w:rsid w:val="005A35C9"/>
    <w:rsid w:val="005A38E5"/>
    <w:rsid w:val="005A3FCA"/>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4B1"/>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49D1"/>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F59"/>
    <w:rsid w:val="009271FB"/>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42F6"/>
    <w:rsid w:val="009B5748"/>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6F1"/>
    <w:rsid w:val="00B61D44"/>
    <w:rsid w:val="00B648A6"/>
    <w:rsid w:val="00B66C56"/>
    <w:rsid w:val="00B66F93"/>
    <w:rsid w:val="00B67661"/>
    <w:rsid w:val="00B700F0"/>
    <w:rsid w:val="00B7069C"/>
    <w:rsid w:val="00B71102"/>
    <w:rsid w:val="00B7284D"/>
    <w:rsid w:val="00B72D70"/>
    <w:rsid w:val="00B7660D"/>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5925"/>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3CB"/>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uiPriority w:val="39"/>
    <w:rsid w:val="00C9350B"/>
    <w:pPr>
      <w:ind w:left="1418" w:hanging="1418"/>
    </w:pPr>
  </w:style>
  <w:style w:type="paragraph" w:styleId="TOC8">
    <w:name w:val="toc 8"/>
    <w:basedOn w:val="TOC1"/>
    <w:uiPriority w:val="39"/>
    <w:rsid w:val="00C9350B"/>
    <w:pPr>
      <w:spacing w:before="180"/>
      <w:ind w:left="2693" w:hanging="2693"/>
    </w:pPr>
    <w:rPr>
      <w:b/>
    </w:rPr>
  </w:style>
  <w:style w:type="paragraph" w:styleId="TOC1">
    <w:name w:val="toc 1"/>
    <w:uiPriority w:val="39"/>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350B"/>
    <w:pPr>
      <w:ind w:left="1701" w:hanging="1701"/>
    </w:pPr>
  </w:style>
  <w:style w:type="paragraph" w:styleId="TOC4">
    <w:name w:val="toc 4"/>
    <w:basedOn w:val="TOC3"/>
    <w:uiPriority w:val="39"/>
    <w:rsid w:val="00C9350B"/>
    <w:pPr>
      <w:ind w:left="1418" w:hanging="1418"/>
    </w:pPr>
  </w:style>
  <w:style w:type="paragraph" w:styleId="TOC3">
    <w:name w:val="toc 3"/>
    <w:basedOn w:val="TOC2"/>
    <w:uiPriority w:val="39"/>
    <w:rsid w:val="00C9350B"/>
    <w:pPr>
      <w:ind w:left="1134" w:hanging="1134"/>
    </w:pPr>
  </w:style>
  <w:style w:type="paragraph" w:styleId="TOC2">
    <w:name w:val="toc 2"/>
    <w:basedOn w:val="TOC1"/>
    <w:uiPriority w:val="39"/>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rsid w:val="00C9350B"/>
    <w:pPr>
      <w:keepNext/>
      <w:keepLines/>
      <w:spacing w:after="0"/>
    </w:pPr>
    <w:rPr>
      <w:rFonts w:ascii="Arial" w:hAnsi="Arial"/>
      <w:sz w:val="18"/>
    </w:rPr>
  </w:style>
  <w:style w:type="paragraph" w:customStyle="1" w:styleId="TAH">
    <w:name w:val="TAH"/>
    <w:basedOn w:val="TAC"/>
    <w:link w:val="TAHCar"/>
    <w:rsid w:val="00C9350B"/>
    <w:rPr>
      <w:b/>
    </w:rPr>
  </w:style>
  <w:style w:type="paragraph" w:customStyle="1" w:styleId="TAC">
    <w:name w:val="TAC"/>
    <w:basedOn w:val="TAL"/>
    <w:link w:val="TACChar"/>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uiPriority w:val="39"/>
    <w:rsid w:val="00C9350B"/>
    <w:pPr>
      <w:ind w:left="1985" w:hanging="1985"/>
    </w:pPr>
  </w:style>
  <w:style w:type="paragraph" w:styleId="TOC7">
    <w:name w:val="toc 7"/>
    <w:basedOn w:val="TOC6"/>
    <w:next w:val="Normal"/>
    <w:uiPriority w:val="39"/>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715</TotalTime>
  <Pages>361</Pages>
  <Words>125137</Words>
  <Characters>713284</Characters>
  <Application>Microsoft Office Word</Application>
  <DocSecurity>0</DocSecurity>
  <Lines>5944</Lines>
  <Paragraphs>1673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836748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315</cp:revision>
  <dcterms:created xsi:type="dcterms:W3CDTF">2022-04-01T08:58:00Z</dcterms:created>
  <dcterms:modified xsi:type="dcterms:W3CDTF">2025-01-08T18:06:00Z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