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0EDF02AA"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A76390">
              <w:t>11</w:t>
            </w:r>
            <w:r w:rsidRPr="00EF5447">
              <w:t>.</w:t>
            </w:r>
            <w:bookmarkEnd w:id="3"/>
            <w:r w:rsidRPr="00EF5447">
              <w:t xml:space="preserve">0 </w:t>
            </w:r>
            <w:r w:rsidRPr="00EF5447">
              <w:rPr>
                <w:sz w:val="32"/>
              </w:rPr>
              <w:t>(</w:t>
            </w:r>
            <w:bookmarkStart w:id="4" w:name="issueDate"/>
            <w:r w:rsidR="00284E3C" w:rsidRPr="00EF5447">
              <w:rPr>
                <w:sz w:val="32"/>
              </w:rPr>
              <w:t>202</w:t>
            </w:r>
            <w:r w:rsidR="00284E3C">
              <w:rPr>
                <w:sz w:val="32"/>
              </w:rPr>
              <w:t>3</w:t>
            </w:r>
            <w:r w:rsidRPr="00EF5447">
              <w:rPr>
                <w:sz w:val="32"/>
              </w:rPr>
              <w:t>-</w:t>
            </w:r>
            <w:bookmarkEnd w:id="4"/>
            <w:r w:rsidR="00A76390">
              <w:rPr>
                <w:sz w:val="32"/>
              </w:rPr>
              <w:t>09</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BDB708C" w:rsidR="00835B7B" w:rsidRPr="00EF5447" w:rsidRDefault="00835B7B" w:rsidP="00235561">
            <w:pPr>
              <w:pStyle w:val="FP"/>
              <w:jc w:val="center"/>
              <w:rPr>
                <w:noProof/>
                <w:sz w:val="18"/>
              </w:rPr>
            </w:pPr>
            <w:r w:rsidRPr="00EF5447">
              <w:rPr>
                <w:noProof/>
                <w:sz w:val="18"/>
              </w:rPr>
              <w:t xml:space="preserve">© </w:t>
            </w:r>
            <w:r w:rsidR="00284E3C" w:rsidRPr="00EF5447">
              <w:rPr>
                <w:noProof/>
                <w:sz w:val="18"/>
              </w:rPr>
              <w:t>202</w:t>
            </w:r>
            <w:r w:rsidR="00284E3C">
              <w:rPr>
                <w:noProof/>
                <w:sz w:val="18"/>
              </w:rPr>
              <w:t>3</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9148E19" w14:textId="77777777" w:rsidR="00B273AB" w:rsidRDefault="00B273A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13</w:t>
      </w:r>
    </w:p>
    <w:p w14:paraId="749C15E4" w14:textId="77777777" w:rsidR="00B273AB" w:rsidRDefault="00B273A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15</w:t>
      </w:r>
    </w:p>
    <w:p w14:paraId="2300D09A" w14:textId="77777777" w:rsidR="00B273AB" w:rsidRDefault="00B273A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15</w:t>
      </w:r>
    </w:p>
    <w:p w14:paraId="714F78B0" w14:textId="77777777" w:rsidR="00B273AB" w:rsidRDefault="00B273A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10D5E27D" w14:textId="77777777" w:rsidR="00B273AB" w:rsidRDefault="00B273A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785E9446" w14:textId="77777777" w:rsidR="00B273AB" w:rsidRDefault="00B273A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16</w:t>
      </w:r>
    </w:p>
    <w:p w14:paraId="5F6B2A7A" w14:textId="77777777" w:rsidR="00B273AB" w:rsidRDefault="00B273A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16</w:t>
      </w:r>
    </w:p>
    <w:p w14:paraId="2D497DA3" w14:textId="77777777" w:rsidR="00B273AB" w:rsidRDefault="00B273A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17</w:t>
      </w:r>
    </w:p>
    <w:p w14:paraId="77659E98" w14:textId="77777777" w:rsidR="00B273AB" w:rsidRDefault="00B273A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17</w:t>
      </w:r>
    </w:p>
    <w:p w14:paraId="108218E5" w14:textId="77777777" w:rsidR="00B273AB" w:rsidRDefault="00B273A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6A01BD6A" w14:textId="77777777" w:rsidR="00B273AB" w:rsidRDefault="00B273A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18</w:t>
      </w:r>
    </w:p>
    <w:p w14:paraId="5FCC7C80" w14:textId="77777777" w:rsidR="00B273AB" w:rsidRDefault="00B273A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42D1110B" w14:textId="77777777" w:rsidR="00B273AB" w:rsidRDefault="00B273A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6987A4F7" w14:textId="77777777" w:rsidR="00B273AB" w:rsidRDefault="00B273A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19</w:t>
      </w:r>
    </w:p>
    <w:p w14:paraId="13D08CFF" w14:textId="77777777" w:rsidR="00B273AB" w:rsidRDefault="00B273A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19</w:t>
      </w:r>
    </w:p>
    <w:p w14:paraId="42BDD061" w14:textId="77777777" w:rsidR="00B273AB" w:rsidRDefault="00B273A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19</w:t>
      </w:r>
    </w:p>
    <w:p w14:paraId="06EFE67E" w14:textId="77777777" w:rsidR="00B273AB" w:rsidRDefault="00B273A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22</w:t>
      </w:r>
    </w:p>
    <w:p w14:paraId="3C6A2DAA" w14:textId="77777777" w:rsidR="00B273AB" w:rsidRDefault="00B273A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22</w:t>
      </w:r>
    </w:p>
    <w:p w14:paraId="5066ADF2"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5.2B.2</w:t>
      </w:r>
      <w:r>
        <w:rPr>
          <w:rFonts w:asciiTheme="minorHAnsi" w:eastAsiaTheme="minorEastAsia" w:hAnsiTheme="minorHAnsi" w:cstheme="minorBidi"/>
          <w:sz w:val="22"/>
          <w:szCs w:val="22"/>
          <w:lang w:eastAsia="en-GB"/>
        </w:rPr>
        <w:tab/>
      </w:r>
      <w:r w:rsidRPr="00C65A2A">
        <w:rPr>
          <w:lang w:val="fi-FI"/>
        </w:rPr>
        <w:t>Void</w:t>
      </w:r>
      <w:r>
        <w:tab/>
        <w:t>23</w:t>
      </w:r>
    </w:p>
    <w:p w14:paraId="0E2BF8EE"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5.2B.3</w:t>
      </w:r>
      <w:r>
        <w:rPr>
          <w:rFonts w:asciiTheme="minorHAnsi" w:eastAsiaTheme="minorEastAsia" w:hAnsiTheme="minorHAnsi" w:cstheme="minorBidi"/>
          <w:sz w:val="22"/>
          <w:szCs w:val="22"/>
          <w:lang w:eastAsia="en-GB"/>
        </w:rPr>
        <w:tab/>
      </w:r>
      <w:r w:rsidRPr="00C65A2A">
        <w:rPr>
          <w:lang w:val="fi-FI"/>
        </w:rPr>
        <w:t>Void</w:t>
      </w:r>
      <w:r>
        <w:tab/>
        <w:t>23</w:t>
      </w:r>
    </w:p>
    <w:p w14:paraId="47F97809"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5.2B.4</w:t>
      </w:r>
      <w:r>
        <w:rPr>
          <w:rFonts w:asciiTheme="minorHAnsi" w:eastAsiaTheme="minorEastAsia" w:hAnsiTheme="minorHAnsi" w:cstheme="minorBidi"/>
          <w:sz w:val="22"/>
          <w:szCs w:val="22"/>
          <w:lang w:eastAsia="en-GB"/>
        </w:rPr>
        <w:tab/>
      </w:r>
      <w:r w:rsidRPr="00C65A2A">
        <w:rPr>
          <w:lang w:val="fi-FI"/>
        </w:rPr>
        <w:t>Void</w:t>
      </w:r>
      <w:r>
        <w:tab/>
        <w:t>23</w:t>
      </w:r>
    </w:p>
    <w:p w14:paraId="487EC63D"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5.2B.5</w:t>
      </w:r>
      <w:r>
        <w:rPr>
          <w:rFonts w:asciiTheme="minorHAnsi" w:eastAsiaTheme="minorEastAsia" w:hAnsiTheme="minorHAnsi" w:cstheme="minorBidi"/>
          <w:sz w:val="22"/>
          <w:szCs w:val="22"/>
          <w:lang w:eastAsia="en-GB"/>
        </w:rPr>
        <w:tab/>
      </w:r>
      <w:r w:rsidRPr="00C65A2A">
        <w:rPr>
          <w:lang w:val="fi-FI"/>
        </w:rPr>
        <w:t>Void</w:t>
      </w:r>
      <w:r>
        <w:tab/>
        <w:t>23</w:t>
      </w:r>
    </w:p>
    <w:p w14:paraId="4287EB40"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5.2B.6</w:t>
      </w:r>
      <w:r>
        <w:rPr>
          <w:rFonts w:asciiTheme="minorHAnsi" w:eastAsiaTheme="minorEastAsia" w:hAnsiTheme="minorHAnsi" w:cstheme="minorBidi"/>
          <w:sz w:val="22"/>
          <w:szCs w:val="22"/>
          <w:lang w:eastAsia="en-GB"/>
        </w:rPr>
        <w:tab/>
      </w:r>
      <w:r w:rsidRPr="00C65A2A">
        <w:rPr>
          <w:lang w:val="fi-FI"/>
        </w:rPr>
        <w:t>Void</w:t>
      </w:r>
      <w:r>
        <w:tab/>
        <w:t>23</w:t>
      </w:r>
    </w:p>
    <w:p w14:paraId="7358CEF6"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w:t>
      </w:r>
      <w:r w:rsidRPr="00C65A2A">
        <w:rPr>
          <w:lang w:val="fi-FI" w:eastAsia="zh-CN"/>
        </w:rPr>
        <w:t>7</w:t>
      </w:r>
      <w:r>
        <w:rPr>
          <w:rFonts w:asciiTheme="minorHAnsi" w:eastAsiaTheme="minorEastAsia" w:hAnsiTheme="minorHAnsi" w:cstheme="minorBidi"/>
          <w:sz w:val="22"/>
          <w:szCs w:val="22"/>
          <w:lang w:eastAsia="en-GB"/>
        </w:rPr>
        <w:tab/>
      </w:r>
      <w:r w:rsidRPr="00C65A2A">
        <w:rPr>
          <w:lang w:val="fi-FI"/>
        </w:rPr>
        <w:t>Void</w:t>
      </w:r>
      <w:r>
        <w:tab/>
        <w:t>23</w:t>
      </w:r>
    </w:p>
    <w:p w14:paraId="3108B5F8" w14:textId="77777777" w:rsidR="00B273AB" w:rsidRDefault="00B273AB">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23</w:t>
      </w:r>
    </w:p>
    <w:p w14:paraId="3639B5A6" w14:textId="77777777" w:rsidR="00B273AB" w:rsidRDefault="00B273AB">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23</w:t>
      </w:r>
    </w:p>
    <w:p w14:paraId="5EFA70E1" w14:textId="77777777" w:rsidR="00B273AB" w:rsidRDefault="00B273AB">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23</w:t>
      </w:r>
    </w:p>
    <w:p w14:paraId="48C93DD5" w14:textId="77777777" w:rsidR="00B273AB" w:rsidRDefault="00B273A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24</w:t>
      </w:r>
    </w:p>
    <w:p w14:paraId="6B55E2E7" w14:textId="77777777" w:rsidR="00B273AB" w:rsidRDefault="00B273A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24</w:t>
      </w:r>
    </w:p>
    <w:p w14:paraId="58EE9F8B" w14:textId="77777777" w:rsidR="00B273AB" w:rsidRDefault="00B273A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24</w:t>
      </w:r>
    </w:p>
    <w:p w14:paraId="556B796D" w14:textId="77777777" w:rsidR="00B273AB" w:rsidRDefault="00B273A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DC</w:t>
      </w:r>
      <w:r>
        <w:tab/>
        <w:t>24</w:t>
      </w:r>
    </w:p>
    <w:p w14:paraId="171E33F3" w14:textId="77777777" w:rsidR="00B273AB" w:rsidRDefault="00B273AB">
      <w:pPr>
        <w:pStyle w:val="TOC3"/>
        <w:rPr>
          <w:rFonts w:asciiTheme="minorHAnsi" w:eastAsiaTheme="minorEastAsia" w:hAnsiTheme="minorHAnsi" w:cstheme="minorBidi"/>
          <w:sz w:val="22"/>
          <w:szCs w:val="22"/>
          <w:lang w:eastAsia="en-GB"/>
        </w:rPr>
      </w:pPr>
      <w:r w:rsidRPr="00C65A2A">
        <w:rPr>
          <w:lang w:val="sv-FI"/>
        </w:rPr>
        <w:t>5.3B.0</w:t>
      </w:r>
      <w:r>
        <w:rPr>
          <w:rFonts w:asciiTheme="minorHAnsi" w:eastAsiaTheme="minorEastAsia" w:hAnsiTheme="minorHAnsi" w:cstheme="minorBidi"/>
          <w:sz w:val="22"/>
          <w:szCs w:val="22"/>
          <w:lang w:eastAsia="en-GB"/>
        </w:rPr>
        <w:tab/>
      </w:r>
      <w:r w:rsidRPr="00C65A2A">
        <w:rPr>
          <w:lang w:val="sv-FI" w:eastAsia="zh-CN"/>
        </w:rPr>
        <w:t>General</w:t>
      </w:r>
      <w:r>
        <w:tab/>
        <w:t>24</w:t>
      </w:r>
    </w:p>
    <w:p w14:paraId="7CBBB396" w14:textId="77777777" w:rsidR="00B273AB" w:rsidRDefault="00B273AB">
      <w:pPr>
        <w:pStyle w:val="TOC3"/>
        <w:rPr>
          <w:rFonts w:asciiTheme="minorHAnsi" w:eastAsiaTheme="minorEastAsia" w:hAnsiTheme="minorHAnsi" w:cstheme="minorBidi"/>
          <w:sz w:val="22"/>
          <w:szCs w:val="22"/>
          <w:lang w:eastAsia="en-GB"/>
        </w:rPr>
      </w:pPr>
      <w:r w:rsidRPr="00C65A2A">
        <w:rPr>
          <w:lang w:val="sv-FI"/>
        </w:rPr>
        <w:t>5.3B.1</w:t>
      </w:r>
      <w:r>
        <w:rPr>
          <w:rFonts w:asciiTheme="minorHAnsi" w:eastAsiaTheme="minorEastAsia" w:hAnsiTheme="minorHAnsi" w:cstheme="minorBidi"/>
          <w:sz w:val="22"/>
          <w:szCs w:val="22"/>
          <w:lang w:eastAsia="en-GB"/>
        </w:rPr>
        <w:tab/>
      </w:r>
      <w:r w:rsidRPr="00C65A2A">
        <w:rPr>
          <w:lang w:val="sv-FI"/>
        </w:rPr>
        <w:t>Intra-band EN-DC in FR1</w:t>
      </w:r>
      <w:r>
        <w:tab/>
        <w:t>25</w:t>
      </w:r>
    </w:p>
    <w:p w14:paraId="47E5782E" w14:textId="77777777" w:rsidR="00B273AB" w:rsidRDefault="00B273A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25</w:t>
      </w:r>
    </w:p>
    <w:p w14:paraId="49404BC3" w14:textId="77777777" w:rsidR="00B273AB" w:rsidRDefault="00B273A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25</w:t>
      </w:r>
    </w:p>
    <w:p w14:paraId="42A74385"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5.3B.1.3</w:t>
      </w:r>
      <w:r w:rsidRPr="00B14DF6">
        <w:rPr>
          <w:rFonts w:asciiTheme="minorHAnsi" w:eastAsiaTheme="minorEastAsia" w:hAnsiTheme="minorHAnsi" w:cstheme="minorBidi"/>
          <w:sz w:val="22"/>
          <w:szCs w:val="22"/>
          <w:lang w:val="fr-FR" w:eastAsia="en-GB"/>
        </w:rPr>
        <w:tab/>
      </w:r>
      <w:r w:rsidRPr="00B14DF6">
        <w:rPr>
          <w:lang w:val="fr-FR"/>
        </w:rPr>
        <w:t>BCS for Intra-band non-contiguous EN-DC</w:t>
      </w:r>
      <w:r w:rsidRPr="00B14DF6">
        <w:rPr>
          <w:lang w:val="fr-FR"/>
        </w:rPr>
        <w:tab/>
        <w:t>29</w:t>
      </w:r>
    </w:p>
    <w:p w14:paraId="25D60A54" w14:textId="77777777" w:rsidR="00B273AB" w:rsidRPr="00B14DF6" w:rsidRDefault="00B273AB">
      <w:pPr>
        <w:pStyle w:val="TOC2"/>
        <w:rPr>
          <w:rFonts w:asciiTheme="minorHAnsi" w:eastAsiaTheme="minorEastAsia" w:hAnsiTheme="minorHAnsi" w:cstheme="minorBidi"/>
          <w:sz w:val="22"/>
          <w:szCs w:val="22"/>
          <w:lang w:val="fr-FR" w:eastAsia="en-GB"/>
        </w:rPr>
      </w:pPr>
      <w:r w:rsidRPr="00B14DF6">
        <w:rPr>
          <w:lang w:val="fr-FR"/>
        </w:rPr>
        <w:t>5.3C</w:t>
      </w:r>
      <w:r w:rsidRPr="00B14DF6">
        <w:rPr>
          <w:rFonts w:asciiTheme="minorHAnsi" w:eastAsiaTheme="minorEastAsia" w:hAnsiTheme="minorHAnsi" w:cstheme="minorBidi"/>
          <w:sz w:val="22"/>
          <w:szCs w:val="22"/>
          <w:lang w:val="fr-FR" w:eastAsia="en-GB"/>
        </w:rPr>
        <w:tab/>
      </w:r>
      <w:r w:rsidRPr="00B14DF6">
        <w:rPr>
          <w:lang w:val="fr-FR"/>
        </w:rPr>
        <w:t>Void</w:t>
      </w:r>
      <w:r w:rsidRPr="00B14DF6">
        <w:rPr>
          <w:lang w:val="fr-FR"/>
        </w:rPr>
        <w:tab/>
        <w:t>34</w:t>
      </w:r>
    </w:p>
    <w:p w14:paraId="1F56F728" w14:textId="77777777" w:rsidR="00B273AB" w:rsidRDefault="00B273AB">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34</w:t>
      </w:r>
    </w:p>
    <w:p w14:paraId="66548DAC" w14:textId="77777777" w:rsidR="00B273AB" w:rsidRDefault="00B273A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34</w:t>
      </w:r>
    </w:p>
    <w:p w14:paraId="54CBFF03" w14:textId="77777777" w:rsidR="00B273AB" w:rsidRDefault="00B273AB">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34</w:t>
      </w:r>
    </w:p>
    <w:p w14:paraId="3102F5C6" w14:textId="77777777" w:rsidR="00B273AB" w:rsidRDefault="00B273A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34</w:t>
      </w:r>
    </w:p>
    <w:p w14:paraId="599B850B" w14:textId="77777777" w:rsidR="00B273AB" w:rsidRDefault="00B273A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34</w:t>
      </w:r>
    </w:p>
    <w:p w14:paraId="3E4BE837" w14:textId="77777777" w:rsidR="00B273AB" w:rsidRDefault="00B273AB">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34</w:t>
      </w:r>
    </w:p>
    <w:p w14:paraId="01184B12" w14:textId="77777777" w:rsidR="00B273AB" w:rsidRDefault="00B273A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34</w:t>
      </w:r>
    </w:p>
    <w:p w14:paraId="1C0490C9" w14:textId="77777777" w:rsidR="00B273AB" w:rsidRDefault="00B273A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34</w:t>
      </w:r>
    </w:p>
    <w:p w14:paraId="76333F0B" w14:textId="77777777" w:rsidR="00B273AB" w:rsidRDefault="00B273A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35</w:t>
      </w:r>
    </w:p>
    <w:p w14:paraId="27066E0A" w14:textId="77777777" w:rsidR="00B273AB" w:rsidRDefault="00B273AB">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35</w:t>
      </w:r>
    </w:p>
    <w:p w14:paraId="3CB83A31" w14:textId="77777777" w:rsidR="00B273AB" w:rsidRDefault="00B273A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35</w:t>
      </w:r>
    </w:p>
    <w:p w14:paraId="029D4B5D" w14:textId="77777777" w:rsidR="00B273AB" w:rsidRDefault="00B273A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36</w:t>
      </w:r>
    </w:p>
    <w:p w14:paraId="6760CEED" w14:textId="77777777" w:rsidR="00B273AB" w:rsidRDefault="00B273A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36</w:t>
      </w:r>
    </w:p>
    <w:p w14:paraId="07EF5762" w14:textId="77777777" w:rsidR="00B273AB" w:rsidRDefault="00B273AB">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36</w:t>
      </w:r>
    </w:p>
    <w:p w14:paraId="03F809B2" w14:textId="77777777" w:rsidR="00B273AB" w:rsidRDefault="00B273A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338</w:t>
      </w:r>
    </w:p>
    <w:p w14:paraId="5D98A2E4" w14:textId="77777777" w:rsidR="00B273AB" w:rsidRDefault="00B273A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338</w:t>
      </w:r>
    </w:p>
    <w:p w14:paraId="43ADEBA1" w14:textId="77777777" w:rsidR="00B273AB" w:rsidRPr="00B14DF6" w:rsidRDefault="00B273AB">
      <w:pPr>
        <w:pStyle w:val="TOC3"/>
        <w:rPr>
          <w:rFonts w:asciiTheme="minorHAnsi" w:eastAsiaTheme="minorEastAsia" w:hAnsiTheme="minorHAnsi" w:cstheme="minorBidi"/>
          <w:sz w:val="22"/>
          <w:szCs w:val="22"/>
          <w:lang w:val="fr-FR" w:eastAsia="en-GB"/>
        </w:rPr>
      </w:pPr>
      <w:r w:rsidRPr="00B14DF6">
        <w:rPr>
          <w:lang w:val="fr-FR"/>
        </w:rPr>
        <w:t>5.5B.2</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339</w:t>
      </w:r>
    </w:p>
    <w:p w14:paraId="0235616C" w14:textId="77777777" w:rsidR="00B273AB" w:rsidRPr="00B14DF6" w:rsidRDefault="00B273AB">
      <w:pPr>
        <w:pStyle w:val="TOC3"/>
        <w:rPr>
          <w:rFonts w:asciiTheme="minorHAnsi" w:eastAsiaTheme="minorEastAsia" w:hAnsiTheme="minorHAnsi" w:cstheme="minorBidi"/>
          <w:sz w:val="22"/>
          <w:szCs w:val="22"/>
          <w:lang w:val="fr-FR" w:eastAsia="en-GB"/>
        </w:rPr>
      </w:pPr>
      <w:r w:rsidRPr="00C65A2A">
        <w:rPr>
          <w:lang w:val="fr-FR"/>
        </w:rPr>
        <w:t>5.5B.3</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340</w:t>
      </w:r>
    </w:p>
    <w:p w14:paraId="54E72F38" w14:textId="77777777" w:rsidR="00B273AB" w:rsidRDefault="00B273AB">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341</w:t>
      </w:r>
    </w:p>
    <w:p w14:paraId="440B6005" w14:textId="77777777" w:rsidR="00B273AB" w:rsidRDefault="00B273A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341</w:t>
      </w:r>
    </w:p>
    <w:p w14:paraId="036F8726" w14:textId="77777777" w:rsidR="00B273AB" w:rsidRDefault="00B273A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352</w:t>
      </w:r>
    </w:p>
    <w:p w14:paraId="68A05C6C" w14:textId="77777777" w:rsidR="00B273AB" w:rsidRDefault="00B273A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392</w:t>
      </w:r>
    </w:p>
    <w:p w14:paraId="6B068E19" w14:textId="77777777" w:rsidR="00B273AB" w:rsidRDefault="00B273A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445</w:t>
      </w:r>
    </w:p>
    <w:p w14:paraId="75864060" w14:textId="77777777" w:rsidR="00B273AB" w:rsidRDefault="00B273A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472</w:t>
      </w:r>
    </w:p>
    <w:p w14:paraId="3A60A746" w14:textId="77777777" w:rsidR="00B273AB" w:rsidRDefault="00B273A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477</w:t>
      </w:r>
    </w:p>
    <w:p w14:paraId="28FE00C6" w14:textId="77777777" w:rsidR="00B273AB" w:rsidRDefault="00B273A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477</w:t>
      </w:r>
    </w:p>
    <w:p w14:paraId="33706553"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478</w:t>
      </w:r>
    </w:p>
    <w:p w14:paraId="79EC003C"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479</w:t>
      </w:r>
    </w:p>
    <w:p w14:paraId="6DD1EAE4"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479</w:t>
      </w:r>
    </w:p>
    <w:p w14:paraId="292D18A7" w14:textId="77777777" w:rsidR="00B273AB" w:rsidRDefault="00B273A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480</w:t>
      </w:r>
    </w:p>
    <w:p w14:paraId="421780D4" w14:textId="77777777" w:rsidR="00B273AB" w:rsidRDefault="00B273A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480</w:t>
      </w:r>
    </w:p>
    <w:p w14:paraId="1AB62DC5" w14:textId="77777777" w:rsidR="00B273AB" w:rsidRDefault="00B273A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511</w:t>
      </w:r>
    </w:p>
    <w:p w14:paraId="5A068F7E" w14:textId="77777777" w:rsidR="00B273AB" w:rsidRDefault="00B273A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550</w:t>
      </w:r>
    </w:p>
    <w:p w14:paraId="48BBC611" w14:textId="77777777" w:rsidR="00B273AB" w:rsidRDefault="00B273A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585</w:t>
      </w:r>
    </w:p>
    <w:p w14:paraId="66AA463A" w14:textId="77777777" w:rsidR="00B273AB" w:rsidRDefault="00B273A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597</w:t>
      </w:r>
    </w:p>
    <w:p w14:paraId="2D5506EC" w14:textId="77777777" w:rsidR="00B273AB" w:rsidRDefault="00B273AB">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597</w:t>
      </w:r>
    </w:p>
    <w:p w14:paraId="31F75C22" w14:textId="77777777" w:rsidR="00B273AB" w:rsidRDefault="00B273AB">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597</w:t>
      </w:r>
    </w:p>
    <w:p w14:paraId="79965A5E" w14:textId="77777777" w:rsidR="00B273AB" w:rsidRDefault="00B273AB">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599</w:t>
      </w:r>
    </w:p>
    <w:p w14:paraId="1815B612" w14:textId="77777777" w:rsidR="00B273AB" w:rsidRDefault="00B273AB">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602</w:t>
      </w:r>
    </w:p>
    <w:p w14:paraId="13F69600" w14:textId="77777777" w:rsidR="00B273AB" w:rsidRDefault="00B273AB">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604</w:t>
      </w:r>
    </w:p>
    <w:p w14:paraId="75E54015" w14:textId="77777777" w:rsidR="00B273AB" w:rsidRDefault="00B273A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605</w:t>
      </w:r>
    </w:p>
    <w:p w14:paraId="76D86DC5" w14:textId="77777777" w:rsidR="00B273AB" w:rsidRDefault="00B273A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605</w:t>
      </w:r>
    </w:p>
    <w:p w14:paraId="67F8206A" w14:textId="77777777" w:rsidR="00B273AB" w:rsidRDefault="00B273A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605</w:t>
      </w:r>
    </w:p>
    <w:p w14:paraId="35007A78" w14:textId="77777777" w:rsidR="00B273AB" w:rsidRDefault="00B273A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620</w:t>
      </w:r>
    </w:p>
    <w:p w14:paraId="6E672003" w14:textId="77777777" w:rsidR="00B273AB" w:rsidRDefault="00B273A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645</w:t>
      </w:r>
    </w:p>
    <w:p w14:paraId="05440BCE" w14:textId="77777777" w:rsidR="00B273AB" w:rsidRDefault="00B273A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664</w:t>
      </w:r>
    </w:p>
    <w:p w14:paraId="1E8582EE" w14:textId="77777777" w:rsidR="00B273AB" w:rsidRDefault="00B273AB">
      <w:pPr>
        <w:pStyle w:val="TOC3"/>
        <w:rPr>
          <w:rFonts w:asciiTheme="minorHAnsi" w:eastAsiaTheme="minorEastAsia" w:hAnsiTheme="minorHAnsi" w:cstheme="minorBidi"/>
          <w:sz w:val="22"/>
          <w:szCs w:val="22"/>
          <w:lang w:eastAsia="en-GB"/>
        </w:rPr>
      </w:pPr>
      <w:r>
        <w:t>5.5B.6a</w:t>
      </w:r>
      <w:r>
        <w:rPr>
          <w:rFonts w:asciiTheme="minorHAnsi" w:eastAsiaTheme="minorEastAsia" w:hAnsiTheme="minorHAnsi" w:cstheme="minorBidi"/>
          <w:sz w:val="22"/>
          <w:szCs w:val="22"/>
          <w:lang w:eastAsia="en-GB"/>
        </w:rPr>
        <w:tab/>
      </w:r>
      <w:r>
        <w:t>Inter-band NE-DC including FR1 and FR2</w:t>
      </w:r>
      <w:r>
        <w:tab/>
        <w:t>670</w:t>
      </w:r>
    </w:p>
    <w:p w14:paraId="02FC9492" w14:textId="77777777" w:rsidR="00B273AB" w:rsidRDefault="00B273AB">
      <w:pPr>
        <w:pStyle w:val="TOC4"/>
        <w:rPr>
          <w:rFonts w:asciiTheme="minorHAnsi" w:eastAsiaTheme="minorEastAsia" w:hAnsiTheme="minorHAnsi" w:cstheme="minorBidi"/>
          <w:sz w:val="22"/>
          <w:szCs w:val="22"/>
          <w:lang w:eastAsia="en-GB"/>
        </w:rPr>
      </w:pPr>
      <w:r>
        <w:t>5.5B.6a.1</w:t>
      </w:r>
      <w:r>
        <w:rPr>
          <w:rFonts w:asciiTheme="minorHAnsi" w:eastAsiaTheme="minorEastAsia" w:hAnsiTheme="minorHAnsi" w:cstheme="minorBidi"/>
          <w:sz w:val="22"/>
          <w:szCs w:val="22"/>
          <w:lang w:eastAsia="en-GB"/>
        </w:rPr>
        <w:tab/>
      </w:r>
      <w:r>
        <w:t>Void</w:t>
      </w:r>
      <w:r>
        <w:tab/>
        <w:t>670</w:t>
      </w:r>
    </w:p>
    <w:p w14:paraId="2EDC49AE" w14:textId="77777777" w:rsidR="00B273AB" w:rsidRDefault="00B273AB">
      <w:pPr>
        <w:pStyle w:val="TOC4"/>
        <w:rPr>
          <w:rFonts w:asciiTheme="minorHAnsi" w:eastAsiaTheme="minorEastAsia" w:hAnsiTheme="minorHAnsi" w:cstheme="minorBidi"/>
          <w:sz w:val="22"/>
          <w:szCs w:val="22"/>
          <w:lang w:eastAsia="en-GB"/>
        </w:rPr>
      </w:pPr>
      <w:r>
        <w:t>5.5B.6a.2</w:t>
      </w:r>
      <w:r>
        <w:rPr>
          <w:rFonts w:asciiTheme="minorHAnsi" w:eastAsiaTheme="minorEastAsia" w:hAnsiTheme="minorHAnsi" w:cstheme="minorBidi"/>
          <w:sz w:val="22"/>
          <w:szCs w:val="22"/>
          <w:lang w:eastAsia="en-GB"/>
        </w:rPr>
        <w:tab/>
      </w:r>
      <w:r>
        <w:t>Inter-band NE-DC configurations including FR1 and FR2 (three bands)</w:t>
      </w:r>
      <w:r>
        <w:tab/>
        <w:t>670</w:t>
      </w:r>
    </w:p>
    <w:p w14:paraId="54036B3C" w14:textId="77777777" w:rsidR="00B273AB" w:rsidRDefault="00B273AB">
      <w:pPr>
        <w:pStyle w:val="TOC4"/>
        <w:rPr>
          <w:rFonts w:asciiTheme="minorHAnsi" w:eastAsiaTheme="minorEastAsia" w:hAnsiTheme="minorHAnsi" w:cstheme="minorBidi"/>
          <w:sz w:val="22"/>
          <w:szCs w:val="22"/>
          <w:lang w:eastAsia="en-GB"/>
        </w:rPr>
      </w:pPr>
      <w:r>
        <w:t>5.5B.6a.3</w:t>
      </w:r>
      <w:r>
        <w:rPr>
          <w:rFonts w:asciiTheme="minorHAnsi" w:eastAsiaTheme="minorEastAsia" w:hAnsiTheme="minorHAnsi" w:cstheme="minorBidi"/>
          <w:sz w:val="22"/>
          <w:szCs w:val="22"/>
          <w:lang w:eastAsia="en-GB"/>
        </w:rPr>
        <w:tab/>
      </w:r>
      <w:r>
        <w:t>Inter-band NE-DC configurations including FR1 and FR2 (four bands)</w:t>
      </w:r>
      <w:r>
        <w:tab/>
        <w:t>671</w:t>
      </w:r>
    </w:p>
    <w:p w14:paraId="2235B12B" w14:textId="77777777" w:rsidR="00B273AB" w:rsidRDefault="00B273A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671</w:t>
      </w:r>
    </w:p>
    <w:p w14:paraId="00DA8655" w14:textId="77777777" w:rsidR="00B273AB" w:rsidRDefault="00B273A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671</w:t>
      </w:r>
    </w:p>
    <w:p w14:paraId="5A6017D6"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672</w:t>
      </w:r>
    </w:p>
    <w:p w14:paraId="337F45FC"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687</w:t>
      </w:r>
    </w:p>
    <w:p w14:paraId="34ACA04D"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702</w:t>
      </w:r>
    </w:p>
    <w:p w14:paraId="5D8E75F3" w14:textId="77777777" w:rsidR="00B273AB" w:rsidRDefault="00B273A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706</w:t>
      </w:r>
    </w:p>
    <w:p w14:paraId="3D4FCC29" w14:textId="77777777" w:rsidR="00B273AB" w:rsidRDefault="00B273AB">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706</w:t>
      </w:r>
    </w:p>
    <w:p w14:paraId="3958156A" w14:textId="77777777" w:rsidR="00B273AB" w:rsidRDefault="00B273AB">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706</w:t>
      </w:r>
    </w:p>
    <w:p w14:paraId="033A5928" w14:textId="77777777" w:rsidR="00B273AB" w:rsidRDefault="00B273AB">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706</w:t>
      </w:r>
    </w:p>
    <w:p w14:paraId="707AF83E" w14:textId="77777777" w:rsidR="00B273AB" w:rsidRDefault="00B273AB">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707</w:t>
      </w:r>
    </w:p>
    <w:p w14:paraId="389262E1" w14:textId="77777777" w:rsidR="00B273AB" w:rsidRDefault="00B273AB">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707</w:t>
      </w:r>
    </w:p>
    <w:p w14:paraId="62E821FC" w14:textId="77777777" w:rsidR="00B273AB" w:rsidRDefault="00B273AB">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707</w:t>
      </w:r>
    </w:p>
    <w:p w14:paraId="7E6CAEFD" w14:textId="77777777" w:rsidR="00B273AB" w:rsidRDefault="00B273AB">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707</w:t>
      </w:r>
    </w:p>
    <w:p w14:paraId="2A821613" w14:textId="77777777" w:rsidR="00B273AB" w:rsidRDefault="00B273A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708</w:t>
      </w:r>
    </w:p>
    <w:p w14:paraId="5B959B9C" w14:textId="77777777" w:rsidR="00B273AB" w:rsidRDefault="00B273A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708</w:t>
      </w:r>
    </w:p>
    <w:p w14:paraId="157F9F2B" w14:textId="77777777" w:rsidR="00B273AB" w:rsidRDefault="00B273A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708</w:t>
      </w:r>
    </w:p>
    <w:p w14:paraId="5C09F2E3" w14:textId="77777777" w:rsidR="00B273AB" w:rsidRDefault="00B273A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708</w:t>
      </w:r>
    </w:p>
    <w:p w14:paraId="04B7C623" w14:textId="77777777" w:rsidR="00B273AB" w:rsidRDefault="00B273A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708</w:t>
      </w:r>
    </w:p>
    <w:p w14:paraId="1938CDC3" w14:textId="77777777" w:rsidR="00B273AB" w:rsidRDefault="00B273A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708</w:t>
      </w:r>
    </w:p>
    <w:p w14:paraId="333A694A" w14:textId="77777777" w:rsidR="00B273AB" w:rsidRDefault="00B273A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708</w:t>
      </w:r>
    </w:p>
    <w:p w14:paraId="62E5FF3E" w14:textId="77777777" w:rsidR="00B273AB" w:rsidRDefault="00B273A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708</w:t>
      </w:r>
    </w:p>
    <w:p w14:paraId="2C7DD2AE" w14:textId="77777777" w:rsidR="00B273AB" w:rsidRDefault="00B273A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708</w:t>
      </w:r>
    </w:p>
    <w:p w14:paraId="720818ED" w14:textId="77777777" w:rsidR="00B273AB" w:rsidRDefault="00B273A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708</w:t>
      </w:r>
    </w:p>
    <w:p w14:paraId="3BB13362" w14:textId="77777777" w:rsidR="00B273AB" w:rsidRDefault="00B273A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708</w:t>
      </w:r>
    </w:p>
    <w:p w14:paraId="180D1709" w14:textId="77777777" w:rsidR="00B273AB" w:rsidRDefault="00B273A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C65A2A">
        <w:rPr>
          <w:vertAlign w:val="subscript"/>
        </w:rPr>
        <w:t>IB,c</w:t>
      </w:r>
      <w:r>
        <w:t xml:space="preserve"> for CA</w:t>
      </w:r>
      <w:r>
        <w:tab/>
        <w:t>709</w:t>
      </w:r>
    </w:p>
    <w:p w14:paraId="49398557" w14:textId="77777777" w:rsidR="00B273AB" w:rsidRDefault="00B273A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C65A2A">
        <w:rPr>
          <w:vertAlign w:val="subscript"/>
        </w:rPr>
        <w:t>IB,c</w:t>
      </w:r>
      <w:r>
        <w:t xml:space="preserve"> for Inter-band CA between FR1 and FR2</w:t>
      </w:r>
      <w:r>
        <w:tab/>
        <w:t>709</w:t>
      </w:r>
    </w:p>
    <w:p w14:paraId="3EBD48FA" w14:textId="77777777" w:rsidR="00B273AB" w:rsidRDefault="00B273A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709</w:t>
      </w:r>
    </w:p>
    <w:p w14:paraId="7EA567A6" w14:textId="77777777" w:rsidR="00B273AB" w:rsidRDefault="00B273A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709</w:t>
      </w:r>
    </w:p>
    <w:p w14:paraId="2A863A6D"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6.2B.1.1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709</w:t>
      </w:r>
    </w:p>
    <w:p w14:paraId="7A7C2975"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lastRenderedPageBreak/>
        <w:t>6.2B.1.2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711</w:t>
      </w:r>
    </w:p>
    <w:p w14:paraId="084F60BF" w14:textId="77777777" w:rsidR="00B273AB" w:rsidRDefault="00B273A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712</w:t>
      </w:r>
    </w:p>
    <w:p w14:paraId="683F40F2" w14:textId="77777777" w:rsidR="00B273AB" w:rsidRDefault="00B273A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719</w:t>
      </w:r>
    </w:p>
    <w:p w14:paraId="5DAB81A4" w14:textId="77777777" w:rsidR="00B273AB" w:rsidRDefault="00B273AB">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720</w:t>
      </w:r>
    </w:p>
    <w:p w14:paraId="179968D7" w14:textId="77777777" w:rsidR="00B273AB" w:rsidRDefault="00B273AB">
      <w:pPr>
        <w:pStyle w:val="TOC4"/>
        <w:rPr>
          <w:rFonts w:asciiTheme="minorHAnsi" w:eastAsiaTheme="minorEastAsia" w:hAnsiTheme="minorHAnsi" w:cstheme="minorBidi"/>
          <w:sz w:val="22"/>
          <w:szCs w:val="22"/>
          <w:lang w:eastAsia="en-GB"/>
        </w:rPr>
      </w:pPr>
      <w:r>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720</w:t>
      </w:r>
    </w:p>
    <w:p w14:paraId="7357C809" w14:textId="77777777" w:rsidR="00B273AB" w:rsidRDefault="00B273AB">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720</w:t>
      </w:r>
    </w:p>
    <w:p w14:paraId="09A1E980" w14:textId="77777777" w:rsidR="00B273AB" w:rsidRDefault="00B273A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720</w:t>
      </w:r>
    </w:p>
    <w:p w14:paraId="23877A17" w14:textId="77777777" w:rsidR="00B273AB" w:rsidRDefault="00B273A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720</w:t>
      </w:r>
    </w:p>
    <w:p w14:paraId="1F638CBD" w14:textId="77777777" w:rsidR="00B273AB" w:rsidRDefault="00B273A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721</w:t>
      </w:r>
    </w:p>
    <w:p w14:paraId="491AF3F8" w14:textId="77777777" w:rsidR="00B273AB" w:rsidRDefault="00B273A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721</w:t>
      </w:r>
    </w:p>
    <w:p w14:paraId="2A0E4B9C" w14:textId="77777777" w:rsidR="00B273AB" w:rsidRDefault="00B273A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721</w:t>
      </w:r>
    </w:p>
    <w:p w14:paraId="01776356"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6.2B.2.2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722</w:t>
      </w:r>
    </w:p>
    <w:p w14:paraId="5C2A8E8A" w14:textId="77777777" w:rsidR="00B273AB" w:rsidRDefault="00B273A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722</w:t>
      </w:r>
    </w:p>
    <w:p w14:paraId="67AB3C18" w14:textId="77777777" w:rsidR="00B273AB" w:rsidRDefault="00B273A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723</w:t>
      </w:r>
    </w:p>
    <w:p w14:paraId="2F2D429B" w14:textId="77777777" w:rsidR="00B273AB" w:rsidRDefault="00B273AB">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723</w:t>
      </w:r>
    </w:p>
    <w:p w14:paraId="7660FEA2" w14:textId="77777777" w:rsidR="00B273AB" w:rsidRDefault="00B273A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723</w:t>
      </w:r>
    </w:p>
    <w:p w14:paraId="02159440" w14:textId="77777777" w:rsidR="00B273AB" w:rsidRDefault="00B273A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723</w:t>
      </w:r>
    </w:p>
    <w:p w14:paraId="10E5176C" w14:textId="77777777" w:rsidR="00B273AB" w:rsidRDefault="00B273AB">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724</w:t>
      </w:r>
    </w:p>
    <w:p w14:paraId="3FC0383E" w14:textId="77777777" w:rsidR="00B273AB" w:rsidRDefault="00B273A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724</w:t>
      </w:r>
    </w:p>
    <w:p w14:paraId="4C3A813B" w14:textId="77777777" w:rsidR="00B273AB" w:rsidRDefault="00B273A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724</w:t>
      </w:r>
    </w:p>
    <w:p w14:paraId="7B7CA50C" w14:textId="77777777" w:rsidR="00B273AB" w:rsidRDefault="00B273A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724</w:t>
      </w:r>
    </w:p>
    <w:p w14:paraId="77D4BDC9" w14:textId="77777777" w:rsidR="00B273AB" w:rsidRDefault="00B273A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724</w:t>
      </w:r>
    </w:p>
    <w:p w14:paraId="3781AEBF" w14:textId="77777777" w:rsidR="00B273AB" w:rsidRDefault="00B273A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C65A2A">
        <w:rPr>
          <w:rFonts w:eastAsia="MS Mincho"/>
        </w:rPr>
        <w:t>DC_(n)71AA</w:t>
      </w:r>
      <w:r>
        <w:tab/>
        <w:t>724</w:t>
      </w:r>
    </w:p>
    <w:p w14:paraId="0519B06E" w14:textId="77777777" w:rsidR="00B273AB" w:rsidRDefault="00B273A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726</w:t>
      </w:r>
    </w:p>
    <w:p w14:paraId="459213AC"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6.2B.3.2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728</w:t>
      </w:r>
    </w:p>
    <w:p w14:paraId="100991AB" w14:textId="77777777" w:rsidR="00B273AB" w:rsidRDefault="00B273A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728</w:t>
      </w:r>
    </w:p>
    <w:p w14:paraId="5A25FAFA" w14:textId="77777777" w:rsidR="00B273AB" w:rsidRDefault="00B273A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728</w:t>
      </w:r>
    </w:p>
    <w:p w14:paraId="7E1A28F3" w14:textId="77777777" w:rsidR="00B273AB" w:rsidRDefault="00B273A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730</w:t>
      </w:r>
    </w:p>
    <w:p w14:paraId="4CA1F434" w14:textId="77777777" w:rsidR="00B273AB" w:rsidRDefault="00B273A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733</w:t>
      </w:r>
    </w:p>
    <w:p w14:paraId="7C224787" w14:textId="77777777" w:rsidR="00B273AB" w:rsidRDefault="00B273A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734</w:t>
      </w:r>
    </w:p>
    <w:p w14:paraId="4A1F01AD" w14:textId="77777777" w:rsidR="00B273AB" w:rsidRDefault="00B273AB">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734</w:t>
      </w:r>
    </w:p>
    <w:p w14:paraId="22901899" w14:textId="77777777" w:rsidR="00B273AB" w:rsidRDefault="00B273A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734</w:t>
      </w:r>
    </w:p>
    <w:p w14:paraId="0D0C7BC1" w14:textId="77777777" w:rsidR="00B273AB" w:rsidRDefault="00B273A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734</w:t>
      </w:r>
    </w:p>
    <w:p w14:paraId="32F44A3F" w14:textId="77777777" w:rsidR="00B273AB" w:rsidRDefault="00B273A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734</w:t>
      </w:r>
    </w:p>
    <w:p w14:paraId="60D11007" w14:textId="77777777" w:rsidR="00B273AB" w:rsidRPr="00B14DF6" w:rsidRDefault="00B273AB">
      <w:pPr>
        <w:pStyle w:val="TOC5"/>
        <w:rPr>
          <w:rFonts w:asciiTheme="minorHAnsi" w:eastAsiaTheme="minorEastAsia" w:hAnsiTheme="minorHAnsi" w:cstheme="minorBidi"/>
          <w:sz w:val="22"/>
          <w:szCs w:val="22"/>
          <w:lang w:val="fr-FR" w:eastAsia="en-GB"/>
        </w:rPr>
      </w:pPr>
      <w:r w:rsidRPr="00B14DF6">
        <w:rPr>
          <w:lang w:val="fr-FR"/>
        </w:rPr>
        <w:t>6.2B.4.1.1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734</w:t>
      </w:r>
    </w:p>
    <w:p w14:paraId="4F60BEC6" w14:textId="77777777" w:rsidR="00B273AB" w:rsidRPr="00B14DF6" w:rsidRDefault="00B273AB">
      <w:pPr>
        <w:pStyle w:val="TOC5"/>
        <w:rPr>
          <w:rFonts w:asciiTheme="minorHAnsi" w:eastAsiaTheme="minorEastAsia" w:hAnsiTheme="minorHAnsi" w:cstheme="minorBidi"/>
          <w:sz w:val="22"/>
          <w:szCs w:val="22"/>
          <w:lang w:val="fr-FR" w:eastAsia="en-GB"/>
        </w:rPr>
      </w:pPr>
      <w:r w:rsidRPr="00C65A2A">
        <w:rPr>
          <w:lang w:val="fr-FR"/>
        </w:rPr>
        <w:t>6.2B.4.1.2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739</w:t>
      </w:r>
    </w:p>
    <w:p w14:paraId="4D8390CA" w14:textId="77777777" w:rsidR="00B273AB" w:rsidRDefault="00B273A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744</w:t>
      </w:r>
    </w:p>
    <w:p w14:paraId="4B566D93" w14:textId="77777777" w:rsidR="00B273AB" w:rsidRDefault="00B273A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747</w:t>
      </w:r>
    </w:p>
    <w:p w14:paraId="4DB67239" w14:textId="77777777" w:rsidR="00B273AB" w:rsidRDefault="00B273AB">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747</w:t>
      </w:r>
    </w:p>
    <w:p w14:paraId="6B48DC08" w14:textId="77777777" w:rsidR="00B273AB" w:rsidRDefault="00B273A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747</w:t>
      </w:r>
    </w:p>
    <w:p w14:paraId="652E0B40" w14:textId="77777777" w:rsidR="00B273AB" w:rsidRDefault="00B273A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C65A2A">
        <w:rPr>
          <w:vertAlign w:val="subscript"/>
        </w:rPr>
        <w:t>IB,c</w:t>
      </w:r>
      <w:r>
        <w:t xml:space="preserve"> for DC</w:t>
      </w:r>
      <w:r>
        <w:tab/>
        <w:t>747</w:t>
      </w:r>
    </w:p>
    <w:p w14:paraId="32728944" w14:textId="77777777" w:rsidR="00B273AB" w:rsidRDefault="00B273A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747</w:t>
      </w:r>
    </w:p>
    <w:p w14:paraId="6F08C892" w14:textId="77777777" w:rsidR="00B273AB" w:rsidRDefault="00B273A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748</w:t>
      </w:r>
    </w:p>
    <w:p w14:paraId="3F038532" w14:textId="77777777" w:rsidR="00B273AB" w:rsidRDefault="00B273AB">
      <w:pPr>
        <w:pStyle w:val="TOC5"/>
        <w:rPr>
          <w:rFonts w:asciiTheme="minorHAnsi" w:eastAsiaTheme="minorEastAsia" w:hAnsiTheme="minorHAnsi" w:cstheme="minorBidi"/>
          <w:sz w:val="22"/>
          <w:szCs w:val="22"/>
          <w:lang w:eastAsia="en-GB"/>
        </w:rPr>
      </w:pPr>
      <w:r w:rsidRPr="00B14DF6">
        <w:t>6.2B.4.2.2</w:t>
      </w:r>
      <w:r>
        <w:rPr>
          <w:rFonts w:asciiTheme="minorHAnsi" w:eastAsiaTheme="minorEastAsia" w:hAnsiTheme="minorHAnsi" w:cstheme="minorBidi"/>
          <w:sz w:val="22"/>
          <w:szCs w:val="22"/>
          <w:lang w:eastAsia="en-GB"/>
        </w:rPr>
        <w:tab/>
      </w:r>
      <w:r w:rsidRPr="00B14DF6">
        <w:t>Intra-band non-contiguous EN-DC</w:t>
      </w:r>
      <w:r>
        <w:tab/>
        <w:t>748</w:t>
      </w:r>
    </w:p>
    <w:p w14:paraId="0519A842" w14:textId="77777777" w:rsidR="00B273AB" w:rsidRDefault="00B273AB">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749</w:t>
      </w:r>
    </w:p>
    <w:p w14:paraId="44589E54" w14:textId="77777777" w:rsidR="00B273AB" w:rsidRDefault="00B273A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two bands</w:t>
      </w:r>
      <w:r>
        <w:tab/>
        <w:t>749</w:t>
      </w:r>
    </w:p>
    <w:p w14:paraId="16BED8C1" w14:textId="77777777" w:rsidR="00B273AB" w:rsidRDefault="00B273A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758</w:t>
      </w:r>
    </w:p>
    <w:p w14:paraId="328E2E98" w14:textId="77777777" w:rsidR="00B273AB" w:rsidRDefault="00B273A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four bands</w:t>
      </w:r>
      <w:r>
        <w:tab/>
        <w:t>794</w:t>
      </w:r>
    </w:p>
    <w:p w14:paraId="139E45D4" w14:textId="77777777" w:rsidR="00B273AB" w:rsidRDefault="00B273A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five bands</w:t>
      </w:r>
      <w:r>
        <w:tab/>
        <w:t>836</w:t>
      </w:r>
    </w:p>
    <w:p w14:paraId="39E989DE" w14:textId="77777777" w:rsidR="00B273AB" w:rsidRDefault="00B273A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six bands</w:t>
      </w:r>
      <w:r>
        <w:tab/>
        <w:t>855</w:t>
      </w:r>
    </w:p>
    <w:p w14:paraId="4F5AD7CC" w14:textId="77777777" w:rsidR="00B273AB" w:rsidRDefault="00B273AB">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857</w:t>
      </w:r>
    </w:p>
    <w:p w14:paraId="6B159841" w14:textId="77777777" w:rsidR="00B273AB" w:rsidRDefault="00B273AB">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858</w:t>
      </w:r>
    </w:p>
    <w:p w14:paraId="367EEC13" w14:textId="77777777" w:rsidR="00B273AB" w:rsidRDefault="00B273A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two bands</w:t>
      </w:r>
      <w:r>
        <w:tab/>
        <w:t>858</w:t>
      </w:r>
    </w:p>
    <w:p w14:paraId="3E33757C" w14:textId="77777777" w:rsidR="00B273AB" w:rsidRDefault="00B273A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858</w:t>
      </w:r>
    </w:p>
    <w:p w14:paraId="572EF50E" w14:textId="77777777" w:rsidR="00B273AB" w:rsidRDefault="00B273A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four bands</w:t>
      </w:r>
      <w:r>
        <w:tab/>
        <w:t>858</w:t>
      </w:r>
    </w:p>
    <w:p w14:paraId="3F7C0037" w14:textId="77777777" w:rsidR="00B273AB" w:rsidRDefault="00B273A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five bands</w:t>
      </w:r>
      <w:r>
        <w:tab/>
        <w:t>858</w:t>
      </w:r>
    </w:p>
    <w:p w14:paraId="13210790" w14:textId="77777777" w:rsidR="00B273AB" w:rsidRDefault="00B273A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858</w:t>
      </w:r>
    </w:p>
    <w:p w14:paraId="752BE106" w14:textId="77777777" w:rsidR="00B273AB" w:rsidRDefault="00B273AB">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858</w:t>
      </w:r>
    </w:p>
    <w:p w14:paraId="2F64887C" w14:textId="77777777" w:rsidR="00B273AB" w:rsidRDefault="00B273AB">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858</w:t>
      </w:r>
    </w:p>
    <w:p w14:paraId="3ED4C6B4" w14:textId="77777777" w:rsidR="00B273AB" w:rsidRDefault="00B273A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858</w:t>
      </w:r>
    </w:p>
    <w:p w14:paraId="03D7B013" w14:textId="77777777" w:rsidR="00B273AB" w:rsidRDefault="00B273A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four</w:t>
      </w:r>
      <w:r>
        <w:t xml:space="preserve"> bands</w:t>
      </w:r>
      <w:r>
        <w:tab/>
        <w:t>859</w:t>
      </w:r>
    </w:p>
    <w:p w14:paraId="048A83BA" w14:textId="77777777" w:rsidR="00B273AB" w:rsidRDefault="00B273A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five</w:t>
      </w:r>
      <w:r>
        <w:t xml:space="preserve"> bands</w:t>
      </w:r>
      <w:r>
        <w:tab/>
        <w:t>859</w:t>
      </w:r>
    </w:p>
    <w:p w14:paraId="50EC1A3C" w14:textId="77777777" w:rsidR="00B273AB" w:rsidRDefault="00B273AB">
      <w:pPr>
        <w:pStyle w:val="TOC6"/>
        <w:rPr>
          <w:rFonts w:asciiTheme="minorHAnsi" w:eastAsiaTheme="minorEastAsia" w:hAnsiTheme="minorHAnsi" w:cstheme="minorBidi"/>
          <w:sz w:val="22"/>
          <w:szCs w:val="22"/>
          <w:lang w:eastAsia="en-GB"/>
        </w:rPr>
      </w:pPr>
      <w:r>
        <w:lastRenderedPageBreak/>
        <w:t>6.2B.4.2.5.</w:t>
      </w:r>
      <w:r>
        <w:rPr>
          <w:lang w:eastAsia="zh-CN"/>
        </w:rPr>
        <w:t>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six</w:t>
      </w:r>
      <w:r>
        <w:t xml:space="preserve"> bands</w:t>
      </w:r>
      <w:r>
        <w:tab/>
        <w:t>859</w:t>
      </w:r>
    </w:p>
    <w:p w14:paraId="0CB75B53" w14:textId="77777777" w:rsidR="00B273AB" w:rsidRDefault="00B273A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859</w:t>
      </w:r>
    </w:p>
    <w:p w14:paraId="7137255D" w14:textId="77777777" w:rsidR="00B273AB" w:rsidRDefault="00B273A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859</w:t>
      </w:r>
    </w:p>
    <w:p w14:paraId="6BA1530C" w14:textId="77777777" w:rsidR="00B273AB" w:rsidRDefault="00B273A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859</w:t>
      </w:r>
    </w:p>
    <w:p w14:paraId="26FBF3B7" w14:textId="77777777" w:rsidR="00B273AB" w:rsidRDefault="00B273A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859</w:t>
      </w:r>
    </w:p>
    <w:p w14:paraId="2AC16CCD" w14:textId="77777777" w:rsidR="00B273AB" w:rsidRDefault="00B273A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859</w:t>
      </w:r>
    </w:p>
    <w:p w14:paraId="5977CC96" w14:textId="77777777" w:rsidR="00B273AB" w:rsidRDefault="00B273A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859</w:t>
      </w:r>
    </w:p>
    <w:p w14:paraId="63F087B5" w14:textId="77777777" w:rsidR="00B273AB" w:rsidRDefault="00B273A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859</w:t>
      </w:r>
    </w:p>
    <w:p w14:paraId="1D931634" w14:textId="77777777" w:rsidR="00B273AB" w:rsidRDefault="00B273AB">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860</w:t>
      </w:r>
    </w:p>
    <w:p w14:paraId="2EC78E80" w14:textId="77777777" w:rsidR="00B273AB" w:rsidRDefault="00B273A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860</w:t>
      </w:r>
    </w:p>
    <w:p w14:paraId="38B29486" w14:textId="77777777" w:rsidR="00B273AB" w:rsidRDefault="00B273A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860</w:t>
      </w:r>
    </w:p>
    <w:p w14:paraId="35F8B238" w14:textId="77777777" w:rsidR="00B273AB" w:rsidRDefault="00B273AB">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860</w:t>
      </w:r>
    </w:p>
    <w:p w14:paraId="20D9EA82" w14:textId="77777777" w:rsidR="00B273AB" w:rsidRDefault="00B273A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861</w:t>
      </w:r>
    </w:p>
    <w:p w14:paraId="630640BC" w14:textId="77777777" w:rsidR="00B273AB" w:rsidRDefault="00B273A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861</w:t>
      </w:r>
    </w:p>
    <w:p w14:paraId="01EE5F64" w14:textId="77777777" w:rsidR="00B273AB" w:rsidRDefault="00B273AB">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861</w:t>
      </w:r>
    </w:p>
    <w:p w14:paraId="30CE32CE" w14:textId="77777777" w:rsidR="00B273AB" w:rsidRDefault="00B273A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861</w:t>
      </w:r>
    </w:p>
    <w:p w14:paraId="717FDA82" w14:textId="77777777" w:rsidR="00B273AB" w:rsidRDefault="00B273A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861</w:t>
      </w:r>
    </w:p>
    <w:p w14:paraId="50EE9D9E" w14:textId="77777777" w:rsidR="00B273AB" w:rsidRDefault="00B273A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861</w:t>
      </w:r>
    </w:p>
    <w:p w14:paraId="6D21A1EB" w14:textId="77777777" w:rsidR="00B273AB" w:rsidRDefault="00B273A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862</w:t>
      </w:r>
    </w:p>
    <w:p w14:paraId="3E4DA750" w14:textId="77777777" w:rsidR="00B273AB" w:rsidRDefault="00B273A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862</w:t>
      </w:r>
    </w:p>
    <w:p w14:paraId="4418741D" w14:textId="77777777" w:rsidR="00B273AB" w:rsidRDefault="00B273A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862</w:t>
      </w:r>
    </w:p>
    <w:p w14:paraId="792B6462" w14:textId="77777777" w:rsidR="00B273AB" w:rsidRDefault="00B273A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862</w:t>
      </w:r>
    </w:p>
    <w:p w14:paraId="10B6FA5E" w14:textId="77777777" w:rsidR="00B273AB" w:rsidRDefault="00B273A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863</w:t>
      </w:r>
    </w:p>
    <w:p w14:paraId="56AF97E0" w14:textId="77777777" w:rsidR="00B273AB" w:rsidRDefault="00B273A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863</w:t>
      </w:r>
    </w:p>
    <w:p w14:paraId="29626144" w14:textId="77777777" w:rsidR="00B273AB" w:rsidRDefault="00B273A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864</w:t>
      </w:r>
    </w:p>
    <w:p w14:paraId="3E3A2EF7" w14:textId="77777777" w:rsidR="00B273AB" w:rsidRDefault="00B273AB">
      <w:pPr>
        <w:pStyle w:val="TOC3"/>
        <w:rPr>
          <w:rFonts w:asciiTheme="minorHAnsi" w:eastAsiaTheme="minorEastAsia" w:hAnsiTheme="minorHAnsi" w:cstheme="minorBidi"/>
          <w:sz w:val="22"/>
          <w:szCs w:val="22"/>
          <w:lang w:eastAsia="en-GB"/>
        </w:rPr>
      </w:pPr>
      <w:r>
        <w:t>6.3B</w:t>
      </w:r>
      <w:r w:rsidRPr="00C65A2A">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C65A2A">
        <w:rPr>
          <w:rFonts w:eastAsia="PMingLiU"/>
          <w:lang w:eastAsia="zh-TW"/>
        </w:rPr>
        <w:t>intra-band EN-DC without dual PA capability</w:t>
      </w:r>
      <w:r>
        <w:tab/>
        <w:t>864</w:t>
      </w:r>
    </w:p>
    <w:p w14:paraId="59289B96" w14:textId="77777777" w:rsidR="00B273AB" w:rsidRDefault="00B273A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865</w:t>
      </w:r>
    </w:p>
    <w:p w14:paraId="05E5ABE0" w14:textId="77777777" w:rsidR="00B273AB" w:rsidRDefault="00B273AB">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865</w:t>
      </w:r>
    </w:p>
    <w:p w14:paraId="56FF76CE" w14:textId="77777777" w:rsidR="00B273AB" w:rsidRDefault="00B273AB">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865</w:t>
      </w:r>
    </w:p>
    <w:p w14:paraId="217DB326" w14:textId="77777777" w:rsidR="00B273AB" w:rsidRDefault="00B273AB">
      <w:pPr>
        <w:pStyle w:val="TOC3"/>
        <w:rPr>
          <w:rFonts w:asciiTheme="minorHAnsi" w:eastAsiaTheme="minorEastAsia" w:hAnsiTheme="minorHAnsi" w:cstheme="minorBidi"/>
          <w:sz w:val="22"/>
          <w:szCs w:val="22"/>
          <w:lang w:eastAsia="en-GB"/>
        </w:rPr>
      </w:pPr>
      <w:r>
        <w:t>6.3B</w:t>
      </w:r>
      <w:r w:rsidRPr="00C65A2A">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C65A2A">
        <w:rPr>
          <w:rFonts w:eastAsia="PMingLiU"/>
          <w:lang w:eastAsia="zh-TW"/>
        </w:rPr>
        <w:t>inter-band EN-DC</w:t>
      </w:r>
      <w:r>
        <w:tab/>
        <w:t>866</w:t>
      </w:r>
    </w:p>
    <w:p w14:paraId="6E4E8B60" w14:textId="77777777" w:rsidR="00B273AB" w:rsidRDefault="00B273AB">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867</w:t>
      </w:r>
    </w:p>
    <w:p w14:paraId="5645C228" w14:textId="77777777" w:rsidR="00B273AB" w:rsidRDefault="00B273AB">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867</w:t>
      </w:r>
    </w:p>
    <w:p w14:paraId="4D36621B" w14:textId="77777777" w:rsidR="00B273AB" w:rsidRDefault="00B273AB">
      <w:pPr>
        <w:pStyle w:val="TOC3"/>
        <w:rPr>
          <w:rFonts w:asciiTheme="minorHAnsi" w:eastAsiaTheme="minorEastAsia" w:hAnsiTheme="minorHAnsi" w:cstheme="minorBidi"/>
          <w:sz w:val="22"/>
          <w:szCs w:val="22"/>
          <w:lang w:eastAsia="en-GB"/>
        </w:rPr>
      </w:pPr>
      <w:r>
        <w:t>6.3</w:t>
      </w:r>
      <w:r>
        <w:rPr>
          <w:lang w:eastAsia="zh-CN"/>
        </w:rPr>
        <w:t>E</w:t>
      </w:r>
      <w:r w:rsidRPr="00C65A2A">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C65A2A">
        <w:rPr>
          <w:rFonts w:eastAsia="PMingLiU"/>
          <w:lang w:eastAsia="zh-TW"/>
        </w:rPr>
        <w:t>V2X operation</w:t>
      </w:r>
      <w:r>
        <w:tab/>
        <w:t>867</w:t>
      </w:r>
    </w:p>
    <w:p w14:paraId="3A5E7D07" w14:textId="77777777" w:rsidR="00B273AB" w:rsidRDefault="00B273AB">
      <w:pPr>
        <w:pStyle w:val="TOC3"/>
        <w:rPr>
          <w:rFonts w:asciiTheme="minorHAnsi" w:eastAsiaTheme="minorEastAsia" w:hAnsiTheme="minorHAnsi" w:cstheme="minorBidi"/>
          <w:sz w:val="22"/>
          <w:szCs w:val="22"/>
          <w:lang w:eastAsia="en-GB"/>
        </w:rPr>
      </w:pPr>
      <w:r>
        <w:t>6.3</w:t>
      </w:r>
      <w:r>
        <w:rPr>
          <w:lang w:eastAsia="zh-CN"/>
        </w:rPr>
        <w:t>E</w:t>
      </w:r>
      <w:r w:rsidRPr="00C65A2A">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C65A2A">
        <w:rPr>
          <w:rFonts w:eastAsia="PMingLiU"/>
          <w:lang w:eastAsia="zh-TW"/>
        </w:rPr>
        <w:t xml:space="preserve">V2X </w:t>
      </w:r>
      <w:r>
        <w:rPr>
          <w:lang w:eastAsia="zh-CN"/>
        </w:rPr>
        <w:t xml:space="preserve">con-current </w:t>
      </w:r>
      <w:r w:rsidRPr="00C65A2A">
        <w:rPr>
          <w:rFonts w:eastAsia="PMingLiU"/>
          <w:lang w:eastAsia="zh-TW"/>
        </w:rPr>
        <w:t>operation</w:t>
      </w:r>
      <w:r>
        <w:tab/>
        <w:t>867</w:t>
      </w:r>
    </w:p>
    <w:p w14:paraId="55EF3980" w14:textId="77777777" w:rsidR="00B273AB" w:rsidRDefault="00B273A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867</w:t>
      </w:r>
    </w:p>
    <w:p w14:paraId="557DDA09" w14:textId="77777777" w:rsidR="00B273AB" w:rsidRDefault="00B273A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867</w:t>
      </w:r>
    </w:p>
    <w:p w14:paraId="582272BF" w14:textId="77777777" w:rsidR="00B273AB" w:rsidRDefault="00B273AB">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867</w:t>
      </w:r>
    </w:p>
    <w:p w14:paraId="3C98DD4F"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6.4</w:t>
      </w:r>
      <w:r w:rsidRPr="00C65A2A">
        <w:rPr>
          <w:rFonts w:eastAsia="MS Mincho"/>
          <w:lang w:eastAsia="zh-CN"/>
        </w:rPr>
        <w:t>A</w:t>
      </w:r>
      <w:r w:rsidRPr="00C65A2A">
        <w:rPr>
          <w:rFonts w:eastAsia="MS Mincho"/>
        </w:rPr>
        <w:t>.2</w:t>
      </w:r>
      <w:r>
        <w:rPr>
          <w:rFonts w:asciiTheme="minorHAnsi" w:eastAsiaTheme="minorEastAsia" w:hAnsiTheme="minorHAnsi" w:cstheme="minorBidi"/>
          <w:sz w:val="22"/>
          <w:szCs w:val="22"/>
          <w:lang w:eastAsia="en-GB"/>
        </w:rPr>
        <w:tab/>
      </w:r>
      <w:r w:rsidRPr="00C65A2A">
        <w:rPr>
          <w:rFonts w:eastAsia="MS Mincho"/>
        </w:rPr>
        <w:t xml:space="preserve">Transmit modulation quality for </w:t>
      </w:r>
      <w:r w:rsidRPr="00C65A2A">
        <w:rPr>
          <w:rFonts w:eastAsia="MS Mincho"/>
          <w:lang w:eastAsia="zh-CN"/>
        </w:rPr>
        <w:t>CA</w:t>
      </w:r>
      <w:r>
        <w:tab/>
        <w:t>867</w:t>
      </w:r>
    </w:p>
    <w:p w14:paraId="4F6EE3F5" w14:textId="77777777" w:rsidR="00B273AB" w:rsidRDefault="00B273A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868</w:t>
      </w:r>
    </w:p>
    <w:p w14:paraId="6C2C1A0C"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6.4B.1</w:t>
      </w:r>
      <w:r>
        <w:rPr>
          <w:rFonts w:asciiTheme="minorHAnsi" w:eastAsiaTheme="minorEastAsia" w:hAnsiTheme="minorHAnsi" w:cstheme="minorBidi"/>
          <w:sz w:val="22"/>
          <w:szCs w:val="22"/>
          <w:lang w:eastAsia="en-GB"/>
        </w:rPr>
        <w:tab/>
      </w:r>
      <w:r w:rsidRPr="00C65A2A">
        <w:rPr>
          <w:rFonts w:eastAsia="MS Mincho"/>
        </w:rPr>
        <w:t>Frequency error for DC</w:t>
      </w:r>
      <w:r>
        <w:tab/>
        <w:t>868</w:t>
      </w:r>
    </w:p>
    <w:p w14:paraId="72F03BB6" w14:textId="77777777" w:rsidR="00B273AB" w:rsidRDefault="00B273AB">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868</w:t>
      </w:r>
    </w:p>
    <w:p w14:paraId="052FB0FA" w14:textId="77777777" w:rsidR="00B273AB" w:rsidRDefault="00B273AB">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868</w:t>
      </w:r>
    </w:p>
    <w:p w14:paraId="11A5240A" w14:textId="77777777" w:rsidR="00B273AB" w:rsidRDefault="00B273AB">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868</w:t>
      </w:r>
    </w:p>
    <w:p w14:paraId="07645679" w14:textId="77777777" w:rsidR="00B273AB" w:rsidRDefault="00B273AB">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868</w:t>
      </w:r>
    </w:p>
    <w:p w14:paraId="2F561455" w14:textId="77777777" w:rsidR="00B273AB" w:rsidRDefault="00B273AB">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868</w:t>
      </w:r>
    </w:p>
    <w:p w14:paraId="1456D972" w14:textId="77777777" w:rsidR="00B273AB" w:rsidRDefault="00B273AB">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868</w:t>
      </w:r>
    </w:p>
    <w:p w14:paraId="62E0B8B6" w14:textId="77777777" w:rsidR="00B273AB" w:rsidRDefault="00B273AB">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868</w:t>
      </w:r>
    </w:p>
    <w:p w14:paraId="621B1733" w14:textId="77777777" w:rsidR="00B273AB" w:rsidRDefault="00B273A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868</w:t>
      </w:r>
    </w:p>
    <w:p w14:paraId="4455EDBF" w14:textId="77777777" w:rsidR="00B273AB" w:rsidRDefault="00B273A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868</w:t>
      </w:r>
    </w:p>
    <w:p w14:paraId="2F8E99A5" w14:textId="77777777" w:rsidR="00B273AB" w:rsidRDefault="00B273A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868</w:t>
      </w:r>
    </w:p>
    <w:p w14:paraId="0CA91FF1" w14:textId="77777777" w:rsidR="00B273AB" w:rsidRDefault="00B273A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869</w:t>
      </w:r>
    </w:p>
    <w:p w14:paraId="4F3B2197" w14:textId="77777777" w:rsidR="00B273AB" w:rsidRDefault="00B273A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869</w:t>
      </w:r>
    </w:p>
    <w:p w14:paraId="2A846ACF" w14:textId="77777777" w:rsidR="00B273AB" w:rsidRDefault="00B273A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869</w:t>
      </w:r>
    </w:p>
    <w:p w14:paraId="35024F95" w14:textId="77777777" w:rsidR="00B273AB" w:rsidRDefault="00B273A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869</w:t>
      </w:r>
    </w:p>
    <w:p w14:paraId="34B3CC70" w14:textId="77777777" w:rsidR="00B273AB" w:rsidRDefault="00B273A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869</w:t>
      </w:r>
    </w:p>
    <w:p w14:paraId="70B6BF33" w14:textId="77777777" w:rsidR="00B273AB" w:rsidRDefault="00B273A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869</w:t>
      </w:r>
    </w:p>
    <w:p w14:paraId="2DD1F18D" w14:textId="77777777" w:rsidR="00B273AB" w:rsidRDefault="00B273A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869</w:t>
      </w:r>
    </w:p>
    <w:p w14:paraId="6A2C88F5" w14:textId="77777777" w:rsidR="00B273AB" w:rsidRDefault="00B273A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870</w:t>
      </w:r>
    </w:p>
    <w:p w14:paraId="498F1DEF" w14:textId="77777777" w:rsidR="00B273AB" w:rsidRDefault="00B273AB">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870</w:t>
      </w:r>
    </w:p>
    <w:p w14:paraId="127C2821" w14:textId="77777777" w:rsidR="00B273AB" w:rsidRDefault="00B273A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870</w:t>
      </w:r>
    </w:p>
    <w:p w14:paraId="401C2659" w14:textId="77777777" w:rsidR="00B273AB" w:rsidRDefault="00B273A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870</w:t>
      </w:r>
    </w:p>
    <w:p w14:paraId="12F7EC31" w14:textId="77777777" w:rsidR="00B273AB" w:rsidRDefault="00B273A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870</w:t>
      </w:r>
    </w:p>
    <w:p w14:paraId="4C2CCEB2" w14:textId="77777777" w:rsidR="00B273AB" w:rsidRDefault="00B273AB">
      <w:pPr>
        <w:pStyle w:val="TOC4"/>
        <w:rPr>
          <w:rFonts w:asciiTheme="minorHAnsi" w:eastAsiaTheme="minorEastAsia" w:hAnsiTheme="minorHAnsi" w:cstheme="minorBidi"/>
          <w:sz w:val="22"/>
          <w:szCs w:val="22"/>
          <w:lang w:eastAsia="en-GB"/>
        </w:rPr>
      </w:pPr>
      <w:r>
        <w:lastRenderedPageBreak/>
        <w:t>6.4E.2</w:t>
      </w:r>
      <w:r>
        <w:rPr>
          <w:rFonts w:asciiTheme="minorHAnsi" w:eastAsiaTheme="minorEastAsia" w:hAnsiTheme="minorHAnsi" w:cstheme="minorBidi"/>
          <w:sz w:val="22"/>
          <w:szCs w:val="22"/>
          <w:lang w:eastAsia="en-GB"/>
        </w:rPr>
        <w:tab/>
      </w:r>
      <w:r>
        <w:t>Transmit modulation quality for V2X</w:t>
      </w:r>
      <w:r>
        <w:tab/>
        <w:t>870</w:t>
      </w:r>
    </w:p>
    <w:p w14:paraId="6E0253A9" w14:textId="77777777" w:rsidR="00B273AB" w:rsidRDefault="00B273A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870</w:t>
      </w:r>
    </w:p>
    <w:p w14:paraId="6A5061CB" w14:textId="77777777" w:rsidR="00B273AB" w:rsidRDefault="00B273AB">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870</w:t>
      </w:r>
    </w:p>
    <w:p w14:paraId="28C49C10" w14:textId="77777777" w:rsidR="00B273AB" w:rsidRDefault="00B273AB">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871</w:t>
      </w:r>
    </w:p>
    <w:p w14:paraId="19A3DA32" w14:textId="77777777" w:rsidR="00B273AB" w:rsidRDefault="00B273AB">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871</w:t>
      </w:r>
    </w:p>
    <w:p w14:paraId="3DF67579" w14:textId="77777777" w:rsidR="00B273AB" w:rsidRDefault="00B273A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871</w:t>
      </w:r>
    </w:p>
    <w:p w14:paraId="33057D79" w14:textId="77777777" w:rsidR="00B273AB" w:rsidRDefault="00B273A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871</w:t>
      </w:r>
    </w:p>
    <w:p w14:paraId="74AB4E9D" w14:textId="77777777" w:rsidR="00B273AB" w:rsidRDefault="00B273A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871</w:t>
      </w:r>
    </w:p>
    <w:p w14:paraId="6AF3DE0F" w14:textId="77777777" w:rsidR="00B273AB" w:rsidRDefault="00B273A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871</w:t>
      </w:r>
    </w:p>
    <w:p w14:paraId="289ADD90" w14:textId="77777777" w:rsidR="00B273AB" w:rsidRDefault="00B273A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871</w:t>
      </w:r>
    </w:p>
    <w:p w14:paraId="58329761" w14:textId="77777777" w:rsidR="00B273AB" w:rsidRDefault="00B273A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871</w:t>
      </w:r>
    </w:p>
    <w:p w14:paraId="27E65BAD" w14:textId="77777777" w:rsidR="00B273AB" w:rsidRDefault="00B273AB">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871</w:t>
      </w:r>
    </w:p>
    <w:p w14:paraId="4B57C3DA" w14:textId="77777777" w:rsidR="00B273AB" w:rsidRDefault="00B273A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871</w:t>
      </w:r>
    </w:p>
    <w:p w14:paraId="01017165" w14:textId="77777777" w:rsidR="00B273AB" w:rsidRDefault="00B273A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871</w:t>
      </w:r>
    </w:p>
    <w:p w14:paraId="2F67D216" w14:textId="77777777" w:rsidR="00B273AB" w:rsidRDefault="00B273A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871</w:t>
      </w:r>
    </w:p>
    <w:p w14:paraId="3CF357C8"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eastAsia="en-GB"/>
        </w:rPr>
        <w:t>6.5B.1.1</w:t>
      </w:r>
      <w:r w:rsidRPr="00B14DF6">
        <w:rPr>
          <w:rFonts w:asciiTheme="minorHAnsi" w:eastAsiaTheme="minorEastAsia" w:hAnsiTheme="minorHAnsi" w:cstheme="minorBidi"/>
          <w:sz w:val="22"/>
          <w:szCs w:val="22"/>
          <w:lang w:val="fr-FR" w:eastAsia="en-GB"/>
        </w:rPr>
        <w:tab/>
      </w:r>
      <w:r w:rsidRPr="00B14DF6">
        <w:rPr>
          <w:lang w:val="fr-FR" w:eastAsia="en-GB"/>
        </w:rPr>
        <w:t>Intra-band contiguous EN-DC</w:t>
      </w:r>
      <w:r w:rsidRPr="00B14DF6">
        <w:rPr>
          <w:lang w:val="fr-FR"/>
        </w:rPr>
        <w:tab/>
        <w:t>871</w:t>
      </w:r>
    </w:p>
    <w:p w14:paraId="5E7B6510"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rFonts w:eastAsia="MS Mincho"/>
          <w:lang w:val="fr-FR"/>
        </w:rPr>
        <w:t>6.5B.1.2</w:t>
      </w:r>
      <w:r w:rsidRPr="00B14DF6">
        <w:rPr>
          <w:rFonts w:asciiTheme="minorHAnsi" w:eastAsiaTheme="minorEastAsia" w:hAnsiTheme="minorHAnsi" w:cstheme="minorBidi"/>
          <w:sz w:val="22"/>
          <w:szCs w:val="22"/>
          <w:lang w:val="fr-FR" w:eastAsia="en-GB"/>
        </w:rPr>
        <w:tab/>
      </w:r>
      <w:r w:rsidRPr="00C65A2A">
        <w:rPr>
          <w:rFonts w:eastAsia="MS Mincho"/>
          <w:lang w:val="fr-FR"/>
        </w:rPr>
        <w:t>Intra-band non-contiguous EN-DC</w:t>
      </w:r>
      <w:r w:rsidRPr="00B14DF6">
        <w:rPr>
          <w:lang w:val="fr-FR"/>
        </w:rPr>
        <w:tab/>
        <w:t>872</w:t>
      </w:r>
    </w:p>
    <w:p w14:paraId="3EE1116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6.5B.1.3</w:t>
      </w:r>
      <w:r>
        <w:rPr>
          <w:rFonts w:asciiTheme="minorHAnsi" w:eastAsiaTheme="minorEastAsia" w:hAnsiTheme="minorHAnsi" w:cstheme="minorBidi"/>
          <w:sz w:val="22"/>
          <w:szCs w:val="22"/>
          <w:lang w:eastAsia="en-GB"/>
        </w:rPr>
        <w:tab/>
      </w:r>
      <w:r w:rsidRPr="00C65A2A">
        <w:rPr>
          <w:rFonts w:eastAsia="MS Mincho"/>
        </w:rPr>
        <w:t>Inter-band EN-DC within FR1</w:t>
      </w:r>
      <w:r>
        <w:tab/>
        <w:t>872</w:t>
      </w:r>
    </w:p>
    <w:p w14:paraId="5B652FD3" w14:textId="77777777" w:rsidR="00B273AB" w:rsidRDefault="00B273AB">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872</w:t>
      </w:r>
    </w:p>
    <w:p w14:paraId="53E88D37" w14:textId="77777777" w:rsidR="00B273AB" w:rsidRDefault="00B273A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872</w:t>
      </w:r>
    </w:p>
    <w:p w14:paraId="1B7E4F79" w14:textId="77777777" w:rsidR="00B273AB" w:rsidRDefault="00B273AB">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872</w:t>
      </w:r>
    </w:p>
    <w:p w14:paraId="57BB9C4A" w14:textId="77777777" w:rsidR="00B273AB" w:rsidRDefault="00B273AB">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872</w:t>
      </w:r>
    </w:p>
    <w:p w14:paraId="536799B9" w14:textId="77777777" w:rsidR="00B273AB" w:rsidRDefault="00B273A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872</w:t>
      </w:r>
    </w:p>
    <w:p w14:paraId="48813C0D" w14:textId="77777777" w:rsidR="00B273AB" w:rsidRDefault="00B273A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872</w:t>
      </w:r>
    </w:p>
    <w:p w14:paraId="20E9A381" w14:textId="77777777" w:rsidR="00B273AB" w:rsidRDefault="00B273A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872</w:t>
      </w:r>
    </w:p>
    <w:p w14:paraId="3E324B1A" w14:textId="77777777" w:rsidR="00B273AB" w:rsidRDefault="00B273A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873</w:t>
      </w:r>
    </w:p>
    <w:p w14:paraId="2A7809FA" w14:textId="77777777" w:rsidR="00B273AB" w:rsidRDefault="00B273A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C65A2A">
        <w:rPr>
          <w:rFonts w:eastAsia="MS Mincho"/>
        </w:rPr>
        <w:t>Requirements for network signalled value "NS_35"</w:t>
      </w:r>
      <w:r>
        <w:tab/>
        <w:t>873</w:t>
      </w:r>
    </w:p>
    <w:p w14:paraId="5A237404" w14:textId="77777777" w:rsidR="00B273AB" w:rsidRDefault="00B273A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C65A2A">
        <w:rPr>
          <w:rFonts w:eastAsia="MS Mincho"/>
        </w:rPr>
        <w:t>Requirements for network signalled value "NS_04"</w:t>
      </w:r>
      <w:r>
        <w:tab/>
        <w:t>873</w:t>
      </w:r>
    </w:p>
    <w:p w14:paraId="1D26A023" w14:textId="77777777" w:rsidR="00B273AB" w:rsidRPr="00B14DF6" w:rsidRDefault="00B273AB">
      <w:pPr>
        <w:pStyle w:val="TOC5"/>
        <w:rPr>
          <w:rFonts w:asciiTheme="minorHAnsi" w:eastAsiaTheme="minorEastAsia" w:hAnsiTheme="minorHAnsi" w:cstheme="minorBidi"/>
          <w:sz w:val="22"/>
          <w:szCs w:val="22"/>
          <w:lang w:val="fr-FR" w:eastAsia="en-GB"/>
        </w:rPr>
      </w:pPr>
      <w:r w:rsidRPr="00B14DF6">
        <w:rPr>
          <w:lang w:val="fr-FR"/>
        </w:rPr>
        <w:t>6.5B.2.1.3</w:t>
      </w:r>
      <w:r w:rsidRPr="00B14DF6">
        <w:rPr>
          <w:rFonts w:asciiTheme="minorHAnsi" w:eastAsiaTheme="minorEastAsia" w:hAnsiTheme="minorHAnsi" w:cstheme="minorBidi"/>
          <w:sz w:val="22"/>
          <w:szCs w:val="22"/>
          <w:lang w:val="fr-FR" w:eastAsia="en-GB"/>
        </w:rPr>
        <w:tab/>
      </w:r>
      <w:r w:rsidRPr="00B14DF6">
        <w:rPr>
          <w:lang w:val="fr-FR"/>
        </w:rPr>
        <w:t>Adjacent channel leakage ratio</w:t>
      </w:r>
      <w:r w:rsidRPr="00B14DF6">
        <w:rPr>
          <w:lang w:val="fr-FR"/>
        </w:rPr>
        <w:tab/>
        <w:t>874</w:t>
      </w:r>
    </w:p>
    <w:p w14:paraId="6DDA1AA8"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6.5B.2.2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874</w:t>
      </w:r>
    </w:p>
    <w:p w14:paraId="633D84DB" w14:textId="77777777" w:rsidR="00B273AB" w:rsidRDefault="00B273A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874</w:t>
      </w:r>
    </w:p>
    <w:p w14:paraId="4A1EC011" w14:textId="77777777" w:rsidR="00B273AB" w:rsidRDefault="00B273A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874</w:t>
      </w:r>
    </w:p>
    <w:p w14:paraId="18BB2558" w14:textId="77777777" w:rsidR="00B273AB" w:rsidRDefault="00B273AB">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874</w:t>
      </w:r>
    </w:p>
    <w:p w14:paraId="5E945A4A" w14:textId="77777777" w:rsidR="00B273AB" w:rsidRDefault="00B273A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874</w:t>
      </w:r>
    </w:p>
    <w:p w14:paraId="7C58A0FF" w14:textId="77777777" w:rsidR="00B273AB" w:rsidRDefault="00B273A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874</w:t>
      </w:r>
    </w:p>
    <w:p w14:paraId="6F2547DA" w14:textId="77777777" w:rsidR="00B273AB" w:rsidRDefault="00B273A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875</w:t>
      </w:r>
    </w:p>
    <w:p w14:paraId="044261B9" w14:textId="77777777" w:rsidR="00B273AB" w:rsidRDefault="00B273AB">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875</w:t>
      </w:r>
    </w:p>
    <w:p w14:paraId="01AB9C80" w14:textId="77777777" w:rsidR="00B273AB" w:rsidRDefault="00B273A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875</w:t>
      </w:r>
    </w:p>
    <w:p w14:paraId="2F9F8702" w14:textId="77777777" w:rsidR="00B273AB" w:rsidRDefault="00B273A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875</w:t>
      </w:r>
    </w:p>
    <w:p w14:paraId="160B2D86" w14:textId="77777777" w:rsidR="00B273AB" w:rsidRDefault="00B273A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875</w:t>
      </w:r>
    </w:p>
    <w:p w14:paraId="45DE3756" w14:textId="77777777" w:rsidR="00B273AB" w:rsidRDefault="00B273A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875</w:t>
      </w:r>
    </w:p>
    <w:p w14:paraId="78FDA6EB" w14:textId="77777777" w:rsidR="00B273AB" w:rsidRDefault="00B273A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875</w:t>
      </w:r>
    </w:p>
    <w:p w14:paraId="35F98CEB"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6.5B.3.2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876</w:t>
      </w:r>
    </w:p>
    <w:p w14:paraId="419FDD7A" w14:textId="77777777" w:rsidR="00B273AB" w:rsidRDefault="00B273A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876</w:t>
      </w:r>
    </w:p>
    <w:p w14:paraId="2D005D73" w14:textId="77777777" w:rsidR="00B273AB" w:rsidRDefault="00B273A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876</w:t>
      </w:r>
    </w:p>
    <w:p w14:paraId="020DCD3D" w14:textId="77777777" w:rsidR="00B273AB" w:rsidRDefault="00B273A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877</w:t>
      </w:r>
    </w:p>
    <w:p w14:paraId="66874312" w14:textId="77777777" w:rsidR="00B273AB" w:rsidRDefault="00B273A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878</w:t>
      </w:r>
    </w:p>
    <w:p w14:paraId="6E25064B" w14:textId="77777777" w:rsidR="00B273AB" w:rsidRDefault="00B273A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893</w:t>
      </w:r>
    </w:p>
    <w:p w14:paraId="1D6F6CA6" w14:textId="77777777" w:rsidR="00B273AB" w:rsidRDefault="00B273A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893</w:t>
      </w:r>
    </w:p>
    <w:p w14:paraId="56A7EA74" w14:textId="77777777" w:rsidR="00B273AB" w:rsidRDefault="00B273A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893</w:t>
      </w:r>
    </w:p>
    <w:p w14:paraId="02DA4F4B" w14:textId="77777777" w:rsidR="00B273AB" w:rsidRDefault="00B273A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895</w:t>
      </w:r>
    </w:p>
    <w:p w14:paraId="0C2099FC" w14:textId="77777777" w:rsidR="00B273AB" w:rsidRDefault="00B273AB">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895</w:t>
      </w:r>
    </w:p>
    <w:p w14:paraId="59C012B1" w14:textId="77777777" w:rsidR="00B273AB" w:rsidRDefault="00B273A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895</w:t>
      </w:r>
    </w:p>
    <w:p w14:paraId="3899FF56" w14:textId="77777777" w:rsidR="00B273AB" w:rsidRDefault="00B273AB">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895</w:t>
      </w:r>
    </w:p>
    <w:p w14:paraId="06E55825" w14:textId="77777777" w:rsidR="00B273AB" w:rsidRDefault="00B273AB">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895</w:t>
      </w:r>
    </w:p>
    <w:p w14:paraId="27732503" w14:textId="77777777" w:rsidR="00B273AB" w:rsidRDefault="00B273A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895</w:t>
      </w:r>
    </w:p>
    <w:p w14:paraId="075FA5F5" w14:textId="77777777" w:rsidR="00B273AB" w:rsidRDefault="00B273AB">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895</w:t>
      </w:r>
    </w:p>
    <w:p w14:paraId="7B6E4E84" w14:textId="77777777" w:rsidR="00B273AB" w:rsidRDefault="00B273A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895</w:t>
      </w:r>
    </w:p>
    <w:p w14:paraId="51C705BA" w14:textId="77777777" w:rsidR="00B273AB" w:rsidRDefault="00B273A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896</w:t>
      </w:r>
    </w:p>
    <w:p w14:paraId="5B33A070" w14:textId="77777777" w:rsidR="00B273AB" w:rsidRDefault="00B273A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896</w:t>
      </w:r>
    </w:p>
    <w:p w14:paraId="669EC9CB" w14:textId="77777777" w:rsidR="00B273AB" w:rsidRDefault="00B273AB">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896</w:t>
      </w:r>
    </w:p>
    <w:p w14:paraId="74B05A2B" w14:textId="77777777" w:rsidR="00B273AB" w:rsidRDefault="00B273AB">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896</w:t>
      </w:r>
    </w:p>
    <w:p w14:paraId="2C801344" w14:textId="77777777" w:rsidR="00B273AB" w:rsidRDefault="00B273AB">
      <w:pPr>
        <w:pStyle w:val="TOC5"/>
        <w:rPr>
          <w:rFonts w:asciiTheme="minorHAnsi" w:eastAsiaTheme="minorEastAsia" w:hAnsiTheme="minorHAnsi" w:cstheme="minorBidi"/>
          <w:sz w:val="22"/>
          <w:szCs w:val="22"/>
          <w:lang w:eastAsia="en-GB"/>
        </w:rPr>
      </w:pPr>
      <w:r>
        <w:lastRenderedPageBreak/>
        <w:t>6.5B.4.2.1</w:t>
      </w:r>
      <w:r>
        <w:rPr>
          <w:rFonts w:asciiTheme="minorHAnsi" w:eastAsiaTheme="minorEastAsia" w:hAnsiTheme="minorHAnsi" w:cstheme="minorBidi"/>
          <w:sz w:val="22"/>
          <w:szCs w:val="22"/>
          <w:lang w:eastAsia="en-GB"/>
        </w:rPr>
        <w:tab/>
      </w:r>
      <w:r>
        <w:t>Minimum requirement (network signalled value "NS_04")</w:t>
      </w:r>
      <w:r>
        <w:tab/>
        <w:t>896</w:t>
      </w:r>
    </w:p>
    <w:p w14:paraId="486FE40E"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6.5B.4.3</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896</w:t>
      </w:r>
    </w:p>
    <w:p w14:paraId="078CCA73" w14:textId="77777777" w:rsidR="00B273AB" w:rsidRDefault="00B273AB">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896</w:t>
      </w:r>
    </w:p>
    <w:p w14:paraId="3F3F5DB1" w14:textId="77777777" w:rsidR="00B273AB" w:rsidRDefault="00B273AB">
      <w:pPr>
        <w:pStyle w:val="TOC4"/>
        <w:rPr>
          <w:rFonts w:asciiTheme="minorHAnsi" w:eastAsiaTheme="minorEastAsia" w:hAnsiTheme="minorHAnsi" w:cstheme="minorBidi"/>
          <w:sz w:val="22"/>
          <w:szCs w:val="22"/>
          <w:lang w:eastAsia="en-GB"/>
        </w:rPr>
      </w:pPr>
      <w:r w:rsidRPr="00C65A2A">
        <w:rPr>
          <w:lang w:val="de-DE"/>
        </w:rPr>
        <w:t>6.5B.4.4</w:t>
      </w:r>
      <w:r>
        <w:rPr>
          <w:rFonts w:asciiTheme="minorHAnsi" w:eastAsiaTheme="minorEastAsia" w:hAnsiTheme="minorHAnsi" w:cstheme="minorBidi"/>
          <w:sz w:val="22"/>
          <w:szCs w:val="22"/>
          <w:lang w:eastAsia="en-GB"/>
        </w:rPr>
        <w:tab/>
      </w:r>
      <w:r w:rsidRPr="00C65A2A">
        <w:rPr>
          <w:lang w:val="de-DE"/>
        </w:rPr>
        <w:t>Inter-band EN-DC within FR1</w:t>
      </w:r>
      <w:r>
        <w:tab/>
        <w:t>897</w:t>
      </w:r>
    </w:p>
    <w:p w14:paraId="7CFA26D0" w14:textId="77777777" w:rsidR="00B273AB" w:rsidRDefault="00B273AB">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897</w:t>
      </w:r>
    </w:p>
    <w:p w14:paraId="23AFFFC3" w14:textId="77777777" w:rsidR="00B273AB" w:rsidRDefault="00B273AB">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897</w:t>
      </w:r>
    </w:p>
    <w:p w14:paraId="31F39B9B" w14:textId="77777777" w:rsidR="00B273AB" w:rsidRDefault="00B273AB">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897</w:t>
      </w:r>
    </w:p>
    <w:p w14:paraId="69A552E3" w14:textId="77777777" w:rsidR="00B273AB" w:rsidRDefault="00B273A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897</w:t>
      </w:r>
    </w:p>
    <w:p w14:paraId="0669B68B"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6.5B.5.1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897</w:t>
      </w:r>
    </w:p>
    <w:p w14:paraId="208CB170"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6.5B.5.2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897</w:t>
      </w:r>
    </w:p>
    <w:p w14:paraId="507FDF57" w14:textId="77777777" w:rsidR="00B273AB" w:rsidRDefault="00B273AB">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897</w:t>
      </w:r>
    </w:p>
    <w:p w14:paraId="54A7FBA6" w14:textId="77777777" w:rsidR="00B273AB" w:rsidRDefault="00B273AB">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897</w:t>
      </w:r>
    </w:p>
    <w:p w14:paraId="4B6DF07C" w14:textId="77777777" w:rsidR="00B273AB" w:rsidRDefault="00B273AB">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897</w:t>
      </w:r>
    </w:p>
    <w:p w14:paraId="53AFB570" w14:textId="77777777" w:rsidR="00B273AB" w:rsidRDefault="00B273AB">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897</w:t>
      </w:r>
    </w:p>
    <w:p w14:paraId="16D07536" w14:textId="77777777" w:rsidR="00B273AB" w:rsidRDefault="00B273AB">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898</w:t>
      </w:r>
    </w:p>
    <w:p w14:paraId="562D6531" w14:textId="77777777" w:rsidR="00B273AB" w:rsidRDefault="00B273A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898</w:t>
      </w:r>
    </w:p>
    <w:p w14:paraId="268FFB11" w14:textId="77777777" w:rsidR="00B273AB" w:rsidRDefault="00B273A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898</w:t>
      </w:r>
    </w:p>
    <w:p w14:paraId="7C9F9516" w14:textId="77777777" w:rsidR="00B273AB" w:rsidRDefault="00B273AB">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898</w:t>
      </w:r>
    </w:p>
    <w:p w14:paraId="11276C00" w14:textId="77777777" w:rsidR="00B273AB" w:rsidRDefault="00B273A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898</w:t>
      </w:r>
    </w:p>
    <w:p w14:paraId="3066EAFB" w14:textId="77777777" w:rsidR="00B273AB" w:rsidRDefault="00B273A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898</w:t>
      </w:r>
    </w:p>
    <w:p w14:paraId="775174C0" w14:textId="77777777" w:rsidR="00B273AB" w:rsidRDefault="00B273A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898</w:t>
      </w:r>
    </w:p>
    <w:p w14:paraId="0AF8D43A" w14:textId="77777777" w:rsidR="00B273AB" w:rsidRDefault="00B273A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898</w:t>
      </w:r>
    </w:p>
    <w:p w14:paraId="06F26CE5" w14:textId="77777777" w:rsidR="00B273AB" w:rsidRDefault="00B273A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898</w:t>
      </w:r>
    </w:p>
    <w:p w14:paraId="1D484D08" w14:textId="77777777" w:rsidR="00B273AB" w:rsidRDefault="00B273A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898</w:t>
      </w:r>
    </w:p>
    <w:p w14:paraId="79BFFC73" w14:textId="77777777" w:rsidR="00B273AB" w:rsidRDefault="00B273AB">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898</w:t>
      </w:r>
    </w:p>
    <w:p w14:paraId="5544D218" w14:textId="77777777" w:rsidR="00B273AB" w:rsidRDefault="00B273AB">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898</w:t>
      </w:r>
    </w:p>
    <w:p w14:paraId="4C3CC88C" w14:textId="77777777" w:rsidR="00B273AB" w:rsidRDefault="00B273A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898</w:t>
      </w:r>
    </w:p>
    <w:p w14:paraId="52E676EE" w14:textId="77777777" w:rsidR="00B273AB" w:rsidRDefault="00B273AB">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898</w:t>
      </w:r>
    </w:p>
    <w:p w14:paraId="6E6D5AA8" w14:textId="77777777" w:rsidR="00B273AB" w:rsidRDefault="00B273AB">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899</w:t>
      </w:r>
    </w:p>
    <w:p w14:paraId="743BC2D5" w14:textId="77777777" w:rsidR="00B273AB" w:rsidRDefault="00B273AB">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901</w:t>
      </w:r>
    </w:p>
    <w:p w14:paraId="33AE637C" w14:textId="77777777" w:rsidR="00B273AB" w:rsidRDefault="00B273AB">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901</w:t>
      </w:r>
    </w:p>
    <w:p w14:paraId="442B5A7F" w14:textId="77777777" w:rsidR="00B273AB" w:rsidRDefault="00B273AB">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901</w:t>
      </w:r>
    </w:p>
    <w:p w14:paraId="4E3B9ACB" w14:textId="77777777" w:rsidR="00B273AB" w:rsidRDefault="00B273A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902</w:t>
      </w:r>
    </w:p>
    <w:p w14:paraId="5FAE43B9" w14:textId="77777777" w:rsidR="00B273AB" w:rsidRDefault="00B273A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902</w:t>
      </w:r>
    </w:p>
    <w:p w14:paraId="3B68F237" w14:textId="77777777" w:rsidR="00B273AB" w:rsidRDefault="00B273A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902</w:t>
      </w:r>
    </w:p>
    <w:p w14:paraId="4420F1EF" w14:textId="77777777" w:rsidR="00B273AB" w:rsidRDefault="00B273A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902</w:t>
      </w:r>
    </w:p>
    <w:p w14:paraId="3EEE4261" w14:textId="77777777" w:rsidR="00B273AB" w:rsidRDefault="00B273AB">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902</w:t>
      </w:r>
    </w:p>
    <w:p w14:paraId="557553EF" w14:textId="77777777" w:rsidR="00B273AB" w:rsidRDefault="00B273AB">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902</w:t>
      </w:r>
    </w:p>
    <w:p w14:paraId="1121E9B8" w14:textId="77777777" w:rsidR="00B273AB" w:rsidRDefault="00B273AB">
      <w:pPr>
        <w:pStyle w:val="TOC3"/>
        <w:rPr>
          <w:rFonts w:asciiTheme="minorHAnsi" w:eastAsiaTheme="minorEastAsia" w:hAnsiTheme="minorHAnsi" w:cstheme="minorBidi"/>
          <w:sz w:val="22"/>
          <w:szCs w:val="22"/>
          <w:lang w:eastAsia="en-GB"/>
        </w:rPr>
      </w:pPr>
      <w:r>
        <w:t>6.</w:t>
      </w:r>
      <w:r w:rsidRPr="00C65A2A">
        <w:rPr>
          <w:iCs/>
        </w:rPr>
        <w:t>6</w:t>
      </w:r>
      <w:r>
        <w:t>B.5</w:t>
      </w:r>
      <w:r>
        <w:rPr>
          <w:rFonts w:asciiTheme="minorHAnsi" w:eastAsiaTheme="minorEastAsia" w:hAnsiTheme="minorHAnsi" w:cstheme="minorBidi"/>
          <w:sz w:val="22"/>
          <w:szCs w:val="22"/>
          <w:lang w:eastAsia="en-GB"/>
        </w:rPr>
        <w:tab/>
      </w:r>
      <w:r>
        <w:t>Inter-band EN-DC including both FR1 and FR2</w:t>
      </w:r>
      <w:r>
        <w:tab/>
        <w:t>902</w:t>
      </w:r>
    </w:p>
    <w:p w14:paraId="5D0FEEEA" w14:textId="77777777" w:rsidR="00B273AB" w:rsidRDefault="00B273A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902</w:t>
      </w:r>
    </w:p>
    <w:p w14:paraId="474D7441" w14:textId="77777777" w:rsidR="00B273AB" w:rsidRDefault="00B273A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902</w:t>
      </w:r>
    </w:p>
    <w:p w14:paraId="0171B503" w14:textId="77777777" w:rsidR="00B273AB" w:rsidRDefault="00B273A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903</w:t>
      </w:r>
    </w:p>
    <w:p w14:paraId="0239EDF0" w14:textId="77777777" w:rsidR="00B273AB" w:rsidRDefault="00B273A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903</w:t>
      </w:r>
    </w:p>
    <w:p w14:paraId="0369CC5C" w14:textId="77777777" w:rsidR="00B273AB" w:rsidRDefault="00B273A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903</w:t>
      </w:r>
    </w:p>
    <w:p w14:paraId="0CD19EEE" w14:textId="77777777" w:rsidR="00B273AB" w:rsidRDefault="00B273A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903</w:t>
      </w:r>
    </w:p>
    <w:p w14:paraId="60CACFD2" w14:textId="77777777" w:rsidR="00B273AB" w:rsidRDefault="00B273A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903</w:t>
      </w:r>
    </w:p>
    <w:p w14:paraId="5F939758" w14:textId="77777777" w:rsidR="00B273AB" w:rsidRDefault="00B273A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C65A2A">
        <w:rPr>
          <w:vertAlign w:val="subscript"/>
        </w:rPr>
        <w:t>IB,c</w:t>
      </w:r>
      <w:r>
        <w:t xml:space="preserve"> for CA</w:t>
      </w:r>
      <w:r>
        <w:tab/>
        <w:t>903</w:t>
      </w:r>
    </w:p>
    <w:p w14:paraId="3C21F13F" w14:textId="77777777" w:rsidR="00B273AB" w:rsidRDefault="00B273A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C65A2A">
        <w:rPr>
          <w:vertAlign w:val="subscript"/>
        </w:rPr>
        <w:t xml:space="preserve">IB,c </w:t>
      </w:r>
      <w:r>
        <w:t>for Inter-band CA between FR1 and FR2</w:t>
      </w:r>
      <w:r>
        <w:tab/>
        <w:t>904</w:t>
      </w:r>
    </w:p>
    <w:p w14:paraId="7D30D566"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7.3A.4</w:t>
      </w:r>
      <w:r>
        <w:rPr>
          <w:rFonts w:asciiTheme="minorHAnsi" w:eastAsiaTheme="minorEastAsia" w:hAnsiTheme="minorHAnsi" w:cstheme="minorBidi"/>
          <w:sz w:val="22"/>
          <w:szCs w:val="22"/>
          <w:lang w:eastAsia="en-GB"/>
        </w:rPr>
        <w:tab/>
      </w:r>
      <w:r w:rsidRPr="00C65A2A">
        <w:rPr>
          <w:rFonts w:eastAsia="MS Mincho"/>
        </w:rPr>
        <w:t>Void</w:t>
      </w:r>
      <w:r>
        <w:tab/>
        <w:t>904</w:t>
      </w:r>
    </w:p>
    <w:p w14:paraId="5577B040" w14:textId="77777777" w:rsidR="00B273AB" w:rsidRDefault="00B273A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904</w:t>
      </w:r>
    </w:p>
    <w:p w14:paraId="6BB16D60" w14:textId="77777777" w:rsidR="00B273AB" w:rsidRDefault="00B273A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904</w:t>
      </w:r>
    </w:p>
    <w:p w14:paraId="10BDEBD2" w14:textId="77777777" w:rsidR="00B273AB" w:rsidRDefault="00B273A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905</w:t>
      </w:r>
    </w:p>
    <w:p w14:paraId="610C9926"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rFonts w:eastAsia="MS Mincho"/>
          <w:lang w:val="fr-FR"/>
        </w:rPr>
        <w:t>7.3B.2.1</w:t>
      </w:r>
      <w:r w:rsidRPr="00B14DF6">
        <w:rPr>
          <w:rFonts w:asciiTheme="minorHAnsi" w:eastAsiaTheme="minorEastAsia" w:hAnsiTheme="minorHAnsi" w:cstheme="minorBidi"/>
          <w:sz w:val="22"/>
          <w:szCs w:val="22"/>
          <w:lang w:val="fr-FR" w:eastAsia="en-GB"/>
        </w:rPr>
        <w:tab/>
      </w:r>
      <w:r w:rsidRPr="00B14DF6">
        <w:rPr>
          <w:rFonts w:eastAsia="MS Mincho"/>
          <w:lang w:val="fr-FR"/>
        </w:rPr>
        <w:t>Intra-band contiguous EN-DC</w:t>
      </w:r>
      <w:r w:rsidRPr="00B14DF6">
        <w:rPr>
          <w:lang w:val="fr-FR"/>
        </w:rPr>
        <w:tab/>
        <w:t>905</w:t>
      </w:r>
    </w:p>
    <w:p w14:paraId="3B5C3A0C"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rFonts w:eastAsia="MS Mincho"/>
          <w:lang w:val="fr-FR"/>
        </w:rPr>
        <w:t>7.3B.2.2</w:t>
      </w:r>
      <w:r w:rsidRPr="00B14DF6">
        <w:rPr>
          <w:rFonts w:asciiTheme="minorHAnsi" w:eastAsiaTheme="minorEastAsia" w:hAnsiTheme="minorHAnsi" w:cstheme="minorBidi"/>
          <w:sz w:val="22"/>
          <w:szCs w:val="22"/>
          <w:lang w:val="fr-FR" w:eastAsia="en-GB"/>
        </w:rPr>
        <w:tab/>
      </w:r>
      <w:r w:rsidRPr="00C65A2A">
        <w:rPr>
          <w:rFonts w:eastAsia="MS Mincho"/>
          <w:lang w:val="fr-FR"/>
        </w:rPr>
        <w:t>Intra-band non-contiguous EN-DC</w:t>
      </w:r>
      <w:r w:rsidRPr="00B14DF6">
        <w:rPr>
          <w:lang w:val="fr-FR"/>
        </w:rPr>
        <w:tab/>
        <w:t>907</w:t>
      </w:r>
    </w:p>
    <w:p w14:paraId="5C2B9FC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7.3B.2.3</w:t>
      </w:r>
      <w:r>
        <w:rPr>
          <w:rFonts w:asciiTheme="minorHAnsi" w:eastAsiaTheme="minorEastAsia" w:hAnsiTheme="minorHAnsi" w:cstheme="minorBidi"/>
          <w:sz w:val="22"/>
          <w:szCs w:val="22"/>
          <w:lang w:eastAsia="en-GB"/>
        </w:rPr>
        <w:tab/>
      </w:r>
      <w:r w:rsidRPr="00C65A2A">
        <w:rPr>
          <w:rFonts w:eastAsia="MS Mincho"/>
        </w:rPr>
        <w:t>Inter-band EN-DC within FR1</w:t>
      </w:r>
      <w:r>
        <w:tab/>
        <w:t>907</w:t>
      </w:r>
    </w:p>
    <w:p w14:paraId="109D385D" w14:textId="77777777" w:rsidR="00B273AB" w:rsidRDefault="00B273AB">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907</w:t>
      </w:r>
    </w:p>
    <w:p w14:paraId="7A87FB8F" w14:textId="77777777" w:rsidR="00B273AB" w:rsidRDefault="00B273A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907</w:t>
      </w:r>
    </w:p>
    <w:p w14:paraId="4DCA8A7E" w14:textId="77777777" w:rsidR="00B273AB" w:rsidRDefault="00B273A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914</w:t>
      </w:r>
    </w:p>
    <w:p w14:paraId="6E2FF330" w14:textId="77777777" w:rsidR="00B273AB" w:rsidRDefault="00B273A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917</w:t>
      </w:r>
    </w:p>
    <w:p w14:paraId="40917C76" w14:textId="77777777" w:rsidR="00B273AB" w:rsidRDefault="00B273A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917</w:t>
      </w:r>
    </w:p>
    <w:p w14:paraId="286096CE" w14:textId="77777777" w:rsidR="00B273AB" w:rsidRDefault="00B273A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924</w:t>
      </w:r>
    </w:p>
    <w:p w14:paraId="1C8631CF" w14:textId="77777777" w:rsidR="00B273AB" w:rsidRDefault="00B273AB">
      <w:pPr>
        <w:pStyle w:val="TOC6"/>
        <w:rPr>
          <w:rFonts w:asciiTheme="minorHAnsi" w:eastAsiaTheme="minorEastAsia" w:hAnsiTheme="minorHAnsi" w:cstheme="minorBidi"/>
          <w:sz w:val="22"/>
          <w:szCs w:val="22"/>
          <w:lang w:eastAsia="en-GB"/>
        </w:rPr>
      </w:pPr>
      <w:r>
        <w:lastRenderedPageBreak/>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633184ED" w14:textId="77777777" w:rsidR="00B273AB" w:rsidRDefault="00B273A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934</w:t>
      </w:r>
    </w:p>
    <w:p w14:paraId="7DC550CF" w14:textId="77777777" w:rsidR="00B273AB" w:rsidRDefault="00B273AB">
      <w:pPr>
        <w:pStyle w:val="TOC6"/>
        <w:rPr>
          <w:rFonts w:asciiTheme="minorHAnsi" w:eastAsiaTheme="minorEastAsia" w:hAnsiTheme="minorHAnsi" w:cstheme="minorBidi"/>
          <w:sz w:val="22"/>
          <w:szCs w:val="22"/>
          <w:lang w:eastAsia="en-GB"/>
        </w:rPr>
      </w:pPr>
      <w:r w:rsidRPr="00C65A2A">
        <w:rPr>
          <w:rFonts w:eastAsia="Times New Roman"/>
        </w:rPr>
        <w:t>7.3B.</w:t>
      </w:r>
      <w:r>
        <w:t>2.</w:t>
      </w:r>
      <w:r w:rsidRPr="00C65A2A">
        <w:rPr>
          <w:rFonts w:eastAsia="Times New Roman"/>
        </w:rPr>
        <w:t>3.5.3</w:t>
      </w:r>
      <w:r>
        <w:rPr>
          <w:rFonts w:asciiTheme="minorHAnsi" w:eastAsiaTheme="minorEastAsia" w:hAnsiTheme="minorHAnsi" w:cstheme="minorBidi"/>
          <w:sz w:val="22"/>
          <w:szCs w:val="22"/>
          <w:lang w:eastAsia="en-GB"/>
        </w:rPr>
        <w:tab/>
      </w:r>
      <w:r>
        <w:t>Void</w:t>
      </w:r>
      <w:r>
        <w:tab/>
        <w:t>986</w:t>
      </w:r>
    </w:p>
    <w:p w14:paraId="15BA17CD" w14:textId="77777777" w:rsidR="00B273AB" w:rsidRDefault="00B273AB">
      <w:pPr>
        <w:pStyle w:val="TOC6"/>
        <w:rPr>
          <w:rFonts w:asciiTheme="minorHAnsi" w:eastAsiaTheme="minorEastAsia" w:hAnsiTheme="minorHAnsi" w:cstheme="minorBidi"/>
          <w:sz w:val="22"/>
          <w:szCs w:val="22"/>
          <w:lang w:eastAsia="en-GB"/>
        </w:rPr>
      </w:pPr>
      <w:r w:rsidRPr="00C65A2A">
        <w:rPr>
          <w:rFonts w:eastAsia="Times New Roman"/>
        </w:rPr>
        <w:t>7.3B.</w:t>
      </w:r>
      <w:r>
        <w:t>2.</w:t>
      </w:r>
      <w:r w:rsidRPr="00C65A2A">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986</w:t>
      </w:r>
    </w:p>
    <w:p w14:paraId="1F2FDE07" w14:textId="77777777" w:rsidR="00B273AB" w:rsidRDefault="00B273A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C65A2A">
        <w:rPr>
          <w:vertAlign w:val="superscript"/>
        </w:rPr>
        <w:t>st</w:t>
      </w:r>
      <w:r>
        <w:t xml:space="preserve"> or 2</w:t>
      </w:r>
      <w:r w:rsidRPr="00C65A2A">
        <w:rPr>
          <w:vertAlign w:val="superscript"/>
        </w:rPr>
        <w:t>nd</w:t>
      </w:r>
      <w:r>
        <w:t xml:space="preserve"> adjacent channel of UL band for EN-DC in NR FR1</w:t>
      </w:r>
      <w:r>
        <w:tab/>
        <w:t>986</w:t>
      </w:r>
    </w:p>
    <w:p w14:paraId="0A65821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7.3B.2.3a</w:t>
      </w:r>
      <w:r>
        <w:rPr>
          <w:rFonts w:asciiTheme="minorHAnsi" w:eastAsiaTheme="minorEastAsia" w:hAnsiTheme="minorHAnsi" w:cstheme="minorBidi"/>
          <w:sz w:val="22"/>
          <w:szCs w:val="22"/>
          <w:lang w:eastAsia="en-GB"/>
        </w:rPr>
        <w:tab/>
      </w:r>
      <w:r w:rsidRPr="00C65A2A">
        <w:rPr>
          <w:rFonts w:eastAsia="MS Mincho"/>
        </w:rPr>
        <w:t>Inter-band NE-DC within FR1</w:t>
      </w:r>
      <w:r>
        <w:tab/>
        <w:t>987</w:t>
      </w:r>
    </w:p>
    <w:p w14:paraId="733D8EFD" w14:textId="77777777" w:rsidR="00B273AB" w:rsidRDefault="00B273AB">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987</w:t>
      </w:r>
    </w:p>
    <w:p w14:paraId="1BA374CD" w14:textId="77777777" w:rsidR="00B273AB" w:rsidRDefault="00B273A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987</w:t>
      </w:r>
    </w:p>
    <w:p w14:paraId="68C49DBC"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987</w:t>
      </w:r>
    </w:p>
    <w:p w14:paraId="59E41727"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987</w:t>
      </w:r>
    </w:p>
    <w:p w14:paraId="1E59158D"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988</w:t>
      </w:r>
    </w:p>
    <w:p w14:paraId="5A9C88A7"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7.3B.2.4</w:t>
      </w:r>
      <w:r>
        <w:rPr>
          <w:rFonts w:asciiTheme="minorHAnsi" w:eastAsiaTheme="minorEastAsia" w:hAnsiTheme="minorHAnsi" w:cstheme="minorBidi"/>
          <w:sz w:val="22"/>
          <w:szCs w:val="22"/>
          <w:lang w:eastAsia="en-GB"/>
        </w:rPr>
        <w:tab/>
      </w:r>
      <w:r w:rsidRPr="00C65A2A">
        <w:rPr>
          <w:rFonts w:eastAsia="MS Mincho"/>
        </w:rPr>
        <w:t>Inter-band EN-DC including FR2</w:t>
      </w:r>
      <w:r>
        <w:tab/>
        <w:t>988</w:t>
      </w:r>
    </w:p>
    <w:p w14:paraId="423364FB" w14:textId="77777777" w:rsidR="00B273AB" w:rsidRDefault="00B273A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988</w:t>
      </w:r>
    </w:p>
    <w:p w14:paraId="48B5C3C1"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7.3B.2.5</w:t>
      </w:r>
      <w:r>
        <w:rPr>
          <w:rFonts w:asciiTheme="minorHAnsi" w:eastAsiaTheme="minorEastAsia" w:hAnsiTheme="minorHAnsi" w:cstheme="minorBidi"/>
          <w:sz w:val="22"/>
          <w:szCs w:val="22"/>
          <w:lang w:eastAsia="en-GB"/>
        </w:rPr>
        <w:tab/>
      </w:r>
      <w:r w:rsidRPr="00C65A2A">
        <w:rPr>
          <w:rFonts w:eastAsia="MS Mincho"/>
        </w:rPr>
        <w:t>Inter-band EN-DC including both FR1 and FR2</w:t>
      </w:r>
      <w:r>
        <w:tab/>
        <w:t>988</w:t>
      </w:r>
    </w:p>
    <w:p w14:paraId="0023A366" w14:textId="77777777" w:rsidR="00B273AB" w:rsidRDefault="00B273A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988</w:t>
      </w:r>
    </w:p>
    <w:p w14:paraId="7240433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7.3B.3</w:t>
      </w:r>
      <w:r>
        <w:rPr>
          <w:rFonts w:asciiTheme="minorHAnsi" w:eastAsiaTheme="minorEastAsia" w:hAnsiTheme="minorHAnsi" w:cstheme="minorBidi"/>
          <w:sz w:val="22"/>
          <w:szCs w:val="22"/>
          <w:lang w:eastAsia="en-GB"/>
        </w:rPr>
        <w:tab/>
      </w:r>
      <w:r>
        <w:t>ΔR</w:t>
      </w:r>
      <w:r w:rsidRPr="00C65A2A">
        <w:rPr>
          <w:vertAlign w:val="subscript"/>
        </w:rPr>
        <w:t>IB,c</w:t>
      </w:r>
      <w:r>
        <w:t>, ΔR</w:t>
      </w:r>
      <w:r w:rsidRPr="00C65A2A">
        <w:rPr>
          <w:vertAlign w:val="subscript"/>
        </w:rPr>
        <w:t>IBNC</w:t>
      </w:r>
      <w:r>
        <w:t xml:space="preserve"> for DC</w:t>
      </w:r>
      <w:r>
        <w:tab/>
        <w:t>988</w:t>
      </w:r>
    </w:p>
    <w:p w14:paraId="265E7F0D"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7.3B.3.0</w:t>
      </w:r>
      <w:r>
        <w:rPr>
          <w:rFonts w:asciiTheme="minorHAnsi" w:eastAsiaTheme="minorEastAsia" w:hAnsiTheme="minorHAnsi" w:cstheme="minorBidi"/>
          <w:sz w:val="22"/>
          <w:szCs w:val="22"/>
          <w:lang w:eastAsia="en-GB"/>
        </w:rPr>
        <w:tab/>
      </w:r>
      <w:r w:rsidRPr="00C65A2A">
        <w:rPr>
          <w:rFonts w:eastAsia="MS Mincho"/>
        </w:rPr>
        <w:t>General</w:t>
      </w:r>
      <w:r>
        <w:tab/>
        <w:t>988</w:t>
      </w:r>
    </w:p>
    <w:p w14:paraId="123CEC45" w14:textId="77777777" w:rsidR="00B273AB" w:rsidRDefault="00B273AB">
      <w:pPr>
        <w:pStyle w:val="TOC4"/>
        <w:rPr>
          <w:rFonts w:asciiTheme="minorHAnsi" w:eastAsiaTheme="minorEastAsia" w:hAnsiTheme="minorHAnsi" w:cstheme="minorBidi"/>
          <w:sz w:val="22"/>
          <w:szCs w:val="22"/>
          <w:lang w:eastAsia="en-GB"/>
        </w:rPr>
      </w:pPr>
      <w:r w:rsidRPr="00B14DF6">
        <w:rPr>
          <w:rFonts w:eastAsia="MS Mincho"/>
        </w:rPr>
        <w:t>7.3B.3.1</w:t>
      </w:r>
      <w:r>
        <w:rPr>
          <w:rFonts w:asciiTheme="minorHAnsi" w:eastAsiaTheme="minorEastAsia" w:hAnsiTheme="minorHAnsi" w:cstheme="minorBidi"/>
          <w:sz w:val="22"/>
          <w:szCs w:val="22"/>
          <w:lang w:eastAsia="en-GB"/>
        </w:rPr>
        <w:tab/>
      </w:r>
      <w:r w:rsidRPr="00B14DF6">
        <w:rPr>
          <w:rFonts w:eastAsia="MS Mincho"/>
        </w:rPr>
        <w:t>Intra-band contiguous EN-DC</w:t>
      </w:r>
      <w:r>
        <w:tab/>
        <w:t>990</w:t>
      </w:r>
    </w:p>
    <w:p w14:paraId="4640BEAD" w14:textId="77777777" w:rsidR="00B273AB" w:rsidRDefault="00B273AB">
      <w:pPr>
        <w:pStyle w:val="TOC4"/>
        <w:rPr>
          <w:rFonts w:asciiTheme="minorHAnsi" w:eastAsiaTheme="minorEastAsia" w:hAnsiTheme="minorHAnsi" w:cstheme="minorBidi"/>
          <w:sz w:val="22"/>
          <w:szCs w:val="22"/>
          <w:lang w:eastAsia="en-GB"/>
        </w:rPr>
      </w:pPr>
      <w:r w:rsidRPr="00B14DF6">
        <w:rPr>
          <w:rFonts w:eastAsia="MS Mincho"/>
        </w:rPr>
        <w:t>7.3B.3.2</w:t>
      </w:r>
      <w:r>
        <w:rPr>
          <w:rFonts w:asciiTheme="minorHAnsi" w:eastAsiaTheme="minorEastAsia" w:hAnsiTheme="minorHAnsi" w:cstheme="minorBidi"/>
          <w:sz w:val="22"/>
          <w:szCs w:val="22"/>
          <w:lang w:eastAsia="en-GB"/>
        </w:rPr>
        <w:tab/>
      </w:r>
      <w:r w:rsidRPr="00B14DF6">
        <w:rPr>
          <w:rFonts w:eastAsia="MS Mincho"/>
        </w:rPr>
        <w:t>Intra-band non-contiguous EN-DC</w:t>
      </w:r>
      <w:r>
        <w:tab/>
        <w:t>990</w:t>
      </w:r>
    </w:p>
    <w:p w14:paraId="3CDFC1B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7.3B.3.3</w:t>
      </w:r>
      <w:r>
        <w:rPr>
          <w:rFonts w:asciiTheme="minorHAnsi" w:eastAsiaTheme="minorEastAsia" w:hAnsiTheme="minorHAnsi" w:cstheme="minorBidi"/>
          <w:sz w:val="22"/>
          <w:szCs w:val="22"/>
          <w:lang w:eastAsia="en-GB"/>
        </w:rPr>
        <w:tab/>
      </w:r>
      <w:r w:rsidRPr="00C65A2A">
        <w:rPr>
          <w:rFonts w:eastAsia="MS Mincho"/>
        </w:rPr>
        <w:t>Inter-band EN-DC within FR1</w:t>
      </w:r>
      <w:r>
        <w:tab/>
        <w:t>997</w:t>
      </w:r>
    </w:p>
    <w:p w14:paraId="6F18A07D" w14:textId="77777777" w:rsidR="00B273AB" w:rsidRDefault="00B273A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in two bands</w:t>
      </w:r>
      <w:r>
        <w:tab/>
        <w:t>997</w:t>
      </w:r>
    </w:p>
    <w:p w14:paraId="1ED1CF07" w14:textId="77777777" w:rsidR="00B273AB" w:rsidRDefault="00B273A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1001</w:t>
      </w:r>
    </w:p>
    <w:p w14:paraId="71FFFD82" w14:textId="77777777" w:rsidR="00B273AB" w:rsidRDefault="00B273A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four bands</w:t>
      </w:r>
      <w:r>
        <w:tab/>
        <w:t>1022</w:t>
      </w:r>
    </w:p>
    <w:p w14:paraId="04AD4663" w14:textId="77777777" w:rsidR="00B273AB" w:rsidRDefault="00B273A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five bands</w:t>
      </w:r>
      <w:r>
        <w:tab/>
        <w:t>1053</w:t>
      </w:r>
    </w:p>
    <w:p w14:paraId="0671F5A5" w14:textId="77777777" w:rsidR="00B273AB" w:rsidRDefault="00B273A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six bands</w:t>
      </w:r>
      <w:r>
        <w:tab/>
        <w:t>1068</w:t>
      </w:r>
    </w:p>
    <w:p w14:paraId="5CE97ED3"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7.3B.3.3a</w:t>
      </w:r>
      <w:r>
        <w:rPr>
          <w:rFonts w:asciiTheme="minorHAnsi" w:eastAsiaTheme="minorEastAsia" w:hAnsiTheme="minorHAnsi" w:cstheme="minorBidi"/>
          <w:sz w:val="22"/>
          <w:szCs w:val="22"/>
          <w:lang w:eastAsia="en-GB"/>
        </w:rPr>
        <w:tab/>
      </w:r>
      <w:r w:rsidRPr="00C65A2A">
        <w:rPr>
          <w:rFonts w:eastAsia="MS Mincho"/>
        </w:rPr>
        <w:t>Inter-band NE-DC within FR1</w:t>
      </w:r>
      <w:r>
        <w:tab/>
        <w:t>1070</w:t>
      </w:r>
    </w:p>
    <w:p w14:paraId="04B35439"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7.3B.3.4</w:t>
      </w:r>
      <w:r>
        <w:rPr>
          <w:rFonts w:asciiTheme="minorHAnsi" w:eastAsiaTheme="minorEastAsia" w:hAnsiTheme="minorHAnsi" w:cstheme="minorBidi"/>
          <w:sz w:val="22"/>
          <w:szCs w:val="22"/>
          <w:lang w:eastAsia="en-GB"/>
        </w:rPr>
        <w:tab/>
      </w:r>
      <w:r w:rsidRPr="00C65A2A">
        <w:rPr>
          <w:rFonts w:eastAsia="MS Mincho"/>
        </w:rPr>
        <w:t>Inter-band EN-DC including FR2</w:t>
      </w:r>
      <w:r>
        <w:tab/>
        <w:t>1070</w:t>
      </w:r>
    </w:p>
    <w:p w14:paraId="6EB2D3F0" w14:textId="77777777" w:rsidR="00B273AB" w:rsidRDefault="00B273A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in two bands</w:t>
      </w:r>
      <w:r>
        <w:tab/>
        <w:t>1070</w:t>
      </w:r>
    </w:p>
    <w:p w14:paraId="5D799818" w14:textId="77777777" w:rsidR="00B273AB" w:rsidRDefault="00B273A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1070</w:t>
      </w:r>
    </w:p>
    <w:p w14:paraId="1CCCBEF1" w14:textId="77777777" w:rsidR="00B273AB" w:rsidRDefault="00B273A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C65A2A">
        <w:rPr>
          <w:vertAlign w:val="subscript"/>
        </w:rPr>
        <w:t xml:space="preserve">IB,c </w:t>
      </w:r>
      <w:r>
        <w:t>for EN-DC four bands</w:t>
      </w:r>
      <w:r>
        <w:tab/>
        <w:t>1071</w:t>
      </w:r>
    </w:p>
    <w:p w14:paraId="75C5DE71" w14:textId="77777777" w:rsidR="00B273AB" w:rsidRDefault="00B273A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C65A2A">
        <w:rPr>
          <w:vertAlign w:val="subscript"/>
        </w:rPr>
        <w:t xml:space="preserve">IB,c </w:t>
      </w:r>
      <w:r>
        <w:t>for EN-DC five bands</w:t>
      </w:r>
      <w:r>
        <w:tab/>
        <w:t>1071</w:t>
      </w:r>
    </w:p>
    <w:p w14:paraId="42F38C69" w14:textId="77777777" w:rsidR="00B273AB" w:rsidRDefault="00B273A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1071</w:t>
      </w:r>
    </w:p>
    <w:p w14:paraId="145E7FA0" w14:textId="77777777" w:rsidR="00B273AB" w:rsidRDefault="00B273AB">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1071</w:t>
      </w:r>
    </w:p>
    <w:p w14:paraId="0852CAA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7.3B.3.5</w:t>
      </w:r>
      <w:r>
        <w:rPr>
          <w:rFonts w:asciiTheme="minorHAnsi" w:eastAsiaTheme="minorEastAsia" w:hAnsiTheme="minorHAnsi" w:cstheme="minorBidi"/>
          <w:sz w:val="22"/>
          <w:szCs w:val="22"/>
          <w:lang w:eastAsia="en-GB"/>
        </w:rPr>
        <w:tab/>
      </w:r>
      <w:r w:rsidRPr="00C65A2A">
        <w:rPr>
          <w:rFonts w:eastAsia="MS Mincho"/>
        </w:rPr>
        <w:t>Inter-band EN-DC including both FR1 and FR2</w:t>
      </w:r>
      <w:r>
        <w:tab/>
        <w:t>1071</w:t>
      </w:r>
    </w:p>
    <w:p w14:paraId="6B365FD5" w14:textId="77777777" w:rsidR="00B273AB" w:rsidRDefault="00B273A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1071</w:t>
      </w:r>
    </w:p>
    <w:p w14:paraId="20075A6E" w14:textId="77777777" w:rsidR="00B273AB" w:rsidRDefault="00B273A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four bands</w:t>
      </w:r>
      <w:r>
        <w:tab/>
        <w:t>1071</w:t>
      </w:r>
    </w:p>
    <w:p w14:paraId="5524DEBD" w14:textId="77777777" w:rsidR="00B273AB" w:rsidRDefault="00B273A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five bands</w:t>
      </w:r>
      <w:r>
        <w:tab/>
        <w:t>1071</w:t>
      </w:r>
    </w:p>
    <w:p w14:paraId="0281DC05" w14:textId="77777777" w:rsidR="00B273AB" w:rsidRDefault="00B273A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six bands</w:t>
      </w:r>
      <w:r>
        <w:tab/>
        <w:t>1071</w:t>
      </w:r>
    </w:p>
    <w:p w14:paraId="4AE259BF" w14:textId="77777777" w:rsidR="00B273AB" w:rsidRDefault="00B273AB">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1072</w:t>
      </w:r>
    </w:p>
    <w:p w14:paraId="6899DB7D" w14:textId="77777777" w:rsidR="00B273AB" w:rsidRDefault="00B273AB">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1072</w:t>
      </w:r>
    </w:p>
    <w:p w14:paraId="718638DA" w14:textId="77777777" w:rsidR="00B273AB" w:rsidRDefault="00B273AB">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1072</w:t>
      </w:r>
    </w:p>
    <w:p w14:paraId="453FF95B" w14:textId="77777777" w:rsidR="00B273AB" w:rsidRDefault="00B273AB">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1072</w:t>
      </w:r>
    </w:p>
    <w:p w14:paraId="424E0322"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7.3E.2.2</w:t>
      </w:r>
      <w:r w:rsidRPr="00B14DF6">
        <w:rPr>
          <w:rFonts w:asciiTheme="minorHAnsi" w:eastAsiaTheme="minorEastAsia" w:hAnsiTheme="minorHAnsi" w:cstheme="minorBidi"/>
          <w:sz w:val="22"/>
          <w:szCs w:val="22"/>
          <w:lang w:val="fr-FR" w:eastAsia="en-GB"/>
        </w:rPr>
        <w:tab/>
      </w:r>
      <w:r w:rsidRPr="00C65A2A">
        <w:rPr>
          <w:lang w:val="fr-FR"/>
        </w:rPr>
        <w:t>Intra-band non-contiguous V2X</w:t>
      </w:r>
      <w:r w:rsidRPr="00B14DF6">
        <w:rPr>
          <w:lang w:val="fr-FR"/>
        </w:rPr>
        <w:tab/>
        <w:t>1072</w:t>
      </w:r>
    </w:p>
    <w:p w14:paraId="45DAF87B" w14:textId="77777777" w:rsidR="00B273AB" w:rsidRDefault="00B273AB">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1072</w:t>
      </w:r>
    </w:p>
    <w:p w14:paraId="7C7B6B4F" w14:textId="77777777" w:rsidR="00B273AB" w:rsidRDefault="00B273AB">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1072</w:t>
      </w:r>
    </w:p>
    <w:p w14:paraId="25D0B3BB" w14:textId="77777777" w:rsidR="00B273AB" w:rsidRDefault="00B273AB">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1073</w:t>
      </w:r>
    </w:p>
    <w:p w14:paraId="528BD47D" w14:textId="77777777" w:rsidR="00B273AB" w:rsidRDefault="00B273A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1074</w:t>
      </w:r>
    </w:p>
    <w:p w14:paraId="5963AB28" w14:textId="77777777" w:rsidR="00B273AB" w:rsidRDefault="00B273A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1074</w:t>
      </w:r>
    </w:p>
    <w:p w14:paraId="5FA9FF03" w14:textId="77777777" w:rsidR="00B273AB" w:rsidRDefault="00B273A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1074</w:t>
      </w:r>
    </w:p>
    <w:p w14:paraId="17A8FBFF" w14:textId="77777777" w:rsidR="00B273AB" w:rsidRDefault="00B273A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1074</w:t>
      </w:r>
    </w:p>
    <w:p w14:paraId="48D81A50" w14:textId="77777777" w:rsidR="00B273AB" w:rsidRDefault="00B273A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1074</w:t>
      </w:r>
    </w:p>
    <w:p w14:paraId="25763D24"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7.4B.3</w:t>
      </w:r>
      <w:r>
        <w:rPr>
          <w:rFonts w:asciiTheme="minorHAnsi" w:eastAsiaTheme="minorEastAsia" w:hAnsiTheme="minorHAnsi" w:cstheme="minorBidi"/>
          <w:sz w:val="22"/>
          <w:szCs w:val="22"/>
          <w:lang w:eastAsia="en-GB"/>
        </w:rPr>
        <w:tab/>
      </w:r>
      <w:r>
        <w:t>Inter-band EN-DC within FR1</w:t>
      </w:r>
      <w:r>
        <w:tab/>
        <w:t>1074</w:t>
      </w:r>
    </w:p>
    <w:p w14:paraId="44144BE5" w14:textId="77777777" w:rsidR="00B273AB" w:rsidRDefault="00B273AB">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1074</w:t>
      </w:r>
    </w:p>
    <w:p w14:paraId="59B06469" w14:textId="77777777" w:rsidR="00B273AB" w:rsidRDefault="00B273AB">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1074</w:t>
      </w:r>
    </w:p>
    <w:p w14:paraId="5F08F047" w14:textId="77777777" w:rsidR="00B273AB" w:rsidRDefault="00B273AB">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1074</w:t>
      </w:r>
    </w:p>
    <w:p w14:paraId="74F6AF5A" w14:textId="77777777" w:rsidR="00B273AB" w:rsidRDefault="00B273AB">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1075</w:t>
      </w:r>
    </w:p>
    <w:p w14:paraId="36B20E8D" w14:textId="77777777" w:rsidR="00B273AB" w:rsidRDefault="00B273AB">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1075</w:t>
      </w:r>
    </w:p>
    <w:p w14:paraId="67E4FEA1" w14:textId="77777777" w:rsidR="00B273AB" w:rsidRDefault="00B273AB">
      <w:pPr>
        <w:pStyle w:val="TOC2"/>
        <w:rPr>
          <w:rFonts w:asciiTheme="minorHAnsi" w:eastAsiaTheme="minorEastAsia" w:hAnsiTheme="minorHAnsi" w:cstheme="minorBidi"/>
          <w:sz w:val="22"/>
          <w:szCs w:val="22"/>
          <w:lang w:eastAsia="en-GB"/>
        </w:rPr>
      </w:pPr>
      <w:r>
        <w:lastRenderedPageBreak/>
        <w:t>7.5</w:t>
      </w:r>
      <w:r>
        <w:rPr>
          <w:rFonts w:asciiTheme="minorHAnsi" w:eastAsiaTheme="minorEastAsia" w:hAnsiTheme="minorHAnsi" w:cstheme="minorBidi"/>
          <w:sz w:val="22"/>
          <w:szCs w:val="22"/>
          <w:lang w:eastAsia="en-GB"/>
        </w:rPr>
        <w:tab/>
      </w:r>
      <w:r>
        <w:t>Void</w:t>
      </w:r>
      <w:r>
        <w:tab/>
        <w:t>1075</w:t>
      </w:r>
    </w:p>
    <w:p w14:paraId="5709444C" w14:textId="77777777" w:rsidR="00B273AB" w:rsidRDefault="00B273A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1075</w:t>
      </w:r>
    </w:p>
    <w:p w14:paraId="198E0156" w14:textId="77777777" w:rsidR="00B273AB" w:rsidRDefault="00B273A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1075</w:t>
      </w:r>
    </w:p>
    <w:p w14:paraId="77D5FF07" w14:textId="77777777" w:rsidR="00B273AB" w:rsidRDefault="00B273A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1075</w:t>
      </w:r>
    </w:p>
    <w:p w14:paraId="67A5B7FC" w14:textId="77777777" w:rsidR="00B273AB" w:rsidRDefault="00B273A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1076</w:t>
      </w:r>
    </w:p>
    <w:p w14:paraId="5B9035E8"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7.5B.3</w:t>
      </w:r>
      <w:r>
        <w:rPr>
          <w:rFonts w:asciiTheme="minorHAnsi" w:eastAsiaTheme="minorEastAsia" w:hAnsiTheme="minorHAnsi" w:cstheme="minorBidi"/>
          <w:sz w:val="22"/>
          <w:szCs w:val="22"/>
          <w:lang w:eastAsia="en-GB"/>
        </w:rPr>
        <w:tab/>
      </w:r>
      <w:r>
        <w:t>Inter-band EN-DC within FR1</w:t>
      </w:r>
      <w:r>
        <w:tab/>
        <w:t>1076</w:t>
      </w:r>
    </w:p>
    <w:p w14:paraId="4670ECAF" w14:textId="77777777" w:rsidR="00B273AB" w:rsidRDefault="00B273AB">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1076</w:t>
      </w:r>
    </w:p>
    <w:p w14:paraId="7534C286" w14:textId="77777777" w:rsidR="00B273AB" w:rsidRDefault="00B273AB">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1076</w:t>
      </w:r>
    </w:p>
    <w:p w14:paraId="04177D6D" w14:textId="77777777" w:rsidR="00B273AB" w:rsidRDefault="00B273AB">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1433840F" w14:textId="77777777" w:rsidR="00B273AB" w:rsidRDefault="00B273AB">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1077</w:t>
      </w:r>
    </w:p>
    <w:p w14:paraId="175DF58A" w14:textId="77777777" w:rsidR="00B273AB" w:rsidRDefault="00B273A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1077</w:t>
      </w:r>
    </w:p>
    <w:p w14:paraId="0AA16A8E" w14:textId="77777777" w:rsidR="00B273AB" w:rsidRDefault="00B273A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1077</w:t>
      </w:r>
    </w:p>
    <w:p w14:paraId="6D817EA2" w14:textId="77777777" w:rsidR="00B273AB" w:rsidRDefault="00B273A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1077</w:t>
      </w:r>
    </w:p>
    <w:p w14:paraId="1BE3FDC5" w14:textId="77777777" w:rsidR="00B273AB" w:rsidRDefault="00B273A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1077</w:t>
      </w:r>
    </w:p>
    <w:p w14:paraId="148B3E38" w14:textId="77777777" w:rsidR="00B273AB" w:rsidRDefault="00B273A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1077</w:t>
      </w:r>
    </w:p>
    <w:p w14:paraId="3CDEA10B" w14:textId="77777777" w:rsidR="00B273AB" w:rsidRDefault="00B273A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1077</w:t>
      </w:r>
    </w:p>
    <w:p w14:paraId="43D4ED66" w14:textId="77777777" w:rsidR="00B273AB" w:rsidRDefault="00B273A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1077</w:t>
      </w:r>
    </w:p>
    <w:p w14:paraId="5AA44A0E" w14:textId="77777777" w:rsidR="00B273AB" w:rsidRDefault="00B273A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1077</w:t>
      </w:r>
    </w:p>
    <w:p w14:paraId="6BB9D96B" w14:textId="77777777" w:rsidR="00B273AB" w:rsidRDefault="00B273AB">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1078</w:t>
      </w:r>
    </w:p>
    <w:p w14:paraId="53D6D202" w14:textId="77777777" w:rsidR="00B273AB" w:rsidRDefault="00B273AB">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1078</w:t>
      </w:r>
    </w:p>
    <w:p w14:paraId="7343858B" w14:textId="77777777" w:rsidR="00B273AB" w:rsidRDefault="00B273AB">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00671824" w14:textId="77777777" w:rsidR="00B273AB" w:rsidRDefault="00B273AB">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1078</w:t>
      </w:r>
    </w:p>
    <w:p w14:paraId="0E15CD43" w14:textId="77777777" w:rsidR="00B273AB" w:rsidRDefault="00B273AB">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Void</w:t>
      </w:r>
      <w:r>
        <w:tab/>
        <w:t>1078</w:t>
      </w:r>
    </w:p>
    <w:p w14:paraId="75702EF2"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7.6B.3</w:t>
      </w:r>
      <w:r>
        <w:rPr>
          <w:rFonts w:asciiTheme="minorHAnsi" w:eastAsiaTheme="minorEastAsia" w:hAnsiTheme="minorHAnsi" w:cstheme="minorBidi"/>
          <w:sz w:val="22"/>
          <w:szCs w:val="22"/>
          <w:lang w:eastAsia="en-GB"/>
        </w:rPr>
        <w:tab/>
      </w:r>
      <w:r>
        <w:t>Out-of-band blocking for DC in FR1</w:t>
      </w:r>
      <w:r>
        <w:tab/>
        <w:t>1078</w:t>
      </w:r>
    </w:p>
    <w:p w14:paraId="6BC5FD8B" w14:textId="77777777" w:rsidR="00B273AB" w:rsidRDefault="00B273A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1078</w:t>
      </w:r>
    </w:p>
    <w:p w14:paraId="259CA4AD" w14:textId="77777777" w:rsidR="00B273AB" w:rsidRDefault="00B273A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1078</w:t>
      </w:r>
    </w:p>
    <w:p w14:paraId="056638F9" w14:textId="77777777" w:rsidR="00B273AB" w:rsidRDefault="00B273A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1079</w:t>
      </w:r>
    </w:p>
    <w:p w14:paraId="3DA45DCE" w14:textId="77777777" w:rsidR="00B273AB" w:rsidRDefault="00B273AB">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1080</w:t>
      </w:r>
    </w:p>
    <w:p w14:paraId="65AF8E43" w14:textId="77777777" w:rsidR="00B273AB" w:rsidRDefault="00B273AB">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1080</w:t>
      </w:r>
    </w:p>
    <w:p w14:paraId="1AF185CC" w14:textId="77777777" w:rsidR="00B273AB" w:rsidRDefault="00B273AB">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1080</w:t>
      </w:r>
    </w:p>
    <w:p w14:paraId="3EA69456" w14:textId="77777777" w:rsidR="00B273AB" w:rsidRDefault="00B273AB">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1080</w:t>
      </w:r>
    </w:p>
    <w:p w14:paraId="17958E0C"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7.6B.4</w:t>
      </w:r>
      <w:r>
        <w:rPr>
          <w:rFonts w:asciiTheme="minorHAnsi" w:eastAsiaTheme="minorEastAsia" w:hAnsiTheme="minorHAnsi" w:cstheme="minorBidi"/>
          <w:sz w:val="22"/>
          <w:szCs w:val="22"/>
          <w:lang w:eastAsia="en-GB"/>
        </w:rPr>
        <w:tab/>
      </w:r>
      <w:r>
        <w:t>Narrow band blocking for DC in FR1</w:t>
      </w:r>
      <w:r>
        <w:tab/>
        <w:t>1080</w:t>
      </w:r>
    </w:p>
    <w:p w14:paraId="5F771DED" w14:textId="77777777" w:rsidR="00B273AB" w:rsidRDefault="00B273A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1080</w:t>
      </w:r>
    </w:p>
    <w:p w14:paraId="77C3F672" w14:textId="77777777" w:rsidR="00B273AB" w:rsidRDefault="00B273A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1081</w:t>
      </w:r>
    </w:p>
    <w:p w14:paraId="33D25C17" w14:textId="77777777" w:rsidR="00B273AB" w:rsidRDefault="00B273A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1081</w:t>
      </w:r>
    </w:p>
    <w:p w14:paraId="2823AEC1" w14:textId="77777777" w:rsidR="00B273AB" w:rsidRDefault="00B273AB">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1081</w:t>
      </w:r>
    </w:p>
    <w:p w14:paraId="7BF3F821" w14:textId="77777777" w:rsidR="00B273AB" w:rsidRDefault="00B273AB">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1081</w:t>
      </w:r>
    </w:p>
    <w:p w14:paraId="5982F7E8" w14:textId="77777777" w:rsidR="00B273AB" w:rsidRDefault="00B273AB">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1081</w:t>
      </w:r>
    </w:p>
    <w:p w14:paraId="106D6B1B" w14:textId="77777777" w:rsidR="00B273AB" w:rsidRDefault="00B273AB">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1081</w:t>
      </w:r>
    </w:p>
    <w:p w14:paraId="50B2ACE5" w14:textId="77777777" w:rsidR="00B273AB" w:rsidRDefault="00B273AB">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1081</w:t>
      </w:r>
    </w:p>
    <w:p w14:paraId="719FAEF8" w14:textId="77777777" w:rsidR="00B273AB" w:rsidRDefault="00B273A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1082</w:t>
      </w:r>
    </w:p>
    <w:p w14:paraId="160861DF" w14:textId="77777777" w:rsidR="00B273AB" w:rsidRDefault="00B273A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1082</w:t>
      </w:r>
    </w:p>
    <w:p w14:paraId="5A9F7290" w14:textId="77777777" w:rsidR="00B273AB" w:rsidRDefault="00B273A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1082</w:t>
      </w:r>
    </w:p>
    <w:p w14:paraId="31FAF44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7.7B.1</w:t>
      </w:r>
      <w:r>
        <w:rPr>
          <w:rFonts w:asciiTheme="minorHAnsi" w:eastAsiaTheme="minorEastAsia" w:hAnsiTheme="minorHAnsi" w:cstheme="minorBidi"/>
          <w:sz w:val="22"/>
          <w:szCs w:val="22"/>
          <w:lang w:eastAsia="en-GB"/>
        </w:rPr>
        <w:tab/>
      </w:r>
      <w:r>
        <w:t>Intra-band contiguous EN-DC in FR1</w:t>
      </w:r>
      <w:r>
        <w:tab/>
        <w:t>1082</w:t>
      </w:r>
    </w:p>
    <w:p w14:paraId="03791159"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7.7B.2</w:t>
      </w:r>
      <w:r>
        <w:rPr>
          <w:rFonts w:asciiTheme="minorHAnsi" w:eastAsiaTheme="minorEastAsia" w:hAnsiTheme="minorHAnsi" w:cstheme="minorBidi"/>
          <w:sz w:val="22"/>
          <w:szCs w:val="22"/>
          <w:lang w:eastAsia="en-GB"/>
        </w:rPr>
        <w:tab/>
      </w:r>
      <w:r>
        <w:t>Intra-band non-contiguous EN-DC in FR1</w:t>
      </w:r>
      <w:r>
        <w:tab/>
        <w:t>1082</w:t>
      </w:r>
    </w:p>
    <w:p w14:paraId="569B2B7E"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7.7B.3</w:t>
      </w:r>
      <w:r>
        <w:rPr>
          <w:rFonts w:asciiTheme="minorHAnsi" w:eastAsiaTheme="minorEastAsia" w:hAnsiTheme="minorHAnsi" w:cstheme="minorBidi"/>
          <w:sz w:val="22"/>
          <w:szCs w:val="22"/>
          <w:lang w:eastAsia="en-GB"/>
        </w:rPr>
        <w:tab/>
      </w:r>
      <w:r>
        <w:t>Inter-band EN-DC within FR1</w:t>
      </w:r>
      <w:r>
        <w:tab/>
        <w:t>1082</w:t>
      </w:r>
    </w:p>
    <w:p w14:paraId="19E06867" w14:textId="77777777" w:rsidR="00B273AB" w:rsidRDefault="00B273AB">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5111F2E9" w14:textId="77777777" w:rsidR="00B273AB" w:rsidRDefault="00B273AB">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1083</w:t>
      </w:r>
    </w:p>
    <w:p w14:paraId="38A0B707" w14:textId="77777777" w:rsidR="00B273AB" w:rsidRDefault="00B273AB">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1083</w:t>
      </w:r>
    </w:p>
    <w:p w14:paraId="089A4DFB" w14:textId="77777777" w:rsidR="00B273AB" w:rsidRDefault="00B273A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1083</w:t>
      </w:r>
    </w:p>
    <w:p w14:paraId="22AE3FC5" w14:textId="77777777" w:rsidR="00B273AB" w:rsidRDefault="00B273AB">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1083</w:t>
      </w:r>
    </w:p>
    <w:p w14:paraId="11D13B24" w14:textId="77777777" w:rsidR="00B273AB" w:rsidRDefault="00B273A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1083</w:t>
      </w:r>
    </w:p>
    <w:p w14:paraId="22D68E0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7.8B.1</w:t>
      </w:r>
      <w:r>
        <w:rPr>
          <w:rFonts w:asciiTheme="minorHAnsi" w:eastAsiaTheme="minorEastAsia" w:hAnsiTheme="minorHAnsi" w:cstheme="minorBidi"/>
          <w:sz w:val="22"/>
          <w:szCs w:val="22"/>
          <w:lang w:eastAsia="en-GB"/>
        </w:rPr>
        <w:tab/>
      </w:r>
      <w:r>
        <w:t>General</w:t>
      </w:r>
      <w:r>
        <w:tab/>
        <w:t>1083</w:t>
      </w:r>
    </w:p>
    <w:p w14:paraId="1C125923"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7.8B.2</w:t>
      </w:r>
      <w:r>
        <w:rPr>
          <w:rFonts w:asciiTheme="minorHAnsi" w:eastAsiaTheme="minorEastAsia" w:hAnsiTheme="minorHAnsi" w:cstheme="minorBidi"/>
          <w:sz w:val="22"/>
          <w:szCs w:val="22"/>
          <w:lang w:eastAsia="en-GB"/>
        </w:rPr>
        <w:tab/>
      </w:r>
      <w:r>
        <w:t>Wide band Intermodulation</w:t>
      </w:r>
      <w:r>
        <w:tab/>
        <w:t>1083</w:t>
      </w:r>
    </w:p>
    <w:p w14:paraId="06F263F8" w14:textId="77777777" w:rsidR="00B273AB" w:rsidRDefault="00B273A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1083</w:t>
      </w:r>
    </w:p>
    <w:p w14:paraId="1BF1C2D0" w14:textId="77777777" w:rsidR="00B273AB" w:rsidRDefault="00B273A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1084</w:t>
      </w:r>
    </w:p>
    <w:p w14:paraId="24CB755D" w14:textId="77777777" w:rsidR="00B273AB" w:rsidRDefault="00B273A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1084</w:t>
      </w:r>
    </w:p>
    <w:p w14:paraId="2C62356C" w14:textId="77777777" w:rsidR="00B273AB" w:rsidRDefault="00B273AB">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1084</w:t>
      </w:r>
    </w:p>
    <w:p w14:paraId="4EA83265" w14:textId="77777777" w:rsidR="00B273AB" w:rsidRDefault="00B273AB">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1084</w:t>
      </w:r>
    </w:p>
    <w:p w14:paraId="25A23571" w14:textId="77777777" w:rsidR="00B273AB" w:rsidRDefault="00B273AB">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5AE90757" w14:textId="77777777" w:rsidR="00B273AB" w:rsidRDefault="00B273AB">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1084</w:t>
      </w:r>
    </w:p>
    <w:p w14:paraId="38CB85E6" w14:textId="77777777" w:rsidR="00B273AB" w:rsidRDefault="00B273AB">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1084</w:t>
      </w:r>
    </w:p>
    <w:p w14:paraId="72DC949B" w14:textId="77777777" w:rsidR="00B273AB" w:rsidRDefault="00B273AB">
      <w:pPr>
        <w:pStyle w:val="TOC2"/>
        <w:rPr>
          <w:rFonts w:asciiTheme="minorHAnsi" w:eastAsiaTheme="minorEastAsia" w:hAnsiTheme="minorHAnsi" w:cstheme="minorBidi"/>
          <w:sz w:val="22"/>
          <w:szCs w:val="22"/>
          <w:lang w:eastAsia="en-GB"/>
        </w:rPr>
      </w:pPr>
      <w:r>
        <w:lastRenderedPageBreak/>
        <w:t>7.9</w:t>
      </w:r>
      <w:r>
        <w:rPr>
          <w:rFonts w:asciiTheme="minorHAnsi" w:eastAsiaTheme="minorEastAsia" w:hAnsiTheme="minorHAnsi" w:cstheme="minorBidi"/>
          <w:sz w:val="22"/>
          <w:szCs w:val="22"/>
          <w:lang w:eastAsia="en-GB"/>
        </w:rPr>
        <w:tab/>
      </w:r>
      <w:r>
        <w:t>Void</w:t>
      </w:r>
      <w:r>
        <w:tab/>
        <w:t>1085</w:t>
      </w:r>
    </w:p>
    <w:p w14:paraId="133DE62A" w14:textId="77777777" w:rsidR="00B273AB" w:rsidRDefault="00B273AB">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1085</w:t>
      </w:r>
    </w:p>
    <w:p w14:paraId="48B38371" w14:textId="77777777" w:rsidR="00B273AB" w:rsidRDefault="00B273A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1085</w:t>
      </w:r>
    </w:p>
    <w:p w14:paraId="29C66A02"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7.9B.1</w:t>
      </w:r>
      <w:r>
        <w:rPr>
          <w:rFonts w:asciiTheme="minorHAnsi" w:eastAsiaTheme="minorEastAsia" w:hAnsiTheme="minorHAnsi" w:cstheme="minorBidi"/>
          <w:sz w:val="22"/>
          <w:szCs w:val="22"/>
          <w:lang w:eastAsia="en-GB"/>
        </w:rPr>
        <w:tab/>
      </w:r>
      <w:r>
        <w:t>Intra-band contiguous EN-DC in FR1</w:t>
      </w:r>
      <w:r>
        <w:tab/>
        <w:t>1085</w:t>
      </w:r>
    </w:p>
    <w:p w14:paraId="3BDD8E0B"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7.9B.2</w:t>
      </w:r>
      <w:r>
        <w:rPr>
          <w:rFonts w:asciiTheme="minorHAnsi" w:eastAsiaTheme="minorEastAsia" w:hAnsiTheme="minorHAnsi" w:cstheme="minorBidi"/>
          <w:sz w:val="22"/>
          <w:szCs w:val="22"/>
          <w:lang w:eastAsia="en-GB"/>
        </w:rPr>
        <w:tab/>
      </w:r>
      <w:r>
        <w:t>Intra-band non-contiguous EN-DC in FR1</w:t>
      </w:r>
      <w:r>
        <w:tab/>
        <w:t>1085</w:t>
      </w:r>
    </w:p>
    <w:p w14:paraId="3D9F0221"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7.9B.3</w:t>
      </w:r>
      <w:r>
        <w:rPr>
          <w:rFonts w:asciiTheme="minorHAnsi" w:eastAsiaTheme="minorEastAsia" w:hAnsiTheme="minorHAnsi" w:cstheme="minorBidi"/>
          <w:sz w:val="22"/>
          <w:szCs w:val="22"/>
          <w:lang w:eastAsia="en-GB"/>
        </w:rPr>
        <w:tab/>
      </w:r>
      <w:r>
        <w:t>Inter-band EN-DC within FR1</w:t>
      </w:r>
      <w:r>
        <w:tab/>
        <w:t>1085</w:t>
      </w:r>
    </w:p>
    <w:p w14:paraId="1821866E" w14:textId="77777777" w:rsidR="00B273AB" w:rsidRDefault="00B273AB">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1085</w:t>
      </w:r>
    </w:p>
    <w:p w14:paraId="592EE6A7" w14:textId="77777777" w:rsidR="00B273AB" w:rsidRDefault="00B273AB">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1085</w:t>
      </w:r>
    </w:p>
    <w:p w14:paraId="77537373" w14:textId="77777777" w:rsidR="00B273AB" w:rsidRDefault="00B273AB">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5780FA5D" w14:textId="77777777" w:rsidR="00B273AB" w:rsidRDefault="00B273A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Void</w:t>
      </w:r>
      <w:r>
        <w:tab/>
        <w:t>1086</w:t>
      </w:r>
    </w:p>
    <w:p w14:paraId="0A1197BB" w14:textId="77777777" w:rsidR="00B273AB" w:rsidRDefault="00B273AB">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Void</w:t>
      </w:r>
      <w:r>
        <w:tab/>
        <w:t>1086</w:t>
      </w:r>
    </w:p>
    <w:p w14:paraId="5FF6A185" w14:textId="77777777" w:rsidR="00B273AB" w:rsidRDefault="00B273AB">
      <w:pPr>
        <w:pStyle w:val="TOC2"/>
        <w:rPr>
          <w:rFonts w:asciiTheme="minorHAnsi" w:eastAsiaTheme="minorEastAsia" w:hAnsiTheme="minorHAnsi" w:cstheme="minorBidi"/>
          <w:sz w:val="22"/>
          <w:szCs w:val="22"/>
          <w:lang w:eastAsia="en-GB"/>
        </w:rPr>
      </w:pPr>
      <w:r>
        <w:t>7.10B</w:t>
      </w:r>
      <w:r>
        <w:rPr>
          <w:rFonts w:asciiTheme="minorHAnsi" w:eastAsiaTheme="minorEastAsia" w:hAnsiTheme="minorHAnsi" w:cstheme="minorBidi"/>
          <w:sz w:val="22"/>
          <w:szCs w:val="22"/>
          <w:lang w:eastAsia="en-GB"/>
        </w:rPr>
        <w:tab/>
      </w:r>
      <w:r>
        <w:t>power imbalance for DC</w:t>
      </w:r>
      <w:r>
        <w:tab/>
        <w:t>1086</w:t>
      </w:r>
    </w:p>
    <w:p w14:paraId="139F5B3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7.10B.3</w:t>
      </w:r>
      <w:r>
        <w:rPr>
          <w:rFonts w:asciiTheme="minorHAnsi" w:eastAsiaTheme="minorEastAsia" w:hAnsiTheme="minorHAnsi" w:cstheme="minorBidi"/>
          <w:sz w:val="22"/>
          <w:szCs w:val="22"/>
          <w:lang w:eastAsia="en-GB"/>
        </w:rPr>
        <w:tab/>
      </w:r>
      <w:r>
        <w:t>Inter-band EN-DC within FR1</w:t>
      </w:r>
      <w:r>
        <w:tab/>
        <w:t>1086</w:t>
      </w:r>
    </w:p>
    <w:p w14:paraId="6379FB2E" w14:textId="77777777" w:rsidR="00B273AB" w:rsidRDefault="00B273AB">
      <w:pPr>
        <w:pStyle w:val="TOC8"/>
        <w:rPr>
          <w:rFonts w:asciiTheme="minorHAnsi" w:eastAsiaTheme="minorEastAsia" w:hAnsiTheme="minorHAnsi" w:cstheme="minorBidi"/>
          <w:b w:val="0"/>
          <w:szCs w:val="22"/>
          <w:lang w:eastAsia="en-GB"/>
        </w:rPr>
      </w:pPr>
      <w:r>
        <w:t xml:space="preserve">Annex A (normative): </w:t>
      </w:r>
      <w:r w:rsidRPr="00C65A2A">
        <w:rPr>
          <w:rFonts w:eastAsia="Times New Roman"/>
          <w:lang w:eastAsia="x-none"/>
        </w:rPr>
        <w:t>Measurement channels</w:t>
      </w:r>
      <w:r>
        <w:tab/>
        <w:t>1088</w:t>
      </w:r>
    </w:p>
    <w:p w14:paraId="59A5FD22" w14:textId="77777777" w:rsidR="00B273AB" w:rsidRDefault="00B273A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1088</w:t>
      </w:r>
    </w:p>
    <w:p w14:paraId="4FECF0FE" w14:textId="77777777" w:rsidR="00B273AB" w:rsidRDefault="00B273A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1088</w:t>
      </w:r>
    </w:p>
    <w:p w14:paraId="4FE632D7" w14:textId="77777777" w:rsidR="00B273AB" w:rsidRDefault="00B273A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1088</w:t>
      </w:r>
    </w:p>
    <w:p w14:paraId="4D393187" w14:textId="77777777" w:rsidR="00B273AB" w:rsidRDefault="00B273A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1089</w:t>
      </w:r>
    </w:p>
    <w:p w14:paraId="262DF690"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A.2.2.1</w:t>
      </w:r>
      <w:r>
        <w:rPr>
          <w:rFonts w:asciiTheme="minorHAnsi" w:eastAsiaTheme="minorEastAsia" w:hAnsiTheme="minorHAnsi" w:cstheme="minorBidi"/>
          <w:sz w:val="22"/>
          <w:szCs w:val="22"/>
          <w:lang w:eastAsia="en-GB"/>
        </w:rPr>
        <w:tab/>
      </w:r>
      <w:r w:rsidRPr="00C65A2A">
        <w:rPr>
          <w:snapToGrid w:val="0"/>
        </w:rPr>
        <w:t>Full RB allocation</w:t>
      </w:r>
      <w:r>
        <w:tab/>
        <w:t>1089</w:t>
      </w:r>
    </w:p>
    <w:p w14:paraId="4C58C914" w14:textId="77777777" w:rsidR="00B273AB" w:rsidRDefault="00B273A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1089</w:t>
      </w:r>
    </w:p>
    <w:p w14:paraId="0526EB25" w14:textId="77777777" w:rsidR="00B273AB" w:rsidRDefault="00B273A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1090</w:t>
      </w:r>
    </w:p>
    <w:p w14:paraId="4117ACFA" w14:textId="77777777" w:rsidR="00B273AB" w:rsidRDefault="00B273A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1091</w:t>
      </w:r>
    </w:p>
    <w:p w14:paraId="4453D80C" w14:textId="77777777" w:rsidR="00B273AB" w:rsidRDefault="00B273A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1092</w:t>
      </w:r>
    </w:p>
    <w:p w14:paraId="5F942D68"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A.2.2.2</w:t>
      </w:r>
      <w:r>
        <w:rPr>
          <w:rFonts w:asciiTheme="minorHAnsi" w:eastAsiaTheme="minorEastAsia" w:hAnsiTheme="minorHAnsi" w:cstheme="minorBidi"/>
          <w:sz w:val="22"/>
          <w:szCs w:val="22"/>
          <w:lang w:eastAsia="en-GB"/>
        </w:rPr>
        <w:tab/>
      </w:r>
      <w:r w:rsidRPr="00C65A2A">
        <w:rPr>
          <w:snapToGrid w:val="0"/>
        </w:rPr>
        <w:t>Partial RB allocation</w:t>
      </w:r>
      <w:r>
        <w:tab/>
        <w:t>1093</w:t>
      </w:r>
    </w:p>
    <w:p w14:paraId="529EE1F2" w14:textId="77777777" w:rsidR="00B273AB" w:rsidRDefault="00B273A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1093</w:t>
      </w:r>
    </w:p>
    <w:p w14:paraId="344EE1B9" w14:textId="77777777" w:rsidR="00B273AB" w:rsidRDefault="00B273A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1099</w:t>
      </w:r>
    </w:p>
    <w:p w14:paraId="513643C2" w14:textId="77777777" w:rsidR="00B273AB" w:rsidRDefault="00B273A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1102</w:t>
      </w:r>
    </w:p>
    <w:p w14:paraId="29D2433E" w14:textId="77777777" w:rsidR="00B273AB" w:rsidRDefault="00B273A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1105</w:t>
      </w:r>
    </w:p>
    <w:p w14:paraId="026A6C3B" w14:textId="77777777" w:rsidR="00B273AB" w:rsidRDefault="00B273A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1105</w:t>
      </w:r>
    </w:p>
    <w:p w14:paraId="47C6CA95"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A.3.1.1</w:t>
      </w:r>
      <w:r>
        <w:rPr>
          <w:rFonts w:asciiTheme="minorHAnsi" w:eastAsiaTheme="minorEastAsia" w:hAnsiTheme="minorHAnsi" w:cstheme="minorBidi"/>
          <w:sz w:val="22"/>
          <w:szCs w:val="22"/>
          <w:lang w:eastAsia="en-GB"/>
        </w:rPr>
        <w:tab/>
      </w:r>
      <w:r w:rsidRPr="00C65A2A">
        <w:rPr>
          <w:snapToGrid w:val="0"/>
        </w:rPr>
        <w:t>QPSK</w:t>
      </w:r>
      <w:r>
        <w:tab/>
        <w:t>1106</w:t>
      </w:r>
    </w:p>
    <w:p w14:paraId="305683FC"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A.3.1.2</w:t>
      </w:r>
      <w:r>
        <w:rPr>
          <w:rFonts w:asciiTheme="minorHAnsi" w:eastAsiaTheme="minorEastAsia" w:hAnsiTheme="minorHAnsi" w:cstheme="minorBidi"/>
          <w:sz w:val="22"/>
          <w:szCs w:val="22"/>
          <w:lang w:eastAsia="en-GB"/>
        </w:rPr>
        <w:tab/>
      </w:r>
      <w:r w:rsidRPr="00C65A2A">
        <w:rPr>
          <w:snapToGrid w:val="0"/>
        </w:rPr>
        <w:t>64-QAM</w:t>
      </w:r>
      <w:r>
        <w:tab/>
        <w:t>1107</w:t>
      </w:r>
    </w:p>
    <w:p w14:paraId="02121A77"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A.3.1.3</w:t>
      </w:r>
      <w:r>
        <w:rPr>
          <w:rFonts w:asciiTheme="minorHAnsi" w:eastAsiaTheme="minorEastAsia" w:hAnsiTheme="minorHAnsi" w:cstheme="minorBidi"/>
          <w:sz w:val="22"/>
          <w:szCs w:val="22"/>
          <w:lang w:eastAsia="en-GB"/>
        </w:rPr>
        <w:tab/>
      </w:r>
      <w:r w:rsidRPr="00C65A2A">
        <w:rPr>
          <w:snapToGrid w:val="0"/>
        </w:rPr>
        <w:t>256-QAM</w:t>
      </w:r>
      <w:r>
        <w:tab/>
        <w:t>1108</w:t>
      </w:r>
    </w:p>
    <w:p w14:paraId="0B8DF863" w14:textId="77777777" w:rsidR="00B273AB" w:rsidRDefault="00B273AB">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1108</w:t>
      </w:r>
    </w:p>
    <w:p w14:paraId="607EA76F" w14:textId="77777777" w:rsidR="00B273AB" w:rsidRDefault="00B273A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1108</w:t>
      </w:r>
    </w:p>
    <w:p w14:paraId="75EA4A5E" w14:textId="77777777" w:rsidR="00B273AB" w:rsidRDefault="00B273A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1108</w:t>
      </w:r>
    </w:p>
    <w:p w14:paraId="3833EF23" w14:textId="77777777" w:rsidR="00B273AB" w:rsidRDefault="00B273A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1109</w:t>
      </w:r>
    </w:p>
    <w:p w14:paraId="3B69D646" w14:textId="77777777" w:rsidR="00B273AB" w:rsidRDefault="00B273A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1109</w:t>
      </w:r>
    </w:p>
    <w:p w14:paraId="664E1CFC" w14:textId="77777777" w:rsidR="00B273AB" w:rsidRDefault="00B273A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1109</w:t>
      </w:r>
    </w:p>
    <w:p w14:paraId="5DBADC6B" w14:textId="77777777" w:rsidR="00B273AB" w:rsidRDefault="00B273AB">
      <w:pPr>
        <w:pStyle w:val="TOC8"/>
        <w:rPr>
          <w:rFonts w:asciiTheme="minorHAnsi" w:eastAsiaTheme="minorEastAsia" w:hAnsiTheme="minorHAnsi" w:cstheme="minorBidi"/>
          <w:b w:val="0"/>
          <w:szCs w:val="22"/>
          <w:lang w:eastAsia="en-GB"/>
        </w:rPr>
      </w:pPr>
      <w:r>
        <w:t xml:space="preserve">Annex H (normative): </w:t>
      </w:r>
      <w:r w:rsidRPr="00C65A2A">
        <w:rPr>
          <w:rFonts w:eastAsia="Times New Roman"/>
          <w:lang w:eastAsia="x-none"/>
        </w:rPr>
        <w:t>Modified MPR behavior</w:t>
      </w:r>
      <w:r>
        <w:tab/>
        <w:t>1109</w:t>
      </w:r>
    </w:p>
    <w:p w14:paraId="64A6CBC9" w14:textId="77777777" w:rsidR="00B273AB" w:rsidRDefault="00B273AB">
      <w:pPr>
        <w:pStyle w:val="TOC8"/>
        <w:rPr>
          <w:rFonts w:asciiTheme="minorHAnsi" w:eastAsiaTheme="minorEastAsia" w:hAnsiTheme="minorHAnsi" w:cstheme="minorBidi"/>
          <w:b w:val="0"/>
          <w:szCs w:val="22"/>
          <w:lang w:eastAsia="en-GB"/>
        </w:rPr>
      </w:pPr>
      <w:r>
        <w:t>Annex I (normative): Dual uplink interferer</w:t>
      </w:r>
      <w:r>
        <w:tab/>
        <w:t>1110</w:t>
      </w:r>
    </w:p>
    <w:p w14:paraId="6DE4D2D5" w14:textId="77777777" w:rsidR="00B273AB" w:rsidRDefault="00B273A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1110</w:t>
      </w:r>
    </w:p>
    <w:p w14:paraId="7E791608" w14:textId="77777777" w:rsidR="00B273AB" w:rsidRDefault="00B273A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1110</w:t>
      </w:r>
    </w:p>
    <w:p w14:paraId="064F3D67" w14:textId="77777777" w:rsidR="00B273AB" w:rsidRDefault="00B273AB">
      <w:pPr>
        <w:pStyle w:val="TOC8"/>
        <w:rPr>
          <w:rFonts w:asciiTheme="minorHAnsi" w:eastAsiaTheme="minorEastAsia" w:hAnsiTheme="minorHAnsi" w:cstheme="minorBidi"/>
          <w:b w:val="0"/>
          <w:szCs w:val="22"/>
          <w:lang w:eastAsia="en-GB"/>
        </w:rPr>
      </w:pPr>
      <w:r>
        <w:t>Annex L (informative): Change history</w:t>
      </w:r>
      <w:r>
        <w:tab/>
        <w:t>1111</w:t>
      </w:r>
    </w:p>
    <w:p w14:paraId="7B073077" w14:textId="28F33BB6" w:rsidR="00835B7B" w:rsidRPr="00EF5447" w:rsidRDefault="00B273AB" w:rsidP="00835B7B">
      <w:r>
        <w:rPr>
          <w:noProof/>
          <w:sz w:val="22"/>
        </w:rPr>
        <w:fldChar w:fldCharType="end"/>
      </w:r>
    </w:p>
    <w:p w14:paraId="5DDB2F54" w14:textId="01C6BE3A"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A76390">
        <w:rPr>
          <w:noProof/>
        </w:rPr>
        <w:instrText>b</w:instrText>
      </w:r>
      <w:r w:rsidR="00BE69EC">
        <w:rPr>
          <w:noProof/>
        </w:rPr>
        <w:instrText xml:space="preserve">0_s00-05.docx"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A76390">
        <w:rPr>
          <w:noProof/>
        </w:rPr>
        <w:instrText>b</w:instrText>
      </w:r>
      <w:r w:rsidR="00BE69EC">
        <w:rPr>
          <w:noProof/>
        </w:rPr>
        <w:instrText xml:space="preserve">0_s06-XX.docx"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A76390">
        <w:rPr>
          <w:noProof/>
        </w:rPr>
        <w:instrText>b</w:instrText>
      </w:r>
      <w:r w:rsidR="00BE69EC">
        <w:rPr>
          <w:noProof/>
        </w:rPr>
        <w:instrText xml:space="preserve">0_sAnnexes.docx"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E53C4" w14:textId="77777777" w:rsidR="002814EA" w:rsidRDefault="002814EA">
      <w:r>
        <w:separator/>
      </w:r>
    </w:p>
    <w:p w14:paraId="0E206537" w14:textId="77777777" w:rsidR="002814EA" w:rsidRDefault="002814EA"/>
  </w:endnote>
  <w:endnote w:type="continuationSeparator" w:id="0">
    <w:p w14:paraId="6C579EF7" w14:textId="77777777" w:rsidR="002814EA" w:rsidRDefault="002814EA">
      <w:r>
        <w:continuationSeparator/>
      </w:r>
    </w:p>
    <w:p w14:paraId="787A51CE" w14:textId="77777777" w:rsidR="002814EA" w:rsidRDefault="00281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D643" w14:textId="77777777" w:rsidR="006C5D6B" w:rsidRDefault="006C5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7AA9" w14:textId="77777777" w:rsidR="006C5D6B" w:rsidRDefault="006C5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C9DE" w14:textId="77777777" w:rsidR="006C5D6B" w:rsidRDefault="006C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910DC" w14:textId="77777777" w:rsidR="002814EA" w:rsidRDefault="002814EA">
      <w:r>
        <w:separator/>
      </w:r>
    </w:p>
    <w:p w14:paraId="4CF882F7" w14:textId="77777777" w:rsidR="002814EA" w:rsidRDefault="002814EA"/>
  </w:footnote>
  <w:footnote w:type="continuationSeparator" w:id="0">
    <w:p w14:paraId="48E984EB" w14:textId="77777777" w:rsidR="002814EA" w:rsidRDefault="002814EA">
      <w:r>
        <w:continuationSeparator/>
      </w:r>
    </w:p>
    <w:p w14:paraId="419CF939" w14:textId="77777777" w:rsidR="002814EA" w:rsidRDefault="00281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4C0A" w14:textId="77777777" w:rsidR="006C5D6B" w:rsidRDefault="006C5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F890"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Pages>
  <Words>3725</Words>
  <Characters>21562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25237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29</cp:revision>
  <cp:lastPrinted>2019-01-18T19:05:00Z</cp:lastPrinted>
  <dcterms:created xsi:type="dcterms:W3CDTF">2022-03-16T10:00:00Z</dcterms:created>
  <dcterms:modified xsi:type="dcterms:W3CDTF">2023-10-02T16:19:00Z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