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7AE3AC" w14:textId="5342D0A7" w:rsidR="00180345" w:rsidRPr="00DF6DD6" w:rsidRDefault="00180345" w:rsidP="00180345">
      <w:pPr>
        <w:pStyle w:val="ZA"/>
        <w:framePr w:wrap="notBeside"/>
      </w:pPr>
      <w:bookmarkStart w:id="0" w:name="page1"/>
      <w:r w:rsidRPr="00DF6DD6">
        <w:rPr>
          <w:sz w:val="64"/>
        </w:rPr>
        <w:t xml:space="preserve">3GPP TS 38.101-3 </w:t>
      </w:r>
      <w:r w:rsidRPr="00DF6DD6">
        <w:t>V15.</w:t>
      </w:r>
      <w:r w:rsidR="00052A20">
        <w:t>16</w:t>
      </w:r>
      <w:r w:rsidRPr="00DF6DD6">
        <w:t xml:space="preserve">.0 </w:t>
      </w:r>
      <w:r w:rsidRPr="00DF6DD6">
        <w:rPr>
          <w:sz w:val="32"/>
        </w:rPr>
        <w:t>(</w:t>
      </w:r>
      <w:r w:rsidR="000623E6" w:rsidRPr="00DF6DD6">
        <w:rPr>
          <w:sz w:val="32"/>
        </w:rPr>
        <w:t>20</w:t>
      </w:r>
      <w:r w:rsidR="000623E6">
        <w:rPr>
          <w:sz w:val="32"/>
        </w:rPr>
        <w:t>21</w:t>
      </w:r>
      <w:r w:rsidRPr="00DF6DD6">
        <w:rPr>
          <w:sz w:val="32"/>
        </w:rPr>
        <w:t>-</w:t>
      </w:r>
      <w:r w:rsidR="00052A20">
        <w:rPr>
          <w:sz w:val="32"/>
        </w:rPr>
        <w:t>12</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1BCDA692"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0623E6" w:rsidRPr="00DF6DD6">
        <w:rPr>
          <w:noProof/>
          <w:sz w:val="18"/>
        </w:rPr>
        <w:t>20</w:t>
      </w:r>
      <w:r w:rsidR="000623E6">
        <w:rPr>
          <w:noProof/>
          <w:sz w:val="18"/>
        </w:rPr>
        <w:t>21</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602D0F0F" w14:textId="2DF5B9AF" w:rsidR="00CD4976" w:rsidRDefault="00CD4976">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_Toc90588471 \h </w:instrText>
      </w:r>
      <w:r>
        <w:fldChar w:fldCharType="separate"/>
      </w:r>
      <w:r>
        <w:t>10</w:t>
      </w:r>
      <w:r>
        <w:fldChar w:fldCharType="end"/>
      </w:r>
    </w:p>
    <w:p w14:paraId="3BA7AA69" w14:textId="0D9CBA63" w:rsidR="00CD4976" w:rsidRDefault="00CD497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_Toc90588472 \h </w:instrText>
      </w:r>
      <w:r>
        <w:fldChar w:fldCharType="separate"/>
      </w:r>
      <w:r>
        <w:t>11</w:t>
      </w:r>
      <w:r>
        <w:fldChar w:fldCharType="end"/>
      </w:r>
    </w:p>
    <w:p w14:paraId="2A415091" w14:textId="2CBAB9F5" w:rsidR="00CD4976" w:rsidRDefault="00CD497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_Toc90588473 \h </w:instrText>
      </w:r>
      <w:r>
        <w:fldChar w:fldCharType="separate"/>
      </w:r>
      <w:r>
        <w:t>11</w:t>
      </w:r>
      <w:r>
        <w:fldChar w:fldCharType="end"/>
      </w:r>
    </w:p>
    <w:p w14:paraId="26BC9D06" w14:textId="56034437" w:rsidR="00CD4976" w:rsidRDefault="00CD497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_Toc90588474 \h </w:instrText>
      </w:r>
      <w:r>
        <w:fldChar w:fldCharType="separate"/>
      </w:r>
      <w:r>
        <w:t>12</w:t>
      </w:r>
      <w:r>
        <w:fldChar w:fldCharType="end"/>
      </w:r>
    </w:p>
    <w:p w14:paraId="2CE0BA8F" w14:textId="4D04D575" w:rsidR="00CD4976" w:rsidRDefault="00CD497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_Toc90588475 \h </w:instrText>
      </w:r>
      <w:r>
        <w:fldChar w:fldCharType="separate"/>
      </w:r>
      <w:r>
        <w:t>12</w:t>
      </w:r>
      <w:r>
        <w:fldChar w:fldCharType="end"/>
      </w:r>
    </w:p>
    <w:p w14:paraId="4461CF73" w14:textId="2881A172" w:rsidR="00CD4976" w:rsidRDefault="00CD497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_Toc90588476 \h </w:instrText>
      </w:r>
      <w:r>
        <w:fldChar w:fldCharType="separate"/>
      </w:r>
      <w:r>
        <w:t>12</w:t>
      </w:r>
      <w:r>
        <w:fldChar w:fldCharType="end"/>
      </w:r>
    </w:p>
    <w:p w14:paraId="77603DE6" w14:textId="2B0DF415" w:rsidR="00CD4976" w:rsidRDefault="00CD497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_Toc90588477 \h </w:instrText>
      </w:r>
      <w:r>
        <w:fldChar w:fldCharType="separate"/>
      </w:r>
      <w:r>
        <w:t>12</w:t>
      </w:r>
      <w:r>
        <w:fldChar w:fldCharType="end"/>
      </w:r>
    </w:p>
    <w:p w14:paraId="42339990" w14:textId="27ED1144" w:rsidR="00CD4976" w:rsidRDefault="00CD497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_Toc90588478 \h </w:instrText>
      </w:r>
      <w:r>
        <w:fldChar w:fldCharType="separate"/>
      </w:r>
      <w:r>
        <w:t>13</w:t>
      </w:r>
      <w:r>
        <w:fldChar w:fldCharType="end"/>
      </w:r>
    </w:p>
    <w:p w14:paraId="509710A3" w14:textId="0B8E4818" w:rsidR="00CD4976" w:rsidRDefault="00CD497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r>
      <w:r>
        <w:instrText xml:space="preserve"> PAGEREF _Toc90588479 \h </w:instrText>
      </w:r>
      <w:r>
        <w:fldChar w:fldCharType="separate"/>
      </w:r>
      <w:r>
        <w:t>13</w:t>
      </w:r>
      <w:r>
        <w:fldChar w:fldCharType="end"/>
      </w:r>
    </w:p>
    <w:p w14:paraId="4E662990" w14:textId="580D35A3" w:rsidR="00CD4976" w:rsidRDefault="00CD497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r>
      <w:r>
        <w:instrText xml:space="preserve"> PAGEREF _Toc90588480 \h </w:instrText>
      </w:r>
      <w:r>
        <w:fldChar w:fldCharType="separate"/>
      </w:r>
      <w:r>
        <w:t>13</w:t>
      </w:r>
      <w:r>
        <w:fldChar w:fldCharType="end"/>
      </w:r>
    </w:p>
    <w:p w14:paraId="405545D1" w14:textId="3F2611C3" w:rsidR="00CD4976" w:rsidRDefault="00CD497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r>
      <w:r>
        <w:instrText xml:space="preserve"> PAGEREF _Toc90588481 \h </w:instrText>
      </w:r>
      <w:r>
        <w:fldChar w:fldCharType="separate"/>
      </w:r>
      <w:r>
        <w:t>14</w:t>
      </w:r>
      <w:r>
        <w:fldChar w:fldCharType="end"/>
      </w:r>
    </w:p>
    <w:p w14:paraId="226427DD" w14:textId="6DFFBCAD" w:rsidR="00CD4976" w:rsidRDefault="00CD497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r>
      <w:r>
        <w:fldChar w:fldCharType="begin"/>
      </w:r>
      <w:r>
        <w:instrText xml:space="preserve"> PAGEREF _Toc90588482 \h </w:instrText>
      </w:r>
      <w:r>
        <w:fldChar w:fldCharType="separate"/>
      </w:r>
      <w:r>
        <w:t>15</w:t>
      </w:r>
      <w:r>
        <w:fldChar w:fldCharType="end"/>
      </w:r>
    </w:p>
    <w:p w14:paraId="775A00F4" w14:textId="0ED576F7" w:rsidR="00CD4976" w:rsidRDefault="00CD497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_Toc90588483 \h </w:instrText>
      </w:r>
      <w:r>
        <w:fldChar w:fldCharType="separate"/>
      </w:r>
      <w:r>
        <w:t>15</w:t>
      </w:r>
      <w:r>
        <w:fldChar w:fldCharType="end"/>
      </w:r>
    </w:p>
    <w:p w14:paraId="52E38F45" w14:textId="172DACE6" w:rsidR="00CD4976" w:rsidRDefault="00CD497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r>
      <w:r>
        <w:fldChar w:fldCharType="begin"/>
      </w:r>
      <w:r>
        <w:instrText xml:space="preserve"> PAGEREF _Toc90588484 \h </w:instrText>
      </w:r>
      <w:r>
        <w:fldChar w:fldCharType="separate"/>
      </w:r>
      <w:r>
        <w:t>15</w:t>
      </w:r>
      <w:r>
        <w:fldChar w:fldCharType="end"/>
      </w:r>
    </w:p>
    <w:p w14:paraId="7EFC2301" w14:textId="3303B728" w:rsidR="00CD4976" w:rsidRDefault="00CD4976">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_Toc90588485 \h </w:instrText>
      </w:r>
      <w:r>
        <w:fldChar w:fldCharType="separate"/>
      </w:r>
      <w:r>
        <w:t>15</w:t>
      </w:r>
      <w:r>
        <w:fldChar w:fldCharType="end"/>
      </w:r>
    </w:p>
    <w:p w14:paraId="29D7CE82" w14:textId="3C127954" w:rsidR="00CD4976" w:rsidRDefault="00CD4976">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_Toc90588486 \h </w:instrText>
      </w:r>
      <w:r>
        <w:fldChar w:fldCharType="separate"/>
      </w:r>
      <w:r>
        <w:t>15</w:t>
      </w:r>
      <w:r>
        <w:fldChar w:fldCharType="end"/>
      </w:r>
    </w:p>
    <w:p w14:paraId="571A0F7E" w14:textId="444D2EA4" w:rsidR="00CD4976" w:rsidRDefault="00CD4976">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r>
      <w:r>
        <w:fldChar w:fldCharType="begin"/>
      </w:r>
      <w:r>
        <w:instrText xml:space="preserve"> PAGEREF _Toc90588487 \h </w:instrText>
      </w:r>
      <w:r>
        <w:fldChar w:fldCharType="separate"/>
      </w:r>
      <w:r>
        <w:t>16</w:t>
      </w:r>
      <w:r>
        <w:fldChar w:fldCharType="end"/>
      </w:r>
    </w:p>
    <w:p w14:paraId="1DD12C71" w14:textId="18EDED7C" w:rsidR="00CD4976" w:rsidRDefault="00CD4976">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_Toc90588488 \h </w:instrText>
      </w:r>
      <w:r>
        <w:fldChar w:fldCharType="separate"/>
      </w:r>
      <w:r>
        <w:t>16</w:t>
      </w:r>
      <w:r>
        <w:fldChar w:fldCharType="end"/>
      </w:r>
    </w:p>
    <w:p w14:paraId="7CA2B274" w14:textId="0CA13710" w:rsidR="00CD4976" w:rsidRDefault="00CD4976">
      <w:pPr>
        <w:pStyle w:val="TOC3"/>
        <w:rPr>
          <w:rFonts w:asciiTheme="minorHAnsi" w:eastAsiaTheme="minorEastAsia" w:hAnsiTheme="minorHAnsi" w:cstheme="minorBidi"/>
          <w:sz w:val="22"/>
          <w:szCs w:val="22"/>
          <w:lang w:eastAsia="en-GB"/>
        </w:rPr>
      </w:pPr>
      <w:r w:rsidRPr="0050712B">
        <w:rPr>
          <w:lang w:val="fi-FI"/>
        </w:rPr>
        <w:t>5.2B.2</w:t>
      </w:r>
      <w:r>
        <w:rPr>
          <w:rFonts w:asciiTheme="minorHAnsi" w:eastAsiaTheme="minorEastAsia" w:hAnsiTheme="minorHAnsi" w:cstheme="minorBidi"/>
          <w:sz w:val="22"/>
          <w:szCs w:val="22"/>
          <w:lang w:eastAsia="en-GB"/>
        </w:rPr>
        <w:tab/>
      </w:r>
      <w:r w:rsidRPr="0050712B">
        <w:rPr>
          <w:lang w:val="fi-FI"/>
        </w:rPr>
        <w:t>Void</w:t>
      </w:r>
      <w:r>
        <w:tab/>
      </w:r>
      <w:r>
        <w:fldChar w:fldCharType="begin"/>
      </w:r>
      <w:r>
        <w:instrText xml:space="preserve"> PAGEREF _Toc90588489 \h </w:instrText>
      </w:r>
      <w:r>
        <w:fldChar w:fldCharType="separate"/>
      </w:r>
      <w:r>
        <w:t>16</w:t>
      </w:r>
      <w:r>
        <w:fldChar w:fldCharType="end"/>
      </w:r>
    </w:p>
    <w:p w14:paraId="08A51051" w14:textId="394D68A5" w:rsidR="00CD4976" w:rsidRDefault="00CD4976">
      <w:pPr>
        <w:pStyle w:val="TOC3"/>
        <w:rPr>
          <w:rFonts w:asciiTheme="minorHAnsi" w:eastAsiaTheme="minorEastAsia" w:hAnsiTheme="minorHAnsi" w:cstheme="minorBidi"/>
          <w:sz w:val="22"/>
          <w:szCs w:val="22"/>
          <w:lang w:eastAsia="en-GB"/>
        </w:rPr>
      </w:pPr>
      <w:r w:rsidRPr="0050712B">
        <w:rPr>
          <w:lang w:val="fi-FI"/>
        </w:rPr>
        <w:t>5.2B.3</w:t>
      </w:r>
      <w:r>
        <w:rPr>
          <w:rFonts w:asciiTheme="minorHAnsi" w:eastAsiaTheme="minorEastAsia" w:hAnsiTheme="minorHAnsi" w:cstheme="minorBidi"/>
          <w:sz w:val="22"/>
          <w:szCs w:val="22"/>
          <w:lang w:eastAsia="en-GB"/>
        </w:rPr>
        <w:tab/>
      </w:r>
      <w:r w:rsidRPr="0050712B">
        <w:rPr>
          <w:lang w:val="fi-FI"/>
        </w:rPr>
        <w:t>Void</w:t>
      </w:r>
      <w:r>
        <w:tab/>
      </w:r>
      <w:r>
        <w:fldChar w:fldCharType="begin"/>
      </w:r>
      <w:r>
        <w:instrText xml:space="preserve"> PAGEREF _Toc90588490 \h </w:instrText>
      </w:r>
      <w:r>
        <w:fldChar w:fldCharType="separate"/>
      </w:r>
      <w:r>
        <w:t>16</w:t>
      </w:r>
      <w:r>
        <w:fldChar w:fldCharType="end"/>
      </w:r>
    </w:p>
    <w:p w14:paraId="3F6FB6C9" w14:textId="6CB46A34" w:rsidR="00CD4976" w:rsidRDefault="00CD4976">
      <w:pPr>
        <w:pStyle w:val="TOC3"/>
        <w:rPr>
          <w:rFonts w:asciiTheme="minorHAnsi" w:eastAsiaTheme="minorEastAsia" w:hAnsiTheme="minorHAnsi" w:cstheme="minorBidi"/>
          <w:sz w:val="22"/>
          <w:szCs w:val="22"/>
          <w:lang w:eastAsia="en-GB"/>
        </w:rPr>
      </w:pPr>
      <w:r w:rsidRPr="0050712B">
        <w:rPr>
          <w:lang w:val="fi-FI"/>
        </w:rPr>
        <w:t>5.2B.4</w:t>
      </w:r>
      <w:r>
        <w:rPr>
          <w:rFonts w:asciiTheme="minorHAnsi" w:eastAsiaTheme="minorEastAsia" w:hAnsiTheme="minorHAnsi" w:cstheme="minorBidi"/>
          <w:sz w:val="22"/>
          <w:szCs w:val="22"/>
          <w:lang w:eastAsia="en-GB"/>
        </w:rPr>
        <w:tab/>
      </w:r>
      <w:r w:rsidRPr="0050712B">
        <w:rPr>
          <w:lang w:val="fi-FI"/>
        </w:rPr>
        <w:t>Void</w:t>
      </w:r>
      <w:r>
        <w:tab/>
      </w:r>
      <w:r>
        <w:fldChar w:fldCharType="begin"/>
      </w:r>
      <w:r>
        <w:instrText xml:space="preserve"> PAGEREF _Toc90588491 \h </w:instrText>
      </w:r>
      <w:r>
        <w:fldChar w:fldCharType="separate"/>
      </w:r>
      <w:r>
        <w:t>16</w:t>
      </w:r>
      <w:r>
        <w:fldChar w:fldCharType="end"/>
      </w:r>
    </w:p>
    <w:p w14:paraId="3BC4222C" w14:textId="0B9DC23D" w:rsidR="00CD4976" w:rsidRDefault="00CD4976">
      <w:pPr>
        <w:pStyle w:val="TOC3"/>
        <w:rPr>
          <w:rFonts w:asciiTheme="minorHAnsi" w:eastAsiaTheme="minorEastAsia" w:hAnsiTheme="minorHAnsi" w:cstheme="minorBidi"/>
          <w:sz w:val="22"/>
          <w:szCs w:val="22"/>
          <w:lang w:eastAsia="en-GB"/>
        </w:rPr>
      </w:pPr>
      <w:r w:rsidRPr="0050712B">
        <w:rPr>
          <w:lang w:val="fi-FI"/>
        </w:rPr>
        <w:t>5.2B.5</w:t>
      </w:r>
      <w:r>
        <w:rPr>
          <w:rFonts w:asciiTheme="minorHAnsi" w:eastAsiaTheme="minorEastAsia" w:hAnsiTheme="minorHAnsi" w:cstheme="minorBidi"/>
          <w:sz w:val="22"/>
          <w:szCs w:val="22"/>
          <w:lang w:eastAsia="en-GB"/>
        </w:rPr>
        <w:tab/>
      </w:r>
      <w:r w:rsidRPr="0050712B">
        <w:rPr>
          <w:lang w:val="fi-FI"/>
        </w:rPr>
        <w:t>Void</w:t>
      </w:r>
      <w:r>
        <w:tab/>
      </w:r>
      <w:r>
        <w:fldChar w:fldCharType="begin"/>
      </w:r>
      <w:r>
        <w:instrText xml:space="preserve"> PAGEREF _Toc90588492 \h </w:instrText>
      </w:r>
      <w:r>
        <w:fldChar w:fldCharType="separate"/>
      </w:r>
      <w:r>
        <w:t>16</w:t>
      </w:r>
      <w:r>
        <w:fldChar w:fldCharType="end"/>
      </w:r>
    </w:p>
    <w:p w14:paraId="6E5FD410" w14:textId="3530AB63" w:rsidR="00CD4976" w:rsidRDefault="00CD4976">
      <w:pPr>
        <w:pStyle w:val="TOC3"/>
        <w:rPr>
          <w:rFonts w:asciiTheme="minorHAnsi" w:eastAsiaTheme="minorEastAsia" w:hAnsiTheme="minorHAnsi" w:cstheme="minorBidi"/>
          <w:sz w:val="22"/>
          <w:szCs w:val="22"/>
          <w:lang w:eastAsia="en-GB"/>
        </w:rPr>
      </w:pPr>
      <w:r w:rsidRPr="0050712B">
        <w:rPr>
          <w:lang w:val="fi-FI"/>
        </w:rPr>
        <w:t>5.2B.6</w:t>
      </w:r>
      <w:r>
        <w:rPr>
          <w:rFonts w:asciiTheme="minorHAnsi" w:eastAsiaTheme="minorEastAsia" w:hAnsiTheme="minorHAnsi" w:cstheme="minorBidi"/>
          <w:sz w:val="22"/>
          <w:szCs w:val="22"/>
          <w:lang w:eastAsia="en-GB"/>
        </w:rPr>
        <w:tab/>
      </w:r>
      <w:r w:rsidRPr="0050712B">
        <w:rPr>
          <w:lang w:val="fi-FI"/>
        </w:rPr>
        <w:t>Void</w:t>
      </w:r>
      <w:r>
        <w:tab/>
      </w:r>
      <w:r>
        <w:fldChar w:fldCharType="begin"/>
      </w:r>
      <w:r>
        <w:instrText xml:space="preserve"> PAGEREF _Toc90588493 \h </w:instrText>
      </w:r>
      <w:r>
        <w:fldChar w:fldCharType="separate"/>
      </w:r>
      <w:r>
        <w:t>16</w:t>
      </w:r>
      <w:r>
        <w:fldChar w:fldCharType="end"/>
      </w:r>
    </w:p>
    <w:p w14:paraId="6D576119" w14:textId="2CBB4E3B" w:rsidR="00CD4976" w:rsidRDefault="00CD4976">
      <w:pPr>
        <w:pStyle w:val="TOC3"/>
        <w:rPr>
          <w:rFonts w:asciiTheme="minorHAnsi" w:eastAsiaTheme="minorEastAsia" w:hAnsiTheme="minorHAnsi" w:cstheme="minorBidi"/>
          <w:sz w:val="22"/>
          <w:szCs w:val="22"/>
          <w:lang w:eastAsia="en-GB"/>
        </w:rPr>
      </w:pPr>
      <w:r w:rsidRPr="0050712B">
        <w:rPr>
          <w:lang w:val="fi-FI"/>
        </w:rPr>
        <w:t>5.2B.</w:t>
      </w:r>
      <w:r w:rsidRPr="0050712B">
        <w:rPr>
          <w:lang w:val="fi-FI" w:eastAsia="zh-CN"/>
        </w:rPr>
        <w:t>7</w:t>
      </w:r>
      <w:r>
        <w:rPr>
          <w:rFonts w:asciiTheme="minorHAnsi" w:eastAsiaTheme="minorEastAsia" w:hAnsiTheme="minorHAnsi" w:cstheme="minorBidi"/>
          <w:sz w:val="22"/>
          <w:szCs w:val="22"/>
          <w:lang w:eastAsia="en-GB"/>
        </w:rPr>
        <w:tab/>
      </w:r>
      <w:r w:rsidRPr="0050712B">
        <w:rPr>
          <w:lang w:val="fi-FI"/>
        </w:rPr>
        <w:t>Void</w:t>
      </w:r>
      <w:r>
        <w:tab/>
      </w:r>
      <w:r>
        <w:fldChar w:fldCharType="begin"/>
      </w:r>
      <w:r>
        <w:instrText xml:space="preserve"> PAGEREF _Toc90588494 \h </w:instrText>
      </w:r>
      <w:r>
        <w:fldChar w:fldCharType="separate"/>
      </w:r>
      <w:r>
        <w:t>16</w:t>
      </w:r>
      <w:r>
        <w:fldChar w:fldCharType="end"/>
      </w:r>
    </w:p>
    <w:p w14:paraId="4C34DC84" w14:textId="08C085D5" w:rsidR="00CD4976" w:rsidRDefault="00CD497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r>
      <w:r>
        <w:fldChar w:fldCharType="begin"/>
      </w:r>
      <w:r>
        <w:instrText xml:space="preserve"> PAGEREF _Toc90588495 \h </w:instrText>
      </w:r>
      <w:r>
        <w:fldChar w:fldCharType="separate"/>
      </w:r>
      <w:r>
        <w:t>16</w:t>
      </w:r>
      <w:r>
        <w:fldChar w:fldCharType="end"/>
      </w:r>
    </w:p>
    <w:p w14:paraId="22FC851A" w14:textId="692CEAC5" w:rsidR="00CD4976" w:rsidRDefault="00CD4976">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r>
      <w:r>
        <w:fldChar w:fldCharType="begin"/>
      </w:r>
      <w:r>
        <w:instrText xml:space="preserve"> PAGEREF _Toc90588496 \h </w:instrText>
      </w:r>
      <w:r>
        <w:fldChar w:fldCharType="separate"/>
      </w:r>
      <w:r>
        <w:t>16</w:t>
      </w:r>
      <w:r>
        <w:fldChar w:fldCharType="end"/>
      </w:r>
    </w:p>
    <w:p w14:paraId="4C8B056B" w14:textId="01B10E45" w:rsidR="00CD4976" w:rsidRDefault="00CD4976">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_Toc90588497 \h </w:instrText>
      </w:r>
      <w:r>
        <w:fldChar w:fldCharType="separate"/>
      </w:r>
      <w:r>
        <w:t>16</w:t>
      </w:r>
      <w:r>
        <w:fldChar w:fldCharType="end"/>
      </w:r>
    </w:p>
    <w:p w14:paraId="0C5BC4F2" w14:textId="4D39CC8D" w:rsidR="00CD4976" w:rsidRDefault="00CD4976">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r>
      <w:r>
        <w:fldChar w:fldCharType="begin"/>
      </w:r>
      <w:r>
        <w:instrText xml:space="preserve"> PAGEREF _Toc90588498 \h </w:instrText>
      </w:r>
      <w:r>
        <w:fldChar w:fldCharType="separate"/>
      </w:r>
      <w:r>
        <w:t>16</w:t>
      </w:r>
      <w:r>
        <w:fldChar w:fldCharType="end"/>
      </w:r>
    </w:p>
    <w:p w14:paraId="379F410B" w14:textId="10FF533F" w:rsidR="00CD4976" w:rsidRDefault="00CD4976">
      <w:pPr>
        <w:pStyle w:val="TOC3"/>
        <w:rPr>
          <w:rFonts w:asciiTheme="minorHAnsi" w:eastAsiaTheme="minorEastAsia" w:hAnsiTheme="minorHAnsi" w:cstheme="minorBidi"/>
          <w:sz w:val="22"/>
          <w:szCs w:val="22"/>
          <w:lang w:eastAsia="en-GB"/>
        </w:rPr>
      </w:pPr>
      <w:r w:rsidRPr="0050712B">
        <w:rPr>
          <w:lang w:val="sv-FI"/>
        </w:rPr>
        <w:t>5.3B.1</w:t>
      </w:r>
      <w:r>
        <w:rPr>
          <w:rFonts w:asciiTheme="minorHAnsi" w:eastAsiaTheme="minorEastAsia" w:hAnsiTheme="minorHAnsi" w:cstheme="minorBidi"/>
          <w:sz w:val="22"/>
          <w:szCs w:val="22"/>
          <w:lang w:eastAsia="en-GB"/>
        </w:rPr>
        <w:tab/>
      </w:r>
      <w:r w:rsidRPr="0050712B">
        <w:rPr>
          <w:lang w:val="sv-FI"/>
        </w:rPr>
        <w:t>Intra-band EN-DC in FR1</w:t>
      </w:r>
      <w:r>
        <w:tab/>
      </w:r>
      <w:r>
        <w:fldChar w:fldCharType="begin"/>
      </w:r>
      <w:r>
        <w:instrText xml:space="preserve"> PAGEREF _Toc90588499 \h </w:instrText>
      </w:r>
      <w:r>
        <w:fldChar w:fldCharType="separate"/>
      </w:r>
      <w:r>
        <w:t>17</w:t>
      </w:r>
      <w:r>
        <w:fldChar w:fldCharType="end"/>
      </w:r>
    </w:p>
    <w:p w14:paraId="738F279F" w14:textId="00339336" w:rsidR="00CD4976" w:rsidRDefault="00CD4976">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_Toc90588500 \h </w:instrText>
      </w:r>
      <w:r>
        <w:fldChar w:fldCharType="separate"/>
      </w:r>
      <w:r>
        <w:t>17</w:t>
      </w:r>
      <w:r>
        <w:fldChar w:fldCharType="end"/>
      </w:r>
    </w:p>
    <w:p w14:paraId="55EFFCCA" w14:textId="4358CE93" w:rsidR="00CD4976" w:rsidRDefault="00CD4976">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r>
      <w:r>
        <w:fldChar w:fldCharType="begin"/>
      </w:r>
      <w:r>
        <w:instrText xml:space="preserve"> PAGEREF _Toc90588501 \h </w:instrText>
      </w:r>
      <w:r>
        <w:fldChar w:fldCharType="separate"/>
      </w:r>
      <w:r>
        <w:t>17</w:t>
      </w:r>
      <w:r>
        <w:fldChar w:fldCharType="end"/>
      </w:r>
    </w:p>
    <w:p w14:paraId="72C1BF4D" w14:textId="552C8413" w:rsidR="00CD4976" w:rsidRDefault="00CD4976">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r>
      <w:r>
        <w:fldChar w:fldCharType="begin"/>
      </w:r>
      <w:r>
        <w:instrText xml:space="preserve"> PAGEREF _Toc90588502 \h </w:instrText>
      </w:r>
      <w:r>
        <w:fldChar w:fldCharType="separate"/>
      </w:r>
      <w:r>
        <w:t>18</w:t>
      </w:r>
      <w:r>
        <w:fldChar w:fldCharType="end"/>
      </w:r>
    </w:p>
    <w:p w14:paraId="0DD4D8B9" w14:textId="556590AA" w:rsidR="00CD4976" w:rsidRDefault="00CD497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r>
      <w:r>
        <w:fldChar w:fldCharType="begin"/>
      </w:r>
      <w:r>
        <w:instrText xml:space="preserve"> PAGEREF _Toc90588503 \h </w:instrText>
      </w:r>
      <w:r>
        <w:fldChar w:fldCharType="separate"/>
      </w:r>
      <w:r>
        <w:t>19</w:t>
      </w:r>
      <w:r>
        <w:fldChar w:fldCharType="end"/>
      </w:r>
    </w:p>
    <w:p w14:paraId="398AEC7A" w14:textId="0246F502" w:rsidR="00CD4976" w:rsidRDefault="00CD4976">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r>
      <w:r>
        <w:fldChar w:fldCharType="begin"/>
      </w:r>
      <w:r>
        <w:instrText xml:space="preserve"> PAGEREF _Toc90588504 \h </w:instrText>
      </w:r>
      <w:r>
        <w:fldChar w:fldCharType="separate"/>
      </w:r>
      <w:r>
        <w:t>19</w:t>
      </w:r>
      <w:r>
        <w:fldChar w:fldCharType="end"/>
      </w:r>
    </w:p>
    <w:p w14:paraId="219ED1CC" w14:textId="7C24DCA6" w:rsidR="00CD4976" w:rsidRDefault="00CD4976">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r>
      <w:r>
        <w:fldChar w:fldCharType="begin"/>
      </w:r>
      <w:r>
        <w:instrText xml:space="preserve"> PAGEREF _Toc90588505 \h </w:instrText>
      </w:r>
      <w:r>
        <w:fldChar w:fldCharType="separate"/>
      </w:r>
      <w:r>
        <w:t>19</w:t>
      </w:r>
      <w:r>
        <w:fldChar w:fldCharType="end"/>
      </w:r>
    </w:p>
    <w:p w14:paraId="64E351E7" w14:textId="137AEDE6" w:rsidR="00CD4976" w:rsidRDefault="00CD4976">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r>
      <w:r>
        <w:fldChar w:fldCharType="begin"/>
      </w:r>
      <w:r>
        <w:instrText xml:space="preserve"> PAGEREF _Toc90588506 \h </w:instrText>
      </w:r>
      <w:r>
        <w:fldChar w:fldCharType="separate"/>
      </w:r>
      <w:r>
        <w:t>19</w:t>
      </w:r>
      <w:r>
        <w:fldChar w:fldCharType="end"/>
      </w:r>
    </w:p>
    <w:p w14:paraId="7FCA001A" w14:textId="2638B2E2" w:rsidR="00CD4976" w:rsidRDefault="00CD497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r>
      <w:r>
        <w:fldChar w:fldCharType="begin"/>
      </w:r>
      <w:r>
        <w:instrText xml:space="preserve"> PAGEREF _Toc90588507 \h </w:instrText>
      </w:r>
      <w:r>
        <w:fldChar w:fldCharType="separate"/>
      </w:r>
      <w:r>
        <w:t>20</w:t>
      </w:r>
      <w:r>
        <w:fldChar w:fldCharType="end"/>
      </w:r>
    </w:p>
    <w:p w14:paraId="0372E8F3" w14:textId="244FD5A5" w:rsidR="00CD4976" w:rsidRDefault="00CD4976">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r>
      <w:r>
        <w:fldChar w:fldCharType="begin"/>
      </w:r>
      <w:r>
        <w:instrText xml:space="preserve"> PAGEREF _Toc90588508 \h </w:instrText>
      </w:r>
      <w:r>
        <w:fldChar w:fldCharType="separate"/>
      </w:r>
      <w:r>
        <w:t>20</w:t>
      </w:r>
      <w:r>
        <w:fldChar w:fldCharType="end"/>
      </w:r>
    </w:p>
    <w:p w14:paraId="6A5F5D5C" w14:textId="50189493" w:rsidR="00CD4976" w:rsidRDefault="00CD4976">
      <w:pPr>
        <w:pStyle w:val="TOC4"/>
        <w:rPr>
          <w:rFonts w:asciiTheme="minorHAnsi" w:eastAsiaTheme="minorEastAsia" w:hAnsiTheme="minorHAnsi" w:cstheme="minorBidi"/>
          <w:sz w:val="22"/>
          <w:szCs w:val="22"/>
          <w:lang w:eastAsia="en-GB"/>
        </w:rPr>
      </w:pPr>
      <w:r>
        <w:t>5.5</w:t>
      </w:r>
      <w:r w:rsidRPr="0050712B">
        <w:rPr>
          <w:lang w:val="en-US" w:eastAsia="zh-CN"/>
        </w:rPr>
        <w:t>A</w:t>
      </w:r>
      <w:r>
        <w:t>.1</w:t>
      </w:r>
      <w:r>
        <w:rPr>
          <w:rFonts w:asciiTheme="minorHAnsi" w:eastAsiaTheme="minorEastAsia" w:hAnsiTheme="minorHAnsi" w:cstheme="minorBidi"/>
          <w:sz w:val="22"/>
          <w:szCs w:val="22"/>
          <w:lang w:eastAsia="en-GB"/>
        </w:rPr>
        <w:tab/>
      </w:r>
      <w:r>
        <w:t xml:space="preserve">Inter-band </w:t>
      </w:r>
      <w:r w:rsidRPr="0050712B">
        <w:rPr>
          <w:lang w:val="en-US" w:eastAsia="zh-CN"/>
        </w:rPr>
        <w:t>CA</w:t>
      </w:r>
      <w:r>
        <w:t xml:space="preserve"> configurations </w:t>
      </w:r>
      <w:r w:rsidRPr="0050712B">
        <w:rPr>
          <w:lang w:val="en-US" w:eastAsia="zh-CN"/>
        </w:rPr>
        <w:t>between FR1 and FR2</w:t>
      </w:r>
      <w:r>
        <w:tab/>
      </w:r>
      <w:r>
        <w:fldChar w:fldCharType="begin"/>
      </w:r>
      <w:r>
        <w:instrText xml:space="preserve"> PAGEREF _Toc90588509 \h </w:instrText>
      </w:r>
      <w:r>
        <w:fldChar w:fldCharType="separate"/>
      </w:r>
      <w:r>
        <w:t>20</w:t>
      </w:r>
      <w:r>
        <w:fldChar w:fldCharType="end"/>
      </w:r>
    </w:p>
    <w:p w14:paraId="678D7D44" w14:textId="7BBDC4F0" w:rsidR="00CD4976" w:rsidRDefault="00CD4976">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r>
      <w:r>
        <w:fldChar w:fldCharType="begin"/>
      </w:r>
      <w:r>
        <w:instrText xml:space="preserve"> PAGEREF _Toc90588510 \h </w:instrText>
      </w:r>
      <w:r>
        <w:fldChar w:fldCharType="separate"/>
      </w:r>
      <w:r>
        <w:t>23</w:t>
      </w:r>
      <w:r>
        <w:fldChar w:fldCharType="end"/>
      </w:r>
    </w:p>
    <w:p w14:paraId="3A0B9AA8" w14:textId="40EA832A" w:rsidR="00CD4976" w:rsidRDefault="00CD4976">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_Toc90588511 \h </w:instrText>
      </w:r>
      <w:r>
        <w:fldChar w:fldCharType="separate"/>
      </w:r>
      <w:r>
        <w:t>23</w:t>
      </w:r>
      <w:r>
        <w:fldChar w:fldCharType="end"/>
      </w:r>
    </w:p>
    <w:p w14:paraId="6A38E9A8" w14:textId="499C9124" w:rsidR="00CD4976" w:rsidRDefault="00CD4976">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_Toc90588512 \h </w:instrText>
      </w:r>
      <w:r>
        <w:fldChar w:fldCharType="separate"/>
      </w:r>
      <w:r>
        <w:t>23</w:t>
      </w:r>
      <w:r>
        <w:fldChar w:fldCharType="end"/>
      </w:r>
    </w:p>
    <w:p w14:paraId="2468CEF0" w14:textId="1135CF81" w:rsidR="00CD4976" w:rsidRDefault="00CD4976">
      <w:pPr>
        <w:pStyle w:val="TOC3"/>
        <w:rPr>
          <w:rFonts w:asciiTheme="minorHAnsi" w:eastAsiaTheme="minorEastAsia" w:hAnsiTheme="minorHAnsi" w:cstheme="minorBidi"/>
          <w:sz w:val="22"/>
          <w:szCs w:val="22"/>
          <w:lang w:eastAsia="en-GB"/>
        </w:rPr>
      </w:pPr>
      <w:r w:rsidRPr="0050712B">
        <w:rPr>
          <w:lang w:val="fr-FR"/>
        </w:rPr>
        <w:t>5.5B.3</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_Toc90588513 \h </w:instrText>
      </w:r>
      <w:r>
        <w:fldChar w:fldCharType="separate"/>
      </w:r>
      <w:r>
        <w:t>24</w:t>
      </w:r>
      <w:r>
        <w:fldChar w:fldCharType="end"/>
      </w:r>
    </w:p>
    <w:p w14:paraId="63D79F28" w14:textId="680422AE" w:rsidR="00CD4976" w:rsidRDefault="00CD4976">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_Toc90588514 \h </w:instrText>
      </w:r>
      <w:r>
        <w:fldChar w:fldCharType="separate"/>
      </w:r>
      <w:r>
        <w:t>24</w:t>
      </w:r>
      <w:r>
        <w:fldChar w:fldCharType="end"/>
      </w:r>
    </w:p>
    <w:p w14:paraId="6201B6CB" w14:textId="26EE6B8C" w:rsidR="00CD4976" w:rsidRDefault="00CD4976">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r>
      <w:r>
        <w:fldChar w:fldCharType="begin"/>
      </w:r>
      <w:r>
        <w:instrText xml:space="preserve"> PAGEREF _Toc90588515 \h </w:instrText>
      </w:r>
      <w:r>
        <w:fldChar w:fldCharType="separate"/>
      </w:r>
      <w:r>
        <w:t>24</w:t>
      </w:r>
      <w:r>
        <w:fldChar w:fldCharType="end"/>
      </w:r>
    </w:p>
    <w:p w14:paraId="76CE6DD9" w14:textId="257AC10B" w:rsidR="00CD4976" w:rsidRDefault="00CD4976">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r>
      <w:r>
        <w:fldChar w:fldCharType="begin"/>
      </w:r>
      <w:r>
        <w:instrText xml:space="preserve"> PAGEREF _Toc90588516 \h </w:instrText>
      </w:r>
      <w:r>
        <w:fldChar w:fldCharType="separate"/>
      </w:r>
      <w:r>
        <w:t>27</w:t>
      </w:r>
      <w:r>
        <w:fldChar w:fldCharType="end"/>
      </w:r>
    </w:p>
    <w:p w14:paraId="68591172" w14:textId="1C617E0D" w:rsidR="00CD4976" w:rsidRDefault="00CD4976">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r>
      <w:r>
        <w:fldChar w:fldCharType="begin"/>
      </w:r>
      <w:r>
        <w:instrText xml:space="preserve"> PAGEREF _Toc90588517 \h </w:instrText>
      </w:r>
      <w:r>
        <w:fldChar w:fldCharType="separate"/>
      </w:r>
      <w:r>
        <w:t>32</w:t>
      </w:r>
      <w:r>
        <w:fldChar w:fldCharType="end"/>
      </w:r>
    </w:p>
    <w:p w14:paraId="3BFF26BE" w14:textId="1B2BA6AB" w:rsidR="00CD4976" w:rsidRDefault="00CD4976">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r>
      <w:r>
        <w:fldChar w:fldCharType="begin"/>
      </w:r>
      <w:r>
        <w:instrText xml:space="preserve"> PAGEREF _Toc90588518 \h </w:instrText>
      </w:r>
      <w:r>
        <w:fldChar w:fldCharType="separate"/>
      </w:r>
      <w:r>
        <w:t>36</w:t>
      </w:r>
      <w:r>
        <w:fldChar w:fldCharType="end"/>
      </w:r>
    </w:p>
    <w:p w14:paraId="467E292E" w14:textId="0EF067C9" w:rsidR="00CD4976" w:rsidRDefault="00CD4976">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r>
      <w:r>
        <w:fldChar w:fldCharType="begin"/>
      </w:r>
      <w:r>
        <w:instrText xml:space="preserve"> PAGEREF _Toc90588519 \h </w:instrText>
      </w:r>
      <w:r>
        <w:fldChar w:fldCharType="separate"/>
      </w:r>
      <w:r>
        <w:t>38</w:t>
      </w:r>
      <w:r>
        <w:fldChar w:fldCharType="end"/>
      </w:r>
    </w:p>
    <w:p w14:paraId="70FEA199" w14:textId="1C80BA54" w:rsidR="00CD4976" w:rsidRDefault="00CD4976">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_Toc90588520 \h </w:instrText>
      </w:r>
      <w:r>
        <w:fldChar w:fldCharType="separate"/>
      </w:r>
      <w:r>
        <w:t>38</w:t>
      </w:r>
      <w:r>
        <w:fldChar w:fldCharType="end"/>
      </w:r>
    </w:p>
    <w:p w14:paraId="738A6D41" w14:textId="1BA658EF" w:rsidR="00CD4976" w:rsidRDefault="00CD4976">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r>
      <w:r>
        <w:fldChar w:fldCharType="begin"/>
      </w:r>
      <w:r>
        <w:instrText xml:space="preserve"> PAGEREF _Toc90588521 \h </w:instrText>
      </w:r>
      <w:r>
        <w:fldChar w:fldCharType="separate"/>
      </w:r>
      <w:r>
        <w:t>38</w:t>
      </w:r>
      <w:r>
        <w:fldChar w:fldCharType="end"/>
      </w:r>
    </w:p>
    <w:p w14:paraId="208E4E6D" w14:textId="206C9B6A" w:rsidR="00CD4976" w:rsidRDefault="00CD4976">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_Toc90588522 \h </w:instrText>
      </w:r>
      <w:r>
        <w:fldChar w:fldCharType="separate"/>
      </w:r>
      <w:r>
        <w:t>38</w:t>
      </w:r>
      <w:r>
        <w:fldChar w:fldCharType="end"/>
      </w:r>
    </w:p>
    <w:p w14:paraId="0E637029" w14:textId="707D5714" w:rsidR="00CD4976" w:rsidRDefault="00CD4976">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r>
      <w:r>
        <w:fldChar w:fldCharType="begin"/>
      </w:r>
      <w:r>
        <w:instrText xml:space="preserve"> PAGEREF _Toc90588523 \h </w:instrText>
      </w:r>
      <w:r>
        <w:fldChar w:fldCharType="separate"/>
      </w:r>
      <w:r>
        <w:t>38</w:t>
      </w:r>
      <w:r>
        <w:fldChar w:fldCharType="end"/>
      </w:r>
    </w:p>
    <w:p w14:paraId="17D29017" w14:textId="62664AAD" w:rsidR="00CD4976" w:rsidRDefault="00CD4976">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r>
      <w:r>
        <w:fldChar w:fldCharType="begin"/>
      </w:r>
      <w:r>
        <w:instrText xml:space="preserve"> PAGEREF _Toc90588524 \h </w:instrText>
      </w:r>
      <w:r>
        <w:fldChar w:fldCharType="separate"/>
      </w:r>
      <w:r>
        <w:t>42</w:t>
      </w:r>
      <w:r>
        <w:fldChar w:fldCharType="end"/>
      </w:r>
    </w:p>
    <w:p w14:paraId="03EE88DE" w14:textId="022F96A1" w:rsidR="00CD4976" w:rsidRDefault="00CD4976">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r>
      <w:r>
        <w:fldChar w:fldCharType="begin"/>
      </w:r>
      <w:r>
        <w:instrText xml:space="preserve"> PAGEREF _Toc90588525 \h </w:instrText>
      </w:r>
      <w:r>
        <w:fldChar w:fldCharType="separate"/>
      </w:r>
      <w:r>
        <w:t>45</w:t>
      </w:r>
      <w:r>
        <w:fldChar w:fldCharType="end"/>
      </w:r>
    </w:p>
    <w:p w14:paraId="71055D33" w14:textId="01818293" w:rsidR="00CD4976" w:rsidRDefault="00CD4976">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r>
      <w:r>
        <w:fldChar w:fldCharType="begin"/>
      </w:r>
      <w:r>
        <w:instrText xml:space="preserve"> PAGEREF _Toc90588526 \h </w:instrText>
      </w:r>
      <w:r>
        <w:fldChar w:fldCharType="separate"/>
      </w:r>
      <w:r>
        <w:t>47</w:t>
      </w:r>
      <w:r>
        <w:fldChar w:fldCharType="end"/>
      </w:r>
    </w:p>
    <w:p w14:paraId="75D56256" w14:textId="681C2C04" w:rsidR="00CD4976" w:rsidRDefault="00CD4976">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r>
      <w:r>
        <w:fldChar w:fldCharType="begin"/>
      </w:r>
      <w:r>
        <w:instrText xml:space="preserve"> PAGEREF _Toc90588527 \h </w:instrText>
      </w:r>
      <w:r>
        <w:fldChar w:fldCharType="separate"/>
      </w:r>
      <w:r>
        <w:t>48</w:t>
      </w:r>
      <w:r>
        <w:fldChar w:fldCharType="end"/>
      </w:r>
    </w:p>
    <w:p w14:paraId="162A8457" w14:textId="2AB8E880" w:rsidR="00CD4976" w:rsidRDefault="00CD4976">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r>
      <w:r>
        <w:fldChar w:fldCharType="begin"/>
      </w:r>
      <w:r>
        <w:instrText xml:space="preserve"> PAGEREF _Toc90588528 \h </w:instrText>
      </w:r>
      <w:r>
        <w:fldChar w:fldCharType="separate"/>
      </w:r>
      <w:r>
        <w:t>48</w:t>
      </w:r>
      <w:r>
        <w:fldChar w:fldCharType="end"/>
      </w:r>
    </w:p>
    <w:p w14:paraId="7823C442" w14:textId="3D19FCCD" w:rsidR="00CD4976" w:rsidRDefault="00CD4976">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r>
      <w:r>
        <w:fldChar w:fldCharType="begin"/>
      </w:r>
      <w:r>
        <w:instrText xml:space="preserve"> PAGEREF _Toc90588529 \h </w:instrText>
      </w:r>
      <w:r>
        <w:fldChar w:fldCharType="separate"/>
      </w:r>
      <w:r>
        <w:t>48</w:t>
      </w:r>
      <w:r>
        <w:fldChar w:fldCharType="end"/>
      </w:r>
    </w:p>
    <w:p w14:paraId="0F2D2332" w14:textId="361C7FC5" w:rsidR="00CD4976" w:rsidRDefault="00CD4976">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r>
      <w:r>
        <w:fldChar w:fldCharType="begin"/>
      </w:r>
      <w:r>
        <w:instrText xml:space="preserve"> PAGEREF _Toc90588530 \h </w:instrText>
      </w:r>
      <w:r>
        <w:fldChar w:fldCharType="separate"/>
      </w:r>
      <w:r>
        <w:t>48</w:t>
      </w:r>
      <w:r>
        <w:fldChar w:fldCharType="end"/>
      </w:r>
    </w:p>
    <w:p w14:paraId="51ABFB85" w14:textId="1A5941DF" w:rsidR="00CD4976" w:rsidRDefault="00CD4976">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r>
      <w:r>
        <w:fldChar w:fldCharType="begin"/>
      </w:r>
      <w:r>
        <w:instrText xml:space="preserve"> PAGEREF _Toc90588531 \h </w:instrText>
      </w:r>
      <w:r>
        <w:fldChar w:fldCharType="separate"/>
      </w:r>
      <w:r>
        <w:t>50</w:t>
      </w:r>
      <w:r>
        <w:fldChar w:fldCharType="end"/>
      </w:r>
    </w:p>
    <w:p w14:paraId="4DDD0CA9" w14:textId="4C932CC6" w:rsidR="00CD4976" w:rsidRDefault="00CD4976">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r>
      <w:r>
        <w:fldChar w:fldCharType="begin"/>
      </w:r>
      <w:r>
        <w:instrText xml:space="preserve"> PAGEREF _Toc90588532 \h </w:instrText>
      </w:r>
      <w:r>
        <w:fldChar w:fldCharType="separate"/>
      </w:r>
      <w:r>
        <w:t>51</w:t>
      </w:r>
      <w:r>
        <w:fldChar w:fldCharType="end"/>
      </w:r>
    </w:p>
    <w:p w14:paraId="343B8616" w14:textId="7AB154B2" w:rsidR="00CD4976" w:rsidRDefault="00CD4976">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r>
      <w:r>
        <w:fldChar w:fldCharType="begin"/>
      </w:r>
      <w:r>
        <w:instrText xml:space="preserve"> PAGEREF _Toc90588533 \h </w:instrText>
      </w:r>
      <w:r>
        <w:fldChar w:fldCharType="separate"/>
      </w:r>
      <w:r>
        <w:t>52</w:t>
      </w:r>
      <w:r>
        <w:fldChar w:fldCharType="end"/>
      </w:r>
    </w:p>
    <w:p w14:paraId="6A93D9E6" w14:textId="347B43B4" w:rsidR="00CD4976" w:rsidRDefault="00CD4976">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r>
      <w:r>
        <w:fldChar w:fldCharType="begin"/>
      </w:r>
      <w:r>
        <w:instrText xml:space="preserve"> PAGEREF _Toc90588534 \h </w:instrText>
      </w:r>
      <w:r>
        <w:fldChar w:fldCharType="separate"/>
      </w:r>
      <w:r>
        <w:t>52</w:t>
      </w:r>
      <w:r>
        <w:fldChar w:fldCharType="end"/>
      </w:r>
    </w:p>
    <w:p w14:paraId="451B3993" w14:textId="3BA85489" w:rsidR="00CD4976" w:rsidRDefault="00CD4976">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_Toc90588535 \h </w:instrText>
      </w:r>
      <w:r>
        <w:fldChar w:fldCharType="separate"/>
      </w:r>
      <w:r>
        <w:t>52</w:t>
      </w:r>
      <w:r>
        <w:fldChar w:fldCharType="end"/>
      </w:r>
    </w:p>
    <w:p w14:paraId="407CA142" w14:textId="48A0C507" w:rsidR="00CD4976" w:rsidRDefault="00CD4976">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r>
      <w:r>
        <w:fldChar w:fldCharType="begin"/>
      </w:r>
      <w:r>
        <w:instrText xml:space="preserve"> PAGEREF _Toc90588536 \h </w:instrText>
      </w:r>
      <w:r>
        <w:fldChar w:fldCharType="separate"/>
      </w:r>
      <w:r>
        <w:t>52</w:t>
      </w:r>
      <w:r>
        <w:fldChar w:fldCharType="end"/>
      </w:r>
    </w:p>
    <w:p w14:paraId="08432730" w14:textId="6E4C2522" w:rsidR="00CD4976" w:rsidRDefault="00CD497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_Toc90588537 \h </w:instrText>
      </w:r>
      <w:r>
        <w:fldChar w:fldCharType="separate"/>
      </w:r>
      <w:r>
        <w:t>53</w:t>
      </w:r>
      <w:r>
        <w:fldChar w:fldCharType="end"/>
      </w:r>
    </w:p>
    <w:p w14:paraId="1343177C" w14:textId="5C8F09F1" w:rsidR="00CD4976" w:rsidRDefault="00CD497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_Toc90588538 \h </w:instrText>
      </w:r>
      <w:r>
        <w:fldChar w:fldCharType="separate"/>
      </w:r>
      <w:r>
        <w:t>53</w:t>
      </w:r>
      <w:r>
        <w:fldChar w:fldCharType="end"/>
      </w:r>
    </w:p>
    <w:p w14:paraId="0FE8A89F" w14:textId="3AE086D3" w:rsidR="00CD4976" w:rsidRDefault="00CD497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r>
      <w:r>
        <w:fldChar w:fldCharType="begin"/>
      </w:r>
      <w:r>
        <w:instrText xml:space="preserve"> PAGEREF _Toc90588539 \h </w:instrText>
      </w:r>
      <w:r>
        <w:fldChar w:fldCharType="separate"/>
      </w:r>
      <w:r>
        <w:t>53</w:t>
      </w:r>
      <w:r>
        <w:fldChar w:fldCharType="end"/>
      </w:r>
    </w:p>
    <w:p w14:paraId="6B99948E" w14:textId="1F57CF5F" w:rsidR="00CD4976" w:rsidRDefault="00CD4976">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r>
      <w:r>
        <w:fldChar w:fldCharType="begin"/>
      </w:r>
      <w:r>
        <w:instrText xml:space="preserve"> PAGEREF _Toc90588540 \h </w:instrText>
      </w:r>
      <w:r>
        <w:fldChar w:fldCharType="separate"/>
      </w:r>
      <w:r>
        <w:t>53</w:t>
      </w:r>
      <w:r>
        <w:fldChar w:fldCharType="end"/>
      </w:r>
    </w:p>
    <w:p w14:paraId="7DE4FFA5" w14:textId="09D2E361" w:rsidR="00CD4976" w:rsidRDefault="00CD4976">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_Toc90588541 \h </w:instrText>
      </w:r>
      <w:r>
        <w:fldChar w:fldCharType="separate"/>
      </w:r>
      <w:r>
        <w:t>53</w:t>
      </w:r>
      <w:r>
        <w:fldChar w:fldCharType="end"/>
      </w:r>
    </w:p>
    <w:p w14:paraId="55306B14" w14:textId="4A44B5CF" w:rsidR="00CD4976" w:rsidRDefault="00CD4976">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_Toc90588542 \h </w:instrText>
      </w:r>
      <w:r>
        <w:fldChar w:fldCharType="separate"/>
      </w:r>
      <w:r>
        <w:t>53</w:t>
      </w:r>
      <w:r>
        <w:fldChar w:fldCharType="end"/>
      </w:r>
    </w:p>
    <w:p w14:paraId="3D88CE22" w14:textId="716BE95C" w:rsidR="00CD4976" w:rsidRDefault="00CD4976">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r>
      <w:r>
        <w:fldChar w:fldCharType="begin"/>
      </w:r>
      <w:r>
        <w:instrText xml:space="preserve"> PAGEREF _Toc90588543 \h </w:instrText>
      </w:r>
      <w:r>
        <w:fldChar w:fldCharType="separate"/>
      </w:r>
      <w:r>
        <w:t>53</w:t>
      </w:r>
      <w:r>
        <w:fldChar w:fldCharType="end"/>
      </w:r>
    </w:p>
    <w:p w14:paraId="4458CF75" w14:textId="24CAB087" w:rsidR="00CD4976" w:rsidRDefault="00CD4976">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r>
      <w:r>
        <w:fldChar w:fldCharType="begin"/>
      </w:r>
      <w:r>
        <w:instrText xml:space="preserve"> PAGEREF _Toc90588544 \h </w:instrText>
      </w:r>
      <w:r>
        <w:fldChar w:fldCharType="separate"/>
      </w:r>
      <w:r>
        <w:t>53</w:t>
      </w:r>
      <w:r>
        <w:fldChar w:fldCharType="end"/>
      </w:r>
    </w:p>
    <w:p w14:paraId="1E1BA4EE" w14:textId="6146C80D" w:rsidR="00CD4976" w:rsidRDefault="00CD4976">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r>
      <w:r>
        <w:fldChar w:fldCharType="begin"/>
      </w:r>
      <w:r>
        <w:instrText xml:space="preserve"> PAGEREF _Toc90588545 \h </w:instrText>
      </w:r>
      <w:r>
        <w:fldChar w:fldCharType="separate"/>
      </w:r>
      <w:r>
        <w:t>54</w:t>
      </w:r>
      <w:r>
        <w:fldChar w:fldCharType="end"/>
      </w:r>
    </w:p>
    <w:p w14:paraId="259307BE" w14:textId="70F0E7BA" w:rsidR="00CD4976" w:rsidRDefault="00CD4976">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r>
      <w:r>
        <w:fldChar w:fldCharType="begin"/>
      </w:r>
      <w:r>
        <w:instrText xml:space="preserve"> PAGEREF _Toc90588546 \h </w:instrText>
      </w:r>
      <w:r>
        <w:fldChar w:fldCharType="separate"/>
      </w:r>
      <w:r>
        <w:t>54</w:t>
      </w:r>
      <w:r>
        <w:fldChar w:fldCharType="end"/>
      </w:r>
    </w:p>
    <w:p w14:paraId="149CD03A" w14:textId="5B6173B6" w:rsidR="00CD4976" w:rsidRDefault="00CD4976">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_Toc90588547 \h </w:instrText>
      </w:r>
      <w:r>
        <w:fldChar w:fldCharType="separate"/>
      </w:r>
      <w:r>
        <w:t>54</w:t>
      </w:r>
      <w:r>
        <w:fldChar w:fldCharType="end"/>
      </w:r>
    </w:p>
    <w:p w14:paraId="5EED107E" w14:textId="1E206E17" w:rsidR="00CD4976" w:rsidRDefault="00CD4976">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50712B">
        <w:rPr>
          <w:vertAlign w:val="subscript"/>
        </w:rPr>
        <w:t>IB,c</w:t>
      </w:r>
      <w:r>
        <w:t xml:space="preserve"> for CA</w:t>
      </w:r>
      <w:r>
        <w:tab/>
      </w:r>
      <w:r>
        <w:fldChar w:fldCharType="begin"/>
      </w:r>
      <w:r>
        <w:instrText xml:space="preserve"> PAGEREF _Toc90588548 \h </w:instrText>
      </w:r>
      <w:r>
        <w:fldChar w:fldCharType="separate"/>
      </w:r>
      <w:r>
        <w:t>54</w:t>
      </w:r>
      <w:r>
        <w:fldChar w:fldCharType="end"/>
      </w:r>
    </w:p>
    <w:p w14:paraId="479EA04B" w14:textId="20097E2F" w:rsidR="00CD4976" w:rsidRDefault="00CD4976">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50712B">
        <w:rPr>
          <w:vertAlign w:val="subscript"/>
        </w:rPr>
        <w:t>IB,c</w:t>
      </w:r>
      <w:r>
        <w:t xml:space="preserve"> for Inter-band CA between FR1 and FR2</w:t>
      </w:r>
      <w:r>
        <w:tab/>
      </w:r>
      <w:r>
        <w:fldChar w:fldCharType="begin"/>
      </w:r>
      <w:r>
        <w:instrText xml:space="preserve"> PAGEREF _Toc90588549 \h </w:instrText>
      </w:r>
      <w:r>
        <w:fldChar w:fldCharType="separate"/>
      </w:r>
      <w:r>
        <w:t>54</w:t>
      </w:r>
      <w:r>
        <w:fldChar w:fldCharType="end"/>
      </w:r>
    </w:p>
    <w:p w14:paraId="2B783404" w14:textId="685D7A26" w:rsidR="00CD4976" w:rsidRDefault="00CD4976">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r>
      <w:r>
        <w:fldChar w:fldCharType="begin"/>
      </w:r>
      <w:r>
        <w:instrText xml:space="preserve"> PAGEREF _Toc90588550 \h </w:instrText>
      </w:r>
      <w:r>
        <w:fldChar w:fldCharType="separate"/>
      </w:r>
      <w:r>
        <w:t>54</w:t>
      </w:r>
      <w:r>
        <w:fldChar w:fldCharType="end"/>
      </w:r>
    </w:p>
    <w:p w14:paraId="3D703DF8" w14:textId="44B67A82" w:rsidR="00CD4976" w:rsidRDefault="00CD4976">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r>
      <w:r>
        <w:fldChar w:fldCharType="begin"/>
      </w:r>
      <w:r>
        <w:instrText xml:space="preserve"> PAGEREF _Toc90588551 \h </w:instrText>
      </w:r>
      <w:r>
        <w:fldChar w:fldCharType="separate"/>
      </w:r>
      <w:r>
        <w:t>54</w:t>
      </w:r>
      <w:r>
        <w:fldChar w:fldCharType="end"/>
      </w:r>
    </w:p>
    <w:p w14:paraId="160615A2" w14:textId="3505CF90" w:rsidR="00CD4976" w:rsidRDefault="00CD4976">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_Toc90588552 \h </w:instrText>
      </w:r>
      <w:r>
        <w:fldChar w:fldCharType="separate"/>
      </w:r>
      <w:r>
        <w:t>54</w:t>
      </w:r>
      <w:r>
        <w:fldChar w:fldCharType="end"/>
      </w:r>
    </w:p>
    <w:p w14:paraId="0278A6B8" w14:textId="23CDA30D" w:rsidR="00CD4976" w:rsidRDefault="00CD4976">
      <w:pPr>
        <w:pStyle w:val="TOC4"/>
        <w:rPr>
          <w:rFonts w:asciiTheme="minorHAnsi" w:eastAsiaTheme="minorEastAsia" w:hAnsiTheme="minorHAnsi" w:cstheme="minorBidi"/>
          <w:sz w:val="22"/>
          <w:szCs w:val="22"/>
          <w:lang w:eastAsia="en-GB"/>
        </w:rPr>
      </w:pPr>
      <w:r w:rsidRPr="0050712B">
        <w:rPr>
          <w:lang w:val="fr-FR"/>
        </w:rPr>
        <w:t>6.2B.1.2</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_Toc90588553 \h </w:instrText>
      </w:r>
      <w:r>
        <w:fldChar w:fldCharType="separate"/>
      </w:r>
      <w:r>
        <w:t>55</w:t>
      </w:r>
      <w:r>
        <w:fldChar w:fldCharType="end"/>
      </w:r>
    </w:p>
    <w:p w14:paraId="69A0A387" w14:textId="25005794" w:rsidR="00CD4976" w:rsidRDefault="00CD4976">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_Toc90588554 \h </w:instrText>
      </w:r>
      <w:r>
        <w:fldChar w:fldCharType="separate"/>
      </w:r>
      <w:r>
        <w:t>55</w:t>
      </w:r>
      <w:r>
        <w:fldChar w:fldCharType="end"/>
      </w:r>
    </w:p>
    <w:p w14:paraId="52AE6536" w14:textId="58E413CE" w:rsidR="00CD4976" w:rsidRDefault="00CD4976">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_Toc90588555 \h </w:instrText>
      </w:r>
      <w:r>
        <w:fldChar w:fldCharType="separate"/>
      </w:r>
      <w:r>
        <w:t>57</w:t>
      </w:r>
      <w:r>
        <w:fldChar w:fldCharType="end"/>
      </w:r>
    </w:p>
    <w:p w14:paraId="076D9A11" w14:textId="34AD6CD6" w:rsidR="00CD4976" w:rsidRDefault="00CD4976">
      <w:pPr>
        <w:pStyle w:val="TOC4"/>
        <w:rPr>
          <w:rFonts w:asciiTheme="minorHAnsi" w:eastAsiaTheme="minorEastAsia" w:hAnsiTheme="minorHAnsi" w:cstheme="minorBidi"/>
          <w:sz w:val="22"/>
          <w:szCs w:val="22"/>
          <w:lang w:eastAsia="en-GB"/>
        </w:rPr>
      </w:pPr>
      <w:r w:rsidRPr="0050712B">
        <w:rPr>
          <w:lang w:val="en-US"/>
        </w:rPr>
        <w:t>6.2B.1.4</w:t>
      </w:r>
      <w:r>
        <w:rPr>
          <w:rFonts w:asciiTheme="minorHAnsi" w:eastAsiaTheme="minorEastAsia" w:hAnsiTheme="minorHAnsi" w:cstheme="minorBidi"/>
          <w:sz w:val="22"/>
          <w:szCs w:val="22"/>
          <w:lang w:eastAsia="en-GB"/>
        </w:rPr>
        <w:tab/>
      </w:r>
      <w:r w:rsidRPr="0050712B">
        <w:rPr>
          <w:lang w:val="en-US"/>
        </w:rPr>
        <w:t>Inter-band EN-DC including FR2</w:t>
      </w:r>
      <w:r>
        <w:tab/>
      </w:r>
      <w:r>
        <w:fldChar w:fldCharType="begin"/>
      </w:r>
      <w:r>
        <w:instrText xml:space="preserve"> PAGEREF _Toc90588556 \h </w:instrText>
      </w:r>
      <w:r>
        <w:fldChar w:fldCharType="separate"/>
      </w:r>
      <w:r>
        <w:t>58</w:t>
      </w:r>
      <w:r>
        <w:fldChar w:fldCharType="end"/>
      </w:r>
    </w:p>
    <w:p w14:paraId="12BC42AA" w14:textId="4C83A581" w:rsidR="00CD4976" w:rsidRDefault="00CD4976">
      <w:pPr>
        <w:pStyle w:val="TOC4"/>
        <w:rPr>
          <w:rFonts w:asciiTheme="minorHAnsi" w:eastAsiaTheme="minorEastAsia" w:hAnsiTheme="minorHAnsi" w:cstheme="minorBidi"/>
          <w:sz w:val="22"/>
          <w:szCs w:val="22"/>
          <w:lang w:eastAsia="en-GB"/>
        </w:rPr>
      </w:pPr>
      <w:r w:rsidRPr="0050712B">
        <w:rPr>
          <w:lang w:val="en-US"/>
        </w:rPr>
        <w:t>6.2B.1.5</w:t>
      </w:r>
      <w:r>
        <w:rPr>
          <w:rFonts w:asciiTheme="minorHAnsi" w:eastAsiaTheme="minorEastAsia" w:hAnsiTheme="minorHAnsi" w:cstheme="minorBidi"/>
          <w:sz w:val="22"/>
          <w:szCs w:val="22"/>
          <w:lang w:eastAsia="en-GB"/>
        </w:rPr>
        <w:tab/>
      </w:r>
      <w:r w:rsidRPr="0050712B">
        <w:rPr>
          <w:lang w:val="en-US"/>
        </w:rPr>
        <w:t>Inter-band EN-DC including both FR1 and FR2</w:t>
      </w:r>
      <w:r>
        <w:tab/>
      </w:r>
      <w:r>
        <w:fldChar w:fldCharType="begin"/>
      </w:r>
      <w:r>
        <w:instrText xml:space="preserve"> PAGEREF _Toc90588557 \h </w:instrText>
      </w:r>
      <w:r>
        <w:fldChar w:fldCharType="separate"/>
      </w:r>
      <w:r>
        <w:t>58</w:t>
      </w:r>
      <w:r>
        <w:fldChar w:fldCharType="end"/>
      </w:r>
    </w:p>
    <w:p w14:paraId="5B5627FB" w14:textId="509319F2" w:rsidR="00CD4976" w:rsidRDefault="00CD4976">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r>
      <w:r>
        <w:fldChar w:fldCharType="begin"/>
      </w:r>
      <w:r>
        <w:instrText xml:space="preserve"> PAGEREF _Toc90588558 \h </w:instrText>
      </w:r>
      <w:r>
        <w:fldChar w:fldCharType="separate"/>
      </w:r>
      <w:r>
        <w:t>58</w:t>
      </w:r>
      <w:r>
        <w:fldChar w:fldCharType="end"/>
      </w:r>
    </w:p>
    <w:p w14:paraId="1348B92E" w14:textId="79A4DD8D" w:rsidR="00CD4976" w:rsidRDefault="00CD4976">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_Toc90588559 \h </w:instrText>
      </w:r>
      <w:r>
        <w:fldChar w:fldCharType="separate"/>
      </w:r>
      <w:r>
        <w:t>58</w:t>
      </w:r>
      <w:r>
        <w:fldChar w:fldCharType="end"/>
      </w:r>
    </w:p>
    <w:p w14:paraId="67F4C9E3" w14:textId="377872FC" w:rsidR="00CD4976" w:rsidRDefault="00CD4976">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_Toc90588560 \h </w:instrText>
      </w:r>
      <w:r>
        <w:fldChar w:fldCharType="separate"/>
      </w:r>
      <w:r>
        <w:t>58</w:t>
      </w:r>
      <w:r>
        <w:fldChar w:fldCharType="end"/>
      </w:r>
    </w:p>
    <w:p w14:paraId="34F201CD" w14:textId="050C87DC" w:rsidR="00CD4976" w:rsidRDefault="00CD4976">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_Toc90588561 \h </w:instrText>
      </w:r>
      <w:r>
        <w:fldChar w:fldCharType="separate"/>
      </w:r>
      <w:r>
        <w:t>58</w:t>
      </w:r>
      <w:r>
        <w:fldChar w:fldCharType="end"/>
      </w:r>
    </w:p>
    <w:p w14:paraId="433BE45F" w14:textId="746E682B" w:rsidR="00CD4976" w:rsidRDefault="00CD4976">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r>
      <w:r>
        <w:fldChar w:fldCharType="begin"/>
      </w:r>
      <w:r>
        <w:instrText xml:space="preserve"> PAGEREF _Toc90588562 \h </w:instrText>
      </w:r>
      <w:r>
        <w:fldChar w:fldCharType="separate"/>
      </w:r>
      <w:r>
        <w:t>59</w:t>
      </w:r>
      <w:r>
        <w:fldChar w:fldCharType="end"/>
      </w:r>
    </w:p>
    <w:p w14:paraId="6BB4F49D" w14:textId="0EA0A163" w:rsidR="00CD4976" w:rsidRDefault="00CD4976">
      <w:pPr>
        <w:pStyle w:val="TOC4"/>
        <w:rPr>
          <w:rFonts w:asciiTheme="minorHAnsi" w:eastAsiaTheme="minorEastAsia" w:hAnsiTheme="minorHAnsi" w:cstheme="minorBidi"/>
          <w:sz w:val="22"/>
          <w:szCs w:val="22"/>
          <w:lang w:eastAsia="en-GB"/>
        </w:rPr>
      </w:pPr>
      <w:r w:rsidRPr="0050712B">
        <w:rPr>
          <w:lang w:val="fr-FR"/>
        </w:rPr>
        <w:t>6.2B.2.2</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_Toc90588563 \h </w:instrText>
      </w:r>
      <w:r>
        <w:fldChar w:fldCharType="separate"/>
      </w:r>
      <w:r>
        <w:t>59</w:t>
      </w:r>
      <w:r>
        <w:fldChar w:fldCharType="end"/>
      </w:r>
    </w:p>
    <w:p w14:paraId="18191EA7" w14:textId="4AA64E69" w:rsidR="00CD4976" w:rsidRDefault="00CD4976">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_Toc90588564 \h </w:instrText>
      </w:r>
      <w:r>
        <w:fldChar w:fldCharType="separate"/>
      </w:r>
      <w:r>
        <w:t>59</w:t>
      </w:r>
      <w:r>
        <w:fldChar w:fldCharType="end"/>
      </w:r>
    </w:p>
    <w:p w14:paraId="16B9AAA3" w14:textId="081421C0" w:rsidR="00CD4976" w:rsidRDefault="00CD4976">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r>
      <w:r>
        <w:fldChar w:fldCharType="begin"/>
      </w:r>
      <w:r>
        <w:instrText xml:space="preserve"> PAGEREF _Toc90588565 \h </w:instrText>
      </w:r>
      <w:r>
        <w:fldChar w:fldCharType="separate"/>
      </w:r>
      <w:r>
        <w:t>60</w:t>
      </w:r>
      <w:r>
        <w:fldChar w:fldCharType="end"/>
      </w:r>
    </w:p>
    <w:p w14:paraId="6BD3EB01" w14:textId="43E51D73" w:rsidR="00CD4976" w:rsidRDefault="00CD4976">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_Toc90588566 \h </w:instrText>
      </w:r>
      <w:r>
        <w:fldChar w:fldCharType="separate"/>
      </w:r>
      <w:r>
        <w:t>61</w:t>
      </w:r>
      <w:r>
        <w:fldChar w:fldCharType="end"/>
      </w:r>
    </w:p>
    <w:p w14:paraId="3BEB839E" w14:textId="0002D8EC" w:rsidR="00CD4976" w:rsidRDefault="00CD4976">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_Toc90588567 \h </w:instrText>
      </w:r>
      <w:r>
        <w:fldChar w:fldCharType="separate"/>
      </w:r>
      <w:r>
        <w:t>61</w:t>
      </w:r>
      <w:r>
        <w:fldChar w:fldCharType="end"/>
      </w:r>
    </w:p>
    <w:p w14:paraId="552520C9" w14:textId="54E014B7" w:rsidR="00CD4976" w:rsidRDefault="00CD4976">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_Toc90588568 \h </w:instrText>
      </w:r>
      <w:r>
        <w:fldChar w:fldCharType="separate"/>
      </w:r>
      <w:r>
        <w:t>61</w:t>
      </w:r>
      <w:r>
        <w:fldChar w:fldCharType="end"/>
      </w:r>
    </w:p>
    <w:p w14:paraId="0C679770" w14:textId="7DE2633F" w:rsidR="00CD4976" w:rsidRDefault="00CD4976">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_Toc90588569 \h </w:instrText>
      </w:r>
      <w:r>
        <w:fldChar w:fldCharType="separate"/>
      </w:r>
      <w:r>
        <w:t>61</w:t>
      </w:r>
      <w:r>
        <w:fldChar w:fldCharType="end"/>
      </w:r>
    </w:p>
    <w:p w14:paraId="7D29640C" w14:textId="3243EEBE" w:rsidR="00CD4976" w:rsidRDefault="00CD4976">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r>
      <w:r>
        <w:fldChar w:fldCharType="begin"/>
      </w:r>
      <w:r>
        <w:instrText xml:space="preserve"> PAGEREF _Toc90588570 \h </w:instrText>
      </w:r>
      <w:r>
        <w:fldChar w:fldCharType="separate"/>
      </w:r>
      <w:r>
        <w:t>61</w:t>
      </w:r>
      <w:r>
        <w:fldChar w:fldCharType="end"/>
      </w:r>
    </w:p>
    <w:p w14:paraId="37F021B0" w14:textId="2BD55EA5" w:rsidR="00CD4976" w:rsidRDefault="00CD4976">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_Toc90588571 \h </w:instrText>
      </w:r>
      <w:r>
        <w:fldChar w:fldCharType="separate"/>
      </w:r>
      <w:r>
        <w:t>61</w:t>
      </w:r>
      <w:r>
        <w:fldChar w:fldCharType="end"/>
      </w:r>
    </w:p>
    <w:p w14:paraId="12492433" w14:textId="0D88658C" w:rsidR="00CD4976" w:rsidRDefault="00CD4976">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_Toc90588572 \h </w:instrText>
      </w:r>
      <w:r>
        <w:fldChar w:fldCharType="separate"/>
      </w:r>
      <w:r>
        <w:t>61</w:t>
      </w:r>
      <w:r>
        <w:fldChar w:fldCharType="end"/>
      </w:r>
    </w:p>
    <w:p w14:paraId="1AFE620A" w14:textId="74442D8D" w:rsidR="00CD4976" w:rsidRDefault="00CD4976">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50712B">
        <w:rPr>
          <w:rFonts w:eastAsia="MS Mincho"/>
        </w:rPr>
        <w:t>DC_(n)71AA</w:t>
      </w:r>
      <w:r>
        <w:tab/>
      </w:r>
      <w:r>
        <w:fldChar w:fldCharType="begin"/>
      </w:r>
      <w:r>
        <w:instrText xml:space="preserve"> PAGEREF _Toc90588573 \h </w:instrText>
      </w:r>
      <w:r>
        <w:fldChar w:fldCharType="separate"/>
      </w:r>
      <w:r>
        <w:t>61</w:t>
      </w:r>
      <w:r>
        <w:fldChar w:fldCharType="end"/>
      </w:r>
    </w:p>
    <w:p w14:paraId="2C03E53D" w14:textId="6A3F30FE" w:rsidR="00CD4976" w:rsidRDefault="00CD4976">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r>
      <w:r>
        <w:fldChar w:fldCharType="begin"/>
      </w:r>
      <w:r>
        <w:instrText xml:space="preserve"> PAGEREF _Toc90588574 \h </w:instrText>
      </w:r>
      <w:r>
        <w:fldChar w:fldCharType="separate"/>
      </w:r>
      <w:r>
        <w:t>63</w:t>
      </w:r>
      <w:r>
        <w:fldChar w:fldCharType="end"/>
      </w:r>
    </w:p>
    <w:p w14:paraId="2C7E1334" w14:textId="108D2C23" w:rsidR="00CD4976" w:rsidRDefault="00CD4976">
      <w:pPr>
        <w:pStyle w:val="TOC4"/>
        <w:rPr>
          <w:rFonts w:asciiTheme="minorHAnsi" w:eastAsiaTheme="minorEastAsia" w:hAnsiTheme="minorHAnsi" w:cstheme="minorBidi"/>
          <w:sz w:val="22"/>
          <w:szCs w:val="22"/>
          <w:lang w:eastAsia="en-GB"/>
        </w:rPr>
      </w:pPr>
      <w:r w:rsidRPr="0050712B">
        <w:rPr>
          <w:lang w:val="fr-FR"/>
        </w:rPr>
        <w:t>6.2B.3.2</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_Toc90588575 \h </w:instrText>
      </w:r>
      <w:r>
        <w:fldChar w:fldCharType="separate"/>
      </w:r>
      <w:r>
        <w:t>65</w:t>
      </w:r>
      <w:r>
        <w:fldChar w:fldCharType="end"/>
      </w:r>
    </w:p>
    <w:p w14:paraId="7BB374A6" w14:textId="479F24BA" w:rsidR="00CD4976" w:rsidRDefault="00CD4976">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_Toc90588576 \h </w:instrText>
      </w:r>
      <w:r>
        <w:fldChar w:fldCharType="separate"/>
      </w:r>
      <w:r>
        <w:t>65</w:t>
      </w:r>
      <w:r>
        <w:fldChar w:fldCharType="end"/>
      </w:r>
    </w:p>
    <w:p w14:paraId="2E8EFE70" w14:textId="39D37423" w:rsidR="00CD4976" w:rsidRDefault="00CD4976">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r>
      <w:r>
        <w:fldChar w:fldCharType="begin"/>
      </w:r>
      <w:r>
        <w:instrText xml:space="preserve"> PAGEREF _Toc90588577 \h </w:instrText>
      </w:r>
      <w:r>
        <w:fldChar w:fldCharType="separate"/>
      </w:r>
      <w:r>
        <w:t>65</w:t>
      </w:r>
      <w:r>
        <w:fldChar w:fldCharType="end"/>
      </w:r>
    </w:p>
    <w:p w14:paraId="3EC3EB86" w14:textId="65B3E773" w:rsidR="00CD4976" w:rsidRDefault="00CD4976">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_Toc90588578 \h </w:instrText>
      </w:r>
      <w:r>
        <w:fldChar w:fldCharType="separate"/>
      </w:r>
      <w:r>
        <w:t>67</w:t>
      </w:r>
      <w:r>
        <w:fldChar w:fldCharType="end"/>
      </w:r>
    </w:p>
    <w:p w14:paraId="7D2F4F8A" w14:textId="281D325D" w:rsidR="00CD4976" w:rsidRDefault="00CD4976">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_Toc90588579 \h </w:instrText>
      </w:r>
      <w:r>
        <w:fldChar w:fldCharType="separate"/>
      </w:r>
      <w:r>
        <w:t>68</w:t>
      </w:r>
      <w:r>
        <w:fldChar w:fldCharType="end"/>
      </w:r>
    </w:p>
    <w:p w14:paraId="1B0B5580" w14:textId="35CD118C" w:rsidR="00CD4976" w:rsidRDefault="00CD4976">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_Toc90588580 \h </w:instrText>
      </w:r>
      <w:r>
        <w:fldChar w:fldCharType="separate"/>
      </w:r>
      <w:r>
        <w:t>69</w:t>
      </w:r>
      <w:r>
        <w:fldChar w:fldCharType="end"/>
      </w:r>
    </w:p>
    <w:p w14:paraId="1CDBC66D" w14:textId="09C0951A" w:rsidR="00CD4976" w:rsidRDefault="00CD4976">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_Toc90588581 \h </w:instrText>
      </w:r>
      <w:r>
        <w:fldChar w:fldCharType="separate"/>
      </w:r>
      <w:r>
        <w:t>69</w:t>
      </w:r>
      <w:r>
        <w:fldChar w:fldCharType="end"/>
      </w:r>
    </w:p>
    <w:p w14:paraId="3657FC8B" w14:textId="247AF090" w:rsidR="00CD4976" w:rsidRDefault="00CD4976">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r>
      <w:r>
        <w:fldChar w:fldCharType="begin"/>
      </w:r>
      <w:r>
        <w:instrText xml:space="preserve"> PAGEREF _Toc90588582 \h </w:instrText>
      </w:r>
      <w:r>
        <w:fldChar w:fldCharType="separate"/>
      </w:r>
      <w:r>
        <w:t>69</w:t>
      </w:r>
      <w:r>
        <w:fldChar w:fldCharType="end"/>
      </w:r>
    </w:p>
    <w:p w14:paraId="68803C22" w14:textId="09EB4A65" w:rsidR="00CD4976" w:rsidRDefault="00CD4976">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_Toc90588583 \h </w:instrText>
      </w:r>
      <w:r>
        <w:fldChar w:fldCharType="separate"/>
      </w:r>
      <w:r>
        <w:t>69</w:t>
      </w:r>
      <w:r>
        <w:fldChar w:fldCharType="end"/>
      </w:r>
    </w:p>
    <w:p w14:paraId="1A8FC3D0" w14:textId="01CEFE1E" w:rsidR="00CD4976" w:rsidRDefault="00CD4976">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_Toc90588584 \h </w:instrText>
      </w:r>
      <w:r>
        <w:fldChar w:fldCharType="separate"/>
      </w:r>
      <w:r>
        <w:t>69</w:t>
      </w:r>
      <w:r>
        <w:fldChar w:fldCharType="end"/>
      </w:r>
    </w:p>
    <w:p w14:paraId="1857C5C7" w14:textId="2E3AF4B4" w:rsidR="00CD4976" w:rsidRDefault="00CD4976">
      <w:pPr>
        <w:pStyle w:val="TOC5"/>
        <w:rPr>
          <w:rFonts w:asciiTheme="minorHAnsi" w:eastAsiaTheme="minorEastAsia" w:hAnsiTheme="minorHAnsi" w:cstheme="minorBidi"/>
          <w:sz w:val="22"/>
          <w:szCs w:val="22"/>
          <w:lang w:eastAsia="en-GB"/>
        </w:rPr>
      </w:pPr>
      <w:r w:rsidRPr="0050712B">
        <w:rPr>
          <w:lang w:val="fr-FR"/>
        </w:rPr>
        <w:t>6.2B.4.1.2</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_Toc90588585 \h </w:instrText>
      </w:r>
      <w:r>
        <w:fldChar w:fldCharType="separate"/>
      </w:r>
      <w:r>
        <w:t>73</w:t>
      </w:r>
      <w:r>
        <w:fldChar w:fldCharType="end"/>
      </w:r>
    </w:p>
    <w:p w14:paraId="7A4B1425" w14:textId="3D83AA16" w:rsidR="00CD4976" w:rsidRDefault="00CD4976">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_Toc90588586 \h </w:instrText>
      </w:r>
      <w:r>
        <w:fldChar w:fldCharType="separate"/>
      </w:r>
      <w:r>
        <w:t>77</w:t>
      </w:r>
      <w:r>
        <w:fldChar w:fldCharType="end"/>
      </w:r>
    </w:p>
    <w:p w14:paraId="2D50B9C4" w14:textId="2A4B3386" w:rsidR="00CD4976" w:rsidRDefault="00CD4976">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_Toc90588587 \h </w:instrText>
      </w:r>
      <w:r>
        <w:fldChar w:fldCharType="separate"/>
      </w:r>
      <w:r>
        <w:t>80</w:t>
      </w:r>
      <w:r>
        <w:fldChar w:fldCharType="end"/>
      </w:r>
    </w:p>
    <w:p w14:paraId="0CF36474" w14:textId="419FFB44" w:rsidR="00CD4976" w:rsidRDefault="00CD4976">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_Toc90588588 \h </w:instrText>
      </w:r>
      <w:r>
        <w:fldChar w:fldCharType="separate"/>
      </w:r>
      <w:r>
        <w:t>80</w:t>
      </w:r>
      <w:r>
        <w:fldChar w:fldCharType="end"/>
      </w:r>
    </w:p>
    <w:p w14:paraId="70617E38" w14:textId="08A2FCE5" w:rsidR="00CD4976" w:rsidRDefault="00CD4976">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50712B">
        <w:rPr>
          <w:vertAlign w:val="subscript"/>
        </w:rPr>
        <w:t>IB,c</w:t>
      </w:r>
      <w:r>
        <w:t xml:space="preserve"> for DC</w:t>
      </w:r>
      <w:r>
        <w:tab/>
      </w:r>
      <w:r>
        <w:fldChar w:fldCharType="begin"/>
      </w:r>
      <w:r>
        <w:instrText xml:space="preserve"> PAGEREF _Toc90588589 \h </w:instrText>
      </w:r>
      <w:r>
        <w:fldChar w:fldCharType="separate"/>
      </w:r>
      <w:r>
        <w:t>81</w:t>
      </w:r>
      <w:r>
        <w:fldChar w:fldCharType="end"/>
      </w:r>
    </w:p>
    <w:p w14:paraId="67342081" w14:textId="0E67AB8A" w:rsidR="00CD4976" w:rsidRDefault="00CD4976">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r>
      <w:r>
        <w:fldChar w:fldCharType="begin"/>
      </w:r>
      <w:r>
        <w:instrText xml:space="preserve"> PAGEREF _Toc90588590 \h </w:instrText>
      </w:r>
      <w:r>
        <w:fldChar w:fldCharType="separate"/>
      </w:r>
      <w:r>
        <w:t>81</w:t>
      </w:r>
      <w:r>
        <w:fldChar w:fldCharType="end"/>
      </w:r>
    </w:p>
    <w:p w14:paraId="55CFDFEF" w14:textId="67BE44C8" w:rsidR="00CD4976" w:rsidRDefault="00CD4976">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_Toc90588591 \h </w:instrText>
      </w:r>
      <w:r>
        <w:fldChar w:fldCharType="separate"/>
      </w:r>
      <w:r>
        <w:t>81</w:t>
      </w:r>
      <w:r>
        <w:fldChar w:fldCharType="end"/>
      </w:r>
    </w:p>
    <w:p w14:paraId="22CEC352" w14:textId="72F9A3AA" w:rsidR="00CD4976" w:rsidRDefault="00CD4976">
      <w:pPr>
        <w:pStyle w:val="TOC5"/>
        <w:rPr>
          <w:rFonts w:asciiTheme="minorHAnsi" w:eastAsiaTheme="minorEastAsia" w:hAnsiTheme="minorHAnsi" w:cstheme="minorBidi"/>
          <w:sz w:val="22"/>
          <w:szCs w:val="22"/>
          <w:lang w:eastAsia="en-GB"/>
        </w:rPr>
      </w:pPr>
      <w:r w:rsidRPr="0050712B">
        <w:rPr>
          <w:lang w:val="fr-FR"/>
        </w:rPr>
        <w:t>6.2B.4.2.2</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_Toc90588592 \h </w:instrText>
      </w:r>
      <w:r>
        <w:fldChar w:fldCharType="separate"/>
      </w:r>
      <w:r>
        <w:t>81</w:t>
      </w:r>
      <w:r>
        <w:fldChar w:fldCharType="end"/>
      </w:r>
    </w:p>
    <w:p w14:paraId="7127DF0D" w14:textId="1FF7D987" w:rsidR="00CD4976" w:rsidRDefault="00CD4976">
      <w:pPr>
        <w:pStyle w:val="TOC5"/>
        <w:rPr>
          <w:rFonts w:asciiTheme="minorHAnsi" w:eastAsiaTheme="minorEastAsia" w:hAnsiTheme="minorHAnsi" w:cstheme="minorBidi"/>
          <w:sz w:val="22"/>
          <w:szCs w:val="22"/>
          <w:lang w:eastAsia="en-GB"/>
        </w:rPr>
      </w:pPr>
      <w:r w:rsidRPr="0050712B">
        <w:rPr>
          <w:lang w:val="en-US"/>
        </w:rPr>
        <w:t>6.2B.4.2.3</w:t>
      </w:r>
      <w:r>
        <w:rPr>
          <w:rFonts w:asciiTheme="minorHAnsi" w:eastAsiaTheme="minorEastAsia" w:hAnsiTheme="minorHAnsi" w:cstheme="minorBidi"/>
          <w:sz w:val="22"/>
          <w:szCs w:val="22"/>
          <w:lang w:eastAsia="en-GB"/>
        </w:rPr>
        <w:tab/>
      </w:r>
      <w:r w:rsidRPr="0050712B">
        <w:rPr>
          <w:lang w:val="en-US"/>
        </w:rPr>
        <w:t>Inter-band EN-DC within FR1</w:t>
      </w:r>
      <w:r>
        <w:tab/>
      </w:r>
      <w:r>
        <w:fldChar w:fldCharType="begin"/>
      </w:r>
      <w:r>
        <w:instrText xml:space="preserve"> PAGEREF _Toc90588593 \h </w:instrText>
      </w:r>
      <w:r>
        <w:fldChar w:fldCharType="separate"/>
      </w:r>
      <w:r>
        <w:t>81</w:t>
      </w:r>
      <w:r>
        <w:fldChar w:fldCharType="end"/>
      </w:r>
    </w:p>
    <w:p w14:paraId="21A4F3C1" w14:textId="363AF33D" w:rsidR="00CD4976" w:rsidRDefault="00CD4976">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two bands</w:t>
      </w:r>
      <w:r>
        <w:tab/>
      </w:r>
      <w:r>
        <w:fldChar w:fldCharType="begin"/>
      </w:r>
      <w:r>
        <w:instrText xml:space="preserve"> PAGEREF _Toc90588594 \h </w:instrText>
      </w:r>
      <w:r>
        <w:fldChar w:fldCharType="separate"/>
      </w:r>
      <w:r>
        <w:t>81</w:t>
      </w:r>
      <w:r>
        <w:fldChar w:fldCharType="end"/>
      </w:r>
    </w:p>
    <w:p w14:paraId="5027FAAB" w14:textId="0158F2DE" w:rsidR="00CD4976" w:rsidRDefault="00CD4976">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six bands</w:t>
      </w:r>
      <w:r>
        <w:tab/>
      </w:r>
      <w:r>
        <w:fldChar w:fldCharType="begin"/>
      </w:r>
      <w:r>
        <w:instrText xml:space="preserve"> PAGEREF _Toc90588595 \h </w:instrText>
      </w:r>
      <w:r>
        <w:fldChar w:fldCharType="separate"/>
      </w:r>
      <w:r>
        <w:t>94</w:t>
      </w:r>
      <w:r>
        <w:fldChar w:fldCharType="end"/>
      </w:r>
    </w:p>
    <w:p w14:paraId="28C85DDF" w14:textId="52FAFB56" w:rsidR="00CD4976" w:rsidRDefault="00CD4976">
      <w:pPr>
        <w:pStyle w:val="TOC5"/>
        <w:rPr>
          <w:rFonts w:asciiTheme="minorHAnsi" w:eastAsiaTheme="minorEastAsia" w:hAnsiTheme="minorHAnsi" w:cstheme="minorBidi"/>
          <w:sz w:val="22"/>
          <w:szCs w:val="22"/>
          <w:lang w:eastAsia="en-GB"/>
        </w:rPr>
      </w:pPr>
      <w:r w:rsidRPr="0050712B">
        <w:rPr>
          <w:lang w:val="en-US"/>
        </w:rPr>
        <w:t>6.2B.4.2.3a</w:t>
      </w:r>
      <w:r>
        <w:rPr>
          <w:rFonts w:asciiTheme="minorHAnsi" w:eastAsiaTheme="minorEastAsia" w:hAnsiTheme="minorHAnsi" w:cstheme="minorBidi"/>
          <w:sz w:val="22"/>
          <w:szCs w:val="22"/>
          <w:lang w:eastAsia="en-GB"/>
        </w:rPr>
        <w:tab/>
      </w:r>
      <w:r w:rsidRPr="0050712B">
        <w:rPr>
          <w:lang w:val="en-US"/>
        </w:rPr>
        <w:t>Inter-band NE-DC within FR1</w:t>
      </w:r>
      <w:r>
        <w:tab/>
      </w:r>
      <w:r>
        <w:fldChar w:fldCharType="begin"/>
      </w:r>
      <w:r>
        <w:instrText xml:space="preserve"> PAGEREF _Toc90588596 \h </w:instrText>
      </w:r>
      <w:r>
        <w:fldChar w:fldCharType="separate"/>
      </w:r>
      <w:r>
        <w:t>94</w:t>
      </w:r>
      <w:r>
        <w:fldChar w:fldCharType="end"/>
      </w:r>
    </w:p>
    <w:p w14:paraId="29C5EF22" w14:textId="4B0AEA64" w:rsidR="00CD4976" w:rsidRDefault="00CD4976">
      <w:pPr>
        <w:pStyle w:val="TOC5"/>
        <w:rPr>
          <w:rFonts w:asciiTheme="minorHAnsi" w:eastAsiaTheme="minorEastAsia" w:hAnsiTheme="minorHAnsi" w:cstheme="minorBidi"/>
          <w:sz w:val="22"/>
          <w:szCs w:val="22"/>
          <w:lang w:eastAsia="en-GB"/>
        </w:rPr>
      </w:pPr>
      <w:r w:rsidRPr="0050712B">
        <w:rPr>
          <w:lang w:val="en-US"/>
        </w:rPr>
        <w:t>6.2B.4.2.4</w:t>
      </w:r>
      <w:r>
        <w:rPr>
          <w:rFonts w:asciiTheme="minorHAnsi" w:eastAsiaTheme="minorEastAsia" w:hAnsiTheme="minorHAnsi" w:cstheme="minorBidi"/>
          <w:sz w:val="22"/>
          <w:szCs w:val="22"/>
          <w:lang w:eastAsia="en-GB"/>
        </w:rPr>
        <w:tab/>
      </w:r>
      <w:r w:rsidRPr="0050712B">
        <w:rPr>
          <w:lang w:val="en-US"/>
        </w:rPr>
        <w:t>Inter-band EN-DC including FR2</w:t>
      </w:r>
      <w:r>
        <w:tab/>
      </w:r>
      <w:r>
        <w:fldChar w:fldCharType="begin"/>
      </w:r>
      <w:r>
        <w:instrText xml:space="preserve"> PAGEREF _Toc90588597 \h </w:instrText>
      </w:r>
      <w:r>
        <w:fldChar w:fldCharType="separate"/>
      </w:r>
      <w:r>
        <w:t>94</w:t>
      </w:r>
      <w:r>
        <w:fldChar w:fldCharType="end"/>
      </w:r>
    </w:p>
    <w:p w14:paraId="2973AAE4" w14:textId="4A754DCA" w:rsidR="00CD4976" w:rsidRDefault="00CD4976">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two bands</w:t>
      </w:r>
      <w:r>
        <w:tab/>
      </w:r>
      <w:r>
        <w:fldChar w:fldCharType="begin"/>
      </w:r>
      <w:r>
        <w:instrText xml:space="preserve"> PAGEREF _Toc90588598 \h </w:instrText>
      </w:r>
      <w:r>
        <w:fldChar w:fldCharType="separate"/>
      </w:r>
      <w:r>
        <w:t>94</w:t>
      </w:r>
      <w:r>
        <w:fldChar w:fldCharType="end"/>
      </w:r>
    </w:p>
    <w:p w14:paraId="556FC7DD" w14:textId="68A5BA5E" w:rsidR="00CD4976" w:rsidRDefault="00CD4976">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three bands</w:t>
      </w:r>
      <w:r>
        <w:tab/>
      </w:r>
      <w:r>
        <w:fldChar w:fldCharType="begin"/>
      </w:r>
      <w:r>
        <w:instrText xml:space="preserve"> PAGEREF _Toc90588599 \h </w:instrText>
      </w:r>
      <w:r>
        <w:fldChar w:fldCharType="separate"/>
      </w:r>
      <w:r>
        <w:t>94</w:t>
      </w:r>
      <w:r>
        <w:fldChar w:fldCharType="end"/>
      </w:r>
    </w:p>
    <w:p w14:paraId="3C535DB9" w14:textId="30ADE327" w:rsidR="00CD4976" w:rsidRDefault="00CD4976">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four bands</w:t>
      </w:r>
      <w:r>
        <w:tab/>
      </w:r>
      <w:r>
        <w:fldChar w:fldCharType="begin"/>
      </w:r>
      <w:r>
        <w:instrText xml:space="preserve"> PAGEREF _Toc90588600 \h </w:instrText>
      </w:r>
      <w:r>
        <w:fldChar w:fldCharType="separate"/>
      </w:r>
      <w:r>
        <w:t>94</w:t>
      </w:r>
      <w:r>
        <w:fldChar w:fldCharType="end"/>
      </w:r>
    </w:p>
    <w:p w14:paraId="653F6662" w14:textId="1CEB0083" w:rsidR="00CD4976" w:rsidRDefault="00CD4976">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five bands</w:t>
      </w:r>
      <w:r>
        <w:tab/>
      </w:r>
      <w:r>
        <w:fldChar w:fldCharType="begin"/>
      </w:r>
      <w:r>
        <w:instrText xml:space="preserve"> PAGEREF _Toc90588601 \h </w:instrText>
      </w:r>
      <w:r>
        <w:fldChar w:fldCharType="separate"/>
      </w:r>
      <w:r>
        <w:t>94</w:t>
      </w:r>
      <w:r>
        <w:fldChar w:fldCharType="end"/>
      </w:r>
    </w:p>
    <w:p w14:paraId="4C47B82F" w14:textId="40C0CA93" w:rsidR="00CD4976" w:rsidRDefault="00CD4976">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r>
      <w:r>
        <w:fldChar w:fldCharType="begin"/>
      </w:r>
      <w:r>
        <w:instrText xml:space="preserve"> PAGEREF _Toc90588602 \h </w:instrText>
      </w:r>
      <w:r>
        <w:fldChar w:fldCharType="separate"/>
      </w:r>
      <w:r>
        <w:t>95</w:t>
      </w:r>
      <w:r>
        <w:fldChar w:fldCharType="end"/>
      </w:r>
    </w:p>
    <w:p w14:paraId="7671C334" w14:textId="0BA25B1D" w:rsidR="00CD4976" w:rsidRDefault="00CD4976">
      <w:pPr>
        <w:pStyle w:val="TOC5"/>
        <w:rPr>
          <w:rFonts w:asciiTheme="minorHAnsi" w:eastAsiaTheme="minorEastAsia" w:hAnsiTheme="minorHAnsi" w:cstheme="minorBidi"/>
          <w:sz w:val="22"/>
          <w:szCs w:val="22"/>
          <w:lang w:eastAsia="en-GB"/>
        </w:rPr>
      </w:pPr>
      <w:r w:rsidRPr="0050712B">
        <w:rPr>
          <w:lang w:val="en-US"/>
        </w:rPr>
        <w:t>6.2B.4.2.5</w:t>
      </w:r>
      <w:r>
        <w:rPr>
          <w:rFonts w:asciiTheme="minorHAnsi" w:eastAsiaTheme="minorEastAsia" w:hAnsiTheme="minorHAnsi" w:cstheme="minorBidi"/>
          <w:sz w:val="22"/>
          <w:szCs w:val="22"/>
          <w:lang w:eastAsia="en-GB"/>
        </w:rPr>
        <w:tab/>
      </w:r>
      <w:r w:rsidRPr="0050712B">
        <w:rPr>
          <w:lang w:val="en-US"/>
        </w:rPr>
        <w:t>Inter-band EN-DC including both FR1 and FR2</w:t>
      </w:r>
      <w:r>
        <w:tab/>
      </w:r>
      <w:r>
        <w:fldChar w:fldCharType="begin"/>
      </w:r>
      <w:r>
        <w:instrText xml:space="preserve"> PAGEREF _Toc90588603 \h </w:instrText>
      </w:r>
      <w:r>
        <w:fldChar w:fldCharType="separate"/>
      </w:r>
      <w:r>
        <w:t>95</w:t>
      </w:r>
      <w:r>
        <w:fldChar w:fldCharType="end"/>
      </w:r>
    </w:p>
    <w:p w14:paraId="055AA3D2" w14:textId="2E0E9B12" w:rsidR="00CD4976" w:rsidRDefault="00CD4976">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three bands</w:t>
      </w:r>
      <w:r>
        <w:tab/>
      </w:r>
      <w:r>
        <w:fldChar w:fldCharType="begin"/>
      </w:r>
      <w:r>
        <w:instrText xml:space="preserve"> PAGEREF _Toc90588604 \h </w:instrText>
      </w:r>
      <w:r>
        <w:fldChar w:fldCharType="separate"/>
      </w:r>
      <w:r>
        <w:t>95</w:t>
      </w:r>
      <w:r>
        <w:fldChar w:fldCharType="end"/>
      </w:r>
    </w:p>
    <w:p w14:paraId="014B6192" w14:textId="20BAECA1" w:rsidR="00CD4976" w:rsidRDefault="00CD4976">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w:t>
      </w:r>
      <w:r>
        <w:rPr>
          <w:lang w:eastAsia="zh-CN"/>
        </w:rPr>
        <w:t>four</w:t>
      </w:r>
      <w:r>
        <w:t xml:space="preserve"> bands</w:t>
      </w:r>
      <w:r>
        <w:tab/>
      </w:r>
      <w:r>
        <w:fldChar w:fldCharType="begin"/>
      </w:r>
      <w:r>
        <w:instrText xml:space="preserve"> PAGEREF _Toc90588605 \h </w:instrText>
      </w:r>
      <w:r>
        <w:fldChar w:fldCharType="separate"/>
      </w:r>
      <w:r>
        <w:t>95</w:t>
      </w:r>
      <w:r>
        <w:fldChar w:fldCharType="end"/>
      </w:r>
    </w:p>
    <w:p w14:paraId="43EACCF2" w14:textId="3EA59717" w:rsidR="00CD4976" w:rsidRDefault="00CD4976">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w:t>
      </w:r>
      <w:r>
        <w:rPr>
          <w:lang w:eastAsia="zh-CN"/>
        </w:rPr>
        <w:t>five</w:t>
      </w:r>
      <w:r>
        <w:t xml:space="preserve"> bands</w:t>
      </w:r>
      <w:r>
        <w:tab/>
      </w:r>
      <w:r>
        <w:fldChar w:fldCharType="begin"/>
      </w:r>
      <w:r>
        <w:instrText xml:space="preserve"> PAGEREF _Toc90588606 \h </w:instrText>
      </w:r>
      <w:r>
        <w:fldChar w:fldCharType="separate"/>
      </w:r>
      <w:r>
        <w:t>95</w:t>
      </w:r>
      <w:r>
        <w:fldChar w:fldCharType="end"/>
      </w:r>
    </w:p>
    <w:p w14:paraId="21C52E84" w14:textId="45F23F6B" w:rsidR="00CD4976" w:rsidRDefault="00CD4976">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50712B">
        <w:rPr>
          <w:vertAlign w:val="subscript"/>
        </w:rPr>
        <w:t>IB,c</w:t>
      </w:r>
      <w:r>
        <w:t xml:space="preserve"> for EN-DC </w:t>
      </w:r>
      <w:r>
        <w:rPr>
          <w:lang w:eastAsia="zh-CN"/>
        </w:rPr>
        <w:t>six</w:t>
      </w:r>
      <w:r>
        <w:t xml:space="preserve"> bands</w:t>
      </w:r>
      <w:r>
        <w:tab/>
      </w:r>
      <w:r>
        <w:fldChar w:fldCharType="begin"/>
      </w:r>
      <w:r>
        <w:instrText xml:space="preserve"> PAGEREF _Toc90588607 \h </w:instrText>
      </w:r>
      <w:r>
        <w:fldChar w:fldCharType="separate"/>
      </w:r>
      <w:r>
        <w:t>95</w:t>
      </w:r>
      <w:r>
        <w:fldChar w:fldCharType="end"/>
      </w:r>
    </w:p>
    <w:p w14:paraId="249651A6" w14:textId="3A3BB72E" w:rsidR="00CD4976" w:rsidRDefault="00CD4976">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r>
      <w:r>
        <w:fldChar w:fldCharType="begin"/>
      </w:r>
      <w:r>
        <w:instrText xml:space="preserve"> PAGEREF _Toc90588608 \h </w:instrText>
      </w:r>
      <w:r>
        <w:fldChar w:fldCharType="separate"/>
      </w:r>
      <w:r>
        <w:t>95</w:t>
      </w:r>
      <w:r>
        <w:fldChar w:fldCharType="end"/>
      </w:r>
    </w:p>
    <w:p w14:paraId="35C72306" w14:textId="1E41E96F" w:rsidR="00CD4976" w:rsidRDefault="00CD4976">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r>
      <w:r>
        <w:fldChar w:fldCharType="begin"/>
      </w:r>
      <w:r>
        <w:instrText xml:space="preserve"> PAGEREF _Toc90588609 \h </w:instrText>
      </w:r>
      <w:r>
        <w:fldChar w:fldCharType="separate"/>
      </w:r>
      <w:r>
        <w:t>95</w:t>
      </w:r>
      <w:r>
        <w:fldChar w:fldCharType="end"/>
      </w:r>
    </w:p>
    <w:p w14:paraId="33976F3A" w14:textId="51E06F15" w:rsidR="00CD4976" w:rsidRDefault="00CD4976">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r>
      <w:r>
        <w:fldChar w:fldCharType="begin"/>
      </w:r>
      <w:r>
        <w:instrText xml:space="preserve"> PAGEREF _Toc90588610 \h </w:instrText>
      </w:r>
      <w:r>
        <w:fldChar w:fldCharType="separate"/>
      </w:r>
      <w:r>
        <w:t>95</w:t>
      </w:r>
      <w:r>
        <w:fldChar w:fldCharType="end"/>
      </w:r>
    </w:p>
    <w:p w14:paraId="5392D9F0" w14:textId="7600DF4A" w:rsidR="00CD4976" w:rsidRDefault="00CD497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_Toc90588611 \h </w:instrText>
      </w:r>
      <w:r>
        <w:fldChar w:fldCharType="separate"/>
      </w:r>
      <w:r>
        <w:t>95</w:t>
      </w:r>
      <w:r>
        <w:fldChar w:fldCharType="end"/>
      </w:r>
    </w:p>
    <w:p w14:paraId="43BFAC2C" w14:textId="147FB3FD" w:rsidR="00CD4976" w:rsidRDefault="00CD4976">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r>
      <w:r>
        <w:fldChar w:fldCharType="begin"/>
      </w:r>
      <w:r>
        <w:instrText xml:space="preserve"> PAGEREF _Toc90588612 \h </w:instrText>
      </w:r>
      <w:r>
        <w:fldChar w:fldCharType="separate"/>
      </w:r>
      <w:r>
        <w:t>96</w:t>
      </w:r>
      <w:r>
        <w:fldChar w:fldCharType="end"/>
      </w:r>
    </w:p>
    <w:p w14:paraId="2B3CE19D" w14:textId="7047666D" w:rsidR="00CD4976" w:rsidRDefault="00CD4976">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r>
      <w:r>
        <w:fldChar w:fldCharType="begin"/>
      </w:r>
      <w:r>
        <w:instrText xml:space="preserve"> PAGEREF _Toc90588613 \h </w:instrText>
      </w:r>
      <w:r>
        <w:fldChar w:fldCharType="separate"/>
      </w:r>
      <w:r>
        <w:t>96</w:t>
      </w:r>
      <w:r>
        <w:fldChar w:fldCharType="end"/>
      </w:r>
    </w:p>
    <w:p w14:paraId="59A7FE67" w14:textId="47221D34" w:rsidR="00CD4976" w:rsidRDefault="00CD4976">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r>
      <w:r>
        <w:fldChar w:fldCharType="begin"/>
      </w:r>
      <w:r>
        <w:instrText xml:space="preserve"> PAGEREF _Toc90588614 \h </w:instrText>
      </w:r>
      <w:r>
        <w:fldChar w:fldCharType="separate"/>
      </w:r>
      <w:r>
        <w:t>96</w:t>
      </w:r>
      <w:r>
        <w:fldChar w:fldCharType="end"/>
      </w:r>
    </w:p>
    <w:p w14:paraId="1CD7A25E" w14:textId="41365FAD" w:rsidR="00CD4976" w:rsidRDefault="00CD4976">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r>
      <w:r>
        <w:fldChar w:fldCharType="begin"/>
      </w:r>
      <w:r>
        <w:instrText xml:space="preserve"> PAGEREF _Toc90588615 \h </w:instrText>
      </w:r>
      <w:r>
        <w:fldChar w:fldCharType="separate"/>
      </w:r>
      <w:r>
        <w:t>96</w:t>
      </w:r>
      <w:r>
        <w:fldChar w:fldCharType="end"/>
      </w:r>
    </w:p>
    <w:p w14:paraId="177CA7AC" w14:textId="2B97135E" w:rsidR="00CD4976" w:rsidRDefault="00CD4976">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r>
      <w:r>
        <w:fldChar w:fldCharType="begin"/>
      </w:r>
      <w:r>
        <w:instrText xml:space="preserve"> PAGEREF _Toc90588616 \h </w:instrText>
      </w:r>
      <w:r>
        <w:fldChar w:fldCharType="separate"/>
      </w:r>
      <w:r>
        <w:t>96</w:t>
      </w:r>
      <w:r>
        <w:fldChar w:fldCharType="end"/>
      </w:r>
    </w:p>
    <w:p w14:paraId="24393BD1" w14:textId="78991DF1" w:rsidR="00CD4976" w:rsidRDefault="00CD4976">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r>
      <w:r>
        <w:fldChar w:fldCharType="begin"/>
      </w:r>
      <w:r>
        <w:instrText xml:space="preserve"> PAGEREF _Toc90588617 \h </w:instrText>
      </w:r>
      <w:r>
        <w:fldChar w:fldCharType="separate"/>
      </w:r>
      <w:r>
        <w:t>97</w:t>
      </w:r>
      <w:r>
        <w:fldChar w:fldCharType="end"/>
      </w:r>
    </w:p>
    <w:p w14:paraId="42B87B98" w14:textId="57441B8A" w:rsidR="00CD4976" w:rsidRDefault="00CD4976">
      <w:pPr>
        <w:pStyle w:val="TOC3"/>
        <w:rPr>
          <w:rFonts w:asciiTheme="minorHAnsi" w:eastAsiaTheme="minorEastAsia" w:hAnsiTheme="minorHAnsi" w:cstheme="minorBidi"/>
          <w:sz w:val="22"/>
          <w:szCs w:val="22"/>
          <w:lang w:eastAsia="en-GB"/>
        </w:rPr>
      </w:pPr>
      <w:r>
        <w:t>6.3B</w:t>
      </w:r>
      <w:r w:rsidRPr="0050712B">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50712B">
        <w:rPr>
          <w:rFonts w:eastAsia="PMingLiU"/>
          <w:lang w:eastAsia="zh-TW"/>
        </w:rPr>
        <w:t>intra-band EN-DC without dual PA capability</w:t>
      </w:r>
      <w:r>
        <w:tab/>
      </w:r>
      <w:r>
        <w:fldChar w:fldCharType="begin"/>
      </w:r>
      <w:r>
        <w:instrText xml:space="preserve"> PAGEREF _Toc90588618 \h </w:instrText>
      </w:r>
      <w:r>
        <w:fldChar w:fldCharType="separate"/>
      </w:r>
      <w:r>
        <w:t>97</w:t>
      </w:r>
      <w:r>
        <w:fldChar w:fldCharType="end"/>
      </w:r>
    </w:p>
    <w:p w14:paraId="3A6A58AD" w14:textId="7DE79B0A" w:rsidR="00CD4976" w:rsidRDefault="00CD4976">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r>
      <w:r>
        <w:fldChar w:fldCharType="begin"/>
      </w:r>
      <w:r>
        <w:instrText xml:space="preserve"> PAGEREF _Toc90588619 \h </w:instrText>
      </w:r>
      <w:r>
        <w:fldChar w:fldCharType="separate"/>
      </w:r>
      <w:r>
        <w:t>98</w:t>
      </w:r>
      <w:r>
        <w:fldChar w:fldCharType="end"/>
      </w:r>
    </w:p>
    <w:p w14:paraId="1CD8B240" w14:textId="3C68B1DD" w:rsidR="00CD4976" w:rsidRDefault="00CD497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r>
      <w:r>
        <w:fldChar w:fldCharType="begin"/>
      </w:r>
      <w:r>
        <w:instrText xml:space="preserve"> PAGEREF _Toc90588620 \h </w:instrText>
      </w:r>
      <w:r>
        <w:fldChar w:fldCharType="separate"/>
      </w:r>
      <w:r>
        <w:t>99</w:t>
      </w:r>
      <w:r>
        <w:fldChar w:fldCharType="end"/>
      </w:r>
    </w:p>
    <w:p w14:paraId="403B0D14" w14:textId="6B763427" w:rsidR="00CD4976" w:rsidRDefault="00CD4976">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r>
      <w:r>
        <w:fldChar w:fldCharType="begin"/>
      </w:r>
      <w:r>
        <w:instrText xml:space="preserve"> PAGEREF _Toc90588621 \h </w:instrText>
      </w:r>
      <w:r>
        <w:fldChar w:fldCharType="separate"/>
      </w:r>
      <w:r>
        <w:t>99</w:t>
      </w:r>
      <w:r>
        <w:fldChar w:fldCharType="end"/>
      </w:r>
    </w:p>
    <w:p w14:paraId="34718B36" w14:textId="5453FEF0" w:rsidR="00CD4976" w:rsidRDefault="00CD4976">
      <w:pPr>
        <w:pStyle w:val="TOC3"/>
        <w:rPr>
          <w:rFonts w:asciiTheme="minorHAnsi" w:eastAsiaTheme="minorEastAsia" w:hAnsiTheme="minorHAnsi" w:cstheme="minorBidi"/>
          <w:sz w:val="22"/>
          <w:szCs w:val="22"/>
          <w:lang w:eastAsia="en-GB"/>
        </w:rPr>
      </w:pPr>
      <w:r>
        <w:t>6.4</w:t>
      </w:r>
      <w:r w:rsidRPr="0050712B">
        <w:rPr>
          <w:lang w:val="en-US" w:eastAsia="zh-CN"/>
        </w:rPr>
        <w:t>A</w:t>
      </w:r>
      <w:r>
        <w:t>.1</w:t>
      </w:r>
      <w:r>
        <w:rPr>
          <w:rFonts w:asciiTheme="minorHAnsi" w:eastAsiaTheme="minorEastAsia" w:hAnsiTheme="minorHAnsi" w:cstheme="minorBidi"/>
          <w:sz w:val="22"/>
          <w:szCs w:val="22"/>
          <w:lang w:eastAsia="en-GB"/>
        </w:rPr>
        <w:tab/>
      </w:r>
      <w:r>
        <w:t>Frequency error for</w:t>
      </w:r>
      <w:r w:rsidRPr="0050712B">
        <w:rPr>
          <w:lang w:val="en-US" w:eastAsia="zh-CN"/>
        </w:rPr>
        <w:t xml:space="preserve"> CA</w:t>
      </w:r>
      <w:r>
        <w:tab/>
      </w:r>
      <w:r>
        <w:fldChar w:fldCharType="begin"/>
      </w:r>
      <w:r>
        <w:instrText xml:space="preserve"> PAGEREF _Toc90588622 \h </w:instrText>
      </w:r>
      <w:r>
        <w:fldChar w:fldCharType="separate"/>
      </w:r>
      <w:r>
        <w:t>99</w:t>
      </w:r>
      <w:r>
        <w:fldChar w:fldCharType="end"/>
      </w:r>
    </w:p>
    <w:p w14:paraId="02F67362" w14:textId="7C564307" w:rsidR="00CD4976" w:rsidRDefault="00CD4976">
      <w:pPr>
        <w:pStyle w:val="TOC3"/>
        <w:rPr>
          <w:rFonts w:asciiTheme="minorHAnsi" w:eastAsiaTheme="minorEastAsia" w:hAnsiTheme="minorHAnsi" w:cstheme="minorBidi"/>
          <w:sz w:val="22"/>
          <w:szCs w:val="22"/>
          <w:lang w:eastAsia="en-GB"/>
        </w:rPr>
      </w:pPr>
      <w:r w:rsidRPr="0050712B">
        <w:rPr>
          <w:rFonts w:eastAsia="MS Mincho"/>
        </w:rPr>
        <w:t>6.4</w:t>
      </w:r>
      <w:r w:rsidRPr="0050712B">
        <w:rPr>
          <w:rFonts w:eastAsia="MS Mincho"/>
          <w:lang w:val="en-US" w:eastAsia="zh-CN"/>
        </w:rPr>
        <w:t>A</w:t>
      </w:r>
      <w:r w:rsidRPr="0050712B">
        <w:rPr>
          <w:rFonts w:eastAsia="MS Mincho"/>
        </w:rPr>
        <w:t>.2</w:t>
      </w:r>
      <w:r>
        <w:rPr>
          <w:rFonts w:asciiTheme="minorHAnsi" w:eastAsiaTheme="minorEastAsia" w:hAnsiTheme="minorHAnsi" w:cstheme="minorBidi"/>
          <w:sz w:val="22"/>
          <w:szCs w:val="22"/>
          <w:lang w:eastAsia="en-GB"/>
        </w:rPr>
        <w:tab/>
      </w:r>
      <w:r w:rsidRPr="0050712B">
        <w:rPr>
          <w:rFonts w:eastAsia="MS Mincho"/>
        </w:rPr>
        <w:t xml:space="preserve">Transmit modulation quality for </w:t>
      </w:r>
      <w:r w:rsidRPr="0050712B">
        <w:rPr>
          <w:rFonts w:eastAsia="MS Mincho"/>
          <w:lang w:val="en-US" w:eastAsia="zh-CN"/>
        </w:rPr>
        <w:t>CA</w:t>
      </w:r>
      <w:r>
        <w:tab/>
      </w:r>
      <w:r>
        <w:fldChar w:fldCharType="begin"/>
      </w:r>
      <w:r>
        <w:instrText xml:space="preserve"> PAGEREF _Toc90588623 \h </w:instrText>
      </w:r>
      <w:r>
        <w:fldChar w:fldCharType="separate"/>
      </w:r>
      <w:r>
        <w:t>99</w:t>
      </w:r>
      <w:r>
        <w:fldChar w:fldCharType="end"/>
      </w:r>
    </w:p>
    <w:p w14:paraId="43B52522" w14:textId="1C6996D6" w:rsidR="00CD4976" w:rsidRDefault="00CD4976">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r>
      <w:r>
        <w:fldChar w:fldCharType="begin"/>
      </w:r>
      <w:r>
        <w:instrText xml:space="preserve"> PAGEREF _Toc90588624 \h </w:instrText>
      </w:r>
      <w:r>
        <w:fldChar w:fldCharType="separate"/>
      </w:r>
      <w:r>
        <w:t>99</w:t>
      </w:r>
      <w:r>
        <w:fldChar w:fldCharType="end"/>
      </w:r>
    </w:p>
    <w:p w14:paraId="175E5B7A" w14:textId="1DAAC571" w:rsidR="00CD4976" w:rsidRDefault="00CD4976">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r>
      <w:r>
        <w:fldChar w:fldCharType="begin"/>
      </w:r>
      <w:r>
        <w:instrText xml:space="preserve"> PAGEREF _Toc90588625 \h </w:instrText>
      </w:r>
      <w:r>
        <w:fldChar w:fldCharType="separate"/>
      </w:r>
      <w:r>
        <w:t>100</w:t>
      </w:r>
      <w:r>
        <w:fldChar w:fldCharType="end"/>
      </w:r>
    </w:p>
    <w:p w14:paraId="19E824CC" w14:textId="61AD0FCA" w:rsidR="00CD4976" w:rsidRDefault="00CD4976">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r>
      <w:r>
        <w:fldChar w:fldCharType="begin"/>
      </w:r>
      <w:r>
        <w:instrText xml:space="preserve"> PAGEREF _Toc90588626 \h </w:instrText>
      </w:r>
      <w:r>
        <w:fldChar w:fldCharType="separate"/>
      </w:r>
      <w:r>
        <w:t>100</w:t>
      </w:r>
      <w:r>
        <w:fldChar w:fldCharType="end"/>
      </w:r>
    </w:p>
    <w:p w14:paraId="79D878E7" w14:textId="3EAC0A32" w:rsidR="00CD4976" w:rsidRDefault="00CD4976">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_Toc90588627 \h </w:instrText>
      </w:r>
      <w:r>
        <w:fldChar w:fldCharType="separate"/>
      </w:r>
      <w:r>
        <w:t>100</w:t>
      </w:r>
      <w:r>
        <w:fldChar w:fldCharType="end"/>
      </w:r>
    </w:p>
    <w:p w14:paraId="00A32B1C" w14:textId="26C4AF6D" w:rsidR="00CD4976" w:rsidRDefault="00CD4976">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r>
      <w:r>
        <w:fldChar w:fldCharType="begin"/>
      </w:r>
      <w:r>
        <w:instrText xml:space="preserve"> PAGEREF _Toc90588628 \h </w:instrText>
      </w:r>
      <w:r>
        <w:fldChar w:fldCharType="separate"/>
      </w:r>
      <w:r>
        <w:t>100</w:t>
      </w:r>
      <w:r>
        <w:fldChar w:fldCharType="end"/>
      </w:r>
    </w:p>
    <w:p w14:paraId="0EB987F3" w14:textId="0FA14F97" w:rsidR="00CD4976" w:rsidRDefault="00CD4976">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r>
      <w:r>
        <w:fldChar w:fldCharType="begin"/>
      </w:r>
      <w:r>
        <w:instrText xml:space="preserve"> PAGEREF _Toc90588629 \h </w:instrText>
      </w:r>
      <w:r>
        <w:fldChar w:fldCharType="separate"/>
      </w:r>
      <w:r>
        <w:t>100</w:t>
      </w:r>
      <w:r>
        <w:fldChar w:fldCharType="end"/>
      </w:r>
    </w:p>
    <w:p w14:paraId="7EA12049" w14:textId="491CF85C" w:rsidR="00CD4976" w:rsidRDefault="00CD4976">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r>
      <w:r>
        <w:fldChar w:fldCharType="begin"/>
      </w:r>
      <w:r>
        <w:instrText xml:space="preserve"> PAGEREF _Toc90588630 \h </w:instrText>
      </w:r>
      <w:r>
        <w:fldChar w:fldCharType="separate"/>
      </w:r>
      <w:r>
        <w:t>100</w:t>
      </w:r>
      <w:r>
        <w:fldChar w:fldCharType="end"/>
      </w:r>
    </w:p>
    <w:p w14:paraId="06607FE7" w14:textId="5B33BAA0" w:rsidR="00CD4976" w:rsidRDefault="00CD4976">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_Toc90588631 \h </w:instrText>
      </w:r>
      <w:r>
        <w:fldChar w:fldCharType="separate"/>
      </w:r>
      <w:r>
        <w:t>100</w:t>
      </w:r>
      <w:r>
        <w:fldChar w:fldCharType="end"/>
      </w:r>
    </w:p>
    <w:p w14:paraId="3F178806" w14:textId="55162FBE" w:rsidR="00CD4976" w:rsidRDefault="00CD4976">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r>
      <w:r>
        <w:fldChar w:fldCharType="begin"/>
      </w:r>
      <w:r>
        <w:instrText xml:space="preserve"> PAGEREF _Toc90588632 \h </w:instrText>
      </w:r>
      <w:r>
        <w:fldChar w:fldCharType="separate"/>
      </w:r>
      <w:r>
        <w:t>100</w:t>
      </w:r>
      <w:r>
        <w:fldChar w:fldCharType="end"/>
      </w:r>
    </w:p>
    <w:p w14:paraId="04CA367C" w14:textId="439757F5" w:rsidR="00CD4976" w:rsidRDefault="00CD4976">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r>
      <w:r>
        <w:fldChar w:fldCharType="begin"/>
      </w:r>
      <w:r>
        <w:instrText xml:space="preserve"> PAGEREF _Toc90588633 \h </w:instrText>
      </w:r>
      <w:r>
        <w:fldChar w:fldCharType="separate"/>
      </w:r>
      <w:r>
        <w:t>101</w:t>
      </w:r>
      <w:r>
        <w:fldChar w:fldCharType="end"/>
      </w:r>
    </w:p>
    <w:p w14:paraId="5C98E087" w14:textId="2CA19A3B" w:rsidR="00CD4976" w:rsidRDefault="00CD4976">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r>
      <w:r>
        <w:fldChar w:fldCharType="begin"/>
      </w:r>
      <w:r>
        <w:instrText xml:space="preserve"> PAGEREF _Toc90588634 \h </w:instrText>
      </w:r>
      <w:r>
        <w:fldChar w:fldCharType="separate"/>
      </w:r>
      <w:r>
        <w:t>101</w:t>
      </w:r>
      <w:r>
        <w:fldChar w:fldCharType="end"/>
      </w:r>
    </w:p>
    <w:p w14:paraId="6FEA7EB2" w14:textId="50F7E39A" w:rsidR="00CD4976" w:rsidRDefault="00CD4976">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r>
      <w:r>
        <w:fldChar w:fldCharType="begin"/>
      </w:r>
      <w:r>
        <w:instrText xml:space="preserve"> PAGEREF _Toc90588635 \h </w:instrText>
      </w:r>
      <w:r>
        <w:fldChar w:fldCharType="separate"/>
      </w:r>
      <w:r>
        <w:t>101</w:t>
      </w:r>
      <w:r>
        <w:fldChar w:fldCharType="end"/>
      </w:r>
    </w:p>
    <w:p w14:paraId="120B62D6" w14:textId="5E15688F" w:rsidR="00CD4976" w:rsidRDefault="00CD4976">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r>
      <w:r>
        <w:fldChar w:fldCharType="begin"/>
      </w:r>
      <w:r>
        <w:instrText xml:space="preserve"> PAGEREF _Toc90588636 \h </w:instrText>
      </w:r>
      <w:r>
        <w:fldChar w:fldCharType="separate"/>
      </w:r>
      <w:r>
        <w:t>101</w:t>
      </w:r>
      <w:r>
        <w:fldChar w:fldCharType="end"/>
      </w:r>
    </w:p>
    <w:p w14:paraId="59DB5C12" w14:textId="788B0FE3" w:rsidR="00CD4976" w:rsidRDefault="00CD497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r>
      <w:r>
        <w:fldChar w:fldCharType="begin"/>
      </w:r>
      <w:r>
        <w:instrText xml:space="preserve"> PAGEREF _Toc90588637 \h </w:instrText>
      </w:r>
      <w:r>
        <w:fldChar w:fldCharType="separate"/>
      </w:r>
      <w:r>
        <w:t>101</w:t>
      </w:r>
      <w:r>
        <w:fldChar w:fldCharType="end"/>
      </w:r>
    </w:p>
    <w:p w14:paraId="4F67FE72" w14:textId="678A1BB9" w:rsidR="00CD4976" w:rsidRDefault="00CD4976">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r>
      <w:r>
        <w:fldChar w:fldCharType="begin"/>
      </w:r>
      <w:r>
        <w:instrText xml:space="preserve"> PAGEREF _Toc90588638 \h </w:instrText>
      </w:r>
      <w:r>
        <w:fldChar w:fldCharType="separate"/>
      </w:r>
      <w:r>
        <w:t>101</w:t>
      </w:r>
      <w:r>
        <w:fldChar w:fldCharType="end"/>
      </w:r>
    </w:p>
    <w:p w14:paraId="6399486F" w14:textId="4E7FC15D" w:rsidR="00CD4976" w:rsidRDefault="00CD4976">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r>
      <w:r>
        <w:fldChar w:fldCharType="begin"/>
      </w:r>
      <w:r>
        <w:instrText xml:space="preserve"> PAGEREF _Toc90588639 \h </w:instrText>
      </w:r>
      <w:r>
        <w:fldChar w:fldCharType="separate"/>
      </w:r>
      <w:r>
        <w:t>101</w:t>
      </w:r>
      <w:r>
        <w:fldChar w:fldCharType="end"/>
      </w:r>
    </w:p>
    <w:p w14:paraId="0A7CAF2E" w14:textId="6D6FACC1" w:rsidR="00CD4976" w:rsidRDefault="00CD4976">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r>
      <w:r>
        <w:fldChar w:fldCharType="begin"/>
      </w:r>
      <w:r>
        <w:instrText xml:space="preserve"> PAGEREF _Toc90588640 \h </w:instrText>
      </w:r>
      <w:r>
        <w:fldChar w:fldCharType="separate"/>
      </w:r>
      <w:r>
        <w:t>101</w:t>
      </w:r>
      <w:r>
        <w:fldChar w:fldCharType="end"/>
      </w:r>
    </w:p>
    <w:p w14:paraId="6C593DEB" w14:textId="4D9131B3" w:rsidR="00CD4976" w:rsidRDefault="00CD4976">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r>
      <w:r>
        <w:fldChar w:fldCharType="begin"/>
      </w:r>
      <w:r>
        <w:instrText xml:space="preserve"> PAGEREF _Toc90588641 \h </w:instrText>
      </w:r>
      <w:r>
        <w:fldChar w:fldCharType="separate"/>
      </w:r>
      <w:r>
        <w:t>102</w:t>
      </w:r>
      <w:r>
        <w:fldChar w:fldCharType="end"/>
      </w:r>
    </w:p>
    <w:p w14:paraId="36A941C7" w14:textId="6BEF0E62" w:rsidR="00CD4976" w:rsidRDefault="00CD4976">
      <w:pPr>
        <w:pStyle w:val="TOC4"/>
        <w:rPr>
          <w:rFonts w:asciiTheme="minorHAnsi" w:eastAsiaTheme="minorEastAsia" w:hAnsiTheme="minorHAnsi" w:cstheme="minorBidi"/>
          <w:sz w:val="22"/>
          <w:szCs w:val="22"/>
          <w:lang w:eastAsia="en-GB"/>
        </w:rPr>
      </w:pPr>
      <w:r>
        <w:t>6.5</w:t>
      </w:r>
      <w:r w:rsidRPr="0050712B">
        <w:rPr>
          <w:lang w:val="en-US" w:eastAsia="zh-CN"/>
        </w:rPr>
        <w:t>A</w:t>
      </w:r>
      <w:r>
        <w:t>.3.1</w:t>
      </w:r>
      <w:r>
        <w:rPr>
          <w:rFonts w:asciiTheme="minorHAnsi" w:eastAsiaTheme="minorEastAsia" w:hAnsiTheme="minorHAnsi" w:cstheme="minorBidi"/>
          <w:sz w:val="22"/>
          <w:szCs w:val="22"/>
          <w:lang w:eastAsia="en-GB"/>
        </w:rPr>
        <w:tab/>
      </w:r>
      <w:r>
        <w:t>In</w:t>
      </w:r>
      <w:r w:rsidRPr="0050712B">
        <w:rPr>
          <w:lang w:val="en-US" w:eastAsia="zh-CN"/>
        </w:rPr>
        <w:t>ter-band CA between FR1 and FR2</w:t>
      </w:r>
      <w:r>
        <w:tab/>
      </w:r>
      <w:r>
        <w:fldChar w:fldCharType="begin"/>
      </w:r>
      <w:r>
        <w:instrText xml:space="preserve"> PAGEREF _Toc90588642 \h </w:instrText>
      </w:r>
      <w:r>
        <w:fldChar w:fldCharType="separate"/>
      </w:r>
      <w:r>
        <w:t>102</w:t>
      </w:r>
      <w:r>
        <w:fldChar w:fldCharType="end"/>
      </w:r>
    </w:p>
    <w:p w14:paraId="164D4E3B" w14:textId="7E1A8970" w:rsidR="00CD4976" w:rsidRDefault="00CD4976">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r>
      <w:r>
        <w:fldChar w:fldCharType="begin"/>
      </w:r>
      <w:r>
        <w:instrText xml:space="preserve"> PAGEREF _Toc90588643 \h </w:instrText>
      </w:r>
      <w:r>
        <w:fldChar w:fldCharType="separate"/>
      </w:r>
      <w:r>
        <w:t>102</w:t>
      </w:r>
      <w:r>
        <w:fldChar w:fldCharType="end"/>
      </w:r>
    </w:p>
    <w:p w14:paraId="2EBEE63B" w14:textId="78E40390" w:rsidR="00CD4976" w:rsidRDefault="00CD4976">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r>
      <w:r>
        <w:fldChar w:fldCharType="begin"/>
      </w:r>
      <w:r>
        <w:instrText xml:space="preserve"> PAGEREF _Toc90588644 \h </w:instrText>
      </w:r>
      <w:r>
        <w:fldChar w:fldCharType="separate"/>
      </w:r>
      <w:r>
        <w:t>102</w:t>
      </w:r>
      <w:r>
        <w:fldChar w:fldCharType="end"/>
      </w:r>
    </w:p>
    <w:p w14:paraId="6C933322" w14:textId="3544846A" w:rsidR="00CD4976" w:rsidRDefault="00CD4976">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r>
      <w:r>
        <w:fldChar w:fldCharType="begin"/>
      </w:r>
      <w:r>
        <w:instrText xml:space="preserve"> PAGEREF _Toc90588645 \h </w:instrText>
      </w:r>
      <w:r>
        <w:fldChar w:fldCharType="separate"/>
      </w:r>
      <w:r>
        <w:t>102</w:t>
      </w:r>
      <w:r>
        <w:fldChar w:fldCharType="end"/>
      </w:r>
    </w:p>
    <w:p w14:paraId="661D870D" w14:textId="7B1D7FE1" w:rsidR="00CD4976" w:rsidRDefault="00CD4976">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_Toc90588646 \h </w:instrText>
      </w:r>
      <w:r>
        <w:fldChar w:fldCharType="separate"/>
      </w:r>
      <w:r>
        <w:t>102</w:t>
      </w:r>
      <w:r>
        <w:fldChar w:fldCharType="end"/>
      </w:r>
    </w:p>
    <w:p w14:paraId="15D2E68D" w14:textId="7E7964A9" w:rsidR="00CD4976" w:rsidRDefault="00CD4976">
      <w:pPr>
        <w:pStyle w:val="TOC4"/>
        <w:rPr>
          <w:rFonts w:asciiTheme="minorHAnsi" w:eastAsiaTheme="minorEastAsia" w:hAnsiTheme="minorHAnsi" w:cstheme="minorBidi"/>
          <w:sz w:val="22"/>
          <w:szCs w:val="22"/>
          <w:lang w:eastAsia="en-GB"/>
        </w:rPr>
      </w:pPr>
      <w:r w:rsidRPr="0050712B">
        <w:rPr>
          <w:lang w:val="en-US"/>
        </w:rPr>
        <w:t>6.5B.1.5</w:t>
      </w:r>
      <w:r>
        <w:rPr>
          <w:rFonts w:asciiTheme="minorHAnsi" w:eastAsiaTheme="minorEastAsia" w:hAnsiTheme="minorHAnsi" w:cstheme="minorBidi"/>
          <w:sz w:val="22"/>
          <w:szCs w:val="22"/>
          <w:lang w:eastAsia="en-GB"/>
        </w:rPr>
        <w:tab/>
      </w:r>
      <w:r w:rsidRPr="0050712B">
        <w:rPr>
          <w:lang w:val="en-US"/>
        </w:rPr>
        <w:t>Inter-band EN-DC including both FR1 and FR2</w:t>
      </w:r>
      <w:r>
        <w:tab/>
      </w:r>
      <w:r>
        <w:fldChar w:fldCharType="begin"/>
      </w:r>
      <w:r>
        <w:instrText xml:space="preserve"> PAGEREF _Toc90588647 \h </w:instrText>
      </w:r>
      <w:r>
        <w:fldChar w:fldCharType="separate"/>
      </w:r>
      <w:r>
        <w:t>102</w:t>
      </w:r>
      <w:r>
        <w:fldChar w:fldCharType="end"/>
      </w:r>
    </w:p>
    <w:p w14:paraId="56E3671E" w14:textId="32F145B6" w:rsidR="00CD4976" w:rsidRDefault="00CD4976">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r>
      <w:r>
        <w:fldChar w:fldCharType="begin"/>
      </w:r>
      <w:r>
        <w:instrText xml:space="preserve"> PAGEREF _Toc90588648 \h </w:instrText>
      </w:r>
      <w:r>
        <w:fldChar w:fldCharType="separate"/>
      </w:r>
      <w:r>
        <w:t>102</w:t>
      </w:r>
      <w:r>
        <w:fldChar w:fldCharType="end"/>
      </w:r>
    </w:p>
    <w:p w14:paraId="6CF7D711" w14:textId="38711194" w:rsidR="00CD4976" w:rsidRDefault="00CD4976">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_Toc90588649 \h </w:instrText>
      </w:r>
      <w:r>
        <w:fldChar w:fldCharType="separate"/>
      </w:r>
      <w:r>
        <w:t>102</w:t>
      </w:r>
      <w:r>
        <w:fldChar w:fldCharType="end"/>
      </w:r>
    </w:p>
    <w:p w14:paraId="7B0299F6" w14:textId="394B541C" w:rsidR="00CD4976" w:rsidRDefault="00CD4976">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r>
      <w:r>
        <w:fldChar w:fldCharType="begin"/>
      </w:r>
      <w:r>
        <w:instrText xml:space="preserve"> PAGEREF _Toc90588650 \h </w:instrText>
      </w:r>
      <w:r>
        <w:fldChar w:fldCharType="separate"/>
      </w:r>
      <w:r>
        <w:t>103</w:t>
      </w:r>
      <w:r>
        <w:fldChar w:fldCharType="end"/>
      </w:r>
    </w:p>
    <w:p w14:paraId="2DD97D10" w14:textId="225245EC" w:rsidR="00CD4976" w:rsidRDefault="00CD4976">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r>
      <w:r>
        <w:fldChar w:fldCharType="begin"/>
      </w:r>
      <w:r>
        <w:instrText xml:space="preserve"> PAGEREF _Toc90588651 \h </w:instrText>
      </w:r>
      <w:r>
        <w:fldChar w:fldCharType="separate"/>
      </w:r>
      <w:r>
        <w:t>103</w:t>
      </w:r>
      <w:r>
        <w:fldChar w:fldCharType="end"/>
      </w:r>
    </w:p>
    <w:p w14:paraId="0B9F8AAF" w14:textId="4CF758AC" w:rsidR="00CD4976" w:rsidRDefault="00CD4976">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50712B">
        <w:rPr>
          <w:rFonts w:eastAsia="MS Mincho"/>
        </w:rPr>
        <w:t>Requirements for network signalled value "NS_35"</w:t>
      </w:r>
      <w:r>
        <w:tab/>
      </w:r>
      <w:r>
        <w:fldChar w:fldCharType="begin"/>
      </w:r>
      <w:r>
        <w:instrText xml:space="preserve"> PAGEREF _Toc90588652 \h </w:instrText>
      </w:r>
      <w:r>
        <w:fldChar w:fldCharType="separate"/>
      </w:r>
      <w:r>
        <w:t>103</w:t>
      </w:r>
      <w:r>
        <w:fldChar w:fldCharType="end"/>
      </w:r>
    </w:p>
    <w:p w14:paraId="02981413" w14:textId="6B2D16F2" w:rsidR="00CD4976" w:rsidRDefault="00CD4976">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50712B">
        <w:rPr>
          <w:rFonts w:eastAsia="MS Mincho"/>
        </w:rPr>
        <w:t>Requirements for network signalled value "NS_04"</w:t>
      </w:r>
      <w:r>
        <w:tab/>
      </w:r>
      <w:r>
        <w:fldChar w:fldCharType="begin"/>
      </w:r>
      <w:r>
        <w:instrText xml:space="preserve"> PAGEREF _Toc90588653 \h </w:instrText>
      </w:r>
      <w:r>
        <w:fldChar w:fldCharType="separate"/>
      </w:r>
      <w:r>
        <w:t>103</w:t>
      </w:r>
      <w:r>
        <w:fldChar w:fldCharType="end"/>
      </w:r>
    </w:p>
    <w:p w14:paraId="1F46CEBB" w14:textId="576090A3" w:rsidR="00CD4976" w:rsidRDefault="00CD4976">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r>
      <w:r>
        <w:fldChar w:fldCharType="begin"/>
      </w:r>
      <w:r>
        <w:instrText xml:space="preserve"> PAGEREF _Toc90588654 \h </w:instrText>
      </w:r>
      <w:r>
        <w:fldChar w:fldCharType="separate"/>
      </w:r>
      <w:r>
        <w:t>104</w:t>
      </w:r>
      <w:r>
        <w:fldChar w:fldCharType="end"/>
      </w:r>
    </w:p>
    <w:p w14:paraId="7A75ADC1" w14:textId="0525CE48" w:rsidR="00CD4976" w:rsidRDefault="00CD4976">
      <w:pPr>
        <w:pStyle w:val="TOC4"/>
        <w:rPr>
          <w:rFonts w:asciiTheme="minorHAnsi" w:eastAsiaTheme="minorEastAsia" w:hAnsiTheme="minorHAnsi" w:cstheme="minorBidi"/>
          <w:sz w:val="22"/>
          <w:szCs w:val="22"/>
          <w:lang w:eastAsia="en-GB"/>
        </w:rPr>
      </w:pPr>
      <w:r w:rsidRPr="0050712B">
        <w:rPr>
          <w:lang w:val="fr-FR"/>
        </w:rPr>
        <w:t>6.5B.2.2</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_Toc90588655 \h </w:instrText>
      </w:r>
      <w:r>
        <w:fldChar w:fldCharType="separate"/>
      </w:r>
      <w:r>
        <w:t>104</w:t>
      </w:r>
      <w:r>
        <w:fldChar w:fldCharType="end"/>
      </w:r>
    </w:p>
    <w:p w14:paraId="0F97C372" w14:textId="19E78310" w:rsidR="00CD4976" w:rsidRDefault="00CD4976">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r>
      <w:r>
        <w:fldChar w:fldCharType="begin"/>
      </w:r>
      <w:r>
        <w:instrText xml:space="preserve"> PAGEREF _Toc90588656 \h </w:instrText>
      </w:r>
      <w:r>
        <w:fldChar w:fldCharType="separate"/>
      </w:r>
      <w:r>
        <w:t>104</w:t>
      </w:r>
      <w:r>
        <w:fldChar w:fldCharType="end"/>
      </w:r>
    </w:p>
    <w:p w14:paraId="4C31A97B" w14:textId="37A52DDC" w:rsidR="00CD4976" w:rsidRDefault="00CD4976">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r>
      <w:r>
        <w:fldChar w:fldCharType="begin"/>
      </w:r>
      <w:r>
        <w:instrText xml:space="preserve"> PAGEREF _Toc90588657 \h </w:instrText>
      </w:r>
      <w:r>
        <w:fldChar w:fldCharType="separate"/>
      </w:r>
      <w:r>
        <w:t>104</w:t>
      </w:r>
      <w:r>
        <w:fldChar w:fldCharType="end"/>
      </w:r>
    </w:p>
    <w:p w14:paraId="283FAEF3" w14:textId="4F51524F" w:rsidR="00CD4976" w:rsidRDefault="00CD4976">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r>
      <w:r>
        <w:fldChar w:fldCharType="begin"/>
      </w:r>
      <w:r>
        <w:instrText xml:space="preserve"> PAGEREF _Toc90588658 \h </w:instrText>
      </w:r>
      <w:r>
        <w:fldChar w:fldCharType="separate"/>
      </w:r>
      <w:r>
        <w:t>104</w:t>
      </w:r>
      <w:r>
        <w:fldChar w:fldCharType="end"/>
      </w:r>
    </w:p>
    <w:p w14:paraId="2E275CE5" w14:textId="63F884C1" w:rsidR="00CD4976" w:rsidRDefault="00CD4976">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_Toc90588659 \h </w:instrText>
      </w:r>
      <w:r>
        <w:fldChar w:fldCharType="separate"/>
      </w:r>
      <w:r>
        <w:t>105</w:t>
      </w:r>
      <w:r>
        <w:fldChar w:fldCharType="end"/>
      </w:r>
    </w:p>
    <w:p w14:paraId="37239502" w14:textId="0B8A18F3" w:rsidR="00CD4976" w:rsidRDefault="00CD4976">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_Toc90588660 \h </w:instrText>
      </w:r>
      <w:r>
        <w:fldChar w:fldCharType="separate"/>
      </w:r>
      <w:r>
        <w:t>105</w:t>
      </w:r>
      <w:r>
        <w:fldChar w:fldCharType="end"/>
      </w:r>
    </w:p>
    <w:p w14:paraId="6B184311" w14:textId="5A3736CA" w:rsidR="00CD4976" w:rsidRDefault="00CD4976">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_Toc90588661 \h </w:instrText>
      </w:r>
      <w:r>
        <w:fldChar w:fldCharType="separate"/>
      </w:r>
      <w:r>
        <w:t>105</w:t>
      </w:r>
      <w:r>
        <w:fldChar w:fldCharType="end"/>
      </w:r>
    </w:p>
    <w:p w14:paraId="1CD1DF1C" w14:textId="38210879" w:rsidR="00CD4976" w:rsidRDefault="00CD4976">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_Toc90588662 \h </w:instrText>
      </w:r>
      <w:r>
        <w:fldChar w:fldCharType="separate"/>
      </w:r>
      <w:r>
        <w:t>105</w:t>
      </w:r>
      <w:r>
        <w:fldChar w:fldCharType="end"/>
      </w:r>
    </w:p>
    <w:p w14:paraId="3A68F96F" w14:textId="6731EF22" w:rsidR="00CD4976" w:rsidRDefault="00CD4976">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r>
      <w:r>
        <w:fldChar w:fldCharType="begin"/>
      </w:r>
      <w:r>
        <w:instrText xml:space="preserve"> PAGEREF _Toc90588663 \h </w:instrText>
      </w:r>
      <w:r>
        <w:fldChar w:fldCharType="separate"/>
      </w:r>
      <w:r>
        <w:t>105</w:t>
      </w:r>
      <w:r>
        <w:fldChar w:fldCharType="end"/>
      </w:r>
    </w:p>
    <w:p w14:paraId="6835DD01" w14:textId="0B7D01AC" w:rsidR="00CD4976" w:rsidRDefault="00CD4976">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r>
      <w:r>
        <w:fldChar w:fldCharType="begin"/>
      </w:r>
      <w:r>
        <w:instrText xml:space="preserve"> PAGEREF _Toc90588664 \h </w:instrText>
      </w:r>
      <w:r>
        <w:fldChar w:fldCharType="separate"/>
      </w:r>
      <w:r>
        <w:t>105</w:t>
      </w:r>
      <w:r>
        <w:fldChar w:fldCharType="end"/>
      </w:r>
    </w:p>
    <w:p w14:paraId="756C6CB7" w14:textId="208B86F7" w:rsidR="00CD4976" w:rsidRDefault="00CD4976">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_Toc90588665 \h </w:instrText>
      </w:r>
      <w:r>
        <w:fldChar w:fldCharType="separate"/>
      </w:r>
      <w:r>
        <w:t>105</w:t>
      </w:r>
      <w:r>
        <w:fldChar w:fldCharType="end"/>
      </w:r>
    </w:p>
    <w:p w14:paraId="5B93A443" w14:textId="3CF3F021" w:rsidR="00CD4976" w:rsidRDefault="00CD4976">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_Toc90588666 \h </w:instrText>
      </w:r>
      <w:r>
        <w:fldChar w:fldCharType="separate"/>
      </w:r>
      <w:r>
        <w:t>105</w:t>
      </w:r>
      <w:r>
        <w:fldChar w:fldCharType="end"/>
      </w:r>
    </w:p>
    <w:p w14:paraId="4A117AE0" w14:textId="7275A779" w:rsidR="00CD4976" w:rsidRDefault="00CD4976">
      <w:pPr>
        <w:pStyle w:val="TOC4"/>
        <w:rPr>
          <w:rFonts w:asciiTheme="minorHAnsi" w:eastAsiaTheme="minorEastAsia" w:hAnsiTheme="minorHAnsi" w:cstheme="minorBidi"/>
          <w:sz w:val="22"/>
          <w:szCs w:val="22"/>
          <w:lang w:eastAsia="en-GB"/>
        </w:rPr>
      </w:pPr>
      <w:r w:rsidRPr="0050712B">
        <w:rPr>
          <w:lang w:val="fr-FR"/>
        </w:rPr>
        <w:t>6.5B.3.2</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_Toc90588667 \h </w:instrText>
      </w:r>
      <w:r>
        <w:fldChar w:fldCharType="separate"/>
      </w:r>
      <w:r>
        <w:t>106</w:t>
      </w:r>
      <w:r>
        <w:fldChar w:fldCharType="end"/>
      </w:r>
    </w:p>
    <w:p w14:paraId="1BA3C9BB" w14:textId="27956B88" w:rsidR="00CD4976" w:rsidRDefault="00CD4976">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_Toc90588668 \h </w:instrText>
      </w:r>
      <w:r>
        <w:fldChar w:fldCharType="separate"/>
      </w:r>
      <w:r>
        <w:t>106</w:t>
      </w:r>
      <w:r>
        <w:fldChar w:fldCharType="end"/>
      </w:r>
    </w:p>
    <w:p w14:paraId="757EC30D" w14:textId="14523DFE" w:rsidR="00CD4976" w:rsidRDefault="00CD4976">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_Toc90588669 \h </w:instrText>
      </w:r>
      <w:r>
        <w:fldChar w:fldCharType="separate"/>
      </w:r>
      <w:r>
        <w:t>106</w:t>
      </w:r>
      <w:r>
        <w:fldChar w:fldCharType="end"/>
      </w:r>
    </w:p>
    <w:p w14:paraId="1B0DCBCD" w14:textId="1C747FDE" w:rsidR="00CD4976" w:rsidRDefault="00CD4976">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_Toc90588670 \h </w:instrText>
      </w:r>
      <w:r>
        <w:fldChar w:fldCharType="separate"/>
      </w:r>
      <w:r>
        <w:t>107</w:t>
      </w:r>
      <w:r>
        <w:fldChar w:fldCharType="end"/>
      </w:r>
    </w:p>
    <w:p w14:paraId="7B503788" w14:textId="65B22522" w:rsidR="00CD4976" w:rsidRDefault="00CD4976">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_Toc90588671 \h </w:instrText>
      </w:r>
      <w:r>
        <w:fldChar w:fldCharType="separate"/>
      </w:r>
      <w:r>
        <w:t>107</w:t>
      </w:r>
      <w:r>
        <w:fldChar w:fldCharType="end"/>
      </w:r>
    </w:p>
    <w:p w14:paraId="4F6F6839" w14:textId="29BEB4D6" w:rsidR="00CD4976" w:rsidRDefault="00CD4976">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_Toc90588672 \h </w:instrText>
      </w:r>
      <w:r>
        <w:fldChar w:fldCharType="separate"/>
      </w:r>
      <w:r>
        <w:t>116</w:t>
      </w:r>
      <w:r>
        <w:fldChar w:fldCharType="end"/>
      </w:r>
    </w:p>
    <w:p w14:paraId="7FFE2A72" w14:textId="37258425" w:rsidR="00CD4976" w:rsidRDefault="00CD4976">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r>
      <w:r>
        <w:fldChar w:fldCharType="begin"/>
      </w:r>
      <w:r>
        <w:instrText xml:space="preserve"> PAGEREF _Toc90588673 \h </w:instrText>
      </w:r>
      <w:r>
        <w:fldChar w:fldCharType="separate"/>
      </w:r>
      <w:r>
        <w:t>116</w:t>
      </w:r>
      <w:r>
        <w:fldChar w:fldCharType="end"/>
      </w:r>
    </w:p>
    <w:p w14:paraId="54AF4C27" w14:textId="775134D6" w:rsidR="00CD4976" w:rsidRDefault="00CD4976">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_Toc90588674 \h </w:instrText>
      </w:r>
      <w:r>
        <w:fldChar w:fldCharType="separate"/>
      </w:r>
      <w:r>
        <w:t>116</w:t>
      </w:r>
      <w:r>
        <w:fldChar w:fldCharType="end"/>
      </w:r>
    </w:p>
    <w:p w14:paraId="64094E01" w14:textId="2BE3FD03" w:rsidR="00CD4976" w:rsidRDefault="00CD4976">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_Toc90588675 \h </w:instrText>
      </w:r>
      <w:r>
        <w:fldChar w:fldCharType="separate"/>
      </w:r>
      <w:r>
        <w:t>116</w:t>
      </w:r>
      <w:r>
        <w:fldChar w:fldCharType="end"/>
      </w:r>
    </w:p>
    <w:p w14:paraId="54027466" w14:textId="571CAB92" w:rsidR="00CD4976" w:rsidRDefault="00CD4976">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_Toc90588676 \h </w:instrText>
      </w:r>
      <w:r>
        <w:fldChar w:fldCharType="separate"/>
      </w:r>
      <w:r>
        <w:t>116</w:t>
      </w:r>
      <w:r>
        <w:fldChar w:fldCharType="end"/>
      </w:r>
    </w:p>
    <w:p w14:paraId="7D384671" w14:textId="1EE69AEB" w:rsidR="00CD4976" w:rsidRDefault="00CD4976">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_Toc90588677 \h </w:instrText>
      </w:r>
      <w:r>
        <w:fldChar w:fldCharType="separate"/>
      </w:r>
      <w:r>
        <w:t>116</w:t>
      </w:r>
      <w:r>
        <w:fldChar w:fldCharType="end"/>
      </w:r>
    </w:p>
    <w:p w14:paraId="72F351A3" w14:textId="02939C86" w:rsidR="00CD4976" w:rsidRDefault="00CD4976">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r>
      <w:r>
        <w:fldChar w:fldCharType="begin"/>
      </w:r>
      <w:r>
        <w:instrText xml:space="preserve"> PAGEREF _Toc90588678 \h </w:instrText>
      </w:r>
      <w:r>
        <w:fldChar w:fldCharType="separate"/>
      </w:r>
      <w:r>
        <w:t>116</w:t>
      </w:r>
      <w:r>
        <w:fldChar w:fldCharType="end"/>
      </w:r>
    </w:p>
    <w:p w14:paraId="7B8FCC54" w14:textId="751B677A" w:rsidR="00CD4976" w:rsidRDefault="00CD4976">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r>
      <w:r>
        <w:fldChar w:fldCharType="begin"/>
      </w:r>
      <w:r>
        <w:instrText xml:space="preserve"> PAGEREF _Toc90588679 \h </w:instrText>
      </w:r>
      <w:r>
        <w:fldChar w:fldCharType="separate"/>
      </w:r>
      <w:r>
        <w:t>117</w:t>
      </w:r>
      <w:r>
        <w:fldChar w:fldCharType="end"/>
      </w:r>
    </w:p>
    <w:p w14:paraId="569EA4EE" w14:textId="0779FE48" w:rsidR="00CD4976" w:rsidRDefault="00CD4976">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_Toc90588680 \h </w:instrText>
      </w:r>
      <w:r>
        <w:fldChar w:fldCharType="separate"/>
      </w:r>
      <w:r>
        <w:t>117</w:t>
      </w:r>
      <w:r>
        <w:fldChar w:fldCharType="end"/>
      </w:r>
    </w:p>
    <w:p w14:paraId="1F2A2664" w14:textId="775DC809" w:rsidR="00CD4976" w:rsidRDefault="00CD4976">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r>
      <w:r>
        <w:fldChar w:fldCharType="begin"/>
      </w:r>
      <w:r>
        <w:instrText xml:space="preserve"> PAGEREF _Toc90588681 \h </w:instrText>
      </w:r>
      <w:r>
        <w:fldChar w:fldCharType="separate"/>
      </w:r>
      <w:r>
        <w:t>117</w:t>
      </w:r>
      <w:r>
        <w:fldChar w:fldCharType="end"/>
      </w:r>
    </w:p>
    <w:p w14:paraId="2F0F7B55" w14:textId="0A29CF6C" w:rsidR="00CD4976" w:rsidRDefault="00CD4976">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r>
      <w:r>
        <w:fldChar w:fldCharType="begin"/>
      </w:r>
      <w:r>
        <w:instrText xml:space="preserve"> PAGEREF _Toc90588682 \h </w:instrText>
      </w:r>
      <w:r>
        <w:fldChar w:fldCharType="separate"/>
      </w:r>
      <w:r>
        <w:t>117</w:t>
      </w:r>
      <w:r>
        <w:fldChar w:fldCharType="end"/>
      </w:r>
    </w:p>
    <w:p w14:paraId="7FFB3DC6" w14:textId="027776C0" w:rsidR="00CD4976" w:rsidRDefault="00CD4976">
      <w:pPr>
        <w:pStyle w:val="TOC4"/>
        <w:rPr>
          <w:rFonts w:asciiTheme="minorHAnsi" w:eastAsiaTheme="minorEastAsia" w:hAnsiTheme="minorHAnsi" w:cstheme="minorBidi"/>
          <w:sz w:val="22"/>
          <w:szCs w:val="22"/>
          <w:lang w:eastAsia="en-GB"/>
        </w:rPr>
      </w:pPr>
      <w:r w:rsidRPr="0050712B">
        <w:rPr>
          <w:lang w:val="en-US"/>
        </w:rPr>
        <w:t>6.5B.5.1</w:t>
      </w:r>
      <w:r>
        <w:rPr>
          <w:rFonts w:asciiTheme="minorHAnsi" w:eastAsiaTheme="minorEastAsia" w:hAnsiTheme="minorHAnsi" w:cstheme="minorBidi"/>
          <w:sz w:val="22"/>
          <w:szCs w:val="22"/>
          <w:lang w:eastAsia="en-GB"/>
        </w:rPr>
        <w:tab/>
      </w:r>
      <w:r w:rsidRPr="0050712B">
        <w:rPr>
          <w:lang w:val="en-US"/>
        </w:rPr>
        <w:t>Intra-band contiguous EN-DC</w:t>
      </w:r>
      <w:r>
        <w:tab/>
      </w:r>
      <w:r>
        <w:fldChar w:fldCharType="begin"/>
      </w:r>
      <w:r>
        <w:instrText xml:space="preserve"> PAGEREF _Toc90588683 \h </w:instrText>
      </w:r>
      <w:r>
        <w:fldChar w:fldCharType="separate"/>
      </w:r>
      <w:r>
        <w:t>117</w:t>
      </w:r>
      <w:r>
        <w:fldChar w:fldCharType="end"/>
      </w:r>
    </w:p>
    <w:p w14:paraId="647DC339" w14:textId="37BA0B63" w:rsidR="00CD4976" w:rsidRDefault="00CD4976">
      <w:pPr>
        <w:pStyle w:val="TOC4"/>
        <w:rPr>
          <w:rFonts w:asciiTheme="minorHAnsi" w:eastAsiaTheme="minorEastAsia" w:hAnsiTheme="minorHAnsi" w:cstheme="minorBidi"/>
          <w:sz w:val="22"/>
          <w:szCs w:val="22"/>
          <w:lang w:eastAsia="en-GB"/>
        </w:rPr>
      </w:pPr>
      <w:r w:rsidRPr="0050712B">
        <w:rPr>
          <w:lang w:val="fr-FR"/>
        </w:rPr>
        <w:t>6.5B.5.2</w:t>
      </w:r>
      <w:r>
        <w:rPr>
          <w:rFonts w:asciiTheme="minorHAnsi" w:eastAsiaTheme="minorEastAsia" w:hAnsiTheme="minorHAnsi" w:cstheme="minorBidi"/>
          <w:sz w:val="22"/>
          <w:szCs w:val="22"/>
          <w:lang w:eastAsia="en-GB"/>
        </w:rPr>
        <w:tab/>
      </w:r>
      <w:r w:rsidRPr="0050712B">
        <w:rPr>
          <w:lang w:val="fr-FR"/>
        </w:rPr>
        <w:t>Intra-band non-contiguous EN-DC</w:t>
      </w:r>
      <w:r>
        <w:tab/>
      </w:r>
      <w:r>
        <w:fldChar w:fldCharType="begin"/>
      </w:r>
      <w:r>
        <w:instrText xml:space="preserve"> PAGEREF _Toc90588684 \h </w:instrText>
      </w:r>
      <w:r>
        <w:fldChar w:fldCharType="separate"/>
      </w:r>
      <w:r>
        <w:t>117</w:t>
      </w:r>
      <w:r>
        <w:fldChar w:fldCharType="end"/>
      </w:r>
    </w:p>
    <w:p w14:paraId="47B749EF" w14:textId="3830DE15" w:rsidR="00CD4976" w:rsidRDefault="00CD4976">
      <w:pPr>
        <w:pStyle w:val="TOC4"/>
        <w:rPr>
          <w:rFonts w:asciiTheme="minorHAnsi" w:eastAsiaTheme="minorEastAsia" w:hAnsiTheme="minorHAnsi" w:cstheme="minorBidi"/>
          <w:sz w:val="22"/>
          <w:szCs w:val="22"/>
          <w:lang w:eastAsia="en-GB"/>
        </w:rPr>
      </w:pPr>
      <w:r w:rsidRPr="0050712B">
        <w:rPr>
          <w:lang w:val="en-US"/>
        </w:rPr>
        <w:t>6.5B.5.3</w:t>
      </w:r>
      <w:r>
        <w:rPr>
          <w:rFonts w:asciiTheme="minorHAnsi" w:eastAsiaTheme="minorEastAsia" w:hAnsiTheme="minorHAnsi" w:cstheme="minorBidi"/>
          <w:sz w:val="22"/>
          <w:szCs w:val="22"/>
          <w:lang w:eastAsia="en-GB"/>
        </w:rPr>
        <w:tab/>
      </w:r>
      <w:r w:rsidRPr="0050712B">
        <w:rPr>
          <w:lang w:val="en-US"/>
        </w:rPr>
        <w:t>Inter-band EN-DC within FR1</w:t>
      </w:r>
      <w:r>
        <w:tab/>
      </w:r>
      <w:r>
        <w:fldChar w:fldCharType="begin"/>
      </w:r>
      <w:r>
        <w:instrText xml:space="preserve"> PAGEREF _Toc90588685 \h </w:instrText>
      </w:r>
      <w:r>
        <w:fldChar w:fldCharType="separate"/>
      </w:r>
      <w:r>
        <w:t>117</w:t>
      </w:r>
      <w:r>
        <w:fldChar w:fldCharType="end"/>
      </w:r>
    </w:p>
    <w:p w14:paraId="5D9C22B3" w14:textId="3D270345" w:rsidR="00CD4976" w:rsidRDefault="00CD4976">
      <w:pPr>
        <w:pStyle w:val="TOC4"/>
        <w:rPr>
          <w:rFonts w:asciiTheme="minorHAnsi" w:eastAsiaTheme="minorEastAsia" w:hAnsiTheme="minorHAnsi" w:cstheme="minorBidi"/>
          <w:sz w:val="22"/>
          <w:szCs w:val="22"/>
          <w:lang w:eastAsia="en-GB"/>
        </w:rPr>
      </w:pPr>
      <w:r w:rsidRPr="0050712B">
        <w:rPr>
          <w:lang w:val="en-US"/>
        </w:rPr>
        <w:t>6.5B.5.3a</w:t>
      </w:r>
      <w:r>
        <w:rPr>
          <w:rFonts w:asciiTheme="minorHAnsi" w:eastAsiaTheme="minorEastAsia" w:hAnsiTheme="minorHAnsi" w:cstheme="minorBidi"/>
          <w:sz w:val="22"/>
          <w:szCs w:val="22"/>
          <w:lang w:eastAsia="en-GB"/>
        </w:rPr>
        <w:tab/>
      </w:r>
      <w:r w:rsidRPr="0050712B">
        <w:rPr>
          <w:lang w:val="en-US"/>
        </w:rPr>
        <w:t>Inter-band NE-DC within FR1</w:t>
      </w:r>
      <w:r>
        <w:tab/>
      </w:r>
      <w:r>
        <w:fldChar w:fldCharType="begin"/>
      </w:r>
      <w:r>
        <w:instrText xml:space="preserve"> PAGEREF _Toc90588686 \h </w:instrText>
      </w:r>
      <w:r>
        <w:fldChar w:fldCharType="separate"/>
      </w:r>
      <w:r>
        <w:t>117</w:t>
      </w:r>
      <w:r>
        <w:fldChar w:fldCharType="end"/>
      </w:r>
    </w:p>
    <w:p w14:paraId="49EC14CE" w14:textId="4D0924D6" w:rsidR="00CD4976" w:rsidRDefault="00CD4976">
      <w:pPr>
        <w:pStyle w:val="TOC4"/>
        <w:rPr>
          <w:rFonts w:asciiTheme="minorHAnsi" w:eastAsiaTheme="minorEastAsia" w:hAnsiTheme="minorHAnsi" w:cstheme="minorBidi"/>
          <w:sz w:val="22"/>
          <w:szCs w:val="22"/>
          <w:lang w:eastAsia="en-GB"/>
        </w:rPr>
      </w:pPr>
      <w:r w:rsidRPr="0050712B">
        <w:rPr>
          <w:lang w:val="en-US"/>
        </w:rPr>
        <w:t>6.5B.5.4</w:t>
      </w:r>
      <w:r>
        <w:rPr>
          <w:rFonts w:asciiTheme="minorHAnsi" w:eastAsiaTheme="minorEastAsia" w:hAnsiTheme="minorHAnsi" w:cstheme="minorBidi"/>
          <w:sz w:val="22"/>
          <w:szCs w:val="22"/>
          <w:lang w:eastAsia="en-GB"/>
        </w:rPr>
        <w:tab/>
      </w:r>
      <w:r w:rsidRPr="0050712B">
        <w:rPr>
          <w:lang w:val="en-US"/>
        </w:rPr>
        <w:t>Inter-band EN-DC including FR2</w:t>
      </w:r>
      <w:r>
        <w:tab/>
      </w:r>
      <w:r>
        <w:fldChar w:fldCharType="begin"/>
      </w:r>
      <w:r>
        <w:instrText xml:space="preserve"> PAGEREF _Toc90588687 \h </w:instrText>
      </w:r>
      <w:r>
        <w:fldChar w:fldCharType="separate"/>
      </w:r>
      <w:r>
        <w:t>117</w:t>
      </w:r>
      <w:r>
        <w:fldChar w:fldCharType="end"/>
      </w:r>
    </w:p>
    <w:p w14:paraId="00E6EC45" w14:textId="233F5CC5" w:rsidR="00CD4976" w:rsidRDefault="00CD4976">
      <w:pPr>
        <w:pStyle w:val="TOC4"/>
        <w:rPr>
          <w:rFonts w:asciiTheme="minorHAnsi" w:eastAsiaTheme="minorEastAsia" w:hAnsiTheme="minorHAnsi" w:cstheme="minorBidi"/>
          <w:sz w:val="22"/>
          <w:szCs w:val="22"/>
          <w:lang w:eastAsia="en-GB"/>
        </w:rPr>
      </w:pPr>
      <w:r w:rsidRPr="0050712B">
        <w:rPr>
          <w:lang w:val="en-US"/>
        </w:rPr>
        <w:t>6.5B.5.5</w:t>
      </w:r>
      <w:r>
        <w:rPr>
          <w:rFonts w:asciiTheme="minorHAnsi" w:eastAsiaTheme="minorEastAsia" w:hAnsiTheme="minorHAnsi" w:cstheme="minorBidi"/>
          <w:sz w:val="22"/>
          <w:szCs w:val="22"/>
          <w:lang w:eastAsia="en-GB"/>
        </w:rPr>
        <w:tab/>
      </w:r>
      <w:r w:rsidRPr="0050712B">
        <w:rPr>
          <w:lang w:val="en-US"/>
        </w:rPr>
        <w:t>Inter-band EN-DC including both FR1 and FR2</w:t>
      </w:r>
      <w:r>
        <w:tab/>
      </w:r>
      <w:r>
        <w:fldChar w:fldCharType="begin"/>
      </w:r>
      <w:r>
        <w:instrText xml:space="preserve"> PAGEREF _Toc90588688 \h </w:instrText>
      </w:r>
      <w:r>
        <w:fldChar w:fldCharType="separate"/>
      </w:r>
      <w:r>
        <w:t>118</w:t>
      </w:r>
      <w:r>
        <w:fldChar w:fldCharType="end"/>
      </w:r>
    </w:p>
    <w:p w14:paraId="3602C6D8" w14:textId="725C9B02" w:rsidR="00CD4976" w:rsidRDefault="00CD4976">
      <w:pPr>
        <w:pStyle w:val="TOC2"/>
        <w:rPr>
          <w:rFonts w:asciiTheme="minorHAnsi" w:eastAsiaTheme="minorEastAsia" w:hAnsiTheme="minorHAnsi" w:cstheme="minorBidi"/>
          <w:sz w:val="22"/>
          <w:szCs w:val="22"/>
          <w:lang w:eastAsia="en-GB"/>
        </w:rPr>
      </w:pPr>
      <w:r w:rsidRPr="0050712B">
        <w:rPr>
          <w:lang w:val="en-US"/>
        </w:rPr>
        <w:t>6.6B</w:t>
      </w:r>
      <w:r>
        <w:rPr>
          <w:rFonts w:asciiTheme="minorHAnsi" w:eastAsiaTheme="minorEastAsia" w:hAnsiTheme="minorHAnsi" w:cstheme="minorBidi"/>
          <w:sz w:val="22"/>
          <w:szCs w:val="22"/>
          <w:lang w:eastAsia="en-GB"/>
        </w:rPr>
        <w:tab/>
      </w:r>
      <w:r w:rsidRPr="0050712B">
        <w:rPr>
          <w:lang w:val="en-US"/>
        </w:rPr>
        <w:t>Beam correspondence for DC</w:t>
      </w:r>
      <w:r>
        <w:tab/>
      </w:r>
      <w:r>
        <w:fldChar w:fldCharType="begin"/>
      </w:r>
      <w:r>
        <w:instrText xml:space="preserve"> PAGEREF _Toc90588689 \h </w:instrText>
      </w:r>
      <w:r>
        <w:fldChar w:fldCharType="separate"/>
      </w:r>
      <w:r>
        <w:t>118</w:t>
      </w:r>
      <w:r>
        <w:fldChar w:fldCharType="end"/>
      </w:r>
    </w:p>
    <w:p w14:paraId="239313A7" w14:textId="685812FA" w:rsidR="00CD4976" w:rsidRDefault="00CD4976">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r>
      <w:r>
        <w:fldChar w:fldCharType="begin"/>
      </w:r>
      <w:r>
        <w:instrText xml:space="preserve"> PAGEREF _Toc90588690 \h </w:instrText>
      </w:r>
      <w:r>
        <w:fldChar w:fldCharType="separate"/>
      </w:r>
      <w:r>
        <w:t>118</w:t>
      </w:r>
      <w:r>
        <w:fldChar w:fldCharType="end"/>
      </w:r>
    </w:p>
    <w:p w14:paraId="5C65C209" w14:textId="586F076D" w:rsidR="00CD4976" w:rsidRDefault="00CD4976">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r>
      <w:r>
        <w:fldChar w:fldCharType="begin"/>
      </w:r>
      <w:r>
        <w:instrText xml:space="preserve"> PAGEREF _Toc90588691 \h </w:instrText>
      </w:r>
      <w:r>
        <w:fldChar w:fldCharType="separate"/>
      </w:r>
      <w:r>
        <w:t>118</w:t>
      </w:r>
      <w:r>
        <w:fldChar w:fldCharType="end"/>
      </w:r>
    </w:p>
    <w:p w14:paraId="46D1C157" w14:textId="456783FE" w:rsidR="00CD4976" w:rsidRDefault="00CD4976">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r>
      <w:r>
        <w:fldChar w:fldCharType="begin"/>
      </w:r>
      <w:r>
        <w:instrText xml:space="preserve"> PAGEREF _Toc90588692 \h </w:instrText>
      </w:r>
      <w:r>
        <w:fldChar w:fldCharType="separate"/>
      </w:r>
      <w:r>
        <w:t>118</w:t>
      </w:r>
      <w:r>
        <w:fldChar w:fldCharType="end"/>
      </w:r>
    </w:p>
    <w:p w14:paraId="77F2F9EC" w14:textId="428C2274" w:rsidR="00CD4976" w:rsidRDefault="00CD4976">
      <w:pPr>
        <w:pStyle w:val="TOC3"/>
        <w:rPr>
          <w:rFonts w:asciiTheme="minorHAnsi" w:eastAsiaTheme="minorEastAsia" w:hAnsiTheme="minorHAnsi" w:cstheme="minorBidi"/>
          <w:sz w:val="22"/>
          <w:szCs w:val="22"/>
          <w:lang w:eastAsia="en-GB"/>
        </w:rPr>
      </w:pPr>
      <w:r w:rsidRPr="0050712B">
        <w:rPr>
          <w:lang w:val="en-US"/>
        </w:rPr>
        <w:t>6.6B.4</w:t>
      </w:r>
      <w:r>
        <w:rPr>
          <w:rFonts w:asciiTheme="minorHAnsi" w:eastAsiaTheme="minorEastAsia" w:hAnsiTheme="minorHAnsi" w:cstheme="minorBidi"/>
          <w:sz w:val="22"/>
          <w:szCs w:val="22"/>
          <w:lang w:eastAsia="en-GB"/>
        </w:rPr>
        <w:tab/>
      </w:r>
      <w:r w:rsidRPr="0050712B">
        <w:rPr>
          <w:lang w:val="en-US"/>
        </w:rPr>
        <w:t>Inter-band EN-DC including FR2</w:t>
      </w:r>
      <w:r>
        <w:tab/>
      </w:r>
      <w:r>
        <w:fldChar w:fldCharType="begin"/>
      </w:r>
      <w:r>
        <w:instrText xml:space="preserve"> PAGEREF _Toc90588693 \h </w:instrText>
      </w:r>
      <w:r>
        <w:fldChar w:fldCharType="separate"/>
      </w:r>
      <w:r>
        <w:t>118</w:t>
      </w:r>
      <w:r>
        <w:fldChar w:fldCharType="end"/>
      </w:r>
    </w:p>
    <w:p w14:paraId="3F6AD256" w14:textId="6B1A48F7" w:rsidR="00CD4976" w:rsidRDefault="00CD4976">
      <w:pPr>
        <w:pStyle w:val="TOC3"/>
        <w:rPr>
          <w:rFonts w:asciiTheme="minorHAnsi" w:eastAsiaTheme="minorEastAsia" w:hAnsiTheme="minorHAnsi" w:cstheme="minorBidi"/>
          <w:sz w:val="22"/>
          <w:szCs w:val="22"/>
          <w:lang w:eastAsia="en-GB"/>
        </w:rPr>
      </w:pPr>
      <w:r w:rsidRPr="0050712B">
        <w:rPr>
          <w:lang w:val="en-US"/>
        </w:rPr>
        <w:t>6.6B.5</w:t>
      </w:r>
      <w:r>
        <w:rPr>
          <w:rFonts w:asciiTheme="minorHAnsi" w:eastAsiaTheme="minorEastAsia" w:hAnsiTheme="minorHAnsi" w:cstheme="minorBidi"/>
          <w:sz w:val="22"/>
          <w:szCs w:val="22"/>
          <w:lang w:eastAsia="en-GB"/>
        </w:rPr>
        <w:tab/>
      </w:r>
      <w:r w:rsidRPr="0050712B">
        <w:rPr>
          <w:lang w:val="en-US"/>
        </w:rPr>
        <w:t>Inter-band EN-DC including both FR1 and FR2</w:t>
      </w:r>
      <w:r>
        <w:tab/>
      </w:r>
      <w:r>
        <w:fldChar w:fldCharType="begin"/>
      </w:r>
      <w:r>
        <w:instrText xml:space="preserve"> PAGEREF _Toc90588694 \h </w:instrText>
      </w:r>
      <w:r>
        <w:fldChar w:fldCharType="separate"/>
      </w:r>
      <w:r>
        <w:t>118</w:t>
      </w:r>
      <w:r>
        <w:fldChar w:fldCharType="end"/>
      </w:r>
    </w:p>
    <w:p w14:paraId="001413F9" w14:textId="700BD06D" w:rsidR="00CD4976" w:rsidRDefault="00CD497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_Toc90588695 \h </w:instrText>
      </w:r>
      <w:r>
        <w:fldChar w:fldCharType="separate"/>
      </w:r>
      <w:r>
        <w:t>118</w:t>
      </w:r>
      <w:r>
        <w:fldChar w:fldCharType="end"/>
      </w:r>
    </w:p>
    <w:p w14:paraId="1D4EEC0F" w14:textId="76E490D2" w:rsidR="00CD4976" w:rsidRDefault="00CD497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_Toc90588696 \h </w:instrText>
      </w:r>
      <w:r>
        <w:fldChar w:fldCharType="separate"/>
      </w:r>
      <w:r>
        <w:t>118</w:t>
      </w:r>
      <w:r>
        <w:fldChar w:fldCharType="end"/>
      </w:r>
    </w:p>
    <w:p w14:paraId="77C2C28E" w14:textId="11B89A42" w:rsidR="00CD4976" w:rsidRDefault="00CD497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r>
      <w:r>
        <w:fldChar w:fldCharType="begin"/>
      </w:r>
      <w:r>
        <w:instrText xml:space="preserve"> PAGEREF _Toc90588697 \h </w:instrText>
      </w:r>
      <w:r>
        <w:fldChar w:fldCharType="separate"/>
      </w:r>
      <w:r>
        <w:t>119</w:t>
      </w:r>
      <w:r>
        <w:fldChar w:fldCharType="end"/>
      </w:r>
    </w:p>
    <w:p w14:paraId="05AEB787" w14:textId="72910F0D" w:rsidR="00CD4976" w:rsidRDefault="00CD497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r>
      <w:r>
        <w:fldChar w:fldCharType="begin"/>
      </w:r>
      <w:r>
        <w:instrText xml:space="preserve"> PAGEREF _Toc90588698 \h </w:instrText>
      </w:r>
      <w:r>
        <w:fldChar w:fldCharType="separate"/>
      </w:r>
      <w:r>
        <w:t>119</w:t>
      </w:r>
      <w:r>
        <w:fldChar w:fldCharType="end"/>
      </w:r>
    </w:p>
    <w:p w14:paraId="1AC365ED" w14:textId="191FB8FC" w:rsidR="00CD4976" w:rsidRDefault="00CD4976">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r>
      <w:r>
        <w:fldChar w:fldCharType="begin"/>
      </w:r>
      <w:r>
        <w:instrText xml:space="preserve"> PAGEREF _Toc90588699 \h </w:instrText>
      </w:r>
      <w:r>
        <w:fldChar w:fldCharType="separate"/>
      </w:r>
      <w:r>
        <w:t>119</w:t>
      </w:r>
      <w:r>
        <w:fldChar w:fldCharType="end"/>
      </w:r>
    </w:p>
    <w:p w14:paraId="5529EB32" w14:textId="3CA4A712" w:rsidR="00CD4976" w:rsidRDefault="00CD4976">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_Toc90588700 \h </w:instrText>
      </w:r>
      <w:r>
        <w:fldChar w:fldCharType="separate"/>
      </w:r>
      <w:r>
        <w:t>119</w:t>
      </w:r>
      <w:r>
        <w:fldChar w:fldCharType="end"/>
      </w:r>
    </w:p>
    <w:p w14:paraId="4430BC8C" w14:textId="556BF436" w:rsidR="00CD4976" w:rsidRDefault="00CD4976">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r>
      <w:r>
        <w:fldChar w:fldCharType="begin"/>
      </w:r>
      <w:r>
        <w:instrText xml:space="preserve"> PAGEREF _Toc90588701 \h </w:instrText>
      </w:r>
      <w:r>
        <w:fldChar w:fldCharType="separate"/>
      </w:r>
      <w:r>
        <w:t>119</w:t>
      </w:r>
      <w:r>
        <w:fldChar w:fldCharType="end"/>
      </w:r>
    </w:p>
    <w:p w14:paraId="1CBE2978" w14:textId="664D85EF" w:rsidR="00CD4976" w:rsidRDefault="00CD4976">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50712B">
        <w:rPr>
          <w:vertAlign w:val="subscript"/>
        </w:rPr>
        <w:t>IB,c</w:t>
      </w:r>
      <w:r>
        <w:t xml:space="preserve"> for CA</w:t>
      </w:r>
      <w:r>
        <w:tab/>
      </w:r>
      <w:r>
        <w:fldChar w:fldCharType="begin"/>
      </w:r>
      <w:r>
        <w:instrText xml:space="preserve"> PAGEREF _Toc90588702 \h </w:instrText>
      </w:r>
      <w:r>
        <w:fldChar w:fldCharType="separate"/>
      </w:r>
      <w:r>
        <w:t>119</w:t>
      </w:r>
      <w:r>
        <w:fldChar w:fldCharType="end"/>
      </w:r>
    </w:p>
    <w:p w14:paraId="46499591" w14:textId="307E6992" w:rsidR="00CD4976" w:rsidRDefault="00CD4976">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50712B">
        <w:rPr>
          <w:vertAlign w:val="subscript"/>
        </w:rPr>
        <w:t xml:space="preserve">IB,c </w:t>
      </w:r>
      <w:r>
        <w:t>for Inter-band CA between FR1 and FR2</w:t>
      </w:r>
      <w:r>
        <w:tab/>
      </w:r>
      <w:r>
        <w:fldChar w:fldCharType="begin"/>
      </w:r>
      <w:r>
        <w:instrText xml:space="preserve"> PAGEREF _Toc90588703 \h </w:instrText>
      </w:r>
      <w:r>
        <w:fldChar w:fldCharType="separate"/>
      </w:r>
      <w:r>
        <w:t>120</w:t>
      </w:r>
      <w:r>
        <w:fldChar w:fldCharType="end"/>
      </w:r>
    </w:p>
    <w:p w14:paraId="0FFBC5A1" w14:textId="1CEF77E0" w:rsidR="00CD4976" w:rsidRDefault="00CD4976">
      <w:pPr>
        <w:pStyle w:val="TOC3"/>
        <w:rPr>
          <w:rFonts w:asciiTheme="minorHAnsi" w:eastAsiaTheme="minorEastAsia" w:hAnsiTheme="minorHAnsi" w:cstheme="minorBidi"/>
          <w:sz w:val="22"/>
          <w:szCs w:val="22"/>
          <w:lang w:eastAsia="en-GB"/>
        </w:rPr>
      </w:pPr>
      <w:r w:rsidRPr="0050712B">
        <w:rPr>
          <w:rFonts w:eastAsia="MS Mincho"/>
        </w:rPr>
        <w:t>7.3A.4</w:t>
      </w:r>
      <w:r>
        <w:rPr>
          <w:rFonts w:asciiTheme="minorHAnsi" w:eastAsiaTheme="minorEastAsia" w:hAnsiTheme="minorHAnsi" w:cstheme="minorBidi"/>
          <w:sz w:val="22"/>
          <w:szCs w:val="22"/>
          <w:lang w:eastAsia="en-GB"/>
        </w:rPr>
        <w:tab/>
      </w:r>
      <w:r w:rsidRPr="0050712B">
        <w:rPr>
          <w:rFonts w:eastAsia="MS Mincho"/>
        </w:rPr>
        <w:t>Void</w:t>
      </w:r>
      <w:r>
        <w:tab/>
      </w:r>
      <w:r>
        <w:fldChar w:fldCharType="begin"/>
      </w:r>
      <w:r>
        <w:instrText xml:space="preserve"> PAGEREF _Toc90588704 \h </w:instrText>
      </w:r>
      <w:r>
        <w:fldChar w:fldCharType="separate"/>
      </w:r>
      <w:r>
        <w:t>120</w:t>
      </w:r>
      <w:r>
        <w:fldChar w:fldCharType="end"/>
      </w:r>
    </w:p>
    <w:p w14:paraId="48D95ED2" w14:textId="0154567A" w:rsidR="00CD4976" w:rsidRDefault="00CD4976">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r>
      <w:r>
        <w:fldChar w:fldCharType="begin"/>
      </w:r>
      <w:r>
        <w:instrText xml:space="preserve"> PAGEREF _Toc90588705 \h </w:instrText>
      </w:r>
      <w:r>
        <w:fldChar w:fldCharType="separate"/>
      </w:r>
      <w:r>
        <w:t>120</w:t>
      </w:r>
      <w:r>
        <w:fldChar w:fldCharType="end"/>
      </w:r>
    </w:p>
    <w:p w14:paraId="56177402" w14:textId="4B336B9E" w:rsidR="00CD4976" w:rsidRDefault="00CD4976">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_Toc90588706 \h </w:instrText>
      </w:r>
      <w:r>
        <w:fldChar w:fldCharType="separate"/>
      </w:r>
      <w:r>
        <w:t>120</w:t>
      </w:r>
      <w:r>
        <w:fldChar w:fldCharType="end"/>
      </w:r>
    </w:p>
    <w:p w14:paraId="5CCA42C6" w14:textId="1B7CCAB6" w:rsidR="00CD4976" w:rsidRDefault="00CD4976">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r>
      <w:r>
        <w:fldChar w:fldCharType="begin"/>
      </w:r>
      <w:r>
        <w:instrText xml:space="preserve"> PAGEREF _Toc90588707 \h </w:instrText>
      </w:r>
      <w:r>
        <w:fldChar w:fldCharType="separate"/>
      </w:r>
      <w:r>
        <w:t>120</w:t>
      </w:r>
      <w:r>
        <w:fldChar w:fldCharType="end"/>
      </w:r>
    </w:p>
    <w:p w14:paraId="56707BCC" w14:textId="2F494097" w:rsidR="00CD4976" w:rsidRDefault="00CD4976">
      <w:pPr>
        <w:pStyle w:val="TOC4"/>
        <w:rPr>
          <w:rFonts w:asciiTheme="minorHAnsi" w:eastAsiaTheme="minorEastAsia" w:hAnsiTheme="minorHAnsi" w:cstheme="minorBidi"/>
          <w:sz w:val="22"/>
          <w:szCs w:val="22"/>
          <w:lang w:eastAsia="en-GB"/>
        </w:rPr>
      </w:pPr>
      <w:r w:rsidRPr="0050712B">
        <w:rPr>
          <w:rFonts w:eastAsia="MS Mincho"/>
        </w:rPr>
        <w:t>7.3B.2.1</w:t>
      </w:r>
      <w:r>
        <w:rPr>
          <w:rFonts w:asciiTheme="minorHAnsi" w:eastAsiaTheme="minorEastAsia" w:hAnsiTheme="minorHAnsi" w:cstheme="minorBidi"/>
          <w:sz w:val="22"/>
          <w:szCs w:val="22"/>
          <w:lang w:eastAsia="en-GB"/>
        </w:rPr>
        <w:tab/>
      </w:r>
      <w:r w:rsidRPr="0050712B">
        <w:rPr>
          <w:rFonts w:eastAsia="MS Mincho"/>
        </w:rPr>
        <w:t>Intra-band contiguous EN-DC</w:t>
      </w:r>
      <w:r>
        <w:tab/>
      </w:r>
      <w:r>
        <w:fldChar w:fldCharType="begin"/>
      </w:r>
      <w:r>
        <w:instrText xml:space="preserve"> PAGEREF _Toc90588708 \h </w:instrText>
      </w:r>
      <w:r>
        <w:fldChar w:fldCharType="separate"/>
      </w:r>
      <w:r>
        <w:t>120</w:t>
      </w:r>
      <w:r>
        <w:fldChar w:fldCharType="end"/>
      </w:r>
    </w:p>
    <w:p w14:paraId="344A2118" w14:textId="5D1AEE61" w:rsidR="00CD4976" w:rsidRDefault="00CD4976">
      <w:pPr>
        <w:pStyle w:val="TOC4"/>
        <w:rPr>
          <w:rFonts w:asciiTheme="minorHAnsi" w:eastAsiaTheme="minorEastAsia" w:hAnsiTheme="minorHAnsi" w:cstheme="minorBidi"/>
          <w:sz w:val="22"/>
          <w:szCs w:val="22"/>
          <w:lang w:eastAsia="en-GB"/>
        </w:rPr>
      </w:pPr>
      <w:r w:rsidRPr="0050712B">
        <w:rPr>
          <w:rFonts w:eastAsia="MS Mincho"/>
          <w:lang w:val="fr-FR"/>
        </w:rPr>
        <w:t>7.3B.2.2</w:t>
      </w:r>
      <w:r>
        <w:rPr>
          <w:rFonts w:asciiTheme="minorHAnsi" w:eastAsiaTheme="minorEastAsia" w:hAnsiTheme="minorHAnsi" w:cstheme="minorBidi"/>
          <w:sz w:val="22"/>
          <w:szCs w:val="22"/>
          <w:lang w:eastAsia="en-GB"/>
        </w:rPr>
        <w:tab/>
      </w:r>
      <w:r w:rsidRPr="0050712B">
        <w:rPr>
          <w:rFonts w:eastAsia="MS Mincho"/>
          <w:lang w:val="fr-FR"/>
        </w:rPr>
        <w:t>Intra-band non-contiguous EN-DC</w:t>
      </w:r>
      <w:r>
        <w:tab/>
      </w:r>
      <w:r>
        <w:fldChar w:fldCharType="begin"/>
      </w:r>
      <w:r>
        <w:instrText xml:space="preserve"> PAGEREF _Toc90588709 \h </w:instrText>
      </w:r>
      <w:r>
        <w:fldChar w:fldCharType="separate"/>
      </w:r>
      <w:r>
        <w:t>121</w:t>
      </w:r>
      <w:r>
        <w:fldChar w:fldCharType="end"/>
      </w:r>
    </w:p>
    <w:p w14:paraId="1AE46359" w14:textId="7E0E555D" w:rsidR="00CD4976" w:rsidRDefault="00CD4976">
      <w:pPr>
        <w:pStyle w:val="TOC4"/>
        <w:rPr>
          <w:rFonts w:asciiTheme="minorHAnsi" w:eastAsiaTheme="minorEastAsia" w:hAnsiTheme="minorHAnsi" w:cstheme="minorBidi"/>
          <w:sz w:val="22"/>
          <w:szCs w:val="22"/>
          <w:lang w:eastAsia="en-GB"/>
        </w:rPr>
      </w:pPr>
      <w:r w:rsidRPr="0050712B">
        <w:rPr>
          <w:rFonts w:eastAsia="MS Mincho"/>
        </w:rPr>
        <w:t>7.3B.2.3</w:t>
      </w:r>
      <w:r>
        <w:rPr>
          <w:rFonts w:asciiTheme="minorHAnsi" w:eastAsiaTheme="minorEastAsia" w:hAnsiTheme="minorHAnsi" w:cstheme="minorBidi"/>
          <w:sz w:val="22"/>
          <w:szCs w:val="22"/>
          <w:lang w:eastAsia="en-GB"/>
        </w:rPr>
        <w:tab/>
      </w:r>
      <w:r w:rsidRPr="0050712B">
        <w:rPr>
          <w:rFonts w:eastAsia="MS Mincho"/>
        </w:rPr>
        <w:t>Inter-band EN-DC within FR1</w:t>
      </w:r>
      <w:r>
        <w:tab/>
      </w:r>
      <w:r>
        <w:fldChar w:fldCharType="begin"/>
      </w:r>
      <w:r>
        <w:instrText xml:space="preserve"> PAGEREF _Toc90588710 \h </w:instrText>
      </w:r>
      <w:r>
        <w:fldChar w:fldCharType="separate"/>
      </w:r>
      <w:r>
        <w:t>121</w:t>
      </w:r>
      <w:r>
        <w:fldChar w:fldCharType="end"/>
      </w:r>
    </w:p>
    <w:p w14:paraId="46C407B3" w14:textId="770B118C" w:rsidR="00CD4976" w:rsidRDefault="00CD4976">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r>
      <w:r>
        <w:fldChar w:fldCharType="begin"/>
      </w:r>
      <w:r>
        <w:instrText xml:space="preserve"> PAGEREF _Toc90588711 \h </w:instrText>
      </w:r>
      <w:r>
        <w:fldChar w:fldCharType="separate"/>
      </w:r>
      <w:r>
        <w:t>121</w:t>
      </w:r>
      <w:r>
        <w:fldChar w:fldCharType="end"/>
      </w:r>
    </w:p>
    <w:p w14:paraId="69684AF9" w14:textId="06251ED8" w:rsidR="00CD4976" w:rsidRDefault="00CD4976">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r>
      <w:r>
        <w:fldChar w:fldCharType="begin"/>
      </w:r>
      <w:r>
        <w:instrText xml:space="preserve"> PAGEREF _Toc90588712 \h </w:instrText>
      </w:r>
      <w:r>
        <w:fldChar w:fldCharType="separate"/>
      </w:r>
      <w:r>
        <w:t>125</w:t>
      </w:r>
      <w:r>
        <w:fldChar w:fldCharType="end"/>
      </w:r>
    </w:p>
    <w:p w14:paraId="61111057" w14:textId="17A6FA05" w:rsidR="00CD4976" w:rsidRDefault="00CD4976">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r>
      <w:r>
        <w:fldChar w:fldCharType="begin"/>
      </w:r>
      <w:r>
        <w:instrText xml:space="preserve"> PAGEREF _Toc90588713 \h </w:instrText>
      </w:r>
      <w:r>
        <w:fldChar w:fldCharType="separate"/>
      </w:r>
      <w:r>
        <w:t>127</w:t>
      </w:r>
      <w:r>
        <w:fldChar w:fldCharType="end"/>
      </w:r>
    </w:p>
    <w:p w14:paraId="66ACCA4C" w14:textId="3768356E" w:rsidR="00CD4976" w:rsidRDefault="00CD4976">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r>
      <w:r>
        <w:fldChar w:fldCharType="begin"/>
      </w:r>
      <w:r>
        <w:instrText xml:space="preserve"> PAGEREF _Toc90588714 \h </w:instrText>
      </w:r>
      <w:r>
        <w:fldChar w:fldCharType="separate"/>
      </w:r>
      <w:r>
        <w:t>127</w:t>
      </w:r>
      <w:r>
        <w:fldChar w:fldCharType="end"/>
      </w:r>
    </w:p>
    <w:p w14:paraId="0DD9A6A5" w14:textId="5B51400F" w:rsidR="00CD4976" w:rsidRDefault="00CD4976">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r>
      <w:r>
        <w:fldChar w:fldCharType="begin"/>
      </w:r>
      <w:r>
        <w:instrText xml:space="preserve"> PAGEREF _Toc90588715 \h </w:instrText>
      </w:r>
      <w:r>
        <w:fldChar w:fldCharType="separate"/>
      </w:r>
      <w:r>
        <w:t>129</w:t>
      </w:r>
      <w:r>
        <w:fldChar w:fldCharType="end"/>
      </w:r>
    </w:p>
    <w:p w14:paraId="71DAC408" w14:textId="45C47D1C" w:rsidR="00CD4976" w:rsidRDefault="00CD4976">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r>
      <w:r>
        <w:fldChar w:fldCharType="begin"/>
      </w:r>
      <w:r>
        <w:instrText xml:space="preserve"> PAGEREF _Toc90588716 \h </w:instrText>
      </w:r>
      <w:r>
        <w:fldChar w:fldCharType="separate"/>
      </w:r>
      <w:r>
        <w:t>130</w:t>
      </w:r>
      <w:r>
        <w:fldChar w:fldCharType="end"/>
      </w:r>
    </w:p>
    <w:p w14:paraId="709F5AAB" w14:textId="5398F5D0" w:rsidR="00CD4976" w:rsidRDefault="00CD4976">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r>
      <w:r>
        <w:fldChar w:fldCharType="begin"/>
      </w:r>
      <w:r>
        <w:instrText xml:space="preserve"> PAGEREF _Toc90588717 \h </w:instrText>
      </w:r>
      <w:r>
        <w:fldChar w:fldCharType="separate"/>
      </w:r>
      <w:r>
        <w:t>132</w:t>
      </w:r>
      <w:r>
        <w:fldChar w:fldCharType="end"/>
      </w:r>
    </w:p>
    <w:p w14:paraId="2C664463" w14:textId="25135698" w:rsidR="00CD4976" w:rsidRDefault="00CD4976">
      <w:pPr>
        <w:pStyle w:val="TOC6"/>
        <w:rPr>
          <w:rFonts w:asciiTheme="minorHAnsi" w:eastAsiaTheme="minorEastAsia" w:hAnsiTheme="minorHAnsi" w:cstheme="minorBidi"/>
          <w:sz w:val="22"/>
          <w:szCs w:val="22"/>
          <w:lang w:eastAsia="en-GB"/>
        </w:rPr>
      </w:pPr>
      <w:r w:rsidRPr="0050712B">
        <w:rPr>
          <w:rFonts w:eastAsia="Times New Roman"/>
        </w:rPr>
        <w:t>7.3B.</w:t>
      </w:r>
      <w:r>
        <w:t>2.</w:t>
      </w:r>
      <w:r w:rsidRPr="0050712B">
        <w:rPr>
          <w:rFonts w:eastAsia="Times New Roman"/>
        </w:rPr>
        <w:t>3.5.3</w:t>
      </w:r>
      <w:r>
        <w:rPr>
          <w:rFonts w:asciiTheme="minorHAnsi" w:eastAsiaTheme="minorEastAsia" w:hAnsiTheme="minorHAnsi" w:cstheme="minorBidi"/>
          <w:sz w:val="22"/>
          <w:szCs w:val="22"/>
          <w:lang w:eastAsia="en-GB"/>
        </w:rPr>
        <w:tab/>
      </w:r>
      <w:r>
        <w:t>Void</w:t>
      </w:r>
      <w:r>
        <w:tab/>
      </w:r>
      <w:r>
        <w:fldChar w:fldCharType="begin"/>
      </w:r>
      <w:r>
        <w:instrText xml:space="preserve"> PAGEREF _Toc90588718 \h </w:instrText>
      </w:r>
      <w:r>
        <w:fldChar w:fldCharType="separate"/>
      </w:r>
      <w:r>
        <w:t>138</w:t>
      </w:r>
      <w:r>
        <w:fldChar w:fldCharType="end"/>
      </w:r>
    </w:p>
    <w:p w14:paraId="6A5A63F4" w14:textId="254474E2" w:rsidR="00CD4976" w:rsidRDefault="00CD4976">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50712B">
        <w:rPr>
          <w:vertAlign w:val="superscript"/>
        </w:rPr>
        <w:t>st</w:t>
      </w:r>
      <w:r>
        <w:t xml:space="preserve"> or 2</w:t>
      </w:r>
      <w:r w:rsidRPr="0050712B">
        <w:rPr>
          <w:vertAlign w:val="superscript"/>
        </w:rPr>
        <w:t>nd</w:t>
      </w:r>
      <w:r>
        <w:t xml:space="preserve"> adjacent channel of UL band for EN-DC in NR FR1</w:t>
      </w:r>
      <w:r>
        <w:tab/>
      </w:r>
      <w:r>
        <w:fldChar w:fldCharType="begin"/>
      </w:r>
      <w:r>
        <w:instrText xml:space="preserve"> PAGEREF _Toc90588719 \h </w:instrText>
      </w:r>
      <w:r>
        <w:fldChar w:fldCharType="separate"/>
      </w:r>
      <w:r>
        <w:t>138</w:t>
      </w:r>
      <w:r>
        <w:fldChar w:fldCharType="end"/>
      </w:r>
    </w:p>
    <w:p w14:paraId="28B96740" w14:textId="0E561FBA" w:rsidR="00CD4976" w:rsidRDefault="00CD4976">
      <w:pPr>
        <w:pStyle w:val="TOC4"/>
        <w:rPr>
          <w:rFonts w:asciiTheme="minorHAnsi" w:eastAsiaTheme="minorEastAsia" w:hAnsiTheme="minorHAnsi" w:cstheme="minorBidi"/>
          <w:sz w:val="22"/>
          <w:szCs w:val="22"/>
          <w:lang w:eastAsia="en-GB"/>
        </w:rPr>
      </w:pPr>
      <w:r w:rsidRPr="0050712B">
        <w:rPr>
          <w:rFonts w:eastAsia="MS Mincho"/>
        </w:rPr>
        <w:t>7.3B.2.3a</w:t>
      </w:r>
      <w:r>
        <w:rPr>
          <w:rFonts w:asciiTheme="minorHAnsi" w:eastAsiaTheme="minorEastAsia" w:hAnsiTheme="minorHAnsi" w:cstheme="minorBidi"/>
          <w:sz w:val="22"/>
          <w:szCs w:val="22"/>
          <w:lang w:eastAsia="en-GB"/>
        </w:rPr>
        <w:tab/>
      </w:r>
      <w:r w:rsidRPr="0050712B">
        <w:rPr>
          <w:rFonts w:eastAsia="MS Mincho"/>
        </w:rPr>
        <w:t>Inter-band NE-DC within FR1</w:t>
      </w:r>
      <w:r>
        <w:tab/>
      </w:r>
      <w:r>
        <w:fldChar w:fldCharType="begin"/>
      </w:r>
      <w:r>
        <w:instrText xml:space="preserve"> PAGEREF _Toc90588720 \h </w:instrText>
      </w:r>
      <w:r>
        <w:fldChar w:fldCharType="separate"/>
      </w:r>
      <w:r>
        <w:t>139</w:t>
      </w:r>
      <w:r>
        <w:fldChar w:fldCharType="end"/>
      </w:r>
    </w:p>
    <w:p w14:paraId="6BBAD365" w14:textId="3C0C4773" w:rsidR="00CD4976" w:rsidRDefault="00CD4976">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r>
      <w:r>
        <w:fldChar w:fldCharType="begin"/>
      </w:r>
      <w:r>
        <w:instrText xml:space="preserve"> PAGEREF _Toc90588721 \h </w:instrText>
      </w:r>
      <w:r>
        <w:fldChar w:fldCharType="separate"/>
      </w:r>
      <w:r>
        <w:t>139</w:t>
      </w:r>
      <w:r>
        <w:fldChar w:fldCharType="end"/>
      </w:r>
    </w:p>
    <w:p w14:paraId="794CBF07" w14:textId="5C31AF8C" w:rsidR="00CD4976" w:rsidRDefault="00CD4976">
      <w:pPr>
        <w:pStyle w:val="TOC4"/>
        <w:rPr>
          <w:rFonts w:asciiTheme="minorHAnsi" w:eastAsiaTheme="minorEastAsia" w:hAnsiTheme="minorHAnsi" w:cstheme="minorBidi"/>
          <w:sz w:val="22"/>
          <w:szCs w:val="22"/>
          <w:lang w:eastAsia="en-GB"/>
        </w:rPr>
      </w:pPr>
      <w:r w:rsidRPr="0050712B">
        <w:rPr>
          <w:rFonts w:eastAsia="MS Mincho"/>
        </w:rPr>
        <w:t>7.3B.2.4</w:t>
      </w:r>
      <w:r>
        <w:rPr>
          <w:rFonts w:asciiTheme="minorHAnsi" w:eastAsiaTheme="minorEastAsia" w:hAnsiTheme="minorHAnsi" w:cstheme="minorBidi"/>
          <w:sz w:val="22"/>
          <w:szCs w:val="22"/>
          <w:lang w:eastAsia="en-GB"/>
        </w:rPr>
        <w:tab/>
      </w:r>
      <w:r w:rsidRPr="0050712B">
        <w:rPr>
          <w:rFonts w:eastAsia="MS Mincho"/>
        </w:rPr>
        <w:t>Inter-band EN-DC including FR2</w:t>
      </w:r>
      <w:r>
        <w:tab/>
      </w:r>
      <w:r>
        <w:fldChar w:fldCharType="begin"/>
      </w:r>
      <w:r>
        <w:instrText xml:space="preserve"> PAGEREF _Toc90588722 \h </w:instrText>
      </w:r>
      <w:r>
        <w:fldChar w:fldCharType="separate"/>
      </w:r>
      <w:r>
        <w:t>139</w:t>
      </w:r>
      <w:r>
        <w:fldChar w:fldCharType="end"/>
      </w:r>
    </w:p>
    <w:p w14:paraId="10495AC5" w14:textId="1CA53594" w:rsidR="00CD4976" w:rsidRDefault="00CD4976">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r>
      <w:r>
        <w:fldChar w:fldCharType="begin"/>
      </w:r>
      <w:r>
        <w:instrText xml:space="preserve"> PAGEREF _Toc90588723 \h </w:instrText>
      </w:r>
      <w:r>
        <w:fldChar w:fldCharType="separate"/>
      </w:r>
      <w:r>
        <w:t>139</w:t>
      </w:r>
      <w:r>
        <w:fldChar w:fldCharType="end"/>
      </w:r>
    </w:p>
    <w:p w14:paraId="692BE858" w14:textId="796C36B9" w:rsidR="00CD4976" w:rsidRDefault="00CD4976">
      <w:pPr>
        <w:pStyle w:val="TOC4"/>
        <w:rPr>
          <w:rFonts w:asciiTheme="minorHAnsi" w:eastAsiaTheme="minorEastAsia" w:hAnsiTheme="minorHAnsi" w:cstheme="minorBidi"/>
          <w:sz w:val="22"/>
          <w:szCs w:val="22"/>
          <w:lang w:eastAsia="en-GB"/>
        </w:rPr>
      </w:pPr>
      <w:r w:rsidRPr="0050712B">
        <w:rPr>
          <w:rFonts w:eastAsia="MS Mincho"/>
        </w:rPr>
        <w:t>7.3B.2.5</w:t>
      </w:r>
      <w:r>
        <w:rPr>
          <w:rFonts w:asciiTheme="minorHAnsi" w:eastAsiaTheme="minorEastAsia" w:hAnsiTheme="minorHAnsi" w:cstheme="minorBidi"/>
          <w:sz w:val="22"/>
          <w:szCs w:val="22"/>
          <w:lang w:eastAsia="en-GB"/>
        </w:rPr>
        <w:tab/>
      </w:r>
      <w:r w:rsidRPr="0050712B">
        <w:rPr>
          <w:rFonts w:eastAsia="MS Mincho"/>
        </w:rPr>
        <w:t>Inter-band EN-DC including both FR1 and FR2</w:t>
      </w:r>
      <w:r>
        <w:tab/>
      </w:r>
      <w:r>
        <w:fldChar w:fldCharType="begin"/>
      </w:r>
      <w:r>
        <w:instrText xml:space="preserve"> PAGEREF _Toc90588724 \h </w:instrText>
      </w:r>
      <w:r>
        <w:fldChar w:fldCharType="separate"/>
      </w:r>
      <w:r>
        <w:t>139</w:t>
      </w:r>
      <w:r>
        <w:fldChar w:fldCharType="end"/>
      </w:r>
    </w:p>
    <w:p w14:paraId="547D5B53" w14:textId="4CD37BFD" w:rsidR="00CD4976" w:rsidRDefault="00CD4976">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r>
      <w:r>
        <w:fldChar w:fldCharType="begin"/>
      </w:r>
      <w:r>
        <w:instrText xml:space="preserve"> PAGEREF _Toc90588725 \h </w:instrText>
      </w:r>
      <w:r>
        <w:fldChar w:fldCharType="separate"/>
      </w:r>
      <w:r>
        <w:t>139</w:t>
      </w:r>
      <w:r>
        <w:fldChar w:fldCharType="end"/>
      </w:r>
    </w:p>
    <w:p w14:paraId="68255372" w14:textId="1CD26CA7" w:rsidR="00CD4976" w:rsidRDefault="00CD4976">
      <w:pPr>
        <w:pStyle w:val="TOC3"/>
        <w:rPr>
          <w:rFonts w:asciiTheme="minorHAnsi" w:eastAsiaTheme="minorEastAsia" w:hAnsiTheme="minorHAnsi" w:cstheme="minorBidi"/>
          <w:sz w:val="22"/>
          <w:szCs w:val="22"/>
          <w:lang w:eastAsia="en-GB"/>
        </w:rPr>
      </w:pPr>
      <w:r w:rsidRPr="0050712B">
        <w:rPr>
          <w:rFonts w:eastAsia="MS Mincho"/>
        </w:rPr>
        <w:t>7.3B.3</w:t>
      </w:r>
      <w:r>
        <w:rPr>
          <w:rFonts w:asciiTheme="minorHAnsi" w:eastAsiaTheme="minorEastAsia" w:hAnsiTheme="minorHAnsi" w:cstheme="minorBidi"/>
          <w:sz w:val="22"/>
          <w:szCs w:val="22"/>
          <w:lang w:eastAsia="en-GB"/>
        </w:rPr>
        <w:tab/>
      </w:r>
      <w:r>
        <w:t>ΔR</w:t>
      </w:r>
      <w:r w:rsidRPr="0050712B">
        <w:rPr>
          <w:vertAlign w:val="subscript"/>
        </w:rPr>
        <w:t>IB,c</w:t>
      </w:r>
      <w:r>
        <w:t>, ΔR</w:t>
      </w:r>
      <w:r w:rsidRPr="0050712B">
        <w:rPr>
          <w:vertAlign w:val="subscript"/>
        </w:rPr>
        <w:t>IBNC</w:t>
      </w:r>
      <w:r>
        <w:t xml:space="preserve"> for DC</w:t>
      </w:r>
      <w:r>
        <w:tab/>
      </w:r>
      <w:r>
        <w:fldChar w:fldCharType="begin"/>
      </w:r>
      <w:r>
        <w:instrText xml:space="preserve"> PAGEREF _Toc90588726 \h </w:instrText>
      </w:r>
      <w:r>
        <w:fldChar w:fldCharType="separate"/>
      </w:r>
      <w:r>
        <w:t>139</w:t>
      </w:r>
      <w:r>
        <w:fldChar w:fldCharType="end"/>
      </w:r>
    </w:p>
    <w:p w14:paraId="7AFF2383" w14:textId="25B1B709" w:rsidR="00CD4976" w:rsidRDefault="00CD4976">
      <w:pPr>
        <w:pStyle w:val="TOC4"/>
        <w:rPr>
          <w:rFonts w:asciiTheme="minorHAnsi" w:eastAsiaTheme="minorEastAsia" w:hAnsiTheme="minorHAnsi" w:cstheme="minorBidi"/>
          <w:sz w:val="22"/>
          <w:szCs w:val="22"/>
          <w:lang w:eastAsia="en-GB"/>
        </w:rPr>
      </w:pPr>
      <w:r w:rsidRPr="0050712B">
        <w:rPr>
          <w:rFonts w:eastAsia="MS Mincho"/>
        </w:rPr>
        <w:t>7.3B.3.0</w:t>
      </w:r>
      <w:r>
        <w:rPr>
          <w:rFonts w:asciiTheme="minorHAnsi" w:eastAsiaTheme="minorEastAsia" w:hAnsiTheme="minorHAnsi" w:cstheme="minorBidi"/>
          <w:sz w:val="22"/>
          <w:szCs w:val="22"/>
          <w:lang w:eastAsia="en-GB"/>
        </w:rPr>
        <w:tab/>
      </w:r>
      <w:r w:rsidRPr="0050712B">
        <w:rPr>
          <w:rFonts w:eastAsia="MS Mincho"/>
        </w:rPr>
        <w:t>General</w:t>
      </w:r>
      <w:r>
        <w:tab/>
      </w:r>
      <w:r>
        <w:fldChar w:fldCharType="begin"/>
      </w:r>
      <w:r>
        <w:instrText xml:space="preserve"> PAGEREF _Toc90588727 \h </w:instrText>
      </w:r>
      <w:r>
        <w:fldChar w:fldCharType="separate"/>
      </w:r>
      <w:r>
        <w:t>139</w:t>
      </w:r>
      <w:r>
        <w:fldChar w:fldCharType="end"/>
      </w:r>
    </w:p>
    <w:p w14:paraId="29025665" w14:textId="3A08BE5A" w:rsidR="00CD4976" w:rsidRDefault="00CD4976">
      <w:pPr>
        <w:pStyle w:val="TOC4"/>
        <w:rPr>
          <w:rFonts w:asciiTheme="minorHAnsi" w:eastAsiaTheme="minorEastAsia" w:hAnsiTheme="minorHAnsi" w:cstheme="minorBidi"/>
          <w:sz w:val="22"/>
          <w:szCs w:val="22"/>
          <w:lang w:eastAsia="en-GB"/>
        </w:rPr>
      </w:pPr>
      <w:r w:rsidRPr="0050712B">
        <w:rPr>
          <w:rFonts w:eastAsia="MS Mincho"/>
          <w:lang w:val="fr-FR"/>
        </w:rPr>
        <w:t>7.3B.3.1</w:t>
      </w:r>
      <w:r>
        <w:rPr>
          <w:rFonts w:asciiTheme="minorHAnsi" w:eastAsiaTheme="minorEastAsia" w:hAnsiTheme="minorHAnsi" w:cstheme="minorBidi"/>
          <w:sz w:val="22"/>
          <w:szCs w:val="22"/>
          <w:lang w:eastAsia="en-GB"/>
        </w:rPr>
        <w:tab/>
      </w:r>
      <w:r w:rsidRPr="0050712B">
        <w:rPr>
          <w:rFonts w:eastAsia="MS Mincho"/>
          <w:lang w:val="fr-FR"/>
        </w:rPr>
        <w:t>Intra-band contiguous EN-DC</w:t>
      </w:r>
      <w:r>
        <w:tab/>
      </w:r>
      <w:r>
        <w:fldChar w:fldCharType="begin"/>
      </w:r>
      <w:r>
        <w:instrText xml:space="preserve"> PAGEREF _Toc90588728 \h </w:instrText>
      </w:r>
      <w:r>
        <w:fldChar w:fldCharType="separate"/>
      </w:r>
      <w:r>
        <w:t>141</w:t>
      </w:r>
      <w:r>
        <w:fldChar w:fldCharType="end"/>
      </w:r>
    </w:p>
    <w:p w14:paraId="59B939A1" w14:textId="1632E3F9" w:rsidR="00CD4976" w:rsidRDefault="00CD4976">
      <w:pPr>
        <w:pStyle w:val="TOC4"/>
        <w:rPr>
          <w:rFonts w:asciiTheme="minorHAnsi" w:eastAsiaTheme="minorEastAsia" w:hAnsiTheme="minorHAnsi" w:cstheme="minorBidi"/>
          <w:sz w:val="22"/>
          <w:szCs w:val="22"/>
          <w:lang w:eastAsia="en-GB"/>
        </w:rPr>
      </w:pPr>
      <w:r w:rsidRPr="0050712B">
        <w:rPr>
          <w:rFonts w:eastAsia="MS Mincho"/>
          <w:lang w:val="fr-FR"/>
        </w:rPr>
        <w:t>7.3B.3.2</w:t>
      </w:r>
      <w:r>
        <w:rPr>
          <w:rFonts w:asciiTheme="minorHAnsi" w:eastAsiaTheme="minorEastAsia" w:hAnsiTheme="minorHAnsi" w:cstheme="minorBidi"/>
          <w:sz w:val="22"/>
          <w:szCs w:val="22"/>
          <w:lang w:eastAsia="en-GB"/>
        </w:rPr>
        <w:tab/>
      </w:r>
      <w:r w:rsidRPr="0050712B">
        <w:rPr>
          <w:rFonts w:eastAsia="MS Mincho"/>
          <w:lang w:val="fr-FR"/>
        </w:rPr>
        <w:t>Intra-band non-contiguous EN-DC</w:t>
      </w:r>
      <w:r>
        <w:tab/>
      </w:r>
      <w:r>
        <w:fldChar w:fldCharType="begin"/>
      </w:r>
      <w:r>
        <w:instrText xml:space="preserve"> PAGEREF _Toc90588729 \h </w:instrText>
      </w:r>
      <w:r>
        <w:fldChar w:fldCharType="separate"/>
      </w:r>
      <w:r>
        <w:t>141</w:t>
      </w:r>
      <w:r>
        <w:fldChar w:fldCharType="end"/>
      </w:r>
    </w:p>
    <w:p w14:paraId="31E4C6A2" w14:textId="687F9495" w:rsidR="00CD4976" w:rsidRDefault="00CD4976">
      <w:pPr>
        <w:pStyle w:val="TOC4"/>
        <w:rPr>
          <w:rFonts w:asciiTheme="minorHAnsi" w:eastAsiaTheme="minorEastAsia" w:hAnsiTheme="minorHAnsi" w:cstheme="minorBidi"/>
          <w:sz w:val="22"/>
          <w:szCs w:val="22"/>
          <w:lang w:eastAsia="en-GB"/>
        </w:rPr>
      </w:pPr>
      <w:r w:rsidRPr="0050712B">
        <w:rPr>
          <w:rFonts w:eastAsia="MS Mincho"/>
        </w:rPr>
        <w:t>7.3B.3.3</w:t>
      </w:r>
      <w:r>
        <w:rPr>
          <w:rFonts w:asciiTheme="minorHAnsi" w:eastAsiaTheme="minorEastAsia" w:hAnsiTheme="minorHAnsi" w:cstheme="minorBidi"/>
          <w:sz w:val="22"/>
          <w:szCs w:val="22"/>
          <w:lang w:eastAsia="en-GB"/>
        </w:rPr>
        <w:tab/>
      </w:r>
      <w:r w:rsidRPr="0050712B">
        <w:rPr>
          <w:rFonts w:eastAsia="MS Mincho"/>
        </w:rPr>
        <w:t>Inter-band EN-DC within FR1</w:t>
      </w:r>
      <w:r>
        <w:tab/>
      </w:r>
      <w:r>
        <w:fldChar w:fldCharType="begin"/>
      </w:r>
      <w:r>
        <w:instrText xml:space="preserve"> PAGEREF _Toc90588730 \h </w:instrText>
      </w:r>
      <w:r>
        <w:fldChar w:fldCharType="separate"/>
      </w:r>
      <w:r>
        <w:t>142</w:t>
      </w:r>
      <w:r>
        <w:fldChar w:fldCharType="end"/>
      </w:r>
    </w:p>
    <w:p w14:paraId="30A4F2F8" w14:textId="1C733ECB" w:rsidR="00CD4976" w:rsidRDefault="00CD4976">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in two bands</w:t>
      </w:r>
      <w:r>
        <w:tab/>
      </w:r>
      <w:r>
        <w:fldChar w:fldCharType="begin"/>
      </w:r>
      <w:r>
        <w:instrText xml:space="preserve"> PAGEREF _Toc90588731 \h </w:instrText>
      </w:r>
      <w:r>
        <w:fldChar w:fldCharType="separate"/>
      </w:r>
      <w:r>
        <w:t>142</w:t>
      </w:r>
      <w:r>
        <w:fldChar w:fldCharType="end"/>
      </w:r>
    </w:p>
    <w:p w14:paraId="4309DDD3" w14:textId="70500ECA" w:rsidR="00CD4976" w:rsidRDefault="00CD4976">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three bands</w:t>
      </w:r>
      <w:r>
        <w:tab/>
      </w:r>
      <w:r>
        <w:fldChar w:fldCharType="begin"/>
      </w:r>
      <w:r>
        <w:instrText xml:space="preserve"> PAGEREF _Toc90588732 \h </w:instrText>
      </w:r>
      <w:r>
        <w:fldChar w:fldCharType="separate"/>
      </w:r>
      <w:r>
        <w:t>144</w:t>
      </w:r>
      <w:r>
        <w:fldChar w:fldCharType="end"/>
      </w:r>
    </w:p>
    <w:p w14:paraId="6C8FB74C" w14:textId="0E1EC61C" w:rsidR="00CD4976" w:rsidRDefault="00CD4976">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five bands</w:t>
      </w:r>
      <w:r>
        <w:tab/>
      </w:r>
      <w:r>
        <w:fldChar w:fldCharType="begin"/>
      </w:r>
      <w:r>
        <w:instrText xml:space="preserve"> PAGEREF _Toc90588733 \h </w:instrText>
      </w:r>
      <w:r>
        <w:fldChar w:fldCharType="separate"/>
      </w:r>
      <w:r>
        <w:t>151</w:t>
      </w:r>
      <w:r>
        <w:fldChar w:fldCharType="end"/>
      </w:r>
    </w:p>
    <w:p w14:paraId="6077E208" w14:textId="588BB0E0" w:rsidR="00CD4976" w:rsidRDefault="00CD4976">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six bands</w:t>
      </w:r>
      <w:r>
        <w:tab/>
      </w:r>
      <w:r>
        <w:fldChar w:fldCharType="begin"/>
      </w:r>
      <w:r>
        <w:instrText xml:space="preserve"> PAGEREF _Toc90588734 \h </w:instrText>
      </w:r>
      <w:r>
        <w:fldChar w:fldCharType="separate"/>
      </w:r>
      <w:r>
        <w:t>153</w:t>
      </w:r>
      <w:r>
        <w:fldChar w:fldCharType="end"/>
      </w:r>
    </w:p>
    <w:p w14:paraId="72273DD2" w14:textId="737F8E2F" w:rsidR="00CD4976" w:rsidRDefault="00CD4976">
      <w:pPr>
        <w:pStyle w:val="TOC4"/>
        <w:rPr>
          <w:rFonts w:asciiTheme="minorHAnsi" w:eastAsiaTheme="minorEastAsia" w:hAnsiTheme="minorHAnsi" w:cstheme="minorBidi"/>
          <w:sz w:val="22"/>
          <w:szCs w:val="22"/>
          <w:lang w:eastAsia="en-GB"/>
        </w:rPr>
      </w:pPr>
      <w:r w:rsidRPr="0050712B">
        <w:rPr>
          <w:rFonts w:eastAsia="MS Mincho"/>
        </w:rPr>
        <w:t>7.3B.3.3a</w:t>
      </w:r>
      <w:r>
        <w:rPr>
          <w:rFonts w:asciiTheme="minorHAnsi" w:eastAsiaTheme="minorEastAsia" w:hAnsiTheme="minorHAnsi" w:cstheme="minorBidi"/>
          <w:sz w:val="22"/>
          <w:szCs w:val="22"/>
          <w:lang w:eastAsia="en-GB"/>
        </w:rPr>
        <w:tab/>
      </w:r>
      <w:r w:rsidRPr="0050712B">
        <w:rPr>
          <w:rFonts w:eastAsia="MS Mincho"/>
        </w:rPr>
        <w:t>Inter-band NE-DC within FR1</w:t>
      </w:r>
      <w:r>
        <w:tab/>
      </w:r>
      <w:r>
        <w:fldChar w:fldCharType="begin"/>
      </w:r>
      <w:r>
        <w:instrText xml:space="preserve"> PAGEREF _Toc90588735 \h </w:instrText>
      </w:r>
      <w:r>
        <w:fldChar w:fldCharType="separate"/>
      </w:r>
      <w:r>
        <w:t>153</w:t>
      </w:r>
      <w:r>
        <w:fldChar w:fldCharType="end"/>
      </w:r>
    </w:p>
    <w:p w14:paraId="667B9739" w14:textId="244E7891" w:rsidR="00CD4976" w:rsidRDefault="00CD4976">
      <w:pPr>
        <w:pStyle w:val="TOC4"/>
        <w:rPr>
          <w:rFonts w:asciiTheme="minorHAnsi" w:eastAsiaTheme="minorEastAsia" w:hAnsiTheme="minorHAnsi" w:cstheme="minorBidi"/>
          <w:sz w:val="22"/>
          <w:szCs w:val="22"/>
          <w:lang w:eastAsia="en-GB"/>
        </w:rPr>
      </w:pPr>
      <w:r w:rsidRPr="0050712B">
        <w:rPr>
          <w:rFonts w:eastAsia="MS Mincho"/>
        </w:rPr>
        <w:t>7.3B.3.4</w:t>
      </w:r>
      <w:r>
        <w:rPr>
          <w:rFonts w:asciiTheme="minorHAnsi" w:eastAsiaTheme="minorEastAsia" w:hAnsiTheme="minorHAnsi" w:cstheme="minorBidi"/>
          <w:sz w:val="22"/>
          <w:szCs w:val="22"/>
          <w:lang w:eastAsia="en-GB"/>
        </w:rPr>
        <w:tab/>
      </w:r>
      <w:r w:rsidRPr="0050712B">
        <w:rPr>
          <w:rFonts w:eastAsia="MS Mincho"/>
        </w:rPr>
        <w:t>Inter-band EN-DC including FR2</w:t>
      </w:r>
      <w:r>
        <w:tab/>
      </w:r>
      <w:r>
        <w:fldChar w:fldCharType="begin"/>
      </w:r>
      <w:r>
        <w:instrText xml:space="preserve"> PAGEREF _Toc90588736 \h </w:instrText>
      </w:r>
      <w:r>
        <w:fldChar w:fldCharType="separate"/>
      </w:r>
      <w:r>
        <w:t>153</w:t>
      </w:r>
      <w:r>
        <w:fldChar w:fldCharType="end"/>
      </w:r>
    </w:p>
    <w:p w14:paraId="2E656250" w14:textId="13368F63" w:rsidR="00CD4976" w:rsidRDefault="00CD4976">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in two bands</w:t>
      </w:r>
      <w:r>
        <w:tab/>
      </w:r>
      <w:r>
        <w:fldChar w:fldCharType="begin"/>
      </w:r>
      <w:r>
        <w:instrText xml:space="preserve"> PAGEREF _Toc90588737 \h </w:instrText>
      </w:r>
      <w:r>
        <w:fldChar w:fldCharType="separate"/>
      </w:r>
      <w:r>
        <w:t>153</w:t>
      </w:r>
      <w:r>
        <w:fldChar w:fldCharType="end"/>
      </w:r>
    </w:p>
    <w:p w14:paraId="02797387" w14:textId="68E1D75B" w:rsidR="00CD4976" w:rsidRDefault="00CD4976">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three bands</w:t>
      </w:r>
      <w:r>
        <w:tab/>
      </w:r>
      <w:r>
        <w:fldChar w:fldCharType="begin"/>
      </w:r>
      <w:r>
        <w:instrText xml:space="preserve"> PAGEREF _Toc90588738 \h </w:instrText>
      </w:r>
      <w:r>
        <w:fldChar w:fldCharType="separate"/>
      </w:r>
      <w:r>
        <w:t>153</w:t>
      </w:r>
      <w:r>
        <w:fldChar w:fldCharType="end"/>
      </w:r>
    </w:p>
    <w:p w14:paraId="0851BB11" w14:textId="1C2DDD40" w:rsidR="00CD4976" w:rsidRDefault="00CD4976">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50712B">
        <w:rPr>
          <w:vertAlign w:val="subscript"/>
        </w:rPr>
        <w:t xml:space="preserve">IB,c </w:t>
      </w:r>
      <w:r>
        <w:t>for EN-DC four bands</w:t>
      </w:r>
      <w:r>
        <w:tab/>
      </w:r>
      <w:r>
        <w:fldChar w:fldCharType="begin"/>
      </w:r>
      <w:r>
        <w:instrText xml:space="preserve"> PAGEREF _Toc90588739 \h </w:instrText>
      </w:r>
      <w:r>
        <w:fldChar w:fldCharType="separate"/>
      </w:r>
      <w:r>
        <w:t>154</w:t>
      </w:r>
      <w:r>
        <w:fldChar w:fldCharType="end"/>
      </w:r>
    </w:p>
    <w:p w14:paraId="4282376C" w14:textId="002B30CA" w:rsidR="00CD4976" w:rsidRDefault="00CD4976">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50712B">
        <w:rPr>
          <w:vertAlign w:val="subscript"/>
        </w:rPr>
        <w:t xml:space="preserve">IB,c </w:t>
      </w:r>
      <w:r>
        <w:t>for EN-DC five bands</w:t>
      </w:r>
      <w:r>
        <w:tab/>
      </w:r>
      <w:r>
        <w:fldChar w:fldCharType="begin"/>
      </w:r>
      <w:r>
        <w:instrText xml:space="preserve"> PAGEREF _Toc90588740 \h </w:instrText>
      </w:r>
      <w:r>
        <w:fldChar w:fldCharType="separate"/>
      </w:r>
      <w:r>
        <w:t>154</w:t>
      </w:r>
      <w:r>
        <w:fldChar w:fldCharType="end"/>
      </w:r>
    </w:p>
    <w:p w14:paraId="1894F634" w14:textId="5A5F8F38" w:rsidR="00CD4976" w:rsidRDefault="00CD4976">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r>
      <w:r>
        <w:fldChar w:fldCharType="begin"/>
      </w:r>
      <w:r>
        <w:instrText xml:space="preserve"> PAGEREF _Toc90588741 \h </w:instrText>
      </w:r>
      <w:r>
        <w:fldChar w:fldCharType="separate"/>
      </w:r>
      <w:r>
        <w:t>154</w:t>
      </w:r>
      <w:r>
        <w:fldChar w:fldCharType="end"/>
      </w:r>
    </w:p>
    <w:p w14:paraId="25B5FA7D" w14:textId="4D52467F" w:rsidR="00CD4976" w:rsidRDefault="00CD4976">
      <w:pPr>
        <w:pStyle w:val="TOC4"/>
        <w:rPr>
          <w:rFonts w:asciiTheme="minorHAnsi" w:eastAsiaTheme="minorEastAsia" w:hAnsiTheme="minorHAnsi" w:cstheme="minorBidi"/>
          <w:sz w:val="22"/>
          <w:szCs w:val="22"/>
          <w:lang w:eastAsia="en-GB"/>
        </w:rPr>
      </w:pPr>
      <w:r w:rsidRPr="0050712B">
        <w:rPr>
          <w:rFonts w:eastAsia="MS Mincho"/>
        </w:rPr>
        <w:t>7.3B.3.5</w:t>
      </w:r>
      <w:r>
        <w:rPr>
          <w:rFonts w:asciiTheme="minorHAnsi" w:eastAsiaTheme="minorEastAsia" w:hAnsiTheme="minorHAnsi" w:cstheme="minorBidi"/>
          <w:sz w:val="22"/>
          <w:szCs w:val="22"/>
          <w:lang w:eastAsia="en-GB"/>
        </w:rPr>
        <w:tab/>
      </w:r>
      <w:r w:rsidRPr="0050712B">
        <w:rPr>
          <w:rFonts w:eastAsia="MS Mincho"/>
        </w:rPr>
        <w:t>Inter-band EN-DC including both FR1 and FR2</w:t>
      </w:r>
      <w:r>
        <w:tab/>
      </w:r>
      <w:r>
        <w:fldChar w:fldCharType="begin"/>
      </w:r>
      <w:r>
        <w:instrText xml:space="preserve"> PAGEREF _Toc90588742 \h </w:instrText>
      </w:r>
      <w:r>
        <w:fldChar w:fldCharType="separate"/>
      </w:r>
      <w:r>
        <w:t>154</w:t>
      </w:r>
      <w:r>
        <w:fldChar w:fldCharType="end"/>
      </w:r>
    </w:p>
    <w:p w14:paraId="51575FD5" w14:textId="7B23D8B5" w:rsidR="00CD4976" w:rsidRDefault="00CD4976">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three bands</w:t>
      </w:r>
      <w:r>
        <w:tab/>
      </w:r>
      <w:r>
        <w:fldChar w:fldCharType="begin"/>
      </w:r>
      <w:r>
        <w:instrText xml:space="preserve"> PAGEREF _Toc90588743 \h </w:instrText>
      </w:r>
      <w:r>
        <w:fldChar w:fldCharType="separate"/>
      </w:r>
      <w:r>
        <w:t>154</w:t>
      </w:r>
      <w:r>
        <w:fldChar w:fldCharType="end"/>
      </w:r>
    </w:p>
    <w:p w14:paraId="200440BA" w14:textId="4FAC28CA" w:rsidR="00CD4976" w:rsidRDefault="00CD4976">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four bands</w:t>
      </w:r>
      <w:r>
        <w:tab/>
      </w:r>
      <w:r>
        <w:fldChar w:fldCharType="begin"/>
      </w:r>
      <w:r>
        <w:instrText xml:space="preserve"> PAGEREF _Toc90588744 \h </w:instrText>
      </w:r>
      <w:r>
        <w:fldChar w:fldCharType="separate"/>
      </w:r>
      <w:r>
        <w:t>154</w:t>
      </w:r>
      <w:r>
        <w:fldChar w:fldCharType="end"/>
      </w:r>
    </w:p>
    <w:p w14:paraId="5E33EAF2" w14:textId="63395B07" w:rsidR="00CD4976" w:rsidRDefault="00CD4976">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five bands</w:t>
      </w:r>
      <w:r>
        <w:tab/>
      </w:r>
      <w:r>
        <w:fldChar w:fldCharType="begin"/>
      </w:r>
      <w:r>
        <w:instrText xml:space="preserve"> PAGEREF _Toc90588745 \h </w:instrText>
      </w:r>
      <w:r>
        <w:fldChar w:fldCharType="separate"/>
      </w:r>
      <w:r>
        <w:t>154</w:t>
      </w:r>
      <w:r>
        <w:fldChar w:fldCharType="end"/>
      </w:r>
    </w:p>
    <w:p w14:paraId="08C93BC8" w14:textId="7EE926D1" w:rsidR="00CD4976" w:rsidRDefault="00CD4976">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50712B">
        <w:rPr>
          <w:vertAlign w:val="subscript"/>
        </w:rPr>
        <w:t>IB,c</w:t>
      </w:r>
      <w:r>
        <w:t xml:space="preserve"> for EN-DC six bands</w:t>
      </w:r>
      <w:r>
        <w:tab/>
      </w:r>
      <w:r>
        <w:fldChar w:fldCharType="begin"/>
      </w:r>
      <w:r>
        <w:instrText xml:space="preserve"> PAGEREF _Toc90588746 \h </w:instrText>
      </w:r>
      <w:r>
        <w:fldChar w:fldCharType="separate"/>
      </w:r>
      <w:r>
        <w:t>154</w:t>
      </w:r>
      <w:r>
        <w:fldChar w:fldCharType="end"/>
      </w:r>
    </w:p>
    <w:p w14:paraId="2B07106B" w14:textId="4FEFB487" w:rsidR="00CD4976" w:rsidRDefault="00CD497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r>
      <w:r>
        <w:fldChar w:fldCharType="begin"/>
      </w:r>
      <w:r>
        <w:instrText xml:space="preserve"> PAGEREF _Toc90588747 \h </w:instrText>
      </w:r>
      <w:r>
        <w:fldChar w:fldCharType="separate"/>
      </w:r>
      <w:r>
        <w:t>154</w:t>
      </w:r>
      <w:r>
        <w:fldChar w:fldCharType="end"/>
      </w:r>
    </w:p>
    <w:p w14:paraId="490DAB84" w14:textId="1A35AFAD" w:rsidR="00CD4976" w:rsidRDefault="00CD4976">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r>
      <w:r>
        <w:fldChar w:fldCharType="begin"/>
      </w:r>
      <w:r>
        <w:instrText xml:space="preserve"> PAGEREF _Toc90588748 \h </w:instrText>
      </w:r>
      <w:r>
        <w:fldChar w:fldCharType="separate"/>
      </w:r>
      <w:r>
        <w:t>154</w:t>
      </w:r>
      <w:r>
        <w:fldChar w:fldCharType="end"/>
      </w:r>
    </w:p>
    <w:p w14:paraId="2C79CE35" w14:textId="073F4FB9" w:rsidR="00CD4976" w:rsidRDefault="00CD4976">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r>
      <w:r>
        <w:fldChar w:fldCharType="begin"/>
      </w:r>
      <w:r>
        <w:instrText xml:space="preserve"> PAGEREF _Toc90588749 \h </w:instrText>
      </w:r>
      <w:r>
        <w:fldChar w:fldCharType="separate"/>
      </w:r>
      <w:r>
        <w:t>155</w:t>
      </w:r>
      <w:r>
        <w:fldChar w:fldCharType="end"/>
      </w:r>
    </w:p>
    <w:p w14:paraId="57E88644" w14:textId="0E07A997" w:rsidR="00CD4976" w:rsidRDefault="00CD4976">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_Toc90588750 \h </w:instrText>
      </w:r>
      <w:r>
        <w:fldChar w:fldCharType="separate"/>
      </w:r>
      <w:r>
        <w:t>155</w:t>
      </w:r>
      <w:r>
        <w:fldChar w:fldCharType="end"/>
      </w:r>
    </w:p>
    <w:p w14:paraId="0E73D5B1" w14:textId="4B1EAB24" w:rsidR="00CD4976" w:rsidRDefault="00CD4976">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_Toc90588751 \h </w:instrText>
      </w:r>
      <w:r>
        <w:fldChar w:fldCharType="separate"/>
      </w:r>
      <w:r>
        <w:t>155</w:t>
      </w:r>
      <w:r>
        <w:fldChar w:fldCharType="end"/>
      </w:r>
    </w:p>
    <w:p w14:paraId="0CD9ABDD" w14:textId="160567D8" w:rsidR="00CD4976" w:rsidRDefault="00CD4976">
      <w:pPr>
        <w:pStyle w:val="TOC3"/>
        <w:rPr>
          <w:rFonts w:asciiTheme="minorHAnsi" w:eastAsiaTheme="minorEastAsia" w:hAnsiTheme="minorHAnsi" w:cstheme="minorBidi"/>
          <w:sz w:val="22"/>
          <w:szCs w:val="22"/>
          <w:lang w:eastAsia="en-GB"/>
        </w:rPr>
      </w:pPr>
      <w:r w:rsidRPr="0050712B">
        <w:rPr>
          <w:rFonts w:eastAsia="MS Mincho"/>
        </w:rPr>
        <w:t>7.4B.3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_Toc90588752 \h </w:instrText>
      </w:r>
      <w:r>
        <w:fldChar w:fldCharType="separate"/>
      </w:r>
      <w:r>
        <w:t>155</w:t>
      </w:r>
      <w:r>
        <w:fldChar w:fldCharType="end"/>
      </w:r>
    </w:p>
    <w:p w14:paraId="15A2F87B" w14:textId="2F38CB0E" w:rsidR="00CD4976" w:rsidRDefault="00CD497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r>
      <w:r>
        <w:fldChar w:fldCharType="begin"/>
      </w:r>
      <w:r>
        <w:instrText xml:space="preserve"> PAGEREF _Toc90588753 \h </w:instrText>
      </w:r>
      <w:r>
        <w:fldChar w:fldCharType="separate"/>
      </w:r>
      <w:r>
        <w:t>155</w:t>
      </w:r>
      <w:r>
        <w:fldChar w:fldCharType="end"/>
      </w:r>
    </w:p>
    <w:p w14:paraId="28234D31" w14:textId="36F17EC5" w:rsidR="00CD4976" w:rsidRDefault="00CD4976">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r>
      <w:r>
        <w:fldChar w:fldCharType="begin"/>
      </w:r>
      <w:r>
        <w:instrText xml:space="preserve"> PAGEREF _Toc90588754 \h </w:instrText>
      </w:r>
      <w:r>
        <w:fldChar w:fldCharType="separate"/>
      </w:r>
      <w:r>
        <w:t>155</w:t>
      </w:r>
      <w:r>
        <w:fldChar w:fldCharType="end"/>
      </w:r>
    </w:p>
    <w:p w14:paraId="6D5527B7" w14:textId="0F27F38C" w:rsidR="00CD4976" w:rsidRDefault="00CD4976">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r>
      <w:r>
        <w:fldChar w:fldCharType="begin"/>
      </w:r>
      <w:r>
        <w:instrText xml:space="preserve"> PAGEREF _Toc90588755 \h </w:instrText>
      </w:r>
      <w:r>
        <w:fldChar w:fldCharType="separate"/>
      </w:r>
      <w:r>
        <w:t>156</w:t>
      </w:r>
      <w:r>
        <w:fldChar w:fldCharType="end"/>
      </w:r>
    </w:p>
    <w:p w14:paraId="76E18C4A" w14:textId="5E53966E" w:rsidR="00CD4976" w:rsidRDefault="00CD4976">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_Toc90588756 \h </w:instrText>
      </w:r>
      <w:r>
        <w:fldChar w:fldCharType="separate"/>
      </w:r>
      <w:r>
        <w:t>156</w:t>
      </w:r>
      <w:r>
        <w:fldChar w:fldCharType="end"/>
      </w:r>
    </w:p>
    <w:p w14:paraId="45CFF9FA" w14:textId="6C1DABF3" w:rsidR="00CD4976" w:rsidRDefault="00CD4976">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_Toc90588757 \h </w:instrText>
      </w:r>
      <w:r>
        <w:fldChar w:fldCharType="separate"/>
      </w:r>
      <w:r>
        <w:t>156</w:t>
      </w:r>
      <w:r>
        <w:fldChar w:fldCharType="end"/>
      </w:r>
    </w:p>
    <w:p w14:paraId="56B5D8D7" w14:textId="1035B33B" w:rsidR="00CD4976" w:rsidRDefault="00CD4976">
      <w:pPr>
        <w:pStyle w:val="TOC3"/>
        <w:rPr>
          <w:rFonts w:asciiTheme="minorHAnsi" w:eastAsiaTheme="minorEastAsia" w:hAnsiTheme="minorHAnsi" w:cstheme="minorBidi"/>
          <w:sz w:val="22"/>
          <w:szCs w:val="22"/>
          <w:lang w:eastAsia="en-GB"/>
        </w:rPr>
      </w:pPr>
      <w:r w:rsidRPr="0050712B">
        <w:rPr>
          <w:rFonts w:eastAsia="MS Mincho"/>
        </w:rPr>
        <w:t>7.5B.3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_Toc90588758 \h </w:instrText>
      </w:r>
      <w:r>
        <w:fldChar w:fldCharType="separate"/>
      </w:r>
      <w:r>
        <w:t>156</w:t>
      </w:r>
      <w:r>
        <w:fldChar w:fldCharType="end"/>
      </w:r>
    </w:p>
    <w:p w14:paraId="194C94F6" w14:textId="3C731D3A" w:rsidR="00CD4976" w:rsidRDefault="00CD497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r>
      <w:r>
        <w:fldChar w:fldCharType="begin"/>
      </w:r>
      <w:r>
        <w:instrText xml:space="preserve"> PAGEREF _Toc90588759 \h </w:instrText>
      </w:r>
      <w:r>
        <w:fldChar w:fldCharType="separate"/>
      </w:r>
      <w:r>
        <w:t>158</w:t>
      </w:r>
      <w:r>
        <w:fldChar w:fldCharType="end"/>
      </w:r>
    </w:p>
    <w:p w14:paraId="29FB6794" w14:textId="182D96AF" w:rsidR="00CD4976" w:rsidRDefault="00CD4976">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r>
      <w:r>
        <w:fldChar w:fldCharType="begin"/>
      </w:r>
      <w:r>
        <w:instrText xml:space="preserve"> PAGEREF _Toc90588760 \h </w:instrText>
      </w:r>
      <w:r>
        <w:fldChar w:fldCharType="separate"/>
      </w:r>
      <w:r>
        <w:t>158</w:t>
      </w:r>
      <w:r>
        <w:fldChar w:fldCharType="end"/>
      </w:r>
    </w:p>
    <w:p w14:paraId="2CC153D0" w14:textId="53643C57" w:rsidR="00CD4976" w:rsidRDefault="00CD4976">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r>
      <w:r>
        <w:fldChar w:fldCharType="begin"/>
      </w:r>
      <w:r>
        <w:instrText xml:space="preserve"> PAGEREF _Toc90588761 \h </w:instrText>
      </w:r>
      <w:r>
        <w:fldChar w:fldCharType="separate"/>
      </w:r>
      <w:r>
        <w:t>158</w:t>
      </w:r>
      <w:r>
        <w:fldChar w:fldCharType="end"/>
      </w:r>
    </w:p>
    <w:p w14:paraId="0FB90B23" w14:textId="29BAF895" w:rsidR="00CD4976" w:rsidRDefault="00CD4976">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_Toc90588762 \h </w:instrText>
      </w:r>
      <w:r>
        <w:fldChar w:fldCharType="separate"/>
      </w:r>
      <w:r>
        <w:t>158</w:t>
      </w:r>
      <w:r>
        <w:fldChar w:fldCharType="end"/>
      </w:r>
    </w:p>
    <w:p w14:paraId="48ECF683" w14:textId="72DAC58C" w:rsidR="00CD4976" w:rsidRDefault="00CD4976">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r>
      <w:r>
        <w:fldChar w:fldCharType="begin"/>
      </w:r>
      <w:r>
        <w:instrText xml:space="preserve"> PAGEREF _Toc90588763 \h </w:instrText>
      </w:r>
      <w:r>
        <w:fldChar w:fldCharType="separate"/>
      </w:r>
      <w:r>
        <w:t>158</w:t>
      </w:r>
      <w:r>
        <w:fldChar w:fldCharType="end"/>
      </w:r>
    </w:p>
    <w:p w14:paraId="45B9CD4A" w14:textId="48B8314E" w:rsidR="00CD4976" w:rsidRDefault="00CD4976">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_Toc90588764 \h </w:instrText>
      </w:r>
      <w:r>
        <w:fldChar w:fldCharType="separate"/>
      </w:r>
      <w:r>
        <w:t>158</w:t>
      </w:r>
      <w:r>
        <w:fldChar w:fldCharType="end"/>
      </w:r>
    </w:p>
    <w:p w14:paraId="04057796" w14:textId="0ED12C8E" w:rsidR="00CD4976" w:rsidRDefault="00CD4976">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_Toc90588765 \h </w:instrText>
      </w:r>
      <w:r>
        <w:fldChar w:fldCharType="separate"/>
      </w:r>
      <w:r>
        <w:t>158</w:t>
      </w:r>
      <w:r>
        <w:fldChar w:fldCharType="end"/>
      </w:r>
    </w:p>
    <w:p w14:paraId="60C977F4" w14:textId="52E6011D" w:rsidR="00CD4976" w:rsidRDefault="00CD4976">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_Toc90588766 \h </w:instrText>
      </w:r>
      <w:r>
        <w:fldChar w:fldCharType="separate"/>
      </w:r>
      <w:r>
        <w:t>158</w:t>
      </w:r>
      <w:r>
        <w:fldChar w:fldCharType="end"/>
      </w:r>
    </w:p>
    <w:p w14:paraId="2C0BA9E7" w14:textId="0D236594" w:rsidR="00CD4976" w:rsidRDefault="00CD4976">
      <w:pPr>
        <w:pStyle w:val="TOC3"/>
        <w:rPr>
          <w:rFonts w:asciiTheme="minorHAnsi" w:eastAsiaTheme="minorEastAsia" w:hAnsiTheme="minorHAnsi" w:cstheme="minorBidi"/>
          <w:sz w:val="22"/>
          <w:szCs w:val="22"/>
          <w:lang w:eastAsia="en-GB"/>
        </w:rPr>
      </w:pPr>
      <w:r w:rsidRPr="0050712B">
        <w:rPr>
          <w:rFonts w:eastAsia="MS Mincho"/>
        </w:rPr>
        <w:t>7.6B.3</w:t>
      </w:r>
      <w:r>
        <w:rPr>
          <w:rFonts w:asciiTheme="minorHAnsi" w:eastAsiaTheme="minorEastAsia" w:hAnsiTheme="minorHAnsi" w:cstheme="minorBidi"/>
          <w:sz w:val="22"/>
          <w:szCs w:val="22"/>
          <w:lang w:eastAsia="en-GB"/>
        </w:rPr>
        <w:tab/>
      </w:r>
      <w:r>
        <w:t>Out-of-band blocking for DC in FR1</w:t>
      </w:r>
      <w:r>
        <w:tab/>
      </w:r>
      <w:r>
        <w:fldChar w:fldCharType="begin"/>
      </w:r>
      <w:r>
        <w:instrText xml:space="preserve"> PAGEREF _Toc90588767 \h </w:instrText>
      </w:r>
      <w:r>
        <w:fldChar w:fldCharType="separate"/>
      </w:r>
      <w:r>
        <w:t>159</w:t>
      </w:r>
      <w:r>
        <w:fldChar w:fldCharType="end"/>
      </w:r>
    </w:p>
    <w:p w14:paraId="5681C9B9" w14:textId="43D4B010" w:rsidR="00CD4976" w:rsidRDefault="00CD4976">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_Toc90588768 \h </w:instrText>
      </w:r>
      <w:r>
        <w:fldChar w:fldCharType="separate"/>
      </w:r>
      <w:r>
        <w:t>159</w:t>
      </w:r>
      <w:r>
        <w:fldChar w:fldCharType="end"/>
      </w:r>
    </w:p>
    <w:p w14:paraId="4C24B0FF" w14:textId="1BF43D50" w:rsidR="00CD4976" w:rsidRDefault="00CD4976">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_Toc90588769 \h </w:instrText>
      </w:r>
      <w:r>
        <w:fldChar w:fldCharType="separate"/>
      </w:r>
      <w:r>
        <w:t>159</w:t>
      </w:r>
      <w:r>
        <w:fldChar w:fldCharType="end"/>
      </w:r>
    </w:p>
    <w:p w14:paraId="36A70AF7" w14:textId="74D607C1" w:rsidR="00CD4976" w:rsidRDefault="00CD4976">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_Toc90588770 \h </w:instrText>
      </w:r>
      <w:r>
        <w:fldChar w:fldCharType="separate"/>
      </w:r>
      <w:r>
        <w:t>159</w:t>
      </w:r>
      <w:r>
        <w:fldChar w:fldCharType="end"/>
      </w:r>
    </w:p>
    <w:p w14:paraId="415C87E3" w14:textId="2BDAA4DF" w:rsidR="00CD4976" w:rsidRDefault="00CD4976">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r>
      <w:r>
        <w:fldChar w:fldCharType="begin"/>
      </w:r>
      <w:r>
        <w:instrText xml:space="preserve"> PAGEREF _Toc90588771 \h </w:instrText>
      </w:r>
      <w:r>
        <w:fldChar w:fldCharType="separate"/>
      </w:r>
      <w:r>
        <w:t>160</w:t>
      </w:r>
      <w:r>
        <w:fldChar w:fldCharType="end"/>
      </w:r>
    </w:p>
    <w:p w14:paraId="15D5E75C" w14:textId="65D45BCF" w:rsidR="00CD4976" w:rsidRDefault="00CD4976">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r>
      <w:r>
        <w:fldChar w:fldCharType="begin"/>
      </w:r>
      <w:r>
        <w:instrText xml:space="preserve"> PAGEREF _Toc90588772 \h </w:instrText>
      </w:r>
      <w:r>
        <w:fldChar w:fldCharType="separate"/>
      </w:r>
      <w:r>
        <w:t>161</w:t>
      </w:r>
      <w:r>
        <w:fldChar w:fldCharType="end"/>
      </w:r>
    </w:p>
    <w:p w14:paraId="4A196A5F" w14:textId="6CF96F76" w:rsidR="00CD4976" w:rsidRDefault="00CD4976">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r>
      <w:r>
        <w:fldChar w:fldCharType="begin"/>
      </w:r>
      <w:r>
        <w:instrText xml:space="preserve"> PAGEREF _Toc90588773 \h </w:instrText>
      </w:r>
      <w:r>
        <w:fldChar w:fldCharType="separate"/>
      </w:r>
      <w:r>
        <w:t>161</w:t>
      </w:r>
      <w:r>
        <w:fldChar w:fldCharType="end"/>
      </w:r>
    </w:p>
    <w:p w14:paraId="4C128FF5" w14:textId="4365777F" w:rsidR="00CD4976" w:rsidRDefault="00CD4976">
      <w:pPr>
        <w:pStyle w:val="TOC3"/>
        <w:rPr>
          <w:rFonts w:asciiTheme="minorHAnsi" w:eastAsiaTheme="minorEastAsia" w:hAnsiTheme="minorHAnsi" w:cstheme="minorBidi"/>
          <w:sz w:val="22"/>
          <w:szCs w:val="22"/>
          <w:lang w:eastAsia="en-GB"/>
        </w:rPr>
      </w:pPr>
      <w:r w:rsidRPr="0050712B">
        <w:rPr>
          <w:rFonts w:eastAsia="MS Mincho"/>
        </w:rPr>
        <w:t>7.6B.4</w:t>
      </w:r>
      <w:r>
        <w:rPr>
          <w:rFonts w:asciiTheme="minorHAnsi" w:eastAsiaTheme="minorEastAsia" w:hAnsiTheme="minorHAnsi" w:cstheme="minorBidi"/>
          <w:sz w:val="22"/>
          <w:szCs w:val="22"/>
          <w:lang w:eastAsia="en-GB"/>
        </w:rPr>
        <w:tab/>
      </w:r>
      <w:r>
        <w:t>Narrow band blocking for DC in FR1</w:t>
      </w:r>
      <w:r>
        <w:tab/>
      </w:r>
      <w:r>
        <w:fldChar w:fldCharType="begin"/>
      </w:r>
      <w:r>
        <w:instrText xml:space="preserve"> PAGEREF _Toc90588774 \h </w:instrText>
      </w:r>
      <w:r>
        <w:fldChar w:fldCharType="separate"/>
      </w:r>
      <w:r>
        <w:t>161</w:t>
      </w:r>
      <w:r>
        <w:fldChar w:fldCharType="end"/>
      </w:r>
    </w:p>
    <w:p w14:paraId="7F2994D9" w14:textId="15063543" w:rsidR="00CD4976" w:rsidRDefault="00CD4976">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_Toc90588775 \h </w:instrText>
      </w:r>
      <w:r>
        <w:fldChar w:fldCharType="separate"/>
      </w:r>
      <w:r>
        <w:t>161</w:t>
      </w:r>
      <w:r>
        <w:fldChar w:fldCharType="end"/>
      </w:r>
    </w:p>
    <w:p w14:paraId="794049C8" w14:textId="13EA7D67" w:rsidR="00CD4976" w:rsidRDefault="00CD4976">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_Toc90588776 \h </w:instrText>
      </w:r>
      <w:r>
        <w:fldChar w:fldCharType="separate"/>
      </w:r>
      <w:r>
        <w:t>161</w:t>
      </w:r>
      <w:r>
        <w:fldChar w:fldCharType="end"/>
      </w:r>
    </w:p>
    <w:p w14:paraId="325B6EB9" w14:textId="617866BB" w:rsidR="00CD4976" w:rsidRDefault="00CD4976">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_Toc90588777 \h </w:instrText>
      </w:r>
      <w:r>
        <w:fldChar w:fldCharType="separate"/>
      </w:r>
      <w:r>
        <w:t>161</w:t>
      </w:r>
      <w:r>
        <w:fldChar w:fldCharType="end"/>
      </w:r>
    </w:p>
    <w:p w14:paraId="78B38CCA" w14:textId="6064989D" w:rsidR="00CD4976" w:rsidRDefault="00CD497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r>
      <w:r>
        <w:fldChar w:fldCharType="begin"/>
      </w:r>
      <w:r>
        <w:instrText xml:space="preserve"> PAGEREF _Toc90588778 \h </w:instrText>
      </w:r>
      <w:r>
        <w:fldChar w:fldCharType="separate"/>
      </w:r>
      <w:r>
        <w:t>162</w:t>
      </w:r>
      <w:r>
        <w:fldChar w:fldCharType="end"/>
      </w:r>
    </w:p>
    <w:p w14:paraId="1B2D1C91" w14:textId="661F620B" w:rsidR="00CD4976" w:rsidRDefault="00CD4976">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r>
      <w:r>
        <w:fldChar w:fldCharType="begin"/>
      </w:r>
      <w:r>
        <w:instrText xml:space="preserve"> PAGEREF _Toc90588779 \h </w:instrText>
      </w:r>
      <w:r>
        <w:fldChar w:fldCharType="separate"/>
      </w:r>
      <w:r>
        <w:t>162</w:t>
      </w:r>
      <w:r>
        <w:fldChar w:fldCharType="end"/>
      </w:r>
    </w:p>
    <w:p w14:paraId="2CADB1D5" w14:textId="28298143" w:rsidR="00CD4976" w:rsidRDefault="00CD4976">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r>
      <w:r>
        <w:fldChar w:fldCharType="begin"/>
      </w:r>
      <w:r>
        <w:instrText xml:space="preserve"> PAGEREF _Toc90588780 \h </w:instrText>
      </w:r>
      <w:r>
        <w:fldChar w:fldCharType="separate"/>
      </w:r>
      <w:r>
        <w:t>162</w:t>
      </w:r>
      <w:r>
        <w:fldChar w:fldCharType="end"/>
      </w:r>
    </w:p>
    <w:p w14:paraId="1E8BF2FA" w14:textId="035CADBC" w:rsidR="00CD4976" w:rsidRDefault="00CD4976">
      <w:pPr>
        <w:pStyle w:val="TOC3"/>
        <w:rPr>
          <w:rFonts w:asciiTheme="minorHAnsi" w:eastAsiaTheme="minorEastAsia" w:hAnsiTheme="minorHAnsi" w:cstheme="minorBidi"/>
          <w:sz w:val="22"/>
          <w:szCs w:val="22"/>
          <w:lang w:eastAsia="en-GB"/>
        </w:rPr>
      </w:pPr>
      <w:r w:rsidRPr="0050712B">
        <w:rPr>
          <w:rFonts w:eastAsia="MS Mincho"/>
        </w:rPr>
        <w:t>7.7B.1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_Toc90588781 \h </w:instrText>
      </w:r>
      <w:r>
        <w:fldChar w:fldCharType="separate"/>
      </w:r>
      <w:r>
        <w:t>162</w:t>
      </w:r>
      <w:r>
        <w:fldChar w:fldCharType="end"/>
      </w:r>
    </w:p>
    <w:p w14:paraId="79F515F1" w14:textId="43997E0A" w:rsidR="00CD4976" w:rsidRDefault="00CD4976">
      <w:pPr>
        <w:pStyle w:val="TOC3"/>
        <w:rPr>
          <w:rFonts w:asciiTheme="minorHAnsi" w:eastAsiaTheme="minorEastAsia" w:hAnsiTheme="minorHAnsi" w:cstheme="minorBidi"/>
          <w:sz w:val="22"/>
          <w:szCs w:val="22"/>
          <w:lang w:eastAsia="en-GB"/>
        </w:rPr>
      </w:pPr>
      <w:r w:rsidRPr="0050712B">
        <w:rPr>
          <w:rFonts w:eastAsia="MS Mincho"/>
        </w:rPr>
        <w:t>7.7B.2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_Toc90588782 \h </w:instrText>
      </w:r>
      <w:r>
        <w:fldChar w:fldCharType="separate"/>
      </w:r>
      <w:r>
        <w:t>162</w:t>
      </w:r>
      <w:r>
        <w:fldChar w:fldCharType="end"/>
      </w:r>
    </w:p>
    <w:p w14:paraId="4A57B670" w14:textId="571CE958" w:rsidR="00CD4976" w:rsidRDefault="00CD4976">
      <w:pPr>
        <w:pStyle w:val="TOC3"/>
        <w:rPr>
          <w:rFonts w:asciiTheme="minorHAnsi" w:eastAsiaTheme="minorEastAsia" w:hAnsiTheme="minorHAnsi" w:cstheme="minorBidi"/>
          <w:sz w:val="22"/>
          <w:szCs w:val="22"/>
          <w:lang w:eastAsia="en-GB"/>
        </w:rPr>
      </w:pPr>
      <w:r w:rsidRPr="0050712B">
        <w:rPr>
          <w:rFonts w:eastAsia="MS Mincho"/>
        </w:rPr>
        <w:t>7.7B.3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_Toc90588783 \h </w:instrText>
      </w:r>
      <w:r>
        <w:fldChar w:fldCharType="separate"/>
      </w:r>
      <w:r>
        <w:t>162</w:t>
      </w:r>
      <w:r>
        <w:fldChar w:fldCharType="end"/>
      </w:r>
    </w:p>
    <w:p w14:paraId="21FEB224" w14:textId="0D424C99" w:rsidR="00CD4976" w:rsidRDefault="00CD497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r>
      <w:r>
        <w:fldChar w:fldCharType="begin"/>
      </w:r>
      <w:r>
        <w:instrText xml:space="preserve"> PAGEREF _Toc90588784 \h </w:instrText>
      </w:r>
      <w:r>
        <w:fldChar w:fldCharType="separate"/>
      </w:r>
      <w:r>
        <w:t>163</w:t>
      </w:r>
      <w:r>
        <w:fldChar w:fldCharType="end"/>
      </w:r>
    </w:p>
    <w:p w14:paraId="4304E58C" w14:textId="64A40889" w:rsidR="00CD4976" w:rsidRDefault="00CD4976">
      <w:pPr>
        <w:pStyle w:val="TOC2"/>
        <w:rPr>
          <w:rFonts w:asciiTheme="minorHAnsi" w:eastAsiaTheme="minorEastAsia" w:hAnsiTheme="minorHAnsi" w:cstheme="minorBidi"/>
          <w:sz w:val="22"/>
          <w:szCs w:val="22"/>
          <w:lang w:eastAsia="en-GB"/>
        </w:rPr>
      </w:pPr>
      <w:r>
        <w:t>7.8</w:t>
      </w:r>
      <w:r w:rsidRPr="0050712B">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50712B">
        <w:rPr>
          <w:lang w:val="en-US" w:eastAsia="zh-CN"/>
        </w:rPr>
        <w:t>CA</w:t>
      </w:r>
      <w:r>
        <w:tab/>
      </w:r>
      <w:r>
        <w:fldChar w:fldCharType="begin"/>
      </w:r>
      <w:r>
        <w:instrText xml:space="preserve"> PAGEREF _Toc90588785 \h </w:instrText>
      </w:r>
      <w:r>
        <w:fldChar w:fldCharType="separate"/>
      </w:r>
      <w:r>
        <w:t>163</w:t>
      </w:r>
      <w:r>
        <w:fldChar w:fldCharType="end"/>
      </w:r>
    </w:p>
    <w:p w14:paraId="2DE6F6DD" w14:textId="294F4EC6" w:rsidR="00CD4976" w:rsidRDefault="00CD4976">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r>
      <w:r>
        <w:fldChar w:fldCharType="begin"/>
      </w:r>
      <w:r>
        <w:instrText xml:space="preserve"> PAGEREF _Toc90588786 \h </w:instrText>
      </w:r>
      <w:r>
        <w:fldChar w:fldCharType="separate"/>
      </w:r>
      <w:r>
        <w:t>163</w:t>
      </w:r>
      <w:r>
        <w:fldChar w:fldCharType="end"/>
      </w:r>
    </w:p>
    <w:p w14:paraId="10994F4F" w14:textId="62F7D288" w:rsidR="00CD4976" w:rsidRDefault="00CD4976">
      <w:pPr>
        <w:pStyle w:val="TOC3"/>
        <w:rPr>
          <w:rFonts w:asciiTheme="minorHAnsi" w:eastAsiaTheme="minorEastAsia" w:hAnsiTheme="minorHAnsi" w:cstheme="minorBidi"/>
          <w:sz w:val="22"/>
          <w:szCs w:val="22"/>
          <w:lang w:eastAsia="en-GB"/>
        </w:rPr>
      </w:pPr>
      <w:r w:rsidRPr="0050712B">
        <w:rPr>
          <w:rFonts w:eastAsia="MS Mincho"/>
        </w:rPr>
        <w:t>7.8B.1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_Toc90588787 \h </w:instrText>
      </w:r>
      <w:r>
        <w:fldChar w:fldCharType="separate"/>
      </w:r>
      <w:r>
        <w:t>163</w:t>
      </w:r>
      <w:r>
        <w:fldChar w:fldCharType="end"/>
      </w:r>
    </w:p>
    <w:p w14:paraId="64844710" w14:textId="2162BC3A" w:rsidR="00CD4976" w:rsidRDefault="00CD4976">
      <w:pPr>
        <w:pStyle w:val="TOC3"/>
        <w:rPr>
          <w:rFonts w:asciiTheme="minorHAnsi" w:eastAsiaTheme="minorEastAsia" w:hAnsiTheme="minorHAnsi" w:cstheme="minorBidi"/>
          <w:sz w:val="22"/>
          <w:szCs w:val="22"/>
          <w:lang w:eastAsia="en-GB"/>
        </w:rPr>
      </w:pPr>
      <w:r w:rsidRPr="0050712B">
        <w:rPr>
          <w:rFonts w:eastAsia="MS Mincho"/>
        </w:rPr>
        <w:t>7.8B.2</w:t>
      </w:r>
      <w:r>
        <w:rPr>
          <w:rFonts w:asciiTheme="minorHAnsi" w:eastAsiaTheme="minorEastAsia" w:hAnsiTheme="minorHAnsi" w:cstheme="minorBidi"/>
          <w:sz w:val="22"/>
          <w:szCs w:val="22"/>
          <w:lang w:eastAsia="en-GB"/>
        </w:rPr>
        <w:tab/>
      </w:r>
      <w:r>
        <w:t>Wide band Intermodulation</w:t>
      </w:r>
      <w:r>
        <w:tab/>
      </w:r>
      <w:r>
        <w:fldChar w:fldCharType="begin"/>
      </w:r>
      <w:r>
        <w:instrText xml:space="preserve"> PAGEREF _Toc90588788 \h </w:instrText>
      </w:r>
      <w:r>
        <w:fldChar w:fldCharType="separate"/>
      </w:r>
      <w:r>
        <w:t>163</w:t>
      </w:r>
      <w:r>
        <w:fldChar w:fldCharType="end"/>
      </w:r>
    </w:p>
    <w:p w14:paraId="41A727F3" w14:textId="01E91F24" w:rsidR="00CD4976" w:rsidRDefault="00CD4976">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_Toc90588789 \h </w:instrText>
      </w:r>
      <w:r>
        <w:fldChar w:fldCharType="separate"/>
      </w:r>
      <w:r>
        <w:t>163</w:t>
      </w:r>
      <w:r>
        <w:fldChar w:fldCharType="end"/>
      </w:r>
    </w:p>
    <w:p w14:paraId="44B467C6" w14:textId="74311442" w:rsidR="00CD4976" w:rsidRDefault="00CD4976">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_Toc90588790 \h </w:instrText>
      </w:r>
      <w:r>
        <w:fldChar w:fldCharType="separate"/>
      </w:r>
      <w:r>
        <w:t>164</w:t>
      </w:r>
      <w:r>
        <w:fldChar w:fldCharType="end"/>
      </w:r>
    </w:p>
    <w:p w14:paraId="57FDF03E" w14:textId="38F5B719" w:rsidR="00CD4976" w:rsidRDefault="00CD4976">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_Toc90588791 \h </w:instrText>
      </w:r>
      <w:r>
        <w:fldChar w:fldCharType="separate"/>
      </w:r>
      <w:r>
        <w:t>164</w:t>
      </w:r>
      <w:r>
        <w:fldChar w:fldCharType="end"/>
      </w:r>
    </w:p>
    <w:p w14:paraId="43F66825" w14:textId="170E9964" w:rsidR="00CD4976" w:rsidRDefault="00CD4976">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r>
      <w:r>
        <w:fldChar w:fldCharType="begin"/>
      </w:r>
      <w:r>
        <w:instrText xml:space="preserve"> PAGEREF _Toc90588792 \h </w:instrText>
      </w:r>
      <w:r>
        <w:fldChar w:fldCharType="separate"/>
      </w:r>
      <w:r>
        <w:t>164</w:t>
      </w:r>
      <w:r>
        <w:fldChar w:fldCharType="end"/>
      </w:r>
    </w:p>
    <w:p w14:paraId="5F062350" w14:textId="2F5130AD" w:rsidR="00CD4976" w:rsidRDefault="00CD4976">
      <w:pPr>
        <w:pStyle w:val="TOC2"/>
        <w:rPr>
          <w:rFonts w:asciiTheme="minorHAnsi" w:eastAsiaTheme="minorEastAsia" w:hAnsiTheme="minorHAnsi" w:cstheme="minorBidi"/>
          <w:sz w:val="22"/>
          <w:szCs w:val="22"/>
          <w:lang w:eastAsia="en-GB"/>
        </w:rPr>
      </w:pPr>
      <w:r>
        <w:t>7.9</w:t>
      </w:r>
      <w:r w:rsidRPr="0050712B">
        <w:rPr>
          <w:lang w:val="en-US" w:eastAsia="zh-CN"/>
        </w:rPr>
        <w:t>A</w:t>
      </w:r>
      <w:r>
        <w:rPr>
          <w:rFonts w:asciiTheme="minorHAnsi" w:eastAsiaTheme="minorEastAsia" w:hAnsiTheme="minorHAnsi" w:cstheme="minorBidi"/>
          <w:sz w:val="22"/>
          <w:szCs w:val="22"/>
          <w:lang w:eastAsia="en-GB"/>
        </w:rPr>
        <w:tab/>
      </w:r>
      <w:r>
        <w:t xml:space="preserve">Spurious emissions for </w:t>
      </w:r>
      <w:r w:rsidRPr="0050712B">
        <w:rPr>
          <w:lang w:val="en-US" w:eastAsia="zh-CN"/>
        </w:rPr>
        <w:t>CA</w:t>
      </w:r>
      <w:r>
        <w:tab/>
      </w:r>
      <w:r>
        <w:fldChar w:fldCharType="begin"/>
      </w:r>
      <w:r>
        <w:instrText xml:space="preserve"> PAGEREF _Toc90588793 \h </w:instrText>
      </w:r>
      <w:r>
        <w:fldChar w:fldCharType="separate"/>
      </w:r>
      <w:r>
        <w:t>164</w:t>
      </w:r>
      <w:r>
        <w:fldChar w:fldCharType="end"/>
      </w:r>
    </w:p>
    <w:p w14:paraId="0985A608" w14:textId="5376A040" w:rsidR="00CD4976" w:rsidRDefault="00CD4976">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r>
      <w:r>
        <w:fldChar w:fldCharType="begin"/>
      </w:r>
      <w:r>
        <w:instrText xml:space="preserve"> PAGEREF _Toc90588794 \h </w:instrText>
      </w:r>
      <w:r>
        <w:fldChar w:fldCharType="separate"/>
      </w:r>
      <w:r>
        <w:t>165</w:t>
      </w:r>
      <w:r>
        <w:fldChar w:fldCharType="end"/>
      </w:r>
    </w:p>
    <w:p w14:paraId="673F3EF2" w14:textId="2D4C55D4" w:rsidR="00CD4976" w:rsidRDefault="00CD4976">
      <w:pPr>
        <w:pStyle w:val="TOC3"/>
        <w:rPr>
          <w:rFonts w:asciiTheme="minorHAnsi" w:eastAsiaTheme="minorEastAsia" w:hAnsiTheme="minorHAnsi" w:cstheme="minorBidi"/>
          <w:sz w:val="22"/>
          <w:szCs w:val="22"/>
          <w:lang w:eastAsia="en-GB"/>
        </w:rPr>
      </w:pPr>
      <w:r w:rsidRPr="0050712B">
        <w:rPr>
          <w:rFonts w:eastAsia="MS Mincho"/>
        </w:rPr>
        <w:t>7.9B.1</w:t>
      </w:r>
      <w:r>
        <w:rPr>
          <w:rFonts w:asciiTheme="minorHAnsi" w:eastAsiaTheme="minorEastAsia" w:hAnsiTheme="minorHAnsi" w:cstheme="minorBidi"/>
          <w:sz w:val="22"/>
          <w:szCs w:val="22"/>
          <w:lang w:eastAsia="en-GB"/>
        </w:rPr>
        <w:tab/>
      </w:r>
      <w:r>
        <w:t>Intra-band contiguous EN-DC in FR1</w:t>
      </w:r>
      <w:r>
        <w:tab/>
      </w:r>
      <w:r>
        <w:fldChar w:fldCharType="begin"/>
      </w:r>
      <w:r>
        <w:instrText xml:space="preserve"> PAGEREF _Toc90588795 \h </w:instrText>
      </w:r>
      <w:r>
        <w:fldChar w:fldCharType="separate"/>
      </w:r>
      <w:r>
        <w:t>165</w:t>
      </w:r>
      <w:r>
        <w:fldChar w:fldCharType="end"/>
      </w:r>
    </w:p>
    <w:p w14:paraId="005EB30B" w14:textId="2B5E2838" w:rsidR="00CD4976" w:rsidRDefault="00CD4976">
      <w:pPr>
        <w:pStyle w:val="TOC3"/>
        <w:rPr>
          <w:rFonts w:asciiTheme="minorHAnsi" w:eastAsiaTheme="minorEastAsia" w:hAnsiTheme="minorHAnsi" w:cstheme="minorBidi"/>
          <w:sz w:val="22"/>
          <w:szCs w:val="22"/>
          <w:lang w:eastAsia="en-GB"/>
        </w:rPr>
      </w:pPr>
      <w:r w:rsidRPr="0050712B">
        <w:rPr>
          <w:rFonts w:eastAsia="MS Mincho"/>
        </w:rPr>
        <w:t>7.9B.2</w:t>
      </w:r>
      <w:r>
        <w:rPr>
          <w:rFonts w:asciiTheme="minorHAnsi" w:eastAsiaTheme="minorEastAsia" w:hAnsiTheme="minorHAnsi" w:cstheme="minorBidi"/>
          <w:sz w:val="22"/>
          <w:szCs w:val="22"/>
          <w:lang w:eastAsia="en-GB"/>
        </w:rPr>
        <w:tab/>
      </w:r>
      <w:r>
        <w:t>Intra-band non-contiguous EN-DC in FR1</w:t>
      </w:r>
      <w:r>
        <w:tab/>
      </w:r>
      <w:r>
        <w:fldChar w:fldCharType="begin"/>
      </w:r>
      <w:r>
        <w:instrText xml:space="preserve"> PAGEREF _Toc90588796 \h </w:instrText>
      </w:r>
      <w:r>
        <w:fldChar w:fldCharType="separate"/>
      </w:r>
      <w:r>
        <w:t>165</w:t>
      </w:r>
      <w:r>
        <w:fldChar w:fldCharType="end"/>
      </w:r>
    </w:p>
    <w:p w14:paraId="4C075A67" w14:textId="2E5B2EA4" w:rsidR="00CD4976" w:rsidRDefault="00CD4976">
      <w:pPr>
        <w:pStyle w:val="TOC3"/>
        <w:rPr>
          <w:rFonts w:asciiTheme="minorHAnsi" w:eastAsiaTheme="minorEastAsia" w:hAnsiTheme="minorHAnsi" w:cstheme="minorBidi"/>
          <w:sz w:val="22"/>
          <w:szCs w:val="22"/>
          <w:lang w:eastAsia="en-GB"/>
        </w:rPr>
      </w:pPr>
      <w:r w:rsidRPr="0050712B">
        <w:rPr>
          <w:rFonts w:eastAsia="MS Mincho"/>
        </w:rPr>
        <w:t>7.9B.3</w:t>
      </w:r>
      <w:r>
        <w:rPr>
          <w:rFonts w:asciiTheme="minorHAnsi" w:eastAsiaTheme="minorEastAsia" w:hAnsiTheme="minorHAnsi" w:cstheme="minorBidi"/>
          <w:sz w:val="22"/>
          <w:szCs w:val="22"/>
          <w:lang w:eastAsia="en-GB"/>
        </w:rPr>
        <w:tab/>
      </w:r>
      <w:r>
        <w:t>Inter-band EN-DC within FR1</w:t>
      </w:r>
      <w:r>
        <w:tab/>
      </w:r>
      <w:r>
        <w:fldChar w:fldCharType="begin"/>
      </w:r>
      <w:r>
        <w:instrText xml:space="preserve"> PAGEREF _Toc90588797 \h </w:instrText>
      </w:r>
      <w:r>
        <w:fldChar w:fldCharType="separate"/>
      </w:r>
      <w:r>
        <w:t>165</w:t>
      </w:r>
      <w:r>
        <w:fldChar w:fldCharType="end"/>
      </w:r>
    </w:p>
    <w:p w14:paraId="5123FE1B" w14:textId="6C95A318" w:rsidR="00CD4976" w:rsidRDefault="00CD4976">
      <w:pPr>
        <w:pStyle w:val="TOC8"/>
        <w:rPr>
          <w:rFonts w:asciiTheme="minorHAnsi" w:eastAsiaTheme="minorEastAsia" w:hAnsiTheme="minorHAnsi" w:cstheme="minorBidi"/>
          <w:b w:val="0"/>
          <w:szCs w:val="22"/>
          <w:lang w:eastAsia="en-GB"/>
        </w:rPr>
      </w:pPr>
      <w:r>
        <w:t xml:space="preserve">Annex A (normative): </w:t>
      </w:r>
      <w:r w:rsidRPr="0050712B">
        <w:rPr>
          <w:rFonts w:eastAsia="Times New Roman"/>
          <w:lang w:eastAsia="x-none"/>
        </w:rPr>
        <w:t>Measurement channels</w:t>
      </w:r>
      <w:r>
        <w:tab/>
      </w:r>
      <w:r>
        <w:fldChar w:fldCharType="begin"/>
      </w:r>
      <w:r>
        <w:instrText xml:space="preserve"> PAGEREF _Toc90588798 \h </w:instrText>
      </w:r>
      <w:r>
        <w:fldChar w:fldCharType="separate"/>
      </w:r>
      <w:r>
        <w:t>166</w:t>
      </w:r>
      <w:r>
        <w:fldChar w:fldCharType="end"/>
      </w:r>
    </w:p>
    <w:p w14:paraId="6CD82E1E" w14:textId="1054A4F2" w:rsidR="00CD4976" w:rsidRDefault="00CD497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r>
      <w:r>
        <w:instrText xml:space="preserve"> PAGEREF _Toc90588799 \h </w:instrText>
      </w:r>
      <w:r>
        <w:fldChar w:fldCharType="separate"/>
      </w:r>
      <w:r>
        <w:t>166</w:t>
      </w:r>
      <w:r>
        <w:fldChar w:fldCharType="end"/>
      </w:r>
    </w:p>
    <w:p w14:paraId="3C6E2CB6" w14:textId="5391699D" w:rsidR="00CD4976" w:rsidRDefault="00CD497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r>
      <w:r>
        <w:fldChar w:fldCharType="begin"/>
      </w:r>
      <w:r>
        <w:instrText xml:space="preserve"> PAGEREF _Toc90588800 \h </w:instrText>
      </w:r>
      <w:r>
        <w:fldChar w:fldCharType="separate"/>
      </w:r>
      <w:r>
        <w:t>166</w:t>
      </w:r>
      <w:r>
        <w:fldChar w:fldCharType="end"/>
      </w:r>
    </w:p>
    <w:p w14:paraId="69B606AD" w14:textId="450682B2" w:rsidR="00CD4976" w:rsidRDefault="00CD4976">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_Toc90588801 \h </w:instrText>
      </w:r>
      <w:r>
        <w:fldChar w:fldCharType="separate"/>
      </w:r>
      <w:r>
        <w:t>166</w:t>
      </w:r>
      <w:r>
        <w:fldChar w:fldCharType="end"/>
      </w:r>
    </w:p>
    <w:p w14:paraId="072AFC68" w14:textId="1A639ED0" w:rsidR="00CD4976" w:rsidRDefault="00CD4976">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r>
      <w:r>
        <w:fldChar w:fldCharType="begin"/>
      </w:r>
      <w:r>
        <w:instrText xml:space="preserve"> PAGEREF _Toc90588802 \h </w:instrText>
      </w:r>
      <w:r>
        <w:fldChar w:fldCharType="separate"/>
      </w:r>
      <w:r>
        <w:t>167</w:t>
      </w:r>
      <w:r>
        <w:fldChar w:fldCharType="end"/>
      </w:r>
    </w:p>
    <w:p w14:paraId="1721E84B" w14:textId="6DEFE4E1" w:rsidR="00CD4976" w:rsidRDefault="00CD4976">
      <w:pPr>
        <w:pStyle w:val="TOC3"/>
        <w:rPr>
          <w:rFonts w:asciiTheme="minorHAnsi" w:eastAsiaTheme="minorEastAsia" w:hAnsiTheme="minorHAnsi" w:cstheme="minorBidi"/>
          <w:sz w:val="22"/>
          <w:szCs w:val="22"/>
          <w:lang w:eastAsia="en-GB"/>
        </w:rPr>
      </w:pPr>
      <w:r w:rsidRPr="0050712B">
        <w:rPr>
          <w:snapToGrid w:val="0"/>
        </w:rPr>
        <w:t>A.2.2.1</w:t>
      </w:r>
      <w:r>
        <w:rPr>
          <w:rFonts w:asciiTheme="minorHAnsi" w:eastAsiaTheme="minorEastAsia" w:hAnsiTheme="minorHAnsi" w:cstheme="minorBidi"/>
          <w:sz w:val="22"/>
          <w:szCs w:val="22"/>
          <w:lang w:eastAsia="en-GB"/>
        </w:rPr>
        <w:tab/>
      </w:r>
      <w:r w:rsidRPr="0050712B">
        <w:rPr>
          <w:snapToGrid w:val="0"/>
        </w:rPr>
        <w:t>Full RB allocation</w:t>
      </w:r>
      <w:r>
        <w:tab/>
      </w:r>
      <w:r>
        <w:fldChar w:fldCharType="begin"/>
      </w:r>
      <w:r>
        <w:instrText xml:space="preserve"> PAGEREF _Toc90588803 \h </w:instrText>
      </w:r>
      <w:r>
        <w:fldChar w:fldCharType="separate"/>
      </w:r>
      <w:r>
        <w:t>167</w:t>
      </w:r>
      <w:r>
        <w:fldChar w:fldCharType="end"/>
      </w:r>
    </w:p>
    <w:p w14:paraId="0AD935CE" w14:textId="5413C292" w:rsidR="00CD4976" w:rsidRDefault="00CD4976">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r>
      <w:r>
        <w:fldChar w:fldCharType="begin"/>
      </w:r>
      <w:r>
        <w:instrText xml:space="preserve"> PAGEREF _Toc90588804 \h </w:instrText>
      </w:r>
      <w:r>
        <w:fldChar w:fldCharType="separate"/>
      </w:r>
      <w:r>
        <w:t>167</w:t>
      </w:r>
      <w:r>
        <w:fldChar w:fldCharType="end"/>
      </w:r>
    </w:p>
    <w:p w14:paraId="49F1C7EC" w14:textId="7EFE78F9" w:rsidR="00CD4976" w:rsidRDefault="00CD4976">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r>
      <w:r>
        <w:fldChar w:fldCharType="begin"/>
      </w:r>
      <w:r>
        <w:instrText xml:space="preserve"> PAGEREF _Toc90588805 \h </w:instrText>
      </w:r>
      <w:r>
        <w:fldChar w:fldCharType="separate"/>
      </w:r>
      <w:r>
        <w:t>168</w:t>
      </w:r>
      <w:r>
        <w:fldChar w:fldCharType="end"/>
      </w:r>
    </w:p>
    <w:p w14:paraId="5B8F8964" w14:textId="310DD777" w:rsidR="00CD4976" w:rsidRDefault="00CD4976">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r>
      <w:r>
        <w:fldChar w:fldCharType="begin"/>
      </w:r>
      <w:r>
        <w:instrText xml:space="preserve"> PAGEREF _Toc90588806 \h </w:instrText>
      </w:r>
      <w:r>
        <w:fldChar w:fldCharType="separate"/>
      </w:r>
      <w:r>
        <w:t>169</w:t>
      </w:r>
      <w:r>
        <w:fldChar w:fldCharType="end"/>
      </w:r>
    </w:p>
    <w:p w14:paraId="2C96A74F" w14:textId="3EA54749" w:rsidR="00CD4976" w:rsidRDefault="00CD4976">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r>
      <w:r>
        <w:fldChar w:fldCharType="begin"/>
      </w:r>
      <w:r>
        <w:instrText xml:space="preserve"> PAGEREF _Toc90588807 \h </w:instrText>
      </w:r>
      <w:r>
        <w:fldChar w:fldCharType="separate"/>
      </w:r>
      <w:r>
        <w:t>170</w:t>
      </w:r>
      <w:r>
        <w:fldChar w:fldCharType="end"/>
      </w:r>
    </w:p>
    <w:p w14:paraId="2A9D3D58" w14:textId="30F6B157" w:rsidR="00CD4976" w:rsidRDefault="00CD4976">
      <w:pPr>
        <w:pStyle w:val="TOC3"/>
        <w:rPr>
          <w:rFonts w:asciiTheme="minorHAnsi" w:eastAsiaTheme="minorEastAsia" w:hAnsiTheme="minorHAnsi" w:cstheme="minorBidi"/>
          <w:sz w:val="22"/>
          <w:szCs w:val="22"/>
          <w:lang w:eastAsia="en-GB"/>
        </w:rPr>
      </w:pPr>
      <w:r w:rsidRPr="0050712B">
        <w:rPr>
          <w:snapToGrid w:val="0"/>
        </w:rPr>
        <w:t>A.2.2.2</w:t>
      </w:r>
      <w:r>
        <w:rPr>
          <w:rFonts w:asciiTheme="minorHAnsi" w:eastAsiaTheme="minorEastAsia" w:hAnsiTheme="minorHAnsi" w:cstheme="minorBidi"/>
          <w:sz w:val="22"/>
          <w:szCs w:val="22"/>
          <w:lang w:eastAsia="en-GB"/>
        </w:rPr>
        <w:tab/>
      </w:r>
      <w:r w:rsidRPr="0050712B">
        <w:rPr>
          <w:snapToGrid w:val="0"/>
        </w:rPr>
        <w:t>Partial RB allocation</w:t>
      </w:r>
      <w:r>
        <w:tab/>
      </w:r>
      <w:r>
        <w:fldChar w:fldCharType="begin"/>
      </w:r>
      <w:r>
        <w:instrText xml:space="preserve"> PAGEREF _Toc90588808 \h </w:instrText>
      </w:r>
      <w:r>
        <w:fldChar w:fldCharType="separate"/>
      </w:r>
      <w:r>
        <w:t>171</w:t>
      </w:r>
      <w:r>
        <w:fldChar w:fldCharType="end"/>
      </w:r>
    </w:p>
    <w:p w14:paraId="6D4722EC" w14:textId="64042B7F" w:rsidR="00CD4976" w:rsidRDefault="00CD4976">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r>
      <w:r>
        <w:fldChar w:fldCharType="begin"/>
      </w:r>
      <w:r>
        <w:instrText xml:space="preserve"> PAGEREF _Toc90588809 \h </w:instrText>
      </w:r>
      <w:r>
        <w:fldChar w:fldCharType="separate"/>
      </w:r>
      <w:r>
        <w:t>171</w:t>
      </w:r>
      <w:r>
        <w:fldChar w:fldCharType="end"/>
      </w:r>
    </w:p>
    <w:p w14:paraId="5D139C49" w14:textId="491EB22E" w:rsidR="00CD4976" w:rsidRDefault="00CD4976">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r>
      <w:r>
        <w:fldChar w:fldCharType="begin"/>
      </w:r>
      <w:r>
        <w:instrText xml:space="preserve"> PAGEREF _Toc90588810 \h </w:instrText>
      </w:r>
      <w:r>
        <w:fldChar w:fldCharType="separate"/>
      </w:r>
      <w:r>
        <w:t>172</w:t>
      </w:r>
      <w:r>
        <w:fldChar w:fldCharType="end"/>
      </w:r>
    </w:p>
    <w:p w14:paraId="545F93BB" w14:textId="270D0A8A" w:rsidR="00CD4976" w:rsidRDefault="00CD4976">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r>
      <w:r>
        <w:fldChar w:fldCharType="begin"/>
      </w:r>
      <w:r>
        <w:instrText xml:space="preserve"> PAGEREF _Toc90588811 \h </w:instrText>
      </w:r>
      <w:r>
        <w:fldChar w:fldCharType="separate"/>
      </w:r>
      <w:r>
        <w:t>173</w:t>
      </w:r>
      <w:r>
        <w:fldChar w:fldCharType="end"/>
      </w:r>
    </w:p>
    <w:p w14:paraId="71B34665" w14:textId="44CFF714" w:rsidR="00CD4976" w:rsidRDefault="00CD4976">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r>
      <w:r>
        <w:fldChar w:fldCharType="begin"/>
      </w:r>
      <w:r>
        <w:instrText xml:space="preserve"> PAGEREF _Toc90588812 \h </w:instrText>
      </w:r>
      <w:r>
        <w:fldChar w:fldCharType="separate"/>
      </w:r>
      <w:r>
        <w:t>174</w:t>
      </w:r>
      <w:r>
        <w:fldChar w:fldCharType="end"/>
      </w:r>
    </w:p>
    <w:p w14:paraId="05A08C41" w14:textId="095BB3B3" w:rsidR="00CD4976" w:rsidRDefault="00CD4976">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 xml:space="preserve"> DL reference measurement channels for E-UTRA</w:t>
      </w:r>
      <w:r>
        <w:tab/>
      </w:r>
      <w:r>
        <w:fldChar w:fldCharType="begin"/>
      </w:r>
      <w:r>
        <w:instrText xml:space="preserve"> PAGEREF _Toc90588813 \h </w:instrText>
      </w:r>
      <w:r>
        <w:fldChar w:fldCharType="separate"/>
      </w:r>
      <w:r>
        <w:t>174</w:t>
      </w:r>
      <w:r>
        <w:fldChar w:fldCharType="end"/>
      </w:r>
    </w:p>
    <w:p w14:paraId="7B313AF4" w14:textId="171DE7AD" w:rsidR="00CD4976" w:rsidRDefault="00CD4976">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r>
      <w:r>
        <w:fldChar w:fldCharType="begin"/>
      </w:r>
      <w:r>
        <w:instrText xml:space="preserve"> PAGEREF _Toc90588814 \h </w:instrText>
      </w:r>
      <w:r>
        <w:fldChar w:fldCharType="separate"/>
      </w:r>
      <w:r>
        <w:t>174</w:t>
      </w:r>
      <w:r>
        <w:fldChar w:fldCharType="end"/>
      </w:r>
    </w:p>
    <w:p w14:paraId="2AAF9C53" w14:textId="6098C880" w:rsidR="00CD4976" w:rsidRDefault="00CD4976">
      <w:pPr>
        <w:pStyle w:val="TOC3"/>
        <w:rPr>
          <w:rFonts w:asciiTheme="minorHAnsi" w:eastAsiaTheme="minorEastAsia" w:hAnsiTheme="minorHAnsi" w:cstheme="minorBidi"/>
          <w:sz w:val="22"/>
          <w:szCs w:val="22"/>
          <w:lang w:eastAsia="en-GB"/>
        </w:rPr>
      </w:pPr>
      <w:r w:rsidRPr="0050712B">
        <w:rPr>
          <w:snapToGrid w:val="0"/>
        </w:rPr>
        <w:t>A.3.1.1</w:t>
      </w:r>
      <w:r>
        <w:rPr>
          <w:rFonts w:asciiTheme="minorHAnsi" w:eastAsiaTheme="minorEastAsia" w:hAnsiTheme="minorHAnsi" w:cstheme="minorBidi"/>
          <w:sz w:val="22"/>
          <w:szCs w:val="22"/>
          <w:lang w:eastAsia="en-GB"/>
        </w:rPr>
        <w:tab/>
      </w:r>
      <w:r w:rsidRPr="0050712B">
        <w:rPr>
          <w:snapToGrid w:val="0"/>
        </w:rPr>
        <w:t>QPSK</w:t>
      </w:r>
      <w:r>
        <w:tab/>
      </w:r>
      <w:r>
        <w:fldChar w:fldCharType="begin"/>
      </w:r>
      <w:r>
        <w:instrText xml:space="preserve"> PAGEREF _Toc90588815 \h </w:instrText>
      </w:r>
      <w:r>
        <w:fldChar w:fldCharType="separate"/>
      </w:r>
      <w:r>
        <w:t>175</w:t>
      </w:r>
      <w:r>
        <w:fldChar w:fldCharType="end"/>
      </w:r>
    </w:p>
    <w:p w14:paraId="2E0CF565" w14:textId="021DA85D" w:rsidR="00CD4976" w:rsidRDefault="00CD4976">
      <w:pPr>
        <w:pStyle w:val="TOC3"/>
        <w:rPr>
          <w:rFonts w:asciiTheme="minorHAnsi" w:eastAsiaTheme="minorEastAsia" w:hAnsiTheme="minorHAnsi" w:cstheme="minorBidi"/>
          <w:sz w:val="22"/>
          <w:szCs w:val="22"/>
          <w:lang w:eastAsia="en-GB"/>
        </w:rPr>
      </w:pPr>
      <w:r w:rsidRPr="0050712B">
        <w:rPr>
          <w:snapToGrid w:val="0"/>
        </w:rPr>
        <w:t>A.3.1.2</w:t>
      </w:r>
      <w:r>
        <w:rPr>
          <w:rFonts w:asciiTheme="minorHAnsi" w:eastAsiaTheme="minorEastAsia" w:hAnsiTheme="minorHAnsi" w:cstheme="minorBidi"/>
          <w:sz w:val="22"/>
          <w:szCs w:val="22"/>
          <w:lang w:eastAsia="en-GB"/>
        </w:rPr>
        <w:tab/>
      </w:r>
      <w:r w:rsidRPr="0050712B">
        <w:rPr>
          <w:snapToGrid w:val="0"/>
        </w:rPr>
        <w:t>64-QAM</w:t>
      </w:r>
      <w:r>
        <w:tab/>
      </w:r>
      <w:r>
        <w:fldChar w:fldCharType="begin"/>
      </w:r>
      <w:r>
        <w:instrText xml:space="preserve"> PAGEREF _Toc90588816 \h </w:instrText>
      </w:r>
      <w:r>
        <w:fldChar w:fldCharType="separate"/>
      </w:r>
      <w:r>
        <w:t>176</w:t>
      </w:r>
      <w:r>
        <w:fldChar w:fldCharType="end"/>
      </w:r>
    </w:p>
    <w:p w14:paraId="422EE3FB" w14:textId="54CDCA4D" w:rsidR="00CD4976" w:rsidRDefault="00CD4976">
      <w:pPr>
        <w:pStyle w:val="TOC3"/>
        <w:rPr>
          <w:rFonts w:asciiTheme="minorHAnsi" w:eastAsiaTheme="minorEastAsia" w:hAnsiTheme="minorHAnsi" w:cstheme="minorBidi"/>
          <w:sz w:val="22"/>
          <w:szCs w:val="22"/>
          <w:lang w:eastAsia="en-GB"/>
        </w:rPr>
      </w:pPr>
      <w:r w:rsidRPr="0050712B">
        <w:rPr>
          <w:snapToGrid w:val="0"/>
        </w:rPr>
        <w:t>A.3.1.3</w:t>
      </w:r>
      <w:r>
        <w:rPr>
          <w:rFonts w:asciiTheme="minorHAnsi" w:eastAsiaTheme="minorEastAsia" w:hAnsiTheme="minorHAnsi" w:cstheme="minorBidi"/>
          <w:sz w:val="22"/>
          <w:szCs w:val="22"/>
          <w:lang w:eastAsia="en-GB"/>
        </w:rPr>
        <w:tab/>
      </w:r>
      <w:r w:rsidRPr="0050712B">
        <w:rPr>
          <w:snapToGrid w:val="0"/>
        </w:rPr>
        <w:t>256-QAM</w:t>
      </w:r>
      <w:r>
        <w:tab/>
      </w:r>
      <w:r>
        <w:fldChar w:fldCharType="begin"/>
      </w:r>
      <w:r>
        <w:instrText xml:space="preserve"> PAGEREF _Toc90588817 \h </w:instrText>
      </w:r>
      <w:r>
        <w:fldChar w:fldCharType="separate"/>
      </w:r>
      <w:r>
        <w:t>177</w:t>
      </w:r>
      <w:r>
        <w:fldChar w:fldCharType="end"/>
      </w:r>
    </w:p>
    <w:p w14:paraId="1BECE82E" w14:textId="647C9295" w:rsidR="00CD4976" w:rsidRDefault="00CD4976">
      <w:pPr>
        <w:pStyle w:val="TOC8"/>
        <w:rPr>
          <w:rFonts w:asciiTheme="minorHAnsi" w:eastAsiaTheme="minorEastAsia" w:hAnsiTheme="minorHAnsi" w:cstheme="minorBidi"/>
          <w:b w:val="0"/>
          <w:szCs w:val="22"/>
          <w:lang w:eastAsia="en-GB"/>
        </w:rPr>
      </w:pPr>
      <w:r>
        <w:t>Annex</w:t>
      </w:r>
      <w:r w:rsidRPr="0050712B">
        <w:rPr>
          <w:rFonts w:eastAsia="Times New Roman"/>
        </w:rPr>
        <w:t xml:space="preserve"> </w:t>
      </w:r>
      <w:r>
        <w:t>B:</w:t>
      </w:r>
      <w:r>
        <w:rPr>
          <w:rFonts w:asciiTheme="minorHAnsi" w:eastAsiaTheme="minorEastAsia" w:hAnsiTheme="minorHAnsi" w:cstheme="minorBidi"/>
          <w:b w:val="0"/>
          <w:szCs w:val="22"/>
          <w:lang w:eastAsia="en-GB"/>
        </w:rPr>
        <w:tab/>
      </w:r>
      <w:r>
        <w:t>Void</w:t>
      </w:r>
      <w:r>
        <w:tab/>
      </w:r>
      <w:r>
        <w:fldChar w:fldCharType="begin"/>
      </w:r>
      <w:r>
        <w:instrText xml:space="preserve"> PAGEREF _Toc90588818 \h </w:instrText>
      </w:r>
      <w:r>
        <w:fldChar w:fldCharType="separate"/>
      </w:r>
      <w:r>
        <w:t>177</w:t>
      </w:r>
      <w:r>
        <w:fldChar w:fldCharType="end"/>
      </w:r>
    </w:p>
    <w:p w14:paraId="6A93F7F0" w14:textId="6541EB76" w:rsidR="00CD4976" w:rsidRDefault="00CD4976">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r>
      <w:r>
        <w:fldChar w:fldCharType="begin"/>
      </w:r>
      <w:r>
        <w:instrText xml:space="preserve"> PAGEREF _Toc90588819 \h </w:instrText>
      </w:r>
      <w:r>
        <w:fldChar w:fldCharType="separate"/>
      </w:r>
      <w:r>
        <w:t>177</w:t>
      </w:r>
      <w:r>
        <w:fldChar w:fldCharType="end"/>
      </w:r>
    </w:p>
    <w:p w14:paraId="499B9A1D" w14:textId="1B131641" w:rsidR="00CD4976" w:rsidRDefault="00CD4976">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r>
      <w:r>
        <w:fldChar w:fldCharType="begin"/>
      </w:r>
      <w:r>
        <w:instrText xml:space="preserve"> PAGEREF _Toc90588820 \h </w:instrText>
      </w:r>
      <w:r>
        <w:fldChar w:fldCharType="separate"/>
      </w:r>
      <w:r>
        <w:t>177</w:t>
      </w:r>
      <w:r>
        <w:fldChar w:fldCharType="end"/>
      </w:r>
    </w:p>
    <w:p w14:paraId="717421E6" w14:textId="565C7052" w:rsidR="00CD4976" w:rsidRDefault="00CD4976">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r>
      <w:r>
        <w:fldChar w:fldCharType="begin"/>
      </w:r>
      <w:r>
        <w:instrText xml:space="preserve"> PAGEREF _Toc90588821 \h </w:instrText>
      </w:r>
      <w:r>
        <w:fldChar w:fldCharType="separate"/>
      </w:r>
      <w:r>
        <w:t>178</w:t>
      </w:r>
      <w:r>
        <w:fldChar w:fldCharType="end"/>
      </w:r>
    </w:p>
    <w:p w14:paraId="0F456CD1" w14:textId="54411C91" w:rsidR="00CD4976" w:rsidRDefault="00CD4976">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r>
      <w:r>
        <w:fldChar w:fldCharType="begin"/>
      </w:r>
      <w:r>
        <w:instrText xml:space="preserve"> PAGEREF _Toc90588822 \h </w:instrText>
      </w:r>
      <w:r>
        <w:fldChar w:fldCharType="separate"/>
      </w:r>
      <w:r>
        <w:t>178</w:t>
      </w:r>
      <w:r>
        <w:fldChar w:fldCharType="end"/>
      </w:r>
    </w:p>
    <w:p w14:paraId="756C55EE" w14:textId="7366B9E2" w:rsidR="00CD4976" w:rsidRDefault="00CD4976">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r>
      <w:r>
        <w:fldChar w:fldCharType="begin"/>
      </w:r>
      <w:r>
        <w:instrText xml:space="preserve"> PAGEREF _Toc90588823 \h </w:instrText>
      </w:r>
      <w:r>
        <w:fldChar w:fldCharType="separate"/>
      </w:r>
      <w:r>
        <w:t>178</w:t>
      </w:r>
      <w:r>
        <w:fldChar w:fldCharType="end"/>
      </w:r>
    </w:p>
    <w:p w14:paraId="58297AA7" w14:textId="42188CBC" w:rsidR="00CD4976" w:rsidRDefault="00CD4976">
      <w:pPr>
        <w:pStyle w:val="TOC8"/>
        <w:rPr>
          <w:rFonts w:asciiTheme="minorHAnsi" w:eastAsiaTheme="minorEastAsia" w:hAnsiTheme="minorHAnsi" w:cstheme="minorBidi"/>
          <w:b w:val="0"/>
          <w:szCs w:val="22"/>
          <w:lang w:eastAsia="en-GB"/>
        </w:rPr>
      </w:pPr>
      <w:r>
        <w:t>Annex H (normative): Modified MPR behavior</w:t>
      </w:r>
      <w:r>
        <w:tab/>
      </w:r>
      <w:r>
        <w:fldChar w:fldCharType="begin"/>
      </w:r>
      <w:r>
        <w:instrText xml:space="preserve"> PAGEREF _Toc90588824 \h </w:instrText>
      </w:r>
      <w:r>
        <w:fldChar w:fldCharType="separate"/>
      </w:r>
      <w:r>
        <w:t>178</w:t>
      </w:r>
      <w:r>
        <w:fldChar w:fldCharType="end"/>
      </w:r>
    </w:p>
    <w:p w14:paraId="4A5347C9" w14:textId="3299C515" w:rsidR="00CD4976" w:rsidRDefault="00CD4976">
      <w:pPr>
        <w:pStyle w:val="TOC8"/>
        <w:rPr>
          <w:rFonts w:asciiTheme="minorHAnsi" w:eastAsiaTheme="minorEastAsia" w:hAnsiTheme="minorHAnsi" w:cstheme="minorBidi"/>
          <w:b w:val="0"/>
          <w:szCs w:val="22"/>
          <w:lang w:eastAsia="en-GB"/>
        </w:rPr>
      </w:pPr>
      <w:r>
        <w:t>Annex I (normative): Dual uplink interferer</w:t>
      </w:r>
      <w:r>
        <w:tab/>
      </w:r>
      <w:r>
        <w:fldChar w:fldCharType="begin"/>
      </w:r>
      <w:r>
        <w:instrText xml:space="preserve"> PAGEREF _Toc90588825 \h </w:instrText>
      </w:r>
      <w:r>
        <w:fldChar w:fldCharType="separate"/>
      </w:r>
      <w:r>
        <w:t>178</w:t>
      </w:r>
      <w:r>
        <w:fldChar w:fldCharType="end"/>
      </w:r>
    </w:p>
    <w:p w14:paraId="77F5D22B" w14:textId="1C7608A4" w:rsidR="00CD4976" w:rsidRDefault="00CD4976">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r>
      <w:r>
        <w:fldChar w:fldCharType="begin"/>
      </w:r>
      <w:r>
        <w:instrText xml:space="preserve"> PAGEREF _Toc90588826 \h </w:instrText>
      </w:r>
      <w:r>
        <w:fldChar w:fldCharType="separate"/>
      </w:r>
      <w:r>
        <w:t>179</w:t>
      </w:r>
      <w:r>
        <w:fldChar w:fldCharType="end"/>
      </w:r>
    </w:p>
    <w:p w14:paraId="2C8CA7E5" w14:textId="7CDBCBB3" w:rsidR="00CD4976" w:rsidRDefault="00CD4976">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r>
      <w:r>
        <w:fldChar w:fldCharType="begin"/>
      </w:r>
      <w:r>
        <w:instrText xml:space="preserve"> PAGEREF _Toc90588827 \h </w:instrText>
      </w:r>
      <w:r>
        <w:fldChar w:fldCharType="separate"/>
      </w:r>
      <w:r>
        <w:t>179</w:t>
      </w:r>
      <w:r>
        <w:fldChar w:fldCharType="end"/>
      </w:r>
    </w:p>
    <w:p w14:paraId="2B11C1CD" w14:textId="6844DA02" w:rsidR="00CD4976" w:rsidRDefault="00CD4976">
      <w:pPr>
        <w:pStyle w:val="TOC8"/>
        <w:rPr>
          <w:rFonts w:asciiTheme="minorHAnsi" w:eastAsiaTheme="minorEastAsia" w:hAnsiTheme="minorHAnsi" w:cstheme="minorBidi"/>
          <w:b w:val="0"/>
          <w:szCs w:val="22"/>
          <w:lang w:eastAsia="en-GB"/>
        </w:rPr>
      </w:pPr>
      <w:r>
        <w:t>Annex L (informative): Change history</w:t>
      </w:r>
      <w:r>
        <w:tab/>
      </w:r>
      <w:r>
        <w:fldChar w:fldCharType="begin"/>
      </w:r>
      <w:r>
        <w:instrText xml:space="preserve"> PAGEREF _Toc90588828 \h </w:instrText>
      </w:r>
      <w:r>
        <w:fldChar w:fldCharType="separate"/>
      </w:r>
      <w:r>
        <w:t>180</w:t>
      </w:r>
      <w:r>
        <w:fldChar w:fldCharType="end"/>
      </w:r>
    </w:p>
    <w:p w14:paraId="29F7AA01" w14:textId="09EB0291" w:rsidR="00180345" w:rsidRPr="00DF6DD6" w:rsidRDefault="00CD4976" w:rsidP="00180345">
      <w:r>
        <w:fldChar w:fldCharType="end"/>
      </w:r>
    </w:p>
    <w:p w14:paraId="1D41B804" w14:textId="77777777" w:rsidR="00180345" w:rsidRPr="00DF6DD6" w:rsidRDefault="00180345" w:rsidP="00180345">
      <w:pPr>
        <w:pStyle w:val="Heading1"/>
      </w:pPr>
      <w:r w:rsidRPr="00DF6DD6">
        <w:br w:type="page"/>
      </w:r>
      <w:bookmarkStart w:id="3" w:name="_Toc21345369"/>
      <w:bookmarkStart w:id="4" w:name="_Toc29806218"/>
      <w:bookmarkStart w:id="5" w:name="_Toc37255751"/>
      <w:bookmarkStart w:id="6" w:name="_Toc37256092"/>
      <w:bookmarkStart w:id="7" w:name="_Toc45889929"/>
      <w:bookmarkStart w:id="8" w:name="_Toc52381754"/>
      <w:bookmarkStart w:id="9" w:name="_Toc61374853"/>
      <w:bookmarkStart w:id="10" w:name="_Toc67936204"/>
      <w:bookmarkStart w:id="11" w:name="_Toc67937077"/>
      <w:bookmarkStart w:id="12" w:name="_Toc76452313"/>
      <w:bookmarkStart w:id="13" w:name="_Toc76630156"/>
      <w:bookmarkStart w:id="14" w:name="_Toc83742716"/>
      <w:bookmarkStart w:id="15" w:name="_Toc83886830"/>
      <w:bookmarkStart w:id="16" w:name="_Toc83887630"/>
      <w:bookmarkStart w:id="17" w:name="_Toc90588471"/>
      <w:r w:rsidRPr="00DF6DD6">
        <w:t>Foreword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18" w:name="_Toc21345370"/>
      <w:bookmarkStart w:id="19" w:name="_Toc29806219"/>
      <w:bookmarkStart w:id="20" w:name="_Toc37255752"/>
      <w:bookmarkStart w:id="21" w:name="_Toc37256093"/>
      <w:bookmarkStart w:id="22" w:name="_Toc45889930"/>
      <w:bookmarkStart w:id="23" w:name="_Toc52381755"/>
      <w:bookmarkStart w:id="24" w:name="_Toc61374854"/>
      <w:bookmarkStart w:id="25" w:name="_Toc67936205"/>
      <w:bookmarkStart w:id="26" w:name="_Toc67937078"/>
      <w:bookmarkStart w:id="27" w:name="_Toc76452314"/>
      <w:bookmarkStart w:id="28" w:name="_Toc76630157"/>
      <w:bookmarkStart w:id="29" w:name="_Toc83742717"/>
      <w:bookmarkStart w:id="30" w:name="_Toc83886831"/>
      <w:bookmarkStart w:id="31" w:name="_Toc83887631"/>
      <w:bookmarkStart w:id="32" w:name="_Toc90588472"/>
      <w:r w:rsidRPr="00DF6DD6">
        <w:t>1</w:t>
      </w:r>
      <w:r w:rsidRPr="00DF6DD6">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33" w:name="_Toc21345371"/>
      <w:bookmarkStart w:id="34" w:name="_Toc29806220"/>
      <w:bookmarkStart w:id="35" w:name="_Toc37255753"/>
      <w:bookmarkStart w:id="36" w:name="_Toc37256094"/>
      <w:bookmarkStart w:id="37" w:name="_Toc45889931"/>
      <w:bookmarkStart w:id="38" w:name="_Toc52381756"/>
      <w:bookmarkStart w:id="39" w:name="_Toc61374855"/>
      <w:bookmarkStart w:id="40" w:name="_Toc67936206"/>
      <w:bookmarkStart w:id="41" w:name="_Toc67937079"/>
      <w:bookmarkStart w:id="42" w:name="_Toc76452315"/>
      <w:bookmarkStart w:id="43" w:name="_Toc76630158"/>
      <w:bookmarkStart w:id="44" w:name="_Toc83742718"/>
      <w:bookmarkStart w:id="45" w:name="_Toc83886832"/>
      <w:bookmarkStart w:id="46" w:name="_Toc83887632"/>
      <w:bookmarkStart w:id="47" w:name="_Toc90588473"/>
      <w:r w:rsidRPr="00DF6DD6">
        <w:t>2</w:t>
      </w:r>
      <w:r w:rsidRPr="00DF6DD6">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48" w:name="OLE_LINK2"/>
      <w:bookmarkStart w:id="49" w:name="OLE_LINK3"/>
      <w:bookmarkStart w:id="50"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48"/>
    <w:bookmarkEnd w:id="49"/>
    <w:bookmarkEnd w:id="50"/>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51" w:name="_Toc21345372"/>
      <w:bookmarkStart w:id="52" w:name="_Toc29806221"/>
      <w:bookmarkStart w:id="53" w:name="_Toc37255754"/>
      <w:bookmarkStart w:id="54" w:name="_Toc37256095"/>
      <w:bookmarkStart w:id="55" w:name="_Toc45889932"/>
      <w:bookmarkStart w:id="56" w:name="_Toc52381757"/>
      <w:bookmarkStart w:id="57" w:name="_Toc61374856"/>
      <w:bookmarkStart w:id="58" w:name="_Toc67936207"/>
      <w:bookmarkStart w:id="59" w:name="_Toc67937080"/>
      <w:bookmarkStart w:id="60" w:name="_Toc76452316"/>
      <w:bookmarkStart w:id="61" w:name="_Toc76630159"/>
      <w:bookmarkStart w:id="62" w:name="_Toc83742719"/>
      <w:bookmarkStart w:id="63" w:name="_Toc83886833"/>
      <w:bookmarkStart w:id="64" w:name="_Toc83887633"/>
      <w:bookmarkStart w:id="65" w:name="_Toc90588474"/>
      <w:r w:rsidRPr="00DF6DD6">
        <w:t>3</w:t>
      </w:r>
      <w:r w:rsidRPr="00DF6DD6">
        <w:tab/>
        <w:t>Definitions, symbols and abbreviations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E53D11D" w14:textId="77777777" w:rsidR="001310A1" w:rsidRPr="00DF6DD6" w:rsidRDefault="001310A1">
      <w:pPr>
        <w:pStyle w:val="Heading2"/>
      </w:pPr>
      <w:bookmarkStart w:id="66" w:name="_Toc21345373"/>
      <w:bookmarkStart w:id="67" w:name="_Toc29806222"/>
      <w:bookmarkStart w:id="68" w:name="_Toc37255755"/>
      <w:bookmarkStart w:id="69" w:name="_Toc37256096"/>
      <w:bookmarkStart w:id="70" w:name="_Toc45889933"/>
      <w:bookmarkStart w:id="71" w:name="_Toc52381758"/>
      <w:bookmarkStart w:id="72" w:name="_Toc61374857"/>
      <w:bookmarkStart w:id="73" w:name="_Toc67936208"/>
      <w:bookmarkStart w:id="74" w:name="_Toc67937081"/>
      <w:bookmarkStart w:id="75" w:name="_Toc76452317"/>
      <w:bookmarkStart w:id="76" w:name="_Toc76630160"/>
      <w:bookmarkStart w:id="77" w:name="_Toc83742720"/>
      <w:bookmarkStart w:id="78" w:name="_Toc83886834"/>
      <w:bookmarkStart w:id="79" w:name="_Toc83887634"/>
      <w:bookmarkStart w:id="80" w:name="_Toc90588475"/>
      <w:r w:rsidRPr="00DF6DD6">
        <w:t>3.1</w:t>
      </w:r>
      <w:r w:rsidRPr="00DF6DD6">
        <w:tab/>
        <w:t>Definitions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08A26A5" w14:textId="77777777" w:rsidR="001310A1" w:rsidRPr="00DF6DD6" w:rsidRDefault="001310A1">
      <w:r w:rsidRPr="00DF6DD6">
        <w:t xml:space="preserve">For the purposes of the present document, the terms and definitions given in </w:t>
      </w:r>
      <w:bookmarkStart w:id="81" w:name="OLE_LINK6"/>
      <w:bookmarkStart w:id="82" w:name="OLE_LINK7"/>
      <w:bookmarkStart w:id="83" w:name="OLE_LINK8"/>
      <w:r w:rsidRPr="00DF6DD6">
        <w:t xml:space="preserve">3GPP </w:t>
      </w:r>
      <w:bookmarkEnd w:id="81"/>
      <w:bookmarkEnd w:id="82"/>
      <w:bookmarkEnd w:id="83"/>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84" w:name="_Toc21345374"/>
      <w:bookmarkStart w:id="85" w:name="_Toc29806223"/>
      <w:bookmarkStart w:id="86" w:name="_Toc37255756"/>
      <w:bookmarkStart w:id="87" w:name="_Toc37256097"/>
      <w:bookmarkStart w:id="88" w:name="_Toc45889934"/>
      <w:bookmarkStart w:id="89" w:name="_Toc52381759"/>
      <w:bookmarkStart w:id="90" w:name="_Toc61374858"/>
      <w:bookmarkStart w:id="91" w:name="_Toc67936209"/>
      <w:bookmarkStart w:id="92" w:name="_Toc67937082"/>
      <w:bookmarkStart w:id="93" w:name="_Toc76452318"/>
      <w:bookmarkStart w:id="94" w:name="_Toc76630161"/>
      <w:bookmarkStart w:id="95" w:name="_Toc83742721"/>
      <w:bookmarkStart w:id="96" w:name="_Toc83886835"/>
      <w:bookmarkStart w:id="97" w:name="_Toc83887635"/>
      <w:bookmarkStart w:id="98" w:name="_Toc90588476"/>
      <w:r w:rsidRPr="00DF6DD6">
        <w:t>3.2</w:t>
      </w:r>
      <w:r w:rsidRPr="00DF6DD6">
        <w:tab/>
        <w:t>Symbols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E748D8"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E748D8"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99" w:name="_Toc21345375"/>
      <w:bookmarkStart w:id="100" w:name="_Toc29806224"/>
      <w:bookmarkStart w:id="101" w:name="_Toc37255757"/>
      <w:bookmarkStart w:id="102" w:name="_Toc37256098"/>
      <w:bookmarkStart w:id="103" w:name="_Toc45889935"/>
      <w:bookmarkStart w:id="104" w:name="_Toc52381760"/>
      <w:bookmarkStart w:id="105" w:name="_Toc61374859"/>
      <w:bookmarkStart w:id="106" w:name="_Toc67936210"/>
      <w:bookmarkStart w:id="107" w:name="_Toc67937083"/>
      <w:bookmarkStart w:id="108" w:name="_Toc76452319"/>
      <w:bookmarkStart w:id="109" w:name="_Toc76630162"/>
      <w:bookmarkStart w:id="110" w:name="_Toc83742722"/>
      <w:bookmarkStart w:id="111" w:name="_Toc83886836"/>
      <w:bookmarkStart w:id="112" w:name="_Toc83887636"/>
      <w:bookmarkStart w:id="113" w:name="_Toc90588477"/>
      <w:r w:rsidRPr="00DF6DD6">
        <w:t>3.3</w:t>
      </w:r>
      <w:r w:rsidRPr="00DF6DD6">
        <w:tab/>
        <w:t>Abbreviations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14" w:name="_Toc21345376"/>
      <w:bookmarkStart w:id="115" w:name="_Toc29806225"/>
      <w:bookmarkStart w:id="116" w:name="_Toc37255758"/>
      <w:bookmarkStart w:id="117" w:name="_Toc37256099"/>
      <w:bookmarkStart w:id="118" w:name="_Toc45889936"/>
      <w:bookmarkStart w:id="119" w:name="_Toc52381761"/>
      <w:bookmarkStart w:id="120" w:name="_Toc61374860"/>
      <w:bookmarkStart w:id="121" w:name="_Toc67936211"/>
      <w:bookmarkStart w:id="122" w:name="_Toc67937084"/>
      <w:bookmarkStart w:id="123" w:name="_Toc76452320"/>
      <w:bookmarkStart w:id="124" w:name="_Toc76630163"/>
      <w:bookmarkStart w:id="125" w:name="_Toc83742723"/>
      <w:bookmarkStart w:id="126" w:name="_Toc83886837"/>
      <w:bookmarkStart w:id="127" w:name="_Toc83887637"/>
      <w:bookmarkStart w:id="128" w:name="_Toc90588478"/>
      <w:r w:rsidRPr="00DF6DD6">
        <w:t>4</w:t>
      </w:r>
      <w:r w:rsidRPr="00DF6DD6">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DF4DEF2" w14:textId="77777777" w:rsidR="001310A1" w:rsidRPr="00DF6DD6" w:rsidRDefault="001310A1">
      <w:pPr>
        <w:pStyle w:val="Heading2"/>
      </w:pPr>
      <w:bookmarkStart w:id="129" w:name="_Toc21345377"/>
      <w:bookmarkStart w:id="130" w:name="_Toc29806226"/>
      <w:bookmarkStart w:id="131" w:name="_Toc37255759"/>
      <w:bookmarkStart w:id="132" w:name="_Toc37256100"/>
      <w:bookmarkStart w:id="133" w:name="_Toc45889937"/>
      <w:bookmarkStart w:id="134" w:name="_Toc52381762"/>
      <w:bookmarkStart w:id="135" w:name="_Toc61374861"/>
      <w:bookmarkStart w:id="136" w:name="_Toc67936212"/>
      <w:bookmarkStart w:id="137" w:name="_Toc67937085"/>
      <w:bookmarkStart w:id="138" w:name="_Toc76452321"/>
      <w:bookmarkStart w:id="139" w:name="_Toc76630164"/>
      <w:bookmarkStart w:id="140" w:name="_Toc83742724"/>
      <w:bookmarkStart w:id="141" w:name="_Toc83886838"/>
      <w:bookmarkStart w:id="142" w:name="_Toc83887638"/>
      <w:bookmarkStart w:id="143" w:name="_Toc90588479"/>
      <w:r w:rsidRPr="00DF6DD6">
        <w:t>4.1</w:t>
      </w:r>
      <w:r w:rsidRPr="00DF6DD6">
        <w:tab/>
        <w:t>Relationship between minimum requirements and test requirements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44" w:name="_Toc21345378"/>
      <w:bookmarkStart w:id="145" w:name="_Toc29806227"/>
      <w:bookmarkStart w:id="146" w:name="_Toc37255760"/>
      <w:bookmarkStart w:id="147" w:name="_Toc37256101"/>
      <w:bookmarkStart w:id="148" w:name="_Toc45889938"/>
      <w:bookmarkStart w:id="149" w:name="_Toc52381763"/>
      <w:bookmarkStart w:id="150" w:name="_Toc61374862"/>
      <w:bookmarkStart w:id="151" w:name="_Toc67936213"/>
      <w:bookmarkStart w:id="152" w:name="_Toc67937086"/>
      <w:bookmarkStart w:id="153" w:name="_Toc76452322"/>
      <w:bookmarkStart w:id="154" w:name="_Toc76630165"/>
      <w:bookmarkStart w:id="155" w:name="_Toc83742725"/>
      <w:bookmarkStart w:id="156" w:name="_Toc83886839"/>
      <w:bookmarkStart w:id="157" w:name="_Toc83887639"/>
      <w:bookmarkStart w:id="158" w:name="_Toc90588480"/>
      <w:r w:rsidRPr="00DF6DD6">
        <w:t>4.2</w:t>
      </w:r>
      <w:r w:rsidRPr="00DF6DD6">
        <w:tab/>
        <w:t>Applicability of minimum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59" w:name="_Toc21345379"/>
      <w:bookmarkStart w:id="160" w:name="_Toc29806228"/>
      <w:bookmarkStart w:id="161" w:name="_Toc37255761"/>
      <w:bookmarkStart w:id="162" w:name="_Toc37256102"/>
      <w:bookmarkStart w:id="163" w:name="_Toc45889939"/>
      <w:bookmarkStart w:id="164" w:name="_Toc52381764"/>
      <w:bookmarkStart w:id="165" w:name="_Toc61374863"/>
      <w:bookmarkStart w:id="166" w:name="_Toc67936214"/>
      <w:bookmarkStart w:id="167" w:name="_Toc67937087"/>
      <w:bookmarkStart w:id="168" w:name="_Toc76452323"/>
      <w:bookmarkStart w:id="169" w:name="_Toc76630166"/>
      <w:bookmarkStart w:id="170" w:name="_Toc83742726"/>
      <w:bookmarkStart w:id="171" w:name="_Toc83886840"/>
      <w:bookmarkStart w:id="172" w:name="_Toc83887640"/>
      <w:bookmarkStart w:id="173" w:name="_Toc90588481"/>
      <w:bookmarkStart w:id="174" w:name="_Hlk507568886"/>
      <w:r w:rsidRPr="00DF6DD6">
        <w:t>4.3</w:t>
      </w:r>
      <w:r w:rsidRPr="00DF6DD6">
        <w:tab/>
        <w:t>Specification suffix information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74"/>
    </w:tbl>
    <w:p w14:paraId="487ECF65" w14:textId="77777777" w:rsidR="0056051B" w:rsidRPr="00DF6DD6" w:rsidRDefault="0056051B"/>
    <w:p w14:paraId="39026B6D" w14:textId="77777777" w:rsidR="001310A1" w:rsidRPr="00DF6DD6" w:rsidRDefault="001310A1" w:rsidP="001310A1">
      <w:pPr>
        <w:pStyle w:val="Heading1"/>
      </w:pPr>
      <w:bookmarkStart w:id="175" w:name="_Toc21345380"/>
      <w:bookmarkStart w:id="176" w:name="_Toc29806229"/>
      <w:bookmarkStart w:id="177" w:name="_Toc37255762"/>
      <w:bookmarkStart w:id="178" w:name="_Toc37256103"/>
      <w:bookmarkStart w:id="179" w:name="_Toc45889940"/>
      <w:bookmarkStart w:id="180" w:name="_Toc52381765"/>
      <w:bookmarkStart w:id="181" w:name="_Toc61374864"/>
      <w:bookmarkStart w:id="182" w:name="_Toc67936215"/>
      <w:bookmarkStart w:id="183" w:name="_Toc67937088"/>
      <w:bookmarkStart w:id="184" w:name="_Toc76452324"/>
      <w:bookmarkStart w:id="185" w:name="_Toc76630167"/>
      <w:bookmarkStart w:id="186" w:name="_Toc83742727"/>
      <w:bookmarkStart w:id="187" w:name="_Toc83886841"/>
      <w:bookmarkStart w:id="188" w:name="_Toc83887641"/>
      <w:bookmarkStart w:id="189" w:name="_Toc90588482"/>
      <w:r w:rsidRPr="00DF6DD6">
        <w:t>5</w:t>
      </w:r>
      <w:r w:rsidRPr="00DF6DD6">
        <w:tab/>
        <w:t>Operating bands and channel arrangement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CE00A04" w14:textId="77777777" w:rsidR="001310A1" w:rsidRPr="00DF6DD6" w:rsidRDefault="001310A1" w:rsidP="001310A1">
      <w:pPr>
        <w:pStyle w:val="Heading2"/>
      </w:pPr>
      <w:bookmarkStart w:id="190" w:name="_Toc21345381"/>
      <w:bookmarkStart w:id="191" w:name="_Toc29806230"/>
      <w:bookmarkStart w:id="192" w:name="_Toc37255763"/>
      <w:bookmarkStart w:id="193" w:name="_Toc37256104"/>
      <w:bookmarkStart w:id="194" w:name="_Toc45889941"/>
      <w:bookmarkStart w:id="195" w:name="_Toc52381766"/>
      <w:bookmarkStart w:id="196" w:name="_Toc61374865"/>
      <w:bookmarkStart w:id="197" w:name="_Toc67936216"/>
      <w:bookmarkStart w:id="198" w:name="_Toc67937089"/>
      <w:bookmarkStart w:id="199" w:name="_Toc76452325"/>
      <w:bookmarkStart w:id="200" w:name="_Toc76630168"/>
      <w:bookmarkStart w:id="201" w:name="_Toc83742728"/>
      <w:bookmarkStart w:id="202" w:name="_Toc83886842"/>
      <w:bookmarkStart w:id="203" w:name="_Toc83887642"/>
      <w:bookmarkStart w:id="204" w:name="_Toc90588483"/>
      <w:r w:rsidRPr="00DF6DD6">
        <w:t>5.1</w:t>
      </w:r>
      <w:r w:rsidRPr="00DF6DD6">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205" w:name="_Toc21345382"/>
      <w:bookmarkStart w:id="206" w:name="_Toc29806231"/>
      <w:bookmarkStart w:id="207" w:name="_Toc37255764"/>
      <w:bookmarkStart w:id="208" w:name="_Toc37256105"/>
      <w:bookmarkStart w:id="209" w:name="_Toc45889942"/>
      <w:bookmarkStart w:id="210" w:name="_Toc52381767"/>
      <w:bookmarkStart w:id="211" w:name="_Toc61374866"/>
      <w:bookmarkStart w:id="212" w:name="_Toc67936217"/>
      <w:bookmarkStart w:id="213" w:name="_Toc67937090"/>
      <w:bookmarkStart w:id="214" w:name="_Toc76452326"/>
      <w:bookmarkStart w:id="215" w:name="_Toc76630169"/>
      <w:bookmarkStart w:id="216" w:name="_Toc83742729"/>
      <w:bookmarkStart w:id="217" w:name="_Toc83886843"/>
      <w:bookmarkStart w:id="218" w:name="_Toc83887643"/>
      <w:bookmarkStart w:id="219" w:name="_Toc90588484"/>
      <w:r w:rsidRPr="00DF6DD6">
        <w:t>5.2</w:t>
      </w:r>
      <w:r w:rsidRPr="00DF6DD6">
        <w:tab/>
        <w:t>Operating bands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20" w:name="_Toc21345383"/>
      <w:bookmarkStart w:id="221" w:name="_Toc29806232"/>
      <w:bookmarkStart w:id="222" w:name="_Toc37255765"/>
      <w:bookmarkStart w:id="223" w:name="_Toc37256106"/>
      <w:bookmarkStart w:id="224" w:name="_Toc45889943"/>
      <w:bookmarkStart w:id="225" w:name="_Toc52381768"/>
      <w:bookmarkStart w:id="226" w:name="_Toc61374867"/>
      <w:bookmarkStart w:id="227" w:name="_Toc67936218"/>
      <w:bookmarkStart w:id="228" w:name="_Toc67937091"/>
      <w:bookmarkStart w:id="229" w:name="_Toc76452327"/>
      <w:bookmarkStart w:id="230" w:name="_Toc76630170"/>
      <w:bookmarkStart w:id="231" w:name="_Toc83742730"/>
      <w:bookmarkStart w:id="232" w:name="_Toc83886844"/>
      <w:bookmarkStart w:id="233" w:name="_Toc83887644"/>
      <w:bookmarkStart w:id="234" w:name="_Toc90588485"/>
      <w:r w:rsidRPr="00DF6DD6">
        <w:t>5.2A</w:t>
      </w:r>
      <w:r w:rsidRPr="00DF6DD6">
        <w:tab/>
        <w:t>Operating bands for CA</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55DC878" w14:textId="77777777" w:rsidR="001310A1" w:rsidRPr="00DF6DD6" w:rsidRDefault="001310A1" w:rsidP="001310A1">
      <w:pPr>
        <w:pStyle w:val="Heading3"/>
      </w:pPr>
      <w:bookmarkStart w:id="235" w:name="_Toc21345384"/>
      <w:bookmarkStart w:id="236" w:name="_Toc29806233"/>
      <w:bookmarkStart w:id="237" w:name="_Toc37255766"/>
      <w:bookmarkStart w:id="238" w:name="_Toc37256107"/>
      <w:bookmarkStart w:id="239" w:name="_Toc45889944"/>
      <w:bookmarkStart w:id="240" w:name="_Toc52381769"/>
      <w:bookmarkStart w:id="241" w:name="_Toc61374868"/>
      <w:bookmarkStart w:id="242" w:name="_Toc67936219"/>
      <w:bookmarkStart w:id="243" w:name="_Toc67937092"/>
      <w:bookmarkStart w:id="244" w:name="_Toc76452328"/>
      <w:bookmarkStart w:id="245" w:name="_Toc76630171"/>
      <w:bookmarkStart w:id="246" w:name="_Toc83742731"/>
      <w:bookmarkStart w:id="247" w:name="_Toc83886845"/>
      <w:bookmarkStart w:id="248" w:name="_Toc83887645"/>
      <w:bookmarkStart w:id="249" w:name="_Toc90588486"/>
      <w:r w:rsidRPr="00DF6DD6">
        <w:t>5.2A.1</w:t>
      </w:r>
      <w:r w:rsidRPr="00DF6DD6">
        <w:tab/>
        <w:t>Inter-band CA between FR1 and FR2</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50" w:name="_Toc21345385"/>
      <w:bookmarkStart w:id="251" w:name="_Toc29806234"/>
      <w:bookmarkStart w:id="252" w:name="_Toc37255767"/>
      <w:bookmarkStart w:id="253" w:name="_Toc37256108"/>
      <w:bookmarkStart w:id="254" w:name="_Toc45889945"/>
      <w:bookmarkStart w:id="255" w:name="_Toc52381770"/>
      <w:bookmarkStart w:id="256" w:name="_Toc61374869"/>
      <w:bookmarkStart w:id="257" w:name="_Toc67936220"/>
      <w:bookmarkStart w:id="258" w:name="_Toc67937093"/>
      <w:bookmarkStart w:id="259" w:name="_Toc76452329"/>
      <w:bookmarkStart w:id="260" w:name="_Toc76630172"/>
      <w:bookmarkStart w:id="261" w:name="_Toc83742732"/>
      <w:bookmarkStart w:id="262" w:name="_Toc83886846"/>
      <w:bookmarkStart w:id="263" w:name="_Toc83887646"/>
      <w:bookmarkStart w:id="264" w:name="_Toc90588487"/>
      <w:r w:rsidRPr="00DF6DD6">
        <w:t>5.2B</w:t>
      </w:r>
      <w:r w:rsidRPr="00DF6DD6">
        <w:tab/>
        <w:t>Operating bands for DC</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8593244" w14:textId="77777777" w:rsidR="001310A1" w:rsidRPr="00DF6DD6" w:rsidRDefault="001310A1" w:rsidP="001310A1">
      <w:pPr>
        <w:pStyle w:val="Heading3"/>
      </w:pPr>
      <w:bookmarkStart w:id="265" w:name="_Toc21345386"/>
      <w:bookmarkStart w:id="266" w:name="_Toc29806235"/>
      <w:bookmarkStart w:id="267" w:name="_Toc37255768"/>
      <w:bookmarkStart w:id="268" w:name="_Toc37256109"/>
      <w:bookmarkStart w:id="269" w:name="_Toc45889946"/>
      <w:bookmarkStart w:id="270" w:name="_Toc52381771"/>
      <w:bookmarkStart w:id="271" w:name="_Toc61374870"/>
      <w:bookmarkStart w:id="272" w:name="_Toc67936221"/>
      <w:bookmarkStart w:id="273" w:name="_Toc67937094"/>
      <w:bookmarkStart w:id="274" w:name="_Toc76452330"/>
      <w:bookmarkStart w:id="275" w:name="_Toc76630173"/>
      <w:bookmarkStart w:id="276" w:name="_Toc83742733"/>
      <w:bookmarkStart w:id="277" w:name="_Toc83886847"/>
      <w:bookmarkStart w:id="278" w:name="_Toc83887647"/>
      <w:bookmarkStart w:id="279" w:name="_Toc90588488"/>
      <w:r w:rsidRPr="00DF6DD6">
        <w:t>5.2B.1</w:t>
      </w:r>
      <w:r w:rsidRPr="00DF6DD6">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80" w:name="_Toc21345387"/>
      <w:bookmarkStart w:id="281" w:name="_Toc29806236"/>
      <w:bookmarkStart w:id="282" w:name="_Toc37255769"/>
      <w:bookmarkStart w:id="283" w:name="_Toc37256110"/>
      <w:bookmarkStart w:id="284" w:name="_Toc45889947"/>
      <w:bookmarkStart w:id="285" w:name="_Toc52381772"/>
      <w:bookmarkStart w:id="286" w:name="_Toc61374871"/>
      <w:bookmarkStart w:id="287" w:name="_Toc67936222"/>
      <w:bookmarkStart w:id="288" w:name="_Toc67937095"/>
      <w:bookmarkStart w:id="289" w:name="_Toc76452331"/>
      <w:bookmarkStart w:id="290" w:name="_Toc76630174"/>
      <w:bookmarkStart w:id="291" w:name="_Toc83742734"/>
      <w:bookmarkStart w:id="292" w:name="_Toc83886848"/>
      <w:bookmarkStart w:id="293" w:name="_Toc83887648"/>
      <w:bookmarkStart w:id="294" w:name="_Toc90588489"/>
      <w:r w:rsidRPr="00DF6DD6">
        <w:rPr>
          <w:lang w:val="fi-FI"/>
        </w:rPr>
        <w:t>5.2B.2</w:t>
      </w:r>
      <w:r w:rsidRPr="00DF6DD6">
        <w:rPr>
          <w:lang w:val="fi-FI"/>
        </w:rPr>
        <w:tab/>
      </w:r>
      <w:r w:rsidR="003C16FF" w:rsidRPr="00DF6DD6">
        <w:rPr>
          <w:lang w:val="fi-FI"/>
        </w:rPr>
        <w:t>Void</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36C926C" w14:textId="7A22323C" w:rsidR="001310A1" w:rsidRPr="00DF6DD6" w:rsidRDefault="001310A1" w:rsidP="001310A1">
      <w:pPr>
        <w:pStyle w:val="Heading3"/>
        <w:rPr>
          <w:lang w:val="fi-FI"/>
        </w:rPr>
      </w:pPr>
      <w:bookmarkStart w:id="295" w:name="_Toc21345388"/>
      <w:bookmarkStart w:id="296" w:name="_Toc29806237"/>
      <w:bookmarkStart w:id="297" w:name="_Toc37255770"/>
      <w:bookmarkStart w:id="298" w:name="_Toc37256111"/>
      <w:bookmarkStart w:id="299" w:name="_Toc45889948"/>
      <w:bookmarkStart w:id="300" w:name="_Toc52381773"/>
      <w:bookmarkStart w:id="301" w:name="_Toc61374872"/>
      <w:bookmarkStart w:id="302" w:name="_Toc67936223"/>
      <w:bookmarkStart w:id="303" w:name="_Toc67937096"/>
      <w:bookmarkStart w:id="304" w:name="_Toc76452332"/>
      <w:bookmarkStart w:id="305" w:name="_Toc76630175"/>
      <w:bookmarkStart w:id="306" w:name="_Toc83742735"/>
      <w:bookmarkStart w:id="307" w:name="_Toc83886849"/>
      <w:bookmarkStart w:id="308" w:name="_Toc83887649"/>
      <w:bookmarkStart w:id="309" w:name="_Toc90588490"/>
      <w:r w:rsidRPr="00DF6DD6">
        <w:rPr>
          <w:lang w:val="fi-FI"/>
        </w:rPr>
        <w:t>5.2B.3</w:t>
      </w:r>
      <w:r w:rsidRPr="00DF6DD6">
        <w:rPr>
          <w:lang w:val="fi-FI"/>
        </w:rPr>
        <w:tab/>
      </w:r>
      <w:r w:rsidR="00907D75" w:rsidRPr="00DF6DD6">
        <w:rPr>
          <w:lang w:val="fi-FI"/>
        </w:rPr>
        <w:t>Void</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6BC4B469" w14:textId="21DFDE85" w:rsidR="001310A1" w:rsidRPr="00DF6DD6" w:rsidRDefault="001310A1" w:rsidP="001310A1">
      <w:pPr>
        <w:pStyle w:val="Heading3"/>
        <w:rPr>
          <w:lang w:val="fi-FI"/>
        </w:rPr>
      </w:pPr>
      <w:bookmarkStart w:id="310" w:name="_Toc21345389"/>
      <w:bookmarkStart w:id="311" w:name="_Toc29806238"/>
      <w:bookmarkStart w:id="312" w:name="_Toc37255771"/>
      <w:bookmarkStart w:id="313" w:name="_Toc37256112"/>
      <w:bookmarkStart w:id="314" w:name="_Toc45889949"/>
      <w:bookmarkStart w:id="315" w:name="_Toc52381774"/>
      <w:bookmarkStart w:id="316" w:name="_Toc61374873"/>
      <w:bookmarkStart w:id="317" w:name="_Toc67936224"/>
      <w:bookmarkStart w:id="318" w:name="_Toc67937097"/>
      <w:bookmarkStart w:id="319" w:name="_Toc76452333"/>
      <w:bookmarkStart w:id="320" w:name="_Toc76630176"/>
      <w:bookmarkStart w:id="321" w:name="_Toc83742736"/>
      <w:bookmarkStart w:id="322" w:name="_Toc83886850"/>
      <w:bookmarkStart w:id="323" w:name="_Toc83887650"/>
      <w:bookmarkStart w:id="324" w:name="_Toc90588491"/>
      <w:r w:rsidRPr="00DF6DD6">
        <w:rPr>
          <w:lang w:val="fi-FI"/>
        </w:rPr>
        <w:t>5.2B.4</w:t>
      </w:r>
      <w:r w:rsidRPr="00DF6DD6">
        <w:rPr>
          <w:lang w:val="fi-FI"/>
        </w:rPr>
        <w:tab/>
      </w:r>
      <w:r w:rsidR="00970F6F" w:rsidRPr="00DF6DD6">
        <w:rPr>
          <w:lang w:val="fi-FI"/>
        </w:rPr>
        <w:t>Void</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68BF49ED" w14:textId="3FB18271" w:rsidR="001310A1" w:rsidRPr="00DF6DD6" w:rsidRDefault="001310A1" w:rsidP="001310A1">
      <w:pPr>
        <w:pStyle w:val="Heading3"/>
        <w:rPr>
          <w:lang w:val="fi-FI"/>
        </w:rPr>
      </w:pPr>
      <w:bookmarkStart w:id="325" w:name="_Toc21345390"/>
      <w:bookmarkStart w:id="326" w:name="_Toc29806239"/>
      <w:bookmarkStart w:id="327" w:name="_Toc37255772"/>
      <w:bookmarkStart w:id="328" w:name="_Toc37256113"/>
      <w:bookmarkStart w:id="329" w:name="_Toc45889950"/>
      <w:bookmarkStart w:id="330" w:name="_Toc52381775"/>
      <w:bookmarkStart w:id="331" w:name="_Toc61374874"/>
      <w:bookmarkStart w:id="332" w:name="_Toc67936225"/>
      <w:bookmarkStart w:id="333" w:name="_Toc67937098"/>
      <w:bookmarkStart w:id="334" w:name="_Toc76452334"/>
      <w:bookmarkStart w:id="335" w:name="_Toc76630177"/>
      <w:bookmarkStart w:id="336" w:name="_Toc83742737"/>
      <w:bookmarkStart w:id="337" w:name="_Toc83886851"/>
      <w:bookmarkStart w:id="338" w:name="_Toc83887651"/>
      <w:bookmarkStart w:id="339" w:name="_Toc90588492"/>
      <w:r w:rsidRPr="00DF6DD6">
        <w:rPr>
          <w:lang w:val="fi-FI"/>
        </w:rPr>
        <w:t>5.2B.5</w:t>
      </w:r>
      <w:r w:rsidRPr="00DF6DD6">
        <w:rPr>
          <w:lang w:val="fi-FI"/>
        </w:rPr>
        <w:tab/>
      </w:r>
      <w:r w:rsidR="00076DE6" w:rsidRPr="00DF6DD6">
        <w:rPr>
          <w:lang w:val="fi-FI"/>
        </w:rPr>
        <w:t>Void</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138BAA1" w14:textId="0AA42815" w:rsidR="00FB41B6" w:rsidRPr="00DF6DD6" w:rsidRDefault="00FB41B6" w:rsidP="00FB41B6">
      <w:pPr>
        <w:pStyle w:val="Heading3"/>
        <w:rPr>
          <w:lang w:val="fi-FI"/>
        </w:rPr>
      </w:pPr>
      <w:bookmarkStart w:id="340" w:name="_Toc21345391"/>
      <w:bookmarkStart w:id="341" w:name="_Toc29806240"/>
      <w:bookmarkStart w:id="342" w:name="_Toc37255773"/>
      <w:bookmarkStart w:id="343" w:name="_Toc37256114"/>
      <w:bookmarkStart w:id="344" w:name="_Toc45889951"/>
      <w:bookmarkStart w:id="345" w:name="_Toc52381776"/>
      <w:bookmarkStart w:id="346" w:name="_Toc61374875"/>
      <w:bookmarkStart w:id="347" w:name="_Toc67936226"/>
      <w:bookmarkStart w:id="348" w:name="_Toc67937099"/>
      <w:bookmarkStart w:id="349" w:name="_Toc76452335"/>
      <w:bookmarkStart w:id="350" w:name="_Toc76630178"/>
      <w:bookmarkStart w:id="351" w:name="_Toc83742738"/>
      <w:bookmarkStart w:id="352" w:name="_Toc83886852"/>
      <w:bookmarkStart w:id="353" w:name="_Toc83887652"/>
      <w:bookmarkStart w:id="354" w:name="_Toc90588493"/>
      <w:r w:rsidRPr="00DF6DD6">
        <w:rPr>
          <w:lang w:val="fi-FI"/>
        </w:rPr>
        <w:t>5.2B.6</w:t>
      </w:r>
      <w:r w:rsidR="00283A2D" w:rsidRPr="00DF6DD6">
        <w:rPr>
          <w:lang w:val="fi-FI"/>
        </w:rPr>
        <w:tab/>
      </w:r>
      <w:r w:rsidR="00076DE6" w:rsidRPr="00DF6DD6">
        <w:rPr>
          <w:lang w:val="fi-FI"/>
        </w:rPr>
        <w:t>Void</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4D5CD677" w14:textId="56A258DD" w:rsidR="004A294A" w:rsidRPr="00DF6DD6" w:rsidRDefault="004A294A" w:rsidP="00F27CE0">
      <w:pPr>
        <w:pStyle w:val="Heading3"/>
        <w:rPr>
          <w:lang w:val="fi-FI" w:eastAsia="zh-CN"/>
        </w:rPr>
      </w:pPr>
      <w:bookmarkStart w:id="355" w:name="_Toc21345392"/>
      <w:bookmarkStart w:id="356" w:name="_Toc29806241"/>
      <w:bookmarkStart w:id="357" w:name="_Toc37255774"/>
      <w:bookmarkStart w:id="358" w:name="_Toc37256115"/>
      <w:bookmarkStart w:id="359" w:name="_Toc45889952"/>
      <w:bookmarkStart w:id="360" w:name="_Toc52381777"/>
      <w:bookmarkStart w:id="361" w:name="_Toc61374876"/>
      <w:bookmarkStart w:id="362" w:name="_Toc67936227"/>
      <w:bookmarkStart w:id="363" w:name="_Toc67937100"/>
      <w:bookmarkStart w:id="364" w:name="_Toc76452336"/>
      <w:bookmarkStart w:id="365" w:name="_Toc76630179"/>
      <w:bookmarkStart w:id="366" w:name="_Toc83742739"/>
      <w:bookmarkStart w:id="367" w:name="_Toc83886853"/>
      <w:bookmarkStart w:id="368" w:name="_Toc83887653"/>
      <w:bookmarkStart w:id="369"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5E509956" w14:textId="77777777" w:rsidR="001310A1" w:rsidRPr="00DF6DD6" w:rsidRDefault="001310A1" w:rsidP="001310A1">
      <w:pPr>
        <w:pStyle w:val="Heading2"/>
      </w:pPr>
      <w:bookmarkStart w:id="370" w:name="_Toc21345393"/>
      <w:bookmarkStart w:id="371" w:name="_Toc29806242"/>
      <w:bookmarkStart w:id="372" w:name="_Toc37255775"/>
      <w:bookmarkStart w:id="373" w:name="_Toc37256116"/>
      <w:bookmarkStart w:id="374" w:name="_Toc45889953"/>
      <w:bookmarkStart w:id="375" w:name="_Toc52381778"/>
      <w:bookmarkStart w:id="376" w:name="_Toc61374877"/>
      <w:bookmarkStart w:id="377" w:name="_Toc67936228"/>
      <w:bookmarkStart w:id="378" w:name="_Toc67937101"/>
      <w:bookmarkStart w:id="379" w:name="_Toc76452337"/>
      <w:bookmarkStart w:id="380" w:name="_Toc76630180"/>
      <w:bookmarkStart w:id="381" w:name="_Toc83742740"/>
      <w:bookmarkStart w:id="382" w:name="_Toc83886854"/>
      <w:bookmarkStart w:id="383" w:name="_Toc83887654"/>
      <w:bookmarkStart w:id="384" w:name="_Toc90588495"/>
      <w:r w:rsidRPr="00DF6DD6">
        <w:t>5.3</w:t>
      </w:r>
      <w:r w:rsidRPr="00DF6DD6">
        <w:tab/>
        <w:t>UE Channel bandwidth</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51766FC" w14:textId="77777777" w:rsidR="001310A1" w:rsidRPr="00DF6DD6" w:rsidRDefault="001310A1" w:rsidP="001310A1">
      <w:pPr>
        <w:pStyle w:val="Heading2"/>
      </w:pPr>
      <w:bookmarkStart w:id="385" w:name="_Toc21345394"/>
      <w:bookmarkStart w:id="386" w:name="_Toc29806243"/>
      <w:bookmarkStart w:id="387" w:name="_Toc37255776"/>
      <w:bookmarkStart w:id="388" w:name="_Toc37256117"/>
      <w:bookmarkStart w:id="389" w:name="_Toc45889954"/>
      <w:bookmarkStart w:id="390" w:name="_Toc52381779"/>
      <w:bookmarkStart w:id="391" w:name="_Toc61374878"/>
      <w:bookmarkStart w:id="392" w:name="_Toc67936229"/>
      <w:bookmarkStart w:id="393" w:name="_Toc67937102"/>
      <w:bookmarkStart w:id="394" w:name="_Toc76452338"/>
      <w:bookmarkStart w:id="395" w:name="_Toc76630181"/>
      <w:bookmarkStart w:id="396" w:name="_Toc83742741"/>
      <w:bookmarkStart w:id="397" w:name="_Toc83886855"/>
      <w:bookmarkStart w:id="398" w:name="_Toc83887655"/>
      <w:bookmarkStart w:id="399" w:name="_Toc90588496"/>
      <w:r w:rsidRPr="00DF6DD6">
        <w:t>5.3A</w:t>
      </w:r>
      <w:r w:rsidRPr="00DF6DD6">
        <w:tab/>
        <w:t>UE Channel bandwidth for CA</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7DD6BD37" w14:textId="77777777" w:rsidR="001310A1" w:rsidRPr="00DF6DD6" w:rsidRDefault="001310A1" w:rsidP="001310A1">
      <w:pPr>
        <w:pStyle w:val="Heading3"/>
      </w:pPr>
      <w:bookmarkStart w:id="400" w:name="_Toc21345395"/>
      <w:bookmarkStart w:id="401" w:name="_Toc29806244"/>
      <w:bookmarkStart w:id="402" w:name="_Toc37255777"/>
      <w:bookmarkStart w:id="403" w:name="_Toc37256118"/>
      <w:bookmarkStart w:id="404" w:name="_Toc45889955"/>
      <w:bookmarkStart w:id="405" w:name="_Toc52381780"/>
      <w:bookmarkStart w:id="406" w:name="_Toc61374879"/>
      <w:bookmarkStart w:id="407" w:name="_Toc67936230"/>
      <w:bookmarkStart w:id="408" w:name="_Toc67937103"/>
      <w:bookmarkStart w:id="409" w:name="_Toc76452339"/>
      <w:bookmarkStart w:id="410" w:name="_Toc76630182"/>
      <w:bookmarkStart w:id="411" w:name="_Toc83742742"/>
      <w:bookmarkStart w:id="412" w:name="_Toc83886856"/>
      <w:bookmarkStart w:id="413" w:name="_Toc83887656"/>
      <w:bookmarkStart w:id="414" w:name="_Toc90588497"/>
      <w:r w:rsidRPr="00DF6DD6">
        <w:t>5.3A.1</w:t>
      </w:r>
      <w:r w:rsidRPr="00DF6DD6">
        <w:tab/>
        <w:t>Inter-band CA between FR1 and FR2</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415" w:name="_Toc21345396"/>
      <w:bookmarkStart w:id="416" w:name="_Toc29806245"/>
      <w:bookmarkStart w:id="417" w:name="_Toc37255778"/>
      <w:bookmarkStart w:id="418" w:name="_Toc37256119"/>
      <w:bookmarkStart w:id="419" w:name="_Toc45889956"/>
      <w:bookmarkStart w:id="420" w:name="_Toc52381781"/>
      <w:bookmarkStart w:id="421" w:name="_Toc61374880"/>
      <w:bookmarkStart w:id="422" w:name="_Toc67936231"/>
      <w:bookmarkStart w:id="423" w:name="_Toc67937104"/>
      <w:bookmarkStart w:id="424" w:name="_Toc76452340"/>
      <w:bookmarkStart w:id="425" w:name="_Toc76630183"/>
      <w:bookmarkStart w:id="426" w:name="_Toc83742743"/>
      <w:bookmarkStart w:id="427" w:name="_Toc83886857"/>
      <w:bookmarkStart w:id="428" w:name="_Toc83887657"/>
      <w:bookmarkStart w:id="429" w:name="_Toc90588498"/>
      <w:r w:rsidRPr="00DF6DD6">
        <w:t>5.3B</w:t>
      </w:r>
      <w:r w:rsidRPr="00DF6DD6">
        <w:tab/>
        <w:t>UE Channel bandwidth for EN-DC</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30" w:name="_Toc21345397"/>
      <w:bookmarkStart w:id="431" w:name="_Toc29806246"/>
      <w:bookmarkStart w:id="432" w:name="_Toc37255779"/>
      <w:bookmarkStart w:id="433" w:name="_Toc37256120"/>
      <w:bookmarkStart w:id="434" w:name="_Toc45889957"/>
      <w:bookmarkStart w:id="435" w:name="_Toc52381782"/>
      <w:bookmarkStart w:id="436" w:name="_Toc61374881"/>
      <w:bookmarkStart w:id="437" w:name="_Toc67936232"/>
      <w:bookmarkStart w:id="438" w:name="_Toc67937105"/>
      <w:bookmarkStart w:id="439" w:name="_Toc76452341"/>
      <w:bookmarkStart w:id="440" w:name="_Toc76630184"/>
      <w:bookmarkStart w:id="441" w:name="_Toc83742744"/>
      <w:bookmarkStart w:id="442" w:name="_Toc83886858"/>
      <w:bookmarkStart w:id="443" w:name="_Toc83887658"/>
      <w:bookmarkStart w:id="444" w:name="_Toc90588499"/>
      <w:r w:rsidRPr="00F27018">
        <w:rPr>
          <w:lang w:val="sv-FI"/>
        </w:rPr>
        <w:t>5.3B.1</w:t>
      </w:r>
      <w:r w:rsidRPr="00F27018">
        <w:rPr>
          <w:lang w:val="sv-FI"/>
        </w:rPr>
        <w:tab/>
        <w:t>Intra-band EN-DC in FR1</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5780DC90" w14:textId="77777777" w:rsidR="00906172" w:rsidRPr="00DF6DD6" w:rsidRDefault="00906172" w:rsidP="00BE6F23">
      <w:pPr>
        <w:pStyle w:val="Heading4"/>
        <w:rPr>
          <w:rFonts w:eastAsia="Times New Roman"/>
          <w:lang w:eastAsia="ko-KR"/>
        </w:rPr>
      </w:pPr>
      <w:bookmarkStart w:id="445" w:name="_Toc21345398"/>
      <w:bookmarkStart w:id="446" w:name="_Toc29806247"/>
      <w:bookmarkStart w:id="447" w:name="_Toc37255780"/>
      <w:bookmarkStart w:id="448" w:name="_Toc37256121"/>
      <w:bookmarkStart w:id="449" w:name="_Toc45889958"/>
      <w:bookmarkStart w:id="450" w:name="_Toc52381783"/>
      <w:bookmarkStart w:id="451" w:name="_Toc61374882"/>
      <w:bookmarkStart w:id="452" w:name="_Toc67936233"/>
      <w:bookmarkStart w:id="453" w:name="_Toc67937106"/>
      <w:bookmarkStart w:id="454" w:name="_Toc76452342"/>
      <w:bookmarkStart w:id="455" w:name="_Toc76630185"/>
      <w:bookmarkStart w:id="456" w:name="_Toc83742745"/>
      <w:bookmarkStart w:id="457" w:name="_Toc83886859"/>
      <w:bookmarkStart w:id="458" w:name="_Toc83887659"/>
      <w:bookmarkStart w:id="459" w:name="_Toc90588500"/>
      <w:r w:rsidRPr="00DF6DD6">
        <w:t>5.3B.1.1</w:t>
      </w:r>
      <w:r w:rsidRPr="00DF6DD6">
        <w:tab/>
        <w:t>General</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60" w:name="_Toc21345399"/>
      <w:bookmarkStart w:id="461" w:name="_Toc29806248"/>
      <w:bookmarkStart w:id="462" w:name="_Toc37255781"/>
      <w:bookmarkStart w:id="463" w:name="_Toc37256122"/>
      <w:bookmarkStart w:id="464" w:name="_Toc45889959"/>
      <w:bookmarkStart w:id="465" w:name="_Toc52381784"/>
      <w:bookmarkStart w:id="466" w:name="_Toc61374883"/>
      <w:bookmarkStart w:id="467" w:name="_Toc67936234"/>
      <w:bookmarkStart w:id="468" w:name="_Toc67937107"/>
      <w:bookmarkStart w:id="469" w:name="_Toc76452343"/>
      <w:bookmarkStart w:id="470" w:name="_Toc76630186"/>
      <w:bookmarkStart w:id="471" w:name="_Toc83742746"/>
      <w:bookmarkStart w:id="472" w:name="_Toc83886860"/>
      <w:bookmarkStart w:id="473" w:name="_Toc83887660"/>
      <w:bookmarkStart w:id="474" w:name="_Toc90588501"/>
      <w:r w:rsidRPr="00DF6DD6">
        <w:t>5.3B.1.2</w:t>
      </w:r>
      <w:r w:rsidRPr="00DF6DD6">
        <w:tab/>
        <w:t>BCS for Intra-band contiguous EN-DC</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r w:rsidR="0095436B" w:rsidRPr="00B94CFE">
              <w:rPr>
                <w:lang w:val="fr-FR" w:eastAsia="en-GB"/>
              </w:rPr>
              <w:t>Void</w:t>
            </w:r>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r w:rsidR="0095436B" w:rsidRPr="00B94CFE">
              <w:rPr>
                <w:lang w:val="fr-FR" w:eastAsia="en-GB"/>
              </w:rPr>
              <w:t>Void</w:t>
            </w:r>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r w:rsidRPr="00B94CFE">
              <w:rPr>
                <w:lang w:val="fr-FR"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75" w:name="_Toc21345400"/>
      <w:bookmarkStart w:id="476" w:name="_Toc29806249"/>
      <w:bookmarkStart w:id="477" w:name="_Toc37255782"/>
      <w:bookmarkStart w:id="478" w:name="_Toc37256123"/>
      <w:bookmarkStart w:id="479" w:name="_Toc45889960"/>
      <w:bookmarkStart w:id="480" w:name="_Toc52381785"/>
      <w:bookmarkStart w:id="481" w:name="_Toc61374884"/>
      <w:bookmarkStart w:id="482" w:name="_Toc67936235"/>
      <w:bookmarkStart w:id="483" w:name="_Toc67937108"/>
      <w:bookmarkStart w:id="484" w:name="_Toc76452344"/>
      <w:bookmarkStart w:id="485" w:name="_Toc76630187"/>
      <w:bookmarkStart w:id="486" w:name="_Toc83742747"/>
      <w:bookmarkStart w:id="487" w:name="_Toc83886861"/>
      <w:bookmarkStart w:id="488" w:name="_Toc83887661"/>
      <w:bookmarkStart w:id="489" w:name="_Toc90588502"/>
      <w:r w:rsidRPr="00DF6DD6">
        <w:t>5.3B.1.3</w:t>
      </w:r>
      <w:r w:rsidRPr="00DF6DD6">
        <w:tab/>
        <w:t>BCS for Intra-band non-contiguous EN-DC</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90" w:name="_Toc21345401"/>
      <w:bookmarkStart w:id="491" w:name="_Toc29806250"/>
      <w:bookmarkStart w:id="492" w:name="_Toc37255783"/>
      <w:bookmarkStart w:id="493" w:name="_Toc37256124"/>
      <w:bookmarkStart w:id="494" w:name="_Toc45889961"/>
      <w:bookmarkStart w:id="495" w:name="_Toc52381786"/>
      <w:bookmarkStart w:id="496" w:name="_Toc61374885"/>
      <w:bookmarkStart w:id="497" w:name="_Toc67936236"/>
      <w:bookmarkStart w:id="498" w:name="_Toc67937109"/>
      <w:bookmarkStart w:id="499" w:name="_Toc76452345"/>
      <w:bookmarkStart w:id="500" w:name="_Toc76630188"/>
      <w:bookmarkStart w:id="501" w:name="_Toc83742748"/>
      <w:bookmarkStart w:id="502" w:name="_Toc83886862"/>
      <w:bookmarkStart w:id="503" w:name="_Toc83887662"/>
      <w:bookmarkStart w:id="504" w:name="_Toc90588503"/>
      <w:r w:rsidRPr="00DF6DD6">
        <w:t>5.4</w:t>
      </w:r>
      <w:r w:rsidRPr="00DF6DD6">
        <w:tab/>
      </w:r>
      <w:r w:rsidR="004A2C3C" w:rsidRPr="00DF6DD6">
        <w:t>Void</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CB33E97" w14:textId="77777777" w:rsidR="009C7FAA" w:rsidRPr="00DF6DD6" w:rsidRDefault="009C7FAA" w:rsidP="00C42558">
      <w:pPr>
        <w:pStyle w:val="Heading2"/>
      </w:pPr>
      <w:bookmarkStart w:id="505" w:name="_Toc21345402"/>
      <w:bookmarkStart w:id="506" w:name="_Toc29806251"/>
      <w:bookmarkStart w:id="507" w:name="_Toc37255784"/>
      <w:bookmarkStart w:id="508" w:name="_Toc37256125"/>
      <w:bookmarkStart w:id="509" w:name="_Toc45889962"/>
      <w:bookmarkStart w:id="510" w:name="_Toc52381787"/>
      <w:bookmarkStart w:id="511" w:name="_Toc61374886"/>
      <w:bookmarkStart w:id="512" w:name="_Toc67936237"/>
      <w:bookmarkStart w:id="513" w:name="_Toc67937110"/>
      <w:bookmarkStart w:id="514" w:name="_Toc76452346"/>
      <w:bookmarkStart w:id="515" w:name="_Toc76630189"/>
      <w:bookmarkStart w:id="516" w:name="_Toc83742749"/>
      <w:bookmarkStart w:id="517" w:name="_Toc83886863"/>
      <w:bookmarkStart w:id="518" w:name="_Toc83887663"/>
      <w:bookmarkStart w:id="519" w:name="_Toc90588504"/>
      <w:r w:rsidRPr="00DF6DD6">
        <w:t>5.4A</w:t>
      </w:r>
      <w:r w:rsidRPr="00DF6DD6">
        <w:tab/>
        <w:t>Channel arrangement for CA</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20" w:name="_Toc21345403"/>
      <w:bookmarkStart w:id="521" w:name="_Toc29806252"/>
      <w:bookmarkStart w:id="522" w:name="_Toc37255785"/>
      <w:bookmarkStart w:id="523" w:name="_Toc37256126"/>
      <w:bookmarkStart w:id="524" w:name="_Toc45889963"/>
      <w:bookmarkStart w:id="525" w:name="_Toc52381788"/>
      <w:bookmarkStart w:id="526" w:name="_Toc61374887"/>
      <w:bookmarkStart w:id="527" w:name="_Toc67936238"/>
      <w:bookmarkStart w:id="528" w:name="_Toc67937111"/>
      <w:bookmarkStart w:id="529" w:name="_Toc76452347"/>
      <w:bookmarkStart w:id="530" w:name="_Toc76630190"/>
      <w:bookmarkStart w:id="531" w:name="_Toc83742750"/>
      <w:bookmarkStart w:id="532" w:name="_Toc83886864"/>
      <w:bookmarkStart w:id="533" w:name="_Toc83887664"/>
      <w:bookmarkStart w:id="534" w:name="_Toc90588505"/>
      <w:r w:rsidRPr="00DF6DD6">
        <w:t>5.4B</w:t>
      </w:r>
      <w:r w:rsidRPr="00DF6DD6">
        <w:tab/>
        <w:t>Channel arrangement for DC</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35" w:name="_Toc21345404"/>
      <w:bookmarkStart w:id="536" w:name="_Toc29806253"/>
      <w:bookmarkStart w:id="537" w:name="_Toc37255786"/>
      <w:bookmarkStart w:id="538" w:name="_Toc37256127"/>
      <w:bookmarkStart w:id="539" w:name="_Toc45889964"/>
      <w:bookmarkStart w:id="540" w:name="_Toc52381789"/>
      <w:bookmarkStart w:id="541" w:name="_Toc61374888"/>
      <w:bookmarkStart w:id="542" w:name="_Toc67936239"/>
      <w:bookmarkStart w:id="543" w:name="_Toc67937112"/>
      <w:bookmarkStart w:id="544" w:name="_Toc76452348"/>
      <w:bookmarkStart w:id="545" w:name="_Toc76630191"/>
      <w:bookmarkStart w:id="546" w:name="_Toc83742751"/>
      <w:bookmarkStart w:id="547" w:name="_Toc83886865"/>
      <w:bookmarkStart w:id="548" w:name="_Toc83887665"/>
      <w:bookmarkStart w:id="549" w:name="_Toc90588506"/>
      <w:r w:rsidRPr="00DF6DD6">
        <w:t>5.4B.1</w:t>
      </w:r>
      <w:r w:rsidRPr="00DF6DD6">
        <w:tab/>
        <w:t>Channel spacing for intra-band EN-DC carriers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50" w:name="_Toc21345405"/>
      <w:bookmarkStart w:id="551" w:name="_Toc29806254"/>
      <w:r>
        <w:t>-</w:t>
      </w:r>
      <w:r>
        <w:tab/>
        <w:t>For NR operating bands with 15 kHz channel raster,</w:t>
      </w:r>
    </w:p>
    <w:p w14:paraId="0BC4AC02" w14:textId="05CDBA12" w:rsidR="00CE04D0" w:rsidRDefault="00CE04D0" w:rsidP="00CE04D0">
      <w:pPr>
        <w:pStyle w:val="EQ"/>
      </w:pPr>
      <w:r>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52" w:name="_Toc37255787"/>
      <w:bookmarkStart w:id="553" w:name="_Toc37256128"/>
      <w:bookmarkStart w:id="554" w:name="_Toc45889965"/>
      <w:bookmarkStart w:id="555" w:name="_Toc52381790"/>
      <w:bookmarkStart w:id="556" w:name="_Toc61374889"/>
      <w:bookmarkStart w:id="557" w:name="_Toc67936240"/>
      <w:bookmarkStart w:id="558" w:name="_Toc67937113"/>
      <w:bookmarkStart w:id="559" w:name="_Toc76452349"/>
      <w:bookmarkStart w:id="560" w:name="_Toc76630192"/>
      <w:bookmarkStart w:id="561" w:name="_Toc83742752"/>
      <w:bookmarkStart w:id="562" w:name="_Toc83886866"/>
      <w:bookmarkStart w:id="563" w:name="_Toc83887666"/>
      <w:bookmarkStart w:id="564" w:name="_Toc90588507"/>
      <w:r w:rsidRPr="00DF6DD6">
        <w:t>5.5</w:t>
      </w:r>
      <w:r w:rsidRPr="00DF6DD6">
        <w:tab/>
        <w:t>Configuration</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1C03A95" w14:textId="77777777" w:rsidR="001310A1" w:rsidRPr="00DF6DD6" w:rsidRDefault="001310A1" w:rsidP="001310A1">
      <w:pPr>
        <w:pStyle w:val="Heading2"/>
      </w:pPr>
      <w:bookmarkStart w:id="565" w:name="_Toc21345406"/>
      <w:bookmarkStart w:id="566" w:name="_Toc29806255"/>
      <w:bookmarkStart w:id="567" w:name="_Toc37255788"/>
      <w:bookmarkStart w:id="568" w:name="_Toc37256129"/>
      <w:bookmarkStart w:id="569" w:name="_Toc45889966"/>
      <w:bookmarkStart w:id="570" w:name="_Toc52381791"/>
      <w:bookmarkStart w:id="571" w:name="_Toc61374890"/>
      <w:bookmarkStart w:id="572" w:name="_Toc67936241"/>
      <w:bookmarkStart w:id="573" w:name="_Toc67937114"/>
      <w:bookmarkStart w:id="574" w:name="_Toc76452350"/>
      <w:bookmarkStart w:id="575" w:name="_Toc76630193"/>
      <w:bookmarkStart w:id="576" w:name="_Toc83742753"/>
      <w:bookmarkStart w:id="577" w:name="_Toc83886867"/>
      <w:bookmarkStart w:id="578" w:name="_Toc83887667"/>
      <w:bookmarkStart w:id="579" w:name="_Toc90588508"/>
      <w:r w:rsidRPr="00DF6DD6">
        <w:t>5.5A</w:t>
      </w:r>
      <w:r w:rsidRPr="00DF6DD6">
        <w:tab/>
        <w:t>Configuration for CA</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46940E11" w14:textId="0ED520C7" w:rsidR="001A118F" w:rsidRDefault="001A118F" w:rsidP="001A118F">
      <w:pPr>
        <w:pStyle w:val="Heading4"/>
        <w:rPr>
          <w:lang w:val="en-US" w:eastAsia="zh-CN"/>
        </w:rPr>
      </w:pPr>
      <w:bookmarkStart w:id="580" w:name="_Toc21345407"/>
      <w:bookmarkStart w:id="581" w:name="_Toc29806256"/>
      <w:bookmarkStart w:id="582" w:name="_Toc37255789"/>
      <w:bookmarkStart w:id="583" w:name="_Toc37256130"/>
      <w:bookmarkStart w:id="584" w:name="_Toc45889967"/>
      <w:bookmarkStart w:id="585" w:name="_Toc52381792"/>
      <w:bookmarkStart w:id="586" w:name="_Toc61374891"/>
      <w:bookmarkStart w:id="587" w:name="_Toc67936242"/>
      <w:bookmarkStart w:id="588" w:name="_Toc67937115"/>
      <w:bookmarkStart w:id="589" w:name="_Toc76452351"/>
      <w:bookmarkStart w:id="590" w:name="_Toc76630194"/>
      <w:bookmarkStart w:id="591" w:name="_Toc83742754"/>
      <w:bookmarkStart w:id="592" w:name="_Toc83886868"/>
      <w:bookmarkStart w:id="593" w:name="_Toc83887668"/>
      <w:bookmarkStart w:id="594"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595" w:name="_Toc21345408"/>
      <w:bookmarkStart w:id="596" w:name="_Toc29806257"/>
      <w:bookmarkStart w:id="597" w:name="_Toc37255790"/>
      <w:bookmarkStart w:id="598" w:name="_Toc37256131"/>
      <w:bookmarkStart w:id="599" w:name="_Toc45889968"/>
      <w:bookmarkStart w:id="600" w:name="_Toc52381793"/>
      <w:bookmarkStart w:id="601" w:name="_Toc61374892"/>
      <w:bookmarkStart w:id="602" w:name="_Toc67936243"/>
      <w:bookmarkStart w:id="603" w:name="_Toc67937116"/>
      <w:bookmarkStart w:id="604" w:name="_Toc76452352"/>
      <w:bookmarkStart w:id="605" w:name="_Toc76630195"/>
      <w:bookmarkStart w:id="606" w:name="_Toc83742755"/>
      <w:bookmarkStart w:id="607" w:name="_Toc83886869"/>
      <w:bookmarkStart w:id="608" w:name="_Toc83887669"/>
      <w:bookmarkStart w:id="609" w:name="_Toc90588510"/>
      <w:r w:rsidRPr="00DF6DD6">
        <w:t>5.5B</w:t>
      </w:r>
      <w:r w:rsidRPr="00DF6DD6">
        <w:tab/>
        <w:t>Configuration for DC</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3543B853" w14:textId="77777777" w:rsidR="001310A1" w:rsidRPr="00DF6DD6" w:rsidRDefault="001310A1" w:rsidP="001310A1">
      <w:pPr>
        <w:pStyle w:val="Heading3"/>
      </w:pPr>
      <w:bookmarkStart w:id="610" w:name="_Toc21345409"/>
      <w:bookmarkStart w:id="611" w:name="_Toc29806258"/>
      <w:bookmarkStart w:id="612" w:name="_Toc37255791"/>
      <w:bookmarkStart w:id="613" w:name="_Toc37256132"/>
      <w:bookmarkStart w:id="614" w:name="_Toc45889969"/>
      <w:bookmarkStart w:id="615" w:name="_Toc52381794"/>
      <w:bookmarkStart w:id="616" w:name="_Toc61374893"/>
      <w:bookmarkStart w:id="617" w:name="_Toc67936244"/>
      <w:bookmarkStart w:id="618" w:name="_Toc67937117"/>
      <w:bookmarkStart w:id="619" w:name="_Toc76452353"/>
      <w:bookmarkStart w:id="620" w:name="_Toc76630196"/>
      <w:bookmarkStart w:id="621" w:name="_Toc83742756"/>
      <w:bookmarkStart w:id="622" w:name="_Toc83886870"/>
      <w:bookmarkStart w:id="623" w:name="_Toc83887670"/>
      <w:bookmarkStart w:id="624" w:name="_Toc90588511"/>
      <w:r w:rsidRPr="00DF6DD6">
        <w:t>5.5B.1</w:t>
      </w:r>
      <w:r w:rsidRPr="00DF6DD6">
        <w:tab/>
        <w:t>General</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625" w:name="_Toc21345410"/>
      <w:bookmarkStart w:id="626" w:name="_Toc29806259"/>
      <w:bookmarkStart w:id="627" w:name="_Toc37255792"/>
      <w:bookmarkStart w:id="628" w:name="_Toc37256133"/>
      <w:bookmarkStart w:id="629" w:name="_Toc45889970"/>
      <w:bookmarkStart w:id="630" w:name="_Toc52381795"/>
      <w:bookmarkStart w:id="631" w:name="_Toc61374894"/>
      <w:bookmarkStart w:id="632" w:name="_Toc67936245"/>
      <w:bookmarkStart w:id="633" w:name="_Toc67937118"/>
      <w:bookmarkStart w:id="634" w:name="_Toc76452354"/>
      <w:bookmarkStart w:id="635" w:name="_Toc76630197"/>
      <w:bookmarkStart w:id="636" w:name="_Toc83742757"/>
      <w:bookmarkStart w:id="637" w:name="_Toc83886871"/>
      <w:bookmarkStart w:id="638" w:name="_Toc83887671"/>
      <w:bookmarkStart w:id="639" w:name="_Toc90588512"/>
      <w:r w:rsidRPr="00DF6DD6">
        <w:t>5.5B.2</w:t>
      </w:r>
      <w:r w:rsidRPr="00DF6DD6">
        <w:tab/>
        <w:t>Intra-band contiguous EN-DC</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640"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B94CFE" w:rsidRDefault="0095436B" w:rsidP="001310A1">
            <w:pPr>
              <w:pStyle w:val="TAH"/>
              <w:rPr>
                <w:lang w:val="fr-FR" w:eastAsia="fi-FI"/>
              </w:rPr>
            </w:pPr>
            <w:r w:rsidRPr="00B94CFE">
              <w:rPr>
                <w:lang w:val="fr-FR" w:eastAsia="fi-FI"/>
              </w:rPr>
              <w:t>Uplink EN-DC</w:t>
            </w:r>
          </w:p>
          <w:p w14:paraId="24ACE8E6" w14:textId="77777777" w:rsidR="0095436B" w:rsidRPr="00B94CFE" w:rsidRDefault="0095436B" w:rsidP="001310A1">
            <w:pPr>
              <w:pStyle w:val="TAH"/>
              <w:rPr>
                <w:lang w:val="fr-FR" w:eastAsia="fi-FI"/>
              </w:rPr>
            </w:pPr>
            <w:r w:rsidRPr="00B94CFE">
              <w:rPr>
                <w:lang w:val="fr-FR" w:eastAsia="fi-FI"/>
              </w:rPr>
              <w:t>confi</w:t>
            </w:r>
            <w:bookmarkEnd w:id="640"/>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41" w:name="_Toc21345411"/>
      <w:bookmarkStart w:id="642" w:name="_Toc29806260"/>
      <w:bookmarkStart w:id="643" w:name="_Toc37255793"/>
      <w:bookmarkStart w:id="644" w:name="_Toc37256134"/>
      <w:bookmarkStart w:id="645" w:name="_Toc45889971"/>
      <w:bookmarkStart w:id="646" w:name="_Toc52381796"/>
      <w:bookmarkStart w:id="647" w:name="_Toc61374895"/>
      <w:bookmarkStart w:id="648" w:name="_Toc67936246"/>
      <w:bookmarkStart w:id="649" w:name="_Toc67937119"/>
      <w:bookmarkStart w:id="650" w:name="_Toc76452355"/>
      <w:bookmarkStart w:id="651" w:name="_Toc76630198"/>
      <w:bookmarkStart w:id="652" w:name="_Toc83742758"/>
      <w:bookmarkStart w:id="653" w:name="_Toc83886872"/>
      <w:bookmarkStart w:id="654" w:name="_Toc83887672"/>
      <w:bookmarkStart w:id="655" w:name="_Toc90588513"/>
      <w:r w:rsidRPr="00B94CFE">
        <w:rPr>
          <w:lang w:val="fr-FR"/>
        </w:rPr>
        <w:t>5.5B.3</w:t>
      </w:r>
      <w:r w:rsidRPr="00B94CFE">
        <w:rPr>
          <w:lang w:val="fr-FR"/>
        </w:rPr>
        <w:tab/>
        <w:t>Intra-band non-contiguous EN-DC</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42630351" w14:textId="77777777" w:rsidR="001310A1" w:rsidRPr="00B94CFE" w:rsidRDefault="001310A1" w:rsidP="001310A1">
      <w:pPr>
        <w:pStyle w:val="TH"/>
        <w:rPr>
          <w:lang w:val="fr-FR"/>
        </w:rPr>
      </w:pPr>
      <w:r w:rsidRPr="00B94CFE">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r w:rsidRPr="00B94CFE">
              <w:rPr>
                <w:lang w:val="fr-FR" w:eastAsia="fi-FI"/>
              </w:rPr>
              <w:t>Uplink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56" w:name="_Toc21345412"/>
      <w:bookmarkStart w:id="657" w:name="_Toc29806261"/>
      <w:bookmarkStart w:id="658" w:name="_Toc37255794"/>
      <w:bookmarkStart w:id="659" w:name="_Toc37256135"/>
      <w:bookmarkStart w:id="660" w:name="_Toc45889972"/>
      <w:bookmarkStart w:id="661" w:name="_Toc52381797"/>
      <w:bookmarkStart w:id="662" w:name="_Toc61374896"/>
      <w:bookmarkStart w:id="663" w:name="_Toc67936247"/>
      <w:bookmarkStart w:id="664" w:name="_Toc67937120"/>
      <w:bookmarkStart w:id="665" w:name="_Toc76452356"/>
      <w:bookmarkStart w:id="666" w:name="_Toc76630199"/>
      <w:bookmarkStart w:id="667" w:name="_Toc83742759"/>
      <w:bookmarkStart w:id="668" w:name="_Toc83886873"/>
      <w:bookmarkStart w:id="669" w:name="_Toc83887673"/>
      <w:bookmarkStart w:id="670" w:name="_Toc90588514"/>
      <w:r w:rsidRPr="00DF6DD6">
        <w:t>5.5B.4</w:t>
      </w:r>
      <w:r w:rsidRPr="00DF6DD6">
        <w:tab/>
        <w:t>Inter-band EN-DC within FR1</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2084B25F" w14:textId="4005F817" w:rsidR="001310A1" w:rsidRDefault="001310A1" w:rsidP="001310A1">
      <w:pPr>
        <w:pStyle w:val="Heading4"/>
      </w:pPr>
      <w:bookmarkStart w:id="671" w:name="_Toc21345413"/>
      <w:bookmarkStart w:id="672" w:name="_Toc29806262"/>
      <w:bookmarkStart w:id="673" w:name="_Toc37255795"/>
      <w:bookmarkStart w:id="674" w:name="_Toc37256136"/>
      <w:bookmarkStart w:id="675" w:name="_Toc45889973"/>
      <w:bookmarkStart w:id="676" w:name="_Toc52381798"/>
      <w:bookmarkStart w:id="677" w:name="_Toc61374897"/>
      <w:bookmarkStart w:id="678" w:name="_Toc67936248"/>
      <w:bookmarkStart w:id="679" w:name="_Toc67937121"/>
      <w:bookmarkStart w:id="680" w:name="_Toc76452357"/>
      <w:bookmarkStart w:id="681" w:name="_Toc76630200"/>
      <w:bookmarkStart w:id="682" w:name="_Toc83742760"/>
      <w:bookmarkStart w:id="683" w:name="_Toc83886874"/>
      <w:bookmarkStart w:id="684" w:name="_Toc83887674"/>
      <w:bookmarkStart w:id="685" w:name="_Toc90588515"/>
      <w:r w:rsidRPr="00DF6DD6">
        <w:t>5.5B.4.1</w:t>
      </w:r>
      <w:r w:rsidRPr="00DF6DD6">
        <w:tab/>
        <w:t xml:space="preserve">Inter-band EN-DC configurations </w:t>
      </w:r>
      <w:r w:rsidR="00B92927" w:rsidRPr="00DF6DD6">
        <w:t xml:space="preserve">within FR1 </w:t>
      </w:r>
      <w:r w:rsidRPr="00DF6DD6">
        <w:t>(two bands)</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86"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r w:rsidRPr="00B94CFE">
              <w:rPr>
                <w:lang w:val="fr-FR" w:eastAsia="fi-FI"/>
              </w:rPr>
              <w:t>Uplink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86"/>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t>Void.</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t>Void.</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87" w:name="_Toc21345414"/>
      <w:bookmarkStart w:id="688" w:name="_Toc29806263"/>
      <w:bookmarkStart w:id="689" w:name="_Toc37255796"/>
      <w:bookmarkStart w:id="690" w:name="_Toc37256137"/>
      <w:bookmarkStart w:id="691" w:name="_Toc45889974"/>
      <w:bookmarkStart w:id="692" w:name="_Toc52381799"/>
      <w:bookmarkStart w:id="693" w:name="_Toc61374898"/>
      <w:bookmarkStart w:id="694" w:name="_Toc67936249"/>
      <w:bookmarkStart w:id="695" w:name="_Toc67937122"/>
      <w:bookmarkStart w:id="696" w:name="_Toc76452358"/>
      <w:bookmarkStart w:id="697" w:name="_Toc76630201"/>
      <w:bookmarkStart w:id="698" w:name="_Toc83742761"/>
      <w:bookmarkStart w:id="699" w:name="_Toc83886875"/>
      <w:bookmarkStart w:id="700" w:name="_Toc83887675"/>
      <w:bookmarkStart w:id="701" w:name="_Toc90588516"/>
      <w:r w:rsidRPr="00DF6DD6">
        <w:t>5.5B.4.2</w:t>
      </w:r>
      <w:r w:rsidRPr="00DF6DD6">
        <w:tab/>
        <w:t xml:space="preserve">Inter-band EN-DC configurations </w:t>
      </w:r>
      <w:r w:rsidR="000349A6" w:rsidRPr="00DF6DD6">
        <w:t xml:space="preserve">within FR1 </w:t>
      </w:r>
      <w:r w:rsidRPr="00DF6DD6">
        <w:t>(three bands)</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45647B"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r w:rsidRPr="00B94CFE">
              <w:rPr>
                <w:lang w:val="fr-FR" w:eastAsia="fi-FI"/>
              </w:rPr>
              <w:t>Uplink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702" w:name="_Toc21345415"/>
      <w:bookmarkStart w:id="703" w:name="_Toc29806264"/>
      <w:bookmarkStart w:id="704" w:name="_Toc37255797"/>
      <w:bookmarkStart w:id="705" w:name="_Toc37256138"/>
      <w:bookmarkStart w:id="706" w:name="_Toc45889975"/>
      <w:bookmarkStart w:id="707" w:name="_Toc52381800"/>
      <w:bookmarkStart w:id="708" w:name="_Toc61374899"/>
      <w:bookmarkStart w:id="709" w:name="_Toc67936250"/>
      <w:bookmarkStart w:id="710" w:name="_Toc67937123"/>
      <w:bookmarkStart w:id="711" w:name="_Toc76452359"/>
      <w:bookmarkStart w:id="712" w:name="_Toc76630202"/>
      <w:bookmarkStart w:id="713" w:name="_Toc83742762"/>
      <w:bookmarkStart w:id="714" w:name="_Toc83886876"/>
      <w:bookmarkStart w:id="715" w:name="_Toc83887676"/>
      <w:bookmarkStart w:id="716"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45647B"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r w:rsidRPr="00B94CFE">
              <w:rPr>
                <w:lang w:val="fr-FR" w:eastAsia="fi-FI"/>
              </w:rPr>
              <w:t>Uplink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717" w:name="_Toc21345416"/>
      <w:bookmarkStart w:id="718" w:name="_Toc29806265"/>
      <w:bookmarkStart w:id="719" w:name="_Toc37255798"/>
      <w:bookmarkStart w:id="720" w:name="_Toc37256139"/>
      <w:bookmarkStart w:id="721" w:name="_Toc45889976"/>
      <w:bookmarkStart w:id="722" w:name="_Toc52381801"/>
      <w:bookmarkStart w:id="723" w:name="_Toc61374900"/>
      <w:bookmarkStart w:id="724" w:name="_Toc67936251"/>
      <w:bookmarkStart w:id="725" w:name="_Toc67937124"/>
      <w:bookmarkStart w:id="726" w:name="_Toc76452360"/>
      <w:bookmarkStart w:id="727" w:name="_Toc76630203"/>
      <w:bookmarkStart w:id="728" w:name="_Toc83742763"/>
      <w:bookmarkStart w:id="729" w:name="_Toc83886877"/>
      <w:bookmarkStart w:id="730" w:name="_Toc83887677"/>
      <w:bookmarkStart w:id="731" w:name="_Toc90588518"/>
      <w:r w:rsidRPr="00DF6DD6">
        <w:t>5.5B.4.4</w:t>
      </w:r>
      <w:r w:rsidRPr="00DF6DD6">
        <w:tab/>
        <w:t xml:space="preserve">Inter-band EN-DC configurations </w:t>
      </w:r>
      <w:r w:rsidR="00C1633F" w:rsidRPr="00DF6DD6">
        <w:t xml:space="preserve">within FR1 </w:t>
      </w:r>
      <w:r w:rsidRPr="00DF6DD6">
        <w:t>(five bands)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45647B"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r w:rsidRPr="00B94CFE">
              <w:rPr>
                <w:lang w:val="fr-FR" w:eastAsia="fi-FI"/>
              </w:rPr>
              <w:t>Uplink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32" w:name="_Toc21345417"/>
      <w:bookmarkStart w:id="733" w:name="_Toc29806266"/>
      <w:bookmarkStart w:id="734" w:name="_Toc37255799"/>
      <w:bookmarkStart w:id="735" w:name="_Toc37256140"/>
      <w:bookmarkStart w:id="736" w:name="_Toc45889977"/>
      <w:bookmarkStart w:id="737" w:name="_Toc52381802"/>
      <w:bookmarkStart w:id="738" w:name="_Toc61374901"/>
      <w:bookmarkStart w:id="739" w:name="_Toc67936252"/>
      <w:bookmarkStart w:id="740" w:name="_Toc67937125"/>
      <w:bookmarkStart w:id="741" w:name="_Toc76452361"/>
      <w:bookmarkStart w:id="742" w:name="_Toc76630204"/>
      <w:bookmarkStart w:id="743" w:name="_Toc83742764"/>
      <w:bookmarkStart w:id="744" w:name="_Toc83886878"/>
      <w:bookmarkStart w:id="745" w:name="_Toc83887678"/>
      <w:bookmarkStart w:id="746" w:name="_Toc90588519"/>
      <w:r w:rsidRPr="00DF6DD6">
        <w:t>5.5B.4.5</w:t>
      </w:r>
      <w:r w:rsidRPr="00DF6DD6">
        <w:tab/>
        <w:t xml:space="preserve">Inter-band EN-DC configurations </w:t>
      </w:r>
      <w:r w:rsidR="004E43EE" w:rsidRPr="00DF6DD6">
        <w:t xml:space="preserve">within FR1 </w:t>
      </w:r>
      <w:r w:rsidRPr="00DF6DD6">
        <w:t>(six bands)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45647B"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r w:rsidRPr="00B94CFE">
              <w:rPr>
                <w:lang w:val="fr-FR" w:eastAsia="fi-FI"/>
              </w:rPr>
              <w:t>Uplink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47" w:name="_Toc21345418"/>
      <w:bookmarkStart w:id="748" w:name="_Toc29806267"/>
      <w:bookmarkStart w:id="749" w:name="_Toc37255800"/>
      <w:bookmarkStart w:id="750" w:name="_Toc37256141"/>
      <w:bookmarkStart w:id="751" w:name="_Toc45889978"/>
      <w:bookmarkStart w:id="752" w:name="_Toc52381803"/>
      <w:bookmarkStart w:id="753" w:name="_Toc61374902"/>
      <w:bookmarkStart w:id="754" w:name="_Toc67936253"/>
      <w:bookmarkStart w:id="755" w:name="_Toc67937126"/>
      <w:bookmarkStart w:id="756" w:name="_Toc76452362"/>
      <w:bookmarkStart w:id="757" w:name="_Toc76630205"/>
      <w:bookmarkStart w:id="758" w:name="_Toc83742765"/>
      <w:bookmarkStart w:id="759" w:name="_Toc83886879"/>
      <w:bookmarkStart w:id="760" w:name="_Toc83887679"/>
      <w:bookmarkStart w:id="761" w:name="_Toc90588520"/>
      <w:r w:rsidRPr="00DF6DD6">
        <w:t>5.5B.4a</w:t>
      </w:r>
      <w:r w:rsidRPr="00DF6DD6">
        <w:tab/>
        <w:t>Inter-band NE-DC within FR1</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AE65E16" w14:textId="0F62383E" w:rsidR="004D4582" w:rsidRPr="00DF6DD6" w:rsidRDefault="004D4582" w:rsidP="00A6034C">
      <w:pPr>
        <w:pStyle w:val="Heading4"/>
      </w:pPr>
      <w:bookmarkStart w:id="762" w:name="_Toc21345419"/>
      <w:bookmarkStart w:id="763" w:name="_Toc29806268"/>
      <w:bookmarkStart w:id="764" w:name="_Toc37255801"/>
      <w:bookmarkStart w:id="765" w:name="_Toc37256142"/>
      <w:bookmarkStart w:id="766" w:name="_Toc45889979"/>
      <w:bookmarkStart w:id="767" w:name="_Toc52381804"/>
      <w:bookmarkStart w:id="768" w:name="_Toc61374903"/>
      <w:bookmarkStart w:id="769" w:name="_Toc67936254"/>
      <w:bookmarkStart w:id="770" w:name="_Toc67937127"/>
      <w:bookmarkStart w:id="771" w:name="_Toc76452363"/>
      <w:bookmarkStart w:id="772" w:name="_Toc76630206"/>
      <w:bookmarkStart w:id="773" w:name="_Toc83742766"/>
      <w:bookmarkStart w:id="774" w:name="_Toc83886880"/>
      <w:bookmarkStart w:id="775" w:name="_Toc83887680"/>
      <w:bookmarkStart w:id="776" w:name="_Toc90588521"/>
      <w:r w:rsidRPr="00DF6DD6">
        <w:t>5.5B.4a.1</w:t>
      </w:r>
      <w:r w:rsidRPr="00DF6DD6">
        <w:tab/>
        <w:t xml:space="preserve">Inter-band </w:t>
      </w:r>
      <w:r w:rsidR="00C25AB2" w:rsidRPr="00DF6DD6">
        <w:t>NE</w:t>
      </w:r>
      <w:r w:rsidRPr="00DF6DD6">
        <w:t>-DC configurations within FR1 (two bands)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77" w:name="_Toc21345420"/>
      <w:bookmarkStart w:id="778" w:name="_Toc29806269"/>
      <w:bookmarkStart w:id="779" w:name="_Toc37255802"/>
      <w:bookmarkStart w:id="780" w:name="_Toc37256143"/>
      <w:bookmarkStart w:id="781" w:name="_Toc45889980"/>
      <w:bookmarkStart w:id="782" w:name="_Toc52381805"/>
      <w:bookmarkStart w:id="783" w:name="_Toc61374904"/>
      <w:bookmarkStart w:id="784" w:name="_Toc67936255"/>
      <w:bookmarkStart w:id="785" w:name="_Toc67937128"/>
      <w:bookmarkStart w:id="786" w:name="_Toc76452364"/>
      <w:bookmarkStart w:id="787" w:name="_Toc76630207"/>
      <w:bookmarkStart w:id="788" w:name="_Toc83742767"/>
      <w:bookmarkStart w:id="789" w:name="_Toc83886881"/>
      <w:bookmarkStart w:id="790" w:name="_Toc83887681"/>
      <w:bookmarkStart w:id="791" w:name="_Toc90588522"/>
      <w:r w:rsidRPr="00DF6DD6">
        <w:t>5.5B.5</w:t>
      </w:r>
      <w:r w:rsidRPr="00DF6DD6">
        <w:tab/>
        <w:t>Inter-band EN-DC including FR2</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76C71411" w14:textId="4FB36A14" w:rsidR="001310A1" w:rsidRPr="00DF6DD6" w:rsidRDefault="001310A1" w:rsidP="001310A1">
      <w:pPr>
        <w:pStyle w:val="Heading4"/>
      </w:pPr>
      <w:bookmarkStart w:id="792" w:name="_Toc21345421"/>
      <w:bookmarkStart w:id="793" w:name="_Toc29806270"/>
      <w:bookmarkStart w:id="794" w:name="_Toc37255803"/>
      <w:bookmarkStart w:id="795" w:name="_Toc37256144"/>
      <w:bookmarkStart w:id="796" w:name="_Toc45889981"/>
      <w:bookmarkStart w:id="797" w:name="_Toc52381806"/>
      <w:bookmarkStart w:id="798" w:name="_Toc61374905"/>
      <w:bookmarkStart w:id="799" w:name="_Toc67936256"/>
      <w:bookmarkStart w:id="800" w:name="_Toc67937129"/>
      <w:bookmarkStart w:id="801" w:name="_Toc76452365"/>
      <w:bookmarkStart w:id="802" w:name="_Toc76630208"/>
      <w:bookmarkStart w:id="803" w:name="_Toc83742768"/>
      <w:bookmarkStart w:id="804" w:name="_Toc83886882"/>
      <w:bookmarkStart w:id="805" w:name="_Toc83887682"/>
      <w:bookmarkStart w:id="806" w:name="_Toc90588523"/>
      <w:r w:rsidRPr="00DF6DD6">
        <w:t>5.5B.5.1</w:t>
      </w:r>
      <w:r w:rsidRPr="00DF6DD6">
        <w:tab/>
        <w:t xml:space="preserve">Inter-band EN-DC configurations </w:t>
      </w:r>
      <w:r w:rsidR="00E7556C" w:rsidRPr="00DF6DD6">
        <w:t xml:space="preserve">including FR2 </w:t>
      </w:r>
      <w:r w:rsidRPr="00DF6DD6">
        <w:t>(two bands)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45647B"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r w:rsidRPr="00B94CFE">
              <w:rPr>
                <w:lang w:val="fr-FR" w:eastAsia="fi-FI"/>
              </w:rPr>
              <w:t>Uplink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807" w:name="_Toc21345422"/>
      <w:bookmarkStart w:id="808" w:name="_Toc29806271"/>
      <w:bookmarkStart w:id="809" w:name="_Toc37255804"/>
      <w:bookmarkStart w:id="810" w:name="_Toc37256145"/>
      <w:bookmarkStart w:id="811" w:name="_Toc45889982"/>
      <w:bookmarkStart w:id="812" w:name="_Toc52381807"/>
      <w:bookmarkStart w:id="813" w:name="_Toc61374906"/>
      <w:bookmarkStart w:id="814" w:name="_Toc67936257"/>
      <w:bookmarkStart w:id="815" w:name="_Toc67937130"/>
      <w:bookmarkStart w:id="816" w:name="_Toc76452366"/>
      <w:bookmarkStart w:id="817" w:name="_Toc76630209"/>
      <w:bookmarkStart w:id="818" w:name="_Toc83742769"/>
      <w:bookmarkStart w:id="819" w:name="_Toc83886883"/>
      <w:bookmarkStart w:id="820" w:name="_Toc83887683"/>
      <w:bookmarkStart w:id="821" w:name="_Toc90588524"/>
      <w:r w:rsidRPr="00DF6DD6">
        <w:t>5.5B.5.2</w:t>
      </w:r>
      <w:r w:rsidRPr="00DF6DD6">
        <w:tab/>
        <w:t xml:space="preserve">Inter-band EN-DC configurations </w:t>
      </w:r>
      <w:r w:rsidR="00B12C86" w:rsidRPr="00DF6DD6">
        <w:t xml:space="preserve">including FR2 </w:t>
      </w:r>
      <w:r w:rsidRPr="00DF6DD6">
        <w:t>(three bands)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D2423"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22" w:name="_Toc21345423"/>
      <w:bookmarkStart w:id="823" w:name="_Toc29806272"/>
      <w:bookmarkStart w:id="824" w:name="_Toc37255805"/>
      <w:bookmarkStart w:id="825" w:name="_Toc37256146"/>
      <w:bookmarkStart w:id="826" w:name="_Toc45889983"/>
      <w:bookmarkStart w:id="827" w:name="_Toc52381808"/>
      <w:bookmarkStart w:id="828" w:name="_Toc61374907"/>
      <w:bookmarkStart w:id="829" w:name="_Toc67936258"/>
      <w:bookmarkStart w:id="830" w:name="_Toc67937131"/>
      <w:bookmarkStart w:id="831" w:name="_Toc76452367"/>
      <w:bookmarkStart w:id="832" w:name="_Toc76630210"/>
      <w:bookmarkStart w:id="833" w:name="_Toc83742770"/>
      <w:bookmarkStart w:id="834" w:name="_Toc83886884"/>
      <w:bookmarkStart w:id="835" w:name="_Toc83887684"/>
      <w:bookmarkStart w:id="836" w:name="_Toc90588525"/>
      <w:r w:rsidRPr="00DF6DD6">
        <w:t>5.5B.5.3</w:t>
      </w:r>
      <w:r w:rsidRPr="00DF6DD6">
        <w:tab/>
        <w:t xml:space="preserve">Inter-band EN-DC configurations </w:t>
      </w:r>
      <w:r w:rsidR="00782B81" w:rsidRPr="00DF6DD6">
        <w:t xml:space="preserve">including FR2 </w:t>
      </w:r>
      <w:r w:rsidRPr="00DF6DD6">
        <w:t>(four bands)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C77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37" w:name="_Toc21345424"/>
      <w:bookmarkStart w:id="838" w:name="_Toc29806273"/>
      <w:bookmarkStart w:id="839" w:name="_Toc37255806"/>
      <w:bookmarkStart w:id="840" w:name="_Toc37256147"/>
      <w:bookmarkStart w:id="841" w:name="_Toc45889984"/>
      <w:bookmarkStart w:id="842" w:name="_Toc52381809"/>
      <w:bookmarkStart w:id="843" w:name="_Toc61374908"/>
      <w:bookmarkStart w:id="844" w:name="_Toc67936259"/>
      <w:bookmarkStart w:id="845" w:name="_Toc67937132"/>
      <w:bookmarkStart w:id="846" w:name="_Toc76452368"/>
      <w:bookmarkStart w:id="847" w:name="_Toc76630211"/>
      <w:bookmarkStart w:id="848" w:name="_Toc83742771"/>
      <w:bookmarkStart w:id="849" w:name="_Toc83886885"/>
      <w:bookmarkStart w:id="850" w:name="_Toc83887685"/>
      <w:bookmarkStart w:id="851" w:name="_Toc90588526"/>
      <w:r w:rsidRPr="00DF6DD6">
        <w:t>5.5B.5.4</w:t>
      </w:r>
      <w:r w:rsidRPr="00DF6DD6">
        <w:tab/>
        <w:t xml:space="preserve">Inter-band EN-DC configurations </w:t>
      </w:r>
      <w:r w:rsidR="0042691E" w:rsidRPr="00DF6DD6">
        <w:t xml:space="preserve">including FR2 </w:t>
      </w:r>
      <w:r w:rsidRPr="00DF6DD6">
        <w:t>(five bands)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1920FC"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52" w:name="_Toc21345425"/>
      <w:bookmarkStart w:id="853" w:name="_Toc29806274"/>
      <w:bookmarkStart w:id="854" w:name="_Toc37255807"/>
      <w:bookmarkStart w:id="855" w:name="_Toc37256148"/>
      <w:bookmarkStart w:id="856" w:name="_Toc45889985"/>
      <w:bookmarkStart w:id="857" w:name="_Toc52381810"/>
      <w:bookmarkStart w:id="858" w:name="_Toc61374909"/>
      <w:bookmarkStart w:id="859" w:name="_Toc67936260"/>
      <w:bookmarkStart w:id="860" w:name="_Toc67937133"/>
      <w:bookmarkStart w:id="861" w:name="_Toc76452369"/>
      <w:bookmarkStart w:id="862" w:name="_Toc76630212"/>
      <w:bookmarkStart w:id="863" w:name="_Toc83742772"/>
      <w:bookmarkStart w:id="864" w:name="_Toc83886886"/>
      <w:bookmarkStart w:id="865" w:name="_Toc83887686"/>
      <w:bookmarkStart w:id="866" w:name="_Toc90588527"/>
      <w:bookmarkStart w:id="867" w:name="_Hlk9522711"/>
      <w:r w:rsidRPr="00DF6DD6">
        <w:t>5.5B.5.5</w:t>
      </w:r>
      <w:r w:rsidRPr="00DF6DD6">
        <w:tab/>
      </w:r>
      <w:r w:rsidR="00C25AB2" w:rsidRPr="00DF6DD6">
        <w:t>Void</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35DD2E06" w14:textId="77777777" w:rsidR="003C504E" w:rsidRPr="00DF6DD6" w:rsidRDefault="003C504E" w:rsidP="003C504E">
      <w:pPr>
        <w:pStyle w:val="Heading3"/>
      </w:pPr>
      <w:bookmarkStart w:id="868" w:name="_Toc21345426"/>
      <w:bookmarkStart w:id="869" w:name="_Toc29806275"/>
      <w:bookmarkStart w:id="870" w:name="_Toc37255808"/>
      <w:bookmarkStart w:id="871" w:name="_Toc37256149"/>
      <w:bookmarkStart w:id="872" w:name="_Toc45889986"/>
      <w:bookmarkStart w:id="873" w:name="_Toc52381811"/>
      <w:bookmarkStart w:id="874" w:name="_Toc61374910"/>
      <w:bookmarkStart w:id="875" w:name="_Toc67936261"/>
      <w:bookmarkStart w:id="876" w:name="_Toc67937134"/>
      <w:bookmarkStart w:id="877" w:name="_Toc76452370"/>
      <w:bookmarkStart w:id="878" w:name="_Toc76630213"/>
      <w:bookmarkStart w:id="879" w:name="_Toc83742773"/>
      <w:bookmarkStart w:id="880" w:name="_Toc83886887"/>
      <w:bookmarkStart w:id="881" w:name="_Toc83887687"/>
      <w:bookmarkStart w:id="882" w:name="_Toc90588528"/>
      <w:bookmarkEnd w:id="867"/>
      <w:r w:rsidRPr="00DF6DD6">
        <w:t>5.5B.6</w:t>
      </w:r>
      <w:r w:rsidRPr="00DF6DD6">
        <w:tab/>
        <w:t>Inter-band EN-DC including FR1 and FR2</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61900AF6" w14:textId="4554B4D1" w:rsidR="003C504E" w:rsidRPr="00DF6DD6" w:rsidRDefault="003C504E" w:rsidP="003C504E">
      <w:pPr>
        <w:pStyle w:val="Heading4"/>
      </w:pPr>
      <w:bookmarkStart w:id="883" w:name="_Toc21345427"/>
      <w:bookmarkStart w:id="884" w:name="_Toc29806276"/>
      <w:bookmarkStart w:id="885" w:name="_Toc37255809"/>
      <w:bookmarkStart w:id="886" w:name="_Toc37256150"/>
      <w:bookmarkStart w:id="887" w:name="_Toc45889987"/>
      <w:bookmarkStart w:id="888" w:name="_Toc52381812"/>
      <w:bookmarkStart w:id="889" w:name="_Toc61374911"/>
      <w:bookmarkStart w:id="890" w:name="_Toc67936262"/>
      <w:bookmarkStart w:id="891" w:name="_Toc67937135"/>
      <w:bookmarkStart w:id="892" w:name="_Toc76452371"/>
      <w:bookmarkStart w:id="893" w:name="_Toc76630214"/>
      <w:bookmarkStart w:id="894" w:name="_Toc83742774"/>
      <w:bookmarkStart w:id="895" w:name="_Toc83886888"/>
      <w:bookmarkStart w:id="896" w:name="_Toc83887688"/>
      <w:bookmarkStart w:id="897" w:name="_Toc90588529"/>
      <w:r w:rsidRPr="00DF6DD6">
        <w:t>5.5B.6.1</w:t>
      </w:r>
      <w:r w:rsidRPr="00DF6DD6">
        <w:tab/>
      </w:r>
      <w:r w:rsidR="00E55544" w:rsidRPr="00DF6DD6">
        <w:t>Void</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46187442" w14:textId="7D91231B" w:rsidR="00FB41B6" w:rsidRPr="00DF6DD6" w:rsidRDefault="00FB41B6" w:rsidP="00FB41B6">
      <w:pPr>
        <w:pStyle w:val="Heading4"/>
      </w:pPr>
      <w:bookmarkStart w:id="898" w:name="_Toc21345428"/>
      <w:bookmarkStart w:id="899" w:name="_Toc29806277"/>
      <w:bookmarkStart w:id="900" w:name="_Toc37255810"/>
      <w:bookmarkStart w:id="901" w:name="_Toc37256151"/>
      <w:bookmarkStart w:id="902" w:name="_Toc45889988"/>
      <w:bookmarkStart w:id="903" w:name="_Toc52381813"/>
      <w:bookmarkStart w:id="904" w:name="_Toc61374912"/>
      <w:bookmarkStart w:id="905" w:name="_Toc67936263"/>
      <w:bookmarkStart w:id="906" w:name="_Toc67937136"/>
      <w:bookmarkStart w:id="907" w:name="_Toc76452372"/>
      <w:bookmarkStart w:id="908" w:name="_Toc76630215"/>
      <w:bookmarkStart w:id="909" w:name="_Toc83742775"/>
      <w:bookmarkStart w:id="910" w:name="_Toc83886889"/>
      <w:bookmarkStart w:id="911" w:name="_Toc83887689"/>
      <w:bookmarkStart w:id="912"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A3607D"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913" w:name="_Toc21345429"/>
      <w:bookmarkStart w:id="914" w:name="_Toc29806278"/>
      <w:bookmarkStart w:id="915" w:name="_Toc37255811"/>
      <w:bookmarkStart w:id="916" w:name="_Toc37256152"/>
      <w:bookmarkStart w:id="917" w:name="_Toc45889989"/>
      <w:bookmarkStart w:id="918" w:name="_Toc52381814"/>
      <w:bookmarkStart w:id="919" w:name="_Toc61374913"/>
      <w:bookmarkStart w:id="920" w:name="_Toc67936264"/>
      <w:bookmarkStart w:id="921" w:name="_Toc67937137"/>
      <w:bookmarkStart w:id="922" w:name="_Toc76452373"/>
      <w:bookmarkStart w:id="923" w:name="_Toc76630216"/>
      <w:bookmarkStart w:id="924" w:name="_Toc83742776"/>
      <w:bookmarkStart w:id="925" w:name="_Toc83886890"/>
      <w:bookmarkStart w:id="926" w:name="_Toc83887690"/>
      <w:bookmarkStart w:id="927" w:name="_Toc90588531"/>
      <w:r w:rsidRPr="00DF6DD6">
        <w:t>5.5B.6.3</w:t>
      </w:r>
      <w:r w:rsidRPr="00DF6DD6">
        <w:tab/>
        <w:t xml:space="preserve">Inter-band EN-DC configurations </w:t>
      </w:r>
      <w:r w:rsidR="00C313E7" w:rsidRPr="00DF6DD6">
        <w:t xml:space="preserve">including FR1 and FR2 </w:t>
      </w:r>
      <w:r w:rsidRPr="00DF6DD6">
        <w:t>(four bands)</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28" w:name="_Toc21345430"/>
      <w:bookmarkStart w:id="929" w:name="_Toc29806279"/>
      <w:bookmarkStart w:id="930" w:name="_Toc37255812"/>
      <w:bookmarkStart w:id="931" w:name="_Toc37256153"/>
      <w:bookmarkStart w:id="932" w:name="_Toc45889990"/>
      <w:bookmarkStart w:id="933" w:name="_Toc52381815"/>
      <w:bookmarkStart w:id="934" w:name="_Toc61374914"/>
      <w:bookmarkStart w:id="935" w:name="_Toc67936265"/>
      <w:bookmarkStart w:id="936" w:name="_Toc67937138"/>
      <w:bookmarkStart w:id="937" w:name="_Toc76452374"/>
      <w:bookmarkStart w:id="938" w:name="_Toc76630217"/>
      <w:bookmarkStart w:id="939" w:name="_Toc83742777"/>
      <w:bookmarkStart w:id="940" w:name="_Toc83886891"/>
      <w:bookmarkStart w:id="941" w:name="_Toc83887691"/>
      <w:bookmarkStart w:id="942" w:name="_Toc90588532"/>
      <w:r w:rsidRPr="00DF6DD6">
        <w:t>5.5B.6.4</w:t>
      </w:r>
      <w:r w:rsidRPr="00DF6DD6">
        <w:tab/>
        <w:t xml:space="preserve">Inter-band EN-DC configurations </w:t>
      </w:r>
      <w:r w:rsidR="00C313E7" w:rsidRPr="00DF6DD6">
        <w:t xml:space="preserve">including FR1 and FR2 </w:t>
      </w:r>
      <w:r w:rsidRPr="00DF6DD6">
        <w:t>(five bands)</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43" w:name="_Toc21345431"/>
      <w:bookmarkStart w:id="944" w:name="_Toc29806280"/>
      <w:bookmarkStart w:id="945" w:name="_Toc37255813"/>
      <w:bookmarkStart w:id="946" w:name="_Toc37256154"/>
      <w:bookmarkStart w:id="947" w:name="_Toc45889991"/>
      <w:bookmarkStart w:id="948" w:name="_Toc52381816"/>
      <w:bookmarkStart w:id="949" w:name="_Toc61374915"/>
      <w:bookmarkStart w:id="950" w:name="_Toc67936266"/>
      <w:bookmarkStart w:id="951" w:name="_Toc67937139"/>
      <w:bookmarkStart w:id="952" w:name="_Toc76452375"/>
      <w:bookmarkStart w:id="953" w:name="_Toc76630218"/>
      <w:bookmarkStart w:id="954" w:name="_Toc83742778"/>
      <w:bookmarkStart w:id="955" w:name="_Toc83886892"/>
      <w:bookmarkStart w:id="956" w:name="_Toc83887692"/>
      <w:bookmarkStart w:id="957" w:name="_Toc90588533"/>
      <w:r w:rsidRPr="00DF6DD6">
        <w:t>5.5B.6.5</w:t>
      </w:r>
      <w:r w:rsidRPr="00DF6DD6">
        <w:tab/>
        <w:t xml:space="preserve">Inter-band EN-DC configurations </w:t>
      </w:r>
      <w:r w:rsidR="00C313E7" w:rsidRPr="00DF6DD6">
        <w:t xml:space="preserve">including FR1 and FR2 </w:t>
      </w:r>
      <w:r w:rsidRPr="00DF6DD6">
        <w:t>(six bands)</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r w:rsidRPr="00B94CFE">
              <w:rPr>
                <w:lang w:val="fr-FR" w:eastAsia="fi-FI"/>
              </w:rPr>
              <w:t>Uplink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58" w:name="_Toc21345432"/>
      <w:bookmarkStart w:id="959" w:name="_Toc29806281"/>
      <w:bookmarkStart w:id="960" w:name="_Toc37255814"/>
      <w:bookmarkStart w:id="961" w:name="_Toc37256155"/>
      <w:bookmarkStart w:id="962" w:name="_Toc45889992"/>
      <w:bookmarkStart w:id="963" w:name="_Toc52381817"/>
      <w:bookmarkStart w:id="964" w:name="_Toc61374916"/>
      <w:bookmarkStart w:id="965" w:name="_Toc67936267"/>
      <w:bookmarkStart w:id="966" w:name="_Toc67937140"/>
      <w:bookmarkStart w:id="967" w:name="_Toc76452376"/>
      <w:bookmarkStart w:id="968" w:name="_Toc76630219"/>
      <w:bookmarkStart w:id="969" w:name="_Toc83742779"/>
      <w:bookmarkStart w:id="970" w:name="_Toc83886893"/>
      <w:bookmarkStart w:id="971" w:name="_Toc83887693"/>
      <w:bookmarkStart w:id="972"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56579B4C" w14:textId="1ED7BF09" w:rsidR="003C77C1" w:rsidRDefault="003C77C1" w:rsidP="003C77C1">
      <w:pPr>
        <w:pStyle w:val="Heading4"/>
      </w:pPr>
      <w:bookmarkStart w:id="973" w:name="_Toc67936268"/>
      <w:bookmarkStart w:id="974" w:name="_Toc67937141"/>
      <w:bookmarkStart w:id="975" w:name="_Toc76452377"/>
      <w:bookmarkStart w:id="976" w:name="_Toc76630220"/>
      <w:bookmarkStart w:id="977" w:name="_Toc83742780"/>
      <w:bookmarkStart w:id="978" w:name="_Toc83886894"/>
      <w:bookmarkStart w:id="979" w:name="_Toc83887694"/>
      <w:bookmarkStart w:id="980" w:name="_Toc90588535"/>
      <w:r>
        <w:t>5.5B.7.0</w:t>
      </w:r>
      <w:r>
        <w:tab/>
        <w:t>General</w:t>
      </w:r>
      <w:bookmarkEnd w:id="973"/>
      <w:bookmarkEnd w:id="974"/>
      <w:bookmarkEnd w:id="975"/>
      <w:bookmarkEnd w:id="976"/>
      <w:bookmarkEnd w:id="977"/>
      <w:bookmarkEnd w:id="978"/>
      <w:bookmarkEnd w:id="979"/>
      <w:bookmarkEnd w:id="980"/>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81" w:name="_Toc21345433"/>
      <w:bookmarkStart w:id="982" w:name="_Toc29806282"/>
      <w:bookmarkStart w:id="983" w:name="_Toc37255815"/>
      <w:bookmarkStart w:id="984" w:name="_Toc37256156"/>
      <w:bookmarkStart w:id="985" w:name="_Toc45889993"/>
      <w:bookmarkStart w:id="986" w:name="_Toc52381818"/>
      <w:bookmarkStart w:id="987" w:name="_Toc61374917"/>
      <w:bookmarkStart w:id="988" w:name="_Toc67936269"/>
      <w:bookmarkStart w:id="989" w:name="_Toc67937142"/>
      <w:bookmarkStart w:id="990" w:name="_Toc76452378"/>
      <w:bookmarkStart w:id="991" w:name="_Toc76630221"/>
      <w:bookmarkStart w:id="992" w:name="_Toc83742781"/>
      <w:bookmarkStart w:id="993" w:name="_Toc83886895"/>
      <w:bookmarkStart w:id="994" w:name="_Toc83887695"/>
      <w:bookmarkStart w:id="995"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996" w:name="_Toc21345434"/>
      <w:bookmarkStart w:id="997" w:name="_Toc29806283"/>
      <w:bookmarkStart w:id="998" w:name="_Toc37255816"/>
      <w:bookmarkStart w:id="999" w:name="_Toc37256157"/>
      <w:bookmarkStart w:id="1000" w:name="_Toc45889994"/>
      <w:bookmarkStart w:id="1001" w:name="_Toc52381819"/>
      <w:bookmarkStart w:id="1002" w:name="_Toc61374918"/>
      <w:bookmarkStart w:id="1003" w:name="_Toc67936270"/>
      <w:bookmarkStart w:id="1004" w:name="_Toc67937143"/>
      <w:bookmarkStart w:id="1005" w:name="_Toc76452379"/>
      <w:bookmarkStart w:id="1006" w:name="_Toc76630222"/>
      <w:bookmarkStart w:id="1007" w:name="_Toc83742782"/>
      <w:bookmarkStart w:id="1008" w:name="_Toc83886896"/>
      <w:bookmarkStart w:id="1009" w:name="_Toc83887696"/>
      <w:bookmarkStart w:id="1010" w:name="_Toc90588537"/>
      <w:r w:rsidRPr="00DF6DD6">
        <w:t>6</w:t>
      </w:r>
      <w:r w:rsidRPr="00DF6DD6">
        <w:tab/>
        <w:t>Transmitter characteristics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60C319F5" w14:textId="77777777" w:rsidR="001310A1" w:rsidRPr="00DF6DD6" w:rsidRDefault="001310A1" w:rsidP="001310A1">
      <w:pPr>
        <w:pStyle w:val="Heading2"/>
      </w:pPr>
      <w:bookmarkStart w:id="1011" w:name="_Toc21345435"/>
      <w:bookmarkStart w:id="1012" w:name="_Toc29806284"/>
      <w:bookmarkStart w:id="1013" w:name="_Toc37255817"/>
      <w:bookmarkStart w:id="1014" w:name="_Toc37256158"/>
      <w:bookmarkStart w:id="1015" w:name="_Toc45889995"/>
      <w:bookmarkStart w:id="1016" w:name="_Toc52381820"/>
      <w:bookmarkStart w:id="1017" w:name="_Toc61374919"/>
      <w:bookmarkStart w:id="1018" w:name="_Toc67936271"/>
      <w:bookmarkStart w:id="1019" w:name="_Toc67937144"/>
      <w:bookmarkStart w:id="1020" w:name="_Toc76452380"/>
      <w:bookmarkStart w:id="1021" w:name="_Toc76630223"/>
      <w:bookmarkStart w:id="1022" w:name="_Toc83742783"/>
      <w:bookmarkStart w:id="1023" w:name="_Toc83886897"/>
      <w:bookmarkStart w:id="1024" w:name="_Toc83887697"/>
      <w:bookmarkStart w:id="1025" w:name="_Toc90588538"/>
      <w:r w:rsidRPr="00DF6DD6">
        <w:t>6.1</w:t>
      </w:r>
      <w:r w:rsidRPr="00DF6DD6">
        <w:tab/>
        <w:t>General</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1026" w:name="_Toc21345436"/>
      <w:bookmarkStart w:id="1027" w:name="_Toc29806285"/>
      <w:bookmarkStart w:id="1028" w:name="_Toc37255818"/>
      <w:bookmarkStart w:id="1029" w:name="_Toc37256159"/>
      <w:bookmarkStart w:id="1030" w:name="_Toc45889996"/>
      <w:bookmarkStart w:id="1031" w:name="_Toc52381821"/>
      <w:bookmarkStart w:id="1032" w:name="_Toc61374920"/>
      <w:bookmarkStart w:id="1033" w:name="_Toc67936272"/>
      <w:bookmarkStart w:id="1034" w:name="_Toc67937145"/>
      <w:bookmarkStart w:id="1035" w:name="_Toc76452381"/>
      <w:bookmarkStart w:id="1036" w:name="_Toc76630224"/>
      <w:bookmarkStart w:id="1037" w:name="_Toc83742784"/>
      <w:bookmarkStart w:id="1038" w:name="_Toc83886898"/>
      <w:bookmarkStart w:id="1039" w:name="_Toc83887698"/>
      <w:bookmarkStart w:id="1040" w:name="_Toc90588539"/>
      <w:r w:rsidRPr="00DF6DD6">
        <w:t>6.2</w:t>
      </w:r>
      <w:r w:rsidRPr="00DF6DD6">
        <w:tab/>
      </w:r>
      <w:r w:rsidR="00F7252C" w:rsidRPr="00DF6DD6">
        <w:t>Void</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03CE75B3" w14:textId="77777777" w:rsidR="001310A1" w:rsidRPr="00DF6DD6" w:rsidRDefault="001310A1" w:rsidP="001310A1">
      <w:pPr>
        <w:pStyle w:val="Heading2"/>
      </w:pPr>
      <w:bookmarkStart w:id="1041" w:name="_Toc21345437"/>
      <w:bookmarkStart w:id="1042" w:name="_Toc29806286"/>
      <w:bookmarkStart w:id="1043" w:name="_Toc37255819"/>
      <w:bookmarkStart w:id="1044" w:name="_Toc37256160"/>
      <w:bookmarkStart w:id="1045" w:name="_Toc45889997"/>
      <w:bookmarkStart w:id="1046" w:name="_Toc52381822"/>
      <w:bookmarkStart w:id="1047" w:name="_Toc61374921"/>
      <w:bookmarkStart w:id="1048" w:name="_Toc67936273"/>
      <w:bookmarkStart w:id="1049" w:name="_Toc67937146"/>
      <w:bookmarkStart w:id="1050" w:name="_Toc76452382"/>
      <w:bookmarkStart w:id="1051" w:name="_Toc76630225"/>
      <w:bookmarkStart w:id="1052" w:name="_Toc83742785"/>
      <w:bookmarkStart w:id="1053" w:name="_Toc83886899"/>
      <w:bookmarkStart w:id="1054" w:name="_Toc83887699"/>
      <w:bookmarkStart w:id="1055" w:name="_Toc90588540"/>
      <w:r w:rsidRPr="00DF6DD6">
        <w:t>6.2A</w:t>
      </w:r>
      <w:r w:rsidRPr="00DF6DD6">
        <w:tab/>
        <w:t>Transmitter power for CA</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2285FEF7" w14:textId="77777777" w:rsidR="001310A1" w:rsidRPr="00DF6DD6" w:rsidRDefault="001310A1" w:rsidP="001310A1">
      <w:pPr>
        <w:pStyle w:val="Heading3"/>
      </w:pPr>
      <w:bookmarkStart w:id="1056" w:name="_Toc21345438"/>
      <w:bookmarkStart w:id="1057" w:name="_Toc29806287"/>
      <w:bookmarkStart w:id="1058" w:name="_Toc37255820"/>
      <w:bookmarkStart w:id="1059" w:name="_Toc37256161"/>
      <w:bookmarkStart w:id="1060" w:name="_Toc45889998"/>
      <w:bookmarkStart w:id="1061" w:name="_Toc52381823"/>
      <w:bookmarkStart w:id="1062" w:name="_Toc61374922"/>
      <w:bookmarkStart w:id="1063" w:name="_Toc67936274"/>
      <w:bookmarkStart w:id="1064" w:name="_Toc67937147"/>
      <w:bookmarkStart w:id="1065" w:name="_Toc76452383"/>
      <w:bookmarkStart w:id="1066" w:name="_Toc76630226"/>
      <w:bookmarkStart w:id="1067" w:name="_Toc83742786"/>
      <w:bookmarkStart w:id="1068" w:name="_Toc83886900"/>
      <w:bookmarkStart w:id="1069" w:name="_Toc83887700"/>
      <w:bookmarkStart w:id="1070" w:name="_Toc90588541"/>
      <w:r w:rsidRPr="00DF6DD6">
        <w:t>6.2A.1</w:t>
      </w:r>
      <w:r w:rsidRPr="00DF6DD6">
        <w:tab/>
        <w:t>UE maximum output power for CA</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09930048" w14:textId="77777777" w:rsidR="001310A1" w:rsidRPr="00DF6DD6" w:rsidRDefault="001310A1" w:rsidP="001310A1">
      <w:pPr>
        <w:pStyle w:val="Heading4"/>
      </w:pPr>
      <w:bookmarkStart w:id="1071" w:name="_Toc21345439"/>
      <w:bookmarkStart w:id="1072" w:name="_Toc29806288"/>
      <w:bookmarkStart w:id="1073" w:name="_Toc37255821"/>
      <w:bookmarkStart w:id="1074" w:name="_Toc37256162"/>
      <w:bookmarkStart w:id="1075" w:name="_Toc45889999"/>
      <w:bookmarkStart w:id="1076" w:name="_Toc52381824"/>
      <w:bookmarkStart w:id="1077" w:name="_Toc61374923"/>
      <w:bookmarkStart w:id="1078" w:name="_Toc67936275"/>
      <w:bookmarkStart w:id="1079" w:name="_Toc67937148"/>
      <w:bookmarkStart w:id="1080" w:name="_Toc76452384"/>
      <w:bookmarkStart w:id="1081" w:name="_Toc76630227"/>
      <w:bookmarkStart w:id="1082" w:name="_Toc83742787"/>
      <w:bookmarkStart w:id="1083" w:name="_Toc83886901"/>
      <w:bookmarkStart w:id="1084" w:name="_Toc83887701"/>
      <w:bookmarkStart w:id="1085" w:name="_Toc90588542"/>
      <w:r w:rsidRPr="00DF6DD6">
        <w:t>6.2A.1.</w:t>
      </w:r>
      <w:r w:rsidRPr="00DF6DD6">
        <w:rPr>
          <w:rFonts w:hint="eastAsia"/>
        </w:rPr>
        <w:t>1</w:t>
      </w:r>
      <w:r w:rsidRPr="00DF6DD6">
        <w:tab/>
        <w:t>Inter-band CA between FR1 and FR2</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1086" w:name="_Toc21345440"/>
      <w:bookmarkStart w:id="1087" w:name="_Toc29806289"/>
      <w:bookmarkStart w:id="1088" w:name="_Toc37255822"/>
      <w:bookmarkStart w:id="1089" w:name="_Toc37256163"/>
      <w:bookmarkStart w:id="1090" w:name="_Toc45890000"/>
      <w:bookmarkStart w:id="1091" w:name="_Toc52381825"/>
      <w:bookmarkStart w:id="1092" w:name="_Toc61374924"/>
      <w:bookmarkStart w:id="1093" w:name="_Toc67936276"/>
      <w:bookmarkStart w:id="1094" w:name="_Toc67937149"/>
      <w:bookmarkStart w:id="1095" w:name="_Toc76452385"/>
      <w:bookmarkStart w:id="1096" w:name="_Toc76630228"/>
      <w:bookmarkStart w:id="1097" w:name="_Toc83742788"/>
      <w:bookmarkStart w:id="1098" w:name="_Toc83886902"/>
      <w:bookmarkStart w:id="1099" w:name="_Toc83887702"/>
      <w:bookmarkStart w:id="1100" w:name="_Toc90588543"/>
      <w:r w:rsidRPr="00DF6DD6">
        <w:t>6.2A.2</w:t>
      </w:r>
      <w:r w:rsidRPr="00DF6DD6">
        <w:tab/>
        <w:t>UE maximum output power reduction for CA</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1E0D806F" w14:textId="77777777" w:rsidR="001310A1" w:rsidRPr="00DF6DD6" w:rsidRDefault="001310A1" w:rsidP="001310A1">
      <w:pPr>
        <w:pStyle w:val="Heading4"/>
      </w:pPr>
      <w:bookmarkStart w:id="1101" w:name="_Toc21345441"/>
      <w:bookmarkStart w:id="1102" w:name="_Toc29806290"/>
      <w:bookmarkStart w:id="1103" w:name="_Toc37255823"/>
      <w:bookmarkStart w:id="1104" w:name="_Toc37256164"/>
      <w:bookmarkStart w:id="1105" w:name="_Toc45890001"/>
      <w:bookmarkStart w:id="1106" w:name="_Toc52381826"/>
      <w:bookmarkStart w:id="1107" w:name="_Toc61374925"/>
      <w:bookmarkStart w:id="1108" w:name="_Toc67936277"/>
      <w:bookmarkStart w:id="1109" w:name="_Toc67937150"/>
      <w:bookmarkStart w:id="1110" w:name="_Toc76452386"/>
      <w:bookmarkStart w:id="1111" w:name="_Toc76630229"/>
      <w:bookmarkStart w:id="1112" w:name="_Toc83742789"/>
      <w:bookmarkStart w:id="1113" w:name="_Toc83886903"/>
      <w:bookmarkStart w:id="1114" w:name="_Toc83887703"/>
      <w:bookmarkStart w:id="1115" w:name="_Toc90588544"/>
      <w:r w:rsidRPr="00DF6DD6">
        <w:t>6.2A.2.1</w:t>
      </w:r>
      <w:r w:rsidRPr="00DF6DD6">
        <w:tab/>
        <w:t>Inter-band CA between FR1 and FR2</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116" w:name="_Toc21345442"/>
      <w:bookmarkStart w:id="1117" w:name="_Toc29806291"/>
      <w:bookmarkStart w:id="1118" w:name="_Toc37255824"/>
      <w:bookmarkStart w:id="1119" w:name="_Toc37256165"/>
      <w:bookmarkStart w:id="1120" w:name="_Toc45890002"/>
      <w:bookmarkStart w:id="1121" w:name="_Toc52381827"/>
      <w:bookmarkStart w:id="1122" w:name="_Toc61374926"/>
      <w:bookmarkStart w:id="1123" w:name="_Toc67936278"/>
      <w:bookmarkStart w:id="1124" w:name="_Toc67937151"/>
      <w:bookmarkStart w:id="1125" w:name="_Toc76452387"/>
      <w:bookmarkStart w:id="1126" w:name="_Toc76630230"/>
      <w:bookmarkStart w:id="1127" w:name="_Toc83742790"/>
      <w:bookmarkStart w:id="1128" w:name="_Toc83886904"/>
      <w:bookmarkStart w:id="1129" w:name="_Toc83887704"/>
      <w:bookmarkStart w:id="1130" w:name="_Toc90588545"/>
      <w:r w:rsidRPr="00DF6DD6">
        <w:t>6.2A.3</w:t>
      </w:r>
      <w:r w:rsidRPr="00DF6DD6">
        <w:tab/>
        <w:t>UE additional maximum output power reduction for CA</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131" w:name="_Toc21345443"/>
      <w:bookmarkStart w:id="1132" w:name="_Toc29806292"/>
      <w:bookmarkStart w:id="1133" w:name="_Toc37255825"/>
      <w:bookmarkStart w:id="1134" w:name="_Toc37256166"/>
      <w:bookmarkStart w:id="1135" w:name="_Toc45890003"/>
      <w:bookmarkStart w:id="1136" w:name="_Toc52381828"/>
      <w:bookmarkStart w:id="1137" w:name="_Toc61374927"/>
      <w:bookmarkStart w:id="1138" w:name="_Toc67936279"/>
      <w:bookmarkStart w:id="1139" w:name="_Toc67937152"/>
      <w:bookmarkStart w:id="1140" w:name="_Toc76452388"/>
      <w:bookmarkStart w:id="1141" w:name="_Toc76630231"/>
      <w:bookmarkStart w:id="1142" w:name="_Toc83742791"/>
      <w:bookmarkStart w:id="1143" w:name="_Toc83886905"/>
      <w:bookmarkStart w:id="1144" w:name="_Toc83887705"/>
      <w:bookmarkStart w:id="1145" w:name="_Toc90588546"/>
      <w:r w:rsidRPr="00DF6DD6">
        <w:t>6.2A.4</w:t>
      </w:r>
      <w:r w:rsidRPr="00DF6DD6">
        <w:tab/>
        <w:t>Configured output power for CA</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140A9F59" w14:textId="77777777" w:rsidR="001310A1" w:rsidRPr="00DF6DD6" w:rsidRDefault="001310A1" w:rsidP="001310A1">
      <w:pPr>
        <w:pStyle w:val="Heading4"/>
      </w:pPr>
      <w:bookmarkStart w:id="1146" w:name="_Toc21345444"/>
      <w:bookmarkStart w:id="1147" w:name="_Toc29806293"/>
      <w:bookmarkStart w:id="1148" w:name="_Toc37255826"/>
      <w:bookmarkStart w:id="1149" w:name="_Toc37256167"/>
      <w:bookmarkStart w:id="1150" w:name="_Toc45890004"/>
      <w:bookmarkStart w:id="1151" w:name="_Toc52381829"/>
      <w:bookmarkStart w:id="1152" w:name="_Toc61374928"/>
      <w:bookmarkStart w:id="1153" w:name="_Toc67936280"/>
      <w:bookmarkStart w:id="1154" w:name="_Toc67937153"/>
      <w:bookmarkStart w:id="1155" w:name="_Toc76452389"/>
      <w:bookmarkStart w:id="1156" w:name="_Toc76630232"/>
      <w:bookmarkStart w:id="1157" w:name="_Toc83742792"/>
      <w:bookmarkStart w:id="1158" w:name="_Toc83886906"/>
      <w:bookmarkStart w:id="1159" w:name="_Toc83887706"/>
      <w:bookmarkStart w:id="1160" w:name="_Toc90588547"/>
      <w:r w:rsidRPr="00DF6DD6">
        <w:t>6.2A.4.1</w:t>
      </w:r>
      <w:r w:rsidRPr="00DF6DD6">
        <w:tab/>
        <w:t>Configured output power level</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161" w:name="_Toc21345445"/>
      <w:bookmarkStart w:id="1162" w:name="_Toc29806294"/>
      <w:bookmarkStart w:id="1163" w:name="_Toc37255827"/>
      <w:bookmarkStart w:id="1164" w:name="_Toc37256168"/>
      <w:bookmarkStart w:id="1165" w:name="_Toc45890005"/>
      <w:bookmarkStart w:id="1166" w:name="_Toc52381830"/>
      <w:bookmarkStart w:id="1167" w:name="_Toc61374929"/>
      <w:bookmarkStart w:id="1168" w:name="_Toc67936281"/>
      <w:bookmarkStart w:id="1169" w:name="_Toc67937154"/>
      <w:bookmarkStart w:id="1170" w:name="_Toc76452390"/>
      <w:bookmarkStart w:id="1171" w:name="_Toc76630233"/>
      <w:bookmarkStart w:id="1172" w:name="_Toc83742793"/>
      <w:bookmarkStart w:id="1173" w:name="_Toc83886907"/>
      <w:bookmarkStart w:id="1174" w:name="_Toc83887707"/>
      <w:bookmarkStart w:id="1175" w:name="_Toc90588548"/>
      <w:r w:rsidRPr="00DF6DD6">
        <w:t>6.2A.4.2</w:t>
      </w:r>
      <w:r w:rsidRPr="00DF6DD6">
        <w:tab/>
        <w:t>ΔT</w:t>
      </w:r>
      <w:r w:rsidRPr="00DF6DD6">
        <w:rPr>
          <w:vertAlign w:val="subscript"/>
        </w:rPr>
        <w:t>IB,c</w:t>
      </w:r>
      <w:r w:rsidRPr="00DF6DD6">
        <w:t xml:space="preserve"> for CA</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00D262F2" w14:textId="77777777" w:rsidR="001310A1" w:rsidRPr="00DF6DD6" w:rsidRDefault="001310A1" w:rsidP="001310A1">
      <w:pPr>
        <w:pStyle w:val="Heading5"/>
      </w:pPr>
      <w:bookmarkStart w:id="1176" w:name="_Toc21345446"/>
      <w:bookmarkStart w:id="1177" w:name="_Toc29806295"/>
      <w:bookmarkStart w:id="1178" w:name="_Toc37255828"/>
      <w:bookmarkStart w:id="1179" w:name="_Toc37256169"/>
      <w:bookmarkStart w:id="1180" w:name="_Toc45890006"/>
      <w:bookmarkStart w:id="1181" w:name="_Toc52381831"/>
      <w:bookmarkStart w:id="1182" w:name="_Toc61374930"/>
      <w:bookmarkStart w:id="1183" w:name="_Toc67936282"/>
      <w:bookmarkStart w:id="1184" w:name="_Toc67937155"/>
      <w:bookmarkStart w:id="1185" w:name="_Toc76452391"/>
      <w:bookmarkStart w:id="1186" w:name="_Toc76630234"/>
      <w:bookmarkStart w:id="1187" w:name="_Toc83742794"/>
      <w:bookmarkStart w:id="1188" w:name="_Toc83886908"/>
      <w:bookmarkStart w:id="1189" w:name="_Toc83887708"/>
      <w:bookmarkStart w:id="1190"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191" w:name="_Toc21345447"/>
      <w:bookmarkStart w:id="1192" w:name="_Toc29806296"/>
      <w:bookmarkStart w:id="1193" w:name="_Toc37255829"/>
      <w:bookmarkStart w:id="1194" w:name="_Toc37256170"/>
      <w:bookmarkStart w:id="1195" w:name="_Toc45890007"/>
      <w:bookmarkStart w:id="1196" w:name="_Toc52381832"/>
      <w:bookmarkStart w:id="1197" w:name="_Toc61374931"/>
      <w:bookmarkStart w:id="1198" w:name="_Toc67936283"/>
      <w:bookmarkStart w:id="1199" w:name="_Toc67937156"/>
      <w:bookmarkStart w:id="1200" w:name="_Toc76452392"/>
      <w:bookmarkStart w:id="1201" w:name="_Toc76630235"/>
      <w:bookmarkStart w:id="1202" w:name="_Toc83742795"/>
      <w:bookmarkStart w:id="1203" w:name="_Toc83886909"/>
      <w:bookmarkStart w:id="1204" w:name="_Toc83887709"/>
      <w:bookmarkStart w:id="1205" w:name="_Toc90588550"/>
      <w:r w:rsidRPr="00DF6DD6">
        <w:t>6.2B</w:t>
      </w:r>
      <w:r w:rsidRPr="00DF6DD6">
        <w:tab/>
        <w:t>Transmitter power for DC</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6D92A7A3" w14:textId="06094F47" w:rsidR="001310A1" w:rsidRPr="00DF6DD6" w:rsidRDefault="001310A1" w:rsidP="001310A1">
      <w:pPr>
        <w:pStyle w:val="Heading3"/>
      </w:pPr>
      <w:bookmarkStart w:id="1206" w:name="_Toc21345448"/>
      <w:bookmarkStart w:id="1207" w:name="_Toc29806297"/>
      <w:bookmarkStart w:id="1208" w:name="_Toc37255830"/>
      <w:bookmarkStart w:id="1209" w:name="_Toc37256171"/>
      <w:bookmarkStart w:id="1210" w:name="_Toc45890008"/>
      <w:bookmarkStart w:id="1211" w:name="_Toc52381833"/>
      <w:bookmarkStart w:id="1212" w:name="_Toc61374932"/>
      <w:bookmarkStart w:id="1213" w:name="_Toc67936284"/>
      <w:bookmarkStart w:id="1214" w:name="_Toc67937157"/>
      <w:bookmarkStart w:id="1215" w:name="_Toc76452393"/>
      <w:bookmarkStart w:id="1216" w:name="_Toc76630236"/>
      <w:bookmarkStart w:id="1217" w:name="_Toc83742796"/>
      <w:bookmarkStart w:id="1218" w:name="_Toc83886910"/>
      <w:bookmarkStart w:id="1219" w:name="_Toc83887710"/>
      <w:bookmarkStart w:id="1220" w:name="_Toc90588551"/>
      <w:r w:rsidRPr="00DF6DD6">
        <w:t>6.2B.1</w:t>
      </w:r>
      <w:r w:rsidRPr="00DF6DD6">
        <w:tab/>
        <w:t>UE maximum output power for DC</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2E361220" w14:textId="77777777" w:rsidR="001310A1" w:rsidRPr="00DF6DD6" w:rsidRDefault="001310A1" w:rsidP="001310A1">
      <w:pPr>
        <w:pStyle w:val="Heading4"/>
      </w:pPr>
      <w:bookmarkStart w:id="1221" w:name="_Toc21345449"/>
      <w:bookmarkStart w:id="1222" w:name="_Toc29806298"/>
      <w:bookmarkStart w:id="1223" w:name="_Toc37255831"/>
      <w:bookmarkStart w:id="1224" w:name="_Toc37256172"/>
      <w:bookmarkStart w:id="1225" w:name="_Toc45890009"/>
      <w:bookmarkStart w:id="1226" w:name="_Toc52381834"/>
      <w:bookmarkStart w:id="1227" w:name="_Toc61374933"/>
      <w:bookmarkStart w:id="1228" w:name="_Toc67936285"/>
      <w:bookmarkStart w:id="1229" w:name="_Toc67937158"/>
      <w:bookmarkStart w:id="1230" w:name="_Toc76452394"/>
      <w:bookmarkStart w:id="1231" w:name="_Toc76630237"/>
      <w:bookmarkStart w:id="1232" w:name="_Toc83742797"/>
      <w:bookmarkStart w:id="1233" w:name="_Toc83886911"/>
      <w:bookmarkStart w:id="1234" w:name="_Toc83887711"/>
      <w:bookmarkStart w:id="1235" w:name="_Toc90588552"/>
      <w:r w:rsidRPr="00DF6DD6">
        <w:t>6.2B.1.1</w:t>
      </w:r>
      <w:r w:rsidRPr="00DF6DD6">
        <w:tab/>
        <w:t>Intra-band contiguous EN-DC</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1236" w:name="_Toc21345450"/>
      <w:bookmarkStart w:id="1237" w:name="_Toc29806299"/>
      <w:bookmarkStart w:id="1238" w:name="_Toc37255832"/>
      <w:bookmarkStart w:id="1239" w:name="_Toc37256173"/>
      <w:bookmarkStart w:id="1240" w:name="_Toc45890010"/>
      <w:bookmarkStart w:id="1241" w:name="_Toc52381835"/>
      <w:bookmarkStart w:id="1242" w:name="_Toc61374934"/>
      <w:bookmarkStart w:id="1243" w:name="_Toc67936286"/>
      <w:bookmarkStart w:id="1244" w:name="_Toc67937159"/>
      <w:bookmarkStart w:id="1245" w:name="_Toc76452395"/>
      <w:bookmarkStart w:id="1246" w:name="_Toc76630238"/>
      <w:bookmarkStart w:id="1247" w:name="_Toc83742798"/>
      <w:bookmarkStart w:id="1248" w:name="_Toc83886912"/>
      <w:bookmarkStart w:id="1249" w:name="_Toc83887712"/>
      <w:bookmarkStart w:id="1250" w:name="_Toc90588553"/>
      <w:r w:rsidRPr="00B94CFE">
        <w:rPr>
          <w:lang w:val="fr-FR"/>
        </w:rPr>
        <w:t>6.2B.1.2</w:t>
      </w:r>
      <w:r w:rsidRPr="00B94CFE">
        <w:rPr>
          <w:lang w:val="fr-FR"/>
        </w:rPr>
        <w:tab/>
        <w:t>Intra-band non-contiguous EN-DC</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1251" w:name="_Toc21345451"/>
      <w:bookmarkStart w:id="1252" w:name="_Toc29806300"/>
      <w:bookmarkStart w:id="1253" w:name="_Toc37255833"/>
      <w:bookmarkStart w:id="1254" w:name="_Toc37256174"/>
      <w:bookmarkStart w:id="1255" w:name="_Toc45890011"/>
      <w:bookmarkStart w:id="1256" w:name="_Toc52381836"/>
      <w:bookmarkStart w:id="1257" w:name="_Toc61374935"/>
      <w:bookmarkStart w:id="1258" w:name="_Toc67936287"/>
      <w:bookmarkStart w:id="1259" w:name="_Toc67937160"/>
      <w:bookmarkStart w:id="1260" w:name="_Toc76452396"/>
      <w:bookmarkStart w:id="1261" w:name="_Toc76630239"/>
      <w:bookmarkStart w:id="1262" w:name="_Toc83742799"/>
      <w:bookmarkStart w:id="1263" w:name="_Toc83886913"/>
      <w:bookmarkStart w:id="1264" w:name="_Toc83887713"/>
      <w:bookmarkStart w:id="1265" w:name="_Toc90588554"/>
      <w:r w:rsidRPr="00DF6DD6">
        <w:t>6.2B.1.3</w:t>
      </w:r>
      <w:r w:rsidRPr="00DF6DD6">
        <w:tab/>
        <w:t>Inter-band EN-DC within FR1</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1266" w:name="_Toc21345452"/>
      <w:bookmarkStart w:id="1267" w:name="_Toc29806301"/>
      <w:bookmarkStart w:id="1268" w:name="_Toc37255834"/>
      <w:bookmarkStart w:id="1269" w:name="_Toc37256175"/>
      <w:bookmarkStart w:id="1270" w:name="_Toc45890012"/>
      <w:bookmarkStart w:id="1271" w:name="_Toc52381837"/>
      <w:bookmarkStart w:id="1272" w:name="_Toc61374936"/>
      <w:bookmarkStart w:id="1273" w:name="_Toc67936288"/>
      <w:bookmarkStart w:id="1274" w:name="_Toc67937161"/>
      <w:bookmarkStart w:id="1275" w:name="_Toc76452397"/>
      <w:bookmarkStart w:id="1276" w:name="_Toc76630240"/>
      <w:bookmarkStart w:id="1277" w:name="_Toc83742800"/>
      <w:bookmarkStart w:id="1278" w:name="_Toc83886914"/>
      <w:bookmarkStart w:id="1279" w:name="_Toc83887714"/>
      <w:bookmarkStart w:id="1280" w:name="_Toc90588555"/>
      <w:r w:rsidRPr="00DF6DD6">
        <w:t>6.2B.1.3a</w:t>
      </w:r>
      <w:r w:rsidRPr="00DF6DD6">
        <w:tab/>
        <w:t>Inter-band NE-DC within FR1</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1281" w:name="_Toc21345453"/>
      <w:bookmarkStart w:id="1282" w:name="_Toc29806302"/>
      <w:bookmarkStart w:id="1283" w:name="_Toc37255835"/>
      <w:bookmarkStart w:id="1284" w:name="_Toc37256176"/>
      <w:bookmarkStart w:id="1285" w:name="_Toc45890013"/>
      <w:bookmarkStart w:id="1286" w:name="_Toc52381838"/>
      <w:bookmarkStart w:id="1287" w:name="_Toc61374937"/>
      <w:bookmarkStart w:id="1288" w:name="_Toc67936289"/>
      <w:bookmarkStart w:id="1289" w:name="_Toc67937162"/>
      <w:bookmarkStart w:id="1290" w:name="_Toc76452398"/>
      <w:bookmarkStart w:id="1291" w:name="_Toc76630241"/>
      <w:bookmarkStart w:id="1292" w:name="_Toc83742801"/>
      <w:bookmarkStart w:id="1293" w:name="_Toc83886915"/>
      <w:bookmarkStart w:id="1294" w:name="_Toc83887715"/>
      <w:bookmarkStart w:id="1295" w:name="_Toc90588556"/>
      <w:r w:rsidRPr="00DF6DD6">
        <w:rPr>
          <w:lang w:val="en-US"/>
        </w:rPr>
        <w:t>6.2B.1.4</w:t>
      </w:r>
      <w:r w:rsidRPr="00DF6DD6">
        <w:rPr>
          <w:lang w:val="en-US"/>
        </w:rPr>
        <w:tab/>
        <w:t>Inter-band EN-DC including FR2</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1296" w:name="_Toc21345454"/>
      <w:bookmarkStart w:id="1297" w:name="_Toc29806303"/>
      <w:bookmarkStart w:id="1298" w:name="_Toc37255836"/>
      <w:bookmarkStart w:id="1299" w:name="_Toc37256177"/>
      <w:bookmarkStart w:id="1300" w:name="_Toc45890014"/>
      <w:bookmarkStart w:id="1301" w:name="_Toc52381839"/>
      <w:bookmarkStart w:id="1302" w:name="_Toc61374938"/>
      <w:bookmarkStart w:id="1303" w:name="_Toc67936290"/>
      <w:bookmarkStart w:id="1304" w:name="_Toc67937163"/>
      <w:bookmarkStart w:id="1305" w:name="_Toc76452399"/>
      <w:bookmarkStart w:id="1306" w:name="_Toc76630242"/>
      <w:bookmarkStart w:id="1307" w:name="_Toc83742802"/>
      <w:bookmarkStart w:id="1308" w:name="_Toc83886916"/>
      <w:bookmarkStart w:id="1309" w:name="_Toc83887716"/>
      <w:bookmarkStart w:id="1310" w:name="_Toc90588557"/>
      <w:r w:rsidRPr="00DF6DD6">
        <w:rPr>
          <w:lang w:val="en-US"/>
        </w:rPr>
        <w:t>6.2B.1.5</w:t>
      </w:r>
      <w:r w:rsidRPr="00DF6DD6">
        <w:rPr>
          <w:lang w:val="en-US"/>
        </w:rPr>
        <w:tab/>
        <w:t>Inter-band EN-DC including both FR1 and FR2</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1311" w:name="_Toc21345455"/>
      <w:bookmarkStart w:id="1312" w:name="_Toc29806304"/>
      <w:bookmarkStart w:id="1313" w:name="_Toc37255837"/>
      <w:bookmarkStart w:id="1314" w:name="_Toc37256178"/>
      <w:bookmarkStart w:id="1315" w:name="_Toc45890015"/>
      <w:bookmarkStart w:id="1316" w:name="_Toc52381840"/>
      <w:bookmarkStart w:id="1317" w:name="_Toc61374939"/>
      <w:bookmarkStart w:id="1318" w:name="_Toc67936291"/>
      <w:bookmarkStart w:id="1319" w:name="_Toc67937164"/>
      <w:bookmarkStart w:id="1320" w:name="_Toc76452400"/>
      <w:bookmarkStart w:id="1321" w:name="_Toc76630243"/>
      <w:bookmarkStart w:id="1322" w:name="_Toc83742803"/>
      <w:bookmarkStart w:id="1323" w:name="_Toc83886917"/>
      <w:bookmarkStart w:id="1324" w:name="_Toc83887717"/>
      <w:bookmarkStart w:id="1325" w:name="_Toc90588558"/>
      <w:r w:rsidRPr="00DF6DD6">
        <w:t>6.2B.2</w:t>
      </w:r>
      <w:r w:rsidRPr="00DF6DD6">
        <w:tab/>
        <w:t xml:space="preserve">UE maximum output power reduction </w:t>
      </w:r>
      <w:r w:rsidR="00422BAC" w:rsidRPr="00DF6DD6">
        <w:t xml:space="preserve">for </w:t>
      </w:r>
      <w:r w:rsidRPr="00DF6DD6">
        <w:t>DC</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53E161EC" w14:textId="77777777" w:rsidR="00867B93" w:rsidRPr="00DF6DD6" w:rsidRDefault="00867B93" w:rsidP="00EA1C6C">
      <w:pPr>
        <w:pStyle w:val="Heading4"/>
      </w:pPr>
      <w:bookmarkStart w:id="1326" w:name="_Toc21345456"/>
      <w:bookmarkStart w:id="1327" w:name="_Toc29806305"/>
      <w:bookmarkStart w:id="1328" w:name="_Toc37255838"/>
      <w:bookmarkStart w:id="1329" w:name="_Toc37256179"/>
      <w:bookmarkStart w:id="1330" w:name="_Toc45890016"/>
      <w:bookmarkStart w:id="1331" w:name="_Toc52381841"/>
      <w:bookmarkStart w:id="1332" w:name="_Toc61374940"/>
      <w:bookmarkStart w:id="1333" w:name="_Toc67936292"/>
      <w:bookmarkStart w:id="1334" w:name="_Toc67937165"/>
      <w:bookmarkStart w:id="1335" w:name="_Toc76452401"/>
      <w:bookmarkStart w:id="1336" w:name="_Toc76630244"/>
      <w:bookmarkStart w:id="1337" w:name="_Toc83742804"/>
      <w:bookmarkStart w:id="1338" w:name="_Toc83886918"/>
      <w:bookmarkStart w:id="1339" w:name="_Toc83887718"/>
      <w:bookmarkStart w:id="1340" w:name="_Toc90588559"/>
      <w:r w:rsidRPr="00DF6DD6">
        <w:t>6.2B.2.0</w:t>
      </w:r>
      <w:r w:rsidRPr="00DF6DD6">
        <w:tab/>
        <w:t>General</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1341" w:name="_Toc21345457"/>
      <w:bookmarkStart w:id="1342" w:name="_Toc29806306"/>
      <w:bookmarkStart w:id="1343" w:name="_Toc37255839"/>
      <w:bookmarkStart w:id="1344" w:name="_Toc37256180"/>
      <w:bookmarkStart w:id="1345" w:name="_Toc45890017"/>
      <w:bookmarkStart w:id="1346" w:name="_Toc52381842"/>
      <w:bookmarkStart w:id="1347" w:name="_Toc61374941"/>
      <w:bookmarkStart w:id="1348" w:name="_Toc67936293"/>
      <w:bookmarkStart w:id="1349" w:name="_Toc67937166"/>
      <w:bookmarkStart w:id="1350" w:name="_Toc76452402"/>
      <w:bookmarkStart w:id="1351" w:name="_Toc76630245"/>
      <w:bookmarkStart w:id="1352" w:name="_Toc83742805"/>
      <w:bookmarkStart w:id="1353" w:name="_Toc83886919"/>
      <w:bookmarkStart w:id="1354" w:name="_Toc83887719"/>
      <w:bookmarkStart w:id="1355" w:name="_Toc90588560"/>
      <w:r w:rsidRPr="00DF6DD6">
        <w:t>6.2B.2.1</w:t>
      </w:r>
      <w:r w:rsidRPr="00DF6DD6">
        <w:tab/>
        <w:t>Intra-band contiguous EN-DC</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382CBCC4" w14:textId="77777777" w:rsidR="00867B93" w:rsidRPr="00DF6DD6" w:rsidRDefault="00867B93" w:rsidP="00867B93">
      <w:pPr>
        <w:pStyle w:val="Heading5"/>
      </w:pPr>
      <w:bookmarkStart w:id="1356" w:name="_Toc21345458"/>
      <w:bookmarkStart w:id="1357" w:name="_Toc29806307"/>
      <w:bookmarkStart w:id="1358" w:name="_Toc37255840"/>
      <w:bookmarkStart w:id="1359" w:name="_Toc37256181"/>
      <w:bookmarkStart w:id="1360" w:name="_Toc45890018"/>
      <w:bookmarkStart w:id="1361" w:name="_Toc52381843"/>
      <w:bookmarkStart w:id="1362" w:name="_Toc61374942"/>
      <w:bookmarkStart w:id="1363" w:name="_Toc67936294"/>
      <w:bookmarkStart w:id="1364" w:name="_Toc67937167"/>
      <w:bookmarkStart w:id="1365" w:name="_Toc76452403"/>
      <w:bookmarkStart w:id="1366" w:name="_Toc76630246"/>
      <w:bookmarkStart w:id="1367" w:name="_Toc83742806"/>
      <w:bookmarkStart w:id="1368" w:name="_Toc83886920"/>
      <w:bookmarkStart w:id="1369" w:name="_Toc83887720"/>
      <w:bookmarkStart w:id="1370" w:name="_Toc90588561"/>
      <w:r w:rsidRPr="00DF6DD6">
        <w:t>6.2B.2.1.1</w:t>
      </w:r>
      <w:r w:rsidRPr="00DF6DD6">
        <w:tab/>
        <w:t>General</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1371" w:name="_Toc21345459"/>
      <w:bookmarkStart w:id="1372" w:name="_Toc29806308"/>
      <w:bookmarkStart w:id="1373" w:name="_Toc37255841"/>
      <w:bookmarkStart w:id="1374" w:name="_Toc37256182"/>
      <w:bookmarkStart w:id="1375" w:name="_Toc45890019"/>
      <w:bookmarkStart w:id="1376" w:name="_Toc52381844"/>
      <w:bookmarkStart w:id="1377" w:name="_Toc61374943"/>
      <w:bookmarkStart w:id="1378" w:name="_Toc67936295"/>
      <w:bookmarkStart w:id="1379" w:name="_Toc67937168"/>
      <w:bookmarkStart w:id="1380" w:name="_Toc76452404"/>
      <w:bookmarkStart w:id="1381" w:name="_Toc76630247"/>
      <w:bookmarkStart w:id="1382" w:name="_Toc83742807"/>
      <w:bookmarkStart w:id="1383" w:name="_Toc83886921"/>
      <w:bookmarkStart w:id="1384" w:name="_Toc83887721"/>
      <w:bookmarkStart w:id="1385" w:name="_Toc90588562"/>
      <w:r w:rsidRPr="00DF6DD6">
        <w:t>6.2B.2.1.2</w:t>
      </w:r>
      <w:r w:rsidRPr="00DF6DD6">
        <w:tab/>
        <w:t>MPR for power class 3 and power class 2</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1386" w:name="_Toc21345460"/>
      <w:bookmarkStart w:id="1387" w:name="_Toc29806309"/>
      <w:bookmarkStart w:id="1388" w:name="_Toc37255842"/>
      <w:bookmarkStart w:id="1389" w:name="_Toc37256183"/>
      <w:bookmarkStart w:id="1390" w:name="_Toc45890020"/>
      <w:bookmarkStart w:id="1391" w:name="_Toc52381845"/>
      <w:bookmarkStart w:id="1392" w:name="_Toc61374944"/>
      <w:bookmarkStart w:id="1393" w:name="_Toc67936296"/>
      <w:bookmarkStart w:id="1394" w:name="_Toc67937169"/>
      <w:bookmarkStart w:id="1395" w:name="_Toc76452405"/>
      <w:bookmarkStart w:id="1396" w:name="_Toc76630248"/>
      <w:bookmarkStart w:id="1397" w:name="_Toc83742808"/>
      <w:bookmarkStart w:id="1398" w:name="_Toc83886922"/>
      <w:bookmarkStart w:id="1399" w:name="_Toc83887722"/>
      <w:bookmarkStart w:id="1400" w:name="_Toc90588563"/>
      <w:r w:rsidRPr="00B94CFE">
        <w:rPr>
          <w:lang w:val="fr-FR"/>
        </w:rPr>
        <w:t>6.2B.2.2</w:t>
      </w:r>
      <w:r w:rsidRPr="00B94CFE">
        <w:rPr>
          <w:lang w:val="fr-FR"/>
        </w:rPr>
        <w:tab/>
        <w:t>Intra-band non-contiguous EN-DC</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399BA332" w14:textId="77777777" w:rsidR="00867B93" w:rsidRPr="00DF6DD6" w:rsidRDefault="00867B93" w:rsidP="00867B93">
      <w:pPr>
        <w:pStyle w:val="Heading5"/>
      </w:pPr>
      <w:bookmarkStart w:id="1401" w:name="_Toc21345461"/>
      <w:bookmarkStart w:id="1402" w:name="_Toc29806310"/>
      <w:bookmarkStart w:id="1403" w:name="_Toc37255843"/>
      <w:bookmarkStart w:id="1404" w:name="_Toc37256184"/>
      <w:bookmarkStart w:id="1405" w:name="_Toc45890021"/>
      <w:bookmarkStart w:id="1406" w:name="_Toc52381846"/>
      <w:bookmarkStart w:id="1407" w:name="_Toc61374945"/>
      <w:bookmarkStart w:id="1408" w:name="_Toc67936297"/>
      <w:bookmarkStart w:id="1409" w:name="_Toc67937170"/>
      <w:bookmarkStart w:id="1410" w:name="_Toc76452406"/>
      <w:bookmarkStart w:id="1411" w:name="_Toc76630249"/>
      <w:bookmarkStart w:id="1412" w:name="_Toc83742809"/>
      <w:bookmarkStart w:id="1413" w:name="_Toc83886923"/>
      <w:bookmarkStart w:id="1414" w:name="_Toc83887723"/>
      <w:bookmarkStart w:id="1415" w:name="_Toc90588564"/>
      <w:r w:rsidRPr="00DF6DD6">
        <w:t>6.2B.2.2.1</w:t>
      </w:r>
      <w:r w:rsidRPr="00DF6DD6">
        <w:tab/>
        <w:t>General</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1416" w:name="_Toc21345462"/>
      <w:bookmarkStart w:id="1417" w:name="_Toc29806311"/>
      <w:bookmarkStart w:id="1418" w:name="_Toc37255844"/>
      <w:bookmarkStart w:id="1419" w:name="_Toc37256185"/>
      <w:bookmarkStart w:id="1420" w:name="_Toc45890022"/>
      <w:bookmarkStart w:id="1421" w:name="_Toc52381847"/>
      <w:bookmarkStart w:id="1422" w:name="_Toc61374946"/>
      <w:bookmarkStart w:id="1423" w:name="_Toc67936298"/>
      <w:bookmarkStart w:id="1424" w:name="_Toc67937171"/>
      <w:bookmarkStart w:id="1425" w:name="_Toc76452407"/>
      <w:bookmarkStart w:id="1426" w:name="_Toc76630250"/>
      <w:bookmarkStart w:id="1427" w:name="_Toc83742810"/>
      <w:bookmarkStart w:id="1428" w:name="_Toc83886924"/>
      <w:bookmarkStart w:id="1429" w:name="_Toc83887724"/>
      <w:bookmarkStart w:id="1430" w:name="_Toc90588565"/>
      <w:r w:rsidRPr="00DF6DD6">
        <w:t>6.2B.2.2.2</w:t>
      </w:r>
      <w:r w:rsidRPr="00DF6DD6">
        <w:tab/>
        <w:t>MPR for power class 3 and power class 2</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1431" w:name="_Toc21345463"/>
      <w:bookmarkStart w:id="1432" w:name="_Toc29806312"/>
      <w:bookmarkStart w:id="1433" w:name="_Toc37255845"/>
      <w:bookmarkStart w:id="1434" w:name="_Toc37256186"/>
      <w:bookmarkStart w:id="1435" w:name="_Toc45890023"/>
      <w:bookmarkStart w:id="1436" w:name="_Toc52381848"/>
      <w:bookmarkStart w:id="1437" w:name="_Toc61374947"/>
      <w:bookmarkStart w:id="1438" w:name="_Toc67936299"/>
      <w:bookmarkStart w:id="1439" w:name="_Toc67937172"/>
      <w:bookmarkStart w:id="1440" w:name="_Toc76452408"/>
      <w:bookmarkStart w:id="1441" w:name="_Toc76630251"/>
      <w:bookmarkStart w:id="1442" w:name="_Toc83742811"/>
      <w:bookmarkStart w:id="1443" w:name="_Toc83886925"/>
      <w:bookmarkStart w:id="1444" w:name="_Toc83887725"/>
      <w:bookmarkStart w:id="1445" w:name="_Toc90588566"/>
      <w:r w:rsidRPr="00DF6DD6">
        <w:t>6.2B.2.3</w:t>
      </w:r>
      <w:r w:rsidRPr="00DF6DD6">
        <w:tab/>
        <w:t>Inter-band EN-DC within FR1</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1446" w:name="_Toc21345464"/>
      <w:bookmarkStart w:id="1447" w:name="_Toc29806313"/>
      <w:bookmarkStart w:id="1448" w:name="_Toc37255846"/>
      <w:bookmarkStart w:id="1449" w:name="_Toc37256187"/>
      <w:bookmarkStart w:id="1450" w:name="_Toc45890024"/>
      <w:bookmarkStart w:id="1451" w:name="_Toc52381849"/>
      <w:bookmarkStart w:id="1452" w:name="_Toc61374948"/>
      <w:bookmarkStart w:id="1453" w:name="_Toc67936300"/>
      <w:bookmarkStart w:id="1454" w:name="_Toc67937173"/>
      <w:bookmarkStart w:id="1455" w:name="_Toc76452409"/>
      <w:bookmarkStart w:id="1456" w:name="_Toc76630252"/>
      <w:bookmarkStart w:id="1457" w:name="_Toc83742812"/>
      <w:bookmarkStart w:id="1458" w:name="_Toc83886926"/>
      <w:bookmarkStart w:id="1459" w:name="_Toc83887726"/>
      <w:bookmarkStart w:id="1460" w:name="_Toc90588567"/>
      <w:r w:rsidRPr="00DF6DD6">
        <w:t>6.2B.2.3a</w:t>
      </w:r>
      <w:r w:rsidRPr="00DF6DD6">
        <w:tab/>
        <w:t xml:space="preserve">Inter-band </w:t>
      </w:r>
      <w:r w:rsidR="00F56FBA" w:rsidRPr="00DF6DD6">
        <w:t>NE</w:t>
      </w:r>
      <w:r w:rsidRPr="00DF6DD6">
        <w:t>-DC within FR1</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1461" w:name="_Toc21345465"/>
      <w:bookmarkStart w:id="1462" w:name="_Toc29806314"/>
      <w:bookmarkStart w:id="1463" w:name="_Toc37255847"/>
      <w:bookmarkStart w:id="1464" w:name="_Toc37256188"/>
      <w:bookmarkStart w:id="1465" w:name="_Toc45890025"/>
      <w:bookmarkStart w:id="1466" w:name="_Toc52381850"/>
      <w:bookmarkStart w:id="1467" w:name="_Toc61374949"/>
      <w:bookmarkStart w:id="1468" w:name="_Toc67936301"/>
      <w:bookmarkStart w:id="1469" w:name="_Toc67937174"/>
      <w:bookmarkStart w:id="1470" w:name="_Toc76452410"/>
      <w:bookmarkStart w:id="1471" w:name="_Toc76630253"/>
      <w:bookmarkStart w:id="1472" w:name="_Toc83742813"/>
      <w:bookmarkStart w:id="1473" w:name="_Toc83886927"/>
      <w:bookmarkStart w:id="1474" w:name="_Toc83887727"/>
      <w:bookmarkStart w:id="1475" w:name="_Toc90588568"/>
      <w:r w:rsidRPr="00DF6DD6">
        <w:t>6.2B.2.4</w:t>
      </w:r>
      <w:r w:rsidRPr="00DF6DD6">
        <w:tab/>
        <w:t>Inter-band EN-DC including FR2</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1476" w:name="_Toc21345466"/>
      <w:bookmarkStart w:id="1477" w:name="_Toc29806315"/>
      <w:bookmarkStart w:id="1478" w:name="_Toc37255848"/>
      <w:bookmarkStart w:id="1479" w:name="_Toc37256189"/>
      <w:bookmarkStart w:id="1480" w:name="_Toc45890026"/>
      <w:bookmarkStart w:id="1481" w:name="_Toc52381851"/>
      <w:bookmarkStart w:id="1482" w:name="_Toc61374950"/>
      <w:bookmarkStart w:id="1483" w:name="_Toc67936302"/>
      <w:bookmarkStart w:id="1484" w:name="_Toc67937175"/>
      <w:bookmarkStart w:id="1485" w:name="_Toc76452411"/>
      <w:bookmarkStart w:id="1486" w:name="_Toc76630254"/>
      <w:bookmarkStart w:id="1487" w:name="_Toc83742814"/>
      <w:bookmarkStart w:id="1488" w:name="_Toc83886928"/>
      <w:bookmarkStart w:id="1489" w:name="_Toc83887728"/>
      <w:bookmarkStart w:id="1490" w:name="_Toc90588569"/>
      <w:r w:rsidRPr="00DF6DD6">
        <w:t>6.2B.2.5</w:t>
      </w:r>
      <w:r w:rsidRPr="00DF6DD6">
        <w:tab/>
        <w:t>Inter-band EN-DC including both FR1 and FR2</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1491" w:name="_Toc21345467"/>
      <w:bookmarkStart w:id="1492" w:name="_Toc29806316"/>
      <w:bookmarkStart w:id="1493" w:name="_Toc37255849"/>
      <w:bookmarkStart w:id="1494" w:name="_Toc37256190"/>
      <w:bookmarkStart w:id="1495" w:name="_Toc45890027"/>
      <w:bookmarkStart w:id="1496" w:name="_Toc52381852"/>
      <w:bookmarkStart w:id="1497" w:name="_Toc61374951"/>
      <w:bookmarkStart w:id="1498" w:name="_Toc67936303"/>
      <w:bookmarkStart w:id="1499" w:name="_Toc67937176"/>
      <w:bookmarkStart w:id="1500" w:name="_Toc76452412"/>
      <w:bookmarkStart w:id="1501" w:name="_Toc76630255"/>
      <w:bookmarkStart w:id="1502" w:name="_Toc83742815"/>
      <w:bookmarkStart w:id="1503" w:name="_Toc83886929"/>
      <w:bookmarkStart w:id="1504" w:name="_Toc83887729"/>
      <w:bookmarkStart w:id="1505" w:name="_Toc90588570"/>
      <w:r w:rsidRPr="00DF6DD6">
        <w:t>6.2B.3</w:t>
      </w:r>
      <w:r w:rsidRPr="00DF6DD6">
        <w:tab/>
        <w:t>UE additional maximum output power reduction for EN-DC</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32643451" w14:textId="77777777" w:rsidR="001310A1" w:rsidRPr="00DF6DD6" w:rsidRDefault="001310A1" w:rsidP="001310A1">
      <w:pPr>
        <w:pStyle w:val="Heading4"/>
      </w:pPr>
      <w:bookmarkStart w:id="1506" w:name="_Toc21345468"/>
      <w:bookmarkStart w:id="1507" w:name="_Toc29806317"/>
      <w:bookmarkStart w:id="1508" w:name="_Toc37255850"/>
      <w:bookmarkStart w:id="1509" w:name="_Toc37256191"/>
      <w:bookmarkStart w:id="1510" w:name="_Toc45890028"/>
      <w:bookmarkStart w:id="1511" w:name="_Toc52381853"/>
      <w:bookmarkStart w:id="1512" w:name="_Toc61374952"/>
      <w:bookmarkStart w:id="1513" w:name="_Toc67936304"/>
      <w:bookmarkStart w:id="1514" w:name="_Toc67937177"/>
      <w:bookmarkStart w:id="1515" w:name="_Toc76452413"/>
      <w:bookmarkStart w:id="1516" w:name="_Toc76630256"/>
      <w:bookmarkStart w:id="1517" w:name="_Toc83742816"/>
      <w:bookmarkStart w:id="1518" w:name="_Toc83886930"/>
      <w:bookmarkStart w:id="1519" w:name="_Toc83887730"/>
      <w:bookmarkStart w:id="1520" w:name="_Toc90588571"/>
      <w:r w:rsidRPr="00DF6DD6">
        <w:t>6.2B.3.1</w:t>
      </w:r>
      <w:r w:rsidRPr="00DF6DD6">
        <w:tab/>
        <w:t>Intra-band contiguous EN-DC</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4937E65C" w14:textId="77777777" w:rsidR="0007562D" w:rsidRPr="00DF6DD6" w:rsidRDefault="0007562D" w:rsidP="0007562D">
      <w:pPr>
        <w:pStyle w:val="Heading5"/>
      </w:pPr>
      <w:bookmarkStart w:id="1521" w:name="_Toc21345469"/>
      <w:bookmarkStart w:id="1522" w:name="_Toc29806318"/>
      <w:bookmarkStart w:id="1523" w:name="_Toc37255851"/>
      <w:bookmarkStart w:id="1524" w:name="_Toc37256192"/>
      <w:bookmarkStart w:id="1525" w:name="_Toc45890029"/>
      <w:bookmarkStart w:id="1526" w:name="_Toc52381854"/>
      <w:bookmarkStart w:id="1527" w:name="_Toc61374953"/>
      <w:bookmarkStart w:id="1528" w:name="_Toc67936305"/>
      <w:bookmarkStart w:id="1529" w:name="_Toc67937178"/>
      <w:bookmarkStart w:id="1530" w:name="_Toc76452414"/>
      <w:bookmarkStart w:id="1531" w:name="_Toc76630257"/>
      <w:bookmarkStart w:id="1532" w:name="_Toc83742817"/>
      <w:bookmarkStart w:id="1533" w:name="_Toc83886931"/>
      <w:bookmarkStart w:id="1534" w:name="_Toc83887731"/>
      <w:bookmarkStart w:id="1535" w:name="_Toc90588572"/>
      <w:r w:rsidRPr="00DF6DD6">
        <w:t>6.2B.3.1.0</w:t>
      </w:r>
      <w:r w:rsidRPr="00DF6DD6">
        <w:tab/>
        <w:t>General</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1536" w:name="_Toc21345470"/>
      <w:bookmarkStart w:id="1537" w:name="_Toc29806319"/>
      <w:bookmarkStart w:id="1538" w:name="_Toc37255852"/>
      <w:bookmarkStart w:id="1539" w:name="_Toc37256193"/>
      <w:bookmarkStart w:id="1540" w:name="_Toc45890030"/>
      <w:bookmarkStart w:id="1541" w:name="_Toc52381855"/>
      <w:bookmarkStart w:id="1542" w:name="_Toc61374954"/>
      <w:bookmarkStart w:id="1543" w:name="_Toc67936306"/>
      <w:bookmarkStart w:id="1544" w:name="_Toc67937179"/>
      <w:bookmarkStart w:id="1545" w:name="_Toc76452415"/>
      <w:bookmarkStart w:id="1546" w:name="_Toc76630258"/>
      <w:bookmarkStart w:id="1547" w:name="_Toc83742818"/>
      <w:bookmarkStart w:id="1548" w:name="_Toc83886932"/>
      <w:bookmarkStart w:id="1549" w:name="_Toc83887732"/>
      <w:bookmarkStart w:id="1550"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E748D8"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E748D8"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E748D8"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E748D8"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E748D8"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E748D8"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1551" w:name="_Toc21345471"/>
      <w:bookmarkStart w:id="1552" w:name="_Toc29806320"/>
      <w:bookmarkStart w:id="1553" w:name="_Toc37255853"/>
      <w:bookmarkStart w:id="1554" w:name="_Toc37256194"/>
      <w:bookmarkStart w:id="1555" w:name="_Toc45890031"/>
      <w:bookmarkStart w:id="1556" w:name="_Toc52381856"/>
      <w:bookmarkStart w:id="1557" w:name="_Toc61374955"/>
      <w:bookmarkStart w:id="1558" w:name="_Toc67936307"/>
      <w:bookmarkStart w:id="1559" w:name="_Toc67937180"/>
      <w:bookmarkStart w:id="1560" w:name="_Toc76452416"/>
      <w:bookmarkStart w:id="1561" w:name="_Toc76630259"/>
      <w:bookmarkStart w:id="1562" w:name="_Toc83742819"/>
      <w:bookmarkStart w:id="1563" w:name="_Toc83886933"/>
      <w:bookmarkStart w:id="1564" w:name="_Toc83887733"/>
      <w:bookmarkStart w:id="1565" w:name="_Toc90588574"/>
      <w:r w:rsidRPr="00DF6DD6">
        <w:t>6.2B.3.1.2</w:t>
      </w:r>
      <w:r w:rsidRPr="00DF6DD6">
        <w:tab/>
        <w:t>A-MPR for NS_04</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1566" w:name="_Toc21345472"/>
      <w:bookmarkStart w:id="1567" w:name="_Toc29806321"/>
      <w:bookmarkStart w:id="1568" w:name="_Toc37255854"/>
      <w:bookmarkStart w:id="1569" w:name="_Toc37256195"/>
      <w:bookmarkStart w:id="1570" w:name="_Toc45890032"/>
      <w:bookmarkStart w:id="1571" w:name="_Toc52381857"/>
      <w:bookmarkStart w:id="1572" w:name="_Toc61374956"/>
      <w:bookmarkStart w:id="1573" w:name="_Toc67936308"/>
      <w:bookmarkStart w:id="1574" w:name="_Toc67937181"/>
      <w:bookmarkStart w:id="1575" w:name="_Toc76452417"/>
      <w:bookmarkStart w:id="1576" w:name="_Toc76630260"/>
      <w:bookmarkStart w:id="1577" w:name="_Toc83742820"/>
      <w:bookmarkStart w:id="1578" w:name="_Toc83886934"/>
      <w:bookmarkStart w:id="1579" w:name="_Toc83887734"/>
      <w:bookmarkStart w:id="1580" w:name="_Toc90588575"/>
      <w:r w:rsidRPr="00B94CFE">
        <w:rPr>
          <w:lang w:val="fr-FR"/>
        </w:rPr>
        <w:t>6.2B.3.2</w:t>
      </w:r>
      <w:r w:rsidRPr="00B94CFE">
        <w:rPr>
          <w:lang w:val="fr-FR"/>
        </w:rPr>
        <w:tab/>
        <w:t>Intra-band non-contiguous EN-DC</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605BEA02" w14:textId="77777777" w:rsidR="00284128" w:rsidRPr="00DF6DD6" w:rsidRDefault="00284128" w:rsidP="00284128">
      <w:pPr>
        <w:pStyle w:val="Heading5"/>
      </w:pPr>
      <w:bookmarkStart w:id="1581" w:name="_Toc21345473"/>
      <w:bookmarkStart w:id="1582" w:name="_Toc29806322"/>
      <w:bookmarkStart w:id="1583" w:name="_Toc37255855"/>
      <w:bookmarkStart w:id="1584" w:name="_Toc37256196"/>
      <w:bookmarkStart w:id="1585" w:name="_Toc45890033"/>
      <w:bookmarkStart w:id="1586" w:name="_Toc52381858"/>
      <w:bookmarkStart w:id="1587" w:name="_Toc61374957"/>
      <w:bookmarkStart w:id="1588" w:name="_Toc67936309"/>
      <w:bookmarkStart w:id="1589" w:name="_Toc67937182"/>
      <w:bookmarkStart w:id="1590" w:name="_Toc76452418"/>
      <w:bookmarkStart w:id="1591" w:name="_Toc76630261"/>
      <w:bookmarkStart w:id="1592" w:name="_Toc83742821"/>
      <w:bookmarkStart w:id="1593" w:name="_Toc83886935"/>
      <w:bookmarkStart w:id="1594" w:name="_Toc83887735"/>
      <w:bookmarkStart w:id="1595" w:name="_Toc90588576"/>
      <w:r w:rsidRPr="00DF6DD6">
        <w:t>6.2B.3.2.0</w:t>
      </w:r>
      <w:r w:rsidRPr="00DF6DD6">
        <w:tab/>
        <w:t>General</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1596" w:name="_Toc21345474"/>
      <w:bookmarkStart w:id="1597" w:name="_Toc29806323"/>
      <w:bookmarkStart w:id="1598" w:name="_Toc37255856"/>
      <w:bookmarkStart w:id="1599" w:name="_Toc37256197"/>
      <w:bookmarkStart w:id="1600" w:name="_Toc45890034"/>
      <w:bookmarkStart w:id="1601" w:name="_Toc52381859"/>
      <w:bookmarkStart w:id="1602" w:name="_Toc61374958"/>
      <w:bookmarkStart w:id="1603" w:name="_Toc67936310"/>
      <w:bookmarkStart w:id="1604" w:name="_Toc67937183"/>
      <w:bookmarkStart w:id="1605" w:name="_Toc76452419"/>
      <w:bookmarkStart w:id="1606" w:name="_Toc76630262"/>
      <w:bookmarkStart w:id="1607" w:name="_Toc83742822"/>
      <w:bookmarkStart w:id="1608" w:name="_Toc83886936"/>
      <w:bookmarkStart w:id="1609" w:name="_Toc83887736"/>
      <w:bookmarkStart w:id="1610" w:name="_Toc90588577"/>
      <w:r w:rsidRPr="00DF6DD6">
        <w:t>6.2B.3.2.1</w:t>
      </w:r>
      <w:r w:rsidRPr="00DF6DD6">
        <w:tab/>
        <w:t>A-MPR for NS_04</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1611" w:name="_Toc21345475"/>
      <w:bookmarkStart w:id="1612" w:name="_Toc29806324"/>
      <w:bookmarkStart w:id="1613" w:name="_Toc37255857"/>
      <w:bookmarkStart w:id="1614" w:name="_Toc37256198"/>
      <w:bookmarkStart w:id="1615" w:name="_Toc45890035"/>
      <w:bookmarkStart w:id="1616" w:name="_Toc52381860"/>
      <w:bookmarkStart w:id="1617" w:name="_Toc61374959"/>
      <w:bookmarkStart w:id="1618" w:name="_Toc67936311"/>
      <w:bookmarkStart w:id="1619" w:name="_Toc67937184"/>
      <w:bookmarkStart w:id="1620" w:name="_Toc76452420"/>
      <w:bookmarkStart w:id="1621" w:name="_Toc76630263"/>
      <w:bookmarkStart w:id="1622" w:name="_Toc83742823"/>
      <w:bookmarkStart w:id="1623" w:name="_Toc83886937"/>
      <w:bookmarkStart w:id="1624" w:name="_Toc83887737"/>
      <w:bookmarkStart w:id="1625" w:name="_Toc90588578"/>
      <w:r w:rsidRPr="00DF6DD6">
        <w:t>6.2B.3.3</w:t>
      </w:r>
      <w:r w:rsidRPr="00DF6DD6">
        <w:tab/>
        <w:t>Inter-band EN-DC within FR1</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1626"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1626"/>
    <w:p w14:paraId="1F4D24C8" w14:textId="49FEAD9F" w:rsidR="00DA5BF6" w:rsidRPr="00A1115A" w:rsidRDefault="00DA5BF6" w:rsidP="00DA5BF6">
      <w:pPr>
        <w:pStyle w:val="TH"/>
      </w:pPr>
      <w:r w:rsidRPr="00A1115A">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1627"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1627"/>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1628" w:name="_Toc83887738"/>
      <w:bookmarkStart w:id="1629" w:name="_Toc90588579"/>
      <w:r w:rsidRPr="004B2D9D">
        <w:t>6.</w:t>
      </w:r>
      <w:r>
        <w:t>2</w:t>
      </w:r>
      <w:r w:rsidRPr="004B2D9D">
        <w:t>B.</w:t>
      </w:r>
      <w:r w:rsidRPr="0078730B">
        <w:t>3.3A</w:t>
      </w:r>
      <w:r w:rsidRPr="004B2D9D">
        <w:tab/>
      </w:r>
      <w:r>
        <w:t>Inter-band NE-DC within FR1</w:t>
      </w:r>
      <w:bookmarkEnd w:id="1628"/>
      <w:bookmarkEnd w:id="1629"/>
    </w:p>
    <w:p w14:paraId="5DB32FF0" w14:textId="77777777" w:rsidR="00DA5BF6" w:rsidRPr="0016786E" w:rsidRDefault="00DA5BF6" w:rsidP="00DA5BF6">
      <w:bookmarkStart w:id="1630"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1630"/>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1631" w:name="_Toc21345476"/>
      <w:bookmarkStart w:id="1632" w:name="_Toc29806325"/>
      <w:bookmarkStart w:id="1633" w:name="_Toc37255858"/>
      <w:bookmarkStart w:id="1634" w:name="_Toc37256199"/>
      <w:bookmarkStart w:id="1635" w:name="_Toc45890036"/>
      <w:bookmarkStart w:id="1636" w:name="_Toc52381861"/>
      <w:bookmarkStart w:id="1637" w:name="_Toc61374960"/>
      <w:bookmarkStart w:id="1638" w:name="_Toc67936312"/>
      <w:bookmarkStart w:id="1639" w:name="_Toc67937185"/>
      <w:bookmarkStart w:id="1640" w:name="_Toc76452421"/>
      <w:bookmarkStart w:id="1641" w:name="_Toc76630264"/>
      <w:bookmarkStart w:id="1642" w:name="_Toc83742824"/>
      <w:bookmarkStart w:id="1643" w:name="_Toc83886938"/>
      <w:bookmarkStart w:id="1644" w:name="_Toc83887739"/>
      <w:bookmarkStart w:id="1645" w:name="_Toc90588580"/>
      <w:r w:rsidRPr="00DF6DD6">
        <w:t>6.2B.3.4</w:t>
      </w:r>
      <w:r w:rsidRPr="00DF6DD6">
        <w:tab/>
        <w:t>Inter-band EN-DC including FR2</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1646" w:name="_Toc21345477"/>
      <w:bookmarkStart w:id="1647" w:name="_Toc29806326"/>
      <w:bookmarkStart w:id="1648" w:name="_Toc37255859"/>
      <w:bookmarkStart w:id="1649" w:name="_Toc37256200"/>
      <w:bookmarkStart w:id="1650" w:name="_Toc45890037"/>
      <w:bookmarkStart w:id="1651" w:name="_Toc52381862"/>
      <w:bookmarkStart w:id="1652" w:name="_Toc61374961"/>
      <w:bookmarkStart w:id="1653" w:name="_Toc67936313"/>
      <w:bookmarkStart w:id="1654" w:name="_Toc67937186"/>
      <w:bookmarkStart w:id="1655" w:name="_Toc76452422"/>
      <w:bookmarkStart w:id="1656" w:name="_Toc76630265"/>
      <w:bookmarkStart w:id="1657" w:name="_Toc83742825"/>
      <w:bookmarkStart w:id="1658" w:name="_Toc83886939"/>
      <w:bookmarkStart w:id="1659" w:name="_Toc83887740"/>
      <w:bookmarkStart w:id="1660" w:name="_Toc90588581"/>
      <w:r w:rsidRPr="00DF6DD6">
        <w:t>6.2B.3.5</w:t>
      </w:r>
      <w:r w:rsidRPr="00DF6DD6">
        <w:tab/>
        <w:t>Inter-band EN-DC including both FR1 and FR2</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1661" w:name="_Toc21345478"/>
      <w:bookmarkStart w:id="1662" w:name="_Toc29806327"/>
      <w:bookmarkStart w:id="1663" w:name="_Toc37255860"/>
      <w:bookmarkStart w:id="1664" w:name="_Toc37256201"/>
      <w:bookmarkStart w:id="1665" w:name="_Toc45890038"/>
      <w:bookmarkStart w:id="1666" w:name="_Toc52381863"/>
      <w:bookmarkStart w:id="1667" w:name="_Toc61374962"/>
      <w:bookmarkStart w:id="1668" w:name="_Toc67936314"/>
      <w:bookmarkStart w:id="1669" w:name="_Toc67937187"/>
      <w:bookmarkStart w:id="1670" w:name="_Toc76452423"/>
      <w:bookmarkStart w:id="1671" w:name="_Toc76630266"/>
      <w:bookmarkStart w:id="1672" w:name="_Toc83742826"/>
      <w:bookmarkStart w:id="1673" w:name="_Toc83886940"/>
      <w:bookmarkStart w:id="1674" w:name="_Toc83887741"/>
      <w:bookmarkStart w:id="1675" w:name="_Toc90588582"/>
      <w:r w:rsidRPr="00DF6DD6">
        <w:t>6.2B.4</w:t>
      </w:r>
      <w:r w:rsidRPr="00DF6DD6">
        <w:tab/>
        <w:t>Configured output power for DC</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12C8B764" w14:textId="77777777" w:rsidR="001310A1" w:rsidRPr="00DF6DD6" w:rsidRDefault="001310A1" w:rsidP="001310A1">
      <w:pPr>
        <w:pStyle w:val="Heading4"/>
      </w:pPr>
      <w:bookmarkStart w:id="1676" w:name="_Toc21345479"/>
      <w:bookmarkStart w:id="1677" w:name="_Toc29806328"/>
      <w:bookmarkStart w:id="1678" w:name="_Toc37255861"/>
      <w:bookmarkStart w:id="1679" w:name="_Toc37256202"/>
      <w:bookmarkStart w:id="1680" w:name="_Toc45890039"/>
      <w:bookmarkStart w:id="1681" w:name="_Toc52381864"/>
      <w:bookmarkStart w:id="1682" w:name="_Toc61374963"/>
      <w:bookmarkStart w:id="1683" w:name="_Toc67936315"/>
      <w:bookmarkStart w:id="1684" w:name="_Toc67937188"/>
      <w:bookmarkStart w:id="1685" w:name="_Toc76452424"/>
      <w:bookmarkStart w:id="1686" w:name="_Toc76630267"/>
      <w:bookmarkStart w:id="1687" w:name="_Toc83742827"/>
      <w:bookmarkStart w:id="1688" w:name="_Toc83886941"/>
      <w:bookmarkStart w:id="1689" w:name="_Toc83887742"/>
      <w:bookmarkStart w:id="1690" w:name="_Toc90588583"/>
      <w:r w:rsidRPr="00DF6DD6">
        <w:t>6.2B.4.1</w:t>
      </w:r>
      <w:r w:rsidRPr="00DF6DD6">
        <w:tab/>
        <w:t>Configured output power level</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0A007A54" w14:textId="77777777" w:rsidR="001310A1" w:rsidRPr="00DF6DD6" w:rsidRDefault="001310A1" w:rsidP="001310A1">
      <w:pPr>
        <w:pStyle w:val="Heading5"/>
      </w:pPr>
      <w:bookmarkStart w:id="1691" w:name="_Toc21345480"/>
      <w:bookmarkStart w:id="1692" w:name="_Toc29806329"/>
      <w:bookmarkStart w:id="1693" w:name="_Toc37255862"/>
      <w:bookmarkStart w:id="1694" w:name="_Toc37256203"/>
      <w:bookmarkStart w:id="1695" w:name="_Toc45890040"/>
      <w:bookmarkStart w:id="1696" w:name="_Toc52381865"/>
      <w:bookmarkStart w:id="1697" w:name="_Toc61374964"/>
      <w:bookmarkStart w:id="1698" w:name="_Toc67936316"/>
      <w:bookmarkStart w:id="1699" w:name="_Toc67937189"/>
      <w:bookmarkStart w:id="1700" w:name="_Toc76452425"/>
      <w:bookmarkStart w:id="1701" w:name="_Toc76630268"/>
      <w:bookmarkStart w:id="1702" w:name="_Toc83742828"/>
      <w:bookmarkStart w:id="1703" w:name="_Toc83886942"/>
      <w:bookmarkStart w:id="1704" w:name="_Toc83887743"/>
      <w:bookmarkStart w:id="1705" w:name="_Toc90588584"/>
      <w:r w:rsidRPr="00DF6DD6">
        <w:t>6.2B.4.1.1</w:t>
      </w:r>
      <w:r w:rsidRPr="00DF6DD6">
        <w:tab/>
        <w:t>Intra-band contiguous EN-DC</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1706"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1707" w:name="_Hlk531561928"/>
      <w:bookmarkEnd w:id="1706"/>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1707"/>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1708" w:name="_Hlk2779173"/>
    <w:p w14:paraId="16C682B9" w14:textId="18ECA017" w:rsidR="00FA23B8" w:rsidRPr="001B147D" w:rsidRDefault="00E748D8"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1708"/>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1709"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1709"/>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1710"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1710"/>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1711"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1711"/>
    </w:p>
    <w:p w14:paraId="0B0952E0" w14:textId="77777777" w:rsidR="001310A1" w:rsidRPr="00B94CFE" w:rsidRDefault="001310A1" w:rsidP="001310A1">
      <w:pPr>
        <w:pStyle w:val="Heading5"/>
        <w:rPr>
          <w:lang w:val="fr-FR"/>
        </w:rPr>
      </w:pPr>
      <w:bookmarkStart w:id="1712" w:name="_Toc21345481"/>
      <w:bookmarkStart w:id="1713" w:name="_Toc29806330"/>
      <w:bookmarkStart w:id="1714" w:name="_Toc37255863"/>
      <w:bookmarkStart w:id="1715" w:name="_Toc37256204"/>
      <w:bookmarkStart w:id="1716" w:name="_Toc45890041"/>
      <w:bookmarkStart w:id="1717" w:name="_Toc52381866"/>
      <w:bookmarkStart w:id="1718" w:name="_Toc61374965"/>
      <w:bookmarkStart w:id="1719" w:name="_Toc67936317"/>
      <w:bookmarkStart w:id="1720" w:name="_Toc67937190"/>
      <w:bookmarkStart w:id="1721" w:name="_Toc76452426"/>
      <w:bookmarkStart w:id="1722" w:name="_Toc76630269"/>
      <w:bookmarkStart w:id="1723" w:name="_Toc83742829"/>
      <w:bookmarkStart w:id="1724" w:name="_Toc83886943"/>
      <w:bookmarkStart w:id="1725" w:name="_Toc83887744"/>
      <w:bookmarkStart w:id="1726" w:name="_Toc90588585"/>
      <w:r w:rsidRPr="00B94CFE">
        <w:rPr>
          <w:lang w:val="fr-FR"/>
        </w:rPr>
        <w:t>6.2B.4.1.2</w:t>
      </w:r>
      <w:r w:rsidRPr="00B94CFE">
        <w:rPr>
          <w:lang w:val="fr-FR"/>
        </w:rPr>
        <w:tab/>
        <w:t>Intra-band non-contiguous EN-DC</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1727"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1727"/>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1728"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1728"/>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E748D8"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1729" w:name="_Toc21345482"/>
      <w:bookmarkStart w:id="1730" w:name="_Toc29806331"/>
      <w:bookmarkStart w:id="1731" w:name="_Toc37255864"/>
      <w:bookmarkStart w:id="1732" w:name="_Toc37256205"/>
      <w:bookmarkStart w:id="1733" w:name="_Toc45890042"/>
      <w:bookmarkStart w:id="1734" w:name="_Toc52381867"/>
      <w:bookmarkStart w:id="1735" w:name="_Toc61374966"/>
      <w:bookmarkStart w:id="1736" w:name="_Toc67936318"/>
      <w:bookmarkStart w:id="1737" w:name="_Toc67937191"/>
      <w:bookmarkStart w:id="1738" w:name="_Toc76452427"/>
      <w:bookmarkStart w:id="1739" w:name="_Toc76630270"/>
      <w:bookmarkStart w:id="1740" w:name="_Toc83742830"/>
      <w:bookmarkStart w:id="1741" w:name="_Toc83886944"/>
      <w:bookmarkStart w:id="1742" w:name="_Toc83887745"/>
      <w:bookmarkStart w:id="1743" w:name="_Toc90588586"/>
      <w:r w:rsidRPr="00DF6DD6">
        <w:t>6.2B.4.1.3a</w:t>
      </w:r>
      <w:r w:rsidRPr="00DF6DD6">
        <w:tab/>
        <w:t>Inter-band NE-DC within FR1</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E748D8">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1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E748D8">
        <w:rPr>
          <w:rFonts w:eastAsia="Times New Roman"/>
          <w:position w:val="-10"/>
        </w:rPr>
        <w:pict w14:anchorId="3CA162D9">
          <v:shape id="_x0000_i1026" type="#_x0000_t75" style="width:6.5pt;height:1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E748D8">
        <w:rPr>
          <w:rFonts w:eastAsia="Times New Roman"/>
          <w:position w:val="-10"/>
        </w:rPr>
        <w:pict w14:anchorId="1659E0FF">
          <v:shape id="_x0000_i1027" type="#_x0000_t75" style="width:6.5pt;height:15pt">
            <v:imagedata r:id="rId15"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57435C8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07F51FB" w14:textId="4E40CA48" w:rsidR="008C28EA" w:rsidRPr="00DF6DD6" w:rsidRDefault="00517594" w:rsidP="00517594">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E748D8"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1744" w:name="_Toc21345483"/>
      <w:bookmarkStart w:id="1745" w:name="_Toc29806332"/>
      <w:bookmarkStart w:id="1746" w:name="_Toc37255865"/>
      <w:bookmarkStart w:id="1747" w:name="_Toc37256206"/>
      <w:bookmarkStart w:id="1748" w:name="_Toc45890043"/>
      <w:bookmarkStart w:id="1749" w:name="_Toc52381868"/>
      <w:bookmarkStart w:id="1750" w:name="_Toc61374967"/>
      <w:bookmarkStart w:id="1751" w:name="_Toc67936319"/>
      <w:bookmarkStart w:id="1752" w:name="_Toc67937192"/>
      <w:bookmarkStart w:id="1753" w:name="_Toc76452428"/>
      <w:bookmarkStart w:id="1754" w:name="_Toc76630271"/>
      <w:bookmarkStart w:id="1755" w:name="_Toc83742831"/>
      <w:bookmarkStart w:id="1756" w:name="_Toc83886945"/>
      <w:bookmarkStart w:id="1757" w:name="_Toc83887746"/>
      <w:bookmarkStart w:id="1758" w:name="_Toc90588587"/>
      <w:r w:rsidRPr="00DF6DD6">
        <w:t>6.2B.4.1.4</w:t>
      </w:r>
      <w:r w:rsidRPr="00DF6DD6">
        <w:tab/>
        <w:t>Inter-band EN-DC including FR2</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1759" w:name="_Toc21345484"/>
      <w:bookmarkStart w:id="1760" w:name="_Toc29806333"/>
      <w:bookmarkStart w:id="1761" w:name="_Toc37255866"/>
      <w:bookmarkStart w:id="1762" w:name="_Toc37256207"/>
      <w:bookmarkStart w:id="1763" w:name="_Toc45890044"/>
      <w:bookmarkStart w:id="1764" w:name="_Toc52381869"/>
      <w:bookmarkStart w:id="1765" w:name="_Toc61374968"/>
      <w:bookmarkStart w:id="1766" w:name="_Toc67936320"/>
      <w:bookmarkStart w:id="1767" w:name="_Toc67937193"/>
      <w:bookmarkStart w:id="1768" w:name="_Toc76452429"/>
      <w:bookmarkStart w:id="1769" w:name="_Toc76630272"/>
      <w:bookmarkStart w:id="1770" w:name="_Toc83742832"/>
      <w:bookmarkStart w:id="1771" w:name="_Toc83886946"/>
      <w:bookmarkStart w:id="1772" w:name="_Toc83887747"/>
      <w:bookmarkStart w:id="1773" w:name="_Toc90588588"/>
      <w:r w:rsidRPr="00DF6DD6">
        <w:t>6.2B.4.1.5</w:t>
      </w:r>
      <w:r w:rsidRPr="00DF6DD6">
        <w:tab/>
        <w:t>Inter-band EN-DC including both FR1 and FR2</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1774" w:name="_Toc21345485"/>
      <w:bookmarkStart w:id="1775" w:name="_Toc29806334"/>
      <w:bookmarkStart w:id="1776" w:name="_Toc37255867"/>
      <w:bookmarkStart w:id="1777" w:name="_Toc37256208"/>
      <w:bookmarkStart w:id="1778" w:name="_Toc45890045"/>
      <w:bookmarkStart w:id="1779" w:name="_Toc52381870"/>
      <w:bookmarkStart w:id="1780" w:name="_Toc61374969"/>
      <w:bookmarkStart w:id="1781" w:name="_Toc67936321"/>
      <w:bookmarkStart w:id="1782" w:name="_Toc67937194"/>
      <w:bookmarkStart w:id="1783" w:name="_Toc76452430"/>
      <w:bookmarkStart w:id="1784" w:name="_Toc76630273"/>
      <w:bookmarkStart w:id="1785" w:name="_Toc83742833"/>
      <w:bookmarkStart w:id="1786" w:name="_Toc83886947"/>
      <w:bookmarkStart w:id="1787" w:name="_Toc83887748"/>
      <w:bookmarkStart w:id="1788" w:name="_Toc90588589"/>
      <w:r w:rsidRPr="00DF6DD6">
        <w:t>6.2B.4.2</w:t>
      </w:r>
      <w:r w:rsidRPr="00DF6DD6">
        <w:tab/>
        <w:t>ΔT</w:t>
      </w:r>
      <w:r w:rsidRPr="00DF6DD6">
        <w:rPr>
          <w:vertAlign w:val="subscript"/>
        </w:rPr>
        <w:t>IB,c</w:t>
      </w:r>
      <w:r w:rsidRPr="00DF6DD6">
        <w:t xml:space="preserve"> for DC</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4A0730B1" w14:textId="7E75396C" w:rsidR="00C0106E" w:rsidRPr="00DF6DD6" w:rsidRDefault="00C0106E" w:rsidP="00A6034C">
      <w:pPr>
        <w:pStyle w:val="Heading5"/>
      </w:pPr>
      <w:bookmarkStart w:id="1789" w:name="_Toc21345486"/>
      <w:bookmarkStart w:id="1790" w:name="_Toc29806335"/>
      <w:bookmarkStart w:id="1791" w:name="_Toc37255868"/>
      <w:bookmarkStart w:id="1792" w:name="_Toc37256209"/>
      <w:bookmarkStart w:id="1793" w:name="_Toc45890046"/>
      <w:bookmarkStart w:id="1794" w:name="_Toc52381871"/>
      <w:bookmarkStart w:id="1795" w:name="_Toc61374970"/>
      <w:bookmarkStart w:id="1796" w:name="_Toc67936322"/>
      <w:bookmarkStart w:id="1797" w:name="_Toc67937195"/>
      <w:bookmarkStart w:id="1798" w:name="_Toc76452431"/>
      <w:bookmarkStart w:id="1799" w:name="_Toc76630274"/>
      <w:bookmarkStart w:id="1800" w:name="_Toc83742834"/>
      <w:bookmarkStart w:id="1801" w:name="_Toc83886948"/>
      <w:bookmarkStart w:id="1802" w:name="_Toc83887749"/>
      <w:bookmarkStart w:id="1803" w:name="_Toc90588590"/>
      <w:r w:rsidRPr="00DF6DD6">
        <w:t>6.2B.4.2.0</w:t>
      </w:r>
      <w:r w:rsidRPr="00DF6DD6">
        <w:tab/>
        <w:t>General</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1804" w:name="_Toc21345487"/>
      <w:bookmarkStart w:id="1805" w:name="_Toc29806336"/>
      <w:bookmarkStart w:id="1806" w:name="_Toc37255869"/>
      <w:bookmarkStart w:id="1807" w:name="_Toc37256210"/>
      <w:bookmarkStart w:id="1808" w:name="_Toc45890047"/>
      <w:bookmarkStart w:id="1809" w:name="_Toc52381872"/>
      <w:bookmarkStart w:id="1810" w:name="_Toc61374971"/>
      <w:bookmarkStart w:id="1811" w:name="_Toc67936323"/>
      <w:bookmarkStart w:id="1812" w:name="_Toc67937196"/>
      <w:bookmarkStart w:id="1813" w:name="_Toc76452432"/>
      <w:bookmarkStart w:id="1814" w:name="_Toc76630275"/>
      <w:bookmarkStart w:id="1815" w:name="_Toc83742835"/>
      <w:bookmarkStart w:id="1816" w:name="_Toc83886949"/>
      <w:bookmarkStart w:id="1817" w:name="_Toc83887750"/>
      <w:bookmarkStart w:id="1818" w:name="_Toc90588591"/>
      <w:r w:rsidRPr="00DF6DD6">
        <w:t>6.2B.4.2.1</w:t>
      </w:r>
      <w:r w:rsidRPr="00DF6DD6">
        <w:tab/>
        <w:t>Intra-band contiguous EN-DC</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1819" w:name="_Toc21345488"/>
      <w:bookmarkStart w:id="1820" w:name="_Toc29806337"/>
      <w:bookmarkStart w:id="1821" w:name="_Toc37255870"/>
      <w:bookmarkStart w:id="1822" w:name="_Toc37256211"/>
      <w:bookmarkStart w:id="1823" w:name="_Toc45890048"/>
      <w:bookmarkStart w:id="1824" w:name="_Toc52381873"/>
      <w:bookmarkStart w:id="1825" w:name="_Toc61374972"/>
      <w:bookmarkStart w:id="1826" w:name="_Toc67936324"/>
      <w:bookmarkStart w:id="1827" w:name="_Toc67937197"/>
      <w:bookmarkStart w:id="1828" w:name="_Toc76452433"/>
      <w:bookmarkStart w:id="1829" w:name="_Toc76630276"/>
      <w:bookmarkStart w:id="1830" w:name="_Toc83742836"/>
      <w:bookmarkStart w:id="1831" w:name="_Toc83886950"/>
      <w:bookmarkStart w:id="1832" w:name="_Toc83887751"/>
      <w:bookmarkStart w:id="1833" w:name="_Toc90588592"/>
      <w:r w:rsidRPr="00B94CFE">
        <w:rPr>
          <w:lang w:val="fr-FR"/>
        </w:rPr>
        <w:t>6.2B.4.2.2</w:t>
      </w:r>
      <w:r w:rsidRPr="00B94CFE">
        <w:rPr>
          <w:lang w:val="fr-FR"/>
        </w:rPr>
        <w:tab/>
        <w:t>Intra-band non-contiguous EN-DC</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1834" w:name="_Toc21345489"/>
      <w:bookmarkStart w:id="1835" w:name="_Toc29806338"/>
      <w:bookmarkStart w:id="1836" w:name="_Toc37255871"/>
      <w:bookmarkStart w:id="1837" w:name="_Toc37256212"/>
      <w:bookmarkStart w:id="1838" w:name="_Toc45890049"/>
      <w:bookmarkStart w:id="1839" w:name="_Toc52381874"/>
      <w:bookmarkStart w:id="1840" w:name="_Toc61374973"/>
      <w:bookmarkStart w:id="1841" w:name="_Toc67936325"/>
      <w:bookmarkStart w:id="1842" w:name="_Toc67937198"/>
      <w:bookmarkStart w:id="1843" w:name="_Toc76452434"/>
      <w:bookmarkStart w:id="1844" w:name="_Toc76630277"/>
      <w:bookmarkStart w:id="1845" w:name="_Toc83742837"/>
      <w:bookmarkStart w:id="1846" w:name="_Toc83886951"/>
      <w:bookmarkStart w:id="1847" w:name="_Toc83887752"/>
      <w:bookmarkStart w:id="1848" w:name="_Toc90588593"/>
      <w:r w:rsidRPr="00DF6DD6">
        <w:rPr>
          <w:lang w:val="en-US"/>
        </w:rPr>
        <w:t>6.2B.4.2.3</w:t>
      </w:r>
      <w:r w:rsidRPr="00DF6DD6">
        <w:rPr>
          <w:lang w:val="en-US"/>
        </w:rPr>
        <w:tab/>
        <w:t>Inter-band EN-DC within FR1</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3C4B40C5" w14:textId="77777777" w:rsidR="001310A1" w:rsidRPr="00DF6DD6" w:rsidRDefault="001310A1" w:rsidP="001310A1">
      <w:pPr>
        <w:pStyle w:val="Heading6"/>
      </w:pPr>
      <w:bookmarkStart w:id="1849" w:name="_Toc21345490"/>
      <w:bookmarkStart w:id="1850" w:name="_Toc29806339"/>
      <w:bookmarkStart w:id="1851" w:name="_Toc37255872"/>
      <w:bookmarkStart w:id="1852" w:name="_Toc37256213"/>
      <w:bookmarkStart w:id="1853" w:name="_Toc45890050"/>
      <w:bookmarkStart w:id="1854" w:name="_Toc52381875"/>
      <w:bookmarkStart w:id="1855" w:name="_Toc61374974"/>
      <w:bookmarkStart w:id="1856" w:name="_Toc67936326"/>
      <w:bookmarkStart w:id="1857" w:name="_Toc67937199"/>
      <w:bookmarkStart w:id="1858" w:name="_Toc76452435"/>
      <w:bookmarkStart w:id="1859" w:name="_Toc76630278"/>
      <w:bookmarkStart w:id="1860" w:name="_Toc83742838"/>
      <w:bookmarkStart w:id="1861" w:name="_Toc83886952"/>
      <w:bookmarkStart w:id="1862" w:name="_Toc83887753"/>
      <w:bookmarkStart w:id="1863" w:name="_Toc90588594"/>
      <w:r w:rsidRPr="00DF6DD6">
        <w:t>6.2B.4.2.3.1</w:t>
      </w:r>
      <w:r w:rsidRPr="00DF6DD6">
        <w:tab/>
        <w:t>ΔT</w:t>
      </w:r>
      <w:r w:rsidRPr="00DF6DD6">
        <w:rPr>
          <w:vertAlign w:val="subscript"/>
        </w:rPr>
        <w:t>IB,c</w:t>
      </w:r>
      <w:r w:rsidRPr="00DF6DD6">
        <w:t xml:space="preserve"> for EN-DC two bands</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1864"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1864"/>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1865" w:name="_Toc21345491"/>
      <w:bookmarkStart w:id="1866" w:name="_Toc29806340"/>
      <w:bookmarkStart w:id="1867" w:name="_Toc37255873"/>
      <w:bookmarkStart w:id="1868" w:name="_Toc37256214"/>
      <w:r w:rsidRPr="00DF6DD6">
        <w:t>6.2B.4.2.3.2</w:t>
      </w:r>
      <w:r w:rsidRPr="00DF6DD6">
        <w:tab/>
        <w:t>ΔT</w:t>
      </w:r>
      <w:r w:rsidRPr="00DF6DD6">
        <w:rPr>
          <w:vertAlign w:val="subscript"/>
        </w:rPr>
        <w:t>IB,c</w:t>
      </w:r>
      <w:r w:rsidRPr="00DF6DD6">
        <w:t xml:space="preserve"> for EN-DC three bands</w:t>
      </w:r>
      <w:bookmarkEnd w:id="1865"/>
      <w:bookmarkEnd w:id="1866"/>
      <w:bookmarkEnd w:id="1867"/>
      <w:bookmarkEnd w:id="1868"/>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1869" w:name="_Toc21345492"/>
      <w:bookmarkStart w:id="1870" w:name="_Toc29806341"/>
      <w:bookmarkStart w:id="1871" w:name="_Toc37255874"/>
      <w:bookmarkStart w:id="1872" w:name="_Toc37256215"/>
      <w:r w:rsidRPr="00DF6DD6">
        <w:t>6.2B.4.2.3.3</w:t>
      </w:r>
      <w:r w:rsidRPr="00DF6DD6">
        <w:tab/>
        <w:t>ΔT</w:t>
      </w:r>
      <w:r w:rsidRPr="00DF6DD6">
        <w:rPr>
          <w:vertAlign w:val="subscript"/>
        </w:rPr>
        <w:t>IB,c</w:t>
      </w:r>
      <w:r w:rsidRPr="00DF6DD6">
        <w:t xml:space="preserve"> for EN-DC four bands</w:t>
      </w:r>
      <w:bookmarkEnd w:id="1869"/>
      <w:bookmarkEnd w:id="1870"/>
      <w:bookmarkEnd w:id="1871"/>
      <w:bookmarkEnd w:id="1872"/>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1873" w:name="_Toc21345493"/>
      <w:bookmarkStart w:id="1874" w:name="_Toc29806342"/>
      <w:bookmarkStart w:id="1875" w:name="_Toc37255875"/>
      <w:bookmarkStart w:id="1876" w:name="_Toc37256216"/>
      <w:r w:rsidRPr="00DF6DD6">
        <w:t>6.2B.4.2.3.4</w:t>
      </w:r>
      <w:r w:rsidRPr="00DF6DD6">
        <w:tab/>
        <w:t>ΔT</w:t>
      </w:r>
      <w:r w:rsidRPr="00DF6DD6">
        <w:rPr>
          <w:vertAlign w:val="subscript"/>
        </w:rPr>
        <w:t>IB,c</w:t>
      </w:r>
      <w:r w:rsidRPr="00DF6DD6">
        <w:t xml:space="preserve"> for EN-DC five bands</w:t>
      </w:r>
      <w:bookmarkEnd w:id="1873"/>
      <w:bookmarkEnd w:id="1874"/>
      <w:bookmarkEnd w:id="1875"/>
      <w:bookmarkEnd w:id="1876"/>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1877" w:name="_Toc21345494"/>
      <w:bookmarkStart w:id="1878" w:name="_Toc29806343"/>
      <w:bookmarkStart w:id="1879" w:name="_Toc37255876"/>
      <w:bookmarkStart w:id="1880" w:name="_Toc37256217"/>
      <w:bookmarkStart w:id="1881" w:name="_Toc45890051"/>
      <w:bookmarkStart w:id="1882" w:name="_Toc52381876"/>
      <w:bookmarkStart w:id="1883" w:name="_Toc61374975"/>
      <w:bookmarkStart w:id="1884" w:name="_Toc67936327"/>
      <w:bookmarkStart w:id="1885" w:name="_Toc67937200"/>
      <w:bookmarkStart w:id="1886" w:name="_Toc76452436"/>
      <w:bookmarkStart w:id="1887" w:name="_Toc76630279"/>
      <w:bookmarkStart w:id="1888" w:name="_Toc83742839"/>
      <w:bookmarkStart w:id="1889" w:name="_Toc83886953"/>
      <w:bookmarkStart w:id="1890" w:name="_Toc83887754"/>
      <w:bookmarkStart w:id="1891" w:name="_Toc90588595"/>
      <w:r w:rsidRPr="00DF6DD6">
        <w:t>6.2B.4.2.3.5</w:t>
      </w:r>
      <w:r w:rsidRPr="00DF6DD6">
        <w:tab/>
        <w:t>ΔT</w:t>
      </w:r>
      <w:r w:rsidRPr="00DF6DD6">
        <w:rPr>
          <w:vertAlign w:val="subscript"/>
        </w:rPr>
        <w:t>IB,c</w:t>
      </w:r>
      <w:r w:rsidRPr="00DF6DD6">
        <w:t xml:space="preserve"> for EN-DC six bands</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1892" w:name="_Toc21345495"/>
      <w:bookmarkStart w:id="1893" w:name="_Toc29806344"/>
      <w:bookmarkStart w:id="1894" w:name="_Toc37255877"/>
      <w:bookmarkStart w:id="1895" w:name="_Toc37256218"/>
      <w:bookmarkStart w:id="1896" w:name="_Toc45890052"/>
      <w:bookmarkStart w:id="1897" w:name="_Toc52381877"/>
      <w:bookmarkStart w:id="1898" w:name="_Toc61374976"/>
      <w:bookmarkStart w:id="1899" w:name="_Toc67936328"/>
      <w:bookmarkStart w:id="1900" w:name="_Toc67937201"/>
      <w:bookmarkStart w:id="1901" w:name="_Toc76452437"/>
      <w:bookmarkStart w:id="1902" w:name="_Toc76630280"/>
      <w:bookmarkStart w:id="1903" w:name="_Toc83742840"/>
      <w:bookmarkStart w:id="1904" w:name="_Toc83886954"/>
      <w:bookmarkStart w:id="1905" w:name="_Toc83887755"/>
      <w:bookmarkStart w:id="1906" w:name="_Toc90588596"/>
      <w:r w:rsidRPr="00DF6DD6">
        <w:rPr>
          <w:lang w:val="en-US"/>
        </w:rPr>
        <w:t>6.2B.4.2.3a</w:t>
      </w:r>
      <w:r w:rsidRPr="00DF6DD6">
        <w:rPr>
          <w:lang w:val="en-US"/>
        </w:rPr>
        <w:tab/>
        <w:t>Inter-band NE-DC within FR1</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1907" w:name="_Toc21345496"/>
      <w:bookmarkStart w:id="1908" w:name="_Toc29806345"/>
      <w:bookmarkStart w:id="1909" w:name="_Toc37255878"/>
      <w:bookmarkStart w:id="1910" w:name="_Toc37256219"/>
      <w:bookmarkStart w:id="1911" w:name="_Toc45890053"/>
      <w:bookmarkStart w:id="1912" w:name="_Toc52381878"/>
      <w:bookmarkStart w:id="1913" w:name="_Toc61374977"/>
      <w:bookmarkStart w:id="1914" w:name="_Toc67936329"/>
      <w:bookmarkStart w:id="1915" w:name="_Toc67937202"/>
      <w:bookmarkStart w:id="1916" w:name="_Toc76452438"/>
      <w:bookmarkStart w:id="1917" w:name="_Toc76630281"/>
      <w:bookmarkStart w:id="1918" w:name="_Toc83742841"/>
      <w:bookmarkStart w:id="1919" w:name="_Toc83886955"/>
      <w:bookmarkStart w:id="1920" w:name="_Toc83887756"/>
      <w:bookmarkStart w:id="1921" w:name="_Toc90588597"/>
      <w:r w:rsidRPr="00DF6DD6">
        <w:rPr>
          <w:lang w:val="en-US"/>
        </w:rPr>
        <w:t>6.2B.4.2.4</w:t>
      </w:r>
      <w:r w:rsidRPr="00DF6DD6">
        <w:rPr>
          <w:lang w:val="en-US"/>
        </w:rPr>
        <w:tab/>
        <w:t>Inter-band EN-DC including FR2</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5B9D5BC7" w14:textId="0E2AB5BE" w:rsidR="001310A1" w:rsidRPr="00DF6DD6" w:rsidRDefault="001310A1" w:rsidP="001310A1">
      <w:pPr>
        <w:pStyle w:val="Heading6"/>
      </w:pPr>
      <w:bookmarkStart w:id="1922" w:name="_Toc21345497"/>
      <w:bookmarkStart w:id="1923" w:name="_Toc29806346"/>
      <w:bookmarkStart w:id="1924" w:name="_Toc37255879"/>
      <w:bookmarkStart w:id="1925" w:name="_Toc37256220"/>
      <w:bookmarkStart w:id="1926" w:name="_Toc45890054"/>
      <w:bookmarkStart w:id="1927" w:name="_Toc52381879"/>
      <w:bookmarkStart w:id="1928" w:name="_Toc61374978"/>
      <w:bookmarkStart w:id="1929" w:name="_Toc67936330"/>
      <w:bookmarkStart w:id="1930" w:name="_Toc67937203"/>
      <w:bookmarkStart w:id="1931" w:name="_Toc76452439"/>
      <w:bookmarkStart w:id="1932" w:name="_Toc76630282"/>
      <w:bookmarkStart w:id="1933" w:name="_Toc83742842"/>
      <w:bookmarkStart w:id="1934" w:name="_Toc83886956"/>
      <w:bookmarkStart w:id="1935" w:name="_Toc83887757"/>
      <w:bookmarkStart w:id="1936" w:name="_Toc90588598"/>
      <w:r w:rsidRPr="00DF6DD6">
        <w:t>6.2B.4.2.4.1</w:t>
      </w:r>
      <w:r w:rsidRPr="00DF6DD6">
        <w:tab/>
        <w:t>ΔT</w:t>
      </w:r>
      <w:r w:rsidRPr="00DF6DD6">
        <w:rPr>
          <w:vertAlign w:val="subscript"/>
        </w:rPr>
        <w:t>IB,c</w:t>
      </w:r>
      <w:r w:rsidRPr="00DF6DD6">
        <w:t xml:space="preserve"> for EN-DC two bands</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1937" w:name="_Toc21345498"/>
      <w:bookmarkStart w:id="1938" w:name="_Toc29806347"/>
      <w:bookmarkStart w:id="1939" w:name="_Toc37255880"/>
      <w:bookmarkStart w:id="1940" w:name="_Toc37256221"/>
      <w:bookmarkStart w:id="1941" w:name="_Toc45890055"/>
      <w:bookmarkStart w:id="1942" w:name="_Toc52381880"/>
      <w:bookmarkStart w:id="1943" w:name="_Toc61374979"/>
      <w:bookmarkStart w:id="1944" w:name="_Toc67936331"/>
      <w:bookmarkStart w:id="1945" w:name="_Toc67937204"/>
      <w:bookmarkStart w:id="1946" w:name="_Toc76452440"/>
      <w:bookmarkStart w:id="1947" w:name="_Toc76630283"/>
      <w:bookmarkStart w:id="1948" w:name="_Toc83742843"/>
      <w:bookmarkStart w:id="1949" w:name="_Toc83886957"/>
      <w:bookmarkStart w:id="1950" w:name="_Toc83887758"/>
      <w:bookmarkStart w:id="1951" w:name="_Toc90588599"/>
      <w:r w:rsidRPr="00DF6DD6">
        <w:t>6.2B.4.2.4.2</w:t>
      </w:r>
      <w:r w:rsidRPr="00DF6DD6">
        <w:tab/>
        <w:t>ΔT</w:t>
      </w:r>
      <w:r w:rsidRPr="00DF6DD6">
        <w:rPr>
          <w:vertAlign w:val="subscript"/>
        </w:rPr>
        <w:t>IB,c</w:t>
      </w:r>
      <w:r w:rsidRPr="00DF6DD6">
        <w:t xml:space="preserve"> for EN-DC three bands</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1952" w:name="_Toc21345499"/>
      <w:bookmarkStart w:id="1953" w:name="_Toc29806348"/>
      <w:bookmarkStart w:id="1954" w:name="_Toc37255881"/>
      <w:bookmarkStart w:id="1955" w:name="_Toc37256222"/>
      <w:bookmarkStart w:id="1956" w:name="_Toc45890056"/>
      <w:bookmarkStart w:id="1957" w:name="_Toc52381881"/>
      <w:bookmarkStart w:id="1958" w:name="_Toc61374980"/>
      <w:bookmarkStart w:id="1959" w:name="_Toc67936332"/>
      <w:bookmarkStart w:id="1960" w:name="_Toc67937205"/>
      <w:bookmarkStart w:id="1961" w:name="_Toc76452441"/>
      <w:bookmarkStart w:id="1962" w:name="_Toc76630284"/>
      <w:bookmarkStart w:id="1963" w:name="_Toc83742844"/>
      <w:bookmarkStart w:id="1964" w:name="_Toc83886958"/>
      <w:bookmarkStart w:id="1965" w:name="_Toc83887759"/>
      <w:bookmarkStart w:id="1966" w:name="_Toc90588600"/>
      <w:r w:rsidRPr="00DF6DD6">
        <w:t>6.2B.4.2.4.3</w:t>
      </w:r>
      <w:r w:rsidRPr="00DF6DD6">
        <w:tab/>
        <w:t>ΔT</w:t>
      </w:r>
      <w:r w:rsidRPr="00DF6DD6">
        <w:rPr>
          <w:vertAlign w:val="subscript"/>
        </w:rPr>
        <w:t>IB,c</w:t>
      </w:r>
      <w:r w:rsidRPr="00DF6DD6">
        <w:t xml:space="preserve"> for EN-DC four bands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1967" w:name="_Toc21345500"/>
      <w:bookmarkStart w:id="1968" w:name="_Toc29806349"/>
      <w:bookmarkStart w:id="1969" w:name="_Toc37255882"/>
      <w:bookmarkStart w:id="1970" w:name="_Toc37256223"/>
      <w:bookmarkStart w:id="1971" w:name="_Toc45890057"/>
      <w:bookmarkStart w:id="1972" w:name="_Toc52381882"/>
      <w:bookmarkStart w:id="1973" w:name="_Toc61374981"/>
      <w:bookmarkStart w:id="1974" w:name="_Toc67936333"/>
      <w:bookmarkStart w:id="1975" w:name="_Toc67937206"/>
      <w:bookmarkStart w:id="1976" w:name="_Toc76452442"/>
      <w:bookmarkStart w:id="1977" w:name="_Toc76630285"/>
      <w:bookmarkStart w:id="1978" w:name="_Toc83742845"/>
      <w:bookmarkStart w:id="1979" w:name="_Toc83886959"/>
      <w:bookmarkStart w:id="1980" w:name="_Toc83887760"/>
      <w:bookmarkStart w:id="1981" w:name="_Toc90588601"/>
      <w:r w:rsidRPr="00DF6DD6">
        <w:t>6.2B.4.2.4.4</w:t>
      </w:r>
      <w:r w:rsidRPr="00DF6DD6">
        <w:tab/>
        <w:t>ΔT</w:t>
      </w:r>
      <w:r w:rsidRPr="00DF6DD6">
        <w:rPr>
          <w:vertAlign w:val="subscript"/>
        </w:rPr>
        <w:t>IB,c</w:t>
      </w:r>
      <w:r w:rsidRPr="00DF6DD6">
        <w:t xml:space="preserve"> for EN-DC five bands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1982" w:name="_Toc21345501"/>
      <w:bookmarkStart w:id="1983" w:name="_Toc29806350"/>
      <w:bookmarkStart w:id="1984" w:name="_Toc37255883"/>
      <w:bookmarkStart w:id="1985" w:name="_Toc37256224"/>
      <w:bookmarkStart w:id="1986" w:name="_Toc45890058"/>
      <w:bookmarkStart w:id="1987" w:name="_Toc52381883"/>
      <w:bookmarkStart w:id="1988" w:name="_Toc61374982"/>
      <w:bookmarkStart w:id="1989" w:name="_Toc67936334"/>
      <w:bookmarkStart w:id="1990" w:name="_Toc67937207"/>
      <w:bookmarkStart w:id="1991" w:name="_Toc76452443"/>
      <w:bookmarkStart w:id="1992" w:name="_Toc76630286"/>
      <w:bookmarkStart w:id="1993" w:name="_Toc83742846"/>
      <w:bookmarkStart w:id="1994" w:name="_Toc83886960"/>
      <w:bookmarkStart w:id="1995" w:name="_Toc83887761"/>
      <w:bookmarkStart w:id="1996" w:name="_Toc90588602"/>
      <w:r w:rsidRPr="00DF6DD6">
        <w:t>6.2B.4.2.4.5</w:t>
      </w:r>
      <w:r w:rsidRPr="00DF6DD6">
        <w:tab/>
      </w:r>
      <w:r w:rsidR="00474D80" w:rsidRPr="00DF6DD6">
        <w:t>Void</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1F5DA58A" w14:textId="0120AD47" w:rsidR="004A27B2" w:rsidRPr="00DF6DD6" w:rsidRDefault="004A27B2" w:rsidP="004A27B2">
      <w:pPr>
        <w:pStyle w:val="Heading5"/>
        <w:rPr>
          <w:lang w:val="en-US"/>
        </w:rPr>
      </w:pPr>
      <w:bookmarkStart w:id="1997" w:name="_Toc21345502"/>
      <w:bookmarkStart w:id="1998" w:name="_Toc29806351"/>
      <w:bookmarkStart w:id="1999" w:name="_Toc37255884"/>
      <w:bookmarkStart w:id="2000" w:name="_Toc37256225"/>
      <w:bookmarkStart w:id="2001" w:name="_Toc45890059"/>
      <w:bookmarkStart w:id="2002" w:name="_Toc52381884"/>
      <w:bookmarkStart w:id="2003" w:name="_Toc61374983"/>
      <w:bookmarkStart w:id="2004" w:name="_Toc67936335"/>
      <w:bookmarkStart w:id="2005" w:name="_Toc67937208"/>
      <w:bookmarkStart w:id="2006" w:name="_Toc76452444"/>
      <w:bookmarkStart w:id="2007" w:name="_Toc76630287"/>
      <w:bookmarkStart w:id="2008" w:name="_Toc83742847"/>
      <w:bookmarkStart w:id="2009" w:name="_Toc83886961"/>
      <w:bookmarkStart w:id="2010" w:name="_Toc83887762"/>
      <w:bookmarkStart w:id="2011"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66A455C1" w14:textId="01AF55DC" w:rsidR="004A27B2" w:rsidRPr="00DF6DD6" w:rsidRDefault="004A27B2" w:rsidP="004A27B2">
      <w:pPr>
        <w:pStyle w:val="Heading6"/>
      </w:pPr>
      <w:bookmarkStart w:id="2012" w:name="_Toc21345503"/>
      <w:bookmarkStart w:id="2013" w:name="_Toc29806352"/>
      <w:bookmarkStart w:id="2014" w:name="_Toc37255885"/>
      <w:bookmarkStart w:id="2015" w:name="_Toc37256226"/>
      <w:bookmarkStart w:id="2016" w:name="_Toc45890060"/>
      <w:bookmarkStart w:id="2017" w:name="_Toc52381885"/>
      <w:bookmarkStart w:id="2018" w:name="_Toc61374984"/>
      <w:bookmarkStart w:id="2019" w:name="_Toc67936336"/>
      <w:bookmarkStart w:id="2020" w:name="_Toc67937209"/>
      <w:bookmarkStart w:id="2021" w:name="_Toc76452445"/>
      <w:bookmarkStart w:id="2022" w:name="_Toc76630288"/>
      <w:bookmarkStart w:id="2023" w:name="_Toc83742848"/>
      <w:bookmarkStart w:id="2024" w:name="_Toc83886962"/>
      <w:bookmarkStart w:id="2025" w:name="_Toc83887763"/>
      <w:bookmarkStart w:id="2026" w:name="_Toc90588604"/>
      <w:r w:rsidRPr="00DF6DD6">
        <w:t>6.2B.4.2.5.1</w:t>
      </w:r>
      <w:r w:rsidRPr="00DF6DD6">
        <w:tab/>
        <w:t>ΔT</w:t>
      </w:r>
      <w:r w:rsidRPr="00DF6DD6">
        <w:rPr>
          <w:vertAlign w:val="subscript"/>
        </w:rPr>
        <w:t>IB,c</w:t>
      </w:r>
      <w:r w:rsidRPr="00DF6DD6">
        <w:t xml:space="preserve"> for EN-DC three bands</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2027" w:name="_Toc21345504"/>
      <w:bookmarkStart w:id="2028" w:name="_Toc29806353"/>
      <w:bookmarkStart w:id="2029" w:name="_Toc37255886"/>
      <w:bookmarkStart w:id="2030" w:name="_Toc37256227"/>
      <w:bookmarkStart w:id="2031" w:name="_Toc45890061"/>
      <w:bookmarkStart w:id="2032" w:name="_Toc52381886"/>
      <w:bookmarkStart w:id="2033" w:name="_Toc61374985"/>
      <w:bookmarkStart w:id="2034" w:name="_Toc67936337"/>
      <w:bookmarkStart w:id="2035" w:name="_Toc67937210"/>
      <w:bookmarkStart w:id="2036" w:name="_Toc76452446"/>
      <w:bookmarkStart w:id="2037" w:name="_Toc76630289"/>
      <w:bookmarkStart w:id="2038" w:name="_Toc83742849"/>
      <w:bookmarkStart w:id="2039" w:name="_Toc83886963"/>
      <w:bookmarkStart w:id="2040" w:name="_Toc83887764"/>
      <w:bookmarkStart w:id="2041"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2042" w:name="_Toc21345505"/>
      <w:bookmarkStart w:id="2043" w:name="_Toc29806354"/>
      <w:bookmarkStart w:id="2044" w:name="_Toc37255887"/>
      <w:bookmarkStart w:id="2045" w:name="_Toc37256228"/>
      <w:bookmarkStart w:id="2046" w:name="_Toc45890062"/>
      <w:bookmarkStart w:id="2047" w:name="_Toc52381887"/>
      <w:bookmarkStart w:id="2048" w:name="_Toc61374986"/>
      <w:bookmarkStart w:id="2049" w:name="_Toc67936338"/>
      <w:bookmarkStart w:id="2050" w:name="_Toc67937211"/>
      <w:bookmarkStart w:id="2051" w:name="_Toc76452447"/>
      <w:bookmarkStart w:id="2052" w:name="_Toc76630290"/>
      <w:bookmarkStart w:id="2053" w:name="_Toc83742850"/>
      <w:bookmarkStart w:id="2054" w:name="_Toc83886964"/>
      <w:bookmarkStart w:id="2055" w:name="_Toc83887765"/>
      <w:bookmarkStart w:id="2056"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2057" w:name="_Toc21345506"/>
      <w:bookmarkStart w:id="2058" w:name="_Toc29806355"/>
      <w:bookmarkStart w:id="2059" w:name="_Toc37255888"/>
      <w:bookmarkStart w:id="2060" w:name="_Toc37256229"/>
      <w:bookmarkStart w:id="2061" w:name="_Toc45890063"/>
      <w:bookmarkStart w:id="2062" w:name="_Toc52381888"/>
      <w:bookmarkStart w:id="2063" w:name="_Toc61374987"/>
      <w:bookmarkStart w:id="2064" w:name="_Toc67936339"/>
      <w:bookmarkStart w:id="2065" w:name="_Toc67937212"/>
      <w:bookmarkStart w:id="2066" w:name="_Toc76452448"/>
      <w:bookmarkStart w:id="2067" w:name="_Toc76630291"/>
      <w:bookmarkStart w:id="2068" w:name="_Toc83742851"/>
      <w:bookmarkStart w:id="2069" w:name="_Toc83886965"/>
      <w:bookmarkStart w:id="2070" w:name="_Toc83887766"/>
      <w:bookmarkStart w:id="2071"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2072" w:name="_Toc21345507"/>
      <w:bookmarkStart w:id="2073" w:name="_Toc29806356"/>
      <w:bookmarkStart w:id="2074" w:name="_Toc37255889"/>
      <w:bookmarkStart w:id="2075" w:name="_Toc37256230"/>
      <w:bookmarkStart w:id="2076" w:name="_Toc45890064"/>
      <w:bookmarkStart w:id="2077" w:name="_Toc52381889"/>
      <w:bookmarkStart w:id="2078" w:name="_Toc61374988"/>
      <w:bookmarkStart w:id="2079" w:name="_Toc67936340"/>
      <w:bookmarkStart w:id="2080" w:name="_Toc67937213"/>
      <w:bookmarkStart w:id="2081" w:name="_Toc76452449"/>
      <w:bookmarkStart w:id="2082" w:name="_Toc76630292"/>
      <w:bookmarkStart w:id="2083" w:name="_Toc83742852"/>
      <w:bookmarkStart w:id="2084" w:name="_Toc83886966"/>
      <w:bookmarkStart w:id="2085" w:name="_Toc83887767"/>
      <w:bookmarkStart w:id="2086"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75EC7722" w14:textId="77777777" w:rsidR="00B478E0" w:rsidRPr="00DF6DD6" w:rsidRDefault="00B478E0" w:rsidP="00F27CE0">
      <w:pPr>
        <w:pStyle w:val="Heading4"/>
        <w:rPr>
          <w:lang w:eastAsia="zh-CN"/>
        </w:rPr>
      </w:pPr>
      <w:bookmarkStart w:id="2087" w:name="_Toc21345508"/>
      <w:bookmarkStart w:id="2088" w:name="_Toc29806357"/>
      <w:bookmarkStart w:id="2089" w:name="_Toc37255890"/>
      <w:bookmarkStart w:id="2090" w:name="_Toc37256231"/>
      <w:bookmarkStart w:id="2091" w:name="_Toc45890065"/>
      <w:bookmarkStart w:id="2092" w:name="_Toc52381890"/>
      <w:bookmarkStart w:id="2093" w:name="_Toc61374989"/>
      <w:bookmarkStart w:id="2094" w:name="_Toc67936341"/>
      <w:bookmarkStart w:id="2095" w:name="_Toc67937214"/>
      <w:bookmarkStart w:id="2096" w:name="_Toc76452450"/>
      <w:bookmarkStart w:id="2097" w:name="_Toc76630293"/>
      <w:bookmarkStart w:id="2098" w:name="_Toc83742853"/>
      <w:bookmarkStart w:id="2099" w:name="_Toc83886967"/>
      <w:bookmarkStart w:id="2100" w:name="_Toc83887768"/>
      <w:bookmarkStart w:id="2101" w:name="_Toc90588609"/>
      <w:r w:rsidRPr="00DF6DD6">
        <w:t>6.2B.</w:t>
      </w:r>
      <w:r w:rsidRPr="00DF6DD6">
        <w:rPr>
          <w:rFonts w:hint="eastAsia"/>
          <w:lang w:eastAsia="zh-CN"/>
        </w:rPr>
        <w:t>5</w:t>
      </w:r>
      <w:r w:rsidRPr="00DF6DD6">
        <w:t>.1</w:t>
      </w:r>
      <w:r w:rsidRPr="00DF6DD6">
        <w:tab/>
        <w:t>Configured output power level</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0BA34C4A" w14:textId="77777777" w:rsidR="00B478E0" w:rsidRPr="00DF6DD6" w:rsidRDefault="00B478E0" w:rsidP="00F27CE0">
      <w:pPr>
        <w:pStyle w:val="Heading5"/>
      </w:pPr>
      <w:bookmarkStart w:id="2102" w:name="_Toc21345509"/>
      <w:bookmarkStart w:id="2103" w:name="_Toc29806358"/>
      <w:bookmarkStart w:id="2104" w:name="_Toc37255891"/>
      <w:bookmarkStart w:id="2105" w:name="_Toc37256232"/>
      <w:bookmarkStart w:id="2106" w:name="_Toc45890066"/>
      <w:bookmarkStart w:id="2107" w:name="_Toc52381891"/>
      <w:bookmarkStart w:id="2108" w:name="_Toc61374990"/>
      <w:bookmarkStart w:id="2109" w:name="_Toc67936342"/>
      <w:bookmarkStart w:id="2110" w:name="_Toc67937215"/>
      <w:bookmarkStart w:id="2111" w:name="_Toc76452451"/>
      <w:bookmarkStart w:id="2112" w:name="_Toc76630294"/>
      <w:bookmarkStart w:id="2113" w:name="_Toc83742854"/>
      <w:bookmarkStart w:id="2114" w:name="_Toc83886968"/>
      <w:bookmarkStart w:id="2115" w:name="_Toc83887769"/>
      <w:bookmarkStart w:id="2116"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2117" w:name="_Toc21345510"/>
      <w:bookmarkStart w:id="2118" w:name="_Toc29806359"/>
      <w:bookmarkStart w:id="2119" w:name="_Toc37255892"/>
      <w:bookmarkStart w:id="2120" w:name="_Toc37256233"/>
      <w:bookmarkStart w:id="2121" w:name="_Toc45890067"/>
      <w:bookmarkStart w:id="2122" w:name="_Toc52381892"/>
      <w:bookmarkStart w:id="2123" w:name="_Toc61374991"/>
      <w:bookmarkStart w:id="2124" w:name="_Toc67936343"/>
      <w:bookmarkStart w:id="2125" w:name="_Toc67937216"/>
      <w:bookmarkStart w:id="2126" w:name="_Toc76452452"/>
      <w:bookmarkStart w:id="2127" w:name="_Toc76630295"/>
      <w:bookmarkStart w:id="2128" w:name="_Toc83742855"/>
      <w:bookmarkStart w:id="2129" w:name="_Toc83886969"/>
      <w:bookmarkStart w:id="2130" w:name="_Toc83887770"/>
      <w:bookmarkStart w:id="2131" w:name="_Toc90588611"/>
      <w:r w:rsidRPr="00DF6DD6">
        <w:t>6.3</w:t>
      </w:r>
      <w:r w:rsidRPr="00DF6DD6">
        <w:tab/>
        <w:t>Output power dynamics</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2132" w:name="_Toc21345511"/>
      <w:bookmarkStart w:id="2133" w:name="_Toc29806360"/>
      <w:bookmarkStart w:id="2134" w:name="_Toc37255893"/>
      <w:bookmarkStart w:id="2135" w:name="_Toc37256234"/>
      <w:bookmarkStart w:id="2136" w:name="_Toc45890068"/>
      <w:bookmarkStart w:id="2137" w:name="_Toc52381893"/>
      <w:bookmarkStart w:id="2138" w:name="_Toc61374992"/>
      <w:bookmarkStart w:id="2139" w:name="_Toc67936344"/>
      <w:bookmarkStart w:id="2140" w:name="_Toc67937217"/>
      <w:bookmarkStart w:id="2141" w:name="_Toc76452453"/>
      <w:bookmarkStart w:id="2142" w:name="_Toc76630296"/>
      <w:bookmarkStart w:id="2143" w:name="_Toc83742856"/>
      <w:bookmarkStart w:id="2144" w:name="_Toc83886970"/>
      <w:bookmarkStart w:id="2145" w:name="_Toc83887771"/>
      <w:bookmarkStart w:id="2146" w:name="_Toc90588612"/>
      <w:r w:rsidRPr="00DF6DD6">
        <w:t>6.3A</w:t>
      </w:r>
      <w:r w:rsidRPr="00DF6DD6">
        <w:tab/>
        <w:t>Output power dynamics for CA</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2147" w:name="_Toc21345512"/>
      <w:bookmarkStart w:id="2148" w:name="_Toc29806361"/>
      <w:bookmarkStart w:id="2149" w:name="_Toc37255894"/>
      <w:bookmarkStart w:id="2150" w:name="_Toc37256235"/>
      <w:bookmarkStart w:id="2151" w:name="_Toc45890069"/>
      <w:bookmarkStart w:id="2152" w:name="_Toc52381894"/>
      <w:bookmarkStart w:id="2153" w:name="_Toc61374993"/>
      <w:bookmarkStart w:id="2154" w:name="_Toc67936345"/>
      <w:bookmarkStart w:id="2155" w:name="_Toc67937218"/>
      <w:bookmarkStart w:id="2156" w:name="_Toc76452454"/>
      <w:bookmarkStart w:id="2157" w:name="_Toc76630297"/>
      <w:bookmarkStart w:id="2158" w:name="_Toc83742857"/>
      <w:bookmarkStart w:id="2159" w:name="_Toc83886971"/>
      <w:bookmarkStart w:id="2160" w:name="_Toc83887772"/>
      <w:bookmarkStart w:id="2161" w:name="_Toc90588613"/>
      <w:r w:rsidRPr="00DF6DD6">
        <w:t>6.3B</w:t>
      </w:r>
      <w:r w:rsidRPr="00DF6DD6">
        <w:tab/>
        <w:t>Output power dynamics for DC</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398EC94D" w14:textId="1BF6BFC9" w:rsidR="0054374C" w:rsidRPr="00DF6DD6" w:rsidRDefault="0054374C" w:rsidP="00EA1C6C">
      <w:pPr>
        <w:pStyle w:val="Heading3"/>
      </w:pPr>
      <w:bookmarkStart w:id="2162" w:name="_Toc21345513"/>
      <w:bookmarkStart w:id="2163" w:name="_Toc29806362"/>
      <w:bookmarkStart w:id="2164" w:name="_Toc37255895"/>
      <w:bookmarkStart w:id="2165" w:name="_Toc37256236"/>
      <w:bookmarkStart w:id="2166" w:name="_Toc45890070"/>
      <w:bookmarkStart w:id="2167" w:name="_Toc52381895"/>
      <w:bookmarkStart w:id="2168" w:name="_Toc61374994"/>
      <w:bookmarkStart w:id="2169" w:name="_Toc67936346"/>
      <w:bookmarkStart w:id="2170" w:name="_Toc67937219"/>
      <w:bookmarkStart w:id="2171" w:name="_Toc76452455"/>
      <w:bookmarkStart w:id="2172" w:name="_Toc76630298"/>
      <w:bookmarkStart w:id="2173" w:name="_Toc83742858"/>
      <w:bookmarkStart w:id="2174" w:name="_Toc83886972"/>
      <w:bookmarkStart w:id="2175" w:name="_Toc83887773"/>
      <w:bookmarkStart w:id="2176" w:name="_Toc90588614"/>
      <w:r w:rsidRPr="00DF6DD6">
        <w:rPr>
          <w:lang w:eastAsia="es-ES"/>
        </w:rPr>
        <w:t>6.3B.0</w:t>
      </w:r>
      <w:r w:rsidRPr="00DF6DD6">
        <w:rPr>
          <w:lang w:eastAsia="es-ES"/>
        </w:rPr>
        <w:tab/>
        <w:t>General</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2177" w:name="_Toc21345514"/>
      <w:bookmarkStart w:id="2178" w:name="_Toc29806363"/>
      <w:bookmarkStart w:id="2179" w:name="_Toc37255896"/>
      <w:bookmarkStart w:id="2180" w:name="_Toc37256237"/>
      <w:bookmarkStart w:id="2181" w:name="_Toc45890071"/>
      <w:bookmarkStart w:id="2182"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2183" w:name="_Toc61374995"/>
      <w:bookmarkStart w:id="2184" w:name="_Toc67936347"/>
      <w:bookmarkStart w:id="2185" w:name="_Toc67937220"/>
      <w:bookmarkStart w:id="2186" w:name="_Toc76452456"/>
      <w:bookmarkStart w:id="2187" w:name="_Toc76630299"/>
      <w:bookmarkStart w:id="2188" w:name="_Toc83742859"/>
      <w:bookmarkStart w:id="2189" w:name="_Toc83886973"/>
      <w:bookmarkStart w:id="2190" w:name="_Toc83887774"/>
      <w:bookmarkStart w:id="2191" w:name="_Toc90588615"/>
      <w:r w:rsidRPr="00DF6DD6">
        <w:t>6.3B.1</w:t>
      </w:r>
      <w:r w:rsidRPr="00DF6DD6">
        <w:tab/>
        <w:t>Output power dynamics for EN-DC with UL sharing from UE perspective</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3F57D4D3" w14:textId="305A908E" w:rsidR="00896ED1" w:rsidRPr="00DF6DD6" w:rsidRDefault="00896ED1" w:rsidP="00DA1808">
      <w:pPr>
        <w:pStyle w:val="Heading4"/>
      </w:pPr>
      <w:bookmarkStart w:id="2192" w:name="_Toc21345515"/>
      <w:bookmarkStart w:id="2193" w:name="_Toc29806364"/>
      <w:bookmarkStart w:id="2194" w:name="_Toc37255897"/>
      <w:bookmarkStart w:id="2195" w:name="_Toc37256238"/>
      <w:bookmarkStart w:id="2196" w:name="_Toc45890072"/>
      <w:bookmarkStart w:id="2197" w:name="_Toc52381897"/>
      <w:bookmarkStart w:id="2198" w:name="_Toc61374996"/>
      <w:bookmarkStart w:id="2199" w:name="_Toc67936348"/>
      <w:bookmarkStart w:id="2200" w:name="_Toc67937221"/>
      <w:bookmarkStart w:id="2201" w:name="_Toc76452457"/>
      <w:bookmarkStart w:id="2202" w:name="_Toc76630300"/>
      <w:bookmarkStart w:id="2203" w:name="_Toc83742860"/>
      <w:bookmarkStart w:id="2204" w:name="_Toc83886974"/>
      <w:bookmarkStart w:id="2205" w:name="_Toc83887775"/>
      <w:bookmarkStart w:id="2206" w:name="_Toc90588616"/>
      <w:r w:rsidRPr="00DF6DD6">
        <w:t>6.3B.1.1</w:t>
      </w:r>
      <w:r w:rsidRPr="00DF6DD6">
        <w:tab/>
        <w:t>E-UTRA and NR switching time mask for TDM based UL sharing from UE perspective</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2207" w:name="_Toc21345516"/>
      <w:bookmarkStart w:id="2208" w:name="_Toc29806365"/>
      <w:bookmarkStart w:id="2209" w:name="_Toc37255898"/>
      <w:bookmarkStart w:id="2210" w:name="_Toc37256239"/>
      <w:bookmarkStart w:id="2211" w:name="_Toc45890073"/>
      <w:bookmarkStart w:id="2212" w:name="_Toc52381898"/>
      <w:bookmarkStart w:id="2213" w:name="_Toc61374997"/>
      <w:bookmarkStart w:id="2214" w:name="_Toc67936349"/>
      <w:bookmarkStart w:id="2215" w:name="_Toc67937222"/>
      <w:bookmarkStart w:id="2216" w:name="_Toc76452458"/>
      <w:bookmarkStart w:id="2217" w:name="_Toc76630301"/>
      <w:bookmarkStart w:id="2218" w:name="_Toc83742861"/>
      <w:bookmarkStart w:id="2219" w:name="_Toc83886975"/>
      <w:bookmarkStart w:id="2220" w:name="_Toc83887776"/>
      <w:bookmarkStart w:id="2221" w:name="_Toc90588617"/>
      <w:r w:rsidRPr="00DF6DD6">
        <w:t>6.3B.1a</w:t>
      </w:r>
      <w:r w:rsidRPr="00DF6DD6">
        <w:tab/>
        <w:t>Output power dynamics for NE-DC with UL sharing from UE perspective</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2222" w:name="_Toc21345517"/>
      <w:bookmarkStart w:id="2223" w:name="_Toc29806366"/>
      <w:bookmarkStart w:id="2224" w:name="_Toc37255899"/>
      <w:bookmarkStart w:id="2225" w:name="_Toc37256240"/>
      <w:bookmarkStart w:id="2226" w:name="_Toc45890074"/>
      <w:bookmarkStart w:id="2227" w:name="_Toc52381899"/>
      <w:bookmarkStart w:id="2228" w:name="_Toc61374998"/>
      <w:bookmarkStart w:id="2229" w:name="_Toc67936350"/>
      <w:bookmarkStart w:id="2230" w:name="_Toc67937223"/>
      <w:bookmarkStart w:id="2231" w:name="_Toc76452459"/>
      <w:bookmarkStart w:id="2232" w:name="_Toc76630302"/>
      <w:bookmarkStart w:id="2233" w:name="_Toc83742862"/>
      <w:bookmarkStart w:id="2234" w:name="_Toc83886976"/>
      <w:bookmarkStart w:id="2235" w:name="_Toc83887777"/>
      <w:bookmarkStart w:id="2236" w:name="_Toc90588618"/>
      <w:bookmarkStart w:id="2237" w:name="_Toc21345518"/>
      <w:bookmarkStart w:id="2238" w:name="_Toc29806367"/>
      <w:bookmarkStart w:id="2239" w:name="_Toc21345519"/>
      <w:bookmarkStart w:id="2240"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2241" w:name="_Toc37255900"/>
      <w:bookmarkStart w:id="2242" w:name="_Toc37256241"/>
      <w:bookmarkStart w:id="2243" w:name="_Toc45890075"/>
      <w:bookmarkStart w:id="2244" w:name="_Toc52381900"/>
      <w:bookmarkStart w:id="2245" w:name="_Toc61374999"/>
      <w:bookmarkStart w:id="2246" w:name="_Toc67936351"/>
      <w:bookmarkStart w:id="2247" w:name="_Toc67937224"/>
      <w:bookmarkStart w:id="2248" w:name="_Toc76452460"/>
      <w:bookmarkStart w:id="2249" w:name="_Toc76630303"/>
      <w:bookmarkStart w:id="2250" w:name="_Toc83742863"/>
      <w:bookmarkStart w:id="2251" w:name="_Toc83886977"/>
      <w:bookmarkStart w:id="2252" w:name="_Toc83887778"/>
      <w:bookmarkStart w:id="2253"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2237"/>
      <w:bookmarkEnd w:id="2238"/>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2254" w:name="_Toc37255901"/>
      <w:bookmarkStart w:id="2255" w:name="_Toc37256242"/>
      <w:bookmarkStart w:id="2256" w:name="_Toc45890076"/>
      <w:bookmarkStart w:id="2257" w:name="_Toc52381901"/>
      <w:bookmarkStart w:id="2258" w:name="_Toc61375000"/>
      <w:bookmarkStart w:id="2259" w:name="_Toc67936352"/>
      <w:bookmarkStart w:id="2260" w:name="_Toc67937225"/>
      <w:bookmarkStart w:id="2261" w:name="_Toc76452461"/>
      <w:bookmarkStart w:id="2262" w:name="_Toc76630304"/>
      <w:bookmarkStart w:id="2263" w:name="_Toc83742864"/>
      <w:bookmarkStart w:id="2264" w:name="_Toc83886978"/>
      <w:bookmarkStart w:id="2265" w:name="_Toc83887779"/>
      <w:bookmarkStart w:id="2266" w:name="_Toc90588620"/>
      <w:r w:rsidRPr="00DF6DD6">
        <w:t>6.4</w:t>
      </w:r>
      <w:r w:rsidRPr="00DF6DD6">
        <w:tab/>
      </w:r>
      <w:r w:rsidR="0093614D" w:rsidRPr="00DF6DD6">
        <w:t>Void</w:t>
      </w:r>
      <w:bookmarkEnd w:id="2239"/>
      <w:bookmarkEnd w:id="2240"/>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6144A8C8" w14:textId="77777777" w:rsidR="00676E33" w:rsidRPr="00DF6DD6" w:rsidRDefault="00676E33" w:rsidP="00676E33">
      <w:pPr>
        <w:pStyle w:val="Heading2"/>
        <w:rPr>
          <w:lang w:val="en-US" w:eastAsia="zh-CN"/>
        </w:rPr>
      </w:pPr>
      <w:bookmarkStart w:id="2267" w:name="_Toc21345520"/>
      <w:bookmarkStart w:id="2268" w:name="_Toc29806369"/>
      <w:bookmarkStart w:id="2269" w:name="_Toc37255902"/>
      <w:bookmarkStart w:id="2270" w:name="_Toc37256243"/>
      <w:bookmarkStart w:id="2271" w:name="_Toc45890077"/>
      <w:bookmarkStart w:id="2272" w:name="_Toc52381902"/>
      <w:bookmarkStart w:id="2273" w:name="_Toc61375001"/>
      <w:bookmarkStart w:id="2274" w:name="_Toc67936353"/>
      <w:bookmarkStart w:id="2275" w:name="_Toc67937226"/>
      <w:bookmarkStart w:id="2276" w:name="_Toc76452462"/>
      <w:bookmarkStart w:id="2277" w:name="_Toc76630305"/>
      <w:bookmarkStart w:id="2278" w:name="_Toc83742865"/>
      <w:bookmarkStart w:id="2279" w:name="_Toc83886979"/>
      <w:bookmarkStart w:id="2280" w:name="_Toc83887780"/>
      <w:bookmarkStart w:id="2281" w:name="_Toc90588621"/>
      <w:r w:rsidRPr="00DF6DD6">
        <w:rPr>
          <w:szCs w:val="36"/>
        </w:rPr>
        <w:t>6.4A</w:t>
      </w:r>
      <w:r w:rsidRPr="00DF6DD6">
        <w:rPr>
          <w:rFonts w:hint="eastAsia"/>
          <w:lang w:val="en-US" w:eastAsia="zh-CN"/>
        </w:rPr>
        <w:tab/>
      </w:r>
      <w:r w:rsidRPr="00DF6DD6">
        <w:rPr>
          <w:szCs w:val="36"/>
        </w:rPr>
        <w:t>Transmit signal quality for CA</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220BE6EF" w14:textId="77777777" w:rsidR="00676E33" w:rsidRPr="00DF6DD6" w:rsidRDefault="00676E33" w:rsidP="00676E33">
      <w:pPr>
        <w:pStyle w:val="Heading3"/>
        <w:rPr>
          <w:lang w:val="en-US" w:eastAsia="zh-CN"/>
        </w:rPr>
      </w:pPr>
      <w:bookmarkStart w:id="2282" w:name="_Toc21345521"/>
      <w:bookmarkStart w:id="2283" w:name="_Toc29806370"/>
      <w:bookmarkStart w:id="2284" w:name="_Toc37255903"/>
      <w:bookmarkStart w:id="2285" w:name="_Toc37256244"/>
      <w:bookmarkStart w:id="2286" w:name="_Toc45890078"/>
      <w:bookmarkStart w:id="2287" w:name="_Toc52381903"/>
      <w:bookmarkStart w:id="2288" w:name="_Toc61375002"/>
      <w:bookmarkStart w:id="2289" w:name="_Toc67936354"/>
      <w:bookmarkStart w:id="2290" w:name="_Toc67937227"/>
      <w:bookmarkStart w:id="2291" w:name="_Toc76452463"/>
      <w:bookmarkStart w:id="2292" w:name="_Toc76630306"/>
      <w:bookmarkStart w:id="2293" w:name="_Toc83742866"/>
      <w:bookmarkStart w:id="2294" w:name="_Toc83886980"/>
      <w:bookmarkStart w:id="2295" w:name="_Toc83887781"/>
      <w:bookmarkStart w:id="2296"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2297" w:name="_Toc21345522"/>
      <w:bookmarkStart w:id="2298" w:name="_Toc29806371"/>
      <w:bookmarkStart w:id="2299" w:name="_Toc37255904"/>
      <w:bookmarkStart w:id="2300" w:name="_Toc37256245"/>
      <w:bookmarkStart w:id="2301" w:name="_Toc45890079"/>
      <w:bookmarkStart w:id="2302" w:name="_Toc52381904"/>
      <w:bookmarkStart w:id="2303" w:name="_Toc61375003"/>
      <w:bookmarkStart w:id="2304" w:name="_Toc67936355"/>
      <w:bookmarkStart w:id="2305" w:name="_Toc67937228"/>
      <w:bookmarkStart w:id="2306" w:name="_Toc76452464"/>
      <w:bookmarkStart w:id="2307" w:name="_Toc76630307"/>
      <w:bookmarkStart w:id="2308" w:name="_Toc83742867"/>
      <w:bookmarkStart w:id="2309" w:name="_Toc83886981"/>
      <w:bookmarkStart w:id="2310" w:name="_Toc83887782"/>
      <w:bookmarkStart w:id="2311"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2312" w:name="_Toc21345523"/>
      <w:bookmarkStart w:id="2313" w:name="_Toc29806372"/>
      <w:bookmarkStart w:id="2314" w:name="_Toc37255905"/>
      <w:bookmarkStart w:id="2315" w:name="_Toc37256246"/>
      <w:bookmarkStart w:id="2316" w:name="_Toc45890080"/>
      <w:bookmarkStart w:id="2317" w:name="_Toc52381905"/>
      <w:bookmarkStart w:id="2318" w:name="_Toc61375004"/>
      <w:bookmarkStart w:id="2319" w:name="_Toc67936356"/>
      <w:bookmarkStart w:id="2320" w:name="_Toc67937229"/>
      <w:bookmarkStart w:id="2321" w:name="_Toc76452465"/>
      <w:bookmarkStart w:id="2322" w:name="_Toc76630308"/>
      <w:bookmarkStart w:id="2323" w:name="_Toc83742868"/>
      <w:bookmarkStart w:id="2324" w:name="_Toc83886982"/>
      <w:bookmarkStart w:id="2325" w:name="_Toc83887783"/>
      <w:bookmarkStart w:id="2326" w:name="_Toc90588624"/>
      <w:r w:rsidRPr="00DF6DD6">
        <w:t>6.4B</w:t>
      </w:r>
      <w:r w:rsidRPr="00DF6DD6">
        <w:tab/>
        <w:t>Transmit signal quality for DC</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2327" w:name="_Toc21345524"/>
      <w:bookmarkStart w:id="2328" w:name="_Toc29806373"/>
      <w:bookmarkStart w:id="2329" w:name="_Toc37255906"/>
      <w:bookmarkStart w:id="2330" w:name="_Toc37256247"/>
      <w:bookmarkStart w:id="2331" w:name="_Toc45890081"/>
      <w:bookmarkStart w:id="2332"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2333" w:name="_Toc61375005"/>
      <w:bookmarkStart w:id="2334" w:name="_Toc67936357"/>
      <w:bookmarkStart w:id="2335" w:name="_Toc67937230"/>
      <w:bookmarkStart w:id="2336" w:name="_Toc76452466"/>
      <w:bookmarkStart w:id="2337" w:name="_Toc76630309"/>
      <w:bookmarkStart w:id="2338" w:name="_Toc83742869"/>
      <w:bookmarkStart w:id="2339" w:name="_Toc83886983"/>
      <w:bookmarkStart w:id="2340" w:name="_Toc83887784"/>
      <w:bookmarkStart w:id="2341" w:name="_Toc90588625"/>
      <w:r w:rsidRPr="00DF6DD6">
        <w:t>6.4B.2</w:t>
      </w:r>
      <w:r w:rsidRPr="00DF6DD6">
        <w:tab/>
      </w:r>
      <w:bookmarkStart w:id="2342" w:name="_Hlk2795160"/>
      <w:r w:rsidRPr="00DF6DD6">
        <w:t xml:space="preserve">Transmit modulation quality for </w:t>
      </w:r>
      <w:bookmarkEnd w:id="2342"/>
      <w:r w:rsidRPr="00DF6DD6">
        <w:t>DC</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050FD2FB" w14:textId="1A3D9390" w:rsidR="002567EC" w:rsidRPr="00DF6DD6" w:rsidRDefault="002567EC" w:rsidP="002567EC">
      <w:pPr>
        <w:pStyle w:val="Heading4"/>
      </w:pPr>
      <w:bookmarkStart w:id="2343" w:name="_Toc21345525"/>
      <w:bookmarkStart w:id="2344" w:name="_Toc29806374"/>
      <w:bookmarkStart w:id="2345" w:name="_Toc37255907"/>
      <w:bookmarkStart w:id="2346" w:name="_Toc37256248"/>
      <w:bookmarkStart w:id="2347" w:name="_Toc45890082"/>
      <w:bookmarkStart w:id="2348" w:name="_Toc52381907"/>
      <w:bookmarkStart w:id="2349" w:name="_Toc61375006"/>
      <w:bookmarkStart w:id="2350" w:name="_Toc67936358"/>
      <w:bookmarkStart w:id="2351" w:name="_Toc67937231"/>
      <w:bookmarkStart w:id="2352" w:name="_Toc76452467"/>
      <w:bookmarkStart w:id="2353" w:name="_Toc76630310"/>
      <w:bookmarkStart w:id="2354" w:name="_Toc83742870"/>
      <w:bookmarkStart w:id="2355" w:name="_Toc83886984"/>
      <w:bookmarkStart w:id="2356" w:name="_Toc83887785"/>
      <w:bookmarkStart w:id="2357" w:name="_Toc90588626"/>
      <w:r w:rsidRPr="00DF6DD6">
        <w:t>6.4B.2.1</w:t>
      </w:r>
      <w:r w:rsidRPr="00DF6DD6">
        <w:tab/>
      </w:r>
      <w:r w:rsidR="00141A76" w:rsidRPr="00DF6DD6">
        <w:t xml:space="preserve">Transmit modulation quality for </w:t>
      </w:r>
      <w:r w:rsidRPr="00DF6DD6">
        <w:t>Intra-band contiguous EN-DC</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4B1D9B2F" w14:textId="77777777" w:rsidR="002567EC" w:rsidRPr="00DF6DD6" w:rsidRDefault="002567EC" w:rsidP="00C42558">
      <w:pPr>
        <w:pStyle w:val="Heading5"/>
      </w:pPr>
      <w:bookmarkStart w:id="2358" w:name="_Toc21345526"/>
      <w:bookmarkStart w:id="2359" w:name="_Toc29806375"/>
      <w:bookmarkStart w:id="2360" w:name="_Toc37255908"/>
      <w:bookmarkStart w:id="2361" w:name="_Toc37256249"/>
      <w:bookmarkStart w:id="2362" w:name="_Toc45890083"/>
      <w:bookmarkStart w:id="2363" w:name="_Toc52381908"/>
      <w:bookmarkStart w:id="2364" w:name="_Toc61375007"/>
      <w:bookmarkStart w:id="2365" w:name="_Toc67936359"/>
      <w:bookmarkStart w:id="2366" w:name="_Toc67937232"/>
      <w:bookmarkStart w:id="2367" w:name="_Toc76452468"/>
      <w:bookmarkStart w:id="2368" w:name="_Toc76630311"/>
      <w:bookmarkStart w:id="2369" w:name="_Toc83742871"/>
      <w:bookmarkStart w:id="2370" w:name="_Toc83886985"/>
      <w:bookmarkStart w:id="2371" w:name="_Toc83887786"/>
      <w:bookmarkStart w:id="2372" w:name="_Toc90588627"/>
      <w:r w:rsidRPr="00DF6DD6">
        <w:t>6.4B.2.1.1</w:t>
      </w:r>
      <w:r w:rsidRPr="00DF6DD6">
        <w:tab/>
        <w:t>Error Vector Magnitude</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2373" w:name="_Toc21345527"/>
      <w:bookmarkStart w:id="2374" w:name="_Toc29806376"/>
      <w:bookmarkStart w:id="2375" w:name="_Toc37255909"/>
      <w:bookmarkStart w:id="2376" w:name="_Toc37256250"/>
      <w:bookmarkStart w:id="2377" w:name="_Toc45890084"/>
      <w:bookmarkStart w:id="2378" w:name="_Toc52381909"/>
      <w:bookmarkStart w:id="2379" w:name="_Toc61375008"/>
      <w:bookmarkStart w:id="2380" w:name="_Toc67936360"/>
      <w:bookmarkStart w:id="2381" w:name="_Toc67937233"/>
      <w:bookmarkStart w:id="2382" w:name="_Toc76452469"/>
      <w:bookmarkStart w:id="2383" w:name="_Toc76630312"/>
      <w:bookmarkStart w:id="2384" w:name="_Toc83742872"/>
      <w:bookmarkStart w:id="2385" w:name="_Toc83886986"/>
      <w:bookmarkStart w:id="2386" w:name="_Toc83887787"/>
      <w:bookmarkStart w:id="2387" w:name="_Toc90588628"/>
      <w:r w:rsidRPr="00DF6DD6">
        <w:t>6.4B.2.1.2</w:t>
      </w:r>
      <w:r w:rsidRPr="00DF6DD6">
        <w:tab/>
        <w:t>Carrier leakage</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2388" w:name="_Toc21345528"/>
      <w:bookmarkStart w:id="2389" w:name="_Toc29806377"/>
      <w:bookmarkStart w:id="2390" w:name="_Toc37255910"/>
      <w:bookmarkStart w:id="2391" w:name="_Toc37256251"/>
      <w:bookmarkStart w:id="2392" w:name="_Toc45890085"/>
      <w:bookmarkStart w:id="2393" w:name="_Toc52381910"/>
      <w:bookmarkStart w:id="2394" w:name="_Toc61375009"/>
      <w:bookmarkStart w:id="2395" w:name="_Toc67936361"/>
      <w:bookmarkStart w:id="2396" w:name="_Toc67937234"/>
      <w:bookmarkStart w:id="2397" w:name="_Toc76452470"/>
      <w:bookmarkStart w:id="2398" w:name="_Toc76630313"/>
      <w:bookmarkStart w:id="2399" w:name="_Toc83742873"/>
      <w:bookmarkStart w:id="2400" w:name="_Toc83886987"/>
      <w:bookmarkStart w:id="2401" w:name="_Toc83887788"/>
      <w:bookmarkStart w:id="2402" w:name="_Toc90588629"/>
      <w:r w:rsidRPr="00DF6DD6">
        <w:t>6.4B.2.1.3</w:t>
      </w:r>
      <w:r w:rsidRPr="00DF6DD6">
        <w:tab/>
        <w:t>In-band emissions</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2403" w:name="_Toc21345529"/>
      <w:bookmarkStart w:id="2404" w:name="_Toc29806378"/>
      <w:bookmarkStart w:id="2405" w:name="_Toc37255911"/>
      <w:bookmarkStart w:id="2406" w:name="_Toc37256252"/>
      <w:bookmarkStart w:id="2407" w:name="_Toc45890086"/>
      <w:bookmarkStart w:id="2408" w:name="_Toc52381911"/>
      <w:bookmarkStart w:id="2409" w:name="_Toc61375010"/>
      <w:bookmarkStart w:id="2410" w:name="_Toc67936362"/>
      <w:bookmarkStart w:id="2411" w:name="_Toc67937235"/>
      <w:bookmarkStart w:id="2412" w:name="_Toc76452471"/>
      <w:bookmarkStart w:id="2413" w:name="_Toc76630314"/>
      <w:bookmarkStart w:id="2414" w:name="_Toc83742874"/>
      <w:bookmarkStart w:id="2415" w:name="_Toc83886988"/>
      <w:bookmarkStart w:id="2416" w:name="_Toc83887789"/>
      <w:bookmarkStart w:id="2417" w:name="_Toc90588630"/>
      <w:r w:rsidRPr="00DF6DD6">
        <w:t>6.4B.2.2</w:t>
      </w:r>
      <w:r w:rsidRPr="00DF6DD6">
        <w:tab/>
      </w:r>
      <w:r w:rsidR="00141A76" w:rsidRPr="00DF6DD6">
        <w:t xml:space="preserve">Transmit modulation quality for </w:t>
      </w:r>
      <w:r w:rsidRPr="00DF6DD6">
        <w:t>Intra-band non-contiguous EN-DC</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726E5020" w14:textId="77777777" w:rsidR="00A5668D" w:rsidRPr="00DF6DD6" w:rsidRDefault="00A5668D" w:rsidP="00A5668D">
      <w:pPr>
        <w:pStyle w:val="Heading5"/>
      </w:pPr>
      <w:bookmarkStart w:id="2418" w:name="_Toc21345530"/>
      <w:bookmarkStart w:id="2419" w:name="_Toc29806379"/>
      <w:bookmarkStart w:id="2420" w:name="_Toc37255912"/>
      <w:bookmarkStart w:id="2421" w:name="_Toc37256253"/>
      <w:bookmarkStart w:id="2422" w:name="_Toc45890087"/>
      <w:bookmarkStart w:id="2423" w:name="_Toc52381912"/>
      <w:bookmarkStart w:id="2424" w:name="_Toc61375011"/>
      <w:bookmarkStart w:id="2425" w:name="_Toc67936363"/>
      <w:bookmarkStart w:id="2426" w:name="_Toc67937236"/>
      <w:bookmarkStart w:id="2427" w:name="_Toc76452472"/>
      <w:bookmarkStart w:id="2428" w:name="_Toc76630315"/>
      <w:bookmarkStart w:id="2429" w:name="_Toc83742875"/>
      <w:bookmarkStart w:id="2430" w:name="_Toc83886989"/>
      <w:bookmarkStart w:id="2431" w:name="_Toc83887790"/>
      <w:bookmarkStart w:id="2432" w:name="_Toc90588631"/>
      <w:r w:rsidRPr="00DF6DD6">
        <w:t>6.4B.2.2.1</w:t>
      </w:r>
      <w:r w:rsidRPr="00DF6DD6">
        <w:tab/>
        <w:t>Error Vector Magnitude</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2433" w:name="_Toc21345531"/>
      <w:bookmarkStart w:id="2434" w:name="_Toc29806380"/>
      <w:bookmarkStart w:id="2435" w:name="_Toc37255913"/>
      <w:bookmarkStart w:id="2436" w:name="_Toc37256254"/>
      <w:bookmarkStart w:id="2437" w:name="_Toc45890088"/>
      <w:bookmarkStart w:id="2438" w:name="_Toc52381913"/>
      <w:bookmarkStart w:id="2439" w:name="_Toc61375012"/>
      <w:bookmarkStart w:id="2440" w:name="_Toc67936364"/>
      <w:bookmarkStart w:id="2441" w:name="_Toc67937237"/>
      <w:bookmarkStart w:id="2442" w:name="_Toc76452473"/>
      <w:bookmarkStart w:id="2443" w:name="_Toc76630316"/>
      <w:bookmarkStart w:id="2444" w:name="_Toc83742876"/>
      <w:bookmarkStart w:id="2445" w:name="_Toc83886990"/>
      <w:bookmarkStart w:id="2446" w:name="_Toc83887791"/>
      <w:bookmarkStart w:id="2447" w:name="_Toc90588632"/>
      <w:r w:rsidRPr="00DF6DD6">
        <w:t>6.4B.2.2.2</w:t>
      </w:r>
      <w:r w:rsidRPr="00DF6DD6">
        <w:tab/>
        <w:t>Carrier leakage</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2448" w:name="_Toc21345532"/>
      <w:bookmarkStart w:id="2449" w:name="_Toc29806381"/>
      <w:bookmarkStart w:id="2450" w:name="_Toc37255914"/>
      <w:bookmarkStart w:id="2451" w:name="_Toc37256255"/>
      <w:bookmarkStart w:id="2452" w:name="_Toc45890089"/>
      <w:bookmarkStart w:id="2453" w:name="_Toc52381914"/>
      <w:bookmarkStart w:id="2454" w:name="_Toc61375013"/>
      <w:bookmarkStart w:id="2455" w:name="_Toc67936365"/>
      <w:bookmarkStart w:id="2456" w:name="_Toc67937238"/>
      <w:bookmarkStart w:id="2457" w:name="_Toc76452474"/>
      <w:bookmarkStart w:id="2458" w:name="_Toc76630317"/>
      <w:bookmarkStart w:id="2459" w:name="_Toc83742877"/>
      <w:bookmarkStart w:id="2460" w:name="_Toc83886991"/>
      <w:bookmarkStart w:id="2461" w:name="_Toc83887792"/>
      <w:bookmarkStart w:id="2462" w:name="_Toc90588633"/>
      <w:r w:rsidRPr="00DF6DD6">
        <w:t>6.4B.2.2.3</w:t>
      </w:r>
      <w:r w:rsidRPr="00DF6DD6">
        <w:tab/>
        <w:t>In-band emissions</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2463" w:name="_Toc21345533"/>
      <w:bookmarkStart w:id="2464"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2465" w:name="_Toc37255915"/>
      <w:bookmarkStart w:id="2466" w:name="_Toc37256256"/>
      <w:bookmarkStart w:id="2467" w:name="_Toc45890090"/>
      <w:bookmarkStart w:id="2468" w:name="_Toc52381915"/>
      <w:bookmarkStart w:id="2469" w:name="_Toc61375014"/>
      <w:bookmarkStart w:id="2470" w:name="_Toc67936366"/>
      <w:bookmarkStart w:id="2471" w:name="_Toc67937239"/>
      <w:bookmarkStart w:id="2472" w:name="_Toc76452475"/>
      <w:bookmarkStart w:id="2473" w:name="_Toc76630318"/>
      <w:bookmarkStart w:id="2474" w:name="_Toc83742878"/>
      <w:bookmarkStart w:id="2475" w:name="_Toc83886992"/>
      <w:bookmarkStart w:id="2476" w:name="_Toc83887793"/>
      <w:bookmarkStart w:id="2477" w:name="_Toc90588634"/>
      <w:r w:rsidRPr="00DF6DD6">
        <w:t>6.4B.2.3a</w:t>
      </w:r>
      <w:r w:rsidRPr="00DF6DD6">
        <w:tab/>
        <w:t>Transmit modulation quality for Inter-band NE-DC within FR1</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36235DBD" w14:textId="77777777" w:rsidR="00CE04D0" w:rsidRPr="00B878DE" w:rsidRDefault="00CE04D0" w:rsidP="00CE04D0">
      <w:bookmarkStart w:id="2478" w:name="_Toc21345534"/>
      <w:bookmarkStart w:id="2479"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2480" w:name="_Toc37255916"/>
      <w:bookmarkStart w:id="2481" w:name="_Toc37256257"/>
      <w:bookmarkStart w:id="2482" w:name="_Toc45890091"/>
      <w:bookmarkStart w:id="2483" w:name="_Toc52381916"/>
      <w:bookmarkStart w:id="2484" w:name="_Toc61375015"/>
      <w:bookmarkStart w:id="2485" w:name="_Toc67936367"/>
      <w:bookmarkStart w:id="2486" w:name="_Toc67937240"/>
      <w:bookmarkStart w:id="2487" w:name="_Toc76452476"/>
      <w:bookmarkStart w:id="2488" w:name="_Toc76630319"/>
      <w:bookmarkStart w:id="2489" w:name="_Toc83742879"/>
      <w:bookmarkStart w:id="2490" w:name="_Toc83886993"/>
      <w:bookmarkStart w:id="2491" w:name="_Toc83887794"/>
      <w:bookmarkStart w:id="2492" w:name="_Toc90588635"/>
      <w:r w:rsidRPr="00DF6DD6">
        <w:t>6.4B.2.4</w:t>
      </w:r>
      <w:r w:rsidRPr="00DF6DD6">
        <w:tab/>
        <w:t>Transmit modulation quality for Inter-band EN-DC in</w:t>
      </w:r>
      <w:r w:rsidR="00C97A99" w:rsidRPr="00DF6DD6">
        <w:t>cluding</w:t>
      </w:r>
      <w:r w:rsidRPr="00DF6DD6">
        <w:t xml:space="preserve"> FR2</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0B683085" w14:textId="25B8AF51" w:rsidR="001135A5" w:rsidRDefault="001135A5" w:rsidP="001135A5">
      <w:pPr>
        <w:rPr>
          <w:lang w:eastAsia="zh-CN"/>
        </w:rPr>
      </w:pPr>
      <w:bookmarkStart w:id="2493" w:name="_Toc21345535"/>
      <w:bookmarkStart w:id="2494" w:name="_Toc29806384"/>
      <w:bookmarkStart w:id="2495" w:name="_Toc37255917"/>
      <w:bookmarkStart w:id="2496" w:name="_Toc37256258"/>
      <w:bookmarkStart w:id="2497" w:name="_Toc45890092"/>
      <w:bookmarkStart w:id="2498"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2499" w:name="_Toc61375016"/>
      <w:bookmarkStart w:id="2500" w:name="_Toc67936368"/>
      <w:bookmarkStart w:id="2501" w:name="_Toc67937241"/>
      <w:bookmarkStart w:id="2502" w:name="_Toc76452477"/>
      <w:bookmarkStart w:id="2503" w:name="_Toc76630320"/>
      <w:bookmarkStart w:id="2504" w:name="_Toc83742880"/>
      <w:bookmarkStart w:id="2505" w:name="_Toc83886994"/>
      <w:bookmarkStart w:id="2506" w:name="_Toc83887795"/>
      <w:bookmarkStart w:id="2507" w:name="_Toc90588636"/>
      <w:r w:rsidRPr="00DF6DD6">
        <w:t>6.4B.2.5</w:t>
      </w:r>
      <w:r w:rsidRPr="00DF6DD6">
        <w:tab/>
        <w:t>Transmit modulation quality for inter-band EN-DC including both FR1 and FR2</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4244BB04" w14:textId="77777777" w:rsidR="001135A5" w:rsidRPr="001135A5" w:rsidRDefault="001135A5" w:rsidP="001135A5">
      <w:pPr>
        <w:rPr>
          <w:rFonts w:eastAsia="??"/>
          <w:szCs w:val="32"/>
        </w:rPr>
      </w:pPr>
      <w:bookmarkStart w:id="2508" w:name="_Toc21345536"/>
      <w:bookmarkStart w:id="2509" w:name="_Toc29806385"/>
      <w:bookmarkStart w:id="2510" w:name="_Toc37255918"/>
      <w:bookmarkStart w:id="2511" w:name="_Toc37256259"/>
      <w:bookmarkStart w:id="2512" w:name="_Toc45890093"/>
      <w:bookmarkStart w:id="2513"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2514" w:name="_Toc61375017"/>
      <w:bookmarkStart w:id="2515" w:name="_Toc67936369"/>
      <w:bookmarkStart w:id="2516" w:name="_Toc67937242"/>
      <w:bookmarkStart w:id="2517" w:name="_Toc76452478"/>
      <w:bookmarkStart w:id="2518" w:name="_Toc76630321"/>
      <w:bookmarkStart w:id="2519" w:name="_Toc83742881"/>
      <w:bookmarkStart w:id="2520" w:name="_Toc83886995"/>
      <w:bookmarkStart w:id="2521" w:name="_Toc83887796"/>
      <w:bookmarkStart w:id="2522" w:name="_Toc90588637"/>
      <w:r w:rsidRPr="00DF6DD6">
        <w:t>6.5</w:t>
      </w:r>
      <w:r w:rsidRPr="00DF6DD6">
        <w:tab/>
      </w:r>
      <w:r w:rsidR="0093614D" w:rsidRPr="00DF6DD6">
        <w:t>Void</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700F0E38" w14:textId="77777777" w:rsidR="001310A1" w:rsidRPr="00DF6DD6" w:rsidRDefault="001310A1" w:rsidP="001310A1">
      <w:pPr>
        <w:pStyle w:val="Heading2"/>
      </w:pPr>
      <w:bookmarkStart w:id="2523" w:name="_Toc21345537"/>
      <w:bookmarkStart w:id="2524" w:name="_Toc29806386"/>
      <w:bookmarkStart w:id="2525" w:name="_Toc37255919"/>
      <w:bookmarkStart w:id="2526" w:name="_Toc37256260"/>
      <w:bookmarkStart w:id="2527" w:name="_Toc45890094"/>
      <w:bookmarkStart w:id="2528" w:name="_Toc52381919"/>
      <w:bookmarkStart w:id="2529" w:name="_Toc61375018"/>
      <w:bookmarkStart w:id="2530" w:name="_Toc67936370"/>
      <w:bookmarkStart w:id="2531" w:name="_Toc67937243"/>
      <w:bookmarkStart w:id="2532" w:name="_Toc76452479"/>
      <w:bookmarkStart w:id="2533" w:name="_Toc76630322"/>
      <w:bookmarkStart w:id="2534" w:name="_Toc83742882"/>
      <w:bookmarkStart w:id="2535" w:name="_Toc83886996"/>
      <w:bookmarkStart w:id="2536" w:name="_Toc83887797"/>
      <w:bookmarkStart w:id="2537" w:name="_Toc90588638"/>
      <w:r w:rsidRPr="00DF6DD6">
        <w:t>6.5A</w:t>
      </w:r>
      <w:r w:rsidRPr="00DF6DD6">
        <w:tab/>
        <w:t>Output RF spectrum emissions for CA</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28DBCAB6" w14:textId="77777777" w:rsidR="001310A1" w:rsidRPr="00DF6DD6" w:rsidRDefault="001310A1" w:rsidP="001310A1">
      <w:pPr>
        <w:pStyle w:val="Heading3"/>
      </w:pPr>
      <w:bookmarkStart w:id="2538" w:name="_Toc21345538"/>
      <w:bookmarkStart w:id="2539" w:name="_Toc29806387"/>
      <w:bookmarkStart w:id="2540" w:name="_Toc37255920"/>
      <w:bookmarkStart w:id="2541" w:name="_Toc37256261"/>
      <w:bookmarkStart w:id="2542" w:name="_Toc45890095"/>
      <w:bookmarkStart w:id="2543" w:name="_Toc52381920"/>
      <w:bookmarkStart w:id="2544" w:name="_Toc61375019"/>
      <w:bookmarkStart w:id="2545" w:name="_Toc67936371"/>
      <w:bookmarkStart w:id="2546" w:name="_Toc67937244"/>
      <w:bookmarkStart w:id="2547" w:name="_Toc76452480"/>
      <w:bookmarkStart w:id="2548" w:name="_Toc76630323"/>
      <w:bookmarkStart w:id="2549" w:name="_Toc83742883"/>
      <w:bookmarkStart w:id="2550" w:name="_Toc83886997"/>
      <w:bookmarkStart w:id="2551" w:name="_Toc83887798"/>
      <w:bookmarkStart w:id="2552" w:name="_Toc90588639"/>
      <w:r w:rsidRPr="00DF6DD6">
        <w:t>6.5A.1</w:t>
      </w:r>
      <w:r w:rsidRPr="00DF6DD6">
        <w:tab/>
        <w:t>Occupied bandwidth for CA</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2553" w:name="_Toc21345539"/>
      <w:bookmarkStart w:id="2554" w:name="_Toc29806388"/>
      <w:bookmarkStart w:id="2555" w:name="_Toc37255921"/>
      <w:bookmarkStart w:id="2556" w:name="_Toc37256262"/>
      <w:bookmarkStart w:id="2557" w:name="_Toc45890096"/>
      <w:bookmarkStart w:id="2558" w:name="_Toc52381921"/>
      <w:bookmarkStart w:id="2559" w:name="_Toc61375020"/>
      <w:bookmarkStart w:id="2560" w:name="_Toc67936372"/>
      <w:bookmarkStart w:id="2561" w:name="_Toc67937245"/>
      <w:bookmarkStart w:id="2562" w:name="_Toc76452481"/>
      <w:bookmarkStart w:id="2563" w:name="_Toc76630324"/>
      <w:bookmarkStart w:id="2564" w:name="_Toc83742884"/>
      <w:bookmarkStart w:id="2565" w:name="_Toc83886998"/>
      <w:bookmarkStart w:id="2566" w:name="_Toc83887799"/>
      <w:bookmarkStart w:id="2567" w:name="_Toc90588640"/>
      <w:r w:rsidRPr="00DF6DD6">
        <w:t>6.5A.2</w:t>
      </w:r>
      <w:r w:rsidRPr="00DF6DD6">
        <w:tab/>
        <w:t>Out-of-band emissions for CA</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2568" w:name="_Toc21345540"/>
      <w:bookmarkStart w:id="2569" w:name="_Toc29806389"/>
      <w:bookmarkStart w:id="2570" w:name="_Toc37255922"/>
      <w:bookmarkStart w:id="2571" w:name="_Toc37256263"/>
      <w:bookmarkStart w:id="2572" w:name="_Toc45890097"/>
      <w:bookmarkStart w:id="2573" w:name="_Toc52381922"/>
      <w:bookmarkStart w:id="2574" w:name="_Toc61375021"/>
      <w:bookmarkStart w:id="2575" w:name="_Toc67936373"/>
      <w:bookmarkStart w:id="2576" w:name="_Toc67937246"/>
      <w:bookmarkStart w:id="2577" w:name="_Toc76452482"/>
      <w:bookmarkStart w:id="2578" w:name="_Toc76630325"/>
      <w:bookmarkStart w:id="2579" w:name="_Toc83742885"/>
      <w:bookmarkStart w:id="2580" w:name="_Toc83886999"/>
      <w:bookmarkStart w:id="2581" w:name="_Toc83887800"/>
      <w:bookmarkStart w:id="2582" w:name="_Toc90588641"/>
      <w:r w:rsidRPr="00DF6DD6">
        <w:t>6.5A.3</w:t>
      </w:r>
      <w:r w:rsidRPr="00DF6DD6">
        <w:tab/>
        <w:t>Spurious emissions for CA</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3028775E" w14:textId="3DDF0965" w:rsidR="001A118F" w:rsidRPr="00DF6DD6" w:rsidRDefault="001A118F" w:rsidP="001A118F">
      <w:pPr>
        <w:pStyle w:val="Heading4"/>
        <w:rPr>
          <w:lang w:val="en-US" w:eastAsia="zh-CN"/>
        </w:rPr>
      </w:pPr>
      <w:bookmarkStart w:id="2583" w:name="_Toc21345541"/>
      <w:bookmarkStart w:id="2584" w:name="_Toc29806390"/>
      <w:bookmarkStart w:id="2585" w:name="_Toc37255923"/>
      <w:bookmarkStart w:id="2586" w:name="_Toc37256264"/>
      <w:bookmarkStart w:id="2587" w:name="_Toc45890098"/>
      <w:bookmarkStart w:id="2588" w:name="_Toc52381923"/>
      <w:bookmarkStart w:id="2589" w:name="_Toc61375022"/>
      <w:bookmarkStart w:id="2590" w:name="_Toc67936374"/>
      <w:bookmarkStart w:id="2591" w:name="_Toc67937247"/>
      <w:bookmarkStart w:id="2592" w:name="_Toc76452483"/>
      <w:bookmarkStart w:id="2593" w:name="_Toc76630326"/>
      <w:bookmarkStart w:id="2594" w:name="_Toc83742886"/>
      <w:bookmarkStart w:id="2595" w:name="_Toc83887000"/>
      <w:bookmarkStart w:id="2596" w:name="_Toc83887801"/>
      <w:bookmarkStart w:id="2597"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2598" w:name="_Toc21345542"/>
      <w:bookmarkStart w:id="2599" w:name="_Toc29806391"/>
      <w:bookmarkStart w:id="2600" w:name="_Toc37255924"/>
      <w:bookmarkStart w:id="2601" w:name="_Toc37256265"/>
      <w:bookmarkStart w:id="2602" w:name="_Toc45890099"/>
      <w:bookmarkStart w:id="2603" w:name="_Toc52381924"/>
      <w:bookmarkStart w:id="2604" w:name="_Toc61375023"/>
      <w:bookmarkStart w:id="2605" w:name="_Toc67936375"/>
      <w:bookmarkStart w:id="2606" w:name="_Toc67937248"/>
      <w:bookmarkStart w:id="2607" w:name="_Toc76452484"/>
      <w:bookmarkStart w:id="2608" w:name="_Toc76630327"/>
      <w:bookmarkStart w:id="2609" w:name="_Toc83742887"/>
      <w:bookmarkStart w:id="2610" w:name="_Toc83887001"/>
      <w:bookmarkStart w:id="2611" w:name="_Toc83887802"/>
      <w:bookmarkStart w:id="2612" w:name="_Toc90588643"/>
      <w:r w:rsidRPr="00DF6DD6">
        <w:t>6.5A.4</w:t>
      </w:r>
      <w:r w:rsidRPr="00DF6DD6">
        <w:tab/>
        <w:t>Transmit intermodulation for CA</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2613" w:name="_Toc21345543"/>
      <w:bookmarkStart w:id="2614" w:name="_Toc29806392"/>
      <w:bookmarkStart w:id="2615" w:name="_Toc37255925"/>
      <w:bookmarkStart w:id="2616" w:name="_Toc37256266"/>
      <w:bookmarkStart w:id="2617" w:name="_Toc45890100"/>
      <w:bookmarkStart w:id="2618" w:name="_Toc52381925"/>
      <w:bookmarkStart w:id="2619" w:name="_Toc61375024"/>
      <w:bookmarkStart w:id="2620" w:name="_Toc67936376"/>
      <w:bookmarkStart w:id="2621" w:name="_Toc67937249"/>
      <w:bookmarkStart w:id="2622" w:name="_Toc76452485"/>
      <w:bookmarkStart w:id="2623" w:name="_Toc76630328"/>
      <w:bookmarkStart w:id="2624" w:name="_Toc83742888"/>
      <w:bookmarkStart w:id="2625" w:name="_Toc83887002"/>
      <w:bookmarkStart w:id="2626" w:name="_Toc83887803"/>
      <w:bookmarkStart w:id="2627" w:name="_Toc90588644"/>
      <w:r w:rsidRPr="00DF6DD6">
        <w:t>6.5B</w:t>
      </w:r>
      <w:r w:rsidRPr="00DF6DD6">
        <w:tab/>
        <w:t>Output RF spectrum emissions for DC</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49AE91CF" w14:textId="444B4CD0" w:rsidR="001310A1" w:rsidRPr="00DF6DD6" w:rsidRDefault="001310A1" w:rsidP="001310A1">
      <w:pPr>
        <w:pStyle w:val="Heading3"/>
      </w:pPr>
      <w:bookmarkStart w:id="2628" w:name="_Toc21345544"/>
      <w:bookmarkStart w:id="2629" w:name="_Toc29806393"/>
      <w:bookmarkStart w:id="2630" w:name="_Toc37255926"/>
      <w:bookmarkStart w:id="2631" w:name="_Toc37256267"/>
      <w:bookmarkStart w:id="2632" w:name="_Toc45890101"/>
      <w:bookmarkStart w:id="2633" w:name="_Toc52381926"/>
      <w:bookmarkStart w:id="2634" w:name="_Toc61375025"/>
      <w:bookmarkStart w:id="2635" w:name="_Toc67936377"/>
      <w:bookmarkStart w:id="2636" w:name="_Toc67937250"/>
      <w:bookmarkStart w:id="2637" w:name="_Toc76452486"/>
      <w:bookmarkStart w:id="2638" w:name="_Toc76630329"/>
      <w:bookmarkStart w:id="2639" w:name="_Toc83742889"/>
      <w:bookmarkStart w:id="2640" w:name="_Toc83887003"/>
      <w:bookmarkStart w:id="2641" w:name="_Toc83887804"/>
      <w:bookmarkStart w:id="2642" w:name="_Toc90588645"/>
      <w:r w:rsidRPr="00DF6DD6">
        <w:t>6.5B.1</w:t>
      </w:r>
      <w:r w:rsidRPr="00DF6DD6">
        <w:tab/>
        <w:t>Occupied bandwidth for EN-DC</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2643" w:name="_Toc21345545"/>
      <w:bookmarkStart w:id="2644" w:name="_Toc29806394"/>
      <w:bookmarkStart w:id="2645" w:name="_Toc37255927"/>
      <w:bookmarkStart w:id="2646" w:name="_Toc37256268"/>
      <w:bookmarkStart w:id="2647" w:name="_Toc45890102"/>
      <w:bookmarkStart w:id="2648" w:name="_Toc52381927"/>
      <w:bookmarkStart w:id="2649" w:name="_Toc61375026"/>
      <w:bookmarkStart w:id="2650" w:name="_Toc67936378"/>
      <w:bookmarkStart w:id="2651" w:name="_Toc67937251"/>
      <w:bookmarkStart w:id="2652" w:name="_Toc76452487"/>
      <w:bookmarkStart w:id="2653" w:name="_Toc76630330"/>
      <w:bookmarkStart w:id="2654" w:name="_Toc83742890"/>
      <w:bookmarkStart w:id="2655" w:name="_Toc83887004"/>
      <w:bookmarkStart w:id="2656" w:name="_Toc83887805"/>
      <w:bookmarkStart w:id="2657" w:name="_Toc90588646"/>
      <w:r w:rsidRPr="00DF6DD6">
        <w:t>6.5B.1.4</w:t>
      </w:r>
      <w:r w:rsidRPr="00DF6DD6">
        <w:tab/>
        <w:t>Inter-band EN-DC including FR2</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2387BAEE" w14:textId="2C068E25" w:rsidR="001135A5" w:rsidRDefault="001135A5" w:rsidP="001135A5">
      <w:pPr>
        <w:rPr>
          <w:lang w:val="en-US"/>
        </w:rPr>
      </w:pPr>
      <w:bookmarkStart w:id="2658" w:name="_Toc21345546"/>
      <w:bookmarkStart w:id="2659" w:name="_Toc29806395"/>
      <w:bookmarkStart w:id="2660" w:name="_Toc37255928"/>
      <w:bookmarkStart w:id="2661" w:name="_Toc37256269"/>
      <w:bookmarkStart w:id="2662" w:name="_Toc45890103"/>
      <w:bookmarkStart w:id="2663"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2664" w:name="_Toc61375027"/>
      <w:bookmarkStart w:id="2665" w:name="_Toc67936379"/>
      <w:bookmarkStart w:id="2666" w:name="_Toc67937252"/>
      <w:bookmarkStart w:id="2667" w:name="_Toc76452488"/>
      <w:bookmarkStart w:id="2668" w:name="_Toc76630331"/>
      <w:bookmarkStart w:id="2669" w:name="_Toc83742891"/>
      <w:bookmarkStart w:id="2670" w:name="_Toc83887005"/>
      <w:bookmarkStart w:id="2671" w:name="_Toc83887806"/>
      <w:bookmarkStart w:id="2672" w:name="_Toc90588647"/>
      <w:r w:rsidRPr="00DF6DD6">
        <w:rPr>
          <w:lang w:val="en-US"/>
        </w:rPr>
        <w:t>6.5B.1.5</w:t>
      </w:r>
      <w:r w:rsidRPr="00DF6DD6">
        <w:rPr>
          <w:lang w:val="en-US"/>
        </w:rPr>
        <w:tab/>
        <w:t>Inter-band EN-DC including both FR1 and FR2</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6871DD97" w14:textId="77777777" w:rsidR="001135A5" w:rsidRDefault="001135A5" w:rsidP="001135A5">
      <w:pPr>
        <w:rPr>
          <w:lang w:val="en-US"/>
        </w:rPr>
      </w:pPr>
      <w:bookmarkStart w:id="2673" w:name="_Toc21345547"/>
      <w:bookmarkStart w:id="2674" w:name="_Toc29806396"/>
      <w:bookmarkStart w:id="2675" w:name="_Toc37255929"/>
      <w:bookmarkStart w:id="2676" w:name="_Toc37256270"/>
      <w:bookmarkStart w:id="2677" w:name="_Toc45890104"/>
      <w:bookmarkStart w:id="2678"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2679" w:name="_Toc61375028"/>
      <w:bookmarkStart w:id="2680" w:name="_Toc67936380"/>
      <w:bookmarkStart w:id="2681" w:name="_Toc67937253"/>
      <w:bookmarkStart w:id="2682" w:name="_Toc76452489"/>
      <w:bookmarkStart w:id="2683" w:name="_Toc76630332"/>
      <w:bookmarkStart w:id="2684" w:name="_Toc83742892"/>
      <w:bookmarkStart w:id="2685" w:name="_Toc83887006"/>
      <w:bookmarkStart w:id="2686" w:name="_Toc83887807"/>
      <w:bookmarkStart w:id="2687" w:name="_Toc90588648"/>
      <w:r w:rsidRPr="00DF6DD6">
        <w:t>6.5B.2</w:t>
      </w:r>
      <w:r w:rsidRPr="00DF6DD6">
        <w:tab/>
        <w:t>Out-of-band emissions for DC</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58FC0CA8" w14:textId="77777777" w:rsidR="001310A1" w:rsidRPr="00DF6DD6" w:rsidRDefault="001310A1" w:rsidP="001310A1">
      <w:pPr>
        <w:pStyle w:val="Heading4"/>
      </w:pPr>
      <w:bookmarkStart w:id="2688" w:name="_Toc21345548"/>
      <w:bookmarkStart w:id="2689" w:name="_Toc29806397"/>
      <w:bookmarkStart w:id="2690" w:name="_Toc37255930"/>
      <w:bookmarkStart w:id="2691" w:name="_Toc37256271"/>
      <w:bookmarkStart w:id="2692" w:name="_Toc45890105"/>
      <w:bookmarkStart w:id="2693" w:name="_Toc52381930"/>
      <w:bookmarkStart w:id="2694" w:name="_Toc61375029"/>
      <w:bookmarkStart w:id="2695" w:name="_Toc67936381"/>
      <w:bookmarkStart w:id="2696" w:name="_Toc67937254"/>
      <w:bookmarkStart w:id="2697" w:name="_Toc76452490"/>
      <w:bookmarkStart w:id="2698" w:name="_Toc76630333"/>
      <w:bookmarkStart w:id="2699" w:name="_Toc83742893"/>
      <w:bookmarkStart w:id="2700" w:name="_Toc83887007"/>
      <w:bookmarkStart w:id="2701" w:name="_Toc83887808"/>
      <w:bookmarkStart w:id="2702" w:name="_Toc90588649"/>
      <w:r w:rsidRPr="00DF6DD6">
        <w:t>6.5B.2.1</w:t>
      </w:r>
      <w:r w:rsidRPr="00DF6DD6">
        <w:tab/>
        <w:t>Intra-band contiguous EN-DC</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2703" w:name="_Toc21345549"/>
      <w:bookmarkStart w:id="2704" w:name="_Toc29806398"/>
      <w:bookmarkStart w:id="2705" w:name="_Toc37255931"/>
      <w:bookmarkStart w:id="2706" w:name="_Toc37256272"/>
      <w:bookmarkStart w:id="2707" w:name="_Toc45890106"/>
      <w:bookmarkStart w:id="2708" w:name="_Toc52381931"/>
      <w:bookmarkStart w:id="2709" w:name="_Toc61375030"/>
      <w:bookmarkStart w:id="2710" w:name="_Toc67936382"/>
      <w:bookmarkStart w:id="2711" w:name="_Toc67937255"/>
      <w:bookmarkStart w:id="2712" w:name="_Toc76452491"/>
      <w:bookmarkStart w:id="2713" w:name="_Toc76630334"/>
      <w:bookmarkStart w:id="2714" w:name="_Toc83742894"/>
      <w:bookmarkStart w:id="2715" w:name="_Toc83887008"/>
      <w:bookmarkStart w:id="2716" w:name="_Toc83887809"/>
      <w:bookmarkStart w:id="2717" w:name="_Toc90588650"/>
      <w:r w:rsidRPr="00DF6DD6">
        <w:t>6.5B.2.1.1</w:t>
      </w:r>
      <w:r w:rsidRPr="00DF6DD6">
        <w:tab/>
        <w:t>Spectrum emissions mask</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2718" w:name="_Toc21345550"/>
      <w:bookmarkStart w:id="2719" w:name="_Toc29806399"/>
      <w:bookmarkStart w:id="2720" w:name="_Toc37255932"/>
      <w:bookmarkStart w:id="2721" w:name="_Toc37256273"/>
      <w:bookmarkStart w:id="2722" w:name="_Toc45890107"/>
      <w:bookmarkStart w:id="2723" w:name="_Toc52381932"/>
      <w:bookmarkStart w:id="2724" w:name="_Toc61375031"/>
      <w:bookmarkStart w:id="2725" w:name="_Toc67936383"/>
      <w:bookmarkStart w:id="2726" w:name="_Toc67937256"/>
      <w:bookmarkStart w:id="2727" w:name="_Toc76452492"/>
      <w:bookmarkStart w:id="2728" w:name="_Toc76630335"/>
      <w:bookmarkStart w:id="2729" w:name="_Toc83742895"/>
      <w:bookmarkStart w:id="2730" w:name="_Toc83887009"/>
      <w:bookmarkStart w:id="2731" w:name="_Toc83887810"/>
      <w:bookmarkStart w:id="2732" w:name="_Toc90588651"/>
      <w:r w:rsidRPr="00DF6DD6">
        <w:t>6.5B.2.1.2</w:t>
      </w:r>
      <w:r w:rsidRPr="00DF6DD6">
        <w:tab/>
        <w:t>Additional spectrum emissions mask</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45803F4A" w14:textId="77777777" w:rsidR="001310A1" w:rsidRPr="00DF6DD6" w:rsidRDefault="001310A1" w:rsidP="001310A1">
      <w:pPr>
        <w:pStyle w:val="Heading6"/>
      </w:pPr>
      <w:bookmarkStart w:id="2733" w:name="_Toc21345551"/>
      <w:bookmarkStart w:id="2734" w:name="_Toc29806400"/>
      <w:bookmarkStart w:id="2735" w:name="_Toc37255933"/>
      <w:bookmarkStart w:id="2736" w:name="_Toc37256274"/>
      <w:bookmarkStart w:id="2737" w:name="_Toc45890108"/>
      <w:bookmarkStart w:id="2738" w:name="_Toc52381933"/>
      <w:bookmarkStart w:id="2739" w:name="_Toc61375032"/>
      <w:bookmarkStart w:id="2740" w:name="_Toc67936384"/>
      <w:bookmarkStart w:id="2741" w:name="_Toc67937257"/>
      <w:bookmarkStart w:id="2742" w:name="_Toc76452493"/>
      <w:bookmarkStart w:id="2743" w:name="_Toc76630336"/>
      <w:bookmarkStart w:id="2744" w:name="_Toc83742896"/>
      <w:bookmarkStart w:id="2745" w:name="_Toc83887010"/>
      <w:bookmarkStart w:id="2746" w:name="_Toc83887811"/>
      <w:bookmarkStart w:id="2747" w:name="_Toc90588652"/>
      <w:r w:rsidRPr="00DF6DD6">
        <w:t>6.5B.2.1.2.1</w:t>
      </w:r>
      <w:r w:rsidRPr="00DF6DD6">
        <w:tab/>
      </w:r>
      <w:r w:rsidR="00795AA3" w:rsidRPr="00DF6DD6">
        <w:rPr>
          <w:rFonts w:eastAsia="MS Mincho"/>
        </w:rPr>
        <w:t>Requirements for network signalled value "NS_35"</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2748" w:name="_Toc21345552"/>
      <w:bookmarkStart w:id="2749" w:name="_Toc29806401"/>
      <w:bookmarkStart w:id="2750" w:name="_Toc37255934"/>
      <w:bookmarkStart w:id="2751" w:name="_Toc37256275"/>
      <w:bookmarkStart w:id="2752" w:name="_Toc45890109"/>
      <w:bookmarkStart w:id="2753" w:name="_Toc52381934"/>
      <w:bookmarkStart w:id="2754" w:name="_Toc61375033"/>
      <w:bookmarkStart w:id="2755" w:name="_Toc67936385"/>
      <w:bookmarkStart w:id="2756" w:name="_Toc67937258"/>
      <w:bookmarkStart w:id="2757" w:name="_Toc76452494"/>
      <w:bookmarkStart w:id="2758" w:name="_Toc76630337"/>
      <w:bookmarkStart w:id="2759" w:name="_Toc83742897"/>
      <w:bookmarkStart w:id="2760" w:name="_Toc83887011"/>
      <w:bookmarkStart w:id="2761" w:name="_Toc83887812"/>
      <w:bookmarkStart w:id="2762" w:name="_Toc90588653"/>
      <w:r w:rsidRPr="00DF6DD6">
        <w:t>6.5B.2.1.2.2</w:t>
      </w:r>
      <w:r w:rsidRPr="00DF6DD6">
        <w:tab/>
      </w:r>
      <w:r w:rsidRPr="00DF6DD6">
        <w:rPr>
          <w:rFonts w:eastAsia="MS Mincho"/>
        </w:rPr>
        <w:t>Requirements for network signalled value "NS_04"</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2763" w:name="_Toc21345553"/>
      <w:bookmarkStart w:id="2764" w:name="_Toc29806402"/>
      <w:bookmarkStart w:id="2765" w:name="_Toc37255935"/>
      <w:bookmarkStart w:id="2766" w:name="_Toc37256276"/>
      <w:bookmarkStart w:id="2767" w:name="_Toc45890110"/>
      <w:bookmarkStart w:id="2768" w:name="_Toc52381935"/>
      <w:bookmarkStart w:id="2769" w:name="_Toc61375034"/>
      <w:bookmarkStart w:id="2770" w:name="_Toc67936386"/>
      <w:bookmarkStart w:id="2771" w:name="_Toc67937259"/>
      <w:bookmarkStart w:id="2772" w:name="_Toc76452495"/>
      <w:bookmarkStart w:id="2773" w:name="_Toc76630338"/>
      <w:bookmarkStart w:id="2774" w:name="_Toc83742898"/>
      <w:bookmarkStart w:id="2775" w:name="_Toc83887012"/>
      <w:bookmarkStart w:id="2776" w:name="_Toc83887813"/>
      <w:bookmarkStart w:id="2777" w:name="_Toc90588654"/>
      <w:r w:rsidRPr="00DF6DD6">
        <w:t>6</w:t>
      </w:r>
      <w:r w:rsidR="001310A1" w:rsidRPr="00DF6DD6">
        <w:t>.5B.2.1.3</w:t>
      </w:r>
      <w:r w:rsidR="001310A1" w:rsidRPr="00DF6DD6">
        <w:tab/>
        <w:t>Adjacent channel leakage ratio</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2778" w:name="_Toc21345554"/>
      <w:bookmarkStart w:id="2779" w:name="_Toc29806403"/>
      <w:bookmarkStart w:id="2780" w:name="_Toc37255936"/>
      <w:bookmarkStart w:id="2781" w:name="_Toc37256277"/>
      <w:bookmarkStart w:id="2782" w:name="_Toc45890111"/>
      <w:bookmarkStart w:id="2783" w:name="_Toc52381936"/>
      <w:bookmarkStart w:id="2784" w:name="_Toc61375035"/>
      <w:bookmarkStart w:id="2785" w:name="_Toc67936387"/>
      <w:bookmarkStart w:id="2786" w:name="_Toc67937260"/>
      <w:bookmarkStart w:id="2787" w:name="_Toc76452496"/>
      <w:bookmarkStart w:id="2788" w:name="_Toc76630339"/>
      <w:bookmarkStart w:id="2789" w:name="_Toc83742899"/>
      <w:bookmarkStart w:id="2790" w:name="_Toc83887013"/>
      <w:bookmarkStart w:id="2791" w:name="_Toc83887814"/>
      <w:bookmarkStart w:id="2792" w:name="_Toc90588655"/>
      <w:r w:rsidRPr="00B94CFE">
        <w:rPr>
          <w:lang w:val="fr-FR"/>
        </w:rPr>
        <w:t>6.5B.2.2</w:t>
      </w:r>
      <w:r w:rsidRPr="00B94CFE">
        <w:rPr>
          <w:lang w:val="fr-FR"/>
        </w:rPr>
        <w:tab/>
        <w:t>Intra-band non-contiguous EN-DC</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72A76F45" w14:textId="77777777" w:rsidR="00821B6B" w:rsidRPr="00DF6DD6" w:rsidRDefault="00821B6B" w:rsidP="00821B6B">
      <w:pPr>
        <w:pStyle w:val="Heading5"/>
      </w:pPr>
      <w:bookmarkStart w:id="2793" w:name="_Toc21345555"/>
      <w:bookmarkStart w:id="2794" w:name="_Toc29806404"/>
      <w:bookmarkStart w:id="2795" w:name="_Toc37255937"/>
      <w:bookmarkStart w:id="2796" w:name="_Toc37256278"/>
      <w:bookmarkStart w:id="2797" w:name="_Toc45890112"/>
      <w:bookmarkStart w:id="2798" w:name="_Toc52381937"/>
      <w:bookmarkStart w:id="2799" w:name="_Toc61375036"/>
      <w:bookmarkStart w:id="2800" w:name="_Toc67936388"/>
      <w:bookmarkStart w:id="2801" w:name="_Toc67937261"/>
      <w:bookmarkStart w:id="2802" w:name="_Toc76452497"/>
      <w:bookmarkStart w:id="2803" w:name="_Toc76630340"/>
      <w:bookmarkStart w:id="2804" w:name="_Toc83742900"/>
      <w:bookmarkStart w:id="2805" w:name="_Toc83887014"/>
      <w:bookmarkStart w:id="2806" w:name="_Toc83887815"/>
      <w:bookmarkStart w:id="2807" w:name="_Toc90588656"/>
      <w:r w:rsidRPr="00DF6DD6">
        <w:t>6.5B.2.2.1</w:t>
      </w:r>
      <w:r w:rsidRPr="00DF6DD6">
        <w:tab/>
        <w:t>Spectrum emissions mask</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2808" w:name="_Toc21345556"/>
      <w:bookmarkStart w:id="2809" w:name="_Toc29806405"/>
      <w:bookmarkStart w:id="2810" w:name="_Toc37255938"/>
      <w:bookmarkStart w:id="2811" w:name="_Toc37256279"/>
      <w:bookmarkStart w:id="2812" w:name="_Toc45890113"/>
      <w:bookmarkStart w:id="2813" w:name="_Toc52381938"/>
      <w:bookmarkStart w:id="2814" w:name="_Toc61375037"/>
      <w:bookmarkStart w:id="2815" w:name="_Toc67936389"/>
      <w:bookmarkStart w:id="2816" w:name="_Toc67937262"/>
      <w:bookmarkStart w:id="2817" w:name="_Toc76452498"/>
      <w:bookmarkStart w:id="2818" w:name="_Toc76630341"/>
      <w:bookmarkStart w:id="2819" w:name="_Toc83742901"/>
      <w:bookmarkStart w:id="2820" w:name="_Toc83887015"/>
      <w:bookmarkStart w:id="2821" w:name="_Toc83887816"/>
      <w:bookmarkStart w:id="2822" w:name="_Toc90588657"/>
      <w:r w:rsidRPr="00DF6DD6">
        <w:t>6.5B.2.2.2</w:t>
      </w:r>
      <w:r w:rsidRPr="00DF6DD6">
        <w:tab/>
        <w:t>Additional spectrum emissions mask</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2823" w:name="_Toc21345557"/>
      <w:bookmarkStart w:id="2824" w:name="_Toc29806406"/>
      <w:bookmarkStart w:id="2825" w:name="_Toc37255939"/>
      <w:bookmarkStart w:id="2826" w:name="_Toc37256280"/>
      <w:bookmarkStart w:id="2827" w:name="_Toc45890114"/>
      <w:bookmarkStart w:id="2828" w:name="_Toc52381939"/>
      <w:bookmarkStart w:id="2829" w:name="_Toc61375038"/>
      <w:bookmarkStart w:id="2830" w:name="_Toc67936390"/>
      <w:bookmarkStart w:id="2831" w:name="_Toc67937263"/>
      <w:bookmarkStart w:id="2832" w:name="_Toc76452499"/>
      <w:bookmarkStart w:id="2833" w:name="_Toc76630342"/>
      <w:bookmarkStart w:id="2834" w:name="_Toc83742902"/>
      <w:bookmarkStart w:id="2835" w:name="_Toc83887016"/>
      <w:bookmarkStart w:id="2836" w:name="_Toc83887817"/>
      <w:bookmarkStart w:id="2837" w:name="_Toc90588658"/>
      <w:r w:rsidRPr="00DF6DD6">
        <w:t>6.5B.2.2.3</w:t>
      </w:r>
      <w:r w:rsidRPr="00DF6DD6">
        <w:tab/>
        <w:t>Adjacent channel leakage ratio</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2838" w:name="_Toc21345558"/>
      <w:bookmarkStart w:id="2839" w:name="_Toc29806407"/>
      <w:bookmarkStart w:id="2840" w:name="_Toc37255940"/>
      <w:bookmarkStart w:id="2841" w:name="_Toc37256281"/>
      <w:bookmarkStart w:id="2842" w:name="_Toc45890115"/>
      <w:bookmarkStart w:id="2843" w:name="_Toc52381940"/>
      <w:bookmarkStart w:id="2844" w:name="_Toc61375039"/>
      <w:bookmarkStart w:id="2845" w:name="_Toc67936391"/>
      <w:bookmarkStart w:id="2846" w:name="_Toc67937264"/>
      <w:bookmarkStart w:id="2847" w:name="_Toc76452500"/>
      <w:bookmarkStart w:id="2848" w:name="_Toc76630343"/>
      <w:bookmarkStart w:id="2849" w:name="_Toc83742903"/>
      <w:bookmarkStart w:id="2850" w:name="_Toc83887017"/>
      <w:bookmarkStart w:id="2851" w:name="_Toc83887818"/>
      <w:bookmarkStart w:id="2852" w:name="_Toc90588659"/>
      <w:r w:rsidRPr="00DF6DD6">
        <w:t>6.5B.2.3</w:t>
      </w:r>
      <w:r w:rsidRPr="00DF6DD6">
        <w:tab/>
        <w:t>Inter-band EN-DC within FR1</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2853" w:name="_Toc21345559"/>
      <w:bookmarkStart w:id="2854" w:name="_Toc29806408"/>
      <w:bookmarkStart w:id="2855" w:name="_Toc37255941"/>
      <w:bookmarkStart w:id="2856" w:name="_Toc37256282"/>
      <w:bookmarkStart w:id="2857" w:name="_Toc45890116"/>
      <w:bookmarkStart w:id="2858" w:name="_Toc52381941"/>
      <w:bookmarkStart w:id="2859" w:name="_Toc61375040"/>
      <w:bookmarkStart w:id="2860" w:name="_Toc67936392"/>
      <w:bookmarkStart w:id="2861" w:name="_Toc67937265"/>
      <w:bookmarkStart w:id="2862" w:name="_Toc76452501"/>
      <w:bookmarkStart w:id="2863" w:name="_Toc76630344"/>
      <w:bookmarkStart w:id="2864" w:name="_Toc83742904"/>
      <w:bookmarkStart w:id="2865" w:name="_Toc83887018"/>
      <w:bookmarkStart w:id="2866" w:name="_Toc83887819"/>
      <w:bookmarkStart w:id="2867" w:name="_Toc90588660"/>
      <w:r w:rsidRPr="00DF6DD6">
        <w:t>6.5B.2.3a</w:t>
      </w:r>
      <w:r w:rsidRPr="00DF6DD6">
        <w:tab/>
        <w:t>Inter-band NE-DC within FR1</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2868" w:name="_Toc21345560"/>
      <w:bookmarkStart w:id="2869" w:name="_Toc29806409"/>
      <w:bookmarkStart w:id="2870" w:name="_Toc37255942"/>
      <w:bookmarkStart w:id="2871" w:name="_Toc37256283"/>
      <w:bookmarkStart w:id="2872" w:name="_Toc45890117"/>
      <w:bookmarkStart w:id="2873" w:name="_Toc52381942"/>
      <w:bookmarkStart w:id="2874" w:name="_Toc61375041"/>
      <w:bookmarkStart w:id="2875" w:name="_Toc67936393"/>
      <w:bookmarkStart w:id="2876" w:name="_Toc67937266"/>
      <w:bookmarkStart w:id="2877" w:name="_Toc76452502"/>
      <w:bookmarkStart w:id="2878" w:name="_Toc76630345"/>
      <w:bookmarkStart w:id="2879" w:name="_Toc83742905"/>
      <w:bookmarkStart w:id="2880" w:name="_Toc83887019"/>
      <w:bookmarkStart w:id="2881" w:name="_Toc83887820"/>
      <w:bookmarkStart w:id="2882" w:name="_Toc90588661"/>
      <w:r w:rsidRPr="00DF6DD6">
        <w:t>6.5B.2.4</w:t>
      </w:r>
      <w:r w:rsidRPr="00DF6DD6">
        <w:tab/>
        <w:t>Inter-band EN-DC including FR2</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054A0631" w14:textId="54249AF0" w:rsidR="001135A5" w:rsidRDefault="001135A5" w:rsidP="001135A5">
      <w:pPr>
        <w:rPr>
          <w:rFonts w:eastAsia="Times New Roman"/>
        </w:rPr>
      </w:pPr>
      <w:bookmarkStart w:id="2883" w:name="_Toc21345561"/>
      <w:bookmarkStart w:id="2884" w:name="_Toc29806410"/>
      <w:bookmarkStart w:id="2885" w:name="_Toc37255943"/>
      <w:bookmarkStart w:id="2886" w:name="_Toc37256284"/>
      <w:bookmarkStart w:id="2887" w:name="_Toc45890118"/>
      <w:bookmarkStart w:id="2888"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2889" w:name="_Toc61375042"/>
      <w:bookmarkStart w:id="2890" w:name="_Toc67936394"/>
      <w:bookmarkStart w:id="2891" w:name="_Toc67937267"/>
      <w:bookmarkStart w:id="2892" w:name="_Toc76452503"/>
      <w:bookmarkStart w:id="2893" w:name="_Toc76630346"/>
      <w:bookmarkStart w:id="2894" w:name="_Toc83742906"/>
      <w:bookmarkStart w:id="2895" w:name="_Toc83887020"/>
      <w:bookmarkStart w:id="2896" w:name="_Toc83887821"/>
      <w:bookmarkStart w:id="2897" w:name="_Toc90588662"/>
      <w:r w:rsidRPr="00DF6DD6">
        <w:t>6.5B.2.5</w:t>
      </w:r>
      <w:r w:rsidRPr="00DF6DD6">
        <w:tab/>
        <w:t>Inter-band EN-DC including both FR1 and FR2</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5167367C" w14:textId="77777777" w:rsidR="001135A5" w:rsidRDefault="001135A5" w:rsidP="001135A5">
      <w:pPr>
        <w:rPr>
          <w:rFonts w:eastAsia="Times New Roman"/>
        </w:rPr>
      </w:pPr>
      <w:bookmarkStart w:id="2898" w:name="_Toc21345562"/>
      <w:bookmarkStart w:id="2899" w:name="_Toc29806411"/>
      <w:bookmarkStart w:id="2900" w:name="_Toc37255944"/>
      <w:bookmarkStart w:id="2901" w:name="_Toc37256285"/>
      <w:bookmarkStart w:id="2902" w:name="_Toc45890119"/>
      <w:bookmarkStart w:id="2903"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2904" w:name="_Toc61375043"/>
      <w:bookmarkStart w:id="2905" w:name="_Toc67936395"/>
      <w:bookmarkStart w:id="2906" w:name="_Toc67937268"/>
      <w:bookmarkStart w:id="2907" w:name="_Toc76452504"/>
      <w:bookmarkStart w:id="2908" w:name="_Toc76630347"/>
      <w:bookmarkStart w:id="2909" w:name="_Toc83742907"/>
      <w:bookmarkStart w:id="2910" w:name="_Toc83887021"/>
      <w:bookmarkStart w:id="2911" w:name="_Toc83887822"/>
      <w:bookmarkStart w:id="2912" w:name="_Toc90588663"/>
      <w:r w:rsidRPr="00DF6DD6">
        <w:t>6.5B.3</w:t>
      </w:r>
      <w:r w:rsidRPr="00DF6DD6">
        <w:tab/>
        <w:t>Spurious emissions for DC</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7FAC8166" w14:textId="77777777" w:rsidR="001310A1" w:rsidRPr="00DF6DD6" w:rsidRDefault="001310A1" w:rsidP="001310A1">
      <w:pPr>
        <w:pStyle w:val="Heading4"/>
      </w:pPr>
      <w:bookmarkStart w:id="2913" w:name="_Toc21345563"/>
      <w:bookmarkStart w:id="2914" w:name="_Toc29806412"/>
      <w:bookmarkStart w:id="2915" w:name="_Toc37255945"/>
      <w:bookmarkStart w:id="2916" w:name="_Toc37256286"/>
      <w:bookmarkStart w:id="2917" w:name="_Toc45890120"/>
      <w:bookmarkStart w:id="2918" w:name="_Toc52381945"/>
      <w:bookmarkStart w:id="2919" w:name="_Toc61375044"/>
      <w:bookmarkStart w:id="2920" w:name="_Toc67936396"/>
      <w:bookmarkStart w:id="2921" w:name="_Toc67937269"/>
      <w:bookmarkStart w:id="2922" w:name="_Toc76452505"/>
      <w:bookmarkStart w:id="2923" w:name="_Toc76630348"/>
      <w:bookmarkStart w:id="2924" w:name="_Toc83742908"/>
      <w:bookmarkStart w:id="2925" w:name="_Toc83887022"/>
      <w:bookmarkStart w:id="2926" w:name="_Toc83887823"/>
      <w:bookmarkStart w:id="2927" w:name="_Toc90588664"/>
      <w:r w:rsidRPr="00DF6DD6">
        <w:t>6.5B.3.1</w:t>
      </w:r>
      <w:r w:rsidRPr="00DF6DD6">
        <w:tab/>
        <w:t>Intra-band contiguous EN-DC</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014BB36F" w14:textId="77777777" w:rsidR="00096493" w:rsidRPr="00DF6DD6" w:rsidRDefault="00096493" w:rsidP="00C42558">
      <w:pPr>
        <w:pStyle w:val="Heading5"/>
      </w:pPr>
      <w:bookmarkStart w:id="2928" w:name="_Toc21345564"/>
      <w:bookmarkStart w:id="2929" w:name="_Toc29806413"/>
      <w:bookmarkStart w:id="2930" w:name="_Toc37255946"/>
      <w:bookmarkStart w:id="2931" w:name="_Toc37256287"/>
      <w:bookmarkStart w:id="2932" w:name="_Toc45890121"/>
      <w:bookmarkStart w:id="2933" w:name="_Toc52381946"/>
      <w:bookmarkStart w:id="2934" w:name="_Toc61375045"/>
      <w:bookmarkStart w:id="2935" w:name="_Toc67936397"/>
      <w:bookmarkStart w:id="2936" w:name="_Toc67937270"/>
      <w:bookmarkStart w:id="2937" w:name="_Toc76452506"/>
      <w:bookmarkStart w:id="2938" w:name="_Toc76630349"/>
      <w:bookmarkStart w:id="2939" w:name="_Toc83742909"/>
      <w:bookmarkStart w:id="2940" w:name="_Toc83887023"/>
      <w:bookmarkStart w:id="2941" w:name="_Toc83887824"/>
      <w:bookmarkStart w:id="2942" w:name="_Toc90588665"/>
      <w:r w:rsidRPr="00DF6DD6">
        <w:t>6.5B.3.1.1</w:t>
      </w:r>
      <w:r w:rsidRPr="00DF6DD6">
        <w:tab/>
        <w:t>General spurious emissions</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2943" w:name="_Toc21345565"/>
      <w:bookmarkStart w:id="2944" w:name="_Toc29806414"/>
      <w:bookmarkStart w:id="2945" w:name="_Toc37255947"/>
      <w:bookmarkStart w:id="2946" w:name="_Toc37256288"/>
      <w:bookmarkStart w:id="2947" w:name="_Toc45890122"/>
      <w:bookmarkStart w:id="2948" w:name="_Toc52381947"/>
      <w:bookmarkStart w:id="2949" w:name="_Toc61375046"/>
      <w:bookmarkStart w:id="2950" w:name="_Toc67936398"/>
      <w:bookmarkStart w:id="2951" w:name="_Toc67937271"/>
      <w:bookmarkStart w:id="2952" w:name="_Toc76452507"/>
      <w:bookmarkStart w:id="2953" w:name="_Toc76630350"/>
      <w:bookmarkStart w:id="2954" w:name="_Toc83742910"/>
      <w:bookmarkStart w:id="2955" w:name="_Toc83887024"/>
      <w:bookmarkStart w:id="2956" w:name="_Toc83887825"/>
      <w:bookmarkStart w:id="2957" w:name="_Toc90588666"/>
      <w:r w:rsidRPr="00DF6DD6">
        <w:t>6.5B.3.1.2</w:t>
      </w:r>
      <w:r w:rsidRPr="00DF6DD6">
        <w:tab/>
        <w:t>Spurious emission band UE co-existence</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2958" w:name="_Toc21345566"/>
      <w:bookmarkStart w:id="2959" w:name="_Toc29806415"/>
      <w:bookmarkStart w:id="2960" w:name="_Toc37255948"/>
      <w:bookmarkStart w:id="2961" w:name="_Toc37256289"/>
      <w:bookmarkStart w:id="2962" w:name="_Toc45890123"/>
      <w:bookmarkStart w:id="2963" w:name="_Toc52381948"/>
      <w:bookmarkStart w:id="2964" w:name="_Toc61375047"/>
      <w:bookmarkStart w:id="2965" w:name="_Toc67936399"/>
      <w:bookmarkStart w:id="2966" w:name="_Toc67937272"/>
      <w:bookmarkStart w:id="2967" w:name="_Toc76452508"/>
      <w:bookmarkStart w:id="2968" w:name="_Toc76630351"/>
      <w:bookmarkStart w:id="2969" w:name="_Toc83742911"/>
      <w:bookmarkStart w:id="2970" w:name="_Toc83887025"/>
      <w:bookmarkStart w:id="2971" w:name="_Toc83887826"/>
      <w:bookmarkStart w:id="2972" w:name="_Toc90588667"/>
      <w:r w:rsidRPr="00B94CFE">
        <w:rPr>
          <w:lang w:val="fr-FR"/>
        </w:rPr>
        <w:t>6.5B.3.2</w:t>
      </w:r>
      <w:r w:rsidRPr="00B94CFE">
        <w:rPr>
          <w:lang w:val="fr-FR"/>
        </w:rPr>
        <w:tab/>
        <w:t>Intra-band non-contiguous EN-DC</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5DF2D3F7" w14:textId="77777777" w:rsidR="00844FEF" w:rsidRPr="00DF6DD6" w:rsidRDefault="00844FEF" w:rsidP="00844FEF">
      <w:pPr>
        <w:pStyle w:val="Heading5"/>
      </w:pPr>
      <w:bookmarkStart w:id="2973" w:name="_Toc21345567"/>
      <w:bookmarkStart w:id="2974" w:name="_Toc29806416"/>
      <w:bookmarkStart w:id="2975" w:name="_Toc37255949"/>
      <w:bookmarkStart w:id="2976" w:name="_Toc37256290"/>
      <w:bookmarkStart w:id="2977" w:name="_Toc45890124"/>
      <w:bookmarkStart w:id="2978" w:name="_Toc52381949"/>
      <w:bookmarkStart w:id="2979" w:name="_Toc61375048"/>
      <w:bookmarkStart w:id="2980" w:name="_Toc67936400"/>
      <w:bookmarkStart w:id="2981" w:name="_Toc67937273"/>
      <w:bookmarkStart w:id="2982" w:name="_Toc76452509"/>
      <w:bookmarkStart w:id="2983" w:name="_Toc76630352"/>
      <w:bookmarkStart w:id="2984" w:name="_Toc83742912"/>
      <w:bookmarkStart w:id="2985" w:name="_Toc83887026"/>
      <w:bookmarkStart w:id="2986" w:name="_Toc83887827"/>
      <w:bookmarkStart w:id="2987" w:name="_Toc90588668"/>
      <w:r w:rsidRPr="00DF6DD6">
        <w:t>6.5B.3.2.1</w:t>
      </w:r>
      <w:r w:rsidRPr="00DF6DD6">
        <w:tab/>
        <w:t>General spurious emissions</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2988" w:name="_Toc21345568"/>
      <w:bookmarkStart w:id="2989" w:name="_Toc29806417"/>
      <w:bookmarkStart w:id="2990" w:name="_Toc37255950"/>
      <w:bookmarkStart w:id="2991" w:name="_Toc37256291"/>
      <w:bookmarkStart w:id="2992" w:name="_Toc45890125"/>
      <w:bookmarkStart w:id="2993" w:name="_Toc52381950"/>
      <w:bookmarkStart w:id="2994" w:name="_Toc61375049"/>
      <w:bookmarkStart w:id="2995" w:name="_Toc67936401"/>
      <w:bookmarkStart w:id="2996" w:name="_Toc67937274"/>
      <w:bookmarkStart w:id="2997" w:name="_Toc76452510"/>
      <w:bookmarkStart w:id="2998" w:name="_Toc76630353"/>
      <w:bookmarkStart w:id="2999" w:name="_Toc83742913"/>
      <w:bookmarkStart w:id="3000" w:name="_Toc83887027"/>
      <w:bookmarkStart w:id="3001" w:name="_Toc83887828"/>
      <w:bookmarkStart w:id="3002" w:name="_Toc90588669"/>
      <w:r w:rsidRPr="00DF6DD6">
        <w:t>6.5B.3.2.2</w:t>
      </w:r>
      <w:r w:rsidRPr="00DF6DD6">
        <w:tab/>
        <w:t>Spurious emission band UE co-existence</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3003" w:name="_Toc21345569"/>
      <w:bookmarkStart w:id="3004" w:name="_Toc29806418"/>
      <w:bookmarkStart w:id="3005" w:name="_Toc37255951"/>
      <w:bookmarkStart w:id="3006" w:name="_Toc37256292"/>
      <w:bookmarkStart w:id="3007" w:name="_Toc45890126"/>
      <w:bookmarkStart w:id="3008" w:name="_Toc52381951"/>
      <w:bookmarkStart w:id="3009" w:name="_Toc61375050"/>
      <w:bookmarkStart w:id="3010" w:name="_Toc67936402"/>
      <w:bookmarkStart w:id="3011" w:name="_Toc67937275"/>
      <w:bookmarkStart w:id="3012" w:name="_Toc76452511"/>
      <w:bookmarkStart w:id="3013" w:name="_Toc76630354"/>
      <w:bookmarkStart w:id="3014" w:name="_Toc83742914"/>
      <w:bookmarkStart w:id="3015" w:name="_Toc83887028"/>
      <w:bookmarkStart w:id="3016" w:name="_Toc83887829"/>
      <w:bookmarkStart w:id="3017" w:name="_Toc90588670"/>
      <w:r w:rsidRPr="00DF6DD6">
        <w:t>6.5B.3.3</w:t>
      </w:r>
      <w:r w:rsidRPr="00DF6DD6">
        <w:tab/>
        <w:t>Inter-band EN-DC within FR1</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3018" w:name="_Toc21345570"/>
      <w:bookmarkStart w:id="3019" w:name="_Toc29806419"/>
      <w:bookmarkStart w:id="3020" w:name="_Toc37255952"/>
      <w:bookmarkStart w:id="3021" w:name="_Toc37256293"/>
      <w:bookmarkStart w:id="3022" w:name="_Toc45890127"/>
      <w:bookmarkStart w:id="3023" w:name="_Toc52381952"/>
      <w:bookmarkStart w:id="3024" w:name="_Toc61375051"/>
      <w:bookmarkStart w:id="3025" w:name="_Toc67936403"/>
      <w:bookmarkStart w:id="3026" w:name="_Toc67937276"/>
      <w:bookmarkStart w:id="3027" w:name="_Toc76452512"/>
      <w:bookmarkStart w:id="3028" w:name="_Toc76630355"/>
      <w:bookmarkStart w:id="3029" w:name="_Toc83742915"/>
      <w:bookmarkStart w:id="3030" w:name="_Toc83887029"/>
      <w:bookmarkStart w:id="3031" w:name="_Toc83887830"/>
      <w:bookmarkStart w:id="3032" w:name="_Toc90588671"/>
      <w:r w:rsidRPr="00DF6DD6">
        <w:t>6.5B.3.3.</w:t>
      </w:r>
      <w:r w:rsidR="003068D8" w:rsidRPr="00DF6DD6">
        <w:t>2</w:t>
      </w:r>
      <w:r w:rsidRPr="00DF6DD6">
        <w:tab/>
        <w:t>Spurious emission band UE co-existence</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59D5B132"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 xml:space="preserve">27, 31, </w:t>
            </w:r>
            <w:r w:rsidR="000A6B90" w:rsidRPr="00DF6DD6">
              <w:rPr>
                <w:sz w:val="16"/>
                <w:lang w:val="sv-SE" w:eastAsia="ja-JP"/>
              </w:rPr>
              <w:t xml:space="preserve">38, 40, 41, </w:t>
            </w:r>
            <w:r w:rsidRPr="00DF6DD6">
              <w:rPr>
                <w:sz w:val="16"/>
                <w:lang w:val="sv-SE" w:eastAsia="ko-KR"/>
              </w:rPr>
              <w:t>72</w:t>
            </w:r>
            <w:r w:rsidR="000A6B90" w:rsidRPr="00DF6DD6">
              <w:rPr>
                <w:sz w:val="16"/>
                <w:lang w:val="sv-SE" w:eastAsia="ko-KR"/>
              </w:rPr>
              <w:t xml:space="preserve">, </w:t>
            </w:r>
            <w:r w:rsidR="00306A8B">
              <w:rPr>
                <w:sz w:val="16"/>
                <w:lang w:val="sv-SE" w:eastAsia="ko-KR"/>
              </w:rPr>
              <w:t>73</w:t>
            </w:r>
          </w:p>
          <w:p w14:paraId="4046212B" w14:textId="7C64E964" w:rsidR="001310A1" w:rsidRPr="00DF6DD6" w:rsidRDefault="00306A8B" w:rsidP="00A6034C">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5334DEB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00306A8B">
              <w:rPr>
                <w:sz w:val="16"/>
                <w:lang w:val="sv-SE"/>
              </w:rPr>
              <w:t xml:space="preserve">1, 22, 32, </w:t>
            </w:r>
            <w:r w:rsidRPr="00DF6DD6">
              <w:rPr>
                <w:sz w:val="16"/>
                <w:lang w:val="sv-SE"/>
              </w:rPr>
              <w:t>42, 43</w:t>
            </w:r>
            <w:r w:rsidR="000A6B90" w:rsidRPr="00DF6DD6">
              <w:rPr>
                <w:sz w:val="16"/>
                <w:lang w:val="sv-SE"/>
              </w:rPr>
              <w:t xml:space="preserve">, </w:t>
            </w:r>
            <w:r w:rsidR="00306A8B">
              <w:rPr>
                <w:sz w:val="16"/>
                <w:lang w:val="sv-SE"/>
              </w:rPr>
              <w:t xml:space="preserve">50, 51, 52, 65, 74, </w:t>
            </w:r>
            <w:r w:rsidR="000A6B90" w:rsidRPr="00DF6DD6">
              <w:rPr>
                <w:sz w:val="16"/>
                <w:lang w:val="sv-SE"/>
              </w:rPr>
              <w:t>75, 76</w:t>
            </w:r>
          </w:p>
          <w:p w14:paraId="582D7046" w14:textId="7200B7A4" w:rsidR="001310A1" w:rsidRPr="00DF6DD6" w:rsidRDefault="001310A1" w:rsidP="00A6034C">
            <w:pPr>
              <w:pStyle w:val="TAL"/>
              <w:keepNext w:val="0"/>
              <w:rPr>
                <w:sz w:val="16"/>
                <w:lang w:val="sv-SE" w:eastAsia="ja-JP"/>
              </w:rPr>
            </w:pPr>
            <w:r w:rsidRPr="00DF6DD6">
              <w:rPr>
                <w:sz w:val="16"/>
                <w:lang w:val="sv-SE" w:eastAsia="ko-KR"/>
              </w:rPr>
              <w:t xml:space="preserve">NR band </w:t>
            </w:r>
            <w:r w:rsidR="00306A8B">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893C2F" w:rsidRPr="00DF6DD6" w14:paraId="58C88FDB"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1D412E0C" w14:textId="0E34D088" w:rsidR="00893C2F" w:rsidRPr="00DF6DD6" w:rsidRDefault="00893C2F"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1795B922" w14:textId="77777777" w:rsidR="00893C2F" w:rsidRDefault="00893C2F" w:rsidP="00893C2F">
            <w:pPr>
              <w:pStyle w:val="TAL"/>
              <w:keepNext w:val="0"/>
              <w:rPr>
                <w:sz w:val="16"/>
                <w:szCs w:val="16"/>
                <w:lang w:val="sv-SE" w:eastAsia="ja-JP"/>
              </w:rPr>
            </w:pPr>
            <w:r w:rsidRPr="00DF6DD6">
              <w:rPr>
                <w:sz w:val="16"/>
                <w:szCs w:val="16"/>
                <w:lang w:val="sv-SE" w:eastAsia="ja-JP"/>
              </w:rPr>
              <w:t>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22, 26, 27, 28, 31, 32, 38, 41, 42, 43, 44, 45, 50, 51, 52, 65, 67, 68, 69, 72, 73, 74, 75, 76</w:t>
            </w:r>
          </w:p>
          <w:p w14:paraId="68903FCC" w14:textId="65EC0EE9" w:rsidR="00893C2F" w:rsidRPr="00DF6DD6" w:rsidRDefault="00893C2F" w:rsidP="00893C2F">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00EC7338" w14:textId="77777777" w:rsidR="00893C2F" w:rsidRPr="00DF6DD6" w:rsidRDefault="00893C2F"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893C2F" w:rsidRPr="00DF6DD6" w:rsidRDefault="00893C2F"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893C2F" w:rsidRPr="00DF6DD6" w:rsidRDefault="00893C2F"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893C2F" w:rsidRPr="00DF6DD6" w:rsidRDefault="00893C2F"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893C2F" w:rsidRPr="00DF6DD6" w:rsidRDefault="00893C2F" w:rsidP="00A6034C">
            <w:pPr>
              <w:pStyle w:val="TAC"/>
              <w:keepNext w:val="0"/>
              <w:rPr>
                <w:sz w:val="16"/>
              </w:rPr>
            </w:pPr>
          </w:p>
        </w:tc>
      </w:tr>
      <w:tr w:rsidR="00893C2F" w:rsidRPr="00DF6DD6" w14:paraId="3CBC62AA" w14:textId="77777777" w:rsidTr="002120BF">
        <w:trPr>
          <w:trHeight w:val="188"/>
          <w:jc w:val="center"/>
        </w:trPr>
        <w:tc>
          <w:tcPr>
            <w:tcW w:w="1632" w:type="dxa"/>
            <w:vMerge/>
            <w:tcBorders>
              <w:left w:val="single" w:sz="4" w:space="0" w:color="auto"/>
              <w:right w:val="single" w:sz="4" w:space="0" w:color="auto"/>
            </w:tcBorders>
          </w:tcPr>
          <w:p w14:paraId="2143B644"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893C2F" w:rsidRPr="00DF6DD6" w:rsidRDefault="00893C2F"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893C2F" w:rsidRPr="00DF6DD6" w:rsidRDefault="00893C2F"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893C2F" w:rsidRPr="00DF6DD6" w:rsidRDefault="00893C2F"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893C2F" w:rsidRPr="00DF6DD6" w:rsidRDefault="00893C2F"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893C2F" w:rsidRPr="00DF6DD6" w:rsidRDefault="00893C2F"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893C2F" w:rsidRPr="00DF6DD6" w:rsidRDefault="00893C2F" w:rsidP="00A6034C">
            <w:pPr>
              <w:pStyle w:val="TAC"/>
              <w:keepNext w:val="0"/>
              <w:rPr>
                <w:sz w:val="16"/>
                <w:lang w:eastAsia="ja-JP"/>
              </w:rPr>
            </w:pPr>
            <w:r w:rsidRPr="00DF6DD6">
              <w:rPr>
                <w:sz w:val="16"/>
                <w:szCs w:val="16"/>
              </w:rPr>
              <w:t>5</w:t>
            </w:r>
          </w:p>
        </w:tc>
      </w:tr>
      <w:tr w:rsidR="00893C2F" w:rsidRPr="00DF6DD6" w14:paraId="5229AC09" w14:textId="77777777" w:rsidTr="002120BF">
        <w:trPr>
          <w:trHeight w:val="188"/>
          <w:jc w:val="center"/>
        </w:trPr>
        <w:tc>
          <w:tcPr>
            <w:tcW w:w="1632" w:type="dxa"/>
            <w:vMerge/>
            <w:tcBorders>
              <w:left w:val="single" w:sz="4" w:space="0" w:color="auto"/>
              <w:right w:val="single" w:sz="4" w:space="0" w:color="auto"/>
            </w:tcBorders>
          </w:tcPr>
          <w:p w14:paraId="454D05BA" w14:textId="77777777" w:rsidR="00893C2F" w:rsidRPr="00DF6DD6" w:rsidRDefault="00893C2F" w:rsidP="00893C2F">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6E197D3" w14:textId="7597D589" w:rsidR="00893C2F" w:rsidRPr="00DF6DD6" w:rsidRDefault="00893C2F" w:rsidP="00893C2F">
            <w:pPr>
              <w:pStyle w:val="TAL"/>
              <w:keepNext w:val="0"/>
              <w:rPr>
                <w:sz w:val="16"/>
                <w:szCs w:val="16"/>
                <w:lang w:val="sv-SE" w:eastAsia="ja-JP"/>
              </w:rPr>
            </w:pPr>
            <w:r>
              <w:rPr>
                <w:rFonts w:hint="eastAsia"/>
                <w:sz w:val="16"/>
                <w:szCs w:val="16"/>
                <w:lang w:val="sv-SE" w:eastAsia="ja-JP"/>
              </w:rPr>
              <w:t xml:space="preserve">NR band n77, </w:t>
            </w:r>
            <w:r>
              <w:rPr>
                <w:sz w:val="16"/>
                <w:szCs w:val="16"/>
                <w:lang w:val="sv-SE" w:eastAsia="ja-JP"/>
              </w:rPr>
              <w:t>n</w:t>
            </w:r>
            <w:r>
              <w:rPr>
                <w:rFonts w:hint="eastAsia"/>
                <w:sz w:val="16"/>
                <w:szCs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078A38AC" w14:textId="5CE7EDFE" w:rsidR="00893C2F" w:rsidRPr="00DF6DD6" w:rsidRDefault="00893C2F" w:rsidP="00893C2F">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ACC8BE" w14:textId="48A2019D" w:rsidR="00893C2F" w:rsidRPr="00DF6DD6" w:rsidRDefault="00893C2F" w:rsidP="00893C2F">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9E0BF2" w14:textId="0A24C3CC" w:rsidR="00893C2F" w:rsidRPr="00DF6DD6" w:rsidRDefault="00893C2F" w:rsidP="00893C2F">
            <w:pPr>
              <w:pStyle w:val="TAC"/>
              <w:keepNext w:val="0"/>
              <w:rPr>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3D2479" w14:textId="3F7821D5" w:rsidR="00893C2F" w:rsidRPr="00DF6DD6" w:rsidRDefault="00893C2F" w:rsidP="00893C2F">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ACFC9E" w14:textId="7EB6AF1C" w:rsidR="00893C2F" w:rsidRPr="00DF6DD6" w:rsidRDefault="00893C2F" w:rsidP="00893C2F">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63F7E3" w14:textId="4168B0FE" w:rsidR="00893C2F" w:rsidRPr="00DF6DD6" w:rsidRDefault="00893C2F" w:rsidP="00893C2F">
            <w:pPr>
              <w:pStyle w:val="TAC"/>
              <w:keepNext w:val="0"/>
              <w:rPr>
                <w:sz w:val="16"/>
                <w:szCs w:val="16"/>
              </w:rPr>
            </w:pPr>
            <w:r>
              <w:rPr>
                <w:rFonts w:hint="eastAsia"/>
                <w:sz w:val="16"/>
                <w:szCs w:val="16"/>
                <w:lang w:eastAsia="ja-JP"/>
              </w:rPr>
              <w:t>2</w:t>
            </w:r>
          </w:p>
        </w:tc>
      </w:tr>
      <w:tr w:rsidR="00893C2F" w:rsidRPr="00DF6DD6" w14:paraId="551D0986" w14:textId="77777777" w:rsidTr="002120BF">
        <w:trPr>
          <w:trHeight w:val="188"/>
          <w:jc w:val="center"/>
        </w:trPr>
        <w:tc>
          <w:tcPr>
            <w:tcW w:w="1632" w:type="dxa"/>
            <w:vMerge/>
            <w:tcBorders>
              <w:left w:val="single" w:sz="4" w:space="0" w:color="auto"/>
              <w:right w:val="single" w:sz="4" w:space="0" w:color="auto"/>
            </w:tcBorders>
          </w:tcPr>
          <w:p w14:paraId="2221F8C3"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893C2F" w:rsidRPr="00DF6DD6" w:rsidRDefault="00893C2F"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893C2F" w:rsidRPr="00DF6DD6" w:rsidRDefault="00893C2F"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893C2F" w:rsidRPr="00DF6DD6" w:rsidRDefault="00893C2F"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893C2F" w:rsidRPr="00DF6DD6" w:rsidRDefault="00893C2F"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56AB289F" w:rsidR="00893C2F" w:rsidRPr="00DF6DD6" w:rsidRDefault="00893C2F" w:rsidP="00A6034C">
            <w:pPr>
              <w:pStyle w:val="TAC"/>
              <w:keepNext w:val="0"/>
              <w:rPr>
                <w:sz w:val="16"/>
                <w:lang w:eastAsia="ja-JP"/>
              </w:rPr>
            </w:pPr>
            <w:r w:rsidRPr="00DF6DD6">
              <w:rPr>
                <w:sz w:val="16"/>
                <w:szCs w:val="16"/>
              </w:rPr>
              <w:t>5, 1</w:t>
            </w:r>
            <w:r w:rsidR="001253C6">
              <w:rPr>
                <w:sz w:val="16"/>
                <w:szCs w:val="16"/>
              </w:rPr>
              <w:t>6</w:t>
            </w:r>
          </w:p>
        </w:tc>
      </w:tr>
      <w:tr w:rsidR="00893C2F" w:rsidRPr="00DF6DD6" w14:paraId="5C52ABD2" w14:textId="77777777" w:rsidTr="002120BF">
        <w:trPr>
          <w:trHeight w:val="188"/>
          <w:jc w:val="center"/>
        </w:trPr>
        <w:tc>
          <w:tcPr>
            <w:tcW w:w="1632" w:type="dxa"/>
            <w:vMerge/>
            <w:tcBorders>
              <w:left w:val="single" w:sz="4" w:space="0" w:color="auto"/>
              <w:right w:val="single" w:sz="4" w:space="0" w:color="auto"/>
            </w:tcBorders>
          </w:tcPr>
          <w:p w14:paraId="56033338"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893C2F" w:rsidRPr="00DF6DD6" w:rsidRDefault="00893C2F"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893C2F" w:rsidRPr="00DF6DD6" w:rsidRDefault="00893C2F"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893C2F" w:rsidRPr="00DF6DD6" w:rsidRDefault="00893C2F"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893C2F" w:rsidRPr="00DF6DD6" w:rsidRDefault="00893C2F"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F42360C" w:rsidR="00893C2F" w:rsidRPr="00DF6DD6" w:rsidRDefault="00893C2F" w:rsidP="00A6034C">
            <w:pPr>
              <w:pStyle w:val="TAC"/>
              <w:keepNext w:val="0"/>
              <w:rPr>
                <w:sz w:val="16"/>
                <w:lang w:eastAsia="ja-JP"/>
              </w:rPr>
            </w:pPr>
            <w:r w:rsidRPr="00DF6DD6">
              <w:rPr>
                <w:sz w:val="16"/>
                <w:szCs w:val="16"/>
              </w:rPr>
              <w:t>5, 7, 1</w:t>
            </w:r>
            <w:r w:rsidR="001253C6">
              <w:rPr>
                <w:sz w:val="16"/>
                <w:szCs w:val="16"/>
              </w:rPr>
              <w:t>6</w:t>
            </w:r>
          </w:p>
        </w:tc>
      </w:tr>
      <w:tr w:rsidR="00893C2F" w:rsidRPr="00DF6DD6" w14:paraId="644ED046" w14:textId="77777777" w:rsidTr="002120BF">
        <w:trPr>
          <w:trHeight w:val="188"/>
          <w:jc w:val="center"/>
        </w:trPr>
        <w:tc>
          <w:tcPr>
            <w:tcW w:w="1632" w:type="dxa"/>
            <w:vMerge/>
            <w:tcBorders>
              <w:left w:val="single" w:sz="4" w:space="0" w:color="auto"/>
              <w:right w:val="single" w:sz="4" w:space="0" w:color="auto"/>
            </w:tcBorders>
          </w:tcPr>
          <w:p w14:paraId="6A968C7A" w14:textId="77777777" w:rsidR="00893C2F" w:rsidRPr="00DF6DD6" w:rsidRDefault="00893C2F"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893C2F" w:rsidRPr="00DF6DD6" w:rsidRDefault="00893C2F"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893C2F" w:rsidRPr="00DF6DD6" w:rsidRDefault="00893C2F"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893C2F" w:rsidRPr="00DF6DD6" w:rsidRDefault="00893C2F"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893C2F" w:rsidRPr="00DF6DD6" w:rsidRDefault="00893C2F"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893C2F" w:rsidRPr="00DF6DD6" w:rsidRDefault="00893C2F"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893C2F" w:rsidRPr="00DF6DD6" w:rsidRDefault="00893C2F"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2A2065D8" w:rsidR="00893C2F" w:rsidRPr="00DF6DD6" w:rsidRDefault="00893C2F" w:rsidP="00A6034C">
            <w:pPr>
              <w:pStyle w:val="TAC"/>
              <w:keepNext w:val="0"/>
              <w:rPr>
                <w:sz w:val="16"/>
                <w:lang w:eastAsia="ja-JP"/>
              </w:rPr>
            </w:pPr>
            <w:r w:rsidRPr="00DF6DD6">
              <w:rPr>
                <w:sz w:val="16"/>
                <w:szCs w:val="16"/>
              </w:rPr>
              <w:t>5, 7, 1</w:t>
            </w:r>
            <w:r w:rsidR="001253C6">
              <w:rPr>
                <w:sz w:val="16"/>
                <w:szCs w:val="16"/>
              </w:rPr>
              <w:t>6</w:t>
            </w:r>
          </w:p>
        </w:tc>
      </w:tr>
      <w:tr w:rsidR="00893C2F" w:rsidRPr="00DF6DD6" w14:paraId="78E6820A"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2908DD5B" w14:textId="77777777" w:rsidR="00893C2F" w:rsidRPr="00DF6DD6" w:rsidRDefault="00893C2F" w:rsidP="00893C2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420C140" w14:textId="00F71549"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7A2A240" w14:textId="21F8491E" w:rsidR="00893C2F" w:rsidRPr="00DF6DD6" w:rsidRDefault="00893C2F" w:rsidP="00893C2F">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37173E" w14:textId="4D19D532" w:rsidR="00893C2F" w:rsidRPr="00DF6DD6" w:rsidRDefault="00893C2F" w:rsidP="00893C2F">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D835C86" w14:textId="7314C793" w:rsidR="00893C2F" w:rsidRPr="00DF6DD6" w:rsidRDefault="00893C2F" w:rsidP="00893C2F">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3814098" w14:textId="7F3943D7" w:rsidR="00893C2F" w:rsidRPr="00DF6DD6" w:rsidRDefault="00893C2F" w:rsidP="00893C2F">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97DEBC" w14:textId="52EC8F9B" w:rsidR="00893C2F" w:rsidRPr="00DF6DD6" w:rsidRDefault="00893C2F" w:rsidP="00893C2F">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D48B221" w14:textId="584E1AED" w:rsidR="00893C2F" w:rsidRPr="00DF6DD6" w:rsidRDefault="00893C2F" w:rsidP="00893C2F">
            <w:pPr>
              <w:pStyle w:val="TAC"/>
              <w:keepNext w:val="0"/>
              <w:rPr>
                <w:sz w:val="16"/>
                <w:szCs w:val="16"/>
              </w:rPr>
            </w:pPr>
            <w:r w:rsidRPr="00DF6DD6">
              <w:rPr>
                <w:sz w:val="16"/>
                <w:lang w:eastAsia="ja-JP"/>
              </w:rPr>
              <w:t>3</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381B79FC" w:rsidR="000125E3" w:rsidRPr="00DF6DD6" w:rsidRDefault="00FD4D86"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2BA71FAE" w:rsidR="00FF485B" w:rsidRPr="00DF6DD6" w:rsidRDefault="00FF485B"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E137769" w14:textId="656690DB" w:rsidR="00FF485B" w:rsidRPr="00DF6DD6" w:rsidRDefault="00FF485B"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367FEA47" w:rsidR="00FF485B" w:rsidRPr="00DF6DD6" w:rsidRDefault="00FF485B" w:rsidP="00A6034C">
            <w:pPr>
              <w:pStyle w:val="TAL"/>
              <w:keepNext w:val="0"/>
              <w:rPr>
                <w:sz w:val="16"/>
                <w:lang w:eastAsia="ja-JP"/>
              </w:rPr>
            </w:pPr>
            <w:r w:rsidRPr="00DF6DD6">
              <w:rPr>
                <w:sz w:val="16"/>
                <w:lang w:eastAsia="ja-JP"/>
              </w:rPr>
              <w:t>E-UTRA Band 1, 3, 5, 7, 8, 11, 18, 19, 21, 26, 28, 34, 40, 41, 42,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575996D7" w:rsidR="00C179E2" w:rsidRPr="00DF6DD6" w:rsidRDefault="001135A5" w:rsidP="00A6034C">
            <w:pPr>
              <w:pStyle w:val="TAL"/>
              <w:keepNext w:val="0"/>
              <w:rPr>
                <w:sz w:val="16"/>
                <w:lang w:eastAsia="ja-JP"/>
              </w:rPr>
            </w:pPr>
            <w:r w:rsidRPr="00DF6DD6">
              <w:rPr>
                <w:sz w:val="16"/>
                <w:szCs w:val="16"/>
                <w:lang w:val="sv-SE"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8B577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8B577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8B5777">
            <w:pPr>
              <w:pStyle w:val="TAC"/>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0AC1C275" w:rsidR="00C179E2" w:rsidRPr="00DF6DD6" w:rsidRDefault="001135A5" w:rsidP="00A6034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8B577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8B577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8B5777">
            <w:pPr>
              <w:pStyle w:val="TAC"/>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6A9F17AF" w:rsidR="00C179E2" w:rsidRPr="00DF6DD6" w:rsidRDefault="00C179E2" w:rsidP="00A6034C">
            <w:pPr>
              <w:pStyle w:val="TAL"/>
              <w:keepNext w:val="0"/>
              <w:rPr>
                <w:sz w:val="16"/>
                <w:lang w:eastAsia="ja-JP"/>
              </w:rPr>
            </w:pPr>
            <w:r w:rsidRPr="00DF6DD6">
              <w:rPr>
                <w:sz w:val="16"/>
                <w:szCs w:val="16"/>
                <w:lang w:val="sv-SE" w:eastAsia="ja-JP"/>
              </w:rPr>
              <w:t>E-UTRA Band 41, 43</w:t>
            </w:r>
            <w:r w:rsidR="00371131">
              <w:rPr>
                <w:sz w:val="16"/>
                <w:szCs w:val="16"/>
                <w:lang w:val="sv-SE" w:eastAsia="ja-JP"/>
              </w:rPr>
              <w:t>, 53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8B5777">
            <w:pPr>
              <w:pStyle w:val="TAC"/>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8B5777">
            <w:pPr>
              <w:pStyle w:val="TAC"/>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14AED743" w:rsidR="00C179E2" w:rsidRPr="00DF6DD6" w:rsidRDefault="00371131" w:rsidP="008B5777">
            <w:pPr>
              <w:pStyle w:val="TAC"/>
              <w:rPr>
                <w:lang w:eastAsia="ja-JP"/>
              </w:rPr>
            </w:pPr>
            <w:r>
              <w:rPr>
                <w:lang w:eastAsia="ja-JP"/>
              </w:rPr>
              <w:t>2</w:t>
            </w: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464DC27E" w:rsidR="00C179E2" w:rsidRPr="00DF6DD6" w:rsidRDefault="001135A5" w:rsidP="00A6034C">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D4D86"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FD4D86" w:rsidRPr="00DF6DD6" w:rsidRDefault="00FD4D86" w:rsidP="00FD4D86">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302B3A42" w:rsidR="00FD4D86" w:rsidRPr="00DF6DD6" w:rsidRDefault="001135A5" w:rsidP="00FD4D86">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FD4D86" w:rsidRPr="00DF6DD6" w:rsidRDefault="00FD4D86" w:rsidP="00FD4D86">
            <w:pPr>
              <w:pStyle w:val="TAC"/>
              <w:keepNext w:val="0"/>
              <w:rPr>
                <w:sz w:val="16"/>
                <w:lang w:eastAsia="ja-JP"/>
              </w:rPr>
            </w:pPr>
          </w:p>
        </w:tc>
      </w:tr>
      <w:tr w:rsidR="00FD4D86"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FD4D86" w:rsidRPr="00DF6DD6" w:rsidRDefault="00FD4D86" w:rsidP="00FD4D86">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FD4D86" w:rsidRPr="00DF6DD6" w:rsidRDefault="00FD4D86" w:rsidP="00FD4D86">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FD4D86" w:rsidRPr="00DF6DD6" w:rsidRDefault="00FD4D86" w:rsidP="00FD4D86">
            <w:pPr>
              <w:pStyle w:val="TAC"/>
              <w:keepNext w:val="0"/>
              <w:rPr>
                <w:sz w:val="16"/>
                <w:lang w:eastAsia="ja-JP"/>
              </w:rPr>
            </w:pPr>
          </w:p>
        </w:tc>
      </w:tr>
      <w:tr w:rsidR="00FD4D86"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FD4D86" w:rsidRPr="00DF6DD6" w:rsidRDefault="00FD4D86" w:rsidP="00FD4D86">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FD4D86" w:rsidRPr="00DF6DD6" w:rsidRDefault="00FD4D86" w:rsidP="00FD4D86">
            <w:pPr>
              <w:pStyle w:val="TAC"/>
              <w:keepNext w:val="0"/>
              <w:rPr>
                <w:sz w:val="16"/>
                <w:lang w:eastAsia="ja-JP"/>
              </w:rPr>
            </w:pPr>
            <w:r w:rsidRPr="00DF6DD6">
              <w:rPr>
                <w:rFonts w:eastAsia="PMingLiU"/>
                <w:sz w:val="16"/>
                <w:lang w:eastAsia="ko-KR"/>
              </w:rPr>
              <w:t>5</w:t>
            </w:r>
          </w:p>
        </w:tc>
      </w:tr>
      <w:tr w:rsidR="00FD4D86"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FD4D86" w:rsidRPr="00DF6DD6" w:rsidRDefault="00FD4D86" w:rsidP="00FD4D86">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FD4D86" w:rsidRPr="00DF6DD6" w:rsidRDefault="00FD4D86" w:rsidP="00FD4D86">
            <w:pPr>
              <w:pStyle w:val="TAC"/>
              <w:keepNext w:val="0"/>
              <w:rPr>
                <w:sz w:val="16"/>
                <w:lang w:eastAsia="ja-JP"/>
              </w:rPr>
            </w:pPr>
            <w:r w:rsidRPr="00DF6DD6">
              <w:rPr>
                <w:rFonts w:eastAsia="PMingLiU"/>
                <w:sz w:val="16"/>
                <w:lang w:eastAsia="ko-KR"/>
              </w:rPr>
              <w:t>2</w:t>
            </w:r>
          </w:p>
        </w:tc>
      </w:tr>
      <w:tr w:rsidR="00FD4D86"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FD4D86" w:rsidRPr="00DF6DD6" w:rsidRDefault="00FD4D86" w:rsidP="00FD4D86">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FD4D86" w:rsidRPr="00DF6DD6" w:rsidRDefault="00FD4D86" w:rsidP="00FD4D86">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FD4D86" w:rsidRPr="00DF6DD6" w:rsidRDefault="00FD4D86" w:rsidP="00FD4D86">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FD4D86" w:rsidRPr="00DF6DD6" w:rsidRDefault="00FD4D86" w:rsidP="00FD4D86">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FD4D86" w:rsidRPr="00DF6DD6" w:rsidRDefault="00FD4D86" w:rsidP="00FD4D86">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FD4D86" w:rsidRPr="00DF6DD6" w:rsidRDefault="00FD4D86" w:rsidP="00FD4D86">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FD4D86" w:rsidRPr="00DF6DD6" w:rsidRDefault="00FD4D86" w:rsidP="00FD4D86">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FD4D86" w:rsidRPr="00DF6DD6" w:rsidRDefault="00FD4D86" w:rsidP="00FD4D86">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FD4D86" w:rsidRPr="00DF6DD6" w:rsidRDefault="00FD4D86" w:rsidP="00FD4D86">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FD4D86" w:rsidRPr="00DF6DD6" w:rsidRDefault="00FD4D86" w:rsidP="00FD4D86">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D4D86"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FD4D86" w:rsidRPr="00544E78" w:rsidRDefault="00FD4D86" w:rsidP="00FD4D86">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36762E0" w14:textId="350671DB" w:rsidR="00FD4D86" w:rsidRPr="00DF6DD6" w:rsidRDefault="00FD4D86" w:rsidP="00FD4D86">
            <w:pPr>
              <w:pStyle w:val="TAL"/>
              <w:keepNext w:val="0"/>
              <w:rPr>
                <w:sz w:val="16"/>
                <w:lang w:val="sv-SE" w:eastAsia="ja-JP"/>
              </w:rPr>
            </w:pPr>
            <w:r w:rsidRPr="00DF6DD6">
              <w:rPr>
                <w:sz w:val="16"/>
                <w:lang w:val="sv-SE" w:eastAsia="ko-KR"/>
              </w:rPr>
              <w:t xml:space="preserve">NR band </w:t>
            </w:r>
            <w:r w:rsidR="00974F50">
              <w:rPr>
                <w:sz w:val="16"/>
                <w:lang w:val="sv-SE" w:eastAsia="ko-KR"/>
              </w:rPr>
              <w:t xml:space="preserve">n77, </w:t>
            </w:r>
            <w:r w:rsidRPr="00DF6DD6">
              <w:rPr>
                <w:sz w:val="16"/>
                <w:lang w:val="sv-SE" w:eastAsia="ko-KR"/>
              </w:rPr>
              <w:t>n78</w:t>
            </w:r>
            <w:r w:rsidR="00974F50">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7049085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FD4D86" w:rsidRPr="00DF6DD6" w:rsidRDefault="00FD4D86" w:rsidP="00FD4D86">
            <w:pPr>
              <w:pStyle w:val="TAC"/>
              <w:keepNext w:val="0"/>
              <w:rPr>
                <w:sz w:val="16"/>
                <w:lang w:eastAsia="ja-JP"/>
              </w:rPr>
            </w:pPr>
            <w:r w:rsidRPr="00DF6DD6">
              <w:rPr>
                <w:sz w:val="16"/>
              </w:rPr>
              <w:t>2</w:t>
            </w:r>
          </w:p>
        </w:tc>
      </w:tr>
      <w:tr w:rsidR="00FD4D86"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42547391" w:rsidR="00FD4D86" w:rsidRPr="00DF6DD6" w:rsidRDefault="00FD4D86" w:rsidP="00FD4D86">
            <w:pPr>
              <w:pStyle w:val="TAC"/>
              <w:keepNext w:val="0"/>
              <w:rPr>
                <w:sz w:val="16"/>
                <w:lang w:eastAsia="ja-JP"/>
              </w:rPr>
            </w:pPr>
            <w:r w:rsidRPr="00DF6DD6">
              <w:rPr>
                <w:sz w:val="16"/>
              </w:rPr>
              <w:t xml:space="preserve">9, </w:t>
            </w:r>
            <w:r w:rsidRPr="00DF6DD6">
              <w:rPr>
                <w:sz w:val="16"/>
                <w:lang w:eastAsia="ja-JP"/>
              </w:rPr>
              <w:t>1</w:t>
            </w:r>
            <w:r w:rsidR="00974F50">
              <w:rPr>
                <w:sz w:val="16"/>
                <w:lang w:eastAsia="ja-JP"/>
              </w:rPr>
              <w:t>1</w:t>
            </w:r>
          </w:p>
        </w:tc>
      </w:tr>
      <w:tr w:rsidR="00FD4D86"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CA823A8" w:rsidR="00FD4D86" w:rsidRPr="00DF6DD6" w:rsidRDefault="00FD4D86" w:rsidP="00FD4D86">
            <w:pPr>
              <w:pStyle w:val="TAL"/>
              <w:keepNext w:val="0"/>
              <w:rPr>
                <w:sz w:val="16"/>
                <w:lang w:val="sv-SE"/>
              </w:rPr>
            </w:pPr>
            <w:r w:rsidRPr="00DF6DD6">
              <w:rPr>
                <w:sz w:val="16"/>
                <w:lang w:val="sv-SE"/>
              </w:rPr>
              <w:t xml:space="preserve">E-UTRA Band 5, 7, 8, </w:t>
            </w:r>
            <w:r w:rsidR="00974F50">
              <w:rPr>
                <w:sz w:val="16"/>
                <w:lang w:val="sv-SE"/>
              </w:rPr>
              <w:t xml:space="preserve">18, 19, </w:t>
            </w:r>
            <w:r w:rsidRPr="00DF6DD6">
              <w:rPr>
                <w:sz w:val="16"/>
                <w:lang w:val="sv-SE"/>
              </w:rPr>
              <w:t>20, 26, 27, 31, 34, 38, 40, 41, 72</w:t>
            </w:r>
          </w:p>
          <w:p w14:paraId="6E1DCE6C" w14:textId="3C5AB5A4" w:rsidR="00FD4D86" w:rsidRPr="00DF6DD6" w:rsidRDefault="00FD4D86" w:rsidP="00FD4D86">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FD4D86" w:rsidRPr="00DF6DD6" w:rsidRDefault="00FD4D86" w:rsidP="00FD4D86">
            <w:pPr>
              <w:pStyle w:val="TAC"/>
              <w:keepNext w:val="0"/>
              <w:rPr>
                <w:sz w:val="16"/>
                <w:lang w:eastAsia="ja-JP"/>
              </w:rPr>
            </w:pPr>
          </w:p>
        </w:tc>
      </w:tr>
      <w:tr w:rsidR="00FD4D86"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3CE26BA0" w:rsidR="00FD4D86" w:rsidRPr="00DF6DD6" w:rsidRDefault="00FD4D86" w:rsidP="00FD4D86">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1251425"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5547ACD2" w:rsidR="00FD4D86" w:rsidRPr="00DF6DD6" w:rsidRDefault="00974F50" w:rsidP="00FD4D86">
            <w:pPr>
              <w:pStyle w:val="TAC"/>
              <w:keepNext w:val="0"/>
              <w:rPr>
                <w:sz w:val="16"/>
                <w:lang w:eastAsia="ja-JP"/>
              </w:rPr>
            </w:pPr>
            <w:r>
              <w:rPr>
                <w:sz w:val="16"/>
              </w:rPr>
              <w:t xml:space="preserve">9, </w:t>
            </w:r>
            <w:r w:rsidR="00FD4D86" w:rsidRPr="00DF6DD6">
              <w:rPr>
                <w:sz w:val="16"/>
              </w:rPr>
              <w:t>1</w:t>
            </w:r>
            <w:r>
              <w:rPr>
                <w:sz w:val="16"/>
              </w:rPr>
              <w:t>0</w:t>
            </w:r>
          </w:p>
        </w:tc>
      </w:tr>
      <w:tr w:rsidR="00FD4D86"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FD4D86" w:rsidRPr="00DF6DD6" w:rsidRDefault="00FD4D86" w:rsidP="00FD4D86">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FD4D86" w:rsidRPr="00DF6DD6" w:rsidRDefault="00FD4D86" w:rsidP="00FD4D86">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FD4D86" w:rsidRPr="00DF6DD6" w:rsidRDefault="00FD4D86" w:rsidP="00FD4D86">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FD4D86" w:rsidRPr="00DF6DD6" w:rsidRDefault="00FD4D86" w:rsidP="00FD4D86">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FD4D86" w:rsidRPr="00DF6DD6" w:rsidRDefault="00FD4D86" w:rsidP="00FD4D86">
            <w:pPr>
              <w:pStyle w:val="TAC"/>
              <w:keepNext w:val="0"/>
              <w:rPr>
                <w:rFonts w:eastAsia="PMingLiU"/>
                <w:sz w:val="16"/>
                <w:lang w:eastAsia="ko-KR"/>
              </w:rPr>
            </w:pPr>
            <w:r w:rsidRPr="00DF6DD6">
              <w:rPr>
                <w:sz w:val="16"/>
              </w:rPr>
              <w:t>13</w:t>
            </w:r>
          </w:p>
        </w:tc>
      </w:tr>
      <w:tr w:rsidR="00FD4D86"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FD4D86" w:rsidRPr="00DF6DD6" w:rsidRDefault="00FD4D86" w:rsidP="00FD4D86">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FD4D86" w:rsidRPr="00DF6DD6" w:rsidRDefault="00FD4D86" w:rsidP="00FD4D86">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FD4D86" w:rsidRPr="00DF6DD6" w:rsidRDefault="00FD4D86" w:rsidP="00FD4D86">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FD4D86" w:rsidRPr="00DF6DD6" w:rsidRDefault="00FD4D86" w:rsidP="00FD4D86">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FD4D86" w:rsidRPr="00DF6DD6" w:rsidRDefault="00FD4D86" w:rsidP="00FD4D86">
            <w:pPr>
              <w:pStyle w:val="TAC"/>
              <w:keepNext w:val="0"/>
              <w:rPr>
                <w:sz w:val="16"/>
                <w:lang w:eastAsia="ja-JP"/>
              </w:rPr>
            </w:pPr>
            <w:r w:rsidRPr="00DF6DD6">
              <w:rPr>
                <w:sz w:val="16"/>
                <w:lang w:eastAsia="ja-JP"/>
              </w:rPr>
              <w:t>14</w:t>
            </w:r>
          </w:p>
        </w:tc>
      </w:tr>
      <w:tr w:rsidR="00FD4D86"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FD4D86" w:rsidRPr="00DF6DD6" w:rsidRDefault="00FD4D86" w:rsidP="00FD4D86">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FD4D86" w:rsidRPr="00DF6DD6" w:rsidRDefault="00FD4D86" w:rsidP="00FD4D86">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FD4D86" w:rsidRPr="00DF6DD6" w:rsidRDefault="00FD4D86" w:rsidP="00FD4D86">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FD4D86" w:rsidRPr="00DF6DD6" w:rsidRDefault="00FD4D86" w:rsidP="00FD4D86">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FD4D86" w:rsidRPr="00DF6DD6" w:rsidRDefault="00FD4D86" w:rsidP="00FD4D86">
            <w:pPr>
              <w:pStyle w:val="TAC"/>
              <w:keepNext w:val="0"/>
              <w:rPr>
                <w:rFonts w:eastAsia="PMingLiU"/>
                <w:sz w:val="16"/>
                <w:lang w:eastAsia="ko-KR"/>
              </w:rPr>
            </w:pPr>
            <w:r w:rsidRPr="00DF6DD6">
              <w:rPr>
                <w:sz w:val="16"/>
                <w:lang w:eastAsia="ja-JP"/>
              </w:rPr>
              <w:t>5</w:t>
            </w:r>
          </w:p>
        </w:tc>
      </w:tr>
      <w:tr w:rsidR="00FD4D86"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FD4D86" w:rsidRPr="00DF6DD6" w:rsidRDefault="00FD4D86" w:rsidP="00FD4D86">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FD4D86" w:rsidRPr="00DF6DD6" w:rsidRDefault="00FD4D86" w:rsidP="00FD4D86">
            <w:pPr>
              <w:pStyle w:val="TAC"/>
              <w:keepNext w:val="0"/>
              <w:rPr>
                <w:sz w:val="16"/>
                <w:lang w:eastAsia="ja-JP"/>
              </w:rPr>
            </w:pPr>
          </w:p>
        </w:tc>
      </w:tr>
      <w:tr w:rsidR="00FD4D86"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FD4D86" w:rsidRPr="00DF6DD6" w:rsidRDefault="00FD4D86" w:rsidP="00FD4D86">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FD4D86" w:rsidRPr="00DF6DD6" w:rsidRDefault="00FD4D86" w:rsidP="00FD4D86">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FD4D86" w:rsidRPr="00DF6DD6" w:rsidRDefault="00FD4D86" w:rsidP="00FD4D86">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FD4D86" w:rsidRPr="00DF6DD6" w:rsidRDefault="00FD4D86" w:rsidP="00FD4D86">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FD4D86" w:rsidRPr="00DF6DD6" w:rsidRDefault="00FD4D86" w:rsidP="00FD4D86">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893C2F" w:rsidRPr="00DF6DD6" w14:paraId="4B5E65D0"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4ACC9A89" w14:textId="3B31D256" w:rsidR="00893C2F" w:rsidRPr="00DF6DD6" w:rsidRDefault="00893C2F" w:rsidP="00FD4D86">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67A0D1D9" w:rsidR="00893C2F" w:rsidRPr="00DF6DD6" w:rsidRDefault="00893C2F" w:rsidP="00FD4D86">
            <w:pPr>
              <w:pStyle w:val="TAL"/>
              <w:keepNext w:val="0"/>
              <w:rPr>
                <w:sz w:val="16"/>
                <w:lang w:eastAsia="ja-JP"/>
              </w:rPr>
            </w:pPr>
            <w:r w:rsidRPr="00DF6DD6">
              <w:rPr>
                <w:sz w:val="16"/>
                <w:szCs w:val="16"/>
                <w:lang w:val="sv-SE" w:eastAsia="ja-JP"/>
              </w:rPr>
              <w:t>E-UTRA Band 1, 5, 7, 8,</w:t>
            </w:r>
            <w:r>
              <w:rPr>
                <w:sz w:val="16"/>
                <w:szCs w:val="16"/>
                <w:lang w:val="sv-SE" w:eastAsia="ja-JP"/>
              </w:rPr>
              <w:t xml:space="preserve"> 11, 18, 19,</w:t>
            </w:r>
            <w:r w:rsidRPr="00DF6DD6">
              <w:rPr>
                <w:sz w:val="16"/>
                <w:szCs w:val="16"/>
                <w:lang w:val="sv-SE" w:eastAsia="ja-JP"/>
              </w:rPr>
              <w:t xml:space="preserve"> 20,</w:t>
            </w:r>
            <w:r>
              <w:rPr>
                <w:sz w:val="16"/>
                <w:szCs w:val="16"/>
                <w:lang w:val="sv-SE" w:eastAsia="ja-JP"/>
              </w:rPr>
              <w:t xml:space="preserve"> 21,</w:t>
            </w:r>
            <w:r w:rsidRPr="00DF6DD6">
              <w:rPr>
                <w:sz w:val="16"/>
                <w:szCs w:val="16"/>
                <w:lang w:val="sv-SE" w:eastAsia="ja-JP"/>
              </w:rPr>
              <w:t xml:space="preserve"> 26, 27, 28, 31, 32, 33, 34, 38, 39, 41, 43, 44. 45, 50, 51, 65, 67, 68, 69, 72, 73,</w:t>
            </w:r>
            <w:r>
              <w:rPr>
                <w:sz w:val="16"/>
                <w:szCs w:val="16"/>
                <w:lang w:val="sv-SE" w:eastAsia="ja-JP"/>
              </w:rPr>
              <w:t xml:space="preserve"> 74,</w:t>
            </w:r>
            <w:r w:rsidRPr="00DF6DD6">
              <w:rPr>
                <w:sz w:val="16"/>
                <w:szCs w:val="16"/>
                <w:lang w:val="sv-SE" w:eastAsia="ja-JP"/>
              </w:rPr>
              <w:t xml:space="preserve">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893C2F" w:rsidRPr="00DF6DD6" w:rsidRDefault="00893C2F"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893C2F" w:rsidRPr="00DF6DD6" w:rsidRDefault="00893C2F"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893C2F" w:rsidRPr="00DF6DD6" w:rsidRDefault="00893C2F"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893C2F" w:rsidRPr="00DF6DD6" w:rsidRDefault="00893C2F" w:rsidP="00FD4D86">
            <w:pPr>
              <w:pStyle w:val="TAC"/>
              <w:keepNext w:val="0"/>
              <w:rPr>
                <w:sz w:val="16"/>
                <w:lang w:eastAsia="ja-JP"/>
              </w:rPr>
            </w:pPr>
          </w:p>
        </w:tc>
      </w:tr>
      <w:tr w:rsidR="00893C2F" w:rsidRPr="00DF6DD6" w14:paraId="04D41A5C" w14:textId="77777777" w:rsidTr="002120BF">
        <w:trPr>
          <w:trHeight w:val="188"/>
          <w:jc w:val="center"/>
        </w:trPr>
        <w:tc>
          <w:tcPr>
            <w:tcW w:w="1632" w:type="dxa"/>
            <w:vMerge/>
            <w:tcBorders>
              <w:left w:val="single" w:sz="4" w:space="0" w:color="auto"/>
              <w:right w:val="single" w:sz="4" w:space="0" w:color="auto"/>
            </w:tcBorders>
          </w:tcPr>
          <w:p w14:paraId="7F74C2B0"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893C2F" w:rsidRPr="00DF6DD6" w:rsidRDefault="00893C2F"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893C2F" w:rsidRPr="00DF6DD6" w:rsidRDefault="00893C2F"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893C2F" w:rsidRPr="00DF6DD6" w:rsidRDefault="00893C2F"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893C2F" w:rsidRPr="00DF6DD6" w:rsidRDefault="00893C2F"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893C2F" w:rsidRPr="00DF6DD6" w:rsidRDefault="00893C2F"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893C2F" w:rsidRPr="00DF6DD6" w:rsidRDefault="00893C2F" w:rsidP="00FD4D86">
            <w:pPr>
              <w:pStyle w:val="TAC"/>
              <w:keepNext w:val="0"/>
              <w:rPr>
                <w:sz w:val="16"/>
                <w:lang w:eastAsia="ja-JP"/>
              </w:rPr>
            </w:pPr>
            <w:r w:rsidRPr="00DF6DD6">
              <w:rPr>
                <w:sz w:val="16"/>
                <w:szCs w:val="16"/>
                <w:lang w:val="en-US" w:eastAsia="zh-CN"/>
              </w:rPr>
              <w:t>5</w:t>
            </w:r>
          </w:p>
        </w:tc>
      </w:tr>
      <w:tr w:rsidR="00893C2F" w:rsidRPr="00DF6DD6" w14:paraId="2FAFBBBC" w14:textId="77777777" w:rsidTr="002120BF">
        <w:trPr>
          <w:trHeight w:val="188"/>
          <w:jc w:val="center"/>
        </w:trPr>
        <w:tc>
          <w:tcPr>
            <w:tcW w:w="1632" w:type="dxa"/>
            <w:vMerge/>
            <w:tcBorders>
              <w:left w:val="single" w:sz="4" w:space="0" w:color="auto"/>
              <w:right w:val="single" w:sz="4" w:space="0" w:color="auto"/>
            </w:tcBorders>
          </w:tcPr>
          <w:p w14:paraId="5803E4C8"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D6DC34" w14:textId="77777777" w:rsidR="00893C2F" w:rsidRDefault="00893C2F" w:rsidP="00893C2F">
            <w:pPr>
              <w:pStyle w:val="TAL"/>
              <w:keepNext w:val="0"/>
              <w:rPr>
                <w:sz w:val="16"/>
                <w:szCs w:val="16"/>
                <w:lang w:val="sv-SE" w:eastAsia="ja-JP"/>
              </w:rPr>
            </w:pPr>
            <w:r w:rsidRPr="00DF6DD6">
              <w:rPr>
                <w:sz w:val="16"/>
                <w:szCs w:val="16"/>
                <w:lang w:val="sv-SE" w:eastAsia="ja-JP"/>
              </w:rPr>
              <w:t>E-UTRA Band 22, 42, 52</w:t>
            </w:r>
          </w:p>
          <w:p w14:paraId="286CB0B0" w14:textId="14CAB42C" w:rsidR="00893C2F" w:rsidRPr="00DF6DD6" w:rsidRDefault="00893C2F" w:rsidP="00893C2F">
            <w:pPr>
              <w:pStyle w:val="TAL"/>
              <w:keepNext w:val="0"/>
              <w:rPr>
                <w:sz w:val="16"/>
                <w:lang w:val="en-US"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6CC31638" w14:textId="77777777" w:rsidR="00893C2F" w:rsidRPr="00DF6DD6" w:rsidRDefault="00893C2F"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893C2F" w:rsidRPr="00DF6DD6" w:rsidRDefault="00893C2F" w:rsidP="00FD4D86">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893C2F" w:rsidRPr="00DF6DD6" w:rsidRDefault="00893C2F"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893C2F" w:rsidRPr="00DF6DD6" w:rsidRDefault="00893C2F"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893C2F" w:rsidRPr="00DF6DD6" w:rsidRDefault="00893C2F"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893C2F" w:rsidRPr="00DF6DD6" w:rsidRDefault="00893C2F" w:rsidP="00FD4D86">
            <w:pPr>
              <w:pStyle w:val="TAC"/>
              <w:keepNext w:val="0"/>
              <w:rPr>
                <w:sz w:val="16"/>
                <w:lang w:val="en-US" w:eastAsia="ja-JP"/>
              </w:rPr>
            </w:pPr>
            <w:r w:rsidRPr="00DF6DD6">
              <w:rPr>
                <w:sz w:val="16"/>
                <w:szCs w:val="16"/>
                <w:lang w:val="en-US" w:eastAsia="zh-CN"/>
              </w:rPr>
              <w:t>2</w:t>
            </w:r>
          </w:p>
        </w:tc>
      </w:tr>
      <w:tr w:rsidR="00893C2F" w:rsidRPr="00DF6DD6" w14:paraId="7D41F48C"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1B56BE4F" w14:textId="77777777" w:rsidR="00893C2F" w:rsidRPr="00DF6DD6" w:rsidRDefault="00893C2F" w:rsidP="00893C2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F9BB6" w14:textId="0F783A5B"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C958C1A" w14:textId="1263702E" w:rsidR="00893C2F" w:rsidRPr="00DF6DD6" w:rsidRDefault="00893C2F" w:rsidP="00893C2F">
            <w:pPr>
              <w:pStyle w:val="TAC"/>
              <w:keepNext w:val="0"/>
              <w:rPr>
                <w:rFonts w:eastAsia="Yu Mincho"/>
                <w:sz w:val="16"/>
                <w:szCs w:val="16"/>
                <w:lang w:val="en-US"/>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02CAC5E" w14:textId="0BD35441" w:rsidR="00893C2F" w:rsidRPr="00DF6DD6" w:rsidRDefault="00893C2F" w:rsidP="00893C2F">
            <w:pPr>
              <w:pStyle w:val="TAC"/>
              <w:keepNext w:val="0"/>
              <w:rPr>
                <w:rFonts w:eastAsia="Yu Mincho"/>
                <w:sz w:val="16"/>
                <w:szCs w:val="16"/>
                <w:lang w:val="en-US"/>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CDD73B4" w14:textId="4553F64A" w:rsidR="00893C2F" w:rsidRPr="00DF6DD6" w:rsidRDefault="00893C2F" w:rsidP="00893C2F">
            <w:pPr>
              <w:pStyle w:val="TAC"/>
              <w:keepNext w:val="0"/>
              <w:rPr>
                <w:rFonts w:eastAsia="Yu Mincho"/>
                <w:sz w:val="16"/>
                <w:szCs w:val="16"/>
                <w:lang w:val="en-US"/>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ACAD69" w14:textId="411C42F5" w:rsidR="00893C2F" w:rsidRPr="00DF6DD6" w:rsidRDefault="00893C2F" w:rsidP="00893C2F">
            <w:pPr>
              <w:pStyle w:val="TAC"/>
              <w:keepNext w:val="0"/>
              <w:rPr>
                <w:sz w:val="16"/>
                <w:szCs w:val="16"/>
                <w:lang w:val="en-US" w:eastAsia="zh-CN"/>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857A13" w14:textId="7441952E" w:rsidR="00893C2F" w:rsidRPr="00DF6DD6" w:rsidRDefault="00893C2F" w:rsidP="00893C2F">
            <w:pPr>
              <w:pStyle w:val="TAC"/>
              <w:keepNext w:val="0"/>
              <w:rPr>
                <w:sz w:val="16"/>
                <w:szCs w:val="16"/>
                <w:lang w:val="en-US" w:eastAsia="zh-CN"/>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0A8F814" w14:textId="1305004C" w:rsidR="00893C2F" w:rsidRPr="00DF6DD6" w:rsidRDefault="00893C2F" w:rsidP="00893C2F">
            <w:pPr>
              <w:pStyle w:val="TAC"/>
              <w:keepNext w:val="0"/>
              <w:rPr>
                <w:sz w:val="16"/>
                <w:szCs w:val="16"/>
                <w:lang w:val="en-US" w:eastAsia="zh-CN"/>
              </w:rPr>
            </w:pPr>
            <w:r w:rsidRPr="00DF6DD6">
              <w:rPr>
                <w:sz w:val="16"/>
                <w:lang w:eastAsia="ja-JP"/>
              </w:rPr>
              <w:t>3</w:t>
            </w:r>
          </w:p>
        </w:tc>
      </w:tr>
      <w:tr w:rsidR="00FD4D86"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FD4D86" w:rsidRPr="00DF6DD6" w:rsidRDefault="00FD4D86" w:rsidP="00FD4D86">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22FCA992" w:rsidR="00FD4D86" w:rsidRPr="00DF6DD6" w:rsidRDefault="00FD4D86" w:rsidP="00FD4D86">
            <w:pPr>
              <w:pStyle w:val="TAL"/>
              <w:keepNext w:val="0"/>
              <w:rPr>
                <w:sz w:val="16"/>
                <w:lang w:eastAsia="ja-JP"/>
              </w:rPr>
            </w:pPr>
            <w:r w:rsidRPr="00DF6DD6">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tcPr>
          <w:p w14:paraId="2234634C"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FD4D86" w:rsidRPr="00DF6DD6" w:rsidRDefault="00FD4D86" w:rsidP="00FD4D86">
            <w:pPr>
              <w:pStyle w:val="TAC"/>
              <w:keepNext w:val="0"/>
              <w:rPr>
                <w:sz w:val="16"/>
                <w:lang w:eastAsia="ja-JP"/>
              </w:rPr>
            </w:pPr>
          </w:p>
        </w:tc>
      </w:tr>
      <w:tr w:rsidR="00FD4D86"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0EA90F97" w:rsidR="00FD4D86" w:rsidRPr="00DF6DD6" w:rsidRDefault="00FD4D86" w:rsidP="00FD4D86">
            <w:pPr>
              <w:pStyle w:val="TAL"/>
              <w:keepNext w:val="0"/>
              <w:rPr>
                <w:sz w:val="16"/>
                <w:lang w:eastAsia="ja-JP"/>
              </w:rPr>
            </w:pPr>
            <w:r w:rsidRPr="00DF6DD6">
              <w:rPr>
                <w:sz w:val="16"/>
                <w:szCs w:val="16"/>
                <w:lang w:val="sv-SE" w:eastAsia="ja-JP"/>
              </w:rPr>
              <w:t xml:space="preserve">E-UTRA Band 1, 5, 6, 22, 26, 30, 34, 36, 40, 41, 42, 43, 44, 46, </w:t>
            </w:r>
            <w:r w:rsidR="00371131">
              <w:rPr>
                <w:sz w:val="16"/>
                <w:szCs w:val="16"/>
                <w:lang w:val="sv-SE" w:eastAsia="ja-JP"/>
              </w:rPr>
              <w:t xml:space="preserve">48, </w:t>
            </w:r>
            <w:r w:rsidRPr="00DF6DD6">
              <w:rPr>
                <w:sz w:val="16"/>
                <w:szCs w:val="16"/>
                <w:lang w:val="sv-SE" w:eastAsia="ja-JP"/>
              </w:rPr>
              <w:t>65, 71</w:t>
            </w:r>
          </w:p>
        </w:tc>
        <w:tc>
          <w:tcPr>
            <w:tcW w:w="934" w:type="dxa"/>
            <w:tcBorders>
              <w:top w:val="single" w:sz="4" w:space="0" w:color="auto"/>
              <w:left w:val="nil"/>
              <w:bottom w:val="single" w:sz="4" w:space="0" w:color="auto"/>
              <w:right w:val="single" w:sz="4" w:space="0" w:color="auto"/>
            </w:tcBorders>
          </w:tcPr>
          <w:p w14:paraId="5825956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FD4D86" w:rsidRPr="00DF6DD6" w:rsidRDefault="00FD4D86" w:rsidP="00FD4D86">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57FED931"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54F5C3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FD4D86" w:rsidRPr="00DF6DD6" w:rsidRDefault="00FD4D86" w:rsidP="00FD4D86">
            <w:pPr>
              <w:pStyle w:val="TAC"/>
              <w:keepNext w:val="0"/>
              <w:rPr>
                <w:sz w:val="16"/>
                <w:lang w:eastAsia="ja-JP"/>
              </w:rPr>
            </w:pPr>
          </w:p>
        </w:tc>
      </w:tr>
      <w:tr w:rsidR="00FD4D86"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FD4D86" w:rsidRPr="00DF6DD6" w:rsidRDefault="00FD4D86" w:rsidP="00FD4D86">
            <w:pPr>
              <w:pStyle w:val="TAC"/>
              <w:keepNext w:val="0"/>
              <w:rPr>
                <w:lang w:eastAsia="ja-JP"/>
              </w:rPr>
            </w:pPr>
            <w:r w:rsidRPr="00DF6DD6">
              <w:rPr>
                <w:lang w:eastAsia="ja-JP"/>
              </w:rPr>
              <w:t>DC_3_n78</w:t>
            </w:r>
          </w:p>
          <w:p w14:paraId="27C488DE" w14:textId="77777777" w:rsidR="00FD4D86" w:rsidRPr="00DF6DD6" w:rsidRDefault="00FD4D86" w:rsidP="00FD4D86">
            <w:pPr>
              <w:pStyle w:val="TAC"/>
              <w:keepNext w:val="0"/>
              <w:rPr>
                <w:lang w:eastAsia="ja-JP"/>
              </w:rPr>
            </w:pPr>
            <w:r w:rsidRPr="00DF6DD6">
              <w:rPr>
                <w:lang w:eastAsia="ja-JP"/>
              </w:rPr>
              <w:t>DC_3_n80_ULSUP-TDM_n78,</w:t>
            </w:r>
          </w:p>
          <w:p w14:paraId="32F56F22" w14:textId="45772749"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B54797" w14:textId="37FE28C4"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188365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FD4D86" w:rsidRPr="00DF6DD6" w:rsidRDefault="00FD4D86" w:rsidP="00FD4D86">
            <w:pPr>
              <w:pStyle w:val="TAC"/>
              <w:keepNext w:val="0"/>
              <w:rPr>
                <w:sz w:val="16"/>
                <w:lang w:eastAsia="ja-JP"/>
              </w:rPr>
            </w:pPr>
          </w:p>
        </w:tc>
      </w:tr>
      <w:tr w:rsidR="00FD4D86"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FD4D86" w:rsidRPr="00DF6DD6" w:rsidRDefault="00FD4D86" w:rsidP="00FD4D86">
            <w:pPr>
              <w:pStyle w:val="TAC"/>
              <w:keepNext w:val="0"/>
              <w:rPr>
                <w:lang w:eastAsia="ja-JP"/>
              </w:rPr>
            </w:pPr>
            <w:r w:rsidRPr="00DF6DD6">
              <w:rPr>
                <w:lang w:eastAsia="ja-JP"/>
              </w:rPr>
              <w:t>DC_3_n79 DC_3_n80_ULSUP-TDM_n79,</w:t>
            </w:r>
          </w:p>
          <w:p w14:paraId="711FFD17" w14:textId="072AE388"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3D59C2" w14:textId="3BA6D8EB" w:rsidR="00FD4D86" w:rsidRPr="00DF6DD6" w:rsidRDefault="00FD4D86" w:rsidP="00FD4D86">
            <w:pPr>
              <w:pStyle w:val="TAL"/>
              <w:keepNext w:val="0"/>
              <w:rPr>
                <w:sz w:val="16"/>
                <w:lang w:eastAsia="ja-JP"/>
              </w:rPr>
            </w:pPr>
            <w:r w:rsidRPr="00DF6DD6">
              <w:rPr>
                <w:sz w:val="16"/>
                <w:lang w:eastAsia="ja-JP"/>
              </w:rPr>
              <w:t>E-UTRA Band 1, 3, 5, 8, 11, 18, 19, 21,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3A951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FD4D86" w:rsidRPr="00DF6DD6" w:rsidRDefault="00FD4D86" w:rsidP="00FD4D86">
            <w:pPr>
              <w:pStyle w:val="TAC"/>
              <w:keepNext w:val="0"/>
              <w:rPr>
                <w:sz w:val="16"/>
                <w:lang w:eastAsia="ja-JP"/>
              </w:rPr>
            </w:pPr>
          </w:p>
        </w:tc>
      </w:tr>
      <w:tr w:rsidR="00FD4D86"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FD4D86" w:rsidRPr="00DF6DD6" w:rsidRDefault="00FD4D86" w:rsidP="00FD4D86">
            <w:pPr>
              <w:pStyle w:val="TAC"/>
              <w:keepNext w:val="0"/>
              <w:rPr>
                <w:sz w:val="16"/>
                <w:lang w:eastAsia="ja-JP"/>
              </w:rPr>
            </w:pPr>
            <w:r w:rsidRPr="00DF6DD6">
              <w:rPr>
                <w:sz w:val="16"/>
              </w:rPr>
              <w:t>2</w:t>
            </w:r>
          </w:p>
        </w:tc>
      </w:tr>
      <w:tr w:rsidR="00FD4D86"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FD4D86" w:rsidRPr="00DF6DD6" w:rsidRDefault="00FD4D86" w:rsidP="00FD4D86">
            <w:pPr>
              <w:pStyle w:val="TAC"/>
              <w:keepNext w:val="0"/>
              <w:rPr>
                <w:sz w:val="16"/>
              </w:rPr>
            </w:pPr>
            <w:r w:rsidRPr="00DF6DD6">
              <w:rPr>
                <w:sz w:val="16"/>
                <w:lang w:eastAsia="ja-JP"/>
              </w:rPr>
              <w:t>3</w:t>
            </w:r>
          </w:p>
        </w:tc>
      </w:tr>
      <w:tr w:rsidR="00FD4D86"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FD4D86" w:rsidRPr="00DF6DD6" w:rsidRDefault="00FD4D86" w:rsidP="00FD4D86">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508FE977" w:rsidR="00FD4D86" w:rsidRPr="00DF6DD6" w:rsidRDefault="00FD4D86" w:rsidP="00FD4D86">
            <w:pPr>
              <w:pStyle w:val="TAL"/>
              <w:keepNext w:val="0"/>
              <w:rPr>
                <w:sz w:val="16"/>
                <w:lang w:eastAsia="ja-JP"/>
              </w:rPr>
            </w:pPr>
            <w:r w:rsidRPr="00DF6DD6">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FD4D86" w:rsidRPr="00DF6DD6" w:rsidRDefault="00FD4D86" w:rsidP="00FD4D86">
            <w:pPr>
              <w:pStyle w:val="TAC"/>
              <w:keepNext w:val="0"/>
              <w:rPr>
                <w:sz w:val="16"/>
                <w:lang w:eastAsia="ja-JP"/>
              </w:rPr>
            </w:pPr>
          </w:p>
        </w:tc>
      </w:tr>
      <w:tr w:rsidR="00FD4D86"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FD4D86" w:rsidRPr="00DF6DD6" w:rsidRDefault="00FD4D86" w:rsidP="00FD4D86">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2B0A7B5F" w:rsidR="00FD4D86" w:rsidRPr="00DF6DD6" w:rsidRDefault="00FD4D86" w:rsidP="00FD4D86">
            <w:pPr>
              <w:pStyle w:val="TAL"/>
              <w:keepNext w:val="0"/>
              <w:rPr>
                <w:sz w:val="16"/>
                <w:lang w:eastAsia="ja-JP"/>
              </w:rPr>
            </w:pPr>
            <w:r w:rsidRPr="00DF6DD6">
              <w:rPr>
                <w:sz w:val="16"/>
                <w:lang w:eastAsia="ja-JP"/>
              </w:rPr>
              <w:t xml:space="preserve">E-UTRA Band </w:t>
            </w:r>
            <w:r w:rsidR="00371131">
              <w:rPr>
                <w:sz w:val="16"/>
                <w:lang w:eastAsia="ja-JP"/>
              </w:rPr>
              <w:t xml:space="preserve">22, 38, </w:t>
            </w:r>
            <w:r w:rsidRPr="00DF6DD6">
              <w:rPr>
                <w:sz w:val="16"/>
                <w:lang w:eastAsia="ja-JP"/>
              </w:rPr>
              <w:t>42</w:t>
            </w:r>
            <w:r w:rsidR="00371131">
              <w:rPr>
                <w:sz w:val="16"/>
                <w:lang w:eastAsia="ja-JP"/>
              </w:rPr>
              <w:t>, 69</w:t>
            </w:r>
          </w:p>
        </w:tc>
        <w:tc>
          <w:tcPr>
            <w:tcW w:w="934" w:type="dxa"/>
            <w:tcBorders>
              <w:top w:val="single" w:sz="4" w:space="0" w:color="auto"/>
              <w:left w:val="nil"/>
              <w:bottom w:val="single" w:sz="4" w:space="0" w:color="auto"/>
              <w:right w:val="single" w:sz="4" w:space="0" w:color="auto"/>
            </w:tcBorders>
            <w:vAlign w:val="center"/>
          </w:tcPr>
          <w:p w14:paraId="3E3F027B"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FD4D86" w:rsidRPr="00DF6DD6" w:rsidRDefault="00FD4D86" w:rsidP="00FD4D86">
            <w:pPr>
              <w:pStyle w:val="TAC"/>
              <w:keepNext w:val="0"/>
              <w:rPr>
                <w:sz w:val="16"/>
                <w:lang w:eastAsia="ja-JP"/>
              </w:rPr>
            </w:pPr>
            <w:r w:rsidRPr="00DF6DD6">
              <w:rPr>
                <w:sz w:val="16"/>
              </w:rPr>
              <w:t>2</w:t>
            </w:r>
          </w:p>
        </w:tc>
      </w:tr>
      <w:tr w:rsidR="00893C2F" w:rsidRPr="00DF6DD6" w14:paraId="5999A38C"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0A30B22E" w14:textId="6ABCD6E5" w:rsidR="00893C2F" w:rsidRPr="00DF6DD6" w:rsidRDefault="00893C2F" w:rsidP="00FD4D86">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2BEF22C4" w:rsidR="00893C2F" w:rsidRPr="00DF6DD6" w:rsidRDefault="00893C2F" w:rsidP="00FD4D86">
            <w:pPr>
              <w:pStyle w:val="TAL"/>
              <w:keepNext w:val="0"/>
              <w:rPr>
                <w:sz w:val="16"/>
                <w:lang w:eastAsia="ja-JP"/>
              </w:rPr>
            </w:pPr>
            <w:r w:rsidRPr="00DF6DD6">
              <w:rPr>
                <w:sz w:val="16"/>
                <w:szCs w:val="16"/>
                <w:lang w:val="sv-SE" w:eastAsia="ja-JP"/>
              </w:rPr>
              <w:t>E-UTRA Band 1, 3, 5, 7, 8,</w:t>
            </w:r>
            <w:r>
              <w:rPr>
                <w:sz w:val="16"/>
                <w:szCs w:val="16"/>
                <w:lang w:val="sv-SE" w:eastAsia="ja-JP"/>
              </w:rPr>
              <w:t xml:space="preserve"> 11, 18, 19, 21,</w:t>
            </w:r>
            <w:r w:rsidRPr="00DF6DD6">
              <w:rPr>
                <w:sz w:val="16"/>
                <w:szCs w:val="16"/>
                <w:lang w:val="sv-SE" w:eastAsia="ja-JP"/>
              </w:rPr>
              <w:t xml:space="preserve"> 28, 31, 34, 38, 42, 43, 45, 65, 73</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1C22D4B5"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893C2F" w:rsidRPr="00DF6DD6" w:rsidRDefault="00893C2F"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893C2F" w:rsidRPr="00DF6DD6" w:rsidRDefault="00893C2F" w:rsidP="00FD4D86">
            <w:pPr>
              <w:pStyle w:val="TAC"/>
              <w:keepNext w:val="0"/>
              <w:rPr>
                <w:sz w:val="16"/>
                <w:lang w:eastAsia="ja-JP"/>
              </w:rPr>
            </w:pPr>
          </w:p>
        </w:tc>
      </w:tr>
      <w:tr w:rsidR="00893C2F" w:rsidRPr="00DF6DD6" w14:paraId="0C575A13" w14:textId="77777777" w:rsidTr="002120BF">
        <w:trPr>
          <w:trHeight w:val="188"/>
          <w:jc w:val="center"/>
        </w:trPr>
        <w:tc>
          <w:tcPr>
            <w:tcW w:w="1632" w:type="dxa"/>
            <w:vMerge/>
            <w:tcBorders>
              <w:left w:val="single" w:sz="4" w:space="0" w:color="auto"/>
              <w:right w:val="single" w:sz="4" w:space="0" w:color="auto"/>
            </w:tcBorders>
          </w:tcPr>
          <w:p w14:paraId="762414D6"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893C2F" w:rsidRPr="00DF6DD6" w:rsidRDefault="00893C2F" w:rsidP="00FD4D86">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893C2F" w:rsidRPr="00DF6DD6" w:rsidRDefault="00893C2F" w:rsidP="00FD4D86">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893C2F" w:rsidRPr="00DF6DD6" w:rsidRDefault="00893C2F" w:rsidP="00FD4D86">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893C2F" w:rsidRPr="00DF6DD6" w:rsidRDefault="00893C2F" w:rsidP="00FD4D86">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893C2F" w:rsidRPr="00DF6DD6" w:rsidRDefault="00893C2F" w:rsidP="00FD4D86">
            <w:pPr>
              <w:pStyle w:val="TAC"/>
              <w:keepNext w:val="0"/>
              <w:rPr>
                <w:sz w:val="16"/>
                <w:lang w:eastAsia="ja-JP"/>
              </w:rPr>
            </w:pPr>
          </w:p>
        </w:tc>
      </w:tr>
      <w:tr w:rsidR="00893C2F" w:rsidRPr="00DF6DD6" w14:paraId="5D0AA576" w14:textId="77777777" w:rsidTr="002120BF">
        <w:trPr>
          <w:trHeight w:val="188"/>
          <w:jc w:val="center"/>
        </w:trPr>
        <w:tc>
          <w:tcPr>
            <w:tcW w:w="1632" w:type="dxa"/>
            <w:vMerge/>
            <w:tcBorders>
              <w:left w:val="single" w:sz="4" w:space="0" w:color="auto"/>
              <w:right w:val="single" w:sz="4" w:space="0" w:color="auto"/>
            </w:tcBorders>
          </w:tcPr>
          <w:p w14:paraId="0E274AF8"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4AA2DA" w14:textId="77777777" w:rsidR="00893C2F" w:rsidRDefault="00893C2F" w:rsidP="00893C2F">
            <w:pPr>
              <w:pStyle w:val="TAL"/>
              <w:keepNext w:val="0"/>
              <w:rPr>
                <w:sz w:val="16"/>
                <w:szCs w:val="16"/>
                <w:lang w:val="sv-SE" w:eastAsia="ja-JP"/>
              </w:rPr>
            </w:pPr>
            <w:r w:rsidRPr="00DF6DD6">
              <w:rPr>
                <w:sz w:val="16"/>
                <w:szCs w:val="16"/>
                <w:lang w:val="sv-SE" w:eastAsia="ja-JP"/>
              </w:rPr>
              <w:t>E-UTRA Band 41, 52</w:t>
            </w:r>
          </w:p>
          <w:p w14:paraId="1473CB30" w14:textId="2C5667BA" w:rsidR="00893C2F" w:rsidRPr="00DF6DD6" w:rsidRDefault="00893C2F" w:rsidP="00893C2F">
            <w:pPr>
              <w:pStyle w:val="TAL"/>
              <w:keepNext w:val="0"/>
              <w:rPr>
                <w:sz w:val="16"/>
                <w:lang w:val="en-US"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3946A1AB" w14:textId="77777777" w:rsidR="00893C2F" w:rsidRPr="00DF6DD6" w:rsidRDefault="00893C2F" w:rsidP="00FD4D86">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893C2F" w:rsidRPr="00DF6DD6" w:rsidRDefault="00893C2F"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893C2F" w:rsidRPr="00DF6DD6" w:rsidRDefault="00893C2F" w:rsidP="00FD4D86">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893C2F" w:rsidRPr="00DF6DD6" w:rsidRDefault="00893C2F"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893C2F" w:rsidRPr="00DF6DD6" w:rsidRDefault="00893C2F"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2280696D" w:rsidR="00893C2F" w:rsidRPr="00DF6DD6" w:rsidRDefault="00371131" w:rsidP="00FD4D86">
            <w:pPr>
              <w:pStyle w:val="TAC"/>
              <w:keepNext w:val="0"/>
              <w:rPr>
                <w:sz w:val="16"/>
                <w:lang w:val="en-US" w:eastAsia="ja-JP"/>
              </w:rPr>
            </w:pPr>
            <w:r>
              <w:rPr>
                <w:sz w:val="16"/>
                <w:lang w:val="en-US" w:eastAsia="ja-JP"/>
              </w:rPr>
              <w:t>2</w:t>
            </w:r>
          </w:p>
        </w:tc>
      </w:tr>
      <w:tr w:rsidR="00893C2F" w:rsidRPr="00DF6DD6" w14:paraId="1A8D8222"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141B5F8E" w14:textId="77777777" w:rsidR="00893C2F" w:rsidRPr="00DF6DD6" w:rsidRDefault="00893C2F" w:rsidP="00893C2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2D7E6F" w14:textId="06F2F79F"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1585CD6" w14:textId="32125007" w:rsidR="00893C2F" w:rsidRPr="00DF6DD6" w:rsidRDefault="00893C2F" w:rsidP="00893C2F">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5EE68F8" w14:textId="0394D80A" w:rsidR="00893C2F" w:rsidRPr="00DF6DD6" w:rsidRDefault="00893C2F" w:rsidP="00893C2F">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63DA2CB" w14:textId="0030B3A8" w:rsidR="00893C2F" w:rsidRPr="00DF6DD6" w:rsidRDefault="00893C2F" w:rsidP="00893C2F">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9B487F" w14:textId="6768D419" w:rsidR="00893C2F" w:rsidRPr="00DF6DD6" w:rsidRDefault="00893C2F" w:rsidP="00893C2F">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3908A1" w14:textId="3B9DB965" w:rsidR="00893C2F" w:rsidRPr="00DF6DD6" w:rsidRDefault="00893C2F" w:rsidP="00893C2F">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40CCFD2" w14:textId="2CDE38A6" w:rsidR="00893C2F" w:rsidRPr="00DF6DD6" w:rsidRDefault="00893C2F" w:rsidP="00893C2F">
            <w:pPr>
              <w:pStyle w:val="TAC"/>
              <w:keepNext w:val="0"/>
              <w:rPr>
                <w:sz w:val="16"/>
                <w:lang w:val="en-US" w:eastAsia="ja-JP"/>
              </w:rPr>
            </w:pPr>
            <w:r w:rsidRPr="00DF6DD6">
              <w:rPr>
                <w:sz w:val="16"/>
                <w:lang w:eastAsia="ja-JP"/>
              </w:rPr>
              <w:t>3</w:t>
            </w:r>
          </w:p>
        </w:tc>
      </w:tr>
      <w:tr w:rsidR="00FD4D86"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FD4D86" w:rsidRPr="00DF6DD6" w:rsidRDefault="00FD4D86" w:rsidP="00FD4D86">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0566D1B1" w:rsidR="00FD4D86" w:rsidRPr="00DF6DD6" w:rsidRDefault="001135A5" w:rsidP="00FD4D86">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FD4D86" w:rsidRPr="00DF6DD6" w:rsidRDefault="00FD4D86" w:rsidP="00FD4D86">
            <w:pPr>
              <w:pStyle w:val="TAC"/>
              <w:keepNext w:val="0"/>
              <w:rPr>
                <w:sz w:val="16"/>
                <w:lang w:eastAsia="ja-JP"/>
              </w:rPr>
            </w:pPr>
          </w:p>
        </w:tc>
      </w:tr>
      <w:tr w:rsidR="00FD4D86"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FD4D86" w:rsidRPr="00DF6DD6" w:rsidRDefault="00FD4D86" w:rsidP="00FD4D86">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FD4D86" w:rsidRPr="00DF6DD6" w:rsidRDefault="00FD4D86" w:rsidP="00FD4D86">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FD4D86" w:rsidRPr="00DF6DD6" w:rsidRDefault="00FD4D86" w:rsidP="00FD4D86">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FD4D86" w:rsidRPr="00DF6DD6" w:rsidRDefault="00FD4D86" w:rsidP="00FD4D86">
            <w:pPr>
              <w:pStyle w:val="TAC"/>
              <w:keepNext w:val="0"/>
              <w:rPr>
                <w:sz w:val="16"/>
                <w:szCs w:val="16"/>
              </w:rPr>
            </w:pPr>
          </w:p>
        </w:tc>
      </w:tr>
      <w:tr w:rsidR="00FD4D86"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FD4D86" w:rsidRPr="00DF6DD6" w:rsidRDefault="00FD4D86" w:rsidP="00FD4D86">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FD4D86" w:rsidRPr="00DF6DD6" w:rsidRDefault="00FD4D86" w:rsidP="00FD4D86">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FD4D86" w:rsidRPr="00DF6DD6" w:rsidRDefault="00FD4D86" w:rsidP="00FD4D86">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FD4D86" w:rsidRPr="00DF6DD6" w:rsidRDefault="00FD4D86" w:rsidP="00FD4D86">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FD4D86" w:rsidRPr="00DF6DD6" w:rsidRDefault="00FD4D86" w:rsidP="00FD4D86">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FD4D86" w:rsidRPr="00DF6DD6" w:rsidRDefault="00FD4D86" w:rsidP="00FD4D86">
            <w:pPr>
              <w:pStyle w:val="TAC"/>
              <w:keepNext w:val="0"/>
              <w:rPr>
                <w:sz w:val="16"/>
                <w:szCs w:val="16"/>
              </w:rPr>
            </w:pPr>
            <w:r w:rsidRPr="00DF6DD6">
              <w:rPr>
                <w:sz w:val="16"/>
                <w:szCs w:val="16"/>
                <w:lang w:val="en-US" w:eastAsia="zh-CN"/>
              </w:rPr>
              <w:t>2</w:t>
            </w:r>
          </w:p>
        </w:tc>
      </w:tr>
      <w:tr w:rsidR="00FD4D86"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FD4D86" w:rsidRPr="00DF6DD6" w:rsidRDefault="00FD4D86" w:rsidP="00FD4D86">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5487335D" w:rsidR="00FD4D86" w:rsidRPr="00DF6DD6" w:rsidRDefault="001135A5" w:rsidP="00FD4D86">
            <w:pPr>
              <w:pStyle w:val="TAL"/>
              <w:keepNext w:val="0"/>
              <w:rPr>
                <w:sz w:val="16"/>
                <w:lang w:eastAsia="ja-JP"/>
              </w:rPr>
            </w:pPr>
            <w:r w:rsidRPr="00DF6DD6">
              <w:rPr>
                <w:sz w:val="16"/>
                <w:lang w:eastAsia="ja-JP"/>
              </w:rPr>
              <w:t>E-UTRA Band 1, 2, 3, 4, 5, 7, 8,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FD4D86" w:rsidRPr="00DF6DD6" w:rsidRDefault="00FD4D86" w:rsidP="00FD4D86">
            <w:pPr>
              <w:pStyle w:val="TAC"/>
              <w:keepNext w:val="0"/>
              <w:rPr>
                <w:sz w:val="16"/>
                <w:lang w:eastAsia="ja-JP"/>
              </w:rPr>
            </w:pPr>
          </w:p>
        </w:tc>
      </w:tr>
      <w:tr w:rsidR="00FD4D86"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FD4D86" w:rsidRPr="00DF6DD6" w:rsidRDefault="00FD4D86" w:rsidP="00FD4D86">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FD4D86" w:rsidRPr="00DF6DD6" w:rsidRDefault="00FD4D86" w:rsidP="00FD4D86">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FD4D86" w:rsidRPr="00DF6DD6" w:rsidRDefault="00FD4D86" w:rsidP="00FD4D86">
            <w:pPr>
              <w:pStyle w:val="TAC"/>
              <w:keepNext w:val="0"/>
              <w:rPr>
                <w:sz w:val="16"/>
                <w:lang w:eastAsia="ja-JP"/>
              </w:rPr>
            </w:pPr>
          </w:p>
        </w:tc>
      </w:tr>
      <w:tr w:rsidR="00FD4D86"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FD4D86" w:rsidRPr="00DF6DD6" w:rsidRDefault="00FD4D86" w:rsidP="00FD4D86">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622AA6A8" w:rsidR="00FD4D86" w:rsidRPr="00DF6DD6" w:rsidRDefault="00FD4D86" w:rsidP="00FD4D86">
            <w:pPr>
              <w:pStyle w:val="TAC"/>
              <w:keepNext w:val="0"/>
              <w:rPr>
                <w:sz w:val="16"/>
                <w:lang w:eastAsia="ja-JP"/>
              </w:rPr>
            </w:pPr>
            <w:r w:rsidRPr="00DF6DD6">
              <w:rPr>
                <w:rFonts w:eastAsia="Malgun Gothic"/>
                <w:kern w:val="2"/>
                <w:sz w:val="16"/>
                <w:lang w:val="en-US" w:eastAsia="ko-KR"/>
              </w:rPr>
              <w:t>7</w:t>
            </w:r>
            <w:r w:rsidR="00371131">
              <w:rPr>
                <w:rFonts w:eastAsia="Malgun Gothic"/>
                <w:kern w:val="2"/>
                <w:sz w:val="16"/>
                <w:lang w:val="en-US" w:eastAsia="ko-KR"/>
              </w:rPr>
              <w:t>, 2</w:t>
            </w:r>
          </w:p>
        </w:tc>
      </w:tr>
      <w:tr w:rsidR="00FD4D86"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FD4D86" w:rsidRPr="00DF6DD6" w:rsidRDefault="00FD4D86" w:rsidP="00FD4D86">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FD4D86" w:rsidRPr="00DF6DD6" w:rsidRDefault="00FD4D86" w:rsidP="00FD4D86">
            <w:pPr>
              <w:pStyle w:val="TAC"/>
              <w:keepNext w:val="0"/>
              <w:rPr>
                <w:rFonts w:eastAsia="Malgun Gothic"/>
                <w:kern w:val="2"/>
                <w:sz w:val="16"/>
                <w:lang w:val="en-US" w:eastAsia="ko-KR"/>
              </w:rPr>
            </w:pPr>
          </w:p>
        </w:tc>
      </w:tr>
      <w:tr w:rsidR="00FD4D86"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CE766E" w14:textId="61CA5C3C" w:rsidR="001135A5" w:rsidRPr="00DF6DD6" w:rsidRDefault="001135A5" w:rsidP="001135A5">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50, 65, 66, 74, 75, 76</w:t>
            </w:r>
          </w:p>
          <w:p w14:paraId="75CFE60A" w14:textId="66A21A3F" w:rsidR="00FD4D86" w:rsidRPr="00DF6DD6" w:rsidRDefault="001135A5" w:rsidP="001135A5">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2</w:t>
            </w:r>
          </w:p>
        </w:tc>
      </w:tr>
      <w:tr w:rsidR="00FD4D86"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FD4D86" w:rsidRPr="00DF6DD6" w:rsidRDefault="00FD4D86" w:rsidP="00FD4D86">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FD4D86" w:rsidRPr="00DF6DD6" w:rsidRDefault="00FD4D86" w:rsidP="00FD4D86">
            <w:pPr>
              <w:pStyle w:val="TAC"/>
              <w:keepNext w:val="0"/>
              <w:rPr>
                <w:rFonts w:eastAsia="Malgun Gothic"/>
                <w:kern w:val="2"/>
                <w:sz w:val="16"/>
                <w:lang w:val="en-US" w:eastAsia="ko-KR"/>
              </w:rPr>
            </w:pPr>
            <w:r w:rsidRPr="00DF6DD6">
              <w:rPr>
                <w:sz w:val="16"/>
                <w:lang w:eastAsia="ko-KR"/>
              </w:rPr>
              <w:t>9, 10</w:t>
            </w:r>
          </w:p>
        </w:tc>
      </w:tr>
      <w:tr w:rsidR="00FD4D86"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FD4D86" w:rsidRPr="00DF6DD6" w:rsidRDefault="00FD4D86" w:rsidP="00FD4D86">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FD4D86" w:rsidRPr="00DF6DD6" w:rsidRDefault="00FD4D86" w:rsidP="00FD4D86">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FD4D86" w:rsidRPr="00DF6DD6" w:rsidRDefault="00FD4D86" w:rsidP="00FD4D86">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w:t>
            </w:r>
          </w:p>
        </w:tc>
      </w:tr>
      <w:tr w:rsidR="00FD4D86"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FD4D86" w:rsidRPr="00DF6DD6" w:rsidRDefault="00FD4D86" w:rsidP="00FD4D86">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FD4D86" w:rsidRPr="00DF6DD6" w:rsidRDefault="00FD4D86" w:rsidP="00FD4D86">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FD4D86" w:rsidRPr="00DF6DD6" w:rsidRDefault="00FD4D86" w:rsidP="00FD4D86">
            <w:pPr>
              <w:pStyle w:val="TAC"/>
              <w:keepNext w:val="0"/>
              <w:rPr>
                <w:rFonts w:eastAsia="Malgun Gothic"/>
                <w:kern w:val="2"/>
                <w:sz w:val="16"/>
                <w:lang w:val="en-US" w:eastAsia="ko-KR"/>
              </w:rPr>
            </w:pPr>
          </w:p>
        </w:tc>
      </w:tr>
      <w:tr w:rsidR="00FD4D86"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FD4D86" w:rsidRPr="00DF6DD6" w:rsidRDefault="00FD4D86" w:rsidP="00FD4D86">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D4D86"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FD4D86" w:rsidRPr="00DF6DD6" w:rsidRDefault="00FD4D86" w:rsidP="00FD4D86">
            <w:pPr>
              <w:pStyle w:val="TAC"/>
              <w:keepNext w:val="0"/>
              <w:rPr>
                <w:rFonts w:eastAsia="Malgun Gothic"/>
                <w:kern w:val="2"/>
                <w:sz w:val="16"/>
                <w:lang w:val="en-US" w:eastAsia="ko-KR"/>
              </w:rPr>
            </w:pPr>
            <w:r w:rsidRPr="00DF6DD6">
              <w:rPr>
                <w:sz w:val="16"/>
              </w:rPr>
              <w:t>5, 6, 7</w:t>
            </w:r>
          </w:p>
        </w:tc>
      </w:tr>
      <w:tr w:rsidR="00FD4D86"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D4D86"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FD4D86" w:rsidRPr="00DF6DD6" w:rsidRDefault="00FD4D86" w:rsidP="00FD4D86">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FD4D86" w:rsidRPr="00DF6DD6" w:rsidRDefault="00FD4D86" w:rsidP="00FD4D86">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FD4D86" w:rsidRPr="00DF6DD6" w:rsidRDefault="00FD4D86" w:rsidP="00FD4D86">
            <w:pPr>
              <w:pStyle w:val="TAC"/>
              <w:keepNext w:val="0"/>
              <w:rPr>
                <w:sz w:val="16"/>
                <w:lang w:eastAsia="ja-JP"/>
              </w:rPr>
            </w:pPr>
          </w:p>
        </w:tc>
      </w:tr>
      <w:tr w:rsidR="00FD4D86"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FD4D86" w:rsidRPr="00DF6DD6" w:rsidRDefault="00FD4D86" w:rsidP="00FD4D86">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FD4D86" w:rsidRPr="00DF6DD6" w:rsidRDefault="00FD4D86" w:rsidP="00FD4D86">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FD4D86" w:rsidRPr="00DF6DD6" w:rsidRDefault="00FD4D86" w:rsidP="00FD4D86">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FD4D86" w:rsidRPr="00DF6DD6" w:rsidRDefault="00FD4D86" w:rsidP="00FD4D86">
            <w:pPr>
              <w:pStyle w:val="TAC"/>
              <w:keepNext w:val="0"/>
              <w:rPr>
                <w:sz w:val="16"/>
                <w:szCs w:val="16"/>
              </w:rPr>
            </w:pPr>
            <w:r w:rsidRPr="00DF6DD6">
              <w:rPr>
                <w:sz w:val="16"/>
                <w:szCs w:val="16"/>
              </w:rPr>
              <w:t>5, 7, 16</w:t>
            </w:r>
          </w:p>
        </w:tc>
      </w:tr>
      <w:tr w:rsidR="00FD4D86"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FD4D86" w:rsidRPr="00DF6DD6" w:rsidRDefault="00FD4D86" w:rsidP="00FD4D86">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FD4D86" w:rsidRPr="00DF6DD6" w:rsidRDefault="00FD4D86" w:rsidP="00FD4D86">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FD4D86" w:rsidRPr="00DF6DD6" w:rsidRDefault="00FD4D86" w:rsidP="00FD4D86">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FD4D86" w:rsidRPr="00DF6DD6" w:rsidRDefault="00FD4D86" w:rsidP="00FD4D86">
            <w:pPr>
              <w:pStyle w:val="TAC"/>
              <w:keepNext w:val="0"/>
              <w:rPr>
                <w:sz w:val="16"/>
                <w:szCs w:val="16"/>
              </w:rPr>
            </w:pPr>
            <w:r w:rsidRPr="00DF6DD6">
              <w:rPr>
                <w:sz w:val="16"/>
                <w:szCs w:val="16"/>
              </w:rPr>
              <w:t>5, 7, 16</w:t>
            </w:r>
          </w:p>
        </w:tc>
      </w:tr>
      <w:tr w:rsidR="00FD4D86"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FD4D86" w:rsidRPr="00DF6DD6" w:rsidRDefault="00FD4D86" w:rsidP="00FD4D86">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FD4D86" w:rsidRPr="00DF6DD6" w:rsidRDefault="00FD4D86" w:rsidP="00FD4D86">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FD4D86" w:rsidRPr="00DF6DD6" w:rsidRDefault="00FD4D86" w:rsidP="00FD4D86">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FD4D86" w:rsidRPr="00DF6DD6" w:rsidRDefault="00FD4D86" w:rsidP="00FD4D86">
            <w:pPr>
              <w:pStyle w:val="TAC"/>
              <w:keepNext w:val="0"/>
              <w:rPr>
                <w:sz w:val="16"/>
                <w:szCs w:val="16"/>
              </w:rPr>
            </w:pPr>
            <w:r w:rsidRPr="00DF6DD6">
              <w:rPr>
                <w:sz w:val="16"/>
                <w:szCs w:val="16"/>
              </w:rPr>
              <w:t>5</w:t>
            </w:r>
          </w:p>
        </w:tc>
      </w:tr>
      <w:tr w:rsidR="00FD4D86"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87077C" w14:textId="2B4167C1" w:rsidR="001135A5" w:rsidRPr="00DF6DD6" w:rsidRDefault="001135A5" w:rsidP="001135A5">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6FECAB07" w14:textId="3C36E50E" w:rsidR="00FD4D86" w:rsidRPr="0052718D" w:rsidRDefault="001135A5" w:rsidP="001135A5">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656A17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0736178E" w:rsidR="00FD4D86" w:rsidRPr="00DF6DD6" w:rsidRDefault="001135A5" w:rsidP="00FD4D86">
            <w:pPr>
              <w:pStyle w:val="TAL"/>
              <w:keepNext w:val="0"/>
              <w:rPr>
                <w:sz w:val="16"/>
                <w:lang w:eastAsia="ja-JP"/>
              </w:rPr>
            </w:pPr>
            <w:r w:rsidRPr="00DF6DD6">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FD4D86" w:rsidRPr="00DF6DD6" w:rsidRDefault="00FD4D86" w:rsidP="00FD4D86">
            <w:pPr>
              <w:pStyle w:val="TAC"/>
              <w:keepNext w:val="0"/>
              <w:rPr>
                <w:rFonts w:eastAsia="Malgun Gothic"/>
                <w:kern w:val="2"/>
                <w:sz w:val="16"/>
                <w:lang w:val="en-US" w:eastAsia="ko-KR"/>
              </w:rPr>
            </w:pPr>
          </w:p>
        </w:tc>
      </w:tr>
      <w:tr w:rsidR="00FD4D86"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w:t>
            </w:r>
          </w:p>
        </w:tc>
      </w:tr>
      <w:tr w:rsidR="00893C2F" w:rsidRPr="00DF6DD6" w14:paraId="0CCE7B21" w14:textId="77777777" w:rsidTr="002120BF">
        <w:trPr>
          <w:trHeight w:val="188"/>
          <w:jc w:val="center"/>
        </w:trPr>
        <w:tc>
          <w:tcPr>
            <w:tcW w:w="1632" w:type="dxa"/>
            <w:vMerge w:val="restart"/>
            <w:tcBorders>
              <w:top w:val="single" w:sz="4" w:space="0" w:color="auto"/>
              <w:left w:val="single" w:sz="4" w:space="0" w:color="auto"/>
              <w:right w:val="single" w:sz="4" w:space="0" w:color="auto"/>
            </w:tcBorders>
          </w:tcPr>
          <w:p w14:paraId="38803856" w14:textId="6CD8AEF3" w:rsidR="00893C2F" w:rsidRPr="00DF6DD6" w:rsidRDefault="00893C2F" w:rsidP="00FD4D86">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3E720EB3" w:rsidR="00893C2F" w:rsidRPr="00DF6DD6" w:rsidRDefault="00893C2F" w:rsidP="00FD4D86">
            <w:pPr>
              <w:pStyle w:val="TAL"/>
              <w:keepNext w:val="0"/>
              <w:rPr>
                <w:sz w:val="16"/>
                <w:lang w:eastAsia="ja-JP"/>
              </w:rPr>
            </w:pPr>
            <w:r w:rsidRPr="00DF6DD6">
              <w:rPr>
                <w:sz w:val="16"/>
                <w:szCs w:val="16"/>
                <w:lang w:val="sv-SE" w:eastAsia="ja-JP"/>
              </w:rPr>
              <w:t>E-UTRA Band 1,</w:t>
            </w:r>
            <w:r>
              <w:rPr>
                <w:sz w:val="16"/>
                <w:szCs w:val="16"/>
                <w:lang w:val="sv-SE" w:eastAsia="ja-JP"/>
              </w:rPr>
              <w:t xml:space="preserve"> 5, 11, 18, 19,</w:t>
            </w:r>
            <w:r w:rsidRPr="00DF6DD6">
              <w:rPr>
                <w:sz w:val="16"/>
                <w:szCs w:val="16"/>
                <w:lang w:val="sv-SE" w:eastAsia="ja-JP"/>
              </w:rPr>
              <w:t xml:space="preserve"> 20,</w:t>
            </w:r>
            <w:r>
              <w:rPr>
                <w:sz w:val="16"/>
                <w:szCs w:val="16"/>
                <w:lang w:val="sv-SE" w:eastAsia="ja-JP"/>
              </w:rPr>
              <w:t xml:space="preserve"> 21, 26,</w:t>
            </w:r>
            <w:r w:rsidRPr="00DF6DD6">
              <w:rPr>
                <w:sz w:val="16"/>
                <w:szCs w:val="16"/>
                <w:lang w:val="sv-SE" w:eastAsia="ja-JP"/>
              </w:rPr>
              <w:t xml:space="preserve">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893C2F" w:rsidRPr="00DF6DD6" w:rsidRDefault="00893C2F"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893C2F" w:rsidRPr="00DF6DD6" w:rsidRDefault="00893C2F"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893C2F" w:rsidRPr="00DF6DD6" w:rsidRDefault="00893C2F"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893C2F" w:rsidRPr="00DF6DD6" w:rsidRDefault="00893C2F"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893C2F" w:rsidRPr="00DF6DD6" w:rsidRDefault="00893C2F" w:rsidP="00FD4D86">
            <w:pPr>
              <w:pStyle w:val="TAC"/>
              <w:keepNext w:val="0"/>
              <w:rPr>
                <w:sz w:val="16"/>
                <w:lang w:eastAsia="ja-JP"/>
              </w:rPr>
            </w:pPr>
          </w:p>
        </w:tc>
      </w:tr>
      <w:tr w:rsidR="00893C2F" w:rsidRPr="00DF6DD6" w14:paraId="1AABB0DD" w14:textId="77777777" w:rsidTr="002120BF">
        <w:trPr>
          <w:trHeight w:val="188"/>
          <w:jc w:val="center"/>
        </w:trPr>
        <w:tc>
          <w:tcPr>
            <w:tcW w:w="1632" w:type="dxa"/>
            <w:vMerge/>
            <w:tcBorders>
              <w:left w:val="single" w:sz="4" w:space="0" w:color="auto"/>
              <w:right w:val="single" w:sz="4" w:space="0" w:color="auto"/>
            </w:tcBorders>
          </w:tcPr>
          <w:p w14:paraId="685665C5"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8FA6A" w14:textId="77777777" w:rsidR="00893C2F" w:rsidRDefault="00893C2F" w:rsidP="00893C2F">
            <w:pPr>
              <w:pStyle w:val="TAL"/>
              <w:keepNext w:val="0"/>
              <w:rPr>
                <w:sz w:val="16"/>
                <w:szCs w:val="16"/>
                <w:lang w:val="sv-SE" w:eastAsia="ja-JP"/>
              </w:rPr>
            </w:pPr>
            <w:r w:rsidRPr="00DF6DD6">
              <w:rPr>
                <w:sz w:val="16"/>
                <w:szCs w:val="16"/>
                <w:lang w:val="sv-SE" w:eastAsia="ja-JP"/>
              </w:rPr>
              <w:t>E-UTRA Band 3, 7, 22, 41, 42, 43, 52</w:t>
            </w:r>
          </w:p>
          <w:p w14:paraId="558B2D07" w14:textId="14EB72C7" w:rsidR="00893C2F" w:rsidRPr="00DF6DD6" w:rsidRDefault="00893C2F" w:rsidP="00893C2F">
            <w:pPr>
              <w:pStyle w:val="TAL"/>
              <w:keepNext w:val="0"/>
              <w:rPr>
                <w:sz w:val="16"/>
                <w:szCs w:val="16"/>
                <w:lang w:val="sv-SE" w:eastAsia="ja-JP"/>
              </w:rPr>
            </w:pPr>
            <w:r>
              <w:rPr>
                <w:rFonts w:hint="eastAsia"/>
                <w:sz w:val="16"/>
                <w:lang w:eastAsia="ja-JP"/>
              </w:rPr>
              <w:t xml:space="preserve">NR band n77, n78, </w:t>
            </w:r>
            <w:r>
              <w:rPr>
                <w:sz w:val="16"/>
                <w:lang w:eastAsia="ja-JP"/>
              </w:rPr>
              <w:t>n</w:t>
            </w:r>
            <w:r>
              <w:rPr>
                <w:rFonts w:hint="eastAsia"/>
                <w:sz w:val="16"/>
                <w:lang w:eastAsia="ja-JP"/>
              </w:rPr>
              <w:t>79</w:t>
            </w:r>
          </w:p>
        </w:tc>
        <w:tc>
          <w:tcPr>
            <w:tcW w:w="934" w:type="dxa"/>
            <w:tcBorders>
              <w:top w:val="single" w:sz="4" w:space="0" w:color="auto"/>
              <w:left w:val="nil"/>
              <w:bottom w:val="single" w:sz="4" w:space="0" w:color="auto"/>
              <w:right w:val="single" w:sz="4" w:space="0" w:color="auto"/>
            </w:tcBorders>
            <w:vAlign w:val="center"/>
          </w:tcPr>
          <w:p w14:paraId="574B460D" w14:textId="77777777" w:rsidR="00893C2F" w:rsidRPr="00DF6DD6" w:rsidRDefault="00893C2F"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893C2F" w:rsidRPr="00DF6DD6" w:rsidRDefault="00893C2F"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893C2F" w:rsidRPr="00DF6DD6" w:rsidRDefault="00893C2F"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893C2F" w:rsidRPr="00DF6DD6" w:rsidRDefault="00893C2F"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893C2F" w:rsidRPr="00DF6DD6" w:rsidRDefault="00893C2F"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893C2F" w:rsidRPr="00DF6DD6" w:rsidRDefault="00893C2F" w:rsidP="00FD4D86">
            <w:pPr>
              <w:pStyle w:val="TAC"/>
              <w:keepNext w:val="0"/>
              <w:rPr>
                <w:sz w:val="16"/>
                <w:szCs w:val="16"/>
              </w:rPr>
            </w:pPr>
            <w:r w:rsidRPr="00DF6DD6">
              <w:rPr>
                <w:sz w:val="16"/>
                <w:szCs w:val="16"/>
              </w:rPr>
              <w:t>2</w:t>
            </w:r>
          </w:p>
        </w:tc>
      </w:tr>
      <w:tr w:rsidR="00893C2F" w:rsidRPr="00DF6DD6" w14:paraId="7482DCD7" w14:textId="77777777" w:rsidTr="002120BF">
        <w:trPr>
          <w:trHeight w:val="188"/>
          <w:jc w:val="center"/>
        </w:trPr>
        <w:tc>
          <w:tcPr>
            <w:tcW w:w="1632" w:type="dxa"/>
            <w:vMerge/>
            <w:tcBorders>
              <w:left w:val="single" w:sz="4" w:space="0" w:color="auto"/>
              <w:right w:val="single" w:sz="4" w:space="0" w:color="auto"/>
            </w:tcBorders>
          </w:tcPr>
          <w:p w14:paraId="47ACBB9E" w14:textId="77777777" w:rsidR="00893C2F" w:rsidRPr="00DF6DD6" w:rsidRDefault="00893C2F"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893C2F" w:rsidRPr="00DF6DD6" w:rsidRDefault="00893C2F" w:rsidP="00FD4D86">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893C2F" w:rsidRPr="00DF6DD6" w:rsidRDefault="00893C2F"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893C2F" w:rsidRPr="00DF6DD6" w:rsidRDefault="00893C2F"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893C2F" w:rsidRPr="00DF6DD6" w:rsidRDefault="00893C2F"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893C2F" w:rsidRPr="00DF6DD6" w:rsidRDefault="00893C2F"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893C2F" w:rsidRPr="00DF6DD6" w:rsidRDefault="00893C2F"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893C2F" w:rsidRPr="00DF6DD6" w:rsidRDefault="00893C2F" w:rsidP="00FD4D86">
            <w:pPr>
              <w:pStyle w:val="TAC"/>
              <w:keepNext w:val="0"/>
              <w:rPr>
                <w:sz w:val="16"/>
                <w:szCs w:val="16"/>
              </w:rPr>
            </w:pPr>
            <w:r w:rsidRPr="00DF6DD6">
              <w:rPr>
                <w:sz w:val="16"/>
                <w:szCs w:val="16"/>
              </w:rPr>
              <w:t>5</w:t>
            </w:r>
          </w:p>
        </w:tc>
      </w:tr>
      <w:tr w:rsidR="00893C2F" w:rsidRPr="00DF6DD6" w14:paraId="420C636E" w14:textId="77777777" w:rsidTr="00FC42C4">
        <w:trPr>
          <w:trHeight w:val="188"/>
          <w:jc w:val="center"/>
        </w:trPr>
        <w:tc>
          <w:tcPr>
            <w:tcW w:w="1632" w:type="dxa"/>
            <w:vMerge/>
            <w:tcBorders>
              <w:left w:val="single" w:sz="4" w:space="0" w:color="auto"/>
              <w:bottom w:val="single" w:sz="4" w:space="0" w:color="auto"/>
              <w:right w:val="single" w:sz="4" w:space="0" w:color="auto"/>
            </w:tcBorders>
          </w:tcPr>
          <w:p w14:paraId="4264291F" w14:textId="77777777" w:rsidR="00893C2F" w:rsidRPr="00DF6DD6" w:rsidRDefault="00893C2F" w:rsidP="00893C2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8A660D" w14:textId="44D2F6FE" w:rsidR="00893C2F" w:rsidRPr="00DF6DD6" w:rsidRDefault="00893C2F" w:rsidP="00893C2F">
            <w:pPr>
              <w:pStyle w:val="TAL"/>
              <w:keepNext w:val="0"/>
              <w:rPr>
                <w:sz w:val="16"/>
                <w:szCs w:val="16"/>
                <w:lang w:val="sv-SE"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379C7C1" w14:textId="6C5A3E38" w:rsidR="00893C2F" w:rsidRPr="00DF6DD6" w:rsidRDefault="00893C2F" w:rsidP="00893C2F">
            <w:pPr>
              <w:pStyle w:val="TAC"/>
              <w:keepNext w:val="0"/>
              <w:rPr>
                <w:sz w:val="16"/>
                <w:szCs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F11872" w14:textId="5D11E347" w:rsidR="00893C2F" w:rsidRPr="00DF6DD6" w:rsidRDefault="00893C2F" w:rsidP="00893C2F">
            <w:pPr>
              <w:pStyle w:val="TAC"/>
              <w:keepNext w:val="0"/>
              <w:rPr>
                <w:sz w:val="16"/>
                <w:szCs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943A560" w14:textId="1248FB3B" w:rsidR="00893C2F" w:rsidRPr="00DF6DD6" w:rsidRDefault="00893C2F" w:rsidP="00893C2F">
            <w:pPr>
              <w:pStyle w:val="TAC"/>
              <w:keepNext w:val="0"/>
              <w:rPr>
                <w:sz w:val="16"/>
                <w:szCs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32C5D85" w14:textId="14DAB125" w:rsidR="00893C2F" w:rsidRPr="00DF6DD6" w:rsidRDefault="00893C2F" w:rsidP="00893C2F">
            <w:pPr>
              <w:pStyle w:val="TAC"/>
              <w:keepNext w:val="0"/>
              <w:rPr>
                <w:sz w:val="16"/>
                <w:szCs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0C84B8" w14:textId="24CAA073" w:rsidR="00893C2F" w:rsidRPr="00DF6DD6" w:rsidRDefault="00893C2F" w:rsidP="00893C2F">
            <w:pPr>
              <w:pStyle w:val="TAC"/>
              <w:keepNext w:val="0"/>
              <w:rPr>
                <w:sz w:val="16"/>
                <w:szCs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34C52AC" w14:textId="0C7A249C" w:rsidR="00893C2F" w:rsidRPr="00DF6DD6" w:rsidRDefault="00893C2F" w:rsidP="00893C2F">
            <w:pPr>
              <w:pStyle w:val="TAC"/>
              <w:keepNext w:val="0"/>
              <w:rPr>
                <w:sz w:val="16"/>
                <w:szCs w:val="16"/>
              </w:rPr>
            </w:pPr>
            <w:r w:rsidRPr="00DF6DD6">
              <w:rPr>
                <w:sz w:val="16"/>
                <w:lang w:eastAsia="ja-JP"/>
              </w:rPr>
              <w:t>3</w:t>
            </w:r>
          </w:p>
        </w:tc>
      </w:tr>
      <w:tr w:rsidR="00FD4D86"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FD4D86" w:rsidRPr="00DF6DD6" w:rsidRDefault="00FD4D86" w:rsidP="00FD4D86">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FD4D86" w:rsidRPr="00DF6DD6" w:rsidRDefault="00FD4D86" w:rsidP="00FD4D86">
            <w:pPr>
              <w:pStyle w:val="TAC"/>
              <w:keepNext w:val="0"/>
              <w:rPr>
                <w:sz w:val="16"/>
                <w:lang w:eastAsia="ja-JP"/>
              </w:rPr>
            </w:pPr>
          </w:p>
        </w:tc>
      </w:tr>
      <w:tr w:rsidR="00FD4D86"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3979F593" w:rsidR="00FD4D86" w:rsidRPr="00DF6DD6" w:rsidRDefault="00FD4D86" w:rsidP="00FD4D86">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BF407E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2</w:t>
            </w:r>
          </w:p>
        </w:tc>
      </w:tr>
      <w:tr w:rsidR="00FD4D86"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5</w:t>
            </w:r>
          </w:p>
        </w:tc>
      </w:tr>
      <w:tr w:rsidR="00FD4D86"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FD4D86" w:rsidRPr="00DF6DD6" w:rsidRDefault="00FD4D86" w:rsidP="00FD4D86">
            <w:pPr>
              <w:pStyle w:val="TAC"/>
              <w:keepNext w:val="0"/>
              <w:rPr>
                <w:sz w:val="16"/>
                <w:lang w:eastAsia="ja-JP"/>
              </w:rPr>
            </w:pPr>
            <w:r w:rsidRPr="00DF6DD6">
              <w:rPr>
                <w:rFonts w:eastAsia="Times New Roman"/>
                <w:sz w:val="16"/>
                <w:szCs w:val="16"/>
                <w:lang w:eastAsia="ja-JP"/>
              </w:rPr>
              <w:t>12</w:t>
            </w:r>
          </w:p>
        </w:tc>
      </w:tr>
      <w:tr w:rsidR="00FD4D86"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FD4D86" w:rsidRPr="00DF6DD6" w:rsidRDefault="00FD4D86" w:rsidP="00FD4D86">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FD4D86" w:rsidRPr="00DF6DD6" w:rsidRDefault="00FD4D86" w:rsidP="00FD4D86">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FD4D86" w:rsidRPr="00DF6DD6" w:rsidRDefault="00FD4D86" w:rsidP="00FD4D86">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FD4D86" w:rsidRPr="00DF6DD6" w:rsidRDefault="00FD4D86" w:rsidP="00FD4D86">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FD4D86" w:rsidRPr="00DF6DD6" w:rsidRDefault="00FD4D86" w:rsidP="00FD4D86">
            <w:pPr>
              <w:pStyle w:val="TAC"/>
              <w:keepNext w:val="0"/>
              <w:rPr>
                <w:sz w:val="16"/>
                <w:lang w:eastAsia="ja-JP"/>
              </w:rPr>
            </w:pPr>
            <w:r w:rsidRPr="00DF6DD6">
              <w:rPr>
                <w:rFonts w:eastAsia="MS Mincho"/>
                <w:sz w:val="16"/>
                <w:szCs w:val="16"/>
              </w:rPr>
              <w:t>5, 12</w:t>
            </w:r>
          </w:p>
        </w:tc>
      </w:tr>
      <w:tr w:rsidR="00FD4D86"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FD4D86" w:rsidRPr="00DF6DD6" w:rsidRDefault="00FD4D86" w:rsidP="00FD4D86">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FD4D86" w:rsidRPr="00DF6DD6" w:rsidRDefault="00FD4D86" w:rsidP="00FD4D86">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FD4D86" w:rsidRPr="00DF6DD6" w:rsidRDefault="00FD4D86" w:rsidP="00FD4D86">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FD4D86" w:rsidRPr="00DF6DD6" w:rsidRDefault="00FD4D86" w:rsidP="00FD4D86">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FD4D86" w:rsidRPr="00DF6DD6" w:rsidRDefault="00FD4D86" w:rsidP="00FD4D86">
            <w:pPr>
              <w:pStyle w:val="TAC"/>
              <w:keepNext w:val="0"/>
              <w:rPr>
                <w:sz w:val="16"/>
                <w:lang w:eastAsia="ja-JP"/>
              </w:rPr>
            </w:pPr>
            <w:r w:rsidRPr="00DF6DD6">
              <w:rPr>
                <w:rFonts w:eastAsia="MS Mincho"/>
                <w:sz w:val="16"/>
                <w:szCs w:val="16"/>
              </w:rPr>
              <w:t>3, 12</w:t>
            </w:r>
          </w:p>
        </w:tc>
      </w:tr>
      <w:tr w:rsidR="00FD4D86"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FD4D86" w:rsidRPr="00DF6DD6" w:rsidRDefault="00FD4D86" w:rsidP="00FD4D86">
            <w:pPr>
              <w:pStyle w:val="TAC"/>
              <w:keepNext w:val="0"/>
            </w:pPr>
            <w:r w:rsidRPr="00DF6DD6">
              <w:t>DC_8_n78</w:t>
            </w:r>
          </w:p>
          <w:p w14:paraId="2F1E8588" w14:textId="77777777" w:rsidR="00FD4D86" w:rsidRPr="00DF6DD6" w:rsidRDefault="00FD4D86" w:rsidP="00FD4D86">
            <w:pPr>
              <w:pStyle w:val="TAC"/>
              <w:keepNext w:val="0"/>
            </w:pPr>
            <w:r w:rsidRPr="00DF6DD6">
              <w:t>DC_8_n81_ULSUP-TDM_n78,</w:t>
            </w:r>
          </w:p>
          <w:p w14:paraId="6A91CF71" w14:textId="13677AE0"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6D010DE" w14:textId="4452E784" w:rsidR="00FD4D86" w:rsidRPr="00DF6DD6" w:rsidRDefault="001135A5" w:rsidP="00FD4D86">
            <w:pPr>
              <w:pStyle w:val="TAL"/>
              <w:keepNext w:val="0"/>
              <w:rPr>
                <w:sz w:val="16"/>
                <w:lang w:eastAsia="ja-JP"/>
              </w:rPr>
            </w:pPr>
            <w:r w:rsidRPr="00DF6DD6">
              <w:rPr>
                <w:rFonts w:eastAsia="Verdana"/>
                <w:sz w:val="16"/>
                <w:szCs w:val="16"/>
              </w:rPr>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2724074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FD4D86" w:rsidRPr="00DF6DD6" w:rsidRDefault="00FD4D86" w:rsidP="00FD4D86">
            <w:pPr>
              <w:pStyle w:val="TAC"/>
              <w:keepNext w:val="0"/>
              <w:rPr>
                <w:sz w:val="16"/>
                <w:lang w:eastAsia="ja-JP"/>
              </w:rPr>
            </w:pPr>
          </w:p>
        </w:tc>
      </w:tr>
      <w:tr w:rsidR="00FD4D86"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FD4D86" w:rsidRPr="00DF6DD6" w:rsidRDefault="00FD4D86" w:rsidP="00FD4D86">
            <w:pPr>
              <w:pStyle w:val="TAC"/>
              <w:keepNext w:val="0"/>
              <w:rPr>
                <w:sz w:val="16"/>
                <w:lang w:eastAsia="ja-JP"/>
              </w:rPr>
            </w:pPr>
            <w:r w:rsidRPr="00DF6DD6">
              <w:rPr>
                <w:sz w:val="16"/>
                <w:szCs w:val="16"/>
                <w:lang w:eastAsia="ja-JP"/>
              </w:rPr>
              <w:t>2</w:t>
            </w:r>
          </w:p>
        </w:tc>
      </w:tr>
      <w:tr w:rsidR="001135A5" w:rsidRPr="00DF6DD6" w14:paraId="2B8062A5"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BA01CD" w14:textId="77777777" w:rsidR="001135A5" w:rsidRPr="00DF6DD6" w:rsidRDefault="001135A5" w:rsidP="001135A5">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4E3E738" w14:textId="413158E9" w:rsidR="001135A5" w:rsidRPr="00DF6DD6" w:rsidRDefault="001135A5" w:rsidP="001135A5">
            <w:pPr>
              <w:pStyle w:val="TAL"/>
              <w:keepNext w:val="0"/>
              <w:rPr>
                <w:rFonts w:eastAsia="Times New Roman"/>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762A2FB3" w14:textId="1D2CCA20"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4D67F" w14:textId="5A52E991" w:rsidR="001135A5" w:rsidRPr="00DF6DD6" w:rsidRDefault="001135A5" w:rsidP="001135A5">
            <w:pPr>
              <w:pStyle w:val="TAC"/>
              <w:keepNext w:val="0"/>
              <w:rPr>
                <w:rFonts w:eastAsia="Times New Roman"/>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5C559256" w14:textId="39D74581"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BE307" w14:textId="129239F0" w:rsidR="001135A5" w:rsidRPr="00DF6DD6" w:rsidRDefault="001135A5" w:rsidP="001135A5">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1720F" w14:textId="0EC55806" w:rsidR="001135A5" w:rsidRPr="00DF6DD6" w:rsidRDefault="001135A5" w:rsidP="001135A5">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A1A694" w14:textId="43CE9B9F" w:rsidR="001135A5" w:rsidRPr="00DF6DD6" w:rsidRDefault="001135A5" w:rsidP="001135A5">
            <w:pPr>
              <w:pStyle w:val="TAC"/>
              <w:keepNext w:val="0"/>
              <w:rPr>
                <w:sz w:val="16"/>
                <w:szCs w:val="16"/>
                <w:lang w:eastAsia="ja-JP"/>
              </w:rPr>
            </w:pPr>
            <w:r>
              <w:rPr>
                <w:sz w:val="16"/>
                <w:szCs w:val="16"/>
                <w:lang w:eastAsia="ja-JP"/>
              </w:rPr>
              <w:t>5</w:t>
            </w:r>
          </w:p>
        </w:tc>
      </w:tr>
      <w:tr w:rsidR="00FD4D86"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FD4D86" w:rsidRPr="00DF6DD6" w:rsidRDefault="00FD4D86" w:rsidP="00FD4D86">
            <w:pPr>
              <w:pStyle w:val="TAC"/>
              <w:keepNext w:val="0"/>
              <w:rPr>
                <w:sz w:val="16"/>
                <w:lang w:eastAsia="ja-JP"/>
              </w:rPr>
            </w:pPr>
            <w:r w:rsidRPr="00DF6DD6">
              <w:rPr>
                <w:sz w:val="16"/>
                <w:szCs w:val="16"/>
                <w:lang w:eastAsia="zh-CN"/>
              </w:rPr>
              <w:t>3, 12</w:t>
            </w:r>
          </w:p>
        </w:tc>
      </w:tr>
      <w:tr w:rsidR="00FD4D86"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FD4D86" w:rsidRPr="00DF6DD6" w:rsidRDefault="00FD4D86" w:rsidP="00FD4D86">
            <w:pPr>
              <w:pStyle w:val="TAC"/>
              <w:keepNext w:val="0"/>
            </w:pPr>
            <w:r w:rsidRPr="00DF6DD6">
              <w:t>DC_8_n79</w:t>
            </w:r>
          </w:p>
          <w:p w14:paraId="4AFE7DCA" w14:textId="77777777" w:rsidR="00FD4D86" w:rsidRPr="00DF6DD6" w:rsidRDefault="00FD4D86" w:rsidP="00FD4D86">
            <w:pPr>
              <w:pStyle w:val="TAC"/>
              <w:keepNext w:val="0"/>
            </w:pPr>
            <w:r w:rsidRPr="00DF6DD6">
              <w:t>DC_8_n81_ULSUP-TDM_n79,</w:t>
            </w:r>
          </w:p>
          <w:p w14:paraId="146F6173" w14:textId="03E1AC22"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FFA3A91" w14:textId="21013700"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sidR="00974F50">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0DA5929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FD4D86" w:rsidRPr="00DF6DD6" w:rsidRDefault="00FD4D86" w:rsidP="00FD4D86">
            <w:pPr>
              <w:pStyle w:val="TAC"/>
              <w:keepNext w:val="0"/>
              <w:rPr>
                <w:sz w:val="16"/>
                <w:lang w:eastAsia="ja-JP"/>
              </w:rPr>
            </w:pPr>
          </w:p>
        </w:tc>
      </w:tr>
      <w:tr w:rsidR="00FD4D86"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FD4D86" w:rsidRPr="00DF6DD6" w:rsidRDefault="00FD4D86" w:rsidP="00FD4D86">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FD4D86" w:rsidRPr="00DF6DD6" w:rsidRDefault="00FD4D86" w:rsidP="00FD4D86">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FD4D86" w:rsidRPr="00DF6DD6" w:rsidRDefault="00FD4D86" w:rsidP="00FD4D86">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FD4D86" w:rsidRPr="00DF6DD6" w:rsidRDefault="00FD4D86" w:rsidP="00FD4D86">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FD4D86" w:rsidRPr="00DF6DD6" w:rsidRDefault="00FD4D86" w:rsidP="00FD4D86">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9EF4FC3"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59651B2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FD4D86" w:rsidRPr="00DF6DD6" w:rsidRDefault="00FD4D86" w:rsidP="00FD4D86">
            <w:pPr>
              <w:pStyle w:val="TAC"/>
              <w:keepNext w:val="0"/>
              <w:rPr>
                <w:sz w:val="16"/>
                <w:lang w:eastAsia="zh-CN"/>
              </w:rPr>
            </w:pPr>
          </w:p>
        </w:tc>
      </w:tr>
      <w:tr w:rsidR="00FD4D86"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FD4D86" w:rsidRPr="00DF6DD6" w:rsidRDefault="00FD4D86" w:rsidP="00FD4D86">
            <w:pPr>
              <w:pStyle w:val="TAC"/>
              <w:keepNext w:val="0"/>
              <w:rPr>
                <w:sz w:val="16"/>
                <w:lang w:eastAsia="zh-CN"/>
              </w:rPr>
            </w:pPr>
          </w:p>
        </w:tc>
      </w:tr>
      <w:tr w:rsidR="00FD4D86"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FD4D86" w:rsidRPr="00DF6DD6" w:rsidRDefault="00FD4D86" w:rsidP="00FD4D86">
            <w:pPr>
              <w:pStyle w:val="TAC"/>
              <w:keepNext w:val="0"/>
              <w:rPr>
                <w:sz w:val="16"/>
                <w:lang w:eastAsia="zh-CN"/>
              </w:rPr>
            </w:pPr>
          </w:p>
        </w:tc>
      </w:tr>
      <w:tr w:rsidR="00FD4D86"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FD4D86" w:rsidRPr="00DF6DD6" w:rsidRDefault="00FD4D86" w:rsidP="00FD4D86">
            <w:pPr>
              <w:pStyle w:val="TAC"/>
              <w:keepNext w:val="0"/>
              <w:rPr>
                <w:sz w:val="16"/>
                <w:lang w:eastAsia="zh-CN"/>
              </w:rPr>
            </w:pPr>
          </w:p>
        </w:tc>
      </w:tr>
      <w:tr w:rsidR="00FD4D86"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FD4D86" w:rsidRPr="00DF6DD6" w:rsidRDefault="00FD4D86" w:rsidP="00FD4D86">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145FD1C8"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70384DC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FD4D86" w:rsidRPr="00DF6DD6" w:rsidRDefault="00FD4D86" w:rsidP="00FD4D86">
            <w:pPr>
              <w:pStyle w:val="TAC"/>
              <w:keepNext w:val="0"/>
              <w:rPr>
                <w:sz w:val="16"/>
                <w:lang w:eastAsia="zh-CN"/>
              </w:rPr>
            </w:pPr>
          </w:p>
        </w:tc>
      </w:tr>
      <w:tr w:rsidR="00FD4D86"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FD4D86" w:rsidRPr="00DF6DD6" w:rsidRDefault="00FD4D86" w:rsidP="00FD4D86">
            <w:pPr>
              <w:pStyle w:val="TAC"/>
              <w:keepNext w:val="0"/>
              <w:rPr>
                <w:sz w:val="16"/>
                <w:lang w:eastAsia="zh-CN"/>
              </w:rPr>
            </w:pPr>
          </w:p>
        </w:tc>
      </w:tr>
      <w:tr w:rsidR="00FD4D86"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FD4D86" w:rsidRPr="00DF6DD6" w:rsidRDefault="00FD4D86" w:rsidP="00FD4D86">
            <w:pPr>
              <w:pStyle w:val="TAC"/>
              <w:keepNext w:val="0"/>
              <w:rPr>
                <w:sz w:val="16"/>
                <w:lang w:eastAsia="zh-CN"/>
              </w:rPr>
            </w:pPr>
          </w:p>
        </w:tc>
      </w:tr>
      <w:tr w:rsidR="00FD4D86"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FD4D86" w:rsidRPr="00DF6DD6" w:rsidRDefault="00FD4D86" w:rsidP="00FD4D86">
            <w:pPr>
              <w:pStyle w:val="TAC"/>
              <w:keepNext w:val="0"/>
              <w:rPr>
                <w:sz w:val="16"/>
                <w:lang w:eastAsia="zh-CN"/>
              </w:rPr>
            </w:pPr>
          </w:p>
        </w:tc>
      </w:tr>
      <w:tr w:rsidR="00FD4D86"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FD4D86" w:rsidRPr="00DF6DD6" w:rsidRDefault="00FD4D86" w:rsidP="00FD4D86">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442D5403"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w:t>
            </w:r>
            <w:r w:rsidR="00371131">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FD4D86" w:rsidRPr="00DF6DD6" w:rsidRDefault="00FD4D86" w:rsidP="00FD4D86">
            <w:pPr>
              <w:pStyle w:val="TAC"/>
              <w:keepNext w:val="0"/>
              <w:rPr>
                <w:sz w:val="16"/>
                <w:lang w:eastAsia="zh-CN"/>
              </w:rPr>
            </w:pPr>
          </w:p>
        </w:tc>
      </w:tr>
      <w:tr w:rsidR="00FD4D86"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FD4D86" w:rsidRPr="00DF6DD6" w:rsidRDefault="00FD4D86" w:rsidP="00FD4D86">
            <w:pPr>
              <w:pStyle w:val="TAC"/>
              <w:keepNext w:val="0"/>
              <w:rPr>
                <w:sz w:val="16"/>
                <w:lang w:eastAsia="zh-CN"/>
              </w:rPr>
            </w:pPr>
          </w:p>
        </w:tc>
      </w:tr>
      <w:tr w:rsidR="00FD4D86"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FD4D86" w:rsidRPr="00DF6DD6" w:rsidRDefault="00FD4D86" w:rsidP="00FD4D86">
            <w:pPr>
              <w:pStyle w:val="TAC"/>
              <w:keepNext w:val="0"/>
              <w:rPr>
                <w:sz w:val="16"/>
                <w:lang w:eastAsia="zh-CN"/>
              </w:rPr>
            </w:pPr>
          </w:p>
        </w:tc>
      </w:tr>
      <w:tr w:rsidR="00FD4D86"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FD4D86" w:rsidRPr="00DF6DD6" w:rsidRDefault="00FD4D86" w:rsidP="00FD4D86">
            <w:pPr>
              <w:pStyle w:val="TAC"/>
              <w:keepNext w:val="0"/>
              <w:rPr>
                <w:sz w:val="16"/>
                <w:lang w:eastAsia="zh-CN"/>
              </w:rPr>
            </w:pPr>
          </w:p>
        </w:tc>
      </w:tr>
      <w:tr w:rsidR="00FD4D86"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FD4D86" w:rsidRPr="00DF6DD6" w:rsidRDefault="00FD4D86" w:rsidP="00FD4D86">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59E46BB4" w:rsidR="00FD4D86" w:rsidRPr="00DF6DD6" w:rsidRDefault="001135A5" w:rsidP="00FD4D86">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13, 14, 17, 24, 25, 26, 30, 43 50, 71, 74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FD4D86" w:rsidRPr="00DF6DD6" w:rsidRDefault="00FD4D86" w:rsidP="00FD4D86">
            <w:pPr>
              <w:pStyle w:val="TAC"/>
              <w:keepNext w:val="0"/>
              <w:rPr>
                <w:sz w:val="16"/>
                <w:lang w:eastAsia="ja-JP"/>
              </w:rPr>
            </w:pPr>
          </w:p>
        </w:tc>
      </w:tr>
      <w:tr w:rsidR="001135A5"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2B04ADF6" w:rsidR="001135A5" w:rsidRPr="00DF6DD6" w:rsidRDefault="001135A5" w:rsidP="001135A5">
            <w:pPr>
              <w:pStyle w:val="TAL"/>
              <w:keepNext w:val="0"/>
              <w:rPr>
                <w:sz w:val="16"/>
                <w:lang w:eastAsia="ja-JP"/>
              </w:rPr>
            </w:pPr>
            <w:r w:rsidRPr="00DF6DD6">
              <w:rPr>
                <w:sz w:val="16"/>
                <w:szCs w:val="16"/>
                <w:lang w:val="sv-SE" w:eastAsia="ja-JP"/>
              </w:rPr>
              <w:t>E-UTRA Bands 4, 41,</w:t>
            </w:r>
            <w:r w:rsidR="00371131">
              <w:rPr>
                <w:sz w:val="16"/>
                <w:szCs w:val="16"/>
                <w:lang w:val="sv-SE" w:eastAsia="ja-JP"/>
              </w:rPr>
              <w:t xml:space="preserve"> 42</w:t>
            </w:r>
            <w:r w:rsidR="00060742">
              <w:rPr>
                <w:sz w:val="16"/>
                <w:szCs w:val="16"/>
                <w:lang w:val="sv-SE" w:eastAsia="ja-JP"/>
              </w:rPr>
              <w:t>,</w:t>
            </w:r>
            <w:r w:rsidRPr="00DF6DD6">
              <w:rPr>
                <w:sz w:val="16"/>
                <w:szCs w:val="16"/>
                <w:lang w:val="sv-SE" w:eastAsia="ja-JP"/>
              </w:rPr>
              <w:t xml:space="preserve"> 48,</w:t>
            </w:r>
            <w:r w:rsidR="00060742">
              <w:rPr>
                <w:sz w:val="16"/>
                <w:szCs w:val="16"/>
                <w:lang w:val="sv-SE" w:eastAsia="ja-JP"/>
              </w:rPr>
              <w:t xml:space="preserve"> 51,</w:t>
            </w:r>
            <w:r w:rsidRPr="00DF6DD6">
              <w:rPr>
                <w:sz w:val="16"/>
                <w:szCs w:val="16"/>
                <w:lang w:val="sv-SE" w:eastAsia="ja-JP"/>
              </w:rPr>
              <w:t xml:space="preserve">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1135A5" w:rsidRPr="00DF6DD6" w:rsidRDefault="001135A5" w:rsidP="001135A5">
            <w:pPr>
              <w:pStyle w:val="TAC"/>
              <w:keepNext w:val="0"/>
              <w:rPr>
                <w:sz w:val="16"/>
                <w:lang w:eastAsia="ja-JP"/>
              </w:rPr>
            </w:pPr>
            <w:r w:rsidRPr="00DF6DD6">
              <w:rPr>
                <w:rFonts w:eastAsia="Yu Mincho"/>
                <w:sz w:val="16"/>
                <w:szCs w:val="16"/>
                <w:lang w:eastAsia="ja-JP"/>
              </w:rPr>
              <w:t>2</w:t>
            </w:r>
          </w:p>
        </w:tc>
      </w:tr>
      <w:tr w:rsidR="001135A5"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1135A5" w:rsidRPr="00DF6DD6" w:rsidRDefault="001135A5" w:rsidP="001135A5">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1135A5" w:rsidRPr="00DF6DD6" w:rsidRDefault="001135A5" w:rsidP="001135A5">
            <w:pPr>
              <w:pStyle w:val="TAC"/>
              <w:keepNext w:val="0"/>
              <w:rPr>
                <w:sz w:val="16"/>
                <w:lang w:eastAsia="ja-JP"/>
              </w:rPr>
            </w:pPr>
          </w:p>
        </w:tc>
      </w:tr>
      <w:tr w:rsidR="001135A5"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1E54D" w14:textId="77777777" w:rsidR="001135A5" w:rsidRPr="00DF6DD6" w:rsidRDefault="001135A5" w:rsidP="001135A5">
            <w:pPr>
              <w:pStyle w:val="TAC"/>
              <w:keepNext w:val="0"/>
              <w:rPr>
                <w:lang w:eastAsia="ja-JP"/>
              </w:rPr>
            </w:pPr>
            <w:r w:rsidRPr="00DF6DD6">
              <w:rPr>
                <w:lang w:eastAsia="ja-JP"/>
              </w:rPr>
              <w:t>DC_12_n66</w:t>
            </w:r>
          </w:p>
          <w:p w14:paraId="724D631C" w14:textId="16CEC9D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48825316" w:rsidR="001135A5" w:rsidRPr="00FD4D86" w:rsidRDefault="001135A5" w:rsidP="001135A5">
            <w:pPr>
              <w:pStyle w:val="TAL"/>
              <w:keepNext w:val="0"/>
              <w:rPr>
                <w:sz w:val="16"/>
                <w:lang w:eastAsia="ja-JP"/>
              </w:rPr>
            </w:pPr>
            <w:r w:rsidRPr="00FD4D86">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1135A5" w:rsidRPr="00DF6DD6" w:rsidRDefault="001135A5" w:rsidP="001135A5">
            <w:pPr>
              <w:pStyle w:val="TAC"/>
              <w:keepNext w:val="0"/>
              <w:rPr>
                <w:sz w:val="16"/>
                <w:lang w:eastAsia="ja-JP"/>
              </w:rPr>
            </w:pPr>
          </w:p>
        </w:tc>
      </w:tr>
      <w:tr w:rsidR="001135A5"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4ABA4C15" w:rsidR="001135A5" w:rsidRPr="00DF6DD6" w:rsidRDefault="001135A5" w:rsidP="001135A5">
            <w:pPr>
              <w:pStyle w:val="TAL"/>
              <w:keepNext w:val="0"/>
              <w:rPr>
                <w:sz w:val="16"/>
                <w:lang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71A1BD13"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1135A5" w:rsidRPr="00DF6DD6" w:rsidRDefault="001135A5" w:rsidP="001135A5">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1135A5" w:rsidRPr="00DF6DD6" w:rsidRDefault="001135A5" w:rsidP="001135A5">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1135A5" w:rsidRPr="00DF6DD6" w:rsidRDefault="001135A5" w:rsidP="001135A5">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1135A5" w:rsidRPr="00DF6DD6" w:rsidRDefault="001135A5" w:rsidP="001135A5">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1135A5" w:rsidRPr="00DF6DD6" w:rsidRDefault="001135A5" w:rsidP="001135A5">
            <w:pPr>
              <w:pStyle w:val="TAC"/>
              <w:keepNext w:val="0"/>
              <w:rPr>
                <w:sz w:val="16"/>
                <w:lang w:val="en-US" w:eastAsia="ja-JP"/>
              </w:rPr>
            </w:pPr>
            <w:r w:rsidRPr="00DF6DD6">
              <w:rPr>
                <w:sz w:val="16"/>
                <w:szCs w:val="16"/>
                <w:lang w:val="en-US" w:eastAsia="zh-CN"/>
              </w:rPr>
              <w:t>5</w:t>
            </w:r>
          </w:p>
        </w:tc>
      </w:tr>
      <w:tr w:rsidR="001135A5"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1135A5" w:rsidRPr="00DF6DD6" w:rsidRDefault="001135A5" w:rsidP="001135A5">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006E732F" w:rsidR="001135A5" w:rsidRPr="00DF6DD6" w:rsidRDefault="001135A5" w:rsidP="001135A5">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w:t>
            </w:r>
            <w:r w:rsidR="00371131">
              <w:rPr>
                <w:rFonts w:eastAsia="MS Mincho"/>
                <w:sz w:val="16"/>
                <w:szCs w:val="16"/>
                <w:lang w:eastAsia="ja-JP"/>
              </w:rPr>
              <w:t xml:space="preserve">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C39E7BE"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1135A5" w:rsidRPr="00DF6DD6" w:rsidRDefault="001135A5" w:rsidP="001135A5">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1135A5" w:rsidRPr="00DF6DD6" w:rsidRDefault="001135A5" w:rsidP="001135A5">
            <w:pPr>
              <w:pStyle w:val="TAC"/>
              <w:keepNext w:val="0"/>
              <w:rPr>
                <w:sz w:val="16"/>
              </w:rPr>
            </w:pPr>
          </w:p>
        </w:tc>
      </w:tr>
      <w:tr w:rsidR="001135A5"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1135A5" w:rsidRPr="00DF6DD6" w:rsidRDefault="001135A5" w:rsidP="001135A5">
            <w:pPr>
              <w:pStyle w:val="TAC"/>
              <w:keepNext w:val="0"/>
              <w:rPr>
                <w:sz w:val="16"/>
              </w:rPr>
            </w:pPr>
          </w:p>
        </w:tc>
      </w:tr>
      <w:tr w:rsidR="001135A5"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1135A5" w:rsidRPr="00DF6DD6" w:rsidRDefault="001135A5" w:rsidP="001135A5">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1135A5" w:rsidRPr="00DF6DD6" w:rsidRDefault="001135A5" w:rsidP="001135A5">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1135A5" w:rsidRPr="00DF6DD6" w:rsidRDefault="001135A5" w:rsidP="001135A5">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1135A5" w:rsidRPr="00DF6DD6" w:rsidRDefault="001135A5" w:rsidP="001135A5">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1135A5" w:rsidRPr="00DF6DD6" w:rsidRDefault="001135A5" w:rsidP="001135A5">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1135A5" w:rsidRPr="00DF6DD6" w:rsidRDefault="001135A5" w:rsidP="001135A5">
            <w:pPr>
              <w:pStyle w:val="TAC"/>
              <w:keepNext w:val="0"/>
              <w:rPr>
                <w:sz w:val="16"/>
              </w:rPr>
            </w:pPr>
            <w:r w:rsidRPr="00DF6DD6">
              <w:rPr>
                <w:rFonts w:eastAsia="MS Mincho"/>
                <w:sz w:val="16"/>
                <w:szCs w:val="16"/>
                <w:lang w:eastAsia="ja-JP"/>
              </w:rPr>
              <w:t>3</w:t>
            </w:r>
          </w:p>
        </w:tc>
      </w:tr>
      <w:tr w:rsidR="001135A5"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1135A5" w:rsidRPr="00DF6DD6" w:rsidRDefault="001135A5" w:rsidP="001135A5">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1135A5" w:rsidRPr="00DF6DD6" w:rsidRDefault="001135A5" w:rsidP="001135A5">
            <w:pPr>
              <w:pStyle w:val="TAC"/>
              <w:keepNext w:val="0"/>
              <w:rPr>
                <w:sz w:val="16"/>
              </w:rPr>
            </w:pPr>
          </w:p>
        </w:tc>
      </w:tr>
      <w:tr w:rsidR="001135A5"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1135A5" w:rsidRPr="00DF6DD6" w:rsidRDefault="001135A5" w:rsidP="001135A5">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1135A5" w:rsidRPr="00DF6DD6" w:rsidRDefault="001135A5" w:rsidP="001135A5">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1135A5" w:rsidRPr="00DF6DD6" w:rsidRDefault="001135A5" w:rsidP="001135A5">
            <w:pPr>
              <w:pStyle w:val="TAC"/>
              <w:keepNext w:val="0"/>
              <w:rPr>
                <w:sz w:val="16"/>
              </w:rPr>
            </w:pPr>
          </w:p>
        </w:tc>
      </w:tr>
      <w:tr w:rsidR="001135A5"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1135A5" w:rsidRPr="00DF6DD6" w:rsidRDefault="001135A5" w:rsidP="001135A5">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0DEE897C"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w:t>
            </w:r>
            <w:r w:rsidR="00371131">
              <w:rPr>
                <w:sz w:val="16"/>
                <w:lang w:eastAsia="ja-JP"/>
              </w:rPr>
              <w:t xml:space="preserve"> 40,</w:t>
            </w:r>
            <w:r w:rsidRPr="00DF6DD6">
              <w:rPr>
                <w:sz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7AB248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1135A5" w:rsidRPr="00DF6DD6" w:rsidRDefault="001135A5" w:rsidP="001135A5">
            <w:pPr>
              <w:pStyle w:val="TAC"/>
              <w:keepNext w:val="0"/>
              <w:rPr>
                <w:sz w:val="16"/>
              </w:rPr>
            </w:pPr>
          </w:p>
        </w:tc>
      </w:tr>
      <w:tr w:rsidR="001135A5"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1135A5" w:rsidRPr="00DF6DD6" w:rsidRDefault="001135A5" w:rsidP="001135A5">
            <w:pPr>
              <w:pStyle w:val="TAC"/>
              <w:keepNext w:val="0"/>
              <w:rPr>
                <w:sz w:val="16"/>
              </w:rPr>
            </w:pPr>
          </w:p>
        </w:tc>
      </w:tr>
      <w:tr w:rsidR="001135A5"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1135A5" w:rsidRPr="00DF6DD6" w:rsidRDefault="001135A5" w:rsidP="001135A5">
            <w:pPr>
              <w:pStyle w:val="TAC"/>
              <w:keepNext w:val="0"/>
              <w:rPr>
                <w:sz w:val="16"/>
              </w:rPr>
            </w:pPr>
            <w:r w:rsidRPr="00DF6DD6">
              <w:rPr>
                <w:sz w:val="16"/>
                <w:lang w:eastAsia="ja-JP"/>
              </w:rPr>
              <w:t>3</w:t>
            </w:r>
          </w:p>
        </w:tc>
      </w:tr>
      <w:tr w:rsidR="001135A5"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1135A5" w:rsidRPr="00DF6DD6" w:rsidRDefault="001135A5" w:rsidP="001135A5">
            <w:pPr>
              <w:pStyle w:val="TAC"/>
              <w:keepNext w:val="0"/>
              <w:rPr>
                <w:sz w:val="16"/>
              </w:rPr>
            </w:pPr>
          </w:p>
        </w:tc>
      </w:tr>
      <w:tr w:rsidR="001135A5"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1135A5" w:rsidRPr="00DF6DD6" w:rsidRDefault="001135A5" w:rsidP="001135A5">
            <w:pPr>
              <w:pStyle w:val="TAC"/>
              <w:keepNext w:val="0"/>
              <w:rPr>
                <w:sz w:val="16"/>
              </w:rPr>
            </w:pPr>
          </w:p>
        </w:tc>
      </w:tr>
      <w:tr w:rsidR="001135A5"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1135A5" w:rsidRPr="00DF6DD6" w:rsidRDefault="001135A5" w:rsidP="001135A5">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0260CEA4"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w:t>
            </w:r>
            <w:r w:rsidR="00371131">
              <w:rPr>
                <w:sz w:val="16"/>
                <w:lang w:eastAsia="ja-JP"/>
              </w:rPr>
              <w:t xml:space="preserve"> 40,</w:t>
            </w:r>
            <w:r w:rsidRPr="00DF6DD6">
              <w:rPr>
                <w:sz w:val="16"/>
                <w:lang w:eastAsia="ja-JP"/>
              </w:rPr>
              <w:t xml:space="preserve">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CA4755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1135A5" w:rsidRPr="00DF6DD6" w:rsidRDefault="001135A5" w:rsidP="001135A5">
            <w:pPr>
              <w:pStyle w:val="TAC"/>
              <w:keepNext w:val="0"/>
              <w:rPr>
                <w:sz w:val="16"/>
              </w:rPr>
            </w:pPr>
          </w:p>
        </w:tc>
      </w:tr>
      <w:tr w:rsidR="001135A5"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1135A5" w:rsidRPr="00DF6DD6" w:rsidRDefault="001135A5" w:rsidP="001135A5">
            <w:pPr>
              <w:pStyle w:val="TAC"/>
              <w:keepNext w:val="0"/>
              <w:rPr>
                <w:sz w:val="16"/>
              </w:rPr>
            </w:pPr>
          </w:p>
        </w:tc>
      </w:tr>
      <w:tr w:rsidR="001135A5"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1135A5" w:rsidRPr="00DF6DD6" w:rsidRDefault="001135A5" w:rsidP="001135A5">
            <w:pPr>
              <w:pStyle w:val="TAC"/>
              <w:keepNext w:val="0"/>
              <w:rPr>
                <w:sz w:val="16"/>
              </w:rPr>
            </w:pPr>
            <w:r w:rsidRPr="00DF6DD6">
              <w:rPr>
                <w:sz w:val="16"/>
                <w:lang w:eastAsia="ja-JP"/>
              </w:rPr>
              <w:t>3</w:t>
            </w:r>
          </w:p>
        </w:tc>
      </w:tr>
      <w:tr w:rsidR="001135A5"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1135A5" w:rsidRPr="00DF6DD6" w:rsidRDefault="001135A5" w:rsidP="001135A5">
            <w:pPr>
              <w:pStyle w:val="TAC"/>
              <w:keepNext w:val="0"/>
              <w:rPr>
                <w:sz w:val="16"/>
              </w:rPr>
            </w:pPr>
          </w:p>
        </w:tc>
      </w:tr>
      <w:tr w:rsidR="001135A5"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1135A5" w:rsidRPr="00DF6DD6" w:rsidRDefault="001135A5" w:rsidP="001135A5">
            <w:pPr>
              <w:pStyle w:val="TAC"/>
              <w:keepNext w:val="0"/>
              <w:rPr>
                <w:sz w:val="16"/>
              </w:rPr>
            </w:pPr>
          </w:p>
        </w:tc>
      </w:tr>
      <w:tr w:rsidR="001135A5"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1135A5" w:rsidRPr="00DF6DD6" w:rsidRDefault="001135A5" w:rsidP="001135A5">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0B188FE7" w:rsidR="001135A5" w:rsidRPr="00DF6DD6" w:rsidRDefault="001135A5" w:rsidP="001135A5">
            <w:pPr>
              <w:pStyle w:val="TAL"/>
              <w:keepNext w:val="0"/>
              <w:rPr>
                <w:sz w:val="16"/>
                <w:lang w:eastAsia="ja-JP"/>
              </w:rPr>
            </w:pPr>
            <w:r w:rsidRPr="00DF6DD6">
              <w:rPr>
                <w:sz w:val="16"/>
                <w:lang w:eastAsia="ja-JP"/>
              </w:rPr>
              <w:t>E-UTRA Band 1, 3, 11, 21, 28, 34,</w:t>
            </w:r>
            <w:r w:rsidR="00371131">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D8C37D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1135A5" w:rsidRPr="00DF6DD6" w:rsidRDefault="001135A5" w:rsidP="001135A5">
            <w:pPr>
              <w:pStyle w:val="TAC"/>
              <w:keepNext w:val="0"/>
              <w:rPr>
                <w:sz w:val="16"/>
                <w:lang w:eastAsia="ja-JP"/>
              </w:rPr>
            </w:pPr>
          </w:p>
        </w:tc>
      </w:tr>
      <w:tr w:rsidR="001135A5"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1135A5" w:rsidRPr="00DF6DD6" w:rsidRDefault="001135A5" w:rsidP="001135A5">
            <w:pPr>
              <w:pStyle w:val="TAC"/>
              <w:keepNext w:val="0"/>
              <w:rPr>
                <w:sz w:val="16"/>
                <w:lang w:eastAsia="ja-JP"/>
              </w:rPr>
            </w:pPr>
          </w:p>
        </w:tc>
      </w:tr>
      <w:tr w:rsidR="001135A5"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1135A5" w:rsidRPr="00DF6DD6" w:rsidRDefault="001135A5" w:rsidP="001135A5">
            <w:pPr>
              <w:pStyle w:val="TAC"/>
              <w:keepNext w:val="0"/>
              <w:rPr>
                <w:sz w:val="16"/>
                <w:lang w:eastAsia="ja-JP"/>
              </w:rPr>
            </w:pPr>
          </w:p>
        </w:tc>
      </w:tr>
      <w:tr w:rsidR="001135A5"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1135A5" w:rsidRPr="00DF6DD6" w:rsidRDefault="001135A5" w:rsidP="001135A5">
            <w:pPr>
              <w:pStyle w:val="TAC"/>
              <w:keepNext w:val="0"/>
              <w:rPr>
                <w:sz w:val="16"/>
                <w:lang w:eastAsia="ja-JP"/>
              </w:rPr>
            </w:pPr>
          </w:p>
        </w:tc>
      </w:tr>
      <w:tr w:rsidR="001135A5"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1135A5" w:rsidRPr="00DF6DD6" w:rsidRDefault="001135A5" w:rsidP="001135A5">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32033527" w:rsidR="001135A5" w:rsidRPr="00DF6DD6" w:rsidRDefault="001135A5" w:rsidP="001135A5">
            <w:pPr>
              <w:pStyle w:val="TAL"/>
              <w:keepNext w:val="0"/>
              <w:rPr>
                <w:sz w:val="16"/>
                <w:lang w:eastAsia="ja-JP"/>
              </w:rPr>
            </w:pPr>
            <w:r w:rsidRPr="00DF6DD6">
              <w:rPr>
                <w:sz w:val="16"/>
                <w:lang w:eastAsia="ja-JP"/>
              </w:rPr>
              <w:t>E-UTRA Band 1, 3, 11, 21, 28, 34,</w:t>
            </w:r>
            <w:r w:rsidR="00371131">
              <w:rPr>
                <w:sz w:val="16"/>
                <w:lang w:eastAsia="ja-JP"/>
              </w:rPr>
              <w:t xml:space="preserve"> 40,</w:t>
            </w:r>
            <w:r w:rsidRPr="00DF6DD6">
              <w:rPr>
                <w:sz w:val="16"/>
                <w:lang w:eastAsia="ja-JP"/>
              </w:rPr>
              <w:t xml:space="preserve">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B48365"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1135A5" w:rsidRPr="00DF6DD6" w:rsidRDefault="001135A5" w:rsidP="001135A5">
            <w:pPr>
              <w:pStyle w:val="TAC"/>
              <w:keepNext w:val="0"/>
              <w:rPr>
                <w:sz w:val="16"/>
                <w:lang w:eastAsia="ja-JP"/>
              </w:rPr>
            </w:pPr>
          </w:p>
        </w:tc>
      </w:tr>
      <w:tr w:rsidR="001135A5"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1135A5" w:rsidRPr="00DF6DD6" w:rsidRDefault="001135A5" w:rsidP="001135A5">
            <w:pPr>
              <w:pStyle w:val="TAC"/>
              <w:keepNext w:val="0"/>
              <w:rPr>
                <w:sz w:val="16"/>
                <w:lang w:eastAsia="ja-JP"/>
              </w:rPr>
            </w:pPr>
          </w:p>
        </w:tc>
      </w:tr>
      <w:tr w:rsidR="001135A5"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1135A5" w:rsidRPr="00DF6DD6" w:rsidRDefault="001135A5" w:rsidP="001135A5">
            <w:pPr>
              <w:pStyle w:val="TAC"/>
              <w:keepNext w:val="0"/>
              <w:rPr>
                <w:sz w:val="16"/>
                <w:lang w:eastAsia="ja-JP"/>
              </w:rPr>
            </w:pPr>
          </w:p>
        </w:tc>
      </w:tr>
      <w:tr w:rsidR="001135A5"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1135A5" w:rsidRPr="00DF6DD6" w:rsidRDefault="001135A5" w:rsidP="001135A5">
            <w:pPr>
              <w:pStyle w:val="TAC"/>
              <w:keepNext w:val="0"/>
              <w:rPr>
                <w:sz w:val="16"/>
                <w:lang w:eastAsia="ja-JP"/>
              </w:rPr>
            </w:pPr>
          </w:p>
        </w:tc>
      </w:tr>
      <w:tr w:rsidR="001135A5"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1135A5" w:rsidRPr="00DF6DD6" w:rsidRDefault="001135A5" w:rsidP="001135A5">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3606E007" w:rsidR="001135A5" w:rsidRPr="00DF6DD6" w:rsidRDefault="001135A5" w:rsidP="001135A5">
            <w:pPr>
              <w:pStyle w:val="TAL"/>
              <w:keepNext w:val="0"/>
              <w:rPr>
                <w:sz w:val="16"/>
                <w:lang w:eastAsia="ja-JP"/>
              </w:rPr>
            </w:pPr>
            <w:r w:rsidRPr="00DF6DD6">
              <w:rPr>
                <w:sz w:val="16"/>
                <w:lang w:eastAsia="ja-JP"/>
              </w:rPr>
              <w:t>E-UTRA Band 1, 3, 11, 21, 28, 34,</w:t>
            </w:r>
            <w:r w:rsidR="00371131">
              <w:rPr>
                <w:sz w:val="16"/>
                <w:lang w:eastAsia="ja-JP"/>
              </w:rPr>
              <w:t xml:space="preserve"> 40,</w:t>
            </w:r>
            <w:r w:rsidRPr="00DF6DD6">
              <w:rPr>
                <w:sz w:val="16"/>
                <w:lang w:eastAsia="ja-JP"/>
              </w:rPr>
              <w:t xml:space="preserve">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205348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1135A5" w:rsidRPr="00DF6DD6" w:rsidRDefault="001135A5" w:rsidP="001135A5">
            <w:pPr>
              <w:pStyle w:val="TAC"/>
              <w:keepNext w:val="0"/>
              <w:rPr>
                <w:sz w:val="16"/>
                <w:lang w:eastAsia="ja-JP"/>
              </w:rPr>
            </w:pPr>
          </w:p>
        </w:tc>
      </w:tr>
      <w:tr w:rsidR="001135A5"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1135A5" w:rsidRPr="00DF6DD6" w:rsidRDefault="001135A5" w:rsidP="001135A5">
            <w:pPr>
              <w:pStyle w:val="TAC"/>
              <w:keepNext w:val="0"/>
              <w:rPr>
                <w:sz w:val="16"/>
                <w:lang w:eastAsia="ja-JP"/>
              </w:rPr>
            </w:pPr>
          </w:p>
        </w:tc>
      </w:tr>
      <w:tr w:rsidR="001135A5"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1135A5" w:rsidRPr="00DF6DD6" w:rsidRDefault="001135A5" w:rsidP="001135A5">
            <w:pPr>
              <w:pStyle w:val="TAC"/>
              <w:keepNext w:val="0"/>
              <w:rPr>
                <w:sz w:val="16"/>
                <w:lang w:eastAsia="ja-JP"/>
              </w:rPr>
            </w:pPr>
          </w:p>
        </w:tc>
      </w:tr>
      <w:tr w:rsidR="001135A5"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1135A5" w:rsidRPr="00DF6DD6" w:rsidRDefault="001135A5" w:rsidP="001135A5">
            <w:pPr>
              <w:pStyle w:val="TAC"/>
              <w:keepNext w:val="0"/>
              <w:rPr>
                <w:sz w:val="16"/>
                <w:lang w:eastAsia="ja-JP"/>
              </w:rPr>
            </w:pPr>
          </w:p>
        </w:tc>
      </w:tr>
      <w:tr w:rsidR="00060742" w:rsidRPr="00DF6DD6" w14:paraId="221D07E5" w14:textId="77777777" w:rsidTr="002120BF">
        <w:trPr>
          <w:trHeight w:val="188"/>
          <w:jc w:val="center"/>
        </w:trPr>
        <w:tc>
          <w:tcPr>
            <w:tcW w:w="1632" w:type="dxa"/>
            <w:vMerge w:val="restart"/>
            <w:tcBorders>
              <w:left w:val="single" w:sz="4" w:space="0" w:color="auto"/>
              <w:right w:val="single" w:sz="4" w:space="0" w:color="auto"/>
            </w:tcBorders>
          </w:tcPr>
          <w:p w14:paraId="67A6ADF5" w14:textId="5B8C36A9" w:rsidR="00060742" w:rsidRPr="00DF6DD6" w:rsidRDefault="00060742" w:rsidP="001135A5">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006C7922" w14:textId="410EBB54" w:rsidR="00060742" w:rsidRPr="008370B5" w:rsidRDefault="00060742" w:rsidP="001135A5">
            <w:pPr>
              <w:pStyle w:val="TAL"/>
              <w:keepNext w:val="0"/>
              <w:rPr>
                <w:sz w:val="16"/>
                <w:szCs w:val="16"/>
                <w:lang w:val="sv-FI" w:eastAsia="ja-JP"/>
              </w:rPr>
            </w:pPr>
            <w:r w:rsidRPr="008370B5">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5C6FBAC2" w14:textId="77777777" w:rsidR="00060742" w:rsidRPr="00DF6DD6" w:rsidRDefault="00060742"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060742" w:rsidRPr="00DF6DD6" w:rsidRDefault="00060742" w:rsidP="001135A5">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060742" w:rsidRPr="00DF6DD6" w:rsidRDefault="00060742"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060742" w:rsidRPr="00DF6DD6" w:rsidRDefault="00060742" w:rsidP="001135A5">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060742" w:rsidRPr="00DF6DD6" w:rsidRDefault="00060742" w:rsidP="001135A5">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060742" w:rsidRPr="00DF6DD6" w:rsidRDefault="00060742" w:rsidP="001135A5">
            <w:pPr>
              <w:pStyle w:val="TAC"/>
              <w:keepNext w:val="0"/>
              <w:rPr>
                <w:sz w:val="16"/>
                <w:lang w:eastAsia="ja-JP"/>
              </w:rPr>
            </w:pPr>
          </w:p>
        </w:tc>
      </w:tr>
      <w:tr w:rsidR="00060742" w:rsidRPr="00DF6DD6" w14:paraId="4A97106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AD28D3D" w14:textId="77777777" w:rsidR="00060742" w:rsidRPr="00DF6DD6" w:rsidRDefault="00060742" w:rsidP="00060742">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14CE223" w14:textId="77777777" w:rsidR="00060742" w:rsidRDefault="00060742" w:rsidP="00060742">
            <w:pPr>
              <w:pStyle w:val="TAL"/>
              <w:keepNext w:val="0"/>
              <w:rPr>
                <w:sz w:val="16"/>
                <w:szCs w:val="16"/>
                <w:lang w:val="sv-FI" w:eastAsia="ja-JP"/>
              </w:rPr>
            </w:pPr>
            <w:r>
              <w:rPr>
                <w:sz w:val="16"/>
                <w:szCs w:val="16"/>
                <w:lang w:val="sv-FI" w:eastAsia="ja-JP"/>
              </w:rPr>
              <w:t>E-UTRA Band 3, 7, 22, 38, 42, 43</w:t>
            </w:r>
          </w:p>
          <w:p w14:paraId="3A812385" w14:textId="2D8C5313" w:rsidR="00060742" w:rsidRPr="008370B5" w:rsidRDefault="00060742" w:rsidP="00060742">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tcPr>
          <w:p w14:paraId="073C6E4D" w14:textId="7B5BCB34" w:rsidR="00060742" w:rsidRPr="00DF6DD6" w:rsidRDefault="00060742" w:rsidP="00060742">
            <w:pPr>
              <w:pStyle w:val="TAC"/>
              <w:keepNext w:val="0"/>
              <w:rPr>
                <w:rFonts w:eastAsia="Times New Roman"/>
                <w:sz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60304D" w14:textId="0B8F78CA" w:rsidR="00060742" w:rsidRPr="00DF6DD6" w:rsidRDefault="00060742" w:rsidP="00060742">
            <w:pPr>
              <w:pStyle w:val="TAC"/>
              <w:keepNext w:val="0"/>
              <w:rPr>
                <w:rFonts w:eastAsia="Times New Roman"/>
                <w:sz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6929D9E1" w14:textId="1A198A44" w:rsidR="00060742" w:rsidRPr="00DF6DD6" w:rsidRDefault="00060742" w:rsidP="00060742">
            <w:pPr>
              <w:pStyle w:val="TAC"/>
              <w:keepNext w:val="0"/>
              <w:rPr>
                <w:rFonts w:eastAsia="Times New Roman"/>
                <w:sz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9879C3" w14:textId="60DA24F9" w:rsidR="00060742" w:rsidRPr="00DF6DD6" w:rsidRDefault="00060742" w:rsidP="00060742">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83EC54" w14:textId="2BC94F3B" w:rsidR="00060742" w:rsidRPr="00DF6DD6" w:rsidRDefault="00060742" w:rsidP="00060742">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E3F16" w14:textId="64F15E0D" w:rsidR="00060742" w:rsidRPr="00DF6DD6" w:rsidRDefault="00060742" w:rsidP="00060742">
            <w:pPr>
              <w:pStyle w:val="TAC"/>
              <w:keepNext w:val="0"/>
              <w:rPr>
                <w:sz w:val="16"/>
                <w:lang w:eastAsia="ja-JP"/>
              </w:rPr>
            </w:pPr>
            <w:r>
              <w:rPr>
                <w:sz w:val="16"/>
                <w:lang w:val="de-DE" w:eastAsia="ja-JP"/>
              </w:rPr>
              <w:t>2</w:t>
            </w:r>
          </w:p>
        </w:tc>
      </w:tr>
      <w:tr w:rsidR="00060742" w:rsidRPr="00DF6DD6" w14:paraId="4283CD0B" w14:textId="77777777" w:rsidTr="002120BF">
        <w:trPr>
          <w:trHeight w:val="188"/>
          <w:jc w:val="center"/>
        </w:trPr>
        <w:tc>
          <w:tcPr>
            <w:tcW w:w="1632" w:type="dxa"/>
            <w:vMerge w:val="restart"/>
            <w:tcBorders>
              <w:left w:val="single" w:sz="4" w:space="0" w:color="auto"/>
              <w:right w:val="single" w:sz="4" w:space="0" w:color="auto"/>
            </w:tcBorders>
          </w:tcPr>
          <w:p w14:paraId="4EC4B0C9" w14:textId="530F1D87" w:rsidR="00060742" w:rsidRPr="00DF6DD6" w:rsidRDefault="00060742" w:rsidP="001135A5">
            <w:pPr>
              <w:pStyle w:val="TAC"/>
              <w:keepNext w:val="0"/>
            </w:pPr>
            <w:r w:rsidRPr="00DF6DD6">
              <w:t>DC_20_n28</w:t>
            </w:r>
          </w:p>
          <w:p w14:paraId="6ABEEBA1" w14:textId="60F61E55" w:rsidR="00060742" w:rsidRPr="00DF6DD6" w:rsidRDefault="00060742" w:rsidP="001135A5">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19E4B98F" w:rsidR="00060742" w:rsidRPr="00DF6DD6" w:rsidRDefault="00060742" w:rsidP="001135A5">
            <w:pPr>
              <w:pStyle w:val="TAL"/>
              <w:keepNext w:val="0"/>
              <w:rPr>
                <w:sz w:val="16"/>
                <w:lang w:eastAsia="ja-JP"/>
              </w:rPr>
            </w:pPr>
            <w:r w:rsidRPr="00DF6DD6">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0FF51B91" w14:textId="77777777" w:rsidR="00060742" w:rsidRPr="00DF6DD6" w:rsidRDefault="00060742"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060742" w:rsidRPr="00DF6DD6" w:rsidRDefault="00060742"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060742" w:rsidRPr="00DF6DD6" w:rsidRDefault="00060742"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060742" w:rsidRPr="00DF6DD6" w:rsidRDefault="00060742" w:rsidP="001135A5">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060742" w:rsidRPr="00DF6DD6" w:rsidRDefault="00060742" w:rsidP="001135A5">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060742" w:rsidRPr="00DF6DD6" w:rsidRDefault="00060742" w:rsidP="001135A5">
            <w:pPr>
              <w:pStyle w:val="TAC"/>
              <w:keepNext w:val="0"/>
              <w:rPr>
                <w:sz w:val="16"/>
                <w:lang w:eastAsia="ja-JP"/>
              </w:rPr>
            </w:pPr>
          </w:p>
        </w:tc>
      </w:tr>
      <w:tr w:rsidR="00060742" w:rsidRPr="00DF6DD6" w14:paraId="0AF976D6"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4A03014" w14:textId="77777777" w:rsidR="00060742" w:rsidRPr="00DF6DD6" w:rsidRDefault="00060742" w:rsidP="00060742">
            <w:pPr>
              <w:pStyle w:val="TAC"/>
              <w:keepNext w:val="0"/>
            </w:pPr>
          </w:p>
        </w:tc>
        <w:tc>
          <w:tcPr>
            <w:tcW w:w="2864" w:type="dxa"/>
            <w:tcBorders>
              <w:top w:val="single" w:sz="4" w:space="0" w:color="auto"/>
              <w:left w:val="nil"/>
              <w:bottom w:val="single" w:sz="4" w:space="0" w:color="auto"/>
              <w:right w:val="single" w:sz="4" w:space="0" w:color="auto"/>
            </w:tcBorders>
          </w:tcPr>
          <w:p w14:paraId="17BE6651" w14:textId="77777777" w:rsidR="00060742" w:rsidRPr="008B5777" w:rsidRDefault="00060742" w:rsidP="00060742">
            <w:pPr>
              <w:pStyle w:val="TAL"/>
              <w:rPr>
                <w:rFonts w:cs="Arial"/>
                <w:sz w:val="16"/>
                <w:szCs w:val="16"/>
                <w:lang w:val="sv-FI"/>
              </w:rPr>
            </w:pPr>
            <w:r w:rsidRPr="008B5777">
              <w:rPr>
                <w:rFonts w:cs="Arial"/>
                <w:sz w:val="16"/>
                <w:szCs w:val="16"/>
                <w:lang w:val="sv-FI"/>
              </w:rPr>
              <w:t>E-UTRA Band 1, 22, 32, 38, 42, 43, 65, 75, 76</w:t>
            </w:r>
          </w:p>
          <w:p w14:paraId="106133C1" w14:textId="7E68020C" w:rsidR="00060742" w:rsidRPr="00060742" w:rsidRDefault="00060742" w:rsidP="00060742">
            <w:pPr>
              <w:pStyle w:val="TAL"/>
              <w:keepNext w:val="0"/>
              <w:rPr>
                <w:sz w:val="16"/>
                <w:szCs w:val="16"/>
                <w:lang w:eastAsia="ja-JP"/>
              </w:rPr>
            </w:pPr>
            <w:r w:rsidRPr="008B5777">
              <w:rPr>
                <w:rFonts w:cs="Arial"/>
                <w:sz w:val="16"/>
                <w:szCs w:val="16"/>
                <w:lang w:val="sv-FI"/>
              </w:rPr>
              <w:t>NR Band</w:t>
            </w:r>
            <w:r w:rsidRPr="008B5777">
              <w:rPr>
                <w:rFonts w:cs="Arial"/>
                <w:sz w:val="16"/>
                <w:szCs w:val="16"/>
                <w:lang w:val="sv-FI" w:eastAsia="zh-CN"/>
              </w:rPr>
              <w:t xml:space="preserve"> </w:t>
            </w:r>
            <w:r w:rsidRPr="008B5777">
              <w:rPr>
                <w:rFonts w:cs="Arial"/>
                <w:sz w:val="16"/>
                <w:szCs w:val="16"/>
                <w:lang w:val="sv-FI"/>
              </w:rPr>
              <w:t>n7</w:t>
            </w:r>
            <w:r w:rsidRPr="008B5777">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tcPr>
          <w:p w14:paraId="7C0B2756" w14:textId="77237147" w:rsidR="00060742" w:rsidRPr="00DF6DD6" w:rsidRDefault="00060742" w:rsidP="00060742">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F0FF3C" w14:textId="25BDB8CA" w:rsidR="00060742" w:rsidRPr="00DF6DD6" w:rsidRDefault="00060742" w:rsidP="00060742">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27C7758" w14:textId="7A66EAEE" w:rsidR="00060742" w:rsidRPr="00DF6DD6" w:rsidRDefault="00060742" w:rsidP="00060742">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FB1693" w14:textId="594FAC96" w:rsidR="00060742" w:rsidRPr="00DF6DD6" w:rsidRDefault="00060742" w:rsidP="00060742">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9DFAAA" w14:textId="609CE7B5" w:rsidR="00060742" w:rsidRPr="00DF6DD6" w:rsidRDefault="00060742" w:rsidP="00060742">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A646DD" w14:textId="7E71F633" w:rsidR="00060742" w:rsidRPr="00DF6DD6" w:rsidRDefault="00060742" w:rsidP="00060742">
            <w:pPr>
              <w:pStyle w:val="TAC"/>
              <w:keepNext w:val="0"/>
              <w:rPr>
                <w:sz w:val="16"/>
                <w:lang w:eastAsia="ja-JP"/>
              </w:rPr>
            </w:pPr>
            <w:r>
              <w:rPr>
                <w:sz w:val="16"/>
                <w:lang w:val="de-DE" w:eastAsia="ja-JP"/>
              </w:rPr>
              <w:t>2</w:t>
            </w:r>
          </w:p>
        </w:tc>
      </w:tr>
      <w:tr w:rsidR="001135A5"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1135A5" w:rsidRPr="00DF6DD6" w:rsidRDefault="001135A5" w:rsidP="001135A5">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1135A5" w:rsidRPr="00DF6DD6" w:rsidRDefault="001135A5" w:rsidP="001135A5">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1135A5" w:rsidRPr="00DF6DD6" w:rsidRDefault="001135A5" w:rsidP="001135A5">
            <w:pPr>
              <w:pStyle w:val="TAC"/>
              <w:keepNext w:val="0"/>
              <w:rPr>
                <w:sz w:val="16"/>
                <w:lang w:eastAsia="ja-JP"/>
              </w:rPr>
            </w:pPr>
          </w:p>
        </w:tc>
      </w:tr>
      <w:tr w:rsidR="001135A5"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1135A5" w:rsidRPr="00DF6DD6" w:rsidRDefault="001135A5" w:rsidP="001135A5">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1135A5" w:rsidRPr="00DF6DD6" w:rsidRDefault="001135A5" w:rsidP="001135A5">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1135A5" w:rsidRPr="00DF6DD6" w:rsidRDefault="001135A5" w:rsidP="001135A5">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1135A5" w:rsidRPr="00DF6DD6" w:rsidRDefault="001135A5" w:rsidP="001135A5">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1135A5" w:rsidRPr="00DF6DD6" w:rsidRDefault="001135A5" w:rsidP="001135A5">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1135A5" w:rsidRPr="00DF6DD6" w:rsidRDefault="001135A5" w:rsidP="001135A5">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1135A5" w:rsidRPr="00DF6DD6" w:rsidRDefault="001135A5" w:rsidP="001135A5">
            <w:pPr>
              <w:pStyle w:val="TAC"/>
              <w:keepNext w:val="0"/>
              <w:rPr>
                <w:sz w:val="16"/>
                <w:lang w:val="en-US" w:eastAsia="ja-JP"/>
              </w:rPr>
            </w:pPr>
          </w:p>
        </w:tc>
      </w:tr>
      <w:tr w:rsidR="001135A5"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1135A5" w:rsidRPr="00DF6DD6" w:rsidRDefault="001135A5" w:rsidP="001135A5">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1135A5" w:rsidRPr="008370B5" w:rsidRDefault="001135A5" w:rsidP="001135A5">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1135A5" w:rsidRPr="00DF6DD6" w:rsidRDefault="001135A5" w:rsidP="001135A5">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1135A5" w:rsidRPr="00DF6DD6" w:rsidRDefault="001135A5" w:rsidP="001135A5">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1135A5" w:rsidRPr="00DF6DD6" w:rsidRDefault="001135A5" w:rsidP="001135A5">
            <w:pPr>
              <w:pStyle w:val="TAC"/>
              <w:keepNext w:val="0"/>
              <w:rPr>
                <w:sz w:val="16"/>
                <w:lang w:eastAsia="ja-JP"/>
              </w:rPr>
            </w:pPr>
            <w:r w:rsidRPr="00DF6DD6">
              <w:rPr>
                <w:rFonts w:eastAsia="Yu Mincho"/>
                <w:sz w:val="16"/>
                <w:szCs w:val="16"/>
                <w:lang w:val="en-US"/>
              </w:rPr>
              <w:t>2</w:t>
            </w:r>
          </w:p>
        </w:tc>
      </w:tr>
      <w:tr w:rsidR="001135A5"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1135A5" w:rsidRPr="00DF6DD6" w:rsidRDefault="001135A5" w:rsidP="001135A5">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1135A5" w:rsidRPr="00DF6DD6" w:rsidRDefault="001135A5" w:rsidP="001135A5">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1135A5" w:rsidRPr="00DF6DD6" w:rsidRDefault="001135A5" w:rsidP="001135A5">
            <w:pPr>
              <w:pStyle w:val="TAC"/>
              <w:keepNext w:val="0"/>
              <w:rPr>
                <w:sz w:val="16"/>
                <w:lang w:eastAsia="ja-JP"/>
              </w:rPr>
            </w:pPr>
          </w:p>
        </w:tc>
      </w:tr>
      <w:tr w:rsidR="001135A5"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1135A5" w:rsidRPr="00DF6DD6" w:rsidRDefault="001135A5" w:rsidP="001135A5">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1135A5" w:rsidRPr="00DF6DD6" w:rsidRDefault="001135A5" w:rsidP="001135A5">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17DF66A9" w14:textId="77777777" w:rsidR="001135A5" w:rsidRPr="00DF6DD6" w:rsidRDefault="001135A5" w:rsidP="001135A5">
            <w:pPr>
              <w:pStyle w:val="TAC"/>
              <w:keepNext w:val="0"/>
            </w:pPr>
            <w:r w:rsidRPr="00DF6DD6">
              <w:t>DC_20_n82_ULSUP-TDM_n78,</w:t>
            </w:r>
          </w:p>
          <w:p w14:paraId="1C9693B1" w14:textId="03955625"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CAFD6" w14:textId="220E12AB" w:rsidR="001135A5" w:rsidRPr="00DF6DD6" w:rsidRDefault="001135A5" w:rsidP="001135A5">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1135A5" w:rsidRPr="00DF6DD6" w:rsidRDefault="001135A5" w:rsidP="001135A5">
            <w:pPr>
              <w:pStyle w:val="TAC"/>
              <w:keepNext w:val="0"/>
              <w:rPr>
                <w:sz w:val="16"/>
                <w:lang w:eastAsia="ja-JP"/>
              </w:rPr>
            </w:pPr>
          </w:p>
        </w:tc>
      </w:tr>
      <w:tr w:rsidR="001135A5"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1135A5" w:rsidRPr="00DF6DD6" w:rsidRDefault="001135A5" w:rsidP="001135A5">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1135A5" w:rsidRPr="00DF6DD6" w:rsidRDefault="001135A5" w:rsidP="001135A5">
            <w:pPr>
              <w:pStyle w:val="TAC"/>
              <w:keepNext w:val="0"/>
              <w:rPr>
                <w:sz w:val="16"/>
                <w:lang w:eastAsia="ja-JP"/>
              </w:rPr>
            </w:pPr>
            <w:r w:rsidRPr="00DF6DD6">
              <w:rPr>
                <w:sz w:val="16"/>
              </w:rPr>
              <w:t>5</w:t>
            </w:r>
          </w:p>
        </w:tc>
      </w:tr>
      <w:tr w:rsidR="001135A5"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1135A5" w:rsidRPr="00DF6DD6" w:rsidRDefault="001135A5" w:rsidP="001135A5">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1135A5" w:rsidRPr="00DF6DD6" w:rsidRDefault="001135A5" w:rsidP="001135A5">
            <w:pPr>
              <w:pStyle w:val="TAC"/>
              <w:keepNext w:val="0"/>
              <w:rPr>
                <w:sz w:val="16"/>
                <w:lang w:eastAsia="ja-JP"/>
              </w:rPr>
            </w:pPr>
            <w:r w:rsidRPr="00DF6DD6">
              <w:rPr>
                <w:sz w:val="16"/>
              </w:rPr>
              <w:t>2</w:t>
            </w:r>
          </w:p>
        </w:tc>
      </w:tr>
      <w:tr w:rsidR="001135A5"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1135A5" w:rsidRPr="00DF6DD6" w:rsidRDefault="001135A5" w:rsidP="001135A5">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4C045CB8" w:rsidR="001135A5" w:rsidRPr="00DF6DD6" w:rsidRDefault="001135A5" w:rsidP="001135A5">
            <w:pPr>
              <w:pStyle w:val="TAL"/>
              <w:keepNext w:val="0"/>
              <w:rPr>
                <w:sz w:val="16"/>
                <w:lang w:eastAsia="ja-JP"/>
              </w:rPr>
            </w:pPr>
            <w:r w:rsidRPr="00DF6DD6">
              <w:rPr>
                <w:sz w:val="16"/>
                <w:lang w:eastAsia="ja-JP"/>
              </w:rPr>
              <w:t>E-UTRA Band 1, 3, 18, 19, 21,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1A5DF8B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1135A5" w:rsidRPr="00DF6DD6" w:rsidRDefault="001135A5" w:rsidP="001135A5">
            <w:pPr>
              <w:pStyle w:val="TAC"/>
              <w:keepNext w:val="0"/>
              <w:rPr>
                <w:sz w:val="16"/>
                <w:lang w:eastAsia="ja-JP"/>
              </w:rPr>
            </w:pPr>
          </w:p>
        </w:tc>
      </w:tr>
      <w:tr w:rsidR="001135A5"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1135A5" w:rsidRPr="00DF6DD6" w:rsidRDefault="001135A5" w:rsidP="001135A5">
            <w:pPr>
              <w:pStyle w:val="TAC"/>
              <w:keepNext w:val="0"/>
              <w:rPr>
                <w:sz w:val="16"/>
                <w:lang w:eastAsia="ja-JP"/>
              </w:rPr>
            </w:pPr>
          </w:p>
        </w:tc>
      </w:tr>
      <w:tr w:rsidR="001135A5"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1135A5" w:rsidRPr="00DF6DD6" w:rsidRDefault="001135A5" w:rsidP="001135A5">
            <w:pPr>
              <w:pStyle w:val="TAC"/>
              <w:keepNext w:val="0"/>
              <w:rPr>
                <w:sz w:val="16"/>
                <w:lang w:eastAsia="ja-JP"/>
              </w:rPr>
            </w:pPr>
          </w:p>
        </w:tc>
      </w:tr>
      <w:tr w:rsidR="001135A5"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1135A5" w:rsidRPr="00DF6DD6" w:rsidRDefault="001135A5" w:rsidP="001135A5">
            <w:pPr>
              <w:pStyle w:val="TAC"/>
              <w:keepNext w:val="0"/>
              <w:rPr>
                <w:sz w:val="16"/>
                <w:lang w:eastAsia="ja-JP"/>
              </w:rPr>
            </w:pPr>
          </w:p>
        </w:tc>
      </w:tr>
      <w:tr w:rsidR="001135A5"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1135A5" w:rsidRPr="00DF6DD6" w:rsidRDefault="001135A5" w:rsidP="001135A5">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28519F3F" w:rsidR="001135A5" w:rsidRPr="00DF6DD6" w:rsidRDefault="001135A5" w:rsidP="001135A5">
            <w:pPr>
              <w:pStyle w:val="TAL"/>
              <w:keepNext w:val="0"/>
              <w:rPr>
                <w:sz w:val="16"/>
                <w:lang w:eastAsia="ja-JP"/>
              </w:rPr>
            </w:pPr>
            <w:r w:rsidRPr="00DF6DD6">
              <w:rPr>
                <w:sz w:val="16"/>
                <w:lang w:eastAsia="ja-JP"/>
              </w:rPr>
              <w:t>E-UTRA Band 1, 3, 18, 19, 21, 28, 34,</w:t>
            </w:r>
            <w:r w:rsidR="00371131">
              <w:rPr>
                <w:sz w:val="16"/>
                <w:lang w:eastAsia="ja-JP"/>
              </w:rPr>
              <w:t xml:space="preserve"> 40,</w:t>
            </w:r>
            <w:r w:rsidRPr="00DF6DD6">
              <w:rPr>
                <w:sz w:val="16"/>
                <w:lang w:eastAsia="ja-JP"/>
              </w:rPr>
              <w:t xml:space="preserve"> 65</w:t>
            </w:r>
          </w:p>
        </w:tc>
        <w:tc>
          <w:tcPr>
            <w:tcW w:w="934" w:type="dxa"/>
            <w:tcBorders>
              <w:top w:val="single" w:sz="4" w:space="0" w:color="auto"/>
              <w:left w:val="nil"/>
              <w:bottom w:val="single" w:sz="4" w:space="0" w:color="auto"/>
              <w:right w:val="single" w:sz="4" w:space="0" w:color="auto"/>
            </w:tcBorders>
            <w:vAlign w:val="center"/>
          </w:tcPr>
          <w:p w14:paraId="6FD8F3C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1135A5" w:rsidRPr="00DF6DD6" w:rsidRDefault="001135A5" w:rsidP="001135A5">
            <w:pPr>
              <w:pStyle w:val="TAC"/>
              <w:keepNext w:val="0"/>
              <w:rPr>
                <w:sz w:val="16"/>
                <w:lang w:eastAsia="ja-JP"/>
              </w:rPr>
            </w:pPr>
          </w:p>
        </w:tc>
      </w:tr>
      <w:tr w:rsidR="001135A5"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1135A5" w:rsidRPr="00DF6DD6" w:rsidRDefault="001135A5" w:rsidP="001135A5">
            <w:pPr>
              <w:pStyle w:val="TAC"/>
              <w:keepNext w:val="0"/>
              <w:rPr>
                <w:sz w:val="16"/>
                <w:lang w:eastAsia="ja-JP"/>
              </w:rPr>
            </w:pPr>
          </w:p>
        </w:tc>
      </w:tr>
      <w:tr w:rsidR="001135A5"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1135A5" w:rsidRPr="00DF6DD6" w:rsidRDefault="001135A5" w:rsidP="001135A5">
            <w:pPr>
              <w:pStyle w:val="TAC"/>
              <w:keepNext w:val="0"/>
              <w:rPr>
                <w:sz w:val="16"/>
                <w:lang w:eastAsia="ja-JP"/>
              </w:rPr>
            </w:pPr>
          </w:p>
        </w:tc>
      </w:tr>
      <w:tr w:rsidR="001135A5"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1135A5" w:rsidRPr="00DF6DD6" w:rsidRDefault="001135A5" w:rsidP="001135A5">
            <w:pPr>
              <w:pStyle w:val="TAC"/>
              <w:keepNext w:val="0"/>
              <w:rPr>
                <w:sz w:val="16"/>
                <w:lang w:eastAsia="ja-JP"/>
              </w:rPr>
            </w:pPr>
          </w:p>
        </w:tc>
      </w:tr>
      <w:tr w:rsidR="001135A5"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1135A5" w:rsidRPr="00DF6DD6" w:rsidRDefault="001135A5" w:rsidP="001135A5">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1035E90E" w:rsidR="001135A5" w:rsidRPr="00DF6DD6" w:rsidRDefault="001135A5" w:rsidP="001135A5">
            <w:pPr>
              <w:pStyle w:val="TAL"/>
              <w:keepNext w:val="0"/>
              <w:rPr>
                <w:sz w:val="16"/>
                <w:lang w:eastAsia="ja-JP"/>
              </w:rPr>
            </w:pPr>
            <w:r w:rsidRPr="00DF6DD6">
              <w:rPr>
                <w:sz w:val="16"/>
                <w:lang w:eastAsia="ja-JP"/>
              </w:rPr>
              <w:t>E-UTRA Band 1, 3, 18, 19, 21, 28, 34,</w:t>
            </w:r>
            <w:r w:rsidR="00371131">
              <w:rPr>
                <w:sz w:val="16"/>
                <w:lang w:eastAsia="ja-JP"/>
              </w:rPr>
              <w:t xml:space="preserve"> 40,</w:t>
            </w:r>
            <w:r w:rsidRPr="00DF6DD6">
              <w:rPr>
                <w:sz w:val="16"/>
                <w:lang w:eastAsia="ja-JP"/>
              </w:rPr>
              <w:t xml:space="preserve">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1135A5" w:rsidRPr="00DF6DD6" w:rsidRDefault="001135A5" w:rsidP="001135A5">
            <w:pPr>
              <w:pStyle w:val="TAC"/>
              <w:keepNext w:val="0"/>
              <w:rPr>
                <w:sz w:val="16"/>
                <w:lang w:eastAsia="ja-JP"/>
              </w:rPr>
            </w:pPr>
          </w:p>
        </w:tc>
      </w:tr>
      <w:tr w:rsidR="001135A5"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1135A5" w:rsidRPr="00DF6DD6" w:rsidRDefault="001135A5" w:rsidP="001135A5">
            <w:pPr>
              <w:pStyle w:val="TAC"/>
              <w:keepNext w:val="0"/>
              <w:rPr>
                <w:sz w:val="16"/>
                <w:lang w:eastAsia="ja-JP"/>
              </w:rPr>
            </w:pPr>
          </w:p>
        </w:tc>
      </w:tr>
      <w:tr w:rsidR="001135A5"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1135A5" w:rsidRPr="00DF6DD6" w:rsidRDefault="001135A5" w:rsidP="001135A5">
            <w:pPr>
              <w:pStyle w:val="TAC"/>
              <w:keepNext w:val="0"/>
              <w:rPr>
                <w:sz w:val="16"/>
                <w:lang w:eastAsia="ja-JP"/>
              </w:rPr>
            </w:pPr>
          </w:p>
        </w:tc>
      </w:tr>
      <w:tr w:rsidR="001135A5"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1135A5" w:rsidRPr="00DF6DD6" w:rsidRDefault="001135A5" w:rsidP="001135A5">
            <w:pPr>
              <w:pStyle w:val="TAC"/>
              <w:keepNext w:val="0"/>
              <w:rPr>
                <w:sz w:val="16"/>
                <w:lang w:eastAsia="ja-JP"/>
              </w:rPr>
            </w:pPr>
          </w:p>
        </w:tc>
      </w:tr>
      <w:tr w:rsidR="001135A5"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1135A5" w:rsidRPr="00DF6DD6" w:rsidRDefault="001135A5" w:rsidP="001135A5">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6805B158" w:rsidR="001135A5" w:rsidRPr="00DF6DD6" w:rsidRDefault="001135A5" w:rsidP="001135A5">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1135A5" w:rsidRPr="00DF6DD6" w:rsidRDefault="001135A5" w:rsidP="001135A5">
            <w:pPr>
              <w:pStyle w:val="TAC"/>
              <w:keepNext w:val="0"/>
              <w:rPr>
                <w:sz w:val="16"/>
                <w:lang w:eastAsia="ja-JP"/>
              </w:rPr>
            </w:pPr>
          </w:p>
        </w:tc>
      </w:tr>
      <w:tr w:rsidR="001135A5"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1135A5" w:rsidRPr="00DF6DD6" w:rsidRDefault="001135A5" w:rsidP="001135A5">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1135A5" w:rsidRPr="00DF6DD6" w:rsidRDefault="001135A5" w:rsidP="001135A5">
            <w:pPr>
              <w:pStyle w:val="TAC"/>
              <w:keepNext w:val="0"/>
              <w:rPr>
                <w:sz w:val="16"/>
                <w:lang w:eastAsia="ja-JP"/>
              </w:rPr>
            </w:pPr>
            <w:r w:rsidRPr="00DF6DD6">
              <w:rPr>
                <w:sz w:val="16"/>
              </w:rPr>
              <w:t>5</w:t>
            </w:r>
          </w:p>
        </w:tc>
      </w:tr>
      <w:tr w:rsidR="001135A5"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1135A5" w:rsidRPr="00DF6DD6" w:rsidRDefault="001135A5" w:rsidP="001135A5">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3D717681" w:rsidR="001135A5" w:rsidRPr="00DF6DD6" w:rsidRDefault="001135A5" w:rsidP="001135A5">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1135A5" w:rsidRPr="00DF6DD6" w:rsidRDefault="001135A5" w:rsidP="001135A5">
            <w:pPr>
              <w:pStyle w:val="TAC"/>
              <w:keepNext w:val="0"/>
              <w:rPr>
                <w:sz w:val="16"/>
                <w:lang w:eastAsia="ja-JP"/>
              </w:rPr>
            </w:pPr>
          </w:p>
        </w:tc>
      </w:tr>
      <w:tr w:rsidR="001135A5"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1135A5" w:rsidRPr="00DF6DD6" w:rsidRDefault="001135A5" w:rsidP="001135A5">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1135A5" w:rsidRPr="00DF6DD6" w:rsidRDefault="001135A5" w:rsidP="001135A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1135A5" w:rsidRPr="00DF6DD6" w:rsidRDefault="001135A5" w:rsidP="001135A5">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1135A5" w:rsidRPr="00DF6DD6" w:rsidRDefault="001135A5" w:rsidP="001135A5">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1135A5" w:rsidRPr="00DF6DD6" w:rsidRDefault="001135A5" w:rsidP="001135A5">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39BDCA02" w:rsidR="001135A5" w:rsidRPr="00DF6DD6" w:rsidRDefault="001135A5" w:rsidP="001135A5">
            <w:pPr>
              <w:pStyle w:val="TAC"/>
              <w:keepNext w:val="0"/>
              <w:rPr>
                <w:sz w:val="16"/>
                <w:szCs w:val="16"/>
              </w:rPr>
            </w:pPr>
            <w:r w:rsidRPr="00DF6DD6">
              <w:rPr>
                <w:sz w:val="16"/>
                <w:szCs w:val="16"/>
              </w:rPr>
              <w:t>3</w:t>
            </w:r>
          </w:p>
        </w:tc>
      </w:tr>
      <w:tr w:rsidR="001135A5"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1135A5" w:rsidRPr="00DF6DD6" w:rsidRDefault="001135A5" w:rsidP="001135A5">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1135A5" w:rsidRPr="00DF6DD6" w:rsidRDefault="001135A5" w:rsidP="001135A5">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1135A5" w:rsidRPr="00DF6DD6" w:rsidRDefault="001135A5" w:rsidP="001135A5">
            <w:pPr>
              <w:pStyle w:val="TAC"/>
              <w:keepNext w:val="0"/>
              <w:rPr>
                <w:sz w:val="16"/>
                <w:szCs w:val="16"/>
              </w:rPr>
            </w:pPr>
          </w:p>
        </w:tc>
      </w:tr>
      <w:tr w:rsidR="001135A5"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1135A5" w:rsidRPr="00DF6DD6" w:rsidRDefault="001135A5" w:rsidP="001135A5">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1135A5" w:rsidRPr="00DF6DD6" w:rsidRDefault="001135A5" w:rsidP="001135A5">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1135A5" w:rsidRPr="00DF6DD6" w:rsidRDefault="001135A5" w:rsidP="001135A5">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1135A5" w:rsidRPr="00DF6DD6" w:rsidRDefault="001135A5" w:rsidP="001135A5">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1135A5" w:rsidRPr="00DF6DD6" w:rsidRDefault="001135A5" w:rsidP="001135A5">
            <w:pPr>
              <w:pStyle w:val="TAC"/>
              <w:keepNext w:val="0"/>
              <w:rPr>
                <w:sz w:val="16"/>
                <w:lang w:eastAsia="ja-JP"/>
              </w:rPr>
            </w:pPr>
          </w:p>
        </w:tc>
      </w:tr>
      <w:tr w:rsidR="001135A5"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1135A5" w:rsidRPr="00DF6DD6" w:rsidRDefault="001135A5" w:rsidP="001135A5">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6AF6BB4" w:rsidR="001135A5" w:rsidRPr="00DF6DD6" w:rsidRDefault="001135A5" w:rsidP="001135A5">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EB2AE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1135A5" w:rsidRPr="00DF6DD6" w:rsidRDefault="001135A5" w:rsidP="001135A5">
            <w:pPr>
              <w:pStyle w:val="TAC"/>
              <w:keepNext w:val="0"/>
              <w:rPr>
                <w:sz w:val="16"/>
                <w:lang w:eastAsia="ja-JP"/>
              </w:rPr>
            </w:pPr>
          </w:p>
        </w:tc>
      </w:tr>
      <w:tr w:rsidR="00060742" w:rsidRPr="00DF6DD6" w14:paraId="3172469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82FF346" w14:textId="77777777" w:rsidR="00060742" w:rsidRPr="00DF6DD6" w:rsidRDefault="00060742" w:rsidP="00060742">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52947AC0" w14:textId="2E28FA8A" w:rsidR="00060742" w:rsidRPr="00DF6DD6" w:rsidRDefault="00060742" w:rsidP="00060742">
            <w:pPr>
              <w:pStyle w:val="TAL"/>
              <w:keepNext w:val="0"/>
              <w:rPr>
                <w:rFonts w:eastAsia="Times New Roman"/>
                <w:sz w:val="16"/>
                <w:szCs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5360C0A" w14:textId="75203C72" w:rsidR="00060742" w:rsidRPr="00DF6DD6" w:rsidRDefault="00060742" w:rsidP="00060742">
            <w:pPr>
              <w:pStyle w:val="TAC"/>
              <w:keepNext w:val="0"/>
              <w:rPr>
                <w:rFonts w:eastAsia="Times New Roman"/>
                <w:sz w:val="16"/>
                <w:szCs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8B1E1" w14:textId="70BBEA15" w:rsidR="00060742" w:rsidRPr="00DF6DD6" w:rsidRDefault="00060742" w:rsidP="00060742">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24CBAD7" w14:textId="74100D74" w:rsidR="00060742" w:rsidRPr="00DF6DD6" w:rsidRDefault="00060742" w:rsidP="00060742">
            <w:pPr>
              <w:pStyle w:val="TAC"/>
              <w:keepNext w:val="0"/>
              <w:rPr>
                <w:rFonts w:eastAsia="Times New Roman"/>
                <w:sz w:val="16"/>
                <w:szCs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A8831F" w14:textId="26E115A6" w:rsidR="00060742" w:rsidRPr="00DF6DD6" w:rsidRDefault="00060742" w:rsidP="00060742">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BB453A" w14:textId="24085A8C" w:rsidR="00060742" w:rsidRPr="00DF6DD6" w:rsidRDefault="00060742" w:rsidP="00060742">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5BC3C5" w14:textId="6F866D25" w:rsidR="00060742" w:rsidRPr="00DF6DD6" w:rsidRDefault="00060742" w:rsidP="00060742">
            <w:pPr>
              <w:pStyle w:val="TAC"/>
              <w:keepNext w:val="0"/>
              <w:rPr>
                <w:sz w:val="16"/>
                <w:lang w:eastAsia="ja-JP"/>
              </w:rPr>
            </w:pPr>
            <w:r>
              <w:rPr>
                <w:sz w:val="16"/>
                <w:lang w:eastAsia="ja-JP"/>
              </w:rPr>
              <w:t>2</w:t>
            </w:r>
          </w:p>
        </w:tc>
      </w:tr>
      <w:tr w:rsidR="001135A5"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1135A5" w:rsidRPr="00DF6DD6" w:rsidRDefault="001135A5" w:rsidP="001135A5">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1135A5" w:rsidRPr="00DF6DD6" w:rsidRDefault="001135A5" w:rsidP="001135A5">
            <w:pPr>
              <w:pStyle w:val="TAC"/>
              <w:keepNext w:val="0"/>
              <w:rPr>
                <w:sz w:val="16"/>
                <w:lang w:eastAsia="ja-JP"/>
              </w:rPr>
            </w:pPr>
          </w:p>
        </w:tc>
      </w:tr>
      <w:tr w:rsidR="001135A5"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1135A5" w:rsidRPr="00DF6DD6" w:rsidRDefault="001135A5" w:rsidP="001135A5">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1135A5" w:rsidRPr="00DF6DD6" w:rsidRDefault="001135A5" w:rsidP="001135A5">
            <w:pPr>
              <w:pStyle w:val="TAC"/>
              <w:keepNext w:val="0"/>
              <w:rPr>
                <w:sz w:val="16"/>
                <w:lang w:eastAsia="ja-JP"/>
              </w:rPr>
            </w:pPr>
          </w:p>
        </w:tc>
      </w:tr>
      <w:tr w:rsidR="001135A5"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1135A5" w:rsidRPr="00DF6DD6" w:rsidRDefault="001135A5" w:rsidP="001135A5">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1135A5" w:rsidRPr="00DF6DD6" w:rsidRDefault="001135A5" w:rsidP="001135A5">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1135A5" w:rsidRPr="00DF6DD6" w:rsidRDefault="001135A5" w:rsidP="001135A5">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1135A5" w:rsidRPr="00DF6DD6" w:rsidRDefault="001135A5" w:rsidP="001135A5">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1135A5" w:rsidRPr="00DF6DD6" w:rsidRDefault="001135A5" w:rsidP="001135A5">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1135A5" w:rsidRPr="00DF6DD6" w:rsidRDefault="001135A5" w:rsidP="001135A5">
            <w:pPr>
              <w:pStyle w:val="TAC"/>
              <w:keepNext w:val="0"/>
              <w:rPr>
                <w:sz w:val="16"/>
                <w:lang w:eastAsia="ja-JP"/>
              </w:rPr>
            </w:pPr>
            <w:r w:rsidRPr="00DF6DD6">
              <w:rPr>
                <w:rFonts w:eastAsia="MS Mincho"/>
                <w:sz w:val="16"/>
                <w:szCs w:val="16"/>
                <w:lang w:eastAsia="ja-JP"/>
              </w:rPr>
              <w:t>3</w:t>
            </w:r>
          </w:p>
        </w:tc>
      </w:tr>
      <w:tr w:rsidR="001135A5"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1135A5" w:rsidRPr="00DF6DD6" w:rsidRDefault="001135A5" w:rsidP="001135A5">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37E63E4B" w:rsidR="001135A5" w:rsidRPr="00DF6DD6" w:rsidRDefault="00060742" w:rsidP="001135A5">
            <w:pPr>
              <w:pStyle w:val="TAC"/>
              <w:keepNext w:val="0"/>
              <w:rPr>
                <w:sz w:val="16"/>
                <w:lang w:eastAsia="ja-JP"/>
              </w:rPr>
            </w:pPr>
            <w:r>
              <w:rPr>
                <w:sz w:val="16"/>
                <w:lang w:eastAsia="ja-JP"/>
              </w:rPr>
              <w:t>2</w:t>
            </w:r>
          </w:p>
        </w:tc>
      </w:tr>
      <w:tr w:rsidR="001135A5"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1135A5" w:rsidRPr="00DF6DD6" w:rsidRDefault="001135A5" w:rsidP="001135A5">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1135A5" w:rsidRPr="00DF6DD6" w:rsidRDefault="001135A5" w:rsidP="001135A5">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1135A5" w:rsidRPr="00DF6DD6" w:rsidRDefault="001135A5" w:rsidP="001135A5">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1135A5" w:rsidRPr="00DF6DD6" w:rsidRDefault="001135A5" w:rsidP="001135A5">
            <w:pPr>
              <w:pStyle w:val="TAC"/>
              <w:keepNext w:val="0"/>
              <w:rPr>
                <w:sz w:val="16"/>
                <w:lang w:eastAsia="ja-JP"/>
              </w:rPr>
            </w:pPr>
          </w:p>
        </w:tc>
      </w:tr>
      <w:tr w:rsidR="001135A5"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1135A5" w:rsidRPr="00DF6DD6" w:rsidRDefault="001135A5" w:rsidP="001135A5">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6ABE5A8D"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w:t>
            </w:r>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F04DDD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1135A5" w:rsidRPr="00DF6DD6" w:rsidRDefault="001135A5" w:rsidP="001135A5">
            <w:pPr>
              <w:pStyle w:val="TAC"/>
              <w:keepNext w:val="0"/>
              <w:rPr>
                <w:sz w:val="16"/>
                <w:lang w:eastAsia="ja-JP"/>
              </w:rPr>
            </w:pPr>
          </w:p>
        </w:tc>
      </w:tr>
      <w:tr w:rsidR="00060742" w:rsidRPr="00DF6DD6" w14:paraId="28825289"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2832D525" w14:textId="77777777" w:rsidR="00060742" w:rsidRPr="00DF6DD6" w:rsidRDefault="00060742" w:rsidP="0006074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27ACBB" w14:textId="2D470EDF" w:rsidR="00060742" w:rsidRPr="00DF6DD6" w:rsidRDefault="00060742" w:rsidP="00060742">
            <w:pPr>
              <w:pStyle w:val="TAL"/>
              <w:keepNext w:val="0"/>
              <w:rPr>
                <w:sz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A1A55EE" w14:textId="1A1245B9"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5F56B0" w14:textId="4A099356" w:rsidR="00060742" w:rsidRPr="00DF6DD6" w:rsidRDefault="00060742" w:rsidP="00060742">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78D85DE" w14:textId="6C662EDE"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5546A7" w14:textId="2720F8AE" w:rsidR="00060742" w:rsidRPr="00DF6DD6" w:rsidRDefault="00060742" w:rsidP="0006074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844692" w14:textId="36F0F2C5" w:rsidR="00060742" w:rsidRPr="00DF6DD6" w:rsidRDefault="00060742" w:rsidP="0006074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93F09B" w14:textId="549E34F3" w:rsidR="00060742" w:rsidRPr="00DF6DD6" w:rsidRDefault="00060742" w:rsidP="00060742">
            <w:pPr>
              <w:pStyle w:val="TAC"/>
              <w:keepNext w:val="0"/>
              <w:rPr>
                <w:sz w:val="16"/>
                <w:lang w:eastAsia="ja-JP"/>
              </w:rPr>
            </w:pPr>
            <w:r>
              <w:rPr>
                <w:sz w:val="16"/>
                <w:lang w:eastAsia="ja-JP"/>
              </w:rPr>
              <w:t>2</w:t>
            </w:r>
          </w:p>
        </w:tc>
      </w:tr>
      <w:tr w:rsidR="001135A5"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1135A5" w:rsidRPr="00DF6DD6" w:rsidRDefault="001135A5" w:rsidP="001135A5">
            <w:pPr>
              <w:pStyle w:val="TAC"/>
              <w:keepNext w:val="0"/>
              <w:rPr>
                <w:sz w:val="16"/>
                <w:lang w:eastAsia="ja-JP"/>
              </w:rPr>
            </w:pPr>
          </w:p>
        </w:tc>
      </w:tr>
      <w:tr w:rsidR="001135A5"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1135A5" w:rsidRPr="00DF6DD6" w:rsidRDefault="001135A5" w:rsidP="001135A5">
            <w:pPr>
              <w:pStyle w:val="TAC"/>
              <w:keepNext w:val="0"/>
              <w:rPr>
                <w:sz w:val="16"/>
                <w:lang w:eastAsia="ja-JP"/>
              </w:rPr>
            </w:pPr>
          </w:p>
        </w:tc>
      </w:tr>
      <w:tr w:rsidR="001135A5"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4CA8D1A" w:rsidR="001135A5" w:rsidRPr="00DF6DD6" w:rsidRDefault="00060742" w:rsidP="001135A5">
            <w:pPr>
              <w:pStyle w:val="TAC"/>
              <w:keepNext w:val="0"/>
              <w:rPr>
                <w:sz w:val="16"/>
                <w:lang w:eastAsia="ja-JP"/>
              </w:rPr>
            </w:pPr>
            <w:r>
              <w:rPr>
                <w:sz w:val="16"/>
                <w:lang w:eastAsia="ja-JP"/>
              </w:rPr>
              <w:t>2</w:t>
            </w:r>
          </w:p>
        </w:tc>
      </w:tr>
      <w:tr w:rsidR="001135A5"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1135A5" w:rsidRPr="00DF6DD6" w:rsidRDefault="001135A5" w:rsidP="001135A5">
            <w:pPr>
              <w:pStyle w:val="TAC"/>
              <w:keepNext w:val="0"/>
              <w:rPr>
                <w:sz w:val="16"/>
                <w:lang w:eastAsia="ja-JP"/>
              </w:rPr>
            </w:pPr>
          </w:p>
        </w:tc>
      </w:tr>
      <w:tr w:rsidR="001135A5"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1135A5" w:rsidRPr="00DF6DD6" w:rsidRDefault="001135A5" w:rsidP="001135A5">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23A4CD0F"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B8319F1"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1135A5" w:rsidRPr="00DF6DD6" w:rsidRDefault="001135A5" w:rsidP="001135A5">
            <w:pPr>
              <w:pStyle w:val="TAC"/>
              <w:keepNext w:val="0"/>
              <w:rPr>
                <w:sz w:val="16"/>
                <w:lang w:eastAsia="ja-JP"/>
              </w:rPr>
            </w:pPr>
          </w:p>
        </w:tc>
      </w:tr>
      <w:tr w:rsidR="00060742" w:rsidRPr="00DF6DD6" w14:paraId="69CDAD79" w14:textId="77777777" w:rsidTr="001310A1">
        <w:trPr>
          <w:trHeight w:val="188"/>
          <w:jc w:val="center"/>
        </w:trPr>
        <w:tc>
          <w:tcPr>
            <w:tcW w:w="1632" w:type="dxa"/>
            <w:vMerge/>
            <w:tcBorders>
              <w:left w:val="single" w:sz="4" w:space="0" w:color="auto"/>
              <w:right w:val="single" w:sz="4" w:space="0" w:color="auto"/>
            </w:tcBorders>
          </w:tcPr>
          <w:p w14:paraId="028E38CA" w14:textId="77777777" w:rsidR="00060742" w:rsidRPr="00DF6DD6" w:rsidRDefault="00060742" w:rsidP="00060742">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255D00" w14:textId="4339170A" w:rsidR="00060742" w:rsidRPr="00DF6DD6" w:rsidRDefault="00060742" w:rsidP="00060742">
            <w:pPr>
              <w:pStyle w:val="TAL"/>
              <w:keepNext w:val="0"/>
              <w:rPr>
                <w:sz w:val="16"/>
              </w:rPr>
            </w:pPr>
            <w:r w:rsidRPr="00DF6DD6">
              <w:rPr>
                <w:rFonts w:eastAsia="Times New Roman"/>
                <w:sz w:val="16"/>
                <w:szCs w:val="16"/>
              </w:rPr>
              <w:t>E-UTRA Band</w:t>
            </w:r>
            <w:r>
              <w:rPr>
                <w:rFonts w:eastAsia="Times New Roman"/>
                <w:sz w:val="16"/>
                <w:szCs w:val="16"/>
              </w:rPr>
              <w:t xml:space="preserve"> 41</w:t>
            </w:r>
          </w:p>
        </w:tc>
        <w:tc>
          <w:tcPr>
            <w:tcW w:w="934" w:type="dxa"/>
            <w:tcBorders>
              <w:top w:val="single" w:sz="4" w:space="0" w:color="auto"/>
              <w:left w:val="nil"/>
              <w:bottom w:val="single" w:sz="4" w:space="0" w:color="auto"/>
              <w:right w:val="single" w:sz="4" w:space="0" w:color="auto"/>
            </w:tcBorders>
            <w:vAlign w:val="center"/>
          </w:tcPr>
          <w:p w14:paraId="256D84A6" w14:textId="0035A291"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868EE5" w14:textId="24AA568A" w:rsidR="00060742" w:rsidRPr="00DF6DD6" w:rsidRDefault="00060742" w:rsidP="00060742">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624E90B" w14:textId="35C6B903" w:rsidR="00060742" w:rsidRPr="00DF6DD6" w:rsidRDefault="00060742" w:rsidP="00060742">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0D1C99" w14:textId="23B477E4" w:rsidR="00060742" w:rsidRPr="00DF6DD6" w:rsidRDefault="00060742" w:rsidP="00060742">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0EC5A4" w14:textId="5D682A76" w:rsidR="00060742" w:rsidRPr="00DF6DD6" w:rsidRDefault="00060742" w:rsidP="00060742">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C0F6ED" w14:textId="0031D965" w:rsidR="00060742" w:rsidRPr="00DF6DD6" w:rsidRDefault="00060742" w:rsidP="00060742">
            <w:pPr>
              <w:pStyle w:val="TAC"/>
              <w:keepNext w:val="0"/>
              <w:rPr>
                <w:sz w:val="16"/>
                <w:lang w:eastAsia="ja-JP"/>
              </w:rPr>
            </w:pPr>
            <w:r>
              <w:rPr>
                <w:sz w:val="16"/>
                <w:lang w:eastAsia="ja-JP"/>
              </w:rPr>
              <w:t>2</w:t>
            </w:r>
          </w:p>
        </w:tc>
      </w:tr>
      <w:tr w:rsidR="001135A5"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1135A5" w:rsidRPr="00DF6DD6" w:rsidRDefault="001135A5" w:rsidP="001135A5">
            <w:pPr>
              <w:pStyle w:val="TAC"/>
              <w:keepNext w:val="0"/>
              <w:rPr>
                <w:sz w:val="16"/>
                <w:lang w:eastAsia="ja-JP"/>
              </w:rPr>
            </w:pPr>
          </w:p>
        </w:tc>
      </w:tr>
      <w:tr w:rsidR="001135A5"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1135A5" w:rsidRPr="00DF6DD6" w:rsidRDefault="001135A5" w:rsidP="001135A5">
            <w:pPr>
              <w:pStyle w:val="TAC"/>
              <w:keepNext w:val="0"/>
              <w:rPr>
                <w:sz w:val="16"/>
                <w:lang w:eastAsia="ja-JP"/>
              </w:rPr>
            </w:pPr>
          </w:p>
        </w:tc>
      </w:tr>
      <w:tr w:rsidR="001135A5"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520707C3" w:rsidR="001135A5" w:rsidRPr="00DF6DD6" w:rsidRDefault="00060742" w:rsidP="001135A5">
            <w:pPr>
              <w:pStyle w:val="TAC"/>
              <w:keepNext w:val="0"/>
              <w:rPr>
                <w:sz w:val="16"/>
                <w:lang w:eastAsia="ja-JP"/>
              </w:rPr>
            </w:pPr>
            <w:r>
              <w:rPr>
                <w:sz w:val="16"/>
                <w:lang w:eastAsia="ja-JP"/>
              </w:rPr>
              <w:t>2</w:t>
            </w:r>
          </w:p>
        </w:tc>
      </w:tr>
      <w:tr w:rsidR="001135A5"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1135A5" w:rsidRPr="00DF6DD6" w:rsidRDefault="001135A5" w:rsidP="001135A5">
            <w:pPr>
              <w:pStyle w:val="TAC"/>
              <w:keepNext w:val="0"/>
              <w:rPr>
                <w:sz w:val="16"/>
                <w:lang w:eastAsia="ja-JP"/>
              </w:rPr>
            </w:pPr>
          </w:p>
        </w:tc>
      </w:tr>
      <w:tr w:rsidR="001135A5"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1135A5" w:rsidRPr="00DF6DD6" w:rsidRDefault="001135A5" w:rsidP="001135A5">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44DBFE2B" w:rsidR="001135A5" w:rsidRPr="00DF6DD6" w:rsidRDefault="001135A5" w:rsidP="001135A5">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4BE528C4"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1135A5" w:rsidRPr="00DF6DD6" w:rsidRDefault="001135A5" w:rsidP="001135A5">
            <w:pPr>
              <w:pStyle w:val="TAC"/>
              <w:keepNext w:val="0"/>
              <w:rPr>
                <w:sz w:val="16"/>
                <w:lang w:eastAsia="ja-JP"/>
              </w:rPr>
            </w:pPr>
          </w:p>
        </w:tc>
      </w:tr>
      <w:tr w:rsidR="001135A5"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4AD846" w14:textId="46B28027" w:rsidR="001135A5" w:rsidRPr="00DF6DD6" w:rsidRDefault="001135A5" w:rsidP="001135A5">
            <w:pPr>
              <w:pStyle w:val="TAL"/>
              <w:keepNext w:val="0"/>
              <w:rPr>
                <w:sz w:val="16"/>
                <w:szCs w:val="16"/>
                <w:lang w:val="sv-SE" w:eastAsia="ja-JP"/>
              </w:rPr>
            </w:pPr>
            <w:r w:rsidRPr="00DF6DD6">
              <w:rPr>
                <w:sz w:val="16"/>
                <w:szCs w:val="16"/>
                <w:lang w:val="sv-SE" w:eastAsia="ja-JP"/>
              </w:rPr>
              <w:t>E-UTRA Band 4,  20, 22, 24, 32, 42, 43, 45, 46, 65, 66, 71, 73</w:t>
            </w:r>
          </w:p>
          <w:p w14:paraId="66EE36E5" w14:textId="3C57E825" w:rsidR="001135A5" w:rsidRPr="006C5448" w:rsidRDefault="001135A5" w:rsidP="001135A5">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1135A5" w:rsidRPr="00DF6DD6" w:rsidRDefault="001135A5" w:rsidP="001135A5">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1135A5" w:rsidRPr="00DF6DD6" w:rsidRDefault="001135A5" w:rsidP="001135A5">
            <w:pPr>
              <w:pStyle w:val="TAC"/>
              <w:keepNext w:val="0"/>
              <w:rPr>
                <w:sz w:val="16"/>
                <w:lang w:eastAsia="ja-JP"/>
              </w:rPr>
            </w:pPr>
            <w:r w:rsidRPr="00DF6DD6">
              <w:rPr>
                <w:sz w:val="16"/>
                <w:szCs w:val="16"/>
              </w:rPr>
              <w:t>2, 9, 10</w:t>
            </w:r>
          </w:p>
        </w:tc>
      </w:tr>
      <w:tr w:rsidR="001135A5"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1135A5" w:rsidRPr="00DF6DD6" w:rsidRDefault="001135A5" w:rsidP="001135A5">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1135A5" w:rsidRPr="00DF6DD6" w:rsidRDefault="001135A5" w:rsidP="001135A5">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1135A5" w:rsidRPr="00DF6DD6" w:rsidRDefault="001135A5" w:rsidP="001135A5">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1135A5" w:rsidRPr="00DF6DD6" w:rsidRDefault="001135A5" w:rsidP="001135A5">
            <w:pPr>
              <w:pStyle w:val="TAC"/>
              <w:keepNext w:val="0"/>
              <w:rPr>
                <w:sz w:val="16"/>
                <w:lang w:eastAsia="ja-JP"/>
              </w:rPr>
            </w:pPr>
            <w:r w:rsidRPr="00DF6DD6">
              <w:rPr>
                <w:sz w:val="16"/>
                <w:szCs w:val="16"/>
              </w:rPr>
              <w:t>5, 17</w:t>
            </w:r>
          </w:p>
        </w:tc>
      </w:tr>
      <w:tr w:rsidR="001135A5"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1135A5" w:rsidRPr="00DF6DD6" w:rsidRDefault="001135A5" w:rsidP="001135A5">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1135A5" w:rsidRPr="00DF6DD6" w:rsidRDefault="001135A5" w:rsidP="001135A5">
            <w:pPr>
              <w:pStyle w:val="TAC"/>
              <w:keepNext w:val="0"/>
              <w:rPr>
                <w:sz w:val="16"/>
                <w:lang w:eastAsia="ja-JP"/>
              </w:rPr>
            </w:pPr>
            <w:r w:rsidRPr="00DF6DD6">
              <w:rPr>
                <w:sz w:val="16"/>
                <w:szCs w:val="16"/>
              </w:rPr>
              <w:t>14</w:t>
            </w:r>
          </w:p>
        </w:tc>
      </w:tr>
      <w:tr w:rsidR="001135A5"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1135A5" w:rsidRPr="00DF6DD6" w:rsidRDefault="001135A5" w:rsidP="001135A5">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1135A5" w:rsidRPr="00DF6DD6" w:rsidRDefault="001135A5" w:rsidP="001135A5">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1135A5" w:rsidRPr="00DF6DD6" w:rsidRDefault="001135A5" w:rsidP="001135A5">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1135A5" w:rsidRPr="00DF6DD6" w:rsidRDefault="001135A5" w:rsidP="001135A5">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1135A5" w:rsidRPr="00DF6DD6" w:rsidRDefault="001135A5" w:rsidP="001135A5">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1135A5" w:rsidRPr="00DF6DD6" w:rsidRDefault="001135A5" w:rsidP="001135A5">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1135A5" w:rsidRPr="00DF6DD6" w:rsidRDefault="001135A5" w:rsidP="001135A5">
            <w:pPr>
              <w:pStyle w:val="TAC"/>
              <w:keepNext w:val="0"/>
              <w:rPr>
                <w:sz w:val="16"/>
                <w:lang w:eastAsia="ja-JP"/>
              </w:rPr>
            </w:pPr>
          </w:p>
        </w:tc>
      </w:tr>
      <w:tr w:rsidR="001135A5"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1135A5" w:rsidRPr="00DF6DD6" w:rsidRDefault="001135A5" w:rsidP="001135A5">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045B7944" w:rsidR="001135A5" w:rsidRPr="00DF6DD6" w:rsidRDefault="001135A5" w:rsidP="001135A5">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1135A5" w:rsidRPr="00DF6DD6" w:rsidRDefault="001135A5" w:rsidP="001135A5">
            <w:pPr>
              <w:pStyle w:val="TAC"/>
              <w:keepNext w:val="0"/>
              <w:rPr>
                <w:sz w:val="16"/>
                <w:lang w:eastAsia="ja-JP"/>
              </w:rPr>
            </w:pPr>
          </w:p>
        </w:tc>
      </w:tr>
      <w:tr w:rsidR="001135A5"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220A589A" w:rsidR="001135A5" w:rsidRPr="00DF6DD6" w:rsidRDefault="001135A5" w:rsidP="001135A5">
            <w:pPr>
              <w:pStyle w:val="TAL"/>
              <w:keepNext w:val="0"/>
              <w:rPr>
                <w:sz w:val="16"/>
                <w:lang w:eastAsia="ja-JP"/>
              </w:rPr>
            </w:pPr>
            <w:r w:rsidRPr="00DF6DD6">
              <w:rPr>
                <w:sz w:val="16"/>
                <w:lang w:eastAsia="ja-JP"/>
              </w:rPr>
              <w:t>E-UTRA Band 1, 65</w:t>
            </w:r>
            <w:r w:rsidR="00060742">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DFF074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40FB80C6"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B8801CD"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1135A5" w:rsidRPr="00DF6DD6" w:rsidRDefault="001135A5" w:rsidP="001135A5">
            <w:pPr>
              <w:pStyle w:val="TAC"/>
              <w:keepNext w:val="0"/>
              <w:rPr>
                <w:sz w:val="16"/>
                <w:lang w:eastAsia="ja-JP"/>
              </w:rPr>
            </w:pPr>
          </w:p>
        </w:tc>
      </w:tr>
      <w:tr w:rsidR="001135A5"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1135A5" w:rsidRPr="00DF6DD6" w:rsidRDefault="001135A5" w:rsidP="001135A5">
            <w:pPr>
              <w:pStyle w:val="TAC"/>
              <w:keepNext w:val="0"/>
              <w:rPr>
                <w:sz w:val="16"/>
                <w:lang w:eastAsia="ja-JP"/>
              </w:rPr>
            </w:pPr>
          </w:p>
        </w:tc>
      </w:tr>
      <w:tr w:rsidR="001135A5"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51217AD8"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1135A5" w:rsidRPr="00DF6DD6" w:rsidRDefault="001135A5" w:rsidP="001135A5">
            <w:pPr>
              <w:pStyle w:val="TAC"/>
              <w:keepNext w:val="0"/>
              <w:rPr>
                <w:lang w:eastAsia="ja-JP"/>
              </w:rPr>
            </w:pPr>
            <w:r w:rsidRPr="00DF6DD6">
              <w:rPr>
                <w:lang w:eastAsia="ja-JP"/>
              </w:rPr>
              <w:t>DC_28_n78</w:t>
            </w:r>
          </w:p>
          <w:p w14:paraId="76F28491" w14:textId="77777777" w:rsidR="001135A5" w:rsidRPr="00DF6DD6" w:rsidRDefault="001135A5" w:rsidP="001135A5">
            <w:pPr>
              <w:pStyle w:val="TAC"/>
              <w:keepNext w:val="0"/>
              <w:rPr>
                <w:lang w:eastAsia="ja-JP"/>
              </w:rPr>
            </w:pPr>
            <w:r w:rsidRPr="00DF6DD6">
              <w:rPr>
                <w:lang w:eastAsia="ja-JP"/>
              </w:rPr>
              <w:t>DC_28_n83_ULSUP-TDM_n78,</w:t>
            </w:r>
          </w:p>
          <w:p w14:paraId="585381DF" w14:textId="131668FD"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A236D" w14:textId="77777777" w:rsidR="001135A5" w:rsidRPr="00DF6DD6" w:rsidRDefault="001135A5" w:rsidP="001135A5">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1135A5" w:rsidRPr="00DF6DD6" w:rsidRDefault="001135A5" w:rsidP="001135A5">
            <w:pPr>
              <w:pStyle w:val="TAC"/>
              <w:keepNext w:val="0"/>
              <w:rPr>
                <w:sz w:val="16"/>
                <w:lang w:eastAsia="ja-JP"/>
              </w:rPr>
            </w:pPr>
          </w:p>
        </w:tc>
      </w:tr>
      <w:tr w:rsidR="001135A5"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34318C1C"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D336861"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7BB9CF17"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224A9959"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1135A5" w:rsidRPr="00DF6DD6" w:rsidRDefault="001135A5" w:rsidP="001135A5">
            <w:pPr>
              <w:pStyle w:val="TAC"/>
              <w:keepNext w:val="0"/>
              <w:rPr>
                <w:sz w:val="16"/>
                <w:lang w:eastAsia="ja-JP"/>
              </w:rPr>
            </w:pPr>
          </w:p>
        </w:tc>
      </w:tr>
      <w:tr w:rsidR="001135A5"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1135A5" w:rsidRPr="00DF6DD6" w:rsidRDefault="001135A5" w:rsidP="001135A5">
            <w:pPr>
              <w:pStyle w:val="TAC"/>
              <w:keepNext w:val="0"/>
              <w:rPr>
                <w:sz w:val="16"/>
                <w:lang w:eastAsia="ja-JP"/>
              </w:rPr>
            </w:pPr>
          </w:p>
        </w:tc>
      </w:tr>
      <w:tr w:rsidR="001135A5"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6765760F"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1135A5" w:rsidRPr="00DF6DD6" w:rsidRDefault="001135A5" w:rsidP="001135A5">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4447DDC0" w:rsidR="001135A5" w:rsidRPr="00DF6DD6" w:rsidRDefault="001135A5" w:rsidP="001135A5">
            <w:pPr>
              <w:pStyle w:val="TAL"/>
              <w:keepNext w:val="0"/>
              <w:rPr>
                <w:sz w:val="16"/>
                <w:lang w:eastAsia="ja-JP"/>
              </w:rPr>
            </w:pPr>
            <w:r w:rsidRPr="00DF6DD6">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14:paraId="1821382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1135A5" w:rsidRPr="00DF6DD6" w:rsidRDefault="001135A5" w:rsidP="001135A5">
            <w:pPr>
              <w:pStyle w:val="TAC"/>
              <w:keepNext w:val="0"/>
              <w:rPr>
                <w:sz w:val="16"/>
                <w:lang w:eastAsia="ja-JP"/>
              </w:rPr>
            </w:pPr>
          </w:p>
        </w:tc>
      </w:tr>
      <w:tr w:rsidR="001135A5"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1F121C8E" w:rsidR="001135A5" w:rsidRPr="00DF6DD6" w:rsidRDefault="001135A5" w:rsidP="001135A5">
            <w:pPr>
              <w:pStyle w:val="TAL"/>
              <w:keepNext w:val="0"/>
              <w:rPr>
                <w:sz w:val="16"/>
                <w:lang w:eastAsia="ja-JP"/>
              </w:rPr>
            </w:pPr>
            <w:r w:rsidRPr="00DF6DD6">
              <w:rPr>
                <w:sz w:val="16"/>
                <w:lang w:eastAsia="ja-JP"/>
              </w:rPr>
              <w:t xml:space="preserve">E-UTRA Band 1, </w:t>
            </w:r>
            <w:r w:rsidR="00CD1595">
              <w:rPr>
                <w:sz w:val="16"/>
                <w:lang w:eastAsia="ja-JP"/>
              </w:rPr>
              <w:t xml:space="preserve">42, </w:t>
            </w:r>
            <w:r w:rsidRPr="00DF6DD6">
              <w:rPr>
                <w:sz w:val="16"/>
                <w:lang w:eastAsia="ja-JP"/>
              </w:rPr>
              <w:t>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E21D164"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22E9A5B4"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7886B0F8"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1135A5" w:rsidRPr="00DF6DD6" w:rsidRDefault="001135A5" w:rsidP="001135A5">
            <w:pPr>
              <w:pStyle w:val="TAC"/>
              <w:keepNext w:val="0"/>
              <w:rPr>
                <w:sz w:val="16"/>
                <w:lang w:eastAsia="ja-JP"/>
              </w:rPr>
            </w:pPr>
          </w:p>
        </w:tc>
      </w:tr>
      <w:tr w:rsidR="001135A5"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1135A5" w:rsidRPr="00DF6DD6" w:rsidRDefault="001135A5" w:rsidP="001135A5">
            <w:pPr>
              <w:pStyle w:val="TAC"/>
              <w:keepNext w:val="0"/>
              <w:rPr>
                <w:sz w:val="16"/>
                <w:lang w:eastAsia="ja-JP"/>
              </w:rPr>
            </w:pPr>
          </w:p>
        </w:tc>
      </w:tr>
      <w:tr w:rsidR="001135A5"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6480AC14"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1135A5" w:rsidRPr="00DF6DD6" w:rsidRDefault="001135A5" w:rsidP="001135A5">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5FA5EC0E" w:rsidR="001135A5" w:rsidRPr="00DF6DD6" w:rsidRDefault="001135A5" w:rsidP="001135A5">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2464261"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1135A5" w:rsidRPr="00DF6DD6" w:rsidRDefault="001135A5" w:rsidP="001135A5">
            <w:pPr>
              <w:pStyle w:val="TAC"/>
              <w:keepNext w:val="0"/>
              <w:rPr>
                <w:sz w:val="16"/>
                <w:lang w:eastAsia="ja-JP"/>
              </w:rPr>
            </w:pPr>
          </w:p>
        </w:tc>
      </w:tr>
      <w:tr w:rsidR="001135A5"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1135A5" w:rsidRPr="00DF6DD6" w:rsidRDefault="001135A5" w:rsidP="001135A5">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1135A5" w:rsidRPr="00DF6DD6" w:rsidRDefault="001135A5" w:rsidP="001135A5">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7B5DBE82" w:rsidR="001135A5" w:rsidRPr="00DF6DD6" w:rsidRDefault="001135A5" w:rsidP="001135A5">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1135A5" w:rsidRPr="00DF6DD6" w:rsidRDefault="001135A5" w:rsidP="001135A5">
            <w:pPr>
              <w:pStyle w:val="TAC"/>
              <w:keepNext w:val="0"/>
              <w:rPr>
                <w:sz w:val="16"/>
                <w:lang w:eastAsia="ja-JP"/>
              </w:rPr>
            </w:pPr>
          </w:p>
        </w:tc>
      </w:tr>
      <w:tr w:rsidR="001135A5"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1135A5" w:rsidRPr="00DF6DD6" w:rsidRDefault="001135A5" w:rsidP="001135A5">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1135A5" w:rsidRPr="00DF6DD6" w:rsidRDefault="001135A5" w:rsidP="001135A5">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1135A5" w:rsidRPr="00DF6DD6" w:rsidRDefault="001135A5" w:rsidP="001135A5">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1135A5" w:rsidRPr="00DF6DD6" w:rsidRDefault="001135A5" w:rsidP="001135A5">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1135A5" w:rsidRPr="00DF6DD6" w:rsidRDefault="001135A5" w:rsidP="001135A5">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1135A5" w:rsidRPr="00DF6DD6" w:rsidRDefault="001135A5" w:rsidP="001135A5">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1135A5" w:rsidRPr="00DF6DD6" w:rsidRDefault="001135A5" w:rsidP="001135A5">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1135A5" w:rsidRPr="00DF6DD6" w:rsidRDefault="001135A5" w:rsidP="001135A5">
            <w:pPr>
              <w:pStyle w:val="TAC"/>
              <w:keepNext w:val="0"/>
              <w:rPr>
                <w:sz w:val="16"/>
                <w:szCs w:val="16"/>
                <w:lang w:eastAsia="ja-JP"/>
              </w:rPr>
            </w:pPr>
          </w:p>
        </w:tc>
      </w:tr>
      <w:tr w:rsidR="001135A5"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1135A5" w:rsidRPr="00DF6DD6" w:rsidRDefault="001135A5" w:rsidP="001135A5">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1135A5" w:rsidRPr="00DF6DD6" w:rsidRDefault="001135A5" w:rsidP="001135A5">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1135A5" w:rsidRPr="00DF6DD6" w:rsidRDefault="001135A5" w:rsidP="001135A5">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1135A5" w:rsidRPr="00DF6DD6" w:rsidRDefault="001135A5" w:rsidP="001135A5">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1135A5" w:rsidRPr="00DF6DD6" w:rsidRDefault="001135A5" w:rsidP="001135A5">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1135A5" w:rsidRPr="00DF6DD6" w:rsidRDefault="001135A5" w:rsidP="001135A5">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1135A5" w:rsidRPr="00DF6DD6" w:rsidRDefault="001135A5" w:rsidP="001135A5">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1135A5" w:rsidRPr="00DF6DD6" w:rsidRDefault="001135A5" w:rsidP="001135A5">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1135A5" w:rsidRPr="00DF6DD6" w:rsidRDefault="001135A5" w:rsidP="001135A5">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1135A5" w:rsidRPr="00DF6DD6" w:rsidRDefault="001135A5" w:rsidP="001135A5">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1135A5" w:rsidRPr="00DF6DD6" w:rsidRDefault="001135A5" w:rsidP="001135A5">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1135A5" w:rsidRPr="00DF6DD6" w:rsidRDefault="001135A5" w:rsidP="001135A5">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1135A5" w:rsidRPr="00DF6DD6" w:rsidRDefault="001135A5" w:rsidP="001135A5">
            <w:pPr>
              <w:pStyle w:val="TAC"/>
              <w:keepNext w:val="0"/>
              <w:rPr>
                <w:sz w:val="16"/>
                <w:szCs w:val="16"/>
                <w:lang w:eastAsia="ja-JP"/>
              </w:rPr>
            </w:pPr>
          </w:p>
        </w:tc>
      </w:tr>
      <w:tr w:rsidR="001135A5"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1135A5" w:rsidRPr="00DF6DD6" w:rsidRDefault="001135A5" w:rsidP="001135A5">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1135A5" w:rsidRPr="00DF6DD6" w:rsidRDefault="001135A5" w:rsidP="001135A5">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1135A5" w:rsidRPr="00DF6DD6" w:rsidRDefault="001135A5" w:rsidP="001135A5">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1135A5" w:rsidRPr="00DF6DD6" w:rsidRDefault="001135A5" w:rsidP="001135A5">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1135A5" w:rsidRPr="00DF6DD6" w:rsidRDefault="001135A5" w:rsidP="001135A5">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1135A5" w:rsidRPr="00DF6DD6" w:rsidRDefault="001135A5" w:rsidP="001135A5">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1135A5" w:rsidRPr="00DF6DD6" w:rsidRDefault="001135A5" w:rsidP="001135A5">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1135A5" w:rsidRPr="00DF6DD6" w:rsidRDefault="001135A5" w:rsidP="001135A5">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1135A5" w:rsidRPr="00DF6DD6" w:rsidRDefault="001135A5" w:rsidP="001135A5">
            <w:pPr>
              <w:pStyle w:val="TAC"/>
              <w:keepNext w:val="0"/>
              <w:rPr>
                <w:lang w:eastAsia="ja-JP"/>
              </w:rPr>
            </w:pPr>
            <w:bookmarkStart w:id="3033"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3A4020ED"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1135A5" w:rsidRPr="00DF6DD6" w:rsidRDefault="001135A5" w:rsidP="001135A5">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1135A5" w:rsidRPr="00DF6DD6" w:rsidRDefault="001135A5" w:rsidP="001135A5">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1135A5" w:rsidRPr="00DF6DD6" w:rsidRDefault="001135A5" w:rsidP="001135A5">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1135A5" w:rsidRPr="00DF6DD6" w:rsidRDefault="001135A5" w:rsidP="001135A5">
            <w:pPr>
              <w:pStyle w:val="TAC"/>
              <w:keepNext w:val="0"/>
              <w:rPr>
                <w:sz w:val="16"/>
                <w:szCs w:val="16"/>
                <w:lang w:eastAsia="ja-JP"/>
              </w:rPr>
            </w:pPr>
          </w:p>
        </w:tc>
      </w:tr>
      <w:bookmarkEnd w:id="3033"/>
      <w:tr w:rsidR="001135A5"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1135A5" w:rsidRPr="00DF6DD6" w:rsidRDefault="001135A5" w:rsidP="001135A5">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1135A5" w:rsidRPr="00DF6DD6" w:rsidRDefault="001135A5" w:rsidP="001135A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1135A5" w:rsidRPr="00DF6DD6" w:rsidRDefault="001135A5" w:rsidP="001135A5">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1135A5" w:rsidRPr="00DF6DD6" w:rsidRDefault="001135A5" w:rsidP="001135A5">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1135A5" w:rsidRPr="00DF6DD6" w:rsidRDefault="001135A5" w:rsidP="001135A5">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32FC73ED" w:rsidR="001135A5" w:rsidRPr="00DF6DD6" w:rsidRDefault="001135A5" w:rsidP="001135A5">
            <w:pPr>
              <w:pStyle w:val="TAC"/>
              <w:keepNext w:val="0"/>
              <w:rPr>
                <w:sz w:val="16"/>
                <w:szCs w:val="16"/>
                <w:lang w:eastAsia="ja-JP"/>
              </w:rPr>
            </w:pPr>
            <w:r w:rsidRPr="00DF6DD6">
              <w:rPr>
                <w:sz w:val="16"/>
                <w:szCs w:val="16"/>
              </w:rPr>
              <w:t>3</w:t>
            </w:r>
          </w:p>
        </w:tc>
      </w:tr>
      <w:tr w:rsidR="001135A5"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1135A5" w:rsidRPr="00DF6DD6" w:rsidRDefault="001135A5" w:rsidP="001135A5">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19F818E0"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F9D044C"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1135A5" w:rsidRPr="00DF6DD6" w:rsidRDefault="001135A5" w:rsidP="001135A5">
            <w:pPr>
              <w:pStyle w:val="TAC"/>
              <w:keepNext w:val="0"/>
              <w:rPr>
                <w:sz w:val="16"/>
                <w:szCs w:val="16"/>
                <w:lang w:eastAsia="ja-JP"/>
              </w:rPr>
            </w:pPr>
          </w:p>
        </w:tc>
      </w:tr>
      <w:tr w:rsidR="001135A5"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1135A5" w:rsidRPr="00DF6DD6" w:rsidRDefault="001135A5" w:rsidP="001135A5">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1135A5" w:rsidRPr="00DF6DD6" w:rsidRDefault="001135A5" w:rsidP="001135A5">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1135A5" w:rsidRPr="00DF6DD6" w:rsidRDefault="001135A5" w:rsidP="001135A5">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1135A5" w:rsidRPr="00DF6DD6" w:rsidRDefault="001135A5" w:rsidP="001135A5">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5DDF11A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1135A5" w:rsidRPr="00DF6DD6" w:rsidRDefault="001135A5" w:rsidP="001135A5">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3B303A4" w:rsidR="001135A5" w:rsidRPr="00DF6DD6" w:rsidRDefault="001135A5" w:rsidP="001135A5">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8B19273"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1135A5" w:rsidRPr="00DF6DD6" w:rsidRDefault="001135A5" w:rsidP="001135A5">
            <w:pPr>
              <w:pStyle w:val="TAC"/>
              <w:keepNext w:val="0"/>
              <w:rPr>
                <w:sz w:val="16"/>
                <w:szCs w:val="16"/>
                <w:lang w:eastAsia="ja-JP"/>
              </w:rPr>
            </w:pPr>
          </w:p>
        </w:tc>
      </w:tr>
      <w:tr w:rsidR="001135A5"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1135A5" w:rsidRPr="00DF6DD6" w:rsidRDefault="001135A5" w:rsidP="001135A5">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1135A5" w:rsidRPr="00DF6DD6" w:rsidRDefault="001135A5" w:rsidP="001135A5">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1135A5" w:rsidRPr="00DF6DD6" w:rsidRDefault="001135A5" w:rsidP="001135A5">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1135A5" w:rsidRPr="00DF6DD6" w:rsidRDefault="001135A5" w:rsidP="001135A5">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1135A5" w:rsidRPr="00DF6DD6" w:rsidRDefault="001135A5" w:rsidP="001135A5">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1135A5" w:rsidRPr="00DF6DD6" w:rsidRDefault="001135A5" w:rsidP="001135A5">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1135A5" w:rsidRPr="00DF6DD6" w:rsidRDefault="001135A5" w:rsidP="001135A5">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1135A5" w:rsidRPr="00DF6DD6" w:rsidRDefault="001135A5" w:rsidP="001135A5">
            <w:pPr>
              <w:pStyle w:val="TAC"/>
              <w:keepNext w:val="0"/>
              <w:rPr>
                <w:sz w:val="16"/>
                <w:lang w:eastAsia="ja-JP"/>
              </w:rPr>
            </w:pPr>
          </w:p>
        </w:tc>
      </w:tr>
      <w:tr w:rsidR="001135A5"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566270DE" w:rsidR="001135A5" w:rsidRPr="00DF6DD6" w:rsidRDefault="001135A5" w:rsidP="001135A5">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1135A5" w:rsidRPr="00DF6DD6" w:rsidRDefault="001135A5" w:rsidP="001135A5">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1135A5" w:rsidRPr="00DF6DD6" w:rsidRDefault="001135A5" w:rsidP="001135A5">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1135A5" w:rsidRPr="00DF6DD6" w:rsidRDefault="001135A5" w:rsidP="001135A5">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1135A5" w:rsidRPr="00DF6DD6" w:rsidRDefault="001135A5" w:rsidP="001135A5">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1990E75E" w:rsidR="001135A5" w:rsidRPr="00DF6DD6" w:rsidRDefault="001135A5" w:rsidP="001135A5">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1135A5" w:rsidRPr="00DF6DD6" w:rsidRDefault="001135A5" w:rsidP="001135A5">
            <w:pPr>
              <w:pStyle w:val="TAC"/>
              <w:keepNext w:val="0"/>
              <w:rPr>
                <w:sz w:val="16"/>
                <w:lang w:eastAsia="ja-JP"/>
              </w:rPr>
            </w:pPr>
          </w:p>
        </w:tc>
      </w:tr>
      <w:tr w:rsidR="001135A5"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1135A5" w:rsidRPr="00DF6DD6" w:rsidRDefault="001135A5" w:rsidP="001135A5">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1135A5" w:rsidRPr="00DF6DD6" w:rsidRDefault="001135A5" w:rsidP="001135A5">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33AE4353" w:rsidR="001135A5" w:rsidRPr="00DF6DD6" w:rsidRDefault="001135A5" w:rsidP="001135A5">
            <w:pPr>
              <w:pStyle w:val="TAL"/>
              <w:rPr>
                <w:sz w:val="16"/>
                <w:szCs w:val="16"/>
                <w:lang w:eastAsia="ja-JP"/>
              </w:rPr>
            </w:pPr>
            <w:r w:rsidRPr="00DF6DD6">
              <w:rPr>
                <w:sz w:val="16"/>
                <w:szCs w:val="16"/>
                <w:lang w:eastAsia="ko-KR"/>
              </w:rPr>
              <w:t>E-UTRA Band 4, 5, 13, 14, 17, 24, 26, 27, 29, 30, 43</w:t>
            </w:r>
            <w:r w:rsidRPr="00DF6DD6">
              <w:rPr>
                <w:sz w:val="16"/>
                <w:szCs w:val="16"/>
                <w:lang w:eastAsia="ja-JP"/>
              </w:rPr>
              <w:t>,</w:t>
            </w:r>
            <w:r w:rsidRPr="00CD1595">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1135A5" w:rsidRPr="00DF6DD6" w:rsidRDefault="001135A5" w:rsidP="001135A5">
            <w:pPr>
              <w:pStyle w:val="TAC"/>
              <w:keepNext w:val="0"/>
              <w:rPr>
                <w:sz w:val="16"/>
                <w:lang w:eastAsia="ja-JP"/>
              </w:rPr>
            </w:pPr>
          </w:p>
        </w:tc>
      </w:tr>
      <w:tr w:rsidR="001135A5"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135A2421"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2, </w:t>
            </w:r>
            <w:r w:rsidR="00CD1595">
              <w:rPr>
                <w:sz w:val="16"/>
                <w:szCs w:val="16"/>
                <w:lang w:eastAsia="ko-KR"/>
              </w:rPr>
              <w:t xml:space="preserve">7, 22, </w:t>
            </w:r>
            <w:r w:rsidRPr="00DF6DD6">
              <w:rPr>
                <w:sz w:val="16"/>
                <w:szCs w:val="16"/>
                <w:lang w:eastAsia="ko-KR"/>
              </w:rPr>
              <w:t xml:space="preserve">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1135A5" w:rsidRPr="00DF6DD6" w:rsidRDefault="001135A5" w:rsidP="001135A5">
            <w:pPr>
              <w:pStyle w:val="TAC"/>
              <w:keepNext w:val="0"/>
              <w:rPr>
                <w:lang w:eastAsia="ja-JP"/>
              </w:rPr>
            </w:pPr>
            <w:r w:rsidRPr="00DF6DD6">
              <w:rPr>
                <w:lang w:eastAsia="ja-JP"/>
              </w:rPr>
              <w:t>DC_66_n78,</w:t>
            </w:r>
          </w:p>
          <w:p w14:paraId="3CDC8261" w14:textId="77777777" w:rsidR="001135A5" w:rsidRPr="00DF6DD6" w:rsidRDefault="001135A5" w:rsidP="001135A5">
            <w:pPr>
              <w:pStyle w:val="TAC"/>
              <w:keepNext w:val="0"/>
              <w:rPr>
                <w:lang w:eastAsia="ja-JP"/>
              </w:rPr>
            </w:pPr>
            <w:r w:rsidRPr="00DF6DD6">
              <w:rPr>
                <w:lang w:eastAsia="ja-JP"/>
              </w:rPr>
              <w:t>DC_66_n86_ULSUP-TDM_n78,</w:t>
            </w:r>
          </w:p>
          <w:p w14:paraId="0EFAC4F1" w14:textId="5DC6777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208C6" w14:textId="77777777" w:rsidR="001135A5" w:rsidRPr="00DF6DD6" w:rsidRDefault="001135A5" w:rsidP="001135A5">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1135A5" w:rsidRPr="00DF6DD6" w:rsidRDefault="001135A5" w:rsidP="001135A5">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1135A5" w:rsidRPr="00DF6DD6" w:rsidRDefault="001135A5" w:rsidP="001135A5">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1135A5" w:rsidRPr="00DF6DD6" w:rsidRDefault="001135A5" w:rsidP="001135A5">
            <w:pPr>
              <w:pStyle w:val="TAC"/>
              <w:keepNext w:val="0"/>
              <w:rPr>
                <w:sz w:val="16"/>
                <w:lang w:eastAsia="ja-JP"/>
              </w:rPr>
            </w:pPr>
          </w:p>
        </w:tc>
      </w:tr>
      <w:tr w:rsidR="001135A5"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3F5985DE" w:rsidR="001135A5" w:rsidRPr="00DF6DD6" w:rsidRDefault="001135A5" w:rsidP="008B5777">
            <w:pPr>
              <w:pStyle w:val="TAN"/>
            </w:pPr>
            <w:r w:rsidRPr="00DF6DD6">
              <w:t>NOTE 1:</w:t>
            </w:r>
            <w:r w:rsidRPr="00DF6DD6">
              <w:tab/>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 in </w:t>
            </w:r>
            <w:r w:rsidR="007F1425">
              <w:t xml:space="preserve">3GPP </w:t>
            </w:r>
            <w:r w:rsidRPr="00DF6DD6">
              <w:t>TS 36.101 [4]</w:t>
            </w:r>
            <w:r w:rsidR="007F1425" w:rsidRPr="007F1425">
              <w:t xml:space="preserve"> or in Table 5.2-1 in </w:t>
            </w:r>
            <w:r w:rsidR="007F1425">
              <w:t xml:space="preserve">3GPP </w:t>
            </w:r>
            <w:r w:rsidR="007F1425" w:rsidRPr="007F1425">
              <w:t>TS 38.101-1 [2]</w:t>
            </w:r>
            <w:r w:rsidRPr="00DF6DD6">
              <w:t>.</w:t>
            </w:r>
          </w:p>
          <w:p w14:paraId="4E71E0DD" w14:textId="687170C2" w:rsidR="001135A5" w:rsidRPr="00DF6DD6" w:rsidRDefault="001135A5" w:rsidP="008B5777">
            <w:pPr>
              <w:pStyle w:val="TAN"/>
            </w:pPr>
            <w:r w:rsidRPr="00DF6DD6">
              <w:t>NOTE</w:t>
            </w:r>
            <w:r w:rsidRPr="00DF6DD6">
              <w:rPr>
                <w:rFonts w:eastAsia="Malgun Gothic"/>
                <w:lang w:eastAsia="ko-KR"/>
              </w:rPr>
              <w:t xml:space="preserve"> </w:t>
            </w:r>
            <w:r w:rsidRPr="00DF6DD6">
              <w:rPr>
                <w:lang w:eastAsia="ja-JP"/>
              </w:rPr>
              <w:t>2</w:t>
            </w:r>
            <w:r w:rsidRPr="00DF6DD6">
              <w:t>:</w:t>
            </w:r>
            <w:r w:rsidRPr="00DF6DD6">
              <w:tab/>
              <w:t xml:space="preserve">As exceptions, measurements with a level up to the applicable requirements defined in Table 6.6.3.1-2 </w:t>
            </w:r>
            <w:r w:rsidR="007F1425" w:rsidRPr="007F09A5">
              <w:t xml:space="preserve">in </w:t>
            </w:r>
            <w:r w:rsidR="00425D90">
              <w:t xml:space="preserve">3GPP </w:t>
            </w:r>
            <w:r w:rsidR="007F1425" w:rsidRPr="007F09A5">
              <w:t>TS 36.101</w:t>
            </w:r>
            <w:r w:rsidR="007F1425">
              <w:t xml:space="preserve"> </w:t>
            </w:r>
            <w:r w:rsidR="007F1425" w:rsidRPr="007F09A5">
              <w:t xml:space="preserve">[4] and Table 6.5.3.1-2 in </w:t>
            </w:r>
            <w:r w:rsidR="00425D90">
              <w:t xml:space="preserve">3GPP </w:t>
            </w:r>
            <w:r w:rsidR="007F1425" w:rsidRPr="007F09A5">
              <w:t>TS 38.101-1 [2]</w:t>
            </w:r>
            <w:r w:rsidR="007F1425">
              <w:rPr>
                <w:rFonts w:cs="Arial"/>
              </w:rPr>
              <w:t xml:space="preserve"> </w:t>
            </w:r>
            <w:r w:rsidRPr="00DF6DD6">
              <w:t>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vertAlign w:val="subscript"/>
              </w:rPr>
              <w:t>CRB</w:t>
            </w:r>
            <w:r w:rsidRPr="00DF6DD6">
              <w:t xml:space="preserve"> x 180 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01CC6205" w14:textId="02E7EA7C" w:rsidR="001135A5" w:rsidRPr="00DF6DD6" w:rsidRDefault="001135A5" w:rsidP="008B5777">
            <w:pPr>
              <w:pStyle w:val="TAN"/>
              <w:rPr>
                <w:rFonts w:eastAsia="Malgun Gothic"/>
                <w:lang w:eastAsia="ko-KR"/>
              </w:rPr>
            </w:pPr>
            <w:r w:rsidRPr="00DF6DD6">
              <w:rPr>
                <w:kern w:val="2"/>
                <w:lang w:val="en-US" w:eastAsia="zh-CN"/>
              </w:rPr>
              <w:t xml:space="preserve">NOTE </w:t>
            </w:r>
            <w:r w:rsidRPr="00DF6DD6">
              <w:rPr>
                <w:rFonts w:eastAsia="Malgun Gothic"/>
                <w:kern w:val="2"/>
                <w:lang w:val="en-US" w:eastAsia="ko-KR"/>
              </w:rPr>
              <w:t>3</w:t>
            </w:r>
            <w:r w:rsidRPr="00DF6DD6">
              <w:rPr>
                <w:lang w:eastAsia="ja-JP"/>
              </w:rPr>
              <w:t>:</w:t>
            </w:r>
            <w:r w:rsidRPr="00DF6DD6">
              <w:rPr>
                <w:lang w:eastAsia="ja-JP"/>
              </w:rPr>
              <w:tab/>
              <w:t>Applicable when co-existence with PHS system operating in 1884.5 - 1915.7 MHz</w:t>
            </w:r>
          </w:p>
          <w:p w14:paraId="18D9043B" w14:textId="26065342"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5883F791" w14:textId="62FFBDE2" w:rsidR="001135A5" w:rsidRPr="00DF6DD6" w:rsidRDefault="001135A5" w:rsidP="008B5777">
            <w:pPr>
              <w:pStyle w:val="TAN"/>
              <w:rPr>
                <w:lang w:eastAsia="ko-KR"/>
              </w:rPr>
            </w:pPr>
            <w:r w:rsidRPr="00DF6DD6">
              <w:t xml:space="preserve">NOTE </w:t>
            </w:r>
            <w:r w:rsidRPr="00DF6DD6">
              <w:rPr>
                <w:lang w:eastAsia="ja-JP"/>
              </w:rPr>
              <w:t>5</w:t>
            </w:r>
            <w:r w:rsidRPr="00DF6DD6">
              <w:t>:</w:t>
            </w:r>
            <w:r w:rsidRPr="00DF6DD6">
              <w:tab/>
              <w:t>These requirements also apply for the frequency ranges that are less than F</w:t>
            </w:r>
            <w:r w:rsidRPr="00DF6DD6">
              <w:rPr>
                <w:vertAlign w:val="subscript"/>
              </w:rPr>
              <w:t>OOB</w:t>
            </w:r>
            <w:r w:rsidRPr="00DF6DD6">
              <w:t xml:space="preserve"> (MHz) in Table 6.6.3.1-1</w:t>
            </w:r>
            <w:r w:rsidR="00425D90">
              <w:rPr>
                <w:rFonts w:cs="Arial"/>
                <w:szCs w:val="18"/>
              </w:rPr>
              <w:t>,</w:t>
            </w:r>
            <w:r w:rsidRPr="00DF6DD6">
              <w:t xml:space="preserve"> Table 6.6.3.1A-1 </w:t>
            </w:r>
            <w:r w:rsidR="00425D90" w:rsidRPr="00CF64FB">
              <w:t xml:space="preserve">in </w:t>
            </w:r>
            <w:r w:rsidR="00425D90">
              <w:t xml:space="preserve">3GPP </w:t>
            </w:r>
            <w:r w:rsidR="00425D90" w:rsidRPr="00CF64FB">
              <w:t xml:space="preserve">TS 36.101 [4] or in Table 6.5.3.1-1 in </w:t>
            </w:r>
            <w:r w:rsidR="00425D90">
              <w:t xml:space="preserve">3GPP </w:t>
            </w:r>
            <w:r w:rsidR="00425D90" w:rsidRPr="00CF64FB">
              <w:t xml:space="preserve">TS 38.101-1 [2] </w:t>
            </w:r>
            <w:r w:rsidRPr="00DF6DD6">
              <w:t>from the edge of the channel bandwidth.</w:t>
            </w:r>
          </w:p>
          <w:p w14:paraId="59BD65FE" w14:textId="77777777" w:rsidR="001135A5" w:rsidRPr="00DF6DD6" w:rsidRDefault="001135A5" w:rsidP="008B5777">
            <w:pPr>
              <w:pStyle w:val="TAN"/>
              <w:rPr>
                <w:lang w:eastAsia="ko-KR"/>
              </w:rPr>
            </w:pPr>
            <w:r w:rsidRPr="00DF6DD6">
              <w:t>NOTE 6:</w:t>
            </w:r>
            <w:r w:rsidRPr="00DF6DD6">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1135A5" w:rsidRPr="00DF6DD6" w:rsidRDefault="001135A5" w:rsidP="008B5777">
            <w:pPr>
              <w:pStyle w:val="TAN"/>
            </w:pPr>
            <w:r w:rsidRPr="00DF6DD6">
              <w:rPr>
                <w:lang w:eastAsia="ko-KR"/>
              </w:rPr>
              <w:t>NOTE 7:</w:t>
            </w:r>
            <w:r w:rsidRPr="00DF6DD6">
              <w:tab/>
              <w:t>For these adjacent bands, the emission limit could imply risk of harmful interference to UE(s) operating in the protected operating band.</w:t>
            </w:r>
          </w:p>
          <w:p w14:paraId="1438E603" w14:textId="20E9AAA0" w:rsidR="001135A5" w:rsidRPr="00DF6DD6" w:rsidRDefault="001135A5" w:rsidP="008B5777">
            <w:pPr>
              <w:pStyle w:val="TAN"/>
            </w:pPr>
            <w:r w:rsidRPr="00DF6DD6">
              <w:t>NOTE 8:</w:t>
            </w:r>
            <w:r w:rsidRPr="00DF6DD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47EBB4B9" w:rsidR="001135A5" w:rsidRPr="00DF6DD6" w:rsidRDefault="001135A5" w:rsidP="008B5777">
            <w:pPr>
              <w:pStyle w:val="TAN"/>
            </w:pPr>
            <w:r w:rsidRPr="00DF6DD6">
              <w:t>NOTE 9:</w:t>
            </w:r>
            <w:r w:rsidRPr="00DF6DD6">
              <w:tab/>
              <w:t xml:space="preserve">Applicable when the assigned E-UTRA </w:t>
            </w:r>
            <w:r w:rsidR="00236242" w:rsidRPr="00CE1C33">
              <w:rPr>
                <w:rFonts w:eastAsia="Times New Roman"/>
              </w:rPr>
              <w:t xml:space="preserve">or NR </w:t>
            </w:r>
            <w:r w:rsidRPr="00DF6DD6">
              <w:t>carrier is confined within 718 MHz and 748 MHz and when the channel bandwidth used is 5 or 10 MHz.</w:t>
            </w:r>
          </w:p>
          <w:p w14:paraId="5F91EA23" w14:textId="5F99EC05" w:rsidR="001135A5" w:rsidRPr="00DF6DD6" w:rsidRDefault="001135A5" w:rsidP="008B5777">
            <w:pPr>
              <w:pStyle w:val="TAN"/>
            </w:pPr>
            <w:r w:rsidRPr="00DF6DD6">
              <w:t>NOTE 10:</w:t>
            </w:r>
            <w:r w:rsidRPr="00DF6DD6">
              <w:tab/>
              <w:t>As exceptions, measurements with a level up to the applicable requirement of -</w:t>
            </w:r>
            <w:r w:rsidR="00425D90" w:rsidRPr="00DF6DD6">
              <w:rPr>
                <w:rFonts w:cs="Arial"/>
                <w:szCs w:val="18"/>
              </w:rPr>
              <w:t>3</w:t>
            </w:r>
            <w:r w:rsidR="00425D90">
              <w:rPr>
                <w:rFonts w:cs="Arial"/>
                <w:szCs w:val="18"/>
              </w:rPr>
              <w:t>8</w:t>
            </w:r>
            <w:r w:rsidR="00425D90" w:rsidRPr="00DF6DD6">
              <w:rPr>
                <w:rFonts w:cs="Arial"/>
                <w:szCs w:val="18"/>
              </w:rPr>
              <w:t xml:space="preserve"> </w:t>
            </w:r>
            <w:r w:rsidRPr="00DF6DD6">
              <w:t>dBm/MHz is permitted for each assigned E-UTRA carrier used in the measurement due to 2</w:t>
            </w:r>
            <w:r w:rsidRPr="00D95CEA">
              <w:rPr>
                <w:vertAlign w:val="superscript"/>
              </w:rPr>
              <w:t>nd</w:t>
            </w:r>
            <w:r w:rsidRPr="00DF6DD6">
              <w:t xml:space="preserve"> harmonic spurious emissions. An exception is allowed if there is at least one individual RB within the transmission bandwidth (see Figure 5.6-1) for which the 2</w:t>
            </w:r>
            <w:r w:rsidRPr="00D95CEA">
              <w:rPr>
                <w:vertAlign w:val="superscript"/>
              </w:rPr>
              <w:t>nd</w:t>
            </w:r>
            <w:r w:rsidRPr="00DF6DD6">
              <w:t xml:space="preserve"> harmonic totally or partially overlaps the measurement bandwidth (MBW).</w:t>
            </w:r>
          </w:p>
          <w:p w14:paraId="7BD03A78" w14:textId="3E5DF321" w:rsidR="001135A5" w:rsidRPr="00DF6DD6" w:rsidRDefault="001135A5" w:rsidP="008B5777">
            <w:pPr>
              <w:pStyle w:val="TAN"/>
            </w:pPr>
            <w:r w:rsidRPr="00DF6DD6">
              <w:t>NOTE 11:</w:t>
            </w:r>
            <w:r w:rsidRPr="00DF6DD6">
              <w:tab/>
              <w:t>As exceptions, measurements with a level up to the applicable requirement of -3</w:t>
            </w:r>
            <w:r>
              <w:t>6</w:t>
            </w:r>
            <w:r w:rsidRPr="00DF6DD6">
              <w:t xml:space="preserve"> dBm/MHz is permitted for each assigned E-UTRA carrier used in the measurement due to 3</w:t>
            </w:r>
            <w:r w:rsidRPr="00D95CEA">
              <w:rPr>
                <w:vertAlign w:val="superscript"/>
              </w:rPr>
              <w:t>rd</w:t>
            </w:r>
            <w:r w:rsidRPr="00DF6DD6">
              <w:t xml:space="preserve"> harmonic spurious emissions. An exception is allowed if there is at least one individual RB within the transmission bandwidth (see Figure 5.6-1) for which the 3</w:t>
            </w:r>
            <w:r w:rsidRPr="00D95CEA">
              <w:rPr>
                <w:vertAlign w:val="superscript"/>
              </w:rPr>
              <w:t>rd</w:t>
            </w:r>
            <w:r w:rsidRPr="00DF6DD6">
              <w:t xml:space="preserve"> harmonic totally or partially overlaps the measurement bandwidth (MBW).</w:t>
            </w:r>
          </w:p>
          <w:p w14:paraId="7E601429" w14:textId="10E3876C" w:rsidR="001135A5" w:rsidRPr="00DF6DD6" w:rsidRDefault="001135A5" w:rsidP="008B5777">
            <w:pPr>
              <w:pStyle w:val="TAN"/>
              <w:rPr>
                <w:lang w:eastAsia="ja-JP"/>
              </w:rPr>
            </w:pPr>
            <w:r w:rsidRPr="00DF6DD6">
              <w:rPr>
                <w:lang w:eastAsia="ja-JP"/>
              </w:rPr>
              <w:t>NOTE 12:</w:t>
            </w:r>
            <w:r w:rsidRPr="00DF6DD6">
              <w:tab/>
            </w:r>
            <w:r w:rsidRPr="00DF6DD6">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vertAlign w:val="subscript"/>
                <w:lang w:eastAsia="ja-JP"/>
              </w:rPr>
              <w:t>start</w:t>
            </w:r>
            <w:r w:rsidRPr="00DF6DD6">
              <w:rPr>
                <w:lang w:eastAsia="ja-JP"/>
              </w:rPr>
              <w:t xml:space="preserve"> &gt; 3.</w:t>
            </w:r>
          </w:p>
          <w:p w14:paraId="46F271CA" w14:textId="41D58479" w:rsidR="001135A5" w:rsidRPr="00DF6DD6" w:rsidRDefault="001135A5" w:rsidP="008B5777">
            <w:pPr>
              <w:pStyle w:val="TAN"/>
              <w:rPr>
                <w:rFonts w:eastAsia="MS Mincho"/>
                <w:lang w:eastAsia="ja-JP"/>
              </w:rPr>
            </w:pPr>
            <w:r w:rsidRPr="00DF6DD6">
              <w:t>NOTE</w:t>
            </w:r>
            <w:r>
              <w:t xml:space="preserve"> </w:t>
            </w:r>
            <w:r w:rsidRPr="00DF6DD6">
              <w:t>13:</w:t>
            </w:r>
            <w:r w:rsidRPr="00DF6DD6">
              <w:tab/>
            </w:r>
            <w:r>
              <w:t>Void</w:t>
            </w:r>
          </w:p>
          <w:p w14:paraId="5E0426D3" w14:textId="0F04A335" w:rsidR="001135A5" w:rsidRPr="00DF6DD6" w:rsidRDefault="001135A5" w:rsidP="008B5777">
            <w:pPr>
              <w:pStyle w:val="TAN"/>
            </w:pPr>
            <w:r w:rsidRPr="00DF6DD6">
              <w:t>NOTE 14:</w:t>
            </w:r>
            <w:r w:rsidRPr="00DF6DD6">
              <w:tab/>
              <w:t xml:space="preserve">This requirement is applicable for 5 and 10 MHz E-UTRA </w:t>
            </w:r>
            <w:r w:rsidR="00AE4D9A" w:rsidRPr="00CE1C33">
              <w:rPr>
                <w:rFonts w:eastAsia="Times New Roman"/>
              </w:rPr>
              <w:t xml:space="preserve">or NR </w:t>
            </w:r>
            <w:r w:rsidRPr="00DF6DD6">
              <w:t>channel bandwidth allocated within 718-728MHz. For carriers of 10 MHz bandwidth, this requirement applies for an uplink transmission bandwidth less than or equal to 30 RB with RB</w:t>
            </w:r>
            <w:r w:rsidRPr="00DF6DD6">
              <w:rPr>
                <w:vertAlign w:val="subscript"/>
              </w:rPr>
              <w:t>start</w:t>
            </w:r>
            <w:r w:rsidRPr="00DF6DD6">
              <w:t xml:space="preserve"> &gt; 1 and RB</w:t>
            </w:r>
            <w:r w:rsidRPr="00DF6DD6">
              <w:rPr>
                <w:vertAlign w:val="subscript"/>
              </w:rPr>
              <w:t>start</w:t>
            </w:r>
            <w:r w:rsidRPr="00DF6DD6">
              <w:t xml:space="preserve"> &lt; 48.</w:t>
            </w:r>
          </w:p>
          <w:p w14:paraId="605261B0" w14:textId="104E95F6" w:rsidR="001135A5" w:rsidRPr="00DF6DD6" w:rsidRDefault="001135A5" w:rsidP="008B5777">
            <w:pPr>
              <w:pStyle w:val="TAN"/>
              <w:rPr>
                <w:rFonts w:eastAsia="MS Mincho"/>
              </w:rPr>
            </w:pPr>
            <w:r w:rsidRPr="00DF6DD6">
              <w:t xml:space="preserve">NOTE </w:t>
            </w:r>
            <w:r w:rsidRPr="00DF6DD6">
              <w:rPr>
                <w:rFonts w:eastAsia="MS Mincho"/>
              </w:rPr>
              <w:t>15</w:t>
            </w:r>
            <w:r w:rsidRPr="00DF6DD6">
              <w:t>:</w:t>
            </w:r>
            <w:r w:rsidRPr="00DF6DD6">
              <w:tab/>
            </w:r>
            <w:r>
              <w:t>Void</w:t>
            </w:r>
          </w:p>
          <w:p w14:paraId="537A9280" w14:textId="2A365EB4" w:rsidR="001135A5" w:rsidRPr="00DF6DD6" w:rsidRDefault="001135A5" w:rsidP="008B5777">
            <w:pPr>
              <w:pStyle w:val="TAN"/>
            </w:pPr>
            <w:r w:rsidRPr="00DF6DD6">
              <w:rPr>
                <w:lang w:eastAsia="ko-KR"/>
              </w:rPr>
              <w:t>NOTE 16:</w:t>
            </w:r>
            <w:r w:rsidRPr="00DF6DD6">
              <w:rPr>
                <w:lang w:eastAsia="ko-KR"/>
              </w:rPr>
              <w:tab/>
            </w:r>
            <w:r w:rsidRPr="00DF6DD6">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2FFB85F9" w:rsidR="001135A5" w:rsidRPr="00DF6DD6" w:rsidRDefault="001135A5" w:rsidP="008B5777">
            <w:pPr>
              <w:pStyle w:val="TAN"/>
            </w:pPr>
            <w:r w:rsidRPr="00DF6DD6">
              <w:t>NOTE 17:</w:t>
            </w:r>
            <w:r w:rsidRPr="00DF6DD6">
              <w:tab/>
              <w:t xml:space="preserve">This requirement is applicable in the case of a 10 MHz E-UTRA </w:t>
            </w:r>
            <w:r w:rsidR="009201AC" w:rsidRPr="00CE1C33">
              <w:rPr>
                <w:rFonts w:eastAsia="Times New Roman"/>
              </w:rPr>
              <w:t xml:space="preserve">or NR </w:t>
            </w:r>
            <w:r w:rsidRPr="00DF6DD6">
              <w:t>carrier confined within 703 MHz and 733 MHz, otherwise the requirement of -25 dBm with a measurement bandwidth of 8 MHz applies.</w:t>
            </w:r>
          </w:p>
          <w:p w14:paraId="2DEAC5AB" w14:textId="500C455A" w:rsidR="001135A5" w:rsidRPr="00DF6DD6" w:rsidRDefault="001135A5" w:rsidP="008B5777">
            <w:pPr>
              <w:pStyle w:val="TAN"/>
              <w:rPr>
                <w:lang w:eastAsia="ko-KR"/>
              </w:rPr>
            </w:pPr>
            <w:r w:rsidRPr="00DF6DD6">
              <w:t>NOTE 18:</w:t>
            </w:r>
            <w:r w:rsidRPr="00DF6DD6">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05F09EB2" w14:textId="17EAD125" w:rsidR="001135A5" w:rsidRPr="00CE2DED" w:rsidRDefault="001135A5" w:rsidP="00CE2DED">
            <w:pPr>
              <w:pStyle w:val="TAN"/>
              <w:rPr>
                <w:lang w:eastAsia="ko-KR"/>
              </w:rPr>
            </w:pPr>
            <w:r w:rsidRPr="00DF6DD6">
              <w:rPr>
                <w:lang w:eastAsia="ko-KR"/>
              </w:rPr>
              <w:t xml:space="preserve">NOTE </w:t>
            </w:r>
            <w:r w:rsidRPr="00DF6DD6">
              <w:rPr>
                <w:lang w:val="en-US" w:eastAsia="ko-KR"/>
              </w:rPr>
              <w:t>19</w:t>
            </w:r>
            <w:r w:rsidRPr="00DF6DD6">
              <w:rPr>
                <w:lang w:eastAsia="ko-KR"/>
              </w:rPr>
              <w:t>:</w:t>
            </w:r>
            <w:r w:rsidRPr="00DF6DD6">
              <w:rPr>
                <w:lang w:eastAsia="ko-KR"/>
              </w:rPr>
              <w:tab/>
            </w:r>
            <w:r>
              <w:rPr>
                <w:lang w:eastAsia="ko-KR"/>
              </w:rPr>
              <w:t>Void</w:t>
            </w: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3034" w:name="_Toc21345571"/>
      <w:bookmarkStart w:id="3035" w:name="_Toc29806420"/>
      <w:bookmarkStart w:id="3036" w:name="_Toc37255953"/>
      <w:bookmarkStart w:id="3037" w:name="_Toc37256294"/>
      <w:bookmarkStart w:id="3038" w:name="_Toc45890128"/>
      <w:bookmarkStart w:id="3039" w:name="_Toc52381953"/>
      <w:bookmarkStart w:id="3040" w:name="_Toc61375052"/>
      <w:bookmarkStart w:id="3041" w:name="_Toc67936404"/>
      <w:bookmarkStart w:id="3042" w:name="_Toc67937277"/>
      <w:bookmarkStart w:id="3043" w:name="_Toc76452513"/>
      <w:bookmarkStart w:id="3044" w:name="_Toc76630356"/>
      <w:bookmarkStart w:id="3045" w:name="_Toc83742916"/>
      <w:bookmarkStart w:id="3046" w:name="_Toc83887030"/>
      <w:bookmarkStart w:id="3047" w:name="_Toc83887831"/>
      <w:bookmarkStart w:id="3048" w:name="_Toc90588672"/>
      <w:r w:rsidRPr="00DF6DD6">
        <w:t>6.5B.3.3a</w:t>
      </w:r>
      <w:r w:rsidRPr="00DF6DD6">
        <w:tab/>
        <w:t>Inter-band NE-DC within FR1</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5B23E8E7" w14:textId="77777777" w:rsidR="00003F42" w:rsidRPr="00DF6DD6" w:rsidRDefault="00003F42" w:rsidP="00A6034C">
      <w:pPr>
        <w:pStyle w:val="Heading5"/>
      </w:pPr>
      <w:bookmarkStart w:id="3049" w:name="_Toc21345572"/>
      <w:bookmarkStart w:id="3050" w:name="_Toc29806421"/>
      <w:bookmarkStart w:id="3051" w:name="_Toc37255954"/>
      <w:bookmarkStart w:id="3052" w:name="_Toc37256295"/>
      <w:bookmarkStart w:id="3053" w:name="_Toc45890129"/>
      <w:bookmarkStart w:id="3054" w:name="_Toc52381954"/>
      <w:bookmarkStart w:id="3055" w:name="_Toc61375053"/>
      <w:bookmarkStart w:id="3056" w:name="_Toc67936405"/>
      <w:bookmarkStart w:id="3057" w:name="_Toc67937278"/>
      <w:bookmarkStart w:id="3058" w:name="_Toc76452514"/>
      <w:bookmarkStart w:id="3059" w:name="_Toc76630357"/>
      <w:bookmarkStart w:id="3060" w:name="_Toc83742917"/>
      <w:bookmarkStart w:id="3061" w:name="_Toc83887031"/>
      <w:bookmarkStart w:id="3062" w:name="_Toc83887832"/>
      <w:bookmarkStart w:id="3063" w:name="_Toc90588673"/>
      <w:r w:rsidRPr="00DF6DD6">
        <w:t>6.5B.3.3a.1</w:t>
      </w:r>
      <w:r w:rsidRPr="00DF6DD6">
        <w:tab/>
        <w:t>General spurious emissions</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3064" w:name="_Toc21345573"/>
      <w:bookmarkStart w:id="3065" w:name="_Toc29806422"/>
      <w:bookmarkStart w:id="3066" w:name="_Toc37255955"/>
      <w:bookmarkStart w:id="3067" w:name="_Toc37256296"/>
      <w:bookmarkStart w:id="3068" w:name="_Toc45890130"/>
      <w:bookmarkStart w:id="3069" w:name="_Toc52381955"/>
      <w:bookmarkStart w:id="3070" w:name="_Toc61375054"/>
      <w:bookmarkStart w:id="3071" w:name="_Toc67936406"/>
      <w:bookmarkStart w:id="3072" w:name="_Toc67937279"/>
      <w:bookmarkStart w:id="3073" w:name="_Toc76452515"/>
      <w:bookmarkStart w:id="3074" w:name="_Toc76630358"/>
      <w:bookmarkStart w:id="3075" w:name="_Toc83742918"/>
      <w:bookmarkStart w:id="3076" w:name="_Toc83887032"/>
      <w:bookmarkStart w:id="3077" w:name="_Toc83887833"/>
      <w:bookmarkStart w:id="3078" w:name="_Toc90588674"/>
      <w:r w:rsidRPr="00DF6DD6">
        <w:t>6.5B.3.3a.2</w:t>
      </w:r>
      <w:r w:rsidRPr="00DF6DD6">
        <w:tab/>
        <w:t>Spurious emission band UE co-existence</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3079" w:name="_Toc21345574"/>
      <w:bookmarkStart w:id="3080" w:name="_Toc29806423"/>
      <w:bookmarkStart w:id="3081" w:name="_Toc37255956"/>
      <w:bookmarkStart w:id="3082" w:name="_Toc37256297"/>
      <w:bookmarkStart w:id="3083" w:name="_Toc45890131"/>
      <w:bookmarkStart w:id="3084" w:name="_Toc52381956"/>
      <w:bookmarkStart w:id="3085" w:name="_Toc61375055"/>
      <w:bookmarkStart w:id="3086" w:name="_Toc67936407"/>
      <w:bookmarkStart w:id="3087" w:name="_Toc67937280"/>
      <w:bookmarkStart w:id="3088" w:name="_Toc76452516"/>
      <w:bookmarkStart w:id="3089" w:name="_Toc76630359"/>
      <w:bookmarkStart w:id="3090" w:name="_Toc83742919"/>
      <w:bookmarkStart w:id="3091" w:name="_Toc83887033"/>
      <w:bookmarkStart w:id="3092" w:name="_Toc83887834"/>
      <w:bookmarkStart w:id="3093" w:name="_Toc90588675"/>
      <w:r w:rsidRPr="00DF6DD6">
        <w:t>6.5B.3.4</w:t>
      </w:r>
      <w:r w:rsidRPr="00DF6DD6">
        <w:tab/>
        <w:t>Inter-band EN-DC including FR2</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4A19DA53" w14:textId="35451DEB" w:rsidR="001135A5" w:rsidRDefault="001135A5" w:rsidP="001135A5">
      <w:bookmarkStart w:id="3094" w:name="_Toc21345575"/>
      <w:bookmarkStart w:id="3095" w:name="_Toc29806424"/>
      <w:bookmarkStart w:id="3096" w:name="_Toc37255957"/>
      <w:bookmarkStart w:id="3097" w:name="_Toc37256298"/>
      <w:bookmarkStart w:id="3098" w:name="_Toc45890132"/>
      <w:bookmarkStart w:id="3099"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3100" w:name="_Toc61375056"/>
      <w:bookmarkStart w:id="3101" w:name="_Toc67936408"/>
      <w:bookmarkStart w:id="3102" w:name="_Toc67937281"/>
      <w:bookmarkStart w:id="3103" w:name="_Toc76452517"/>
      <w:bookmarkStart w:id="3104" w:name="_Toc76630360"/>
      <w:bookmarkStart w:id="3105" w:name="_Toc83742920"/>
      <w:bookmarkStart w:id="3106" w:name="_Toc83887034"/>
      <w:bookmarkStart w:id="3107" w:name="_Toc83887835"/>
      <w:bookmarkStart w:id="3108" w:name="_Toc90588676"/>
      <w:r w:rsidRPr="00DF6DD6">
        <w:t>6.5B.3.4.1</w:t>
      </w:r>
      <w:r w:rsidRPr="00DF6DD6">
        <w:tab/>
        <w:t>Spurious emission band UE co-existence</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3109" w:name="_Toc21345576"/>
      <w:bookmarkStart w:id="3110" w:name="_Toc29806425"/>
      <w:bookmarkStart w:id="3111" w:name="_Toc37255958"/>
      <w:bookmarkStart w:id="3112" w:name="_Toc37256299"/>
      <w:bookmarkStart w:id="3113" w:name="_Toc45890133"/>
      <w:bookmarkStart w:id="3114" w:name="_Toc52381958"/>
      <w:bookmarkStart w:id="3115" w:name="_Toc61375057"/>
      <w:bookmarkStart w:id="3116" w:name="_Toc67936409"/>
      <w:bookmarkStart w:id="3117" w:name="_Toc67937282"/>
      <w:bookmarkStart w:id="3118" w:name="_Toc76452518"/>
      <w:bookmarkStart w:id="3119" w:name="_Toc76630361"/>
      <w:bookmarkStart w:id="3120" w:name="_Toc83742921"/>
      <w:bookmarkStart w:id="3121" w:name="_Toc83887035"/>
      <w:bookmarkStart w:id="3122" w:name="_Toc83887836"/>
      <w:bookmarkStart w:id="3123" w:name="_Toc90588677"/>
      <w:r w:rsidRPr="00DF6DD6">
        <w:t>6.5B.3.5</w:t>
      </w:r>
      <w:r w:rsidRPr="00DF6DD6">
        <w:tab/>
        <w:t>Inter-band EN-DC including both FR1 and FR2</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61B6DDB3" w14:textId="77777777" w:rsidR="001135A5" w:rsidRDefault="001135A5" w:rsidP="001135A5">
      <w:bookmarkStart w:id="3124" w:name="_Toc21345577"/>
      <w:bookmarkStart w:id="3125" w:name="_Toc29806426"/>
      <w:bookmarkStart w:id="3126" w:name="_Toc37255959"/>
      <w:bookmarkStart w:id="3127" w:name="_Toc37256300"/>
      <w:bookmarkStart w:id="3128" w:name="_Toc45890134"/>
      <w:bookmarkStart w:id="3129"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3130" w:name="_Toc61375058"/>
      <w:bookmarkStart w:id="3131" w:name="_Toc67936410"/>
      <w:bookmarkStart w:id="3132" w:name="_Toc67937283"/>
      <w:bookmarkStart w:id="3133" w:name="_Toc76452519"/>
      <w:bookmarkStart w:id="3134" w:name="_Toc76630362"/>
      <w:bookmarkStart w:id="3135" w:name="_Toc83742922"/>
      <w:bookmarkStart w:id="3136" w:name="_Toc83887036"/>
      <w:bookmarkStart w:id="3137" w:name="_Toc83887837"/>
      <w:bookmarkStart w:id="3138" w:name="_Toc90588678"/>
      <w:r w:rsidRPr="00DF6DD6">
        <w:t>6.5B.3.5.1</w:t>
      </w:r>
      <w:r w:rsidRPr="00DF6DD6">
        <w:tab/>
        <w:t>Spurious emission band UE co-existence</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3139" w:name="_Toc21345578"/>
      <w:bookmarkStart w:id="3140" w:name="_Toc29806427"/>
      <w:bookmarkStart w:id="3141" w:name="_Toc37255960"/>
      <w:bookmarkStart w:id="3142" w:name="_Toc37256301"/>
      <w:bookmarkStart w:id="3143" w:name="_Toc45890135"/>
      <w:bookmarkStart w:id="3144" w:name="_Toc52381960"/>
      <w:bookmarkStart w:id="3145" w:name="_Toc61375059"/>
      <w:bookmarkStart w:id="3146" w:name="_Toc67936411"/>
      <w:bookmarkStart w:id="3147" w:name="_Toc67937284"/>
      <w:bookmarkStart w:id="3148" w:name="_Toc76452520"/>
      <w:bookmarkStart w:id="3149" w:name="_Toc76630363"/>
      <w:bookmarkStart w:id="3150" w:name="_Toc83742923"/>
      <w:bookmarkStart w:id="3151" w:name="_Toc83887037"/>
      <w:bookmarkStart w:id="3152" w:name="_Toc83887838"/>
      <w:bookmarkStart w:id="3153" w:name="_Toc90588679"/>
      <w:r w:rsidRPr="00DF6DD6">
        <w:t>6.5B.</w:t>
      </w:r>
      <w:r w:rsidR="004967EE" w:rsidRPr="00DF6DD6">
        <w:t>4</w:t>
      </w:r>
      <w:r w:rsidRPr="00DF6DD6">
        <w:tab/>
        <w:t>Additional spurious emissions</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p>
    <w:p w14:paraId="3AECCD37" w14:textId="77777777" w:rsidR="001C39C1" w:rsidRPr="00DF6DD6" w:rsidRDefault="001C39C1" w:rsidP="00C42558">
      <w:pPr>
        <w:pStyle w:val="Heading4"/>
      </w:pPr>
      <w:bookmarkStart w:id="3154" w:name="_Toc21345579"/>
      <w:bookmarkStart w:id="3155" w:name="_Toc29806428"/>
      <w:bookmarkStart w:id="3156" w:name="_Toc37255961"/>
      <w:bookmarkStart w:id="3157" w:name="_Toc37256302"/>
      <w:bookmarkStart w:id="3158" w:name="_Toc45890136"/>
      <w:bookmarkStart w:id="3159" w:name="_Toc52381961"/>
      <w:bookmarkStart w:id="3160" w:name="_Toc61375060"/>
      <w:bookmarkStart w:id="3161" w:name="_Toc67936412"/>
      <w:bookmarkStart w:id="3162" w:name="_Toc67937285"/>
      <w:bookmarkStart w:id="3163" w:name="_Toc76452521"/>
      <w:bookmarkStart w:id="3164" w:name="_Toc76630364"/>
      <w:bookmarkStart w:id="3165" w:name="_Toc83742924"/>
      <w:bookmarkStart w:id="3166" w:name="_Toc83887038"/>
      <w:bookmarkStart w:id="3167" w:name="_Toc83887839"/>
      <w:bookmarkStart w:id="3168" w:name="_Toc90588680"/>
      <w:r w:rsidRPr="00DF6DD6">
        <w:t>6.5B.</w:t>
      </w:r>
      <w:r w:rsidR="004967EE" w:rsidRPr="00DF6DD6">
        <w:t>4</w:t>
      </w:r>
      <w:r w:rsidRPr="00DF6DD6">
        <w:t>.1</w:t>
      </w:r>
      <w:r w:rsidRPr="00DF6DD6">
        <w:tab/>
        <w:t>General</w:t>
      </w:r>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3169" w:name="_Toc21345580"/>
      <w:bookmarkStart w:id="3170" w:name="_Toc29806429"/>
      <w:bookmarkStart w:id="3171" w:name="_Toc37255962"/>
      <w:bookmarkStart w:id="3172" w:name="_Toc37256303"/>
      <w:bookmarkStart w:id="3173" w:name="_Toc45890137"/>
      <w:bookmarkStart w:id="3174" w:name="_Toc52381962"/>
      <w:bookmarkStart w:id="3175" w:name="_Toc61375061"/>
      <w:bookmarkStart w:id="3176" w:name="_Toc67936413"/>
      <w:bookmarkStart w:id="3177" w:name="_Toc67937286"/>
      <w:bookmarkStart w:id="3178" w:name="_Toc76452522"/>
      <w:bookmarkStart w:id="3179" w:name="_Toc76630365"/>
      <w:bookmarkStart w:id="3180" w:name="_Toc83742925"/>
      <w:bookmarkStart w:id="3181" w:name="_Toc83887039"/>
      <w:bookmarkStart w:id="3182" w:name="_Toc83887840"/>
      <w:bookmarkStart w:id="3183" w:name="_Toc90588681"/>
      <w:r w:rsidRPr="00DF6DD6">
        <w:t>6.5B.</w:t>
      </w:r>
      <w:r w:rsidR="004967EE" w:rsidRPr="00DF6DD6">
        <w:rPr>
          <w:rStyle w:val="Heading5Char"/>
        </w:rPr>
        <w:t>4.1.1</w:t>
      </w:r>
      <w:r w:rsidRPr="00DF6DD6">
        <w:tab/>
        <w:t>Minimum requirement (network signalled value "NS_04")</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3184" w:name="_Toc21345581"/>
      <w:bookmarkStart w:id="3185" w:name="_Toc29806430"/>
      <w:bookmarkStart w:id="3186" w:name="_Toc37255963"/>
      <w:bookmarkStart w:id="3187" w:name="_Toc37256304"/>
      <w:bookmarkStart w:id="3188" w:name="_Toc45890138"/>
      <w:bookmarkStart w:id="3189" w:name="_Toc52381963"/>
      <w:bookmarkStart w:id="3190" w:name="_Toc61375062"/>
      <w:bookmarkStart w:id="3191" w:name="_Toc67936414"/>
      <w:bookmarkStart w:id="3192" w:name="_Toc67937287"/>
      <w:bookmarkStart w:id="3193" w:name="_Toc76452523"/>
      <w:bookmarkStart w:id="3194" w:name="_Toc76630366"/>
      <w:bookmarkStart w:id="3195" w:name="_Toc83742926"/>
      <w:bookmarkStart w:id="3196" w:name="_Toc83887040"/>
      <w:bookmarkStart w:id="3197" w:name="_Toc83887841"/>
      <w:bookmarkStart w:id="3198" w:name="_Toc90588682"/>
      <w:r w:rsidRPr="00DF6DD6">
        <w:t>6.5B.5</w:t>
      </w:r>
      <w:r w:rsidRPr="00DF6DD6">
        <w:tab/>
        <w:t>Transmit intermodulation</w:t>
      </w:r>
      <w:r w:rsidR="00003F42" w:rsidRPr="00DF6DD6">
        <w:t xml:space="preserve"> for DC</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6CF0281A" w14:textId="7B4ABC27" w:rsidR="00FC1200" w:rsidRPr="00DF6DD6" w:rsidRDefault="00FC1200" w:rsidP="00EA1C6C">
      <w:pPr>
        <w:pStyle w:val="Heading4"/>
        <w:rPr>
          <w:lang w:val="en-US"/>
        </w:rPr>
      </w:pPr>
      <w:bookmarkStart w:id="3199" w:name="_Toc21345582"/>
      <w:bookmarkStart w:id="3200" w:name="_Toc29806431"/>
      <w:bookmarkStart w:id="3201" w:name="_Toc37255964"/>
      <w:bookmarkStart w:id="3202" w:name="_Toc37256305"/>
      <w:bookmarkStart w:id="3203" w:name="_Toc45890139"/>
      <w:bookmarkStart w:id="3204" w:name="_Toc52381964"/>
      <w:bookmarkStart w:id="3205" w:name="_Toc61375063"/>
      <w:bookmarkStart w:id="3206" w:name="_Toc67936415"/>
      <w:bookmarkStart w:id="3207" w:name="_Toc67937288"/>
      <w:bookmarkStart w:id="3208" w:name="_Toc76452524"/>
      <w:bookmarkStart w:id="3209" w:name="_Toc76630367"/>
      <w:bookmarkStart w:id="3210" w:name="_Toc83742927"/>
      <w:bookmarkStart w:id="3211" w:name="_Toc83887041"/>
      <w:bookmarkStart w:id="3212" w:name="_Toc83887842"/>
      <w:bookmarkStart w:id="3213" w:name="_Toc90588683"/>
      <w:r w:rsidRPr="00DF6DD6">
        <w:rPr>
          <w:lang w:val="en-US"/>
        </w:rPr>
        <w:t>6.5B.5.1</w:t>
      </w:r>
      <w:r w:rsidRPr="00DF6DD6">
        <w:rPr>
          <w:lang w:val="en-US"/>
        </w:rPr>
        <w:tab/>
        <w:t>Intra-band contiguous EN-DC</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3214" w:name="_Toc21345583"/>
      <w:bookmarkStart w:id="3215" w:name="_Toc29806432"/>
      <w:bookmarkStart w:id="3216" w:name="_Toc37255965"/>
      <w:bookmarkStart w:id="3217" w:name="_Toc37256306"/>
      <w:bookmarkStart w:id="3218" w:name="_Toc45890140"/>
      <w:bookmarkStart w:id="3219" w:name="_Toc52381965"/>
      <w:bookmarkStart w:id="3220" w:name="_Toc61375064"/>
      <w:bookmarkStart w:id="3221" w:name="_Toc67936416"/>
      <w:bookmarkStart w:id="3222" w:name="_Toc67937289"/>
      <w:bookmarkStart w:id="3223" w:name="_Toc76452525"/>
      <w:bookmarkStart w:id="3224" w:name="_Toc76630368"/>
      <w:bookmarkStart w:id="3225" w:name="_Toc83742928"/>
      <w:bookmarkStart w:id="3226" w:name="_Toc83887042"/>
      <w:bookmarkStart w:id="3227" w:name="_Toc83887843"/>
      <w:bookmarkStart w:id="3228" w:name="_Toc90588684"/>
      <w:r w:rsidRPr="00B94CFE">
        <w:rPr>
          <w:lang w:val="fr-FR"/>
        </w:rPr>
        <w:t>6.5B.5.2</w:t>
      </w:r>
      <w:r w:rsidRPr="00B94CFE">
        <w:rPr>
          <w:lang w:val="fr-FR"/>
        </w:rPr>
        <w:tab/>
        <w:t>Intra-band non-contiguous EN-DC</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3229" w:name="_Toc21345584"/>
      <w:bookmarkStart w:id="3230" w:name="_Toc29806433"/>
      <w:bookmarkStart w:id="3231" w:name="_Toc37255966"/>
      <w:bookmarkStart w:id="3232" w:name="_Toc37256307"/>
      <w:bookmarkStart w:id="3233" w:name="_Toc45890141"/>
      <w:bookmarkStart w:id="3234" w:name="_Toc52381966"/>
      <w:bookmarkStart w:id="3235" w:name="_Toc61375065"/>
      <w:bookmarkStart w:id="3236" w:name="_Toc67936417"/>
      <w:bookmarkStart w:id="3237" w:name="_Toc67937290"/>
      <w:bookmarkStart w:id="3238" w:name="_Toc76452526"/>
      <w:bookmarkStart w:id="3239" w:name="_Toc76630369"/>
      <w:bookmarkStart w:id="3240" w:name="_Toc83742929"/>
      <w:bookmarkStart w:id="3241" w:name="_Toc83887043"/>
      <w:bookmarkStart w:id="3242" w:name="_Toc83887844"/>
      <w:bookmarkStart w:id="3243" w:name="_Toc90588685"/>
      <w:r w:rsidRPr="00DF6DD6">
        <w:rPr>
          <w:lang w:val="en-US"/>
        </w:rPr>
        <w:t>6.5B.5.3</w:t>
      </w:r>
      <w:r w:rsidRPr="00DF6DD6">
        <w:rPr>
          <w:lang w:val="en-US"/>
        </w:rPr>
        <w:tab/>
        <w:t>Inter-band EN-DC within FR1</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3244" w:name="_Toc21345585"/>
      <w:bookmarkStart w:id="3245" w:name="_Toc29806434"/>
      <w:bookmarkStart w:id="3246" w:name="_Toc37255967"/>
      <w:bookmarkStart w:id="3247" w:name="_Toc37256308"/>
      <w:bookmarkStart w:id="3248" w:name="_Toc45890142"/>
      <w:bookmarkStart w:id="3249" w:name="_Toc52381967"/>
      <w:bookmarkStart w:id="3250" w:name="_Toc61375066"/>
      <w:bookmarkStart w:id="3251" w:name="_Toc67936418"/>
      <w:bookmarkStart w:id="3252" w:name="_Toc67937291"/>
      <w:bookmarkStart w:id="3253" w:name="_Toc76452527"/>
      <w:bookmarkStart w:id="3254" w:name="_Toc76630370"/>
      <w:bookmarkStart w:id="3255" w:name="_Toc83742930"/>
      <w:bookmarkStart w:id="3256" w:name="_Toc83887044"/>
      <w:bookmarkStart w:id="3257" w:name="_Toc83887845"/>
      <w:bookmarkStart w:id="3258" w:name="_Toc90588686"/>
      <w:r w:rsidRPr="00DF6DD6">
        <w:rPr>
          <w:lang w:val="en-US"/>
        </w:rPr>
        <w:t>6.5B.5.3a</w:t>
      </w:r>
      <w:r w:rsidRPr="00DF6DD6">
        <w:rPr>
          <w:lang w:val="en-US"/>
        </w:rPr>
        <w:tab/>
        <w:t>Inter-band NE-DC within FR1</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3259" w:name="_Toc21345586"/>
      <w:bookmarkStart w:id="3260" w:name="_Toc29806435"/>
      <w:bookmarkStart w:id="3261" w:name="_Toc37255968"/>
      <w:bookmarkStart w:id="3262" w:name="_Toc37256309"/>
      <w:bookmarkStart w:id="3263" w:name="_Toc45890143"/>
      <w:bookmarkStart w:id="3264" w:name="_Toc52381968"/>
      <w:bookmarkStart w:id="3265" w:name="_Toc61375067"/>
      <w:bookmarkStart w:id="3266" w:name="_Toc67936419"/>
      <w:bookmarkStart w:id="3267" w:name="_Toc67937292"/>
      <w:bookmarkStart w:id="3268" w:name="_Toc76452528"/>
      <w:bookmarkStart w:id="3269" w:name="_Toc76630371"/>
      <w:bookmarkStart w:id="3270" w:name="_Toc83742931"/>
      <w:bookmarkStart w:id="3271" w:name="_Toc83887045"/>
      <w:bookmarkStart w:id="3272" w:name="_Toc83887846"/>
      <w:bookmarkStart w:id="3273" w:name="_Toc90588687"/>
      <w:r w:rsidRPr="00DF6DD6">
        <w:rPr>
          <w:lang w:val="en-US"/>
        </w:rPr>
        <w:t>6.5B.5.4</w:t>
      </w:r>
      <w:r w:rsidRPr="00DF6DD6">
        <w:rPr>
          <w:lang w:val="en-US"/>
        </w:rPr>
        <w:tab/>
        <w:t>Inter-band EN-DC including FR2</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3274" w:name="_Toc21345587"/>
      <w:bookmarkStart w:id="3275" w:name="_Toc29806436"/>
      <w:bookmarkStart w:id="3276" w:name="_Toc37255969"/>
      <w:bookmarkStart w:id="3277" w:name="_Toc37256310"/>
      <w:bookmarkStart w:id="3278" w:name="_Toc45890144"/>
      <w:bookmarkStart w:id="3279" w:name="_Toc52381969"/>
      <w:bookmarkStart w:id="3280" w:name="_Toc61375068"/>
      <w:bookmarkStart w:id="3281" w:name="_Toc67936420"/>
      <w:bookmarkStart w:id="3282" w:name="_Toc67937293"/>
      <w:bookmarkStart w:id="3283" w:name="_Toc76452529"/>
      <w:bookmarkStart w:id="3284" w:name="_Toc76630372"/>
      <w:bookmarkStart w:id="3285" w:name="_Toc83742932"/>
      <w:bookmarkStart w:id="3286" w:name="_Toc83887046"/>
      <w:bookmarkStart w:id="3287" w:name="_Toc83887847"/>
      <w:bookmarkStart w:id="3288" w:name="_Toc90588688"/>
      <w:r w:rsidRPr="00DF6DD6">
        <w:rPr>
          <w:lang w:val="en-US"/>
        </w:rPr>
        <w:t>6.5B.5.5</w:t>
      </w:r>
      <w:r w:rsidRPr="00DF6DD6">
        <w:rPr>
          <w:lang w:val="en-US"/>
        </w:rPr>
        <w:tab/>
        <w:t>Inter-band EN-DC including both FR1 and FR2</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3289" w:name="_Toc21345588"/>
      <w:bookmarkStart w:id="3290" w:name="_Toc29806437"/>
      <w:bookmarkStart w:id="3291" w:name="_Toc37255970"/>
      <w:bookmarkStart w:id="3292" w:name="_Toc37256311"/>
      <w:bookmarkStart w:id="3293" w:name="_Toc45890145"/>
      <w:bookmarkStart w:id="3294" w:name="_Toc52381970"/>
      <w:bookmarkStart w:id="3295" w:name="_Toc61375069"/>
      <w:bookmarkStart w:id="3296" w:name="_Toc67936421"/>
      <w:bookmarkStart w:id="3297" w:name="_Toc67937294"/>
      <w:bookmarkStart w:id="3298" w:name="_Toc76452530"/>
      <w:bookmarkStart w:id="3299" w:name="_Toc76630373"/>
      <w:bookmarkStart w:id="3300" w:name="_Toc83742933"/>
      <w:bookmarkStart w:id="3301" w:name="_Toc83887047"/>
      <w:bookmarkStart w:id="3302" w:name="_Toc83887848"/>
      <w:bookmarkStart w:id="3303" w:name="_Toc90588689"/>
      <w:r w:rsidRPr="00DF6DD6">
        <w:rPr>
          <w:lang w:val="en-US"/>
        </w:rPr>
        <w:t>6.6B</w:t>
      </w:r>
      <w:r w:rsidRPr="00DF6DD6">
        <w:rPr>
          <w:lang w:val="en-US"/>
        </w:rPr>
        <w:tab/>
        <w:t>Beam correspondence for DC</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0D23A353" w14:textId="18178F3E" w:rsidR="00574994" w:rsidRPr="0093068C" w:rsidRDefault="00574994" w:rsidP="00F55B07">
      <w:pPr>
        <w:pStyle w:val="Heading3"/>
      </w:pPr>
      <w:bookmarkStart w:id="3304" w:name="_Toc21345589"/>
      <w:bookmarkStart w:id="3305" w:name="_Toc29806438"/>
      <w:bookmarkStart w:id="3306" w:name="_Toc37255971"/>
      <w:bookmarkStart w:id="3307" w:name="_Toc37256312"/>
      <w:bookmarkStart w:id="3308" w:name="_Toc45890146"/>
      <w:bookmarkStart w:id="3309" w:name="_Toc52381971"/>
      <w:bookmarkStart w:id="3310" w:name="_Toc61375070"/>
      <w:bookmarkStart w:id="3311" w:name="_Toc67936422"/>
      <w:bookmarkStart w:id="3312" w:name="_Toc67937295"/>
      <w:bookmarkStart w:id="3313" w:name="_Toc76452531"/>
      <w:bookmarkStart w:id="3314" w:name="_Toc76630374"/>
      <w:bookmarkStart w:id="3315" w:name="_Toc83742934"/>
      <w:bookmarkStart w:id="3316" w:name="_Toc83887048"/>
      <w:bookmarkStart w:id="3317" w:name="_Toc83887849"/>
      <w:bookmarkStart w:id="3318" w:name="_Toc90588690"/>
      <w:r w:rsidRPr="0093068C">
        <w:t>6.</w:t>
      </w:r>
      <w:r w:rsidR="003D0B7A" w:rsidRPr="0093068C">
        <w:t>6</w:t>
      </w:r>
      <w:r w:rsidRPr="0093068C">
        <w:t>B.1</w:t>
      </w:r>
      <w:r w:rsidRPr="0093068C">
        <w:tab/>
        <w:t>Void</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2B3D5B14" w14:textId="379F355A" w:rsidR="00574994" w:rsidRPr="0093068C" w:rsidRDefault="00574994" w:rsidP="00F55B07">
      <w:pPr>
        <w:pStyle w:val="Heading3"/>
      </w:pPr>
      <w:bookmarkStart w:id="3319" w:name="_Toc21345590"/>
      <w:bookmarkStart w:id="3320" w:name="_Toc29806439"/>
      <w:bookmarkStart w:id="3321" w:name="_Toc37255972"/>
      <w:bookmarkStart w:id="3322" w:name="_Toc37256313"/>
      <w:bookmarkStart w:id="3323" w:name="_Toc45890147"/>
      <w:bookmarkStart w:id="3324" w:name="_Toc52381972"/>
      <w:bookmarkStart w:id="3325" w:name="_Toc61375071"/>
      <w:bookmarkStart w:id="3326" w:name="_Toc67936423"/>
      <w:bookmarkStart w:id="3327" w:name="_Toc67937296"/>
      <w:bookmarkStart w:id="3328" w:name="_Toc76452532"/>
      <w:bookmarkStart w:id="3329" w:name="_Toc76630375"/>
      <w:bookmarkStart w:id="3330" w:name="_Toc83742935"/>
      <w:bookmarkStart w:id="3331" w:name="_Toc83887049"/>
      <w:bookmarkStart w:id="3332" w:name="_Toc83887850"/>
      <w:bookmarkStart w:id="3333" w:name="_Toc90588691"/>
      <w:r w:rsidRPr="0093068C">
        <w:t>6.</w:t>
      </w:r>
      <w:r w:rsidR="003D0B7A" w:rsidRPr="0093068C">
        <w:t>6</w:t>
      </w:r>
      <w:r w:rsidRPr="0093068C">
        <w:t>B.2</w:t>
      </w:r>
      <w:r w:rsidRPr="0093068C">
        <w:tab/>
        <w:t>Void</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6DAF0DA0" w14:textId="4827510E" w:rsidR="00574994" w:rsidRPr="0093068C" w:rsidRDefault="00574994" w:rsidP="00F55B07">
      <w:pPr>
        <w:pStyle w:val="Heading3"/>
      </w:pPr>
      <w:bookmarkStart w:id="3334" w:name="_Toc21345591"/>
      <w:bookmarkStart w:id="3335" w:name="_Toc29806440"/>
      <w:bookmarkStart w:id="3336" w:name="_Toc37255973"/>
      <w:bookmarkStart w:id="3337" w:name="_Toc37256314"/>
      <w:bookmarkStart w:id="3338" w:name="_Toc45890148"/>
      <w:bookmarkStart w:id="3339" w:name="_Toc52381973"/>
      <w:bookmarkStart w:id="3340" w:name="_Toc61375072"/>
      <w:bookmarkStart w:id="3341" w:name="_Toc67936424"/>
      <w:bookmarkStart w:id="3342" w:name="_Toc67937297"/>
      <w:bookmarkStart w:id="3343" w:name="_Toc76452533"/>
      <w:bookmarkStart w:id="3344" w:name="_Toc76630376"/>
      <w:bookmarkStart w:id="3345" w:name="_Toc83742936"/>
      <w:bookmarkStart w:id="3346" w:name="_Toc83887050"/>
      <w:bookmarkStart w:id="3347" w:name="_Toc83887851"/>
      <w:bookmarkStart w:id="3348" w:name="_Toc90588692"/>
      <w:r w:rsidRPr="0093068C">
        <w:t>6.</w:t>
      </w:r>
      <w:r w:rsidR="003D0B7A" w:rsidRPr="0093068C">
        <w:t>6</w:t>
      </w:r>
      <w:r w:rsidRPr="0093068C">
        <w:t>B.3</w:t>
      </w:r>
      <w:r w:rsidRPr="0093068C">
        <w:tab/>
        <w:t>Void</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1BFE135B" w14:textId="43E55C64" w:rsidR="00574994" w:rsidRPr="00DF6DD6" w:rsidRDefault="00574994" w:rsidP="00F55B07">
      <w:pPr>
        <w:pStyle w:val="Heading3"/>
        <w:rPr>
          <w:lang w:val="en-US"/>
        </w:rPr>
      </w:pPr>
      <w:bookmarkStart w:id="3349" w:name="_Toc21345592"/>
      <w:bookmarkStart w:id="3350" w:name="_Toc29806441"/>
      <w:bookmarkStart w:id="3351" w:name="_Toc37255974"/>
      <w:bookmarkStart w:id="3352" w:name="_Toc37256315"/>
      <w:bookmarkStart w:id="3353" w:name="_Toc45890149"/>
      <w:bookmarkStart w:id="3354" w:name="_Toc52381974"/>
      <w:bookmarkStart w:id="3355" w:name="_Toc61375073"/>
      <w:bookmarkStart w:id="3356" w:name="_Toc67936425"/>
      <w:bookmarkStart w:id="3357" w:name="_Toc67937298"/>
      <w:bookmarkStart w:id="3358" w:name="_Toc76452534"/>
      <w:bookmarkStart w:id="3359" w:name="_Toc76630377"/>
      <w:bookmarkStart w:id="3360" w:name="_Toc83742937"/>
      <w:bookmarkStart w:id="3361" w:name="_Toc83887051"/>
      <w:bookmarkStart w:id="3362" w:name="_Toc83887852"/>
      <w:bookmarkStart w:id="3363"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3364" w:name="_Toc21345593"/>
      <w:bookmarkStart w:id="3365" w:name="_Toc29806442"/>
      <w:bookmarkStart w:id="3366" w:name="_Toc37255975"/>
      <w:bookmarkStart w:id="3367" w:name="_Toc37256316"/>
      <w:bookmarkStart w:id="3368" w:name="_Toc45890150"/>
      <w:bookmarkStart w:id="3369" w:name="_Toc52381975"/>
      <w:bookmarkStart w:id="3370" w:name="_Toc61375074"/>
      <w:bookmarkStart w:id="3371" w:name="_Toc67936426"/>
      <w:bookmarkStart w:id="3372" w:name="_Toc67937299"/>
      <w:bookmarkStart w:id="3373" w:name="_Toc76452535"/>
      <w:bookmarkStart w:id="3374" w:name="_Toc76630378"/>
      <w:bookmarkStart w:id="3375" w:name="_Toc83742938"/>
      <w:bookmarkStart w:id="3376" w:name="_Toc83887052"/>
      <w:bookmarkStart w:id="3377" w:name="_Toc83887853"/>
      <w:bookmarkStart w:id="3378"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3379" w:name="_Toc21345594"/>
      <w:bookmarkStart w:id="3380" w:name="_Toc29806443"/>
      <w:bookmarkStart w:id="3381" w:name="_Toc37255976"/>
      <w:bookmarkStart w:id="3382" w:name="_Toc37256317"/>
      <w:bookmarkStart w:id="3383" w:name="_Toc45890151"/>
      <w:bookmarkStart w:id="3384" w:name="_Toc52381976"/>
      <w:bookmarkStart w:id="3385" w:name="_Toc61375075"/>
      <w:bookmarkStart w:id="3386" w:name="_Toc67936427"/>
      <w:bookmarkStart w:id="3387" w:name="_Toc67937300"/>
      <w:bookmarkStart w:id="3388" w:name="_Toc76452536"/>
      <w:bookmarkStart w:id="3389" w:name="_Toc76630379"/>
      <w:bookmarkStart w:id="3390" w:name="_Toc83742939"/>
      <w:bookmarkStart w:id="3391" w:name="_Toc83887053"/>
      <w:bookmarkStart w:id="3392" w:name="_Toc83887854"/>
      <w:bookmarkStart w:id="3393" w:name="_Toc90588695"/>
      <w:r w:rsidRPr="00DF6DD6">
        <w:rPr>
          <w:rStyle w:val="Heading1Char"/>
        </w:rPr>
        <w:t>7</w:t>
      </w:r>
      <w:r w:rsidRPr="00DF6DD6">
        <w:rPr>
          <w:rStyle w:val="Heading1Char"/>
        </w:rPr>
        <w:tab/>
        <w:t>Receiver characteristics</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115159F1" w14:textId="77777777" w:rsidR="001310A1" w:rsidRPr="00DF6DD6" w:rsidRDefault="001310A1" w:rsidP="001310A1">
      <w:pPr>
        <w:pStyle w:val="Heading2"/>
      </w:pPr>
      <w:bookmarkStart w:id="3394" w:name="_Toc21345595"/>
      <w:bookmarkStart w:id="3395" w:name="_Toc29806444"/>
      <w:bookmarkStart w:id="3396" w:name="_Toc37255977"/>
      <w:bookmarkStart w:id="3397" w:name="_Toc37256318"/>
      <w:bookmarkStart w:id="3398" w:name="_Toc45890152"/>
      <w:bookmarkStart w:id="3399" w:name="_Toc52381977"/>
      <w:bookmarkStart w:id="3400" w:name="_Toc61375076"/>
      <w:bookmarkStart w:id="3401" w:name="_Toc67936428"/>
      <w:bookmarkStart w:id="3402" w:name="_Toc67937301"/>
      <w:bookmarkStart w:id="3403" w:name="_Toc76452537"/>
      <w:bookmarkStart w:id="3404" w:name="_Toc76630380"/>
      <w:bookmarkStart w:id="3405" w:name="_Toc83742940"/>
      <w:bookmarkStart w:id="3406" w:name="_Toc83887054"/>
      <w:bookmarkStart w:id="3407" w:name="_Toc83887855"/>
      <w:bookmarkStart w:id="3408" w:name="_Toc90588696"/>
      <w:r w:rsidRPr="00DF6DD6">
        <w:t>7.1</w:t>
      </w:r>
      <w:r w:rsidRPr="00DF6DD6">
        <w:tab/>
        <w:t>General</w:t>
      </w:r>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3409" w:name="_Toc21345596"/>
      <w:bookmarkStart w:id="3410" w:name="_Toc29806445"/>
      <w:bookmarkStart w:id="3411" w:name="_Toc37255978"/>
      <w:bookmarkStart w:id="3412" w:name="_Toc37256319"/>
      <w:bookmarkStart w:id="3413" w:name="_Toc45890153"/>
      <w:bookmarkStart w:id="3414" w:name="_Toc52381978"/>
      <w:bookmarkStart w:id="3415" w:name="_Toc61375077"/>
      <w:bookmarkStart w:id="3416" w:name="_Toc67936429"/>
      <w:bookmarkStart w:id="3417" w:name="_Toc67937302"/>
      <w:bookmarkStart w:id="3418" w:name="_Toc76452538"/>
      <w:bookmarkStart w:id="3419" w:name="_Toc76630381"/>
      <w:bookmarkStart w:id="3420" w:name="_Toc83742941"/>
      <w:bookmarkStart w:id="3421" w:name="_Toc83887055"/>
      <w:bookmarkStart w:id="3422" w:name="_Toc83887856"/>
      <w:bookmarkStart w:id="3423" w:name="_Toc90588697"/>
      <w:r w:rsidRPr="00DF6DD6">
        <w:t>7.2</w:t>
      </w:r>
      <w:r w:rsidRPr="00DF6DD6">
        <w:tab/>
      </w:r>
      <w:r w:rsidR="0093614D" w:rsidRPr="00DF6DD6">
        <w:t>Void</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1D3160B7" w14:textId="45FA84C7" w:rsidR="001310A1" w:rsidRPr="00DF6DD6" w:rsidRDefault="001310A1" w:rsidP="001310A1">
      <w:pPr>
        <w:pStyle w:val="Heading2"/>
      </w:pPr>
      <w:bookmarkStart w:id="3424" w:name="_Toc21345597"/>
      <w:bookmarkStart w:id="3425" w:name="_Toc29806446"/>
      <w:bookmarkStart w:id="3426" w:name="_Toc37255979"/>
      <w:bookmarkStart w:id="3427" w:name="_Toc37256320"/>
      <w:bookmarkStart w:id="3428" w:name="_Toc45890154"/>
      <w:bookmarkStart w:id="3429" w:name="_Toc52381979"/>
      <w:bookmarkStart w:id="3430" w:name="_Toc61375078"/>
      <w:bookmarkStart w:id="3431" w:name="_Toc67936430"/>
      <w:bookmarkStart w:id="3432" w:name="_Toc67937303"/>
      <w:bookmarkStart w:id="3433" w:name="_Toc76452539"/>
      <w:bookmarkStart w:id="3434" w:name="_Toc76630382"/>
      <w:bookmarkStart w:id="3435" w:name="_Toc83742942"/>
      <w:bookmarkStart w:id="3436" w:name="_Toc83887056"/>
      <w:bookmarkStart w:id="3437" w:name="_Toc83887857"/>
      <w:bookmarkStart w:id="3438" w:name="_Toc90588698"/>
      <w:r w:rsidRPr="00DF6DD6">
        <w:t>7.3</w:t>
      </w:r>
      <w:r w:rsidRPr="00DF6DD6">
        <w:tab/>
      </w:r>
      <w:r w:rsidR="0093614D" w:rsidRPr="00DF6DD6">
        <w:t>Void</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0A57FFA9" w14:textId="77777777" w:rsidR="001310A1" w:rsidRPr="00DF6DD6" w:rsidRDefault="001310A1" w:rsidP="001310A1">
      <w:pPr>
        <w:pStyle w:val="Heading2"/>
      </w:pPr>
      <w:bookmarkStart w:id="3439" w:name="_Toc21345598"/>
      <w:bookmarkStart w:id="3440" w:name="_Toc29806447"/>
      <w:bookmarkStart w:id="3441" w:name="_Toc37255980"/>
      <w:bookmarkStart w:id="3442" w:name="_Toc37256321"/>
      <w:bookmarkStart w:id="3443" w:name="_Toc45890155"/>
      <w:bookmarkStart w:id="3444" w:name="_Toc52381980"/>
      <w:bookmarkStart w:id="3445" w:name="_Toc61375079"/>
      <w:bookmarkStart w:id="3446" w:name="_Toc67936431"/>
      <w:bookmarkStart w:id="3447" w:name="_Toc67937304"/>
      <w:bookmarkStart w:id="3448" w:name="_Toc76452540"/>
      <w:bookmarkStart w:id="3449" w:name="_Toc76630383"/>
      <w:bookmarkStart w:id="3450" w:name="_Toc83742943"/>
      <w:bookmarkStart w:id="3451" w:name="_Toc83887057"/>
      <w:bookmarkStart w:id="3452" w:name="_Toc83887858"/>
      <w:bookmarkStart w:id="3453" w:name="_Toc90588699"/>
      <w:r w:rsidRPr="00DF6DD6">
        <w:t>7.3A</w:t>
      </w:r>
      <w:r w:rsidRPr="00DF6DD6">
        <w:tab/>
        <w:t>Reference sensitivity for CA</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6CF7AC31" w14:textId="77777777" w:rsidR="001310A1" w:rsidRPr="00DF6DD6" w:rsidRDefault="001310A1" w:rsidP="001310A1">
      <w:pPr>
        <w:pStyle w:val="Heading3"/>
      </w:pPr>
      <w:bookmarkStart w:id="3454" w:name="_Toc21345599"/>
      <w:bookmarkStart w:id="3455" w:name="_Toc29806448"/>
      <w:bookmarkStart w:id="3456" w:name="_Toc37255981"/>
      <w:bookmarkStart w:id="3457" w:name="_Toc37256322"/>
      <w:bookmarkStart w:id="3458" w:name="_Toc45890156"/>
      <w:bookmarkStart w:id="3459" w:name="_Toc52381981"/>
      <w:bookmarkStart w:id="3460" w:name="_Toc61375080"/>
      <w:bookmarkStart w:id="3461" w:name="_Toc67936432"/>
      <w:bookmarkStart w:id="3462" w:name="_Toc67937305"/>
      <w:bookmarkStart w:id="3463" w:name="_Toc76452541"/>
      <w:bookmarkStart w:id="3464" w:name="_Toc76630384"/>
      <w:bookmarkStart w:id="3465" w:name="_Toc83742944"/>
      <w:bookmarkStart w:id="3466" w:name="_Toc83887058"/>
      <w:bookmarkStart w:id="3467" w:name="_Toc83887859"/>
      <w:bookmarkStart w:id="3468" w:name="_Toc90588700"/>
      <w:r w:rsidRPr="00DF6DD6">
        <w:t>7.3A.1</w:t>
      </w:r>
      <w:r w:rsidRPr="00DF6DD6">
        <w:tab/>
        <w:t>General</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3469" w:name="_Toc21345600"/>
      <w:bookmarkStart w:id="3470" w:name="_Toc29806449"/>
      <w:bookmarkStart w:id="3471" w:name="_Toc37255982"/>
      <w:bookmarkStart w:id="3472" w:name="_Toc37256323"/>
      <w:bookmarkStart w:id="3473" w:name="_Toc45890157"/>
      <w:bookmarkStart w:id="3474" w:name="_Toc52381982"/>
      <w:bookmarkStart w:id="3475" w:name="_Toc61375081"/>
      <w:bookmarkStart w:id="3476" w:name="_Toc67936433"/>
      <w:bookmarkStart w:id="3477" w:name="_Toc67937306"/>
      <w:bookmarkStart w:id="3478" w:name="_Toc76452542"/>
      <w:bookmarkStart w:id="3479" w:name="_Toc76630385"/>
      <w:bookmarkStart w:id="3480" w:name="_Toc83742945"/>
      <w:bookmarkStart w:id="3481" w:name="_Toc83887059"/>
      <w:bookmarkStart w:id="3482" w:name="_Toc83887860"/>
      <w:bookmarkStart w:id="3483" w:name="_Toc90588701"/>
      <w:r w:rsidRPr="00DF6DD6">
        <w:t>7.3A.2</w:t>
      </w:r>
      <w:r w:rsidRPr="00DF6DD6">
        <w:tab/>
        <w:t>Reference sensitivity power level for CA</w:t>
      </w:r>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0B0214F6" w14:textId="77777777" w:rsidR="001310A1" w:rsidRPr="00DF6DD6" w:rsidRDefault="001310A1" w:rsidP="001310A1">
      <w:pPr>
        <w:pStyle w:val="Heading3"/>
      </w:pPr>
      <w:bookmarkStart w:id="3484" w:name="_Toc21345601"/>
      <w:bookmarkStart w:id="3485" w:name="_Toc29806450"/>
      <w:bookmarkStart w:id="3486" w:name="_Toc37255983"/>
      <w:bookmarkStart w:id="3487" w:name="_Toc37256324"/>
      <w:bookmarkStart w:id="3488" w:name="_Toc45890158"/>
      <w:bookmarkStart w:id="3489" w:name="_Toc52381983"/>
      <w:bookmarkStart w:id="3490" w:name="_Toc61375082"/>
      <w:bookmarkStart w:id="3491" w:name="_Toc67936434"/>
      <w:bookmarkStart w:id="3492" w:name="_Toc67937307"/>
      <w:bookmarkStart w:id="3493" w:name="_Toc76452543"/>
      <w:bookmarkStart w:id="3494" w:name="_Toc76630386"/>
      <w:bookmarkStart w:id="3495" w:name="_Toc83742946"/>
      <w:bookmarkStart w:id="3496" w:name="_Toc83887060"/>
      <w:bookmarkStart w:id="3497" w:name="_Toc83887861"/>
      <w:bookmarkStart w:id="3498" w:name="_Toc90588702"/>
      <w:r w:rsidRPr="00DF6DD6">
        <w:t>7.3A.3</w:t>
      </w:r>
      <w:r w:rsidRPr="00DF6DD6">
        <w:tab/>
        <w:t>ΔR</w:t>
      </w:r>
      <w:r w:rsidRPr="00DF6DD6">
        <w:rPr>
          <w:vertAlign w:val="subscript"/>
        </w:rPr>
        <w:t>IB,c</w:t>
      </w:r>
      <w:r w:rsidRPr="00DF6DD6">
        <w:t xml:space="preserve"> for CA</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3499" w:name="_Toc21345602"/>
      <w:bookmarkStart w:id="3500" w:name="_Toc29806451"/>
      <w:bookmarkStart w:id="3501" w:name="_Toc37255984"/>
      <w:bookmarkStart w:id="3502" w:name="_Toc37256325"/>
      <w:bookmarkStart w:id="3503" w:name="_Toc45890159"/>
      <w:bookmarkStart w:id="3504" w:name="_Toc52381984"/>
      <w:bookmarkStart w:id="3505" w:name="_Toc61375083"/>
      <w:bookmarkStart w:id="3506" w:name="_Toc67936435"/>
      <w:bookmarkStart w:id="3507" w:name="_Toc67937308"/>
      <w:bookmarkStart w:id="3508" w:name="_Toc76452544"/>
      <w:bookmarkStart w:id="3509" w:name="_Toc76630387"/>
      <w:bookmarkStart w:id="3510" w:name="_Toc83742947"/>
      <w:bookmarkStart w:id="3511" w:name="_Toc83887061"/>
      <w:bookmarkStart w:id="3512" w:name="_Toc83887862"/>
      <w:bookmarkStart w:id="3513" w:name="_Toc90588703"/>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3514" w:name="_Toc21345603"/>
      <w:bookmarkStart w:id="3515" w:name="_Toc29806452"/>
      <w:bookmarkStart w:id="3516" w:name="_Toc37255985"/>
      <w:bookmarkStart w:id="3517" w:name="_Toc37256326"/>
      <w:bookmarkStart w:id="3518" w:name="_Toc45890160"/>
      <w:bookmarkStart w:id="3519" w:name="_Toc52381985"/>
      <w:bookmarkStart w:id="3520" w:name="_Toc61375084"/>
      <w:bookmarkStart w:id="3521" w:name="_Toc67936436"/>
      <w:bookmarkStart w:id="3522" w:name="_Toc67937309"/>
      <w:bookmarkStart w:id="3523" w:name="_Toc76452545"/>
      <w:bookmarkStart w:id="3524" w:name="_Toc76630388"/>
      <w:bookmarkStart w:id="3525" w:name="_Toc83742948"/>
      <w:bookmarkStart w:id="3526" w:name="_Toc83887062"/>
      <w:bookmarkStart w:id="3527" w:name="_Toc83887863"/>
      <w:bookmarkStart w:id="3528" w:name="_Toc90588704"/>
      <w:r w:rsidRPr="00DF6DD6">
        <w:rPr>
          <w:rFonts w:eastAsia="MS Mincho"/>
        </w:rPr>
        <w:t>7.3A.4</w:t>
      </w:r>
      <w:r w:rsidRPr="00DF6DD6">
        <w:rPr>
          <w:rFonts w:eastAsia="MS Mincho"/>
        </w:rPr>
        <w:tab/>
      </w:r>
      <w:r w:rsidR="009A48C6" w:rsidRPr="00DF6DD6">
        <w:rPr>
          <w:rFonts w:eastAsia="MS Mincho"/>
        </w:rPr>
        <w:t>Void</w:t>
      </w:r>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6BDD4BB7" w14:textId="77777777" w:rsidR="001310A1" w:rsidRPr="00DF6DD6" w:rsidRDefault="001310A1" w:rsidP="001310A1">
      <w:pPr>
        <w:pStyle w:val="Heading2"/>
      </w:pPr>
      <w:bookmarkStart w:id="3529" w:name="_Toc21345604"/>
      <w:bookmarkStart w:id="3530" w:name="_Toc29806453"/>
      <w:bookmarkStart w:id="3531" w:name="_Toc37255986"/>
      <w:bookmarkStart w:id="3532" w:name="_Toc37256327"/>
      <w:bookmarkStart w:id="3533" w:name="_Toc45890161"/>
      <w:bookmarkStart w:id="3534" w:name="_Toc52381986"/>
      <w:bookmarkStart w:id="3535" w:name="_Toc61375085"/>
      <w:bookmarkStart w:id="3536" w:name="_Toc67936437"/>
      <w:bookmarkStart w:id="3537" w:name="_Toc67937310"/>
      <w:bookmarkStart w:id="3538" w:name="_Toc76452546"/>
      <w:bookmarkStart w:id="3539" w:name="_Toc76630389"/>
      <w:bookmarkStart w:id="3540" w:name="_Toc83742949"/>
      <w:bookmarkStart w:id="3541" w:name="_Toc83887063"/>
      <w:bookmarkStart w:id="3542" w:name="_Toc83887864"/>
      <w:bookmarkStart w:id="3543" w:name="_Toc90588705"/>
      <w:r w:rsidRPr="00DF6DD6">
        <w:t>7.3B</w:t>
      </w:r>
      <w:r w:rsidRPr="00DF6DD6">
        <w:tab/>
        <w:t>Reference sensitivity level for DC</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23AEA82A" w14:textId="77777777" w:rsidR="001310A1" w:rsidRPr="00DF6DD6" w:rsidRDefault="001310A1" w:rsidP="001310A1">
      <w:pPr>
        <w:pStyle w:val="Heading3"/>
      </w:pPr>
      <w:bookmarkStart w:id="3544" w:name="_Toc21345605"/>
      <w:bookmarkStart w:id="3545" w:name="_Toc29806454"/>
      <w:bookmarkStart w:id="3546" w:name="_Toc37255987"/>
      <w:bookmarkStart w:id="3547" w:name="_Toc37256328"/>
      <w:bookmarkStart w:id="3548" w:name="_Toc45890162"/>
      <w:bookmarkStart w:id="3549" w:name="_Toc52381987"/>
      <w:bookmarkStart w:id="3550" w:name="_Toc61375086"/>
      <w:bookmarkStart w:id="3551" w:name="_Toc67936438"/>
      <w:bookmarkStart w:id="3552" w:name="_Toc67937311"/>
      <w:bookmarkStart w:id="3553" w:name="_Toc76452547"/>
      <w:bookmarkStart w:id="3554" w:name="_Toc76630390"/>
      <w:bookmarkStart w:id="3555" w:name="_Toc83742950"/>
      <w:bookmarkStart w:id="3556" w:name="_Toc83887064"/>
      <w:bookmarkStart w:id="3557" w:name="_Toc83887865"/>
      <w:bookmarkStart w:id="3558" w:name="_Toc90588706"/>
      <w:r w:rsidRPr="00DF6DD6">
        <w:t>7.3B.1</w:t>
      </w:r>
      <w:r w:rsidRPr="00DF6DD6">
        <w:tab/>
        <w:t>General</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3559" w:name="_Toc21345606"/>
      <w:bookmarkStart w:id="3560" w:name="_Toc29806455"/>
      <w:bookmarkStart w:id="3561" w:name="_Toc37255988"/>
      <w:bookmarkStart w:id="3562" w:name="_Toc37256329"/>
      <w:bookmarkStart w:id="3563" w:name="_Toc45890163"/>
      <w:bookmarkStart w:id="3564" w:name="_Toc52381988"/>
      <w:bookmarkStart w:id="3565" w:name="_Toc61375087"/>
      <w:bookmarkStart w:id="3566" w:name="_Toc67936439"/>
      <w:bookmarkStart w:id="3567" w:name="_Toc67937312"/>
      <w:bookmarkStart w:id="3568" w:name="_Toc76452548"/>
      <w:bookmarkStart w:id="3569" w:name="_Toc76630391"/>
      <w:bookmarkStart w:id="3570" w:name="_Toc83742951"/>
      <w:bookmarkStart w:id="3571" w:name="_Toc83887065"/>
      <w:bookmarkStart w:id="3572" w:name="_Toc83887866"/>
      <w:bookmarkStart w:id="3573" w:name="_Toc90588707"/>
      <w:r w:rsidRPr="00DF6DD6">
        <w:t>7.3B.2</w:t>
      </w:r>
      <w:r w:rsidRPr="00DF6DD6">
        <w:tab/>
        <w:t>Reference sensitivity for DC</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06E016F9" w14:textId="77777777" w:rsidR="001310A1" w:rsidRPr="00DF6DD6" w:rsidRDefault="001310A1" w:rsidP="001310A1">
      <w:pPr>
        <w:pStyle w:val="Heading4"/>
        <w:rPr>
          <w:rFonts w:eastAsia="MS Mincho"/>
        </w:rPr>
      </w:pPr>
      <w:bookmarkStart w:id="3574" w:name="_Toc21345607"/>
      <w:bookmarkStart w:id="3575" w:name="_Toc29806456"/>
      <w:bookmarkStart w:id="3576" w:name="_Toc37255989"/>
      <w:bookmarkStart w:id="3577" w:name="_Toc37256330"/>
      <w:bookmarkStart w:id="3578" w:name="_Toc45890164"/>
      <w:bookmarkStart w:id="3579" w:name="_Toc52381989"/>
      <w:bookmarkStart w:id="3580" w:name="_Toc61375088"/>
      <w:bookmarkStart w:id="3581" w:name="_Toc67936440"/>
      <w:bookmarkStart w:id="3582" w:name="_Toc67937313"/>
      <w:bookmarkStart w:id="3583" w:name="_Toc76452549"/>
      <w:bookmarkStart w:id="3584" w:name="_Toc76630392"/>
      <w:bookmarkStart w:id="3585" w:name="_Toc83742952"/>
      <w:bookmarkStart w:id="3586" w:name="_Toc83887066"/>
      <w:bookmarkStart w:id="3587" w:name="_Toc83887867"/>
      <w:bookmarkStart w:id="3588" w:name="_Toc90588708"/>
      <w:r w:rsidRPr="00DF6DD6">
        <w:rPr>
          <w:rFonts w:eastAsia="MS Mincho"/>
        </w:rPr>
        <w:t>7.3B.2.1</w:t>
      </w:r>
      <w:r w:rsidRPr="00DF6DD6">
        <w:rPr>
          <w:rFonts w:eastAsia="MS Mincho"/>
        </w:rPr>
        <w:tab/>
        <w:t>Intra-band contiguous EN-DC</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7761F1"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3589" w:name="_Toc21345608"/>
      <w:bookmarkStart w:id="3590" w:name="_Toc29806457"/>
      <w:bookmarkStart w:id="3591" w:name="_Toc37255990"/>
      <w:bookmarkStart w:id="3592" w:name="_Toc37256331"/>
      <w:bookmarkStart w:id="3593" w:name="_Toc45890165"/>
      <w:bookmarkStart w:id="3594" w:name="_Toc52381990"/>
      <w:bookmarkStart w:id="3595" w:name="_Toc61375089"/>
      <w:bookmarkStart w:id="3596" w:name="_Toc67936441"/>
      <w:bookmarkStart w:id="3597" w:name="_Toc67937314"/>
      <w:bookmarkStart w:id="3598" w:name="_Toc76452550"/>
      <w:bookmarkStart w:id="3599" w:name="_Toc76630393"/>
      <w:bookmarkStart w:id="3600" w:name="_Toc83742953"/>
      <w:bookmarkStart w:id="3601" w:name="_Toc83887067"/>
      <w:bookmarkStart w:id="3602" w:name="_Toc83887868"/>
      <w:bookmarkStart w:id="3603" w:name="_Toc90588709"/>
      <w:r w:rsidRPr="00B94CFE">
        <w:rPr>
          <w:rFonts w:eastAsia="MS Mincho"/>
          <w:lang w:val="fr-FR"/>
        </w:rPr>
        <w:t>7.3B.2.2</w:t>
      </w:r>
      <w:r w:rsidRPr="00B94CFE">
        <w:rPr>
          <w:rFonts w:eastAsia="MS Mincho"/>
          <w:lang w:val="fr-FR"/>
        </w:rPr>
        <w:tab/>
        <w:t>Intra-band non-contiguous EN-DC</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3604" w:name="_Toc21345609"/>
      <w:bookmarkStart w:id="3605" w:name="_Toc29806458"/>
      <w:bookmarkStart w:id="3606" w:name="_Toc37255991"/>
      <w:bookmarkStart w:id="3607" w:name="_Toc37256332"/>
      <w:bookmarkStart w:id="3608" w:name="_Toc45890166"/>
      <w:bookmarkStart w:id="3609" w:name="_Toc52381991"/>
      <w:bookmarkStart w:id="3610" w:name="_Toc61375090"/>
      <w:bookmarkStart w:id="3611" w:name="_Toc67936442"/>
      <w:bookmarkStart w:id="3612" w:name="_Toc67937315"/>
      <w:bookmarkStart w:id="3613" w:name="_Toc76452551"/>
      <w:bookmarkStart w:id="3614" w:name="_Toc76630394"/>
      <w:bookmarkStart w:id="3615" w:name="_Toc83742954"/>
      <w:bookmarkStart w:id="3616" w:name="_Toc83887068"/>
      <w:bookmarkStart w:id="3617" w:name="_Toc83887869"/>
      <w:bookmarkStart w:id="3618" w:name="_Toc90588710"/>
      <w:r w:rsidRPr="00DF6DD6">
        <w:rPr>
          <w:rFonts w:eastAsia="MS Mincho"/>
        </w:rPr>
        <w:t>7.3B.2.3</w:t>
      </w:r>
      <w:r w:rsidRPr="00DF6DD6">
        <w:rPr>
          <w:rFonts w:eastAsia="MS Mincho"/>
        </w:rPr>
        <w:tab/>
        <w:t>Inter-band EN-DC within FR1</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3619" w:name="_Toc21345610"/>
      <w:bookmarkStart w:id="3620" w:name="_Toc29806459"/>
      <w:bookmarkStart w:id="3621" w:name="_Toc37255992"/>
      <w:bookmarkStart w:id="3622" w:name="_Toc37256333"/>
      <w:bookmarkStart w:id="3623" w:name="_Toc45890167"/>
      <w:bookmarkStart w:id="3624" w:name="_Toc52381992"/>
      <w:bookmarkStart w:id="3625" w:name="_Toc61375091"/>
      <w:bookmarkStart w:id="3626" w:name="_Toc67936443"/>
      <w:bookmarkStart w:id="3627" w:name="_Toc67937316"/>
      <w:bookmarkStart w:id="3628" w:name="_Toc76452552"/>
      <w:bookmarkStart w:id="3629" w:name="_Toc76630395"/>
      <w:bookmarkStart w:id="3630" w:name="_Toc83742955"/>
      <w:bookmarkStart w:id="3631" w:name="_Toc83887069"/>
      <w:bookmarkStart w:id="3632" w:name="_Toc83887870"/>
      <w:bookmarkStart w:id="3633" w:name="_Toc90588711"/>
      <w:r w:rsidRPr="00DF6DD6">
        <w:t>7.3B.2.3.1</w:t>
      </w:r>
      <w:r w:rsidRPr="00DF6DD6">
        <w:tab/>
        <w:t>Reference sensitivity exceptions due to UL harmonic interference for EN-DC in NR FR1</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5pt;height:15pt" o:ole="">
                  <v:imagedata r:id="rId22" o:title=""/>
                </v:shape>
                <o:OLEObject Type="Embed" ProgID="Equation.3" ShapeID="_x0000_i1028" DrawAspect="Content" ObjectID="_1703169253" r:id="rId23"/>
              </w:object>
            </w:r>
            <w:r w:rsidRPr="00DF6DD6">
              <w:rPr>
                <w:snapToGrid w:val="0"/>
                <w:lang w:eastAsia="ja-JP"/>
              </w:rPr>
              <w:t xml:space="preserve">in MHz and </w:t>
            </w:r>
            <w:r w:rsidRPr="00DF6DD6">
              <w:rPr>
                <w:position w:val="-14"/>
              </w:rPr>
              <w:object w:dxaOrig="4900" w:dyaOrig="400" w14:anchorId="4C670F74">
                <v:shape id="_x0000_i1029" type="#_x0000_t75" style="width:201pt;height:15pt" o:ole="">
                  <v:imagedata r:id="rId24" o:title=""/>
                </v:shape>
                <o:OLEObject Type="Embed" ProgID="Equation.DSMT4" ShapeID="_x0000_i1029" DrawAspect="Content" ObjectID="_1703169254"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5pt;height:15pt" o:ole="">
                  <v:imagedata r:id="rId26" o:title=""/>
                </v:shape>
                <o:OLEObject Type="Embed" ProgID="Equation.3" ShapeID="_x0000_i1030" DrawAspect="Content" ObjectID="_1703169255"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5pt" o:ole="">
                  <v:imagedata r:id="rId28" o:title=""/>
                </v:shape>
                <o:OLEObject Type="Embed" ProgID="Equation.3" ShapeID="_x0000_i1031" DrawAspect="Content" ObjectID="_1703169256" r:id="rId29"/>
              </w:object>
            </w:r>
            <w:r w:rsidRPr="00DF6DD6">
              <w:t xml:space="preserve"> in the victim (higher band) with </w:t>
            </w:r>
            <w:r w:rsidRPr="00DF6DD6">
              <w:object w:dxaOrig="4900" w:dyaOrig="400" w14:anchorId="10AC9D13">
                <v:shape id="_x0000_i1032" type="#_x0000_t75" style="width:201pt;height:15pt" o:ole="">
                  <v:imagedata r:id="rId24" o:title=""/>
                </v:shape>
                <o:OLEObject Type="Embed" ProgID="Equation.DSMT4" ShapeID="_x0000_i1032" DrawAspect="Content" ObjectID="_1703169257" r:id="rId30"/>
              </w:object>
            </w:r>
            <w:r w:rsidRPr="00DF6DD6">
              <w:t>, whereand</w:t>
            </w:r>
            <w:r w:rsidRPr="00DF6DD6">
              <w:object w:dxaOrig="900" w:dyaOrig="380" w14:anchorId="0E4381F9">
                <v:shape id="_x0000_i1033" type="#_x0000_t75" style="width:37.5pt;height:15pt" o:ole="">
                  <v:imagedata r:id="rId31" o:title=""/>
                </v:shape>
                <o:OLEObject Type="Embed" ProgID="Equation.3" ShapeID="_x0000_i1033" DrawAspect="Content" ObjectID="_1703169258" r:id="rId32"/>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5pt;height:15pt" o:ole="">
                  <v:imagedata r:id="rId33" o:title=""/>
                </v:shape>
                <o:OLEObject Type="Embed" ProgID="Equation.3" ShapeID="_x0000_i1034" DrawAspect="Content" ObjectID="_1703169259" r:id="rId34"/>
              </w:object>
            </w:r>
            <w:r w:rsidRPr="00DF6DD6">
              <w:rPr>
                <w:snapToGrid w:val="0"/>
                <w:lang w:eastAsia="ja-JP"/>
              </w:rPr>
              <w:t xml:space="preserve">in MHz and </w:t>
            </w:r>
            <w:r w:rsidRPr="00DF6DD6">
              <w:rPr>
                <w:position w:val="-14"/>
              </w:rPr>
              <w:object w:dxaOrig="4900" w:dyaOrig="400" w14:anchorId="3E86D9F0">
                <v:shape id="_x0000_i1035" type="#_x0000_t75" style="width:201pt;height:15pt" o:ole="">
                  <v:imagedata r:id="rId24" o:title=""/>
                </v:shape>
                <o:OLEObject Type="Embed" ProgID="Equation.DSMT4" ShapeID="_x0000_i1035" DrawAspect="Content" ObjectID="_1703169260"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5pt;height:15pt" o:ole="">
                  <v:imagedata r:id="rId36" o:title=""/>
                </v:shape>
                <o:OLEObject Type="Embed" ProgID="Equation.3" ShapeID="_x0000_i1036" DrawAspect="Content" ObjectID="_1703169261" r:id="rId37"/>
              </w:object>
            </w:r>
            <w:r w:rsidRPr="00DF6DD6">
              <w:rPr>
                <w:snapToGrid w:val="0"/>
                <w:lang w:eastAsia="ja-JP"/>
              </w:rPr>
              <w:t xml:space="preserve">in MHz and </w:t>
            </w:r>
            <w:r w:rsidRPr="00DF6DD6">
              <w:rPr>
                <w:position w:val="-14"/>
              </w:rPr>
              <w:object w:dxaOrig="4900" w:dyaOrig="400" w14:anchorId="66ABB91E">
                <v:shape id="_x0000_i1037" type="#_x0000_t75" style="width:201pt;height:15pt" o:ole="">
                  <v:imagedata r:id="rId24" o:title=""/>
                </v:shape>
                <o:OLEObject Type="Embed" ProgID="Equation.DSMT4" ShapeID="_x0000_i1037" DrawAspect="Content" ObjectID="_1703169262"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5pt;height:15pt" o:ole="">
                  <v:imagedata r:id="rId39" o:title=""/>
                </v:shape>
                <o:OLEObject Type="Embed" ProgID="Equation.DSMT4" ShapeID="_x0000_i1038" DrawAspect="Content" ObjectID="_1703169263"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5pt;height:15pt" o:ole="">
                  <v:imagedata r:id="rId24" o:title=""/>
                </v:shape>
                <o:OLEObject Type="Embed" ProgID="Equation.DSMT4" ShapeID="_x0000_i1039" DrawAspect="Content" ObjectID="_1703169264"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3634" w:name="_Toc21345611"/>
      <w:bookmarkStart w:id="3635" w:name="_Toc29806460"/>
      <w:bookmarkStart w:id="3636" w:name="_Toc37255993"/>
      <w:bookmarkStart w:id="3637" w:name="_Toc37256334"/>
      <w:bookmarkStart w:id="3638" w:name="_Toc45890168"/>
      <w:bookmarkStart w:id="3639" w:name="_Toc52381993"/>
      <w:bookmarkStart w:id="3640" w:name="_Toc61375092"/>
      <w:bookmarkStart w:id="3641" w:name="_Toc67936444"/>
      <w:bookmarkStart w:id="3642" w:name="_Toc67937317"/>
      <w:bookmarkStart w:id="3643" w:name="_Toc76452553"/>
      <w:bookmarkStart w:id="3644" w:name="_Toc76630396"/>
      <w:bookmarkStart w:id="3645" w:name="_Toc83742956"/>
      <w:bookmarkStart w:id="3646" w:name="_Toc83887070"/>
      <w:bookmarkStart w:id="3647" w:name="_Toc83887871"/>
      <w:bookmarkStart w:id="3648" w:name="_Toc90588712"/>
      <w:r w:rsidRPr="00DF6DD6">
        <w:t>7.3B.2.3.2</w:t>
      </w:r>
      <w:r w:rsidRPr="00DF6DD6">
        <w:tab/>
      </w:r>
      <w:r w:rsidR="003618C8" w:rsidRPr="00DF6DD6">
        <w:t>Reference sensitivity exceptions</w:t>
      </w:r>
      <w:r w:rsidRPr="00DF6DD6">
        <w:t xml:space="preserve"> due to receiver harmonic mixing for EN-DC in NR FR1</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5pt;height:15pt" o:ole="">
                  <v:imagedata r:id="rId42" o:title=""/>
                </v:shape>
                <o:OLEObject Type="Embed" ProgID="Equation.3" ShapeID="_x0000_i1040" DrawAspect="Content" ObjectID="_1703169265"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pt;height:15pt" o:ole="">
                  <v:imagedata r:id="rId44" o:title=""/>
                </v:shape>
                <o:OLEObject Type="Embed" ProgID="Equation.3" ShapeID="_x0000_i1041" DrawAspect="Content" ObjectID="_1703169266"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pt;height:22.5pt" o:ole="">
                  <v:imagedata r:id="rId46" o:title=""/>
                </v:shape>
                <o:OLEObject Type="Embed" ProgID="Equation.DSMT4" ShapeID="_x0000_i1042" DrawAspect="Content" ObjectID="_1703169267"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pt;height:15pt" o:ole="">
                  <v:imagedata r:id="rId44" o:title=""/>
                </v:shape>
                <o:OLEObject Type="Embed" ProgID="Equation.3" ShapeID="_x0000_i1043" DrawAspect="Content" ObjectID="_1703169268"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B94CFE" w:rsidRDefault="00B95244" w:rsidP="00160755">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r>
            <w:r w:rsidR="00FF3E8A" w:rsidRPr="00B94CFE">
              <w:rPr>
                <w:lang w:val="fr-FR"/>
              </w:rPr>
              <w:t>Void</w:t>
            </w:r>
          </w:p>
          <w:p w14:paraId="7C5365DF" w14:textId="6DABDF8F" w:rsidR="00B95244" w:rsidRPr="00B94CFE" w:rsidRDefault="00B95244" w:rsidP="00160755">
            <w:pPr>
              <w:pStyle w:val="TAN"/>
              <w:rPr>
                <w:lang w:val="fr-FR"/>
              </w:rPr>
            </w:pPr>
            <w:r w:rsidRPr="00B94CFE">
              <w:rPr>
                <w:lang w:val="fr-FR"/>
              </w:rPr>
              <w:t>NOTE 6:</w:t>
            </w:r>
            <w:r w:rsidRPr="00B94CFE">
              <w:rPr>
                <w:lang w:val="fr-FR"/>
              </w:rPr>
              <w:tab/>
            </w:r>
            <w:r w:rsidR="00FF3E8A" w:rsidRPr="00B94CFE">
              <w:rPr>
                <w:lang w:val="fr-FR"/>
              </w:rPr>
              <w:t>Void</w:t>
            </w:r>
          </w:p>
          <w:p w14:paraId="78D0B36A" w14:textId="3A6D51C9" w:rsidR="00D7528C" w:rsidRPr="00B94CFE" w:rsidRDefault="00D7528C" w:rsidP="00D7528C">
            <w:pPr>
              <w:pStyle w:val="TAN"/>
              <w:rPr>
                <w:lang w:val="fr-FR"/>
              </w:rPr>
            </w:pPr>
            <w:r w:rsidRPr="00B94CFE">
              <w:rPr>
                <w:lang w:val="fr-FR"/>
              </w:rPr>
              <w:t>NOTE 7:</w:t>
            </w:r>
            <w:r w:rsidRPr="00B94CFE">
              <w:rPr>
                <w:lang w:val="fr-FR"/>
              </w:rPr>
              <w:tab/>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pt" o:ole="">
                  <v:imagedata r:id="rId49" o:title=""/>
                </v:shape>
                <o:OLEObject Type="Embed" ProgID="Equation.3" ShapeID="_x0000_i1044" DrawAspect="Content" ObjectID="_1703169269"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3649" w:name="_Toc21345612"/>
      <w:bookmarkStart w:id="3650" w:name="_Toc29806461"/>
      <w:bookmarkStart w:id="3651" w:name="_Toc37255994"/>
      <w:bookmarkStart w:id="3652" w:name="_Toc37256335"/>
      <w:bookmarkStart w:id="3653" w:name="_Toc45890169"/>
      <w:bookmarkStart w:id="3654" w:name="_Toc52381994"/>
      <w:bookmarkStart w:id="3655" w:name="_Toc61375093"/>
      <w:bookmarkStart w:id="3656" w:name="_Toc67936445"/>
      <w:bookmarkStart w:id="3657" w:name="_Toc67937318"/>
      <w:bookmarkStart w:id="3658" w:name="_Toc76452554"/>
      <w:bookmarkStart w:id="3659" w:name="_Toc76630397"/>
      <w:bookmarkStart w:id="3660" w:name="_Toc83742957"/>
      <w:bookmarkStart w:id="3661" w:name="_Toc83887071"/>
      <w:bookmarkStart w:id="3662" w:name="_Toc83887872"/>
      <w:bookmarkStart w:id="3663" w:name="_Toc90588713"/>
      <w:r w:rsidRPr="00DF6DD6">
        <w:t>7.3B.2.3.3</w:t>
      </w:r>
      <w:r w:rsidRPr="00DF6DD6">
        <w:tab/>
      </w:r>
      <w:r w:rsidR="003B0E38" w:rsidRPr="00DF6DD6">
        <w:t>Void</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75098ECE" w14:textId="77777777" w:rsidR="001310A1" w:rsidRPr="00DF6DD6" w:rsidRDefault="001310A1" w:rsidP="001310A1">
      <w:pPr>
        <w:pStyle w:val="Heading5"/>
      </w:pPr>
      <w:bookmarkStart w:id="3664" w:name="_Toc21345613"/>
      <w:bookmarkStart w:id="3665" w:name="_Toc29806462"/>
      <w:bookmarkStart w:id="3666" w:name="_Toc37255995"/>
      <w:bookmarkStart w:id="3667" w:name="_Toc37256336"/>
      <w:bookmarkStart w:id="3668" w:name="_Toc45890170"/>
      <w:bookmarkStart w:id="3669" w:name="_Toc52381995"/>
      <w:bookmarkStart w:id="3670" w:name="_Toc61375094"/>
      <w:bookmarkStart w:id="3671" w:name="_Toc67936446"/>
      <w:bookmarkStart w:id="3672" w:name="_Toc67937319"/>
      <w:bookmarkStart w:id="3673" w:name="_Toc76452555"/>
      <w:bookmarkStart w:id="3674" w:name="_Toc76630398"/>
      <w:bookmarkStart w:id="3675" w:name="_Toc83742958"/>
      <w:bookmarkStart w:id="3676" w:name="_Toc83887072"/>
      <w:bookmarkStart w:id="3677" w:name="_Toc83887873"/>
      <w:bookmarkStart w:id="3678" w:name="_Toc90588714"/>
      <w:r w:rsidRPr="00DF6DD6">
        <w:t>7.3B.2.3.4</w:t>
      </w:r>
      <w:r w:rsidRPr="00DF6DD6">
        <w:tab/>
        <w:t>Reference sensitivity exceptions due to cross band isolation for EN-DC in NR FR1</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3679" w:name="_Toc21345614"/>
      <w:bookmarkStart w:id="3680" w:name="_Toc29806463"/>
      <w:bookmarkStart w:id="3681" w:name="_Toc37255996"/>
      <w:bookmarkStart w:id="3682" w:name="_Toc37256337"/>
      <w:bookmarkStart w:id="3683" w:name="_Toc45890171"/>
      <w:bookmarkStart w:id="3684" w:name="_Toc52381996"/>
      <w:bookmarkStart w:id="3685" w:name="_Toc61375095"/>
      <w:bookmarkStart w:id="3686" w:name="_Toc67936447"/>
      <w:bookmarkStart w:id="3687" w:name="_Toc67937320"/>
      <w:bookmarkStart w:id="3688" w:name="_Toc76452556"/>
      <w:bookmarkStart w:id="3689" w:name="_Toc76630399"/>
      <w:bookmarkStart w:id="3690" w:name="_Toc83742959"/>
      <w:bookmarkStart w:id="3691" w:name="_Toc83887073"/>
      <w:bookmarkStart w:id="3692" w:name="_Toc83887874"/>
      <w:bookmarkStart w:id="3693"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3694"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3695" w:name="_Toc29806464"/>
      <w:bookmarkStart w:id="3696" w:name="_Toc37255997"/>
      <w:bookmarkStart w:id="3697" w:name="_Toc37256338"/>
      <w:bookmarkStart w:id="3698" w:name="_Toc45890172"/>
      <w:bookmarkStart w:id="3699" w:name="_Toc52381997"/>
      <w:bookmarkStart w:id="3700" w:name="_Toc61375096"/>
      <w:bookmarkStart w:id="3701" w:name="_Toc67936448"/>
      <w:bookmarkStart w:id="3702" w:name="_Toc67937321"/>
      <w:bookmarkStart w:id="3703" w:name="_Toc76452557"/>
      <w:bookmarkStart w:id="3704" w:name="_Toc76630400"/>
      <w:bookmarkStart w:id="3705" w:name="_Toc83742960"/>
      <w:bookmarkStart w:id="3706" w:name="_Toc83887074"/>
      <w:bookmarkStart w:id="3707" w:name="_Toc83887875"/>
      <w:bookmarkStart w:id="3708" w:name="_Toc90588716"/>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6755946D" w14:textId="5EAA7887" w:rsidR="001310A1" w:rsidRPr="00DF6DD6" w:rsidRDefault="001310A1" w:rsidP="001310A1">
      <w:pPr>
        <w:pStyle w:val="TH"/>
      </w:pPr>
      <w:bookmarkStart w:id="3709" w:name="_Hlk4056379"/>
      <w:r w:rsidRPr="00DF6DD6">
        <w:t>Table 7.3B.2.3.5.1-1:</w:t>
      </w:r>
      <w:bookmarkEnd w:id="3709"/>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3710" w:name="_Toc21345616"/>
      <w:bookmarkStart w:id="3711" w:name="_Toc29806465"/>
      <w:bookmarkStart w:id="3712" w:name="_Toc37255998"/>
      <w:bookmarkStart w:id="3713" w:name="_Toc37256339"/>
      <w:bookmarkStart w:id="3714" w:name="_Toc45890173"/>
      <w:bookmarkStart w:id="3715" w:name="_Toc52381998"/>
      <w:bookmarkStart w:id="3716" w:name="_Toc61375097"/>
      <w:bookmarkStart w:id="3717" w:name="_Toc67936449"/>
      <w:bookmarkStart w:id="3718" w:name="_Toc67937322"/>
      <w:bookmarkStart w:id="3719" w:name="_Toc76452558"/>
      <w:bookmarkStart w:id="3720" w:name="_Toc76630401"/>
      <w:bookmarkStart w:id="3721" w:name="_Toc83742961"/>
      <w:bookmarkStart w:id="3722" w:name="_Toc83887075"/>
      <w:bookmarkStart w:id="3723" w:name="_Toc83887876"/>
      <w:bookmarkStart w:id="3724"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22B455DF" w14:textId="77777777" w:rsidR="00F045B9" w:rsidRPr="00DF6DD6" w:rsidRDefault="00F045B9" w:rsidP="00BA4CA9">
            <w:pPr>
              <w:pStyle w:val="TAC"/>
              <w:keepNext w:val="0"/>
            </w:pPr>
            <w:r w:rsidRPr="00DF6DD6">
              <w:rPr>
                <w:rFonts w:eastAsia="MS Mincho"/>
              </w:rPr>
              <w:t>DC_1A-3A_n77A</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1E735BBA" w14:textId="77777777" w:rsidR="00F045B9" w:rsidRPr="00DF6DD6" w:rsidRDefault="00F045B9" w:rsidP="00BA4CA9">
            <w:pPr>
              <w:pStyle w:val="TAC"/>
              <w:keepNext w:val="0"/>
              <w:rPr>
                <w:rFonts w:eastAsia="MS Mincho"/>
              </w:rPr>
            </w:pPr>
            <w:r w:rsidRPr="00DF6DD6">
              <w:rPr>
                <w:rFonts w:eastAsia="MS Mincho"/>
              </w:rPr>
              <w:t>DC_1A-3A_n78A</w:t>
            </w:r>
          </w:p>
          <w:p w14:paraId="4A929E73" w14:textId="77777777" w:rsidR="00F045B9" w:rsidRPr="00DF6DD6" w:rsidRDefault="00F045B9" w:rsidP="00BA4CA9">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3C77C1">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3C77C1">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3C77C1">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3725" w:name="_Toc21345617"/>
      <w:bookmarkStart w:id="3726" w:name="_Toc29806466"/>
      <w:bookmarkStart w:id="3727" w:name="_Toc37255999"/>
      <w:bookmarkStart w:id="3728" w:name="_Toc37256340"/>
      <w:bookmarkStart w:id="3729" w:name="_Toc45890174"/>
      <w:bookmarkStart w:id="3730" w:name="_Toc52381999"/>
      <w:bookmarkStart w:id="3731" w:name="_Toc61375098"/>
      <w:bookmarkStart w:id="3732" w:name="_Toc67936450"/>
      <w:bookmarkStart w:id="3733" w:name="_Toc67937323"/>
      <w:bookmarkStart w:id="3734" w:name="_Toc76452559"/>
      <w:bookmarkStart w:id="3735" w:name="_Toc76630402"/>
      <w:bookmarkStart w:id="3736" w:name="_Toc83742962"/>
      <w:bookmarkStart w:id="3737" w:name="_Toc83887076"/>
      <w:bookmarkStart w:id="3738" w:name="_Toc83887877"/>
      <w:bookmarkStart w:id="3739"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19033AC9" w14:textId="40F813A3" w:rsidR="00F5726B" w:rsidRPr="00DF6DD6" w:rsidRDefault="00F5726B" w:rsidP="00F5726B">
      <w:pPr>
        <w:pStyle w:val="Heading5"/>
      </w:pPr>
      <w:bookmarkStart w:id="3740" w:name="_Toc67936451"/>
      <w:bookmarkStart w:id="3741" w:name="_Toc67937324"/>
      <w:bookmarkStart w:id="3742" w:name="_Toc76452560"/>
      <w:bookmarkStart w:id="3743" w:name="_Toc76630403"/>
      <w:bookmarkStart w:id="3744" w:name="_Toc83742963"/>
      <w:bookmarkStart w:id="3745" w:name="_Toc83887077"/>
      <w:bookmarkStart w:id="3746" w:name="_Toc83887878"/>
      <w:bookmarkStart w:id="3747" w:name="_Toc90588719"/>
      <w:bookmarkStart w:id="3748" w:name="_Toc21345618"/>
      <w:bookmarkStart w:id="3749" w:name="_Toc29806467"/>
      <w:bookmarkStart w:id="3750" w:name="_Toc37256000"/>
      <w:bookmarkStart w:id="3751" w:name="_Toc37256341"/>
      <w:bookmarkStart w:id="3752" w:name="_Toc45890175"/>
      <w:bookmarkStart w:id="3753" w:name="_Toc52382000"/>
      <w:bookmarkStart w:id="3754"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3740"/>
      <w:bookmarkEnd w:id="3741"/>
      <w:bookmarkEnd w:id="3742"/>
      <w:bookmarkEnd w:id="3743"/>
      <w:bookmarkEnd w:id="3744"/>
      <w:bookmarkEnd w:id="3745"/>
      <w:bookmarkEnd w:id="3746"/>
      <w:bookmarkEnd w:id="3747"/>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3755" w:name="OLE_LINK51"/>
      <w:bookmarkStart w:id="3756" w:name="OLE_LINK52"/>
      <w:r w:rsidRPr="0080631A">
        <w:rPr>
          <w:lang w:val="en-US"/>
        </w:rPr>
        <w:t xml:space="preserve"> interference</w:t>
      </w:r>
      <w:bookmarkEnd w:id="3755"/>
      <w:bookmarkEnd w:id="3756"/>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3757" w:name="_Toc67936452"/>
      <w:bookmarkStart w:id="3758" w:name="_Toc67937325"/>
      <w:bookmarkStart w:id="3759" w:name="_Toc76452561"/>
      <w:bookmarkStart w:id="3760" w:name="_Toc76630404"/>
      <w:bookmarkStart w:id="3761" w:name="_Toc83742964"/>
      <w:bookmarkStart w:id="3762" w:name="_Toc83887078"/>
      <w:bookmarkStart w:id="3763" w:name="_Toc83887879"/>
      <w:bookmarkStart w:id="3764" w:name="_Toc90588720"/>
      <w:r w:rsidRPr="00DF6DD6">
        <w:rPr>
          <w:rFonts w:eastAsia="MS Mincho"/>
        </w:rPr>
        <w:t>7.3B.2.3a</w:t>
      </w:r>
      <w:r w:rsidRPr="00DF6DD6">
        <w:rPr>
          <w:rFonts w:eastAsia="MS Mincho"/>
        </w:rPr>
        <w:tab/>
        <w:t>Inter-band NE-DC within FR1</w:t>
      </w:r>
      <w:bookmarkEnd w:id="3748"/>
      <w:bookmarkEnd w:id="3749"/>
      <w:bookmarkEnd w:id="3750"/>
      <w:bookmarkEnd w:id="3751"/>
      <w:bookmarkEnd w:id="3752"/>
      <w:bookmarkEnd w:id="3753"/>
      <w:bookmarkEnd w:id="3754"/>
      <w:bookmarkEnd w:id="3757"/>
      <w:bookmarkEnd w:id="3758"/>
      <w:bookmarkEnd w:id="3759"/>
      <w:bookmarkEnd w:id="3760"/>
      <w:bookmarkEnd w:id="3761"/>
      <w:bookmarkEnd w:id="3762"/>
      <w:bookmarkEnd w:id="3763"/>
      <w:bookmarkEnd w:id="3764"/>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3765" w:name="_Toc21345619"/>
      <w:bookmarkStart w:id="3766" w:name="_Toc29806468"/>
      <w:bookmarkStart w:id="3767" w:name="_Toc37256001"/>
      <w:bookmarkStart w:id="3768" w:name="_Toc37256342"/>
      <w:bookmarkStart w:id="3769" w:name="_Toc45890176"/>
      <w:bookmarkStart w:id="3770" w:name="_Toc52382001"/>
      <w:bookmarkStart w:id="3771" w:name="_Toc61375100"/>
      <w:bookmarkStart w:id="3772" w:name="_Toc67936453"/>
      <w:bookmarkStart w:id="3773" w:name="_Toc67937326"/>
      <w:bookmarkStart w:id="3774" w:name="_Toc76452562"/>
      <w:bookmarkStart w:id="3775" w:name="_Toc76630405"/>
      <w:bookmarkStart w:id="3776" w:name="_Toc83742965"/>
      <w:bookmarkStart w:id="3777" w:name="_Toc83887079"/>
      <w:bookmarkStart w:id="3778" w:name="_Toc83887880"/>
      <w:bookmarkStart w:id="3779" w:name="_Toc90588721"/>
      <w:r w:rsidRPr="00DF6DD6">
        <w:t>7.3B.2.3a.1</w:t>
      </w:r>
      <w:r w:rsidRPr="00DF6DD6">
        <w:tab/>
        <w:t>Reference sensitivity exceptions due to UL harmonic interference for NE-DC in NR FR1</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3780" w:name="_Toc21345620"/>
      <w:bookmarkStart w:id="3781" w:name="_Toc29806469"/>
      <w:bookmarkStart w:id="3782" w:name="_Toc37256002"/>
      <w:bookmarkStart w:id="3783" w:name="_Toc37256343"/>
      <w:bookmarkStart w:id="3784" w:name="_Toc45890177"/>
      <w:bookmarkStart w:id="3785" w:name="_Toc52382002"/>
      <w:bookmarkStart w:id="3786" w:name="_Toc61375101"/>
      <w:bookmarkStart w:id="3787" w:name="_Toc67936454"/>
      <w:bookmarkStart w:id="3788" w:name="_Toc67937327"/>
      <w:bookmarkStart w:id="3789" w:name="_Toc76452563"/>
      <w:bookmarkStart w:id="3790" w:name="_Toc76630406"/>
      <w:bookmarkStart w:id="3791" w:name="_Toc83742966"/>
      <w:bookmarkStart w:id="3792" w:name="_Toc83887080"/>
      <w:bookmarkStart w:id="3793" w:name="_Toc83887881"/>
      <w:bookmarkStart w:id="3794" w:name="_Toc90588722"/>
      <w:r w:rsidRPr="00DF6DD6">
        <w:rPr>
          <w:rFonts w:eastAsia="MS Mincho"/>
        </w:rPr>
        <w:t>7.3B.2.4</w:t>
      </w:r>
      <w:r w:rsidRPr="00DF6DD6">
        <w:rPr>
          <w:rFonts w:eastAsia="MS Mincho"/>
        </w:rPr>
        <w:tab/>
        <w:t>Inter-band EN-DC including FR2</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3072E9B7" w14:textId="12C1737E" w:rsidR="001310A1" w:rsidRPr="00DF6DD6" w:rsidRDefault="001310A1" w:rsidP="001310A1">
      <w:pPr>
        <w:pStyle w:val="Heading5"/>
      </w:pPr>
      <w:bookmarkStart w:id="3795" w:name="_Toc21345621"/>
      <w:bookmarkStart w:id="3796" w:name="_Toc29806470"/>
      <w:bookmarkStart w:id="3797" w:name="_Toc37256003"/>
      <w:bookmarkStart w:id="3798" w:name="_Toc37256344"/>
      <w:bookmarkStart w:id="3799" w:name="_Toc45890178"/>
      <w:bookmarkStart w:id="3800" w:name="_Toc52382003"/>
      <w:bookmarkStart w:id="3801" w:name="_Toc61375102"/>
      <w:bookmarkStart w:id="3802" w:name="_Toc67936455"/>
      <w:bookmarkStart w:id="3803" w:name="_Toc67937328"/>
      <w:bookmarkStart w:id="3804" w:name="_Toc76452564"/>
      <w:bookmarkStart w:id="3805" w:name="_Toc76630407"/>
      <w:bookmarkStart w:id="3806" w:name="_Toc83742967"/>
      <w:bookmarkStart w:id="3807" w:name="_Toc83887081"/>
      <w:bookmarkStart w:id="3808" w:name="_Toc83887882"/>
      <w:bookmarkStart w:id="3809" w:name="_Toc90588723"/>
      <w:r w:rsidRPr="00DF6DD6">
        <w:t>7.3B.2.4.1</w:t>
      </w:r>
      <w:r w:rsidRPr="00DF6DD6">
        <w:tab/>
      </w:r>
      <w:r w:rsidR="00E30C58" w:rsidRPr="00DF6DD6">
        <w:t>Void</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2A68CDF4" w14:textId="77777777" w:rsidR="00AD4876" w:rsidRPr="00DF6DD6" w:rsidRDefault="00AD4876" w:rsidP="00AD4876">
      <w:pPr>
        <w:pStyle w:val="Heading4"/>
        <w:rPr>
          <w:rFonts w:eastAsia="MS Mincho"/>
        </w:rPr>
      </w:pPr>
      <w:bookmarkStart w:id="3810" w:name="_Toc21345622"/>
      <w:bookmarkStart w:id="3811" w:name="_Toc29806471"/>
      <w:bookmarkStart w:id="3812" w:name="_Toc37256004"/>
      <w:bookmarkStart w:id="3813" w:name="_Toc37256345"/>
      <w:bookmarkStart w:id="3814" w:name="_Toc45890179"/>
      <w:bookmarkStart w:id="3815" w:name="_Toc52382004"/>
      <w:bookmarkStart w:id="3816" w:name="_Toc61375103"/>
      <w:bookmarkStart w:id="3817" w:name="_Toc67936456"/>
      <w:bookmarkStart w:id="3818" w:name="_Toc67937329"/>
      <w:bookmarkStart w:id="3819" w:name="_Toc76452565"/>
      <w:bookmarkStart w:id="3820" w:name="_Toc76630408"/>
      <w:bookmarkStart w:id="3821" w:name="_Toc83742968"/>
      <w:bookmarkStart w:id="3822" w:name="_Toc83887082"/>
      <w:bookmarkStart w:id="3823" w:name="_Toc83887883"/>
      <w:bookmarkStart w:id="3824" w:name="_Toc90588724"/>
      <w:r w:rsidRPr="00DF6DD6">
        <w:rPr>
          <w:rFonts w:eastAsia="MS Mincho"/>
        </w:rPr>
        <w:t>7.3B.2.5</w:t>
      </w:r>
      <w:r w:rsidRPr="00DF6DD6">
        <w:rPr>
          <w:rFonts w:eastAsia="MS Mincho"/>
        </w:rPr>
        <w:tab/>
        <w:t>Inter-band EN-DC including both FR1 and FR2</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11B1CA4F" w14:textId="77777777" w:rsidR="00AD4876" w:rsidRPr="00DF6DD6" w:rsidRDefault="00AD4876" w:rsidP="00AD4876">
      <w:pPr>
        <w:pStyle w:val="Heading5"/>
      </w:pPr>
      <w:bookmarkStart w:id="3825" w:name="_Toc21345623"/>
      <w:bookmarkStart w:id="3826" w:name="_Toc29806472"/>
      <w:bookmarkStart w:id="3827" w:name="_Toc37256005"/>
      <w:bookmarkStart w:id="3828" w:name="_Toc37256346"/>
      <w:bookmarkStart w:id="3829" w:name="_Toc45890180"/>
      <w:bookmarkStart w:id="3830" w:name="_Toc52382005"/>
      <w:bookmarkStart w:id="3831" w:name="_Toc61375104"/>
      <w:bookmarkStart w:id="3832" w:name="_Toc67936457"/>
      <w:bookmarkStart w:id="3833" w:name="_Toc67937330"/>
      <w:bookmarkStart w:id="3834" w:name="_Toc76452566"/>
      <w:bookmarkStart w:id="3835" w:name="_Toc76630409"/>
      <w:bookmarkStart w:id="3836" w:name="_Toc83742969"/>
      <w:bookmarkStart w:id="3837" w:name="_Toc83887083"/>
      <w:bookmarkStart w:id="3838" w:name="_Toc83887884"/>
      <w:bookmarkStart w:id="3839" w:name="_Toc90588725"/>
      <w:r w:rsidRPr="00DF6DD6">
        <w:t>7.3B.2.5.1</w:t>
      </w:r>
      <w:r w:rsidRPr="00DF6DD6">
        <w:tab/>
        <w:t>Reference sensitivity exceptions due to UL harmonic interference for EN-DC including both FR1 and FR2</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3840" w:name="_Toc21345624"/>
      <w:bookmarkStart w:id="3841" w:name="_Toc29806473"/>
      <w:bookmarkStart w:id="3842" w:name="_Toc37256006"/>
      <w:bookmarkStart w:id="3843" w:name="_Toc37256347"/>
      <w:bookmarkStart w:id="3844" w:name="_Toc45890181"/>
      <w:bookmarkStart w:id="3845" w:name="_Toc52382006"/>
      <w:bookmarkStart w:id="3846" w:name="_Toc61375105"/>
      <w:bookmarkStart w:id="3847" w:name="_Toc67936458"/>
      <w:bookmarkStart w:id="3848" w:name="_Toc67937331"/>
      <w:bookmarkStart w:id="3849" w:name="_Toc76452567"/>
      <w:bookmarkStart w:id="3850" w:name="_Toc76630410"/>
      <w:bookmarkStart w:id="3851" w:name="_Toc83742970"/>
      <w:bookmarkStart w:id="3852" w:name="_Toc83887084"/>
      <w:bookmarkStart w:id="3853" w:name="_Toc83887885"/>
      <w:bookmarkStart w:id="3854"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5C752B08" w14:textId="319EF436" w:rsidR="00AF5C93" w:rsidRPr="00DF6DD6" w:rsidRDefault="00AF5C93" w:rsidP="00AF5C93">
      <w:pPr>
        <w:pStyle w:val="Heading4"/>
        <w:rPr>
          <w:rFonts w:eastAsia="MS Mincho"/>
        </w:rPr>
      </w:pPr>
      <w:bookmarkStart w:id="3855" w:name="_Toc21345625"/>
      <w:bookmarkStart w:id="3856" w:name="_Toc29806474"/>
      <w:bookmarkStart w:id="3857" w:name="_Toc37256007"/>
      <w:bookmarkStart w:id="3858" w:name="_Toc37256348"/>
      <w:bookmarkStart w:id="3859" w:name="_Toc45890182"/>
      <w:bookmarkStart w:id="3860" w:name="_Toc52382007"/>
      <w:bookmarkStart w:id="3861" w:name="_Toc61375106"/>
      <w:bookmarkStart w:id="3862" w:name="_Toc67936459"/>
      <w:bookmarkStart w:id="3863" w:name="_Toc67937332"/>
      <w:bookmarkStart w:id="3864" w:name="_Toc76452568"/>
      <w:bookmarkStart w:id="3865" w:name="_Toc76630411"/>
      <w:bookmarkStart w:id="3866" w:name="_Toc83742971"/>
      <w:bookmarkStart w:id="3867" w:name="_Toc83887085"/>
      <w:bookmarkStart w:id="3868" w:name="_Toc83887886"/>
      <w:bookmarkStart w:id="3869" w:name="_Toc90588727"/>
      <w:r w:rsidRPr="00DF6DD6">
        <w:rPr>
          <w:rFonts w:eastAsia="MS Mincho"/>
        </w:rPr>
        <w:t>7.3B.3.0</w:t>
      </w:r>
      <w:r w:rsidRPr="00DF6DD6">
        <w:rPr>
          <w:rFonts w:eastAsia="MS Mincho"/>
        </w:rPr>
        <w:tab/>
        <w:t>General</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3870"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3871" w:name="_Hlk506624606"/>
      <w:r w:rsidRPr="00DF6DD6">
        <w:t>NR operating band combination</w:t>
      </w:r>
      <w:bookmarkEnd w:id="3870"/>
      <w:bookmarkEnd w:id="3871"/>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3872" w:name="_Toc21345626"/>
      <w:bookmarkStart w:id="3873" w:name="_Toc29806475"/>
      <w:bookmarkStart w:id="3874" w:name="_Toc37256008"/>
      <w:bookmarkStart w:id="3875" w:name="_Toc37256349"/>
      <w:bookmarkStart w:id="3876" w:name="_Toc45890183"/>
      <w:bookmarkStart w:id="3877" w:name="_Toc52382008"/>
      <w:bookmarkStart w:id="3878" w:name="_Toc61375107"/>
      <w:bookmarkStart w:id="3879" w:name="_Toc67936460"/>
      <w:bookmarkStart w:id="3880" w:name="_Toc67937333"/>
      <w:bookmarkStart w:id="3881" w:name="_Toc76452569"/>
      <w:bookmarkStart w:id="3882" w:name="_Toc76630412"/>
      <w:bookmarkStart w:id="3883" w:name="_Toc83742972"/>
      <w:bookmarkStart w:id="3884" w:name="_Toc83887086"/>
      <w:bookmarkStart w:id="3885" w:name="_Toc83887887"/>
      <w:bookmarkStart w:id="3886" w:name="_Toc90588728"/>
      <w:r w:rsidRPr="00B94CFE">
        <w:rPr>
          <w:rFonts w:eastAsia="MS Mincho"/>
          <w:lang w:val="fr-FR"/>
        </w:rPr>
        <w:t>7.3B.3.1</w:t>
      </w:r>
      <w:r w:rsidRPr="00B94CFE">
        <w:rPr>
          <w:rFonts w:eastAsia="MS Mincho"/>
          <w:lang w:val="fr-FR"/>
        </w:rPr>
        <w:tab/>
        <w:t>Intra-band contiguous EN-DC</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p>
    <w:p w14:paraId="0843B575" w14:textId="77777777" w:rsidR="001310A1" w:rsidRPr="00B94CFE" w:rsidRDefault="001310A1" w:rsidP="001310A1">
      <w:pPr>
        <w:pStyle w:val="Heading4"/>
        <w:rPr>
          <w:rFonts w:eastAsia="MS Mincho"/>
          <w:lang w:val="fr-FR"/>
        </w:rPr>
      </w:pPr>
      <w:bookmarkStart w:id="3887" w:name="_Toc21345627"/>
      <w:bookmarkStart w:id="3888" w:name="_Toc29806476"/>
      <w:bookmarkStart w:id="3889" w:name="_Toc37256009"/>
      <w:bookmarkStart w:id="3890" w:name="_Toc37256350"/>
      <w:bookmarkStart w:id="3891" w:name="_Toc45890184"/>
      <w:bookmarkStart w:id="3892" w:name="_Toc52382009"/>
      <w:bookmarkStart w:id="3893" w:name="_Toc61375108"/>
      <w:bookmarkStart w:id="3894" w:name="_Toc67936461"/>
      <w:bookmarkStart w:id="3895" w:name="_Toc67937334"/>
      <w:bookmarkStart w:id="3896" w:name="_Toc76452570"/>
      <w:bookmarkStart w:id="3897" w:name="_Toc76630413"/>
      <w:bookmarkStart w:id="3898" w:name="_Toc83742973"/>
      <w:bookmarkStart w:id="3899" w:name="_Toc83887087"/>
      <w:bookmarkStart w:id="3900" w:name="_Toc83887888"/>
      <w:bookmarkStart w:id="3901" w:name="_Toc90588729"/>
      <w:r w:rsidRPr="00B94CFE">
        <w:rPr>
          <w:rFonts w:eastAsia="MS Mincho"/>
          <w:lang w:val="fr-FR"/>
        </w:rPr>
        <w:t>7.3B.3.2</w:t>
      </w:r>
      <w:r w:rsidRPr="00B94CFE">
        <w:rPr>
          <w:rFonts w:eastAsia="MS Mincho"/>
          <w:lang w:val="fr-FR"/>
        </w:rPr>
        <w:tab/>
        <w:t>Intra-band non-contiguous EN-DC</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3902" w:name="_Toc21345628"/>
      <w:bookmarkStart w:id="3903" w:name="_Toc29806477"/>
      <w:bookmarkStart w:id="3904" w:name="_Toc37256010"/>
      <w:bookmarkStart w:id="3905" w:name="_Toc37256351"/>
      <w:bookmarkStart w:id="3906" w:name="_Toc45890185"/>
      <w:bookmarkStart w:id="3907" w:name="_Toc52382010"/>
      <w:bookmarkStart w:id="3908" w:name="_Toc61375109"/>
      <w:bookmarkStart w:id="3909" w:name="_Toc67936462"/>
      <w:bookmarkStart w:id="3910" w:name="_Toc67937335"/>
      <w:bookmarkStart w:id="3911" w:name="_Toc76452571"/>
      <w:bookmarkStart w:id="3912" w:name="_Toc76630414"/>
      <w:bookmarkStart w:id="3913" w:name="_Toc83742974"/>
      <w:bookmarkStart w:id="3914" w:name="_Toc83887088"/>
      <w:bookmarkStart w:id="3915" w:name="_Toc83887889"/>
      <w:bookmarkStart w:id="3916" w:name="_Toc90588730"/>
      <w:r w:rsidRPr="00DF6DD6">
        <w:rPr>
          <w:rFonts w:eastAsia="MS Mincho"/>
        </w:rPr>
        <w:t>7.3B.3.3</w:t>
      </w:r>
      <w:r w:rsidRPr="00DF6DD6">
        <w:rPr>
          <w:rFonts w:eastAsia="MS Mincho"/>
        </w:rPr>
        <w:tab/>
        <w:t>Inter-band EN-DC within FR1</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7CB94731" w14:textId="77777777" w:rsidR="001310A1" w:rsidRPr="00DF6DD6" w:rsidRDefault="001310A1" w:rsidP="001310A1">
      <w:pPr>
        <w:pStyle w:val="Heading5"/>
      </w:pPr>
      <w:bookmarkStart w:id="3917" w:name="_Toc21345629"/>
      <w:bookmarkStart w:id="3918" w:name="_Toc29806478"/>
      <w:bookmarkStart w:id="3919" w:name="_Toc37256011"/>
      <w:bookmarkStart w:id="3920" w:name="_Toc37256352"/>
      <w:bookmarkStart w:id="3921" w:name="_Toc45890186"/>
      <w:bookmarkStart w:id="3922" w:name="_Toc52382011"/>
      <w:bookmarkStart w:id="3923" w:name="_Toc61375110"/>
      <w:bookmarkStart w:id="3924" w:name="_Toc67936463"/>
      <w:bookmarkStart w:id="3925" w:name="_Toc67937336"/>
      <w:bookmarkStart w:id="3926" w:name="_Toc76452572"/>
      <w:bookmarkStart w:id="3927" w:name="_Toc76630415"/>
      <w:bookmarkStart w:id="3928" w:name="_Toc83742975"/>
      <w:bookmarkStart w:id="3929" w:name="_Toc83887089"/>
      <w:bookmarkStart w:id="3930" w:name="_Toc83887890"/>
      <w:bookmarkStart w:id="3931" w:name="_Toc90588731"/>
      <w:r w:rsidRPr="00DF6DD6">
        <w:t>7.3B.3.3.1</w:t>
      </w:r>
      <w:r w:rsidRPr="00DF6DD6">
        <w:tab/>
        <w:t>ΔR</w:t>
      </w:r>
      <w:r w:rsidRPr="00DF6DD6">
        <w:rPr>
          <w:vertAlign w:val="subscript"/>
        </w:rPr>
        <w:t>IB,c</w:t>
      </w:r>
      <w:r w:rsidRPr="00DF6DD6">
        <w:t xml:space="preserve"> for EN-DC in two bands</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3932" w:name="_Toc21345630"/>
      <w:bookmarkStart w:id="3933" w:name="_Toc29806479"/>
      <w:bookmarkStart w:id="3934" w:name="_Toc37256012"/>
      <w:bookmarkStart w:id="3935" w:name="_Toc37256353"/>
      <w:bookmarkStart w:id="3936" w:name="_Toc45890187"/>
      <w:bookmarkStart w:id="3937" w:name="_Toc52382012"/>
      <w:bookmarkStart w:id="3938" w:name="_Toc61375111"/>
      <w:bookmarkStart w:id="3939" w:name="_Toc67936464"/>
      <w:bookmarkStart w:id="3940" w:name="_Toc67937337"/>
      <w:bookmarkStart w:id="3941" w:name="_Toc76452573"/>
      <w:bookmarkStart w:id="3942" w:name="_Toc76630416"/>
      <w:bookmarkStart w:id="3943" w:name="_Toc83742976"/>
      <w:bookmarkStart w:id="3944" w:name="_Toc83887090"/>
      <w:bookmarkStart w:id="3945" w:name="_Toc83887891"/>
      <w:bookmarkStart w:id="3946" w:name="_Toc90588732"/>
      <w:r w:rsidRPr="00DF6DD6">
        <w:t>7.3B.3.3.2</w:t>
      </w:r>
      <w:r w:rsidRPr="00DF6DD6">
        <w:tab/>
        <w:t>ΔR</w:t>
      </w:r>
      <w:r w:rsidRPr="00DF6DD6">
        <w:rPr>
          <w:vertAlign w:val="subscript"/>
        </w:rPr>
        <w:t>IB,c</w:t>
      </w:r>
      <w:r w:rsidRPr="00DF6DD6">
        <w:t xml:space="preserve"> for EN-DC three bands</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3947" w:name="_Toc21345631"/>
      <w:bookmarkStart w:id="3948" w:name="_Toc29806480"/>
      <w:bookmarkStart w:id="3949" w:name="_Toc37256013"/>
      <w:bookmarkStart w:id="3950" w:name="_Toc37256354"/>
      <w:r w:rsidRPr="00DF6DD6">
        <w:t>7.3B.3.3.3</w:t>
      </w:r>
      <w:r w:rsidRPr="00DF6DD6">
        <w:tab/>
        <w:t>ΔR</w:t>
      </w:r>
      <w:r w:rsidRPr="00DF6DD6">
        <w:rPr>
          <w:vertAlign w:val="subscript"/>
        </w:rPr>
        <w:t>IB,c</w:t>
      </w:r>
      <w:r w:rsidRPr="00DF6DD6">
        <w:t xml:space="preserve"> for EN-DC four bands</w:t>
      </w:r>
      <w:bookmarkEnd w:id="3947"/>
      <w:bookmarkEnd w:id="3948"/>
      <w:bookmarkEnd w:id="3949"/>
      <w:bookmarkEnd w:id="3950"/>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3951" w:name="_Toc21345632"/>
      <w:bookmarkStart w:id="3952" w:name="_Toc29806481"/>
      <w:bookmarkStart w:id="3953" w:name="_Toc37256014"/>
      <w:bookmarkStart w:id="3954" w:name="_Toc37256355"/>
      <w:bookmarkStart w:id="3955" w:name="_Toc45890188"/>
      <w:bookmarkStart w:id="3956" w:name="_Toc52382013"/>
      <w:bookmarkStart w:id="3957" w:name="_Toc61375112"/>
      <w:bookmarkStart w:id="3958" w:name="_Toc67936465"/>
      <w:bookmarkStart w:id="3959" w:name="_Toc67937338"/>
      <w:bookmarkStart w:id="3960" w:name="_Toc76452574"/>
      <w:bookmarkStart w:id="3961" w:name="_Toc76630417"/>
      <w:bookmarkStart w:id="3962" w:name="_Toc83742977"/>
      <w:bookmarkStart w:id="3963" w:name="_Toc83887091"/>
      <w:bookmarkStart w:id="3964" w:name="_Toc83887892"/>
      <w:bookmarkStart w:id="3965" w:name="_Toc90588733"/>
      <w:r w:rsidRPr="00DF6DD6">
        <w:t>7.3B.3.3.4</w:t>
      </w:r>
      <w:r w:rsidRPr="00DF6DD6">
        <w:tab/>
        <w:t>ΔR</w:t>
      </w:r>
      <w:r w:rsidRPr="00DF6DD6">
        <w:rPr>
          <w:vertAlign w:val="subscript"/>
        </w:rPr>
        <w:t>IB,c</w:t>
      </w:r>
      <w:r w:rsidRPr="00DF6DD6">
        <w:t xml:space="preserve"> for EN-DC five bands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3966" w:name="_Toc21345633"/>
      <w:bookmarkStart w:id="3967" w:name="_Toc29806482"/>
      <w:bookmarkStart w:id="3968" w:name="_Toc37256015"/>
      <w:bookmarkStart w:id="3969" w:name="_Toc37256356"/>
      <w:bookmarkStart w:id="3970" w:name="_Toc45890189"/>
      <w:bookmarkStart w:id="3971" w:name="_Toc52382014"/>
      <w:bookmarkStart w:id="3972" w:name="_Toc61375113"/>
      <w:bookmarkStart w:id="3973" w:name="_Toc67936466"/>
      <w:bookmarkStart w:id="3974" w:name="_Toc67937339"/>
      <w:bookmarkStart w:id="3975" w:name="_Toc76452575"/>
      <w:bookmarkStart w:id="3976" w:name="_Toc76630418"/>
      <w:bookmarkStart w:id="3977" w:name="_Toc83742978"/>
      <w:bookmarkStart w:id="3978" w:name="_Toc83887092"/>
      <w:bookmarkStart w:id="3979" w:name="_Toc83887893"/>
      <w:bookmarkStart w:id="3980" w:name="_Toc90588734"/>
      <w:r w:rsidRPr="00DF6DD6">
        <w:t>7.3B.3.3.5</w:t>
      </w:r>
      <w:r w:rsidRPr="00DF6DD6">
        <w:tab/>
        <w:t>ΔR</w:t>
      </w:r>
      <w:r w:rsidRPr="00DF6DD6">
        <w:rPr>
          <w:vertAlign w:val="subscript"/>
        </w:rPr>
        <w:t>IB,c</w:t>
      </w:r>
      <w:r w:rsidRPr="00DF6DD6">
        <w:t xml:space="preserve"> for EN-DC six bands</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3981" w:name="_Toc21345634"/>
      <w:bookmarkStart w:id="3982" w:name="_Toc29806483"/>
      <w:bookmarkStart w:id="3983" w:name="_Toc37256016"/>
      <w:bookmarkStart w:id="3984" w:name="_Toc37256357"/>
      <w:bookmarkStart w:id="3985" w:name="_Toc45890190"/>
      <w:bookmarkStart w:id="3986" w:name="_Toc52382015"/>
      <w:bookmarkStart w:id="3987" w:name="_Toc61375114"/>
      <w:bookmarkStart w:id="3988" w:name="_Toc67936467"/>
      <w:bookmarkStart w:id="3989" w:name="_Toc67937340"/>
      <w:bookmarkStart w:id="3990" w:name="_Toc76452576"/>
      <w:bookmarkStart w:id="3991" w:name="_Toc76630419"/>
      <w:bookmarkStart w:id="3992" w:name="_Toc83742979"/>
      <w:bookmarkStart w:id="3993" w:name="_Toc83887093"/>
      <w:bookmarkStart w:id="3994" w:name="_Toc83887894"/>
      <w:bookmarkStart w:id="3995" w:name="_Toc90588735"/>
      <w:r w:rsidRPr="00DF6DD6">
        <w:rPr>
          <w:rFonts w:eastAsia="MS Mincho"/>
        </w:rPr>
        <w:t>7.3B.3.3a</w:t>
      </w:r>
      <w:r w:rsidRPr="00DF6DD6">
        <w:rPr>
          <w:rFonts w:eastAsia="MS Mincho"/>
        </w:rPr>
        <w:tab/>
        <w:t>Inter-band NE-DC within FR1</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996" w:name="_Toc21345635"/>
      <w:bookmarkStart w:id="3997" w:name="_Toc29806484"/>
      <w:bookmarkStart w:id="3998" w:name="_Toc37256017"/>
      <w:bookmarkStart w:id="3999" w:name="_Toc37256358"/>
      <w:bookmarkStart w:id="4000" w:name="_Toc45890191"/>
      <w:bookmarkStart w:id="4001" w:name="_Toc52382016"/>
      <w:bookmarkStart w:id="4002" w:name="_Toc61375115"/>
      <w:bookmarkStart w:id="4003" w:name="_Toc67936468"/>
      <w:bookmarkStart w:id="4004" w:name="_Toc67937341"/>
      <w:bookmarkStart w:id="4005" w:name="_Toc76452577"/>
      <w:bookmarkStart w:id="4006" w:name="_Toc76630420"/>
      <w:bookmarkStart w:id="4007" w:name="_Toc83742980"/>
      <w:bookmarkStart w:id="4008" w:name="_Toc83887094"/>
      <w:bookmarkStart w:id="4009" w:name="_Toc83887895"/>
      <w:bookmarkStart w:id="4010" w:name="_Toc90588736"/>
      <w:r w:rsidRPr="00DF6DD6">
        <w:rPr>
          <w:rFonts w:eastAsia="MS Mincho"/>
        </w:rPr>
        <w:t>7.3B.3.4</w:t>
      </w:r>
      <w:r w:rsidRPr="00DF6DD6">
        <w:rPr>
          <w:rFonts w:eastAsia="MS Mincho"/>
        </w:rPr>
        <w:tab/>
        <w:t>Inter-band EN-DC including FR2</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101EEE2B" w14:textId="5F1F2B06" w:rsidR="001310A1" w:rsidRPr="00DF6DD6" w:rsidRDefault="001310A1" w:rsidP="001310A1">
      <w:pPr>
        <w:pStyle w:val="Heading5"/>
      </w:pPr>
      <w:bookmarkStart w:id="4011" w:name="_Toc21345636"/>
      <w:bookmarkStart w:id="4012" w:name="_Toc29806485"/>
      <w:bookmarkStart w:id="4013" w:name="_Toc37256018"/>
      <w:bookmarkStart w:id="4014" w:name="_Toc37256359"/>
      <w:bookmarkStart w:id="4015" w:name="_Toc45890192"/>
      <w:bookmarkStart w:id="4016" w:name="_Toc52382017"/>
      <w:bookmarkStart w:id="4017" w:name="_Toc61375116"/>
      <w:bookmarkStart w:id="4018" w:name="_Toc67936469"/>
      <w:bookmarkStart w:id="4019" w:name="_Toc67937342"/>
      <w:bookmarkStart w:id="4020" w:name="_Toc76452578"/>
      <w:bookmarkStart w:id="4021" w:name="_Toc76630421"/>
      <w:bookmarkStart w:id="4022" w:name="_Toc83742981"/>
      <w:bookmarkStart w:id="4023" w:name="_Toc83887095"/>
      <w:bookmarkStart w:id="4024" w:name="_Toc83887896"/>
      <w:bookmarkStart w:id="4025" w:name="_Toc90588737"/>
      <w:r w:rsidRPr="00DF6DD6">
        <w:t>7.3B.3.4.1</w:t>
      </w:r>
      <w:r w:rsidRPr="00DF6DD6">
        <w:tab/>
        <w:t>ΔR</w:t>
      </w:r>
      <w:r w:rsidRPr="00DF6DD6">
        <w:rPr>
          <w:vertAlign w:val="subscript"/>
        </w:rPr>
        <w:t>IB,c</w:t>
      </w:r>
      <w:r w:rsidRPr="00DF6DD6">
        <w:t xml:space="preserve"> for EN-DC in two bands</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4026" w:name="_Toc21345637"/>
      <w:bookmarkStart w:id="4027" w:name="_Toc29806486"/>
      <w:bookmarkStart w:id="4028" w:name="_Toc37256019"/>
      <w:bookmarkStart w:id="4029" w:name="_Toc37256360"/>
      <w:bookmarkStart w:id="4030" w:name="_Toc45890193"/>
      <w:bookmarkStart w:id="4031" w:name="_Toc52382018"/>
      <w:bookmarkStart w:id="4032" w:name="_Toc61375117"/>
      <w:bookmarkStart w:id="4033" w:name="_Toc67936470"/>
      <w:bookmarkStart w:id="4034" w:name="_Toc67937343"/>
      <w:bookmarkStart w:id="4035" w:name="_Toc76452579"/>
      <w:bookmarkStart w:id="4036" w:name="_Toc76630422"/>
      <w:bookmarkStart w:id="4037" w:name="_Toc83742982"/>
      <w:bookmarkStart w:id="4038" w:name="_Toc83887096"/>
      <w:bookmarkStart w:id="4039" w:name="_Toc83887897"/>
      <w:bookmarkStart w:id="4040" w:name="_Toc90588738"/>
      <w:bookmarkStart w:id="4041" w:name="_Hlk530405040"/>
      <w:r w:rsidRPr="00DF6DD6">
        <w:t>7.3B.3.4.2</w:t>
      </w:r>
      <w:r w:rsidRPr="00DF6DD6">
        <w:tab/>
        <w:t>ΔR</w:t>
      </w:r>
      <w:r w:rsidRPr="00DF6DD6">
        <w:rPr>
          <w:vertAlign w:val="subscript"/>
        </w:rPr>
        <w:t>IB,c</w:t>
      </w:r>
      <w:r w:rsidRPr="00DF6DD6">
        <w:t xml:space="preserve"> for EN-DC three bands</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4041"/>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4042" w:name="_Toc21345638"/>
      <w:bookmarkStart w:id="4043" w:name="_Toc29806487"/>
      <w:bookmarkStart w:id="4044" w:name="_Toc37256020"/>
      <w:bookmarkStart w:id="4045" w:name="_Toc37256361"/>
      <w:bookmarkStart w:id="4046" w:name="_Toc45890194"/>
      <w:bookmarkStart w:id="4047" w:name="_Toc52382019"/>
      <w:bookmarkStart w:id="4048" w:name="_Toc61375118"/>
      <w:bookmarkStart w:id="4049" w:name="_Toc67936471"/>
      <w:bookmarkStart w:id="4050" w:name="_Toc67937344"/>
      <w:bookmarkStart w:id="4051" w:name="_Toc76452580"/>
      <w:bookmarkStart w:id="4052" w:name="_Toc76630423"/>
      <w:bookmarkStart w:id="4053" w:name="_Toc83742983"/>
      <w:bookmarkStart w:id="4054" w:name="_Toc83887097"/>
      <w:bookmarkStart w:id="4055" w:name="_Toc83887898"/>
      <w:bookmarkStart w:id="4056" w:name="_Toc90588739"/>
      <w:bookmarkStart w:id="4057" w:name="_Hlk507657791"/>
      <w:r w:rsidRPr="00DF6DD6">
        <w:t>7.3B.3.4.3</w:t>
      </w:r>
      <w:r w:rsidRPr="00DF6DD6">
        <w:tab/>
        <w:t>ΔR</w:t>
      </w:r>
      <w:r w:rsidRPr="00DF6DD6">
        <w:rPr>
          <w:vertAlign w:val="subscript"/>
        </w:rPr>
        <w:t xml:space="preserve">IB,c </w:t>
      </w:r>
      <w:r w:rsidRPr="00DF6DD6">
        <w:t>for EN-DC four bands</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4058" w:name="_Toc21345639"/>
      <w:bookmarkStart w:id="4059" w:name="_Toc29806488"/>
      <w:bookmarkStart w:id="4060" w:name="_Toc37256021"/>
      <w:bookmarkStart w:id="4061" w:name="_Toc37256362"/>
      <w:bookmarkStart w:id="4062" w:name="_Toc45890195"/>
      <w:bookmarkStart w:id="4063" w:name="_Toc52382020"/>
      <w:bookmarkStart w:id="4064" w:name="_Toc61375119"/>
      <w:bookmarkStart w:id="4065" w:name="_Toc67936472"/>
      <w:bookmarkStart w:id="4066" w:name="_Toc67937345"/>
      <w:bookmarkStart w:id="4067" w:name="_Toc76452581"/>
      <w:bookmarkStart w:id="4068" w:name="_Toc76630424"/>
      <w:bookmarkStart w:id="4069" w:name="_Toc83742984"/>
      <w:bookmarkStart w:id="4070" w:name="_Toc83887098"/>
      <w:bookmarkStart w:id="4071" w:name="_Toc83887899"/>
      <w:bookmarkStart w:id="4072" w:name="_Toc90588740"/>
      <w:bookmarkEnd w:id="4057"/>
      <w:r w:rsidRPr="00DF6DD6">
        <w:t>7.3B.3.4.4</w:t>
      </w:r>
      <w:r w:rsidRPr="00DF6DD6">
        <w:tab/>
        <w:t>ΔR</w:t>
      </w:r>
      <w:r w:rsidRPr="00DF6DD6">
        <w:rPr>
          <w:vertAlign w:val="subscript"/>
        </w:rPr>
        <w:t xml:space="preserve">IB,c </w:t>
      </w:r>
      <w:r w:rsidRPr="00DF6DD6">
        <w:t>for EN-DC five bands</w:t>
      </w:r>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4073" w:name="_Toc21345640"/>
      <w:bookmarkStart w:id="4074" w:name="_Toc29806489"/>
      <w:bookmarkStart w:id="4075" w:name="_Toc37256022"/>
      <w:bookmarkStart w:id="4076" w:name="_Toc37256363"/>
      <w:bookmarkStart w:id="4077" w:name="_Toc45890196"/>
      <w:bookmarkStart w:id="4078" w:name="_Toc52382021"/>
      <w:bookmarkStart w:id="4079" w:name="_Toc61375120"/>
      <w:bookmarkStart w:id="4080" w:name="_Toc67936473"/>
      <w:bookmarkStart w:id="4081" w:name="_Toc67937346"/>
      <w:bookmarkStart w:id="4082" w:name="_Toc76452582"/>
      <w:bookmarkStart w:id="4083" w:name="_Toc76630425"/>
      <w:bookmarkStart w:id="4084" w:name="_Toc83742985"/>
      <w:bookmarkStart w:id="4085" w:name="_Toc83887099"/>
      <w:bookmarkStart w:id="4086" w:name="_Toc83887900"/>
      <w:bookmarkStart w:id="4087" w:name="_Toc90588741"/>
      <w:r w:rsidRPr="00DF6DD6">
        <w:t>7.3B.3.4.5</w:t>
      </w:r>
      <w:r w:rsidRPr="00DF6DD6">
        <w:tab/>
      </w:r>
      <w:r w:rsidR="00BE0E92" w:rsidRPr="00DF6DD6">
        <w:t>Void</w:t>
      </w:r>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6D36CCE3" w14:textId="77777777" w:rsidR="00AD4876" w:rsidRPr="00DF6DD6" w:rsidRDefault="00AD4876" w:rsidP="00AD4876">
      <w:pPr>
        <w:pStyle w:val="Heading4"/>
        <w:rPr>
          <w:rFonts w:eastAsia="MS Mincho"/>
        </w:rPr>
      </w:pPr>
      <w:bookmarkStart w:id="4088" w:name="_Toc21345641"/>
      <w:bookmarkStart w:id="4089" w:name="_Toc29806490"/>
      <w:bookmarkStart w:id="4090" w:name="_Toc37256023"/>
      <w:bookmarkStart w:id="4091" w:name="_Toc37256364"/>
      <w:bookmarkStart w:id="4092" w:name="_Toc45890197"/>
      <w:bookmarkStart w:id="4093" w:name="_Toc52382022"/>
      <w:bookmarkStart w:id="4094" w:name="_Toc61375121"/>
      <w:bookmarkStart w:id="4095" w:name="_Toc67936474"/>
      <w:bookmarkStart w:id="4096" w:name="_Toc67937347"/>
      <w:bookmarkStart w:id="4097" w:name="_Toc76452583"/>
      <w:bookmarkStart w:id="4098" w:name="_Toc76630426"/>
      <w:bookmarkStart w:id="4099" w:name="_Toc83742986"/>
      <w:bookmarkStart w:id="4100" w:name="_Toc83887100"/>
      <w:bookmarkStart w:id="4101" w:name="_Toc83887901"/>
      <w:bookmarkStart w:id="4102" w:name="_Toc90588742"/>
      <w:r w:rsidRPr="00DF6DD6">
        <w:rPr>
          <w:rFonts w:eastAsia="MS Mincho"/>
        </w:rPr>
        <w:t>7.3B.3.5</w:t>
      </w:r>
      <w:r w:rsidRPr="00DF6DD6">
        <w:rPr>
          <w:rFonts w:eastAsia="MS Mincho"/>
        </w:rPr>
        <w:tab/>
        <w:t>Inter-band EN-DC including both FR1 and FR2</w:t>
      </w:r>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p>
    <w:p w14:paraId="6A5F1188" w14:textId="09BD2208" w:rsidR="00AD4876" w:rsidRPr="00DF6DD6" w:rsidRDefault="00AD4876" w:rsidP="00AD4876">
      <w:pPr>
        <w:pStyle w:val="Heading5"/>
      </w:pPr>
      <w:bookmarkStart w:id="4103" w:name="_Toc21345642"/>
      <w:bookmarkStart w:id="4104" w:name="_Toc29806491"/>
      <w:bookmarkStart w:id="4105" w:name="_Toc37256024"/>
      <w:bookmarkStart w:id="4106" w:name="_Toc37256365"/>
      <w:bookmarkStart w:id="4107" w:name="_Toc45890198"/>
      <w:bookmarkStart w:id="4108" w:name="_Toc52382023"/>
      <w:bookmarkStart w:id="4109" w:name="_Toc61375122"/>
      <w:bookmarkStart w:id="4110" w:name="_Toc67936475"/>
      <w:bookmarkStart w:id="4111" w:name="_Toc67937348"/>
      <w:bookmarkStart w:id="4112" w:name="_Toc76452584"/>
      <w:bookmarkStart w:id="4113" w:name="_Toc76630427"/>
      <w:bookmarkStart w:id="4114" w:name="_Toc83742987"/>
      <w:bookmarkStart w:id="4115" w:name="_Toc83887101"/>
      <w:bookmarkStart w:id="4116" w:name="_Toc83887902"/>
      <w:bookmarkStart w:id="4117" w:name="_Toc90588743"/>
      <w:r w:rsidRPr="00DF6DD6">
        <w:t>7.3B.3.5.2</w:t>
      </w:r>
      <w:r w:rsidRPr="00DF6DD6">
        <w:tab/>
        <w:t>ΔR</w:t>
      </w:r>
      <w:r w:rsidRPr="00DF6DD6">
        <w:rPr>
          <w:vertAlign w:val="subscript"/>
        </w:rPr>
        <w:t>IB,c</w:t>
      </w:r>
      <w:r w:rsidRPr="00DF6DD6">
        <w:t xml:space="preserve"> for EN-DC three bands</w:t>
      </w:r>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4118" w:name="_Toc21345643"/>
      <w:bookmarkStart w:id="4119" w:name="_Toc29806492"/>
      <w:bookmarkStart w:id="4120" w:name="_Toc37256025"/>
      <w:bookmarkStart w:id="4121" w:name="_Toc37256366"/>
      <w:bookmarkStart w:id="4122" w:name="_Toc45890199"/>
      <w:bookmarkStart w:id="4123" w:name="_Toc52382024"/>
      <w:bookmarkStart w:id="4124" w:name="_Toc61375123"/>
      <w:bookmarkStart w:id="4125" w:name="_Toc67936476"/>
      <w:bookmarkStart w:id="4126" w:name="_Toc67937349"/>
      <w:bookmarkStart w:id="4127" w:name="_Toc76452585"/>
      <w:bookmarkStart w:id="4128" w:name="_Toc76630428"/>
      <w:bookmarkStart w:id="4129" w:name="_Toc83742988"/>
      <w:bookmarkStart w:id="4130" w:name="_Toc83887102"/>
      <w:bookmarkStart w:id="4131" w:name="_Toc83887903"/>
      <w:bookmarkStart w:id="4132"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4133" w:name="_Toc21345644"/>
      <w:bookmarkStart w:id="4134" w:name="_Toc29806493"/>
      <w:bookmarkStart w:id="4135" w:name="_Toc37256026"/>
      <w:bookmarkStart w:id="4136" w:name="_Toc37256367"/>
      <w:bookmarkStart w:id="4137" w:name="_Toc45890200"/>
      <w:bookmarkStart w:id="4138" w:name="_Toc52382025"/>
      <w:bookmarkStart w:id="4139" w:name="_Toc61375124"/>
      <w:bookmarkStart w:id="4140" w:name="_Toc67936477"/>
      <w:bookmarkStart w:id="4141" w:name="_Toc67937350"/>
      <w:bookmarkStart w:id="4142" w:name="_Toc76452586"/>
      <w:bookmarkStart w:id="4143" w:name="_Toc76630429"/>
      <w:bookmarkStart w:id="4144" w:name="_Toc83742989"/>
      <w:bookmarkStart w:id="4145" w:name="_Toc83887103"/>
      <w:bookmarkStart w:id="4146" w:name="_Toc83887904"/>
      <w:bookmarkStart w:id="4147"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4148" w:name="_Toc21345645"/>
      <w:bookmarkStart w:id="4149" w:name="_Toc29806494"/>
      <w:bookmarkStart w:id="4150" w:name="_Toc37256027"/>
      <w:bookmarkStart w:id="4151" w:name="_Toc37256368"/>
      <w:bookmarkStart w:id="4152" w:name="_Toc45890201"/>
      <w:bookmarkStart w:id="4153" w:name="_Toc52382026"/>
      <w:bookmarkStart w:id="4154" w:name="_Toc61375125"/>
      <w:bookmarkStart w:id="4155" w:name="_Toc67936478"/>
      <w:bookmarkStart w:id="4156" w:name="_Toc67937351"/>
      <w:bookmarkStart w:id="4157" w:name="_Toc76452587"/>
      <w:bookmarkStart w:id="4158" w:name="_Toc76630430"/>
      <w:bookmarkStart w:id="4159" w:name="_Toc83742990"/>
      <w:bookmarkStart w:id="4160" w:name="_Toc83887104"/>
      <w:bookmarkStart w:id="4161" w:name="_Toc83887905"/>
      <w:bookmarkStart w:id="4162"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4163" w:name="_Toc21345646"/>
      <w:bookmarkStart w:id="4164" w:name="_Toc29806495"/>
      <w:bookmarkStart w:id="4165" w:name="_Toc37256028"/>
      <w:bookmarkStart w:id="4166" w:name="_Toc37256369"/>
      <w:bookmarkStart w:id="4167" w:name="_Toc45890202"/>
      <w:bookmarkStart w:id="4168" w:name="_Toc52382027"/>
      <w:bookmarkStart w:id="4169" w:name="_Toc61375126"/>
      <w:bookmarkStart w:id="4170" w:name="_Toc67936479"/>
      <w:bookmarkStart w:id="4171" w:name="_Toc67937352"/>
      <w:bookmarkStart w:id="4172" w:name="_Toc76452588"/>
      <w:bookmarkStart w:id="4173" w:name="_Toc76630431"/>
      <w:bookmarkStart w:id="4174" w:name="_Toc83742991"/>
      <w:bookmarkStart w:id="4175" w:name="_Toc83887105"/>
      <w:bookmarkStart w:id="4176" w:name="_Toc83887906"/>
      <w:bookmarkStart w:id="4177" w:name="_Toc90588747"/>
      <w:r w:rsidRPr="00DF6DD6">
        <w:t>7.4</w:t>
      </w:r>
      <w:r w:rsidRPr="00DF6DD6">
        <w:tab/>
      </w:r>
      <w:r w:rsidR="0093614D" w:rsidRPr="00DF6DD6">
        <w:t>Void</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46EAE452" w14:textId="77777777" w:rsidR="002E27E9" w:rsidRPr="00DF6DD6" w:rsidRDefault="002E27E9" w:rsidP="00EA1C6C">
      <w:pPr>
        <w:pStyle w:val="Heading2"/>
      </w:pPr>
      <w:bookmarkStart w:id="4178" w:name="_Toc21345647"/>
      <w:bookmarkStart w:id="4179" w:name="_Toc29806496"/>
      <w:bookmarkStart w:id="4180" w:name="_Toc37256029"/>
      <w:bookmarkStart w:id="4181" w:name="_Toc37256370"/>
      <w:bookmarkStart w:id="4182" w:name="_Toc45890203"/>
      <w:bookmarkStart w:id="4183" w:name="_Toc52382028"/>
      <w:bookmarkStart w:id="4184" w:name="_Toc61375127"/>
      <w:bookmarkStart w:id="4185" w:name="_Toc67936480"/>
      <w:bookmarkStart w:id="4186" w:name="_Toc67937353"/>
      <w:bookmarkStart w:id="4187" w:name="_Toc76452589"/>
      <w:bookmarkStart w:id="4188" w:name="_Toc76630432"/>
      <w:bookmarkStart w:id="4189" w:name="_Toc83742992"/>
      <w:bookmarkStart w:id="4190" w:name="_Toc83887106"/>
      <w:bookmarkStart w:id="4191" w:name="_Toc83887907"/>
      <w:bookmarkStart w:id="4192" w:name="_Toc90588748"/>
      <w:r w:rsidRPr="00DF6DD6">
        <w:t>7.4A</w:t>
      </w:r>
      <w:r w:rsidRPr="00DF6DD6">
        <w:tab/>
        <w:t>Maximum input level for CA</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4193" w:name="_Toc21345648"/>
      <w:bookmarkStart w:id="4194" w:name="_Toc29806497"/>
      <w:bookmarkStart w:id="4195" w:name="_Toc37256030"/>
      <w:bookmarkStart w:id="4196" w:name="_Toc37256371"/>
      <w:bookmarkStart w:id="4197" w:name="_Toc45890204"/>
      <w:bookmarkStart w:id="4198" w:name="_Toc52382029"/>
      <w:bookmarkStart w:id="4199" w:name="_Toc61375128"/>
      <w:bookmarkStart w:id="4200" w:name="_Toc67936481"/>
      <w:bookmarkStart w:id="4201" w:name="_Toc67937354"/>
      <w:bookmarkStart w:id="4202" w:name="_Toc76452590"/>
      <w:bookmarkStart w:id="4203" w:name="_Toc76630433"/>
      <w:bookmarkStart w:id="4204" w:name="_Toc83742993"/>
      <w:bookmarkStart w:id="4205" w:name="_Toc83887107"/>
      <w:bookmarkStart w:id="4206" w:name="_Toc83887908"/>
      <w:bookmarkStart w:id="4207" w:name="_Toc90588749"/>
      <w:r w:rsidRPr="00DF6DD6">
        <w:t>7.4B</w:t>
      </w:r>
      <w:r w:rsidRPr="00DF6DD6">
        <w:tab/>
        <w:t>Maximum input level for DC in FR1</w:t>
      </w:r>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22581E91" w14:textId="77777777" w:rsidR="008E4276" w:rsidRPr="00DF6DD6" w:rsidRDefault="008E4276" w:rsidP="00F27CE0">
      <w:pPr>
        <w:pStyle w:val="Heading3"/>
      </w:pPr>
      <w:bookmarkStart w:id="4208" w:name="_Toc21345649"/>
      <w:bookmarkStart w:id="4209" w:name="_Toc29806498"/>
      <w:bookmarkStart w:id="4210" w:name="_Toc37256031"/>
      <w:bookmarkStart w:id="4211" w:name="_Toc37256372"/>
      <w:bookmarkStart w:id="4212" w:name="_Toc45890205"/>
      <w:bookmarkStart w:id="4213" w:name="_Toc52382030"/>
      <w:bookmarkStart w:id="4214" w:name="_Toc61375129"/>
      <w:bookmarkStart w:id="4215" w:name="_Toc67936482"/>
      <w:bookmarkStart w:id="4216" w:name="_Toc67937355"/>
      <w:bookmarkStart w:id="4217" w:name="_Toc76452591"/>
      <w:bookmarkStart w:id="4218" w:name="_Toc76630434"/>
      <w:bookmarkStart w:id="4219" w:name="_Toc83742994"/>
      <w:bookmarkStart w:id="4220" w:name="_Toc83887108"/>
      <w:bookmarkStart w:id="4221" w:name="_Toc83887909"/>
      <w:bookmarkStart w:id="4222" w:name="_Toc90588750"/>
      <w:r w:rsidRPr="00DF6DD6">
        <w:t>7.4B.1</w:t>
      </w:r>
      <w:r w:rsidRPr="00DF6DD6">
        <w:tab/>
        <w:t>Intra-band contiguous EN-DC in FR1</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6A74E884" w14:textId="77777777" w:rsidR="008C28EA" w:rsidRPr="00DF6DD6" w:rsidRDefault="008C28EA" w:rsidP="008C28EA">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as defined in subclause 6.2B.4.</w:t>
            </w:r>
          </w:p>
          <w:p w14:paraId="13756F8E" w14:textId="2208FB41" w:rsidR="00117938" w:rsidRPr="00DF6DD6" w:rsidRDefault="008C28EA" w:rsidP="008C28EA">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at the minimum uplink configuration specified in Table 7.3.1-2 </w:t>
            </w:r>
            <w:r>
              <w:rPr>
                <w:rFonts w:eastAsia="MS Mincho" w:cs="Arial"/>
                <w:szCs w:val="18"/>
              </w:rPr>
              <w:t xml:space="preserve">[4]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as defined in subclause 6.2B.4 for single carrier.</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4223" w:name="_Toc21345650"/>
      <w:bookmarkStart w:id="4224" w:name="_Toc29806499"/>
      <w:bookmarkStart w:id="4225" w:name="_Toc37256032"/>
      <w:bookmarkStart w:id="4226" w:name="_Toc37256373"/>
      <w:bookmarkStart w:id="4227" w:name="_Toc45890206"/>
      <w:bookmarkStart w:id="4228" w:name="_Toc52382031"/>
      <w:bookmarkStart w:id="4229" w:name="_Toc61375130"/>
      <w:bookmarkStart w:id="4230" w:name="_Toc67936483"/>
      <w:bookmarkStart w:id="4231" w:name="_Toc67937356"/>
      <w:bookmarkStart w:id="4232" w:name="_Toc76452592"/>
      <w:bookmarkStart w:id="4233" w:name="_Toc76630435"/>
      <w:bookmarkStart w:id="4234" w:name="_Toc83742995"/>
      <w:bookmarkStart w:id="4235" w:name="_Toc83887109"/>
      <w:bookmarkStart w:id="4236" w:name="_Toc83887910"/>
      <w:bookmarkStart w:id="4237" w:name="_Toc90588751"/>
      <w:r w:rsidRPr="00DF6DD6">
        <w:t>7.4B.2</w:t>
      </w:r>
      <w:r w:rsidRPr="00DF6DD6">
        <w:tab/>
        <w:t>Intra-band non-contiguous EN-DC in FR1</w:t>
      </w:r>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4238" w:name="_Toc21345651"/>
      <w:bookmarkStart w:id="4239" w:name="_Toc29806500"/>
      <w:bookmarkStart w:id="4240" w:name="_Toc37256033"/>
      <w:bookmarkStart w:id="4241" w:name="_Toc37256374"/>
      <w:bookmarkStart w:id="4242" w:name="_Toc45890207"/>
      <w:bookmarkStart w:id="4243" w:name="_Toc52382032"/>
      <w:bookmarkStart w:id="4244" w:name="_Toc61375131"/>
      <w:bookmarkStart w:id="4245" w:name="_Toc67936484"/>
      <w:bookmarkStart w:id="4246" w:name="_Toc67937357"/>
      <w:bookmarkStart w:id="4247" w:name="_Toc76452593"/>
      <w:bookmarkStart w:id="4248" w:name="_Toc76630436"/>
      <w:bookmarkStart w:id="4249" w:name="_Toc83742996"/>
      <w:bookmarkStart w:id="4250" w:name="_Toc83887110"/>
      <w:bookmarkStart w:id="4251" w:name="_Toc83887911"/>
      <w:bookmarkStart w:id="4252"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4253" w:name="_Toc21345652"/>
      <w:bookmarkStart w:id="4254" w:name="_Toc29806501"/>
      <w:bookmarkStart w:id="4255" w:name="_Toc37256034"/>
      <w:bookmarkStart w:id="4256" w:name="_Toc37256375"/>
      <w:bookmarkStart w:id="4257" w:name="_Toc45890208"/>
      <w:bookmarkStart w:id="4258" w:name="_Toc52382033"/>
      <w:bookmarkStart w:id="4259" w:name="_Toc61375132"/>
      <w:bookmarkStart w:id="4260" w:name="_Toc67936485"/>
      <w:bookmarkStart w:id="4261" w:name="_Toc67937358"/>
      <w:bookmarkStart w:id="4262" w:name="_Toc76452594"/>
      <w:bookmarkStart w:id="4263" w:name="_Toc76630437"/>
      <w:bookmarkStart w:id="4264" w:name="_Toc83742997"/>
      <w:bookmarkStart w:id="4265" w:name="_Toc83887111"/>
      <w:bookmarkStart w:id="4266" w:name="_Toc83887912"/>
      <w:bookmarkStart w:id="4267" w:name="_Toc90588753"/>
      <w:r w:rsidRPr="00DF6DD6">
        <w:t>7.5</w:t>
      </w:r>
      <w:r w:rsidRPr="00DF6DD6">
        <w:tab/>
      </w:r>
      <w:r w:rsidR="0093614D" w:rsidRPr="00DF6DD6">
        <w:t>Void</w:t>
      </w:r>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541D9212" w14:textId="77777777" w:rsidR="00997109" w:rsidRPr="00DF6DD6" w:rsidRDefault="00997109" w:rsidP="00EA1C6C">
      <w:pPr>
        <w:pStyle w:val="Heading2"/>
      </w:pPr>
      <w:bookmarkStart w:id="4268" w:name="_Toc21345653"/>
      <w:bookmarkStart w:id="4269" w:name="_Toc29806502"/>
      <w:bookmarkStart w:id="4270" w:name="_Toc37256035"/>
      <w:bookmarkStart w:id="4271" w:name="_Toc37256376"/>
      <w:bookmarkStart w:id="4272" w:name="_Toc45890209"/>
      <w:bookmarkStart w:id="4273" w:name="_Toc52382034"/>
      <w:bookmarkStart w:id="4274" w:name="_Toc61375133"/>
      <w:bookmarkStart w:id="4275" w:name="_Toc67936486"/>
      <w:bookmarkStart w:id="4276" w:name="_Toc67937359"/>
      <w:bookmarkStart w:id="4277" w:name="_Toc76452595"/>
      <w:bookmarkStart w:id="4278" w:name="_Toc76630438"/>
      <w:bookmarkStart w:id="4279" w:name="_Toc83742998"/>
      <w:bookmarkStart w:id="4280" w:name="_Toc83887112"/>
      <w:bookmarkStart w:id="4281" w:name="_Toc83887913"/>
      <w:bookmarkStart w:id="4282" w:name="_Toc90588754"/>
      <w:r w:rsidRPr="00DF6DD6">
        <w:t>7.5A</w:t>
      </w:r>
      <w:r w:rsidRPr="00DF6DD6">
        <w:tab/>
        <w:t>Adjacent channel selectivity for CA</w:t>
      </w:r>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4283" w:name="_Toc21345654"/>
      <w:bookmarkStart w:id="4284" w:name="_Toc29806503"/>
      <w:bookmarkStart w:id="4285" w:name="_Toc37256036"/>
      <w:bookmarkStart w:id="4286" w:name="_Toc37256377"/>
      <w:bookmarkStart w:id="4287" w:name="_Toc45890210"/>
      <w:bookmarkStart w:id="4288" w:name="_Toc52382035"/>
      <w:bookmarkStart w:id="4289" w:name="_Toc61375134"/>
      <w:bookmarkStart w:id="4290" w:name="_Toc67936487"/>
      <w:bookmarkStart w:id="4291" w:name="_Toc67937360"/>
      <w:bookmarkStart w:id="4292" w:name="_Toc76452596"/>
      <w:bookmarkStart w:id="4293" w:name="_Toc76630439"/>
      <w:bookmarkStart w:id="4294" w:name="_Toc83742999"/>
      <w:bookmarkStart w:id="4295" w:name="_Toc83887113"/>
      <w:bookmarkStart w:id="4296" w:name="_Toc83887914"/>
      <w:bookmarkStart w:id="4297" w:name="_Toc90588755"/>
      <w:r w:rsidRPr="00DF6DD6">
        <w:t>7.5B</w:t>
      </w:r>
      <w:r w:rsidRPr="00DF6DD6">
        <w:tab/>
        <w:t>Adjacent channel selectivity for DC in FR1</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61EDB1C2" w14:textId="77777777" w:rsidR="008E4276" w:rsidRPr="00DF6DD6" w:rsidRDefault="008E4276" w:rsidP="00F27CE0">
      <w:pPr>
        <w:pStyle w:val="Heading3"/>
      </w:pPr>
      <w:bookmarkStart w:id="4298" w:name="_Toc21345655"/>
      <w:bookmarkStart w:id="4299" w:name="_Toc29806504"/>
      <w:bookmarkStart w:id="4300" w:name="_Toc37256037"/>
      <w:bookmarkStart w:id="4301" w:name="_Toc37256378"/>
      <w:bookmarkStart w:id="4302" w:name="_Toc45890211"/>
      <w:bookmarkStart w:id="4303" w:name="_Toc52382036"/>
      <w:bookmarkStart w:id="4304" w:name="_Toc61375135"/>
      <w:bookmarkStart w:id="4305" w:name="_Toc67936488"/>
      <w:bookmarkStart w:id="4306" w:name="_Toc67937361"/>
      <w:bookmarkStart w:id="4307" w:name="_Toc76452597"/>
      <w:bookmarkStart w:id="4308" w:name="_Toc76630440"/>
      <w:bookmarkStart w:id="4309" w:name="_Toc83743000"/>
      <w:bookmarkStart w:id="4310" w:name="_Toc83887114"/>
      <w:bookmarkStart w:id="4311" w:name="_Toc83887915"/>
      <w:bookmarkStart w:id="4312" w:name="_Toc90588756"/>
      <w:r w:rsidRPr="00DF6DD6">
        <w:t>7.5B.1</w:t>
      </w:r>
      <w:r w:rsidRPr="00DF6DD6">
        <w:tab/>
        <w:t>Intra-band contiguous EN-DC in FR1</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51C14C6B"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14:paraId="7F9D91D0"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14:paraId="5B3CDBE3" w14:textId="5AEFDCCF" w:rsidR="003E01CB"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F781BDD" w14:textId="77777777" w:rsidR="008C28EA" w:rsidRPr="00DF6DD6" w:rsidRDefault="008C28EA" w:rsidP="008C28EA">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14:paraId="7960ED12" w14:textId="6419FF53" w:rsidR="00CE7ABA" w:rsidRPr="00DF6DD6" w:rsidRDefault="00CE7ABA" w:rsidP="00CE7ABA">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4</w:t>
            </w:r>
            <w:r w:rsidR="008C28EA" w:rsidRPr="00DF6DD6">
              <w:rPr>
                <w:rFonts w:eastAsia="MS Mincho"/>
              </w:rPr>
              <w:t xml:space="preserve"> dB below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at the minimum uplink configuration specified in Table 7.3.2-3 [2] with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as defined in subclause 6.2B.4</w:t>
            </w:r>
            <w:r w:rsidRPr="00DF6DD6">
              <w:rPr>
                <w:rFonts w:eastAsia="MS Mincho"/>
              </w:rPr>
              <w:t>.</w:t>
            </w:r>
          </w:p>
          <w:p w14:paraId="434D162C" w14:textId="69435C0D" w:rsidR="003E01CB" w:rsidRPr="00DF6DD6" w:rsidRDefault="00CE7ABA" w:rsidP="00CE7AB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w:t>
            </w:r>
            <w:r w:rsidR="008C28EA" w:rsidRPr="00DF6DD6">
              <w:rPr>
                <w:rFonts w:eastAsia="MS Mincho"/>
              </w:rPr>
              <w:t xml:space="preserve">dB below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at the minimum uplink configuration specified in Table 7.3.1-2 [4] with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as defined in subclause 6.2B.4 for single carrier</w:t>
            </w:r>
            <w:r w:rsidR="008C28EA">
              <w:rPr>
                <w:rFonts w:eastAsia="MS Mincho"/>
              </w:rPr>
              <w:t>.</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4313" w:name="_Toc21345656"/>
      <w:bookmarkStart w:id="4314" w:name="_Toc29806505"/>
      <w:bookmarkStart w:id="4315" w:name="_Toc37256038"/>
      <w:bookmarkStart w:id="4316" w:name="_Toc37256379"/>
      <w:bookmarkStart w:id="4317" w:name="_Toc45890212"/>
      <w:bookmarkStart w:id="4318" w:name="_Toc52382037"/>
      <w:bookmarkStart w:id="4319" w:name="_Toc61375136"/>
      <w:bookmarkStart w:id="4320" w:name="_Toc67936489"/>
      <w:bookmarkStart w:id="4321" w:name="_Toc67937362"/>
      <w:bookmarkStart w:id="4322" w:name="_Toc76452598"/>
      <w:bookmarkStart w:id="4323" w:name="_Toc76630441"/>
      <w:bookmarkStart w:id="4324" w:name="_Toc83743001"/>
      <w:bookmarkStart w:id="4325" w:name="_Toc83887115"/>
      <w:bookmarkStart w:id="4326" w:name="_Toc83887916"/>
      <w:bookmarkStart w:id="4327" w:name="_Toc90588757"/>
      <w:r w:rsidRPr="00DF6DD6">
        <w:t>7.5B.2</w:t>
      </w:r>
      <w:r w:rsidRPr="00DF6DD6">
        <w:tab/>
        <w:t>Intra-band non-contiguous EN-DC in FR1</w:t>
      </w:r>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4328" w:name="_Toc21345657"/>
      <w:bookmarkStart w:id="4329" w:name="_Toc29806506"/>
      <w:bookmarkStart w:id="4330" w:name="_Toc37256039"/>
      <w:bookmarkStart w:id="4331" w:name="_Toc37256380"/>
      <w:bookmarkStart w:id="4332" w:name="_Toc45890213"/>
      <w:bookmarkStart w:id="4333" w:name="_Toc52382038"/>
      <w:bookmarkStart w:id="4334" w:name="_Toc61375137"/>
      <w:bookmarkStart w:id="4335" w:name="_Toc67936490"/>
      <w:bookmarkStart w:id="4336" w:name="_Toc67937363"/>
      <w:bookmarkStart w:id="4337" w:name="_Toc76452599"/>
      <w:bookmarkStart w:id="4338" w:name="_Toc76630442"/>
      <w:bookmarkStart w:id="4339" w:name="_Toc83743002"/>
      <w:bookmarkStart w:id="4340" w:name="_Toc83887116"/>
      <w:bookmarkStart w:id="4341" w:name="_Toc83887917"/>
      <w:bookmarkStart w:id="4342"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4343" w:name="_Toc21345658"/>
      <w:bookmarkStart w:id="4344" w:name="_Toc29806507"/>
      <w:bookmarkStart w:id="4345" w:name="_Toc37256040"/>
      <w:bookmarkStart w:id="4346" w:name="_Toc37256381"/>
      <w:bookmarkStart w:id="4347" w:name="_Toc45890214"/>
      <w:bookmarkStart w:id="4348" w:name="_Toc52382039"/>
      <w:bookmarkStart w:id="4349" w:name="_Toc61375138"/>
      <w:bookmarkStart w:id="4350" w:name="_Toc67936491"/>
      <w:bookmarkStart w:id="4351" w:name="_Toc67937364"/>
      <w:bookmarkStart w:id="4352" w:name="_Toc76452600"/>
      <w:bookmarkStart w:id="4353" w:name="_Toc76630443"/>
      <w:bookmarkStart w:id="4354" w:name="_Toc83743003"/>
      <w:bookmarkStart w:id="4355" w:name="_Toc83887117"/>
      <w:bookmarkStart w:id="4356" w:name="_Toc83887918"/>
      <w:bookmarkStart w:id="4357" w:name="_Toc90588759"/>
      <w:r w:rsidR="004F1646" w:rsidRPr="00DF6DD6">
        <w:t>7.6</w:t>
      </w:r>
      <w:r w:rsidR="004F1646" w:rsidRPr="00DF6DD6">
        <w:tab/>
      </w:r>
      <w:r w:rsidR="0093614D" w:rsidRPr="00DF6DD6">
        <w:t>Void</w:t>
      </w:r>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4C50E3AA" w14:textId="77777777" w:rsidR="00997109" w:rsidRPr="00DF6DD6" w:rsidRDefault="00997109" w:rsidP="00997109">
      <w:pPr>
        <w:pStyle w:val="Heading2"/>
      </w:pPr>
      <w:bookmarkStart w:id="4358" w:name="_Toc21345659"/>
      <w:bookmarkStart w:id="4359" w:name="_Toc29806508"/>
      <w:bookmarkStart w:id="4360" w:name="_Toc37256041"/>
      <w:bookmarkStart w:id="4361" w:name="_Toc37256382"/>
      <w:bookmarkStart w:id="4362" w:name="_Toc45890215"/>
      <w:bookmarkStart w:id="4363" w:name="_Toc52382040"/>
      <w:bookmarkStart w:id="4364" w:name="_Toc61375139"/>
      <w:bookmarkStart w:id="4365" w:name="_Toc67936492"/>
      <w:bookmarkStart w:id="4366" w:name="_Toc67937365"/>
      <w:bookmarkStart w:id="4367" w:name="_Toc76452601"/>
      <w:bookmarkStart w:id="4368" w:name="_Toc76630444"/>
      <w:bookmarkStart w:id="4369" w:name="_Toc83743004"/>
      <w:bookmarkStart w:id="4370" w:name="_Toc83887118"/>
      <w:bookmarkStart w:id="4371" w:name="_Toc83887919"/>
      <w:bookmarkStart w:id="4372" w:name="_Toc90588760"/>
      <w:r w:rsidRPr="00DF6DD6">
        <w:t>7.6A</w:t>
      </w:r>
      <w:r w:rsidRPr="00DF6DD6">
        <w:tab/>
        <w:t>Blocking characteristics for CA</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4373" w:name="_Toc21345660"/>
      <w:bookmarkStart w:id="4374" w:name="_Toc29806509"/>
      <w:bookmarkStart w:id="4375" w:name="_Toc37256042"/>
      <w:bookmarkStart w:id="4376" w:name="_Toc37256383"/>
      <w:bookmarkStart w:id="4377" w:name="_Toc45890216"/>
      <w:bookmarkStart w:id="4378" w:name="_Toc52382041"/>
      <w:bookmarkStart w:id="4379" w:name="_Toc61375140"/>
      <w:bookmarkStart w:id="4380" w:name="_Toc67936493"/>
      <w:bookmarkStart w:id="4381" w:name="_Toc67937366"/>
      <w:bookmarkStart w:id="4382" w:name="_Toc76452602"/>
      <w:bookmarkStart w:id="4383" w:name="_Toc76630445"/>
      <w:bookmarkStart w:id="4384" w:name="_Toc83743005"/>
      <w:bookmarkStart w:id="4385" w:name="_Toc83887119"/>
      <w:bookmarkStart w:id="4386" w:name="_Toc83887920"/>
      <w:bookmarkStart w:id="4387" w:name="_Toc90588761"/>
      <w:r w:rsidRPr="00DF6DD6">
        <w:t>7.6B</w:t>
      </w:r>
      <w:r w:rsidRPr="00DF6DD6">
        <w:tab/>
        <w:t>Blocking characteristics for DC in FR1</w:t>
      </w:r>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p>
    <w:p w14:paraId="790E4374" w14:textId="77777777" w:rsidR="004F1646" w:rsidRPr="00DF6DD6" w:rsidRDefault="004F1646" w:rsidP="00F27CE0">
      <w:pPr>
        <w:pStyle w:val="Heading3"/>
      </w:pPr>
      <w:bookmarkStart w:id="4388" w:name="_Toc21345661"/>
      <w:bookmarkStart w:id="4389" w:name="_Toc29806510"/>
      <w:bookmarkStart w:id="4390" w:name="_Toc37256043"/>
      <w:bookmarkStart w:id="4391" w:name="_Toc37256384"/>
      <w:bookmarkStart w:id="4392" w:name="_Toc45890217"/>
      <w:bookmarkStart w:id="4393" w:name="_Toc52382042"/>
      <w:bookmarkStart w:id="4394" w:name="_Toc61375141"/>
      <w:bookmarkStart w:id="4395" w:name="_Toc67936494"/>
      <w:bookmarkStart w:id="4396" w:name="_Toc67937367"/>
      <w:bookmarkStart w:id="4397" w:name="_Toc76452603"/>
      <w:bookmarkStart w:id="4398" w:name="_Toc76630446"/>
      <w:bookmarkStart w:id="4399" w:name="_Toc83743006"/>
      <w:bookmarkStart w:id="4400" w:name="_Toc83887120"/>
      <w:bookmarkStart w:id="4401" w:name="_Toc83887921"/>
      <w:bookmarkStart w:id="4402" w:name="_Toc90588762"/>
      <w:r w:rsidRPr="00DF6DD6">
        <w:t>7.6B.1</w:t>
      </w:r>
      <w:r w:rsidRPr="00DF6DD6">
        <w:tab/>
        <w:t>General</w:t>
      </w:r>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p>
    <w:p w14:paraId="333EA0FE" w14:textId="04138FCC" w:rsidR="004F1646" w:rsidRPr="00DF6DD6" w:rsidRDefault="004F1646" w:rsidP="00F27CE0">
      <w:pPr>
        <w:pStyle w:val="Heading3"/>
      </w:pPr>
      <w:bookmarkStart w:id="4403" w:name="_Toc21345662"/>
      <w:bookmarkStart w:id="4404" w:name="_Toc29806511"/>
      <w:bookmarkStart w:id="4405" w:name="_Toc37256044"/>
      <w:bookmarkStart w:id="4406" w:name="_Toc37256385"/>
      <w:bookmarkStart w:id="4407" w:name="_Toc45890218"/>
      <w:bookmarkStart w:id="4408" w:name="_Toc52382043"/>
      <w:bookmarkStart w:id="4409" w:name="_Toc61375142"/>
      <w:bookmarkStart w:id="4410" w:name="_Toc67936495"/>
      <w:bookmarkStart w:id="4411" w:name="_Toc67937368"/>
      <w:bookmarkStart w:id="4412" w:name="_Toc76452604"/>
      <w:bookmarkStart w:id="4413" w:name="_Toc76630447"/>
      <w:bookmarkStart w:id="4414" w:name="_Toc83743007"/>
      <w:bookmarkStart w:id="4415" w:name="_Toc83887121"/>
      <w:bookmarkStart w:id="4416" w:name="_Toc83887922"/>
      <w:bookmarkStart w:id="4417" w:name="_Toc90588763"/>
      <w:r w:rsidRPr="00DF6DD6">
        <w:t>7.6B.2</w:t>
      </w:r>
      <w:r w:rsidRPr="00DF6DD6">
        <w:tab/>
        <w:t>In</w:t>
      </w:r>
      <w:r w:rsidR="001D5A14" w:rsidRPr="00DF6DD6">
        <w:noBreakHyphen/>
      </w:r>
      <w:r w:rsidRPr="00DF6DD6">
        <w:t>band blocking for DC in FR1</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p>
    <w:p w14:paraId="04B300D3" w14:textId="77777777" w:rsidR="004F1646" w:rsidRPr="00DF6DD6" w:rsidRDefault="004F1646" w:rsidP="00F27CE0">
      <w:pPr>
        <w:pStyle w:val="Heading4"/>
      </w:pPr>
      <w:bookmarkStart w:id="4418" w:name="_Toc21345663"/>
      <w:bookmarkStart w:id="4419" w:name="_Toc29806512"/>
      <w:bookmarkStart w:id="4420" w:name="_Toc37256045"/>
      <w:bookmarkStart w:id="4421" w:name="_Toc37256386"/>
      <w:bookmarkStart w:id="4422" w:name="_Toc45890219"/>
      <w:bookmarkStart w:id="4423" w:name="_Toc52382044"/>
      <w:bookmarkStart w:id="4424" w:name="_Toc61375143"/>
      <w:bookmarkStart w:id="4425" w:name="_Toc67936496"/>
      <w:bookmarkStart w:id="4426" w:name="_Toc67937369"/>
      <w:bookmarkStart w:id="4427" w:name="_Toc76452605"/>
      <w:bookmarkStart w:id="4428" w:name="_Toc76630448"/>
      <w:bookmarkStart w:id="4429" w:name="_Toc83743008"/>
      <w:bookmarkStart w:id="4430" w:name="_Toc83887122"/>
      <w:bookmarkStart w:id="4431" w:name="_Toc83887923"/>
      <w:bookmarkStart w:id="4432" w:name="_Toc90588764"/>
      <w:r w:rsidRPr="00DF6DD6">
        <w:t>7.6B.2.1</w:t>
      </w:r>
      <w:r w:rsidRPr="00DF6DD6">
        <w:tab/>
        <w:t>Intra-band contiguous EN-DC in FR1</w:t>
      </w:r>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2D3FA97E" w14:textId="1CB1931A" w:rsidR="00FD4D86" w:rsidRPr="00DF6DD6" w:rsidRDefault="00FD4D86" w:rsidP="00FD4D86">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in TS 36.101 [4]</w:t>
            </w:r>
          </w:p>
          <w:p w14:paraId="7E5601F7" w14:textId="6364FF9F" w:rsidR="00FD4D86" w:rsidRPr="00DF6DD6" w:rsidRDefault="00FD4D86" w:rsidP="00FD4D86">
            <w:pPr>
              <w:pStyle w:val="TAN"/>
            </w:pPr>
            <w:r w:rsidRPr="00DF6DD6">
              <w:t>NOTE 2:</w:t>
            </w:r>
            <w:r w:rsidRPr="00DF6DD6">
              <w:tab/>
              <w:t>Interferer values are specified from Table 7.6.1.1A-2 in TS 36.101 [4]</w:t>
            </w:r>
          </w:p>
          <w:p w14:paraId="2206709E" w14:textId="77777777" w:rsidR="00FD4D86" w:rsidRPr="00DF6DD6" w:rsidRDefault="00FD4D86" w:rsidP="00FD4D86">
            <w:pPr>
              <w:pStyle w:val="TAN"/>
              <w:rPr>
                <w:lang w:eastAsia="ja-JP"/>
              </w:rPr>
            </w:pPr>
            <w:r w:rsidRPr="00DF6DD6">
              <w:t>NOTE 3:</w:t>
            </w:r>
            <w:r w:rsidRPr="00DF6DD6">
              <w:tab/>
            </w:r>
            <w:r w:rsidRPr="00DF6DD6">
              <w:rPr>
                <w:lang w:eastAsia="ja-JP"/>
              </w:rPr>
              <w:t xml:space="preserve">Jammer BW and offset is from </w:t>
            </w:r>
            <w:r w:rsidRPr="00DF6DD6">
              <w:t>Table 7.6.1.1A-1</w:t>
            </w:r>
            <w:r>
              <w:t>[4]</w:t>
            </w:r>
            <w:r w:rsidRPr="00DF6DD6">
              <w:t xml:space="preserve"> </w:t>
            </w:r>
            <w:r w:rsidRPr="00DF6DD6">
              <w:rPr>
                <w:lang w:eastAsia="ja-JP"/>
              </w:rPr>
              <w:t>and is applied from the lowest edge of the lowest carrier and the highest edge of the highest carrier</w:t>
            </w:r>
          </w:p>
          <w:p w14:paraId="6C1B1CA3" w14:textId="77777777" w:rsidR="00FD4D86" w:rsidRPr="00DF6DD6" w:rsidRDefault="00FD4D86" w:rsidP="00FD4D86">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0FD4439C" w14:textId="67267EBE" w:rsidR="00FD4D86" w:rsidRPr="00DF6DD6" w:rsidRDefault="00FD4D86" w:rsidP="00FD4D86">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4433" w:name="_Toc21345664"/>
      <w:bookmarkStart w:id="4434" w:name="_Toc29806513"/>
      <w:bookmarkStart w:id="4435" w:name="_Toc37256046"/>
      <w:bookmarkStart w:id="4436" w:name="_Toc37256387"/>
      <w:bookmarkStart w:id="4437" w:name="_Toc45890220"/>
      <w:bookmarkStart w:id="4438" w:name="_Toc52382045"/>
      <w:bookmarkStart w:id="4439" w:name="_Toc61375144"/>
      <w:bookmarkStart w:id="4440" w:name="_Toc67936497"/>
      <w:bookmarkStart w:id="4441" w:name="_Toc67937370"/>
      <w:bookmarkStart w:id="4442" w:name="_Toc76452606"/>
      <w:bookmarkStart w:id="4443" w:name="_Toc76630449"/>
      <w:bookmarkStart w:id="4444" w:name="_Toc83743009"/>
      <w:bookmarkStart w:id="4445" w:name="_Toc83887123"/>
      <w:bookmarkStart w:id="4446" w:name="_Toc83887924"/>
      <w:bookmarkStart w:id="4447" w:name="_Toc90588765"/>
      <w:r w:rsidRPr="00DF6DD6">
        <w:t>7.6B.2.2</w:t>
      </w:r>
      <w:r w:rsidRPr="00DF6DD6">
        <w:tab/>
        <w:t>Intra-band non-contiguous EN-DC in FR1</w:t>
      </w:r>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4448" w:name="_Toc21345665"/>
      <w:bookmarkStart w:id="4449" w:name="_Toc29806514"/>
      <w:bookmarkStart w:id="4450" w:name="_Toc37256047"/>
      <w:bookmarkStart w:id="4451" w:name="_Toc37256388"/>
      <w:bookmarkStart w:id="4452" w:name="_Toc45890221"/>
      <w:bookmarkStart w:id="4453" w:name="_Toc52382046"/>
      <w:bookmarkStart w:id="4454" w:name="_Toc61375145"/>
      <w:bookmarkStart w:id="4455" w:name="_Toc67936498"/>
      <w:bookmarkStart w:id="4456" w:name="_Toc67937371"/>
      <w:bookmarkStart w:id="4457" w:name="_Toc76452607"/>
      <w:bookmarkStart w:id="4458" w:name="_Toc76630450"/>
      <w:bookmarkStart w:id="4459" w:name="_Toc83743010"/>
      <w:bookmarkStart w:id="4460" w:name="_Toc83887124"/>
      <w:bookmarkStart w:id="4461" w:name="_Toc83887925"/>
      <w:bookmarkStart w:id="4462" w:name="_Toc90588766"/>
      <w:r w:rsidRPr="00DF6DD6">
        <w:t>7.6B.2.3</w:t>
      </w:r>
      <w:r w:rsidRPr="00DF6DD6">
        <w:tab/>
        <w:t xml:space="preserve">Inter-band EN-DC </w:t>
      </w:r>
      <w:r w:rsidR="00702A5E" w:rsidRPr="00DF6DD6">
        <w:t>with</w:t>
      </w:r>
      <w:r w:rsidRPr="00DF6DD6">
        <w:t>in FR1</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4463" w:name="_Toc21345666"/>
      <w:bookmarkStart w:id="4464" w:name="_Toc29806515"/>
      <w:bookmarkStart w:id="4465" w:name="_Toc37256048"/>
      <w:bookmarkStart w:id="4466" w:name="_Toc37256389"/>
      <w:bookmarkStart w:id="4467" w:name="_Toc45890222"/>
      <w:bookmarkStart w:id="4468" w:name="_Toc52382047"/>
      <w:bookmarkStart w:id="4469" w:name="_Toc61375146"/>
      <w:bookmarkStart w:id="4470" w:name="_Toc67936499"/>
      <w:bookmarkStart w:id="4471" w:name="_Toc67937372"/>
      <w:bookmarkStart w:id="4472" w:name="_Toc76452608"/>
      <w:bookmarkStart w:id="4473" w:name="_Toc76630451"/>
      <w:bookmarkStart w:id="4474" w:name="_Toc83743011"/>
      <w:bookmarkStart w:id="4475" w:name="_Toc83887125"/>
      <w:bookmarkStart w:id="4476" w:name="_Toc83887926"/>
      <w:bookmarkStart w:id="4477" w:name="_Toc90588767"/>
      <w:r w:rsidRPr="00DF6DD6">
        <w:rPr>
          <w:rFonts w:eastAsia="MS Mincho"/>
        </w:rPr>
        <w:t>7.6B.3</w:t>
      </w:r>
      <w:r w:rsidRPr="00DF6DD6">
        <w:rPr>
          <w:rFonts w:eastAsia="MS Mincho"/>
        </w:rPr>
        <w:tab/>
      </w:r>
      <w:r w:rsidRPr="00DF6DD6">
        <w:t>Out-of-band blocking for DC in FR1</w:t>
      </w:r>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1779D400" w14:textId="77777777" w:rsidR="009D7801" w:rsidRPr="00DF6DD6" w:rsidRDefault="009D7801" w:rsidP="009D7801">
      <w:pPr>
        <w:pStyle w:val="Heading4"/>
      </w:pPr>
      <w:bookmarkStart w:id="4478" w:name="_Toc21345667"/>
      <w:bookmarkStart w:id="4479" w:name="_Toc29806516"/>
      <w:bookmarkStart w:id="4480" w:name="_Toc37256049"/>
      <w:bookmarkStart w:id="4481" w:name="_Toc37256390"/>
      <w:bookmarkStart w:id="4482" w:name="_Toc45890223"/>
      <w:bookmarkStart w:id="4483" w:name="_Toc52382048"/>
      <w:bookmarkStart w:id="4484" w:name="_Toc61375147"/>
      <w:bookmarkStart w:id="4485" w:name="_Toc67936500"/>
      <w:bookmarkStart w:id="4486" w:name="_Toc67937373"/>
      <w:bookmarkStart w:id="4487" w:name="_Toc76452609"/>
      <w:bookmarkStart w:id="4488" w:name="_Toc76630452"/>
      <w:bookmarkStart w:id="4489" w:name="_Toc83743012"/>
      <w:bookmarkStart w:id="4490" w:name="_Toc83887126"/>
      <w:bookmarkStart w:id="4491" w:name="_Toc83887927"/>
      <w:bookmarkStart w:id="4492" w:name="_Toc90588768"/>
      <w:r w:rsidRPr="00DF6DD6">
        <w:t>7.6B.3.1</w:t>
      </w:r>
      <w:r w:rsidRPr="00DF6DD6">
        <w:tab/>
        <w:t>Intra-band contiguous EN-DC in FR1</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09292642" w14:textId="7777777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6BB2CC38" w14:textId="0AAD6F6C" w:rsidR="009D7801" w:rsidRPr="00DF6DD6" w:rsidRDefault="008C28EA" w:rsidP="008C28EA">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4493" w:name="_Toc21345668"/>
      <w:bookmarkStart w:id="4494" w:name="_Toc29806517"/>
      <w:bookmarkStart w:id="4495" w:name="_Toc37256050"/>
      <w:bookmarkStart w:id="4496" w:name="_Toc37256391"/>
      <w:bookmarkStart w:id="4497" w:name="_Toc45890224"/>
      <w:bookmarkStart w:id="4498" w:name="_Toc52382049"/>
      <w:bookmarkStart w:id="4499" w:name="_Toc61375148"/>
      <w:bookmarkStart w:id="4500" w:name="_Toc67936501"/>
      <w:bookmarkStart w:id="4501" w:name="_Toc67937374"/>
      <w:bookmarkStart w:id="4502" w:name="_Toc76452610"/>
      <w:bookmarkStart w:id="4503" w:name="_Toc76630453"/>
      <w:bookmarkStart w:id="4504" w:name="_Toc83743013"/>
      <w:bookmarkStart w:id="4505" w:name="_Toc83887127"/>
      <w:bookmarkStart w:id="4506" w:name="_Toc83887928"/>
      <w:bookmarkStart w:id="4507" w:name="_Toc90588769"/>
      <w:r w:rsidRPr="00DF6DD6">
        <w:t>7.6B.3.2</w:t>
      </w:r>
      <w:r w:rsidRPr="00DF6DD6">
        <w:tab/>
        <w:t>Intra-band non-contiguous EN-DC in FR1</w:t>
      </w:r>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4508" w:name="_Toc21345669"/>
      <w:bookmarkStart w:id="4509" w:name="_Toc29806518"/>
      <w:bookmarkStart w:id="4510" w:name="_Toc37256051"/>
      <w:bookmarkStart w:id="4511" w:name="_Toc37256392"/>
      <w:bookmarkStart w:id="4512" w:name="_Toc45890225"/>
      <w:bookmarkStart w:id="4513" w:name="_Toc52382050"/>
      <w:bookmarkStart w:id="4514" w:name="_Toc61375149"/>
      <w:bookmarkStart w:id="4515" w:name="_Toc67936502"/>
      <w:bookmarkStart w:id="4516" w:name="_Toc67937375"/>
      <w:bookmarkStart w:id="4517" w:name="_Toc76452611"/>
      <w:bookmarkStart w:id="4518" w:name="_Toc76630454"/>
      <w:bookmarkStart w:id="4519" w:name="_Toc83743014"/>
      <w:bookmarkStart w:id="4520" w:name="_Toc83887128"/>
      <w:bookmarkStart w:id="4521" w:name="_Toc83887929"/>
      <w:bookmarkStart w:id="4522" w:name="_Toc90588770"/>
      <w:r w:rsidRPr="00DF6DD6">
        <w:t>7.6B.3.3</w:t>
      </w:r>
      <w:r w:rsidRPr="00DF6DD6">
        <w:tab/>
        <w:t>Inter-band EN-DC within FR1</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8.5pt;height:14.5pt;mso-width-percent:0;mso-height-percent:0;mso-width-percent:0;mso-height-percent:0" o:ole="">
            <v:imagedata r:id="rId51" o:title=""/>
          </v:shape>
          <o:OLEObject Type="Embed" ProgID="Equation.3" ShapeID="_x0000_i1045" DrawAspect="Content" ObjectID="_1703169270"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4.5pt;mso-width-percent:0;mso-height-percent:0;mso-width-percent:0;mso-height-percent:0" o:ole="">
            <v:imagedata r:id="rId53" o:title=""/>
          </v:shape>
          <o:OLEObject Type="Embed" ProgID="Equation.3" ShapeID="_x0000_i1046" DrawAspect="Content" ObjectID="_1703169271"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4523" w:name="_Toc21345670"/>
      <w:bookmarkStart w:id="4524" w:name="_Toc29806519"/>
      <w:bookmarkStart w:id="4525" w:name="_Toc37256052"/>
      <w:bookmarkStart w:id="4526" w:name="_Toc37256393"/>
      <w:bookmarkStart w:id="4527" w:name="_Toc45890226"/>
      <w:bookmarkStart w:id="4528" w:name="_Toc52382051"/>
      <w:bookmarkStart w:id="4529" w:name="_Toc61375150"/>
      <w:bookmarkStart w:id="4530" w:name="_Toc67936503"/>
      <w:bookmarkStart w:id="4531" w:name="_Toc67937376"/>
      <w:bookmarkStart w:id="4532" w:name="_Toc76452612"/>
      <w:bookmarkStart w:id="4533" w:name="_Toc76630455"/>
      <w:bookmarkStart w:id="4534" w:name="_Toc83743015"/>
      <w:bookmarkStart w:id="4535" w:name="_Toc83887129"/>
      <w:bookmarkStart w:id="4536" w:name="_Toc83887930"/>
      <w:bookmarkStart w:id="4537" w:name="_Toc90588771"/>
      <w:r w:rsidRPr="00DF6DD6">
        <w:t>7.6B.3.3a</w:t>
      </w:r>
      <w:r w:rsidRPr="00DF6DD6">
        <w:tab/>
        <w:t>Inter-band NE-DC within FR1</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4538" w:name="_Toc21345671"/>
      <w:bookmarkStart w:id="4539" w:name="_Toc29806520"/>
      <w:bookmarkStart w:id="4540" w:name="_Toc37256053"/>
      <w:bookmarkStart w:id="4541" w:name="_Toc37256394"/>
      <w:bookmarkStart w:id="4542" w:name="_Toc45890227"/>
      <w:bookmarkStart w:id="4543" w:name="_Toc52382052"/>
      <w:bookmarkStart w:id="4544" w:name="_Toc61375151"/>
      <w:bookmarkStart w:id="4545" w:name="_Toc67936504"/>
      <w:bookmarkStart w:id="4546" w:name="_Toc67937377"/>
      <w:bookmarkStart w:id="4547" w:name="_Toc76452613"/>
      <w:bookmarkStart w:id="4548" w:name="_Toc76630456"/>
      <w:bookmarkStart w:id="4549" w:name="_Toc83743016"/>
      <w:bookmarkStart w:id="4550" w:name="_Toc83887130"/>
      <w:bookmarkStart w:id="4551" w:name="_Toc83887931"/>
      <w:bookmarkStart w:id="4552" w:name="_Toc90588772"/>
      <w:r w:rsidRPr="00DF6DD6">
        <w:t>7.6B.3.4</w:t>
      </w:r>
      <w:r w:rsidRPr="00DF6DD6">
        <w:tab/>
        <w:t>Inter-band EN-DC including FR2</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4553" w:name="_Toc21345672"/>
      <w:bookmarkStart w:id="4554" w:name="_Toc29806521"/>
      <w:bookmarkStart w:id="4555" w:name="_Toc37256054"/>
      <w:bookmarkStart w:id="4556" w:name="_Toc37256395"/>
      <w:bookmarkStart w:id="4557" w:name="_Toc45890228"/>
      <w:bookmarkStart w:id="4558" w:name="_Toc52382053"/>
      <w:bookmarkStart w:id="4559" w:name="_Toc61375152"/>
      <w:bookmarkStart w:id="4560" w:name="_Toc67936505"/>
      <w:bookmarkStart w:id="4561" w:name="_Toc67937378"/>
      <w:bookmarkStart w:id="4562" w:name="_Toc76452614"/>
      <w:bookmarkStart w:id="4563" w:name="_Toc76630457"/>
      <w:bookmarkStart w:id="4564" w:name="_Toc83743017"/>
      <w:bookmarkStart w:id="4565" w:name="_Toc83887131"/>
      <w:bookmarkStart w:id="4566" w:name="_Toc83887932"/>
      <w:bookmarkStart w:id="4567" w:name="_Toc90588773"/>
      <w:r w:rsidRPr="00DF6DD6">
        <w:t>7.6B.3.5</w:t>
      </w:r>
      <w:r w:rsidRPr="00DF6DD6">
        <w:tab/>
        <w:t>Inter-band EN-DC including both FR1 and FR2</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4568" w:name="_Toc21345673"/>
      <w:bookmarkStart w:id="4569" w:name="_Toc29806522"/>
      <w:bookmarkStart w:id="4570" w:name="_Toc37256055"/>
      <w:bookmarkStart w:id="4571" w:name="_Toc37256396"/>
      <w:bookmarkStart w:id="4572" w:name="_Toc45890229"/>
      <w:bookmarkStart w:id="4573" w:name="_Toc52382054"/>
      <w:bookmarkStart w:id="4574" w:name="_Toc61375153"/>
      <w:bookmarkStart w:id="4575" w:name="_Toc67936506"/>
      <w:bookmarkStart w:id="4576" w:name="_Toc67937379"/>
      <w:bookmarkStart w:id="4577" w:name="_Toc76452615"/>
      <w:bookmarkStart w:id="4578" w:name="_Toc76630458"/>
      <w:bookmarkStart w:id="4579" w:name="_Toc83743018"/>
      <w:bookmarkStart w:id="4580" w:name="_Toc83887132"/>
      <w:bookmarkStart w:id="4581" w:name="_Toc83887933"/>
      <w:bookmarkStart w:id="4582" w:name="_Toc90588774"/>
      <w:r w:rsidRPr="00DF6DD6">
        <w:rPr>
          <w:rFonts w:eastAsia="MS Mincho"/>
        </w:rPr>
        <w:t>7.6B.4</w:t>
      </w:r>
      <w:r w:rsidRPr="00DF6DD6">
        <w:rPr>
          <w:rFonts w:eastAsia="MS Mincho"/>
        </w:rPr>
        <w:tab/>
      </w:r>
      <w:r w:rsidRPr="00DF6DD6">
        <w:t>Narrow band blocking for DC in FR1</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16CD64F0" w14:textId="77777777" w:rsidR="004F1646" w:rsidRPr="00DF6DD6" w:rsidRDefault="004F1646" w:rsidP="00F27CE0">
      <w:pPr>
        <w:pStyle w:val="Heading4"/>
      </w:pPr>
      <w:bookmarkStart w:id="4583" w:name="_Toc21345674"/>
      <w:bookmarkStart w:id="4584" w:name="_Toc29806523"/>
      <w:bookmarkStart w:id="4585" w:name="_Toc37256056"/>
      <w:bookmarkStart w:id="4586" w:name="_Toc37256397"/>
      <w:bookmarkStart w:id="4587" w:name="_Toc45890230"/>
      <w:bookmarkStart w:id="4588" w:name="_Toc52382055"/>
      <w:bookmarkStart w:id="4589" w:name="_Toc61375154"/>
      <w:bookmarkStart w:id="4590" w:name="_Toc67936507"/>
      <w:bookmarkStart w:id="4591" w:name="_Toc67937380"/>
      <w:bookmarkStart w:id="4592" w:name="_Toc76452616"/>
      <w:bookmarkStart w:id="4593" w:name="_Toc76630459"/>
      <w:bookmarkStart w:id="4594" w:name="_Toc83743019"/>
      <w:bookmarkStart w:id="4595" w:name="_Toc83887133"/>
      <w:bookmarkStart w:id="4596" w:name="_Toc83887934"/>
      <w:bookmarkStart w:id="4597" w:name="_Toc90588775"/>
      <w:r w:rsidRPr="00DF6DD6">
        <w:t>7.6B.4.1</w:t>
      </w:r>
      <w:r w:rsidRPr="00DF6DD6">
        <w:tab/>
        <w:t>Intra-band contiguous EN-DC in FR1</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5F8F053C" w14:textId="77777777" w:rsidR="008C28EA" w:rsidRPr="00DF6DD6" w:rsidRDefault="008C28EA" w:rsidP="008C28EA">
            <w:pPr>
              <w:pStyle w:val="TAN"/>
              <w:rPr>
                <w:lang w:eastAsia="ja-JP"/>
              </w:rPr>
            </w:pPr>
            <w:r w:rsidRPr="00DF6DD6">
              <w:t>NOTE 1:</w:t>
            </w:r>
            <w:r w:rsidRPr="00DF6DD6">
              <w:tab/>
            </w:r>
            <w:r w:rsidRPr="00DF6DD6">
              <w:rPr>
                <w:lang w:eastAsia="ja-JP"/>
              </w:rPr>
              <w:t xml:space="preserve">Jammer offset is from </w:t>
            </w:r>
            <w:r w:rsidRPr="00DF6DD6">
              <w:t>Table 7.6.3.1A-1</w:t>
            </w:r>
            <w:r>
              <w:t xml:space="preserve"> [4]</w:t>
            </w:r>
            <w:r w:rsidRPr="00DF6DD6">
              <w:t xml:space="preserve"> </w:t>
            </w:r>
            <w:r w:rsidRPr="00DF6DD6">
              <w:rPr>
                <w:lang w:eastAsia="ja-JP"/>
              </w:rPr>
              <w:t>and is applied from the lowest edge of the lowest carrier and the highest edge of the highest carrier</w:t>
            </w:r>
          </w:p>
          <w:p w14:paraId="0CC8B993" w14:textId="5684973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w:t>
            </w:r>
            <w:r>
              <w:rPr>
                <w:rFonts w:eastAsia="MS Mincho"/>
              </w:rPr>
              <w:t>B</w:t>
            </w:r>
            <w:r w:rsidRPr="00DF6DD6">
              <w:rPr>
                <w:rFonts w:eastAsia="MS Mincho"/>
              </w:rPr>
              <w:t>.4.</w:t>
            </w:r>
          </w:p>
          <w:p w14:paraId="0B83E9AA"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14:paraId="74A5D931" w14:textId="5EA7C725" w:rsidR="002962F9" w:rsidRPr="00DF6DD6" w:rsidRDefault="008C28EA" w:rsidP="008C28EA">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4598" w:name="_Toc21345675"/>
      <w:bookmarkStart w:id="4599" w:name="_Toc29806524"/>
      <w:bookmarkStart w:id="4600" w:name="_Toc37256057"/>
      <w:bookmarkStart w:id="4601" w:name="_Toc37256398"/>
      <w:bookmarkStart w:id="4602" w:name="_Toc45890231"/>
      <w:bookmarkStart w:id="4603" w:name="_Toc52382056"/>
      <w:bookmarkStart w:id="4604" w:name="_Toc61375155"/>
      <w:bookmarkStart w:id="4605" w:name="_Toc67936508"/>
      <w:bookmarkStart w:id="4606" w:name="_Toc67937381"/>
      <w:bookmarkStart w:id="4607" w:name="_Toc76452617"/>
      <w:bookmarkStart w:id="4608" w:name="_Toc76630460"/>
      <w:bookmarkStart w:id="4609" w:name="_Toc83743020"/>
      <w:bookmarkStart w:id="4610" w:name="_Toc83887134"/>
      <w:bookmarkStart w:id="4611" w:name="_Toc83887935"/>
      <w:bookmarkStart w:id="4612" w:name="_Toc90588776"/>
      <w:r w:rsidRPr="00DF6DD6">
        <w:t>7.6B.4.2</w:t>
      </w:r>
      <w:r w:rsidRPr="00DF6DD6">
        <w:tab/>
        <w:t>Intra-band non-contiguous EN-DC in FR1</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4613" w:name="_Toc21345676"/>
      <w:bookmarkStart w:id="4614" w:name="_Toc29806525"/>
      <w:bookmarkStart w:id="4615" w:name="_Toc37256058"/>
      <w:bookmarkStart w:id="4616" w:name="_Toc37256399"/>
      <w:bookmarkStart w:id="4617" w:name="_Toc45890232"/>
      <w:bookmarkStart w:id="4618" w:name="_Toc52382057"/>
      <w:bookmarkStart w:id="4619" w:name="_Toc61375156"/>
      <w:bookmarkStart w:id="4620" w:name="_Toc67936509"/>
      <w:bookmarkStart w:id="4621" w:name="_Toc67937382"/>
      <w:bookmarkStart w:id="4622" w:name="_Toc76452618"/>
      <w:bookmarkStart w:id="4623" w:name="_Toc76630461"/>
      <w:bookmarkStart w:id="4624" w:name="_Toc83743021"/>
      <w:bookmarkStart w:id="4625" w:name="_Toc83887135"/>
      <w:bookmarkStart w:id="4626" w:name="_Toc83887936"/>
      <w:bookmarkStart w:id="4627" w:name="_Toc90588777"/>
      <w:r w:rsidRPr="00DF6DD6">
        <w:t>7.6B.4.3</w:t>
      </w:r>
      <w:r w:rsidRPr="00DF6DD6">
        <w:tab/>
        <w:t xml:space="preserve">Inter-band EN-DC </w:t>
      </w:r>
      <w:r w:rsidR="007B2C62" w:rsidRPr="00DF6DD6">
        <w:t>with</w:t>
      </w:r>
      <w:r w:rsidRPr="00DF6DD6">
        <w:t>in FR1</w:t>
      </w:r>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4628" w:name="_Toc21345677"/>
      <w:bookmarkStart w:id="4629" w:name="_Toc29806526"/>
      <w:bookmarkStart w:id="4630" w:name="_Toc37256059"/>
      <w:bookmarkStart w:id="4631" w:name="_Toc37256400"/>
      <w:bookmarkStart w:id="4632" w:name="_Toc45890233"/>
      <w:bookmarkStart w:id="4633" w:name="_Toc52382058"/>
      <w:bookmarkStart w:id="4634" w:name="_Toc61375157"/>
      <w:bookmarkStart w:id="4635" w:name="_Toc67936510"/>
      <w:bookmarkStart w:id="4636" w:name="_Toc67937383"/>
      <w:bookmarkStart w:id="4637" w:name="_Toc76452619"/>
      <w:bookmarkStart w:id="4638" w:name="_Toc76630462"/>
      <w:bookmarkStart w:id="4639" w:name="_Toc83743022"/>
      <w:bookmarkStart w:id="4640" w:name="_Toc83887136"/>
      <w:bookmarkStart w:id="4641" w:name="_Toc83887937"/>
      <w:bookmarkStart w:id="4642" w:name="_Toc90588778"/>
      <w:r w:rsidRPr="00DF6DD6">
        <w:t>7.7</w:t>
      </w:r>
      <w:r w:rsidRPr="00DF6DD6">
        <w:tab/>
      </w:r>
      <w:r w:rsidR="0093614D" w:rsidRPr="00DF6DD6">
        <w:t>Void</w:t>
      </w:r>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p>
    <w:p w14:paraId="2499888F" w14:textId="77777777" w:rsidR="00D320F6" w:rsidRPr="00DF6DD6" w:rsidRDefault="00D320F6" w:rsidP="00EA1C6C">
      <w:pPr>
        <w:pStyle w:val="Heading2"/>
      </w:pPr>
      <w:bookmarkStart w:id="4643" w:name="_Toc21345678"/>
      <w:bookmarkStart w:id="4644" w:name="_Toc29806527"/>
      <w:bookmarkStart w:id="4645" w:name="_Toc37256060"/>
      <w:bookmarkStart w:id="4646" w:name="_Toc37256401"/>
      <w:bookmarkStart w:id="4647" w:name="_Toc45890234"/>
      <w:bookmarkStart w:id="4648" w:name="_Toc52382059"/>
      <w:bookmarkStart w:id="4649" w:name="_Toc61375158"/>
      <w:bookmarkStart w:id="4650" w:name="_Toc67936511"/>
      <w:bookmarkStart w:id="4651" w:name="_Toc67937384"/>
      <w:bookmarkStart w:id="4652" w:name="_Toc76452620"/>
      <w:bookmarkStart w:id="4653" w:name="_Toc76630463"/>
      <w:bookmarkStart w:id="4654" w:name="_Toc83743023"/>
      <w:bookmarkStart w:id="4655" w:name="_Toc83887137"/>
      <w:bookmarkStart w:id="4656" w:name="_Toc83887938"/>
      <w:bookmarkStart w:id="4657" w:name="_Toc90588779"/>
      <w:r w:rsidRPr="00DF6DD6">
        <w:t>7.7A</w:t>
      </w:r>
      <w:r w:rsidRPr="00DF6DD6">
        <w:tab/>
        <w:t>Spurious response for CA</w:t>
      </w:r>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4658" w:name="_Toc21345679"/>
      <w:bookmarkStart w:id="4659" w:name="_Toc29806528"/>
      <w:bookmarkStart w:id="4660" w:name="_Toc37256061"/>
      <w:bookmarkStart w:id="4661" w:name="_Toc37256402"/>
      <w:bookmarkStart w:id="4662" w:name="_Toc45890235"/>
      <w:bookmarkStart w:id="4663" w:name="_Toc52382060"/>
      <w:bookmarkStart w:id="4664" w:name="_Toc61375159"/>
      <w:bookmarkStart w:id="4665" w:name="_Toc67936512"/>
      <w:bookmarkStart w:id="4666" w:name="_Toc67937385"/>
      <w:bookmarkStart w:id="4667" w:name="_Toc76452621"/>
      <w:bookmarkStart w:id="4668" w:name="_Toc76630464"/>
      <w:bookmarkStart w:id="4669" w:name="_Toc83743024"/>
      <w:bookmarkStart w:id="4670" w:name="_Toc83887138"/>
      <w:bookmarkStart w:id="4671" w:name="_Toc83887939"/>
      <w:bookmarkStart w:id="4672" w:name="_Toc90588780"/>
      <w:r w:rsidRPr="00DF6DD6">
        <w:t>7.7B</w:t>
      </w:r>
      <w:r w:rsidRPr="00DF6DD6">
        <w:tab/>
        <w:t>Spurious response for DC in FR1</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
    <w:p w14:paraId="6DFB7BD1" w14:textId="24E38EEB" w:rsidR="004F1646" w:rsidRPr="00DF6DD6" w:rsidRDefault="004F1646" w:rsidP="00F27CE0">
      <w:pPr>
        <w:pStyle w:val="Heading3"/>
      </w:pPr>
      <w:bookmarkStart w:id="4673" w:name="_Toc21345680"/>
      <w:bookmarkStart w:id="4674" w:name="_Toc29806529"/>
      <w:bookmarkStart w:id="4675" w:name="_Toc37256062"/>
      <w:bookmarkStart w:id="4676" w:name="_Toc37256403"/>
      <w:bookmarkStart w:id="4677" w:name="_Toc45890236"/>
      <w:bookmarkStart w:id="4678" w:name="_Toc52382061"/>
      <w:bookmarkStart w:id="4679" w:name="_Toc61375160"/>
      <w:bookmarkStart w:id="4680" w:name="_Toc67936513"/>
      <w:bookmarkStart w:id="4681" w:name="_Toc67937386"/>
      <w:bookmarkStart w:id="4682" w:name="_Toc76452622"/>
      <w:bookmarkStart w:id="4683" w:name="_Toc76630465"/>
      <w:bookmarkStart w:id="4684" w:name="_Toc83743025"/>
      <w:bookmarkStart w:id="4685" w:name="_Toc83887139"/>
      <w:bookmarkStart w:id="4686" w:name="_Toc83887940"/>
      <w:bookmarkStart w:id="4687" w:name="_Toc90588781"/>
      <w:r w:rsidRPr="00DF6DD6">
        <w:rPr>
          <w:rFonts w:eastAsia="MS Mincho"/>
        </w:rPr>
        <w:t>7.7B.1</w:t>
      </w:r>
      <w:r w:rsidRPr="00DF6DD6">
        <w:rPr>
          <w:rFonts w:eastAsia="MS Mincho"/>
        </w:rPr>
        <w:tab/>
      </w:r>
      <w:r w:rsidRPr="00DF6DD6">
        <w:t>Intra-band contiguous EN-DC in FR1</w:t>
      </w:r>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576C2949" w14:textId="37A9EBDA" w:rsidR="008C28EA" w:rsidRPr="00DF6DD6" w:rsidRDefault="008C28EA" w:rsidP="008C28EA">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as defined in </w:t>
            </w:r>
            <w:r>
              <w:t>clause</w:t>
            </w:r>
            <w:r w:rsidRPr="00DF6DD6">
              <w:t xml:space="preserve"> 6.2</w:t>
            </w:r>
            <w:r>
              <w:t>B</w:t>
            </w:r>
            <w:r w:rsidRPr="00DF6DD6">
              <w:t>.4.</w:t>
            </w:r>
          </w:p>
          <w:p w14:paraId="29AEE1F2" w14:textId="6B78B547" w:rsidR="0051388F" w:rsidRPr="00DF6DD6" w:rsidRDefault="008C28EA" w:rsidP="008C28E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as defined in </w:t>
            </w:r>
            <w:r>
              <w:t>clause</w:t>
            </w:r>
            <w:r w:rsidRPr="00DF6DD6">
              <w:t xml:space="preserve"> 6.2B.4 for single</w:t>
            </w:r>
            <w:r>
              <w:t xml:space="preserve"> carrier</w:t>
            </w:r>
            <w:r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4688" w:name="_Toc21345681"/>
      <w:bookmarkStart w:id="4689" w:name="_Toc29806530"/>
      <w:bookmarkStart w:id="4690" w:name="_Toc37256063"/>
      <w:bookmarkStart w:id="4691" w:name="_Toc37256404"/>
      <w:bookmarkStart w:id="4692" w:name="_Toc45890237"/>
      <w:bookmarkStart w:id="4693" w:name="_Toc52382062"/>
      <w:bookmarkStart w:id="4694" w:name="_Toc61375161"/>
      <w:bookmarkStart w:id="4695" w:name="_Toc67936514"/>
      <w:bookmarkStart w:id="4696" w:name="_Toc67937387"/>
      <w:bookmarkStart w:id="4697" w:name="_Toc76452623"/>
      <w:bookmarkStart w:id="4698" w:name="_Toc76630466"/>
      <w:bookmarkStart w:id="4699" w:name="_Toc83743026"/>
      <w:bookmarkStart w:id="4700" w:name="_Toc83887140"/>
      <w:bookmarkStart w:id="4701" w:name="_Toc83887941"/>
      <w:bookmarkStart w:id="4702" w:name="_Toc90588782"/>
      <w:r w:rsidRPr="00DF6DD6">
        <w:rPr>
          <w:rFonts w:eastAsia="MS Mincho"/>
        </w:rPr>
        <w:t>7.7B.2</w:t>
      </w:r>
      <w:r w:rsidRPr="00DF6DD6">
        <w:rPr>
          <w:rFonts w:eastAsia="MS Mincho"/>
        </w:rPr>
        <w:tab/>
      </w:r>
      <w:r w:rsidRPr="00DF6DD6">
        <w:t>Intra-band non-contiguous EN-DC in FR1</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4703" w:name="_Toc21345682"/>
      <w:bookmarkStart w:id="4704" w:name="_Toc29806531"/>
      <w:bookmarkStart w:id="4705" w:name="_Toc37256064"/>
      <w:bookmarkStart w:id="4706" w:name="_Toc37256405"/>
      <w:bookmarkStart w:id="4707" w:name="_Toc45890238"/>
      <w:bookmarkStart w:id="4708" w:name="_Toc52382063"/>
      <w:bookmarkStart w:id="4709" w:name="_Toc61375162"/>
      <w:bookmarkStart w:id="4710" w:name="_Toc67936515"/>
      <w:bookmarkStart w:id="4711" w:name="_Toc67937388"/>
      <w:bookmarkStart w:id="4712" w:name="_Toc76452624"/>
      <w:bookmarkStart w:id="4713" w:name="_Toc76630467"/>
      <w:bookmarkStart w:id="4714" w:name="_Toc83743027"/>
      <w:bookmarkStart w:id="4715" w:name="_Toc83887141"/>
      <w:bookmarkStart w:id="4716" w:name="_Toc83887942"/>
      <w:bookmarkStart w:id="4717"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4718" w:name="_Toc21345683"/>
      <w:bookmarkStart w:id="4719" w:name="_Toc29806532"/>
      <w:bookmarkStart w:id="4720" w:name="_Toc37256065"/>
      <w:bookmarkStart w:id="4721" w:name="_Toc37256406"/>
      <w:bookmarkStart w:id="4722" w:name="_Toc45890239"/>
      <w:bookmarkStart w:id="4723" w:name="_Toc52382064"/>
      <w:bookmarkStart w:id="4724" w:name="_Toc61375163"/>
      <w:bookmarkStart w:id="4725" w:name="_Toc67936516"/>
      <w:bookmarkStart w:id="4726" w:name="_Toc67937389"/>
      <w:bookmarkStart w:id="4727" w:name="_Toc76452625"/>
      <w:bookmarkStart w:id="4728" w:name="_Toc76630468"/>
      <w:bookmarkStart w:id="4729" w:name="_Toc83743028"/>
      <w:bookmarkStart w:id="4730" w:name="_Toc83887142"/>
      <w:bookmarkStart w:id="4731" w:name="_Toc83887943"/>
      <w:bookmarkStart w:id="4732" w:name="_Toc90588784"/>
      <w:r w:rsidRPr="00DF6DD6">
        <w:t>7.8</w:t>
      </w:r>
      <w:r w:rsidRPr="00DF6DD6">
        <w:tab/>
      </w:r>
      <w:r w:rsidR="0093614D" w:rsidRPr="00DF6DD6">
        <w:t>Void</w:t>
      </w:r>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p>
    <w:p w14:paraId="3FF30A6C" w14:textId="77777777" w:rsidR="00D320F6" w:rsidRPr="00DF6DD6" w:rsidRDefault="00D320F6" w:rsidP="00D320F6">
      <w:pPr>
        <w:pStyle w:val="Heading2"/>
        <w:rPr>
          <w:lang w:val="en-US" w:eastAsia="zh-CN"/>
        </w:rPr>
      </w:pPr>
      <w:bookmarkStart w:id="4733" w:name="_Toc21345684"/>
      <w:bookmarkStart w:id="4734" w:name="_Toc29806533"/>
      <w:bookmarkStart w:id="4735" w:name="_Toc37256066"/>
      <w:bookmarkStart w:id="4736" w:name="_Toc37256407"/>
      <w:bookmarkStart w:id="4737" w:name="_Toc45890240"/>
      <w:bookmarkStart w:id="4738" w:name="_Toc52382065"/>
      <w:bookmarkStart w:id="4739" w:name="_Toc61375164"/>
      <w:bookmarkStart w:id="4740" w:name="_Toc67936517"/>
      <w:bookmarkStart w:id="4741" w:name="_Toc67937390"/>
      <w:bookmarkStart w:id="4742" w:name="_Toc76452626"/>
      <w:bookmarkStart w:id="4743" w:name="_Toc76630469"/>
      <w:bookmarkStart w:id="4744" w:name="_Toc83743029"/>
      <w:bookmarkStart w:id="4745" w:name="_Toc83887143"/>
      <w:bookmarkStart w:id="4746" w:name="_Toc83887944"/>
      <w:bookmarkStart w:id="4747"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4748" w:name="_Toc21345685"/>
      <w:bookmarkStart w:id="4749" w:name="_Toc29806534"/>
      <w:bookmarkStart w:id="4750" w:name="_Toc37256067"/>
      <w:bookmarkStart w:id="4751" w:name="_Toc37256408"/>
      <w:bookmarkStart w:id="4752" w:name="_Toc45890241"/>
      <w:bookmarkStart w:id="4753" w:name="_Toc52382066"/>
      <w:bookmarkStart w:id="4754" w:name="_Toc61375165"/>
      <w:bookmarkStart w:id="4755" w:name="_Toc67936518"/>
      <w:bookmarkStart w:id="4756" w:name="_Toc67937391"/>
      <w:bookmarkStart w:id="4757" w:name="_Toc76452627"/>
      <w:bookmarkStart w:id="4758" w:name="_Toc76630470"/>
      <w:bookmarkStart w:id="4759" w:name="_Toc83743030"/>
      <w:bookmarkStart w:id="4760" w:name="_Toc83887144"/>
      <w:bookmarkStart w:id="4761" w:name="_Toc83887945"/>
      <w:bookmarkStart w:id="4762" w:name="_Toc90588786"/>
      <w:r w:rsidRPr="00DF6DD6">
        <w:t>7.8B</w:t>
      </w:r>
      <w:r w:rsidRPr="00DF6DD6">
        <w:tab/>
        <w:t>Intermodulation characteristics for DC in FR1</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p>
    <w:p w14:paraId="66CFE00D" w14:textId="77777777" w:rsidR="004F1646" w:rsidRPr="00DF6DD6" w:rsidRDefault="004F1646" w:rsidP="00F27CE0">
      <w:pPr>
        <w:pStyle w:val="Heading3"/>
      </w:pPr>
      <w:bookmarkStart w:id="4763" w:name="_Toc21345686"/>
      <w:bookmarkStart w:id="4764" w:name="_Toc29806535"/>
      <w:bookmarkStart w:id="4765" w:name="_Toc37256068"/>
      <w:bookmarkStart w:id="4766" w:name="_Toc37256409"/>
      <w:bookmarkStart w:id="4767" w:name="_Toc45890242"/>
      <w:bookmarkStart w:id="4768" w:name="_Toc52382067"/>
      <w:bookmarkStart w:id="4769" w:name="_Toc61375166"/>
      <w:bookmarkStart w:id="4770" w:name="_Toc67936519"/>
      <w:bookmarkStart w:id="4771" w:name="_Toc67937392"/>
      <w:bookmarkStart w:id="4772" w:name="_Toc76452628"/>
      <w:bookmarkStart w:id="4773" w:name="_Toc76630471"/>
      <w:bookmarkStart w:id="4774" w:name="_Toc83743031"/>
      <w:bookmarkStart w:id="4775" w:name="_Toc83887145"/>
      <w:bookmarkStart w:id="4776" w:name="_Toc83887946"/>
      <w:bookmarkStart w:id="4777" w:name="_Toc90588787"/>
      <w:r w:rsidRPr="00DF6DD6">
        <w:rPr>
          <w:rFonts w:eastAsia="MS Mincho"/>
        </w:rPr>
        <w:t>7.8B.1</w:t>
      </w:r>
      <w:r w:rsidRPr="00DF6DD6">
        <w:rPr>
          <w:rFonts w:eastAsia="MS Mincho"/>
        </w:rPr>
        <w:tab/>
      </w:r>
      <w:r w:rsidRPr="00DF6DD6">
        <w:t>General</w:t>
      </w:r>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p>
    <w:p w14:paraId="4FD34B6E" w14:textId="77777777" w:rsidR="004F1646" w:rsidRPr="00DF6DD6" w:rsidRDefault="004F1646" w:rsidP="00F27CE0">
      <w:pPr>
        <w:pStyle w:val="Heading3"/>
        <w:rPr>
          <w:lang w:val="en-US"/>
        </w:rPr>
      </w:pPr>
      <w:bookmarkStart w:id="4778" w:name="_Toc21345687"/>
      <w:bookmarkStart w:id="4779" w:name="_Toc29806536"/>
      <w:bookmarkStart w:id="4780" w:name="_Toc37256069"/>
      <w:bookmarkStart w:id="4781" w:name="_Toc37256410"/>
      <w:bookmarkStart w:id="4782" w:name="_Toc45890243"/>
      <w:bookmarkStart w:id="4783" w:name="_Toc52382068"/>
      <w:bookmarkStart w:id="4784" w:name="_Toc61375167"/>
      <w:bookmarkStart w:id="4785" w:name="_Toc67936520"/>
      <w:bookmarkStart w:id="4786" w:name="_Toc67937393"/>
      <w:bookmarkStart w:id="4787" w:name="_Toc76452629"/>
      <w:bookmarkStart w:id="4788" w:name="_Toc76630472"/>
      <w:bookmarkStart w:id="4789" w:name="_Toc83743032"/>
      <w:bookmarkStart w:id="4790" w:name="_Toc83887146"/>
      <w:bookmarkStart w:id="4791" w:name="_Toc83887947"/>
      <w:bookmarkStart w:id="4792" w:name="_Toc90588788"/>
      <w:r w:rsidRPr="00DF6DD6">
        <w:rPr>
          <w:rFonts w:eastAsia="MS Mincho"/>
        </w:rPr>
        <w:t>7.8B.2</w:t>
      </w:r>
      <w:r w:rsidRPr="00DF6DD6">
        <w:rPr>
          <w:rFonts w:eastAsia="MS Mincho"/>
        </w:rPr>
        <w:tab/>
      </w:r>
      <w:r w:rsidRPr="00DF6DD6">
        <w:t>Wide band Intermodulation</w:t>
      </w:r>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p>
    <w:p w14:paraId="7801ACB3" w14:textId="77777777" w:rsidR="004F1646" w:rsidRPr="00DF6DD6" w:rsidRDefault="004F1646" w:rsidP="00F27CE0">
      <w:pPr>
        <w:pStyle w:val="Heading4"/>
      </w:pPr>
      <w:bookmarkStart w:id="4793" w:name="_Toc21345688"/>
      <w:bookmarkStart w:id="4794" w:name="_Toc29806537"/>
      <w:bookmarkStart w:id="4795" w:name="_Toc37256070"/>
      <w:bookmarkStart w:id="4796" w:name="_Toc37256411"/>
      <w:bookmarkStart w:id="4797" w:name="_Toc45890244"/>
      <w:bookmarkStart w:id="4798" w:name="_Toc52382069"/>
      <w:bookmarkStart w:id="4799" w:name="_Toc61375168"/>
      <w:bookmarkStart w:id="4800" w:name="_Toc67936521"/>
      <w:bookmarkStart w:id="4801" w:name="_Toc67937394"/>
      <w:bookmarkStart w:id="4802" w:name="_Toc76452630"/>
      <w:bookmarkStart w:id="4803" w:name="_Toc76630473"/>
      <w:bookmarkStart w:id="4804" w:name="_Toc83743033"/>
      <w:bookmarkStart w:id="4805" w:name="_Toc83887147"/>
      <w:bookmarkStart w:id="4806" w:name="_Toc83887948"/>
      <w:bookmarkStart w:id="4807" w:name="_Toc90588789"/>
      <w:r w:rsidRPr="00DF6DD6">
        <w:t>7.8B.2.1</w:t>
      </w:r>
      <w:r w:rsidRPr="00DF6DD6">
        <w:tab/>
        <w:t>Intra-band contiguous EN-DC in FR1</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73A25777"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w:t>
            </w:r>
            <w:r>
              <w:rPr>
                <w:rFonts w:eastAsia="MS Mincho"/>
              </w:rPr>
              <w:t>4</w:t>
            </w:r>
            <w:r w:rsidRPr="00DF6DD6">
              <w:rPr>
                <w:rFonts w:eastAsia="MS Mincho"/>
              </w:rPr>
              <w:t>.</w:t>
            </w:r>
          </w:p>
          <w:p w14:paraId="3CCE3A7A" w14:textId="36025B14" w:rsidR="00983498" w:rsidRPr="00DF6DD6" w:rsidRDefault="008C28EA" w:rsidP="008C28E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4808" w:name="_Toc21345689"/>
      <w:bookmarkStart w:id="4809" w:name="_Toc29806538"/>
      <w:bookmarkStart w:id="4810" w:name="_Toc37256071"/>
      <w:bookmarkStart w:id="4811" w:name="_Toc37256412"/>
      <w:bookmarkStart w:id="4812" w:name="_Toc45890245"/>
      <w:bookmarkStart w:id="4813" w:name="_Toc52382070"/>
      <w:bookmarkStart w:id="4814" w:name="_Toc61375169"/>
      <w:bookmarkStart w:id="4815" w:name="_Toc67936522"/>
      <w:bookmarkStart w:id="4816" w:name="_Toc67937395"/>
      <w:bookmarkStart w:id="4817" w:name="_Toc76452631"/>
      <w:bookmarkStart w:id="4818" w:name="_Toc76630474"/>
      <w:bookmarkStart w:id="4819" w:name="_Toc83743034"/>
      <w:bookmarkStart w:id="4820" w:name="_Toc83887148"/>
      <w:bookmarkStart w:id="4821" w:name="_Toc83887949"/>
      <w:bookmarkStart w:id="4822" w:name="_Toc90588790"/>
      <w:r w:rsidRPr="00DF6DD6">
        <w:t>7.8B.2.2</w:t>
      </w:r>
      <w:r w:rsidRPr="00DF6DD6">
        <w:tab/>
        <w:t>Intra-band non-contiguous EN-DC in FR1</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4823" w:name="_Toc21345690"/>
      <w:bookmarkStart w:id="4824" w:name="_Toc29806539"/>
      <w:bookmarkStart w:id="4825" w:name="_Toc37256072"/>
      <w:bookmarkStart w:id="4826" w:name="_Toc37256413"/>
      <w:bookmarkStart w:id="4827" w:name="_Toc45890246"/>
      <w:bookmarkStart w:id="4828" w:name="_Toc52382071"/>
      <w:bookmarkStart w:id="4829" w:name="_Toc61375170"/>
      <w:bookmarkStart w:id="4830" w:name="_Toc67936523"/>
      <w:bookmarkStart w:id="4831" w:name="_Toc67937396"/>
      <w:bookmarkStart w:id="4832" w:name="_Toc76452632"/>
      <w:bookmarkStart w:id="4833" w:name="_Toc76630475"/>
      <w:bookmarkStart w:id="4834" w:name="_Toc83743035"/>
      <w:bookmarkStart w:id="4835" w:name="_Toc83887149"/>
      <w:bookmarkStart w:id="4836" w:name="_Toc83887950"/>
      <w:bookmarkStart w:id="4837" w:name="_Toc90588791"/>
      <w:r w:rsidRPr="00DF6DD6">
        <w:t>7.8B.2.3</w:t>
      </w:r>
      <w:r w:rsidRPr="00DF6DD6">
        <w:tab/>
        <w:t xml:space="preserve">Inter-band EN-DC </w:t>
      </w:r>
      <w:r w:rsidR="005845ED" w:rsidRPr="00DF6DD6">
        <w:t>with</w:t>
      </w:r>
      <w:r w:rsidRPr="00DF6DD6">
        <w:t>in FR1</w:t>
      </w:r>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4838" w:name="_Toc21345691"/>
      <w:bookmarkStart w:id="4839" w:name="_Toc29806540"/>
      <w:bookmarkStart w:id="4840" w:name="_Toc37256073"/>
      <w:bookmarkStart w:id="4841" w:name="_Toc37256414"/>
      <w:bookmarkStart w:id="4842" w:name="_Toc45890247"/>
      <w:bookmarkStart w:id="4843" w:name="_Toc52382072"/>
      <w:bookmarkStart w:id="4844" w:name="_Toc61375171"/>
      <w:bookmarkStart w:id="4845" w:name="_Toc67936524"/>
      <w:bookmarkStart w:id="4846" w:name="_Toc67937397"/>
      <w:bookmarkStart w:id="4847" w:name="_Toc76452633"/>
      <w:bookmarkStart w:id="4848" w:name="_Toc76630476"/>
      <w:bookmarkStart w:id="4849" w:name="_Toc83743036"/>
      <w:bookmarkStart w:id="4850" w:name="_Toc83887150"/>
      <w:bookmarkStart w:id="4851" w:name="_Toc83887951"/>
      <w:bookmarkStart w:id="4852" w:name="_Toc90588792"/>
      <w:r w:rsidRPr="00DF6DD6">
        <w:t>7.9</w:t>
      </w:r>
      <w:r w:rsidRPr="00DF6DD6">
        <w:tab/>
      </w:r>
      <w:r w:rsidR="00F7252C" w:rsidRPr="00DF6DD6">
        <w:t>Void</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3611B60A" w14:textId="77777777" w:rsidR="00D320F6" w:rsidRPr="00DF6DD6" w:rsidRDefault="00D320F6" w:rsidP="00D320F6">
      <w:pPr>
        <w:pStyle w:val="Heading2"/>
        <w:rPr>
          <w:lang w:val="en-US" w:eastAsia="zh-CN"/>
        </w:rPr>
      </w:pPr>
      <w:bookmarkStart w:id="4853" w:name="_Toc21345692"/>
      <w:bookmarkStart w:id="4854" w:name="_Toc29806541"/>
      <w:bookmarkStart w:id="4855" w:name="_Toc37256074"/>
      <w:bookmarkStart w:id="4856" w:name="_Toc37256415"/>
      <w:bookmarkStart w:id="4857" w:name="_Toc45890248"/>
      <w:bookmarkStart w:id="4858" w:name="_Toc52382073"/>
      <w:bookmarkStart w:id="4859" w:name="_Toc61375172"/>
      <w:bookmarkStart w:id="4860" w:name="_Toc67936525"/>
      <w:bookmarkStart w:id="4861" w:name="_Toc67937398"/>
      <w:bookmarkStart w:id="4862" w:name="_Toc76452634"/>
      <w:bookmarkStart w:id="4863" w:name="_Toc76630477"/>
      <w:bookmarkStart w:id="4864" w:name="_Toc83743037"/>
      <w:bookmarkStart w:id="4865" w:name="_Toc83887151"/>
      <w:bookmarkStart w:id="4866" w:name="_Toc83887952"/>
      <w:bookmarkStart w:id="4867"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4868" w:name="_Toc21345693"/>
      <w:bookmarkStart w:id="4869" w:name="_Toc29806542"/>
      <w:bookmarkStart w:id="4870" w:name="_Toc37256075"/>
      <w:bookmarkStart w:id="4871" w:name="_Toc37256416"/>
      <w:bookmarkStart w:id="4872" w:name="_Toc45890249"/>
      <w:bookmarkStart w:id="4873" w:name="_Toc52382074"/>
      <w:bookmarkStart w:id="4874" w:name="_Toc61375173"/>
      <w:bookmarkStart w:id="4875" w:name="_Toc67936526"/>
      <w:bookmarkStart w:id="4876" w:name="_Toc67937399"/>
      <w:bookmarkStart w:id="4877" w:name="_Toc76452635"/>
      <w:bookmarkStart w:id="4878" w:name="_Toc76630478"/>
      <w:bookmarkStart w:id="4879" w:name="_Toc83743038"/>
      <w:bookmarkStart w:id="4880" w:name="_Toc83887152"/>
      <w:bookmarkStart w:id="4881" w:name="_Toc83887953"/>
      <w:bookmarkStart w:id="4882" w:name="_Toc90588794"/>
      <w:r w:rsidRPr="00DF6DD6">
        <w:t>7.9B</w:t>
      </w:r>
      <w:r w:rsidRPr="00DF6DD6">
        <w:tab/>
        <w:t>Spurious emissions for DC in FR1</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p>
    <w:p w14:paraId="6A1E6DA8" w14:textId="77777777" w:rsidR="004F1646" w:rsidRPr="00DF6DD6" w:rsidRDefault="004F1646" w:rsidP="00F27CE0">
      <w:pPr>
        <w:pStyle w:val="Heading3"/>
      </w:pPr>
      <w:bookmarkStart w:id="4883" w:name="_Toc21345694"/>
      <w:bookmarkStart w:id="4884" w:name="_Toc29806543"/>
      <w:bookmarkStart w:id="4885" w:name="_Toc37256076"/>
      <w:bookmarkStart w:id="4886" w:name="_Toc37256417"/>
      <w:bookmarkStart w:id="4887" w:name="_Toc45890250"/>
      <w:bookmarkStart w:id="4888" w:name="_Toc52382075"/>
      <w:bookmarkStart w:id="4889" w:name="_Toc61375174"/>
      <w:bookmarkStart w:id="4890" w:name="_Toc67936527"/>
      <w:bookmarkStart w:id="4891" w:name="_Toc67937400"/>
      <w:bookmarkStart w:id="4892" w:name="_Toc76452636"/>
      <w:bookmarkStart w:id="4893" w:name="_Toc76630479"/>
      <w:bookmarkStart w:id="4894" w:name="_Toc83743039"/>
      <w:bookmarkStart w:id="4895" w:name="_Toc83887153"/>
      <w:bookmarkStart w:id="4896" w:name="_Toc83887954"/>
      <w:bookmarkStart w:id="4897" w:name="_Toc90588795"/>
      <w:r w:rsidRPr="00DF6DD6">
        <w:rPr>
          <w:rFonts w:eastAsia="MS Mincho"/>
        </w:rPr>
        <w:t>7.9B.1</w:t>
      </w:r>
      <w:r w:rsidRPr="00DF6DD6">
        <w:rPr>
          <w:rFonts w:eastAsia="MS Mincho"/>
        </w:rPr>
        <w:tab/>
      </w:r>
      <w:r w:rsidRPr="00DF6DD6">
        <w:t>Intra-band contiguous EN-DC in FR1</w:t>
      </w:r>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4898" w:name="_Toc21345695"/>
      <w:bookmarkStart w:id="4899" w:name="_Toc29806544"/>
      <w:bookmarkStart w:id="4900" w:name="_Toc37256077"/>
      <w:bookmarkStart w:id="4901" w:name="_Toc37256418"/>
      <w:bookmarkStart w:id="4902" w:name="_Toc45890251"/>
      <w:bookmarkStart w:id="4903" w:name="_Toc52382076"/>
      <w:bookmarkStart w:id="4904" w:name="_Toc61375175"/>
      <w:bookmarkStart w:id="4905" w:name="_Toc67936528"/>
      <w:bookmarkStart w:id="4906" w:name="_Toc67937401"/>
      <w:bookmarkStart w:id="4907" w:name="_Toc76452637"/>
      <w:bookmarkStart w:id="4908" w:name="_Toc76630480"/>
      <w:bookmarkStart w:id="4909" w:name="_Toc83743040"/>
      <w:bookmarkStart w:id="4910" w:name="_Toc83887154"/>
      <w:bookmarkStart w:id="4911" w:name="_Toc83887955"/>
      <w:bookmarkStart w:id="4912" w:name="_Toc90588796"/>
      <w:r w:rsidRPr="00DF6DD6">
        <w:rPr>
          <w:rFonts w:eastAsia="MS Mincho"/>
        </w:rPr>
        <w:t>7.9B.2</w:t>
      </w:r>
      <w:r w:rsidRPr="00DF6DD6">
        <w:rPr>
          <w:rFonts w:eastAsia="MS Mincho"/>
        </w:rPr>
        <w:tab/>
      </w:r>
      <w:r w:rsidRPr="00DF6DD6">
        <w:t>Intra-band non-contiguous EN-DC in FR1</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4913" w:name="_Toc21345696"/>
      <w:bookmarkStart w:id="4914" w:name="_Toc29806545"/>
      <w:bookmarkStart w:id="4915" w:name="_Toc37256078"/>
      <w:bookmarkStart w:id="4916" w:name="_Toc37256419"/>
      <w:bookmarkStart w:id="4917" w:name="_Toc45890252"/>
      <w:bookmarkStart w:id="4918" w:name="_Toc52382077"/>
      <w:bookmarkStart w:id="4919" w:name="_Toc61375176"/>
      <w:bookmarkStart w:id="4920" w:name="_Toc67936529"/>
      <w:bookmarkStart w:id="4921" w:name="_Toc67937402"/>
      <w:bookmarkStart w:id="4922" w:name="_Toc76452638"/>
      <w:bookmarkStart w:id="4923" w:name="_Toc76630481"/>
      <w:bookmarkStart w:id="4924" w:name="_Toc83743041"/>
      <w:bookmarkStart w:id="4925" w:name="_Toc83887155"/>
      <w:bookmarkStart w:id="4926" w:name="_Toc83887956"/>
      <w:bookmarkStart w:id="4927" w:name="_Toc90588797"/>
      <w:r w:rsidRPr="00DF6DD6">
        <w:rPr>
          <w:rFonts w:eastAsia="MS Mincho"/>
        </w:rPr>
        <w:t>7.9B.3</w:t>
      </w:r>
      <w:r w:rsidRPr="00DF6DD6">
        <w:rPr>
          <w:rFonts w:eastAsia="MS Mincho"/>
        </w:rPr>
        <w:tab/>
      </w:r>
      <w:r w:rsidRPr="00DF6DD6">
        <w:t>Inter-band EN-DC within FR1</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0623E6">
      <w:pPr>
        <w:pStyle w:val="Heading8"/>
        <w:rPr>
          <w:rFonts w:eastAsia="Times New Roman"/>
          <w:lang w:eastAsia="x-none"/>
        </w:rPr>
      </w:pPr>
      <w:bookmarkStart w:id="4928" w:name="_Toc21345697"/>
      <w:bookmarkStart w:id="4929" w:name="_Toc29806546"/>
      <w:bookmarkStart w:id="4930" w:name="_Toc37256079"/>
      <w:bookmarkStart w:id="4931" w:name="_Toc37256420"/>
      <w:bookmarkStart w:id="4932" w:name="_Toc45890253"/>
      <w:bookmarkStart w:id="4933" w:name="_Toc52382078"/>
      <w:bookmarkStart w:id="4934" w:name="_Toc61375177"/>
      <w:bookmarkStart w:id="4935" w:name="_Toc67936530"/>
      <w:bookmarkStart w:id="4936" w:name="_Toc67937403"/>
      <w:bookmarkStart w:id="4937" w:name="_Toc76452639"/>
      <w:bookmarkStart w:id="4938" w:name="_Toc76630482"/>
      <w:bookmarkStart w:id="4939" w:name="_Toc83743042"/>
      <w:bookmarkStart w:id="4940" w:name="_Toc83887156"/>
      <w:bookmarkStart w:id="4941" w:name="_Toc83887957"/>
      <w:bookmarkStart w:id="4942"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4943" w:name="_Toc67937404"/>
      <w:bookmarkStart w:id="4944" w:name="_Toc76452640"/>
      <w:bookmarkStart w:id="4945" w:name="_Toc76630483"/>
      <w:bookmarkStart w:id="4946" w:name="_Toc83743043"/>
      <w:bookmarkStart w:id="4947" w:name="_Toc83887157"/>
      <w:bookmarkStart w:id="4948" w:name="_Toc83887958"/>
      <w:bookmarkStart w:id="4949" w:name="_Toc90588799"/>
      <w:r w:rsidRPr="00DF6DD6">
        <w:t>A.1</w:t>
      </w:r>
      <w:r w:rsidRPr="00DF6DD6">
        <w:tab/>
        <w:t>General</w:t>
      </w:r>
      <w:bookmarkEnd w:id="4943"/>
      <w:bookmarkEnd w:id="4944"/>
      <w:bookmarkEnd w:id="4945"/>
      <w:bookmarkEnd w:id="4946"/>
      <w:bookmarkEnd w:id="4947"/>
      <w:bookmarkEnd w:id="4948"/>
      <w:bookmarkEnd w:id="4949"/>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4950" w:name="_Toc67937405"/>
      <w:bookmarkStart w:id="4951" w:name="_Toc76452641"/>
      <w:bookmarkStart w:id="4952" w:name="_Toc76630484"/>
      <w:bookmarkStart w:id="4953" w:name="_Toc83743044"/>
      <w:bookmarkStart w:id="4954" w:name="_Toc83887158"/>
      <w:bookmarkStart w:id="4955" w:name="_Toc83887959"/>
      <w:bookmarkStart w:id="4956" w:name="_Toc90588800"/>
      <w:r w:rsidRPr="00DF6DD6">
        <w:t>A.2</w:t>
      </w:r>
      <w:r w:rsidRPr="00DF6DD6">
        <w:tab/>
        <w:t>UL reference measurement channels for E-UTRA TDD Config 2</w:t>
      </w:r>
      <w:bookmarkEnd w:id="4950"/>
      <w:bookmarkEnd w:id="4951"/>
      <w:bookmarkEnd w:id="4952"/>
      <w:bookmarkEnd w:id="4953"/>
      <w:bookmarkEnd w:id="4954"/>
      <w:bookmarkEnd w:id="4955"/>
      <w:bookmarkEnd w:id="4956"/>
    </w:p>
    <w:p w14:paraId="32CD1650" w14:textId="553F6F40" w:rsidR="005972C6" w:rsidRPr="00DF6DD6" w:rsidRDefault="005972C6" w:rsidP="000623E6">
      <w:pPr>
        <w:pStyle w:val="Heading2"/>
      </w:pPr>
      <w:bookmarkStart w:id="4957" w:name="_Toc67937406"/>
      <w:bookmarkStart w:id="4958" w:name="_Toc76452642"/>
      <w:bookmarkStart w:id="4959" w:name="_Toc76630485"/>
      <w:bookmarkStart w:id="4960" w:name="_Toc83743045"/>
      <w:bookmarkStart w:id="4961" w:name="_Toc83887159"/>
      <w:bookmarkStart w:id="4962" w:name="_Toc83887960"/>
      <w:bookmarkStart w:id="4963" w:name="_Toc90588801"/>
      <w:r w:rsidRPr="00DF6DD6">
        <w:t>A.2.1</w:t>
      </w:r>
      <w:r w:rsidRPr="00DF6DD6">
        <w:tab/>
        <w:t>General</w:t>
      </w:r>
      <w:bookmarkEnd w:id="4957"/>
      <w:bookmarkEnd w:id="4958"/>
      <w:bookmarkEnd w:id="4959"/>
      <w:bookmarkEnd w:id="4960"/>
      <w:bookmarkEnd w:id="4961"/>
      <w:bookmarkEnd w:id="4962"/>
      <w:bookmarkEnd w:id="4963"/>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4964" w:name="_Toc67937407"/>
      <w:bookmarkStart w:id="4965" w:name="_Toc76452643"/>
      <w:bookmarkStart w:id="4966" w:name="_Toc76630486"/>
      <w:bookmarkStart w:id="4967" w:name="_Toc83743046"/>
      <w:bookmarkStart w:id="4968" w:name="_Toc83887160"/>
      <w:bookmarkStart w:id="4969" w:name="_Toc83887961"/>
      <w:bookmarkStart w:id="4970" w:name="_Toc90588802"/>
      <w:r w:rsidRPr="00DF6DD6">
        <w:t>A.2.2</w:t>
      </w:r>
      <w:r w:rsidRPr="00DF6DD6">
        <w:tab/>
        <w:t>Reference measurement channels for E-UTRA</w:t>
      </w:r>
      <w:bookmarkEnd w:id="4964"/>
      <w:bookmarkEnd w:id="4965"/>
      <w:bookmarkEnd w:id="4966"/>
      <w:bookmarkEnd w:id="4967"/>
      <w:bookmarkEnd w:id="4968"/>
      <w:bookmarkEnd w:id="4969"/>
      <w:bookmarkEnd w:id="4970"/>
    </w:p>
    <w:p w14:paraId="002E30F8" w14:textId="77777777" w:rsidR="005972C6" w:rsidRPr="00DF6DD6" w:rsidRDefault="005972C6" w:rsidP="000623E6">
      <w:pPr>
        <w:pStyle w:val="Heading3"/>
        <w:rPr>
          <w:snapToGrid w:val="0"/>
        </w:rPr>
      </w:pPr>
      <w:bookmarkStart w:id="4971" w:name="_Toc67937408"/>
      <w:bookmarkStart w:id="4972" w:name="_Toc76452644"/>
      <w:bookmarkStart w:id="4973" w:name="_Toc76630487"/>
      <w:bookmarkStart w:id="4974" w:name="_Toc83743047"/>
      <w:bookmarkStart w:id="4975" w:name="_Toc83887161"/>
      <w:bookmarkStart w:id="4976" w:name="_Toc83887962"/>
      <w:bookmarkStart w:id="4977" w:name="_Toc90588803"/>
      <w:r w:rsidRPr="00DF6DD6">
        <w:rPr>
          <w:snapToGrid w:val="0"/>
        </w:rPr>
        <w:t>A.2.2.1</w:t>
      </w:r>
      <w:r w:rsidRPr="00DF6DD6">
        <w:rPr>
          <w:snapToGrid w:val="0"/>
        </w:rPr>
        <w:tab/>
        <w:t>Full RB allocation</w:t>
      </w:r>
      <w:bookmarkEnd w:id="4971"/>
      <w:bookmarkEnd w:id="4972"/>
      <w:bookmarkEnd w:id="4973"/>
      <w:bookmarkEnd w:id="4974"/>
      <w:bookmarkEnd w:id="4975"/>
      <w:bookmarkEnd w:id="4976"/>
      <w:bookmarkEnd w:id="4977"/>
    </w:p>
    <w:p w14:paraId="071940B0" w14:textId="77777777" w:rsidR="005972C6" w:rsidRPr="00DF6DD6" w:rsidRDefault="005972C6" w:rsidP="000623E6">
      <w:pPr>
        <w:pStyle w:val="Heading4"/>
      </w:pPr>
      <w:bookmarkStart w:id="4978" w:name="_Toc67937409"/>
      <w:bookmarkStart w:id="4979" w:name="_Toc76452645"/>
      <w:bookmarkStart w:id="4980" w:name="_Toc76630488"/>
      <w:bookmarkStart w:id="4981" w:name="_Toc83743048"/>
      <w:bookmarkStart w:id="4982" w:name="_Toc83887162"/>
      <w:bookmarkStart w:id="4983" w:name="_Toc83887963"/>
      <w:bookmarkStart w:id="4984" w:name="_Toc90588804"/>
      <w:r w:rsidRPr="00DF6DD6">
        <w:t>A.2.2.1.1</w:t>
      </w:r>
      <w:r w:rsidRPr="00DF6DD6">
        <w:tab/>
        <w:t>QPSK</w:t>
      </w:r>
      <w:bookmarkEnd w:id="4978"/>
      <w:bookmarkEnd w:id="4979"/>
      <w:bookmarkEnd w:id="4980"/>
      <w:bookmarkEnd w:id="4981"/>
      <w:bookmarkEnd w:id="4982"/>
      <w:bookmarkEnd w:id="4983"/>
      <w:bookmarkEnd w:id="4984"/>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4985" w:name="_Toc67937410"/>
      <w:bookmarkStart w:id="4986" w:name="_Toc76452646"/>
      <w:bookmarkStart w:id="4987" w:name="_Toc76630489"/>
      <w:bookmarkStart w:id="4988" w:name="_Toc83743049"/>
      <w:bookmarkStart w:id="4989" w:name="_Toc83887163"/>
      <w:bookmarkStart w:id="4990" w:name="_Toc83887964"/>
      <w:bookmarkStart w:id="4991" w:name="_Toc90588805"/>
      <w:r w:rsidRPr="00DF6DD6">
        <w:t>A.2.2.1.2</w:t>
      </w:r>
      <w:r w:rsidRPr="00DF6DD6">
        <w:tab/>
        <w:t>16-QAM</w:t>
      </w:r>
      <w:bookmarkEnd w:id="4985"/>
      <w:bookmarkEnd w:id="4986"/>
      <w:bookmarkEnd w:id="4987"/>
      <w:bookmarkEnd w:id="4988"/>
      <w:bookmarkEnd w:id="4989"/>
      <w:bookmarkEnd w:id="4990"/>
      <w:bookmarkEnd w:id="4991"/>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4992" w:name="_Toc67937411"/>
      <w:bookmarkStart w:id="4993" w:name="_Toc76452647"/>
      <w:bookmarkStart w:id="4994" w:name="_Toc76630490"/>
      <w:bookmarkStart w:id="4995" w:name="_Toc83743050"/>
      <w:bookmarkStart w:id="4996" w:name="_Toc83887164"/>
      <w:bookmarkStart w:id="4997" w:name="_Toc83887965"/>
      <w:bookmarkStart w:id="4998" w:name="_Toc90588806"/>
      <w:r w:rsidRPr="00DF6DD6">
        <w:t>A.2.2.1.3</w:t>
      </w:r>
      <w:r w:rsidRPr="00DF6DD6">
        <w:tab/>
        <w:t>64-QAM</w:t>
      </w:r>
      <w:bookmarkEnd w:id="4992"/>
      <w:bookmarkEnd w:id="4993"/>
      <w:bookmarkEnd w:id="4994"/>
      <w:bookmarkEnd w:id="4995"/>
      <w:bookmarkEnd w:id="4996"/>
      <w:bookmarkEnd w:id="4997"/>
      <w:bookmarkEnd w:id="4998"/>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4999" w:name="_Toc67937412"/>
      <w:bookmarkStart w:id="5000" w:name="_Toc76452648"/>
      <w:bookmarkStart w:id="5001" w:name="_Toc76630491"/>
      <w:bookmarkStart w:id="5002" w:name="_Toc83743051"/>
      <w:bookmarkStart w:id="5003" w:name="_Toc83887165"/>
      <w:bookmarkStart w:id="5004" w:name="_Toc83887966"/>
      <w:bookmarkStart w:id="5005" w:name="_Toc90588807"/>
      <w:r w:rsidRPr="00DF6DD6">
        <w:t>A.2.2.1.4</w:t>
      </w:r>
      <w:r w:rsidRPr="00DF6DD6">
        <w:tab/>
        <w:t>256 QAM</w:t>
      </w:r>
      <w:bookmarkEnd w:id="4999"/>
      <w:bookmarkEnd w:id="5000"/>
      <w:bookmarkEnd w:id="5001"/>
      <w:bookmarkEnd w:id="5002"/>
      <w:bookmarkEnd w:id="5003"/>
      <w:bookmarkEnd w:id="5004"/>
      <w:bookmarkEnd w:id="5005"/>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5006" w:name="_Toc67937413"/>
      <w:bookmarkStart w:id="5007" w:name="_Toc76452649"/>
      <w:bookmarkStart w:id="5008" w:name="_Toc76630492"/>
      <w:bookmarkStart w:id="5009" w:name="_Toc83743052"/>
      <w:bookmarkStart w:id="5010" w:name="_Toc83887166"/>
      <w:bookmarkStart w:id="5011" w:name="_Toc83887967"/>
      <w:bookmarkStart w:id="5012" w:name="_Toc90588808"/>
      <w:r w:rsidRPr="00DF6DD6">
        <w:rPr>
          <w:snapToGrid w:val="0"/>
        </w:rPr>
        <w:t>A.2.2.2</w:t>
      </w:r>
      <w:r w:rsidRPr="00DF6DD6">
        <w:rPr>
          <w:snapToGrid w:val="0"/>
        </w:rPr>
        <w:tab/>
        <w:t>Partial RB allocation</w:t>
      </w:r>
      <w:bookmarkEnd w:id="5006"/>
      <w:bookmarkEnd w:id="5007"/>
      <w:bookmarkEnd w:id="5008"/>
      <w:bookmarkEnd w:id="5009"/>
      <w:bookmarkEnd w:id="5010"/>
      <w:bookmarkEnd w:id="5011"/>
      <w:bookmarkEnd w:id="5012"/>
    </w:p>
    <w:p w14:paraId="7E32598B" w14:textId="77777777" w:rsidR="005972C6" w:rsidRPr="00DF6DD6" w:rsidRDefault="005972C6" w:rsidP="000623E6">
      <w:pPr>
        <w:pStyle w:val="Heading4"/>
        <w:rPr>
          <w:rFonts w:ascii="Calibri Light" w:hAnsi="Calibri Light"/>
          <w:i/>
          <w:iCs/>
          <w:lang w:eastAsia="de-DE"/>
        </w:rPr>
      </w:pPr>
      <w:bookmarkStart w:id="5013" w:name="_Toc67937414"/>
      <w:bookmarkStart w:id="5014" w:name="_Toc76452650"/>
      <w:bookmarkStart w:id="5015" w:name="_Toc76630493"/>
      <w:bookmarkStart w:id="5016" w:name="_Toc83743053"/>
      <w:bookmarkStart w:id="5017" w:name="_Toc83887167"/>
      <w:bookmarkStart w:id="5018" w:name="_Toc83887968"/>
      <w:bookmarkStart w:id="5019" w:name="_Toc90588809"/>
      <w:r w:rsidRPr="00DF6DD6">
        <w:t>A.2.2.2.1</w:t>
      </w:r>
      <w:r w:rsidRPr="00DF6DD6">
        <w:tab/>
        <w:t>QPSK</w:t>
      </w:r>
      <w:bookmarkEnd w:id="5013"/>
      <w:bookmarkEnd w:id="5014"/>
      <w:bookmarkEnd w:id="5015"/>
      <w:bookmarkEnd w:id="5016"/>
      <w:bookmarkEnd w:id="5017"/>
      <w:bookmarkEnd w:id="5018"/>
      <w:bookmarkEnd w:id="5019"/>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5020" w:name="_Toc67937415"/>
      <w:bookmarkStart w:id="5021" w:name="_Toc76452651"/>
      <w:bookmarkStart w:id="5022" w:name="_Toc76630494"/>
      <w:bookmarkStart w:id="5023" w:name="_Toc83743054"/>
      <w:bookmarkStart w:id="5024" w:name="_Toc83887168"/>
      <w:bookmarkStart w:id="5025" w:name="_Toc83887969"/>
      <w:bookmarkStart w:id="5026" w:name="_Toc90588810"/>
      <w:r w:rsidRPr="00DF6DD6">
        <w:t>A.2.2.2.2</w:t>
      </w:r>
      <w:r w:rsidRPr="00DF6DD6">
        <w:tab/>
        <w:t>16-QAM</w:t>
      </w:r>
      <w:bookmarkEnd w:id="5020"/>
      <w:bookmarkEnd w:id="5021"/>
      <w:bookmarkEnd w:id="5022"/>
      <w:bookmarkEnd w:id="5023"/>
      <w:bookmarkEnd w:id="5024"/>
      <w:bookmarkEnd w:id="5025"/>
      <w:bookmarkEnd w:id="5026"/>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5027" w:name="_Toc67937416"/>
      <w:bookmarkStart w:id="5028" w:name="_Toc76452652"/>
      <w:bookmarkStart w:id="5029" w:name="_Toc76630495"/>
      <w:bookmarkStart w:id="5030" w:name="_Toc83743055"/>
      <w:bookmarkStart w:id="5031" w:name="_Toc83887169"/>
      <w:bookmarkStart w:id="5032" w:name="_Toc83887970"/>
      <w:bookmarkStart w:id="5033" w:name="_Toc90588811"/>
      <w:r w:rsidRPr="00DF6DD6">
        <w:t>A.2.2.2.3</w:t>
      </w:r>
      <w:r w:rsidRPr="00DF6DD6">
        <w:tab/>
        <w:t>64-QAM</w:t>
      </w:r>
      <w:bookmarkEnd w:id="5027"/>
      <w:bookmarkEnd w:id="5028"/>
      <w:bookmarkEnd w:id="5029"/>
      <w:bookmarkEnd w:id="5030"/>
      <w:bookmarkEnd w:id="5031"/>
      <w:bookmarkEnd w:id="5032"/>
      <w:bookmarkEnd w:id="5033"/>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5034" w:name="_Toc67937417"/>
      <w:bookmarkStart w:id="5035" w:name="_Toc76452653"/>
      <w:bookmarkStart w:id="5036" w:name="_Toc76630496"/>
      <w:bookmarkStart w:id="5037" w:name="_Toc83743056"/>
      <w:bookmarkStart w:id="5038" w:name="_Toc83887170"/>
      <w:bookmarkStart w:id="5039" w:name="_Toc83887971"/>
      <w:bookmarkStart w:id="5040" w:name="_Toc90588812"/>
      <w:r w:rsidRPr="00DF6DD6">
        <w:t>A.2.2.2.4</w:t>
      </w:r>
      <w:r w:rsidRPr="00DF6DD6">
        <w:tab/>
        <w:t>256 QAM</w:t>
      </w:r>
      <w:bookmarkEnd w:id="5034"/>
      <w:bookmarkEnd w:id="5035"/>
      <w:bookmarkEnd w:id="5036"/>
      <w:bookmarkEnd w:id="5037"/>
      <w:bookmarkEnd w:id="5038"/>
      <w:bookmarkEnd w:id="5039"/>
      <w:bookmarkEnd w:id="5040"/>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5041" w:name="_Toc67937418"/>
      <w:bookmarkStart w:id="5042" w:name="_Toc76452654"/>
      <w:bookmarkStart w:id="5043" w:name="_Toc76630497"/>
      <w:bookmarkStart w:id="5044" w:name="_Toc83743057"/>
      <w:bookmarkStart w:id="5045" w:name="_Toc83887171"/>
      <w:bookmarkStart w:id="5046" w:name="_Toc83887972"/>
      <w:bookmarkStart w:id="5047" w:name="_Toc90588813"/>
      <w:r w:rsidRPr="00DF6DD6">
        <w:t>A.3</w:t>
      </w:r>
      <w:r w:rsidRPr="00DF6DD6">
        <w:tab/>
      </w:r>
      <w:r w:rsidR="000623E6">
        <w:tab/>
      </w:r>
      <w:r w:rsidRPr="00DF6DD6">
        <w:t>DL reference measurement channels for E-UTRA</w:t>
      </w:r>
      <w:bookmarkEnd w:id="5041"/>
      <w:bookmarkEnd w:id="5042"/>
      <w:bookmarkEnd w:id="5043"/>
      <w:bookmarkEnd w:id="5044"/>
      <w:bookmarkEnd w:id="5045"/>
      <w:bookmarkEnd w:id="5046"/>
      <w:bookmarkEnd w:id="5047"/>
    </w:p>
    <w:p w14:paraId="776C762A" w14:textId="77777777" w:rsidR="005972C6" w:rsidRPr="00DF6DD6" w:rsidRDefault="005972C6" w:rsidP="000623E6">
      <w:pPr>
        <w:pStyle w:val="Heading2"/>
      </w:pPr>
      <w:bookmarkStart w:id="5048" w:name="_Toc67937419"/>
      <w:bookmarkStart w:id="5049" w:name="_Toc76452655"/>
      <w:bookmarkStart w:id="5050" w:name="_Toc76630498"/>
      <w:bookmarkStart w:id="5051" w:name="_Toc83743058"/>
      <w:bookmarkStart w:id="5052" w:name="_Toc83887172"/>
      <w:bookmarkStart w:id="5053" w:name="_Toc83887973"/>
      <w:bookmarkStart w:id="5054" w:name="_Toc90588814"/>
      <w:r w:rsidRPr="00DF6DD6">
        <w:t>A.3.1</w:t>
      </w:r>
      <w:r w:rsidRPr="00DF6DD6">
        <w:tab/>
        <w:t>General</w:t>
      </w:r>
      <w:bookmarkEnd w:id="5048"/>
      <w:bookmarkEnd w:id="5049"/>
      <w:bookmarkEnd w:id="5050"/>
      <w:bookmarkEnd w:id="5051"/>
      <w:bookmarkEnd w:id="5052"/>
      <w:bookmarkEnd w:id="5053"/>
      <w:bookmarkEnd w:id="5054"/>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tab/>
      </w:r>
      <w:r w:rsidR="005972C6" w:rsidRPr="00DF6DD6">
        <w:object w:dxaOrig="5760" w:dyaOrig="720" w14:anchorId="70D8AA33">
          <v:shape id="_x0000_i1047" type="#_x0000_t75" style="width:257pt;height:37pt" o:ole="">
            <v:imagedata r:id="rId55" o:title=""/>
          </v:shape>
          <o:OLEObject Type="Embed" ProgID="Equation.3" ShapeID="_x0000_i1047" DrawAspect="Content" ObjectID="_1703169272"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5055" w:name="_Toc67937420"/>
      <w:bookmarkStart w:id="5056" w:name="_Toc76452656"/>
      <w:bookmarkStart w:id="5057" w:name="_Toc76630499"/>
      <w:bookmarkStart w:id="5058" w:name="_Toc83743059"/>
      <w:bookmarkStart w:id="5059" w:name="_Toc83887173"/>
      <w:bookmarkStart w:id="5060" w:name="_Toc83887974"/>
      <w:bookmarkStart w:id="5061" w:name="_Toc90588815"/>
      <w:r w:rsidRPr="00DF6DD6">
        <w:rPr>
          <w:snapToGrid w:val="0"/>
        </w:rPr>
        <w:t>A.3.1.1</w:t>
      </w:r>
      <w:r w:rsidRPr="00DF6DD6">
        <w:rPr>
          <w:snapToGrid w:val="0"/>
        </w:rPr>
        <w:tab/>
        <w:t>QPSK</w:t>
      </w:r>
      <w:bookmarkEnd w:id="5055"/>
      <w:bookmarkEnd w:id="5056"/>
      <w:bookmarkEnd w:id="5057"/>
      <w:bookmarkEnd w:id="5058"/>
      <w:bookmarkEnd w:id="5059"/>
      <w:bookmarkEnd w:id="5060"/>
      <w:bookmarkEnd w:id="5061"/>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5062" w:name="_Toc67937421"/>
      <w:bookmarkStart w:id="5063" w:name="_Toc76452657"/>
      <w:bookmarkStart w:id="5064" w:name="_Toc76630500"/>
      <w:bookmarkStart w:id="5065" w:name="_Toc83743060"/>
      <w:bookmarkStart w:id="5066" w:name="_Toc83887174"/>
      <w:bookmarkStart w:id="5067" w:name="_Toc83887975"/>
      <w:bookmarkStart w:id="5068" w:name="_Toc90588816"/>
      <w:r w:rsidRPr="00DF6DD6">
        <w:rPr>
          <w:snapToGrid w:val="0"/>
        </w:rPr>
        <w:t>A.3.1.2</w:t>
      </w:r>
      <w:r w:rsidRPr="00DF6DD6">
        <w:rPr>
          <w:snapToGrid w:val="0"/>
        </w:rPr>
        <w:tab/>
        <w:t>64-QAM</w:t>
      </w:r>
      <w:bookmarkEnd w:id="5062"/>
      <w:bookmarkEnd w:id="5063"/>
      <w:bookmarkEnd w:id="5064"/>
      <w:bookmarkEnd w:id="5065"/>
      <w:bookmarkEnd w:id="5066"/>
      <w:bookmarkEnd w:id="5067"/>
      <w:bookmarkEnd w:id="5068"/>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5069" w:name="_Toc67937422"/>
      <w:bookmarkStart w:id="5070" w:name="_Toc76452658"/>
      <w:bookmarkStart w:id="5071" w:name="_Toc76630501"/>
      <w:bookmarkStart w:id="5072" w:name="_Toc83743061"/>
      <w:bookmarkStart w:id="5073" w:name="_Toc83887175"/>
      <w:bookmarkStart w:id="5074" w:name="_Toc83887976"/>
      <w:bookmarkStart w:id="5075" w:name="_Toc90588817"/>
      <w:r w:rsidRPr="00DF6DD6">
        <w:rPr>
          <w:snapToGrid w:val="0"/>
        </w:rPr>
        <w:t>A.3.1.3</w:t>
      </w:r>
      <w:r w:rsidRPr="00DF6DD6">
        <w:rPr>
          <w:snapToGrid w:val="0"/>
        </w:rPr>
        <w:tab/>
        <w:t>256-QAM</w:t>
      </w:r>
      <w:bookmarkEnd w:id="5069"/>
      <w:bookmarkEnd w:id="5070"/>
      <w:bookmarkEnd w:id="5071"/>
      <w:bookmarkEnd w:id="5072"/>
      <w:bookmarkEnd w:id="5073"/>
      <w:bookmarkEnd w:id="5074"/>
      <w:bookmarkEnd w:id="5075"/>
    </w:p>
    <w:p w14:paraId="334FC60C" w14:textId="43318037" w:rsidR="005972C6" w:rsidRPr="00DF6DD6" w:rsidRDefault="005972C6" w:rsidP="00471067">
      <w:pPr>
        <w:pStyle w:val="TH"/>
        <w:rPr>
          <w:lang w:eastAsia="zh-CN"/>
        </w:rPr>
      </w:pPr>
      <w:bookmarkStart w:id="5076"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5076"/>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5077" w:name="_Toc21345698"/>
      <w:bookmarkStart w:id="5078" w:name="_Toc29806547"/>
      <w:bookmarkStart w:id="5079" w:name="_Toc37256080"/>
      <w:bookmarkStart w:id="5080" w:name="_Toc37256421"/>
      <w:bookmarkStart w:id="5081" w:name="_Toc45890254"/>
      <w:bookmarkStart w:id="5082" w:name="_Toc52382079"/>
      <w:bookmarkStart w:id="5083" w:name="_Toc61375178"/>
      <w:bookmarkStart w:id="5084" w:name="_Toc67936531"/>
      <w:bookmarkStart w:id="5085" w:name="_Toc67937423"/>
      <w:bookmarkStart w:id="5086" w:name="_Toc76452659"/>
      <w:bookmarkStart w:id="5087" w:name="_Toc76630502"/>
      <w:bookmarkStart w:id="5088" w:name="_Toc83743062"/>
      <w:bookmarkStart w:id="5089" w:name="_Toc83887176"/>
      <w:bookmarkStart w:id="5090" w:name="_Toc83887977"/>
      <w:bookmarkStart w:id="5091"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5092" w:name="_Toc21345699"/>
      <w:bookmarkStart w:id="5093" w:name="_Toc29806548"/>
      <w:bookmarkStart w:id="5094" w:name="_Toc37256081"/>
      <w:bookmarkStart w:id="5095" w:name="_Toc37256422"/>
      <w:bookmarkStart w:id="5096" w:name="_Toc45890255"/>
      <w:bookmarkStart w:id="5097" w:name="_Toc52382080"/>
      <w:bookmarkStart w:id="5098" w:name="_Toc61375179"/>
      <w:bookmarkStart w:id="5099" w:name="_Toc67936532"/>
      <w:bookmarkStart w:id="5100" w:name="_Toc67937424"/>
      <w:bookmarkStart w:id="5101" w:name="_Toc76452660"/>
      <w:bookmarkStart w:id="5102" w:name="_Toc76630503"/>
      <w:bookmarkStart w:id="5103" w:name="_Toc83743063"/>
      <w:bookmarkStart w:id="5104" w:name="_Toc83887177"/>
      <w:bookmarkStart w:id="5105" w:name="_Toc83887978"/>
      <w:bookmarkStart w:id="5106" w:name="_Toc90588819"/>
      <w:r w:rsidRPr="00DF6DD6">
        <w:rPr>
          <w:rStyle w:val="Heading1Char"/>
        </w:rPr>
        <w:t>Annex C:</w:t>
      </w:r>
      <w:r w:rsidR="000623E6">
        <w:rPr>
          <w:rStyle w:val="Heading1Char"/>
        </w:rPr>
        <w:tab/>
      </w:r>
      <w:r w:rsidRPr="00DF6DD6">
        <w:rPr>
          <w:rStyle w:val="Heading1Char"/>
        </w:rPr>
        <w:t>Void</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5107" w:name="_Toc21345700"/>
      <w:bookmarkStart w:id="5108" w:name="_Toc29806549"/>
      <w:bookmarkStart w:id="5109" w:name="_Toc37256082"/>
      <w:bookmarkStart w:id="5110" w:name="_Toc37256423"/>
      <w:bookmarkStart w:id="5111" w:name="_Toc45890256"/>
      <w:bookmarkStart w:id="5112" w:name="_Toc52382081"/>
      <w:bookmarkStart w:id="5113" w:name="_Toc61375180"/>
      <w:bookmarkStart w:id="5114" w:name="_Toc67936533"/>
      <w:bookmarkStart w:id="5115" w:name="_Toc67937425"/>
      <w:bookmarkStart w:id="5116" w:name="_Toc76452661"/>
      <w:bookmarkStart w:id="5117" w:name="_Toc76630504"/>
      <w:bookmarkStart w:id="5118" w:name="_Toc83743064"/>
      <w:bookmarkStart w:id="5119" w:name="_Toc83887178"/>
      <w:bookmarkStart w:id="5120" w:name="_Toc83887979"/>
      <w:bookmarkStart w:id="5121" w:name="_Toc90588820"/>
      <w:r w:rsidRPr="00DF6DD6">
        <w:rPr>
          <w:rStyle w:val="Heading1Char"/>
        </w:rPr>
        <w:t>Annex D:</w:t>
      </w:r>
      <w:r w:rsidR="000623E6">
        <w:rPr>
          <w:rStyle w:val="Heading1Char"/>
        </w:rPr>
        <w:tab/>
      </w:r>
      <w:r w:rsidRPr="00DF6DD6">
        <w:rPr>
          <w:rStyle w:val="Heading1Char"/>
        </w:rPr>
        <w:t>Void</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5122" w:name="_Toc21345701"/>
      <w:bookmarkStart w:id="5123" w:name="_Toc29806550"/>
      <w:bookmarkStart w:id="5124" w:name="_Toc37256083"/>
      <w:bookmarkStart w:id="5125" w:name="_Toc37256424"/>
      <w:bookmarkStart w:id="5126" w:name="_Toc45890257"/>
      <w:bookmarkStart w:id="5127" w:name="_Toc52382082"/>
      <w:bookmarkStart w:id="5128" w:name="_Toc61375181"/>
      <w:bookmarkStart w:id="5129" w:name="_Toc67936534"/>
      <w:bookmarkStart w:id="5130" w:name="_Toc67937426"/>
      <w:bookmarkStart w:id="5131" w:name="_Toc76452662"/>
      <w:bookmarkStart w:id="5132" w:name="_Toc76630505"/>
      <w:bookmarkStart w:id="5133" w:name="_Toc83743065"/>
      <w:bookmarkStart w:id="5134" w:name="_Toc83887179"/>
      <w:bookmarkStart w:id="5135" w:name="_Toc83887980"/>
      <w:bookmarkStart w:id="5136" w:name="_Toc90588821"/>
      <w:r w:rsidRPr="00DF6DD6">
        <w:rPr>
          <w:rStyle w:val="Heading1Char"/>
        </w:rPr>
        <w:t>Annex E:</w:t>
      </w:r>
      <w:r w:rsidR="000623E6">
        <w:rPr>
          <w:rStyle w:val="Heading1Char"/>
        </w:rPr>
        <w:tab/>
      </w:r>
      <w:r w:rsidRPr="00DF6DD6">
        <w:rPr>
          <w:rStyle w:val="Heading1Char"/>
        </w:rPr>
        <w:t>Void</w:t>
      </w:r>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5137" w:name="_Toc21345702"/>
      <w:bookmarkStart w:id="5138" w:name="_Toc29806551"/>
      <w:bookmarkStart w:id="5139" w:name="_Toc37256084"/>
      <w:bookmarkStart w:id="5140" w:name="_Toc37256425"/>
      <w:bookmarkStart w:id="5141" w:name="_Toc45890258"/>
      <w:bookmarkStart w:id="5142" w:name="_Toc52382083"/>
      <w:bookmarkStart w:id="5143" w:name="_Toc61375182"/>
      <w:bookmarkStart w:id="5144" w:name="_Toc67936535"/>
      <w:bookmarkStart w:id="5145" w:name="_Toc67937427"/>
      <w:bookmarkStart w:id="5146" w:name="_Toc76452663"/>
      <w:bookmarkStart w:id="5147" w:name="_Toc76630506"/>
      <w:bookmarkStart w:id="5148" w:name="_Toc83743066"/>
      <w:bookmarkStart w:id="5149" w:name="_Toc83887180"/>
      <w:bookmarkStart w:id="5150" w:name="_Toc83887981"/>
      <w:bookmarkStart w:id="5151" w:name="_Toc90588822"/>
      <w:r w:rsidRPr="00DF6DD6">
        <w:rPr>
          <w:rStyle w:val="Heading1Char"/>
        </w:rPr>
        <w:t>Annex F:</w:t>
      </w:r>
      <w:r w:rsidR="000623E6">
        <w:rPr>
          <w:rStyle w:val="Heading1Char"/>
        </w:rPr>
        <w:tab/>
      </w:r>
      <w:r w:rsidRPr="00DF6DD6">
        <w:rPr>
          <w:rStyle w:val="Heading1Char"/>
        </w:rPr>
        <w:t>Void</w:t>
      </w:r>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5152" w:name="_Toc21345703"/>
      <w:bookmarkStart w:id="5153" w:name="_Toc29806552"/>
      <w:bookmarkStart w:id="5154" w:name="_Toc37256085"/>
      <w:bookmarkStart w:id="5155" w:name="_Toc37256426"/>
      <w:bookmarkStart w:id="5156" w:name="_Toc45890259"/>
      <w:bookmarkStart w:id="5157" w:name="_Toc52382084"/>
      <w:bookmarkStart w:id="5158" w:name="_Toc61375183"/>
      <w:bookmarkStart w:id="5159" w:name="_Toc67936536"/>
      <w:bookmarkStart w:id="5160" w:name="_Toc67937428"/>
      <w:bookmarkStart w:id="5161" w:name="_Toc76452664"/>
      <w:bookmarkStart w:id="5162" w:name="_Toc76630507"/>
      <w:bookmarkStart w:id="5163" w:name="_Toc83743067"/>
      <w:bookmarkStart w:id="5164" w:name="_Toc83887181"/>
      <w:bookmarkStart w:id="5165" w:name="_Toc83887982"/>
      <w:bookmarkStart w:id="5166" w:name="_Toc90588823"/>
      <w:r w:rsidRPr="00DF6DD6">
        <w:rPr>
          <w:rStyle w:val="Heading1Char"/>
        </w:rPr>
        <w:t>Annex G:</w:t>
      </w:r>
      <w:r w:rsidR="000623E6">
        <w:rPr>
          <w:rStyle w:val="Heading1Char"/>
        </w:rPr>
        <w:tab/>
      </w:r>
      <w:r w:rsidRPr="00DF6DD6">
        <w:rPr>
          <w:rStyle w:val="Heading1Char"/>
        </w:rPr>
        <w:t>Void</w:t>
      </w:r>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7DDACEA4" w14:textId="77777777" w:rsidR="00D779DF" w:rsidRPr="00DF6DD6" w:rsidRDefault="00D779DF" w:rsidP="00D779DF"/>
    <w:p w14:paraId="1A08FE06" w14:textId="726A2104" w:rsidR="00D779DF" w:rsidRDefault="00D779DF" w:rsidP="000623E6">
      <w:pPr>
        <w:pStyle w:val="Heading8"/>
      </w:pPr>
      <w:bookmarkStart w:id="5167" w:name="_Toc21345704"/>
      <w:bookmarkStart w:id="5168" w:name="_Toc29806553"/>
      <w:bookmarkStart w:id="5169" w:name="_Toc37256086"/>
      <w:bookmarkStart w:id="5170" w:name="_Toc37256427"/>
      <w:bookmarkStart w:id="5171" w:name="_Toc45890260"/>
      <w:bookmarkStart w:id="5172" w:name="_Toc52382085"/>
      <w:bookmarkStart w:id="5173" w:name="_Toc61375184"/>
      <w:bookmarkStart w:id="5174" w:name="_Toc67936537"/>
      <w:bookmarkStart w:id="5175" w:name="_Toc67937429"/>
      <w:bookmarkStart w:id="5176" w:name="_Toc76452665"/>
      <w:bookmarkStart w:id="5177" w:name="_Toc76630508"/>
      <w:bookmarkStart w:id="5178" w:name="_Toc83743068"/>
      <w:bookmarkStart w:id="5179" w:name="_Toc83887182"/>
      <w:bookmarkStart w:id="5180" w:name="_Toc83887983"/>
      <w:bookmarkStart w:id="5181"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5182" w:name="_Toc21345706"/>
      <w:bookmarkStart w:id="5183" w:name="_Toc29806555"/>
      <w:bookmarkStart w:id="5184" w:name="_Toc37256088"/>
      <w:bookmarkStart w:id="5185" w:name="_Toc37256429"/>
      <w:bookmarkStart w:id="5186" w:name="_Toc45890261"/>
      <w:bookmarkStart w:id="5187" w:name="_Toc52382086"/>
      <w:bookmarkStart w:id="5188" w:name="_Toc61375185"/>
      <w:bookmarkStart w:id="5189" w:name="_Toc67936538"/>
      <w:bookmarkStart w:id="5190" w:name="_Toc67937430"/>
      <w:bookmarkStart w:id="5191" w:name="_Toc76452666"/>
      <w:bookmarkStart w:id="5192" w:name="_Toc76630509"/>
      <w:bookmarkStart w:id="5193" w:name="_Toc83743069"/>
      <w:bookmarkStart w:id="5194" w:name="_Toc83887183"/>
      <w:bookmarkStart w:id="5195" w:name="_Toc83887984"/>
      <w:bookmarkStart w:id="5196"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37FB5576" w:rsidR="0036005C" w:rsidRPr="00DF6DD6" w:rsidRDefault="0036005C" w:rsidP="000623E6">
      <w:pPr>
        <w:pStyle w:val="Heading8"/>
      </w:pPr>
      <w:bookmarkStart w:id="5197" w:name="_Toc21345707"/>
      <w:bookmarkStart w:id="5198" w:name="_Toc29806556"/>
      <w:bookmarkStart w:id="5199" w:name="_Toc37256089"/>
      <w:bookmarkStart w:id="5200" w:name="_Toc37256430"/>
      <w:bookmarkStart w:id="5201" w:name="_Toc45890262"/>
      <w:bookmarkStart w:id="5202" w:name="_Toc52382087"/>
      <w:bookmarkStart w:id="5203" w:name="_Toc61375186"/>
      <w:bookmarkStart w:id="5204" w:name="_Toc67936539"/>
      <w:bookmarkStart w:id="5205" w:name="_Toc67937431"/>
      <w:bookmarkStart w:id="5206" w:name="_Toc76452667"/>
      <w:bookmarkStart w:id="5207" w:name="_Toc76630510"/>
      <w:bookmarkStart w:id="5208" w:name="_Toc83743070"/>
      <w:bookmarkStart w:id="5209" w:name="_Toc83887184"/>
      <w:bookmarkStart w:id="5210" w:name="_Toc83887985"/>
      <w:bookmarkStart w:id="5211" w:name="_Toc90588826"/>
      <w:r w:rsidRPr="00DF6DD6">
        <w:t>Annex J:</w:t>
      </w:r>
      <w:r w:rsidR="000623E6">
        <w:tab/>
      </w:r>
      <w:r w:rsidR="000623E6">
        <w:tab/>
      </w:r>
      <w:r w:rsidRPr="00DF6DD6">
        <w:t>Void</w:t>
      </w:r>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1AF8392A" w14:textId="77777777" w:rsidR="0036005C" w:rsidRPr="00DF6DD6" w:rsidRDefault="0036005C" w:rsidP="00EA1C6C"/>
    <w:p w14:paraId="5FEB12C5" w14:textId="1606320E" w:rsidR="0036005C" w:rsidRPr="00DF6DD6" w:rsidRDefault="0036005C" w:rsidP="000623E6">
      <w:pPr>
        <w:pStyle w:val="Heading8"/>
      </w:pPr>
      <w:bookmarkStart w:id="5212" w:name="_Toc21345708"/>
      <w:bookmarkStart w:id="5213" w:name="_Toc29806557"/>
      <w:bookmarkStart w:id="5214" w:name="_Toc37256090"/>
      <w:bookmarkStart w:id="5215" w:name="_Toc37256431"/>
      <w:bookmarkStart w:id="5216" w:name="_Toc45890263"/>
      <w:bookmarkStart w:id="5217" w:name="_Toc52382088"/>
      <w:bookmarkStart w:id="5218" w:name="_Toc61375187"/>
      <w:bookmarkStart w:id="5219" w:name="_Toc67936540"/>
      <w:bookmarkStart w:id="5220" w:name="_Toc67937432"/>
      <w:bookmarkStart w:id="5221" w:name="_Toc76452668"/>
      <w:bookmarkStart w:id="5222" w:name="_Toc76630511"/>
      <w:bookmarkStart w:id="5223" w:name="_Toc83743071"/>
      <w:bookmarkStart w:id="5224" w:name="_Toc83887185"/>
      <w:bookmarkStart w:id="5225" w:name="_Toc83887986"/>
      <w:bookmarkStart w:id="5226" w:name="_Toc90588827"/>
      <w:bookmarkStart w:id="5227" w:name="historyclause"/>
      <w:r w:rsidRPr="00DF6DD6">
        <w:t>Annex K:</w:t>
      </w:r>
      <w:r w:rsidR="000623E6">
        <w:tab/>
      </w:r>
      <w:r w:rsidR="00FE55F8" w:rsidRPr="00DF6DD6">
        <w:t>Void</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5228" w:name="_Toc21345709"/>
      <w:bookmarkStart w:id="5229" w:name="_Toc29806558"/>
      <w:bookmarkStart w:id="5230" w:name="_Toc37256091"/>
      <w:bookmarkStart w:id="5231" w:name="_Toc37256432"/>
      <w:bookmarkStart w:id="5232" w:name="_Toc45890264"/>
      <w:bookmarkStart w:id="5233" w:name="_Toc52382089"/>
      <w:bookmarkStart w:id="5234" w:name="_Toc61375188"/>
      <w:bookmarkStart w:id="5235" w:name="_Toc67936541"/>
      <w:bookmarkStart w:id="5236" w:name="_Toc67937433"/>
      <w:bookmarkStart w:id="5237" w:name="_Toc76452669"/>
      <w:bookmarkStart w:id="5238" w:name="_Toc76630512"/>
      <w:bookmarkStart w:id="5239" w:name="_Toc83743072"/>
      <w:bookmarkStart w:id="5240" w:name="_Toc83887186"/>
      <w:bookmarkStart w:id="5241" w:name="_Toc83887987"/>
      <w:bookmarkStart w:id="5242" w:name="_Toc90588828"/>
      <w:r w:rsidRPr="00DF6DD6">
        <w:rPr>
          <w:rStyle w:val="Heading1Char"/>
        </w:rPr>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5243"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5243"/>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5227"/>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45F79" w14:textId="77777777" w:rsidR="006F5EF5" w:rsidRDefault="006F5EF5">
      <w:r>
        <w:separator/>
      </w:r>
    </w:p>
    <w:p w14:paraId="68CF86E3" w14:textId="77777777" w:rsidR="006F5EF5" w:rsidRDefault="006F5EF5"/>
  </w:endnote>
  <w:endnote w:type="continuationSeparator" w:id="0">
    <w:p w14:paraId="6D44633C" w14:textId="77777777" w:rsidR="006F5EF5" w:rsidRDefault="006F5EF5">
      <w:r>
        <w:continuationSeparator/>
      </w:r>
    </w:p>
    <w:p w14:paraId="739FEB8E" w14:textId="77777777" w:rsidR="006F5EF5" w:rsidRDefault="006F5E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C574B" w14:textId="77777777" w:rsidR="006F5EF5" w:rsidRDefault="006F5EF5">
      <w:r>
        <w:separator/>
      </w:r>
    </w:p>
    <w:p w14:paraId="280D905F" w14:textId="77777777" w:rsidR="006F5EF5" w:rsidRDefault="006F5EF5"/>
  </w:footnote>
  <w:footnote w:type="continuationSeparator" w:id="0">
    <w:p w14:paraId="59B37B59" w14:textId="77777777" w:rsidR="006F5EF5" w:rsidRDefault="006F5EF5">
      <w:r>
        <w:continuationSeparator/>
      </w:r>
    </w:p>
    <w:p w14:paraId="558FEAC9" w14:textId="77777777" w:rsidR="006F5EF5" w:rsidRDefault="006F5E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68B2F329"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48D8">
      <w:rPr>
        <w:rFonts w:ascii="Arial" w:hAnsi="Arial" w:cs="Arial"/>
        <w:b/>
        <w:noProof/>
        <w:sz w:val="18"/>
        <w:szCs w:val="18"/>
      </w:rPr>
      <w:t>Release 15</w:t>
    </w:r>
    <w:r>
      <w:rPr>
        <w:rFonts w:ascii="Arial" w:hAnsi="Arial" w:cs="Arial"/>
        <w:b/>
        <w:sz w:val="18"/>
        <w:szCs w:val="18"/>
      </w:rPr>
      <w:fldChar w:fldCharType="end"/>
    </w:r>
  </w:p>
  <w:p w14:paraId="403969E5" w14:textId="6651196D"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48D8">
      <w:rPr>
        <w:rFonts w:ascii="Arial" w:hAnsi="Arial" w:cs="Arial"/>
        <w:b/>
        <w:noProof/>
        <w:sz w:val="18"/>
        <w:szCs w:val="18"/>
      </w:rPr>
      <w:t>3GPP TS 38.101-3 V15.16.0 (2021-12)</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58241</Words>
  <Characters>331975</Characters>
  <Application>Microsoft Office Word</Application>
  <DocSecurity>0</DocSecurity>
  <Lines>2766</Lines>
  <Paragraphs>778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389438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3</cp:revision>
  <cp:lastPrinted>2019-01-18T19:05:00Z</cp:lastPrinted>
  <dcterms:created xsi:type="dcterms:W3CDTF">2022-01-08T16:47:00Z</dcterms:created>
  <dcterms:modified xsi:type="dcterms:W3CDTF">2022-01-08T16:47:00Z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