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6D67A4D7" w:rsidR="004F0988" w:rsidRPr="00C04A08" w:rsidRDefault="003A36CA" w:rsidP="008326EC">
            <w:pPr>
              <w:pStyle w:val="ZA"/>
              <w:framePr w:w="0" w:hRule="auto" w:wrap="auto" w:vAnchor="margin" w:hAnchor="text" w:yAlign="inline"/>
              <w:jc w:val="center"/>
            </w:pPr>
            <w:bookmarkStart w:id="0" w:name="page1"/>
            <w:r>
              <w:rPr>
                <w:sz w:val="64"/>
              </w:rPr>
              <w:t>3</w:t>
            </w:r>
            <w:r w:rsidR="004F0988" w:rsidRPr="00C04A08">
              <w:rPr>
                <w:sz w:val="64"/>
              </w:rPr>
              <w:t xml:space="preserve">GPP </w:t>
            </w:r>
            <w:bookmarkStart w:id="1" w:name="specType1"/>
            <w:r w:rsidR="004F0988" w:rsidRPr="00C04A08">
              <w:rPr>
                <w:sz w:val="64"/>
              </w:rPr>
              <w:t>TS</w:t>
            </w:r>
            <w:bookmarkEnd w:id="1"/>
            <w:r w:rsidR="004F0988" w:rsidRPr="00C04A08">
              <w:rPr>
                <w:sz w:val="64"/>
              </w:rPr>
              <w:t xml:space="preserve"> </w:t>
            </w:r>
            <w:bookmarkStart w:id="2" w:name="specNumber"/>
            <w:r w:rsidR="00842EF7" w:rsidRPr="00C04A08">
              <w:rPr>
                <w:sz w:val="64"/>
              </w:rPr>
              <w:t>38</w:t>
            </w:r>
            <w:r w:rsidR="004F0988" w:rsidRPr="00C04A08">
              <w:rPr>
                <w:sz w:val="64"/>
              </w:rPr>
              <w:t>.</w:t>
            </w:r>
            <w:bookmarkEnd w:id="2"/>
            <w:r w:rsidR="00842EF7" w:rsidRPr="00C04A08">
              <w:rPr>
                <w:sz w:val="64"/>
              </w:rPr>
              <w:t>101-2</w:t>
            </w:r>
            <w:r w:rsidR="004F0988" w:rsidRPr="00C04A08">
              <w:rPr>
                <w:sz w:val="64"/>
              </w:rPr>
              <w:t xml:space="preserve"> </w:t>
            </w:r>
            <w:bookmarkStart w:id="3" w:name="specVersion"/>
            <w:r w:rsidR="006E6878" w:rsidRPr="00C04A08">
              <w:t>V1</w:t>
            </w:r>
            <w:r w:rsidR="006E6878">
              <w:t>8</w:t>
            </w:r>
            <w:r w:rsidR="004F0988" w:rsidRPr="00C04A08">
              <w:t>.</w:t>
            </w:r>
            <w:r w:rsidR="00A052B8">
              <w:t>3</w:t>
            </w:r>
            <w:r w:rsidR="004F0988" w:rsidRPr="00C04A08">
              <w:t>.</w:t>
            </w:r>
            <w:bookmarkEnd w:id="3"/>
            <w:r w:rsidR="008C73A0" w:rsidRPr="00C04A08">
              <w:t>0</w:t>
            </w:r>
            <w:r w:rsidR="004F0988" w:rsidRPr="00C04A08">
              <w:t xml:space="preserve"> </w:t>
            </w:r>
            <w:r w:rsidR="004F0988" w:rsidRPr="00C04A08">
              <w:rPr>
                <w:sz w:val="32"/>
              </w:rPr>
              <w:t>(</w:t>
            </w:r>
            <w:bookmarkStart w:id="4" w:name="issueDate"/>
            <w:r w:rsidR="00722D36" w:rsidRPr="00C04A08">
              <w:rPr>
                <w:sz w:val="32"/>
              </w:rPr>
              <w:t>202</w:t>
            </w:r>
            <w:r w:rsidR="00722D36">
              <w:rPr>
                <w:sz w:val="32"/>
              </w:rPr>
              <w:t>3</w:t>
            </w:r>
            <w:r w:rsidR="004F0988" w:rsidRPr="00C04A08">
              <w:rPr>
                <w:sz w:val="32"/>
              </w:rPr>
              <w:t>-</w:t>
            </w:r>
            <w:bookmarkEnd w:id="4"/>
            <w:r w:rsidR="00A052B8">
              <w:rPr>
                <w:sz w:val="32"/>
              </w:rPr>
              <w:t>09</w:t>
            </w:r>
            <w:r w:rsidR="004F0988"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6D2CDFFB" w:rsidR="004F0988" w:rsidRPr="00C04A08" w:rsidRDefault="00F46140" w:rsidP="00133525">
            <w:pPr>
              <w:pStyle w:val="ZT"/>
              <w:framePr w:wrap="auto" w:hAnchor="text" w:yAlign="inline"/>
              <w:rPr>
                <w:i/>
              </w:rPr>
            </w:pPr>
            <w:r w:rsidRPr="00C04A08">
              <w:t>(</w:t>
            </w:r>
            <w:r w:rsidRPr="00C04A08">
              <w:rPr>
                <w:rStyle w:val="ZGSM"/>
              </w:rPr>
              <w:t xml:space="preserve">Release </w:t>
            </w:r>
            <w:r w:rsidR="006E6878" w:rsidRPr="00C04A08">
              <w:rPr>
                <w:rStyle w:val="ZGSM"/>
              </w:rPr>
              <w:t>1</w:t>
            </w:r>
            <w:r w:rsidR="006E6878">
              <w:rPr>
                <w:rStyle w:val="ZGSM"/>
              </w:rPr>
              <w:t>8</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bookmarkStart w:id="6" w:name="_MON_1684549432"/>
      <w:bookmarkEnd w:id="6"/>
      <w:tr w:rsidR="00D57972" w:rsidRPr="00C04A08" w14:paraId="3260FBF7" w14:textId="77777777" w:rsidTr="005E4BB2">
        <w:trPr>
          <w:trHeight w:hRule="exact" w:val="1531"/>
        </w:trPr>
        <w:tc>
          <w:tcPr>
            <w:tcW w:w="4883" w:type="dxa"/>
            <w:shd w:val="clear" w:color="auto" w:fill="auto"/>
          </w:tcPr>
          <w:p w14:paraId="72A0220B" w14:textId="0A0142C3" w:rsidR="00D57972" w:rsidRPr="00C04A08" w:rsidRDefault="006E6878">
            <w:r>
              <w:object w:dxaOrig="2026" w:dyaOrig="1251" w14:anchorId="661D38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pt" o:ole="">
                  <v:imagedata r:id="rId9" o:title=""/>
                </v:shape>
                <o:OLEObject Type="Embed" ProgID="Word.Picture.8" ShapeID="_x0000_i1025" DrawAspect="Content" ObjectID="_1757336834" r:id="rId10"/>
              </w:object>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3253C44E" w:rsidR="00E16509" w:rsidRPr="00C04A08" w:rsidRDefault="00E16509" w:rsidP="00133525">
            <w:pPr>
              <w:pStyle w:val="FP"/>
              <w:jc w:val="center"/>
              <w:rPr>
                <w:noProof/>
                <w:sz w:val="18"/>
              </w:rPr>
            </w:pPr>
            <w:r w:rsidRPr="00C04A08">
              <w:rPr>
                <w:noProof/>
                <w:sz w:val="18"/>
              </w:rPr>
              <w:t xml:space="preserve">© </w:t>
            </w:r>
            <w:r w:rsidR="00722D36" w:rsidRPr="00C04A08">
              <w:rPr>
                <w:noProof/>
                <w:sz w:val="18"/>
              </w:rPr>
              <w:t>202</w:t>
            </w:r>
            <w:r w:rsidR="00722D36">
              <w:rPr>
                <w:noProof/>
                <w:sz w:val="18"/>
              </w:rPr>
              <w:t>3</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3B6D6BF4" w14:textId="1CF742FC" w:rsidR="00CC371B" w:rsidRDefault="00CC371B">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_Toc145919856 \h </w:instrText>
      </w:r>
      <w:r>
        <w:fldChar w:fldCharType="separate"/>
      </w:r>
      <w:r>
        <w:t>21</w:t>
      </w:r>
      <w:r>
        <w:fldChar w:fldCharType="end"/>
      </w:r>
    </w:p>
    <w:p w14:paraId="6FD345A8" w14:textId="23478D7C" w:rsidR="00CC371B" w:rsidRDefault="00CC371B">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_Toc145919857 \h </w:instrText>
      </w:r>
      <w:r>
        <w:fldChar w:fldCharType="separate"/>
      </w:r>
      <w:r>
        <w:t>23</w:t>
      </w:r>
      <w:r>
        <w:fldChar w:fldCharType="end"/>
      </w:r>
    </w:p>
    <w:p w14:paraId="17242BF4" w14:textId="1F6E7081" w:rsidR="00CC371B" w:rsidRDefault="00CC371B">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_Toc145919858 \h </w:instrText>
      </w:r>
      <w:r>
        <w:fldChar w:fldCharType="separate"/>
      </w:r>
      <w:r>
        <w:t>23</w:t>
      </w:r>
      <w:r>
        <w:fldChar w:fldCharType="end"/>
      </w:r>
    </w:p>
    <w:p w14:paraId="61B6F519" w14:textId="603F2840" w:rsidR="00CC371B" w:rsidRDefault="00CC371B">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_Toc145919859 \h </w:instrText>
      </w:r>
      <w:r>
        <w:fldChar w:fldCharType="separate"/>
      </w:r>
      <w:r>
        <w:t>24</w:t>
      </w:r>
      <w:r>
        <w:fldChar w:fldCharType="end"/>
      </w:r>
    </w:p>
    <w:p w14:paraId="42E5A888" w14:textId="384DE5DE" w:rsidR="00CC371B" w:rsidRDefault="00CC371B">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_Toc145919860 \h </w:instrText>
      </w:r>
      <w:r>
        <w:fldChar w:fldCharType="separate"/>
      </w:r>
      <w:r>
        <w:t>24</w:t>
      </w:r>
      <w:r>
        <w:fldChar w:fldCharType="end"/>
      </w:r>
    </w:p>
    <w:p w14:paraId="7F7F4B2F" w14:textId="38F5BDE0" w:rsidR="00CC371B" w:rsidRDefault="00CC371B">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_Toc145919861 \h </w:instrText>
      </w:r>
      <w:r>
        <w:fldChar w:fldCharType="separate"/>
      </w:r>
      <w:r>
        <w:t>25</w:t>
      </w:r>
      <w:r>
        <w:fldChar w:fldCharType="end"/>
      </w:r>
    </w:p>
    <w:p w14:paraId="51744BD9" w14:textId="35B82C4E" w:rsidR="00CC371B" w:rsidRDefault="00CC371B">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_Toc145919862 \h </w:instrText>
      </w:r>
      <w:r>
        <w:fldChar w:fldCharType="separate"/>
      </w:r>
      <w:r>
        <w:t>27</w:t>
      </w:r>
      <w:r>
        <w:fldChar w:fldCharType="end"/>
      </w:r>
    </w:p>
    <w:p w14:paraId="758EB4BF" w14:textId="4BD6847D" w:rsidR="00CC371B" w:rsidRDefault="00CC371B">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_Toc145919863 \h </w:instrText>
      </w:r>
      <w:r>
        <w:fldChar w:fldCharType="separate"/>
      </w:r>
      <w:r>
        <w:t>29</w:t>
      </w:r>
      <w:r>
        <w:fldChar w:fldCharType="end"/>
      </w:r>
    </w:p>
    <w:p w14:paraId="7EB8F952" w14:textId="28E81CFF" w:rsidR="00CC371B" w:rsidRDefault="00CC371B">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_Toc145919864 \h </w:instrText>
      </w:r>
      <w:r>
        <w:fldChar w:fldCharType="separate"/>
      </w:r>
      <w:r>
        <w:t>29</w:t>
      </w:r>
      <w:r>
        <w:fldChar w:fldCharType="end"/>
      </w:r>
    </w:p>
    <w:p w14:paraId="1941BB66" w14:textId="43983581" w:rsidR="00CC371B" w:rsidRDefault="00CC371B">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_Toc145919865 \h </w:instrText>
      </w:r>
      <w:r>
        <w:fldChar w:fldCharType="separate"/>
      </w:r>
      <w:r>
        <w:t>29</w:t>
      </w:r>
      <w:r>
        <w:fldChar w:fldCharType="end"/>
      </w:r>
    </w:p>
    <w:p w14:paraId="09BEEE3B" w14:textId="50D96FB3" w:rsidR="00CC371B" w:rsidRDefault="00CC371B">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Specification suffix information</w:t>
      </w:r>
      <w:r>
        <w:tab/>
      </w:r>
      <w:r>
        <w:fldChar w:fldCharType="begin"/>
      </w:r>
      <w:r>
        <w:instrText xml:space="preserve"> PAGEREF _Toc145919866 \h </w:instrText>
      </w:r>
      <w:r>
        <w:fldChar w:fldCharType="separate"/>
      </w:r>
      <w:r>
        <w:t>29</w:t>
      </w:r>
      <w:r>
        <w:fldChar w:fldCharType="end"/>
      </w:r>
    </w:p>
    <w:p w14:paraId="7CC60D6B" w14:textId="365F77A1" w:rsidR="00CC371B" w:rsidRDefault="00CC371B">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Operating bands and channel arrangement</w:t>
      </w:r>
      <w:r>
        <w:tab/>
      </w:r>
      <w:r>
        <w:fldChar w:fldCharType="begin"/>
      </w:r>
      <w:r>
        <w:instrText xml:space="preserve"> PAGEREF _Toc145919867 \h </w:instrText>
      </w:r>
      <w:r>
        <w:fldChar w:fldCharType="separate"/>
      </w:r>
      <w:r>
        <w:t>31</w:t>
      </w:r>
      <w:r>
        <w:fldChar w:fldCharType="end"/>
      </w:r>
    </w:p>
    <w:p w14:paraId="54FDC6B8" w14:textId="7237B808" w:rsidR="00CC371B" w:rsidRDefault="00CC371B">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_Toc145919868 \h </w:instrText>
      </w:r>
      <w:r>
        <w:fldChar w:fldCharType="separate"/>
      </w:r>
      <w:r>
        <w:t>31</w:t>
      </w:r>
      <w:r>
        <w:fldChar w:fldCharType="end"/>
      </w:r>
    </w:p>
    <w:p w14:paraId="26BD5CA2" w14:textId="5B7E55A6" w:rsidR="00CC371B" w:rsidRDefault="00CC371B">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Operating bands</w:t>
      </w:r>
      <w:r>
        <w:tab/>
      </w:r>
      <w:r>
        <w:fldChar w:fldCharType="begin"/>
      </w:r>
      <w:r>
        <w:instrText xml:space="preserve"> PAGEREF _Toc145919869 \h </w:instrText>
      </w:r>
      <w:r>
        <w:fldChar w:fldCharType="separate"/>
      </w:r>
      <w:r>
        <w:t>31</w:t>
      </w:r>
      <w:r>
        <w:fldChar w:fldCharType="end"/>
      </w:r>
    </w:p>
    <w:p w14:paraId="499779E2" w14:textId="7E9E4526" w:rsidR="00CC371B" w:rsidRDefault="00CC371B">
      <w:pPr>
        <w:pStyle w:val="TOC2"/>
        <w:rPr>
          <w:rFonts w:asciiTheme="minorHAnsi" w:eastAsiaTheme="minorEastAsia" w:hAnsiTheme="minorHAnsi" w:cstheme="minorBidi"/>
          <w:kern w:val="2"/>
          <w:sz w:val="22"/>
          <w:szCs w:val="22"/>
          <w:lang w:eastAsia="en-GB"/>
          <w14:ligatures w14:val="standardContextual"/>
        </w:rPr>
      </w:pPr>
      <w:r>
        <w:t>5.2A</w:t>
      </w:r>
      <w:r>
        <w:rPr>
          <w:rFonts w:asciiTheme="minorHAnsi" w:eastAsiaTheme="minorEastAsia" w:hAnsiTheme="minorHAnsi" w:cstheme="minorBidi"/>
          <w:kern w:val="2"/>
          <w:sz w:val="22"/>
          <w:szCs w:val="22"/>
          <w:lang w:eastAsia="en-GB"/>
          <w14:ligatures w14:val="standardContextual"/>
        </w:rPr>
        <w:tab/>
      </w:r>
      <w:r>
        <w:t>Operating bands for CA</w:t>
      </w:r>
      <w:r>
        <w:tab/>
      </w:r>
      <w:r>
        <w:fldChar w:fldCharType="begin"/>
      </w:r>
      <w:r>
        <w:instrText xml:space="preserve"> PAGEREF _Toc145919870 \h </w:instrText>
      </w:r>
      <w:r>
        <w:fldChar w:fldCharType="separate"/>
      </w:r>
      <w:r>
        <w:t>31</w:t>
      </w:r>
      <w:r>
        <w:fldChar w:fldCharType="end"/>
      </w:r>
    </w:p>
    <w:p w14:paraId="532BB46F" w14:textId="17742A3A" w:rsidR="00CC371B" w:rsidRDefault="00CC371B">
      <w:pPr>
        <w:pStyle w:val="TOC3"/>
        <w:rPr>
          <w:rFonts w:asciiTheme="minorHAnsi" w:eastAsiaTheme="minorEastAsia" w:hAnsiTheme="minorHAnsi" w:cstheme="minorBidi"/>
          <w:kern w:val="2"/>
          <w:sz w:val="22"/>
          <w:szCs w:val="22"/>
          <w:lang w:eastAsia="en-GB"/>
          <w14:ligatures w14:val="standardContextual"/>
        </w:rPr>
      </w:pPr>
      <w:r>
        <w:t>5.2A.1</w:t>
      </w:r>
      <w:r>
        <w:rPr>
          <w:rFonts w:asciiTheme="minorHAnsi" w:eastAsiaTheme="minorEastAsia" w:hAnsiTheme="minorHAnsi" w:cstheme="minorBidi"/>
          <w:kern w:val="2"/>
          <w:sz w:val="22"/>
          <w:szCs w:val="22"/>
          <w:lang w:eastAsia="en-GB"/>
          <w14:ligatures w14:val="standardContextual"/>
        </w:rPr>
        <w:tab/>
      </w:r>
      <w:r>
        <w:t>Intra-band CA</w:t>
      </w:r>
      <w:r>
        <w:tab/>
      </w:r>
      <w:r>
        <w:fldChar w:fldCharType="begin"/>
      </w:r>
      <w:r>
        <w:instrText xml:space="preserve"> PAGEREF _Toc145919871 \h </w:instrText>
      </w:r>
      <w:r>
        <w:fldChar w:fldCharType="separate"/>
      </w:r>
      <w:r>
        <w:t>31</w:t>
      </w:r>
      <w:r>
        <w:fldChar w:fldCharType="end"/>
      </w:r>
    </w:p>
    <w:p w14:paraId="4EB5DE4A" w14:textId="1C999ECE" w:rsidR="00CC371B" w:rsidRDefault="00CC371B">
      <w:pPr>
        <w:pStyle w:val="TOC3"/>
        <w:rPr>
          <w:rFonts w:asciiTheme="minorHAnsi" w:eastAsiaTheme="minorEastAsia" w:hAnsiTheme="minorHAnsi" w:cstheme="minorBidi"/>
          <w:kern w:val="2"/>
          <w:sz w:val="22"/>
          <w:szCs w:val="22"/>
          <w:lang w:eastAsia="en-GB"/>
          <w14:ligatures w14:val="standardContextual"/>
        </w:rPr>
      </w:pPr>
      <w:r>
        <w:t>5.2A.2</w:t>
      </w:r>
      <w:r>
        <w:rPr>
          <w:rFonts w:asciiTheme="minorHAnsi" w:eastAsiaTheme="minorEastAsia" w:hAnsiTheme="minorHAnsi" w:cstheme="minorBidi"/>
          <w:kern w:val="2"/>
          <w:sz w:val="22"/>
          <w:szCs w:val="22"/>
          <w:lang w:eastAsia="en-GB"/>
          <w14:ligatures w14:val="standardContextual"/>
        </w:rPr>
        <w:tab/>
      </w:r>
      <w:r>
        <w:t>Inter-band CA</w:t>
      </w:r>
      <w:r>
        <w:tab/>
      </w:r>
      <w:r>
        <w:fldChar w:fldCharType="begin"/>
      </w:r>
      <w:r>
        <w:instrText xml:space="preserve"> PAGEREF _Toc145919872 \h </w:instrText>
      </w:r>
      <w:r>
        <w:fldChar w:fldCharType="separate"/>
      </w:r>
      <w:r>
        <w:t>32</w:t>
      </w:r>
      <w:r>
        <w:fldChar w:fldCharType="end"/>
      </w:r>
    </w:p>
    <w:p w14:paraId="321DA02A" w14:textId="3AC268A4" w:rsidR="00CC371B" w:rsidRDefault="00CC371B">
      <w:pPr>
        <w:pStyle w:val="TOC2"/>
        <w:rPr>
          <w:rFonts w:asciiTheme="minorHAnsi" w:eastAsiaTheme="minorEastAsia" w:hAnsiTheme="minorHAnsi" w:cstheme="minorBidi"/>
          <w:kern w:val="2"/>
          <w:sz w:val="22"/>
          <w:szCs w:val="22"/>
          <w:lang w:eastAsia="en-GB"/>
          <w14:ligatures w14:val="standardContextual"/>
        </w:rPr>
      </w:pPr>
      <w:r>
        <w:t>5.2D</w:t>
      </w:r>
      <w:r>
        <w:rPr>
          <w:rFonts w:asciiTheme="minorHAnsi" w:eastAsiaTheme="minorEastAsia" w:hAnsiTheme="minorHAnsi" w:cstheme="minorBidi"/>
          <w:kern w:val="2"/>
          <w:sz w:val="22"/>
          <w:szCs w:val="22"/>
          <w:lang w:eastAsia="en-GB"/>
          <w14:ligatures w14:val="standardContextual"/>
        </w:rPr>
        <w:tab/>
      </w:r>
      <w:r>
        <w:t>Operating bands for UL MIMO</w:t>
      </w:r>
      <w:r>
        <w:tab/>
      </w:r>
      <w:r>
        <w:fldChar w:fldCharType="begin"/>
      </w:r>
      <w:r>
        <w:instrText xml:space="preserve"> PAGEREF _Toc145919873 \h </w:instrText>
      </w:r>
      <w:r>
        <w:fldChar w:fldCharType="separate"/>
      </w:r>
      <w:r>
        <w:t>32</w:t>
      </w:r>
      <w:r>
        <w:fldChar w:fldCharType="end"/>
      </w:r>
    </w:p>
    <w:p w14:paraId="35963896" w14:textId="551C8898" w:rsidR="00CC371B" w:rsidRDefault="00CC371B">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UE Channel bandwidth</w:t>
      </w:r>
      <w:r>
        <w:tab/>
      </w:r>
      <w:r>
        <w:fldChar w:fldCharType="begin"/>
      </w:r>
      <w:r>
        <w:instrText xml:space="preserve"> PAGEREF _Toc145919874 \h </w:instrText>
      </w:r>
      <w:r>
        <w:fldChar w:fldCharType="separate"/>
      </w:r>
      <w:r>
        <w:t>32</w:t>
      </w:r>
      <w:r>
        <w:fldChar w:fldCharType="end"/>
      </w:r>
    </w:p>
    <w:p w14:paraId="5F05975A" w14:textId="3ABB3232" w:rsidR="00CC371B" w:rsidRDefault="00CC371B">
      <w:pPr>
        <w:pStyle w:val="TOC3"/>
        <w:rPr>
          <w:rFonts w:asciiTheme="minorHAnsi" w:eastAsiaTheme="minorEastAsia" w:hAnsiTheme="minorHAnsi" w:cstheme="minorBidi"/>
          <w:kern w:val="2"/>
          <w:sz w:val="22"/>
          <w:szCs w:val="22"/>
          <w:lang w:eastAsia="en-GB"/>
          <w14:ligatures w14:val="standardContextual"/>
        </w:rPr>
      </w:pPr>
      <w:r w:rsidRPr="00554529">
        <w:rPr>
          <w:rFonts w:eastAsia="Yu Mincho"/>
        </w:rPr>
        <w:t>5.3.1</w:t>
      </w:r>
      <w:r>
        <w:rPr>
          <w:rFonts w:asciiTheme="minorHAnsi" w:eastAsiaTheme="minorEastAsia" w:hAnsiTheme="minorHAnsi" w:cstheme="minorBidi"/>
          <w:kern w:val="2"/>
          <w:sz w:val="22"/>
          <w:szCs w:val="22"/>
          <w:lang w:eastAsia="en-GB"/>
          <w14:ligatures w14:val="standardContextual"/>
        </w:rPr>
        <w:tab/>
      </w:r>
      <w:r w:rsidRPr="00554529">
        <w:rPr>
          <w:rFonts w:eastAsia="Yu Mincho"/>
        </w:rPr>
        <w:t>General</w:t>
      </w:r>
      <w:r>
        <w:tab/>
      </w:r>
      <w:r>
        <w:fldChar w:fldCharType="begin"/>
      </w:r>
      <w:r>
        <w:instrText xml:space="preserve"> PAGEREF _Toc145919875 \h </w:instrText>
      </w:r>
      <w:r>
        <w:fldChar w:fldCharType="separate"/>
      </w:r>
      <w:r>
        <w:t>32</w:t>
      </w:r>
      <w:r>
        <w:fldChar w:fldCharType="end"/>
      </w:r>
    </w:p>
    <w:p w14:paraId="748C2EC2" w14:textId="118A535A" w:rsidR="00CC371B" w:rsidRDefault="00CC371B">
      <w:pPr>
        <w:pStyle w:val="TOC3"/>
        <w:rPr>
          <w:rFonts w:asciiTheme="minorHAnsi" w:eastAsiaTheme="minorEastAsia" w:hAnsiTheme="minorHAnsi" w:cstheme="minorBidi"/>
          <w:kern w:val="2"/>
          <w:sz w:val="22"/>
          <w:szCs w:val="22"/>
          <w:lang w:eastAsia="en-GB"/>
          <w14:ligatures w14:val="standardContextual"/>
        </w:rPr>
      </w:pPr>
      <w:r w:rsidRPr="00554529">
        <w:rPr>
          <w:rFonts w:eastAsia="Yu Mincho"/>
        </w:rPr>
        <w:t>5.3.2</w:t>
      </w:r>
      <w:r>
        <w:rPr>
          <w:rFonts w:asciiTheme="minorHAnsi" w:eastAsiaTheme="minorEastAsia" w:hAnsiTheme="minorHAnsi" w:cstheme="minorBidi"/>
          <w:kern w:val="2"/>
          <w:sz w:val="22"/>
          <w:szCs w:val="22"/>
          <w:lang w:eastAsia="en-GB"/>
          <w14:ligatures w14:val="standardContextual"/>
        </w:rPr>
        <w:tab/>
      </w:r>
      <w:r w:rsidRPr="00554529">
        <w:rPr>
          <w:rFonts w:eastAsia="Yu Mincho"/>
        </w:rPr>
        <w:t>Maximum transmission bandwidth configuration</w:t>
      </w:r>
      <w:r>
        <w:tab/>
      </w:r>
      <w:r>
        <w:fldChar w:fldCharType="begin"/>
      </w:r>
      <w:r>
        <w:instrText xml:space="preserve"> PAGEREF _Toc145919876 \h </w:instrText>
      </w:r>
      <w:r>
        <w:fldChar w:fldCharType="separate"/>
      </w:r>
      <w:r>
        <w:t>33</w:t>
      </w:r>
      <w:r>
        <w:fldChar w:fldCharType="end"/>
      </w:r>
    </w:p>
    <w:p w14:paraId="40EACB3A" w14:textId="25332ED0" w:rsidR="00CC371B" w:rsidRDefault="00CC371B">
      <w:pPr>
        <w:pStyle w:val="TOC3"/>
        <w:rPr>
          <w:rFonts w:asciiTheme="minorHAnsi" w:eastAsiaTheme="minorEastAsia" w:hAnsiTheme="minorHAnsi" w:cstheme="minorBidi"/>
          <w:kern w:val="2"/>
          <w:sz w:val="22"/>
          <w:szCs w:val="22"/>
          <w:lang w:eastAsia="en-GB"/>
          <w14:ligatures w14:val="standardContextual"/>
        </w:rPr>
      </w:pPr>
      <w:r w:rsidRPr="00554529">
        <w:rPr>
          <w:rFonts w:eastAsia="Yu Mincho"/>
        </w:rPr>
        <w:t>5.3.3</w:t>
      </w:r>
      <w:r>
        <w:rPr>
          <w:rFonts w:asciiTheme="minorHAnsi" w:eastAsiaTheme="minorEastAsia" w:hAnsiTheme="minorHAnsi" w:cstheme="minorBidi"/>
          <w:kern w:val="2"/>
          <w:sz w:val="22"/>
          <w:szCs w:val="22"/>
          <w:lang w:eastAsia="en-GB"/>
          <w14:ligatures w14:val="standardContextual"/>
        </w:rPr>
        <w:tab/>
      </w:r>
      <w:r w:rsidRPr="00554529">
        <w:rPr>
          <w:rFonts w:eastAsia="Yu Mincho"/>
        </w:rPr>
        <w:t>Minimum guardband and transmission bandwidth configuration</w:t>
      </w:r>
      <w:r>
        <w:tab/>
      </w:r>
      <w:r>
        <w:fldChar w:fldCharType="begin"/>
      </w:r>
      <w:r>
        <w:instrText xml:space="preserve"> PAGEREF _Toc145919877 \h </w:instrText>
      </w:r>
      <w:r>
        <w:fldChar w:fldCharType="separate"/>
      </w:r>
      <w:r>
        <w:t>33</w:t>
      </w:r>
      <w:r>
        <w:fldChar w:fldCharType="end"/>
      </w:r>
    </w:p>
    <w:p w14:paraId="0A834890" w14:textId="33532110" w:rsidR="00CC371B" w:rsidRDefault="00CC371B">
      <w:pPr>
        <w:pStyle w:val="TOC3"/>
        <w:rPr>
          <w:rFonts w:asciiTheme="minorHAnsi" w:eastAsiaTheme="minorEastAsia" w:hAnsiTheme="minorHAnsi" w:cstheme="minorBidi"/>
          <w:kern w:val="2"/>
          <w:sz w:val="22"/>
          <w:szCs w:val="22"/>
          <w:lang w:eastAsia="en-GB"/>
          <w14:ligatures w14:val="standardContextual"/>
        </w:rPr>
      </w:pPr>
      <w:r w:rsidRPr="00554529">
        <w:rPr>
          <w:rFonts w:eastAsia="Yu Mincho"/>
        </w:rPr>
        <w:t>5.3.4</w:t>
      </w:r>
      <w:r>
        <w:rPr>
          <w:rFonts w:asciiTheme="minorHAnsi" w:eastAsiaTheme="minorEastAsia" w:hAnsiTheme="minorHAnsi" w:cstheme="minorBidi"/>
          <w:kern w:val="2"/>
          <w:sz w:val="22"/>
          <w:szCs w:val="22"/>
          <w:lang w:eastAsia="en-GB"/>
          <w14:ligatures w14:val="standardContextual"/>
        </w:rPr>
        <w:tab/>
      </w:r>
      <w:r w:rsidRPr="00554529">
        <w:rPr>
          <w:rFonts w:eastAsia="Yu Mincho"/>
        </w:rPr>
        <w:t>RB alignment</w:t>
      </w:r>
      <w:r>
        <w:tab/>
      </w:r>
      <w:r>
        <w:fldChar w:fldCharType="begin"/>
      </w:r>
      <w:r>
        <w:instrText xml:space="preserve"> PAGEREF _Toc145919878 \h </w:instrText>
      </w:r>
      <w:r>
        <w:fldChar w:fldCharType="separate"/>
      </w:r>
      <w:r>
        <w:t>35</w:t>
      </w:r>
      <w:r>
        <w:fldChar w:fldCharType="end"/>
      </w:r>
    </w:p>
    <w:p w14:paraId="698383A4" w14:textId="706FAC94" w:rsidR="00CC371B" w:rsidRDefault="00CC371B">
      <w:pPr>
        <w:pStyle w:val="TOC2"/>
        <w:rPr>
          <w:rFonts w:asciiTheme="minorHAnsi" w:eastAsiaTheme="minorEastAsia" w:hAnsiTheme="minorHAnsi" w:cstheme="minorBidi"/>
          <w:kern w:val="2"/>
          <w:sz w:val="22"/>
          <w:szCs w:val="22"/>
          <w:lang w:eastAsia="en-GB"/>
          <w14:ligatures w14:val="standardContextual"/>
        </w:rPr>
      </w:pPr>
      <w:r>
        <w:t>5.3A</w:t>
      </w:r>
      <w:r>
        <w:rPr>
          <w:rFonts w:asciiTheme="minorHAnsi" w:eastAsiaTheme="minorEastAsia" w:hAnsiTheme="minorHAnsi" w:cstheme="minorBidi"/>
          <w:kern w:val="2"/>
          <w:sz w:val="22"/>
          <w:szCs w:val="22"/>
          <w:lang w:eastAsia="en-GB"/>
          <w14:ligatures w14:val="standardContextual"/>
        </w:rPr>
        <w:tab/>
      </w:r>
      <w:r>
        <w:t>UE channel bandwidth for CA</w:t>
      </w:r>
      <w:r>
        <w:tab/>
      </w:r>
      <w:r>
        <w:fldChar w:fldCharType="begin"/>
      </w:r>
      <w:r>
        <w:instrText xml:space="preserve"> PAGEREF _Toc145919879 \h </w:instrText>
      </w:r>
      <w:r>
        <w:fldChar w:fldCharType="separate"/>
      </w:r>
      <w:r>
        <w:t>36</w:t>
      </w:r>
      <w:r>
        <w:fldChar w:fldCharType="end"/>
      </w:r>
    </w:p>
    <w:p w14:paraId="755E27C8" w14:textId="3B78E144" w:rsidR="00CC371B" w:rsidRDefault="00CC371B">
      <w:pPr>
        <w:pStyle w:val="TOC3"/>
        <w:rPr>
          <w:rFonts w:asciiTheme="minorHAnsi" w:eastAsiaTheme="minorEastAsia" w:hAnsiTheme="minorHAnsi" w:cstheme="minorBidi"/>
          <w:kern w:val="2"/>
          <w:sz w:val="22"/>
          <w:szCs w:val="22"/>
          <w:lang w:eastAsia="en-GB"/>
          <w14:ligatures w14:val="standardContextual"/>
        </w:rPr>
      </w:pPr>
      <w:r>
        <w:t>5.3A.1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_Toc145919880 \h </w:instrText>
      </w:r>
      <w:r>
        <w:fldChar w:fldCharType="separate"/>
      </w:r>
      <w:r>
        <w:t>36</w:t>
      </w:r>
      <w:r>
        <w:fldChar w:fldCharType="end"/>
      </w:r>
    </w:p>
    <w:p w14:paraId="38291180" w14:textId="4AB1DF09" w:rsidR="00CC371B" w:rsidRDefault="00CC371B">
      <w:pPr>
        <w:pStyle w:val="TOC3"/>
        <w:rPr>
          <w:rFonts w:asciiTheme="minorHAnsi" w:eastAsiaTheme="minorEastAsia" w:hAnsiTheme="minorHAnsi" w:cstheme="minorBidi"/>
          <w:kern w:val="2"/>
          <w:sz w:val="22"/>
          <w:szCs w:val="22"/>
          <w:lang w:eastAsia="en-GB"/>
          <w14:ligatures w14:val="standardContextual"/>
        </w:rPr>
      </w:pPr>
      <w:r>
        <w:t>5.3A.2</w:t>
      </w:r>
      <w:r>
        <w:rPr>
          <w:rFonts w:asciiTheme="minorHAnsi" w:eastAsiaTheme="minorEastAsia" w:hAnsiTheme="minorHAnsi" w:cstheme="minorBidi"/>
          <w:kern w:val="2"/>
          <w:sz w:val="22"/>
          <w:szCs w:val="22"/>
          <w:lang w:eastAsia="en-GB"/>
          <w14:ligatures w14:val="standardContextual"/>
        </w:rPr>
        <w:tab/>
      </w:r>
      <w:r>
        <w:t>Minimum guardband and transmission bandwidth configuration for CA</w:t>
      </w:r>
      <w:r>
        <w:tab/>
      </w:r>
      <w:r>
        <w:fldChar w:fldCharType="begin"/>
      </w:r>
      <w:r>
        <w:instrText xml:space="preserve"> PAGEREF _Toc145919881 \h </w:instrText>
      </w:r>
      <w:r>
        <w:fldChar w:fldCharType="separate"/>
      </w:r>
      <w:r>
        <w:t>36</w:t>
      </w:r>
      <w:r>
        <w:fldChar w:fldCharType="end"/>
      </w:r>
    </w:p>
    <w:p w14:paraId="1A91406E" w14:textId="08054AF9" w:rsidR="00CC371B" w:rsidRDefault="00CC371B">
      <w:pPr>
        <w:pStyle w:val="TOC3"/>
        <w:rPr>
          <w:rFonts w:asciiTheme="minorHAnsi" w:eastAsiaTheme="minorEastAsia" w:hAnsiTheme="minorHAnsi" w:cstheme="minorBidi"/>
          <w:kern w:val="2"/>
          <w:sz w:val="22"/>
          <w:szCs w:val="22"/>
          <w:lang w:eastAsia="en-GB"/>
          <w14:ligatures w14:val="standardContextual"/>
        </w:rPr>
      </w:pPr>
      <w:r>
        <w:t>5.3A.3</w:t>
      </w:r>
      <w:r>
        <w:rPr>
          <w:rFonts w:asciiTheme="minorHAnsi" w:eastAsiaTheme="minorEastAsia" w:hAnsiTheme="minorHAnsi" w:cstheme="minorBidi"/>
          <w:kern w:val="2"/>
          <w:sz w:val="22"/>
          <w:szCs w:val="22"/>
          <w:lang w:eastAsia="en-GB"/>
          <w14:ligatures w14:val="standardContextual"/>
        </w:rPr>
        <w:tab/>
      </w:r>
      <w:r>
        <w:t>RB alignment with different numerologies for CA</w:t>
      </w:r>
      <w:r>
        <w:tab/>
      </w:r>
      <w:r>
        <w:fldChar w:fldCharType="begin"/>
      </w:r>
      <w:r>
        <w:instrText xml:space="preserve"> PAGEREF _Toc145919882 \h </w:instrText>
      </w:r>
      <w:r>
        <w:fldChar w:fldCharType="separate"/>
      </w:r>
      <w:r>
        <w:t>37</w:t>
      </w:r>
      <w:r>
        <w:fldChar w:fldCharType="end"/>
      </w:r>
    </w:p>
    <w:p w14:paraId="51618923" w14:textId="133A5A06" w:rsidR="00CC371B" w:rsidRDefault="00CC371B">
      <w:pPr>
        <w:pStyle w:val="TOC3"/>
        <w:rPr>
          <w:rFonts w:asciiTheme="minorHAnsi" w:eastAsiaTheme="minorEastAsia" w:hAnsiTheme="minorHAnsi" w:cstheme="minorBidi"/>
          <w:kern w:val="2"/>
          <w:sz w:val="22"/>
          <w:szCs w:val="22"/>
          <w:lang w:eastAsia="en-GB"/>
          <w14:ligatures w14:val="standardContextual"/>
        </w:rPr>
      </w:pPr>
      <w:r>
        <w:t>5.3A.4</w:t>
      </w:r>
      <w:r>
        <w:rPr>
          <w:rFonts w:asciiTheme="minorHAnsi" w:eastAsiaTheme="minorEastAsia" w:hAnsiTheme="minorHAnsi" w:cstheme="minorBidi"/>
          <w:kern w:val="2"/>
          <w:sz w:val="22"/>
          <w:szCs w:val="22"/>
          <w:lang w:eastAsia="en-GB"/>
          <w14:ligatures w14:val="standardContextual"/>
        </w:rPr>
        <w:tab/>
      </w:r>
      <w:r>
        <w:t>UE channel bandwidth per operating band for CA</w:t>
      </w:r>
      <w:r>
        <w:tab/>
      </w:r>
      <w:r>
        <w:fldChar w:fldCharType="begin"/>
      </w:r>
      <w:r>
        <w:instrText xml:space="preserve"> PAGEREF _Toc145919883 \h </w:instrText>
      </w:r>
      <w:r>
        <w:fldChar w:fldCharType="separate"/>
      </w:r>
      <w:r>
        <w:t>37</w:t>
      </w:r>
      <w:r>
        <w:fldChar w:fldCharType="end"/>
      </w:r>
    </w:p>
    <w:p w14:paraId="25D6E101" w14:textId="67B9863C" w:rsidR="00CC371B" w:rsidRDefault="00CC371B">
      <w:pPr>
        <w:pStyle w:val="TOC2"/>
        <w:rPr>
          <w:rFonts w:asciiTheme="minorHAnsi" w:eastAsiaTheme="minorEastAsia" w:hAnsiTheme="minorHAnsi" w:cstheme="minorBidi"/>
          <w:kern w:val="2"/>
          <w:sz w:val="22"/>
          <w:szCs w:val="22"/>
          <w:lang w:eastAsia="en-GB"/>
          <w14:ligatures w14:val="standardContextual"/>
        </w:rPr>
      </w:pPr>
      <w:r>
        <w:t>5.3D</w:t>
      </w:r>
      <w:r>
        <w:rPr>
          <w:rFonts w:asciiTheme="minorHAnsi" w:eastAsiaTheme="minorEastAsia" w:hAnsiTheme="minorHAnsi" w:cstheme="minorBidi"/>
          <w:kern w:val="2"/>
          <w:sz w:val="22"/>
          <w:szCs w:val="22"/>
          <w:lang w:eastAsia="en-GB"/>
          <w14:ligatures w14:val="standardContextual"/>
        </w:rPr>
        <w:tab/>
      </w:r>
      <w:r>
        <w:t>Channel bandwidth for UL MIMO</w:t>
      </w:r>
      <w:r>
        <w:tab/>
      </w:r>
      <w:r>
        <w:fldChar w:fldCharType="begin"/>
      </w:r>
      <w:r>
        <w:instrText xml:space="preserve"> PAGEREF _Toc145919884 \h </w:instrText>
      </w:r>
      <w:r>
        <w:fldChar w:fldCharType="separate"/>
      </w:r>
      <w:r>
        <w:t>40</w:t>
      </w:r>
      <w:r>
        <w:fldChar w:fldCharType="end"/>
      </w:r>
    </w:p>
    <w:p w14:paraId="3F829C4F" w14:textId="0D5D6815" w:rsidR="00CC371B" w:rsidRDefault="00CC371B">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Channel arrangement</w:t>
      </w:r>
      <w:r>
        <w:tab/>
      </w:r>
      <w:r>
        <w:fldChar w:fldCharType="begin"/>
      </w:r>
      <w:r>
        <w:instrText xml:space="preserve"> PAGEREF _Toc145919885 \h </w:instrText>
      </w:r>
      <w:r>
        <w:fldChar w:fldCharType="separate"/>
      </w:r>
      <w:r>
        <w:t>40</w:t>
      </w:r>
      <w:r>
        <w:fldChar w:fldCharType="end"/>
      </w:r>
    </w:p>
    <w:p w14:paraId="10B35E57" w14:textId="269E0922" w:rsidR="00CC371B" w:rsidRDefault="00CC371B">
      <w:pPr>
        <w:pStyle w:val="TOC3"/>
        <w:rPr>
          <w:rFonts w:asciiTheme="minorHAnsi" w:eastAsiaTheme="minorEastAsia" w:hAnsiTheme="minorHAnsi" w:cstheme="minorBidi"/>
          <w:kern w:val="2"/>
          <w:sz w:val="22"/>
          <w:szCs w:val="22"/>
          <w:lang w:eastAsia="en-GB"/>
          <w14:ligatures w14:val="standardContextual"/>
        </w:rPr>
      </w:pPr>
      <w:r w:rsidRPr="00554529">
        <w:rPr>
          <w:rFonts w:eastAsia="Yu Mincho"/>
        </w:rPr>
        <w:t>5.4.1</w:t>
      </w:r>
      <w:r>
        <w:rPr>
          <w:rFonts w:asciiTheme="minorHAnsi" w:eastAsiaTheme="minorEastAsia" w:hAnsiTheme="minorHAnsi" w:cstheme="minorBidi"/>
          <w:kern w:val="2"/>
          <w:sz w:val="22"/>
          <w:szCs w:val="22"/>
          <w:lang w:eastAsia="en-GB"/>
          <w14:ligatures w14:val="standardContextual"/>
        </w:rPr>
        <w:tab/>
      </w:r>
      <w:r w:rsidRPr="00554529">
        <w:rPr>
          <w:rFonts w:eastAsia="Yu Mincho"/>
        </w:rPr>
        <w:t>Channel spacing</w:t>
      </w:r>
      <w:r>
        <w:tab/>
      </w:r>
      <w:r>
        <w:fldChar w:fldCharType="begin"/>
      </w:r>
      <w:r>
        <w:instrText xml:space="preserve"> PAGEREF _Toc145919886 \h </w:instrText>
      </w:r>
      <w:r>
        <w:fldChar w:fldCharType="separate"/>
      </w:r>
      <w:r>
        <w:t>40</w:t>
      </w:r>
      <w:r>
        <w:fldChar w:fldCharType="end"/>
      </w:r>
    </w:p>
    <w:p w14:paraId="4C36E8B3" w14:textId="3D7CE586"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Yu Mincho"/>
        </w:rPr>
        <w:t>5.4.1.1</w:t>
      </w:r>
      <w:r>
        <w:rPr>
          <w:rFonts w:asciiTheme="minorHAnsi" w:eastAsiaTheme="minorEastAsia" w:hAnsiTheme="minorHAnsi" w:cstheme="minorBidi"/>
          <w:kern w:val="2"/>
          <w:sz w:val="22"/>
          <w:szCs w:val="22"/>
          <w:lang w:eastAsia="en-GB"/>
          <w14:ligatures w14:val="standardContextual"/>
        </w:rPr>
        <w:tab/>
      </w:r>
      <w:r w:rsidRPr="00554529">
        <w:rPr>
          <w:rFonts w:eastAsia="Yu Mincho"/>
        </w:rPr>
        <w:t>Channel spacing for adjacent NR carriers</w:t>
      </w:r>
      <w:r>
        <w:tab/>
      </w:r>
      <w:r>
        <w:fldChar w:fldCharType="begin"/>
      </w:r>
      <w:r>
        <w:instrText xml:space="preserve"> PAGEREF _Toc145919887 \h </w:instrText>
      </w:r>
      <w:r>
        <w:fldChar w:fldCharType="separate"/>
      </w:r>
      <w:r>
        <w:t>40</w:t>
      </w:r>
      <w:r>
        <w:fldChar w:fldCharType="end"/>
      </w:r>
    </w:p>
    <w:p w14:paraId="718A0499" w14:textId="74A1E743" w:rsidR="00CC371B" w:rsidRDefault="00CC371B">
      <w:pPr>
        <w:pStyle w:val="TOC3"/>
        <w:rPr>
          <w:rFonts w:asciiTheme="minorHAnsi" w:eastAsiaTheme="minorEastAsia" w:hAnsiTheme="minorHAnsi" w:cstheme="minorBidi"/>
          <w:kern w:val="2"/>
          <w:sz w:val="22"/>
          <w:szCs w:val="22"/>
          <w:lang w:eastAsia="en-GB"/>
          <w14:ligatures w14:val="standardContextual"/>
        </w:rPr>
      </w:pPr>
      <w:r w:rsidRPr="00554529">
        <w:rPr>
          <w:rFonts w:eastAsia="Yu Mincho"/>
        </w:rPr>
        <w:t>5.4.2</w:t>
      </w:r>
      <w:r>
        <w:rPr>
          <w:rFonts w:asciiTheme="minorHAnsi" w:eastAsiaTheme="minorEastAsia" w:hAnsiTheme="minorHAnsi" w:cstheme="minorBidi"/>
          <w:kern w:val="2"/>
          <w:sz w:val="22"/>
          <w:szCs w:val="22"/>
          <w:lang w:eastAsia="en-GB"/>
          <w14:ligatures w14:val="standardContextual"/>
        </w:rPr>
        <w:tab/>
      </w:r>
      <w:r w:rsidRPr="00554529">
        <w:rPr>
          <w:rFonts w:eastAsia="Yu Mincho"/>
        </w:rPr>
        <w:t>Channel raster</w:t>
      </w:r>
      <w:r>
        <w:tab/>
      </w:r>
      <w:r>
        <w:fldChar w:fldCharType="begin"/>
      </w:r>
      <w:r>
        <w:instrText xml:space="preserve"> PAGEREF _Toc145919888 \h </w:instrText>
      </w:r>
      <w:r>
        <w:fldChar w:fldCharType="separate"/>
      </w:r>
      <w:r>
        <w:t>41</w:t>
      </w:r>
      <w:r>
        <w:fldChar w:fldCharType="end"/>
      </w:r>
    </w:p>
    <w:p w14:paraId="56DF5F29" w14:textId="4D6321FC"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Yu Mincho"/>
        </w:rPr>
        <w:t>5.4.2.1</w:t>
      </w:r>
      <w:r>
        <w:rPr>
          <w:rFonts w:asciiTheme="minorHAnsi" w:eastAsiaTheme="minorEastAsia" w:hAnsiTheme="minorHAnsi" w:cstheme="minorBidi"/>
          <w:kern w:val="2"/>
          <w:sz w:val="22"/>
          <w:szCs w:val="22"/>
          <w:lang w:eastAsia="en-GB"/>
          <w14:ligatures w14:val="standardContextual"/>
        </w:rPr>
        <w:tab/>
      </w:r>
      <w:r w:rsidRPr="00554529">
        <w:rPr>
          <w:rFonts w:eastAsia="Yu Mincho"/>
        </w:rPr>
        <w:t>NR-ARFCN and channel raster</w:t>
      </w:r>
      <w:r>
        <w:tab/>
      </w:r>
      <w:r>
        <w:fldChar w:fldCharType="begin"/>
      </w:r>
      <w:r>
        <w:instrText xml:space="preserve"> PAGEREF _Toc145919889 \h </w:instrText>
      </w:r>
      <w:r>
        <w:fldChar w:fldCharType="separate"/>
      </w:r>
      <w:r>
        <w:t>41</w:t>
      </w:r>
      <w:r>
        <w:fldChar w:fldCharType="end"/>
      </w:r>
    </w:p>
    <w:p w14:paraId="52529238" w14:textId="72562044"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Yu Mincho"/>
        </w:rPr>
        <w:t>5.4.2.2</w:t>
      </w:r>
      <w:r>
        <w:rPr>
          <w:rFonts w:asciiTheme="minorHAnsi" w:eastAsiaTheme="minorEastAsia" w:hAnsiTheme="minorHAnsi" w:cstheme="minorBidi"/>
          <w:kern w:val="2"/>
          <w:sz w:val="22"/>
          <w:szCs w:val="22"/>
          <w:lang w:eastAsia="en-GB"/>
          <w14:ligatures w14:val="standardContextual"/>
        </w:rPr>
        <w:tab/>
      </w:r>
      <w:r w:rsidRPr="00554529">
        <w:rPr>
          <w:rFonts w:eastAsia="Yu Mincho"/>
        </w:rPr>
        <w:t>Channel raster to resource element mapping</w:t>
      </w:r>
      <w:r>
        <w:tab/>
      </w:r>
      <w:r>
        <w:fldChar w:fldCharType="begin"/>
      </w:r>
      <w:r>
        <w:instrText xml:space="preserve"> PAGEREF _Toc145919890 \h </w:instrText>
      </w:r>
      <w:r>
        <w:fldChar w:fldCharType="separate"/>
      </w:r>
      <w:r>
        <w:t>41</w:t>
      </w:r>
      <w:r>
        <w:fldChar w:fldCharType="end"/>
      </w:r>
    </w:p>
    <w:p w14:paraId="44C03E84" w14:textId="285AF483"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Yu Mincho"/>
        </w:rPr>
        <w:t>5.4.2.3</w:t>
      </w:r>
      <w:r>
        <w:rPr>
          <w:rFonts w:asciiTheme="minorHAnsi" w:eastAsiaTheme="minorEastAsia" w:hAnsiTheme="minorHAnsi" w:cstheme="minorBidi"/>
          <w:kern w:val="2"/>
          <w:sz w:val="22"/>
          <w:szCs w:val="22"/>
          <w:lang w:eastAsia="en-GB"/>
          <w14:ligatures w14:val="standardContextual"/>
        </w:rPr>
        <w:tab/>
      </w:r>
      <w:r w:rsidRPr="00554529">
        <w:rPr>
          <w:rFonts w:eastAsia="Yu Mincho"/>
        </w:rPr>
        <w:t>Channel raster entries for each operating band</w:t>
      </w:r>
      <w:r>
        <w:tab/>
      </w:r>
      <w:r>
        <w:fldChar w:fldCharType="begin"/>
      </w:r>
      <w:r>
        <w:instrText xml:space="preserve"> PAGEREF _Toc145919891 \h </w:instrText>
      </w:r>
      <w:r>
        <w:fldChar w:fldCharType="separate"/>
      </w:r>
      <w:r>
        <w:t>41</w:t>
      </w:r>
      <w:r>
        <w:fldChar w:fldCharType="end"/>
      </w:r>
    </w:p>
    <w:p w14:paraId="1E2B356E" w14:textId="67559B65" w:rsidR="00CC371B" w:rsidRDefault="00CC371B">
      <w:pPr>
        <w:pStyle w:val="TOC3"/>
        <w:rPr>
          <w:rFonts w:asciiTheme="minorHAnsi" w:eastAsiaTheme="minorEastAsia" w:hAnsiTheme="minorHAnsi" w:cstheme="minorBidi"/>
          <w:kern w:val="2"/>
          <w:sz w:val="22"/>
          <w:szCs w:val="22"/>
          <w:lang w:eastAsia="en-GB"/>
          <w14:ligatures w14:val="standardContextual"/>
        </w:rPr>
      </w:pPr>
      <w:r w:rsidRPr="00554529">
        <w:rPr>
          <w:rFonts w:eastAsia="Yu Mincho"/>
        </w:rPr>
        <w:t>5.4.3</w:t>
      </w:r>
      <w:r>
        <w:rPr>
          <w:rFonts w:asciiTheme="minorHAnsi" w:eastAsiaTheme="minorEastAsia" w:hAnsiTheme="minorHAnsi" w:cstheme="minorBidi"/>
          <w:kern w:val="2"/>
          <w:sz w:val="22"/>
          <w:szCs w:val="22"/>
          <w:lang w:eastAsia="en-GB"/>
          <w14:ligatures w14:val="standardContextual"/>
        </w:rPr>
        <w:tab/>
      </w:r>
      <w:r w:rsidRPr="00554529">
        <w:rPr>
          <w:rFonts w:eastAsia="Yu Mincho"/>
        </w:rPr>
        <w:t>Synchronization raster</w:t>
      </w:r>
      <w:r>
        <w:tab/>
      </w:r>
      <w:r>
        <w:fldChar w:fldCharType="begin"/>
      </w:r>
      <w:r>
        <w:instrText xml:space="preserve"> PAGEREF _Toc145919892 \h </w:instrText>
      </w:r>
      <w:r>
        <w:fldChar w:fldCharType="separate"/>
      </w:r>
      <w:r>
        <w:t>42</w:t>
      </w:r>
      <w:r>
        <w:fldChar w:fldCharType="end"/>
      </w:r>
    </w:p>
    <w:p w14:paraId="7AAD90E1" w14:textId="75FEE57A"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Yu Mincho"/>
        </w:rPr>
        <w:t>5.4.3.1</w:t>
      </w:r>
      <w:r>
        <w:rPr>
          <w:rFonts w:asciiTheme="minorHAnsi" w:eastAsiaTheme="minorEastAsia" w:hAnsiTheme="minorHAnsi" w:cstheme="minorBidi"/>
          <w:kern w:val="2"/>
          <w:sz w:val="22"/>
          <w:szCs w:val="22"/>
          <w:lang w:eastAsia="en-GB"/>
          <w14:ligatures w14:val="standardContextual"/>
        </w:rPr>
        <w:tab/>
      </w:r>
      <w:r w:rsidRPr="00554529">
        <w:rPr>
          <w:rFonts w:eastAsia="Yu Mincho"/>
        </w:rPr>
        <w:t>Synchronization raster and numbering</w:t>
      </w:r>
      <w:r>
        <w:tab/>
      </w:r>
      <w:r>
        <w:fldChar w:fldCharType="begin"/>
      </w:r>
      <w:r>
        <w:instrText xml:space="preserve"> PAGEREF _Toc145919893 \h </w:instrText>
      </w:r>
      <w:r>
        <w:fldChar w:fldCharType="separate"/>
      </w:r>
      <w:r>
        <w:t>42</w:t>
      </w:r>
      <w:r>
        <w:fldChar w:fldCharType="end"/>
      </w:r>
    </w:p>
    <w:p w14:paraId="6F9BF25C" w14:textId="04459E1B"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Yu Mincho"/>
        </w:rPr>
        <w:t>5.4.3.2</w:t>
      </w:r>
      <w:r>
        <w:rPr>
          <w:rFonts w:asciiTheme="minorHAnsi" w:eastAsiaTheme="minorEastAsia" w:hAnsiTheme="minorHAnsi" w:cstheme="minorBidi"/>
          <w:kern w:val="2"/>
          <w:sz w:val="22"/>
          <w:szCs w:val="22"/>
          <w:lang w:eastAsia="en-GB"/>
          <w14:ligatures w14:val="standardContextual"/>
        </w:rPr>
        <w:tab/>
      </w:r>
      <w:r w:rsidRPr="00554529">
        <w:rPr>
          <w:rFonts w:eastAsia="Yu Mincho"/>
        </w:rPr>
        <w:t>Synchronization raster to synchronization block resource element mapping</w:t>
      </w:r>
      <w:r>
        <w:tab/>
      </w:r>
      <w:r>
        <w:fldChar w:fldCharType="begin"/>
      </w:r>
      <w:r>
        <w:instrText xml:space="preserve"> PAGEREF _Toc145919894 \h </w:instrText>
      </w:r>
      <w:r>
        <w:fldChar w:fldCharType="separate"/>
      </w:r>
      <w:r>
        <w:t>42</w:t>
      </w:r>
      <w:r>
        <w:fldChar w:fldCharType="end"/>
      </w:r>
    </w:p>
    <w:p w14:paraId="4CAD9F8B" w14:textId="68353837"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Yu Mincho"/>
        </w:rPr>
        <w:t>5.4.3.3</w:t>
      </w:r>
      <w:r>
        <w:rPr>
          <w:rFonts w:asciiTheme="minorHAnsi" w:eastAsiaTheme="minorEastAsia" w:hAnsiTheme="minorHAnsi" w:cstheme="minorBidi"/>
          <w:kern w:val="2"/>
          <w:sz w:val="22"/>
          <w:szCs w:val="22"/>
          <w:lang w:eastAsia="en-GB"/>
          <w14:ligatures w14:val="standardContextual"/>
        </w:rPr>
        <w:tab/>
      </w:r>
      <w:r w:rsidRPr="00554529">
        <w:rPr>
          <w:rFonts w:eastAsia="Yu Mincho"/>
        </w:rPr>
        <w:t>Synchronization raster entries for each operating band</w:t>
      </w:r>
      <w:r>
        <w:tab/>
      </w:r>
      <w:r>
        <w:fldChar w:fldCharType="begin"/>
      </w:r>
      <w:r>
        <w:instrText xml:space="preserve"> PAGEREF _Toc145919895 \h </w:instrText>
      </w:r>
      <w:r>
        <w:fldChar w:fldCharType="separate"/>
      </w:r>
      <w:r>
        <w:t>43</w:t>
      </w:r>
      <w:r>
        <w:fldChar w:fldCharType="end"/>
      </w:r>
    </w:p>
    <w:p w14:paraId="3BCE7588" w14:textId="3A3055E1" w:rsidR="00CC371B" w:rsidRDefault="00CC371B">
      <w:pPr>
        <w:pStyle w:val="TOC2"/>
        <w:rPr>
          <w:rFonts w:asciiTheme="minorHAnsi" w:eastAsiaTheme="minorEastAsia" w:hAnsiTheme="minorHAnsi" w:cstheme="minorBidi"/>
          <w:kern w:val="2"/>
          <w:sz w:val="22"/>
          <w:szCs w:val="22"/>
          <w:lang w:eastAsia="en-GB"/>
          <w14:ligatures w14:val="standardContextual"/>
        </w:rPr>
      </w:pPr>
      <w:r>
        <w:t>5.4A</w:t>
      </w:r>
      <w:r>
        <w:rPr>
          <w:rFonts w:asciiTheme="minorHAnsi" w:eastAsiaTheme="minorEastAsia" w:hAnsiTheme="minorHAnsi" w:cstheme="minorBidi"/>
          <w:kern w:val="2"/>
          <w:sz w:val="22"/>
          <w:szCs w:val="22"/>
          <w:lang w:eastAsia="en-GB"/>
          <w14:ligatures w14:val="standardContextual"/>
        </w:rPr>
        <w:tab/>
      </w:r>
      <w:r>
        <w:t>Channel arrangement for CA</w:t>
      </w:r>
      <w:r>
        <w:tab/>
      </w:r>
      <w:r>
        <w:fldChar w:fldCharType="begin"/>
      </w:r>
      <w:r>
        <w:instrText xml:space="preserve"> PAGEREF _Toc145919896 \h </w:instrText>
      </w:r>
      <w:r>
        <w:fldChar w:fldCharType="separate"/>
      </w:r>
      <w:r>
        <w:t>43</w:t>
      </w:r>
      <w:r>
        <w:fldChar w:fldCharType="end"/>
      </w:r>
    </w:p>
    <w:p w14:paraId="7A7FBAAB" w14:textId="2A3D11BA" w:rsidR="00CC371B" w:rsidRDefault="00CC371B">
      <w:pPr>
        <w:pStyle w:val="TOC3"/>
        <w:rPr>
          <w:rFonts w:asciiTheme="minorHAnsi" w:eastAsiaTheme="minorEastAsia" w:hAnsiTheme="minorHAnsi" w:cstheme="minorBidi"/>
          <w:kern w:val="2"/>
          <w:sz w:val="22"/>
          <w:szCs w:val="22"/>
          <w:lang w:eastAsia="en-GB"/>
          <w14:ligatures w14:val="standardContextual"/>
        </w:rPr>
      </w:pPr>
      <w:r w:rsidRPr="00554529">
        <w:rPr>
          <w:rFonts w:eastAsia="Yu Mincho"/>
        </w:rPr>
        <w:t>5.4A.1</w:t>
      </w:r>
      <w:r>
        <w:rPr>
          <w:rFonts w:asciiTheme="minorHAnsi" w:eastAsiaTheme="minorEastAsia" w:hAnsiTheme="minorHAnsi" w:cstheme="minorBidi"/>
          <w:kern w:val="2"/>
          <w:sz w:val="22"/>
          <w:szCs w:val="22"/>
          <w:lang w:eastAsia="en-GB"/>
          <w14:ligatures w14:val="standardContextual"/>
        </w:rPr>
        <w:tab/>
      </w:r>
      <w:r w:rsidRPr="00554529">
        <w:rPr>
          <w:rFonts w:eastAsia="Yu Mincho"/>
        </w:rPr>
        <w:t>Channel spacing for CA</w:t>
      </w:r>
      <w:r>
        <w:tab/>
      </w:r>
      <w:r>
        <w:fldChar w:fldCharType="begin"/>
      </w:r>
      <w:r>
        <w:instrText xml:space="preserve"> PAGEREF _Toc145919897 \h </w:instrText>
      </w:r>
      <w:r>
        <w:fldChar w:fldCharType="separate"/>
      </w:r>
      <w:r>
        <w:t>43</w:t>
      </w:r>
      <w:r>
        <w:fldChar w:fldCharType="end"/>
      </w:r>
    </w:p>
    <w:p w14:paraId="11293147" w14:textId="3E014168" w:rsidR="00CC371B" w:rsidRDefault="00CC371B">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Configurations</w:t>
      </w:r>
      <w:r>
        <w:tab/>
      </w:r>
      <w:r>
        <w:fldChar w:fldCharType="begin"/>
      </w:r>
      <w:r>
        <w:instrText xml:space="preserve"> PAGEREF _Toc145919898 \h </w:instrText>
      </w:r>
      <w:r>
        <w:fldChar w:fldCharType="separate"/>
      </w:r>
      <w:r>
        <w:t>45</w:t>
      </w:r>
      <w:r>
        <w:fldChar w:fldCharType="end"/>
      </w:r>
    </w:p>
    <w:p w14:paraId="74542DB5" w14:textId="30020739" w:rsidR="00CC371B" w:rsidRDefault="00CC371B">
      <w:pPr>
        <w:pStyle w:val="TOC2"/>
        <w:rPr>
          <w:rFonts w:asciiTheme="minorHAnsi" w:eastAsiaTheme="minorEastAsia" w:hAnsiTheme="minorHAnsi" w:cstheme="minorBidi"/>
          <w:kern w:val="2"/>
          <w:sz w:val="22"/>
          <w:szCs w:val="22"/>
          <w:lang w:eastAsia="en-GB"/>
          <w14:ligatures w14:val="standardContextual"/>
        </w:rPr>
      </w:pPr>
      <w:r>
        <w:t>5.5A</w:t>
      </w:r>
      <w:r>
        <w:rPr>
          <w:rFonts w:asciiTheme="minorHAnsi" w:eastAsiaTheme="minorEastAsia" w:hAnsiTheme="minorHAnsi" w:cstheme="minorBidi"/>
          <w:kern w:val="2"/>
          <w:sz w:val="22"/>
          <w:szCs w:val="22"/>
          <w:lang w:eastAsia="en-GB"/>
          <w14:ligatures w14:val="standardContextual"/>
        </w:rPr>
        <w:tab/>
      </w:r>
      <w:r>
        <w:t>Configurations for CA</w:t>
      </w:r>
      <w:r>
        <w:tab/>
      </w:r>
      <w:r>
        <w:fldChar w:fldCharType="begin"/>
      </w:r>
      <w:r>
        <w:instrText xml:space="preserve"> PAGEREF _Toc145919899 \h </w:instrText>
      </w:r>
      <w:r>
        <w:fldChar w:fldCharType="separate"/>
      </w:r>
      <w:r>
        <w:t>45</w:t>
      </w:r>
      <w:r>
        <w:fldChar w:fldCharType="end"/>
      </w:r>
    </w:p>
    <w:p w14:paraId="5C6A6C71" w14:textId="2D93393C" w:rsidR="00CC371B" w:rsidRDefault="00CC371B">
      <w:pPr>
        <w:pStyle w:val="TOC3"/>
        <w:rPr>
          <w:rFonts w:asciiTheme="minorHAnsi" w:eastAsiaTheme="minorEastAsia" w:hAnsiTheme="minorHAnsi" w:cstheme="minorBidi"/>
          <w:kern w:val="2"/>
          <w:sz w:val="22"/>
          <w:szCs w:val="22"/>
          <w:lang w:eastAsia="en-GB"/>
          <w14:ligatures w14:val="standardContextual"/>
        </w:rPr>
      </w:pPr>
      <w:r>
        <w:t>5.5A.1</w:t>
      </w:r>
      <w:r>
        <w:rPr>
          <w:rFonts w:asciiTheme="minorHAnsi" w:eastAsiaTheme="minorEastAsia" w:hAnsiTheme="minorHAnsi" w:cstheme="minorBidi"/>
          <w:kern w:val="2"/>
          <w:sz w:val="22"/>
          <w:szCs w:val="22"/>
          <w:lang w:eastAsia="en-GB"/>
          <w14:ligatures w14:val="standardContextual"/>
        </w:rPr>
        <w:tab/>
      </w:r>
      <w:r>
        <w:t>Configurations for intra-band contiguous CA</w:t>
      </w:r>
      <w:r>
        <w:tab/>
      </w:r>
      <w:r>
        <w:fldChar w:fldCharType="begin"/>
      </w:r>
      <w:r>
        <w:instrText xml:space="preserve"> PAGEREF _Toc145919900 \h </w:instrText>
      </w:r>
      <w:r>
        <w:fldChar w:fldCharType="separate"/>
      </w:r>
      <w:r>
        <w:t>45</w:t>
      </w:r>
      <w:r>
        <w:fldChar w:fldCharType="end"/>
      </w:r>
    </w:p>
    <w:p w14:paraId="79CF1645" w14:textId="52A67C12" w:rsidR="00CC371B" w:rsidRDefault="00CC371B">
      <w:pPr>
        <w:pStyle w:val="TOC3"/>
        <w:rPr>
          <w:rFonts w:asciiTheme="minorHAnsi" w:eastAsiaTheme="minorEastAsia" w:hAnsiTheme="minorHAnsi" w:cstheme="minorBidi"/>
          <w:kern w:val="2"/>
          <w:sz w:val="22"/>
          <w:szCs w:val="22"/>
          <w:lang w:eastAsia="en-GB"/>
          <w14:ligatures w14:val="standardContextual"/>
        </w:rPr>
      </w:pPr>
      <w:r>
        <w:t>5.5A.2</w:t>
      </w:r>
      <w:r>
        <w:rPr>
          <w:rFonts w:asciiTheme="minorHAnsi" w:eastAsiaTheme="minorEastAsia" w:hAnsiTheme="minorHAnsi" w:cstheme="minorBidi"/>
          <w:kern w:val="2"/>
          <w:sz w:val="22"/>
          <w:szCs w:val="22"/>
          <w:lang w:eastAsia="en-GB"/>
          <w14:ligatures w14:val="standardContextual"/>
        </w:rPr>
        <w:tab/>
      </w:r>
      <w:r>
        <w:t>Configurations for intra-band non-contiguous CA</w:t>
      </w:r>
      <w:r>
        <w:tab/>
      </w:r>
      <w:r>
        <w:fldChar w:fldCharType="begin"/>
      </w:r>
      <w:r>
        <w:instrText xml:space="preserve"> PAGEREF _Toc145919901 \h </w:instrText>
      </w:r>
      <w:r>
        <w:fldChar w:fldCharType="separate"/>
      </w:r>
      <w:r>
        <w:t>51</w:t>
      </w:r>
      <w:r>
        <w:fldChar w:fldCharType="end"/>
      </w:r>
    </w:p>
    <w:p w14:paraId="18965280" w14:textId="0C9E5619" w:rsidR="00CC371B" w:rsidRDefault="00CC371B">
      <w:pPr>
        <w:pStyle w:val="TOC3"/>
        <w:rPr>
          <w:rFonts w:asciiTheme="minorHAnsi" w:eastAsiaTheme="minorEastAsia" w:hAnsiTheme="minorHAnsi" w:cstheme="minorBidi"/>
          <w:kern w:val="2"/>
          <w:sz w:val="22"/>
          <w:szCs w:val="22"/>
          <w:lang w:eastAsia="en-GB"/>
          <w14:ligatures w14:val="standardContextual"/>
        </w:rPr>
      </w:pPr>
      <w:r>
        <w:t>5.5A.3</w:t>
      </w:r>
      <w:r>
        <w:rPr>
          <w:rFonts w:asciiTheme="minorHAnsi" w:eastAsiaTheme="minorEastAsia" w:hAnsiTheme="minorHAnsi" w:cstheme="minorBidi"/>
          <w:kern w:val="2"/>
          <w:sz w:val="22"/>
          <w:szCs w:val="22"/>
          <w:lang w:eastAsia="en-GB"/>
          <w14:ligatures w14:val="standardContextual"/>
        </w:rPr>
        <w:tab/>
      </w:r>
      <w:r>
        <w:t>Configurations for inter-band CA</w:t>
      </w:r>
      <w:r>
        <w:tab/>
      </w:r>
      <w:r>
        <w:fldChar w:fldCharType="begin"/>
      </w:r>
      <w:r>
        <w:instrText xml:space="preserve"> PAGEREF _Toc145919902 \h </w:instrText>
      </w:r>
      <w:r>
        <w:fldChar w:fldCharType="separate"/>
      </w:r>
      <w:r>
        <w:t>60</w:t>
      </w:r>
      <w:r>
        <w:fldChar w:fldCharType="end"/>
      </w:r>
    </w:p>
    <w:p w14:paraId="59E7AEAC" w14:textId="4664F357" w:rsidR="00CC371B" w:rsidRDefault="00CC371B">
      <w:pPr>
        <w:pStyle w:val="TOC2"/>
        <w:rPr>
          <w:rFonts w:asciiTheme="minorHAnsi" w:eastAsiaTheme="minorEastAsia" w:hAnsiTheme="minorHAnsi" w:cstheme="minorBidi"/>
          <w:kern w:val="2"/>
          <w:sz w:val="22"/>
          <w:szCs w:val="22"/>
          <w:lang w:eastAsia="en-GB"/>
          <w14:ligatures w14:val="standardContextual"/>
        </w:rPr>
      </w:pPr>
      <w:r>
        <w:t>5.5D</w:t>
      </w:r>
      <w:r>
        <w:rPr>
          <w:rFonts w:asciiTheme="minorHAnsi" w:eastAsiaTheme="minorEastAsia" w:hAnsiTheme="minorHAnsi" w:cstheme="minorBidi"/>
          <w:kern w:val="2"/>
          <w:sz w:val="22"/>
          <w:szCs w:val="22"/>
          <w:lang w:eastAsia="en-GB"/>
          <w14:ligatures w14:val="standardContextual"/>
        </w:rPr>
        <w:tab/>
      </w:r>
      <w:r>
        <w:t>Configurations for UL MIMO</w:t>
      </w:r>
      <w:r>
        <w:tab/>
      </w:r>
      <w:r>
        <w:fldChar w:fldCharType="begin"/>
      </w:r>
      <w:r>
        <w:instrText xml:space="preserve"> PAGEREF _Toc145919903 \h </w:instrText>
      </w:r>
      <w:r>
        <w:fldChar w:fldCharType="separate"/>
      </w:r>
      <w:r>
        <w:t>65</w:t>
      </w:r>
      <w:r>
        <w:fldChar w:fldCharType="end"/>
      </w:r>
    </w:p>
    <w:p w14:paraId="2824E2D7" w14:textId="2CD2ED47" w:rsidR="00CC371B" w:rsidRDefault="00CC371B">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Transmitter characteristics</w:t>
      </w:r>
      <w:r>
        <w:tab/>
      </w:r>
      <w:r>
        <w:fldChar w:fldCharType="begin"/>
      </w:r>
      <w:r>
        <w:instrText xml:space="preserve"> PAGEREF _Toc145919904 \h </w:instrText>
      </w:r>
      <w:r>
        <w:fldChar w:fldCharType="separate"/>
      </w:r>
      <w:r>
        <w:t>66</w:t>
      </w:r>
      <w:r>
        <w:fldChar w:fldCharType="end"/>
      </w:r>
    </w:p>
    <w:p w14:paraId="2A1F0A3A" w14:textId="0719F577" w:rsidR="00CC371B" w:rsidRDefault="00CC371B">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_Toc145919905 \h </w:instrText>
      </w:r>
      <w:r>
        <w:fldChar w:fldCharType="separate"/>
      </w:r>
      <w:r>
        <w:t>66</w:t>
      </w:r>
      <w:r>
        <w:fldChar w:fldCharType="end"/>
      </w:r>
    </w:p>
    <w:p w14:paraId="03D82EC9" w14:textId="6205FEFA" w:rsidR="00CC371B" w:rsidRDefault="00CC371B">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Transmitter power</w:t>
      </w:r>
      <w:r>
        <w:tab/>
      </w:r>
      <w:r>
        <w:fldChar w:fldCharType="begin"/>
      </w:r>
      <w:r>
        <w:instrText xml:space="preserve"> PAGEREF _Toc145919906 \h </w:instrText>
      </w:r>
      <w:r>
        <w:fldChar w:fldCharType="separate"/>
      </w:r>
      <w:r>
        <w:t>66</w:t>
      </w:r>
      <w:r>
        <w:fldChar w:fldCharType="end"/>
      </w:r>
    </w:p>
    <w:p w14:paraId="17879516" w14:textId="17BE3174" w:rsidR="00CC371B" w:rsidRDefault="00CC371B">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UE maximum output power</w:t>
      </w:r>
      <w:r>
        <w:tab/>
      </w:r>
      <w:r>
        <w:fldChar w:fldCharType="begin"/>
      </w:r>
      <w:r>
        <w:instrText xml:space="preserve"> PAGEREF _Toc145919907 \h </w:instrText>
      </w:r>
      <w:r>
        <w:fldChar w:fldCharType="separate"/>
      </w:r>
      <w:r>
        <w:t>66</w:t>
      </w:r>
      <w:r>
        <w:fldChar w:fldCharType="end"/>
      </w:r>
    </w:p>
    <w:p w14:paraId="476F2C15" w14:textId="44115C55" w:rsidR="00CC371B" w:rsidRDefault="00CC371B">
      <w:pPr>
        <w:pStyle w:val="TOC4"/>
        <w:rPr>
          <w:rFonts w:asciiTheme="minorHAnsi" w:eastAsiaTheme="minorEastAsia" w:hAnsiTheme="minorHAnsi" w:cstheme="minorBidi"/>
          <w:kern w:val="2"/>
          <w:sz w:val="22"/>
          <w:szCs w:val="22"/>
          <w:lang w:eastAsia="en-GB"/>
          <w14:ligatures w14:val="standardContextual"/>
        </w:rPr>
      </w:pPr>
      <w:r>
        <w:t>6.2.1.0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_Toc145919908 \h </w:instrText>
      </w:r>
      <w:r>
        <w:fldChar w:fldCharType="separate"/>
      </w:r>
      <w:r>
        <w:t>66</w:t>
      </w:r>
      <w:r>
        <w:fldChar w:fldCharType="end"/>
      </w:r>
    </w:p>
    <w:p w14:paraId="0EFAF939" w14:textId="71870AC5" w:rsidR="00CC371B" w:rsidRDefault="00CC371B">
      <w:pPr>
        <w:pStyle w:val="TOC4"/>
        <w:rPr>
          <w:rFonts w:asciiTheme="minorHAnsi" w:eastAsiaTheme="minorEastAsia" w:hAnsiTheme="minorHAnsi" w:cstheme="minorBidi"/>
          <w:kern w:val="2"/>
          <w:sz w:val="22"/>
          <w:szCs w:val="22"/>
          <w:lang w:eastAsia="en-GB"/>
          <w14:ligatures w14:val="standardContextual"/>
        </w:rPr>
      </w:pPr>
      <w:r>
        <w:t>6.2.1.1</w:t>
      </w:r>
      <w:r>
        <w:rPr>
          <w:rFonts w:asciiTheme="minorHAnsi" w:eastAsiaTheme="minorEastAsia" w:hAnsiTheme="minorHAnsi" w:cstheme="minorBidi"/>
          <w:kern w:val="2"/>
          <w:sz w:val="22"/>
          <w:szCs w:val="22"/>
          <w:lang w:eastAsia="en-GB"/>
          <w14:ligatures w14:val="standardContextual"/>
        </w:rPr>
        <w:tab/>
      </w:r>
      <w:r>
        <w:t>UE maximum output power for power class 1</w:t>
      </w:r>
      <w:r>
        <w:tab/>
      </w:r>
      <w:r>
        <w:fldChar w:fldCharType="begin"/>
      </w:r>
      <w:r>
        <w:instrText xml:space="preserve"> PAGEREF _Toc145919909 \h </w:instrText>
      </w:r>
      <w:r>
        <w:fldChar w:fldCharType="separate"/>
      </w:r>
      <w:r>
        <w:t>66</w:t>
      </w:r>
      <w:r>
        <w:fldChar w:fldCharType="end"/>
      </w:r>
    </w:p>
    <w:p w14:paraId="4D37C025" w14:textId="2D51FB7C" w:rsidR="00CC371B" w:rsidRDefault="00CC371B">
      <w:pPr>
        <w:pStyle w:val="TOC4"/>
        <w:rPr>
          <w:rFonts w:asciiTheme="minorHAnsi" w:eastAsiaTheme="minorEastAsia" w:hAnsiTheme="minorHAnsi" w:cstheme="minorBidi"/>
          <w:kern w:val="2"/>
          <w:sz w:val="22"/>
          <w:szCs w:val="22"/>
          <w:lang w:eastAsia="en-GB"/>
          <w14:ligatures w14:val="standardContextual"/>
        </w:rPr>
      </w:pPr>
      <w:r>
        <w:lastRenderedPageBreak/>
        <w:t>6.2.1.2</w:t>
      </w:r>
      <w:r>
        <w:rPr>
          <w:rFonts w:asciiTheme="minorHAnsi" w:eastAsiaTheme="minorEastAsia" w:hAnsiTheme="minorHAnsi" w:cstheme="minorBidi"/>
          <w:kern w:val="2"/>
          <w:sz w:val="22"/>
          <w:szCs w:val="22"/>
          <w:lang w:eastAsia="en-GB"/>
          <w14:ligatures w14:val="standardContextual"/>
        </w:rPr>
        <w:tab/>
      </w:r>
      <w:r>
        <w:t>UE maximum output power for power class 2</w:t>
      </w:r>
      <w:r>
        <w:tab/>
      </w:r>
      <w:r>
        <w:fldChar w:fldCharType="begin"/>
      </w:r>
      <w:r>
        <w:instrText xml:space="preserve"> PAGEREF _Toc145919910 \h </w:instrText>
      </w:r>
      <w:r>
        <w:fldChar w:fldCharType="separate"/>
      </w:r>
      <w:r>
        <w:t>67</w:t>
      </w:r>
      <w:r>
        <w:fldChar w:fldCharType="end"/>
      </w:r>
    </w:p>
    <w:p w14:paraId="6ED32D5F" w14:textId="642EB262" w:rsidR="00CC371B" w:rsidRDefault="00CC371B">
      <w:pPr>
        <w:pStyle w:val="TOC4"/>
        <w:rPr>
          <w:rFonts w:asciiTheme="minorHAnsi" w:eastAsiaTheme="minorEastAsia" w:hAnsiTheme="minorHAnsi" w:cstheme="minorBidi"/>
          <w:kern w:val="2"/>
          <w:sz w:val="22"/>
          <w:szCs w:val="22"/>
          <w:lang w:eastAsia="en-GB"/>
          <w14:ligatures w14:val="standardContextual"/>
        </w:rPr>
      </w:pPr>
      <w:r>
        <w:t>6.2.1.3</w:t>
      </w:r>
      <w:r>
        <w:rPr>
          <w:rFonts w:asciiTheme="minorHAnsi" w:eastAsiaTheme="minorEastAsia" w:hAnsiTheme="minorHAnsi" w:cstheme="minorBidi"/>
          <w:kern w:val="2"/>
          <w:sz w:val="22"/>
          <w:szCs w:val="22"/>
          <w:lang w:eastAsia="en-GB"/>
          <w14:ligatures w14:val="standardContextual"/>
        </w:rPr>
        <w:tab/>
      </w:r>
      <w:r>
        <w:t>UE maximum output power for power class 3</w:t>
      </w:r>
      <w:r>
        <w:tab/>
      </w:r>
      <w:r>
        <w:fldChar w:fldCharType="begin"/>
      </w:r>
      <w:r>
        <w:instrText xml:space="preserve"> PAGEREF _Toc145919911 \h </w:instrText>
      </w:r>
      <w:r>
        <w:fldChar w:fldCharType="separate"/>
      </w:r>
      <w:r>
        <w:t>68</w:t>
      </w:r>
      <w:r>
        <w:fldChar w:fldCharType="end"/>
      </w:r>
    </w:p>
    <w:p w14:paraId="36807EDD" w14:textId="064BE436" w:rsidR="00CC371B" w:rsidRDefault="00CC371B">
      <w:pPr>
        <w:pStyle w:val="TOC4"/>
        <w:rPr>
          <w:rFonts w:asciiTheme="minorHAnsi" w:eastAsiaTheme="minorEastAsia" w:hAnsiTheme="minorHAnsi" w:cstheme="minorBidi"/>
          <w:kern w:val="2"/>
          <w:sz w:val="22"/>
          <w:szCs w:val="22"/>
          <w:lang w:eastAsia="en-GB"/>
          <w14:ligatures w14:val="standardContextual"/>
        </w:rPr>
      </w:pPr>
      <w:r>
        <w:t>6.2.1.4</w:t>
      </w:r>
      <w:r>
        <w:rPr>
          <w:rFonts w:asciiTheme="minorHAnsi" w:eastAsiaTheme="minorEastAsia" w:hAnsiTheme="minorHAnsi" w:cstheme="minorBidi"/>
          <w:kern w:val="2"/>
          <w:sz w:val="22"/>
          <w:szCs w:val="22"/>
          <w:lang w:eastAsia="en-GB"/>
          <w14:ligatures w14:val="standardContextual"/>
        </w:rPr>
        <w:tab/>
      </w:r>
      <w:r>
        <w:t>UE maximum output power for power class 4</w:t>
      </w:r>
      <w:r>
        <w:tab/>
      </w:r>
      <w:r>
        <w:fldChar w:fldCharType="begin"/>
      </w:r>
      <w:r>
        <w:instrText xml:space="preserve"> PAGEREF _Toc145919912 \h </w:instrText>
      </w:r>
      <w:r>
        <w:fldChar w:fldCharType="separate"/>
      </w:r>
      <w:r>
        <w:t>70</w:t>
      </w:r>
      <w:r>
        <w:fldChar w:fldCharType="end"/>
      </w:r>
    </w:p>
    <w:p w14:paraId="7A8FA6BE" w14:textId="72AAEB30" w:rsidR="00CC371B" w:rsidRDefault="00CC371B">
      <w:pPr>
        <w:pStyle w:val="TOC4"/>
        <w:rPr>
          <w:rFonts w:asciiTheme="minorHAnsi" w:eastAsiaTheme="minorEastAsia" w:hAnsiTheme="minorHAnsi" w:cstheme="minorBidi"/>
          <w:kern w:val="2"/>
          <w:sz w:val="22"/>
          <w:szCs w:val="22"/>
          <w:lang w:eastAsia="en-GB"/>
          <w14:ligatures w14:val="standardContextual"/>
        </w:rPr>
      </w:pPr>
      <w:r>
        <w:t>6.2.1.5</w:t>
      </w:r>
      <w:r>
        <w:rPr>
          <w:rFonts w:asciiTheme="minorHAnsi" w:eastAsiaTheme="minorEastAsia" w:hAnsiTheme="minorHAnsi" w:cstheme="minorBidi"/>
          <w:kern w:val="2"/>
          <w:sz w:val="22"/>
          <w:szCs w:val="22"/>
          <w:lang w:eastAsia="en-GB"/>
          <w14:ligatures w14:val="standardContextual"/>
        </w:rPr>
        <w:tab/>
      </w:r>
      <w:r>
        <w:t>UE maximum output power for power class 5</w:t>
      </w:r>
      <w:r>
        <w:tab/>
      </w:r>
      <w:r>
        <w:fldChar w:fldCharType="begin"/>
      </w:r>
      <w:r>
        <w:instrText xml:space="preserve"> PAGEREF _Toc145919913 \h </w:instrText>
      </w:r>
      <w:r>
        <w:fldChar w:fldCharType="separate"/>
      </w:r>
      <w:r>
        <w:t>71</w:t>
      </w:r>
      <w:r>
        <w:fldChar w:fldCharType="end"/>
      </w:r>
    </w:p>
    <w:p w14:paraId="73FCCBA5" w14:textId="3A79BAAE" w:rsidR="00CC371B" w:rsidRDefault="00CC371B">
      <w:pPr>
        <w:pStyle w:val="TOC4"/>
        <w:rPr>
          <w:rFonts w:asciiTheme="minorHAnsi" w:eastAsiaTheme="minorEastAsia" w:hAnsiTheme="minorHAnsi" w:cstheme="minorBidi"/>
          <w:kern w:val="2"/>
          <w:sz w:val="22"/>
          <w:szCs w:val="22"/>
          <w:lang w:eastAsia="en-GB"/>
          <w14:ligatures w14:val="standardContextual"/>
        </w:rPr>
      </w:pPr>
      <w:r>
        <w:t>6.2.1.6</w:t>
      </w:r>
      <w:r>
        <w:rPr>
          <w:rFonts w:asciiTheme="minorHAnsi" w:eastAsiaTheme="minorEastAsia" w:hAnsiTheme="minorHAnsi" w:cstheme="minorBidi"/>
          <w:kern w:val="2"/>
          <w:sz w:val="22"/>
          <w:szCs w:val="22"/>
          <w:lang w:eastAsia="en-GB"/>
          <w14:ligatures w14:val="standardContextual"/>
        </w:rPr>
        <w:tab/>
      </w:r>
      <w:r>
        <w:t>UE maximum output power for power class 6</w:t>
      </w:r>
      <w:r>
        <w:tab/>
      </w:r>
      <w:r>
        <w:fldChar w:fldCharType="begin"/>
      </w:r>
      <w:r>
        <w:instrText xml:space="preserve"> PAGEREF _Toc145919914 \h </w:instrText>
      </w:r>
      <w:r>
        <w:fldChar w:fldCharType="separate"/>
      </w:r>
      <w:r>
        <w:t>72</w:t>
      </w:r>
      <w:r>
        <w:fldChar w:fldCharType="end"/>
      </w:r>
    </w:p>
    <w:p w14:paraId="441D6643" w14:textId="60970C7A" w:rsidR="00CC371B" w:rsidRDefault="00CC371B">
      <w:pPr>
        <w:pStyle w:val="TOC4"/>
        <w:rPr>
          <w:rFonts w:asciiTheme="minorHAnsi" w:eastAsiaTheme="minorEastAsia" w:hAnsiTheme="minorHAnsi" w:cstheme="minorBidi"/>
          <w:kern w:val="2"/>
          <w:sz w:val="22"/>
          <w:szCs w:val="22"/>
          <w:lang w:eastAsia="en-GB"/>
          <w14:ligatures w14:val="standardContextual"/>
        </w:rPr>
      </w:pPr>
      <w:r>
        <w:t>6.2.1.7</w:t>
      </w:r>
      <w:r>
        <w:rPr>
          <w:rFonts w:asciiTheme="minorHAnsi" w:eastAsiaTheme="minorEastAsia" w:hAnsiTheme="minorHAnsi" w:cstheme="minorBidi"/>
          <w:kern w:val="2"/>
          <w:sz w:val="22"/>
          <w:szCs w:val="22"/>
          <w:lang w:eastAsia="en-GB"/>
          <w14:ligatures w14:val="standardContextual"/>
        </w:rPr>
        <w:tab/>
      </w:r>
      <w:r>
        <w:t>UE maximum output power for power class 7</w:t>
      </w:r>
      <w:r>
        <w:tab/>
      </w:r>
      <w:r>
        <w:fldChar w:fldCharType="begin"/>
      </w:r>
      <w:r>
        <w:instrText xml:space="preserve"> PAGEREF _Toc145919915 \h </w:instrText>
      </w:r>
      <w:r>
        <w:fldChar w:fldCharType="separate"/>
      </w:r>
      <w:r>
        <w:t>73</w:t>
      </w:r>
      <w:r>
        <w:fldChar w:fldCharType="end"/>
      </w:r>
    </w:p>
    <w:p w14:paraId="36E8F2C7" w14:textId="34C034F0" w:rsidR="00CC371B" w:rsidRDefault="00CC371B">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UE maximum output power reduction</w:t>
      </w:r>
      <w:r>
        <w:tab/>
      </w:r>
      <w:r>
        <w:fldChar w:fldCharType="begin"/>
      </w:r>
      <w:r>
        <w:instrText xml:space="preserve"> PAGEREF _Toc145919916 \h </w:instrText>
      </w:r>
      <w:r>
        <w:fldChar w:fldCharType="separate"/>
      </w:r>
      <w:r>
        <w:t>74</w:t>
      </w:r>
      <w:r>
        <w:fldChar w:fldCharType="end"/>
      </w:r>
    </w:p>
    <w:p w14:paraId="21B69F5A" w14:textId="0CAC0D9E"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Malgun Gothic"/>
        </w:rPr>
        <w:t>6.2.2.0</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General</w:t>
      </w:r>
      <w:r>
        <w:tab/>
      </w:r>
      <w:r>
        <w:fldChar w:fldCharType="begin"/>
      </w:r>
      <w:r>
        <w:instrText xml:space="preserve"> PAGEREF _Toc145919917 \h </w:instrText>
      </w:r>
      <w:r>
        <w:fldChar w:fldCharType="separate"/>
      </w:r>
      <w:r>
        <w:t>74</w:t>
      </w:r>
      <w:r>
        <w:fldChar w:fldCharType="end"/>
      </w:r>
    </w:p>
    <w:p w14:paraId="760BF81D" w14:textId="4B87B0F3" w:rsidR="00CC371B" w:rsidRDefault="00CC371B">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UE maximum output power reduction for power class 1</w:t>
      </w:r>
      <w:r>
        <w:tab/>
      </w:r>
      <w:r>
        <w:fldChar w:fldCharType="begin"/>
      </w:r>
      <w:r>
        <w:instrText xml:space="preserve"> PAGEREF _Toc145919918 \h </w:instrText>
      </w:r>
      <w:r>
        <w:fldChar w:fldCharType="separate"/>
      </w:r>
      <w:r>
        <w:t>74</w:t>
      </w:r>
      <w:r>
        <w:fldChar w:fldCharType="end"/>
      </w:r>
    </w:p>
    <w:p w14:paraId="443A681F" w14:textId="19668969" w:rsidR="00CC371B" w:rsidRDefault="00CC371B">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UE maximum output power reduction for power class 2</w:t>
      </w:r>
      <w:r>
        <w:tab/>
      </w:r>
      <w:r>
        <w:fldChar w:fldCharType="begin"/>
      </w:r>
      <w:r>
        <w:instrText xml:space="preserve"> PAGEREF _Toc145919919 \h </w:instrText>
      </w:r>
      <w:r>
        <w:fldChar w:fldCharType="separate"/>
      </w:r>
      <w:r>
        <w:t>76</w:t>
      </w:r>
      <w:r>
        <w:fldChar w:fldCharType="end"/>
      </w:r>
    </w:p>
    <w:p w14:paraId="0FB94335" w14:textId="1A452A87" w:rsidR="00CC371B" w:rsidRDefault="00CC371B">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UE maximum output power reduction for power class 3</w:t>
      </w:r>
      <w:r>
        <w:tab/>
      </w:r>
      <w:r>
        <w:fldChar w:fldCharType="begin"/>
      </w:r>
      <w:r>
        <w:instrText xml:space="preserve"> PAGEREF _Toc145919920 \h </w:instrText>
      </w:r>
      <w:r>
        <w:fldChar w:fldCharType="separate"/>
      </w:r>
      <w:r>
        <w:t>76</w:t>
      </w:r>
      <w:r>
        <w:fldChar w:fldCharType="end"/>
      </w:r>
    </w:p>
    <w:p w14:paraId="515408D7" w14:textId="2945F23D" w:rsidR="00CC371B" w:rsidRDefault="00CC371B">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UE maximum output power reduction for power class 4</w:t>
      </w:r>
      <w:r>
        <w:tab/>
      </w:r>
      <w:r>
        <w:fldChar w:fldCharType="begin"/>
      </w:r>
      <w:r>
        <w:instrText xml:space="preserve"> PAGEREF _Toc145919921 \h </w:instrText>
      </w:r>
      <w:r>
        <w:fldChar w:fldCharType="separate"/>
      </w:r>
      <w:r>
        <w:t>78</w:t>
      </w:r>
      <w:r>
        <w:fldChar w:fldCharType="end"/>
      </w:r>
    </w:p>
    <w:p w14:paraId="1FE40FFA" w14:textId="73E82393" w:rsidR="00CC371B" w:rsidRDefault="00CC371B">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UE maximum output power reduction for power class 5</w:t>
      </w:r>
      <w:r>
        <w:tab/>
      </w:r>
      <w:r>
        <w:fldChar w:fldCharType="begin"/>
      </w:r>
      <w:r>
        <w:instrText xml:space="preserve"> PAGEREF _Toc145919922 \h </w:instrText>
      </w:r>
      <w:r>
        <w:fldChar w:fldCharType="separate"/>
      </w:r>
      <w:r>
        <w:t>78</w:t>
      </w:r>
      <w:r>
        <w:fldChar w:fldCharType="end"/>
      </w:r>
    </w:p>
    <w:p w14:paraId="0B45A491" w14:textId="17353F4B" w:rsidR="00CC371B" w:rsidRDefault="00CC371B">
      <w:pPr>
        <w:pStyle w:val="TOC4"/>
        <w:rPr>
          <w:rFonts w:asciiTheme="minorHAnsi" w:eastAsiaTheme="minorEastAsia" w:hAnsiTheme="minorHAnsi" w:cstheme="minorBidi"/>
          <w:kern w:val="2"/>
          <w:sz w:val="22"/>
          <w:szCs w:val="22"/>
          <w:lang w:eastAsia="en-GB"/>
          <w14:ligatures w14:val="standardContextual"/>
        </w:rPr>
      </w:pPr>
      <w:r>
        <w:t>6.2.2.6</w:t>
      </w:r>
      <w:r>
        <w:rPr>
          <w:rFonts w:asciiTheme="minorHAnsi" w:eastAsiaTheme="minorEastAsia" w:hAnsiTheme="minorHAnsi" w:cstheme="minorBidi"/>
          <w:kern w:val="2"/>
          <w:sz w:val="22"/>
          <w:szCs w:val="22"/>
          <w:lang w:eastAsia="en-GB"/>
          <w14:ligatures w14:val="standardContextual"/>
        </w:rPr>
        <w:tab/>
      </w:r>
      <w:r>
        <w:t>UE maximum output power reduction for power class 6</w:t>
      </w:r>
      <w:r>
        <w:tab/>
      </w:r>
      <w:r>
        <w:fldChar w:fldCharType="begin"/>
      </w:r>
      <w:r>
        <w:instrText xml:space="preserve"> PAGEREF _Toc145919923 \h </w:instrText>
      </w:r>
      <w:r>
        <w:fldChar w:fldCharType="separate"/>
      </w:r>
      <w:r>
        <w:t>78</w:t>
      </w:r>
      <w:r>
        <w:fldChar w:fldCharType="end"/>
      </w:r>
    </w:p>
    <w:p w14:paraId="09C711BE" w14:textId="0ECC650C" w:rsidR="00CC371B" w:rsidRDefault="00CC371B">
      <w:pPr>
        <w:pStyle w:val="TOC4"/>
        <w:rPr>
          <w:rFonts w:asciiTheme="minorHAnsi" w:eastAsiaTheme="minorEastAsia" w:hAnsiTheme="minorHAnsi" w:cstheme="minorBidi"/>
          <w:kern w:val="2"/>
          <w:sz w:val="22"/>
          <w:szCs w:val="22"/>
          <w:lang w:eastAsia="en-GB"/>
          <w14:ligatures w14:val="standardContextual"/>
        </w:rPr>
      </w:pPr>
      <w:r>
        <w:t>6.2.2.7</w:t>
      </w:r>
      <w:r>
        <w:rPr>
          <w:rFonts w:asciiTheme="minorHAnsi" w:eastAsiaTheme="minorEastAsia" w:hAnsiTheme="minorHAnsi" w:cstheme="minorBidi"/>
          <w:kern w:val="2"/>
          <w:sz w:val="22"/>
          <w:szCs w:val="22"/>
          <w:lang w:eastAsia="en-GB"/>
          <w14:ligatures w14:val="standardContextual"/>
        </w:rPr>
        <w:tab/>
      </w:r>
      <w:r>
        <w:t>UE maximum output power reduction for power class 7</w:t>
      </w:r>
      <w:r>
        <w:tab/>
      </w:r>
      <w:r>
        <w:fldChar w:fldCharType="begin"/>
      </w:r>
      <w:r>
        <w:instrText xml:space="preserve"> PAGEREF _Toc145919924 \h </w:instrText>
      </w:r>
      <w:r>
        <w:fldChar w:fldCharType="separate"/>
      </w:r>
      <w:r>
        <w:t>78</w:t>
      </w:r>
      <w:r>
        <w:fldChar w:fldCharType="end"/>
      </w:r>
    </w:p>
    <w:p w14:paraId="350048F1" w14:textId="1AB05864" w:rsidR="00CC371B" w:rsidRDefault="00CC371B">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UE maximum output power with additional requirements</w:t>
      </w:r>
      <w:r>
        <w:tab/>
      </w:r>
      <w:r>
        <w:fldChar w:fldCharType="begin"/>
      </w:r>
      <w:r>
        <w:instrText xml:space="preserve"> PAGEREF _Toc145919925 \h </w:instrText>
      </w:r>
      <w:r>
        <w:fldChar w:fldCharType="separate"/>
      </w:r>
      <w:r>
        <w:t>78</w:t>
      </w:r>
      <w:r>
        <w:fldChar w:fldCharType="end"/>
      </w:r>
    </w:p>
    <w:p w14:paraId="66FB11C0" w14:textId="7A74CA24" w:rsidR="00CC371B" w:rsidRDefault="00CC371B">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_Toc145919926 \h </w:instrText>
      </w:r>
      <w:r>
        <w:fldChar w:fldCharType="separate"/>
      </w:r>
      <w:r>
        <w:t>78</w:t>
      </w:r>
      <w:r>
        <w:fldChar w:fldCharType="end"/>
      </w:r>
    </w:p>
    <w:p w14:paraId="48E4E889" w14:textId="1B9AF6B5" w:rsidR="00CC371B" w:rsidRDefault="00CC371B">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_Toc145919927 \h </w:instrText>
      </w:r>
      <w:r>
        <w:fldChar w:fldCharType="separate"/>
      </w:r>
      <w:r>
        <w:t>79</w:t>
      </w:r>
      <w:r>
        <w:fldChar w:fldCharType="end"/>
      </w:r>
    </w:p>
    <w:p w14:paraId="10B9BE4B" w14:textId="52699A70"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snapToGrid w:val="0"/>
          <w:lang w:eastAsia="zh-CN"/>
        </w:rPr>
        <w:t>6.2.3.2.1</w:t>
      </w:r>
      <w:r>
        <w:rPr>
          <w:rFonts w:asciiTheme="minorHAnsi" w:eastAsiaTheme="minorEastAsia" w:hAnsiTheme="minorHAnsi" w:cstheme="minorBidi"/>
          <w:kern w:val="2"/>
          <w:sz w:val="22"/>
          <w:szCs w:val="22"/>
          <w:lang w:eastAsia="en-GB"/>
          <w14:ligatures w14:val="standardContextual"/>
        </w:rPr>
        <w:tab/>
      </w:r>
      <w:r w:rsidRPr="00554529">
        <w:rPr>
          <w:snapToGrid w:val="0"/>
          <w:lang w:eastAsia="zh-CN"/>
        </w:rPr>
        <w:t>Void</w:t>
      </w:r>
      <w:r>
        <w:tab/>
      </w:r>
      <w:r>
        <w:fldChar w:fldCharType="begin"/>
      </w:r>
      <w:r>
        <w:instrText xml:space="preserve"> PAGEREF _Toc145919928 \h </w:instrText>
      </w:r>
      <w:r>
        <w:fldChar w:fldCharType="separate"/>
      </w:r>
      <w:r>
        <w:t>79</w:t>
      </w:r>
      <w:r>
        <w:fldChar w:fldCharType="end"/>
      </w:r>
    </w:p>
    <w:p w14:paraId="40C5F3A6" w14:textId="66D59D4A"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snapToGrid w:val="0"/>
          <w:lang w:eastAsia="zh-CN"/>
        </w:rPr>
        <w:t>6.2.3.2.2</w:t>
      </w:r>
      <w:r>
        <w:rPr>
          <w:rFonts w:asciiTheme="minorHAnsi" w:eastAsiaTheme="minorEastAsia" w:hAnsiTheme="minorHAnsi" w:cstheme="minorBidi"/>
          <w:kern w:val="2"/>
          <w:sz w:val="22"/>
          <w:szCs w:val="22"/>
          <w:lang w:eastAsia="en-GB"/>
          <w14:ligatures w14:val="standardContextual"/>
        </w:rPr>
        <w:tab/>
      </w:r>
      <w:r w:rsidRPr="00554529">
        <w:rPr>
          <w:snapToGrid w:val="0"/>
          <w:lang w:eastAsia="zh-CN"/>
        </w:rPr>
        <w:t>Void</w:t>
      </w:r>
      <w:r>
        <w:tab/>
      </w:r>
      <w:r>
        <w:fldChar w:fldCharType="begin"/>
      </w:r>
      <w:r>
        <w:instrText xml:space="preserve"> PAGEREF _Toc145919929 \h </w:instrText>
      </w:r>
      <w:r>
        <w:fldChar w:fldCharType="separate"/>
      </w:r>
      <w:r>
        <w:t>79</w:t>
      </w:r>
      <w:r>
        <w:fldChar w:fldCharType="end"/>
      </w:r>
    </w:p>
    <w:p w14:paraId="05210E2F" w14:textId="0B6CF786"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snapToGrid w:val="0"/>
          <w:lang w:eastAsia="zh-CN"/>
        </w:rPr>
        <w:t>6.2.3.2.3</w:t>
      </w:r>
      <w:r>
        <w:rPr>
          <w:rFonts w:asciiTheme="minorHAnsi" w:eastAsiaTheme="minorEastAsia" w:hAnsiTheme="minorHAnsi" w:cstheme="minorBidi"/>
          <w:kern w:val="2"/>
          <w:sz w:val="22"/>
          <w:szCs w:val="22"/>
          <w:lang w:eastAsia="en-GB"/>
          <w14:ligatures w14:val="standardContextual"/>
        </w:rPr>
        <w:tab/>
      </w:r>
      <w:r w:rsidRPr="00554529">
        <w:rPr>
          <w:snapToGrid w:val="0"/>
          <w:lang w:eastAsia="zh-CN"/>
        </w:rPr>
        <w:t>Void</w:t>
      </w:r>
      <w:r>
        <w:tab/>
      </w:r>
      <w:r>
        <w:fldChar w:fldCharType="begin"/>
      </w:r>
      <w:r>
        <w:instrText xml:space="preserve"> PAGEREF _Toc145919930 \h </w:instrText>
      </w:r>
      <w:r>
        <w:fldChar w:fldCharType="separate"/>
      </w:r>
      <w:r>
        <w:t>79</w:t>
      </w:r>
      <w:r>
        <w:fldChar w:fldCharType="end"/>
      </w:r>
    </w:p>
    <w:p w14:paraId="6029E39C" w14:textId="2C72A32E" w:rsidR="00CC371B" w:rsidRDefault="00CC371B">
      <w:pPr>
        <w:pStyle w:val="TOC5"/>
        <w:rPr>
          <w:rFonts w:asciiTheme="minorHAnsi" w:eastAsiaTheme="minorEastAsia" w:hAnsiTheme="minorHAnsi" w:cstheme="minorBidi"/>
          <w:kern w:val="2"/>
          <w:sz w:val="22"/>
          <w:szCs w:val="22"/>
          <w:lang w:eastAsia="en-GB"/>
          <w14:ligatures w14:val="standardContextual"/>
        </w:rPr>
      </w:pPr>
      <w:r>
        <w:t>6.2.3.2.4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_Toc145919931 \h </w:instrText>
      </w:r>
      <w:r>
        <w:fldChar w:fldCharType="separate"/>
      </w:r>
      <w:r>
        <w:t>80</w:t>
      </w:r>
      <w:r>
        <w:fldChar w:fldCharType="end"/>
      </w:r>
    </w:p>
    <w:p w14:paraId="420DBCE6" w14:textId="2466777E" w:rsidR="00CC371B" w:rsidRDefault="00CC371B">
      <w:pPr>
        <w:pStyle w:val="TOC5"/>
        <w:rPr>
          <w:rFonts w:asciiTheme="minorHAnsi" w:eastAsiaTheme="minorEastAsia" w:hAnsiTheme="minorHAnsi" w:cstheme="minorBidi"/>
          <w:kern w:val="2"/>
          <w:sz w:val="22"/>
          <w:szCs w:val="22"/>
          <w:lang w:eastAsia="en-GB"/>
          <w14:ligatures w14:val="standardContextual"/>
        </w:rPr>
      </w:pPr>
      <w:r>
        <w:t>6.2.3.2.5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_Toc145919932 \h </w:instrText>
      </w:r>
      <w:r>
        <w:fldChar w:fldCharType="separate"/>
      </w:r>
      <w:r>
        <w:t>80</w:t>
      </w:r>
      <w:r>
        <w:fldChar w:fldCharType="end"/>
      </w:r>
    </w:p>
    <w:p w14:paraId="2414AC9B" w14:textId="31F6ABD7" w:rsidR="00CC371B" w:rsidRDefault="00CC371B">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A-MPR for NS_202</w:t>
      </w:r>
      <w:r>
        <w:tab/>
      </w:r>
      <w:r>
        <w:fldChar w:fldCharType="begin"/>
      </w:r>
      <w:r>
        <w:instrText xml:space="preserve"> PAGEREF _Toc145919933 \h </w:instrText>
      </w:r>
      <w:r>
        <w:fldChar w:fldCharType="separate"/>
      </w:r>
      <w:r>
        <w:t>80</w:t>
      </w:r>
      <w:r>
        <w:fldChar w:fldCharType="end"/>
      </w:r>
    </w:p>
    <w:p w14:paraId="482E831C" w14:textId="3300A912" w:rsidR="00CC371B" w:rsidRDefault="00CC371B">
      <w:pPr>
        <w:pStyle w:val="TOC5"/>
        <w:rPr>
          <w:rFonts w:asciiTheme="minorHAnsi" w:eastAsiaTheme="minorEastAsia" w:hAnsiTheme="minorHAnsi" w:cstheme="minorBidi"/>
          <w:kern w:val="2"/>
          <w:sz w:val="22"/>
          <w:szCs w:val="22"/>
          <w:lang w:eastAsia="en-GB"/>
          <w14:ligatures w14:val="standardContextual"/>
        </w:rPr>
      </w:pPr>
      <w:r>
        <w:t>6.2.3.3.1</w:t>
      </w:r>
      <w:r>
        <w:rPr>
          <w:rFonts w:asciiTheme="minorHAnsi" w:eastAsiaTheme="minorEastAsia" w:hAnsiTheme="minorHAnsi" w:cstheme="minorBidi"/>
          <w:kern w:val="2"/>
          <w:sz w:val="22"/>
          <w:szCs w:val="22"/>
          <w:lang w:eastAsia="en-GB"/>
          <w14:ligatures w14:val="standardContextual"/>
        </w:rPr>
        <w:tab/>
      </w:r>
      <w:r>
        <w:t>A-MPR for NS_202 for power class 1</w:t>
      </w:r>
      <w:r>
        <w:tab/>
      </w:r>
      <w:r>
        <w:fldChar w:fldCharType="begin"/>
      </w:r>
      <w:r>
        <w:instrText xml:space="preserve"> PAGEREF _Toc145919934 \h </w:instrText>
      </w:r>
      <w:r>
        <w:fldChar w:fldCharType="separate"/>
      </w:r>
      <w:r>
        <w:t>80</w:t>
      </w:r>
      <w:r>
        <w:fldChar w:fldCharType="end"/>
      </w:r>
    </w:p>
    <w:p w14:paraId="3B68A9FB" w14:textId="3BFF1EBA" w:rsidR="00CC371B" w:rsidRDefault="00CC371B">
      <w:pPr>
        <w:pStyle w:val="TOC5"/>
        <w:rPr>
          <w:rFonts w:asciiTheme="minorHAnsi" w:eastAsiaTheme="minorEastAsia" w:hAnsiTheme="minorHAnsi" w:cstheme="minorBidi"/>
          <w:kern w:val="2"/>
          <w:sz w:val="22"/>
          <w:szCs w:val="22"/>
          <w:lang w:eastAsia="en-GB"/>
          <w14:ligatures w14:val="standardContextual"/>
        </w:rPr>
      </w:pPr>
      <w:r>
        <w:t>6.2.3.3.2</w:t>
      </w:r>
      <w:r>
        <w:rPr>
          <w:rFonts w:asciiTheme="minorHAnsi" w:eastAsiaTheme="minorEastAsia" w:hAnsiTheme="minorHAnsi" w:cstheme="minorBidi"/>
          <w:kern w:val="2"/>
          <w:sz w:val="22"/>
          <w:szCs w:val="22"/>
          <w:lang w:eastAsia="en-GB"/>
          <w14:ligatures w14:val="standardContextual"/>
        </w:rPr>
        <w:tab/>
      </w:r>
      <w:r>
        <w:t>A-MPR for NS_202 for power class 2</w:t>
      </w:r>
      <w:r>
        <w:tab/>
      </w:r>
      <w:r>
        <w:fldChar w:fldCharType="begin"/>
      </w:r>
      <w:r>
        <w:instrText xml:space="preserve"> PAGEREF _Toc145919935 \h </w:instrText>
      </w:r>
      <w:r>
        <w:fldChar w:fldCharType="separate"/>
      </w:r>
      <w:r>
        <w:t>80</w:t>
      </w:r>
      <w:r>
        <w:fldChar w:fldCharType="end"/>
      </w:r>
    </w:p>
    <w:p w14:paraId="394DCFBC" w14:textId="308284B2" w:rsidR="00CC371B" w:rsidRDefault="00CC371B">
      <w:pPr>
        <w:pStyle w:val="TOC5"/>
        <w:rPr>
          <w:rFonts w:asciiTheme="minorHAnsi" w:eastAsiaTheme="minorEastAsia" w:hAnsiTheme="minorHAnsi" w:cstheme="minorBidi"/>
          <w:kern w:val="2"/>
          <w:sz w:val="22"/>
          <w:szCs w:val="22"/>
          <w:lang w:eastAsia="en-GB"/>
          <w14:ligatures w14:val="standardContextual"/>
        </w:rPr>
      </w:pPr>
      <w:r>
        <w:t>6.2.3.3.3</w:t>
      </w:r>
      <w:r>
        <w:rPr>
          <w:rFonts w:asciiTheme="minorHAnsi" w:eastAsiaTheme="minorEastAsia" w:hAnsiTheme="minorHAnsi" w:cstheme="minorBidi"/>
          <w:kern w:val="2"/>
          <w:sz w:val="22"/>
          <w:szCs w:val="22"/>
          <w:lang w:eastAsia="en-GB"/>
          <w14:ligatures w14:val="standardContextual"/>
        </w:rPr>
        <w:tab/>
      </w:r>
      <w:r>
        <w:t>A-MPR for NS_202 for power class 3</w:t>
      </w:r>
      <w:r>
        <w:tab/>
      </w:r>
      <w:r>
        <w:fldChar w:fldCharType="begin"/>
      </w:r>
      <w:r>
        <w:instrText xml:space="preserve"> PAGEREF _Toc145919936 \h </w:instrText>
      </w:r>
      <w:r>
        <w:fldChar w:fldCharType="separate"/>
      </w:r>
      <w:r>
        <w:t>80</w:t>
      </w:r>
      <w:r>
        <w:fldChar w:fldCharType="end"/>
      </w:r>
    </w:p>
    <w:p w14:paraId="7927390F" w14:textId="283BA311" w:rsidR="00CC371B" w:rsidRDefault="00CC371B">
      <w:pPr>
        <w:pStyle w:val="TOC5"/>
        <w:rPr>
          <w:rFonts w:asciiTheme="minorHAnsi" w:eastAsiaTheme="minorEastAsia" w:hAnsiTheme="minorHAnsi" w:cstheme="minorBidi"/>
          <w:kern w:val="2"/>
          <w:sz w:val="22"/>
          <w:szCs w:val="22"/>
          <w:lang w:eastAsia="en-GB"/>
          <w14:ligatures w14:val="standardContextual"/>
        </w:rPr>
      </w:pPr>
      <w:r>
        <w:t>6.2.3.3.4</w:t>
      </w:r>
      <w:r>
        <w:rPr>
          <w:rFonts w:asciiTheme="minorHAnsi" w:eastAsiaTheme="minorEastAsia" w:hAnsiTheme="minorHAnsi" w:cstheme="minorBidi"/>
          <w:kern w:val="2"/>
          <w:sz w:val="22"/>
          <w:szCs w:val="22"/>
          <w:lang w:eastAsia="en-GB"/>
          <w14:ligatures w14:val="standardContextual"/>
        </w:rPr>
        <w:tab/>
      </w:r>
      <w:r>
        <w:t>A-MPR for NS_202 for power class 4</w:t>
      </w:r>
      <w:r>
        <w:tab/>
      </w:r>
      <w:r>
        <w:fldChar w:fldCharType="begin"/>
      </w:r>
      <w:r>
        <w:instrText xml:space="preserve"> PAGEREF _Toc145919937 \h </w:instrText>
      </w:r>
      <w:r>
        <w:fldChar w:fldCharType="separate"/>
      </w:r>
      <w:r>
        <w:t>80</w:t>
      </w:r>
      <w:r>
        <w:fldChar w:fldCharType="end"/>
      </w:r>
    </w:p>
    <w:p w14:paraId="70C4E583" w14:textId="4AD4FD7B" w:rsidR="00CC371B" w:rsidRDefault="00CC371B">
      <w:pPr>
        <w:pStyle w:val="TOC5"/>
        <w:rPr>
          <w:rFonts w:asciiTheme="minorHAnsi" w:eastAsiaTheme="minorEastAsia" w:hAnsiTheme="minorHAnsi" w:cstheme="minorBidi"/>
          <w:kern w:val="2"/>
          <w:sz w:val="22"/>
          <w:szCs w:val="22"/>
          <w:lang w:eastAsia="en-GB"/>
          <w14:ligatures w14:val="standardContextual"/>
        </w:rPr>
      </w:pPr>
      <w:r>
        <w:t>6.2.3.3.5</w:t>
      </w:r>
      <w:r>
        <w:rPr>
          <w:rFonts w:asciiTheme="minorHAnsi" w:eastAsiaTheme="minorEastAsia" w:hAnsiTheme="minorHAnsi" w:cstheme="minorBidi"/>
          <w:kern w:val="2"/>
          <w:sz w:val="22"/>
          <w:szCs w:val="22"/>
          <w:lang w:eastAsia="en-GB"/>
          <w14:ligatures w14:val="standardContextual"/>
        </w:rPr>
        <w:tab/>
      </w:r>
      <w:r>
        <w:t>A-MPR for NS_202 for power class 5</w:t>
      </w:r>
      <w:r>
        <w:tab/>
      </w:r>
      <w:r>
        <w:fldChar w:fldCharType="begin"/>
      </w:r>
      <w:r>
        <w:instrText xml:space="preserve"> PAGEREF _Toc145919938 \h </w:instrText>
      </w:r>
      <w:r>
        <w:fldChar w:fldCharType="separate"/>
      </w:r>
      <w:r>
        <w:t>80</w:t>
      </w:r>
      <w:r>
        <w:fldChar w:fldCharType="end"/>
      </w:r>
    </w:p>
    <w:p w14:paraId="4CA5D68A" w14:textId="73BE2E78" w:rsidR="00CC371B" w:rsidRDefault="00CC371B">
      <w:pPr>
        <w:pStyle w:val="TOC5"/>
        <w:rPr>
          <w:rFonts w:asciiTheme="minorHAnsi" w:eastAsiaTheme="minorEastAsia" w:hAnsiTheme="minorHAnsi" w:cstheme="minorBidi"/>
          <w:kern w:val="2"/>
          <w:sz w:val="22"/>
          <w:szCs w:val="22"/>
          <w:lang w:eastAsia="en-GB"/>
          <w14:ligatures w14:val="standardContextual"/>
        </w:rPr>
      </w:pPr>
      <w:r>
        <w:t>6.2.3.3.6</w:t>
      </w:r>
      <w:r>
        <w:rPr>
          <w:rFonts w:asciiTheme="minorHAnsi" w:eastAsiaTheme="minorEastAsia" w:hAnsiTheme="minorHAnsi" w:cstheme="minorBidi"/>
          <w:kern w:val="2"/>
          <w:sz w:val="22"/>
          <w:szCs w:val="22"/>
          <w:lang w:eastAsia="en-GB"/>
          <w14:ligatures w14:val="standardContextual"/>
        </w:rPr>
        <w:tab/>
      </w:r>
      <w:r>
        <w:t>A-MPR for NS_202 for power class 6</w:t>
      </w:r>
      <w:r>
        <w:tab/>
      </w:r>
      <w:r>
        <w:fldChar w:fldCharType="begin"/>
      </w:r>
      <w:r>
        <w:instrText xml:space="preserve"> PAGEREF _Toc145919939 \h </w:instrText>
      </w:r>
      <w:r>
        <w:fldChar w:fldCharType="separate"/>
      </w:r>
      <w:r>
        <w:t>80</w:t>
      </w:r>
      <w:r>
        <w:fldChar w:fldCharType="end"/>
      </w:r>
    </w:p>
    <w:p w14:paraId="11244108" w14:textId="40DE63DD" w:rsidR="00CC371B" w:rsidRDefault="00CC371B">
      <w:pPr>
        <w:pStyle w:val="TOC5"/>
        <w:rPr>
          <w:rFonts w:asciiTheme="minorHAnsi" w:eastAsiaTheme="minorEastAsia" w:hAnsiTheme="minorHAnsi" w:cstheme="minorBidi"/>
          <w:kern w:val="2"/>
          <w:sz w:val="22"/>
          <w:szCs w:val="22"/>
          <w:lang w:eastAsia="en-GB"/>
          <w14:ligatures w14:val="standardContextual"/>
        </w:rPr>
      </w:pPr>
      <w:r>
        <w:t>6.2.3.3.7</w:t>
      </w:r>
      <w:r>
        <w:rPr>
          <w:rFonts w:asciiTheme="minorHAnsi" w:eastAsiaTheme="minorEastAsia" w:hAnsiTheme="minorHAnsi" w:cstheme="minorBidi"/>
          <w:kern w:val="2"/>
          <w:sz w:val="22"/>
          <w:szCs w:val="22"/>
          <w:lang w:eastAsia="en-GB"/>
          <w14:ligatures w14:val="standardContextual"/>
        </w:rPr>
        <w:tab/>
      </w:r>
      <w:r>
        <w:t>A-MPR for NS_202 for power class 7</w:t>
      </w:r>
      <w:r>
        <w:tab/>
      </w:r>
      <w:r>
        <w:fldChar w:fldCharType="begin"/>
      </w:r>
      <w:r>
        <w:instrText xml:space="preserve"> PAGEREF _Toc145919940 \h </w:instrText>
      </w:r>
      <w:r>
        <w:fldChar w:fldCharType="separate"/>
      </w:r>
      <w:r>
        <w:t>80</w:t>
      </w:r>
      <w:r>
        <w:fldChar w:fldCharType="end"/>
      </w:r>
    </w:p>
    <w:p w14:paraId="36DF7BAA" w14:textId="17515118"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Malgun Gothic"/>
        </w:rPr>
        <w:t>6.2.3.4</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A-MPR for NS_203</w:t>
      </w:r>
      <w:r>
        <w:tab/>
      </w:r>
      <w:r>
        <w:fldChar w:fldCharType="begin"/>
      </w:r>
      <w:r>
        <w:instrText xml:space="preserve"> PAGEREF _Toc145919941 \h </w:instrText>
      </w:r>
      <w:r>
        <w:fldChar w:fldCharType="separate"/>
      </w:r>
      <w:r>
        <w:t>80</w:t>
      </w:r>
      <w:r>
        <w:fldChar w:fldCharType="end"/>
      </w:r>
    </w:p>
    <w:p w14:paraId="36980598" w14:textId="167A7E8E"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snapToGrid w:val="0"/>
          <w:lang w:eastAsia="zh-CN"/>
        </w:rPr>
        <w:t>6.2.3.4.1</w:t>
      </w:r>
      <w:r>
        <w:rPr>
          <w:rFonts w:asciiTheme="minorHAnsi" w:eastAsiaTheme="minorEastAsia" w:hAnsiTheme="minorHAnsi" w:cstheme="minorBidi"/>
          <w:kern w:val="2"/>
          <w:sz w:val="22"/>
          <w:szCs w:val="22"/>
          <w:lang w:eastAsia="en-GB"/>
          <w14:ligatures w14:val="standardContextual"/>
        </w:rPr>
        <w:tab/>
      </w:r>
      <w:r w:rsidRPr="00554529">
        <w:rPr>
          <w:rFonts w:eastAsia="Malgun Gothic"/>
          <w:snapToGrid w:val="0"/>
          <w:lang w:eastAsia="zh-CN"/>
        </w:rPr>
        <w:t>A-MPR for NS_203 for power class 1</w:t>
      </w:r>
      <w:r>
        <w:tab/>
      </w:r>
      <w:r>
        <w:fldChar w:fldCharType="begin"/>
      </w:r>
      <w:r>
        <w:instrText xml:space="preserve"> PAGEREF _Toc145919942 \h </w:instrText>
      </w:r>
      <w:r>
        <w:fldChar w:fldCharType="separate"/>
      </w:r>
      <w:r>
        <w:t>80</w:t>
      </w:r>
      <w:r>
        <w:fldChar w:fldCharType="end"/>
      </w:r>
    </w:p>
    <w:p w14:paraId="011B7416" w14:textId="1FF2BAA9"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snapToGrid w:val="0"/>
          <w:lang w:eastAsia="zh-CN"/>
        </w:rPr>
        <w:t>6.2.3.4.2</w:t>
      </w:r>
      <w:r>
        <w:rPr>
          <w:rFonts w:asciiTheme="minorHAnsi" w:eastAsiaTheme="minorEastAsia" w:hAnsiTheme="minorHAnsi" w:cstheme="minorBidi"/>
          <w:kern w:val="2"/>
          <w:sz w:val="22"/>
          <w:szCs w:val="22"/>
          <w:lang w:eastAsia="en-GB"/>
          <w14:ligatures w14:val="standardContextual"/>
        </w:rPr>
        <w:tab/>
      </w:r>
      <w:r w:rsidRPr="00554529">
        <w:rPr>
          <w:rFonts w:eastAsia="Malgun Gothic"/>
          <w:snapToGrid w:val="0"/>
          <w:lang w:eastAsia="zh-CN"/>
        </w:rPr>
        <w:t>A-MPR for NS_203 for power class 2</w:t>
      </w:r>
      <w:r>
        <w:tab/>
      </w:r>
      <w:r>
        <w:fldChar w:fldCharType="begin"/>
      </w:r>
      <w:r>
        <w:instrText xml:space="preserve"> PAGEREF _Toc145919943 \h </w:instrText>
      </w:r>
      <w:r>
        <w:fldChar w:fldCharType="separate"/>
      </w:r>
      <w:r>
        <w:t>80</w:t>
      </w:r>
      <w:r>
        <w:fldChar w:fldCharType="end"/>
      </w:r>
    </w:p>
    <w:p w14:paraId="154117A2" w14:textId="6EA461E7"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snapToGrid w:val="0"/>
          <w:lang w:eastAsia="zh-CN"/>
        </w:rPr>
        <w:t>6.2.3.4.3</w:t>
      </w:r>
      <w:r>
        <w:rPr>
          <w:rFonts w:asciiTheme="minorHAnsi" w:eastAsiaTheme="minorEastAsia" w:hAnsiTheme="minorHAnsi" w:cstheme="minorBidi"/>
          <w:kern w:val="2"/>
          <w:sz w:val="22"/>
          <w:szCs w:val="22"/>
          <w:lang w:eastAsia="en-GB"/>
          <w14:ligatures w14:val="standardContextual"/>
        </w:rPr>
        <w:tab/>
      </w:r>
      <w:r w:rsidRPr="00554529">
        <w:rPr>
          <w:rFonts w:eastAsia="Malgun Gothic"/>
          <w:snapToGrid w:val="0"/>
          <w:lang w:eastAsia="zh-CN"/>
        </w:rPr>
        <w:t>A-MPR for NS_203 for power class 3</w:t>
      </w:r>
      <w:r>
        <w:tab/>
      </w:r>
      <w:r>
        <w:fldChar w:fldCharType="begin"/>
      </w:r>
      <w:r>
        <w:instrText xml:space="preserve"> PAGEREF _Toc145919944 \h </w:instrText>
      </w:r>
      <w:r>
        <w:fldChar w:fldCharType="separate"/>
      </w:r>
      <w:r>
        <w:t>80</w:t>
      </w:r>
      <w:r>
        <w:fldChar w:fldCharType="end"/>
      </w:r>
    </w:p>
    <w:p w14:paraId="7D3458B2" w14:textId="41912CA2"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rPr>
        <w:t>6.2.3.4.4</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A-MPR for NS_203 for power class 4</w:t>
      </w:r>
      <w:r>
        <w:tab/>
      </w:r>
      <w:r>
        <w:fldChar w:fldCharType="begin"/>
      </w:r>
      <w:r>
        <w:instrText xml:space="preserve"> PAGEREF _Toc145919945 \h </w:instrText>
      </w:r>
      <w:r>
        <w:fldChar w:fldCharType="separate"/>
      </w:r>
      <w:r>
        <w:t>80</w:t>
      </w:r>
      <w:r>
        <w:fldChar w:fldCharType="end"/>
      </w:r>
    </w:p>
    <w:p w14:paraId="5C3BAEDE" w14:textId="29551BA1"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rPr>
        <w:t>6.2.3.4.5</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A-MPR for NS_203 for power class 5</w:t>
      </w:r>
      <w:r>
        <w:tab/>
      </w:r>
      <w:r>
        <w:fldChar w:fldCharType="begin"/>
      </w:r>
      <w:r>
        <w:instrText xml:space="preserve"> PAGEREF _Toc145919946 \h </w:instrText>
      </w:r>
      <w:r>
        <w:fldChar w:fldCharType="separate"/>
      </w:r>
      <w:r>
        <w:t>81</w:t>
      </w:r>
      <w:r>
        <w:fldChar w:fldCharType="end"/>
      </w:r>
    </w:p>
    <w:p w14:paraId="78B0692A" w14:textId="087AB690"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rPr>
        <w:t>6.2.3.4.6</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A-MPR for NS_203 for power class 6</w:t>
      </w:r>
      <w:r>
        <w:tab/>
      </w:r>
      <w:r>
        <w:fldChar w:fldCharType="begin"/>
      </w:r>
      <w:r>
        <w:instrText xml:space="preserve"> PAGEREF _Toc145919947 \h </w:instrText>
      </w:r>
      <w:r>
        <w:fldChar w:fldCharType="separate"/>
      </w:r>
      <w:r>
        <w:t>81</w:t>
      </w:r>
      <w:r>
        <w:fldChar w:fldCharType="end"/>
      </w:r>
    </w:p>
    <w:p w14:paraId="22BF6D64" w14:textId="1C6BC32F"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rPr>
        <w:t>6.2.3.4.7</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A-MPR for NS_203 for power class 7</w:t>
      </w:r>
      <w:r>
        <w:tab/>
      </w:r>
      <w:r>
        <w:fldChar w:fldCharType="begin"/>
      </w:r>
      <w:r>
        <w:instrText xml:space="preserve"> PAGEREF _Toc145919948 \h </w:instrText>
      </w:r>
      <w:r>
        <w:fldChar w:fldCharType="separate"/>
      </w:r>
      <w:r>
        <w:t>81</w:t>
      </w:r>
      <w:r>
        <w:fldChar w:fldCharType="end"/>
      </w:r>
    </w:p>
    <w:p w14:paraId="24D455FE" w14:textId="5DECC00F" w:rsidR="00CC371B" w:rsidRDefault="00CC371B">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Configured transmitted power</w:t>
      </w:r>
      <w:r>
        <w:tab/>
      </w:r>
      <w:r>
        <w:fldChar w:fldCharType="begin"/>
      </w:r>
      <w:r>
        <w:instrText xml:space="preserve"> PAGEREF _Toc145919949 \h </w:instrText>
      </w:r>
      <w:r>
        <w:fldChar w:fldCharType="separate"/>
      </w:r>
      <w:r>
        <w:t>81</w:t>
      </w:r>
      <w:r>
        <w:fldChar w:fldCharType="end"/>
      </w:r>
    </w:p>
    <w:p w14:paraId="00F3C1C0" w14:textId="3F398547" w:rsidR="00CC371B" w:rsidRDefault="00CC371B">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Requirements for UL gap (</w:t>
      </w:r>
      <w:r w:rsidRPr="00554529">
        <w:rPr>
          <w:i/>
          <w:iCs/>
        </w:rPr>
        <w:t>ul-GapFR2-r17</w:t>
      </w:r>
      <w:r>
        <w:t>) for TX power management</w:t>
      </w:r>
      <w:r>
        <w:tab/>
      </w:r>
      <w:r>
        <w:fldChar w:fldCharType="begin"/>
      </w:r>
      <w:r>
        <w:instrText xml:space="preserve"> PAGEREF _Toc145919950 \h </w:instrText>
      </w:r>
      <w:r>
        <w:fldChar w:fldCharType="separate"/>
      </w:r>
      <w:r>
        <w:t>82</w:t>
      </w:r>
      <w:r>
        <w:fldChar w:fldCharType="end"/>
      </w:r>
    </w:p>
    <w:p w14:paraId="225C9960" w14:textId="1FA22784" w:rsidR="00CC371B" w:rsidRDefault="00CC371B">
      <w:pPr>
        <w:pStyle w:val="TOC2"/>
        <w:rPr>
          <w:rFonts w:asciiTheme="minorHAnsi" w:eastAsiaTheme="minorEastAsia" w:hAnsiTheme="minorHAnsi" w:cstheme="minorBidi"/>
          <w:kern w:val="2"/>
          <w:sz w:val="22"/>
          <w:szCs w:val="22"/>
          <w:lang w:eastAsia="en-GB"/>
          <w14:ligatures w14:val="standardContextual"/>
        </w:rPr>
      </w:pPr>
      <w:r>
        <w:t>6.2A</w:t>
      </w:r>
      <w:r>
        <w:rPr>
          <w:rFonts w:asciiTheme="minorHAnsi" w:eastAsiaTheme="minorEastAsia" w:hAnsiTheme="minorHAnsi" w:cstheme="minorBidi"/>
          <w:kern w:val="2"/>
          <w:sz w:val="22"/>
          <w:szCs w:val="22"/>
          <w:lang w:eastAsia="en-GB"/>
          <w14:ligatures w14:val="standardContextual"/>
        </w:rPr>
        <w:tab/>
      </w:r>
      <w:r>
        <w:t>Transmitter power for CA</w:t>
      </w:r>
      <w:r>
        <w:tab/>
      </w:r>
      <w:r>
        <w:fldChar w:fldCharType="begin"/>
      </w:r>
      <w:r>
        <w:instrText xml:space="preserve"> PAGEREF _Toc145919951 \h </w:instrText>
      </w:r>
      <w:r>
        <w:fldChar w:fldCharType="separate"/>
      </w:r>
      <w:r>
        <w:t>83</w:t>
      </w:r>
      <w:r>
        <w:fldChar w:fldCharType="end"/>
      </w:r>
    </w:p>
    <w:p w14:paraId="5574BB50" w14:textId="65415B64" w:rsidR="00CC371B" w:rsidRDefault="00CC371B">
      <w:pPr>
        <w:pStyle w:val="TOC3"/>
        <w:rPr>
          <w:rFonts w:asciiTheme="minorHAnsi" w:eastAsiaTheme="minorEastAsia" w:hAnsiTheme="minorHAnsi" w:cstheme="minorBidi"/>
          <w:kern w:val="2"/>
          <w:sz w:val="22"/>
          <w:szCs w:val="22"/>
          <w:lang w:eastAsia="en-GB"/>
          <w14:ligatures w14:val="standardContextual"/>
        </w:rPr>
      </w:pPr>
      <w:r>
        <w:t>6.2A.1</w:t>
      </w:r>
      <w:r>
        <w:rPr>
          <w:rFonts w:asciiTheme="minorHAnsi" w:eastAsiaTheme="minorEastAsia" w:hAnsiTheme="minorHAnsi" w:cstheme="minorBidi"/>
          <w:kern w:val="2"/>
          <w:sz w:val="22"/>
          <w:szCs w:val="22"/>
          <w:lang w:eastAsia="en-GB"/>
          <w14:ligatures w14:val="standardContextual"/>
        </w:rPr>
        <w:tab/>
      </w:r>
      <w:r>
        <w:t>UE maximum output power for CA</w:t>
      </w:r>
      <w:r>
        <w:tab/>
      </w:r>
      <w:r>
        <w:fldChar w:fldCharType="begin"/>
      </w:r>
      <w:r>
        <w:instrText xml:space="preserve"> PAGEREF _Toc145919952 \h </w:instrText>
      </w:r>
      <w:r>
        <w:fldChar w:fldCharType="separate"/>
      </w:r>
      <w:r>
        <w:t>83</w:t>
      </w:r>
      <w:r>
        <w:fldChar w:fldCharType="end"/>
      </w:r>
    </w:p>
    <w:p w14:paraId="7A42BD52" w14:textId="52F6FE14" w:rsidR="00CC371B" w:rsidRDefault="00CC371B">
      <w:pPr>
        <w:pStyle w:val="TOC3"/>
        <w:rPr>
          <w:rFonts w:asciiTheme="minorHAnsi" w:eastAsiaTheme="minorEastAsia" w:hAnsiTheme="minorHAnsi" w:cstheme="minorBidi"/>
          <w:kern w:val="2"/>
          <w:sz w:val="22"/>
          <w:szCs w:val="22"/>
          <w:lang w:eastAsia="en-GB"/>
          <w14:ligatures w14:val="standardContextual"/>
        </w:rPr>
      </w:pPr>
      <w:r>
        <w:t>6.2A.2</w:t>
      </w:r>
      <w:r>
        <w:rPr>
          <w:rFonts w:asciiTheme="minorHAnsi" w:eastAsiaTheme="minorEastAsia" w:hAnsiTheme="minorHAnsi" w:cstheme="minorBidi"/>
          <w:kern w:val="2"/>
          <w:sz w:val="22"/>
          <w:szCs w:val="22"/>
          <w:lang w:eastAsia="en-GB"/>
          <w14:ligatures w14:val="standardContextual"/>
        </w:rPr>
        <w:tab/>
      </w:r>
      <w:r>
        <w:t>UE maximum output power reduction for CA</w:t>
      </w:r>
      <w:r>
        <w:tab/>
      </w:r>
      <w:r>
        <w:fldChar w:fldCharType="begin"/>
      </w:r>
      <w:r>
        <w:instrText xml:space="preserve"> PAGEREF _Toc145919953 \h </w:instrText>
      </w:r>
      <w:r>
        <w:fldChar w:fldCharType="separate"/>
      </w:r>
      <w:r>
        <w:t>84</w:t>
      </w:r>
      <w:r>
        <w:fldChar w:fldCharType="end"/>
      </w:r>
    </w:p>
    <w:p w14:paraId="6D65DF6F" w14:textId="530DD439" w:rsidR="00CC371B" w:rsidRDefault="00CC371B">
      <w:pPr>
        <w:pStyle w:val="TOC4"/>
        <w:rPr>
          <w:rFonts w:asciiTheme="minorHAnsi" w:eastAsiaTheme="minorEastAsia" w:hAnsiTheme="minorHAnsi" w:cstheme="minorBidi"/>
          <w:kern w:val="2"/>
          <w:sz w:val="22"/>
          <w:szCs w:val="22"/>
          <w:lang w:eastAsia="en-GB"/>
          <w14:ligatures w14:val="standardContextual"/>
        </w:rPr>
      </w:pPr>
      <w:r>
        <w:t>6.2A.2.1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_Toc145919954 \h </w:instrText>
      </w:r>
      <w:r>
        <w:fldChar w:fldCharType="separate"/>
      </w:r>
      <w:r>
        <w:t>84</w:t>
      </w:r>
      <w:r>
        <w:fldChar w:fldCharType="end"/>
      </w:r>
    </w:p>
    <w:p w14:paraId="78398DD9" w14:textId="6D5DEE75" w:rsidR="00CC371B" w:rsidRDefault="00CC371B">
      <w:pPr>
        <w:pStyle w:val="TOC4"/>
        <w:rPr>
          <w:rFonts w:asciiTheme="minorHAnsi" w:eastAsiaTheme="minorEastAsia" w:hAnsiTheme="minorHAnsi" w:cstheme="minorBidi"/>
          <w:kern w:val="2"/>
          <w:sz w:val="22"/>
          <w:szCs w:val="22"/>
          <w:lang w:eastAsia="en-GB"/>
          <w14:ligatures w14:val="standardContextual"/>
        </w:rPr>
      </w:pPr>
      <w:r>
        <w:t>6.2A.2.2</w:t>
      </w:r>
      <w:r>
        <w:rPr>
          <w:rFonts w:asciiTheme="minorHAnsi" w:eastAsiaTheme="minorEastAsia" w:hAnsiTheme="minorHAnsi" w:cstheme="minorBidi"/>
          <w:kern w:val="2"/>
          <w:sz w:val="22"/>
          <w:szCs w:val="22"/>
          <w:lang w:eastAsia="en-GB"/>
          <w14:ligatures w14:val="standardContextual"/>
        </w:rPr>
        <w:tab/>
      </w:r>
      <w:r>
        <w:t>Maximum output power reduction for power class 1</w:t>
      </w:r>
      <w:r>
        <w:tab/>
      </w:r>
      <w:r>
        <w:fldChar w:fldCharType="begin"/>
      </w:r>
      <w:r>
        <w:instrText xml:space="preserve"> PAGEREF _Toc145919955 \h </w:instrText>
      </w:r>
      <w:r>
        <w:fldChar w:fldCharType="separate"/>
      </w:r>
      <w:r>
        <w:t>84</w:t>
      </w:r>
      <w:r>
        <w:fldChar w:fldCharType="end"/>
      </w:r>
    </w:p>
    <w:p w14:paraId="5303A6A8" w14:textId="2014EAF5" w:rsidR="00CC371B" w:rsidRDefault="00CC371B">
      <w:pPr>
        <w:pStyle w:val="TOC5"/>
        <w:rPr>
          <w:rFonts w:asciiTheme="minorHAnsi" w:eastAsiaTheme="minorEastAsia" w:hAnsiTheme="minorHAnsi" w:cstheme="minorBidi"/>
          <w:kern w:val="2"/>
          <w:sz w:val="22"/>
          <w:szCs w:val="22"/>
          <w:lang w:eastAsia="en-GB"/>
          <w14:ligatures w14:val="standardContextual"/>
        </w:rPr>
      </w:pPr>
      <w:r>
        <w:t>6.2A.2.2.1</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contiguous UL CA</w:t>
      </w:r>
      <w:r>
        <w:tab/>
      </w:r>
      <w:r>
        <w:fldChar w:fldCharType="begin"/>
      </w:r>
      <w:r>
        <w:instrText xml:space="preserve"> PAGEREF _Toc145919956 \h </w:instrText>
      </w:r>
      <w:r>
        <w:fldChar w:fldCharType="separate"/>
      </w:r>
      <w:r>
        <w:t>84</w:t>
      </w:r>
      <w:r>
        <w:fldChar w:fldCharType="end"/>
      </w:r>
    </w:p>
    <w:p w14:paraId="4E1D595E" w14:textId="0C62499C" w:rsidR="00CC371B" w:rsidRDefault="00CC371B">
      <w:pPr>
        <w:pStyle w:val="TOC5"/>
        <w:rPr>
          <w:rFonts w:asciiTheme="minorHAnsi" w:eastAsiaTheme="minorEastAsia" w:hAnsiTheme="minorHAnsi" w:cstheme="minorBidi"/>
          <w:kern w:val="2"/>
          <w:sz w:val="22"/>
          <w:szCs w:val="22"/>
          <w:lang w:eastAsia="en-GB"/>
          <w14:ligatures w14:val="standardContextual"/>
        </w:rPr>
      </w:pPr>
      <w:r>
        <w:t>6.2A.2.2.2</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non-contiguous UL CA</w:t>
      </w:r>
      <w:r>
        <w:tab/>
      </w:r>
      <w:r>
        <w:fldChar w:fldCharType="begin"/>
      </w:r>
      <w:r>
        <w:instrText xml:space="preserve"> PAGEREF _Toc145919957 \h </w:instrText>
      </w:r>
      <w:r>
        <w:fldChar w:fldCharType="separate"/>
      </w:r>
      <w:r>
        <w:t>86</w:t>
      </w:r>
      <w:r>
        <w:fldChar w:fldCharType="end"/>
      </w:r>
    </w:p>
    <w:p w14:paraId="56FA38EC" w14:textId="7B758271" w:rsidR="00CC371B" w:rsidRDefault="00CC371B">
      <w:pPr>
        <w:pStyle w:val="TOC5"/>
        <w:rPr>
          <w:rFonts w:asciiTheme="minorHAnsi" w:eastAsiaTheme="minorEastAsia" w:hAnsiTheme="minorHAnsi" w:cstheme="minorBidi"/>
          <w:kern w:val="2"/>
          <w:sz w:val="22"/>
          <w:szCs w:val="22"/>
          <w:lang w:eastAsia="en-GB"/>
          <w14:ligatures w14:val="standardContextual"/>
        </w:rPr>
      </w:pPr>
      <w:r>
        <w:t>6.2A.2.2.3</w:t>
      </w:r>
      <w:r>
        <w:rPr>
          <w:rFonts w:asciiTheme="minorHAnsi" w:eastAsiaTheme="minorEastAsia" w:hAnsiTheme="minorHAnsi" w:cstheme="minorBidi"/>
          <w:kern w:val="2"/>
          <w:sz w:val="22"/>
          <w:szCs w:val="22"/>
          <w:lang w:eastAsia="en-GB"/>
          <w14:ligatures w14:val="standardContextual"/>
        </w:rPr>
        <w:tab/>
      </w:r>
      <w:r>
        <w:t>Maximum output power reduction for power class 1 inter-band CA</w:t>
      </w:r>
      <w:r>
        <w:tab/>
      </w:r>
      <w:r>
        <w:fldChar w:fldCharType="begin"/>
      </w:r>
      <w:r>
        <w:instrText xml:space="preserve"> PAGEREF _Toc145919958 \h </w:instrText>
      </w:r>
      <w:r>
        <w:fldChar w:fldCharType="separate"/>
      </w:r>
      <w:r>
        <w:t>86</w:t>
      </w:r>
      <w:r>
        <w:fldChar w:fldCharType="end"/>
      </w:r>
    </w:p>
    <w:p w14:paraId="5866A467" w14:textId="4051FC65" w:rsidR="00CC371B" w:rsidRDefault="00CC371B">
      <w:pPr>
        <w:pStyle w:val="TOC4"/>
        <w:rPr>
          <w:rFonts w:asciiTheme="minorHAnsi" w:eastAsiaTheme="minorEastAsia" w:hAnsiTheme="minorHAnsi" w:cstheme="minorBidi"/>
          <w:kern w:val="2"/>
          <w:sz w:val="22"/>
          <w:szCs w:val="22"/>
          <w:lang w:eastAsia="en-GB"/>
          <w14:ligatures w14:val="standardContextual"/>
        </w:rPr>
      </w:pPr>
      <w:r>
        <w:t>6.2A.2.3</w:t>
      </w:r>
      <w:r>
        <w:rPr>
          <w:rFonts w:asciiTheme="minorHAnsi" w:eastAsiaTheme="minorEastAsia" w:hAnsiTheme="minorHAnsi" w:cstheme="minorBidi"/>
          <w:kern w:val="2"/>
          <w:sz w:val="22"/>
          <w:szCs w:val="22"/>
          <w:lang w:eastAsia="en-GB"/>
          <w14:ligatures w14:val="standardContextual"/>
        </w:rPr>
        <w:tab/>
      </w:r>
      <w:r>
        <w:t>Maximum output power reduction for power class 2</w:t>
      </w:r>
      <w:r>
        <w:tab/>
      </w:r>
      <w:r>
        <w:fldChar w:fldCharType="begin"/>
      </w:r>
      <w:r>
        <w:instrText xml:space="preserve"> PAGEREF _Toc145919959 \h </w:instrText>
      </w:r>
      <w:r>
        <w:fldChar w:fldCharType="separate"/>
      </w:r>
      <w:r>
        <w:t>87</w:t>
      </w:r>
      <w:r>
        <w:fldChar w:fldCharType="end"/>
      </w:r>
    </w:p>
    <w:p w14:paraId="74BDE81E" w14:textId="7BD58BBE" w:rsidR="00CC371B" w:rsidRDefault="00CC371B">
      <w:pPr>
        <w:pStyle w:val="TOC4"/>
        <w:rPr>
          <w:rFonts w:asciiTheme="minorHAnsi" w:eastAsiaTheme="minorEastAsia" w:hAnsiTheme="minorHAnsi" w:cstheme="minorBidi"/>
          <w:kern w:val="2"/>
          <w:sz w:val="22"/>
          <w:szCs w:val="22"/>
          <w:lang w:eastAsia="en-GB"/>
          <w14:ligatures w14:val="standardContextual"/>
        </w:rPr>
      </w:pPr>
      <w:r>
        <w:t>6.2A.2.4</w:t>
      </w:r>
      <w:r>
        <w:rPr>
          <w:rFonts w:asciiTheme="minorHAnsi" w:eastAsiaTheme="minorEastAsia" w:hAnsiTheme="minorHAnsi" w:cstheme="minorBidi"/>
          <w:kern w:val="2"/>
          <w:sz w:val="22"/>
          <w:szCs w:val="22"/>
          <w:lang w:eastAsia="en-GB"/>
          <w14:ligatures w14:val="standardContextual"/>
        </w:rPr>
        <w:tab/>
      </w:r>
      <w:r>
        <w:t>Maximum output power reduction for power class 3</w:t>
      </w:r>
      <w:r>
        <w:tab/>
      </w:r>
      <w:r>
        <w:fldChar w:fldCharType="begin"/>
      </w:r>
      <w:r>
        <w:instrText xml:space="preserve"> PAGEREF _Toc145919960 \h </w:instrText>
      </w:r>
      <w:r>
        <w:fldChar w:fldCharType="separate"/>
      </w:r>
      <w:r>
        <w:t>87</w:t>
      </w:r>
      <w:r>
        <w:fldChar w:fldCharType="end"/>
      </w:r>
    </w:p>
    <w:p w14:paraId="347ECBE6" w14:textId="1360A394" w:rsidR="00CC371B" w:rsidRDefault="00CC371B">
      <w:pPr>
        <w:pStyle w:val="TOC5"/>
        <w:rPr>
          <w:rFonts w:asciiTheme="minorHAnsi" w:eastAsiaTheme="minorEastAsia" w:hAnsiTheme="minorHAnsi" w:cstheme="minorBidi"/>
          <w:kern w:val="2"/>
          <w:sz w:val="22"/>
          <w:szCs w:val="22"/>
          <w:lang w:eastAsia="en-GB"/>
          <w14:ligatures w14:val="standardContextual"/>
        </w:rPr>
      </w:pPr>
      <w:r>
        <w:t>6.2A.2.4.1</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contiguous CA</w:t>
      </w:r>
      <w:r>
        <w:tab/>
      </w:r>
      <w:r>
        <w:fldChar w:fldCharType="begin"/>
      </w:r>
      <w:r>
        <w:instrText xml:space="preserve"> PAGEREF _Toc145919961 \h </w:instrText>
      </w:r>
      <w:r>
        <w:fldChar w:fldCharType="separate"/>
      </w:r>
      <w:r>
        <w:t>87</w:t>
      </w:r>
      <w:r>
        <w:fldChar w:fldCharType="end"/>
      </w:r>
    </w:p>
    <w:p w14:paraId="7F60F9E9" w14:textId="470EA3A7" w:rsidR="00CC371B" w:rsidRDefault="00CC371B">
      <w:pPr>
        <w:pStyle w:val="TOC5"/>
        <w:rPr>
          <w:rFonts w:asciiTheme="minorHAnsi" w:eastAsiaTheme="minorEastAsia" w:hAnsiTheme="minorHAnsi" w:cstheme="minorBidi"/>
          <w:kern w:val="2"/>
          <w:sz w:val="22"/>
          <w:szCs w:val="22"/>
          <w:lang w:eastAsia="en-GB"/>
          <w14:ligatures w14:val="standardContextual"/>
        </w:rPr>
      </w:pPr>
      <w:r>
        <w:t>6.2A.2.4.2</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non-contiguous CA</w:t>
      </w:r>
      <w:r>
        <w:tab/>
      </w:r>
      <w:r>
        <w:fldChar w:fldCharType="begin"/>
      </w:r>
      <w:r>
        <w:instrText xml:space="preserve"> PAGEREF _Toc145919962 \h </w:instrText>
      </w:r>
      <w:r>
        <w:fldChar w:fldCharType="separate"/>
      </w:r>
      <w:r>
        <w:t>88</w:t>
      </w:r>
      <w:r>
        <w:fldChar w:fldCharType="end"/>
      </w:r>
    </w:p>
    <w:p w14:paraId="46606B29" w14:textId="00C77F61" w:rsidR="00CC371B" w:rsidRDefault="00CC371B">
      <w:pPr>
        <w:pStyle w:val="TOC5"/>
        <w:rPr>
          <w:rFonts w:asciiTheme="minorHAnsi" w:eastAsiaTheme="minorEastAsia" w:hAnsiTheme="minorHAnsi" w:cstheme="minorBidi"/>
          <w:kern w:val="2"/>
          <w:sz w:val="22"/>
          <w:szCs w:val="22"/>
          <w:lang w:eastAsia="en-GB"/>
          <w14:ligatures w14:val="standardContextual"/>
        </w:rPr>
      </w:pPr>
      <w:r>
        <w:t>6.2A.2.4.3</w:t>
      </w:r>
      <w:r>
        <w:rPr>
          <w:rFonts w:asciiTheme="minorHAnsi" w:eastAsiaTheme="minorEastAsia" w:hAnsiTheme="minorHAnsi" w:cstheme="minorBidi"/>
          <w:kern w:val="2"/>
          <w:sz w:val="22"/>
          <w:szCs w:val="22"/>
          <w:lang w:eastAsia="en-GB"/>
          <w14:ligatures w14:val="standardContextual"/>
        </w:rPr>
        <w:tab/>
      </w:r>
      <w:r>
        <w:t>Maximum output power reduction for power class 3 inter-band CA</w:t>
      </w:r>
      <w:r>
        <w:tab/>
      </w:r>
      <w:r>
        <w:fldChar w:fldCharType="begin"/>
      </w:r>
      <w:r>
        <w:instrText xml:space="preserve"> PAGEREF _Toc145919963 \h </w:instrText>
      </w:r>
      <w:r>
        <w:fldChar w:fldCharType="separate"/>
      </w:r>
      <w:r>
        <w:t>89</w:t>
      </w:r>
      <w:r>
        <w:fldChar w:fldCharType="end"/>
      </w:r>
    </w:p>
    <w:p w14:paraId="7BFBE61F" w14:textId="2797BE1F" w:rsidR="00CC371B" w:rsidRDefault="00CC371B">
      <w:pPr>
        <w:pStyle w:val="TOC4"/>
        <w:rPr>
          <w:rFonts w:asciiTheme="minorHAnsi" w:eastAsiaTheme="minorEastAsia" w:hAnsiTheme="minorHAnsi" w:cstheme="minorBidi"/>
          <w:kern w:val="2"/>
          <w:sz w:val="22"/>
          <w:szCs w:val="22"/>
          <w:lang w:eastAsia="en-GB"/>
          <w14:ligatures w14:val="standardContextual"/>
        </w:rPr>
      </w:pPr>
      <w:r>
        <w:t>6.2A.2.5</w:t>
      </w:r>
      <w:r>
        <w:rPr>
          <w:rFonts w:asciiTheme="minorHAnsi" w:eastAsiaTheme="minorEastAsia" w:hAnsiTheme="minorHAnsi" w:cstheme="minorBidi"/>
          <w:kern w:val="2"/>
          <w:sz w:val="22"/>
          <w:szCs w:val="22"/>
          <w:lang w:eastAsia="en-GB"/>
          <w14:ligatures w14:val="standardContextual"/>
        </w:rPr>
        <w:tab/>
      </w:r>
      <w:r>
        <w:t>Maximum output power reduction for power class 4</w:t>
      </w:r>
      <w:r>
        <w:tab/>
      </w:r>
      <w:r>
        <w:fldChar w:fldCharType="begin"/>
      </w:r>
      <w:r>
        <w:instrText xml:space="preserve"> PAGEREF _Toc145919964 \h </w:instrText>
      </w:r>
      <w:r>
        <w:fldChar w:fldCharType="separate"/>
      </w:r>
      <w:r>
        <w:t>89</w:t>
      </w:r>
      <w:r>
        <w:fldChar w:fldCharType="end"/>
      </w:r>
    </w:p>
    <w:p w14:paraId="09B8387D" w14:textId="016978C0" w:rsidR="00CC371B" w:rsidRDefault="00CC371B">
      <w:pPr>
        <w:pStyle w:val="TOC4"/>
        <w:rPr>
          <w:rFonts w:asciiTheme="minorHAnsi" w:eastAsiaTheme="minorEastAsia" w:hAnsiTheme="minorHAnsi" w:cstheme="minorBidi"/>
          <w:kern w:val="2"/>
          <w:sz w:val="22"/>
          <w:szCs w:val="22"/>
          <w:lang w:eastAsia="en-GB"/>
          <w14:ligatures w14:val="standardContextual"/>
        </w:rPr>
      </w:pPr>
      <w:r>
        <w:t>6.2A.2.6</w:t>
      </w:r>
      <w:r>
        <w:rPr>
          <w:rFonts w:asciiTheme="minorHAnsi" w:eastAsiaTheme="minorEastAsia" w:hAnsiTheme="minorHAnsi" w:cstheme="minorBidi"/>
          <w:kern w:val="2"/>
          <w:sz w:val="22"/>
          <w:szCs w:val="22"/>
          <w:lang w:eastAsia="en-GB"/>
          <w14:ligatures w14:val="standardContextual"/>
        </w:rPr>
        <w:tab/>
      </w:r>
      <w:r>
        <w:t>Maximum output power reduction for power class 5</w:t>
      </w:r>
      <w:r>
        <w:tab/>
      </w:r>
      <w:r>
        <w:fldChar w:fldCharType="begin"/>
      </w:r>
      <w:r>
        <w:instrText xml:space="preserve"> PAGEREF _Toc145919965 \h </w:instrText>
      </w:r>
      <w:r>
        <w:fldChar w:fldCharType="separate"/>
      </w:r>
      <w:r>
        <w:t>89</w:t>
      </w:r>
      <w:r>
        <w:fldChar w:fldCharType="end"/>
      </w:r>
    </w:p>
    <w:p w14:paraId="7B5BC562" w14:textId="6258EB13"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SimSun"/>
        </w:rPr>
        <w:t>6.2A.2.7</w:t>
      </w:r>
      <w:r>
        <w:rPr>
          <w:rFonts w:asciiTheme="minorHAnsi" w:eastAsiaTheme="minorEastAsia" w:hAnsiTheme="minorHAnsi" w:cstheme="minorBidi"/>
          <w:kern w:val="2"/>
          <w:sz w:val="22"/>
          <w:szCs w:val="22"/>
          <w:lang w:eastAsia="en-GB"/>
          <w14:ligatures w14:val="standardContextual"/>
        </w:rPr>
        <w:tab/>
      </w:r>
      <w:r w:rsidRPr="00554529">
        <w:rPr>
          <w:rFonts w:eastAsia="SimSun"/>
        </w:rPr>
        <w:t>Maximum output power reduction for power class 6</w:t>
      </w:r>
      <w:r>
        <w:tab/>
      </w:r>
      <w:r>
        <w:fldChar w:fldCharType="begin"/>
      </w:r>
      <w:r>
        <w:instrText xml:space="preserve"> PAGEREF _Toc145919966 \h </w:instrText>
      </w:r>
      <w:r>
        <w:fldChar w:fldCharType="separate"/>
      </w:r>
      <w:r>
        <w:t>90</w:t>
      </w:r>
      <w:r>
        <w:fldChar w:fldCharType="end"/>
      </w:r>
    </w:p>
    <w:p w14:paraId="0AB046BA" w14:textId="06A6D4BE" w:rsidR="00CC371B" w:rsidRDefault="00CC371B">
      <w:pPr>
        <w:pStyle w:val="TOC3"/>
        <w:rPr>
          <w:rFonts w:asciiTheme="minorHAnsi" w:eastAsiaTheme="minorEastAsia" w:hAnsiTheme="minorHAnsi" w:cstheme="minorBidi"/>
          <w:kern w:val="2"/>
          <w:sz w:val="22"/>
          <w:szCs w:val="22"/>
          <w:lang w:eastAsia="en-GB"/>
          <w14:ligatures w14:val="standardContextual"/>
        </w:rPr>
      </w:pPr>
      <w:r>
        <w:t>6.2A.3</w:t>
      </w:r>
      <w:r>
        <w:rPr>
          <w:rFonts w:asciiTheme="minorHAnsi" w:eastAsiaTheme="minorEastAsia" w:hAnsiTheme="minorHAnsi" w:cstheme="minorBidi"/>
          <w:kern w:val="2"/>
          <w:sz w:val="22"/>
          <w:szCs w:val="22"/>
          <w:lang w:eastAsia="en-GB"/>
          <w14:ligatures w14:val="standardContextual"/>
        </w:rPr>
        <w:tab/>
      </w:r>
      <w:r>
        <w:t>UE maximum output power with additional requirements for CA</w:t>
      </w:r>
      <w:r>
        <w:tab/>
      </w:r>
      <w:r>
        <w:fldChar w:fldCharType="begin"/>
      </w:r>
      <w:r>
        <w:instrText xml:space="preserve"> PAGEREF _Toc145919967 \h </w:instrText>
      </w:r>
      <w:r>
        <w:fldChar w:fldCharType="separate"/>
      </w:r>
      <w:r>
        <w:t>90</w:t>
      </w:r>
      <w:r>
        <w:fldChar w:fldCharType="end"/>
      </w:r>
    </w:p>
    <w:p w14:paraId="27960671" w14:textId="10820EB3" w:rsidR="00CC371B" w:rsidRDefault="00CC371B">
      <w:pPr>
        <w:pStyle w:val="TOC4"/>
        <w:rPr>
          <w:rFonts w:asciiTheme="minorHAnsi" w:eastAsiaTheme="minorEastAsia" w:hAnsiTheme="minorHAnsi" w:cstheme="minorBidi"/>
          <w:kern w:val="2"/>
          <w:sz w:val="22"/>
          <w:szCs w:val="22"/>
          <w:lang w:eastAsia="en-GB"/>
          <w14:ligatures w14:val="standardContextual"/>
        </w:rPr>
      </w:pPr>
      <w:r>
        <w:t>6.2A.3.1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_Toc145919968 \h </w:instrText>
      </w:r>
      <w:r>
        <w:fldChar w:fldCharType="separate"/>
      </w:r>
      <w:r>
        <w:t>90</w:t>
      </w:r>
      <w:r>
        <w:fldChar w:fldCharType="end"/>
      </w:r>
    </w:p>
    <w:p w14:paraId="4181F1B8" w14:textId="562AA0AD" w:rsidR="00CC371B" w:rsidRDefault="00CC371B">
      <w:pPr>
        <w:pStyle w:val="TOC4"/>
        <w:rPr>
          <w:rFonts w:asciiTheme="minorHAnsi" w:eastAsiaTheme="minorEastAsia" w:hAnsiTheme="minorHAnsi" w:cstheme="minorBidi"/>
          <w:kern w:val="2"/>
          <w:sz w:val="22"/>
          <w:szCs w:val="22"/>
          <w:lang w:eastAsia="en-GB"/>
          <w14:ligatures w14:val="standardContextual"/>
        </w:rPr>
      </w:pPr>
      <w:r>
        <w:t>6.2A.3.2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_Toc145919969 \h </w:instrText>
      </w:r>
      <w:r>
        <w:fldChar w:fldCharType="separate"/>
      </w:r>
      <w:r>
        <w:t>91</w:t>
      </w:r>
      <w:r>
        <w:fldChar w:fldCharType="end"/>
      </w:r>
    </w:p>
    <w:p w14:paraId="3123036D" w14:textId="5ADC4B98" w:rsidR="00CC371B" w:rsidRDefault="00CC371B">
      <w:pPr>
        <w:pStyle w:val="TOC5"/>
        <w:rPr>
          <w:rFonts w:asciiTheme="minorHAnsi" w:eastAsiaTheme="minorEastAsia" w:hAnsiTheme="minorHAnsi" w:cstheme="minorBidi"/>
          <w:kern w:val="2"/>
          <w:sz w:val="22"/>
          <w:szCs w:val="22"/>
          <w:lang w:eastAsia="en-GB"/>
          <w14:ligatures w14:val="standardContextual"/>
        </w:rPr>
      </w:pPr>
      <w:r>
        <w:t>6.2A.3.2.1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_Toc145919970 \h </w:instrText>
      </w:r>
      <w:r>
        <w:fldChar w:fldCharType="separate"/>
      </w:r>
      <w:r>
        <w:t>91</w:t>
      </w:r>
      <w:r>
        <w:fldChar w:fldCharType="end"/>
      </w:r>
    </w:p>
    <w:p w14:paraId="27472F6F" w14:textId="05EDD745" w:rsidR="00CC371B" w:rsidRDefault="00CC371B">
      <w:pPr>
        <w:pStyle w:val="TOC5"/>
        <w:rPr>
          <w:rFonts w:asciiTheme="minorHAnsi" w:eastAsiaTheme="minorEastAsia" w:hAnsiTheme="minorHAnsi" w:cstheme="minorBidi"/>
          <w:kern w:val="2"/>
          <w:sz w:val="22"/>
          <w:szCs w:val="22"/>
          <w:lang w:eastAsia="en-GB"/>
          <w14:ligatures w14:val="standardContextual"/>
        </w:rPr>
      </w:pPr>
      <w:r>
        <w:t>6.2A.3.2.2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_Toc145919971 \h </w:instrText>
      </w:r>
      <w:r>
        <w:fldChar w:fldCharType="separate"/>
      </w:r>
      <w:r>
        <w:t>91</w:t>
      </w:r>
      <w:r>
        <w:fldChar w:fldCharType="end"/>
      </w:r>
    </w:p>
    <w:p w14:paraId="70F3900F" w14:textId="20373B01" w:rsidR="00CC371B" w:rsidRDefault="00CC371B">
      <w:pPr>
        <w:pStyle w:val="TOC5"/>
        <w:rPr>
          <w:rFonts w:asciiTheme="minorHAnsi" w:eastAsiaTheme="minorEastAsia" w:hAnsiTheme="minorHAnsi" w:cstheme="minorBidi"/>
          <w:kern w:val="2"/>
          <w:sz w:val="22"/>
          <w:szCs w:val="22"/>
          <w:lang w:eastAsia="en-GB"/>
          <w14:ligatures w14:val="standardContextual"/>
        </w:rPr>
      </w:pPr>
      <w:r>
        <w:lastRenderedPageBreak/>
        <w:t>6.2A.3.2.3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_Toc145919972 \h </w:instrText>
      </w:r>
      <w:r>
        <w:fldChar w:fldCharType="separate"/>
      </w:r>
      <w:r>
        <w:t>91</w:t>
      </w:r>
      <w:r>
        <w:fldChar w:fldCharType="end"/>
      </w:r>
    </w:p>
    <w:p w14:paraId="4AEA8E61" w14:textId="0C209CA8" w:rsidR="00CC371B" w:rsidRDefault="00CC371B">
      <w:pPr>
        <w:pStyle w:val="TOC5"/>
        <w:rPr>
          <w:rFonts w:asciiTheme="minorHAnsi" w:eastAsiaTheme="minorEastAsia" w:hAnsiTheme="minorHAnsi" w:cstheme="minorBidi"/>
          <w:kern w:val="2"/>
          <w:sz w:val="22"/>
          <w:szCs w:val="22"/>
          <w:lang w:eastAsia="en-GB"/>
          <w14:ligatures w14:val="standardContextual"/>
        </w:rPr>
      </w:pPr>
      <w:r>
        <w:t>6.2A.3.2.4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_Toc145919973 \h </w:instrText>
      </w:r>
      <w:r>
        <w:fldChar w:fldCharType="separate"/>
      </w:r>
      <w:r>
        <w:t>91</w:t>
      </w:r>
      <w:r>
        <w:fldChar w:fldCharType="end"/>
      </w:r>
    </w:p>
    <w:p w14:paraId="2364EDB1" w14:textId="6895B5FB" w:rsidR="00CC371B" w:rsidRDefault="00CC371B">
      <w:pPr>
        <w:pStyle w:val="TOC5"/>
        <w:rPr>
          <w:rFonts w:asciiTheme="minorHAnsi" w:eastAsiaTheme="minorEastAsia" w:hAnsiTheme="minorHAnsi" w:cstheme="minorBidi"/>
          <w:kern w:val="2"/>
          <w:sz w:val="22"/>
          <w:szCs w:val="22"/>
          <w:lang w:eastAsia="en-GB"/>
          <w14:ligatures w14:val="standardContextual"/>
        </w:rPr>
      </w:pPr>
      <w:r>
        <w:t>6.2A.3.2.5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_Toc145919974 \h </w:instrText>
      </w:r>
      <w:r>
        <w:fldChar w:fldCharType="separate"/>
      </w:r>
      <w:r>
        <w:t>91</w:t>
      </w:r>
      <w:r>
        <w:fldChar w:fldCharType="end"/>
      </w:r>
    </w:p>
    <w:p w14:paraId="71FF5998" w14:textId="087A63B6" w:rsidR="00CC371B" w:rsidRDefault="00CC371B">
      <w:pPr>
        <w:pStyle w:val="TOC4"/>
        <w:rPr>
          <w:rFonts w:asciiTheme="minorHAnsi" w:eastAsiaTheme="minorEastAsia" w:hAnsiTheme="minorHAnsi" w:cstheme="minorBidi"/>
          <w:kern w:val="2"/>
          <w:sz w:val="22"/>
          <w:szCs w:val="22"/>
          <w:lang w:eastAsia="en-GB"/>
          <w14:ligatures w14:val="standardContextual"/>
        </w:rPr>
      </w:pPr>
      <w:r>
        <w:t>6.2A.3.3</w:t>
      </w:r>
      <w:r>
        <w:rPr>
          <w:rFonts w:asciiTheme="minorHAnsi" w:eastAsiaTheme="minorEastAsia" w:hAnsiTheme="minorHAnsi" w:cstheme="minorBidi"/>
          <w:kern w:val="2"/>
          <w:sz w:val="22"/>
          <w:szCs w:val="22"/>
          <w:lang w:eastAsia="en-GB"/>
          <w14:ligatures w14:val="standardContextual"/>
        </w:rPr>
        <w:tab/>
      </w:r>
      <w:r>
        <w:t>A-MPR for CA_NS_202</w:t>
      </w:r>
      <w:r>
        <w:tab/>
      </w:r>
      <w:r>
        <w:fldChar w:fldCharType="begin"/>
      </w:r>
      <w:r>
        <w:instrText xml:space="preserve"> PAGEREF _Toc145919975 \h </w:instrText>
      </w:r>
      <w:r>
        <w:fldChar w:fldCharType="separate"/>
      </w:r>
      <w:r>
        <w:t>91</w:t>
      </w:r>
      <w:r>
        <w:fldChar w:fldCharType="end"/>
      </w:r>
    </w:p>
    <w:p w14:paraId="6C1D0232" w14:textId="3A3D53BA" w:rsidR="00CC371B" w:rsidRDefault="00CC371B">
      <w:pPr>
        <w:pStyle w:val="TOC5"/>
        <w:rPr>
          <w:rFonts w:asciiTheme="minorHAnsi" w:eastAsiaTheme="minorEastAsia" w:hAnsiTheme="minorHAnsi" w:cstheme="minorBidi"/>
          <w:kern w:val="2"/>
          <w:sz w:val="22"/>
          <w:szCs w:val="22"/>
          <w:lang w:eastAsia="en-GB"/>
          <w14:ligatures w14:val="standardContextual"/>
        </w:rPr>
      </w:pPr>
      <w:r>
        <w:t>6.2A.3.3.1</w:t>
      </w:r>
      <w:r>
        <w:rPr>
          <w:rFonts w:asciiTheme="minorHAnsi" w:eastAsiaTheme="minorEastAsia" w:hAnsiTheme="minorHAnsi" w:cstheme="minorBidi"/>
          <w:kern w:val="2"/>
          <w:sz w:val="22"/>
          <w:szCs w:val="22"/>
          <w:lang w:eastAsia="en-GB"/>
          <w14:ligatures w14:val="standardContextual"/>
        </w:rPr>
        <w:tab/>
      </w:r>
      <w:r>
        <w:t>A-MPR for CA_NS_202 for power class 1</w:t>
      </w:r>
      <w:r>
        <w:tab/>
      </w:r>
      <w:r>
        <w:fldChar w:fldCharType="begin"/>
      </w:r>
      <w:r>
        <w:instrText xml:space="preserve"> PAGEREF _Toc145919976 \h </w:instrText>
      </w:r>
      <w:r>
        <w:fldChar w:fldCharType="separate"/>
      </w:r>
      <w:r>
        <w:t>91</w:t>
      </w:r>
      <w:r>
        <w:fldChar w:fldCharType="end"/>
      </w:r>
    </w:p>
    <w:p w14:paraId="2FEA1A3F" w14:textId="26D7DCC5" w:rsidR="00CC371B" w:rsidRDefault="00CC371B">
      <w:pPr>
        <w:pStyle w:val="TOC5"/>
        <w:rPr>
          <w:rFonts w:asciiTheme="minorHAnsi" w:eastAsiaTheme="minorEastAsia" w:hAnsiTheme="minorHAnsi" w:cstheme="minorBidi"/>
          <w:kern w:val="2"/>
          <w:sz w:val="22"/>
          <w:szCs w:val="22"/>
          <w:lang w:eastAsia="en-GB"/>
          <w14:ligatures w14:val="standardContextual"/>
        </w:rPr>
      </w:pPr>
      <w:r>
        <w:t>6.2A.3.3.2</w:t>
      </w:r>
      <w:r>
        <w:rPr>
          <w:rFonts w:asciiTheme="minorHAnsi" w:eastAsiaTheme="minorEastAsia" w:hAnsiTheme="minorHAnsi" w:cstheme="minorBidi"/>
          <w:kern w:val="2"/>
          <w:sz w:val="22"/>
          <w:szCs w:val="22"/>
          <w:lang w:eastAsia="en-GB"/>
          <w14:ligatures w14:val="standardContextual"/>
        </w:rPr>
        <w:tab/>
      </w:r>
      <w:r>
        <w:t>A-MPR for CA_NS_202 for power class 2</w:t>
      </w:r>
      <w:r>
        <w:tab/>
      </w:r>
      <w:r>
        <w:fldChar w:fldCharType="begin"/>
      </w:r>
      <w:r>
        <w:instrText xml:space="preserve"> PAGEREF _Toc145919977 \h </w:instrText>
      </w:r>
      <w:r>
        <w:fldChar w:fldCharType="separate"/>
      </w:r>
      <w:r>
        <w:t>91</w:t>
      </w:r>
      <w:r>
        <w:fldChar w:fldCharType="end"/>
      </w:r>
    </w:p>
    <w:p w14:paraId="42FDB3E2" w14:textId="67FF3A83" w:rsidR="00CC371B" w:rsidRDefault="00CC371B">
      <w:pPr>
        <w:pStyle w:val="TOC5"/>
        <w:rPr>
          <w:rFonts w:asciiTheme="minorHAnsi" w:eastAsiaTheme="minorEastAsia" w:hAnsiTheme="minorHAnsi" w:cstheme="minorBidi"/>
          <w:kern w:val="2"/>
          <w:sz w:val="22"/>
          <w:szCs w:val="22"/>
          <w:lang w:eastAsia="en-GB"/>
          <w14:ligatures w14:val="standardContextual"/>
        </w:rPr>
      </w:pPr>
      <w:r>
        <w:t>6.2A.3.3.3</w:t>
      </w:r>
      <w:r>
        <w:rPr>
          <w:rFonts w:asciiTheme="minorHAnsi" w:eastAsiaTheme="minorEastAsia" w:hAnsiTheme="minorHAnsi" w:cstheme="minorBidi"/>
          <w:kern w:val="2"/>
          <w:sz w:val="22"/>
          <w:szCs w:val="22"/>
          <w:lang w:eastAsia="en-GB"/>
          <w14:ligatures w14:val="standardContextual"/>
        </w:rPr>
        <w:tab/>
      </w:r>
      <w:r>
        <w:t>A-MPR for CA_NS_202 for power class 3</w:t>
      </w:r>
      <w:r>
        <w:tab/>
      </w:r>
      <w:r>
        <w:fldChar w:fldCharType="begin"/>
      </w:r>
      <w:r>
        <w:instrText xml:space="preserve"> PAGEREF _Toc145919978 \h </w:instrText>
      </w:r>
      <w:r>
        <w:fldChar w:fldCharType="separate"/>
      </w:r>
      <w:r>
        <w:t>91</w:t>
      </w:r>
      <w:r>
        <w:fldChar w:fldCharType="end"/>
      </w:r>
    </w:p>
    <w:p w14:paraId="19EACC81" w14:textId="29360E34" w:rsidR="00CC371B" w:rsidRDefault="00CC371B">
      <w:pPr>
        <w:pStyle w:val="TOC5"/>
        <w:rPr>
          <w:rFonts w:asciiTheme="minorHAnsi" w:eastAsiaTheme="minorEastAsia" w:hAnsiTheme="minorHAnsi" w:cstheme="minorBidi"/>
          <w:kern w:val="2"/>
          <w:sz w:val="22"/>
          <w:szCs w:val="22"/>
          <w:lang w:eastAsia="en-GB"/>
          <w14:ligatures w14:val="standardContextual"/>
        </w:rPr>
      </w:pPr>
      <w:r>
        <w:t>6.2A.3.3.4</w:t>
      </w:r>
      <w:r>
        <w:rPr>
          <w:rFonts w:asciiTheme="minorHAnsi" w:eastAsiaTheme="minorEastAsia" w:hAnsiTheme="minorHAnsi" w:cstheme="minorBidi"/>
          <w:kern w:val="2"/>
          <w:sz w:val="22"/>
          <w:szCs w:val="22"/>
          <w:lang w:eastAsia="en-GB"/>
          <w14:ligatures w14:val="standardContextual"/>
        </w:rPr>
        <w:tab/>
      </w:r>
      <w:r>
        <w:t>A-MPR for CA_NS_202 for power class 4</w:t>
      </w:r>
      <w:r>
        <w:tab/>
      </w:r>
      <w:r>
        <w:fldChar w:fldCharType="begin"/>
      </w:r>
      <w:r>
        <w:instrText xml:space="preserve"> PAGEREF _Toc145919979 \h </w:instrText>
      </w:r>
      <w:r>
        <w:fldChar w:fldCharType="separate"/>
      </w:r>
      <w:r>
        <w:t>91</w:t>
      </w:r>
      <w:r>
        <w:fldChar w:fldCharType="end"/>
      </w:r>
    </w:p>
    <w:p w14:paraId="5FB43DD0" w14:textId="7ACCCB66" w:rsidR="00CC371B" w:rsidRDefault="00CC371B">
      <w:pPr>
        <w:pStyle w:val="TOC5"/>
        <w:rPr>
          <w:rFonts w:asciiTheme="minorHAnsi" w:eastAsiaTheme="minorEastAsia" w:hAnsiTheme="minorHAnsi" w:cstheme="minorBidi"/>
          <w:kern w:val="2"/>
          <w:sz w:val="22"/>
          <w:szCs w:val="22"/>
          <w:lang w:eastAsia="en-GB"/>
          <w14:ligatures w14:val="standardContextual"/>
        </w:rPr>
      </w:pPr>
      <w:r>
        <w:t>6.2A.3.3.5</w:t>
      </w:r>
      <w:r>
        <w:rPr>
          <w:rFonts w:asciiTheme="minorHAnsi" w:eastAsiaTheme="minorEastAsia" w:hAnsiTheme="minorHAnsi" w:cstheme="minorBidi"/>
          <w:kern w:val="2"/>
          <w:sz w:val="22"/>
          <w:szCs w:val="22"/>
          <w:lang w:eastAsia="en-GB"/>
          <w14:ligatures w14:val="standardContextual"/>
        </w:rPr>
        <w:tab/>
      </w:r>
      <w:r>
        <w:t>A-MPR for CA_NS_202 for power class 5</w:t>
      </w:r>
      <w:r>
        <w:tab/>
      </w:r>
      <w:r>
        <w:fldChar w:fldCharType="begin"/>
      </w:r>
      <w:r>
        <w:instrText xml:space="preserve"> PAGEREF _Toc145919980 \h </w:instrText>
      </w:r>
      <w:r>
        <w:fldChar w:fldCharType="separate"/>
      </w:r>
      <w:r>
        <w:t>91</w:t>
      </w:r>
      <w:r>
        <w:fldChar w:fldCharType="end"/>
      </w:r>
    </w:p>
    <w:p w14:paraId="20B4434F" w14:textId="24D062FD"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SimSun"/>
        </w:rPr>
        <w:t>6.2A.3.3.6</w:t>
      </w:r>
      <w:r>
        <w:rPr>
          <w:rFonts w:asciiTheme="minorHAnsi" w:eastAsiaTheme="minorEastAsia" w:hAnsiTheme="minorHAnsi" w:cstheme="minorBidi"/>
          <w:kern w:val="2"/>
          <w:sz w:val="22"/>
          <w:szCs w:val="22"/>
          <w:lang w:eastAsia="en-GB"/>
          <w14:ligatures w14:val="standardContextual"/>
        </w:rPr>
        <w:tab/>
      </w:r>
      <w:r w:rsidRPr="00554529">
        <w:rPr>
          <w:rFonts w:eastAsia="SimSun"/>
        </w:rPr>
        <w:t>A-MPR for CA_NS_202 for power class 6</w:t>
      </w:r>
      <w:r>
        <w:tab/>
      </w:r>
      <w:r>
        <w:fldChar w:fldCharType="begin"/>
      </w:r>
      <w:r>
        <w:instrText xml:space="preserve"> PAGEREF _Toc145919981 \h </w:instrText>
      </w:r>
      <w:r>
        <w:fldChar w:fldCharType="separate"/>
      </w:r>
      <w:r>
        <w:t>91</w:t>
      </w:r>
      <w:r>
        <w:fldChar w:fldCharType="end"/>
      </w:r>
    </w:p>
    <w:p w14:paraId="3E86F302" w14:textId="7987E655"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Malgun Gothic"/>
        </w:rPr>
        <w:t>6.2A.3.4</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A-MPR for CA_NS_203</w:t>
      </w:r>
      <w:r>
        <w:tab/>
      </w:r>
      <w:r>
        <w:fldChar w:fldCharType="begin"/>
      </w:r>
      <w:r>
        <w:instrText xml:space="preserve"> PAGEREF _Toc145919982 \h </w:instrText>
      </w:r>
      <w:r>
        <w:fldChar w:fldCharType="separate"/>
      </w:r>
      <w:r>
        <w:t>91</w:t>
      </w:r>
      <w:r>
        <w:fldChar w:fldCharType="end"/>
      </w:r>
    </w:p>
    <w:p w14:paraId="5A256E3D" w14:textId="20E528BB"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rPr>
        <w:t>6.2A.3.4.1</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A-MPR for CA_NS_203 for power class 1</w:t>
      </w:r>
      <w:r>
        <w:tab/>
      </w:r>
      <w:r>
        <w:fldChar w:fldCharType="begin"/>
      </w:r>
      <w:r>
        <w:instrText xml:space="preserve"> PAGEREF _Toc145919983 \h </w:instrText>
      </w:r>
      <w:r>
        <w:fldChar w:fldCharType="separate"/>
      </w:r>
      <w:r>
        <w:t>91</w:t>
      </w:r>
      <w:r>
        <w:fldChar w:fldCharType="end"/>
      </w:r>
    </w:p>
    <w:p w14:paraId="6903042E" w14:textId="3B964DDE"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rPr>
        <w:t>6.2A.3.4.2</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A-MPR for CA_NS_203 for power class 2</w:t>
      </w:r>
      <w:r>
        <w:tab/>
      </w:r>
      <w:r>
        <w:fldChar w:fldCharType="begin"/>
      </w:r>
      <w:r>
        <w:instrText xml:space="preserve"> PAGEREF _Toc145919984 \h </w:instrText>
      </w:r>
      <w:r>
        <w:fldChar w:fldCharType="separate"/>
      </w:r>
      <w:r>
        <w:t>91</w:t>
      </w:r>
      <w:r>
        <w:fldChar w:fldCharType="end"/>
      </w:r>
    </w:p>
    <w:p w14:paraId="33C459BD" w14:textId="1099C4B5"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rPr>
        <w:t>6.2A.3.4.3</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A-MPR for CA_NS_203 for power class 3</w:t>
      </w:r>
      <w:r>
        <w:tab/>
      </w:r>
      <w:r>
        <w:fldChar w:fldCharType="begin"/>
      </w:r>
      <w:r>
        <w:instrText xml:space="preserve"> PAGEREF _Toc145919985 \h </w:instrText>
      </w:r>
      <w:r>
        <w:fldChar w:fldCharType="separate"/>
      </w:r>
      <w:r>
        <w:t>92</w:t>
      </w:r>
      <w:r>
        <w:fldChar w:fldCharType="end"/>
      </w:r>
    </w:p>
    <w:p w14:paraId="0EB37943" w14:textId="17DFE8AC"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rPr>
        <w:t>6.2A.3.4.4</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A-MPR for CA_NS_203 for power class 4</w:t>
      </w:r>
      <w:r>
        <w:tab/>
      </w:r>
      <w:r>
        <w:fldChar w:fldCharType="begin"/>
      </w:r>
      <w:r>
        <w:instrText xml:space="preserve"> PAGEREF _Toc145919986 \h </w:instrText>
      </w:r>
      <w:r>
        <w:fldChar w:fldCharType="separate"/>
      </w:r>
      <w:r>
        <w:t>92</w:t>
      </w:r>
      <w:r>
        <w:fldChar w:fldCharType="end"/>
      </w:r>
    </w:p>
    <w:p w14:paraId="163FAB67" w14:textId="21C3A4C1"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rPr>
        <w:t>6.2A.3.4.5</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A-MPR for CA_NS_203 for power class 5</w:t>
      </w:r>
      <w:r>
        <w:tab/>
      </w:r>
      <w:r>
        <w:fldChar w:fldCharType="begin"/>
      </w:r>
      <w:r>
        <w:instrText xml:space="preserve"> PAGEREF _Toc145919987 \h </w:instrText>
      </w:r>
      <w:r>
        <w:fldChar w:fldCharType="separate"/>
      </w:r>
      <w:r>
        <w:t>92</w:t>
      </w:r>
      <w:r>
        <w:fldChar w:fldCharType="end"/>
      </w:r>
    </w:p>
    <w:p w14:paraId="239F3A67" w14:textId="3A8FEB13"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SimSun"/>
        </w:rPr>
        <w:t>6.2A.3.4.6</w:t>
      </w:r>
      <w:r>
        <w:rPr>
          <w:rFonts w:asciiTheme="minorHAnsi" w:eastAsiaTheme="minorEastAsia" w:hAnsiTheme="minorHAnsi" w:cstheme="minorBidi"/>
          <w:kern w:val="2"/>
          <w:sz w:val="22"/>
          <w:szCs w:val="22"/>
          <w:lang w:eastAsia="en-GB"/>
          <w14:ligatures w14:val="standardContextual"/>
        </w:rPr>
        <w:tab/>
      </w:r>
      <w:r w:rsidRPr="00554529">
        <w:rPr>
          <w:rFonts w:eastAsia="SimSun"/>
        </w:rPr>
        <w:t>A-MPR for CA_NS_203 for power class 6</w:t>
      </w:r>
      <w:r>
        <w:tab/>
      </w:r>
      <w:r>
        <w:fldChar w:fldCharType="begin"/>
      </w:r>
      <w:r>
        <w:instrText xml:space="preserve"> PAGEREF _Toc145919988 \h </w:instrText>
      </w:r>
      <w:r>
        <w:fldChar w:fldCharType="separate"/>
      </w:r>
      <w:r>
        <w:t>92</w:t>
      </w:r>
      <w:r>
        <w:fldChar w:fldCharType="end"/>
      </w:r>
    </w:p>
    <w:p w14:paraId="2E904CCC" w14:textId="30B9D605" w:rsidR="00CC371B" w:rsidRDefault="00CC371B">
      <w:pPr>
        <w:pStyle w:val="TOC3"/>
        <w:rPr>
          <w:rFonts w:asciiTheme="minorHAnsi" w:eastAsiaTheme="minorEastAsia" w:hAnsiTheme="minorHAnsi" w:cstheme="minorBidi"/>
          <w:kern w:val="2"/>
          <w:sz w:val="22"/>
          <w:szCs w:val="22"/>
          <w:lang w:eastAsia="en-GB"/>
          <w14:ligatures w14:val="standardContextual"/>
        </w:rPr>
      </w:pPr>
      <w:r>
        <w:t>6.2A.4</w:t>
      </w:r>
      <w:r>
        <w:rPr>
          <w:rFonts w:asciiTheme="minorHAnsi" w:eastAsiaTheme="minorEastAsia" w:hAnsiTheme="minorHAnsi" w:cstheme="minorBidi"/>
          <w:kern w:val="2"/>
          <w:sz w:val="22"/>
          <w:szCs w:val="22"/>
          <w:lang w:eastAsia="en-GB"/>
          <w14:ligatures w14:val="standardContextual"/>
        </w:rPr>
        <w:tab/>
      </w:r>
      <w:r>
        <w:t>Configured transmitted power for CA</w:t>
      </w:r>
      <w:r>
        <w:tab/>
      </w:r>
      <w:r>
        <w:fldChar w:fldCharType="begin"/>
      </w:r>
      <w:r>
        <w:instrText xml:space="preserve"> PAGEREF _Toc145919989 \h </w:instrText>
      </w:r>
      <w:r>
        <w:fldChar w:fldCharType="separate"/>
      </w:r>
      <w:r>
        <w:t>92</w:t>
      </w:r>
      <w:r>
        <w:fldChar w:fldCharType="end"/>
      </w:r>
    </w:p>
    <w:p w14:paraId="70DEFD9B" w14:textId="3A887B93" w:rsidR="00CC371B" w:rsidRDefault="00CC371B">
      <w:pPr>
        <w:pStyle w:val="TOC4"/>
        <w:rPr>
          <w:rFonts w:asciiTheme="minorHAnsi" w:eastAsiaTheme="minorEastAsia" w:hAnsiTheme="minorHAnsi" w:cstheme="minorBidi"/>
          <w:kern w:val="2"/>
          <w:sz w:val="22"/>
          <w:szCs w:val="22"/>
          <w:lang w:eastAsia="en-GB"/>
          <w14:ligatures w14:val="standardContextual"/>
        </w:rPr>
      </w:pPr>
      <w:r>
        <w:t>6.2A.4.1</w:t>
      </w:r>
      <w:r>
        <w:rPr>
          <w:rFonts w:asciiTheme="minorHAnsi" w:eastAsiaTheme="minorEastAsia" w:hAnsiTheme="minorHAnsi" w:cstheme="minorBidi"/>
          <w:kern w:val="2"/>
          <w:sz w:val="22"/>
          <w:szCs w:val="22"/>
          <w:lang w:eastAsia="en-GB"/>
          <w14:ligatures w14:val="standardContextual"/>
        </w:rPr>
        <w:tab/>
      </w:r>
      <w:r>
        <w:t>Configured transmitted power for intra-band UL CA</w:t>
      </w:r>
      <w:r>
        <w:tab/>
      </w:r>
      <w:r>
        <w:fldChar w:fldCharType="begin"/>
      </w:r>
      <w:r>
        <w:instrText xml:space="preserve"> PAGEREF _Toc145919990 \h </w:instrText>
      </w:r>
      <w:r>
        <w:fldChar w:fldCharType="separate"/>
      </w:r>
      <w:r>
        <w:t>92</w:t>
      </w:r>
      <w:r>
        <w:fldChar w:fldCharType="end"/>
      </w:r>
    </w:p>
    <w:p w14:paraId="35B418CC" w14:textId="6ED4A17E" w:rsidR="00CC371B" w:rsidRDefault="00CC371B">
      <w:pPr>
        <w:pStyle w:val="TOC4"/>
        <w:rPr>
          <w:rFonts w:asciiTheme="minorHAnsi" w:eastAsiaTheme="minorEastAsia" w:hAnsiTheme="minorHAnsi" w:cstheme="minorBidi"/>
          <w:kern w:val="2"/>
          <w:sz w:val="22"/>
          <w:szCs w:val="22"/>
          <w:lang w:eastAsia="en-GB"/>
          <w14:ligatures w14:val="standardContextual"/>
        </w:rPr>
      </w:pPr>
      <w:r>
        <w:t>6.2A.4.2</w:t>
      </w:r>
      <w:r>
        <w:rPr>
          <w:rFonts w:asciiTheme="minorHAnsi" w:eastAsiaTheme="minorEastAsia" w:hAnsiTheme="minorHAnsi" w:cstheme="minorBidi"/>
          <w:kern w:val="2"/>
          <w:sz w:val="22"/>
          <w:szCs w:val="22"/>
          <w:lang w:eastAsia="en-GB"/>
          <w14:ligatures w14:val="standardContextual"/>
        </w:rPr>
        <w:tab/>
      </w:r>
      <w:r>
        <w:t>Configured transmitted power for inter-band UL CA</w:t>
      </w:r>
      <w:r>
        <w:tab/>
      </w:r>
      <w:r>
        <w:fldChar w:fldCharType="begin"/>
      </w:r>
      <w:r>
        <w:instrText xml:space="preserve"> PAGEREF _Toc145919991 \h </w:instrText>
      </w:r>
      <w:r>
        <w:fldChar w:fldCharType="separate"/>
      </w:r>
      <w:r>
        <w:t>93</w:t>
      </w:r>
      <w:r>
        <w:fldChar w:fldCharType="end"/>
      </w:r>
    </w:p>
    <w:p w14:paraId="59281CC1" w14:textId="773811DE" w:rsidR="00CC371B" w:rsidRDefault="00CC371B">
      <w:pPr>
        <w:pStyle w:val="TOC3"/>
        <w:rPr>
          <w:rFonts w:asciiTheme="minorHAnsi" w:eastAsiaTheme="minorEastAsia" w:hAnsiTheme="minorHAnsi" w:cstheme="minorBidi"/>
          <w:kern w:val="2"/>
          <w:sz w:val="22"/>
          <w:szCs w:val="22"/>
          <w:lang w:eastAsia="en-GB"/>
          <w14:ligatures w14:val="standardContextual"/>
        </w:rPr>
      </w:pPr>
      <w:r>
        <w:t>6.2A.5</w:t>
      </w:r>
      <w:r>
        <w:rPr>
          <w:rFonts w:asciiTheme="minorHAnsi" w:eastAsiaTheme="minorEastAsia" w:hAnsiTheme="minorHAnsi" w:cstheme="minorBidi"/>
          <w:kern w:val="2"/>
          <w:sz w:val="22"/>
          <w:szCs w:val="22"/>
          <w:lang w:eastAsia="en-GB"/>
          <w14:ligatures w14:val="standardContextual"/>
        </w:rPr>
        <w:tab/>
      </w:r>
      <w:r>
        <w:t>Requirements for UL gap (</w:t>
      </w:r>
      <w:r w:rsidRPr="00554529">
        <w:rPr>
          <w:i/>
          <w:iCs/>
        </w:rPr>
        <w:t>ul-GapFR2-r17</w:t>
      </w:r>
      <w:r>
        <w:t>) for TX power management in CA</w:t>
      </w:r>
      <w:r>
        <w:tab/>
      </w:r>
      <w:r>
        <w:fldChar w:fldCharType="begin"/>
      </w:r>
      <w:r>
        <w:instrText xml:space="preserve"> PAGEREF _Toc145919992 \h </w:instrText>
      </w:r>
      <w:r>
        <w:fldChar w:fldCharType="separate"/>
      </w:r>
      <w:r>
        <w:t>94</w:t>
      </w:r>
      <w:r>
        <w:fldChar w:fldCharType="end"/>
      </w:r>
    </w:p>
    <w:p w14:paraId="72E3FF5D" w14:textId="28F570C3" w:rsidR="00CC371B" w:rsidRDefault="00CC371B">
      <w:pPr>
        <w:pStyle w:val="TOC2"/>
        <w:rPr>
          <w:rFonts w:asciiTheme="minorHAnsi" w:eastAsiaTheme="minorEastAsia" w:hAnsiTheme="minorHAnsi" w:cstheme="minorBidi"/>
          <w:kern w:val="2"/>
          <w:sz w:val="22"/>
          <w:szCs w:val="22"/>
          <w:lang w:eastAsia="en-GB"/>
          <w14:ligatures w14:val="standardContextual"/>
        </w:rPr>
      </w:pPr>
      <w:r>
        <w:t>6.2D</w:t>
      </w:r>
      <w:r>
        <w:rPr>
          <w:rFonts w:asciiTheme="minorHAnsi" w:eastAsiaTheme="minorEastAsia" w:hAnsiTheme="minorHAnsi" w:cstheme="minorBidi"/>
          <w:kern w:val="2"/>
          <w:sz w:val="22"/>
          <w:szCs w:val="22"/>
          <w:lang w:eastAsia="en-GB"/>
          <w14:ligatures w14:val="standardContextual"/>
        </w:rPr>
        <w:tab/>
      </w:r>
      <w:r>
        <w:t>Transmitter power for UL MIMO</w:t>
      </w:r>
      <w:r>
        <w:tab/>
      </w:r>
      <w:r>
        <w:fldChar w:fldCharType="begin"/>
      </w:r>
      <w:r>
        <w:instrText xml:space="preserve"> PAGEREF _Toc145919993 \h </w:instrText>
      </w:r>
      <w:r>
        <w:fldChar w:fldCharType="separate"/>
      </w:r>
      <w:r>
        <w:t>94</w:t>
      </w:r>
      <w:r>
        <w:fldChar w:fldCharType="end"/>
      </w:r>
    </w:p>
    <w:p w14:paraId="2FC8782A" w14:textId="17500E65" w:rsidR="00CC371B" w:rsidRDefault="00CC371B">
      <w:pPr>
        <w:pStyle w:val="TOC3"/>
        <w:rPr>
          <w:rFonts w:asciiTheme="minorHAnsi" w:eastAsiaTheme="minorEastAsia" w:hAnsiTheme="minorHAnsi" w:cstheme="minorBidi"/>
          <w:kern w:val="2"/>
          <w:sz w:val="22"/>
          <w:szCs w:val="22"/>
          <w:lang w:eastAsia="en-GB"/>
          <w14:ligatures w14:val="standardContextual"/>
        </w:rPr>
      </w:pPr>
      <w:r>
        <w:t>6.2D.1</w:t>
      </w:r>
      <w:r>
        <w:rPr>
          <w:rFonts w:asciiTheme="minorHAnsi" w:eastAsiaTheme="minorEastAsia" w:hAnsiTheme="minorHAnsi" w:cstheme="minorBidi"/>
          <w:kern w:val="2"/>
          <w:sz w:val="22"/>
          <w:szCs w:val="22"/>
          <w:lang w:eastAsia="en-GB"/>
          <w14:ligatures w14:val="standardContextual"/>
        </w:rPr>
        <w:tab/>
      </w:r>
      <w:r>
        <w:t>UE maximum output power for UL MIMO</w:t>
      </w:r>
      <w:r>
        <w:tab/>
      </w:r>
      <w:r>
        <w:fldChar w:fldCharType="begin"/>
      </w:r>
      <w:r>
        <w:instrText xml:space="preserve"> PAGEREF _Toc145919994 \h </w:instrText>
      </w:r>
      <w:r>
        <w:fldChar w:fldCharType="separate"/>
      </w:r>
      <w:r>
        <w:t>94</w:t>
      </w:r>
      <w:r>
        <w:fldChar w:fldCharType="end"/>
      </w:r>
    </w:p>
    <w:p w14:paraId="38B6B3F5" w14:textId="05202136" w:rsidR="00CC371B" w:rsidRDefault="00CC371B">
      <w:pPr>
        <w:pStyle w:val="TOC4"/>
        <w:rPr>
          <w:rFonts w:asciiTheme="minorHAnsi" w:eastAsiaTheme="minorEastAsia" w:hAnsiTheme="minorHAnsi" w:cstheme="minorBidi"/>
          <w:kern w:val="2"/>
          <w:sz w:val="22"/>
          <w:szCs w:val="22"/>
          <w:lang w:eastAsia="en-GB"/>
          <w14:ligatures w14:val="standardContextual"/>
        </w:rPr>
      </w:pPr>
      <w:r>
        <w:t>6.2D.1.0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_Toc145919995 \h </w:instrText>
      </w:r>
      <w:r>
        <w:fldChar w:fldCharType="separate"/>
      </w:r>
      <w:r>
        <w:t>94</w:t>
      </w:r>
      <w:r>
        <w:fldChar w:fldCharType="end"/>
      </w:r>
    </w:p>
    <w:p w14:paraId="54228988" w14:textId="54D9D1CD" w:rsidR="00CC371B" w:rsidRDefault="00CC371B">
      <w:pPr>
        <w:pStyle w:val="TOC4"/>
        <w:rPr>
          <w:rFonts w:asciiTheme="minorHAnsi" w:eastAsiaTheme="minorEastAsia" w:hAnsiTheme="minorHAnsi" w:cstheme="minorBidi"/>
          <w:kern w:val="2"/>
          <w:sz w:val="22"/>
          <w:szCs w:val="22"/>
          <w:lang w:eastAsia="en-GB"/>
          <w14:ligatures w14:val="standardContextual"/>
        </w:rPr>
      </w:pPr>
      <w:r>
        <w:t>6.2D.1.1</w:t>
      </w:r>
      <w:r>
        <w:rPr>
          <w:rFonts w:asciiTheme="minorHAnsi" w:eastAsiaTheme="minorEastAsia" w:hAnsiTheme="minorHAnsi" w:cstheme="minorBidi"/>
          <w:kern w:val="2"/>
          <w:sz w:val="22"/>
          <w:szCs w:val="22"/>
          <w:lang w:eastAsia="en-GB"/>
          <w14:ligatures w14:val="standardContextual"/>
        </w:rPr>
        <w:tab/>
      </w:r>
      <w:r>
        <w:t>UE maximum output power for UL MIMO for power class 1</w:t>
      </w:r>
      <w:r>
        <w:tab/>
      </w:r>
      <w:r>
        <w:fldChar w:fldCharType="begin"/>
      </w:r>
      <w:r>
        <w:instrText xml:space="preserve"> PAGEREF _Toc145919996 \h </w:instrText>
      </w:r>
      <w:r>
        <w:fldChar w:fldCharType="separate"/>
      </w:r>
      <w:r>
        <w:t>95</w:t>
      </w:r>
      <w:r>
        <w:fldChar w:fldCharType="end"/>
      </w:r>
    </w:p>
    <w:p w14:paraId="4C0303D7" w14:textId="7654081F" w:rsidR="00CC371B" w:rsidRDefault="00CC371B">
      <w:pPr>
        <w:pStyle w:val="TOC4"/>
        <w:rPr>
          <w:rFonts w:asciiTheme="minorHAnsi" w:eastAsiaTheme="minorEastAsia" w:hAnsiTheme="minorHAnsi" w:cstheme="minorBidi"/>
          <w:kern w:val="2"/>
          <w:sz w:val="22"/>
          <w:szCs w:val="22"/>
          <w:lang w:eastAsia="en-GB"/>
          <w14:ligatures w14:val="standardContextual"/>
        </w:rPr>
      </w:pPr>
      <w:r>
        <w:t>6.2D.1.</w:t>
      </w:r>
      <w:r>
        <w:rPr>
          <w:lang w:eastAsia="ko-KR"/>
        </w:rPr>
        <w:t>2</w:t>
      </w:r>
      <w:r>
        <w:rPr>
          <w:rFonts w:asciiTheme="minorHAnsi" w:eastAsiaTheme="minorEastAsia" w:hAnsiTheme="minorHAnsi" w:cstheme="minorBidi"/>
          <w:kern w:val="2"/>
          <w:sz w:val="22"/>
          <w:szCs w:val="22"/>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_Toc145919997 \h </w:instrText>
      </w:r>
      <w:r>
        <w:fldChar w:fldCharType="separate"/>
      </w:r>
      <w:r>
        <w:t>96</w:t>
      </w:r>
      <w:r>
        <w:fldChar w:fldCharType="end"/>
      </w:r>
    </w:p>
    <w:p w14:paraId="2AB73C5A" w14:textId="0AD0683B" w:rsidR="00CC371B" w:rsidRDefault="00CC371B">
      <w:pPr>
        <w:pStyle w:val="TOC4"/>
        <w:rPr>
          <w:rFonts w:asciiTheme="minorHAnsi" w:eastAsiaTheme="minorEastAsia" w:hAnsiTheme="minorHAnsi" w:cstheme="minorBidi"/>
          <w:kern w:val="2"/>
          <w:sz w:val="22"/>
          <w:szCs w:val="22"/>
          <w:lang w:eastAsia="en-GB"/>
          <w14:ligatures w14:val="standardContextual"/>
        </w:rPr>
      </w:pPr>
      <w:r>
        <w:t>6.2D.1.3</w:t>
      </w:r>
      <w:r>
        <w:rPr>
          <w:rFonts w:asciiTheme="minorHAnsi" w:eastAsiaTheme="minorEastAsia" w:hAnsiTheme="minorHAnsi" w:cstheme="minorBidi"/>
          <w:kern w:val="2"/>
          <w:sz w:val="22"/>
          <w:szCs w:val="22"/>
          <w:lang w:eastAsia="en-GB"/>
          <w14:ligatures w14:val="standardContextual"/>
        </w:rPr>
        <w:tab/>
      </w:r>
      <w:r>
        <w:t>UE maximum output power for UL MIMO for power class 3</w:t>
      </w:r>
      <w:r>
        <w:tab/>
      </w:r>
      <w:r>
        <w:fldChar w:fldCharType="begin"/>
      </w:r>
      <w:r>
        <w:instrText xml:space="preserve"> PAGEREF _Toc145919998 \h </w:instrText>
      </w:r>
      <w:r>
        <w:fldChar w:fldCharType="separate"/>
      </w:r>
      <w:r>
        <w:t>97</w:t>
      </w:r>
      <w:r>
        <w:fldChar w:fldCharType="end"/>
      </w:r>
    </w:p>
    <w:p w14:paraId="52931C17" w14:textId="04F70809" w:rsidR="00CC371B" w:rsidRDefault="00CC371B">
      <w:pPr>
        <w:pStyle w:val="TOC4"/>
        <w:rPr>
          <w:rFonts w:asciiTheme="minorHAnsi" w:eastAsiaTheme="minorEastAsia" w:hAnsiTheme="minorHAnsi" w:cstheme="minorBidi"/>
          <w:kern w:val="2"/>
          <w:sz w:val="22"/>
          <w:szCs w:val="22"/>
          <w:lang w:eastAsia="en-GB"/>
          <w14:ligatures w14:val="standardContextual"/>
        </w:rPr>
      </w:pPr>
      <w:r>
        <w:t>6.2D.1.4</w:t>
      </w:r>
      <w:r>
        <w:rPr>
          <w:rFonts w:asciiTheme="minorHAnsi" w:eastAsiaTheme="minorEastAsia" w:hAnsiTheme="minorHAnsi" w:cstheme="minorBidi"/>
          <w:kern w:val="2"/>
          <w:sz w:val="22"/>
          <w:szCs w:val="22"/>
          <w:lang w:eastAsia="en-GB"/>
          <w14:ligatures w14:val="standardContextual"/>
        </w:rPr>
        <w:tab/>
      </w:r>
      <w:r>
        <w:t>UE maximum output power for UL MIMO for power class 4</w:t>
      </w:r>
      <w:r>
        <w:tab/>
      </w:r>
      <w:r>
        <w:fldChar w:fldCharType="begin"/>
      </w:r>
      <w:r>
        <w:instrText xml:space="preserve"> PAGEREF _Toc145919999 \h </w:instrText>
      </w:r>
      <w:r>
        <w:fldChar w:fldCharType="separate"/>
      </w:r>
      <w:r>
        <w:t>98</w:t>
      </w:r>
      <w:r>
        <w:fldChar w:fldCharType="end"/>
      </w:r>
    </w:p>
    <w:p w14:paraId="70A97E90" w14:textId="0F1395C4" w:rsidR="00CC371B" w:rsidRDefault="00CC371B">
      <w:pPr>
        <w:pStyle w:val="TOC4"/>
        <w:rPr>
          <w:rFonts w:asciiTheme="minorHAnsi" w:eastAsiaTheme="minorEastAsia" w:hAnsiTheme="minorHAnsi" w:cstheme="minorBidi"/>
          <w:kern w:val="2"/>
          <w:sz w:val="22"/>
          <w:szCs w:val="22"/>
          <w:lang w:eastAsia="en-GB"/>
          <w14:ligatures w14:val="standardContextual"/>
        </w:rPr>
      </w:pPr>
      <w:r>
        <w:t>6.2D.1.5</w:t>
      </w:r>
      <w:r>
        <w:rPr>
          <w:rFonts w:asciiTheme="minorHAnsi" w:eastAsiaTheme="minorEastAsia" w:hAnsiTheme="minorHAnsi" w:cstheme="minorBidi"/>
          <w:kern w:val="2"/>
          <w:sz w:val="22"/>
          <w:szCs w:val="22"/>
          <w:lang w:eastAsia="en-GB"/>
          <w14:ligatures w14:val="standardContextual"/>
        </w:rPr>
        <w:tab/>
      </w:r>
      <w:r>
        <w:t>UE maximum output power for UL MIMO for power class 5</w:t>
      </w:r>
      <w:r>
        <w:tab/>
      </w:r>
      <w:r>
        <w:fldChar w:fldCharType="begin"/>
      </w:r>
      <w:r>
        <w:instrText xml:space="preserve"> PAGEREF _Toc145920000 \h </w:instrText>
      </w:r>
      <w:r>
        <w:fldChar w:fldCharType="separate"/>
      </w:r>
      <w:r>
        <w:t>99</w:t>
      </w:r>
      <w:r>
        <w:fldChar w:fldCharType="end"/>
      </w:r>
    </w:p>
    <w:p w14:paraId="31693CD8" w14:textId="1DC2C534" w:rsidR="00CC371B" w:rsidRDefault="00CC371B">
      <w:pPr>
        <w:pStyle w:val="TOC4"/>
        <w:rPr>
          <w:rFonts w:asciiTheme="minorHAnsi" w:eastAsiaTheme="minorEastAsia" w:hAnsiTheme="minorHAnsi" w:cstheme="minorBidi"/>
          <w:kern w:val="2"/>
          <w:sz w:val="22"/>
          <w:szCs w:val="22"/>
          <w:lang w:eastAsia="en-GB"/>
          <w14:ligatures w14:val="standardContextual"/>
        </w:rPr>
      </w:pPr>
      <w:r>
        <w:t>6.2D.1.6</w:t>
      </w:r>
      <w:r>
        <w:rPr>
          <w:rFonts w:asciiTheme="minorHAnsi" w:eastAsiaTheme="minorEastAsia" w:hAnsiTheme="minorHAnsi" w:cstheme="minorBidi"/>
          <w:kern w:val="2"/>
          <w:sz w:val="22"/>
          <w:szCs w:val="22"/>
          <w:lang w:eastAsia="en-GB"/>
          <w14:ligatures w14:val="standardContextual"/>
        </w:rPr>
        <w:tab/>
      </w:r>
      <w:r>
        <w:t>UE maximum output power for UL MIMO for power class 6</w:t>
      </w:r>
      <w:r>
        <w:tab/>
      </w:r>
      <w:r>
        <w:fldChar w:fldCharType="begin"/>
      </w:r>
      <w:r>
        <w:instrText xml:space="preserve"> PAGEREF _Toc145920001 \h </w:instrText>
      </w:r>
      <w:r>
        <w:fldChar w:fldCharType="separate"/>
      </w:r>
      <w:r>
        <w:t>99</w:t>
      </w:r>
      <w:r>
        <w:fldChar w:fldCharType="end"/>
      </w:r>
    </w:p>
    <w:p w14:paraId="2D4FFEEA" w14:textId="22E5871D" w:rsidR="00CC371B" w:rsidRDefault="00CC371B">
      <w:pPr>
        <w:pStyle w:val="TOC3"/>
        <w:rPr>
          <w:rFonts w:asciiTheme="minorHAnsi" w:eastAsiaTheme="minorEastAsia" w:hAnsiTheme="minorHAnsi" w:cstheme="minorBidi"/>
          <w:kern w:val="2"/>
          <w:sz w:val="22"/>
          <w:szCs w:val="22"/>
          <w:lang w:eastAsia="en-GB"/>
          <w14:ligatures w14:val="standardContextual"/>
        </w:rPr>
      </w:pPr>
      <w:r>
        <w:t>6.2D.2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tab/>
      </w:r>
      <w:r>
        <w:fldChar w:fldCharType="begin"/>
      </w:r>
      <w:r>
        <w:instrText xml:space="preserve"> PAGEREF _Toc145920002 \h </w:instrText>
      </w:r>
      <w:r>
        <w:fldChar w:fldCharType="separate"/>
      </w:r>
      <w:r>
        <w:t>100</w:t>
      </w:r>
      <w:r>
        <w:fldChar w:fldCharType="end"/>
      </w:r>
    </w:p>
    <w:p w14:paraId="70F325AE" w14:textId="782CB94A" w:rsidR="00CC371B" w:rsidRDefault="00CC371B">
      <w:pPr>
        <w:pStyle w:val="TOC4"/>
        <w:rPr>
          <w:rFonts w:asciiTheme="minorHAnsi" w:eastAsiaTheme="minorEastAsia" w:hAnsiTheme="minorHAnsi" w:cstheme="minorBidi"/>
          <w:kern w:val="2"/>
          <w:sz w:val="22"/>
          <w:szCs w:val="22"/>
          <w:lang w:eastAsia="en-GB"/>
          <w14:ligatures w14:val="standardContextual"/>
        </w:rPr>
      </w:pPr>
      <w:r>
        <w:t>6.2D.2.1</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_Toc145920003 \h </w:instrText>
      </w:r>
      <w:r>
        <w:fldChar w:fldCharType="separate"/>
      </w:r>
      <w:r>
        <w:t>100</w:t>
      </w:r>
      <w:r>
        <w:fldChar w:fldCharType="end"/>
      </w:r>
    </w:p>
    <w:p w14:paraId="3AF979C6" w14:textId="157BDF6B" w:rsidR="00CC371B" w:rsidRDefault="00CC371B">
      <w:pPr>
        <w:pStyle w:val="TOC4"/>
        <w:rPr>
          <w:rFonts w:asciiTheme="minorHAnsi" w:eastAsiaTheme="minorEastAsia" w:hAnsiTheme="minorHAnsi" w:cstheme="minorBidi"/>
          <w:kern w:val="2"/>
          <w:sz w:val="22"/>
          <w:szCs w:val="22"/>
          <w:lang w:eastAsia="en-GB"/>
          <w14:ligatures w14:val="standardContextual"/>
        </w:rPr>
      </w:pPr>
      <w:r>
        <w:t>6.2D.2.2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_Toc145920004 \h </w:instrText>
      </w:r>
      <w:r>
        <w:fldChar w:fldCharType="separate"/>
      </w:r>
      <w:r>
        <w:t>101</w:t>
      </w:r>
      <w:r>
        <w:fldChar w:fldCharType="end"/>
      </w:r>
    </w:p>
    <w:p w14:paraId="0FC17A9F" w14:textId="08C8E9D1" w:rsidR="00CC371B" w:rsidRDefault="00CC371B">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_Toc145920005 \h </w:instrText>
      </w:r>
      <w:r>
        <w:fldChar w:fldCharType="separate"/>
      </w:r>
      <w:r>
        <w:t>101</w:t>
      </w:r>
      <w:r>
        <w:fldChar w:fldCharType="end"/>
      </w:r>
    </w:p>
    <w:p w14:paraId="0C89E980" w14:textId="4B258EE9" w:rsidR="00CC371B" w:rsidRDefault="00CC371B">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_Toc145920006 \h </w:instrText>
      </w:r>
      <w:r>
        <w:fldChar w:fldCharType="separate"/>
      </w:r>
      <w:r>
        <w:t>101</w:t>
      </w:r>
      <w:r>
        <w:fldChar w:fldCharType="end"/>
      </w:r>
    </w:p>
    <w:p w14:paraId="21CF8EC5" w14:textId="791A5409" w:rsidR="00CC371B" w:rsidRDefault="00CC371B">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5</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5</w:t>
      </w:r>
      <w:r>
        <w:tab/>
      </w:r>
      <w:r>
        <w:fldChar w:fldCharType="begin"/>
      </w:r>
      <w:r>
        <w:instrText xml:space="preserve"> PAGEREF _Toc145920007 \h </w:instrText>
      </w:r>
      <w:r>
        <w:fldChar w:fldCharType="separate"/>
      </w:r>
      <w:r>
        <w:t>101</w:t>
      </w:r>
      <w:r>
        <w:fldChar w:fldCharType="end"/>
      </w:r>
    </w:p>
    <w:p w14:paraId="32A4E90B" w14:textId="1CF1D756" w:rsidR="00CC371B" w:rsidRDefault="00CC371B">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6</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6</w:t>
      </w:r>
      <w:r>
        <w:tab/>
      </w:r>
      <w:r>
        <w:fldChar w:fldCharType="begin"/>
      </w:r>
      <w:r>
        <w:instrText xml:space="preserve"> PAGEREF _Toc145920008 \h </w:instrText>
      </w:r>
      <w:r>
        <w:fldChar w:fldCharType="separate"/>
      </w:r>
      <w:r>
        <w:t>101</w:t>
      </w:r>
      <w:r>
        <w:fldChar w:fldCharType="end"/>
      </w:r>
    </w:p>
    <w:p w14:paraId="7B8D1DCA" w14:textId="00DA24FF" w:rsidR="00CC371B" w:rsidRDefault="00CC371B">
      <w:pPr>
        <w:pStyle w:val="TOC3"/>
        <w:rPr>
          <w:rFonts w:asciiTheme="minorHAnsi" w:eastAsiaTheme="minorEastAsia" w:hAnsiTheme="minorHAnsi" w:cstheme="minorBidi"/>
          <w:kern w:val="2"/>
          <w:sz w:val="22"/>
          <w:szCs w:val="22"/>
          <w:lang w:eastAsia="en-GB"/>
          <w14:ligatures w14:val="standardContextual"/>
        </w:rPr>
      </w:pPr>
      <w:r>
        <w:t>6.2D.3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tab/>
      </w:r>
      <w:r>
        <w:fldChar w:fldCharType="begin"/>
      </w:r>
      <w:r>
        <w:instrText xml:space="preserve"> PAGEREF _Toc145920009 \h </w:instrText>
      </w:r>
      <w:r>
        <w:fldChar w:fldCharType="separate"/>
      </w:r>
      <w:r>
        <w:t>101</w:t>
      </w:r>
      <w:r>
        <w:fldChar w:fldCharType="end"/>
      </w:r>
    </w:p>
    <w:p w14:paraId="6FBCC391" w14:textId="585ABE08" w:rsidR="00CC371B" w:rsidRDefault="00CC371B">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.1</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_Toc145920010 \h </w:instrText>
      </w:r>
      <w:r>
        <w:fldChar w:fldCharType="separate"/>
      </w:r>
      <w:r>
        <w:t>101</w:t>
      </w:r>
      <w:r>
        <w:fldChar w:fldCharType="end"/>
      </w:r>
    </w:p>
    <w:p w14:paraId="37A7952D" w14:textId="56A72032" w:rsidR="00CC371B" w:rsidRDefault="00CC371B">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.2</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_Toc145920011 \h </w:instrText>
      </w:r>
      <w:r>
        <w:fldChar w:fldCharType="separate"/>
      </w:r>
      <w:r>
        <w:t>102</w:t>
      </w:r>
      <w:r>
        <w:fldChar w:fldCharType="end"/>
      </w:r>
    </w:p>
    <w:p w14:paraId="3312B0CC" w14:textId="2701C755" w:rsidR="00CC371B" w:rsidRDefault="00CC371B">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_Toc145920012 \h </w:instrText>
      </w:r>
      <w:r>
        <w:fldChar w:fldCharType="separate"/>
      </w:r>
      <w:r>
        <w:t>102</w:t>
      </w:r>
      <w:r>
        <w:fldChar w:fldCharType="end"/>
      </w:r>
    </w:p>
    <w:p w14:paraId="6F154697" w14:textId="117458A4" w:rsidR="00CC371B" w:rsidRDefault="00CC371B">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_Toc145920013 \h </w:instrText>
      </w:r>
      <w:r>
        <w:fldChar w:fldCharType="separate"/>
      </w:r>
      <w:r>
        <w:t>102</w:t>
      </w:r>
      <w:r>
        <w:fldChar w:fldCharType="end"/>
      </w:r>
    </w:p>
    <w:p w14:paraId="1E420FCF" w14:textId="73E7D362" w:rsidR="00CC371B" w:rsidRDefault="00CC371B">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.5</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5</w:t>
      </w:r>
      <w:r>
        <w:tab/>
      </w:r>
      <w:r>
        <w:fldChar w:fldCharType="begin"/>
      </w:r>
      <w:r>
        <w:instrText xml:space="preserve"> PAGEREF _Toc145920014 \h </w:instrText>
      </w:r>
      <w:r>
        <w:fldChar w:fldCharType="separate"/>
      </w:r>
      <w:r>
        <w:t>102</w:t>
      </w:r>
      <w:r>
        <w:fldChar w:fldCharType="end"/>
      </w:r>
    </w:p>
    <w:p w14:paraId="676542E7" w14:textId="5E61EE03" w:rsidR="00CC371B" w:rsidRDefault="00CC371B">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.6</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6</w:t>
      </w:r>
      <w:r>
        <w:tab/>
      </w:r>
      <w:r>
        <w:fldChar w:fldCharType="begin"/>
      </w:r>
      <w:r>
        <w:instrText xml:space="preserve"> PAGEREF _Toc145920015 \h </w:instrText>
      </w:r>
      <w:r>
        <w:fldChar w:fldCharType="separate"/>
      </w:r>
      <w:r>
        <w:t>102</w:t>
      </w:r>
      <w:r>
        <w:fldChar w:fldCharType="end"/>
      </w:r>
    </w:p>
    <w:p w14:paraId="32C4756E" w14:textId="41185485" w:rsidR="00CC371B" w:rsidRDefault="00CC371B">
      <w:pPr>
        <w:pStyle w:val="TOC3"/>
        <w:rPr>
          <w:rFonts w:asciiTheme="minorHAnsi" w:eastAsiaTheme="minorEastAsia" w:hAnsiTheme="minorHAnsi" w:cstheme="minorBidi"/>
          <w:kern w:val="2"/>
          <w:sz w:val="22"/>
          <w:szCs w:val="22"/>
          <w:lang w:eastAsia="en-GB"/>
          <w14:ligatures w14:val="standardContextual"/>
        </w:rPr>
      </w:pPr>
      <w:r>
        <w:t>6.2D.4</w:t>
      </w:r>
      <w:r>
        <w:rPr>
          <w:rFonts w:asciiTheme="minorHAnsi" w:eastAsiaTheme="minorEastAsia" w:hAnsiTheme="minorHAnsi" w:cstheme="minorBidi"/>
          <w:kern w:val="2"/>
          <w:sz w:val="22"/>
          <w:szCs w:val="22"/>
          <w:lang w:eastAsia="en-GB"/>
          <w14:ligatures w14:val="standardContextual"/>
        </w:rPr>
        <w:tab/>
      </w:r>
      <w:r>
        <w:t>Configured transmitted power for UL MIMO</w:t>
      </w:r>
      <w:r>
        <w:tab/>
      </w:r>
      <w:r>
        <w:fldChar w:fldCharType="begin"/>
      </w:r>
      <w:r>
        <w:instrText xml:space="preserve"> PAGEREF _Toc145920016 \h </w:instrText>
      </w:r>
      <w:r>
        <w:fldChar w:fldCharType="separate"/>
      </w:r>
      <w:r>
        <w:t>102</w:t>
      </w:r>
      <w:r>
        <w:fldChar w:fldCharType="end"/>
      </w:r>
    </w:p>
    <w:p w14:paraId="35D9CAD0" w14:textId="44030204" w:rsidR="00CC371B" w:rsidRDefault="00CC371B">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Output power dynamics</w:t>
      </w:r>
      <w:r>
        <w:tab/>
      </w:r>
      <w:r>
        <w:fldChar w:fldCharType="begin"/>
      </w:r>
      <w:r>
        <w:instrText xml:space="preserve"> PAGEREF _Toc145920017 \h </w:instrText>
      </w:r>
      <w:r>
        <w:fldChar w:fldCharType="separate"/>
      </w:r>
      <w:r>
        <w:t>102</w:t>
      </w:r>
      <w:r>
        <w:fldChar w:fldCharType="end"/>
      </w:r>
    </w:p>
    <w:p w14:paraId="7F465CD5" w14:textId="0C170764" w:rsidR="00CC371B" w:rsidRDefault="00CC371B">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Minimum output power</w:t>
      </w:r>
      <w:r>
        <w:tab/>
      </w:r>
      <w:r>
        <w:fldChar w:fldCharType="begin"/>
      </w:r>
      <w:r>
        <w:instrText xml:space="preserve"> PAGEREF _Toc145920018 \h </w:instrText>
      </w:r>
      <w:r>
        <w:fldChar w:fldCharType="separate"/>
      </w:r>
      <w:r>
        <w:t>102</w:t>
      </w:r>
      <w:r>
        <w:fldChar w:fldCharType="end"/>
      </w:r>
    </w:p>
    <w:p w14:paraId="49645E53" w14:textId="215A6BB3" w:rsidR="00CC371B" w:rsidRDefault="00CC371B">
      <w:pPr>
        <w:pStyle w:val="TOC4"/>
        <w:rPr>
          <w:rFonts w:asciiTheme="minorHAnsi" w:eastAsiaTheme="minorEastAsia" w:hAnsiTheme="minorHAnsi" w:cstheme="minorBidi"/>
          <w:kern w:val="2"/>
          <w:sz w:val="22"/>
          <w:szCs w:val="22"/>
          <w:lang w:eastAsia="en-GB"/>
          <w14:ligatures w14:val="standardContextual"/>
        </w:rPr>
      </w:pPr>
      <w:r>
        <w:t>6.3.1.0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_Toc145920019 \h </w:instrText>
      </w:r>
      <w:r>
        <w:fldChar w:fldCharType="separate"/>
      </w:r>
      <w:r>
        <w:t>102</w:t>
      </w:r>
      <w:r>
        <w:fldChar w:fldCharType="end"/>
      </w:r>
    </w:p>
    <w:p w14:paraId="2A83753D" w14:textId="58067081" w:rsidR="00CC371B" w:rsidRDefault="00CC371B">
      <w:pPr>
        <w:pStyle w:val="TOC4"/>
        <w:rPr>
          <w:rFonts w:asciiTheme="minorHAnsi" w:eastAsiaTheme="minorEastAsia" w:hAnsiTheme="minorHAnsi" w:cstheme="minorBidi"/>
          <w:kern w:val="2"/>
          <w:sz w:val="22"/>
          <w:szCs w:val="22"/>
          <w:lang w:eastAsia="en-GB"/>
          <w14:ligatures w14:val="standardContextual"/>
        </w:rPr>
      </w:pPr>
      <w:r>
        <w:t>6.3.1.1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_Toc145920020 \h </w:instrText>
      </w:r>
      <w:r>
        <w:fldChar w:fldCharType="separate"/>
      </w:r>
      <w:r>
        <w:t>103</w:t>
      </w:r>
      <w:r>
        <w:fldChar w:fldCharType="end"/>
      </w:r>
    </w:p>
    <w:p w14:paraId="10356BE5" w14:textId="5022F4E1" w:rsidR="00CC371B" w:rsidRDefault="00CC371B">
      <w:pPr>
        <w:pStyle w:val="TOC4"/>
        <w:rPr>
          <w:rFonts w:asciiTheme="minorHAnsi" w:eastAsiaTheme="minorEastAsia" w:hAnsiTheme="minorHAnsi" w:cstheme="minorBidi"/>
          <w:kern w:val="2"/>
          <w:sz w:val="22"/>
          <w:szCs w:val="22"/>
          <w:lang w:eastAsia="en-GB"/>
          <w14:ligatures w14:val="standardContextual"/>
        </w:rPr>
      </w:pPr>
      <w:r>
        <w:t>6.3.1.2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_Toc145920021 \h </w:instrText>
      </w:r>
      <w:r>
        <w:fldChar w:fldCharType="separate"/>
      </w:r>
      <w:r>
        <w:t>103</w:t>
      </w:r>
      <w:r>
        <w:fldChar w:fldCharType="end"/>
      </w:r>
    </w:p>
    <w:p w14:paraId="6C78F5A6" w14:textId="38514867" w:rsidR="00CC371B" w:rsidRDefault="00CC371B">
      <w:pPr>
        <w:pStyle w:val="TOC4"/>
        <w:rPr>
          <w:rFonts w:asciiTheme="minorHAnsi" w:eastAsiaTheme="minorEastAsia" w:hAnsiTheme="minorHAnsi" w:cstheme="minorBidi"/>
          <w:kern w:val="2"/>
          <w:sz w:val="22"/>
          <w:szCs w:val="22"/>
          <w:lang w:eastAsia="en-GB"/>
          <w14:ligatures w14:val="standardContextual"/>
        </w:rPr>
      </w:pPr>
      <w:r>
        <w:lastRenderedPageBreak/>
        <w:t>6.3.1.3</w:t>
      </w:r>
      <w:r>
        <w:rPr>
          <w:rFonts w:asciiTheme="minorHAnsi" w:eastAsiaTheme="minorEastAsia" w:hAnsiTheme="minorHAnsi" w:cstheme="minorBidi"/>
          <w:kern w:val="2"/>
          <w:sz w:val="22"/>
          <w:szCs w:val="22"/>
          <w:lang w:eastAsia="en-GB"/>
          <w14:ligatures w14:val="standardContextual"/>
        </w:rPr>
        <w:tab/>
      </w:r>
      <w:r>
        <w:t>Minimum output power for power class 5 and 6</w:t>
      </w:r>
      <w:r>
        <w:tab/>
      </w:r>
      <w:r>
        <w:fldChar w:fldCharType="begin"/>
      </w:r>
      <w:r>
        <w:instrText xml:space="preserve"> PAGEREF _Toc145920022 \h </w:instrText>
      </w:r>
      <w:r>
        <w:fldChar w:fldCharType="separate"/>
      </w:r>
      <w:r>
        <w:t>103</w:t>
      </w:r>
      <w:r>
        <w:fldChar w:fldCharType="end"/>
      </w:r>
    </w:p>
    <w:p w14:paraId="7774C9C0" w14:textId="59ABBE34" w:rsidR="00CC371B" w:rsidRDefault="00CC371B">
      <w:pPr>
        <w:pStyle w:val="TOC4"/>
        <w:rPr>
          <w:rFonts w:asciiTheme="minorHAnsi" w:eastAsiaTheme="minorEastAsia" w:hAnsiTheme="minorHAnsi" w:cstheme="minorBidi"/>
          <w:kern w:val="2"/>
          <w:sz w:val="22"/>
          <w:szCs w:val="22"/>
          <w:lang w:eastAsia="en-GB"/>
          <w14:ligatures w14:val="standardContextual"/>
        </w:rPr>
      </w:pPr>
      <w:r>
        <w:t>6.3.1.4</w:t>
      </w:r>
      <w:r>
        <w:rPr>
          <w:rFonts w:asciiTheme="minorHAnsi" w:eastAsiaTheme="minorEastAsia" w:hAnsiTheme="minorHAnsi" w:cstheme="minorBidi"/>
          <w:kern w:val="2"/>
          <w:sz w:val="22"/>
          <w:szCs w:val="22"/>
          <w:lang w:eastAsia="en-GB"/>
          <w14:ligatures w14:val="standardContextual"/>
        </w:rPr>
        <w:tab/>
      </w:r>
      <w:r>
        <w:t>Minimum output power for power class 7</w:t>
      </w:r>
      <w:r>
        <w:tab/>
      </w:r>
      <w:r>
        <w:fldChar w:fldCharType="begin"/>
      </w:r>
      <w:r>
        <w:instrText xml:space="preserve"> PAGEREF _Toc145920023 \h </w:instrText>
      </w:r>
      <w:r>
        <w:fldChar w:fldCharType="separate"/>
      </w:r>
      <w:r>
        <w:t>104</w:t>
      </w:r>
      <w:r>
        <w:fldChar w:fldCharType="end"/>
      </w:r>
    </w:p>
    <w:p w14:paraId="566CD30B" w14:textId="0752D03D" w:rsidR="00CC371B" w:rsidRDefault="00CC371B">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Transmit OFF power</w:t>
      </w:r>
      <w:r>
        <w:tab/>
      </w:r>
      <w:r>
        <w:fldChar w:fldCharType="begin"/>
      </w:r>
      <w:r>
        <w:instrText xml:space="preserve"> PAGEREF _Toc145920024 \h </w:instrText>
      </w:r>
      <w:r>
        <w:fldChar w:fldCharType="separate"/>
      </w:r>
      <w:r>
        <w:t>104</w:t>
      </w:r>
      <w:r>
        <w:fldChar w:fldCharType="end"/>
      </w:r>
    </w:p>
    <w:p w14:paraId="27E9366C" w14:textId="38818D5A" w:rsidR="00CC371B" w:rsidRDefault="00CC371B">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Transmit ON/OFF time mask</w:t>
      </w:r>
      <w:r>
        <w:tab/>
      </w:r>
      <w:r>
        <w:fldChar w:fldCharType="begin"/>
      </w:r>
      <w:r>
        <w:instrText xml:space="preserve"> PAGEREF _Toc145920025 \h </w:instrText>
      </w:r>
      <w:r>
        <w:fldChar w:fldCharType="separate"/>
      </w:r>
      <w:r>
        <w:t>104</w:t>
      </w:r>
      <w:r>
        <w:fldChar w:fldCharType="end"/>
      </w:r>
    </w:p>
    <w:p w14:paraId="38D99684" w14:textId="587783E3" w:rsidR="00CC371B" w:rsidRDefault="00CC371B">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_Toc145920026 \h </w:instrText>
      </w:r>
      <w:r>
        <w:fldChar w:fldCharType="separate"/>
      </w:r>
      <w:r>
        <w:t>104</w:t>
      </w:r>
      <w:r>
        <w:fldChar w:fldCharType="end"/>
      </w:r>
    </w:p>
    <w:p w14:paraId="0E701229" w14:textId="257D4D59" w:rsidR="00CC371B" w:rsidRDefault="00CC371B">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General ON/OFF time mask</w:t>
      </w:r>
      <w:r>
        <w:tab/>
      </w:r>
      <w:r>
        <w:fldChar w:fldCharType="begin"/>
      </w:r>
      <w:r>
        <w:instrText xml:space="preserve"> PAGEREF _Toc145920027 \h </w:instrText>
      </w:r>
      <w:r>
        <w:fldChar w:fldCharType="separate"/>
      </w:r>
      <w:r>
        <w:t>105</w:t>
      </w:r>
      <w:r>
        <w:fldChar w:fldCharType="end"/>
      </w:r>
    </w:p>
    <w:p w14:paraId="7C7557F4" w14:textId="7C973873" w:rsidR="00CC371B" w:rsidRDefault="00CC371B">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Transmit power time mask for slot and short or long subslot boundaries</w:t>
      </w:r>
      <w:r>
        <w:tab/>
      </w:r>
      <w:r>
        <w:fldChar w:fldCharType="begin"/>
      </w:r>
      <w:r>
        <w:instrText xml:space="preserve"> PAGEREF _Toc145920028 \h </w:instrText>
      </w:r>
      <w:r>
        <w:fldChar w:fldCharType="separate"/>
      </w:r>
      <w:r>
        <w:t>105</w:t>
      </w:r>
      <w:r>
        <w:fldChar w:fldCharType="end"/>
      </w:r>
    </w:p>
    <w:p w14:paraId="3CBC1A29" w14:textId="02863B01" w:rsidR="00CC371B" w:rsidRDefault="00CC371B">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PRACH time mask</w:t>
      </w:r>
      <w:r>
        <w:tab/>
      </w:r>
      <w:r>
        <w:fldChar w:fldCharType="begin"/>
      </w:r>
      <w:r>
        <w:instrText xml:space="preserve"> PAGEREF _Toc145920029 \h </w:instrText>
      </w:r>
      <w:r>
        <w:fldChar w:fldCharType="separate"/>
      </w:r>
      <w:r>
        <w:t>105</w:t>
      </w:r>
      <w:r>
        <w:fldChar w:fldCharType="end"/>
      </w:r>
    </w:p>
    <w:p w14:paraId="17446DBD" w14:textId="5E35CEA8" w:rsidR="00CC371B" w:rsidRDefault="00CC371B">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_Toc145920030 \h </w:instrText>
      </w:r>
      <w:r>
        <w:fldChar w:fldCharType="separate"/>
      </w:r>
      <w:r>
        <w:t>107</w:t>
      </w:r>
      <w:r>
        <w:fldChar w:fldCharType="end"/>
      </w:r>
    </w:p>
    <w:p w14:paraId="3732B325" w14:textId="493BE568" w:rsidR="00CC371B" w:rsidRDefault="00CC371B">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SRS time mask</w:t>
      </w:r>
      <w:r>
        <w:tab/>
      </w:r>
      <w:r>
        <w:fldChar w:fldCharType="begin"/>
      </w:r>
      <w:r>
        <w:instrText xml:space="preserve"> PAGEREF _Toc145920031 \h </w:instrText>
      </w:r>
      <w:r>
        <w:fldChar w:fldCharType="separate"/>
      </w:r>
      <w:r>
        <w:t>107</w:t>
      </w:r>
      <w:r>
        <w:fldChar w:fldCharType="end"/>
      </w:r>
    </w:p>
    <w:p w14:paraId="2F0F50DC" w14:textId="3B0F6811" w:rsidR="00CC371B" w:rsidRDefault="00CC371B">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PUSCH-PUCCH and PUSCH-SRS time masks</w:t>
      </w:r>
      <w:r>
        <w:tab/>
      </w:r>
      <w:r>
        <w:fldChar w:fldCharType="begin"/>
      </w:r>
      <w:r>
        <w:instrText xml:space="preserve"> PAGEREF _Toc145920032 \h </w:instrText>
      </w:r>
      <w:r>
        <w:fldChar w:fldCharType="separate"/>
      </w:r>
      <w:r>
        <w:t>108</w:t>
      </w:r>
      <w:r>
        <w:fldChar w:fldCharType="end"/>
      </w:r>
    </w:p>
    <w:p w14:paraId="799DC728" w14:textId="0AFDDB10" w:rsidR="00CC371B" w:rsidRDefault="00CC371B">
      <w:pPr>
        <w:pStyle w:val="TOC4"/>
        <w:rPr>
          <w:rFonts w:asciiTheme="minorHAnsi" w:eastAsiaTheme="minorEastAsia" w:hAnsiTheme="minorHAnsi" w:cstheme="minorBidi"/>
          <w:kern w:val="2"/>
          <w:sz w:val="22"/>
          <w:szCs w:val="22"/>
          <w:lang w:eastAsia="en-GB"/>
          <w14:ligatures w14:val="standardContextual"/>
        </w:rPr>
      </w:pPr>
      <w:r>
        <w:t>6.3.3.8</w:t>
      </w:r>
      <w:r>
        <w:rPr>
          <w:rFonts w:asciiTheme="minorHAnsi" w:eastAsiaTheme="minorEastAsia" w:hAnsiTheme="minorHAnsi" w:cstheme="minorBidi"/>
          <w:kern w:val="2"/>
          <w:sz w:val="22"/>
          <w:szCs w:val="22"/>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_Toc145920033 \h </w:instrText>
      </w:r>
      <w:r>
        <w:fldChar w:fldCharType="separate"/>
      </w:r>
      <w:r>
        <w:t>108</w:t>
      </w:r>
      <w:r>
        <w:fldChar w:fldCharType="end"/>
      </w:r>
    </w:p>
    <w:p w14:paraId="34EE556C" w14:textId="54E91928" w:rsidR="00CC371B" w:rsidRDefault="00CC371B">
      <w:pPr>
        <w:pStyle w:val="TOC4"/>
        <w:rPr>
          <w:rFonts w:asciiTheme="minorHAnsi" w:eastAsiaTheme="minorEastAsia" w:hAnsiTheme="minorHAnsi" w:cstheme="minorBidi"/>
          <w:kern w:val="2"/>
          <w:sz w:val="22"/>
          <w:szCs w:val="22"/>
          <w:lang w:eastAsia="en-GB"/>
          <w14:ligatures w14:val="standardContextual"/>
        </w:rPr>
      </w:pPr>
      <w:r>
        <w:t>6.3.3.9</w:t>
      </w:r>
      <w:r>
        <w:rPr>
          <w:rFonts w:asciiTheme="minorHAnsi" w:eastAsiaTheme="minorEastAsia" w:hAnsiTheme="minorHAnsi" w:cstheme="minorBidi"/>
          <w:kern w:val="2"/>
          <w:sz w:val="22"/>
          <w:szCs w:val="22"/>
          <w:lang w:eastAsia="en-GB"/>
          <w14:ligatures w14:val="standardContextual"/>
        </w:rPr>
        <w:tab/>
      </w:r>
      <w:r>
        <w:t>Transmit power time mask for consecutive short subslot transmissions boundaries</w:t>
      </w:r>
      <w:r>
        <w:tab/>
      </w:r>
      <w:r>
        <w:fldChar w:fldCharType="begin"/>
      </w:r>
      <w:r>
        <w:instrText xml:space="preserve"> PAGEREF _Toc145920034 \h </w:instrText>
      </w:r>
      <w:r>
        <w:fldChar w:fldCharType="separate"/>
      </w:r>
      <w:r>
        <w:t>109</w:t>
      </w:r>
      <w:r>
        <w:fldChar w:fldCharType="end"/>
      </w:r>
    </w:p>
    <w:p w14:paraId="364FEEDF" w14:textId="3BD06B5C" w:rsidR="00CC371B" w:rsidRDefault="00CC371B">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Power control</w:t>
      </w:r>
      <w:r>
        <w:tab/>
      </w:r>
      <w:r>
        <w:fldChar w:fldCharType="begin"/>
      </w:r>
      <w:r>
        <w:instrText xml:space="preserve"> PAGEREF _Toc145920035 \h </w:instrText>
      </w:r>
      <w:r>
        <w:fldChar w:fldCharType="separate"/>
      </w:r>
      <w:r>
        <w:t>110</w:t>
      </w:r>
      <w:r>
        <w:fldChar w:fldCharType="end"/>
      </w:r>
    </w:p>
    <w:p w14:paraId="338BA44C" w14:textId="1BE130E3" w:rsidR="00CC371B" w:rsidRDefault="00CC371B">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_Toc145920036 \h </w:instrText>
      </w:r>
      <w:r>
        <w:fldChar w:fldCharType="separate"/>
      </w:r>
      <w:r>
        <w:t>110</w:t>
      </w:r>
      <w:r>
        <w:fldChar w:fldCharType="end"/>
      </w:r>
    </w:p>
    <w:p w14:paraId="0F2AD5CC" w14:textId="0BF50118" w:rsidR="00CC371B" w:rsidRDefault="00CC371B">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Absolute power tolerance</w:t>
      </w:r>
      <w:r>
        <w:tab/>
      </w:r>
      <w:r>
        <w:fldChar w:fldCharType="begin"/>
      </w:r>
      <w:r>
        <w:instrText xml:space="preserve"> PAGEREF _Toc145920037 \h </w:instrText>
      </w:r>
      <w:r>
        <w:fldChar w:fldCharType="separate"/>
      </w:r>
      <w:r>
        <w:t>110</w:t>
      </w:r>
      <w:r>
        <w:fldChar w:fldCharType="end"/>
      </w:r>
    </w:p>
    <w:p w14:paraId="7958B2F2" w14:textId="08277903" w:rsidR="00CC371B" w:rsidRDefault="00CC371B">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Relative power tolerance</w:t>
      </w:r>
      <w:r>
        <w:tab/>
      </w:r>
      <w:r>
        <w:fldChar w:fldCharType="begin"/>
      </w:r>
      <w:r>
        <w:instrText xml:space="preserve"> PAGEREF _Toc145920038 \h </w:instrText>
      </w:r>
      <w:r>
        <w:fldChar w:fldCharType="separate"/>
      </w:r>
      <w:r>
        <w:t>110</w:t>
      </w:r>
      <w:r>
        <w:fldChar w:fldCharType="end"/>
      </w:r>
    </w:p>
    <w:p w14:paraId="5AD5E4D3" w14:textId="767EF320" w:rsidR="00CC371B" w:rsidRDefault="00CC371B">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Aggregate power tolerance</w:t>
      </w:r>
      <w:r>
        <w:tab/>
      </w:r>
      <w:r>
        <w:fldChar w:fldCharType="begin"/>
      </w:r>
      <w:r>
        <w:instrText xml:space="preserve"> PAGEREF _Toc145920039 \h </w:instrText>
      </w:r>
      <w:r>
        <w:fldChar w:fldCharType="separate"/>
      </w:r>
      <w:r>
        <w:t>111</w:t>
      </w:r>
      <w:r>
        <w:fldChar w:fldCharType="end"/>
      </w:r>
    </w:p>
    <w:p w14:paraId="5AB856AE" w14:textId="30D4B191" w:rsidR="00CC371B" w:rsidRDefault="00CC371B">
      <w:pPr>
        <w:pStyle w:val="TOC2"/>
        <w:rPr>
          <w:rFonts w:asciiTheme="minorHAnsi" w:eastAsiaTheme="minorEastAsia" w:hAnsiTheme="minorHAnsi" w:cstheme="minorBidi"/>
          <w:kern w:val="2"/>
          <w:sz w:val="22"/>
          <w:szCs w:val="22"/>
          <w:lang w:eastAsia="en-GB"/>
          <w14:ligatures w14:val="standardContextual"/>
        </w:rPr>
      </w:pPr>
      <w:r>
        <w:t>6.3A</w:t>
      </w:r>
      <w:r>
        <w:rPr>
          <w:rFonts w:asciiTheme="minorHAnsi" w:eastAsiaTheme="minorEastAsia" w:hAnsiTheme="minorHAnsi" w:cstheme="minorBidi"/>
          <w:kern w:val="2"/>
          <w:sz w:val="22"/>
          <w:szCs w:val="22"/>
          <w:lang w:eastAsia="en-GB"/>
          <w14:ligatures w14:val="standardContextual"/>
        </w:rPr>
        <w:tab/>
      </w:r>
      <w:r>
        <w:t>Output power dynamics for CA</w:t>
      </w:r>
      <w:r>
        <w:tab/>
      </w:r>
      <w:r>
        <w:fldChar w:fldCharType="begin"/>
      </w:r>
      <w:r>
        <w:instrText xml:space="preserve"> PAGEREF _Toc145920040 \h </w:instrText>
      </w:r>
      <w:r>
        <w:fldChar w:fldCharType="separate"/>
      </w:r>
      <w:r>
        <w:t>111</w:t>
      </w:r>
      <w:r>
        <w:fldChar w:fldCharType="end"/>
      </w:r>
    </w:p>
    <w:p w14:paraId="6CE23DDB" w14:textId="50606670" w:rsidR="00CC371B" w:rsidRDefault="00CC371B">
      <w:pPr>
        <w:pStyle w:val="TOC3"/>
        <w:rPr>
          <w:rFonts w:asciiTheme="minorHAnsi" w:eastAsiaTheme="minorEastAsia" w:hAnsiTheme="minorHAnsi" w:cstheme="minorBidi"/>
          <w:kern w:val="2"/>
          <w:sz w:val="22"/>
          <w:szCs w:val="22"/>
          <w:lang w:eastAsia="en-GB"/>
          <w14:ligatures w14:val="standardContextual"/>
        </w:rPr>
      </w:pPr>
      <w:r>
        <w:t>6.3A.1</w:t>
      </w:r>
      <w:r>
        <w:rPr>
          <w:rFonts w:asciiTheme="minorHAnsi" w:eastAsiaTheme="minorEastAsia" w:hAnsiTheme="minorHAnsi" w:cstheme="minorBidi"/>
          <w:kern w:val="2"/>
          <w:sz w:val="22"/>
          <w:szCs w:val="22"/>
          <w:lang w:eastAsia="en-GB"/>
          <w14:ligatures w14:val="standardContextual"/>
        </w:rPr>
        <w:tab/>
      </w:r>
      <w:r>
        <w:t>Minimum output power for CA</w:t>
      </w:r>
      <w:r>
        <w:tab/>
      </w:r>
      <w:r>
        <w:fldChar w:fldCharType="begin"/>
      </w:r>
      <w:r>
        <w:instrText xml:space="preserve"> PAGEREF _Toc145920041 \h </w:instrText>
      </w:r>
      <w:r>
        <w:fldChar w:fldCharType="separate"/>
      </w:r>
      <w:r>
        <w:t>111</w:t>
      </w:r>
      <w:r>
        <w:fldChar w:fldCharType="end"/>
      </w:r>
    </w:p>
    <w:p w14:paraId="3E6BE2EF" w14:textId="59E55D71" w:rsidR="00CC371B" w:rsidRDefault="00CC371B">
      <w:pPr>
        <w:pStyle w:val="TOC4"/>
        <w:rPr>
          <w:rFonts w:asciiTheme="minorHAnsi" w:eastAsiaTheme="minorEastAsia" w:hAnsiTheme="minorHAnsi" w:cstheme="minorBidi"/>
          <w:kern w:val="2"/>
          <w:sz w:val="22"/>
          <w:szCs w:val="22"/>
          <w:lang w:eastAsia="en-GB"/>
          <w14:ligatures w14:val="standardContextual"/>
        </w:rPr>
      </w:pPr>
      <w:r>
        <w:t>6.3A.1.0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_Toc145920042 \h </w:instrText>
      </w:r>
      <w:r>
        <w:fldChar w:fldCharType="separate"/>
      </w:r>
      <w:r>
        <w:t>111</w:t>
      </w:r>
      <w:r>
        <w:fldChar w:fldCharType="end"/>
      </w:r>
    </w:p>
    <w:p w14:paraId="4BEDC5B6" w14:textId="2C0E79A9" w:rsidR="00CC371B" w:rsidRDefault="00CC371B">
      <w:pPr>
        <w:pStyle w:val="TOC4"/>
        <w:rPr>
          <w:rFonts w:asciiTheme="minorHAnsi" w:eastAsiaTheme="minorEastAsia" w:hAnsiTheme="minorHAnsi" w:cstheme="minorBidi"/>
          <w:kern w:val="2"/>
          <w:sz w:val="22"/>
          <w:szCs w:val="22"/>
          <w:lang w:eastAsia="en-GB"/>
          <w14:ligatures w14:val="standardContextual"/>
        </w:rPr>
      </w:pPr>
      <w:r>
        <w:t>6.3A.1.1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_Toc145920043 \h </w:instrText>
      </w:r>
      <w:r>
        <w:fldChar w:fldCharType="separate"/>
      </w:r>
      <w:r>
        <w:t>112</w:t>
      </w:r>
      <w:r>
        <w:fldChar w:fldCharType="end"/>
      </w:r>
    </w:p>
    <w:p w14:paraId="7BC6BD9E" w14:textId="72BA14C2" w:rsidR="00CC371B" w:rsidRDefault="00CC371B">
      <w:pPr>
        <w:pStyle w:val="TOC4"/>
        <w:rPr>
          <w:rFonts w:asciiTheme="minorHAnsi" w:eastAsiaTheme="minorEastAsia" w:hAnsiTheme="minorHAnsi" w:cstheme="minorBidi"/>
          <w:kern w:val="2"/>
          <w:sz w:val="22"/>
          <w:szCs w:val="22"/>
          <w:lang w:eastAsia="en-GB"/>
          <w14:ligatures w14:val="standardContextual"/>
        </w:rPr>
      </w:pPr>
      <w:r>
        <w:t>6.3A.1.2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_Toc145920044 \h </w:instrText>
      </w:r>
      <w:r>
        <w:fldChar w:fldCharType="separate"/>
      </w:r>
      <w:r>
        <w:t>112</w:t>
      </w:r>
      <w:r>
        <w:fldChar w:fldCharType="end"/>
      </w:r>
    </w:p>
    <w:p w14:paraId="126542D3" w14:textId="67AF4217" w:rsidR="00CC371B" w:rsidRDefault="00CC371B">
      <w:pPr>
        <w:pStyle w:val="TOC4"/>
        <w:rPr>
          <w:rFonts w:asciiTheme="minorHAnsi" w:eastAsiaTheme="minorEastAsia" w:hAnsiTheme="minorHAnsi" w:cstheme="minorBidi"/>
          <w:kern w:val="2"/>
          <w:sz w:val="22"/>
          <w:szCs w:val="22"/>
          <w:lang w:eastAsia="en-GB"/>
          <w14:ligatures w14:val="standardContextual"/>
        </w:rPr>
      </w:pPr>
      <w:r>
        <w:t>6.3A.1.3</w:t>
      </w:r>
      <w:r>
        <w:rPr>
          <w:rFonts w:asciiTheme="minorHAnsi" w:eastAsiaTheme="minorEastAsia" w:hAnsiTheme="minorHAnsi" w:cstheme="minorBidi"/>
          <w:kern w:val="2"/>
          <w:sz w:val="22"/>
          <w:szCs w:val="22"/>
          <w:lang w:eastAsia="en-GB"/>
          <w14:ligatures w14:val="standardContextual"/>
        </w:rPr>
        <w:tab/>
      </w:r>
      <w:r>
        <w:t>Minimum output power for power class 5 and 6</w:t>
      </w:r>
      <w:r>
        <w:tab/>
      </w:r>
      <w:r>
        <w:fldChar w:fldCharType="begin"/>
      </w:r>
      <w:r>
        <w:instrText xml:space="preserve"> PAGEREF _Toc145920045 \h </w:instrText>
      </w:r>
      <w:r>
        <w:fldChar w:fldCharType="separate"/>
      </w:r>
      <w:r>
        <w:t>113</w:t>
      </w:r>
      <w:r>
        <w:fldChar w:fldCharType="end"/>
      </w:r>
    </w:p>
    <w:p w14:paraId="51C145D5" w14:textId="69BEF36E" w:rsidR="00CC371B" w:rsidRDefault="00CC371B">
      <w:pPr>
        <w:pStyle w:val="TOC3"/>
        <w:rPr>
          <w:rFonts w:asciiTheme="minorHAnsi" w:eastAsiaTheme="minorEastAsia" w:hAnsiTheme="minorHAnsi" w:cstheme="minorBidi"/>
          <w:kern w:val="2"/>
          <w:sz w:val="22"/>
          <w:szCs w:val="22"/>
          <w:lang w:eastAsia="en-GB"/>
          <w14:ligatures w14:val="standardContextual"/>
        </w:rPr>
      </w:pPr>
      <w:r>
        <w:t>6.3A.2</w:t>
      </w:r>
      <w:r>
        <w:rPr>
          <w:rFonts w:asciiTheme="minorHAnsi" w:eastAsiaTheme="minorEastAsia" w:hAnsiTheme="minorHAnsi" w:cstheme="minorBidi"/>
          <w:kern w:val="2"/>
          <w:sz w:val="22"/>
          <w:szCs w:val="22"/>
          <w:lang w:eastAsia="en-GB"/>
          <w14:ligatures w14:val="standardContextual"/>
        </w:rPr>
        <w:tab/>
      </w:r>
      <w:r>
        <w:t>Transmit OFF power for CA</w:t>
      </w:r>
      <w:r>
        <w:tab/>
      </w:r>
      <w:r>
        <w:fldChar w:fldCharType="begin"/>
      </w:r>
      <w:r>
        <w:instrText xml:space="preserve"> PAGEREF _Toc145920046 \h </w:instrText>
      </w:r>
      <w:r>
        <w:fldChar w:fldCharType="separate"/>
      </w:r>
      <w:r>
        <w:t>113</w:t>
      </w:r>
      <w:r>
        <w:fldChar w:fldCharType="end"/>
      </w:r>
    </w:p>
    <w:p w14:paraId="7EA0EA85" w14:textId="6DF10C16" w:rsidR="00CC371B" w:rsidRDefault="00CC371B">
      <w:pPr>
        <w:pStyle w:val="TOC3"/>
        <w:rPr>
          <w:rFonts w:asciiTheme="minorHAnsi" w:eastAsiaTheme="minorEastAsia" w:hAnsiTheme="minorHAnsi" w:cstheme="minorBidi"/>
          <w:kern w:val="2"/>
          <w:sz w:val="22"/>
          <w:szCs w:val="22"/>
          <w:lang w:eastAsia="en-GB"/>
          <w14:ligatures w14:val="standardContextual"/>
        </w:rPr>
      </w:pPr>
      <w:r>
        <w:t>6.3A.3</w:t>
      </w:r>
      <w:r>
        <w:rPr>
          <w:rFonts w:asciiTheme="minorHAnsi" w:eastAsiaTheme="minorEastAsia" w:hAnsiTheme="minorHAnsi" w:cstheme="minorBidi"/>
          <w:kern w:val="2"/>
          <w:sz w:val="22"/>
          <w:szCs w:val="22"/>
          <w:lang w:eastAsia="en-GB"/>
          <w14:ligatures w14:val="standardContextual"/>
        </w:rPr>
        <w:tab/>
      </w:r>
      <w:r>
        <w:t>Transmit ON/OFF time mask for CA</w:t>
      </w:r>
      <w:r>
        <w:tab/>
      </w:r>
      <w:r>
        <w:fldChar w:fldCharType="begin"/>
      </w:r>
      <w:r>
        <w:instrText xml:space="preserve"> PAGEREF _Toc145920047 \h </w:instrText>
      </w:r>
      <w:r>
        <w:fldChar w:fldCharType="separate"/>
      </w:r>
      <w:r>
        <w:t>113</w:t>
      </w:r>
      <w:r>
        <w:fldChar w:fldCharType="end"/>
      </w:r>
    </w:p>
    <w:p w14:paraId="7E51F0F7" w14:textId="6C090754" w:rsidR="00CC371B" w:rsidRDefault="00CC371B">
      <w:pPr>
        <w:pStyle w:val="TOC3"/>
        <w:rPr>
          <w:rFonts w:asciiTheme="minorHAnsi" w:eastAsiaTheme="minorEastAsia" w:hAnsiTheme="minorHAnsi" w:cstheme="minorBidi"/>
          <w:kern w:val="2"/>
          <w:sz w:val="22"/>
          <w:szCs w:val="22"/>
          <w:lang w:eastAsia="en-GB"/>
          <w14:ligatures w14:val="standardContextual"/>
        </w:rPr>
      </w:pPr>
      <w:r>
        <w:t>6.3A.4</w:t>
      </w:r>
      <w:r>
        <w:rPr>
          <w:rFonts w:asciiTheme="minorHAnsi" w:eastAsiaTheme="minorEastAsia" w:hAnsiTheme="minorHAnsi" w:cstheme="minorBidi"/>
          <w:kern w:val="2"/>
          <w:sz w:val="22"/>
          <w:szCs w:val="22"/>
          <w:lang w:eastAsia="en-GB"/>
          <w14:ligatures w14:val="standardContextual"/>
        </w:rPr>
        <w:tab/>
      </w:r>
      <w:r>
        <w:t>Power control for CA</w:t>
      </w:r>
      <w:r>
        <w:tab/>
      </w:r>
      <w:r>
        <w:fldChar w:fldCharType="begin"/>
      </w:r>
      <w:r>
        <w:instrText xml:space="preserve"> PAGEREF _Toc145920048 \h </w:instrText>
      </w:r>
      <w:r>
        <w:fldChar w:fldCharType="separate"/>
      </w:r>
      <w:r>
        <w:t>114</w:t>
      </w:r>
      <w:r>
        <w:fldChar w:fldCharType="end"/>
      </w:r>
    </w:p>
    <w:p w14:paraId="28962F4A" w14:textId="6229EF2B"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Malgun Gothic"/>
        </w:rPr>
        <w:t>6.3A.4.1</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General</w:t>
      </w:r>
      <w:r>
        <w:tab/>
      </w:r>
      <w:r>
        <w:fldChar w:fldCharType="begin"/>
      </w:r>
      <w:r>
        <w:instrText xml:space="preserve"> PAGEREF _Toc145920049 \h </w:instrText>
      </w:r>
      <w:r>
        <w:fldChar w:fldCharType="separate"/>
      </w:r>
      <w:r>
        <w:t>114</w:t>
      </w:r>
      <w:r>
        <w:fldChar w:fldCharType="end"/>
      </w:r>
    </w:p>
    <w:p w14:paraId="24A0F197" w14:textId="5CF9CD7D" w:rsidR="00CC371B" w:rsidRDefault="00CC371B">
      <w:pPr>
        <w:pStyle w:val="TOC2"/>
        <w:rPr>
          <w:rFonts w:asciiTheme="minorHAnsi" w:eastAsiaTheme="minorEastAsia" w:hAnsiTheme="minorHAnsi" w:cstheme="minorBidi"/>
          <w:kern w:val="2"/>
          <w:sz w:val="22"/>
          <w:szCs w:val="22"/>
          <w:lang w:eastAsia="en-GB"/>
          <w14:ligatures w14:val="standardContextual"/>
        </w:rPr>
      </w:pPr>
      <w:r>
        <w:t>6.3D</w:t>
      </w:r>
      <w:r>
        <w:rPr>
          <w:rFonts w:asciiTheme="minorHAnsi" w:eastAsiaTheme="minorEastAsia" w:hAnsiTheme="minorHAnsi" w:cstheme="minorBidi"/>
          <w:kern w:val="2"/>
          <w:sz w:val="22"/>
          <w:szCs w:val="22"/>
          <w:lang w:eastAsia="en-GB"/>
          <w14:ligatures w14:val="standardContextual"/>
        </w:rPr>
        <w:tab/>
      </w:r>
      <w:r>
        <w:t>Output power dynamics for UL MIMO</w:t>
      </w:r>
      <w:r>
        <w:tab/>
      </w:r>
      <w:r>
        <w:fldChar w:fldCharType="begin"/>
      </w:r>
      <w:r>
        <w:instrText xml:space="preserve"> PAGEREF _Toc145920050 \h </w:instrText>
      </w:r>
      <w:r>
        <w:fldChar w:fldCharType="separate"/>
      </w:r>
      <w:r>
        <w:t>115</w:t>
      </w:r>
      <w:r>
        <w:fldChar w:fldCharType="end"/>
      </w:r>
    </w:p>
    <w:p w14:paraId="4D61012D" w14:textId="0ED71EE2" w:rsidR="00CC371B" w:rsidRDefault="00CC371B">
      <w:pPr>
        <w:pStyle w:val="TOC3"/>
        <w:rPr>
          <w:rFonts w:asciiTheme="minorHAnsi" w:eastAsiaTheme="minorEastAsia" w:hAnsiTheme="minorHAnsi" w:cstheme="minorBidi"/>
          <w:kern w:val="2"/>
          <w:sz w:val="22"/>
          <w:szCs w:val="22"/>
          <w:lang w:eastAsia="en-GB"/>
          <w14:ligatures w14:val="standardContextual"/>
        </w:rPr>
      </w:pPr>
      <w:r>
        <w:t>6.3D.0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_Toc145920051 \h </w:instrText>
      </w:r>
      <w:r>
        <w:fldChar w:fldCharType="separate"/>
      </w:r>
      <w:r>
        <w:t>115</w:t>
      </w:r>
      <w:r>
        <w:fldChar w:fldCharType="end"/>
      </w:r>
    </w:p>
    <w:p w14:paraId="1D76F497" w14:textId="2B6B274D" w:rsidR="00CC371B" w:rsidRDefault="00CC371B">
      <w:pPr>
        <w:pStyle w:val="TOC3"/>
        <w:rPr>
          <w:rFonts w:asciiTheme="minorHAnsi" w:eastAsiaTheme="minorEastAsia" w:hAnsiTheme="minorHAnsi" w:cstheme="minorBidi"/>
          <w:kern w:val="2"/>
          <w:sz w:val="22"/>
          <w:szCs w:val="22"/>
          <w:lang w:eastAsia="en-GB"/>
          <w14:ligatures w14:val="standardContextual"/>
        </w:rPr>
      </w:pPr>
      <w:r>
        <w:t>6.3D.1</w:t>
      </w:r>
      <w:r>
        <w:rPr>
          <w:rFonts w:asciiTheme="minorHAnsi" w:eastAsiaTheme="minorEastAsia" w:hAnsiTheme="minorHAnsi" w:cstheme="minorBidi"/>
          <w:kern w:val="2"/>
          <w:sz w:val="22"/>
          <w:szCs w:val="22"/>
          <w:lang w:eastAsia="en-GB"/>
          <w14:ligatures w14:val="standardContextual"/>
        </w:rPr>
        <w:tab/>
      </w:r>
      <w:r>
        <w:t>Minimum output power for UL MIMO</w:t>
      </w:r>
      <w:r>
        <w:tab/>
      </w:r>
      <w:r>
        <w:fldChar w:fldCharType="begin"/>
      </w:r>
      <w:r>
        <w:instrText xml:space="preserve"> PAGEREF _Toc145920052 \h </w:instrText>
      </w:r>
      <w:r>
        <w:fldChar w:fldCharType="separate"/>
      </w:r>
      <w:r>
        <w:t>115</w:t>
      </w:r>
      <w:r>
        <w:fldChar w:fldCharType="end"/>
      </w:r>
    </w:p>
    <w:p w14:paraId="77920524" w14:textId="312448AC" w:rsidR="00CC371B" w:rsidRDefault="00CC371B">
      <w:pPr>
        <w:pStyle w:val="TOC4"/>
        <w:rPr>
          <w:rFonts w:asciiTheme="minorHAnsi" w:eastAsiaTheme="minorEastAsia" w:hAnsiTheme="minorHAnsi" w:cstheme="minorBidi"/>
          <w:kern w:val="2"/>
          <w:sz w:val="22"/>
          <w:szCs w:val="22"/>
          <w:lang w:eastAsia="en-GB"/>
          <w14:ligatures w14:val="standardContextual"/>
        </w:rPr>
      </w:pPr>
      <w:r>
        <w:t>6.3D.1.0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_Toc145920053 \h </w:instrText>
      </w:r>
      <w:r>
        <w:fldChar w:fldCharType="separate"/>
      </w:r>
      <w:r>
        <w:t>115</w:t>
      </w:r>
      <w:r>
        <w:fldChar w:fldCharType="end"/>
      </w:r>
    </w:p>
    <w:p w14:paraId="37DC3070" w14:textId="7B633466" w:rsidR="00CC371B" w:rsidRDefault="00CC371B">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.1</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1</w:t>
      </w:r>
      <w:r>
        <w:tab/>
      </w:r>
      <w:r>
        <w:fldChar w:fldCharType="begin"/>
      </w:r>
      <w:r>
        <w:instrText xml:space="preserve"> PAGEREF _Toc145920054 \h </w:instrText>
      </w:r>
      <w:r>
        <w:fldChar w:fldCharType="separate"/>
      </w:r>
      <w:r>
        <w:t>115</w:t>
      </w:r>
      <w:r>
        <w:fldChar w:fldCharType="end"/>
      </w:r>
    </w:p>
    <w:p w14:paraId="153B03FE" w14:textId="48824787" w:rsidR="00CC371B" w:rsidRDefault="00CC371B">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.2</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_Toc145920055 \h </w:instrText>
      </w:r>
      <w:r>
        <w:fldChar w:fldCharType="separate"/>
      </w:r>
      <w:r>
        <w:t>115</w:t>
      </w:r>
      <w:r>
        <w:fldChar w:fldCharType="end"/>
      </w:r>
    </w:p>
    <w:p w14:paraId="1414EFCF" w14:textId="414AA168" w:rsidR="00CC371B" w:rsidRDefault="00CC371B">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.3</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5 and 6</w:t>
      </w:r>
      <w:r>
        <w:tab/>
      </w:r>
      <w:r>
        <w:fldChar w:fldCharType="begin"/>
      </w:r>
      <w:r>
        <w:instrText xml:space="preserve"> PAGEREF _Toc145920056 \h </w:instrText>
      </w:r>
      <w:r>
        <w:fldChar w:fldCharType="separate"/>
      </w:r>
      <w:r>
        <w:t>115</w:t>
      </w:r>
      <w:r>
        <w:fldChar w:fldCharType="end"/>
      </w:r>
    </w:p>
    <w:p w14:paraId="02408516" w14:textId="78ECD005" w:rsidR="00CC371B" w:rsidRDefault="00CC371B">
      <w:pPr>
        <w:pStyle w:val="TOC3"/>
        <w:rPr>
          <w:rFonts w:asciiTheme="minorHAnsi" w:eastAsiaTheme="minorEastAsia" w:hAnsiTheme="minorHAnsi" w:cstheme="minorBidi"/>
          <w:kern w:val="2"/>
          <w:sz w:val="22"/>
          <w:szCs w:val="22"/>
          <w:lang w:eastAsia="en-GB"/>
          <w14:ligatures w14:val="standardContextual"/>
        </w:rPr>
      </w:pPr>
      <w:r>
        <w:t>6.3D.2</w:t>
      </w:r>
      <w:r>
        <w:rPr>
          <w:rFonts w:asciiTheme="minorHAnsi" w:eastAsiaTheme="minorEastAsia" w:hAnsiTheme="minorHAnsi" w:cstheme="minorBidi"/>
          <w:kern w:val="2"/>
          <w:sz w:val="22"/>
          <w:szCs w:val="22"/>
          <w:lang w:eastAsia="en-GB"/>
          <w14:ligatures w14:val="standardContextual"/>
        </w:rPr>
        <w:tab/>
      </w:r>
      <w:r>
        <w:t>Transmit OFF power for UL MIMO</w:t>
      </w:r>
      <w:r>
        <w:tab/>
      </w:r>
      <w:r>
        <w:fldChar w:fldCharType="begin"/>
      </w:r>
      <w:r>
        <w:instrText xml:space="preserve"> PAGEREF _Toc145920057 \h </w:instrText>
      </w:r>
      <w:r>
        <w:fldChar w:fldCharType="separate"/>
      </w:r>
      <w:r>
        <w:t>115</w:t>
      </w:r>
      <w:r>
        <w:fldChar w:fldCharType="end"/>
      </w:r>
    </w:p>
    <w:p w14:paraId="003E48E8" w14:textId="25E7314E" w:rsidR="00CC371B" w:rsidRDefault="00CC371B">
      <w:pPr>
        <w:pStyle w:val="TOC3"/>
        <w:rPr>
          <w:rFonts w:asciiTheme="minorHAnsi" w:eastAsiaTheme="minorEastAsia" w:hAnsiTheme="minorHAnsi" w:cstheme="minorBidi"/>
          <w:kern w:val="2"/>
          <w:sz w:val="22"/>
          <w:szCs w:val="22"/>
          <w:lang w:eastAsia="en-GB"/>
          <w14:ligatures w14:val="standardContextual"/>
        </w:rPr>
      </w:pPr>
      <w:r>
        <w:t>6.3D.3</w:t>
      </w:r>
      <w:r>
        <w:rPr>
          <w:rFonts w:asciiTheme="minorHAnsi" w:eastAsiaTheme="minorEastAsia" w:hAnsiTheme="minorHAnsi" w:cstheme="minorBidi"/>
          <w:kern w:val="2"/>
          <w:sz w:val="22"/>
          <w:szCs w:val="22"/>
          <w:lang w:eastAsia="en-GB"/>
          <w14:ligatures w14:val="standardContextual"/>
        </w:rPr>
        <w:tab/>
      </w:r>
      <w:r>
        <w:t>Transmit ON/OFF time mask for UL MIMO</w:t>
      </w:r>
      <w:r>
        <w:tab/>
      </w:r>
      <w:r>
        <w:fldChar w:fldCharType="begin"/>
      </w:r>
      <w:r>
        <w:instrText xml:space="preserve"> PAGEREF _Toc145920058 \h </w:instrText>
      </w:r>
      <w:r>
        <w:fldChar w:fldCharType="separate"/>
      </w:r>
      <w:r>
        <w:t>115</w:t>
      </w:r>
      <w:r>
        <w:fldChar w:fldCharType="end"/>
      </w:r>
    </w:p>
    <w:p w14:paraId="707F8A54" w14:textId="6E29E481" w:rsidR="00CC371B" w:rsidRDefault="00CC371B">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Transmit signal quality</w:t>
      </w:r>
      <w:r>
        <w:tab/>
      </w:r>
      <w:r>
        <w:fldChar w:fldCharType="begin"/>
      </w:r>
      <w:r>
        <w:instrText xml:space="preserve"> PAGEREF _Toc145920059 \h </w:instrText>
      </w:r>
      <w:r>
        <w:fldChar w:fldCharType="separate"/>
      </w:r>
      <w:r>
        <w:t>116</w:t>
      </w:r>
      <w:r>
        <w:fldChar w:fldCharType="end"/>
      </w:r>
    </w:p>
    <w:p w14:paraId="67EAA322" w14:textId="6BE7F0B9" w:rsidR="00CC371B" w:rsidRDefault="00CC371B">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_Toc145920060 \h </w:instrText>
      </w:r>
      <w:r>
        <w:fldChar w:fldCharType="separate"/>
      </w:r>
      <w:r>
        <w:t>116</w:t>
      </w:r>
      <w:r>
        <w:fldChar w:fldCharType="end"/>
      </w:r>
    </w:p>
    <w:p w14:paraId="2F812B4A" w14:textId="33386AB8" w:rsidR="00CC371B" w:rsidRDefault="00CC371B">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_Toc145920061 \h </w:instrText>
      </w:r>
      <w:r>
        <w:fldChar w:fldCharType="separate"/>
      </w:r>
      <w:r>
        <w:t>116</w:t>
      </w:r>
      <w:r>
        <w:fldChar w:fldCharType="end"/>
      </w:r>
    </w:p>
    <w:p w14:paraId="09668ADB" w14:textId="564655E4" w:rsidR="00CC371B" w:rsidRDefault="00CC371B">
      <w:pPr>
        <w:pStyle w:val="TOC4"/>
        <w:rPr>
          <w:rFonts w:asciiTheme="minorHAnsi" w:eastAsiaTheme="minorEastAsia" w:hAnsiTheme="minorHAnsi" w:cstheme="minorBidi"/>
          <w:kern w:val="2"/>
          <w:sz w:val="22"/>
          <w:szCs w:val="22"/>
          <w:lang w:eastAsia="en-GB"/>
          <w14:ligatures w14:val="standardContextual"/>
        </w:rPr>
      </w:pPr>
      <w:r>
        <w:t>6.4.2.0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_Toc145920062 \h </w:instrText>
      </w:r>
      <w:r>
        <w:fldChar w:fldCharType="separate"/>
      </w:r>
      <w:r>
        <w:t>116</w:t>
      </w:r>
      <w:r>
        <w:fldChar w:fldCharType="end"/>
      </w:r>
    </w:p>
    <w:p w14:paraId="3DE9A649" w14:textId="38544337" w:rsidR="00CC371B" w:rsidRDefault="00CC371B">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_Toc145920063 \h </w:instrText>
      </w:r>
      <w:r>
        <w:fldChar w:fldCharType="separate"/>
      </w:r>
      <w:r>
        <w:t>116</w:t>
      </w:r>
      <w:r>
        <w:fldChar w:fldCharType="end"/>
      </w:r>
    </w:p>
    <w:p w14:paraId="479D173C" w14:textId="01E23118" w:rsidR="00CC371B" w:rsidRDefault="00CC371B">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_Toc145920064 \h </w:instrText>
      </w:r>
      <w:r>
        <w:fldChar w:fldCharType="separate"/>
      </w:r>
      <w:r>
        <w:t>118</w:t>
      </w:r>
      <w:r>
        <w:fldChar w:fldCharType="end"/>
      </w:r>
    </w:p>
    <w:p w14:paraId="70913508" w14:textId="7030EFB3" w:rsidR="00CC371B" w:rsidRDefault="00CC371B">
      <w:pPr>
        <w:pStyle w:val="TOC5"/>
        <w:rPr>
          <w:rFonts w:asciiTheme="minorHAnsi" w:eastAsiaTheme="minorEastAsia" w:hAnsiTheme="minorHAnsi" w:cstheme="minorBidi"/>
          <w:kern w:val="2"/>
          <w:sz w:val="22"/>
          <w:szCs w:val="22"/>
          <w:lang w:eastAsia="en-GB"/>
          <w14:ligatures w14:val="standardContextual"/>
        </w:rPr>
      </w:pPr>
      <w:r>
        <w:t>6.4.2.2.1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_Toc145920065 \h </w:instrText>
      </w:r>
      <w:r>
        <w:fldChar w:fldCharType="separate"/>
      </w:r>
      <w:r>
        <w:t>118</w:t>
      </w:r>
      <w:r>
        <w:fldChar w:fldCharType="end"/>
      </w:r>
    </w:p>
    <w:p w14:paraId="0DAC64C0" w14:textId="148B8E11" w:rsidR="00CC371B" w:rsidRDefault="00CC371B">
      <w:pPr>
        <w:pStyle w:val="TOC5"/>
        <w:rPr>
          <w:rFonts w:asciiTheme="minorHAnsi" w:eastAsiaTheme="minorEastAsia" w:hAnsiTheme="minorHAnsi" w:cstheme="minorBidi"/>
          <w:kern w:val="2"/>
          <w:sz w:val="22"/>
          <w:szCs w:val="22"/>
          <w:lang w:eastAsia="en-GB"/>
          <w14:ligatures w14:val="standardContextual"/>
        </w:rPr>
      </w:pPr>
      <w:r>
        <w:t>6.4.2.2.2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_Toc145920066 \h </w:instrText>
      </w:r>
      <w:r>
        <w:fldChar w:fldCharType="separate"/>
      </w:r>
      <w:r>
        <w:t>118</w:t>
      </w:r>
      <w:r>
        <w:fldChar w:fldCharType="end"/>
      </w:r>
    </w:p>
    <w:p w14:paraId="29A1E282" w14:textId="02EA90F9" w:rsidR="00CC371B" w:rsidRDefault="00CC371B">
      <w:pPr>
        <w:pStyle w:val="TOC5"/>
        <w:rPr>
          <w:rFonts w:asciiTheme="minorHAnsi" w:eastAsiaTheme="minorEastAsia" w:hAnsiTheme="minorHAnsi" w:cstheme="minorBidi"/>
          <w:kern w:val="2"/>
          <w:sz w:val="22"/>
          <w:szCs w:val="22"/>
          <w:lang w:eastAsia="en-GB"/>
          <w14:ligatures w14:val="standardContextual"/>
        </w:rPr>
      </w:pPr>
      <w:r>
        <w:t>6.4.2.2.3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_Toc145920067 \h </w:instrText>
      </w:r>
      <w:r>
        <w:fldChar w:fldCharType="separate"/>
      </w:r>
      <w:r>
        <w:t>118</w:t>
      </w:r>
      <w:r>
        <w:fldChar w:fldCharType="end"/>
      </w:r>
    </w:p>
    <w:p w14:paraId="427B5704" w14:textId="283CF556" w:rsidR="00CC371B" w:rsidRDefault="00CC371B">
      <w:pPr>
        <w:pStyle w:val="TOC5"/>
        <w:rPr>
          <w:rFonts w:asciiTheme="minorHAnsi" w:eastAsiaTheme="minorEastAsia" w:hAnsiTheme="minorHAnsi" w:cstheme="minorBidi"/>
          <w:kern w:val="2"/>
          <w:sz w:val="22"/>
          <w:szCs w:val="22"/>
          <w:lang w:eastAsia="en-GB"/>
          <w14:ligatures w14:val="standardContextual"/>
        </w:rPr>
      </w:pPr>
      <w:r>
        <w:t>6.4.2.2.4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_Toc145920068 \h </w:instrText>
      </w:r>
      <w:r>
        <w:fldChar w:fldCharType="separate"/>
      </w:r>
      <w:r>
        <w:t>119</w:t>
      </w:r>
      <w:r>
        <w:fldChar w:fldCharType="end"/>
      </w:r>
    </w:p>
    <w:p w14:paraId="10C5FA5D" w14:textId="2C826986" w:rsidR="00CC371B" w:rsidRDefault="00CC371B">
      <w:pPr>
        <w:pStyle w:val="TOC5"/>
        <w:rPr>
          <w:rFonts w:asciiTheme="minorHAnsi" w:eastAsiaTheme="minorEastAsia" w:hAnsiTheme="minorHAnsi" w:cstheme="minorBidi"/>
          <w:kern w:val="2"/>
          <w:sz w:val="22"/>
          <w:szCs w:val="22"/>
          <w:lang w:eastAsia="en-GB"/>
          <w14:ligatures w14:val="standardContextual"/>
        </w:rPr>
      </w:pPr>
      <w:r>
        <w:t>6.4.2.2.5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_Toc145920069 \h </w:instrText>
      </w:r>
      <w:r>
        <w:fldChar w:fldCharType="separate"/>
      </w:r>
      <w:r>
        <w:t>119</w:t>
      </w:r>
      <w:r>
        <w:fldChar w:fldCharType="end"/>
      </w:r>
    </w:p>
    <w:p w14:paraId="16228752" w14:textId="587CDE1C" w:rsidR="00CC371B" w:rsidRDefault="00CC371B">
      <w:pPr>
        <w:pStyle w:val="TOC5"/>
        <w:rPr>
          <w:rFonts w:asciiTheme="minorHAnsi" w:eastAsiaTheme="minorEastAsia" w:hAnsiTheme="minorHAnsi" w:cstheme="minorBidi"/>
          <w:kern w:val="2"/>
          <w:sz w:val="22"/>
          <w:szCs w:val="22"/>
          <w:lang w:eastAsia="en-GB"/>
          <w14:ligatures w14:val="standardContextual"/>
        </w:rPr>
      </w:pPr>
      <w:r>
        <w:t>6.4.2.2.6</w:t>
      </w:r>
      <w:r>
        <w:rPr>
          <w:rFonts w:asciiTheme="minorHAnsi" w:eastAsiaTheme="minorEastAsia" w:hAnsiTheme="minorHAnsi" w:cstheme="minorBidi"/>
          <w:kern w:val="2"/>
          <w:sz w:val="22"/>
          <w:szCs w:val="22"/>
          <w:lang w:eastAsia="en-GB"/>
          <w14:ligatures w14:val="standardContextual"/>
        </w:rPr>
        <w:tab/>
      </w:r>
      <w:r>
        <w:t>Carrier leakage for power class 5</w:t>
      </w:r>
      <w:r>
        <w:tab/>
      </w:r>
      <w:r>
        <w:fldChar w:fldCharType="begin"/>
      </w:r>
      <w:r>
        <w:instrText xml:space="preserve"> PAGEREF _Toc145920070 \h </w:instrText>
      </w:r>
      <w:r>
        <w:fldChar w:fldCharType="separate"/>
      </w:r>
      <w:r>
        <w:t>119</w:t>
      </w:r>
      <w:r>
        <w:fldChar w:fldCharType="end"/>
      </w:r>
    </w:p>
    <w:p w14:paraId="45AE1DD8" w14:textId="76E1333F" w:rsidR="00CC371B" w:rsidRDefault="00CC371B">
      <w:pPr>
        <w:pStyle w:val="TOC5"/>
        <w:rPr>
          <w:rFonts w:asciiTheme="minorHAnsi" w:eastAsiaTheme="minorEastAsia" w:hAnsiTheme="minorHAnsi" w:cstheme="minorBidi"/>
          <w:kern w:val="2"/>
          <w:sz w:val="22"/>
          <w:szCs w:val="22"/>
          <w:lang w:eastAsia="en-GB"/>
          <w14:ligatures w14:val="standardContextual"/>
        </w:rPr>
      </w:pPr>
      <w:r>
        <w:t>6.4.2.2.7</w:t>
      </w:r>
      <w:r>
        <w:rPr>
          <w:rFonts w:asciiTheme="minorHAnsi" w:eastAsiaTheme="minorEastAsia" w:hAnsiTheme="minorHAnsi" w:cstheme="minorBidi"/>
          <w:kern w:val="2"/>
          <w:sz w:val="22"/>
          <w:szCs w:val="22"/>
          <w:lang w:eastAsia="en-GB"/>
          <w14:ligatures w14:val="standardContextual"/>
        </w:rPr>
        <w:tab/>
      </w:r>
      <w:r>
        <w:t>Carrier leakage for power class 6</w:t>
      </w:r>
      <w:r>
        <w:tab/>
      </w:r>
      <w:r>
        <w:fldChar w:fldCharType="begin"/>
      </w:r>
      <w:r>
        <w:instrText xml:space="preserve"> PAGEREF _Toc145920071 \h </w:instrText>
      </w:r>
      <w:r>
        <w:fldChar w:fldCharType="separate"/>
      </w:r>
      <w:r>
        <w:t>119</w:t>
      </w:r>
      <w:r>
        <w:fldChar w:fldCharType="end"/>
      </w:r>
    </w:p>
    <w:p w14:paraId="43BBC521" w14:textId="0B4EA3D7" w:rsidR="00CC371B" w:rsidRDefault="00CC371B">
      <w:pPr>
        <w:pStyle w:val="TOC5"/>
        <w:rPr>
          <w:rFonts w:asciiTheme="minorHAnsi" w:eastAsiaTheme="minorEastAsia" w:hAnsiTheme="minorHAnsi" w:cstheme="minorBidi"/>
          <w:kern w:val="2"/>
          <w:sz w:val="22"/>
          <w:szCs w:val="22"/>
          <w:lang w:eastAsia="en-GB"/>
          <w14:ligatures w14:val="standardContextual"/>
        </w:rPr>
      </w:pPr>
      <w:r>
        <w:t>6.4.2.2.8</w:t>
      </w:r>
      <w:r>
        <w:rPr>
          <w:rFonts w:asciiTheme="minorHAnsi" w:eastAsiaTheme="minorEastAsia" w:hAnsiTheme="minorHAnsi" w:cstheme="minorBidi"/>
          <w:kern w:val="2"/>
          <w:sz w:val="22"/>
          <w:szCs w:val="22"/>
          <w:lang w:eastAsia="en-GB"/>
          <w14:ligatures w14:val="standardContextual"/>
        </w:rPr>
        <w:tab/>
      </w:r>
      <w:r>
        <w:t>Carrier leakage for power class 7</w:t>
      </w:r>
      <w:r>
        <w:tab/>
      </w:r>
      <w:r>
        <w:fldChar w:fldCharType="begin"/>
      </w:r>
      <w:r>
        <w:instrText xml:space="preserve"> PAGEREF _Toc145920072 \h </w:instrText>
      </w:r>
      <w:r>
        <w:fldChar w:fldCharType="separate"/>
      </w:r>
      <w:r>
        <w:t>119</w:t>
      </w:r>
      <w:r>
        <w:fldChar w:fldCharType="end"/>
      </w:r>
    </w:p>
    <w:p w14:paraId="15865EC7" w14:textId="531111FB" w:rsidR="00CC371B" w:rsidRDefault="00CC371B">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_Toc145920073 \h </w:instrText>
      </w:r>
      <w:r>
        <w:fldChar w:fldCharType="separate"/>
      </w:r>
      <w:r>
        <w:t>120</w:t>
      </w:r>
      <w:r>
        <w:fldChar w:fldCharType="end"/>
      </w:r>
    </w:p>
    <w:p w14:paraId="5EEEBF53" w14:textId="3568082D" w:rsidR="00CC371B" w:rsidRDefault="00CC371B">
      <w:pPr>
        <w:pStyle w:val="TOC5"/>
        <w:rPr>
          <w:rFonts w:asciiTheme="minorHAnsi" w:eastAsiaTheme="minorEastAsia" w:hAnsiTheme="minorHAnsi" w:cstheme="minorBidi"/>
          <w:kern w:val="2"/>
          <w:sz w:val="22"/>
          <w:szCs w:val="22"/>
          <w:lang w:eastAsia="en-GB"/>
          <w14:ligatures w14:val="standardContextual"/>
        </w:rPr>
      </w:pPr>
      <w:r>
        <w:t>6.4.2.3.1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_Toc145920074 \h </w:instrText>
      </w:r>
      <w:r>
        <w:fldChar w:fldCharType="separate"/>
      </w:r>
      <w:r>
        <w:t>120</w:t>
      </w:r>
      <w:r>
        <w:fldChar w:fldCharType="end"/>
      </w:r>
    </w:p>
    <w:p w14:paraId="082EB47D" w14:textId="460C5853" w:rsidR="00CC371B" w:rsidRDefault="00CC371B">
      <w:pPr>
        <w:pStyle w:val="TOC5"/>
        <w:rPr>
          <w:rFonts w:asciiTheme="minorHAnsi" w:eastAsiaTheme="minorEastAsia" w:hAnsiTheme="minorHAnsi" w:cstheme="minorBidi"/>
          <w:kern w:val="2"/>
          <w:sz w:val="22"/>
          <w:szCs w:val="22"/>
          <w:lang w:eastAsia="en-GB"/>
          <w14:ligatures w14:val="standardContextual"/>
        </w:rPr>
      </w:pPr>
      <w:r>
        <w:t>6.4.2.3.2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_Toc145920075 \h </w:instrText>
      </w:r>
      <w:r>
        <w:fldChar w:fldCharType="separate"/>
      </w:r>
      <w:r>
        <w:t>120</w:t>
      </w:r>
      <w:r>
        <w:fldChar w:fldCharType="end"/>
      </w:r>
    </w:p>
    <w:p w14:paraId="02CED104" w14:textId="15BA9A09" w:rsidR="00CC371B" w:rsidRDefault="00CC371B">
      <w:pPr>
        <w:pStyle w:val="TOC5"/>
        <w:rPr>
          <w:rFonts w:asciiTheme="minorHAnsi" w:eastAsiaTheme="minorEastAsia" w:hAnsiTheme="minorHAnsi" w:cstheme="minorBidi"/>
          <w:kern w:val="2"/>
          <w:sz w:val="22"/>
          <w:szCs w:val="22"/>
          <w:lang w:eastAsia="en-GB"/>
          <w14:ligatures w14:val="standardContextual"/>
        </w:rPr>
      </w:pPr>
      <w:r>
        <w:t>6.4.2.3.3</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In-band emissions for power class 2</w:t>
      </w:r>
      <w:r>
        <w:tab/>
      </w:r>
      <w:r>
        <w:fldChar w:fldCharType="begin"/>
      </w:r>
      <w:r>
        <w:instrText xml:space="preserve"> PAGEREF _Toc145920076 \h </w:instrText>
      </w:r>
      <w:r>
        <w:fldChar w:fldCharType="separate"/>
      </w:r>
      <w:r>
        <w:t>121</w:t>
      </w:r>
      <w:r>
        <w:fldChar w:fldCharType="end"/>
      </w:r>
    </w:p>
    <w:p w14:paraId="5335435E" w14:textId="20569878" w:rsidR="00CC371B" w:rsidRDefault="00CC371B">
      <w:pPr>
        <w:pStyle w:val="TOC5"/>
        <w:rPr>
          <w:rFonts w:asciiTheme="minorHAnsi" w:eastAsiaTheme="minorEastAsia" w:hAnsiTheme="minorHAnsi" w:cstheme="minorBidi"/>
          <w:kern w:val="2"/>
          <w:sz w:val="22"/>
          <w:szCs w:val="22"/>
          <w:lang w:eastAsia="en-GB"/>
          <w14:ligatures w14:val="standardContextual"/>
        </w:rPr>
      </w:pPr>
      <w:r>
        <w:t>6.4.2.3.4</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In-band emissions for power class 3</w:t>
      </w:r>
      <w:r>
        <w:tab/>
      </w:r>
      <w:r>
        <w:fldChar w:fldCharType="begin"/>
      </w:r>
      <w:r>
        <w:instrText xml:space="preserve"> PAGEREF _Toc145920077 \h </w:instrText>
      </w:r>
      <w:r>
        <w:fldChar w:fldCharType="separate"/>
      </w:r>
      <w:r>
        <w:t>121</w:t>
      </w:r>
      <w:r>
        <w:fldChar w:fldCharType="end"/>
      </w:r>
    </w:p>
    <w:p w14:paraId="3D6660D7" w14:textId="0B703E1A" w:rsidR="00CC371B" w:rsidRDefault="00CC371B">
      <w:pPr>
        <w:pStyle w:val="TOC5"/>
        <w:rPr>
          <w:rFonts w:asciiTheme="minorHAnsi" w:eastAsiaTheme="minorEastAsia" w:hAnsiTheme="minorHAnsi" w:cstheme="minorBidi"/>
          <w:kern w:val="2"/>
          <w:sz w:val="22"/>
          <w:szCs w:val="22"/>
          <w:lang w:eastAsia="en-GB"/>
          <w14:ligatures w14:val="standardContextual"/>
        </w:rPr>
      </w:pPr>
      <w:r>
        <w:t>6.4.2.3.5</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In-band emissions for power class 4</w:t>
      </w:r>
      <w:r>
        <w:tab/>
      </w:r>
      <w:r>
        <w:fldChar w:fldCharType="begin"/>
      </w:r>
      <w:r>
        <w:instrText xml:space="preserve"> PAGEREF _Toc145920078 \h </w:instrText>
      </w:r>
      <w:r>
        <w:fldChar w:fldCharType="separate"/>
      </w:r>
      <w:r>
        <w:t>122</w:t>
      </w:r>
      <w:r>
        <w:fldChar w:fldCharType="end"/>
      </w:r>
    </w:p>
    <w:p w14:paraId="1B9DF3F8" w14:textId="47537D85" w:rsidR="00CC371B" w:rsidRDefault="00CC371B">
      <w:pPr>
        <w:pStyle w:val="TOC5"/>
        <w:rPr>
          <w:rFonts w:asciiTheme="minorHAnsi" w:eastAsiaTheme="minorEastAsia" w:hAnsiTheme="minorHAnsi" w:cstheme="minorBidi"/>
          <w:kern w:val="2"/>
          <w:sz w:val="22"/>
          <w:szCs w:val="22"/>
          <w:lang w:eastAsia="en-GB"/>
          <w14:ligatures w14:val="standardContextual"/>
        </w:rPr>
      </w:pPr>
      <w:r>
        <w:t>6.4.2.3.6</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In-band emissions for power class 5</w:t>
      </w:r>
      <w:r>
        <w:tab/>
      </w:r>
      <w:r>
        <w:fldChar w:fldCharType="begin"/>
      </w:r>
      <w:r>
        <w:instrText xml:space="preserve"> PAGEREF _Toc145920079 \h </w:instrText>
      </w:r>
      <w:r>
        <w:fldChar w:fldCharType="separate"/>
      </w:r>
      <w:r>
        <w:t>123</w:t>
      </w:r>
      <w:r>
        <w:fldChar w:fldCharType="end"/>
      </w:r>
    </w:p>
    <w:p w14:paraId="15A53F19" w14:textId="67BE633F" w:rsidR="00CC371B" w:rsidRDefault="00CC371B">
      <w:pPr>
        <w:pStyle w:val="TOC5"/>
        <w:rPr>
          <w:rFonts w:asciiTheme="minorHAnsi" w:eastAsiaTheme="minorEastAsia" w:hAnsiTheme="minorHAnsi" w:cstheme="minorBidi"/>
          <w:kern w:val="2"/>
          <w:sz w:val="22"/>
          <w:szCs w:val="22"/>
          <w:lang w:eastAsia="en-GB"/>
          <w14:ligatures w14:val="standardContextual"/>
        </w:rPr>
      </w:pPr>
      <w:r>
        <w:t>6.4.2.3.7</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In-band emissions for power class 6</w:t>
      </w:r>
      <w:r>
        <w:tab/>
      </w:r>
      <w:r>
        <w:fldChar w:fldCharType="begin"/>
      </w:r>
      <w:r>
        <w:instrText xml:space="preserve"> PAGEREF _Toc145920080 \h </w:instrText>
      </w:r>
      <w:r>
        <w:fldChar w:fldCharType="separate"/>
      </w:r>
      <w:r>
        <w:t>124</w:t>
      </w:r>
      <w:r>
        <w:fldChar w:fldCharType="end"/>
      </w:r>
    </w:p>
    <w:p w14:paraId="7F7258ED" w14:textId="4AAEE609" w:rsidR="00CC371B" w:rsidRDefault="00CC371B">
      <w:pPr>
        <w:pStyle w:val="TOC5"/>
        <w:rPr>
          <w:rFonts w:asciiTheme="minorHAnsi" w:eastAsiaTheme="minorEastAsia" w:hAnsiTheme="minorHAnsi" w:cstheme="minorBidi"/>
          <w:kern w:val="2"/>
          <w:sz w:val="22"/>
          <w:szCs w:val="22"/>
          <w:lang w:eastAsia="en-GB"/>
          <w14:ligatures w14:val="standardContextual"/>
        </w:rPr>
      </w:pPr>
      <w:r>
        <w:t>6.4.2.3.8</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In-band emissions for power class 7</w:t>
      </w:r>
      <w:r>
        <w:tab/>
      </w:r>
      <w:r>
        <w:fldChar w:fldCharType="begin"/>
      </w:r>
      <w:r>
        <w:instrText xml:space="preserve"> PAGEREF _Toc145920081 \h </w:instrText>
      </w:r>
      <w:r>
        <w:fldChar w:fldCharType="separate"/>
      </w:r>
      <w:r>
        <w:t>124</w:t>
      </w:r>
      <w:r>
        <w:fldChar w:fldCharType="end"/>
      </w:r>
    </w:p>
    <w:p w14:paraId="60CA7ACD" w14:textId="66517F5D" w:rsidR="00CC371B" w:rsidRDefault="00CC371B">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_Toc145920082 \h </w:instrText>
      </w:r>
      <w:r>
        <w:fldChar w:fldCharType="separate"/>
      </w:r>
      <w:r>
        <w:t>124</w:t>
      </w:r>
      <w:r>
        <w:fldChar w:fldCharType="end"/>
      </w:r>
    </w:p>
    <w:p w14:paraId="52D5EA4E" w14:textId="6D80D6F7" w:rsidR="00CC371B" w:rsidRDefault="00CC371B">
      <w:pPr>
        <w:pStyle w:val="TOC4"/>
        <w:rPr>
          <w:rFonts w:asciiTheme="minorHAnsi" w:eastAsiaTheme="minorEastAsia" w:hAnsiTheme="minorHAnsi" w:cstheme="minorBidi"/>
          <w:kern w:val="2"/>
          <w:sz w:val="22"/>
          <w:szCs w:val="22"/>
          <w:lang w:eastAsia="en-GB"/>
          <w14:ligatures w14:val="standardContextual"/>
        </w:rPr>
      </w:pPr>
      <w:r>
        <w:lastRenderedPageBreak/>
        <w:t>6.4.2.5</w:t>
      </w:r>
      <w:r>
        <w:rPr>
          <w:rFonts w:asciiTheme="minorHAnsi" w:eastAsiaTheme="minorEastAsia" w:hAnsiTheme="minorHAnsi" w:cstheme="minorBidi"/>
          <w:kern w:val="2"/>
          <w:sz w:val="22"/>
          <w:szCs w:val="22"/>
          <w:lang w:eastAsia="en-GB"/>
          <w14:ligatures w14:val="standardContextual"/>
        </w:rPr>
        <w:tab/>
      </w:r>
      <w:r>
        <w:t>EVM spectral flatness for Pi/2 BPSK modulation</w:t>
      </w:r>
      <w:r>
        <w:tab/>
      </w:r>
      <w:r>
        <w:fldChar w:fldCharType="begin"/>
      </w:r>
      <w:r>
        <w:instrText xml:space="preserve"> PAGEREF _Toc145920083 \h </w:instrText>
      </w:r>
      <w:r>
        <w:fldChar w:fldCharType="separate"/>
      </w:r>
      <w:r>
        <w:t>125</w:t>
      </w:r>
      <w:r>
        <w:fldChar w:fldCharType="end"/>
      </w:r>
    </w:p>
    <w:p w14:paraId="738A9863" w14:textId="1916C99F" w:rsidR="00CC371B" w:rsidRDefault="00CC371B">
      <w:pPr>
        <w:pStyle w:val="TOC4"/>
        <w:rPr>
          <w:rFonts w:asciiTheme="minorHAnsi" w:eastAsiaTheme="minorEastAsia" w:hAnsiTheme="minorHAnsi" w:cstheme="minorBidi"/>
          <w:kern w:val="2"/>
          <w:sz w:val="22"/>
          <w:szCs w:val="22"/>
          <w:lang w:eastAsia="en-GB"/>
          <w14:ligatures w14:val="standardContextual"/>
        </w:rPr>
      </w:pPr>
      <w:r>
        <w:t>6.4.2.6</w:t>
      </w:r>
      <w:r>
        <w:rPr>
          <w:rFonts w:asciiTheme="minorHAnsi" w:eastAsiaTheme="minorEastAsia" w:hAnsiTheme="minorHAnsi" w:cstheme="minorBidi"/>
          <w:kern w:val="2"/>
          <w:sz w:val="22"/>
          <w:szCs w:val="22"/>
          <w:lang w:eastAsia="en-GB"/>
          <w14:ligatures w14:val="standardContextual"/>
        </w:rPr>
        <w:tab/>
      </w:r>
      <w:r>
        <w:t>Phase continuity requirements for DMRS bundling</w:t>
      </w:r>
      <w:r>
        <w:tab/>
      </w:r>
      <w:r>
        <w:fldChar w:fldCharType="begin"/>
      </w:r>
      <w:r>
        <w:instrText xml:space="preserve"> PAGEREF _Toc145920084 \h </w:instrText>
      </w:r>
      <w:r>
        <w:fldChar w:fldCharType="separate"/>
      </w:r>
      <w:r>
        <w:t>126</w:t>
      </w:r>
      <w:r>
        <w:fldChar w:fldCharType="end"/>
      </w:r>
    </w:p>
    <w:p w14:paraId="2704F6F1" w14:textId="7C4A0B44" w:rsidR="00CC371B" w:rsidRDefault="00CC371B">
      <w:pPr>
        <w:pStyle w:val="TOC2"/>
        <w:rPr>
          <w:rFonts w:asciiTheme="minorHAnsi" w:eastAsiaTheme="minorEastAsia" w:hAnsiTheme="minorHAnsi" w:cstheme="minorBidi"/>
          <w:kern w:val="2"/>
          <w:sz w:val="22"/>
          <w:szCs w:val="22"/>
          <w:lang w:eastAsia="en-GB"/>
          <w14:ligatures w14:val="standardContextual"/>
        </w:rPr>
      </w:pPr>
      <w:r>
        <w:t>6.4A</w:t>
      </w:r>
      <w:r>
        <w:rPr>
          <w:rFonts w:asciiTheme="minorHAnsi" w:eastAsiaTheme="minorEastAsia" w:hAnsiTheme="minorHAnsi" w:cstheme="minorBidi"/>
          <w:kern w:val="2"/>
          <w:sz w:val="22"/>
          <w:szCs w:val="22"/>
          <w:lang w:eastAsia="en-GB"/>
          <w14:ligatures w14:val="standardContextual"/>
        </w:rPr>
        <w:tab/>
      </w:r>
      <w:r>
        <w:t>Transmit signal quality for CA</w:t>
      </w:r>
      <w:r>
        <w:tab/>
      </w:r>
      <w:r>
        <w:fldChar w:fldCharType="begin"/>
      </w:r>
      <w:r>
        <w:instrText xml:space="preserve"> PAGEREF _Toc145920085 \h </w:instrText>
      </w:r>
      <w:r>
        <w:fldChar w:fldCharType="separate"/>
      </w:r>
      <w:r>
        <w:t>127</w:t>
      </w:r>
      <w:r>
        <w:fldChar w:fldCharType="end"/>
      </w:r>
    </w:p>
    <w:p w14:paraId="04824176" w14:textId="3814D445" w:rsidR="00CC371B" w:rsidRDefault="00CC371B">
      <w:pPr>
        <w:pStyle w:val="TOC3"/>
        <w:rPr>
          <w:rFonts w:asciiTheme="minorHAnsi" w:eastAsiaTheme="minorEastAsia" w:hAnsiTheme="minorHAnsi" w:cstheme="minorBidi"/>
          <w:kern w:val="2"/>
          <w:sz w:val="22"/>
          <w:szCs w:val="22"/>
          <w:lang w:eastAsia="en-GB"/>
          <w14:ligatures w14:val="standardContextual"/>
        </w:rPr>
      </w:pPr>
      <w:r>
        <w:t>6.4A.0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_Toc145920086 \h </w:instrText>
      </w:r>
      <w:r>
        <w:fldChar w:fldCharType="separate"/>
      </w:r>
      <w:r>
        <w:t>127</w:t>
      </w:r>
      <w:r>
        <w:fldChar w:fldCharType="end"/>
      </w:r>
    </w:p>
    <w:p w14:paraId="14161167" w14:textId="261E9DE0" w:rsidR="00CC371B" w:rsidRDefault="00CC371B">
      <w:pPr>
        <w:pStyle w:val="TOC3"/>
        <w:rPr>
          <w:rFonts w:asciiTheme="minorHAnsi" w:eastAsiaTheme="minorEastAsia" w:hAnsiTheme="minorHAnsi" w:cstheme="minorBidi"/>
          <w:kern w:val="2"/>
          <w:sz w:val="22"/>
          <w:szCs w:val="22"/>
          <w:lang w:eastAsia="en-GB"/>
          <w14:ligatures w14:val="standardContextual"/>
        </w:rPr>
      </w:pPr>
      <w:r>
        <w:t>6.4A.1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_Toc145920087 \h </w:instrText>
      </w:r>
      <w:r>
        <w:fldChar w:fldCharType="separate"/>
      </w:r>
      <w:r>
        <w:t>128</w:t>
      </w:r>
      <w:r>
        <w:fldChar w:fldCharType="end"/>
      </w:r>
    </w:p>
    <w:p w14:paraId="2DA66579" w14:textId="3D9AEE42" w:rsidR="00CC371B" w:rsidRDefault="00CC371B">
      <w:pPr>
        <w:pStyle w:val="TOC3"/>
        <w:rPr>
          <w:rFonts w:asciiTheme="minorHAnsi" w:eastAsiaTheme="minorEastAsia" w:hAnsiTheme="minorHAnsi" w:cstheme="minorBidi"/>
          <w:kern w:val="2"/>
          <w:sz w:val="22"/>
          <w:szCs w:val="22"/>
          <w:lang w:eastAsia="en-GB"/>
          <w14:ligatures w14:val="standardContextual"/>
        </w:rPr>
      </w:pPr>
      <w:r>
        <w:t>6.4A.2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_Toc145920088 \h </w:instrText>
      </w:r>
      <w:r>
        <w:fldChar w:fldCharType="separate"/>
      </w:r>
      <w:r>
        <w:t>128</w:t>
      </w:r>
      <w:r>
        <w:fldChar w:fldCharType="end"/>
      </w:r>
    </w:p>
    <w:p w14:paraId="638FB09E" w14:textId="532756F9" w:rsidR="00CC371B" w:rsidRDefault="00CC371B">
      <w:pPr>
        <w:pStyle w:val="TOC4"/>
        <w:rPr>
          <w:rFonts w:asciiTheme="minorHAnsi" w:eastAsiaTheme="minorEastAsia" w:hAnsiTheme="minorHAnsi" w:cstheme="minorBidi"/>
          <w:kern w:val="2"/>
          <w:sz w:val="22"/>
          <w:szCs w:val="22"/>
          <w:lang w:eastAsia="en-GB"/>
          <w14:ligatures w14:val="standardContextual"/>
        </w:rPr>
      </w:pPr>
      <w:r>
        <w:t>6.4A.2.0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_Toc145920089 \h </w:instrText>
      </w:r>
      <w:r>
        <w:fldChar w:fldCharType="separate"/>
      </w:r>
      <w:r>
        <w:t>128</w:t>
      </w:r>
      <w:r>
        <w:fldChar w:fldCharType="end"/>
      </w:r>
    </w:p>
    <w:p w14:paraId="1A777930" w14:textId="5B6324F1" w:rsidR="00CC371B" w:rsidRDefault="00CC371B">
      <w:pPr>
        <w:pStyle w:val="TOC4"/>
        <w:rPr>
          <w:rFonts w:asciiTheme="minorHAnsi" w:eastAsiaTheme="minorEastAsia" w:hAnsiTheme="minorHAnsi" w:cstheme="minorBidi"/>
          <w:kern w:val="2"/>
          <w:sz w:val="22"/>
          <w:szCs w:val="22"/>
          <w:lang w:eastAsia="en-GB"/>
          <w14:ligatures w14:val="standardContextual"/>
        </w:rPr>
      </w:pPr>
      <w:r>
        <w:t>6.4A.2.1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_Toc145920090 \h </w:instrText>
      </w:r>
      <w:r>
        <w:fldChar w:fldCharType="separate"/>
      </w:r>
      <w:r>
        <w:t>128</w:t>
      </w:r>
      <w:r>
        <w:fldChar w:fldCharType="end"/>
      </w:r>
    </w:p>
    <w:p w14:paraId="7470ED77" w14:textId="15193B16" w:rsidR="00CC371B" w:rsidRDefault="00CC371B">
      <w:pPr>
        <w:pStyle w:val="TOC4"/>
        <w:rPr>
          <w:rFonts w:asciiTheme="minorHAnsi" w:eastAsiaTheme="minorEastAsia" w:hAnsiTheme="minorHAnsi" w:cstheme="minorBidi"/>
          <w:kern w:val="2"/>
          <w:sz w:val="22"/>
          <w:szCs w:val="22"/>
          <w:lang w:eastAsia="en-GB"/>
          <w14:ligatures w14:val="standardContextual"/>
        </w:rPr>
      </w:pPr>
      <w:r>
        <w:t>6.4A.2.2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_Toc145920091 \h </w:instrText>
      </w:r>
      <w:r>
        <w:fldChar w:fldCharType="separate"/>
      </w:r>
      <w:r>
        <w:t>128</w:t>
      </w:r>
      <w:r>
        <w:fldChar w:fldCharType="end"/>
      </w:r>
    </w:p>
    <w:p w14:paraId="2B52F5ED" w14:textId="4F31877C" w:rsidR="00CC371B" w:rsidRDefault="00CC371B">
      <w:pPr>
        <w:pStyle w:val="TOC5"/>
        <w:rPr>
          <w:rFonts w:asciiTheme="minorHAnsi" w:eastAsiaTheme="minorEastAsia" w:hAnsiTheme="minorHAnsi" w:cstheme="minorBidi"/>
          <w:kern w:val="2"/>
          <w:sz w:val="22"/>
          <w:szCs w:val="22"/>
          <w:lang w:eastAsia="en-GB"/>
          <w14:ligatures w14:val="standardContextual"/>
        </w:rPr>
      </w:pPr>
      <w:r>
        <w:t>6.4A.2.2.1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_Toc145920092 \h </w:instrText>
      </w:r>
      <w:r>
        <w:fldChar w:fldCharType="separate"/>
      </w:r>
      <w:r>
        <w:t>128</w:t>
      </w:r>
      <w:r>
        <w:fldChar w:fldCharType="end"/>
      </w:r>
    </w:p>
    <w:p w14:paraId="28B15D24" w14:textId="51ECFA03" w:rsidR="00CC371B" w:rsidRDefault="00CC371B">
      <w:pPr>
        <w:pStyle w:val="TOC5"/>
        <w:rPr>
          <w:rFonts w:asciiTheme="minorHAnsi" w:eastAsiaTheme="minorEastAsia" w:hAnsiTheme="minorHAnsi" w:cstheme="minorBidi"/>
          <w:kern w:val="2"/>
          <w:sz w:val="22"/>
          <w:szCs w:val="22"/>
          <w:lang w:eastAsia="en-GB"/>
          <w14:ligatures w14:val="standardContextual"/>
        </w:rPr>
      </w:pPr>
      <w:r>
        <w:t>6.4A.2.2.2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_Toc145920093 \h </w:instrText>
      </w:r>
      <w:r>
        <w:fldChar w:fldCharType="separate"/>
      </w:r>
      <w:r>
        <w:t>129</w:t>
      </w:r>
      <w:r>
        <w:fldChar w:fldCharType="end"/>
      </w:r>
    </w:p>
    <w:p w14:paraId="374EF1F7" w14:textId="00B31D3A" w:rsidR="00CC371B" w:rsidRDefault="00CC371B">
      <w:pPr>
        <w:pStyle w:val="TOC5"/>
        <w:rPr>
          <w:rFonts w:asciiTheme="minorHAnsi" w:eastAsiaTheme="minorEastAsia" w:hAnsiTheme="minorHAnsi" w:cstheme="minorBidi"/>
          <w:kern w:val="2"/>
          <w:sz w:val="22"/>
          <w:szCs w:val="22"/>
          <w:lang w:eastAsia="en-GB"/>
          <w14:ligatures w14:val="standardContextual"/>
        </w:rPr>
      </w:pPr>
      <w:r>
        <w:t>6.4A.2.2.3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_Toc145920094 \h </w:instrText>
      </w:r>
      <w:r>
        <w:fldChar w:fldCharType="separate"/>
      </w:r>
      <w:r>
        <w:t>129</w:t>
      </w:r>
      <w:r>
        <w:fldChar w:fldCharType="end"/>
      </w:r>
    </w:p>
    <w:p w14:paraId="6AA559EF" w14:textId="2041F9B5" w:rsidR="00CC371B" w:rsidRDefault="00CC371B">
      <w:pPr>
        <w:pStyle w:val="TOC5"/>
        <w:rPr>
          <w:rFonts w:asciiTheme="minorHAnsi" w:eastAsiaTheme="minorEastAsia" w:hAnsiTheme="minorHAnsi" w:cstheme="minorBidi"/>
          <w:kern w:val="2"/>
          <w:sz w:val="22"/>
          <w:szCs w:val="22"/>
          <w:lang w:eastAsia="en-GB"/>
          <w14:ligatures w14:val="standardContextual"/>
        </w:rPr>
      </w:pPr>
      <w:r>
        <w:t>6.4A.2.2.4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_Toc145920095 \h </w:instrText>
      </w:r>
      <w:r>
        <w:fldChar w:fldCharType="separate"/>
      </w:r>
      <w:r>
        <w:t>129</w:t>
      </w:r>
      <w:r>
        <w:fldChar w:fldCharType="end"/>
      </w:r>
    </w:p>
    <w:p w14:paraId="6478116B" w14:textId="2C03068F" w:rsidR="00CC371B" w:rsidRDefault="00CC371B">
      <w:pPr>
        <w:pStyle w:val="TOC5"/>
        <w:rPr>
          <w:rFonts w:asciiTheme="minorHAnsi" w:eastAsiaTheme="minorEastAsia" w:hAnsiTheme="minorHAnsi" w:cstheme="minorBidi"/>
          <w:kern w:val="2"/>
          <w:sz w:val="22"/>
          <w:szCs w:val="22"/>
          <w:lang w:eastAsia="en-GB"/>
          <w14:ligatures w14:val="standardContextual"/>
        </w:rPr>
      </w:pPr>
      <w:r>
        <w:t>6.4A.2.2.5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_Toc145920096 \h </w:instrText>
      </w:r>
      <w:r>
        <w:fldChar w:fldCharType="separate"/>
      </w:r>
      <w:r>
        <w:t>130</w:t>
      </w:r>
      <w:r>
        <w:fldChar w:fldCharType="end"/>
      </w:r>
    </w:p>
    <w:p w14:paraId="6D412FC7" w14:textId="29331339" w:rsidR="00CC371B" w:rsidRDefault="00CC371B">
      <w:pPr>
        <w:pStyle w:val="TOC5"/>
        <w:rPr>
          <w:rFonts w:asciiTheme="minorHAnsi" w:eastAsiaTheme="minorEastAsia" w:hAnsiTheme="minorHAnsi" w:cstheme="minorBidi"/>
          <w:kern w:val="2"/>
          <w:sz w:val="22"/>
          <w:szCs w:val="22"/>
          <w:lang w:eastAsia="en-GB"/>
          <w14:ligatures w14:val="standardContextual"/>
        </w:rPr>
      </w:pPr>
      <w:r>
        <w:t>6.4A.2.2.6</w:t>
      </w:r>
      <w:r>
        <w:rPr>
          <w:rFonts w:asciiTheme="minorHAnsi" w:eastAsiaTheme="minorEastAsia" w:hAnsiTheme="minorHAnsi" w:cstheme="minorBidi"/>
          <w:kern w:val="2"/>
          <w:sz w:val="22"/>
          <w:szCs w:val="22"/>
          <w:lang w:eastAsia="en-GB"/>
          <w14:ligatures w14:val="standardContextual"/>
        </w:rPr>
        <w:tab/>
      </w:r>
      <w:r>
        <w:t>Carrier leakage for power class 5</w:t>
      </w:r>
      <w:r>
        <w:tab/>
      </w:r>
      <w:r>
        <w:fldChar w:fldCharType="begin"/>
      </w:r>
      <w:r>
        <w:instrText xml:space="preserve"> PAGEREF _Toc145920097 \h </w:instrText>
      </w:r>
      <w:r>
        <w:fldChar w:fldCharType="separate"/>
      </w:r>
      <w:r>
        <w:t>130</w:t>
      </w:r>
      <w:r>
        <w:fldChar w:fldCharType="end"/>
      </w:r>
    </w:p>
    <w:p w14:paraId="78D2D36F" w14:textId="7D53707E"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SimSun"/>
        </w:rPr>
        <w:t>6.4A.2.2.7</w:t>
      </w:r>
      <w:r>
        <w:rPr>
          <w:rFonts w:asciiTheme="minorHAnsi" w:eastAsiaTheme="minorEastAsia" w:hAnsiTheme="minorHAnsi" w:cstheme="minorBidi"/>
          <w:kern w:val="2"/>
          <w:sz w:val="22"/>
          <w:szCs w:val="22"/>
          <w:lang w:eastAsia="en-GB"/>
          <w14:ligatures w14:val="standardContextual"/>
        </w:rPr>
        <w:tab/>
      </w:r>
      <w:r w:rsidRPr="00554529">
        <w:rPr>
          <w:rFonts w:eastAsia="SimSun"/>
        </w:rPr>
        <w:t>Carrier leakage for power class 6</w:t>
      </w:r>
      <w:r>
        <w:tab/>
      </w:r>
      <w:r>
        <w:fldChar w:fldCharType="begin"/>
      </w:r>
      <w:r>
        <w:instrText xml:space="preserve"> PAGEREF _Toc145920098 \h </w:instrText>
      </w:r>
      <w:r>
        <w:fldChar w:fldCharType="separate"/>
      </w:r>
      <w:r>
        <w:t>130</w:t>
      </w:r>
      <w:r>
        <w:fldChar w:fldCharType="end"/>
      </w:r>
    </w:p>
    <w:p w14:paraId="4B064A20" w14:textId="446B5882" w:rsidR="00CC371B" w:rsidRDefault="00CC371B">
      <w:pPr>
        <w:pStyle w:val="TOC4"/>
        <w:rPr>
          <w:rFonts w:asciiTheme="minorHAnsi" w:eastAsiaTheme="minorEastAsia" w:hAnsiTheme="minorHAnsi" w:cstheme="minorBidi"/>
          <w:kern w:val="2"/>
          <w:sz w:val="22"/>
          <w:szCs w:val="22"/>
          <w:lang w:eastAsia="en-GB"/>
          <w14:ligatures w14:val="standardContextual"/>
        </w:rPr>
      </w:pPr>
      <w:r>
        <w:t>6.4A.2.3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_Toc145920099 \h </w:instrText>
      </w:r>
      <w:r>
        <w:fldChar w:fldCharType="separate"/>
      </w:r>
      <w:r>
        <w:t>131</w:t>
      </w:r>
      <w:r>
        <w:fldChar w:fldCharType="end"/>
      </w:r>
    </w:p>
    <w:p w14:paraId="4B5690C1" w14:textId="5D3FA588" w:rsidR="00CC371B" w:rsidRDefault="00CC371B">
      <w:pPr>
        <w:pStyle w:val="TOC5"/>
        <w:rPr>
          <w:rFonts w:asciiTheme="minorHAnsi" w:eastAsiaTheme="minorEastAsia" w:hAnsiTheme="minorHAnsi" w:cstheme="minorBidi"/>
          <w:kern w:val="2"/>
          <w:sz w:val="22"/>
          <w:szCs w:val="22"/>
          <w:lang w:eastAsia="en-GB"/>
          <w14:ligatures w14:val="standardContextual"/>
        </w:rPr>
      </w:pPr>
      <w:r>
        <w:t>6.4A.2.3.1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_Toc145920100 \h </w:instrText>
      </w:r>
      <w:r>
        <w:fldChar w:fldCharType="separate"/>
      </w:r>
      <w:r>
        <w:t>131</w:t>
      </w:r>
      <w:r>
        <w:fldChar w:fldCharType="end"/>
      </w:r>
    </w:p>
    <w:p w14:paraId="52FC21DD" w14:textId="1481A6F2" w:rsidR="00CC371B" w:rsidRDefault="00CC371B">
      <w:pPr>
        <w:pStyle w:val="TOC5"/>
        <w:rPr>
          <w:rFonts w:asciiTheme="minorHAnsi" w:eastAsiaTheme="minorEastAsia" w:hAnsiTheme="minorHAnsi" w:cstheme="minorBidi"/>
          <w:kern w:val="2"/>
          <w:sz w:val="22"/>
          <w:szCs w:val="22"/>
          <w:lang w:eastAsia="en-GB"/>
          <w14:ligatures w14:val="standardContextual"/>
        </w:rPr>
      </w:pPr>
      <w:r>
        <w:t>6.4A.2.3.2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_Toc145920101 \h </w:instrText>
      </w:r>
      <w:r>
        <w:fldChar w:fldCharType="separate"/>
      </w:r>
      <w:r>
        <w:t>131</w:t>
      </w:r>
      <w:r>
        <w:fldChar w:fldCharType="end"/>
      </w:r>
    </w:p>
    <w:p w14:paraId="2DAC0EC0" w14:textId="32AB1EBF" w:rsidR="00CC371B" w:rsidRDefault="00CC371B">
      <w:pPr>
        <w:pStyle w:val="TOC5"/>
        <w:rPr>
          <w:rFonts w:asciiTheme="minorHAnsi" w:eastAsiaTheme="minorEastAsia" w:hAnsiTheme="minorHAnsi" w:cstheme="minorBidi"/>
          <w:kern w:val="2"/>
          <w:sz w:val="22"/>
          <w:szCs w:val="22"/>
          <w:lang w:eastAsia="en-GB"/>
          <w14:ligatures w14:val="standardContextual"/>
        </w:rPr>
      </w:pPr>
      <w:r>
        <w:t>6.4A.2.3.3</w:t>
      </w:r>
      <w:r>
        <w:rPr>
          <w:rFonts w:asciiTheme="minorHAnsi" w:eastAsiaTheme="minorEastAsia" w:hAnsiTheme="minorHAnsi" w:cstheme="minorBidi"/>
          <w:kern w:val="2"/>
          <w:sz w:val="22"/>
          <w:szCs w:val="22"/>
          <w:lang w:eastAsia="en-GB"/>
          <w14:ligatures w14:val="standardContextual"/>
        </w:rPr>
        <w:tab/>
      </w:r>
      <w:r>
        <w:t>Inband emissions for power class 2</w:t>
      </w:r>
      <w:r>
        <w:tab/>
      </w:r>
      <w:r>
        <w:fldChar w:fldCharType="begin"/>
      </w:r>
      <w:r>
        <w:instrText xml:space="preserve"> PAGEREF _Toc145920102 \h </w:instrText>
      </w:r>
      <w:r>
        <w:fldChar w:fldCharType="separate"/>
      </w:r>
      <w:r>
        <w:t>132</w:t>
      </w:r>
      <w:r>
        <w:fldChar w:fldCharType="end"/>
      </w:r>
    </w:p>
    <w:p w14:paraId="3CBEB211" w14:textId="29BC1A28" w:rsidR="00CC371B" w:rsidRDefault="00CC371B">
      <w:pPr>
        <w:pStyle w:val="TOC5"/>
        <w:rPr>
          <w:rFonts w:asciiTheme="minorHAnsi" w:eastAsiaTheme="minorEastAsia" w:hAnsiTheme="minorHAnsi" w:cstheme="minorBidi"/>
          <w:kern w:val="2"/>
          <w:sz w:val="22"/>
          <w:szCs w:val="22"/>
          <w:lang w:eastAsia="en-GB"/>
          <w14:ligatures w14:val="standardContextual"/>
        </w:rPr>
      </w:pPr>
      <w:r>
        <w:t>6.4A.2.3.4</w:t>
      </w:r>
      <w:r>
        <w:rPr>
          <w:rFonts w:asciiTheme="minorHAnsi" w:eastAsiaTheme="minorEastAsia" w:hAnsiTheme="minorHAnsi" w:cstheme="minorBidi"/>
          <w:kern w:val="2"/>
          <w:sz w:val="22"/>
          <w:szCs w:val="22"/>
          <w:lang w:eastAsia="en-GB"/>
          <w14:ligatures w14:val="standardContextual"/>
        </w:rPr>
        <w:tab/>
      </w:r>
      <w:r>
        <w:t>Inband emissions for power class 3</w:t>
      </w:r>
      <w:r>
        <w:tab/>
      </w:r>
      <w:r>
        <w:fldChar w:fldCharType="begin"/>
      </w:r>
      <w:r>
        <w:instrText xml:space="preserve"> PAGEREF _Toc145920103 \h </w:instrText>
      </w:r>
      <w:r>
        <w:fldChar w:fldCharType="separate"/>
      </w:r>
      <w:r>
        <w:t>133</w:t>
      </w:r>
      <w:r>
        <w:fldChar w:fldCharType="end"/>
      </w:r>
    </w:p>
    <w:p w14:paraId="7AC2199A" w14:textId="55335929" w:rsidR="00CC371B" w:rsidRDefault="00CC371B">
      <w:pPr>
        <w:pStyle w:val="TOC5"/>
        <w:rPr>
          <w:rFonts w:asciiTheme="minorHAnsi" w:eastAsiaTheme="minorEastAsia" w:hAnsiTheme="minorHAnsi" w:cstheme="minorBidi"/>
          <w:kern w:val="2"/>
          <w:sz w:val="22"/>
          <w:szCs w:val="22"/>
          <w:lang w:eastAsia="en-GB"/>
          <w14:ligatures w14:val="standardContextual"/>
        </w:rPr>
      </w:pPr>
      <w:r>
        <w:t>6.4A.2.3.5</w:t>
      </w:r>
      <w:r>
        <w:rPr>
          <w:rFonts w:asciiTheme="minorHAnsi" w:eastAsiaTheme="minorEastAsia" w:hAnsiTheme="minorHAnsi" w:cstheme="minorBidi"/>
          <w:kern w:val="2"/>
          <w:sz w:val="22"/>
          <w:szCs w:val="22"/>
          <w:lang w:eastAsia="en-GB"/>
          <w14:ligatures w14:val="standardContextual"/>
        </w:rPr>
        <w:tab/>
      </w:r>
      <w:r>
        <w:t>Inband emissions for power class 4</w:t>
      </w:r>
      <w:r>
        <w:tab/>
      </w:r>
      <w:r>
        <w:fldChar w:fldCharType="begin"/>
      </w:r>
      <w:r>
        <w:instrText xml:space="preserve"> PAGEREF _Toc145920104 \h </w:instrText>
      </w:r>
      <w:r>
        <w:fldChar w:fldCharType="separate"/>
      </w:r>
      <w:r>
        <w:t>134</w:t>
      </w:r>
      <w:r>
        <w:fldChar w:fldCharType="end"/>
      </w:r>
    </w:p>
    <w:p w14:paraId="035D2A93" w14:textId="0275E1F5" w:rsidR="00CC371B" w:rsidRDefault="00CC371B">
      <w:pPr>
        <w:pStyle w:val="TOC5"/>
        <w:rPr>
          <w:rFonts w:asciiTheme="minorHAnsi" w:eastAsiaTheme="minorEastAsia" w:hAnsiTheme="minorHAnsi" w:cstheme="minorBidi"/>
          <w:kern w:val="2"/>
          <w:sz w:val="22"/>
          <w:szCs w:val="22"/>
          <w:lang w:eastAsia="en-GB"/>
          <w14:ligatures w14:val="standardContextual"/>
        </w:rPr>
      </w:pPr>
      <w:r>
        <w:t>6.4A.2.3.6</w:t>
      </w:r>
      <w:r>
        <w:rPr>
          <w:rFonts w:asciiTheme="minorHAnsi" w:eastAsiaTheme="minorEastAsia" w:hAnsiTheme="minorHAnsi" w:cstheme="minorBidi"/>
          <w:kern w:val="2"/>
          <w:sz w:val="22"/>
          <w:szCs w:val="22"/>
          <w:lang w:eastAsia="en-GB"/>
          <w14:ligatures w14:val="standardContextual"/>
        </w:rPr>
        <w:tab/>
      </w:r>
      <w:r>
        <w:t>Inband emissions for power class 5</w:t>
      </w:r>
      <w:r>
        <w:tab/>
      </w:r>
      <w:r>
        <w:fldChar w:fldCharType="begin"/>
      </w:r>
      <w:r>
        <w:instrText xml:space="preserve"> PAGEREF _Toc145920105 \h </w:instrText>
      </w:r>
      <w:r>
        <w:fldChar w:fldCharType="separate"/>
      </w:r>
      <w:r>
        <w:t>135</w:t>
      </w:r>
      <w:r>
        <w:fldChar w:fldCharType="end"/>
      </w:r>
    </w:p>
    <w:p w14:paraId="2837062C" w14:textId="6BFDB3B5"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SimSun"/>
        </w:rPr>
        <w:t>6.4A.2.3.7</w:t>
      </w:r>
      <w:r>
        <w:rPr>
          <w:rFonts w:asciiTheme="minorHAnsi" w:eastAsiaTheme="minorEastAsia" w:hAnsiTheme="minorHAnsi" w:cstheme="minorBidi"/>
          <w:kern w:val="2"/>
          <w:sz w:val="22"/>
          <w:szCs w:val="22"/>
          <w:lang w:eastAsia="en-GB"/>
          <w14:ligatures w14:val="standardContextual"/>
        </w:rPr>
        <w:tab/>
      </w:r>
      <w:r w:rsidRPr="00554529">
        <w:rPr>
          <w:rFonts w:eastAsia="SimSun"/>
        </w:rPr>
        <w:t>Inband emissions for power class 6</w:t>
      </w:r>
      <w:r>
        <w:tab/>
      </w:r>
      <w:r>
        <w:fldChar w:fldCharType="begin"/>
      </w:r>
      <w:r>
        <w:instrText xml:space="preserve"> PAGEREF _Toc145920106 \h </w:instrText>
      </w:r>
      <w:r>
        <w:fldChar w:fldCharType="separate"/>
      </w:r>
      <w:r>
        <w:t>136</w:t>
      </w:r>
      <w:r>
        <w:fldChar w:fldCharType="end"/>
      </w:r>
    </w:p>
    <w:p w14:paraId="61F4855F" w14:textId="0E7D6044" w:rsidR="00CC371B" w:rsidRDefault="00CC371B">
      <w:pPr>
        <w:pStyle w:val="TOC4"/>
        <w:rPr>
          <w:rFonts w:asciiTheme="minorHAnsi" w:eastAsiaTheme="minorEastAsia" w:hAnsiTheme="minorHAnsi" w:cstheme="minorBidi"/>
          <w:kern w:val="2"/>
          <w:sz w:val="22"/>
          <w:szCs w:val="22"/>
          <w:lang w:eastAsia="en-GB"/>
          <w14:ligatures w14:val="standardContextual"/>
        </w:rPr>
      </w:pPr>
      <w:r>
        <w:t>6.4A.2.4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_Toc145920107 \h </w:instrText>
      </w:r>
      <w:r>
        <w:fldChar w:fldCharType="separate"/>
      </w:r>
      <w:r>
        <w:t>136</w:t>
      </w:r>
      <w:r>
        <w:fldChar w:fldCharType="end"/>
      </w:r>
    </w:p>
    <w:p w14:paraId="7CAD80F9" w14:textId="59A8799D" w:rsidR="00CC371B" w:rsidRDefault="00CC371B">
      <w:pPr>
        <w:pStyle w:val="TOC2"/>
        <w:rPr>
          <w:rFonts w:asciiTheme="minorHAnsi" w:eastAsiaTheme="minorEastAsia" w:hAnsiTheme="minorHAnsi" w:cstheme="minorBidi"/>
          <w:kern w:val="2"/>
          <w:sz w:val="22"/>
          <w:szCs w:val="22"/>
          <w:lang w:eastAsia="en-GB"/>
          <w14:ligatures w14:val="standardContextual"/>
        </w:rPr>
      </w:pPr>
      <w:r>
        <w:t>6.4D</w:t>
      </w:r>
      <w:r>
        <w:rPr>
          <w:rFonts w:asciiTheme="minorHAnsi" w:eastAsiaTheme="minorEastAsia" w:hAnsiTheme="minorHAnsi" w:cstheme="minorBidi"/>
          <w:kern w:val="2"/>
          <w:sz w:val="22"/>
          <w:szCs w:val="22"/>
          <w:lang w:eastAsia="en-GB"/>
          <w14:ligatures w14:val="standardContextual"/>
        </w:rPr>
        <w:tab/>
      </w:r>
      <w:r>
        <w:t>Transmit signal quality for UL MIMO</w:t>
      </w:r>
      <w:r>
        <w:tab/>
      </w:r>
      <w:r>
        <w:fldChar w:fldCharType="begin"/>
      </w:r>
      <w:r>
        <w:instrText xml:space="preserve"> PAGEREF _Toc145920108 \h </w:instrText>
      </w:r>
      <w:r>
        <w:fldChar w:fldCharType="separate"/>
      </w:r>
      <w:r>
        <w:t>136</w:t>
      </w:r>
      <w:r>
        <w:fldChar w:fldCharType="end"/>
      </w:r>
    </w:p>
    <w:p w14:paraId="2739CD24" w14:textId="47EE5D43" w:rsidR="00CC371B" w:rsidRDefault="00CC371B">
      <w:pPr>
        <w:pStyle w:val="TOC3"/>
        <w:rPr>
          <w:rFonts w:asciiTheme="minorHAnsi" w:eastAsiaTheme="minorEastAsia" w:hAnsiTheme="minorHAnsi" w:cstheme="minorBidi"/>
          <w:kern w:val="2"/>
          <w:sz w:val="22"/>
          <w:szCs w:val="22"/>
          <w:lang w:eastAsia="en-GB"/>
          <w14:ligatures w14:val="standardContextual"/>
        </w:rPr>
      </w:pPr>
      <w:r>
        <w:t>6.4D.0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_Toc145920109 \h </w:instrText>
      </w:r>
      <w:r>
        <w:fldChar w:fldCharType="separate"/>
      </w:r>
      <w:r>
        <w:t>136</w:t>
      </w:r>
      <w:r>
        <w:fldChar w:fldCharType="end"/>
      </w:r>
    </w:p>
    <w:p w14:paraId="6F7F9B24" w14:textId="53713885" w:rsidR="00CC371B" w:rsidRDefault="00CC371B">
      <w:pPr>
        <w:pStyle w:val="TOC3"/>
        <w:rPr>
          <w:rFonts w:asciiTheme="minorHAnsi" w:eastAsiaTheme="minorEastAsia" w:hAnsiTheme="minorHAnsi" w:cstheme="minorBidi"/>
          <w:kern w:val="2"/>
          <w:sz w:val="22"/>
          <w:szCs w:val="22"/>
          <w:lang w:eastAsia="en-GB"/>
          <w14:ligatures w14:val="standardContextual"/>
        </w:rPr>
      </w:pPr>
      <w:r>
        <w:t>6.4D.1</w:t>
      </w:r>
      <w:r>
        <w:rPr>
          <w:rFonts w:asciiTheme="minorHAnsi" w:eastAsiaTheme="minorEastAsia" w:hAnsiTheme="minorHAnsi" w:cstheme="minorBidi"/>
          <w:kern w:val="2"/>
          <w:sz w:val="22"/>
          <w:szCs w:val="22"/>
          <w:lang w:eastAsia="en-GB"/>
          <w14:ligatures w14:val="standardContextual"/>
        </w:rPr>
        <w:tab/>
      </w:r>
      <w:r>
        <w:t>Frequency error for UL MIMO</w:t>
      </w:r>
      <w:r>
        <w:tab/>
      </w:r>
      <w:r>
        <w:fldChar w:fldCharType="begin"/>
      </w:r>
      <w:r>
        <w:instrText xml:space="preserve"> PAGEREF _Toc145920110 \h </w:instrText>
      </w:r>
      <w:r>
        <w:fldChar w:fldCharType="separate"/>
      </w:r>
      <w:r>
        <w:t>136</w:t>
      </w:r>
      <w:r>
        <w:fldChar w:fldCharType="end"/>
      </w:r>
    </w:p>
    <w:p w14:paraId="0D6FB5B5" w14:textId="7A11ADE3" w:rsidR="00CC371B" w:rsidRDefault="00CC371B">
      <w:pPr>
        <w:pStyle w:val="TOC3"/>
        <w:rPr>
          <w:rFonts w:asciiTheme="minorHAnsi" w:eastAsiaTheme="minorEastAsia" w:hAnsiTheme="minorHAnsi" w:cstheme="minorBidi"/>
          <w:kern w:val="2"/>
          <w:sz w:val="22"/>
          <w:szCs w:val="22"/>
          <w:lang w:eastAsia="en-GB"/>
          <w14:ligatures w14:val="standardContextual"/>
        </w:rPr>
      </w:pPr>
      <w:r>
        <w:t>6.4D.2</w:t>
      </w:r>
      <w:r>
        <w:rPr>
          <w:rFonts w:asciiTheme="minorHAnsi" w:eastAsiaTheme="minorEastAsia" w:hAnsiTheme="minorHAnsi" w:cstheme="minorBidi"/>
          <w:kern w:val="2"/>
          <w:sz w:val="22"/>
          <w:szCs w:val="22"/>
          <w:lang w:eastAsia="en-GB"/>
          <w14:ligatures w14:val="standardContextual"/>
        </w:rPr>
        <w:tab/>
      </w:r>
      <w:r>
        <w:t>Transmit modulation quality for UL MIMO</w:t>
      </w:r>
      <w:r>
        <w:tab/>
      </w:r>
      <w:r>
        <w:fldChar w:fldCharType="begin"/>
      </w:r>
      <w:r>
        <w:instrText xml:space="preserve"> PAGEREF _Toc145920111 \h </w:instrText>
      </w:r>
      <w:r>
        <w:fldChar w:fldCharType="separate"/>
      </w:r>
      <w:r>
        <w:t>137</w:t>
      </w:r>
      <w:r>
        <w:fldChar w:fldCharType="end"/>
      </w:r>
    </w:p>
    <w:p w14:paraId="119A9D86" w14:textId="274559FF" w:rsidR="00CC371B" w:rsidRDefault="00CC371B">
      <w:pPr>
        <w:pStyle w:val="TOC3"/>
        <w:rPr>
          <w:rFonts w:asciiTheme="minorHAnsi" w:eastAsiaTheme="minorEastAsia" w:hAnsiTheme="minorHAnsi" w:cstheme="minorBidi"/>
          <w:kern w:val="2"/>
          <w:sz w:val="22"/>
          <w:szCs w:val="22"/>
          <w:lang w:eastAsia="en-GB"/>
          <w14:ligatures w14:val="standardContextual"/>
        </w:rPr>
      </w:pPr>
      <w:r>
        <w:t>6.4D.3</w:t>
      </w:r>
      <w:r>
        <w:rPr>
          <w:rFonts w:asciiTheme="minorHAnsi" w:eastAsiaTheme="minorEastAsia" w:hAnsiTheme="minorHAnsi" w:cstheme="minorBidi"/>
          <w:kern w:val="2"/>
          <w:sz w:val="22"/>
          <w:szCs w:val="22"/>
          <w:lang w:eastAsia="en-GB"/>
          <w14:ligatures w14:val="standardContextual"/>
        </w:rPr>
        <w:tab/>
      </w:r>
      <w:r>
        <w:t>Time alignment error for UL MIMO</w:t>
      </w:r>
      <w:r>
        <w:tab/>
      </w:r>
      <w:r>
        <w:fldChar w:fldCharType="begin"/>
      </w:r>
      <w:r>
        <w:instrText xml:space="preserve"> PAGEREF _Toc145920112 \h </w:instrText>
      </w:r>
      <w:r>
        <w:fldChar w:fldCharType="separate"/>
      </w:r>
      <w:r>
        <w:t>137</w:t>
      </w:r>
      <w:r>
        <w:fldChar w:fldCharType="end"/>
      </w:r>
    </w:p>
    <w:p w14:paraId="7399DD11" w14:textId="56A1F59F" w:rsidR="00CC371B" w:rsidRDefault="00CC371B">
      <w:pPr>
        <w:pStyle w:val="TOC3"/>
        <w:rPr>
          <w:rFonts w:asciiTheme="minorHAnsi" w:eastAsiaTheme="minorEastAsia" w:hAnsiTheme="minorHAnsi" w:cstheme="minorBidi"/>
          <w:kern w:val="2"/>
          <w:sz w:val="22"/>
          <w:szCs w:val="22"/>
          <w:lang w:eastAsia="en-GB"/>
          <w14:ligatures w14:val="standardContextual"/>
        </w:rPr>
      </w:pPr>
      <w:r>
        <w:t>6.4D.4</w:t>
      </w:r>
      <w:r>
        <w:rPr>
          <w:rFonts w:asciiTheme="minorHAnsi" w:eastAsiaTheme="minorEastAsia" w:hAnsiTheme="minorHAnsi" w:cstheme="minorBidi"/>
          <w:kern w:val="2"/>
          <w:sz w:val="22"/>
          <w:szCs w:val="22"/>
          <w:lang w:eastAsia="en-GB"/>
          <w14:ligatures w14:val="standardContextual"/>
        </w:rPr>
        <w:tab/>
      </w:r>
      <w:r>
        <w:t>Requirements for coherent UL MIMO</w:t>
      </w:r>
      <w:r>
        <w:tab/>
      </w:r>
      <w:r>
        <w:fldChar w:fldCharType="begin"/>
      </w:r>
      <w:r>
        <w:instrText xml:space="preserve"> PAGEREF _Toc145920113 \h </w:instrText>
      </w:r>
      <w:r>
        <w:fldChar w:fldCharType="separate"/>
      </w:r>
      <w:r>
        <w:t>137</w:t>
      </w:r>
      <w:r>
        <w:fldChar w:fldCharType="end"/>
      </w:r>
    </w:p>
    <w:p w14:paraId="70C2C8A3" w14:textId="14904C7B" w:rsidR="00CC371B" w:rsidRDefault="00CC371B">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Output RF spectrum emissions</w:t>
      </w:r>
      <w:r>
        <w:tab/>
      </w:r>
      <w:r>
        <w:fldChar w:fldCharType="begin"/>
      </w:r>
      <w:r>
        <w:instrText xml:space="preserve"> PAGEREF _Toc145920114 \h </w:instrText>
      </w:r>
      <w:r>
        <w:fldChar w:fldCharType="separate"/>
      </w:r>
      <w:r>
        <w:t>138</w:t>
      </w:r>
      <w:r>
        <w:fldChar w:fldCharType="end"/>
      </w:r>
    </w:p>
    <w:p w14:paraId="7B9811F8" w14:textId="4125D487" w:rsidR="00CC371B" w:rsidRDefault="00CC371B">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_Toc145920115 \h </w:instrText>
      </w:r>
      <w:r>
        <w:fldChar w:fldCharType="separate"/>
      </w:r>
      <w:r>
        <w:t>138</w:t>
      </w:r>
      <w:r>
        <w:fldChar w:fldCharType="end"/>
      </w:r>
    </w:p>
    <w:p w14:paraId="13F64192" w14:textId="469A02F1" w:rsidR="00CC371B" w:rsidRDefault="00CC371B">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_Toc145920116 \h </w:instrText>
      </w:r>
      <w:r>
        <w:fldChar w:fldCharType="separate"/>
      </w:r>
      <w:r>
        <w:t>138</w:t>
      </w:r>
      <w:r>
        <w:fldChar w:fldCharType="end"/>
      </w:r>
    </w:p>
    <w:p w14:paraId="693E35DC" w14:textId="4D49B07A" w:rsidR="00CC371B" w:rsidRDefault="00CC371B">
      <w:pPr>
        <w:pStyle w:val="TOC4"/>
        <w:rPr>
          <w:rFonts w:asciiTheme="minorHAnsi" w:eastAsiaTheme="minorEastAsia" w:hAnsiTheme="minorHAnsi" w:cstheme="minorBidi"/>
          <w:kern w:val="2"/>
          <w:sz w:val="22"/>
          <w:szCs w:val="22"/>
          <w:lang w:eastAsia="en-GB"/>
          <w14:ligatures w14:val="standardContextual"/>
        </w:rPr>
      </w:pPr>
      <w:r>
        <w:t>6.5.2.0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_Toc145920117 \h </w:instrText>
      </w:r>
      <w:r>
        <w:fldChar w:fldCharType="separate"/>
      </w:r>
      <w:r>
        <w:t>138</w:t>
      </w:r>
      <w:r>
        <w:fldChar w:fldCharType="end"/>
      </w:r>
    </w:p>
    <w:p w14:paraId="12A51F21" w14:textId="20AC8F69" w:rsidR="00CC371B" w:rsidRDefault="00CC371B">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_Toc145920118 \h </w:instrText>
      </w:r>
      <w:r>
        <w:fldChar w:fldCharType="separate"/>
      </w:r>
      <w:r>
        <w:t>138</w:t>
      </w:r>
      <w:r>
        <w:fldChar w:fldCharType="end"/>
      </w:r>
    </w:p>
    <w:p w14:paraId="63A7DF2C" w14:textId="7300DC4A" w:rsidR="00CC371B" w:rsidRDefault="00CC371B">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_Toc145920119 \h </w:instrText>
      </w:r>
      <w:r>
        <w:fldChar w:fldCharType="separate"/>
      </w:r>
      <w:r>
        <w:t>139</w:t>
      </w:r>
      <w:r>
        <w:fldChar w:fldCharType="end"/>
      </w:r>
    </w:p>
    <w:p w14:paraId="3A297EF0" w14:textId="6F0AB7AA" w:rsidR="00CC371B" w:rsidRDefault="00CC371B">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Adjacent channel leakage ratio</w:t>
      </w:r>
      <w:r>
        <w:tab/>
      </w:r>
      <w:r>
        <w:fldChar w:fldCharType="begin"/>
      </w:r>
      <w:r>
        <w:instrText xml:space="preserve"> PAGEREF _Toc145920120 \h </w:instrText>
      </w:r>
      <w:r>
        <w:fldChar w:fldCharType="separate"/>
      </w:r>
      <w:r>
        <w:t>139</w:t>
      </w:r>
      <w:r>
        <w:fldChar w:fldCharType="end"/>
      </w:r>
    </w:p>
    <w:p w14:paraId="64F7A2DD" w14:textId="50D6126D" w:rsidR="00CC371B" w:rsidRDefault="00CC371B">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_Toc145920121 \h </w:instrText>
      </w:r>
      <w:r>
        <w:fldChar w:fldCharType="separate"/>
      </w:r>
      <w:r>
        <w:t>140</w:t>
      </w:r>
      <w:r>
        <w:fldChar w:fldCharType="end"/>
      </w:r>
    </w:p>
    <w:p w14:paraId="0B2FE4C9" w14:textId="563DAE2B" w:rsidR="00CC371B" w:rsidRDefault="00CC371B">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Spurious emission band UE co-existence</w:t>
      </w:r>
      <w:r>
        <w:tab/>
      </w:r>
      <w:r>
        <w:fldChar w:fldCharType="begin"/>
      </w:r>
      <w:r>
        <w:instrText xml:space="preserve"> PAGEREF _Toc145920122 \h </w:instrText>
      </w:r>
      <w:r>
        <w:fldChar w:fldCharType="separate"/>
      </w:r>
      <w:r>
        <w:t>140</w:t>
      </w:r>
      <w:r>
        <w:fldChar w:fldCharType="end"/>
      </w:r>
    </w:p>
    <w:p w14:paraId="4768A718" w14:textId="74181530" w:rsidR="00CC371B" w:rsidRDefault="00CC371B">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rsidRPr="00554529">
        <w:rPr>
          <w:rFonts w:cs="Arial"/>
          <w:lang w:val="en-US" w:eastAsia="it-IT"/>
        </w:rPr>
        <w:t>Additional spurious emissions</w:t>
      </w:r>
      <w:r>
        <w:tab/>
      </w:r>
      <w:r>
        <w:fldChar w:fldCharType="begin"/>
      </w:r>
      <w:r>
        <w:instrText xml:space="preserve"> PAGEREF _Toc145920123 \h </w:instrText>
      </w:r>
      <w:r>
        <w:fldChar w:fldCharType="separate"/>
      </w:r>
      <w:r>
        <w:t>141</w:t>
      </w:r>
      <w:r>
        <w:fldChar w:fldCharType="end"/>
      </w:r>
    </w:p>
    <w:p w14:paraId="14DF26C7" w14:textId="08E265D4" w:rsidR="00CC371B" w:rsidRDefault="00CC371B">
      <w:pPr>
        <w:pStyle w:val="TOC5"/>
        <w:rPr>
          <w:rFonts w:asciiTheme="minorHAnsi" w:eastAsiaTheme="minorEastAsia" w:hAnsiTheme="minorHAnsi" w:cstheme="minorBidi"/>
          <w:kern w:val="2"/>
          <w:sz w:val="22"/>
          <w:szCs w:val="22"/>
          <w:lang w:eastAsia="en-GB"/>
          <w14:ligatures w14:val="standardContextual"/>
        </w:rPr>
      </w:pPr>
      <w:r>
        <w:t>6.5.3.2.1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_Toc145920124 \h </w:instrText>
      </w:r>
      <w:r>
        <w:fldChar w:fldCharType="separate"/>
      </w:r>
      <w:r>
        <w:t>141</w:t>
      </w:r>
      <w:r>
        <w:fldChar w:fldCharType="end"/>
      </w:r>
    </w:p>
    <w:p w14:paraId="4FDF58B7" w14:textId="30CAD557"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lang w:val="en-US" w:eastAsia="it-IT"/>
        </w:rPr>
        <w:t>6.5.3.2.2</w:t>
      </w:r>
      <w:r>
        <w:rPr>
          <w:rFonts w:asciiTheme="minorHAnsi" w:eastAsiaTheme="minorEastAsia" w:hAnsiTheme="minorHAnsi" w:cstheme="minorBidi"/>
          <w:kern w:val="2"/>
          <w:sz w:val="22"/>
          <w:szCs w:val="22"/>
          <w:lang w:eastAsia="en-GB"/>
          <w14:ligatures w14:val="standardContextual"/>
        </w:rPr>
        <w:tab/>
      </w:r>
      <w:r w:rsidRPr="00554529">
        <w:rPr>
          <w:lang w:val="en-US" w:eastAsia="it-IT"/>
        </w:rPr>
        <w:t>Void</w:t>
      </w:r>
      <w:r>
        <w:tab/>
      </w:r>
      <w:r>
        <w:fldChar w:fldCharType="begin"/>
      </w:r>
      <w:r>
        <w:instrText xml:space="preserve"> PAGEREF _Toc145920125 \h </w:instrText>
      </w:r>
      <w:r>
        <w:fldChar w:fldCharType="separate"/>
      </w:r>
      <w:r>
        <w:t>142</w:t>
      </w:r>
      <w:r>
        <w:fldChar w:fldCharType="end"/>
      </w:r>
    </w:p>
    <w:p w14:paraId="465B35B4" w14:textId="7ECCF80C"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lang w:val="en-US" w:eastAsia="it-IT"/>
        </w:rPr>
        <w:t>6.5.3.2.3</w:t>
      </w:r>
      <w:r>
        <w:rPr>
          <w:rFonts w:asciiTheme="minorHAnsi" w:eastAsiaTheme="minorEastAsia" w:hAnsiTheme="minorHAnsi" w:cstheme="minorBidi"/>
          <w:kern w:val="2"/>
          <w:sz w:val="22"/>
          <w:szCs w:val="22"/>
          <w:lang w:eastAsia="en-GB"/>
          <w14:ligatures w14:val="standardContextual"/>
        </w:rPr>
        <w:tab/>
      </w:r>
      <w:r w:rsidRPr="00554529">
        <w:rPr>
          <w:lang w:val="en-US" w:eastAsia="it-IT"/>
        </w:rPr>
        <w:t>Additional spurious emission requirements for NS_202</w:t>
      </w:r>
      <w:r>
        <w:tab/>
      </w:r>
      <w:r>
        <w:fldChar w:fldCharType="begin"/>
      </w:r>
      <w:r>
        <w:instrText xml:space="preserve"> PAGEREF _Toc145920126 \h </w:instrText>
      </w:r>
      <w:r>
        <w:fldChar w:fldCharType="separate"/>
      </w:r>
      <w:r>
        <w:t>142</w:t>
      </w:r>
      <w:r>
        <w:fldChar w:fldCharType="end"/>
      </w:r>
    </w:p>
    <w:p w14:paraId="34281056" w14:textId="4F6F5EC3"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lang w:val="en-US" w:eastAsia="it-IT"/>
        </w:rPr>
        <w:t>6.5.3.2.4</w:t>
      </w:r>
      <w:r>
        <w:rPr>
          <w:rFonts w:asciiTheme="minorHAnsi" w:eastAsiaTheme="minorEastAsia" w:hAnsiTheme="minorHAnsi" w:cstheme="minorBidi"/>
          <w:kern w:val="2"/>
          <w:sz w:val="22"/>
          <w:szCs w:val="22"/>
          <w:lang w:eastAsia="en-GB"/>
          <w14:ligatures w14:val="standardContextual"/>
        </w:rPr>
        <w:tab/>
      </w:r>
      <w:r w:rsidRPr="00554529">
        <w:rPr>
          <w:rFonts w:eastAsia="Malgun Gothic"/>
          <w:lang w:val="en-US" w:eastAsia="it-IT"/>
        </w:rPr>
        <w:t>Additional spurious emission requirements for NS_203</w:t>
      </w:r>
      <w:r>
        <w:tab/>
      </w:r>
      <w:r>
        <w:fldChar w:fldCharType="begin"/>
      </w:r>
      <w:r>
        <w:instrText xml:space="preserve"> PAGEREF _Toc145920127 \h </w:instrText>
      </w:r>
      <w:r>
        <w:fldChar w:fldCharType="separate"/>
      </w:r>
      <w:r>
        <w:t>142</w:t>
      </w:r>
      <w:r>
        <w:fldChar w:fldCharType="end"/>
      </w:r>
    </w:p>
    <w:p w14:paraId="000773D6" w14:textId="26216E95"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lang w:val="en-US" w:eastAsia="it-IT"/>
        </w:rPr>
        <w:t>6.5.3.2.5</w:t>
      </w:r>
      <w:r>
        <w:rPr>
          <w:rFonts w:asciiTheme="minorHAnsi" w:eastAsiaTheme="minorEastAsia" w:hAnsiTheme="minorHAnsi" w:cstheme="minorBidi"/>
          <w:kern w:val="2"/>
          <w:sz w:val="22"/>
          <w:szCs w:val="22"/>
          <w:lang w:eastAsia="en-GB"/>
          <w14:ligatures w14:val="standardContextual"/>
        </w:rPr>
        <w:tab/>
      </w:r>
      <w:r w:rsidRPr="00554529">
        <w:rPr>
          <w:rFonts w:eastAsia="Malgun Gothic"/>
          <w:lang w:val="en-US" w:eastAsia="it-IT"/>
        </w:rPr>
        <w:t>Additional spurious emission requirements for NS_204</w:t>
      </w:r>
      <w:r>
        <w:tab/>
      </w:r>
      <w:r>
        <w:fldChar w:fldCharType="begin"/>
      </w:r>
      <w:r>
        <w:instrText xml:space="preserve"> PAGEREF _Toc145920128 \h </w:instrText>
      </w:r>
      <w:r>
        <w:fldChar w:fldCharType="separate"/>
      </w:r>
      <w:r>
        <w:t>142</w:t>
      </w:r>
      <w:r>
        <w:fldChar w:fldCharType="end"/>
      </w:r>
    </w:p>
    <w:p w14:paraId="38F37BE2" w14:textId="44B18F0B" w:rsidR="00CC371B" w:rsidRDefault="00CC371B">
      <w:pPr>
        <w:pStyle w:val="TOC2"/>
        <w:rPr>
          <w:rFonts w:asciiTheme="minorHAnsi" w:eastAsiaTheme="minorEastAsia" w:hAnsiTheme="minorHAnsi" w:cstheme="minorBidi"/>
          <w:kern w:val="2"/>
          <w:sz w:val="22"/>
          <w:szCs w:val="22"/>
          <w:lang w:eastAsia="en-GB"/>
          <w14:ligatures w14:val="standardContextual"/>
        </w:rPr>
      </w:pPr>
      <w:r>
        <w:t>6.5A</w:t>
      </w:r>
      <w:r>
        <w:rPr>
          <w:rFonts w:asciiTheme="minorHAnsi" w:eastAsiaTheme="minorEastAsia" w:hAnsiTheme="minorHAnsi" w:cstheme="minorBidi"/>
          <w:kern w:val="2"/>
          <w:sz w:val="22"/>
          <w:szCs w:val="22"/>
          <w:lang w:eastAsia="en-GB"/>
          <w14:ligatures w14:val="standardContextual"/>
        </w:rPr>
        <w:tab/>
      </w:r>
      <w:r>
        <w:t>Output RF spectrum emissions for CA</w:t>
      </w:r>
      <w:r>
        <w:tab/>
      </w:r>
      <w:r>
        <w:fldChar w:fldCharType="begin"/>
      </w:r>
      <w:r>
        <w:instrText xml:space="preserve"> PAGEREF _Toc145920129 \h </w:instrText>
      </w:r>
      <w:r>
        <w:fldChar w:fldCharType="separate"/>
      </w:r>
      <w:r>
        <w:t>143</w:t>
      </w:r>
      <w:r>
        <w:fldChar w:fldCharType="end"/>
      </w:r>
    </w:p>
    <w:p w14:paraId="6FE46E35" w14:textId="33DD3D24" w:rsidR="00CC371B" w:rsidRDefault="00CC371B">
      <w:pPr>
        <w:pStyle w:val="TOC3"/>
        <w:rPr>
          <w:rFonts w:asciiTheme="minorHAnsi" w:eastAsiaTheme="minorEastAsia" w:hAnsiTheme="minorHAnsi" w:cstheme="minorBidi"/>
          <w:kern w:val="2"/>
          <w:sz w:val="22"/>
          <w:szCs w:val="22"/>
          <w:lang w:eastAsia="en-GB"/>
          <w14:ligatures w14:val="standardContextual"/>
        </w:rPr>
      </w:pPr>
      <w:r>
        <w:t>6.5A.1</w:t>
      </w:r>
      <w:r>
        <w:rPr>
          <w:rFonts w:asciiTheme="minorHAnsi" w:eastAsiaTheme="minorEastAsia" w:hAnsiTheme="minorHAnsi" w:cstheme="minorBidi"/>
          <w:kern w:val="2"/>
          <w:sz w:val="22"/>
          <w:szCs w:val="22"/>
          <w:lang w:eastAsia="en-GB"/>
          <w14:ligatures w14:val="standardContextual"/>
        </w:rPr>
        <w:tab/>
      </w:r>
      <w:r>
        <w:t>Occupied bandwidth for CA</w:t>
      </w:r>
      <w:r>
        <w:tab/>
      </w:r>
      <w:r>
        <w:fldChar w:fldCharType="begin"/>
      </w:r>
      <w:r>
        <w:instrText xml:space="preserve"> PAGEREF _Toc145920130 \h </w:instrText>
      </w:r>
      <w:r>
        <w:fldChar w:fldCharType="separate"/>
      </w:r>
      <w:r>
        <w:t>143</w:t>
      </w:r>
      <w:r>
        <w:fldChar w:fldCharType="end"/>
      </w:r>
    </w:p>
    <w:p w14:paraId="2964DE51" w14:textId="43CA6F07" w:rsidR="00CC371B" w:rsidRDefault="00CC371B">
      <w:pPr>
        <w:pStyle w:val="TOC4"/>
        <w:rPr>
          <w:rFonts w:asciiTheme="minorHAnsi" w:eastAsiaTheme="minorEastAsia" w:hAnsiTheme="minorHAnsi" w:cstheme="minorBidi"/>
          <w:kern w:val="2"/>
          <w:sz w:val="22"/>
          <w:szCs w:val="22"/>
          <w:lang w:eastAsia="en-GB"/>
          <w14:ligatures w14:val="standardContextual"/>
        </w:rPr>
      </w:pPr>
      <w:r>
        <w:t>6.5A.1.0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_Toc145920131 \h </w:instrText>
      </w:r>
      <w:r>
        <w:fldChar w:fldCharType="separate"/>
      </w:r>
      <w:r>
        <w:t>143</w:t>
      </w:r>
      <w:r>
        <w:fldChar w:fldCharType="end"/>
      </w:r>
    </w:p>
    <w:p w14:paraId="1DB19508" w14:textId="075BD1F8" w:rsidR="00CC371B" w:rsidRDefault="00CC371B">
      <w:pPr>
        <w:pStyle w:val="TOC4"/>
        <w:rPr>
          <w:rFonts w:asciiTheme="minorHAnsi" w:eastAsiaTheme="minorEastAsia" w:hAnsiTheme="minorHAnsi" w:cstheme="minorBidi"/>
          <w:kern w:val="2"/>
          <w:sz w:val="22"/>
          <w:szCs w:val="22"/>
          <w:lang w:eastAsia="en-GB"/>
          <w14:ligatures w14:val="standardContextual"/>
        </w:rPr>
      </w:pPr>
      <w:r>
        <w:t>6.5A.1.1</w:t>
      </w:r>
      <w:r>
        <w:rPr>
          <w:rFonts w:asciiTheme="minorHAnsi" w:eastAsiaTheme="minorEastAsia" w:hAnsiTheme="minorHAnsi" w:cstheme="minorBidi"/>
          <w:kern w:val="2"/>
          <w:sz w:val="22"/>
          <w:szCs w:val="22"/>
          <w:lang w:eastAsia="en-GB"/>
          <w14:ligatures w14:val="standardContextual"/>
        </w:rPr>
        <w:tab/>
      </w:r>
      <w:r>
        <w:t>Occupied bandwidth for intra-band contiguous UL CA</w:t>
      </w:r>
      <w:r>
        <w:tab/>
      </w:r>
      <w:r>
        <w:fldChar w:fldCharType="begin"/>
      </w:r>
      <w:r>
        <w:instrText xml:space="preserve"> PAGEREF _Toc145920132 \h </w:instrText>
      </w:r>
      <w:r>
        <w:fldChar w:fldCharType="separate"/>
      </w:r>
      <w:r>
        <w:t>143</w:t>
      </w:r>
      <w:r>
        <w:fldChar w:fldCharType="end"/>
      </w:r>
    </w:p>
    <w:p w14:paraId="40AF11F2" w14:textId="3D615A24" w:rsidR="00CC371B" w:rsidRDefault="00CC371B">
      <w:pPr>
        <w:pStyle w:val="TOC4"/>
        <w:rPr>
          <w:rFonts w:asciiTheme="minorHAnsi" w:eastAsiaTheme="minorEastAsia" w:hAnsiTheme="minorHAnsi" w:cstheme="minorBidi"/>
          <w:kern w:val="2"/>
          <w:sz w:val="22"/>
          <w:szCs w:val="22"/>
          <w:lang w:eastAsia="en-GB"/>
          <w14:ligatures w14:val="standardContextual"/>
        </w:rPr>
      </w:pPr>
      <w:r>
        <w:t>6.5A.1.2</w:t>
      </w:r>
      <w:r>
        <w:rPr>
          <w:rFonts w:asciiTheme="minorHAnsi" w:eastAsiaTheme="minorEastAsia" w:hAnsiTheme="minorHAnsi" w:cstheme="minorBidi"/>
          <w:kern w:val="2"/>
          <w:sz w:val="22"/>
          <w:szCs w:val="22"/>
          <w:lang w:eastAsia="en-GB"/>
          <w14:ligatures w14:val="standardContextual"/>
        </w:rPr>
        <w:tab/>
      </w:r>
      <w:r>
        <w:t>Occupied bandwidth for intra-band non-contiguous UL CA</w:t>
      </w:r>
      <w:r>
        <w:tab/>
      </w:r>
      <w:r>
        <w:fldChar w:fldCharType="begin"/>
      </w:r>
      <w:r>
        <w:instrText xml:space="preserve"> PAGEREF _Toc145920133 \h </w:instrText>
      </w:r>
      <w:r>
        <w:fldChar w:fldCharType="separate"/>
      </w:r>
      <w:r>
        <w:t>143</w:t>
      </w:r>
      <w:r>
        <w:fldChar w:fldCharType="end"/>
      </w:r>
    </w:p>
    <w:p w14:paraId="17505A0B" w14:textId="57ED5876" w:rsidR="00CC371B" w:rsidRDefault="00CC371B">
      <w:pPr>
        <w:pStyle w:val="TOC4"/>
        <w:rPr>
          <w:rFonts w:asciiTheme="minorHAnsi" w:eastAsiaTheme="minorEastAsia" w:hAnsiTheme="minorHAnsi" w:cstheme="minorBidi"/>
          <w:kern w:val="2"/>
          <w:sz w:val="22"/>
          <w:szCs w:val="22"/>
          <w:lang w:eastAsia="en-GB"/>
          <w14:ligatures w14:val="standardContextual"/>
        </w:rPr>
      </w:pPr>
      <w:r>
        <w:t>6.5A.1.3</w:t>
      </w:r>
      <w:r>
        <w:rPr>
          <w:rFonts w:asciiTheme="minorHAnsi" w:eastAsiaTheme="minorEastAsia" w:hAnsiTheme="minorHAnsi" w:cstheme="minorBidi"/>
          <w:kern w:val="2"/>
          <w:sz w:val="22"/>
          <w:szCs w:val="22"/>
          <w:lang w:eastAsia="en-GB"/>
          <w14:ligatures w14:val="standardContextual"/>
        </w:rPr>
        <w:tab/>
      </w:r>
      <w:r>
        <w:t>Occupied bandwidth for inter-band UL CA</w:t>
      </w:r>
      <w:r>
        <w:tab/>
      </w:r>
      <w:r>
        <w:fldChar w:fldCharType="begin"/>
      </w:r>
      <w:r>
        <w:instrText xml:space="preserve"> PAGEREF _Toc145920134 \h </w:instrText>
      </w:r>
      <w:r>
        <w:fldChar w:fldCharType="separate"/>
      </w:r>
      <w:r>
        <w:t>143</w:t>
      </w:r>
      <w:r>
        <w:fldChar w:fldCharType="end"/>
      </w:r>
    </w:p>
    <w:p w14:paraId="009B0568" w14:textId="3C399B57" w:rsidR="00CC371B" w:rsidRDefault="00CC371B">
      <w:pPr>
        <w:pStyle w:val="TOC3"/>
        <w:rPr>
          <w:rFonts w:asciiTheme="minorHAnsi" w:eastAsiaTheme="minorEastAsia" w:hAnsiTheme="minorHAnsi" w:cstheme="minorBidi"/>
          <w:kern w:val="2"/>
          <w:sz w:val="22"/>
          <w:szCs w:val="22"/>
          <w:lang w:eastAsia="en-GB"/>
          <w14:ligatures w14:val="standardContextual"/>
        </w:rPr>
      </w:pPr>
      <w:r>
        <w:t>6.5A.2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_Toc145920135 \h </w:instrText>
      </w:r>
      <w:r>
        <w:fldChar w:fldCharType="separate"/>
      </w:r>
      <w:r>
        <w:t>143</w:t>
      </w:r>
      <w:r>
        <w:fldChar w:fldCharType="end"/>
      </w:r>
    </w:p>
    <w:p w14:paraId="562B1D1A" w14:textId="71A7EBF2" w:rsidR="00CC371B" w:rsidRDefault="00CC371B">
      <w:pPr>
        <w:pStyle w:val="TOC4"/>
        <w:rPr>
          <w:rFonts w:asciiTheme="minorHAnsi" w:eastAsiaTheme="minorEastAsia" w:hAnsiTheme="minorHAnsi" w:cstheme="minorBidi"/>
          <w:kern w:val="2"/>
          <w:sz w:val="22"/>
          <w:szCs w:val="22"/>
          <w:lang w:eastAsia="en-GB"/>
          <w14:ligatures w14:val="standardContextual"/>
        </w:rPr>
      </w:pPr>
      <w:r>
        <w:t>6.5A.2.1</w:t>
      </w:r>
      <w:r>
        <w:rPr>
          <w:rFonts w:asciiTheme="minorHAnsi" w:eastAsiaTheme="minorEastAsia" w:hAnsiTheme="minorHAnsi" w:cstheme="minorBidi"/>
          <w:kern w:val="2"/>
          <w:sz w:val="22"/>
          <w:szCs w:val="22"/>
          <w:lang w:eastAsia="en-GB"/>
          <w14:ligatures w14:val="standardContextual"/>
        </w:rPr>
        <w:tab/>
      </w:r>
      <w:r>
        <w:t>Spectrum emission mask for CA</w:t>
      </w:r>
      <w:r>
        <w:tab/>
      </w:r>
      <w:r>
        <w:fldChar w:fldCharType="begin"/>
      </w:r>
      <w:r>
        <w:instrText xml:space="preserve"> PAGEREF _Toc145920136 \h </w:instrText>
      </w:r>
      <w:r>
        <w:fldChar w:fldCharType="separate"/>
      </w:r>
      <w:r>
        <w:t>143</w:t>
      </w:r>
      <w:r>
        <w:fldChar w:fldCharType="end"/>
      </w:r>
    </w:p>
    <w:p w14:paraId="4F0862BC" w14:textId="0C21E033" w:rsidR="00CC371B" w:rsidRDefault="00CC371B">
      <w:pPr>
        <w:pStyle w:val="TOC5"/>
        <w:rPr>
          <w:rFonts w:asciiTheme="minorHAnsi" w:eastAsiaTheme="minorEastAsia" w:hAnsiTheme="minorHAnsi" w:cstheme="minorBidi"/>
          <w:kern w:val="2"/>
          <w:sz w:val="22"/>
          <w:szCs w:val="22"/>
          <w:lang w:eastAsia="en-GB"/>
          <w14:ligatures w14:val="standardContextual"/>
        </w:rPr>
      </w:pPr>
      <w:r>
        <w:t>6.5A.2.1.0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_Toc145920137 \h </w:instrText>
      </w:r>
      <w:r>
        <w:fldChar w:fldCharType="separate"/>
      </w:r>
      <w:r>
        <w:t>143</w:t>
      </w:r>
      <w:r>
        <w:fldChar w:fldCharType="end"/>
      </w:r>
    </w:p>
    <w:p w14:paraId="0FC0A802" w14:textId="46EC2B6F" w:rsidR="00CC371B" w:rsidRDefault="00CC371B">
      <w:pPr>
        <w:pStyle w:val="TOC5"/>
        <w:rPr>
          <w:rFonts w:asciiTheme="minorHAnsi" w:eastAsiaTheme="minorEastAsia" w:hAnsiTheme="minorHAnsi" w:cstheme="minorBidi"/>
          <w:kern w:val="2"/>
          <w:sz w:val="22"/>
          <w:szCs w:val="22"/>
          <w:lang w:eastAsia="en-GB"/>
          <w14:ligatures w14:val="standardContextual"/>
        </w:rPr>
      </w:pPr>
      <w:r>
        <w:t>6.5A.2.1.1</w:t>
      </w:r>
      <w:r>
        <w:rPr>
          <w:rFonts w:asciiTheme="minorHAnsi" w:eastAsiaTheme="minorEastAsia" w:hAnsiTheme="minorHAnsi" w:cstheme="minorBidi"/>
          <w:kern w:val="2"/>
          <w:sz w:val="22"/>
          <w:szCs w:val="22"/>
          <w:lang w:eastAsia="en-GB"/>
          <w14:ligatures w14:val="standardContextual"/>
        </w:rPr>
        <w:tab/>
      </w:r>
      <w:r>
        <w:t>Spectrum emission mask for intra-band contiguous UL CA</w:t>
      </w:r>
      <w:r>
        <w:tab/>
      </w:r>
      <w:r>
        <w:fldChar w:fldCharType="begin"/>
      </w:r>
      <w:r>
        <w:instrText xml:space="preserve"> PAGEREF _Toc145920138 \h </w:instrText>
      </w:r>
      <w:r>
        <w:fldChar w:fldCharType="separate"/>
      </w:r>
      <w:r>
        <w:t>143</w:t>
      </w:r>
      <w:r>
        <w:fldChar w:fldCharType="end"/>
      </w:r>
    </w:p>
    <w:p w14:paraId="6CFA02CE" w14:textId="4AE961C8" w:rsidR="00CC371B" w:rsidRDefault="00CC371B">
      <w:pPr>
        <w:pStyle w:val="TOC5"/>
        <w:rPr>
          <w:rFonts w:asciiTheme="minorHAnsi" w:eastAsiaTheme="minorEastAsia" w:hAnsiTheme="minorHAnsi" w:cstheme="minorBidi"/>
          <w:kern w:val="2"/>
          <w:sz w:val="22"/>
          <w:szCs w:val="22"/>
          <w:lang w:eastAsia="en-GB"/>
          <w14:ligatures w14:val="standardContextual"/>
        </w:rPr>
      </w:pPr>
      <w:r>
        <w:t>6.5A.2.1.2</w:t>
      </w:r>
      <w:r>
        <w:rPr>
          <w:rFonts w:asciiTheme="minorHAnsi" w:eastAsiaTheme="minorEastAsia" w:hAnsiTheme="minorHAnsi" w:cstheme="minorBidi"/>
          <w:kern w:val="2"/>
          <w:sz w:val="22"/>
          <w:szCs w:val="22"/>
          <w:lang w:eastAsia="en-GB"/>
          <w14:ligatures w14:val="standardContextual"/>
        </w:rPr>
        <w:tab/>
      </w:r>
      <w:r>
        <w:t>Spectrum emission mask for intra-band non-contiguous UL CA</w:t>
      </w:r>
      <w:r>
        <w:tab/>
      </w:r>
      <w:r>
        <w:fldChar w:fldCharType="begin"/>
      </w:r>
      <w:r>
        <w:instrText xml:space="preserve"> PAGEREF _Toc145920139 \h </w:instrText>
      </w:r>
      <w:r>
        <w:fldChar w:fldCharType="separate"/>
      </w:r>
      <w:r>
        <w:t>144</w:t>
      </w:r>
      <w:r>
        <w:fldChar w:fldCharType="end"/>
      </w:r>
    </w:p>
    <w:p w14:paraId="4E4A8DE0" w14:textId="5D9A818F" w:rsidR="00CC371B" w:rsidRDefault="00CC371B">
      <w:pPr>
        <w:pStyle w:val="TOC5"/>
        <w:rPr>
          <w:rFonts w:asciiTheme="minorHAnsi" w:eastAsiaTheme="minorEastAsia" w:hAnsiTheme="minorHAnsi" w:cstheme="minorBidi"/>
          <w:kern w:val="2"/>
          <w:sz w:val="22"/>
          <w:szCs w:val="22"/>
          <w:lang w:eastAsia="en-GB"/>
          <w14:ligatures w14:val="standardContextual"/>
        </w:rPr>
      </w:pPr>
      <w:r>
        <w:t>6.5A.2.1.3</w:t>
      </w:r>
      <w:r>
        <w:rPr>
          <w:rFonts w:asciiTheme="minorHAnsi" w:eastAsiaTheme="minorEastAsia" w:hAnsiTheme="minorHAnsi" w:cstheme="minorBidi"/>
          <w:kern w:val="2"/>
          <w:sz w:val="22"/>
          <w:szCs w:val="22"/>
          <w:lang w:eastAsia="en-GB"/>
          <w14:ligatures w14:val="standardContextual"/>
        </w:rPr>
        <w:tab/>
      </w:r>
      <w:r>
        <w:t>Spectrum emission mask for inter-band UL CA</w:t>
      </w:r>
      <w:r>
        <w:tab/>
      </w:r>
      <w:r>
        <w:fldChar w:fldCharType="begin"/>
      </w:r>
      <w:r>
        <w:instrText xml:space="preserve"> PAGEREF _Toc145920140 \h </w:instrText>
      </w:r>
      <w:r>
        <w:fldChar w:fldCharType="separate"/>
      </w:r>
      <w:r>
        <w:t>144</w:t>
      </w:r>
      <w:r>
        <w:fldChar w:fldCharType="end"/>
      </w:r>
    </w:p>
    <w:p w14:paraId="1D3199BA" w14:textId="1EE29747" w:rsidR="00CC371B" w:rsidRDefault="00CC371B">
      <w:pPr>
        <w:pStyle w:val="TOC4"/>
        <w:rPr>
          <w:rFonts w:asciiTheme="minorHAnsi" w:eastAsiaTheme="minorEastAsia" w:hAnsiTheme="minorHAnsi" w:cstheme="minorBidi"/>
          <w:kern w:val="2"/>
          <w:sz w:val="22"/>
          <w:szCs w:val="22"/>
          <w:lang w:eastAsia="en-GB"/>
          <w14:ligatures w14:val="standardContextual"/>
        </w:rPr>
      </w:pPr>
      <w:r>
        <w:t>6.5A.2.3</w:t>
      </w:r>
      <w:r>
        <w:rPr>
          <w:rFonts w:asciiTheme="minorHAnsi" w:eastAsiaTheme="minorEastAsia" w:hAnsiTheme="minorHAnsi" w:cstheme="minorBidi"/>
          <w:kern w:val="2"/>
          <w:sz w:val="22"/>
          <w:szCs w:val="22"/>
          <w:lang w:eastAsia="en-GB"/>
          <w14:ligatures w14:val="standardContextual"/>
        </w:rPr>
        <w:tab/>
      </w:r>
      <w:r>
        <w:t>Adjacent channel leakage ratio for CA</w:t>
      </w:r>
      <w:r>
        <w:tab/>
      </w:r>
      <w:r>
        <w:fldChar w:fldCharType="begin"/>
      </w:r>
      <w:r>
        <w:instrText xml:space="preserve"> PAGEREF _Toc145920141 \h </w:instrText>
      </w:r>
      <w:r>
        <w:fldChar w:fldCharType="separate"/>
      </w:r>
      <w:r>
        <w:t>144</w:t>
      </w:r>
      <w:r>
        <w:fldChar w:fldCharType="end"/>
      </w:r>
    </w:p>
    <w:p w14:paraId="12E335C3" w14:textId="25F8F626" w:rsidR="00CC371B" w:rsidRDefault="00CC371B">
      <w:pPr>
        <w:pStyle w:val="TOC5"/>
        <w:rPr>
          <w:rFonts w:asciiTheme="minorHAnsi" w:eastAsiaTheme="minorEastAsia" w:hAnsiTheme="minorHAnsi" w:cstheme="minorBidi"/>
          <w:kern w:val="2"/>
          <w:sz w:val="22"/>
          <w:szCs w:val="22"/>
          <w:lang w:eastAsia="en-GB"/>
          <w14:ligatures w14:val="standardContextual"/>
        </w:rPr>
      </w:pPr>
      <w:r>
        <w:t>6.5A.2.3.1</w:t>
      </w:r>
      <w:r>
        <w:rPr>
          <w:rFonts w:asciiTheme="minorHAnsi" w:eastAsiaTheme="minorEastAsia" w:hAnsiTheme="minorHAnsi" w:cstheme="minorBidi"/>
          <w:kern w:val="2"/>
          <w:sz w:val="22"/>
          <w:szCs w:val="22"/>
          <w:lang w:eastAsia="en-GB"/>
          <w14:ligatures w14:val="standardContextual"/>
        </w:rPr>
        <w:tab/>
      </w:r>
      <w:r>
        <w:t>Adjacent channel leakage ratio for CA intra-band contiguous UL CA</w:t>
      </w:r>
      <w:r>
        <w:tab/>
      </w:r>
      <w:r>
        <w:fldChar w:fldCharType="begin"/>
      </w:r>
      <w:r>
        <w:instrText xml:space="preserve"> PAGEREF _Toc145920142 \h </w:instrText>
      </w:r>
      <w:r>
        <w:fldChar w:fldCharType="separate"/>
      </w:r>
      <w:r>
        <w:t>144</w:t>
      </w:r>
      <w:r>
        <w:fldChar w:fldCharType="end"/>
      </w:r>
    </w:p>
    <w:p w14:paraId="31922E5E" w14:textId="3C3F4AB5" w:rsidR="00CC371B" w:rsidRDefault="00CC371B">
      <w:pPr>
        <w:pStyle w:val="TOC5"/>
        <w:rPr>
          <w:rFonts w:asciiTheme="minorHAnsi" w:eastAsiaTheme="minorEastAsia" w:hAnsiTheme="minorHAnsi" w:cstheme="minorBidi"/>
          <w:kern w:val="2"/>
          <w:sz w:val="22"/>
          <w:szCs w:val="22"/>
          <w:lang w:eastAsia="en-GB"/>
          <w14:ligatures w14:val="standardContextual"/>
        </w:rPr>
      </w:pPr>
      <w:r>
        <w:t>6.5A.2.3.2</w:t>
      </w:r>
      <w:r>
        <w:rPr>
          <w:rFonts w:asciiTheme="minorHAnsi" w:eastAsiaTheme="minorEastAsia" w:hAnsiTheme="minorHAnsi" w:cstheme="minorBidi"/>
          <w:kern w:val="2"/>
          <w:sz w:val="22"/>
          <w:szCs w:val="22"/>
          <w:lang w:eastAsia="en-GB"/>
          <w14:ligatures w14:val="standardContextual"/>
        </w:rPr>
        <w:tab/>
      </w:r>
      <w:r>
        <w:t>Adjacent channel leakage ratio for CA intra-band non-contiguous UL CA</w:t>
      </w:r>
      <w:r>
        <w:tab/>
      </w:r>
      <w:r>
        <w:fldChar w:fldCharType="begin"/>
      </w:r>
      <w:r>
        <w:instrText xml:space="preserve"> PAGEREF _Toc145920143 \h </w:instrText>
      </w:r>
      <w:r>
        <w:fldChar w:fldCharType="separate"/>
      </w:r>
      <w:r>
        <w:t>145</w:t>
      </w:r>
      <w:r>
        <w:fldChar w:fldCharType="end"/>
      </w:r>
    </w:p>
    <w:p w14:paraId="50098C49" w14:textId="1CA295A7" w:rsidR="00CC371B" w:rsidRDefault="00CC371B">
      <w:pPr>
        <w:pStyle w:val="TOC5"/>
        <w:rPr>
          <w:rFonts w:asciiTheme="minorHAnsi" w:eastAsiaTheme="minorEastAsia" w:hAnsiTheme="minorHAnsi" w:cstheme="minorBidi"/>
          <w:kern w:val="2"/>
          <w:sz w:val="22"/>
          <w:szCs w:val="22"/>
          <w:lang w:eastAsia="en-GB"/>
          <w14:ligatures w14:val="standardContextual"/>
        </w:rPr>
      </w:pPr>
      <w:r>
        <w:t>6.5A.2.3.3</w:t>
      </w:r>
      <w:r>
        <w:rPr>
          <w:rFonts w:asciiTheme="minorHAnsi" w:eastAsiaTheme="minorEastAsia" w:hAnsiTheme="minorHAnsi" w:cstheme="minorBidi"/>
          <w:kern w:val="2"/>
          <w:sz w:val="22"/>
          <w:szCs w:val="22"/>
          <w:lang w:eastAsia="en-GB"/>
          <w14:ligatures w14:val="standardContextual"/>
        </w:rPr>
        <w:tab/>
      </w:r>
      <w:r>
        <w:t>Adjacent channel leakage ratio for CA inter-band UL CA</w:t>
      </w:r>
      <w:r>
        <w:tab/>
      </w:r>
      <w:r>
        <w:fldChar w:fldCharType="begin"/>
      </w:r>
      <w:r>
        <w:instrText xml:space="preserve"> PAGEREF _Toc145920144 \h </w:instrText>
      </w:r>
      <w:r>
        <w:fldChar w:fldCharType="separate"/>
      </w:r>
      <w:r>
        <w:t>145</w:t>
      </w:r>
      <w:r>
        <w:fldChar w:fldCharType="end"/>
      </w:r>
    </w:p>
    <w:p w14:paraId="1957B8F2" w14:textId="058D6114" w:rsidR="00CC371B" w:rsidRDefault="00CC371B">
      <w:pPr>
        <w:pStyle w:val="TOC3"/>
        <w:rPr>
          <w:rFonts w:asciiTheme="minorHAnsi" w:eastAsiaTheme="minorEastAsia" w:hAnsiTheme="minorHAnsi" w:cstheme="minorBidi"/>
          <w:kern w:val="2"/>
          <w:sz w:val="22"/>
          <w:szCs w:val="22"/>
          <w:lang w:eastAsia="en-GB"/>
          <w14:ligatures w14:val="standardContextual"/>
        </w:rPr>
      </w:pPr>
      <w:r>
        <w:lastRenderedPageBreak/>
        <w:t>6.5A.3</w:t>
      </w:r>
      <w:r>
        <w:rPr>
          <w:rFonts w:asciiTheme="minorHAnsi" w:eastAsiaTheme="minorEastAsia" w:hAnsiTheme="minorHAnsi" w:cstheme="minorBidi"/>
          <w:kern w:val="2"/>
          <w:sz w:val="22"/>
          <w:szCs w:val="22"/>
          <w:lang w:eastAsia="en-GB"/>
          <w14:ligatures w14:val="standardContextual"/>
        </w:rPr>
        <w:tab/>
      </w:r>
      <w:r>
        <w:t>Spurious emissions for CA</w:t>
      </w:r>
      <w:r>
        <w:tab/>
      </w:r>
      <w:r>
        <w:fldChar w:fldCharType="begin"/>
      </w:r>
      <w:r>
        <w:instrText xml:space="preserve"> PAGEREF _Toc145920145 \h </w:instrText>
      </w:r>
      <w:r>
        <w:fldChar w:fldCharType="separate"/>
      </w:r>
      <w:r>
        <w:t>145</w:t>
      </w:r>
      <w:r>
        <w:fldChar w:fldCharType="end"/>
      </w:r>
    </w:p>
    <w:p w14:paraId="555EC905" w14:textId="078FA1B5" w:rsidR="00CC371B" w:rsidRDefault="00CC371B">
      <w:pPr>
        <w:pStyle w:val="TOC4"/>
        <w:rPr>
          <w:rFonts w:asciiTheme="minorHAnsi" w:eastAsiaTheme="minorEastAsia" w:hAnsiTheme="minorHAnsi" w:cstheme="minorBidi"/>
          <w:kern w:val="2"/>
          <w:sz w:val="22"/>
          <w:szCs w:val="22"/>
          <w:lang w:eastAsia="en-GB"/>
          <w14:ligatures w14:val="standardContextual"/>
        </w:rPr>
      </w:pPr>
      <w:r>
        <w:t>6.5A.3.0</w:t>
      </w:r>
      <w:r>
        <w:rPr>
          <w:rFonts w:asciiTheme="minorHAnsi" w:eastAsiaTheme="minorEastAsia" w:hAnsiTheme="minorHAnsi" w:cstheme="minorBidi"/>
          <w:kern w:val="2"/>
          <w:sz w:val="22"/>
          <w:szCs w:val="22"/>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_Toc145920146 \h </w:instrText>
      </w:r>
      <w:r>
        <w:fldChar w:fldCharType="separate"/>
      </w:r>
      <w:r>
        <w:t>145</w:t>
      </w:r>
      <w:r>
        <w:fldChar w:fldCharType="end"/>
      </w:r>
    </w:p>
    <w:p w14:paraId="3052ABFE" w14:textId="16636A71" w:rsidR="00CC371B" w:rsidRDefault="00CC371B">
      <w:pPr>
        <w:pStyle w:val="TOC5"/>
        <w:rPr>
          <w:rFonts w:asciiTheme="minorHAnsi" w:eastAsiaTheme="minorEastAsia" w:hAnsiTheme="minorHAnsi" w:cstheme="minorBidi"/>
          <w:kern w:val="2"/>
          <w:sz w:val="22"/>
          <w:szCs w:val="22"/>
          <w:lang w:eastAsia="en-GB"/>
          <w14:ligatures w14:val="standardContextual"/>
        </w:rPr>
      </w:pPr>
      <w:r>
        <w:t>6.5A.3.0.0</w:t>
      </w:r>
      <w:r>
        <w:rPr>
          <w:rFonts w:asciiTheme="minorHAnsi" w:eastAsiaTheme="minorEastAsia" w:hAnsiTheme="minorHAnsi" w:cstheme="minorBidi"/>
          <w:kern w:val="2"/>
          <w:sz w:val="22"/>
          <w:szCs w:val="22"/>
          <w:lang w:eastAsia="en-GB"/>
          <w14:ligatures w14:val="standardContextual"/>
        </w:rPr>
        <w:tab/>
      </w:r>
      <w:r>
        <w:rPr>
          <w:lang w:eastAsia="ko-KR"/>
        </w:rPr>
        <w:t>General</w:t>
      </w:r>
      <w:r>
        <w:tab/>
      </w:r>
      <w:r>
        <w:fldChar w:fldCharType="begin"/>
      </w:r>
      <w:r>
        <w:instrText xml:space="preserve"> PAGEREF _Toc145920147 \h </w:instrText>
      </w:r>
      <w:r>
        <w:fldChar w:fldCharType="separate"/>
      </w:r>
      <w:r>
        <w:t>145</w:t>
      </w:r>
      <w:r>
        <w:fldChar w:fldCharType="end"/>
      </w:r>
    </w:p>
    <w:p w14:paraId="6E9D0DAE" w14:textId="29C89229" w:rsidR="00CC371B" w:rsidRDefault="00CC371B">
      <w:pPr>
        <w:pStyle w:val="TOC5"/>
        <w:rPr>
          <w:rFonts w:asciiTheme="minorHAnsi" w:eastAsiaTheme="minorEastAsia" w:hAnsiTheme="minorHAnsi" w:cstheme="minorBidi"/>
          <w:kern w:val="2"/>
          <w:sz w:val="22"/>
          <w:szCs w:val="22"/>
          <w:lang w:eastAsia="en-GB"/>
          <w14:ligatures w14:val="standardContextual"/>
        </w:rPr>
      </w:pPr>
      <w:r>
        <w:t>6.5A.3.0.1</w:t>
      </w:r>
      <w:r>
        <w:rPr>
          <w:rFonts w:asciiTheme="minorHAnsi" w:eastAsiaTheme="minorEastAsia" w:hAnsiTheme="minorHAnsi" w:cstheme="minorBidi"/>
          <w:kern w:val="2"/>
          <w:sz w:val="22"/>
          <w:szCs w:val="22"/>
          <w:lang w:eastAsia="en-GB"/>
          <w14:ligatures w14:val="standardContextual"/>
        </w:rPr>
        <w:tab/>
      </w:r>
      <w:r>
        <w:t>Spurious emissions for intra-band contiguous UL CA</w:t>
      </w:r>
      <w:r>
        <w:tab/>
      </w:r>
      <w:r>
        <w:fldChar w:fldCharType="begin"/>
      </w:r>
      <w:r>
        <w:instrText xml:space="preserve"> PAGEREF _Toc145920148 \h </w:instrText>
      </w:r>
      <w:r>
        <w:fldChar w:fldCharType="separate"/>
      </w:r>
      <w:r>
        <w:t>146</w:t>
      </w:r>
      <w:r>
        <w:fldChar w:fldCharType="end"/>
      </w:r>
    </w:p>
    <w:p w14:paraId="1A22C752" w14:textId="39A2AD98" w:rsidR="00CC371B" w:rsidRDefault="00CC371B">
      <w:pPr>
        <w:pStyle w:val="TOC5"/>
        <w:rPr>
          <w:rFonts w:asciiTheme="minorHAnsi" w:eastAsiaTheme="minorEastAsia" w:hAnsiTheme="minorHAnsi" w:cstheme="minorBidi"/>
          <w:kern w:val="2"/>
          <w:sz w:val="22"/>
          <w:szCs w:val="22"/>
          <w:lang w:eastAsia="en-GB"/>
          <w14:ligatures w14:val="standardContextual"/>
        </w:rPr>
      </w:pPr>
      <w:r>
        <w:t>6.5A.3.0.2</w:t>
      </w:r>
      <w:r>
        <w:rPr>
          <w:rFonts w:asciiTheme="minorHAnsi" w:eastAsiaTheme="minorEastAsia" w:hAnsiTheme="minorHAnsi" w:cstheme="minorBidi"/>
          <w:kern w:val="2"/>
          <w:sz w:val="22"/>
          <w:szCs w:val="22"/>
          <w:lang w:eastAsia="en-GB"/>
          <w14:ligatures w14:val="standardContextual"/>
        </w:rPr>
        <w:tab/>
      </w:r>
      <w:r>
        <w:t>Spurious emissions for intra-band non-contiguous UL CA</w:t>
      </w:r>
      <w:r>
        <w:tab/>
      </w:r>
      <w:r>
        <w:fldChar w:fldCharType="begin"/>
      </w:r>
      <w:r>
        <w:instrText xml:space="preserve"> PAGEREF _Toc145920149 \h </w:instrText>
      </w:r>
      <w:r>
        <w:fldChar w:fldCharType="separate"/>
      </w:r>
      <w:r>
        <w:t>146</w:t>
      </w:r>
      <w:r>
        <w:fldChar w:fldCharType="end"/>
      </w:r>
    </w:p>
    <w:p w14:paraId="4345590D" w14:textId="4FCFD63B" w:rsidR="00CC371B" w:rsidRDefault="00CC371B">
      <w:pPr>
        <w:pStyle w:val="TOC5"/>
        <w:rPr>
          <w:rFonts w:asciiTheme="minorHAnsi" w:eastAsiaTheme="minorEastAsia" w:hAnsiTheme="minorHAnsi" w:cstheme="minorBidi"/>
          <w:kern w:val="2"/>
          <w:sz w:val="22"/>
          <w:szCs w:val="22"/>
          <w:lang w:eastAsia="en-GB"/>
          <w14:ligatures w14:val="standardContextual"/>
        </w:rPr>
      </w:pPr>
      <w:r>
        <w:t>6.5A.3.0.3</w:t>
      </w:r>
      <w:r>
        <w:rPr>
          <w:rFonts w:asciiTheme="minorHAnsi" w:eastAsiaTheme="minorEastAsia" w:hAnsiTheme="minorHAnsi" w:cstheme="minorBidi"/>
          <w:kern w:val="2"/>
          <w:sz w:val="22"/>
          <w:szCs w:val="22"/>
          <w:lang w:eastAsia="en-GB"/>
          <w14:ligatures w14:val="standardContextual"/>
        </w:rPr>
        <w:tab/>
      </w:r>
      <w:r>
        <w:t>Spurious emissions for inter-band UL CA</w:t>
      </w:r>
      <w:r>
        <w:tab/>
      </w:r>
      <w:r>
        <w:fldChar w:fldCharType="begin"/>
      </w:r>
      <w:r>
        <w:instrText xml:space="preserve"> PAGEREF _Toc145920150 \h </w:instrText>
      </w:r>
      <w:r>
        <w:fldChar w:fldCharType="separate"/>
      </w:r>
      <w:r>
        <w:t>146</w:t>
      </w:r>
      <w:r>
        <w:fldChar w:fldCharType="end"/>
      </w:r>
    </w:p>
    <w:p w14:paraId="56760D68" w14:textId="4A755EAD" w:rsidR="00CC371B" w:rsidRDefault="00CC371B">
      <w:pPr>
        <w:pStyle w:val="TOC4"/>
        <w:rPr>
          <w:rFonts w:asciiTheme="minorHAnsi" w:eastAsiaTheme="minorEastAsia" w:hAnsiTheme="minorHAnsi" w:cstheme="minorBidi"/>
          <w:kern w:val="2"/>
          <w:sz w:val="22"/>
          <w:szCs w:val="22"/>
          <w:lang w:eastAsia="en-GB"/>
          <w14:ligatures w14:val="standardContextual"/>
        </w:rPr>
      </w:pPr>
      <w:r>
        <w:t>6.5A.3.1</w:t>
      </w:r>
      <w:r>
        <w:rPr>
          <w:rFonts w:asciiTheme="minorHAnsi" w:eastAsiaTheme="minorEastAsia" w:hAnsiTheme="minorHAnsi" w:cstheme="minorBidi"/>
          <w:kern w:val="2"/>
          <w:sz w:val="22"/>
          <w:szCs w:val="22"/>
          <w:lang w:eastAsia="en-GB"/>
          <w14:ligatures w14:val="standardContextual"/>
        </w:rPr>
        <w:tab/>
      </w:r>
      <w:r>
        <w:t>Spurious emission band UE co-existence for UL CA</w:t>
      </w:r>
      <w:r>
        <w:tab/>
      </w:r>
      <w:r>
        <w:fldChar w:fldCharType="begin"/>
      </w:r>
      <w:r>
        <w:instrText xml:space="preserve"> PAGEREF _Toc145920151 \h </w:instrText>
      </w:r>
      <w:r>
        <w:fldChar w:fldCharType="separate"/>
      </w:r>
      <w:r>
        <w:t>146</w:t>
      </w:r>
      <w:r>
        <w:fldChar w:fldCharType="end"/>
      </w:r>
    </w:p>
    <w:p w14:paraId="09ED25C7" w14:textId="73B3451E" w:rsidR="00CC371B" w:rsidRDefault="00CC371B">
      <w:pPr>
        <w:pStyle w:val="TOC4"/>
        <w:rPr>
          <w:rFonts w:asciiTheme="minorHAnsi" w:eastAsiaTheme="minorEastAsia" w:hAnsiTheme="minorHAnsi" w:cstheme="minorBidi"/>
          <w:kern w:val="2"/>
          <w:sz w:val="22"/>
          <w:szCs w:val="22"/>
          <w:lang w:eastAsia="en-GB"/>
          <w14:ligatures w14:val="standardContextual"/>
        </w:rPr>
      </w:pPr>
      <w:r>
        <w:t>6.5A.3.2</w:t>
      </w:r>
      <w:r>
        <w:rPr>
          <w:rFonts w:asciiTheme="minorHAnsi" w:eastAsiaTheme="minorEastAsia" w:hAnsiTheme="minorHAnsi" w:cstheme="minorBidi"/>
          <w:kern w:val="2"/>
          <w:sz w:val="22"/>
          <w:szCs w:val="22"/>
          <w:lang w:eastAsia="en-GB"/>
          <w14:ligatures w14:val="standardContextual"/>
        </w:rPr>
        <w:tab/>
      </w:r>
      <w:r>
        <w:t>Additional spurious emissions</w:t>
      </w:r>
      <w:r>
        <w:tab/>
      </w:r>
      <w:r>
        <w:fldChar w:fldCharType="begin"/>
      </w:r>
      <w:r>
        <w:instrText xml:space="preserve"> PAGEREF _Toc145920152 \h </w:instrText>
      </w:r>
      <w:r>
        <w:fldChar w:fldCharType="separate"/>
      </w:r>
      <w:r>
        <w:t>147</w:t>
      </w:r>
      <w:r>
        <w:fldChar w:fldCharType="end"/>
      </w:r>
    </w:p>
    <w:p w14:paraId="69CEF259" w14:textId="172A9250" w:rsidR="00CC371B" w:rsidRDefault="00CC371B">
      <w:pPr>
        <w:pStyle w:val="TOC5"/>
        <w:rPr>
          <w:rFonts w:asciiTheme="minorHAnsi" w:eastAsiaTheme="minorEastAsia" w:hAnsiTheme="minorHAnsi" w:cstheme="minorBidi"/>
          <w:kern w:val="2"/>
          <w:sz w:val="22"/>
          <w:szCs w:val="22"/>
          <w:lang w:eastAsia="en-GB"/>
          <w14:ligatures w14:val="standardContextual"/>
        </w:rPr>
      </w:pPr>
      <w:r>
        <w:t>6.5A.3.2.1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_Toc145920153 \h </w:instrText>
      </w:r>
      <w:r>
        <w:fldChar w:fldCharType="separate"/>
      </w:r>
      <w:r>
        <w:t>147</w:t>
      </w:r>
      <w:r>
        <w:fldChar w:fldCharType="end"/>
      </w:r>
    </w:p>
    <w:p w14:paraId="43341CDE" w14:textId="3F05A3FD" w:rsidR="00CC371B" w:rsidRDefault="00CC371B">
      <w:pPr>
        <w:pStyle w:val="TOC5"/>
        <w:rPr>
          <w:rFonts w:asciiTheme="minorHAnsi" w:eastAsiaTheme="minorEastAsia" w:hAnsiTheme="minorHAnsi" w:cstheme="minorBidi"/>
          <w:kern w:val="2"/>
          <w:sz w:val="22"/>
          <w:szCs w:val="22"/>
          <w:lang w:eastAsia="en-GB"/>
          <w14:ligatures w14:val="standardContextual"/>
        </w:rPr>
      </w:pPr>
      <w:r>
        <w:t>6.5A.3.2.2</w:t>
      </w:r>
      <w:r>
        <w:rPr>
          <w:rFonts w:asciiTheme="minorHAnsi" w:eastAsiaTheme="minorEastAsia" w:hAnsiTheme="minorHAnsi" w:cstheme="minorBidi"/>
          <w:kern w:val="2"/>
          <w:sz w:val="22"/>
          <w:szCs w:val="22"/>
          <w:lang w:eastAsia="en-GB"/>
          <w14:ligatures w14:val="standardContextual"/>
        </w:rPr>
        <w:tab/>
      </w:r>
      <w:r w:rsidRPr="00554529">
        <w:rPr>
          <w:lang w:val="en-US"/>
        </w:rPr>
        <w:t>Void</w:t>
      </w:r>
      <w:r>
        <w:tab/>
      </w:r>
      <w:r>
        <w:fldChar w:fldCharType="begin"/>
      </w:r>
      <w:r>
        <w:instrText xml:space="preserve"> PAGEREF _Toc145920154 \h </w:instrText>
      </w:r>
      <w:r>
        <w:fldChar w:fldCharType="separate"/>
      </w:r>
      <w:r>
        <w:t>147</w:t>
      </w:r>
      <w:r>
        <w:fldChar w:fldCharType="end"/>
      </w:r>
    </w:p>
    <w:p w14:paraId="41445700" w14:textId="49E07252" w:rsidR="00CC371B" w:rsidRDefault="00CC371B">
      <w:pPr>
        <w:pStyle w:val="TOC5"/>
        <w:rPr>
          <w:rFonts w:asciiTheme="minorHAnsi" w:eastAsiaTheme="minorEastAsia" w:hAnsiTheme="minorHAnsi" w:cstheme="minorBidi"/>
          <w:kern w:val="2"/>
          <w:sz w:val="22"/>
          <w:szCs w:val="22"/>
          <w:lang w:eastAsia="en-GB"/>
          <w14:ligatures w14:val="standardContextual"/>
        </w:rPr>
      </w:pPr>
      <w:r>
        <w:t>6.5A.3.2.3</w:t>
      </w:r>
      <w:r>
        <w:rPr>
          <w:rFonts w:asciiTheme="minorHAnsi" w:eastAsiaTheme="minorEastAsia" w:hAnsiTheme="minorHAnsi" w:cstheme="minorBidi"/>
          <w:kern w:val="2"/>
          <w:sz w:val="22"/>
          <w:szCs w:val="22"/>
          <w:lang w:eastAsia="en-GB"/>
          <w14:ligatures w14:val="standardContextual"/>
        </w:rPr>
        <w:tab/>
      </w:r>
      <w:r w:rsidRPr="00554529">
        <w:rPr>
          <w:lang w:val="en-US"/>
        </w:rPr>
        <w:t>Additional spurious emission requirements for CA_NS_202</w:t>
      </w:r>
      <w:r>
        <w:tab/>
      </w:r>
      <w:r>
        <w:fldChar w:fldCharType="begin"/>
      </w:r>
      <w:r>
        <w:instrText xml:space="preserve"> PAGEREF _Toc145920155 \h </w:instrText>
      </w:r>
      <w:r>
        <w:fldChar w:fldCharType="separate"/>
      </w:r>
      <w:r>
        <w:t>147</w:t>
      </w:r>
      <w:r>
        <w:fldChar w:fldCharType="end"/>
      </w:r>
    </w:p>
    <w:p w14:paraId="75CA797B" w14:textId="2E4A67C1" w:rsidR="00CC371B" w:rsidRDefault="00CC371B">
      <w:pPr>
        <w:pStyle w:val="TOC5"/>
        <w:rPr>
          <w:rFonts w:asciiTheme="minorHAnsi" w:eastAsiaTheme="minorEastAsia" w:hAnsiTheme="minorHAnsi" w:cstheme="minorBidi"/>
          <w:kern w:val="2"/>
          <w:sz w:val="22"/>
          <w:szCs w:val="22"/>
          <w:lang w:eastAsia="en-GB"/>
          <w14:ligatures w14:val="standardContextual"/>
        </w:rPr>
      </w:pPr>
      <w:r w:rsidRPr="00554529">
        <w:rPr>
          <w:rFonts w:eastAsia="Malgun Gothic"/>
        </w:rPr>
        <w:t>6.5A.3.2.4</w:t>
      </w:r>
      <w:r>
        <w:rPr>
          <w:rFonts w:asciiTheme="minorHAnsi" w:eastAsiaTheme="minorEastAsia" w:hAnsiTheme="minorHAnsi" w:cstheme="minorBidi"/>
          <w:kern w:val="2"/>
          <w:sz w:val="22"/>
          <w:szCs w:val="22"/>
          <w:lang w:eastAsia="en-GB"/>
          <w14:ligatures w14:val="standardContextual"/>
        </w:rPr>
        <w:tab/>
      </w:r>
      <w:r w:rsidRPr="00554529">
        <w:rPr>
          <w:rFonts w:eastAsia="Malgun Gothic"/>
          <w:lang w:val="en-US"/>
        </w:rPr>
        <w:t>Additional spurious emission requirements for CA_NS_203</w:t>
      </w:r>
      <w:r>
        <w:tab/>
      </w:r>
      <w:r>
        <w:fldChar w:fldCharType="begin"/>
      </w:r>
      <w:r>
        <w:instrText xml:space="preserve"> PAGEREF _Toc145920156 \h </w:instrText>
      </w:r>
      <w:r>
        <w:fldChar w:fldCharType="separate"/>
      </w:r>
      <w:r>
        <w:t>147</w:t>
      </w:r>
      <w:r>
        <w:fldChar w:fldCharType="end"/>
      </w:r>
    </w:p>
    <w:p w14:paraId="73A365C2" w14:textId="33A361CA" w:rsidR="00CC371B" w:rsidRDefault="00CC371B">
      <w:pPr>
        <w:pStyle w:val="TOC2"/>
        <w:rPr>
          <w:rFonts w:asciiTheme="minorHAnsi" w:eastAsiaTheme="minorEastAsia" w:hAnsiTheme="minorHAnsi" w:cstheme="minorBidi"/>
          <w:kern w:val="2"/>
          <w:sz w:val="22"/>
          <w:szCs w:val="22"/>
          <w:lang w:eastAsia="en-GB"/>
          <w14:ligatures w14:val="standardContextual"/>
        </w:rPr>
      </w:pPr>
      <w:r>
        <w:t>6.5D</w:t>
      </w:r>
      <w:r>
        <w:rPr>
          <w:rFonts w:asciiTheme="minorHAnsi" w:eastAsiaTheme="minorEastAsia" w:hAnsiTheme="minorHAnsi" w:cstheme="minorBidi"/>
          <w:kern w:val="2"/>
          <w:sz w:val="22"/>
          <w:szCs w:val="22"/>
          <w:lang w:eastAsia="en-GB"/>
          <w14:ligatures w14:val="standardContextual"/>
        </w:rPr>
        <w:tab/>
      </w:r>
      <w:r>
        <w:t>Output RF spectrum emissions for UL MIMO</w:t>
      </w:r>
      <w:r>
        <w:tab/>
      </w:r>
      <w:r>
        <w:fldChar w:fldCharType="begin"/>
      </w:r>
      <w:r>
        <w:instrText xml:space="preserve"> PAGEREF _Toc145920157 \h </w:instrText>
      </w:r>
      <w:r>
        <w:fldChar w:fldCharType="separate"/>
      </w:r>
      <w:r>
        <w:t>148</w:t>
      </w:r>
      <w:r>
        <w:fldChar w:fldCharType="end"/>
      </w:r>
    </w:p>
    <w:p w14:paraId="5E83A9E7" w14:textId="713E2328" w:rsidR="00CC371B" w:rsidRDefault="00CC371B">
      <w:pPr>
        <w:pStyle w:val="TOC3"/>
        <w:rPr>
          <w:rFonts w:asciiTheme="minorHAnsi" w:eastAsiaTheme="minorEastAsia" w:hAnsiTheme="minorHAnsi" w:cstheme="minorBidi"/>
          <w:kern w:val="2"/>
          <w:sz w:val="22"/>
          <w:szCs w:val="22"/>
          <w:lang w:eastAsia="en-GB"/>
          <w14:ligatures w14:val="standardContextual"/>
        </w:rPr>
      </w:pPr>
      <w:r>
        <w:t>6.5D.1</w:t>
      </w:r>
      <w:r>
        <w:rPr>
          <w:rFonts w:asciiTheme="minorHAnsi" w:eastAsiaTheme="minorEastAsia" w:hAnsiTheme="minorHAnsi" w:cstheme="minorBidi"/>
          <w:kern w:val="2"/>
          <w:sz w:val="22"/>
          <w:szCs w:val="22"/>
          <w:lang w:eastAsia="en-GB"/>
          <w14:ligatures w14:val="standardContextual"/>
        </w:rPr>
        <w:tab/>
      </w:r>
      <w:r>
        <w:t>Occupied bandwidth for UL MIMO</w:t>
      </w:r>
      <w:r>
        <w:tab/>
      </w:r>
      <w:r>
        <w:fldChar w:fldCharType="begin"/>
      </w:r>
      <w:r>
        <w:instrText xml:space="preserve"> PAGEREF _Toc145920158 \h </w:instrText>
      </w:r>
      <w:r>
        <w:fldChar w:fldCharType="separate"/>
      </w:r>
      <w:r>
        <w:t>148</w:t>
      </w:r>
      <w:r>
        <w:fldChar w:fldCharType="end"/>
      </w:r>
    </w:p>
    <w:p w14:paraId="7C19E871" w14:textId="0C57671E" w:rsidR="00CC371B" w:rsidRDefault="00CC371B">
      <w:pPr>
        <w:pStyle w:val="TOC3"/>
        <w:rPr>
          <w:rFonts w:asciiTheme="minorHAnsi" w:eastAsiaTheme="minorEastAsia" w:hAnsiTheme="minorHAnsi" w:cstheme="minorBidi"/>
          <w:kern w:val="2"/>
          <w:sz w:val="22"/>
          <w:szCs w:val="22"/>
          <w:lang w:eastAsia="en-GB"/>
          <w14:ligatures w14:val="standardContextual"/>
        </w:rPr>
      </w:pPr>
      <w:r>
        <w:t>6.5D.2</w:t>
      </w:r>
      <w:r>
        <w:rPr>
          <w:rFonts w:asciiTheme="minorHAnsi" w:eastAsiaTheme="minorEastAsia" w:hAnsiTheme="minorHAnsi" w:cstheme="minorBidi"/>
          <w:kern w:val="2"/>
          <w:sz w:val="22"/>
          <w:szCs w:val="22"/>
          <w:lang w:eastAsia="en-GB"/>
          <w14:ligatures w14:val="standardContextual"/>
        </w:rPr>
        <w:tab/>
      </w:r>
      <w:r>
        <w:t>Out of band emissions for UL MIMO</w:t>
      </w:r>
      <w:r>
        <w:tab/>
      </w:r>
      <w:r>
        <w:fldChar w:fldCharType="begin"/>
      </w:r>
      <w:r>
        <w:instrText xml:space="preserve"> PAGEREF _Toc145920159 \h </w:instrText>
      </w:r>
      <w:r>
        <w:fldChar w:fldCharType="separate"/>
      </w:r>
      <w:r>
        <w:t>148</w:t>
      </w:r>
      <w:r>
        <w:fldChar w:fldCharType="end"/>
      </w:r>
    </w:p>
    <w:p w14:paraId="08F73BFA" w14:textId="5074D47D" w:rsidR="00CC371B" w:rsidRDefault="00CC371B">
      <w:pPr>
        <w:pStyle w:val="TOC3"/>
        <w:rPr>
          <w:rFonts w:asciiTheme="minorHAnsi" w:eastAsiaTheme="minorEastAsia" w:hAnsiTheme="minorHAnsi" w:cstheme="minorBidi"/>
          <w:kern w:val="2"/>
          <w:sz w:val="22"/>
          <w:szCs w:val="22"/>
          <w:lang w:eastAsia="en-GB"/>
          <w14:ligatures w14:val="standardContextual"/>
        </w:rPr>
      </w:pPr>
      <w:r>
        <w:t>6.5D.3</w:t>
      </w:r>
      <w:r>
        <w:rPr>
          <w:rFonts w:asciiTheme="minorHAnsi" w:eastAsiaTheme="minorEastAsia" w:hAnsiTheme="minorHAnsi" w:cstheme="minorBidi"/>
          <w:kern w:val="2"/>
          <w:sz w:val="22"/>
          <w:szCs w:val="22"/>
          <w:lang w:eastAsia="en-GB"/>
          <w14:ligatures w14:val="standardContextual"/>
        </w:rPr>
        <w:tab/>
      </w:r>
      <w:r>
        <w:t>Spurious emissions for UL MIMO</w:t>
      </w:r>
      <w:r>
        <w:tab/>
      </w:r>
      <w:r>
        <w:fldChar w:fldCharType="begin"/>
      </w:r>
      <w:r>
        <w:instrText xml:space="preserve"> PAGEREF _Toc145920160 \h </w:instrText>
      </w:r>
      <w:r>
        <w:fldChar w:fldCharType="separate"/>
      </w:r>
      <w:r>
        <w:t>148</w:t>
      </w:r>
      <w:r>
        <w:fldChar w:fldCharType="end"/>
      </w:r>
    </w:p>
    <w:p w14:paraId="0FC4A24A" w14:textId="13AC6F41" w:rsidR="00CC371B" w:rsidRDefault="00CC371B">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Beam correspondence</w:t>
      </w:r>
      <w:r>
        <w:tab/>
      </w:r>
      <w:r>
        <w:fldChar w:fldCharType="begin"/>
      </w:r>
      <w:r>
        <w:instrText xml:space="preserve"> PAGEREF _Toc145920161 \h </w:instrText>
      </w:r>
      <w:r>
        <w:fldChar w:fldCharType="separate"/>
      </w:r>
      <w:r>
        <w:t>148</w:t>
      </w:r>
      <w:r>
        <w:fldChar w:fldCharType="end"/>
      </w:r>
    </w:p>
    <w:p w14:paraId="0592BAC4" w14:textId="0B8EEC82" w:rsidR="00CC371B" w:rsidRDefault="00CC371B">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_Toc145920162 \h </w:instrText>
      </w:r>
      <w:r>
        <w:fldChar w:fldCharType="separate"/>
      </w:r>
      <w:r>
        <w:t>148</w:t>
      </w:r>
      <w:r>
        <w:fldChar w:fldCharType="end"/>
      </w:r>
    </w:p>
    <w:p w14:paraId="6913A86C" w14:textId="4BE8540E" w:rsidR="00CC371B" w:rsidRDefault="00CC371B">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_Toc145920163 \h </w:instrText>
      </w:r>
      <w:r>
        <w:fldChar w:fldCharType="separate"/>
      </w:r>
      <w:r>
        <w:t>148</w:t>
      </w:r>
      <w:r>
        <w:fldChar w:fldCharType="end"/>
      </w:r>
    </w:p>
    <w:p w14:paraId="3231326B" w14:textId="7F37AE07" w:rsidR="00CC371B" w:rsidRDefault="00CC371B">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_Toc145920164 \h </w:instrText>
      </w:r>
      <w:r>
        <w:fldChar w:fldCharType="separate"/>
      </w:r>
      <w:r>
        <w:t>148</w:t>
      </w:r>
      <w:r>
        <w:fldChar w:fldCharType="end"/>
      </w:r>
    </w:p>
    <w:p w14:paraId="2467FE07" w14:textId="038CB4DC" w:rsidR="00CC371B" w:rsidRDefault="00CC371B">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Beam correspondence for power class 3</w:t>
      </w:r>
      <w:r>
        <w:tab/>
      </w:r>
      <w:r>
        <w:fldChar w:fldCharType="begin"/>
      </w:r>
      <w:r>
        <w:instrText xml:space="preserve"> PAGEREF _Toc145920165 \h </w:instrText>
      </w:r>
      <w:r>
        <w:fldChar w:fldCharType="separate"/>
      </w:r>
      <w:r>
        <w:t>148</w:t>
      </w:r>
      <w:r>
        <w:fldChar w:fldCharType="end"/>
      </w:r>
    </w:p>
    <w:p w14:paraId="44890D23" w14:textId="6E1CBEB7" w:rsidR="00CC371B" w:rsidRDefault="00CC371B">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_Toc145920166 \h </w:instrText>
      </w:r>
      <w:r>
        <w:fldChar w:fldCharType="separate"/>
      </w:r>
      <w:r>
        <w:t>148</w:t>
      </w:r>
      <w:r>
        <w:fldChar w:fldCharType="end"/>
      </w:r>
    </w:p>
    <w:p w14:paraId="58C9D333" w14:textId="6B221DF7" w:rsidR="00CC371B" w:rsidRDefault="00CC371B">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Beam correspondence tolerance for power class 3</w:t>
      </w:r>
      <w:r>
        <w:tab/>
      </w:r>
      <w:r>
        <w:fldChar w:fldCharType="begin"/>
      </w:r>
      <w:r>
        <w:instrText xml:space="preserve"> PAGEREF _Toc145920167 \h </w:instrText>
      </w:r>
      <w:r>
        <w:fldChar w:fldCharType="separate"/>
      </w:r>
      <w:r>
        <w:t>149</w:t>
      </w:r>
      <w:r>
        <w:fldChar w:fldCharType="end"/>
      </w:r>
    </w:p>
    <w:p w14:paraId="51B84369" w14:textId="414C5FDD" w:rsidR="00CC371B" w:rsidRDefault="00CC371B">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_Toc145920168 \h </w:instrText>
      </w:r>
      <w:r>
        <w:fldChar w:fldCharType="separate"/>
      </w:r>
      <w:r>
        <w:t>149</w:t>
      </w:r>
      <w:r>
        <w:fldChar w:fldCharType="end"/>
      </w:r>
    </w:p>
    <w:p w14:paraId="24FF04F6" w14:textId="28FAFE4E" w:rsidR="00CC371B" w:rsidRDefault="00CC371B">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_Toc145920169 \h </w:instrText>
      </w:r>
      <w:r>
        <w:fldChar w:fldCharType="separate"/>
      </w:r>
      <w:r>
        <w:t>149</w:t>
      </w:r>
      <w:r>
        <w:fldChar w:fldCharType="end"/>
      </w:r>
    </w:p>
    <w:p w14:paraId="666E27D5" w14:textId="0C7966B5" w:rsidR="00CC371B" w:rsidRDefault="00CC371B">
      <w:pPr>
        <w:pStyle w:val="TOC5"/>
        <w:rPr>
          <w:rFonts w:asciiTheme="minorHAnsi" w:eastAsiaTheme="minorEastAsia" w:hAnsiTheme="minorHAnsi" w:cstheme="minorBidi"/>
          <w:kern w:val="2"/>
          <w:sz w:val="22"/>
          <w:szCs w:val="22"/>
          <w:lang w:eastAsia="en-GB"/>
          <w14:ligatures w14:val="standardContextual"/>
        </w:rPr>
      </w:pPr>
      <w:r>
        <w:t>6.6.4.3.2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_Toc145920170 \h </w:instrText>
      </w:r>
      <w:r>
        <w:fldChar w:fldCharType="separate"/>
      </w:r>
      <w:r>
        <w:t>150</w:t>
      </w:r>
      <w:r>
        <w:fldChar w:fldCharType="end"/>
      </w:r>
    </w:p>
    <w:p w14:paraId="2AFB07BF" w14:textId="00E0A1BC" w:rsidR="00CC371B" w:rsidRDefault="00CC371B">
      <w:pPr>
        <w:pStyle w:val="TOC5"/>
        <w:rPr>
          <w:rFonts w:asciiTheme="minorHAnsi" w:eastAsiaTheme="minorEastAsia" w:hAnsiTheme="minorHAnsi" w:cstheme="minorBidi"/>
          <w:kern w:val="2"/>
          <w:sz w:val="22"/>
          <w:szCs w:val="22"/>
          <w:lang w:eastAsia="en-GB"/>
          <w14:ligatures w14:val="standardContextual"/>
        </w:rPr>
      </w:pPr>
      <w:r>
        <w:t>6.6.4.3.3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_Toc145920171 \h </w:instrText>
      </w:r>
      <w:r>
        <w:fldChar w:fldCharType="separate"/>
      </w:r>
      <w:r>
        <w:t>150</w:t>
      </w:r>
      <w:r>
        <w:fldChar w:fldCharType="end"/>
      </w:r>
    </w:p>
    <w:p w14:paraId="7B64FD67" w14:textId="4A27E969" w:rsidR="00CC371B" w:rsidRDefault="00CC371B">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_Toc145920172 \h </w:instrText>
      </w:r>
      <w:r>
        <w:fldChar w:fldCharType="separate"/>
      </w:r>
      <w:r>
        <w:t>151</w:t>
      </w:r>
      <w:r>
        <w:fldChar w:fldCharType="end"/>
      </w:r>
    </w:p>
    <w:p w14:paraId="6C5A6282" w14:textId="796B0384" w:rsidR="00CC371B" w:rsidRDefault="00CC371B">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_Toc145920173 \h </w:instrText>
      </w:r>
      <w:r>
        <w:fldChar w:fldCharType="separate"/>
      </w:r>
      <w:r>
        <w:t>151</w:t>
      </w:r>
      <w:r>
        <w:fldChar w:fldCharType="end"/>
      </w:r>
    </w:p>
    <w:p w14:paraId="62820C70" w14:textId="5ADD5B51" w:rsidR="00CC371B" w:rsidRDefault="00CC371B">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Beam correspondence for power class 5</w:t>
      </w:r>
      <w:r>
        <w:tab/>
      </w:r>
      <w:r>
        <w:fldChar w:fldCharType="begin"/>
      </w:r>
      <w:r>
        <w:instrText xml:space="preserve"> PAGEREF _Toc145920174 \h </w:instrText>
      </w:r>
      <w:r>
        <w:fldChar w:fldCharType="separate"/>
      </w:r>
      <w:r>
        <w:t>151</w:t>
      </w:r>
      <w:r>
        <w:fldChar w:fldCharType="end"/>
      </w:r>
    </w:p>
    <w:p w14:paraId="3223FE3A" w14:textId="3AA41EBD" w:rsidR="00CC371B" w:rsidRDefault="00CC371B">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_Toc145920175 \h </w:instrText>
      </w:r>
      <w:r>
        <w:fldChar w:fldCharType="separate"/>
      </w:r>
      <w:r>
        <w:t>151</w:t>
      </w:r>
      <w:r>
        <w:fldChar w:fldCharType="end"/>
      </w:r>
    </w:p>
    <w:p w14:paraId="29DCD33C" w14:textId="5EFB5CAC" w:rsidR="00CC371B" w:rsidRDefault="00CC371B">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(Reserved)</w:t>
      </w:r>
      <w:r>
        <w:tab/>
      </w:r>
      <w:r>
        <w:fldChar w:fldCharType="begin"/>
      </w:r>
      <w:r>
        <w:instrText xml:space="preserve"> PAGEREF _Toc145920176 \h </w:instrText>
      </w:r>
      <w:r>
        <w:fldChar w:fldCharType="separate"/>
      </w:r>
      <w:r>
        <w:t>152</w:t>
      </w:r>
      <w:r>
        <w:fldChar w:fldCharType="end"/>
      </w:r>
    </w:p>
    <w:p w14:paraId="17A0684F" w14:textId="4FBC52A1" w:rsidR="00CC371B" w:rsidRDefault="00CC371B">
      <w:pPr>
        <w:pStyle w:val="TOC4"/>
        <w:rPr>
          <w:rFonts w:asciiTheme="minorHAnsi" w:eastAsiaTheme="minorEastAsia" w:hAnsiTheme="minorHAnsi" w:cstheme="minorBidi"/>
          <w:kern w:val="2"/>
          <w:sz w:val="22"/>
          <w:szCs w:val="22"/>
          <w:lang w:eastAsia="en-GB"/>
          <w14:ligatures w14:val="standardContextual"/>
        </w:rPr>
      </w:pPr>
      <w:r>
        <w:t>6.6.6.3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_Toc145920177 \h </w:instrText>
      </w:r>
      <w:r>
        <w:fldChar w:fldCharType="separate"/>
      </w:r>
      <w:r>
        <w:t>152</w:t>
      </w:r>
      <w:r>
        <w:fldChar w:fldCharType="end"/>
      </w:r>
    </w:p>
    <w:p w14:paraId="7FCE6B6C" w14:textId="23680A87" w:rsidR="00CC371B" w:rsidRDefault="00CC371B">
      <w:pPr>
        <w:pStyle w:val="TOC5"/>
        <w:rPr>
          <w:rFonts w:asciiTheme="minorHAnsi" w:eastAsiaTheme="minorEastAsia" w:hAnsiTheme="minorHAnsi" w:cstheme="minorBidi"/>
          <w:kern w:val="2"/>
          <w:sz w:val="22"/>
          <w:szCs w:val="22"/>
          <w:lang w:eastAsia="en-GB"/>
          <w14:ligatures w14:val="standardContextual"/>
        </w:rPr>
      </w:pPr>
      <w:r>
        <w:t>6.6.6.3.1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_Toc145920178 \h </w:instrText>
      </w:r>
      <w:r>
        <w:fldChar w:fldCharType="separate"/>
      </w:r>
      <w:r>
        <w:t>152</w:t>
      </w:r>
      <w:r>
        <w:fldChar w:fldCharType="end"/>
      </w:r>
    </w:p>
    <w:p w14:paraId="2CFC0E70" w14:textId="6A282BB5" w:rsidR="00CC371B" w:rsidRDefault="00CC371B">
      <w:pPr>
        <w:pStyle w:val="TOC5"/>
        <w:rPr>
          <w:rFonts w:asciiTheme="minorHAnsi" w:eastAsiaTheme="minorEastAsia" w:hAnsiTheme="minorHAnsi" w:cstheme="minorBidi"/>
          <w:kern w:val="2"/>
          <w:sz w:val="22"/>
          <w:szCs w:val="22"/>
          <w:lang w:eastAsia="en-GB"/>
          <w14:ligatures w14:val="standardContextual"/>
        </w:rPr>
      </w:pPr>
      <w:r>
        <w:t>6.6.6.3.2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_Toc145920179 \h </w:instrText>
      </w:r>
      <w:r>
        <w:fldChar w:fldCharType="separate"/>
      </w:r>
      <w:r>
        <w:t>153</w:t>
      </w:r>
      <w:r>
        <w:fldChar w:fldCharType="end"/>
      </w:r>
    </w:p>
    <w:p w14:paraId="5CC2B06F" w14:textId="2161F5EA" w:rsidR="00CC371B" w:rsidRDefault="00CC371B">
      <w:pPr>
        <w:pStyle w:val="TOC5"/>
        <w:rPr>
          <w:rFonts w:asciiTheme="minorHAnsi" w:eastAsiaTheme="minorEastAsia" w:hAnsiTheme="minorHAnsi" w:cstheme="minorBidi"/>
          <w:kern w:val="2"/>
          <w:sz w:val="22"/>
          <w:szCs w:val="22"/>
          <w:lang w:eastAsia="en-GB"/>
          <w14:ligatures w14:val="standardContextual"/>
        </w:rPr>
      </w:pPr>
      <w:r>
        <w:t>6.6.6.3.3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_Toc145920180 \h </w:instrText>
      </w:r>
      <w:r>
        <w:fldChar w:fldCharType="separate"/>
      </w:r>
      <w:r>
        <w:t>153</w:t>
      </w:r>
      <w:r>
        <w:fldChar w:fldCharType="end"/>
      </w:r>
    </w:p>
    <w:p w14:paraId="33F772AF" w14:textId="257B11CF" w:rsidR="00CC371B" w:rsidRDefault="00CC371B">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_Toc145920181 \h </w:instrText>
      </w:r>
      <w:r>
        <w:fldChar w:fldCharType="separate"/>
      </w:r>
      <w:r>
        <w:t>153</w:t>
      </w:r>
      <w:r>
        <w:fldChar w:fldCharType="end"/>
      </w:r>
    </w:p>
    <w:p w14:paraId="36F76DAE" w14:textId="156CA1A0" w:rsidR="00CC371B" w:rsidRDefault="00CC371B">
      <w:pPr>
        <w:pStyle w:val="TOC3"/>
        <w:rPr>
          <w:rFonts w:asciiTheme="minorHAnsi" w:eastAsiaTheme="minorEastAsia" w:hAnsiTheme="minorHAnsi" w:cstheme="minorBidi"/>
          <w:kern w:val="2"/>
          <w:sz w:val="22"/>
          <w:szCs w:val="22"/>
          <w:lang w:eastAsia="en-GB"/>
          <w14:ligatures w14:val="standardContextual"/>
        </w:rPr>
      </w:pPr>
      <w:r>
        <w:t>6.6.7</w:t>
      </w:r>
      <w:r>
        <w:rPr>
          <w:rFonts w:asciiTheme="minorHAnsi" w:eastAsiaTheme="minorEastAsia" w:hAnsiTheme="minorHAnsi" w:cstheme="minorBidi"/>
          <w:kern w:val="2"/>
          <w:sz w:val="22"/>
          <w:szCs w:val="22"/>
          <w:lang w:eastAsia="en-GB"/>
          <w14:ligatures w14:val="standardContextual"/>
        </w:rPr>
        <w:tab/>
      </w:r>
      <w:r>
        <w:t>Beam correspondence for power class 6</w:t>
      </w:r>
      <w:r>
        <w:tab/>
      </w:r>
      <w:r>
        <w:fldChar w:fldCharType="begin"/>
      </w:r>
      <w:r>
        <w:instrText xml:space="preserve"> PAGEREF _Toc145920182 \h </w:instrText>
      </w:r>
      <w:r>
        <w:fldChar w:fldCharType="separate"/>
      </w:r>
      <w:r>
        <w:t>154</w:t>
      </w:r>
      <w:r>
        <w:fldChar w:fldCharType="end"/>
      </w:r>
    </w:p>
    <w:p w14:paraId="4D377856" w14:textId="3767912B" w:rsidR="00CC371B" w:rsidRDefault="00CC371B">
      <w:pPr>
        <w:pStyle w:val="TOC4"/>
        <w:rPr>
          <w:rFonts w:asciiTheme="minorHAnsi" w:eastAsiaTheme="minorEastAsia" w:hAnsiTheme="minorHAnsi" w:cstheme="minorBidi"/>
          <w:kern w:val="2"/>
          <w:sz w:val="22"/>
          <w:szCs w:val="22"/>
          <w:lang w:eastAsia="en-GB"/>
          <w14:ligatures w14:val="standardContextual"/>
        </w:rPr>
      </w:pPr>
      <w:r>
        <w:t>6.6.7.1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_Toc145920183 \h </w:instrText>
      </w:r>
      <w:r>
        <w:fldChar w:fldCharType="separate"/>
      </w:r>
      <w:r>
        <w:t>154</w:t>
      </w:r>
      <w:r>
        <w:fldChar w:fldCharType="end"/>
      </w:r>
    </w:p>
    <w:p w14:paraId="64106A0F" w14:textId="029D375C" w:rsidR="00CC371B" w:rsidRDefault="00CC371B">
      <w:pPr>
        <w:pStyle w:val="TOC4"/>
        <w:rPr>
          <w:rFonts w:asciiTheme="minorHAnsi" w:eastAsiaTheme="minorEastAsia" w:hAnsiTheme="minorHAnsi" w:cstheme="minorBidi"/>
          <w:kern w:val="2"/>
          <w:sz w:val="22"/>
          <w:szCs w:val="22"/>
          <w:lang w:eastAsia="en-GB"/>
          <w14:ligatures w14:val="standardContextual"/>
        </w:rPr>
      </w:pPr>
      <w:r>
        <w:t>6.6.7.2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_Toc145920184 \h </w:instrText>
      </w:r>
      <w:r>
        <w:fldChar w:fldCharType="separate"/>
      </w:r>
      <w:r>
        <w:t>154</w:t>
      </w:r>
      <w:r>
        <w:fldChar w:fldCharType="end"/>
      </w:r>
    </w:p>
    <w:p w14:paraId="64C1B416" w14:textId="6777DB54" w:rsidR="00CC371B" w:rsidRDefault="00CC371B">
      <w:pPr>
        <w:pStyle w:val="TOC4"/>
        <w:rPr>
          <w:rFonts w:asciiTheme="minorHAnsi" w:eastAsiaTheme="minorEastAsia" w:hAnsiTheme="minorHAnsi" w:cstheme="minorBidi"/>
          <w:kern w:val="2"/>
          <w:sz w:val="22"/>
          <w:szCs w:val="22"/>
          <w:lang w:eastAsia="en-GB"/>
          <w14:ligatures w14:val="standardContextual"/>
        </w:rPr>
      </w:pPr>
      <w:r>
        <w:t>6.6.7.3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_Toc145920185 \h </w:instrText>
      </w:r>
      <w:r>
        <w:fldChar w:fldCharType="separate"/>
      </w:r>
      <w:r>
        <w:t>154</w:t>
      </w:r>
      <w:r>
        <w:fldChar w:fldCharType="end"/>
      </w:r>
    </w:p>
    <w:p w14:paraId="7626ACBF" w14:textId="2898C60C" w:rsidR="00CC371B" w:rsidRDefault="00CC371B">
      <w:pPr>
        <w:pStyle w:val="TOC5"/>
        <w:rPr>
          <w:rFonts w:asciiTheme="minorHAnsi" w:eastAsiaTheme="minorEastAsia" w:hAnsiTheme="minorHAnsi" w:cstheme="minorBidi"/>
          <w:kern w:val="2"/>
          <w:sz w:val="22"/>
          <w:szCs w:val="22"/>
          <w:lang w:eastAsia="en-GB"/>
          <w14:ligatures w14:val="standardContextual"/>
        </w:rPr>
      </w:pPr>
      <w:r>
        <w:t>6.6.7.3.1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_Toc145920186 \h </w:instrText>
      </w:r>
      <w:r>
        <w:fldChar w:fldCharType="separate"/>
      </w:r>
      <w:r>
        <w:t>154</w:t>
      </w:r>
      <w:r>
        <w:fldChar w:fldCharType="end"/>
      </w:r>
    </w:p>
    <w:p w14:paraId="44BE05C9" w14:textId="6D5EC454" w:rsidR="00CC371B" w:rsidRDefault="00CC371B">
      <w:pPr>
        <w:pStyle w:val="TOC5"/>
        <w:rPr>
          <w:rFonts w:asciiTheme="minorHAnsi" w:eastAsiaTheme="minorEastAsia" w:hAnsiTheme="minorHAnsi" w:cstheme="minorBidi"/>
          <w:kern w:val="2"/>
          <w:sz w:val="22"/>
          <w:szCs w:val="22"/>
          <w:lang w:eastAsia="en-GB"/>
          <w14:ligatures w14:val="standardContextual"/>
        </w:rPr>
      </w:pPr>
      <w:r>
        <w:t>6.6.7.3.2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_Toc145920187 \h </w:instrText>
      </w:r>
      <w:r>
        <w:fldChar w:fldCharType="separate"/>
      </w:r>
      <w:r>
        <w:t>154</w:t>
      </w:r>
      <w:r>
        <w:fldChar w:fldCharType="end"/>
      </w:r>
    </w:p>
    <w:p w14:paraId="48F0C729" w14:textId="118DE846" w:rsidR="00CC371B" w:rsidRDefault="00CC371B">
      <w:pPr>
        <w:pStyle w:val="TOC5"/>
        <w:rPr>
          <w:rFonts w:asciiTheme="minorHAnsi" w:eastAsiaTheme="minorEastAsia" w:hAnsiTheme="minorHAnsi" w:cstheme="minorBidi"/>
          <w:kern w:val="2"/>
          <w:sz w:val="22"/>
          <w:szCs w:val="22"/>
          <w:lang w:eastAsia="en-GB"/>
          <w14:ligatures w14:val="standardContextual"/>
        </w:rPr>
      </w:pPr>
      <w:r>
        <w:t>6.6.7.3.3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_Toc145920188 \h </w:instrText>
      </w:r>
      <w:r>
        <w:fldChar w:fldCharType="separate"/>
      </w:r>
      <w:r>
        <w:t>154</w:t>
      </w:r>
      <w:r>
        <w:fldChar w:fldCharType="end"/>
      </w:r>
    </w:p>
    <w:p w14:paraId="58155340" w14:textId="519CD350" w:rsidR="00CC371B" w:rsidRDefault="00CC371B">
      <w:pPr>
        <w:pStyle w:val="TOC4"/>
        <w:rPr>
          <w:rFonts w:asciiTheme="minorHAnsi" w:eastAsiaTheme="minorEastAsia" w:hAnsiTheme="minorHAnsi" w:cstheme="minorBidi"/>
          <w:kern w:val="2"/>
          <w:sz w:val="22"/>
          <w:szCs w:val="22"/>
          <w:lang w:eastAsia="en-GB"/>
          <w14:ligatures w14:val="standardContextual"/>
        </w:rPr>
      </w:pPr>
      <w:r>
        <w:t>6.6.7.4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_Toc145920189 \h </w:instrText>
      </w:r>
      <w:r>
        <w:fldChar w:fldCharType="separate"/>
      </w:r>
      <w:r>
        <w:t>155</w:t>
      </w:r>
      <w:r>
        <w:fldChar w:fldCharType="end"/>
      </w:r>
    </w:p>
    <w:p w14:paraId="4527928B" w14:textId="485F269B" w:rsidR="00CC371B" w:rsidRDefault="00CC371B">
      <w:pPr>
        <w:pStyle w:val="TOC3"/>
        <w:rPr>
          <w:rFonts w:asciiTheme="minorHAnsi" w:eastAsiaTheme="minorEastAsia" w:hAnsiTheme="minorHAnsi" w:cstheme="minorBidi"/>
          <w:kern w:val="2"/>
          <w:sz w:val="22"/>
          <w:szCs w:val="22"/>
          <w:lang w:eastAsia="en-GB"/>
          <w14:ligatures w14:val="standardContextual"/>
        </w:rPr>
      </w:pPr>
      <w:r>
        <w:t>6.6.8</w:t>
      </w:r>
      <w:r>
        <w:rPr>
          <w:rFonts w:asciiTheme="minorHAnsi" w:eastAsiaTheme="minorEastAsia" w:hAnsiTheme="minorHAnsi" w:cstheme="minorBidi"/>
          <w:kern w:val="2"/>
          <w:sz w:val="22"/>
          <w:szCs w:val="22"/>
          <w:lang w:eastAsia="en-GB"/>
          <w14:ligatures w14:val="standardContextual"/>
        </w:rPr>
        <w:tab/>
      </w:r>
      <w:r>
        <w:t>Beam correspondence for power class 7</w:t>
      </w:r>
      <w:r>
        <w:tab/>
      </w:r>
      <w:r>
        <w:fldChar w:fldCharType="begin"/>
      </w:r>
      <w:r>
        <w:instrText xml:space="preserve"> PAGEREF _Toc145920190 \h </w:instrText>
      </w:r>
      <w:r>
        <w:fldChar w:fldCharType="separate"/>
      </w:r>
      <w:r>
        <w:t>156</w:t>
      </w:r>
      <w:r>
        <w:fldChar w:fldCharType="end"/>
      </w:r>
    </w:p>
    <w:p w14:paraId="1A2DC59A" w14:textId="29ED1375" w:rsidR="00CC371B" w:rsidRDefault="00CC371B">
      <w:pPr>
        <w:pStyle w:val="TOC4"/>
        <w:rPr>
          <w:rFonts w:asciiTheme="minorHAnsi" w:eastAsiaTheme="minorEastAsia" w:hAnsiTheme="minorHAnsi" w:cstheme="minorBidi"/>
          <w:kern w:val="2"/>
          <w:sz w:val="22"/>
          <w:szCs w:val="22"/>
          <w:lang w:eastAsia="en-GB"/>
          <w14:ligatures w14:val="standardContextual"/>
        </w:rPr>
      </w:pPr>
      <w:r>
        <w:t>6.6.8.1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_Toc145920191 \h </w:instrText>
      </w:r>
      <w:r>
        <w:fldChar w:fldCharType="separate"/>
      </w:r>
      <w:r>
        <w:t>156</w:t>
      </w:r>
      <w:r>
        <w:fldChar w:fldCharType="end"/>
      </w:r>
    </w:p>
    <w:p w14:paraId="69025605" w14:textId="529851AB" w:rsidR="00CC371B" w:rsidRDefault="00CC371B">
      <w:pPr>
        <w:pStyle w:val="TOC4"/>
        <w:rPr>
          <w:rFonts w:asciiTheme="minorHAnsi" w:eastAsiaTheme="minorEastAsia" w:hAnsiTheme="minorHAnsi" w:cstheme="minorBidi"/>
          <w:kern w:val="2"/>
          <w:sz w:val="22"/>
          <w:szCs w:val="22"/>
          <w:lang w:eastAsia="en-GB"/>
          <w14:ligatures w14:val="standardContextual"/>
        </w:rPr>
      </w:pPr>
      <w:r>
        <w:t>6.6.8.2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_Toc145920192 \h </w:instrText>
      </w:r>
      <w:r>
        <w:fldChar w:fldCharType="separate"/>
      </w:r>
      <w:r>
        <w:t>156</w:t>
      </w:r>
      <w:r>
        <w:fldChar w:fldCharType="end"/>
      </w:r>
    </w:p>
    <w:p w14:paraId="19AAFD0C" w14:textId="65EF3E7F" w:rsidR="00CC371B" w:rsidRDefault="00CC371B">
      <w:pPr>
        <w:pStyle w:val="TOC4"/>
        <w:rPr>
          <w:rFonts w:asciiTheme="minorHAnsi" w:eastAsiaTheme="minorEastAsia" w:hAnsiTheme="minorHAnsi" w:cstheme="minorBidi"/>
          <w:kern w:val="2"/>
          <w:sz w:val="22"/>
          <w:szCs w:val="22"/>
          <w:lang w:eastAsia="en-GB"/>
          <w14:ligatures w14:val="standardContextual"/>
        </w:rPr>
      </w:pPr>
      <w:r>
        <w:t>6.6.8.3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_Toc145920193 \h </w:instrText>
      </w:r>
      <w:r>
        <w:fldChar w:fldCharType="separate"/>
      </w:r>
      <w:r>
        <w:t>156</w:t>
      </w:r>
      <w:r>
        <w:fldChar w:fldCharType="end"/>
      </w:r>
    </w:p>
    <w:p w14:paraId="4FBA792B" w14:textId="1B6EF55B" w:rsidR="00CC371B" w:rsidRDefault="00CC371B">
      <w:pPr>
        <w:pStyle w:val="TOC5"/>
        <w:rPr>
          <w:rFonts w:asciiTheme="minorHAnsi" w:eastAsiaTheme="minorEastAsia" w:hAnsiTheme="minorHAnsi" w:cstheme="minorBidi"/>
          <w:kern w:val="2"/>
          <w:sz w:val="22"/>
          <w:szCs w:val="22"/>
          <w:lang w:eastAsia="en-GB"/>
          <w14:ligatures w14:val="standardContextual"/>
        </w:rPr>
      </w:pPr>
      <w:r>
        <w:t>6.6.8.3.1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_Toc145920194 \h </w:instrText>
      </w:r>
      <w:r>
        <w:fldChar w:fldCharType="separate"/>
      </w:r>
      <w:r>
        <w:t>156</w:t>
      </w:r>
      <w:r>
        <w:fldChar w:fldCharType="end"/>
      </w:r>
    </w:p>
    <w:p w14:paraId="3FC74F39" w14:textId="74104F55" w:rsidR="00CC371B" w:rsidRDefault="00CC371B">
      <w:pPr>
        <w:pStyle w:val="TOC5"/>
        <w:rPr>
          <w:rFonts w:asciiTheme="minorHAnsi" w:eastAsiaTheme="minorEastAsia" w:hAnsiTheme="minorHAnsi" w:cstheme="minorBidi"/>
          <w:kern w:val="2"/>
          <w:sz w:val="22"/>
          <w:szCs w:val="22"/>
          <w:lang w:eastAsia="en-GB"/>
          <w14:ligatures w14:val="standardContextual"/>
        </w:rPr>
      </w:pPr>
      <w:r>
        <w:t>6.6.8.3.2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_Toc145920195 \h </w:instrText>
      </w:r>
      <w:r>
        <w:fldChar w:fldCharType="separate"/>
      </w:r>
      <w:r>
        <w:t>157</w:t>
      </w:r>
      <w:r>
        <w:fldChar w:fldCharType="end"/>
      </w:r>
    </w:p>
    <w:p w14:paraId="5C37070F" w14:textId="664877A0" w:rsidR="00CC371B" w:rsidRDefault="00CC371B">
      <w:pPr>
        <w:pStyle w:val="TOC5"/>
        <w:rPr>
          <w:rFonts w:asciiTheme="minorHAnsi" w:eastAsiaTheme="minorEastAsia" w:hAnsiTheme="minorHAnsi" w:cstheme="minorBidi"/>
          <w:kern w:val="2"/>
          <w:sz w:val="22"/>
          <w:szCs w:val="22"/>
          <w:lang w:eastAsia="en-GB"/>
          <w14:ligatures w14:val="standardContextual"/>
        </w:rPr>
      </w:pPr>
      <w:r>
        <w:t>6.6.8.3.3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_Toc145920196 \h </w:instrText>
      </w:r>
      <w:r>
        <w:fldChar w:fldCharType="separate"/>
      </w:r>
      <w:r>
        <w:t>157</w:t>
      </w:r>
      <w:r>
        <w:fldChar w:fldCharType="end"/>
      </w:r>
    </w:p>
    <w:p w14:paraId="4616C3FC" w14:textId="231C99D0" w:rsidR="00CC371B" w:rsidRDefault="00CC371B">
      <w:pPr>
        <w:pStyle w:val="TOC4"/>
        <w:rPr>
          <w:rFonts w:asciiTheme="minorHAnsi" w:eastAsiaTheme="minorEastAsia" w:hAnsiTheme="minorHAnsi" w:cstheme="minorBidi"/>
          <w:kern w:val="2"/>
          <w:sz w:val="22"/>
          <w:szCs w:val="22"/>
          <w:lang w:eastAsia="en-GB"/>
          <w14:ligatures w14:val="standardContextual"/>
        </w:rPr>
      </w:pPr>
      <w:r>
        <w:t>6.6.8.4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_Toc145920197 \h </w:instrText>
      </w:r>
      <w:r>
        <w:fldChar w:fldCharType="separate"/>
      </w:r>
      <w:r>
        <w:t>157</w:t>
      </w:r>
      <w:r>
        <w:fldChar w:fldCharType="end"/>
      </w:r>
    </w:p>
    <w:p w14:paraId="726965D9" w14:textId="36E4A7B3" w:rsidR="00CC371B" w:rsidRDefault="00CC371B">
      <w:pPr>
        <w:pStyle w:val="TOC2"/>
        <w:rPr>
          <w:rFonts w:asciiTheme="minorHAnsi" w:eastAsiaTheme="minorEastAsia" w:hAnsiTheme="minorHAnsi" w:cstheme="minorBidi"/>
          <w:kern w:val="2"/>
          <w:sz w:val="22"/>
          <w:szCs w:val="22"/>
          <w:lang w:eastAsia="en-GB"/>
          <w14:ligatures w14:val="standardContextual"/>
        </w:rPr>
      </w:pPr>
      <w:r>
        <w:t>6.6A</w:t>
      </w:r>
      <w:r>
        <w:rPr>
          <w:rFonts w:asciiTheme="minorHAnsi" w:eastAsiaTheme="minorEastAsia" w:hAnsiTheme="minorHAnsi" w:cstheme="minorBidi"/>
          <w:kern w:val="2"/>
          <w:sz w:val="22"/>
          <w:szCs w:val="22"/>
          <w:lang w:eastAsia="en-GB"/>
          <w14:ligatures w14:val="standardContextual"/>
        </w:rPr>
        <w:tab/>
      </w:r>
      <w:r>
        <w:t>Beam correspondence for CA</w:t>
      </w:r>
      <w:r>
        <w:tab/>
      </w:r>
      <w:r>
        <w:fldChar w:fldCharType="begin"/>
      </w:r>
      <w:r>
        <w:instrText xml:space="preserve"> PAGEREF _Toc145920198 \h </w:instrText>
      </w:r>
      <w:r>
        <w:fldChar w:fldCharType="separate"/>
      </w:r>
      <w:r>
        <w:t>158</w:t>
      </w:r>
      <w:r>
        <w:fldChar w:fldCharType="end"/>
      </w:r>
    </w:p>
    <w:p w14:paraId="507524BA" w14:textId="30687BE3" w:rsidR="00CC371B" w:rsidRDefault="00CC371B">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Receiver characteristics</w:t>
      </w:r>
      <w:r>
        <w:tab/>
      </w:r>
      <w:r>
        <w:fldChar w:fldCharType="begin"/>
      </w:r>
      <w:r>
        <w:instrText xml:space="preserve"> PAGEREF _Toc145920199 \h </w:instrText>
      </w:r>
      <w:r>
        <w:fldChar w:fldCharType="separate"/>
      </w:r>
      <w:r>
        <w:t>159</w:t>
      </w:r>
      <w:r>
        <w:fldChar w:fldCharType="end"/>
      </w:r>
    </w:p>
    <w:p w14:paraId="390EC6D1" w14:textId="641A8AA9" w:rsidR="00CC371B" w:rsidRDefault="00CC371B">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_Toc145920200 \h </w:instrText>
      </w:r>
      <w:r>
        <w:fldChar w:fldCharType="separate"/>
      </w:r>
      <w:r>
        <w:t>159</w:t>
      </w:r>
      <w:r>
        <w:fldChar w:fldCharType="end"/>
      </w:r>
    </w:p>
    <w:p w14:paraId="06EE1233" w14:textId="5B9905AB" w:rsidR="00CC371B" w:rsidRDefault="00CC371B">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Diversity characteristics</w:t>
      </w:r>
      <w:r>
        <w:tab/>
      </w:r>
      <w:r>
        <w:fldChar w:fldCharType="begin"/>
      </w:r>
      <w:r>
        <w:instrText xml:space="preserve"> PAGEREF _Toc145920201 \h </w:instrText>
      </w:r>
      <w:r>
        <w:fldChar w:fldCharType="separate"/>
      </w:r>
      <w:r>
        <w:t>159</w:t>
      </w:r>
      <w:r>
        <w:fldChar w:fldCharType="end"/>
      </w:r>
    </w:p>
    <w:p w14:paraId="763CF2EF" w14:textId="7136826D" w:rsidR="00CC371B" w:rsidRDefault="00CC371B">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Reference sensitivity</w:t>
      </w:r>
      <w:r>
        <w:tab/>
      </w:r>
      <w:r>
        <w:fldChar w:fldCharType="begin"/>
      </w:r>
      <w:r>
        <w:instrText xml:space="preserve"> PAGEREF _Toc145920202 \h </w:instrText>
      </w:r>
      <w:r>
        <w:fldChar w:fldCharType="separate"/>
      </w:r>
      <w:r>
        <w:t>159</w:t>
      </w:r>
      <w:r>
        <w:fldChar w:fldCharType="end"/>
      </w:r>
    </w:p>
    <w:p w14:paraId="1B40B4CF" w14:textId="6A56DE9A" w:rsidR="00CC371B" w:rsidRDefault="00CC371B">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_Toc145920203 \h </w:instrText>
      </w:r>
      <w:r>
        <w:fldChar w:fldCharType="separate"/>
      </w:r>
      <w:r>
        <w:t>159</w:t>
      </w:r>
      <w:r>
        <w:fldChar w:fldCharType="end"/>
      </w:r>
    </w:p>
    <w:p w14:paraId="1C6537F4" w14:textId="6A4DA232" w:rsidR="00CC371B" w:rsidRDefault="00CC371B">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Reference sensitivity power level</w:t>
      </w:r>
      <w:r>
        <w:tab/>
      </w:r>
      <w:r>
        <w:fldChar w:fldCharType="begin"/>
      </w:r>
      <w:r>
        <w:instrText xml:space="preserve"> PAGEREF _Toc145920204 \h </w:instrText>
      </w:r>
      <w:r>
        <w:fldChar w:fldCharType="separate"/>
      </w:r>
      <w:r>
        <w:t>159</w:t>
      </w:r>
      <w:r>
        <w:fldChar w:fldCharType="end"/>
      </w:r>
    </w:p>
    <w:p w14:paraId="72203B71" w14:textId="2E32ED21" w:rsidR="00CC371B" w:rsidRDefault="00CC371B">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Reference sensitivity power level for power class 1</w:t>
      </w:r>
      <w:r>
        <w:tab/>
      </w:r>
      <w:r>
        <w:fldChar w:fldCharType="begin"/>
      </w:r>
      <w:r>
        <w:instrText xml:space="preserve"> PAGEREF _Toc145920205 \h </w:instrText>
      </w:r>
      <w:r>
        <w:fldChar w:fldCharType="separate"/>
      </w:r>
      <w:r>
        <w:t>159</w:t>
      </w:r>
      <w:r>
        <w:fldChar w:fldCharType="end"/>
      </w:r>
    </w:p>
    <w:p w14:paraId="599559E8" w14:textId="2DA9608D" w:rsidR="00CC371B" w:rsidRDefault="00CC371B">
      <w:pPr>
        <w:pStyle w:val="TOC4"/>
        <w:rPr>
          <w:rFonts w:asciiTheme="minorHAnsi" w:eastAsiaTheme="minorEastAsia" w:hAnsiTheme="minorHAnsi" w:cstheme="minorBidi"/>
          <w:kern w:val="2"/>
          <w:sz w:val="22"/>
          <w:szCs w:val="22"/>
          <w:lang w:eastAsia="en-GB"/>
          <w14:ligatures w14:val="standardContextual"/>
        </w:rPr>
      </w:pPr>
      <w:r>
        <w:lastRenderedPageBreak/>
        <w:t>7.3.2.2</w:t>
      </w:r>
      <w:r>
        <w:rPr>
          <w:rFonts w:asciiTheme="minorHAnsi" w:eastAsiaTheme="minorEastAsia" w:hAnsiTheme="minorHAnsi" w:cstheme="minorBidi"/>
          <w:kern w:val="2"/>
          <w:sz w:val="22"/>
          <w:szCs w:val="22"/>
          <w:lang w:eastAsia="en-GB"/>
          <w14:ligatures w14:val="standardContextual"/>
        </w:rPr>
        <w:tab/>
      </w:r>
      <w:r>
        <w:t>Reference sensitivity power level for power class 2</w:t>
      </w:r>
      <w:r>
        <w:tab/>
      </w:r>
      <w:r>
        <w:fldChar w:fldCharType="begin"/>
      </w:r>
      <w:r>
        <w:instrText xml:space="preserve"> PAGEREF _Toc145920206 \h </w:instrText>
      </w:r>
      <w:r>
        <w:fldChar w:fldCharType="separate"/>
      </w:r>
      <w:r>
        <w:t>160</w:t>
      </w:r>
      <w:r>
        <w:fldChar w:fldCharType="end"/>
      </w:r>
    </w:p>
    <w:p w14:paraId="51A6FCDC" w14:textId="69EAB178" w:rsidR="00CC371B" w:rsidRDefault="00CC371B">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Reference sensitivity power level for power class 3</w:t>
      </w:r>
      <w:r>
        <w:tab/>
      </w:r>
      <w:r>
        <w:fldChar w:fldCharType="begin"/>
      </w:r>
      <w:r>
        <w:instrText xml:space="preserve"> PAGEREF _Toc145920207 \h </w:instrText>
      </w:r>
      <w:r>
        <w:fldChar w:fldCharType="separate"/>
      </w:r>
      <w:r>
        <w:t>160</w:t>
      </w:r>
      <w:r>
        <w:fldChar w:fldCharType="end"/>
      </w:r>
    </w:p>
    <w:p w14:paraId="0E3F6D20" w14:textId="2200355F" w:rsidR="00CC371B" w:rsidRDefault="00CC371B">
      <w:pPr>
        <w:pStyle w:val="TOC4"/>
        <w:rPr>
          <w:rFonts w:asciiTheme="minorHAnsi" w:eastAsiaTheme="minorEastAsia" w:hAnsiTheme="minorHAnsi" w:cstheme="minorBidi"/>
          <w:kern w:val="2"/>
          <w:sz w:val="22"/>
          <w:szCs w:val="22"/>
          <w:lang w:eastAsia="en-GB"/>
          <w14:ligatures w14:val="standardContextual"/>
        </w:rPr>
      </w:pPr>
      <w:r>
        <w:t>7.3.2.4</w:t>
      </w:r>
      <w:r>
        <w:rPr>
          <w:rFonts w:asciiTheme="minorHAnsi" w:eastAsiaTheme="minorEastAsia" w:hAnsiTheme="minorHAnsi" w:cstheme="minorBidi"/>
          <w:kern w:val="2"/>
          <w:sz w:val="22"/>
          <w:szCs w:val="22"/>
          <w:lang w:eastAsia="en-GB"/>
          <w14:ligatures w14:val="standardContextual"/>
        </w:rPr>
        <w:tab/>
      </w:r>
      <w:r>
        <w:t>Reference sensitivity power level for power class 4</w:t>
      </w:r>
      <w:r>
        <w:tab/>
      </w:r>
      <w:r>
        <w:fldChar w:fldCharType="begin"/>
      </w:r>
      <w:r>
        <w:instrText xml:space="preserve"> PAGEREF _Toc145920208 \h </w:instrText>
      </w:r>
      <w:r>
        <w:fldChar w:fldCharType="separate"/>
      </w:r>
      <w:r>
        <w:t>161</w:t>
      </w:r>
      <w:r>
        <w:fldChar w:fldCharType="end"/>
      </w:r>
    </w:p>
    <w:p w14:paraId="324A1900" w14:textId="6C8F3424" w:rsidR="00CC371B" w:rsidRDefault="00CC371B">
      <w:pPr>
        <w:pStyle w:val="TOC4"/>
        <w:rPr>
          <w:rFonts w:asciiTheme="minorHAnsi" w:eastAsiaTheme="minorEastAsia" w:hAnsiTheme="minorHAnsi" w:cstheme="minorBidi"/>
          <w:kern w:val="2"/>
          <w:sz w:val="22"/>
          <w:szCs w:val="22"/>
          <w:lang w:eastAsia="en-GB"/>
          <w14:ligatures w14:val="standardContextual"/>
        </w:rPr>
      </w:pPr>
      <w:r>
        <w:t>7.3.2.5</w:t>
      </w:r>
      <w:r>
        <w:rPr>
          <w:rFonts w:asciiTheme="minorHAnsi" w:eastAsiaTheme="minorEastAsia" w:hAnsiTheme="minorHAnsi" w:cstheme="minorBidi"/>
          <w:kern w:val="2"/>
          <w:sz w:val="22"/>
          <w:szCs w:val="22"/>
          <w:lang w:eastAsia="en-GB"/>
          <w14:ligatures w14:val="standardContextual"/>
        </w:rPr>
        <w:tab/>
      </w:r>
      <w:r>
        <w:t>Reference sensitivity power level for power class 5</w:t>
      </w:r>
      <w:r>
        <w:tab/>
      </w:r>
      <w:r>
        <w:fldChar w:fldCharType="begin"/>
      </w:r>
      <w:r>
        <w:instrText xml:space="preserve"> PAGEREF _Toc145920209 \h </w:instrText>
      </w:r>
      <w:r>
        <w:fldChar w:fldCharType="separate"/>
      </w:r>
      <w:r>
        <w:t>161</w:t>
      </w:r>
      <w:r>
        <w:fldChar w:fldCharType="end"/>
      </w:r>
    </w:p>
    <w:p w14:paraId="5FADED90" w14:textId="5172D6E9" w:rsidR="00CC371B" w:rsidRDefault="00CC371B">
      <w:pPr>
        <w:pStyle w:val="TOC4"/>
        <w:rPr>
          <w:rFonts w:asciiTheme="minorHAnsi" w:eastAsiaTheme="minorEastAsia" w:hAnsiTheme="minorHAnsi" w:cstheme="minorBidi"/>
          <w:kern w:val="2"/>
          <w:sz w:val="22"/>
          <w:szCs w:val="22"/>
          <w:lang w:eastAsia="en-GB"/>
          <w14:ligatures w14:val="standardContextual"/>
        </w:rPr>
      </w:pPr>
      <w:r>
        <w:t>7.3.2.6</w:t>
      </w:r>
      <w:r>
        <w:rPr>
          <w:rFonts w:asciiTheme="minorHAnsi" w:eastAsiaTheme="minorEastAsia" w:hAnsiTheme="minorHAnsi" w:cstheme="minorBidi"/>
          <w:kern w:val="2"/>
          <w:sz w:val="22"/>
          <w:szCs w:val="22"/>
          <w:lang w:eastAsia="en-GB"/>
          <w14:ligatures w14:val="standardContextual"/>
        </w:rPr>
        <w:tab/>
      </w:r>
      <w:r>
        <w:t>Reference sensitivity power level for power class 6</w:t>
      </w:r>
      <w:r>
        <w:tab/>
      </w:r>
      <w:r>
        <w:fldChar w:fldCharType="begin"/>
      </w:r>
      <w:r>
        <w:instrText xml:space="preserve"> PAGEREF _Toc145920210 \h </w:instrText>
      </w:r>
      <w:r>
        <w:fldChar w:fldCharType="separate"/>
      </w:r>
      <w:r>
        <w:t>162</w:t>
      </w:r>
      <w:r>
        <w:fldChar w:fldCharType="end"/>
      </w:r>
    </w:p>
    <w:p w14:paraId="2E7FA1FA" w14:textId="1F7DC1C4" w:rsidR="00CC371B" w:rsidRDefault="00CC371B">
      <w:pPr>
        <w:pStyle w:val="TOC4"/>
        <w:rPr>
          <w:rFonts w:asciiTheme="minorHAnsi" w:eastAsiaTheme="minorEastAsia" w:hAnsiTheme="minorHAnsi" w:cstheme="minorBidi"/>
          <w:kern w:val="2"/>
          <w:sz w:val="22"/>
          <w:szCs w:val="22"/>
          <w:lang w:eastAsia="en-GB"/>
          <w14:ligatures w14:val="standardContextual"/>
        </w:rPr>
      </w:pPr>
      <w:r>
        <w:t>7.3.2.7</w:t>
      </w:r>
      <w:r>
        <w:rPr>
          <w:rFonts w:asciiTheme="minorHAnsi" w:eastAsiaTheme="minorEastAsia" w:hAnsiTheme="minorHAnsi" w:cstheme="minorBidi"/>
          <w:kern w:val="2"/>
          <w:sz w:val="22"/>
          <w:szCs w:val="22"/>
          <w:lang w:eastAsia="en-GB"/>
          <w14:ligatures w14:val="standardContextual"/>
        </w:rPr>
        <w:tab/>
      </w:r>
      <w:r>
        <w:t>Reference sensitivity power level for power class 7</w:t>
      </w:r>
      <w:r>
        <w:tab/>
      </w:r>
      <w:r>
        <w:fldChar w:fldCharType="begin"/>
      </w:r>
      <w:r>
        <w:instrText xml:space="preserve"> PAGEREF _Toc145920211 \h </w:instrText>
      </w:r>
      <w:r>
        <w:fldChar w:fldCharType="separate"/>
      </w:r>
      <w:r>
        <w:t>162</w:t>
      </w:r>
      <w:r>
        <w:fldChar w:fldCharType="end"/>
      </w:r>
    </w:p>
    <w:p w14:paraId="7175C68A" w14:textId="0DED9301" w:rsidR="00CC371B" w:rsidRDefault="00CC371B">
      <w:pPr>
        <w:pStyle w:val="TOC3"/>
        <w:rPr>
          <w:rFonts w:asciiTheme="minorHAnsi" w:eastAsiaTheme="minorEastAsia" w:hAnsiTheme="minorHAnsi" w:cstheme="minorBidi"/>
          <w:kern w:val="2"/>
          <w:sz w:val="22"/>
          <w:szCs w:val="22"/>
          <w:lang w:eastAsia="en-GB"/>
          <w14:ligatures w14:val="standardContextual"/>
        </w:rPr>
      </w:pPr>
      <w:r w:rsidRPr="00554529">
        <w:rPr>
          <w:snapToGrid w:val="0"/>
        </w:rPr>
        <w:t>7.3.3</w:t>
      </w:r>
      <w:r>
        <w:rPr>
          <w:rFonts w:asciiTheme="minorHAnsi" w:eastAsiaTheme="minorEastAsia" w:hAnsiTheme="minorHAnsi" w:cstheme="minorBidi"/>
          <w:kern w:val="2"/>
          <w:sz w:val="22"/>
          <w:szCs w:val="22"/>
          <w:lang w:eastAsia="en-GB"/>
          <w14:ligatures w14:val="standardContextual"/>
        </w:rPr>
        <w:tab/>
      </w:r>
      <w:r w:rsidRPr="00554529">
        <w:rPr>
          <w:snapToGrid w:val="0"/>
        </w:rPr>
        <w:t>Void</w:t>
      </w:r>
      <w:r>
        <w:tab/>
      </w:r>
      <w:r>
        <w:fldChar w:fldCharType="begin"/>
      </w:r>
      <w:r>
        <w:instrText xml:space="preserve"> PAGEREF _Toc145920212 \h </w:instrText>
      </w:r>
      <w:r>
        <w:fldChar w:fldCharType="separate"/>
      </w:r>
      <w:r>
        <w:t>163</w:t>
      </w:r>
      <w:r>
        <w:fldChar w:fldCharType="end"/>
      </w:r>
    </w:p>
    <w:p w14:paraId="4E4E8A5A" w14:textId="416E2638" w:rsidR="00CC371B" w:rsidRDefault="00CC371B">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EIS spherical coverage</w:t>
      </w:r>
      <w:r>
        <w:tab/>
      </w:r>
      <w:r>
        <w:fldChar w:fldCharType="begin"/>
      </w:r>
      <w:r>
        <w:instrText xml:space="preserve"> PAGEREF _Toc145920213 \h </w:instrText>
      </w:r>
      <w:r>
        <w:fldChar w:fldCharType="separate"/>
      </w:r>
      <w:r>
        <w:t>163</w:t>
      </w:r>
      <w:r>
        <w:fldChar w:fldCharType="end"/>
      </w:r>
    </w:p>
    <w:p w14:paraId="361E8007" w14:textId="158F66D6"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Malgun Gothic"/>
        </w:rPr>
        <w:t>7.3.4.1</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EIS spherical coverage for power class 1</w:t>
      </w:r>
      <w:r>
        <w:tab/>
      </w:r>
      <w:r>
        <w:fldChar w:fldCharType="begin"/>
      </w:r>
      <w:r>
        <w:instrText xml:space="preserve"> PAGEREF _Toc145920214 \h </w:instrText>
      </w:r>
      <w:r>
        <w:fldChar w:fldCharType="separate"/>
      </w:r>
      <w:r>
        <w:t>163</w:t>
      </w:r>
      <w:r>
        <w:fldChar w:fldCharType="end"/>
      </w:r>
    </w:p>
    <w:p w14:paraId="4B226482" w14:textId="4CBFFD07"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Malgun Gothic"/>
        </w:rPr>
        <w:t>7.3.4.2</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EIS spherical coverage for power class 2</w:t>
      </w:r>
      <w:r>
        <w:tab/>
      </w:r>
      <w:r>
        <w:fldChar w:fldCharType="begin"/>
      </w:r>
      <w:r>
        <w:instrText xml:space="preserve"> PAGEREF _Toc145920215 \h </w:instrText>
      </w:r>
      <w:r>
        <w:fldChar w:fldCharType="separate"/>
      </w:r>
      <w:r>
        <w:t>163</w:t>
      </w:r>
      <w:r>
        <w:fldChar w:fldCharType="end"/>
      </w:r>
    </w:p>
    <w:p w14:paraId="0176B283" w14:textId="0506ABC9" w:rsidR="00CC371B" w:rsidRDefault="00CC371B">
      <w:pPr>
        <w:pStyle w:val="TOC4"/>
        <w:rPr>
          <w:rFonts w:asciiTheme="minorHAnsi" w:eastAsiaTheme="minorEastAsia" w:hAnsiTheme="minorHAnsi" w:cstheme="minorBidi"/>
          <w:kern w:val="2"/>
          <w:sz w:val="22"/>
          <w:szCs w:val="22"/>
          <w:lang w:eastAsia="en-GB"/>
          <w14:ligatures w14:val="standardContextual"/>
        </w:rPr>
      </w:pPr>
      <w:r>
        <w:t>7.3.4.3</w:t>
      </w:r>
      <w:r>
        <w:rPr>
          <w:rFonts w:asciiTheme="minorHAnsi" w:eastAsiaTheme="minorEastAsia" w:hAnsiTheme="minorHAnsi" w:cstheme="minorBidi"/>
          <w:kern w:val="2"/>
          <w:sz w:val="22"/>
          <w:szCs w:val="22"/>
          <w:lang w:eastAsia="en-GB"/>
          <w14:ligatures w14:val="standardContextual"/>
        </w:rPr>
        <w:tab/>
      </w:r>
      <w:r>
        <w:t>EIS spherical coverage for power class 3</w:t>
      </w:r>
      <w:r>
        <w:tab/>
      </w:r>
      <w:r>
        <w:fldChar w:fldCharType="begin"/>
      </w:r>
      <w:r>
        <w:instrText xml:space="preserve"> PAGEREF _Toc145920216 \h </w:instrText>
      </w:r>
      <w:r>
        <w:fldChar w:fldCharType="separate"/>
      </w:r>
      <w:r>
        <w:t>164</w:t>
      </w:r>
      <w:r>
        <w:fldChar w:fldCharType="end"/>
      </w:r>
    </w:p>
    <w:p w14:paraId="41AAF28E" w14:textId="3677C3E7"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Malgun Gothic"/>
        </w:rPr>
        <w:t>7.3.4.4</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EIS spherical coverage for power class 4</w:t>
      </w:r>
      <w:r>
        <w:tab/>
      </w:r>
      <w:r>
        <w:fldChar w:fldCharType="begin"/>
      </w:r>
      <w:r>
        <w:instrText xml:space="preserve"> PAGEREF _Toc145920217 \h </w:instrText>
      </w:r>
      <w:r>
        <w:fldChar w:fldCharType="separate"/>
      </w:r>
      <w:r>
        <w:t>164</w:t>
      </w:r>
      <w:r>
        <w:fldChar w:fldCharType="end"/>
      </w:r>
    </w:p>
    <w:p w14:paraId="5627F672" w14:textId="38B86427"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Malgun Gothic"/>
        </w:rPr>
        <w:t>7.3.4.5</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EIS spherical coverage for power class 5</w:t>
      </w:r>
      <w:r>
        <w:tab/>
      </w:r>
      <w:r>
        <w:fldChar w:fldCharType="begin"/>
      </w:r>
      <w:r>
        <w:instrText xml:space="preserve"> PAGEREF _Toc145920218 \h </w:instrText>
      </w:r>
      <w:r>
        <w:fldChar w:fldCharType="separate"/>
      </w:r>
      <w:r>
        <w:t>165</w:t>
      </w:r>
      <w:r>
        <w:fldChar w:fldCharType="end"/>
      </w:r>
    </w:p>
    <w:p w14:paraId="562655F2" w14:textId="0B96BC29"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Malgun Gothic"/>
        </w:rPr>
        <w:t>7.3.4.6</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EIS spherical coverage for power class 6</w:t>
      </w:r>
      <w:r>
        <w:tab/>
      </w:r>
      <w:r>
        <w:fldChar w:fldCharType="begin"/>
      </w:r>
      <w:r>
        <w:instrText xml:space="preserve"> PAGEREF _Toc145920219 \h </w:instrText>
      </w:r>
      <w:r>
        <w:fldChar w:fldCharType="separate"/>
      </w:r>
      <w:r>
        <w:t>165</w:t>
      </w:r>
      <w:r>
        <w:fldChar w:fldCharType="end"/>
      </w:r>
    </w:p>
    <w:p w14:paraId="17BBF949" w14:textId="14920FE8" w:rsidR="00CC371B" w:rsidRDefault="00CC371B">
      <w:pPr>
        <w:pStyle w:val="TOC4"/>
        <w:rPr>
          <w:rFonts w:asciiTheme="minorHAnsi" w:eastAsiaTheme="minorEastAsia" w:hAnsiTheme="minorHAnsi" w:cstheme="minorBidi"/>
          <w:kern w:val="2"/>
          <w:sz w:val="22"/>
          <w:szCs w:val="22"/>
          <w:lang w:eastAsia="en-GB"/>
          <w14:ligatures w14:val="standardContextual"/>
        </w:rPr>
      </w:pPr>
      <w:r>
        <w:t>7.3.4.7</w:t>
      </w:r>
      <w:r>
        <w:rPr>
          <w:rFonts w:asciiTheme="minorHAnsi" w:eastAsiaTheme="minorEastAsia" w:hAnsiTheme="minorHAnsi" w:cstheme="minorBidi"/>
          <w:kern w:val="2"/>
          <w:sz w:val="22"/>
          <w:szCs w:val="22"/>
          <w:lang w:eastAsia="en-GB"/>
          <w14:ligatures w14:val="standardContextual"/>
        </w:rPr>
        <w:tab/>
      </w:r>
      <w:r>
        <w:t>EIS spherical coverage for power class 7</w:t>
      </w:r>
      <w:r>
        <w:tab/>
      </w:r>
      <w:r>
        <w:fldChar w:fldCharType="begin"/>
      </w:r>
      <w:r>
        <w:instrText xml:space="preserve"> PAGEREF _Toc145920220 \h </w:instrText>
      </w:r>
      <w:r>
        <w:fldChar w:fldCharType="separate"/>
      </w:r>
      <w:r>
        <w:t>165</w:t>
      </w:r>
      <w:r>
        <w:fldChar w:fldCharType="end"/>
      </w:r>
    </w:p>
    <w:p w14:paraId="21572D3A" w14:textId="32B61357" w:rsidR="00CC371B" w:rsidRDefault="00CC371B">
      <w:pPr>
        <w:pStyle w:val="TOC2"/>
        <w:rPr>
          <w:rFonts w:asciiTheme="minorHAnsi" w:eastAsiaTheme="minorEastAsia" w:hAnsiTheme="minorHAnsi" w:cstheme="minorBidi"/>
          <w:kern w:val="2"/>
          <w:sz w:val="22"/>
          <w:szCs w:val="22"/>
          <w:lang w:eastAsia="en-GB"/>
          <w14:ligatures w14:val="standardContextual"/>
        </w:rPr>
      </w:pPr>
      <w:r>
        <w:t>7.3A</w:t>
      </w:r>
      <w:r>
        <w:rPr>
          <w:rFonts w:asciiTheme="minorHAnsi" w:eastAsiaTheme="minorEastAsia" w:hAnsiTheme="minorHAnsi" w:cstheme="minorBidi"/>
          <w:kern w:val="2"/>
          <w:sz w:val="22"/>
          <w:szCs w:val="22"/>
          <w:lang w:eastAsia="en-GB"/>
          <w14:ligatures w14:val="standardContextual"/>
        </w:rPr>
        <w:tab/>
      </w:r>
      <w:r>
        <w:t>Reference sensitivity for DL CA</w:t>
      </w:r>
      <w:r>
        <w:tab/>
      </w:r>
      <w:r>
        <w:fldChar w:fldCharType="begin"/>
      </w:r>
      <w:r>
        <w:instrText xml:space="preserve"> PAGEREF _Toc145920221 \h </w:instrText>
      </w:r>
      <w:r>
        <w:fldChar w:fldCharType="separate"/>
      </w:r>
      <w:r>
        <w:t>166</w:t>
      </w:r>
      <w:r>
        <w:fldChar w:fldCharType="end"/>
      </w:r>
    </w:p>
    <w:p w14:paraId="286EDD64" w14:textId="077BA80B" w:rsidR="00CC371B" w:rsidRDefault="00CC371B">
      <w:pPr>
        <w:pStyle w:val="TOC3"/>
        <w:rPr>
          <w:rFonts w:asciiTheme="minorHAnsi" w:eastAsiaTheme="minorEastAsia" w:hAnsiTheme="minorHAnsi" w:cstheme="minorBidi"/>
          <w:kern w:val="2"/>
          <w:sz w:val="22"/>
          <w:szCs w:val="22"/>
          <w:lang w:eastAsia="en-GB"/>
          <w14:ligatures w14:val="standardContextual"/>
        </w:rPr>
      </w:pPr>
      <w:r>
        <w:t>7.3A.1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_Toc145920222 \h </w:instrText>
      </w:r>
      <w:r>
        <w:fldChar w:fldCharType="separate"/>
      </w:r>
      <w:r>
        <w:t>166</w:t>
      </w:r>
      <w:r>
        <w:fldChar w:fldCharType="end"/>
      </w:r>
    </w:p>
    <w:p w14:paraId="40301E91" w14:textId="2A3A411E" w:rsidR="00CC371B" w:rsidRDefault="00CC371B">
      <w:pPr>
        <w:pStyle w:val="TOC3"/>
        <w:rPr>
          <w:rFonts w:asciiTheme="minorHAnsi" w:eastAsiaTheme="minorEastAsia" w:hAnsiTheme="minorHAnsi" w:cstheme="minorBidi"/>
          <w:kern w:val="2"/>
          <w:sz w:val="22"/>
          <w:szCs w:val="22"/>
          <w:lang w:eastAsia="en-GB"/>
          <w14:ligatures w14:val="standardContextual"/>
        </w:rPr>
      </w:pPr>
      <w:r>
        <w:t>7.3A.2</w:t>
      </w:r>
      <w:r>
        <w:rPr>
          <w:rFonts w:asciiTheme="minorHAnsi" w:eastAsiaTheme="minorEastAsia" w:hAnsiTheme="minorHAnsi" w:cstheme="minorBidi"/>
          <w:kern w:val="2"/>
          <w:sz w:val="22"/>
          <w:szCs w:val="22"/>
          <w:lang w:eastAsia="en-GB"/>
          <w14:ligatures w14:val="standardContextual"/>
        </w:rPr>
        <w:tab/>
      </w:r>
      <w:r>
        <w:t>Reference sensitivity power level for CA</w:t>
      </w:r>
      <w:r>
        <w:tab/>
      </w:r>
      <w:r>
        <w:fldChar w:fldCharType="begin"/>
      </w:r>
      <w:r>
        <w:instrText xml:space="preserve"> PAGEREF _Toc145920223 \h </w:instrText>
      </w:r>
      <w:r>
        <w:fldChar w:fldCharType="separate"/>
      </w:r>
      <w:r>
        <w:t>166</w:t>
      </w:r>
      <w:r>
        <w:fldChar w:fldCharType="end"/>
      </w:r>
    </w:p>
    <w:p w14:paraId="11118755" w14:textId="26185665" w:rsidR="00CC371B" w:rsidRDefault="00CC371B">
      <w:pPr>
        <w:pStyle w:val="TOC4"/>
        <w:rPr>
          <w:rFonts w:asciiTheme="minorHAnsi" w:eastAsiaTheme="minorEastAsia" w:hAnsiTheme="minorHAnsi" w:cstheme="minorBidi"/>
          <w:kern w:val="2"/>
          <w:sz w:val="22"/>
          <w:szCs w:val="22"/>
          <w:lang w:eastAsia="en-GB"/>
          <w14:ligatures w14:val="standardContextual"/>
        </w:rPr>
      </w:pPr>
      <w:r>
        <w:t>7.3A.2.1</w:t>
      </w:r>
      <w:r>
        <w:rPr>
          <w:rFonts w:asciiTheme="minorHAnsi" w:eastAsiaTheme="minorEastAsia" w:hAnsiTheme="minorHAnsi" w:cstheme="minorBidi"/>
          <w:kern w:val="2"/>
          <w:sz w:val="22"/>
          <w:szCs w:val="22"/>
          <w:lang w:eastAsia="en-GB"/>
          <w14:ligatures w14:val="standardContextual"/>
        </w:rPr>
        <w:tab/>
      </w:r>
      <w:r>
        <w:t>Intra-band contiguous CA</w:t>
      </w:r>
      <w:r>
        <w:tab/>
      </w:r>
      <w:r>
        <w:fldChar w:fldCharType="begin"/>
      </w:r>
      <w:r>
        <w:instrText xml:space="preserve"> PAGEREF _Toc145920224 \h </w:instrText>
      </w:r>
      <w:r>
        <w:fldChar w:fldCharType="separate"/>
      </w:r>
      <w:r>
        <w:t>166</w:t>
      </w:r>
      <w:r>
        <w:fldChar w:fldCharType="end"/>
      </w:r>
    </w:p>
    <w:p w14:paraId="68817582" w14:textId="73BE583A"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Malgun Gothic"/>
        </w:rPr>
        <w:t>7.3A.2.3</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Inter-band CA</w:t>
      </w:r>
      <w:r>
        <w:tab/>
      </w:r>
      <w:r>
        <w:fldChar w:fldCharType="begin"/>
      </w:r>
      <w:r>
        <w:instrText xml:space="preserve"> PAGEREF _Toc145920225 \h </w:instrText>
      </w:r>
      <w:r>
        <w:fldChar w:fldCharType="separate"/>
      </w:r>
      <w:r>
        <w:t>167</w:t>
      </w:r>
      <w:r>
        <w:fldChar w:fldCharType="end"/>
      </w:r>
    </w:p>
    <w:p w14:paraId="4985EDD1" w14:textId="567BD68A" w:rsidR="00CC371B" w:rsidRDefault="00CC371B">
      <w:pPr>
        <w:pStyle w:val="TOC3"/>
        <w:rPr>
          <w:rFonts w:asciiTheme="minorHAnsi" w:eastAsiaTheme="minorEastAsia" w:hAnsiTheme="minorHAnsi" w:cstheme="minorBidi"/>
          <w:kern w:val="2"/>
          <w:sz w:val="22"/>
          <w:szCs w:val="22"/>
          <w:lang w:eastAsia="en-GB"/>
          <w14:ligatures w14:val="standardContextual"/>
        </w:rPr>
      </w:pPr>
      <w:r>
        <w:t>7.3A.3</w:t>
      </w:r>
      <w:r>
        <w:rPr>
          <w:rFonts w:asciiTheme="minorHAnsi" w:eastAsiaTheme="minorEastAsia" w:hAnsiTheme="minorHAnsi" w:cstheme="minorBidi"/>
          <w:kern w:val="2"/>
          <w:sz w:val="22"/>
          <w:szCs w:val="22"/>
          <w:lang w:eastAsia="en-GB"/>
          <w14:ligatures w14:val="standardContextual"/>
        </w:rPr>
        <w:tab/>
      </w:r>
      <w:r>
        <w:t>EIS spherical coverage for DL CA</w:t>
      </w:r>
      <w:r>
        <w:tab/>
      </w:r>
      <w:r>
        <w:fldChar w:fldCharType="begin"/>
      </w:r>
      <w:r>
        <w:instrText xml:space="preserve"> PAGEREF _Toc145920226 \h </w:instrText>
      </w:r>
      <w:r>
        <w:fldChar w:fldCharType="separate"/>
      </w:r>
      <w:r>
        <w:t>167</w:t>
      </w:r>
      <w:r>
        <w:fldChar w:fldCharType="end"/>
      </w:r>
    </w:p>
    <w:p w14:paraId="320152DA" w14:textId="2ED6F093"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lang w:val="en-US"/>
        </w:rPr>
        <w:t>7.3A.3.1</w:t>
      </w:r>
      <w:r>
        <w:rPr>
          <w:rFonts w:asciiTheme="minorHAnsi" w:eastAsiaTheme="minorEastAsia" w:hAnsiTheme="minorHAnsi" w:cstheme="minorBidi"/>
          <w:kern w:val="2"/>
          <w:sz w:val="22"/>
          <w:szCs w:val="22"/>
          <w:lang w:eastAsia="en-GB"/>
          <w14:ligatures w14:val="standardContextual"/>
        </w:rPr>
        <w:tab/>
      </w:r>
      <w:r w:rsidRPr="00554529">
        <w:rPr>
          <w:lang w:val="en-US"/>
        </w:rPr>
        <w:t>Void</w:t>
      </w:r>
      <w:r>
        <w:tab/>
      </w:r>
      <w:r>
        <w:fldChar w:fldCharType="begin"/>
      </w:r>
      <w:r>
        <w:instrText xml:space="preserve"> PAGEREF _Toc145920227 \h </w:instrText>
      </w:r>
      <w:r>
        <w:fldChar w:fldCharType="separate"/>
      </w:r>
      <w:r>
        <w:t>167</w:t>
      </w:r>
      <w:r>
        <w:fldChar w:fldCharType="end"/>
      </w:r>
    </w:p>
    <w:p w14:paraId="77D44C8F" w14:textId="2A03B056"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lang w:val="en-US"/>
        </w:rPr>
        <w:t>7.3A.3.2</w:t>
      </w:r>
      <w:r>
        <w:rPr>
          <w:rFonts w:asciiTheme="minorHAnsi" w:eastAsiaTheme="minorEastAsia" w:hAnsiTheme="minorHAnsi" w:cstheme="minorBidi"/>
          <w:kern w:val="2"/>
          <w:sz w:val="22"/>
          <w:szCs w:val="22"/>
          <w:lang w:eastAsia="en-GB"/>
          <w14:ligatures w14:val="standardContextual"/>
        </w:rPr>
        <w:tab/>
      </w:r>
      <w:r w:rsidRPr="00554529">
        <w:rPr>
          <w:lang w:val="en-US"/>
        </w:rPr>
        <w:t>Void</w:t>
      </w:r>
      <w:r>
        <w:tab/>
      </w:r>
      <w:r>
        <w:fldChar w:fldCharType="begin"/>
      </w:r>
      <w:r>
        <w:instrText xml:space="preserve"> PAGEREF _Toc145920228 \h </w:instrText>
      </w:r>
      <w:r>
        <w:fldChar w:fldCharType="separate"/>
      </w:r>
      <w:r>
        <w:t>167</w:t>
      </w:r>
      <w:r>
        <w:fldChar w:fldCharType="end"/>
      </w:r>
    </w:p>
    <w:p w14:paraId="268A0236" w14:textId="66FDF937"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lang w:val="en-US"/>
        </w:rPr>
        <w:t>7.3A.3.3</w:t>
      </w:r>
      <w:r>
        <w:rPr>
          <w:rFonts w:asciiTheme="minorHAnsi" w:eastAsiaTheme="minorEastAsia" w:hAnsiTheme="minorHAnsi" w:cstheme="minorBidi"/>
          <w:kern w:val="2"/>
          <w:sz w:val="22"/>
          <w:szCs w:val="22"/>
          <w:lang w:eastAsia="en-GB"/>
          <w14:ligatures w14:val="standardContextual"/>
        </w:rPr>
        <w:tab/>
      </w:r>
      <w:r>
        <w:t>EIS spherical coverage for inter-band CA</w:t>
      </w:r>
      <w:r>
        <w:tab/>
      </w:r>
      <w:r>
        <w:fldChar w:fldCharType="begin"/>
      </w:r>
      <w:r>
        <w:instrText xml:space="preserve"> PAGEREF _Toc145920229 \h </w:instrText>
      </w:r>
      <w:r>
        <w:fldChar w:fldCharType="separate"/>
      </w:r>
      <w:r>
        <w:t>167</w:t>
      </w:r>
      <w:r>
        <w:fldChar w:fldCharType="end"/>
      </w:r>
    </w:p>
    <w:p w14:paraId="178399A0" w14:textId="3BC1B803" w:rsidR="00CC371B" w:rsidRDefault="00CC371B">
      <w:pPr>
        <w:pStyle w:val="TOC2"/>
        <w:rPr>
          <w:rFonts w:asciiTheme="minorHAnsi" w:eastAsiaTheme="minorEastAsia" w:hAnsiTheme="minorHAnsi" w:cstheme="minorBidi"/>
          <w:kern w:val="2"/>
          <w:sz w:val="22"/>
          <w:szCs w:val="22"/>
          <w:lang w:eastAsia="en-GB"/>
          <w14:ligatures w14:val="standardContextual"/>
        </w:rPr>
      </w:pPr>
      <w:r>
        <w:t>7.3D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_Toc145920230 \h </w:instrText>
      </w:r>
      <w:r>
        <w:fldChar w:fldCharType="separate"/>
      </w:r>
      <w:r>
        <w:t>168</w:t>
      </w:r>
      <w:r>
        <w:fldChar w:fldCharType="end"/>
      </w:r>
    </w:p>
    <w:p w14:paraId="2EA957F5" w14:textId="6FC02DF2" w:rsidR="00CC371B" w:rsidRDefault="00CC371B">
      <w:pPr>
        <w:pStyle w:val="TOC2"/>
        <w:rPr>
          <w:rFonts w:asciiTheme="minorHAnsi" w:eastAsiaTheme="minorEastAsia" w:hAnsiTheme="minorHAnsi" w:cstheme="minorBidi"/>
          <w:kern w:val="2"/>
          <w:sz w:val="22"/>
          <w:szCs w:val="22"/>
          <w:lang w:eastAsia="en-GB"/>
          <w14:ligatures w14:val="standardContextual"/>
        </w:rPr>
      </w:pPr>
      <w:r>
        <w:t>7.3K</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2AoA spherical coverage</w:t>
      </w:r>
      <w:r>
        <w:tab/>
      </w:r>
      <w:r>
        <w:fldChar w:fldCharType="begin"/>
      </w:r>
      <w:r>
        <w:instrText xml:space="preserve"> PAGEREF _Toc145920231 \h </w:instrText>
      </w:r>
      <w:r>
        <w:fldChar w:fldCharType="separate"/>
      </w:r>
      <w:r>
        <w:t>168</w:t>
      </w:r>
      <w:r>
        <w:fldChar w:fldCharType="end"/>
      </w:r>
    </w:p>
    <w:p w14:paraId="31A01AC3" w14:textId="3588A741" w:rsidR="00CC371B" w:rsidRDefault="00CC371B">
      <w:pPr>
        <w:pStyle w:val="TOC3"/>
        <w:rPr>
          <w:rFonts w:asciiTheme="minorHAnsi" w:eastAsiaTheme="minorEastAsia" w:hAnsiTheme="minorHAnsi" w:cstheme="minorBidi"/>
          <w:kern w:val="2"/>
          <w:sz w:val="22"/>
          <w:szCs w:val="22"/>
          <w:lang w:eastAsia="en-GB"/>
          <w14:ligatures w14:val="standardContextual"/>
        </w:rPr>
      </w:pPr>
      <w:r w:rsidRPr="00554529">
        <w:rPr>
          <w:rFonts w:eastAsia="Malgun Gothic"/>
        </w:rPr>
        <w:t>7.3K.6</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2AoA spherical coverage for power class 6</w:t>
      </w:r>
      <w:r>
        <w:tab/>
      </w:r>
      <w:r>
        <w:fldChar w:fldCharType="begin"/>
      </w:r>
      <w:r>
        <w:instrText xml:space="preserve"> PAGEREF _Toc145920232 \h </w:instrText>
      </w:r>
      <w:r>
        <w:fldChar w:fldCharType="separate"/>
      </w:r>
      <w:r>
        <w:t>168</w:t>
      </w:r>
      <w:r>
        <w:fldChar w:fldCharType="end"/>
      </w:r>
    </w:p>
    <w:p w14:paraId="662F6CA0" w14:textId="67C238C1" w:rsidR="00CC371B" w:rsidRDefault="00CC371B">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Maximum input level</w:t>
      </w:r>
      <w:r>
        <w:tab/>
      </w:r>
      <w:r>
        <w:fldChar w:fldCharType="begin"/>
      </w:r>
      <w:r>
        <w:instrText xml:space="preserve"> PAGEREF _Toc145920233 \h </w:instrText>
      </w:r>
      <w:r>
        <w:fldChar w:fldCharType="separate"/>
      </w:r>
      <w:r>
        <w:t>169</w:t>
      </w:r>
      <w:r>
        <w:fldChar w:fldCharType="end"/>
      </w:r>
    </w:p>
    <w:p w14:paraId="44672265" w14:textId="4DAAB67D" w:rsidR="00CC371B" w:rsidRDefault="00CC371B">
      <w:pPr>
        <w:pStyle w:val="TOC2"/>
        <w:rPr>
          <w:rFonts w:asciiTheme="minorHAnsi" w:eastAsiaTheme="minorEastAsia" w:hAnsiTheme="minorHAnsi" w:cstheme="minorBidi"/>
          <w:kern w:val="2"/>
          <w:sz w:val="22"/>
          <w:szCs w:val="22"/>
          <w:lang w:eastAsia="en-GB"/>
          <w14:ligatures w14:val="standardContextual"/>
        </w:rPr>
      </w:pPr>
      <w:r>
        <w:t>7.4A</w:t>
      </w:r>
      <w:r>
        <w:rPr>
          <w:rFonts w:asciiTheme="minorHAnsi" w:eastAsiaTheme="minorEastAsia" w:hAnsiTheme="minorHAnsi" w:cstheme="minorBidi"/>
          <w:kern w:val="2"/>
          <w:sz w:val="22"/>
          <w:szCs w:val="22"/>
          <w:lang w:eastAsia="en-GB"/>
          <w14:ligatures w14:val="standardContextual"/>
        </w:rPr>
        <w:tab/>
      </w:r>
      <w:r>
        <w:t>Maximum input level for DL CA</w:t>
      </w:r>
      <w:r>
        <w:tab/>
      </w:r>
      <w:r>
        <w:fldChar w:fldCharType="begin"/>
      </w:r>
      <w:r>
        <w:instrText xml:space="preserve"> PAGEREF _Toc145920234 \h </w:instrText>
      </w:r>
      <w:r>
        <w:fldChar w:fldCharType="separate"/>
      </w:r>
      <w:r>
        <w:t>170</w:t>
      </w:r>
      <w:r>
        <w:fldChar w:fldCharType="end"/>
      </w:r>
    </w:p>
    <w:p w14:paraId="439F6897" w14:textId="0FD50A27" w:rsidR="00CC371B" w:rsidRDefault="00CC371B">
      <w:pPr>
        <w:pStyle w:val="TOC3"/>
        <w:rPr>
          <w:rFonts w:asciiTheme="minorHAnsi" w:eastAsiaTheme="minorEastAsia" w:hAnsiTheme="minorHAnsi" w:cstheme="minorBidi"/>
          <w:kern w:val="2"/>
          <w:sz w:val="22"/>
          <w:szCs w:val="22"/>
          <w:lang w:eastAsia="en-GB"/>
          <w14:ligatures w14:val="standardContextual"/>
        </w:rPr>
      </w:pPr>
      <w:r>
        <w:rPr>
          <w:lang w:eastAsia="en-GB"/>
        </w:rPr>
        <w:t>7.4A.1</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contiguous CA</w:t>
      </w:r>
      <w:r>
        <w:tab/>
      </w:r>
      <w:r>
        <w:fldChar w:fldCharType="begin"/>
      </w:r>
      <w:r>
        <w:instrText xml:space="preserve"> PAGEREF _Toc145920235 \h </w:instrText>
      </w:r>
      <w:r>
        <w:fldChar w:fldCharType="separate"/>
      </w:r>
      <w:r>
        <w:t>170</w:t>
      </w:r>
      <w:r>
        <w:fldChar w:fldCharType="end"/>
      </w:r>
    </w:p>
    <w:p w14:paraId="557C31E9" w14:textId="06959197" w:rsidR="00CC371B" w:rsidRDefault="00CC371B">
      <w:pPr>
        <w:pStyle w:val="TOC3"/>
        <w:rPr>
          <w:rFonts w:asciiTheme="minorHAnsi" w:eastAsiaTheme="minorEastAsia" w:hAnsiTheme="minorHAnsi" w:cstheme="minorBidi"/>
          <w:kern w:val="2"/>
          <w:sz w:val="22"/>
          <w:szCs w:val="22"/>
          <w:lang w:eastAsia="en-GB"/>
          <w14:ligatures w14:val="standardContextual"/>
        </w:rPr>
      </w:pPr>
      <w:r>
        <w:rPr>
          <w:lang w:eastAsia="en-GB"/>
        </w:rPr>
        <w:t>7.4A.2</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non-contiguous CA</w:t>
      </w:r>
      <w:r>
        <w:tab/>
      </w:r>
      <w:r>
        <w:fldChar w:fldCharType="begin"/>
      </w:r>
      <w:r>
        <w:instrText xml:space="preserve"> PAGEREF _Toc145920236 \h </w:instrText>
      </w:r>
      <w:r>
        <w:fldChar w:fldCharType="separate"/>
      </w:r>
      <w:r>
        <w:t>170</w:t>
      </w:r>
      <w:r>
        <w:fldChar w:fldCharType="end"/>
      </w:r>
    </w:p>
    <w:p w14:paraId="1893954F" w14:textId="3794A53A" w:rsidR="00CC371B" w:rsidRDefault="00CC371B">
      <w:pPr>
        <w:pStyle w:val="TOC3"/>
        <w:rPr>
          <w:rFonts w:asciiTheme="minorHAnsi" w:eastAsiaTheme="minorEastAsia" w:hAnsiTheme="minorHAnsi" w:cstheme="minorBidi"/>
          <w:kern w:val="2"/>
          <w:sz w:val="22"/>
          <w:szCs w:val="22"/>
          <w:lang w:eastAsia="en-GB"/>
          <w14:ligatures w14:val="standardContextual"/>
        </w:rPr>
      </w:pPr>
      <w:r>
        <w:rPr>
          <w:lang w:eastAsia="en-GB"/>
        </w:rPr>
        <w:t>7.4A.3</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Inter-band CA</w:t>
      </w:r>
      <w:r>
        <w:tab/>
      </w:r>
      <w:r>
        <w:fldChar w:fldCharType="begin"/>
      </w:r>
      <w:r>
        <w:instrText xml:space="preserve"> PAGEREF _Toc145920237 \h </w:instrText>
      </w:r>
      <w:r>
        <w:fldChar w:fldCharType="separate"/>
      </w:r>
      <w:r>
        <w:t>170</w:t>
      </w:r>
      <w:r>
        <w:fldChar w:fldCharType="end"/>
      </w:r>
    </w:p>
    <w:p w14:paraId="70D3AD1F" w14:textId="332370CF" w:rsidR="00CC371B" w:rsidRDefault="00CC371B">
      <w:pPr>
        <w:pStyle w:val="TOC2"/>
        <w:rPr>
          <w:rFonts w:asciiTheme="minorHAnsi" w:eastAsiaTheme="minorEastAsia" w:hAnsiTheme="minorHAnsi" w:cstheme="minorBidi"/>
          <w:kern w:val="2"/>
          <w:sz w:val="22"/>
          <w:szCs w:val="22"/>
          <w:lang w:eastAsia="en-GB"/>
          <w14:ligatures w14:val="standardContextual"/>
        </w:rPr>
      </w:pPr>
      <w:r>
        <w:t>7.4D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_Toc145920238 \h </w:instrText>
      </w:r>
      <w:r>
        <w:fldChar w:fldCharType="separate"/>
      </w:r>
      <w:r>
        <w:t>170</w:t>
      </w:r>
      <w:r>
        <w:fldChar w:fldCharType="end"/>
      </w:r>
    </w:p>
    <w:p w14:paraId="03A56BA9" w14:textId="759099BF" w:rsidR="00CC371B" w:rsidRDefault="00CC371B">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Adjacent channel selectivity</w:t>
      </w:r>
      <w:r>
        <w:tab/>
      </w:r>
      <w:r>
        <w:fldChar w:fldCharType="begin"/>
      </w:r>
      <w:r>
        <w:instrText xml:space="preserve"> PAGEREF _Toc145920239 \h </w:instrText>
      </w:r>
      <w:r>
        <w:fldChar w:fldCharType="separate"/>
      </w:r>
      <w:r>
        <w:t>170</w:t>
      </w:r>
      <w:r>
        <w:fldChar w:fldCharType="end"/>
      </w:r>
    </w:p>
    <w:p w14:paraId="7C1FED5C" w14:textId="1FFF00B9" w:rsidR="00CC371B" w:rsidRDefault="00CC371B">
      <w:pPr>
        <w:pStyle w:val="TOC2"/>
        <w:rPr>
          <w:rFonts w:asciiTheme="minorHAnsi" w:eastAsiaTheme="minorEastAsia" w:hAnsiTheme="minorHAnsi" w:cstheme="minorBidi"/>
          <w:kern w:val="2"/>
          <w:sz w:val="22"/>
          <w:szCs w:val="22"/>
          <w:lang w:eastAsia="en-GB"/>
          <w14:ligatures w14:val="standardContextual"/>
        </w:rPr>
      </w:pPr>
      <w:r>
        <w:t>7.5A</w:t>
      </w:r>
      <w:r>
        <w:rPr>
          <w:rFonts w:asciiTheme="minorHAnsi" w:eastAsiaTheme="minorEastAsia" w:hAnsiTheme="minorHAnsi" w:cstheme="minorBidi"/>
          <w:kern w:val="2"/>
          <w:sz w:val="22"/>
          <w:szCs w:val="22"/>
          <w:lang w:eastAsia="en-GB"/>
          <w14:ligatures w14:val="standardContextual"/>
        </w:rPr>
        <w:tab/>
      </w:r>
      <w:r>
        <w:t>Adjacent channel selectivity for DL CA</w:t>
      </w:r>
      <w:r>
        <w:tab/>
      </w:r>
      <w:r>
        <w:fldChar w:fldCharType="begin"/>
      </w:r>
      <w:r>
        <w:instrText xml:space="preserve"> PAGEREF _Toc145920240 \h </w:instrText>
      </w:r>
      <w:r>
        <w:fldChar w:fldCharType="separate"/>
      </w:r>
      <w:r>
        <w:t>172</w:t>
      </w:r>
      <w:r>
        <w:fldChar w:fldCharType="end"/>
      </w:r>
    </w:p>
    <w:p w14:paraId="6FE1E0C0" w14:textId="7B6AE900" w:rsidR="00CC371B" w:rsidRDefault="00CC371B">
      <w:pPr>
        <w:pStyle w:val="TOC3"/>
        <w:rPr>
          <w:rFonts w:asciiTheme="minorHAnsi" w:eastAsiaTheme="minorEastAsia" w:hAnsiTheme="minorHAnsi" w:cstheme="minorBidi"/>
          <w:kern w:val="2"/>
          <w:sz w:val="22"/>
          <w:szCs w:val="22"/>
          <w:lang w:eastAsia="en-GB"/>
          <w14:ligatures w14:val="standardContextual"/>
        </w:rPr>
      </w:pPr>
      <w:r>
        <w:rPr>
          <w:lang w:eastAsia="en-GB"/>
        </w:rPr>
        <w:t>7.5A.1</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contiguous CA</w:t>
      </w:r>
      <w:r>
        <w:tab/>
      </w:r>
      <w:r>
        <w:fldChar w:fldCharType="begin"/>
      </w:r>
      <w:r>
        <w:instrText xml:space="preserve"> PAGEREF _Toc145920241 \h </w:instrText>
      </w:r>
      <w:r>
        <w:fldChar w:fldCharType="separate"/>
      </w:r>
      <w:r>
        <w:t>172</w:t>
      </w:r>
      <w:r>
        <w:fldChar w:fldCharType="end"/>
      </w:r>
    </w:p>
    <w:p w14:paraId="4778092E" w14:textId="1825DBFE" w:rsidR="00CC371B" w:rsidRDefault="00CC371B">
      <w:pPr>
        <w:pStyle w:val="TOC3"/>
        <w:rPr>
          <w:rFonts w:asciiTheme="minorHAnsi" w:eastAsiaTheme="minorEastAsia" w:hAnsiTheme="minorHAnsi" w:cstheme="minorBidi"/>
          <w:kern w:val="2"/>
          <w:sz w:val="22"/>
          <w:szCs w:val="22"/>
          <w:lang w:eastAsia="en-GB"/>
          <w14:ligatures w14:val="standardContextual"/>
        </w:rPr>
      </w:pPr>
      <w:r>
        <w:rPr>
          <w:lang w:eastAsia="en-GB"/>
        </w:rPr>
        <w:t>7.5A.2</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non-contiguous CA</w:t>
      </w:r>
      <w:r>
        <w:tab/>
      </w:r>
      <w:r>
        <w:fldChar w:fldCharType="begin"/>
      </w:r>
      <w:r>
        <w:instrText xml:space="preserve"> PAGEREF _Toc145920242 \h </w:instrText>
      </w:r>
      <w:r>
        <w:fldChar w:fldCharType="separate"/>
      </w:r>
      <w:r>
        <w:t>174</w:t>
      </w:r>
      <w:r>
        <w:fldChar w:fldCharType="end"/>
      </w:r>
    </w:p>
    <w:p w14:paraId="6305050C" w14:textId="4D55BC57" w:rsidR="00CC371B" w:rsidRDefault="00CC371B">
      <w:pPr>
        <w:pStyle w:val="TOC3"/>
        <w:rPr>
          <w:rFonts w:asciiTheme="minorHAnsi" w:eastAsiaTheme="minorEastAsia" w:hAnsiTheme="minorHAnsi" w:cstheme="minorBidi"/>
          <w:kern w:val="2"/>
          <w:sz w:val="22"/>
          <w:szCs w:val="22"/>
          <w:lang w:eastAsia="en-GB"/>
          <w14:ligatures w14:val="standardContextual"/>
        </w:rPr>
      </w:pPr>
      <w:r>
        <w:rPr>
          <w:lang w:eastAsia="en-GB"/>
        </w:rPr>
        <w:t>7.5A.3</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Inter-band CA</w:t>
      </w:r>
      <w:r>
        <w:tab/>
      </w:r>
      <w:r>
        <w:fldChar w:fldCharType="begin"/>
      </w:r>
      <w:r>
        <w:instrText xml:space="preserve"> PAGEREF _Toc145920243 \h </w:instrText>
      </w:r>
      <w:r>
        <w:fldChar w:fldCharType="separate"/>
      </w:r>
      <w:r>
        <w:t>174</w:t>
      </w:r>
      <w:r>
        <w:fldChar w:fldCharType="end"/>
      </w:r>
    </w:p>
    <w:p w14:paraId="529F874F" w14:textId="4D18F3FF" w:rsidR="00CC371B" w:rsidRDefault="00CC371B">
      <w:pPr>
        <w:pStyle w:val="TOC2"/>
        <w:rPr>
          <w:rFonts w:asciiTheme="minorHAnsi" w:eastAsiaTheme="minorEastAsia" w:hAnsiTheme="minorHAnsi" w:cstheme="minorBidi"/>
          <w:kern w:val="2"/>
          <w:sz w:val="22"/>
          <w:szCs w:val="22"/>
          <w:lang w:eastAsia="en-GB"/>
          <w14:ligatures w14:val="standardContextual"/>
        </w:rPr>
      </w:pPr>
      <w:r>
        <w:t>7.5D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_Toc145920244 \h </w:instrText>
      </w:r>
      <w:r>
        <w:fldChar w:fldCharType="separate"/>
      </w:r>
      <w:r>
        <w:t>174</w:t>
      </w:r>
      <w:r>
        <w:fldChar w:fldCharType="end"/>
      </w:r>
    </w:p>
    <w:p w14:paraId="4D16B565" w14:textId="49222731" w:rsidR="00CC371B" w:rsidRDefault="00CC371B">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Blocking characteristics</w:t>
      </w:r>
      <w:r>
        <w:tab/>
      </w:r>
      <w:r>
        <w:fldChar w:fldCharType="begin"/>
      </w:r>
      <w:r>
        <w:instrText xml:space="preserve"> PAGEREF _Toc145920245 \h </w:instrText>
      </w:r>
      <w:r>
        <w:fldChar w:fldCharType="separate"/>
      </w:r>
      <w:r>
        <w:t>174</w:t>
      </w:r>
      <w:r>
        <w:fldChar w:fldCharType="end"/>
      </w:r>
    </w:p>
    <w:p w14:paraId="7B39B968" w14:textId="432B282A" w:rsidR="00CC371B" w:rsidRDefault="00CC371B">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_Toc145920246 \h </w:instrText>
      </w:r>
      <w:r>
        <w:fldChar w:fldCharType="separate"/>
      </w:r>
      <w:r>
        <w:t>174</w:t>
      </w:r>
      <w:r>
        <w:fldChar w:fldCharType="end"/>
      </w:r>
    </w:p>
    <w:p w14:paraId="708AC330" w14:textId="09B6521C" w:rsidR="00CC371B" w:rsidRDefault="00CC371B">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_Toc145920247 \h </w:instrText>
      </w:r>
      <w:r>
        <w:fldChar w:fldCharType="separate"/>
      </w:r>
      <w:r>
        <w:t>175</w:t>
      </w:r>
      <w:r>
        <w:fldChar w:fldCharType="end"/>
      </w:r>
    </w:p>
    <w:p w14:paraId="166F04BF" w14:textId="6CB87D36" w:rsidR="00CC371B" w:rsidRDefault="00CC371B">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_Toc145920248 \h </w:instrText>
      </w:r>
      <w:r>
        <w:fldChar w:fldCharType="separate"/>
      </w:r>
      <w:r>
        <w:t>176</w:t>
      </w:r>
      <w:r>
        <w:fldChar w:fldCharType="end"/>
      </w:r>
    </w:p>
    <w:p w14:paraId="3C15D40D" w14:textId="5A7933C5" w:rsidR="00CC371B" w:rsidRDefault="00CC371B">
      <w:pPr>
        <w:pStyle w:val="TOC2"/>
        <w:rPr>
          <w:rFonts w:asciiTheme="minorHAnsi" w:eastAsiaTheme="minorEastAsia" w:hAnsiTheme="minorHAnsi" w:cstheme="minorBidi"/>
          <w:kern w:val="2"/>
          <w:sz w:val="22"/>
          <w:szCs w:val="22"/>
          <w:lang w:eastAsia="en-GB"/>
          <w14:ligatures w14:val="standardContextual"/>
        </w:rPr>
      </w:pPr>
      <w:r>
        <w:t>7.6A</w:t>
      </w:r>
      <w:r>
        <w:rPr>
          <w:rFonts w:asciiTheme="minorHAnsi" w:eastAsiaTheme="minorEastAsia" w:hAnsiTheme="minorHAnsi" w:cstheme="minorBidi"/>
          <w:kern w:val="2"/>
          <w:sz w:val="22"/>
          <w:szCs w:val="22"/>
          <w:lang w:eastAsia="en-GB"/>
          <w14:ligatures w14:val="standardContextual"/>
        </w:rPr>
        <w:tab/>
      </w:r>
      <w:r>
        <w:t>Blocking characteristics for DL CA</w:t>
      </w:r>
      <w:r>
        <w:tab/>
      </w:r>
      <w:r>
        <w:fldChar w:fldCharType="begin"/>
      </w:r>
      <w:r>
        <w:instrText xml:space="preserve"> PAGEREF _Toc145920249 \h </w:instrText>
      </w:r>
      <w:r>
        <w:fldChar w:fldCharType="separate"/>
      </w:r>
      <w:r>
        <w:t>176</w:t>
      </w:r>
      <w:r>
        <w:fldChar w:fldCharType="end"/>
      </w:r>
    </w:p>
    <w:p w14:paraId="2C74C732" w14:textId="45610F29" w:rsidR="00CC371B" w:rsidRDefault="00CC371B">
      <w:pPr>
        <w:pStyle w:val="TOC3"/>
        <w:rPr>
          <w:rFonts w:asciiTheme="minorHAnsi" w:eastAsiaTheme="minorEastAsia" w:hAnsiTheme="minorHAnsi" w:cstheme="minorBidi"/>
          <w:kern w:val="2"/>
          <w:sz w:val="22"/>
          <w:szCs w:val="22"/>
          <w:lang w:eastAsia="en-GB"/>
          <w14:ligatures w14:val="standardContextual"/>
        </w:rPr>
      </w:pPr>
      <w:r>
        <w:t>7.6A.1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_Toc145920250 \h </w:instrText>
      </w:r>
      <w:r>
        <w:fldChar w:fldCharType="separate"/>
      </w:r>
      <w:r>
        <w:t>176</w:t>
      </w:r>
      <w:r>
        <w:fldChar w:fldCharType="end"/>
      </w:r>
    </w:p>
    <w:p w14:paraId="170AA627" w14:textId="302C8D02" w:rsidR="00CC371B" w:rsidRDefault="00CC371B">
      <w:pPr>
        <w:pStyle w:val="TOC3"/>
        <w:rPr>
          <w:rFonts w:asciiTheme="minorHAnsi" w:eastAsiaTheme="minorEastAsia" w:hAnsiTheme="minorHAnsi" w:cstheme="minorBidi"/>
          <w:kern w:val="2"/>
          <w:sz w:val="22"/>
          <w:szCs w:val="22"/>
          <w:lang w:eastAsia="en-GB"/>
          <w14:ligatures w14:val="standardContextual"/>
        </w:rPr>
      </w:pPr>
      <w:r>
        <w:t>7.6A.2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_Toc145920251 \h </w:instrText>
      </w:r>
      <w:r>
        <w:fldChar w:fldCharType="separate"/>
      </w:r>
      <w:r>
        <w:t>176</w:t>
      </w:r>
      <w:r>
        <w:fldChar w:fldCharType="end"/>
      </w:r>
    </w:p>
    <w:p w14:paraId="0E94E99B" w14:textId="79F87B3D" w:rsidR="00CC371B" w:rsidRDefault="00CC371B">
      <w:pPr>
        <w:pStyle w:val="TOC4"/>
        <w:rPr>
          <w:rFonts w:asciiTheme="minorHAnsi" w:eastAsiaTheme="minorEastAsia" w:hAnsiTheme="minorHAnsi" w:cstheme="minorBidi"/>
          <w:kern w:val="2"/>
          <w:sz w:val="22"/>
          <w:szCs w:val="22"/>
          <w:lang w:eastAsia="en-GB"/>
          <w14:ligatures w14:val="standardContextual"/>
        </w:rPr>
      </w:pPr>
      <w:r>
        <w:t>7.6A.2.2</w:t>
      </w:r>
      <w:r>
        <w:rPr>
          <w:rFonts w:asciiTheme="minorHAnsi" w:eastAsiaTheme="minorEastAsia" w:hAnsiTheme="minorHAnsi" w:cstheme="minorBidi"/>
          <w:kern w:val="2"/>
          <w:sz w:val="22"/>
          <w:szCs w:val="22"/>
          <w:lang w:eastAsia="en-GB"/>
          <w14:ligatures w14:val="standardContextual"/>
        </w:rPr>
        <w:tab/>
      </w:r>
      <w:r>
        <w:t>In-band blocking for Intra-band non-contiguous CA</w:t>
      </w:r>
      <w:r>
        <w:tab/>
      </w:r>
      <w:r>
        <w:fldChar w:fldCharType="begin"/>
      </w:r>
      <w:r>
        <w:instrText xml:space="preserve"> PAGEREF _Toc145920252 \h </w:instrText>
      </w:r>
      <w:r>
        <w:fldChar w:fldCharType="separate"/>
      </w:r>
      <w:r>
        <w:t>176</w:t>
      </w:r>
      <w:r>
        <w:fldChar w:fldCharType="end"/>
      </w:r>
    </w:p>
    <w:p w14:paraId="01D2A512" w14:textId="4AED5F3C" w:rsidR="00CC371B" w:rsidRDefault="00CC371B">
      <w:pPr>
        <w:pStyle w:val="TOC4"/>
        <w:rPr>
          <w:rFonts w:asciiTheme="minorHAnsi" w:eastAsiaTheme="minorEastAsia" w:hAnsiTheme="minorHAnsi" w:cstheme="minorBidi"/>
          <w:kern w:val="2"/>
          <w:sz w:val="22"/>
          <w:szCs w:val="22"/>
          <w:lang w:eastAsia="en-GB"/>
          <w14:ligatures w14:val="standardContextual"/>
        </w:rPr>
      </w:pPr>
      <w:r>
        <w:t>7.6A.2.3</w:t>
      </w:r>
      <w:r>
        <w:rPr>
          <w:rFonts w:asciiTheme="minorHAnsi" w:eastAsiaTheme="minorEastAsia" w:hAnsiTheme="minorHAnsi" w:cstheme="minorBidi"/>
          <w:kern w:val="2"/>
          <w:sz w:val="22"/>
          <w:szCs w:val="22"/>
          <w:lang w:eastAsia="en-GB"/>
          <w14:ligatures w14:val="standardContextual"/>
        </w:rPr>
        <w:tab/>
      </w:r>
      <w:r>
        <w:t>In-band blocking for Inter-band CA</w:t>
      </w:r>
      <w:r>
        <w:tab/>
      </w:r>
      <w:r>
        <w:fldChar w:fldCharType="begin"/>
      </w:r>
      <w:r>
        <w:instrText xml:space="preserve"> PAGEREF _Toc145920253 \h </w:instrText>
      </w:r>
      <w:r>
        <w:fldChar w:fldCharType="separate"/>
      </w:r>
      <w:r>
        <w:t>177</w:t>
      </w:r>
      <w:r>
        <w:fldChar w:fldCharType="end"/>
      </w:r>
    </w:p>
    <w:p w14:paraId="09135B24" w14:textId="0DCA14E2" w:rsidR="00CC371B" w:rsidRDefault="00CC371B">
      <w:pPr>
        <w:pStyle w:val="TOC2"/>
        <w:rPr>
          <w:rFonts w:asciiTheme="minorHAnsi" w:eastAsiaTheme="minorEastAsia" w:hAnsiTheme="minorHAnsi" w:cstheme="minorBidi"/>
          <w:kern w:val="2"/>
          <w:sz w:val="22"/>
          <w:szCs w:val="22"/>
          <w:lang w:eastAsia="en-GB"/>
          <w14:ligatures w14:val="standardContextual"/>
        </w:rPr>
      </w:pPr>
      <w:r>
        <w:t>7.6D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_Toc145920254 \h </w:instrText>
      </w:r>
      <w:r>
        <w:fldChar w:fldCharType="separate"/>
      </w:r>
      <w:r>
        <w:t>177</w:t>
      </w:r>
      <w:r>
        <w:fldChar w:fldCharType="end"/>
      </w:r>
    </w:p>
    <w:p w14:paraId="469C1F04" w14:textId="42971830" w:rsidR="00CC371B" w:rsidRDefault="00CC371B">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_Toc145920255 \h </w:instrText>
      </w:r>
      <w:r>
        <w:fldChar w:fldCharType="separate"/>
      </w:r>
      <w:r>
        <w:t>177</w:t>
      </w:r>
      <w:r>
        <w:fldChar w:fldCharType="end"/>
      </w:r>
    </w:p>
    <w:p w14:paraId="6E5EA9FE" w14:textId="658F1C1D" w:rsidR="00CC371B" w:rsidRDefault="00CC371B">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_Toc145920256 \h </w:instrText>
      </w:r>
      <w:r>
        <w:fldChar w:fldCharType="separate"/>
      </w:r>
      <w:r>
        <w:t>177</w:t>
      </w:r>
      <w:r>
        <w:fldChar w:fldCharType="end"/>
      </w:r>
    </w:p>
    <w:p w14:paraId="40AC661E" w14:textId="54CC10B4" w:rsidR="00CC371B" w:rsidRDefault="00CC371B">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_Toc145920257 \h </w:instrText>
      </w:r>
      <w:r>
        <w:fldChar w:fldCharType="separate"/>
      </w:r>
      <w:r>
        <w:t>177</w:t>
      </w:r>
      <w:r>
        <w:fldChar w:fldCharType="end"/>
      </w:r>
    </w:p>
    <w:p w14:paraId="30D655A8" w14:textId="6BCFDC6C" w:rsidR="00CC371B" w:rsidRDefault="00CC371B">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_Toc145920258 \h </w:instrText>
      </w:r>
      <w:r>
        <w:fldChar w:fldCharType="separate"/>
      </w:r>
      <w:r>
        <w:t>178</w:t>
      </w:r>
      <w:r>
        <w:fldChar w:fldCharType="end"/>
      </w:r>
    </w:p>
    <w:p w14:paraId="29A0CFD2" w14:textId="6E4CCE97" w:rsidR="00CC371B" w:rsidRDefault="00CC371B">
      <w:pPr>
        <w:pStyle w:val="TOC8"/>
        <w:rPr>
          <w:rFonts w:asciiTheme="minorHAnsi" w:eastAsiaTheme="minorEastAsia" w:hAnsiTheme="minorHAnsi" w:cstheme="minorBidi"/>
          <w:b w:val="0"/>
          <w:kern w:val="2"/>
          <w:szCs w:val="22"/>
          <w:lang w:eastAsia="en-GB"/>
          <w14:ligatures w14:val="standardContextual"/>
        </w:rPr>
      </w:pPr>
      <w:r>
        <w:t>Annex A (normative): Measurement channels</w:t>
      </w:r>
      <w:r>
        <w:tab/>
      </w:r>
      <w:r>
        <w:fldChar w:fldCharType="begin"/>
      </w:r>
      <w:r>
        <w:instrText xml:space="preserve"> PAGEREF _Toc145920259 \h </w:instrText>
      </w:r>
      <w:r>
        <w:fldChar w:fldCharType="separate"/>
      </w:r>
      <w:r>
        <w:t>179</w:t>
      </w:r>
      <w:r>
        <w:fldChar w:fldCharType="end"/>
      </w:r>
    </w:p>
    <w:p w14:paraId="19517133" w14:textId="142E50BB" w:rsidR="00CC371B" w:rsidRDefault="00CC371B">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_Toc145920260 \h </w:instrText>
      </w:r>
      <w:r>
        <w:fldChar w:fldCharType="separate"/>
      </w:r>
      <w:r>
        <w:t>179</w:t>
      </w:r>
      <w:r>
        <w:fldChar w:fldCharType="end"/>
      </w:r>
    </w:p>
    <w:p w14:paraId="6470770F" w14:textId="7E21275F" w:rsidR="00CC371B" w:rsidRDefault="00CC371B">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UL reference measurement channels</w:t>
      </w:r>
      <w:r>
        <w:tab/>
      </w:r>
      <w:r>
        <w:fldChar w:fldCharType="begin"/>
      </w:r>
      <w:r>
        <w:instrText xml:space="preserve"> PAGEREF _Toc145920261 \h </w:instrText>
      </w:r>
      <w:r>
        <w:fldChar w:fldCharType="separate"/>
      </w:r>
      <w:r>
        <w:t>179</w:t>
      </w:r>
      <w:r>
        <w:fldChar w:fldCharType="end"/>
      </w:r>
    </w:p>
    <w:p w14:paraId="499469DE" w14:textId="3D5C7BD2" w:rsidR="00CC371B" w:rsidRDefault="00CC371B">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_Toc145920262 \h </w:instrText>
      </w:r>
      <w:r>
        <w:fldChar w:fldCharType="separate"/>
      </w:r>
      <w:r>
        <w:t>179</w:t>
      </w:r>
      <w:r>
        <w:fldChar w:fldCharType="end"/>
      </w:r>
    </w:p>
    <w:p w14:paraId="5DAE474F" w14:textId="14537210" w:rsidR="00CC371B" w:rsidRDefault="00CC371B">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_Toc145920263 \h </w:instrText>
      </w:r>
      <w:r>
        <w:fldChar w:fldCharType="separate"/>
      </w:r>
      <w:r>
        <w:t>179</w:t>
      </w:r>
      <w:r>
        <w:fldChar w:fldCharType="end"/>
      </w:r>
    </w:p>
    <w:p w14:paraId="01F27D7E" w14:textId="1EFCF157" w:rsidR="00CC371B" w:rsidRDefault="00CC371B">
      <w:pPr>
        <w:pStyle w:val="TOC2"/>
        <w:rPr>
          <w:rFonts w:asciiTheme="minorHAnsi" w:eastAsiaTheme="minorEastAsia" w:hAnsiTheme="minorHAnsi" w:cstheme="minorBidi"/>
          <w:kern w:val="2"/>
          <w:sz w:val="22"/>
          <w:szCs w:val="22"/>
          <w:lang w:eastAsia="en-GB"/>
          <w14:ligatures w14:val="standardContextual"/>
        </w:rPr>
      </w:pPr>
      <w:r>
        <w:t>A.2.3</w:t>
      </w:r>
      <w:r>
        <w:rPr>
          <w:rFonts w:asciiTheme="minorHAnsi" w:eastAsiaTheme="minorEastAsia" w:hAnsiTheme="minorHAnsi" w:cstheme="minorBidi"/>
          <w:kern w:val="2"/>
          <w:sz w:val="22"/>
          <w:szCs w:val="22"/>
          <w:lang w:eastAsia="en-GB"/>
          <w14:ligatures w14:val="standardContextual"/>
        </w:rPr>
        <w:tab/>
      </w:r>
      <w:r>
        <w:t>Reference measurement channels for TDD</w:t>
      </w:r>
      <w:r>
        <w:tab/>
      </w:r>
      <w:r>
        <w:fldChar w:fldCharType="begin"/>
      </w:r>
      <w:r>
        <w:instrText xml:space="preserve"> PAGEREF _Toc145920264 \h </w:instrText>
      </w:r>
      <w:r>
        <w:fldChar w:fldCharType="separate"/>
      </w:r>
      <w:r>
        <w:t>180</w:t>
      </w:r>
      <w:r>
        <w:fldChar w:fldCharType="end"/>
      </w:r>
    </w:p>
    <w:p w14:paraId="4EC4EB71" w14:textId="55897E1F" w:rsidR="00CC371B" w:rsidRDefault="00CC371B">
      <w:pPr>
        <w:pStyle w:val="TOC3"/>
        <w:rPr>
          <w:rFonts w:asciiTheme="minorHAnsi" w:eastAsiaTheme="minorEastAsia" w:hAnsiTheme="minorHAnsi" w:cstheme="minorBidi"/>
          <w:kern w:val="2"/>
          <w:sz w:val="22"/>
          <w:szCs w:val="22"/>
          <w:lang w:eastAsia="en-GB"/>
          <w14:ligatures w14:val="standardContextual"/>
        </w:rPr>
      </w:pPr>
      <w:r>
        <w:t>A.2.3.1</w:t>
      </w:r>
      <w:r>
        <w:rPr>
          <w:rFonts w:asciiTheme="minorHAnsi" w:eastAsiaTheme="minorEastAsia" w:hAnsiTheme="minorHAnsi" w:cstheme="minorBidi"/>
          <w:kern w:val="2"/>
          <w:sz w:val="22"/>
          <w:szCs w:val="22"/>
          <w:lang w:eastAsia="en-GB"/>
          <w14:ligatures w14:val="standardContextual"/>
        </w:rPr>
        <w:tab/>
      </w:r>
      <w:r>
        <w:t>DFT-s-OFDM Pi/2-BPSK</w:t>
      </w:r>
      <w:r>
        <w:tab/>
      </w:r>
      <w:r>
        <w:fldChar w:fldCharType="begin"/>
      </w:r>
      <w:r>
        <w:instrText xml:space="preserve"> PAGEREF _Toc145920265 \h </w:instrText>
      </w:r>
      <w:r>
        <w:fldChar w:fldCharType="separate"/>
      </w:r>
      <w:r>
        <w:t>180</w:t>
      </w:r>
      <w:r>
        <w:fldChar w:fldCharType="end"/>
      </w:r>
    </w:p>
    <w:p w14:paraId="73892F62" w14:textId="53B3AFFE" w:rsidR="00CC371B" w:rsidRDefault="00CC371B">
      <w:pPr>
        <w:pStyle w:val="TOC3"/>
        <w:rPr>
          <w:rFonts w:asciiTheme="minorHAnsi" w:eastAsiaTheme="minorEastAsia" w:hAnsiTheme="minorHAnsi" w:cstheme="minorBidi"/>
          <w:kern w:val="2"/>
          <w:sz w:val="22"/>
          <w:szCs w:val="22"/>
          <w:lang w:eastAsia="en-GB"/>
          <w14:ligatures w14:val="standardContextual"/>
        </w:rPr>
      </w:pPr>
      <w:r>
        <w:lastRenderedPageBreak/>
        <w:t>A.2.3.2</w:t>
      </w:r>
      <w:r>
        <w:rPr>
          <w:rFonts w:asciiTheme="minorHAnsi" w:eastAsiaTheme="minorEastAsia" w:hAnsiTheme="minorHAnsi" w:cstheme="minorBidi"/>
          <w:kern w:val="2"/>
          <w:sz w:val="22"/>
          <w:szCs w:val="22"/>
          <w:lang w:eastAsia="en-GB"/>
          <w14:ligatures w14:val="standardContextual"/>
        </w:rPr>
        <w:tab/>
      </w:r>
      <w:r>
        <w:t>DFT-s-OFDM QPSK</w:t>
      </w:r>
      <w:r>
        <w:tab/>
      </w:r>
      <w:r>
        <w:fldChar w:fldCharType="begin"/>
      </w:r>
      <w:r>
        <w:instrText xml:space="preserve"> PAGEREF _Toc145920266 \h </w:instrText>
      </w:r>
      <w:r>
        <w:fldChar w:fldCharType="separate"/>
      </w:r>
      <w:r>
        <w:t>181</w:t>
      </w:r>
      <w:r>
        <w:fldChar w:fldCharType="end"/>
      </w:r>
    </w:p>
    <w:p w14:paraId="70EBB191" w14:textId="3AC2831C" w:rsidR="00CC371B" w:rsidRDefault="00CC371B">
      <w:pPr>
        <w:pStyle w:val="TOC3"/>
        <w:rPr>
          <w:rFonts w:asciiTheme="minorHAnsi" w:eastAsiaTheme="minorEastAsia" w:hAnsiTheme="minorHAnsi" w:cstheme="minorBidi"/>
          <w:kern w:val="2"/>
          <w:sz w:val="22"/>
          <w:szCs w:val="22"/>
          <w:lang w:eastAsia="en-GB"/>
          <w14:ligatures w14:val="standardContextual"/>
        </w:rPr>
      </w:pPr>
      <w:r>
        <w:t>A.2.3.3</w:t>
      </w:r>
      <w:r>
        <w:rPr>
          <w:rFonts w:asciiTheme="minorHAnsi" w:eastAsiaTheme="minorEastAsia" w:hAnsiTheme="minorHAnsi" w:cstheme="minorBidi"/>
          <w:kern w:val="2"/>
          <w:sz w:val="22"/>
          <w:szCs w:val="22"/>
          <w:lang w:eastAsia="en-GB"/>
          <w14:ligatures w14:val="standardContextual"/>
        </w:rPr>
        <w:tab/>
      </w:r>
      <w:r>
        <w:t>DFT-s-OFDM 16QAM</w:t>
      </w:r>
      <w:r>
        <w:tab/>
      </w:r>
      <w:r>
        <w:fldChar w:fldCharType="begin"/>
      </w:r>
      <w:r>
        <w:instrText xml:space="preserve"> PAGEREF _Toc145920267 \h </w:instrText>
      </w:r>
      <w:r>
        <w:fldChar w:fldCharType="separate"/>
      </w:r>
      <w:r>
        <w:t>181</w:t>
      </w:r>
      <w:r>
        <w:fldChar w:fldCharType="end"/>
      </w:r>
    </w:p>
    <w:p w14:paraId="1D080855" w14:textId="4C2B6D6C" w:rsidR="00CC371B" w:rsidRDefault="00CC371B">
      <w:pPr>
        <w:pStyle w:val="TOC3"/>
        <w:rPr>
          <w:rFonts w:asciiTheme="minorHAnsi" w:eastAsiaTheme="minorEastAsia" w:hAnsiTheme="minorHAnsi" w:cstheme="minorBidi"/>
          <w:kern w:val="2"/>
          <w:sz w:val="22"/>
          <w:szCs w:val="22"/>
          <w:lang w:eastAsia="en-GB"/>
          <w14:ligatures w14:val="standardContextual"/>
        </w:rPr>
      </w:pPr>
      <w:r>
        <w:t>A.2.3.4</w:t>
      </w:r>
      <w:r>
        <w:rPr>
          <w:rFonts w:asciiTheme="minorHAnsi" w:eastAsiaTheme="minorEastAsia" w:hAnsiTheme="minorHAnsi" w:cstheme="minorBidi"/>
          <w:kern w:val="2"/>
          <w:sz w:val="22"/>
          <w:szCs w:val="22"/>
          <w:lang w:eastAsia="en-GB"/>
          <w14:ligatures w14:val="standardContextual"/>
        </w:rPr>
        <w:tab/>
      </w:r>
      <w:r>
        <w:t>DFT-s-OFDM 64QAM</w:t>
      </w:r>
      <w:r>
        <w:tab/>
      </w:r>
      <w:r>
        <w:fldChar w:fldCharType="begin"/>
      </w:r>
      <w:r>
        <w:instrText xml:space="preserve"> PAGEREF _Toc145920268 \h </w:instrText>
      </w:r>
      <w:r>
        <w:fldChar w:fldCharType="separate"/>
      </w:r>
      <w:r>
        <w:t>182</w:t>
      </w:r>
      <w:r>
        <w:fldChar w:fldCharType="end"/>
      </w:r>
    </w:p>
    <w:p w14:paraId="583453B5" w14:textId="2DD9B692" w:rsidR="00CC371B" w:rsidRDefault="00CC371B">
      <w:pPr>
        <w:pStyle w:val="TOC3"/>
        <w:rPr>
          <w:rFonts w:asciiTheme="minorHAnsi" w:eastAsiaTheme="minorEastAsia" w:hAnsiTheme="minorHAnsi" w:cstheme="minorBidi"/>
          <w:kern w:val="2"/>
          <w:sz w:val="22"/>
          <w:szCs w:val="22"/>
          <w:lang w:eastAsia="en-GB"/>
          <w14:ligatures w14:val="standardContextual"/>
        </w:rPr>
      </w:pPr>
      <w:r>
        <w:t>A.2.3.5</w:t>
      </w:r>
      <w:r>
        <w:rPr>
          <w:rFonts w:asciiTheme="minorHAnsi" w:eastAsiaTheme="minorEastAsia" w:hAnsiTheme="minorHAnsi" w:cstheme="minorBidi"/>
          <w:kern w:val="2"/>
          <w:sz w:val="22"/>
          <w:szCs w:val="22"/>
          <w:lang w:eastAsia="en-GB"/>
          <w14:ligatures w14:val="standardContextual"/>
        </w:rPr>
        <w:tab/>
      </w:r>
      <w:r>
        <w:t>CP-OFDM QPSK</w:t>
      </w:r>
      <w:r>
        <w:tab/>
      </w:r>
      <w:r>
        <w:fldChar w:fldCharType="begin"/>
      </w:r>
      <w:r>
        <w:instrText xml:space="preserve"> PAGEREF _Toc145920269 \h </w:instrText>
      </w:r>
      <w:r>
        <w:fldChar w:fldCharType="separate"/>
      </w:r>
      <w:r>
        <w:t>182</w:t>
      </w:r>
      <w:r>
        <w:fldChar w:fldCharType="end"/>
      </w:r>
    </w:p>
    <w:p w14:paraId="6A7C34BF" w14:textId="6D907045" w:rsidR="00CC371B" w:rsidRDefault="00CC371B">
      <w:pPr>
        <w:pStyle w:val="TOC3"/>
        <w:rPr>
          <w:rFonts w:asciiTheme="minorHAnsi" w:eastAsiaTheme="minorEastAsia" w:hAnsiTheme="minorHAnsi" w:cstheme="minorBidi"/>
          <w:kern w:val="2"/>
          <w:sz w:val="22"/>
          <w:szCs w:val="22"/>
          <w:lang w:eastAsia="en-GB"/>
          <w14:ligatures w14:val="standardContextual"/>
        </w:rPr>
      </w:pPr>
      <w:r>
        <w:t>A.2.3.6</w:t>
      </w:r>
      <w:r>
        <w:rPr>
          <w:rFonts w:asciiTheme="minorHAnsi" w:eastAsiaTheme="minorEastAsia" w:hAnsiTheme="minorHAnsi" w:cstheme="minorBidi"/>
          <w:kern w:val="2"/>
          <w:sz w:val="22"/>
          <w:szCs w:val="22"/>
          <w:lang w:eastAsia="en-GB"/>
          <w14:ligatures w14:val="standardContextual"/>
        </w:rPr>
        <w:tab/>
      </w:r>
      <w:r>
        <w:t>CP-OFDM 16QAM</w:t>
      </w:r>
      <w:r>
        <w:tab/>
      </w:r>
      <w:r>
        <w:fldChar w:fldCharType="begin"/>
      </w:r>
      <w:r>
        <w:instrText xml:space="preserve"> PAGEREF _Toc145920270 \h </w:instrText>
      </w:r>
      <w:r>
        <w:fldChar w:fldCharType="separate"/>
      </w:r>
      <w:r>
        <w:t>183</w:t>
      </w:r>
      <w:r>
        <w:fldChar w:fldCharType="end"/>
      </w:r>
    </w:p>
    <w:p w14:paraId="3A00761A" w14:textId="2329E2C1" w:rsidR="00CC371B" w:rsidRDefault="00CC371B">
      <w:pPr>
        <w:pStyle w:val="TOC3"/>
        <w:rPr>
          <w:rFonts w:asciiTheme="minorHAnsi" w:eastAsiaTheme="minorEastAsia" w:hAnsiTheme="minorHAnsi" w:cstheme="minorBidi"/>
          <w:kern w:val="2"/>
          <w:sz w:val="22"/>
          <w:szCs w:val="22"/>
          <w:lang w:eastAsia="en-GB"/>
          <w14:ligatures w14:val="standardContextual"/>
        </w:rPr>
      </w:pPr>
      <w:r>
        <w:t>A.2.3.7</w:t>
      </w:r>
      <w:r>
        <w:rPr>
          <w:rFonts w:asciiTheme="minorHAnsi" w:eastAsiaTheme="minorEastAsia" w:hAnsiTheme="minorHAnsi" w:cstheme="minorBidi"/>
          <w:kern w:val="2"/>
          <w:sz w:val="22"/>
          <w:szCs w:val="22"/>
          <w:lang w:eastAsia="en-GB"/>
          <w14:ligatures w14:val="standardContextual"/>
        </w:rPr>
        <w:tab/>
      </w:r>
      <w:r>
        <w:t>CP-OFDM 64QAM</w:t>
      </w:r>
      <w:r>
        <w:tab/>
      </w:r>
      <w:r>
        <w:fldChar w:fldCharType="begin"/>
      </w:r>
      <w:r>
        <w:instrText xml:space="preserve"> PAGEREF _Toc145920271 \h </w:instrText>
      </w:r>
      <w:r>
        <w:fldChar w:fldCharType="separate"/>
      </w:r>
      <w:r>
        <w:t>184</w:t>
      </w:r>
      <w:r>
        <w:fldChar w:fldCharType="end"/>
      </w:r>
    </w:p>
    <w:p w14:paraId="3EBFA0CE" w14:textId="1A72D8EC" w:rsidR="00CC371B" w:rsidRDefault="00CC371B">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DL reference measurement channels</w:t>
      </w:r>
      <w:r>
        <w:tab/>
      </w:r>
      <w:r>
        <w:fldChar w:fldCharType="begin"/>
      </w:r>
      <w:r>
        <w:instrText xml:space="preserve"> PAGEREF _Toc145920272 \h </w:instrText>
      </w:r>
      <w:r>
        <w:fldChar w:fldCharType="separate"/>
      </w:r>
      <w:r>
        <w:t>185</w:t>
      </w:r>
      <w:r>
        <w:fldChar w:fldCharType="end"/>
      </w:r>
    </w:p>
    <w:p w14:paraId="5888E51D" w14:textId="6CFD6892" w:rsidR="00CC371B" w:rsidRDefault="00CC371B">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_Toc145920273 \h </w:instrText>
      </w:r>
      <w:r>
        <w:fldChar w:fldCharType="separate"/>
      </w:r>
      <w:r>
        <w:t>185</w:t>
      </w:r>
      <w:r>
        <w:fldChar w:fldCharType="end"/>
      </w:r>
    </w:p>
    <w:p w14:paraId="16CA610E" w14:textId="1DAB7ADC" w:rsidR="00CC371B" w:rsidRDefault="00CC371B">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_Toc145920274 \h </w:instrText>
      </w:r>
      <w:r>
        <w:fldChar w:fldCharType="separate"/>
      </w:r>
      <w:r>
        <w:t>188</w:t>
      </w:r>
      <w:r>
        <w:fldChar w:fldCharType="end"/>
      </w:r>
    </w:p>
    <w:p w14:paraId="6CFA0F8E" w14:textId="3359831F" w:rsidR="00CC371B" w:rsidRDefault="00CC371B">
      <w:pPr>
        <w:pStyle w:val="TOC2"/>
        <w:rPr>
          <w:rFonts w:asciiTheme="minorHAnsi" w:eastAsiaTheme="minorEastAsia" w:hAnsiTheme="minorHAnsi" w:cstheme="minorBidi"/>
          <w:kern w:val="2"/>
          <w:sz w:val="22"/>
          <w:szCs w:val="22"/>
          <w:lang w:eastAsia="en-GB"/>
          <w14:ligatures w14:val="standardContextual"/>
        </w:rPr>
      </w:pPr>
      <w:r>
        <w:t>A.3.3</w:t>
      </w:r>
      <w:r>
        <w:rPr>
          <w:rFonts w:asciiTheme="minorHAnsi" w:eastAsiaTheme="minorEastAsia" w:hAnsiTheme="minorHAnsi" w:cstheme="minorBidi"/>
          <w:kern w:val="2"/>
          <w:sz w:val="22"/>
          <w:szCs w:val="22"/>
          <w:lang w:eastAsia="en-GB"/>
          <w14:ligatures w14:val="standardContextual"/>
        </w:rPr>
        <w:tab/>
      </w:r>
      <w:r>
        <w:t>DL reference measurement channels for TDD</w:t>
      </w:r>
      <w:r>
        <w:tab/>
      </w:r>
      <w:r>
        <w:fldChar w:fldCharType="begin"/>
      </w:r>
      <w:r>
        <w:instrText xml:space="preserve"> PAGEREF _Toc145920275 \h </w:instrText>
      </w:r>
      <w:r>
        <w:fldChar w:fldCharType="separate"/>
      </w:r>
      <w:r>
        <w:t>188</w:t>
      </w:r>
      <w:r>
        <w:fldChar w:fldCharType="end"/>
      </w:r>
    </w:p>
    <w:p w14:paraId="5033A0A3" w14:textId="1E39B407" w:rsidR="00CC371B" w:rsidRDefault="00CC371B">
      <w:pPr>
        <w:pStyle w:val="TOC4"/>
        <w:rPr>
          <w:rFonts w:asciiTheme="minorHAnsi" w:eastAsiaTheme="minorEastAsia" w:hAnsiTheme="minorHAnsi" w:cstheme="minorBidi"/>
          <w:kern w:val="2"/>
          <w:sz w:val="22"/>
          <w:szCs w:val="22"/>
          <w:lang w:eastAsia="en-GB"/>
          <w14:ligatures w14:val="standardContextual"/>
        </w:rPr>
      </w:pPr>
      <w:r>
        <w:t>A.3.3.1 General</w:t>
      </w:r>
      <w:r>
        <w:tab/>
      </w:r>
      <w:r>
        <w:fldChar w:fldCharType="begin"/>
      </w:r>
      <w:r>
        <w:instrText xml:space="preserve"> PAGEREF _Toc145920276 \h </w:instrText>
      </w:r>
      <w:r>
        <w:fldChar w:fldCharType="separate"/>
      </w:r>
      <w:r>
        <w:t>188</w:t>
      </w:r>
      <w:r>
        <w:fldChar w:fldCharType="end"/>
      </w:r>
    </w:p>
    <w:p w14:paraId="67A67656" w14:textId="31E46E71" w:rsidR="00CC371B" w:rsidRDefault="00CC371B">
      <w:pPr>
        <w:pStyle w:val="TOC4"/>
        <w:rPr>
          <w:rFonts w:asciiTheme="minorHAnsi" w:eastAsiaTheme="minorEastAsia" w:hAnsiTheme="minorHAnsi" w:cstheme="minorBidi"/>
          <w:kern w:val="2"/>
          <w:sz w:val="22"/>
          <w:szCs w:val="22"/>
          <w:lang w:eastAsia="en-GB"/>
          <w14:ligatures w14:val="standardContextual"/>
        </w:rPr>
      </w:pPr>
      <w:r>
        <w:t>A.3.3.2</w:t>
      </w:r>
      <w:r>
        <w:rPr>
          <w:rFonts w:asciiTheme="minorHAnsi" w:eastAsiaTheme="minorEastAsia" w:hAnsiTheme="minorHAnsi" w:cstheme="minorBidi"/>
          <w:kern w:val="2"/>
          <w:sz w:val="22"/>
          <w:szCs w:val="22"/>
          <w:lang w:eastAsia="en-GB"/>
          <w14:ligatures w14:val="standardContextual"/>
        </w:rPr>
        <w:tab/>
      </w:r>
      <w:r>
        <w:t>FRC for receiver requirements for QPSK</w:t>
      </w:r>
      <w:r>
        <w:tab/>
      </w:r>
      <w:r>
        <w:fldChar w:fldCharType="begin"/>
      </w:r>
      <w:r>
        <w:instrText xml:space="preserve"> PAGEREF _Toc145920277 \h </w:instrText>
      </w:r>
      <w:r>
        <w:fldChar w:fldCharType="separate"/>
      </w:r>
      <w:r>
        <w:t>189</w:t>
      </w:r>
      <w:r>
        <w:fldChar w:fldCharType="end"/>
      </w:r>
    </w:p>
    <w:p w14:paraId="7816BB5F" w14:textId="74310FF3" w:rsidR="00CC371B" w:rsidRDefault="00CC371B">
      <w:pPr>
        <w:pStyle w:val="TOC4"/>
        <w:rPr>
          <w:rFonts w:asciiTheme="minorHAnsi" w:eastAsiaTheme="minorEastAsia" w:hAnsiTheme="minorHAnsi" w:cstheme="minorBidi"/>
          <w:kern w:val="2"/>
          <w:sz w:val="22"/>
          <w:szCs w:val="22"/>
          <w:lang w:eastAsia="en-GB"/>
          <w14:ligatures w14:val="standardContextual"/>
        </w:rPr>
      </w:pPr>
      <w:r>
        <w:t>A.3.3.3</w:t>
      </w:r>
      <w:r>
        <w:rPr>
          <w:rFonts w:asciiTheme="minorHAnsi" w:eastAsiaTheme="minorEastAsia" w:hAnsiTheme="minorHAnsi" w:cstheme="minorBidi"/>
          <w:kern w:val="2"/>
          <w:sz w:val="22"/>
          <w:szCs w:val="22"/>
          <w:lang w:eastAsia="en-GB"/>
          <w14:ligatures w14:val="standardContextual"/>
        </w:rPr>
        <w:tab/>
      </w:r>
      <w:r>
        <w:t>FRC for receiver requirements for 16QAM</w:t>
      </w:r>
      <w:r>
        <w:tab/>
      </w:r>
      <w:r>
        <w:fldChar w:fldCharType="begin"/>
      </w:r>
      <w:r>
        <w:instrText xml:space="preserve"> PAGEREF _Toc145920278 \h </w:instrText>
      </w:r>
      <w:r>
        <w:fldChar w:fldCharType="separate"/>
      </w:r>
      <w:r>
        <w:t>192</w:t>
      </w:r>
      <w:r>
        <w:fldChar w:fldCharType="end"/>
      </w:r>
    </w:p>
    <w:p w14:paraId="1B1F2E90" w14:textId="6C24AAA8" w:rsidR="00CC371B" w:rsidRDefault="00CC371B">
      <w:pPr>
        <w:pStyle w:val="TOC4"/>
        <w:rPr>
          <w:rFonts w:asciiTheme="minorHAnsi" w:eastAsiaTheme="minorEastAsia" w:hAnsiTheme="minorHAnsi" w:cstheme="minorBidi"/>
          <w:kern w:val="2"/>
          <w:sz w:val="22"/>
          <w:szCs w:val="22"/>
          <w:lang w:eastAsia="en-GB"/>
          <w14:ligatures w14:val="standardContextual"/>
        </w:rPr>
      </w:pPr>
      <w:r>
        <w:t>A.3.3.4</w:t>
      </w:r>
      <w:r>
        <w:rPr>
          <w:rFonts w:asciiTheme="minorHAnsi" w:eastAsiaTheme="minorEastAsia" w:hAnsiTheme="minorHAnsi" w:cstheme="minorBidi"/>
          <w:kern w:val="2"/>
          <w:sz w:val="22"/>
          <w:szCs w:val="22"/>
          <w:lang w:eastAsia="en-GB"/>
          <w14:ligatures w14:val="standardContextual"/>
        </w:rPr>
        <w:tab/>
      </w:r>
      <w:r>
        <w:t>FRC for receiver requirements for 64QAM</w:t>
      </w:r>
      <w:r>
        <w:tab/>
      </w:r>
      <w:r>
        <w:fldChar w:fldCharType="begin"/>
      </w:r>
      <w:r>
        <w:instrText xml:space="preserve"> PAGEREF _Toc145920279 \h </w:instrText>
      </w:r>
      <w:r>
        <w:fldChar w:fldCharType="separate"/>
      </w:r>
      <w:r>
        <w:t>193</w:t>
      </w:r>
      <w:r>
        <w:fldChar w:fldCharType="end"/>
      </w:r>
    </w:p>
    <w:p w14:paraId="164A1851" w14:textId="74CA2887" w:rsidR="00CC371B" w:rsidRDefault="00CC371B">
      <w:pPr>
        <w:pStyle w:val="TOC4"/>
        <w:rPr>
          <w:rFonts w:asciiTheme="minorHAnsi" w:eastAsiaTheme="minorEastAsia" w:hAnsiTheme="minorHAnsi" w:cstheme="minorBidi"/>
          <w:kern w:val="2"/>
          <w:sz w:val="22"/>
          <w:szCs w:val="22"/>
          <w:lang w:eastAsia="en-GB"/>
          <w14:ligatures w14:val="standardContextual"/>
        </w:rPr>
      </w:pPr>
      <w:r w:rsidRPr="00554529">
        <w:rPr>
          <w:rFonts w:eastAsia="Malgun Gothic"/>
        </w:rPr>
        <w:t>A.3.3.5</w:t>
      </w:r>
      <w:r>
        <w:rPr>
          <w:rFonts w:asciiTheme="minorHAnsi" w:eastAsiaTheme="minorEastAsia" w:hAnsiTheme="minorHAnsi" w:cstheme="minorBidi"/>
          <w:kern w:val="2"/>
          <w:sz w:val="22"/>
          <w:szCs w:val="22"/>
          <w:lang w:eastAsia="en-GB"/>
          <w14:ligatures w14:val="standardContextual"/>
        </w:rPr>
        <w:tab/>
      </w:r>
      <w:r w:rsidRPr="00554529">
        <w:rPr>
          <w:rFonts w:eastAsia="Malgun Gothic"/>
        </w:rPr>
        <w:t>FRC for receiver requirements for 256QAM</w:t>
      </w:r>
      <w:r>
        <w:tab/>
      </w:r>
      <w:r>
        <w:fldChar w:fldCharType="begin"/>
      </w:r>
      <w:r>
        <w:instrText xml:space="preserve"> PAGEREF _Toc145920280 \h </w:instrText>
      </w:r>
      <w:r>
        <w:fldChar w:fldCharType="separate"/>
      </w:r>
      <w:r>
        <w:t>197</w:t>
      </w:r>
      <w:r>
        <w:fldChar w:fldCharType="end"/>
      </w:r>
    </w:p>
    <w:p w14:paraId="33939246" w14:textId="77908B63" w:rsidR="00CC371B" w:rsidRDefault="00CC371B">
      <w:pPr>
        <w:pStyle w:val="TOC2"/>
        <w:rPr>
          <w:rFonts w:asciiTheme="minorHAnsi" w:eastAsiaTheme="minorEastAsia" w:hAnsiTheme="minorHAnsi" w:cstheme="minorBidi"/>
          <w:kern w:val="2"/>
          <w:sz w:val="22"/>
          <w:szCs w:val="22"/>
          <w:lang w:eastAsia="en-GB"/>
          <w14:ligatures w14:val="standardContextual"/>
        </w:rPr>
      </w:pPr>
      <w:r>
        <w:t>A.4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_Toc145920281 \h </w:instrText>
      </w:r>
      <w:r>
        <w:fldChar w:fldCharType="separate"/>
      </w:r>
      <w:r>
        <w:t>201</w:t>
      </w:r>
      <w:r>
        <w:fldChar w:fldCharType="end"/>
      </w:r>
    </w:p>
    <w:p w14:paraId="3F5F5FC5" w14:textId="28A6497B" w:rsidR="00CC371B" w:rsidRDefault="00CC371B">
      <w:pPr>
        <w:pStyle w:val="TOC2"/>
        <w:rPr>
          <w:rFonts w:asciiTheme="minorHAnsi" w:eastAsiaTheme="minorEastAsia" w:hAnsiTheme="minorHAnsi" w:cstheme="minorBidi"/>
          <w:kern w:val="2"/>
          <w:sz w:val="22"/>
          <w:szCs w:val="22"/>
          <w:lang w:eastAsia="en-GB"/>
          <w14:ligatures w14:val="standardContextual"/>
        </w:rPr>
      </w:pPr>
      <w:r>
        <w:t>A.5</w:t>
      </w:r>
      <w:r>
        <w:rPr>
          <w:rFonts w:asciiTheme="minorHAnsi" w:eastAsiaTheme="minorEastAsia" w:hAnsiTheme="minorHAnsi" w:cstheme="minorBidi"/>
          <w:kern w:val="2"/>
          <w:sz w:val="22"/>
          <w:szCs w:val="22"/>
          <w:lang w:eastAsia="en-GB"/>
          <w14:ligatures w14:val="standardContextual"/>
        </w:rPr>
        <w:tab/>
      </w:r>
      <w:r>
        <w:t>OFDMA Channel Noise Generator (OCNG)</w:t>
      </w:r>
      <w:r>
        <w:tab/>
      </w:r>
      <w:r>
        <w:fldChar w:fldCharType="begin"/>
      </w:r>
      <w:r>
        <w:instrText xml:space="preserve"> PAGEREF _Toc145920282 \h </w:instrText>
      </w:r>
      <w:r>
        <w:fldChar w:fldCharType="separate"/>
      </w:r>
      <w:r>
        <w:t>201</w:t>
      </w:r>
      <w:r>
        <w:fldChar w:fldCharType="end"/>
      </w:r>
    </w:p>
    <w:p w14:paraId="48E9E853" w14:textId="30593E67" w:rsidR="00CC371B" w:rsidRDefault="00CC371B">
      <w:pPr>
        <w:pStyle w:val="TOC3"/>
        <w:rPr>
          <w:rFonts w:asciiTheme="minorHAnsi" w:eastAsiaTheme="minorEastAsia" w:hAnsiTheme="minorHAnsi" w:cstheme="minorBidi"/>
          <w:kern w:val="2"/>
          <w:sz w:val="22"/>
          <w:szCs w:val="22"/>
          <w:lang w:eastAsia="en-GB"/>
          <w14:ligatures w14:val="standardContextual"/>
        </w:rPr>
      </w:pPr>
      <w:r>
        <w:t>A.5.1</w:t>
      </w:r>
      <w:r>
        <w:rPr>
          <w:rFonts w:asciiTheme="minorHAnsi" w:eastAsiaTheme="minorEastAsia" w:hAnsiTheme="minorHAnsi" w:cstheme="minorBidi"/>
          <w:kern w:val="2"/>
          <w:sz w:val="22"/>
          <w:szCs w:val="22"/>
          <w:lang w:eastAsia="en-GB"/>
          <w14:ligatures w14:val="standardContextual"/>
        </w:rPr>
        <w:tab/>
      </w:r>
      <w:r>
        <w:t>OCNG Patterns for FDD</w:t>
      </w:r>
      <w:r>
        <w:tab/>
      </w:r>
      <w:r>
        <w:fldChar w:fldCharType="begin"/>
      </w:r>
      <w:r>
        <w:instrText xml:space="preserve"> PAGEREF _Toc145920283 \h </w:instrText>
      </w:r>
      <w:r>
        <w:fldChar w:fldCharType="separate"/>
      </w:r>
      <w:r>
        <w:t>201</w:t>
      </w:r>
      <w:r>
        <w:fldChar w:fldCharType="end"/>
      </w:r>
    </w:p>
    <w:p w14:paraId="5082973C" w14:textId="6B2F3747" w:rsidR="00CC371B" w:rsidRDefault="00CC371B">
      <w:pPr>
        <w:pStyle w:val="TOC3"/>
        <w:rPr>
          <w:rFonts w:asciiTheme="minorHAnsi" w:eastAsiaTheme="minorEastAsia" w:hAnsiTheme="minorHAnsi" w:cstheme="minorBidi"/>
          <w:kern w:val="2"/>
          <w:sz w:val="22"/>
          <w:szCs w:val="22"/>
          <w:lang w:eastAsia="en-GB"/>
          <w14:ligatures w14:val="standardContextual"/>
        </w:rPr>
      </w:pPr>
      <w:r>
        <w:t>A.5.2</w:t>
      </w:r>
      <w:r>
        <w:rPr>
          <w:rFonts w:asciiTheme="minorHAnsi" w:eastAsiaTheme="minorEastAsia" w:hAnsiTheme="minorHAnsi" w:cstheme="minorBidi"/>
          <w:kern w:val="2"/>
          <w:sz w:val="22"/>
          <w:szCs w:val="22"/>
          <w:lang w:eastAsia="en-GB"/>
          <w14:ligatures w14:val="standardContextual"/>
        </w:rPr>
        <w:tab/>
      </w:r>
      <w:r>
        <w:t>OCNG Patterns for TDD</w:t>
      </w:r>
      <w:r>
        <w:tab/>
      </w:r>
      <w:r>
        <w:fldChar w:fldCharType="begin"/>
      </w:r>
      <w:r>
        <w:instrText xml:space="preserve"> PAGEREF _Toc145920284 \h </w:instrText>
      </w:r>
      <w:r>
        <w:fldChar w:fldCharType="separate"/>
      </w:r>
      <w:r>
        <w:t>201</w:t>
      </w:r>
      <w:r>
        <w:fldChar w:fldCharType="end"/>
      </w:r>
    </w:p>
    <w:p w14:paraId="3CF0C5E5" w14:textId="0CD7E4BE" w:rsidR="00CC371B" w:rsidRDefault="00CC371B">
      <w:pPr>
        <w:pStyle w:val="TOC4"/>
        <w:rPr>
          <w:rFonts w:asciiTheme="minorHAnsi" w:eastAsiaTheme="minorEastAsia" w:hAnsiTheme="minorHAnsi" w:cstheme="minorBidi"/>
          <w:kern w:val="2"/>
          <w:sz w:val="22"/>
          <w:szCs w:val="22"/>
          <w:lang w:eastAsia="en-GB"/>
          <w14:ligatures w14:val="standardContextual"/>
        </w:rPr>
      </w:pPr>
      <w:r>
        <w:t>A.5.2.1</w:t>
      </w:r>
      <w:r>
        <w:rPr>
          <w:rFonts w:asciiTheme="minorHAnsi" w:eastAsiaTheme="minorEastAsia" w:hAnsiTheme="minorHAnsi" w:cstheme="minorBidi"/>
          <w:kern w:val="2"/>
          <w:sz w:val="22"/>
          <w:szCs w:val="22"/>
          <w:lang w:eastAsia="en-GB"/>
          <w14:ligatures w14:val="standardContextual"/>
        </w:rPr>
        <w:tab/>
      </w:r>
      <w:r>
        <w:t>OCNG TDD pattern 1: Generic OCNG TDD Pattern for all unused REs</w:t>
      </w:r>
      <w:r>
        <w:tab/>
      </w:r>
      <w:r>
        <w:fldChar w:fldCharType="begin"/>
      </w:r>
      <w:r>
        <w:instrText xml:space="preserve"> PAGEREF _Toc145920285 \h </w:instrText>
      </w:r>
      <w:r>
        <w:fldChar w:fldCharType="separate"/>
      </w:r>
      <w:r>
        <w:t>201</w:t>
      </w:r>
      <w:r>
        <w:fldChar w:fldCharType="end"/>
      </w:r>
    </w:p>
    <w:p w14:paraId="7BE4A7A6" w14:textId="35DE42C3" w:rsidR="00CC371B" w:rsidRDefault="00CC371B">
      <w:pPr>
        <w:pStyle w:val="TOC8"/>
        <w:rPr>
          <w:rFonts w:asciiTheme="minorHAnsi" w:eastAsiaTheme="minorEastAsia" w:hAnsiTheme="minorHAnsi" w:cstheme="minorBidi"/>
          <w:b w:val="0"/>
          <w:kern w:val="2"/>
          <w:szCs w:val="22"/>
          <w:lang w:eastAsia="en-GB"/>
          <w14:ligatures w14:val="standardContextual"/>
        </w:rPr>
      </w:pPr>
      <w:r>
        <w:t>Annex B (informative): Void</w:t>
      </w:r>
      <w:r>
        <w:tab/>
      </w:r>
      <w:r>
        <w:fldChar w:fldCharType="begin"/>
      </w:r>
      <w:r>
        <w:instrText xml:space="preserve"> PAGEREF _Toc145920286 \h </w:instrText>
      </w:r>
      <w:r>
        <w:fldChar w:fldCharType="separate"/>
      </w:r>
      <w:r>
        <w:t>202</w:t>
      </w:r>
      <w:r>
        <w:fldChar w:fldCharType="end"/>
      </w:r>
    </w:p>
    <w:p w14:paraId="0E0073C2" w14:textId="4C56994F" w:rsidR="00CC371B" w:rsidRDefault="00CC371B">
      <w:pPr>
        <w:pStyle w:val="TOC8"/>
        <w:rPr>
          <w:rFonts w:asciiTheme="minorHAnsi" w:eastAsiaTheme="minorEastAsia" w:hAnsiTheme="minorHAnsi" w:cstheme="minorBidi"/>
          <w:b w:val="0"/>
          <w:kern w:val="2"/>
          <w:szCs w:val="22"/>
          <w:lang w:eastAsia="en-GB"/>
          <w14:ligatures w14:val="standardContextual"/>
        </w:rPr>
      </w:pPr>
      <w:r>
        <w:t>Annex C (normative): Downlink physical channels</w:t>
      </w:r>
      <w:r>
        <w:tab/>
      </w:r>
      <w:r>
        <w:fldChar w:fldCharType="begin"/>
      </w:r>
      <w:r>
        <w:instrText xml:space="preserve"> PAGEREF _Toc145920287 \h </w:instrText>
      </w:r>
      <w:r>
        <w:fldChar w:fldCharType="separate"/>
      </w:r>
      <w:r>
        <w:t>203</w:t>
      </w:r>
      <w:r>
        <w:fldChar w:fldCharType="end"/>
      </w:r>
    </w:p>
    <w:p w14:paraId="4265950B" w14:textId="1F616C52" w:rsidR="00CC371B" w:rsidRDefault="00CC371B">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_Toc145920288 \h </w:instrText>
      </w:r>
      <w:r>
        <w:fldChar w:fldCharType="separate"/>
      </w:r>
      <w:r>
        <w:t>203</w:t>
      </w:r>
      <w:r>
        <w:fldChar w:fldCharType="end"/>
      </w:r>
    </w:p>
    <w:p w14:paraId="4E13B058" w14:textId="7CDE56C2" w:rsidR="00CC371B" w:rsidRDefault="00CC371B">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t>Setup</w:t>
      </w:r>
      <w:r>
        <w:tab/>
      </w:r>
      <w:r>
        <w:fldChar w:fldCharType="begin"/>
      </w:r>
      <w:r>
        <w:instrText xml:space="preserve"> PAGEREF _Toc145920289 \h </w:instrText>
      </w:r>
      <w:r>
        <w:fldChar w:fldCharType="separate"/>
      </w:r>
      <w:r>
        <w:t>203</w:t>
      </w:r>
      <w:r>
        <w:fldChar w:fldCharType="end"/>
      </w:r>
    </w:p>
    <w:p w14:paraId="646108A4" w14:textId="6012D373" w:rsidR="00CC371B" w:rsidRDefault="00CC371B">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t>Connection</w:t>
      </w:r>
      <w:r>
        <w:tab/>
      </w:r>
      <w:r>
        <w:fldChar w:fldCharType="begin"/>
      </w:r>
      <w:r>
        <w:instrText xml:space="preserve"> PAGEREF _Toc145920290 \h </w:instrText>
      </w:r>
      <w:r>
        <w:fldChar w:fldCharType="separate"/>
      </w:r>
      <w:r>
        <w:t>203</w:t>
      </w:r>
      <w:r>
        <w:fldChar w:fldCharType="end"/>
      </w:r>
    </w:p>
    <w:p w14:paraId="79957243" w14:textId="67728D2C" w:rsidR="00CC371B" w:rsidRDefault="00CC371B">
      <w:pPr>
        <w:pStyle w:val="TOC2"/>
        <w:rPr>
          <w:rFonts w:asciiTheme="minorHAnsi" w:eastAsiaTheme="minorEastAsia" w:hAnsiTheme="minorHAnsi" w:cstheme="minorBidi"/>
          <w:kern w:val="2"/>
          <w:sz w:val="22"/>
          <w:szCs w:val="22"/>
          <w:lang w:eastAsia="en-GB"/>
          <w14:ligatures w14:val="standardContextual"/>
        </w:rPr>
      </w:pPr>
      <w:r>
        <w:t>C.3.1</w:t>
      </w:r>
      <w:r>
        <w:rPr>
          <w:rFonts w:asciiTheme="minorHAnsi" w:eastAsiaTheme="minorEastAsia" w:hAnsiTheme="minorHAnsi" w:cstheme="minorBidi"/>
          <w:kern w:val="2"/>
          <w:sz w:val="22"/>
          <w:szCs w:val="22"/>
          <w:lang w:eastAsia="en-GB"/>
          <w14:ligatures w14:val="standardContextual"/>
        </w:rPr>
        <w:tab/>
      </w:r>
      <w:r>
        <w:t>Measurement of Receiver Characteristics</w:t>
      </w:r>
      <w:r>
        <w:tab/>
      </w:r>
      <w:r>
        <w:fldChar w:fldCharType="begin"/>
      </w:r>
      <w:r>
        <w:instrText xml:space="preserve"> PAGEREF _Toc145920291 \h </w:instrText>
      </w:r>
      <w:r>
        <w:fldChar w:fldCharType="separate"/>
      </w:r>
      <w:r>
        <w:t>203</w:t>
      </w:r>
      <w:r>
        <w:fldChar w:fldCharType="end"/>
      </w:r>
    </w:p>
    <w:p w14:paraId="754D69C0" w14:textId="266011B0" w:rsidR="00CC371B" w:rsidRDefault="00CC371B">
      <w:pPr>
        <w:pStyle w:val="TOC8"/>
        <w:rPr>
          <w:rFonts w:asciiTheme="minorHAnsi" w:eastAsiaTheme="minorEastAsia" w:hAnsiTheme="minorHAnsi" w:cstheme="minorBidi"/>
          <w:b w:val="0"/>
          <w:kern w:val="2"/>
          <w:szCs w:val="22"/>
          <w:lang w:eastAsia="en-GB"/>
          <w14:ligatures w14:val="standardContextual"/>
        </w:rPr>
      </w:pPr>
      <w:r>
        <w:t>Annex D (normative): Characteristics of the interfering signal</w:t>
      </w:r>
      <w:r>
        <w:tab/>
      </w:r>
      <w:r>
        <w:fldChar w:fldCharType="begin"/>
      </w:r>
      <w:r>
        <w:instrText xml:space="preserve"> PAGEREF _Toc145920292 \h </w:instrText>
      </w:r>
      <w:r>
        <w:fldChar w:fldCharType="separate"/>
      </w:r>
      <w:r>
        <w:t>204</w:t>
      </w:r>
      <w:r>
        <w:fldChar w:fldCharType="end"/>
      </w:r>
    </w:p>
    <w:p w14:paraId="35DEDCDE" w14:textId="0A443BAF" w:rsidR="00CC371B" w:rsidRDefault="00CC371B">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_Toc145920293 \h </w:instrText>
      </w:r>
      <w:r>
        <w:fldChar w:fldCharType="separate"/>
      </w:r>
      <w:r>
        <w:t>204</w:t>
      </w:r>
      <w:r>
        <w:fldChar w:fldCharType="end"/>
      </w:r>
    </w:p>
    <w:p w14:paraId="41CBFCB3" w14:textId="3B3CAB4B" w:rsidR="00CC371B" w:rsidRDefault="00CC371B">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Interference signals</w:t>
      </w:r>
      <w:r>
        <w:tab/>
      </w:r>
      <w:r>
        <w:fldChar w:fldCharType="begin"/>
      </w:r>
      <w:r>
        <w:instrText xml:space="preserve"> PAGEREF _Toc145920294 \h </w:instrText>
      </w:r>
      <w:r>
        <w:fldChar w:fldCharType="separate"/>
      </w:r>
      <w:r>
        <w:t>204</w:t>
      </w:r>
      <w:r>
        <w:fldChar w:fldCharType="end"/>
      </w:r>
    </w:p>
    <w:p w14:paraId="49AA46E1" w14:textId="49E8B302" w:rsidR="00CC371B" w:rsidRDefault="00CC371B">
      <w:pPr>
        <w:pStyle w:val="TOC8"/>
        <w:rPr>
          <w:rFonts w:asciiTheme="minorHAnsi" w:eastAsiaTheme="minorEastAsia" w:hAnsiTheme="minorHAnsi" w:cstheme="minorBidi"/>
          <w:b w:val="0"/>
          <w:kern w:val="2"/>
          <w:szCs w:val="22"/>
          <w:lang w:eastAsia="en-GB"/>
          <w14:ligatures w14:val="standardContextual"/>
        </w:rPr>
      </w:pPr>
      <w:r>
        <w:t>Annex E (normative): Environmental conditions</w:t>
      </w:r>
      <w:r>
        <w:tab/>
      </w:r>
      <w:r>
        <w:fldChar w:fldCharType="begin"/>
      </w:r>
      <w:r>
        <w:instrText xml:space="preserve"> PAGEREF _Toc145920295 \h </w:instrText>
      </w:r>
      <w:r>
        <w:fldChar w:fldCharType="separate"/>
      </w:r>
      <w:r>
        <w:t>205</w:t>
      </w:r>
      <w:r>
        <w:fldChar w:fldCharType="end"/>
      </w:r>
    </w:p>
    <w:p w14:paraId="246DF623" w14:textId="20347820" w:rsidR="00CC371B" w:rsidRDefault="00CC371B">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_Toc145920296 \h </w:instrText>
      </w:r>
      <w:r>
        <w:fldChar w:fldCharType="separate"/>
      </w:r>
      <w:r>
        <w:t>205</w:t>
      </w:r>
      <w:r>
        <w:fldChar w:fldCharType="end"/>
      </w:r>
    </w:p>
    <w:p w14:paraId="298872BC" w14:textId="0720292B" w:rsidR="00CC371B" w:rsidRDefault="00CC371B">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Environmental</w:t>
      </w:r>
      <w:r>
        <w:tab/>
      </w:r>
      <w:r>
        <w:fldChar w:fldCharType="begin"/>
      </w:r>
      <w:r>
        <w:instrText xml:space="preserve"> PAGEREF _Toc145920297 \h </w:instrText>
      </w:r>
      <w:r>
        <w:fldChar w:fldCharType="separate"/>
      </w:r>
      <w:r>
        <w:t>205</w:t>
      </w:r>
      <w:r>
        <w:fldChar w:fldCharType="end"/>
      </w:r>
    </w:p>
    <w:p w14:paraId="72A65DDA" w14:textId="465C14E7" w:rsidR="00CC371B" w:rsidRDefault="00CC371B">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Temperature</w:t>
      </w:r>
      <w:r>
        <w:tab/>
      </w:r>
      <w:r>
        <w:fldChar w:fldCharType="begin"/>
      </w:r>
      <w:r>
        <w:instrText xml:space="preserve"> PAGEREF _Toc145920298 \h </w:instrText>
      </w:r>
      <w:r>
        <w:fldChar w:fldCharType="separate"/>
      </w:r>
      <w:r>
        <w:t>205</w:t>
      </w:r>
      <w:r>
        <w:fldChar w:fldCharType="end"/>
      </w:r>
    </w:p>
    <w:p w14:paraId="736B5FF0" w14:textId="2131BF0C" w:rsidR="00CC371B" w:rsidRDefault="00CC371B">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Voltage</w:t>
      </w:r>
      <w:r>
        <w:tab/>
      </w:r>
      <w:r>
        <w:fldChar w:fldCharType="begin"/>
      </w:r>
      <w:r>
        <w:instrText xml:space="preserve"> PAGEREF _Toc145920299 \h </w:instrText>
      </w:r>
      <w:r>
        <w:fldChar w:fldCharType="separate"/>
      </w:r>
      <w:r>
        <w:t>205</w:t>
      </w:r>
      <w:r>
        <w:fldChar w:fldCharType="end"/>
      </w:r>
    </w:p>
    <w:p w14:paraId="794C822E" w14:textId="03DDA02A" w:rsidR="00CC371B" w:rsidRDefault="00CC371B">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_Toc145920300 \h </w:instrText>
      </w:r>
      <w:r>
        <w:fldChar w:fldCharType="separate"/>
      </w:r>
      <w:r>
        <w:t>206</w:t>
      </w:r>
      <w:r>
        <w:fldChar w:fldCharType="end"/>
      </w:r>
    </w:p>
    <w:p w14:paraId="072B12A1" w14:textId="3360EDB0" w:rsidR="00CC371B" w:rsidRDefault="00CC371B">
      <w:pPr>
        <w:pStyle w:val="TOC8"/>
        <w:rPr>
          <w:rFonts w:asciiTheme="minorHAnsi" w:eastAsiaTheme="minorEastAsia" w:hAnsiTheme="minorHAnsi" w:cstheme="minorBidi"/>
          <w:b w:val="0"/>
          <w:kern w:val="2"/>
          <w:szCs w:val="22"/>
          <w:lang w:eastAsia="en-GB"/>
          <w14:ligatures w14:val="standardContextual"/>
        </w:rPr>
      </w:pPr>
      <w:r>
        <w:t>Annex F (normative): Transmit modulation</w:t>
      </w:r>
      <w:r>
        <w:tab/>
      </w:r>
      <w:r>
        <w:fldChar w:fldCharType="begin"/>
      </w:r>
      <w:r>
        <w:instrText xml:space="preserve"> PAGEREF _Toc145920301 \h </w:instrText>
      </w:r>
      <w:r>
        <w:fldChar w:fldCharType="separate"/>
      </w:r>
      <w:r>
        <w:t>207</w:t>
      </w:r>
      <w:r>
        <w:fldChar w:fldCharType="end"/>
      </w:r>
    </w:p>
    <w:p w14:paraId="1A765DF7" w14:textId="370B9915" w:rsidR="00CC371B" w:rsidRDefault="00CC371B">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_Toc145920302 \h </w:instrText>
      </w:r>
      <w:r>
        <w:fldChar w:fldCharType="separate"/>
      </w:r>
      <w:r>
        <w:t>207</w:t>
      </w:r>
      <w:r>
        <w:fldChar w:fldCharType="end"/>
      </w:r>
    </w:p>
    <w:p w14:paraId="49FF9E67" w14:textId="1F38A519" w:rsidR="00CC371B" w:rsidRDefault="00CC371B">
      <w:pPr>
        <w:pStyle w:val="TOC2"/>
        <w:rPr>
          <w:rFonts w:asciiTheme="minorHAnsi" w:eastAsiaTheme="minorEastAsia" w:hAnsiTheme="minorHAnsi" w:cstheme="minorBidi"/>
          <w:kern w:val="2"/>
          <w:sz w:val="22"/>
          <w:szCs w:val="22"/>
          <w:lang w:eastAsia="en-GB"/>
          <w14:ligatures w14:val="standardContextual"/>
        </w:rPr>
      </w:pPr>
      <w:r>
        <w:t>F.2</w:t>
      </w:r>
      <w:r>
        <w:rPr>
          <w:rFonts w:asciiTheme="minorHAnsi" w:eastAsiaTheme="minorEastAsia" w:hAnsiTheme="minorHAnsi" w:cstheme="minorBidi"/>
          <w:kern w:val="2"/>
          <w:sz w:val="22"/>
          <w:szCs w:val="22"/>
          <w:lang w:eastAsia="en-GB"/>
          <w14:ligatures w14:val="standardContextual"/>
        </w:rPr>
        <w:tab/>
      </w:r>
      <w:r>
        <w:t>Basic Error Vector Magnitude measurement</w:t>
      </w:r>
      <w:r>
        <w:tab/>
      </w:r>
      <w:r>
        <w:fldChar w:fldCharType="begin"/>
      </w:r>
      <w:r>
        <w:instrText xml:space="preserve"> PAGEREF _Toc145920303 \h </w:instrText>
      </w:r>
      <w:r>
        <w:fldChar w:fldCharType="separate"/>
      </w:r>
      <w:r>
        <w:t>207</w:t>
      </w:r>
      <w:r>
        <w:fldChar w:fldCharType="end"/>
      </w:r>
    </w:p>
    <w:p w14:paraId="6E6CAECE" w14:textId="559CF17D" w:rsidR="00CC371B" w:rsidRDefault="00CC371B">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Basic in-band emissions measurement</w:t>
      </w:r>
      <w:r>
        <w:tab/>
      </w:r>
      <w:r>
        <w:fldChar w:fldCharType="begin"/>
      </w:r>
      <w:r>
        <w:instrText xml:space="preserve"> PAGEREF _Toc145920304 \h </w:instrText>
      </w:r>
      <w:r>
        <w:fldChar w:fldCharType="separate"/>
      </w:r>
      <w:r>
        <w:t>208</w:t>
      </w:r>
      <w:r>
        <w:fldChar w:fldCharType="end"/>
      </w:r>
    </w:p>
    <w:p w14:paraId="5A7B096C" w14:textId="049143BA" w:rsidR="00CC371B" w:rsidRDefault="00CC371B">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Modified signal under test</w:t>
      </w:r>
      <w:r>
        <w:tab/>
      </w:r>
      <w:r>
        <w:fldChar w:fldCharType="begin"/>
      </w:r>
      <w:r>
        <w:instrText xml:space="preserve"> PAGEREF _Toc145920305 \h </w:instrText>
      </w:r>
      <w:r>
        <w:fldChar w:fldCharType="separate"/>
      </w:r>
      <w:r>
        <w:t>208</w:t>
      </w:r>
      <w:r>
        <w:fldChar w:fldCharType="end"/>
      </w:r>
    </w:p>
    <w:p w14:paraId="3D25665A" w14:textId="636AA276" w:rsidR="00CC371B" w:rsidRDefault="00CC371B">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Window length</w:t>
      </w:r>
      <w:r>
        <w:tab/>
      </w:r>
      <w:r>
        <w:fldChar w:fldCharType="begin"/>
      </w:r>
      <w:r>
        <w:instrText xml:space="preserve"> PAGEREF _Toc145920306 \h </w:instrText>
      </w:r>
      <w:r>
        <w:fldChar w:fldCharType="separate"/>
      </w:r>
      <w:r>
        <w:t>210</w:t>
      </w:r>
      <w:r>
        <w:fldChar w:fldCharType="end"/>
      </w:r>
    </w:p>
    <w:p w14:paraId="5ED456AC" w14:textId="37FBC787" w:rsidR="00CC371B" w:rsidRDefault="00CC371B">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Timing offset</w:t>
      </w:r>
      <w:r>
        <w:tab/>
      </w:r>
      <w:r>
        <w:fldChar w:fldCharType="begin"/>
      </w:r>
      <w:r>
        <w:instrText xml:space="preserve"> PAGEREF _Toc145920307 \h </w:instrText>
      </w:r>
      <w:r>
        <w:fldChar w:fldCharType="separate"/>
      </w:r>
      <w:r>
        <w:t>210</w:t>
      </w:r>
      <w:r>
        <w:fldChar w:fldCharType="end"/>
      </w:r>
    </w:p>
    <w:p w14:paraId="130DE55F" w14:textId="38C081EE" w:rsidR="00CC371B" w:rsidRDefault="00CC371B">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Window length</w:t>
      </w:r>
      <w:r>
        <w:tab/>
      </w:r>
      <w:r>
        <w:fldChar w:fldCharType="begin"/>
      </w:r>
      <w:r>
        <w:instrText xml:space="preserve"> PAGEREF _Toc145920308 \h </w:instrText>
      </w:r>
      <w:r>
        <w:fldChar w:fldCharType="separate"/>
      </w:r>
      <w:r>
        <w:t>210</w:t>
      </w:r>
      <w:r>
        <w:fldChar w:fldCharType="end"/>
      </w:r>
    </w:p>
    <w:p w14:paraId="17251BAC" w14:textId="0A96CB56" w:rsidR="00CC371B" w:rsidRDefault="00CC371B">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Window length for normal CP</w:t>
      </w:r>
      <w:r>
        <w:tab/>
      </w:r>
      <w:r>
        <w:fldChar w:fldCharType="begin"/>
      </w:r>
      <w:r>
        <w:instrText xml:space="preserve"> PAGEREF _Toc145920309 \h </w:instrText>
      </w:r>
      <w:r>
        <w:fldChar w:fldCharType="separate"/>
      </w:r>
      <w:r>
        <w:t>211</w:t>
      </w:r>
      <w:r>
        <w:fldChar w:fldCharType="end"/>
      </w:r>
    </w:p>
    <w:p w14:paraId="05A344C5" w14:textId="1C61954B" w:rsidR="00CC371B" w:rsidRDefault="00CC371B">
      <w:pPr>
        <w:pStyle w:val="TOC2"/>
        <w:rPr>
          <w:rFonts w:asciiTheme="minorHAnsi" w:eastAsiaTheme="minorEastAsia" w:hAnsiTheme="minorHAnsi" w:cstheme="minorBidi"/>
          <w:kern w:val="2"/>
          <w:sz w:val="22"/>
          <w:szCs w:val="22"/>
          <w:lang w:eastAsia="en-GB"/>
          <w14:ligatures w14:val="standardContextual"/>
        </w:rPr>
      </w:pPr>
      <w:r>
        <w:t>F.5.4</w:t>
      </w:r>
      <w:r>
        <w:rPr>
          <w:rFonts w:asciiTheme="minorHAnsi" w:eastAsiaTheme="minorEastAsia" w:hAnsiTheme="minorHAnsi" w:cstheme="minorBidi"/>
          <w:kern w:val="2"/>
          <w:sz w:val="22"/>
          <w:szCs w:val="22"/>
          <w:lang w:eastAsia="en-GB"/>
          <w14:ligatures w14:val="standardContextual"/>
        </w:rPr>
        <w:tab/>
      </w:r>
      <w:r>
        <w:t>Window length for Extended CP</w:t>
      </w:r>
      <w:r>
        <w:tab/>
      </w:r>
      <w:r>
        <w:fldChar w:fldCharType="begin"/>
      </w:r>
      <w:r>
        <w:instrText xml:space="preserve"> PAGEREF _Toc145920310 \h </w:instrText>
      </w:r>
      <w:r>
        <w:fldChar w:fldCharType="separate"/>
      </w:r>
      <w:r>
        <w:t>211</w:t>
      </w:r>
      <w:r>
        <w:fldChar w:fldCharType="end"/>
      </w:r>
    </w:p>
    <w:p w14:paraId="6391DE48" w14:textId="168AEDDA" w:rsidR="00CC371B" w:rsidRDefault="00CC371B">
      <w:pPr>
        <w:pStyle w:val="TOC2"/>
        <w:rPr>
          <w:rFonts w:asciiTheme="minorHAnsi" w:eastAsiaTheme="minorEastAsia" w:hAnsiTheme="minorHAnsi" w:cstheme="minorBidi"/>
          <w:kern w:val="2"/>
          <w:sz w:val="22"/>
          <w:szCs w:val="22"/>
          <w:lang w:eastAsia="en-GB"/>
          <w14:ligatures w14:val="standardContextual"/>
        </w:rPr>
      </w:pPr>
      <w:r>
        <w:t>F.5.5</w:t>
      </w:r>
      <w:r>
        <w:rPr>
          <w:rFonts w:asciiTheme="minorHAnsi" w:eastAsiaTheme="minorEastAsia" w:hAnsiTheme="minorHAnsi" w:cstheme="minorBidi"/>
          <w:kern w:val="2"/>
          <w:sz w:val="22"/>
          <w:szCs w:val="22"/>
          <w:lang w:eastAsia="en-GB"/>
          <w14:ligatures w14:val="standardContextual"/>
        </w:rPr>
        <w:tab/>
      </w:r>
      <w:r>
        <w:t>Window length for PRACH</w:t>
      </w:r>
      <w:r>
        <w:tab/>
      </w:r>
      <w:r>
        <w:fldChar w:fldCharType="begin"/>
      </w:r>
      <w:r>
        <w:instrText xml:space="preserve"> PAGEREF _Toc145920311 \h </w:instrText>
      </w:r>
      <w:r>
        <w:fldChar w:fldCharType="separate"/>
      </w:r>
      <w:r>
        <w:t>211</w:t>
      </w:r>
      <w:r>
        <w:fldChar w:fldCharType="end"/>
      </w:r>
    </w:p>
    <w:p w14:paraId="6E094A25" w14:textId="2D56F9B4" w:rsidR="00CC371B" w:rsidRDefault="00CC371B">
      <w:pPr>
        <w:pStyle w:val="TOC1"/>
        <w:rPr>
          <w:rFonts w:asciiTheme="minorHAnsi" w:eastAsiaTheme="minorEastAsia" w:hAnsiTheme="minorHAnsi" w:cstheme="minorBidi"/>
          <w:kern w:val="2"/>
          <w:szCs w:val="22"/>
          <w:lang w:eastAsia="en-GB"/>
          <w14:ligatures w14:val="standardContextual"/>
        </w:rPr>
      </w:pPr>
      <w:r>
        <w:lastRenderedPageBreak/>
        <w:t>F.6</w:t>
      </w:r>
      <w:r>
        <w:rPr>
          <w:rFonts w:asciiTheme="minorHAnsi" w:eastAsiaTheme="minorEastAsia" w:hAnsiTheme="minorHAnsi" w:cstheme="minorBidi"/>
          <w:kern w:val="2"/>
          <w:szCs w:val="22"/>
          <w:lang w:eastAsia="en-GB"/>
          <w14:ligatures w14:val="standardContextual"/>
        </w:rPr>
        <w:tab/>
      </w:r>
      <w:r>
        <w:t>Averaged EVM</w:t>
      </w:r>
      <w:r>
        <w:tab/>
      </w:r>
      <w:r>
        <w:fldChar w:fldCharType="begin"/>
      </w:r>
      <w:r>
        <w:instrText xml:space="preserve"> PAGEREF _Toc145920312 \h </w:instrText>
      </w:r>
      <w:r>
        <w:fldChar w:fldCharType="separate"/>
      </w:r>
      <w:r>
        <w:t>212</w:t>
      </w:r>
      <w:r>
        <w:fldChar w:fldCharType="end"/>
      </w:r>
    </w:p>
    <w:p w14:paraId="756E4D0C" w14:textId="7F8CC7E5" w:rsidR="00CC371B" w:rsidRDefault="00CC371B">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Spectrum Flatness</w:t>
      </w:r>
      <w:r>
        <w:tab/>
      </w:r>
      <w:r>
        <w:fldChar w:fldCharType="begin"/>
      </w:r>
      <w:r>
        <w:instrText xml:space="preserve"> PAGEREF _Toc145920313 \h </w:instrText>
      </w:r>
      <w:r>
        <w:fldChar w:fldCharType="separate"/>
      </w:r>
      <w:r>
        <w:t>213</w:t>
      </w:r>
      <w:r>
        <w:fldChar w:fldCharType="end"/>
      </w:r>
    </w:p>
    <w:p w14:paraId="238EBCDF" w14:textId="5C7579EB" w:rsidR="00CC371B" w:rsidRDefault="00CC371B">
      <w:pPr>
        <w:pStyle w:val="TOC1"/>
        <w:rPr>
          <w:rFonts w:asciiTheme="minorHAnsi" w:eastAsiaTheme="minorEastAsia" w:hAnsiTheme="minorHAnsi" w:cstheme="minorBidi"/>
          <w:kern w:val="2"/>
          <w:szCs w:val="22"/>
          <w:lang w:eastAsia="en-GB"/>
          <w14:ligatures w14:val="standardContextual"/>
        </w:rPr>
      </w:pPr>
      <w:r w:rsidRPr="00554529">
        <w:rPr>
          <w:rFonts w:eastAsia="MS Mincho"/>
        </w:rPr>
        <w:t>F.8</w:t>
      </w:r>
      <w:r>
        <w:rPr>
          <w:rFonts w:asciiTheme="minorHAnsi" w:eastAsiaTheme="minorEastAsia" w:hAnsiTheme="minorHAnsi" w:cstheme="minorBidi"/>
          <w:kern w:val="2"/>
          <w:szCs w:val="22"/>
          <w:lang w:eastAsia="en-GB"/>
          <w14:ligatures w14:val="standardContextual"/>
        </w:rPr>
        <w:tab/>
      </w:r>
      <w:r w:rsidRPr="00554529">
        <w:rPr>
          <w:lang w:val="en-US"/>
        </w:rPr>
        <w:t>Phase offset measurement for DMRS bundling</w:t>
      </w:r>
      <w:r>
        <w:tab/>
      </w:r>
      <w:r>
        <w:fldChar w:fldCharType="begin"/>
      </w:r>
      <w:r>
        <w:instrText xml:space="preserve"> PAGEREF _Toc145920314 \h </w:instrText>
      </w:r>
      <w:r>
        <w:fldChar w:fldCharType="separate"/>
      </w:r>
      <w:r>
        <w:t>213</w:t>
      </w:r>
      <w:r>
        <w:fldChar w:fldCharType="end"/>
      </w:r>
    </w:p>
    <w:p w14:paraId="35F08610" w14:textId="3C74AAA0" w:rsidR="00CC371B" w:rsidRDefault="00CC371B">
      <w:pPr>
        <w:pStyle w:val="TOC2"/>
        <w:rPr>
          <w:rFonts w:asciiTheme="minorHAnsi" w:eastAsiaTheme="minorEastAsia" w:hAnsiTheme="minorHAnsi" w:cstheme="minorBidi"/>
          <w:kern w:val="2"/>
          <w:sz w:val="22"/>
          <w:szCs w:val="22"/>
          <w:lang w:eastAsia="en-GB"/>
          <w14:ligatures w14:val="standardContextual"/>
        </w:rPr>
      </w:pPr>
      <w:r>
        <w:t>F.8.1</w:t>
      </w:r>
      <w:r>
        <w:rPr>
          <w:rFonts w:asciiTheme="minorHAnsi" w:eastAsiaTheme="minorEastAsia" w:hAnsiTheme="minorHAnsi" w:cstheme="minorBidi"/>
          <w:kern w:val="2"/>
          <w:sz w:val="22"/>
          <w:szCs w:val="22"/>
          <w:lang w:eastAsia="en-GB"/>
          <w14:ligatures w14:val="standardContextual"/>
        </w:rPr>
        <w:tab/>
      </w:r>
      <w:r>
        <w:rPr>
          <w:lang w:eastAsia="zh-CN"/>
        </w:rPr>
        <w:t>M</w:t>
      </w:r>
      <w:r>
        <w:t>easurement point</w:t>
      </w:r>
      <w:r>
        <w:tab/>
      </w:r>
      <w:r>
        <w:fldChar w:fldCharType="begin"/>
      </w:r>
      <w:r>
        <w:instrText xml:space="preserve"> PAGEREF _Toc145920315 \h </w:instrText>
      </w:r>
      <w:r>
        <w:fldChar w:fldCharType="separate"/>
      </w:r>
      <w:r>
        <w:t>213</w:t>
      </w:r>
      <w:r>
        <w:fldChar w:fldCharType="end"/>
      </w:r>
    </w:p>
    <w:p w14:paraId="6753DF7D" w14:textId="2DA4D67C" w:rsidR="00CC371B" w:rsidRDefault="00CC371B">
      <w:pPr>
        <w:pStyle w:val="TOC2"/>
        <w:rPr>
          <w:rFonts w:asciiTheme="minorHAnsi" w:eastAsiaTheme="minorEastAsia" w:hAnsiTheme="minorHAnsi" w:cstheme="minorBidi"/>
          <w:kern w:val="2"/>
          <w:sz w:val="22"/>
          <w:szCs w:val="22"/>
          <w:lang w:eastAsia="en-GB"/>
          <w14:ligatures w14:val="standardContextual"/>
        </w:rPr>
      </w:pPr>
      <w:r>
        <w:t>F.8.2</w:t>
      </w:r>
      <w:r>
        <w:rPr>
          <w:rFonts w:asciiTheme="minorHAnsi" w:eastAsiaTheme="minorEastAsia" w:hAnsiTheme="minorHAnsi" w:cstheme="minorBidi"/>
          <w:kern w:val="2"/>
          <w:sz w:val="22"/>
          <w:szCs w:val="22"/>
          <w:lang w:eastAsia="en-GB"/>
          <w14:ligatures w14:val="standardContextual"/>
        </w:rPr>
        <w:tab/>
      </w:r>
      <w:r>
        <w:t>Symbols used</w:t>
      </w:r>
      <w:r>
        <w:tab/>
      </w:r>
      <w:r>
        <w:fldChar w:fldCharType="begin"/>
      </w:r>
      <w:r>
        <w:instrText xml:space="preserve"> PAGEREF _Toc145920316 \h </w:instrText>
      </w:r>
      <w:r>
        <w:fldChar w:fldCharType="separate"/>
      </w:r>
      <w:r>
        <w:t>214</w:t>
      </w:r>
      <w:r>
        <w:fldChar w:fldCharType="end"/>
      </w:r>
    </w:p>
    <w:p w14:paraId="17B1A9C9" w14:textId="62D86B6A" w:rsidR="00CC371B" w:rsidRDefault="00CC371B">
      <w:pPr>
        <w:pStyle w:val="TOC2"/>
        <w:rPr>
          <w:rFonts w:asciiTheme="minorHAnsi" w:eastAsiaTheme="minorEastAsia" w:hAnsiTheme="minorHAnsi" w:cstheme="minorBidi"/>
          <w:kern w:val="2"/>
          <w:sz w:val="22"/>
          <w:szCs w:val="22"/>
          <w:lang w:eastAsia="en-GB"/>
          <w14:ligatures w14:val="standardContextual"/>
        </w:rPr>
      </w:pPr>
      <w:r>
        <w:t>F.8.3</w:t>
      </w:r>
      <w:r>
        <w:rPr>
          <w:rFonts w:asciiTheme="minorHAnsi" w:eastAsiaTheme="minorEastAsia" w:hAnsiTheme="minorHAnsi" w:cstheme="minorBidi"/>
          <w:kern w:val="2"/>
          <w:sz w:val="22"/>
          <w:szCs w:val="22"/>
          <w:lang w:eastAsia="en-GB"/>
          <w14:ligatures w14:val="standardContextual"/>
        </w:rPr>
        <w:tab/>
      </w:r>
      <w:r>
        <w:t>Modified test signal</w:t>
      </w:r>
      <w:r>
        <w:tab/>
      </w:r>
      <w:r>
        <w:fldChar w:fldCharType="begin"/>
      </w:r>
      <w:r>
        <w:instrText xml:space="preserve"> PAGEREF _Toc145920317 \h </w:instrText>
      </w:r>
      <w:r>
        <w:fldChar w:fldCharType="separate"/>
      </w:r>
      <w:r>
        <w:t>214</w:t>
      </w:r>
      <w:r>
        <w:fldChar w:fldCharType="end"/>
      </w:r>
    </w:p>
    <w:p w14:paraId="15CB42AA" w14:textId="3C5C1448" w:rsidR="00CC371B" w:rsidRDefault="00CC371B">
      <w:pPr>
        <w:pStyle w:val="TOC2"/>
        <w:rPr>
          <w:rFonts w:asciiTheme="minorHAnsi" w:eastAsiaTheme="minorEastAsia" w:hAnsiTheme="minorHAnsi" w:cstheme="minorBidi"/>
          <w:kern w:val="2"/>
          <w:sz w:val="22"/>
          <w:szCs w:val="22"/>
          <w:lang w:eastAsia="en-GB"/>
          <w14:ligatures w14:val="standardContextual"/>
        </w:rPr>
      </w:pPr>
      <w:r>
        <w:t>F.8.4</w:t>
      </w:r>
      <w:r>
        <w:rPr>
          <w:rFonts w:asciiTheme="minorHAnsi" w:eastAsiaTheme="minorEastAsia" w:hAnsiTheme="minorHAnsi" w:cstheme="minorBidi"/>
          <w:kern w:val="2"/>
          <w:sz w:val="22"/>
          <w:szCs w:val="22"/>
          <w:lang w:eastAsia="en-GB"/>
          <w14:ligatures w14:val="standardContextual"/>
        </w:rPr>
        <w:tab/>
      </w:r>
      <w:r w:rsidRPr="00554529">
        <w:rPr>
          <w:lang w:val="en-US"/>
        </w:rPr>
        <w:t>Phase offset measurement</w:t>
      </w:r>
      <w:r>
        <w:tab/>
      </w:r>
      <w:r>
        <w:fldChar w:fldCharType="begin"/>
      </w:r>
      <w:r>
        <w:instrText xml:space="preserve"> PAGEREF _Toc145920318 \h </w:instrText>
      </w:r>
      <w:r>
        <w:fldChar w:fldCharType="separate"/>
      </w:r>
      <w:r>
        <w:t>214</w:t>
      </w:r>
      <w:r>
        <w:fldChar w:fldCharType="end"/>
      </w:r>
    </w:p>
    <w:p w14:paraId="31C9218A" w14:textId="1F089565" w:rsidR="00CC371B" w:rsidRDefault="00CC371B">
      <w:pPr>
        <w:pStyle w:val="TOC1"/>
        <w:rPr>
          <w:rFonts w:asciiTheme="minorHAnsi" w:eastAsiaTheme="minorEastAsia" w:hAnsiTheme="minorHAnsi" w:cstheme="minorBidi"/>
          <w:kern w:val="2"/>
          <w:szCs w:val="22"/>
          <w:lang w:eastAsia="en-GB"/>
          <w14:ligatures w14:val="standardContextual"/>
        </w:rPr>
      </w:pPr>
      <w:r w:rsidRPr="00554529">
        <w:rPr>
          <w:rFonts w:eastAsia="MS Mincho"/>
        </w:rPr>
        <w:t>F.9</w:t>
      </w:r>
      <w:r>
        <w:rPr>
          <w:rFonts w:asciiTheme="minorHAnsi" w:eastAsiaTheme="minorEastAsia" w:hAnsiTheme="minorHAnsi" w:cstheme="minorBidi"/>
          <w:kern w:val="2"/>
          <w:szCs w:val="22"/>
          <w:lang w:eastAsia="en-GB"/>
          <w14:ligatures w14:val="standardContextual"/>
        </w:rPr>
        <w:tab/>
      </w:r>
      <w:r w:rsidRPr="00554529">
        <w:rPr>
          <w:rFonts w:eastAsia="MS Mincho"/>
        </w:rPr>
        <w:t>Reserved</w:t>
      </w:r>
      <w:r>
        <w:tab/>
      </w:r>
      <w:r>
        <w:fldChar w:fldCharType="begin"/>
      </w:r>
      <w:r>
        <w:instrText xml:space="preserve"> PAGEREF _Toc145920319 \h </w:instrText>
      </w:r>
      <w:r>
        <w:fldChar w:fldCharType="separate"/>
      </w:r>
      <w:r>
        <w:t>214</w:t>
      </w:r>
      <w:r>
        <w:fldChar w:fldCharType="end"/>
      </w:r>
    </w:p>
    <w:p w14:paraId="0C18844D" w14:textId="6CC0AF2A" w:rsidR="00CC371B" w:rsidRDefault="00CC371B">
      <w:pPr>
        <w:pStyle w:val="TOC1"/>
        <w:rPr>
          <w:rFonts w:asciiTheme="minorHAnsi" w:eastAsiaTheme="minorEastAsia" w:hAnsiTheme="minorHAnsi" w:cstheme="minorBidi"/>
          <w:kern w:val="2"/>
          <w:szCs w:val="22"/>
          <w:lang w:eastAsia="en-GB"/>
          <w14:ligatures w14:val="standardContextual"/>
        </w:rPr>
      </w:pPr>
      <w:r w:rsidRPr="00554529">
        <w:rPr>
          <w:rFonts w:eastAsia="MS Mincho"/>
        </w:rPr>
        <w:t>F.10</w:t>
      </w:r>
      <w:r>
        <w:rPr>
          <w:rFonts w:asciiTheme="minorHAnsi" w:eastAsiaTheme="minorEastAsia" w:hAnsiTheme="minorHAnsi" w:cstheme="minorBidi"/>
          <w:kern w:val="2"/>
          <w:szCs w:val="22"/>
          <w:lang w:eastAsia="en-GB"/>
          <w14:ligatures w14:val="standardContextual"/>
        </w:rPr>
        <w:tab/>
      </w:r>
      <w:r w:rsidRPr="00554529">
        <w:rPr>
          <w:rFonts w:eastAsia="MS Mincho"/>
        </w:rPr>
        <w:t>EVM for dual transmit polarizations</w:t>
      </w:r>
      <w:r>
        <w:tab/>
      </w:r>
      <w:r>
        <w:fldChar w:fldCharType="begin"/>
      </w:r>
      <w:r>
        <w:instrText xml:space="preserve"> PAGEREF _Toc145920320 \h </w:instrText>
      </w:r>
      <w:r>
        <w:fldChar w:fldCharType="separate"/>
      </w:r>
      <w:r>
        <w:t>214</w:t>
      </w:r>
      <w:r>
        <w:fldChar w:fldCharType="end"/>
      </w:r>
    </w:p>
    <w:p w14:paraId="2398374B" w14:textId="424D68B1" w:rsidR="00CC371B" w:rsidRDefault="00CC371B">
      <w:pPr>
        <w:pStyle w:val="TOC2"/>
        <w:rPr>
          <w:rFonts w:asciiTheme="minorHAnsi" w:eastAsiaTheme="minorEastAsia" w:hAnsiTheme="minorHAnsi" w:cstheme="minorBidi"/>
          <w:kern w:val="2"/>
          <w:sz w:val="22"/>
          <w:szCs w:val="22"/>
          <w:lang w:eastAsia="en-GB"/>
          <w14:ligatures w14:val="standardContextual"/>
        </w:rPr>
      </w:pPr>
      <w:r w:rsidRPr="00554529">
        <w:rPr>
          <w:rFonts w:eastAsia="MS Mincho"/>
        </w:rPr>
        <w:t>F.10.1</w:t>
      </w:r>
      <w:r>
        <w:rPr>
          <w:rFonts w:asciiTheme="minorHAnsi" w:eastAsiaTheme="minorEastAsia" w:hAnsiTheme="minorHAnsi" w:cstheme="minorBidi"/>
          <w:kern w:val="2"/>
          <w:sz w:val="22"/>
          <w:szCs w:val="22"/>
          <w:lang w:eastAsia="en-GB"/>
          <w14:ligatures w14:val="standardContextual"/>
        </w:rPr>
        <w:tab/>
      </w:r>
      <w:r w:rsidRPr="00554529">
        <w:rPr>
          <w:rFonts w:eastAsia="MS Mincho"/>
        </w:rPr>
        <w:t>General</w:t>
      </w:r>
      <w:r>
        <w:tab/>
      </w:r>
      <w:r>
        <w:fldChar w:fldCharType="begin"/>
      </w:r>
      <w:r>
        <w:instrText xml:space="preserve"> PAGEREF _Toc145920321 \h </w:instrText>
      </w:r>
      <w:r>
        <w:fldChar w:fldCharType="separate"/>
      </w:r>
      <w:r>
        <w:t>214</w:t>
      </w:r>
      <w:r>
        <w:fldChar w:fldCharType="end"/>
      </w:r>
    </w:p>
    <w:p w14:paraId="218E105D" w14:textId="56D6BC72" w:rsidR="00CC371B" w:rsidRDefault="00CC371B">
      <w:pPr>
        <w:pStyle w:val="TOC2"/>
        <w:rPr>
          <w:rFonts w:asciiTheme="minorHAnsi" w:eastAsiaTheme="minorEastAsia" w:hAnsiTheme="minorHAnsi" w:cstheme="minorBidi"/>
          <w:kern w:val="2"/>
          <w:sz w:val="22"/>
          <w:szCs w:val="22"/>
          <w:lang w:eastAsia="en-GB"/>
          <w14:ligatures w14:val="standardContextual"/>
        </w:rPr>
      </w:pPr>
      <w:r w:rsidRPr="00554529">
        <w:rPr>
          <w:rFonts w:eastAsia="MS Mincho"/>
        </w:rPr>
        <w:t>F.10.2</w:t>
      </w:r>
      <w:r>
        <w:rPr>
          <w:rFonts w:asciiTheme="minorHAnsi" w:eastAsiaTheme="minorEastAsia" w:hAnsiTheme="minorHAnsi" w:cstheme="minorBidi"/>
          <w:kern w:val="2"/>
          <w:sz w:val="22"/>
          <w:szCs w:val="22"/>
          <w:lang w:eastAsia="en-GB"/>
          <w14:ligatures w14:val="standardContextual"/>
        </w:rPr>
        <w:tab/>
      </w:r>
      <w:r w:rsidRPr="00554529">
        <w:rPr>
          <w:rFonts w:eastAsia="MS Mincho"/>
        </w:rPr>
        <w:t>MIMO Equalization (UL MIMO transmission)</w:t>
      </w:r>
      <w:r>
        <w:tab/>
      </w:r>
      <w:r>
        <w:fldChar w:fldCharType="begin"/>
      </w:r>
      <w:r>
        <w:instrText xml:space="preserve"> PAGEREF _Toc145920322 \h </w:instrText>
      </w:r>
      <w:r>
        <w:fldChar w:fldCharType="separate"/>
      </w:r>
      <w:r>
        <w:t>215</w:t>
      </w:r>
      <w:r>
        <w:fldChar w:fldCharType="end"/>
      </w:r>
    </w:p>
    <w:p w14:paraId="62168AA3" w14:textId="3604F76F" w:rsidR="00CC371B" w:rsidRDefault="00CC371B">
      <w:pPr>
        <w:pStyle w:val="TOC2"/>
        <w:rPr>
          <w:rFonts w:asciiTheme="minorHAnsi" w:eastAsiaTheme="minorEastAsia" w:hAnsiTheme="minorHAnsi" w:cstheme="minorBidi"/>
          <w:kern w:val="2"/>
          <w:sz w:val="22"/>
          <w:szCs w:val="22"/>
          <w:lang w:eastAsia="en-GB"/>
          <w14:ligatures w14:val="standardContextual"/>
        </w:rPr>
      </w:pPr>
      <w:r w:rsidRPr="00554529">
        <w:rPr>
          <w:rFonts w:eastAsia="MS Mincho"/>
        </w:rPr>
        <w:t>F.10.3</w:t>
      </w:r>
      <w:r>
        <w:rPr>
          <w:rFonts w:asciiTheme="minorHAnsi" w:eastAsiaTheme="minorEastAsia" w:hAnsiTheme="minorHAnsi" w:cstheme="minorBidi"/>
          <w:kern w:val="2"/>
          <w:sz w:val="22"/>
          <w:szCs w:val="22"/>
          <w:lang w:eastAsia="en-GB"/>
          <w14:ligatures w14:val="standardContextual"/>
        </w:rPr>
        <w:tab/>
      </w:r>
      <w:r w:rsidRPr="00554529">
        <w:rPr>
          <w:rFonts w:eastAsia="MS Mincho"/>
        </w:rPr>
        <w:t>Maximum Ratio combining (Tx diversity transmission)</w:t>
      </w:r>
      <w:r>
        <w:tab/>
      </w:r>
      <w:r>
        <w:fldChar w:fldCharType="begin"/>
      </w:r>
      <w:r>
        <w:instrText xml:space="preserve"> PAGEREF _Toc145920323 \h </w:instrText>
      </w:r>
      <w:r>
        <w:fldChar w:fldCharType="separate"/>
      </w:r>
      <w:r>
        <w:t>216</w:t>
      </w:r>
      <w:r>
        <w:fldChar w:fldCharType="end"/>
      </w:r>
    </w:p>
    <w:p w14:paraId="15D17AAA" w14:textId="7E2EB75E" w:rsidR="00CC371B" w:rsidRDefault="00CC371B">
      <w:pPr>
        <w:pStyle w:val="TOC2"/>
        <w:rPr>
          <w:rFonts w:asciiTheme="minorHAnsi" w:eastAsiaTheme="minorEastAsia" w:hAnsiTheme="minorHAnsi" w:cstheme="minorBidi"/>
          <w:kern w:val="2"/>
          <w:sz w:val="22"/>
          <w:szCs w:val="22"/>
          <w:lang w:eastAsia="en-GB"/>
          <w14:ligatures w14:val="standardContextual"/>
        </w:rPr>
      </w:pPr>
      <w:r w:rsidRPr="00554529">
        <w:rPr>
          <w:rFonts w:eastAsia="MS Mincho"/>
        </w:rPr>
        <w:t>F.10.4</w:t>
      </w:r>
      <w:r>
        <w:rPr>
          <w:rFonts w:asciiTheme="minorHAnsi" w:eastAsiaTheme="minorEastAsia" w:hAnsiTheme="minorHAnsi" w:cstheme="minorBidi"/>
          <w:kern w:val="2"/>
          <w:sz w:val="22"/>
          <w:szCs w:val="22"/>
          <w:lang w:eastAsia="en-GB"/>
          <w14:ligatures w14:val="standardContextual"/>
        </w:rPr>
        <w:tab/>
      </w:r>
      <w:r w:rsidRPr="00554529">
        <w:rPr>
          <w:rFonts w:eastAsia="MS Mincho"/>
        </w:rPr>
        <w:t>Layer processing</w:t>
      </w:r>
      <w:r>
        <w:tab/>
      </w:r>
      <w:r>
        <w:fldChar w:fldCharType="begin"/>
      </w:r>
      <w:r>
        <w:instrText xml:space="preserve"> PAGEREF _Toc145920324 \h </w:instrText>
      </w:r>
      <w:r>
        <w:fldChar w:fldCharType="separate"/>
      </w:r>
      <w:r>
        <w:t>216</w:t>
      </w:r>
      <w:r>
        <w:fldChar w:fldCharType="end"/>
      </w:r>
    </w:p>
    <w:p w14:paraId="205B915E" w14:textId="5A2953E0" w:rsidR="00CC371B" w:rsidRDefault="00CC371B">
      <w:pPr>
        <w:pStyle w:val="TOC8"/>
        <w:rPr>
          <w:rFonts w:asciiTheme="minorHAnsi" w:eastAsiaTheme="minorEastAsia" w:hAnsiTheme="minorHAnsi" w:cstheme="minorBidi"/>
          <w:b w:val="0"/>
          <w:kern w:val="2"/>
          <w:szCs w:val="22"/>
          <w:lang w:eastAsia="en-GB"/>
          <w14:ligatures w14:val="standardContextual"/>
        </w:rPr>
      </w:pPr>
      <w:r>
        <w:t xml:space="preserve">Annex G (normative): </w:t>
      </w:r>
      <w:r w:rsidRPr="00554529">
        <w:rPr>
          <w:rFonts w:cs="Arial"/>
        </w:rPr>
        <w:t>Difference of relative phase and power errors</w:t>
      </w:r>
      <w:r>
        <w:tab/>
      </w:r>
      <w:r>
        <w:fldChar w:fldCharType="begin"/>
      </w:r>
      <w:r>
        <w:instrText xml:space="preserve"> PAGEREF _Toc145920325 \h </w:instrText>
      </w:r>
      <w:r>
        <w:fldChar w:fldCharType="separate"/>
      </w:r>
      <w:r>
        <w:t>217</w:t>
      </w:r>
      <w:r>
        <w:fldChar w:fldCharType="end"/>
      </w:r>
    </w:p>
    <w:p w14:paraId="73E4932B" w14:textId="1115C41B" w:rsidR="00CC371B" w:rsidRDefault="00CC371B">
      <w:pPr>
        <w:pStyle w:val="TOC1"/>
        <w:rPr>
          <w:rFonts w:asciiTheme="minorHAnsi" w:eastAsiaTheme="minorEastAsia" w:hAnsiTheme="minorHAnsi" w:cstheme="minorBidi"/>
          <w:kern w:val="2"/>
          <w:szCs w:val="22"/>
          <w:lang w:eastAsia="en-GB"/>
          <w14:ligatures w14:val="standardContextual"/>
        </w:rPr>
      </w:pPr>
      <w:r>
        <w:t>G.0</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_Toc145920326 \h </w:instrText>
      </w:r>
      <w:r>
        <w:fldChar w:fldCharType="separate"/>
      </w:r>
      <w:r>
        <w:t>217</w:t>
      </w:r>
      <w:r>
        <w:fldChar w:fldCharType="end"/>
      </w:r>
    </w:p>
    <w:p w14:paraId="22EED887" w14:textId="0BF10C4E" w:rsidR="00CC371B" w:rsidRDefault="00CC371B">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_Toc145920327 \h </w:instrText>
      </w:r>
      <w:r>
        <w:fldChar w:fldCharType="separate"/>
      </w:r>
      <w:r>
        <w:t>217</w:t>
      </w:r>
      <w:r>
        <w:fldChar w:fldCharType="end"/>
      </w:r>
    </w:p>
    <w:p w14:paraId="3FF568EB" w14:textId="2AEE88AF" w:rsidR="00CC371B" w:rsidRDefault="00CC371B">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Relative Phase Error Measurement</w:t>
      </w:r>
      <w:r>
        <w:tab/>
      </w:r>
      <w:r>
        <w:fldChar w:fldCharType="begin"/>
      </w:r>
      <w:r>
        <w:instrText xml:space="preserve"> PAGEREF _Toc145920328 \h </w:instrText>
      </w:r>
      <w:r>
        <w:fldChar w:fldCharType="separate"/>
      </w:r>
      <w:r>
        <w:t>218</w:t>
      </w:r>
      <w:r>
        <w:fldChar w:fldCharType="end"/>
      </w:r>
    </w:p>
    <w:p w14:paraId="44C6C9DA" w14:textId="03FD778A" w:rsidR="00CC371B" w:rsidRDefault="00CC371B">
      <w:pPr>
        <w:pStyle w:val="TOC2"/>
        <w:rPr>
          <w:rFonts w:asciiTheme="minorHAnsi" w:eastAsiaTheme="minorEastAsia" w:hAnsiTheme="minorHAnsi" w:cstheme="minorBidi"/>
          <w:kern w:val="2"/>
          <w:sz w:val="22"/>
          <w:szCs w:val="22"/>
          <w:lang w:eastAsia="en-GB"/>
          <w14:ligatures w14:val="standardContextual"/>
        </w:rPr>
      </w:pPr>
      <w:r>
        <w:t>G.2.1</w:t>
      </w:r>
      <w:r>
        <w:rPr>
          <w:rFonts w:asciiTheme="minorHAnsi" w:eastAsiaTheme="minorEastAsia" w:hAnsiTheme="minorHAnsi" w:cstheme="minorBidi"/>
          <w:kern w:val="2"/>
          <w:sz w:val="22"/>
          <w:szCs w:val="22"/>
          <w:lang w:eastAsia="en-GB"/>
          <w14:ligatures w14:val="standardContextual"/>
        </w:rPr>
        <w:tab/>
      </w:r>
      <w:r>
        <w:t>Symbols and subcarriers used</w:t>
      </w:r>
      <w:r>
        <w:tab/>
      </w:r>
      <w:r>
        <w:fldChar w:fldCharType="begin"/>
      </w:r>
      <w:r>
        <w:instrText xml:space="preserve"> PAGEREF _Toc145920329 \h </w:instrText>
      </w:r>
      <w:r>
        <w:fldChar w:fldCharType="separate"/>
      </w:r>
      <w:r>
        <w:t>218</w:t>
      </w:r>
      <w:r>
        <w:fldChar w:fldCharType="end"/>
      </w:r>
    </w:p>
    <w:p w14:paraId="193A78CE" w14:textId="2DAC4696" w:rsidR="00CC371B" w:rsidRDefault="00CC371B">
      <w:pPr>
        <w:pStyle w:val="TOC2"/>
        <w:rPr>
          <w:rFonts w:asciiTheme="minorHAnsi" w:eastAsiaTheme="minorEastAsia" w:hAnsiTheme="minorHAnsi" w:cstheme="minorBidi"/>
          <w:kern w:val="2"/>
          <w:sz w:val="22"/>
          <w:szCs w:val="22"/>
          <w:lang w:eastAsia="en-GB"/>
          <w14:ligatures w14:val="standardContextual"/>
        </w:rPr>
      </w:pPr>
      <w:r>
        <w:t>G.2.2</w:t>
      </w:r>
      <w:r>
        <w:rPr>
          <w:rFonts w:asciiTheme="minorHAnsi" w:eastAsiaTheme="minorEastAsia" w:hAnsiTheme="minorHAnsi" w:cstheme="minorBidi"/>
          <w:kern w:val="2"/>
          <w:sz w:val="22"/>
          <w:szCs w:val="22"/>
          <w:lang w:eastAsia="en-GB"/>
          <w14:ligatures w14:val="standardContextual"/>
        </w:rPr>
        <w:tab/>
      </w:r>
      <w:r>
        <w:t>CFO (carrier frequency offset) correction</w:t>
      </w:r>
      <w:r>
        <w:tab/>
      </w:r>
      <w:r>
        <w:fldChar w:fldCharType="begin"/>
      </w:r>
      <w:r>
        <w:instrText xml:space="preserve"> PAGEREF _Toc145920330 \h </w:instrText>
      </w:r>
      <w:r>
        <w:fldChar w:fldCharType="separate"/>
      </w:r>
      <w:r>
        <w:t>218</w:t>
      </w:r>
      <w:r>
        <w:fldChar w:fldCharType="end"/>
      </w:r>
    </w:p>
    <w:p w14:paraId="73392AAF" w14:textId="4496938A" w:rsidR="00CC371B" w:rsidRDefault="00CC371B">
      <w:pPr>
        <w:pStyle w:val="TOC2"/>
        <w:rPr>
          <w:rFonts w:asciiTheme="minorHAnsi" w:eastAsiaTheme="minorEastAsia" w:hAnsiTheme="minorHAnsi" w:cstheme="minorBidi"/>
          <w:kern w:val="2"/>
          <w:sz w:val="22"/>
          <w:szCs w:val="22"/>
          <w:lang w:eastAsia="en-GB"/>
          <w14:ligatures w14:val="standardContextual"/>
        </w:rPr>
      </w:pPr>
      <w:r>
        <w:t>G.2.3</w:t>
      </w:r>
      <w:r>
        <w:rPr>
          <w:rFonts w:asciiTheme="minorHAnsi" w:eastAsiaTheme="minorEastAsia" w:hAnsiTheme="minorHAnsi" w:cstheme="minorBidi"/>
          <w:kern w:val="2"/>
          <w:sz w:val="22"/>
          <w:szCs w:val="22"/>
          <w:lang w:eastAsia="en-GB"/>
          <w14:ligatures w14:val="standardContextual"/>
        </w:rPr>
        <w:tab/>
      </w:r>
      <w:r>
        <w:t>Steps of the measurement method</w:t>
      </w:r>
      <w:r>
        <w:tab/>
      </w:r>
      <w:r>
        <w:fldChar w:fldCharType="begin"/>
      </w:r>
      <w:r>
        <w:instrText xml:space="preserve"> PAGEREF _Toc145920331 \h </w:instrText>
      </w:r>
      <w:r>
        <w:fldChar w:fldCharType="separate"/>
      </w:r>
      <w:r>
        <w:t>218</w:t>
      </w:r>
      <w:r>
        <w:fldChar w:fldCharType="end"/>
      </w:r>
    </w:p>
    <w:p w14:paraId="73277016" w14:textId="15AB1CEC" w:rsidR="00CC371B" w:rsidRDefault="00CC371B">
      <w:pPr>
        <w:pStyle w:val="TOC8"/>
        <w:rPr>
          <w:rFonts w:asciiTheme="minorHAnsi" w:eastAsiaTheme="minorEastAsia" w:hAnsiTheme="minorHAnsi" w:cstheme="minorBidi"/>
          <w:b w:val="0"/>
          <w:kern w:val="2"/>
          <w:szCs w:val="22"/>
          <w:lang w:eastAsia="en-GB"/>
          <w14:ligatures w14:val="standardContextual"/>
        </w:rPr>
      </w:pPr>
      <w:r>
        <w:t>Annex H (Normative): Modified MPR behavior</w:t>
      </w:r>
      <w:r>
        <w:tab/>
      </w:r>
      <w:r>
        <w:fldChar w:fldCharType="begin"/>
      </w:r>
      <w:r>
        <w:instrText xml:space="preserve"> PAGEREF _Toc145920332 \h </w:instrText>
      </w:r>
      <w:r>
        <w:fldChar w:fldCharType="separate"/>
      </w:r>
      <w:r>
        <w:t>219</w:t>
      </w:r>
      <w:r>
        <w:fldChar w:fldCharType="end"/>
      </w:r>
    </w:p>
    <w:p w14:paraId="4B03E737" w14:textId="194F4CE3" w:rsidR="00CC371B" w:rsidRDefault="00CC371B">
      <w:pPr>
        <w:pStyle w:val="TOC1"/>
        <w:rPr>
          <w:rFonts w:asciiTheme="minorHAnsi" w:eastAsiaTheme="minorEastAsia" w:hAnsiTheme="minorHAnsi" w:cstheme="minorBidi"/>
          <w:kern w:val="2"/>
          <w:szCs w:val="22"/>
          <w:lang w:eastAsia="en-GB"/>
          <w14:ligatures w14:val="standardContextual"/>
        </w:rPr>
      </w:pPr>
      <w:r>
        <w:t>H.1</w:t>
      </w:r>
      <w:r>
        <w:rPr>
          <w:rFonts w:asciiTheme="minorHAnsi" w:eastAsiaTheme="minorEastAsia" w:hAnsiTheme="minorHAnsi" w:cstheme="minorBidi"/>
          <w:kern w:val="2"/>
          <w:szCs w:val="22"/>
          <w:lang w:eastAsia="en-GB"/>
          <w14:ligatures w14:val="standardContextual"/>
        </w:rPr>
        <w:tab/>
      </w:r>
      <w:r>
        <w:t>Indication of modified MPR behavior</w:t>
      </w:r>
      <w:r>
        <w:tab/>
      </w:r>
      <w:r>
        <w:fldChar w:fldCharType="begin"/>
      </w:r>
      <w:r>
        <w:instrText xml:space="preserve"> PAGEREF _Toc145920333 \h </w:instrText>
      </w:r>
      <w:r>
        <w:fldChar w:fldCharType="separate"/>
      </w:r>
      <w:r>
        <w:t>219</w:t>
      </w:r>
      <w:r>
        <w:fldChar w:fldCharType="end"/>
      </w:r>
    </w:p>
    <w:p w14:paraId="6FCA001F" w14:textId="330B6219" w:rsidR="00CC371B" w:rsidRDefault="00CC371B">
      <w:pPr>
        <w:pStyle w:val="TOC8"/>
        <w:rPr>
          <w:rFonts w:asciiTheme="minorHAnsi" w:eastAsiaTheme="minorEastAsia" w:hAnsiTheme="minorHAnsi" w:cstheme="minorBidi"/>
          <w:b w:val="0"/>
          <w:kern w:val="2"/>
          <w:szCs w:val="22"/>
          <w:lang w:eastAsia="en-GB"/>
          <w14:ligatures w14:val="standardContextual"/>
        </w:rPr>
      </w:pPr>
      <w:r>
        <w:t>Annex I (informative): Void</w:t>
      </w:r>
      <w:r>
        <w:tab/>
      </w:r>
      <w:r>
        <w:fldChar w:fldCharType="begin"/>
      </w:r>
      <w:r>
        <w:instrText xml:space="preserve"> PAGEREF _Toc145920334 \h </w:instrText>
      </w:r>
      <w:r>
        <w:fldChar w:fldCharType="separate"/>
      </w:r>
      <w:r>
        <w:t>219</w:t>
      </w:r>
      <w:r>
        <w:fldChar w:fldCharType="end"/>
      </w:r>
    </w:p>
    <w:p w14:paraId="3373889E" w14:textId="6FFDA71E" w:rsidR="00CC371B" w:rsidRDefault="00CC371B">
      <w:pPr>
        <w:pStyle w:val="TOC8"/>
        <w:rPr>
          <w:rFonts w:asciiTheme="minorHAnsi" w:eastAsiaTheme="minorEastAsia" w:hAnsiTheme="minorHAnsi" w:cstheme="minorBidi"/>
          <w:b w:val="0"/>
          <w:kern w:val="2"/>
          <w:szCs w:val="22"/>
          <w:lang w:eastAsia="en-GB"/>
          <w14:ligatures w14:val="standardContextual"/>
        </w:rPr>
      </w:pPr>
      <w:r>
        <w:t>Annex J (normative): UE coordinate system</w:t>
      </w:r>
      <w:r>
        <w:tab/>
      </w:r>
      <w:r>
        <w:fldChar w:fldCharType="begin"/>
      </w:r>
      <w:r>
        <w:instrText xml:space="preserve"> PAGEREF _Toc145920335 \h </w:instrText>
      </w:r>
      <w:r>
        <w:fldChar w:fldCharType="separate"/>
      </w:r>
      <w:r>
        <w:t>220</w:t>
      </w:r>
      <w:r>
        <w:fldChar w:fldCharType="end"/>
      </w:r>
    </w:p>
    <w:p w14:paraId="724CE9D7" w14:textId="24D09AB8" w:rsidR="00CC371B" w:rsidRDefault="00CC371B">
      <w:pPr>
        <w:pStyle w:val="TOC1"/>
        <w:rPr>
          <w:rFonts w:asciiTheme="minorHAnsi" w:eastAsiaTheme="minorEastAsia" w:hAnsiTheme="minorHAnsi" w:cstheme="minorBidi"/>
          <w:kern w:val="2"/>
          <w:szCs w:val="22"/>
          <w:lang w:eastAsia="en-GB"/>
          <w14:ligatures w14:val="standardContextual"/>
        </w:rPr>
      </w:pPr>
      <w:r>
        <w:t>J.1</w:t>
      </w:r>
      <w:r>
        <w:rPr>
          <w:rFonts w:asciiTheme="minorHAnsi" w:eastAsiaTheme="minorEastAsia" w:hAnsiTheme="minorHAnsi" w:cstheme="minorBidi"/>
          <w:kern w:val="2"/>
          <w:szCs w:val="22"/>
          <w:lang w:eastAsia="en-GB"/>
          <w14:ligatures w14:val="standardContextual"/>
        </w:rPr>
        <w:tab/>
      </w:r>
      <w:r>
        <w:t>Reference coordinate system</w:t>
      </w:r>
      <w:r>
        <w:tab/>
      </w:r>
      <w:r>
        <w:fldChar w:fldCharType="begin"/>
      </w:r>
      <w:r>
        <w:instrText xml:space="preserve"> PAGEREF _Toc145920336 \h </w:instrText>
      </w:r>
      <w:r>
        <w:fldChar w:fldCharType="separate"/>
      </w:r>
      <w:r>
        <w:t>220</w:t>
      </w:r>
      <w:r>
        <w:fldChar w:fldCharType="end"/>
      </w:r>
    </w:p>
    <w:p w14:paraId="0BB3D226" w14:textId="71C775A4" w:rsidR="00CC371B" w:rsidRDefault="00CC371B">
      <w:pPr>
        <w:pStyle w:val="TOC1"/>
        <w:rPr>
          <w:rFonts w:asciiTheme="minorHAnsi" w:eastAsiaTheme="minorEastAsia" w:hAnsiTheme="minorHAnsi" w:cstheme="minorBidi"/>
          <w:kern w:val="2"/>
          <w:szCs w:val="22"/>
          <w:lang w:eastAsia="en-GB"/>
          <w14:ligatures w14:val="standardContextual"/>
        </w:rPr>
      </w:pPr>
      <w:r>
        <w:t>J.2</w:t>
      </w:r>
      <w:r>
        <w:rPr>
          <w:rFonts w:asciiTheme="minorHAnsi" w:eastAsiaTheme="minorEastAsia" w:hAnsiTheme="minorHAnsi" w:cstheme="minorBidi"/>
          <w:kern w:val="2"/>
          <w:szCs w:val="22"/>
          <w:lang w:eastAsia="en-GB"/>
          <w14:ligatures w14:val="standardContextual"/>
        </w:rPr>
        <w:tab/>
      </w:r>
      <w:r>
        <w:t>Test conditions and angle definitions</w:t>
      </w:r>
      <w:r>
        <w:tab/>
      </w:r>
      <w:r>
        <w:fldChar w:fldCharType="begin"/>
      </w:r>
      <w:r>
        <w:instrText xml:space="preserve"> PAGEREF _Toc145920337 \h </w:instrText>
      </w:r>
      <w:r>
        <w:fldChar w:fldCharType="separate"/>
      </w:r>
      <w:r>
        <w:t>221</w:t>
      </w:r>
      <w:r>
        <w:fldChar w:fldCharType="end"/>
      </w:r>
    </w:p>
    <w:p w14:paraId="0C91A4CB" w14:textId="76D18028" w:rsidR="00CC371B" w:rsidRDefault="00CC371B">
      <w:pPr>
        <w:pStyle w:val="TOC1"/>
        <w:rPr>
          <w:rFonts w:asciiTheme="minorHAnsi" w:eastAsiaTheme="minorEastAsia" w:hAnsiTheme="minorHAnsi" w:cstheme="minorBidi"/>
          <w:kern w:val="2"/>
          <w:szCs w:val="22"/>
          <w:lang w:eastAsia="en-GB"/>
          <w14:ligatures w14:val="standardContextual"/>
        </w:rPr>
      </w:pPr>
      <w:r>
        <w:t>J.3</w:t>
      </w:r>
      <w:r>
        <w:rPr>
          <w:rFonts w:asciiTheme="minorHAnsi" w:eastAsiaTheme="minorEastAsia" w:hAnsiTheme="minorHAnsi" w:cstheme="minorBidi"/>
          <w:kern w:val="2"/>
          <w:szCs w:val="22"/>
          <w:lang w:eastAsia="en-GB"/>
          <w14:ligatures w14:val="standardContextual"/>
        </w:rPr>
        <w:tab/>
      </w:r>
      <w:r>
        <w:t>DUT positioning guidelines</w:t>
      </w:r>
      <w:r>
        <w:tab/>
      </w:r>
      <w:r>
        <w:fldChar w:fldCharType="begin"/>
      </w:r>
      <w:r>
        <w:instrText xml:space="preserve"> PAGEREF _Toc145920338 \h </w:instrText>
      </w:r>
      <w:r>
        <w:fldChar w:fldCharType="separate"/>
      </w:r>
      <w:r>
        <w:t>225</w:t>
      </w:r>
      <w:r>
        <w:fldChar w:fldCharType="end"/>
      </w:r>
    </w:p>
    <w:p w14:paraId="4A6BC0EF" w14:textId="5852D8A1" w:rsidR="00CC371B" w:rsidRDefault="00CC371B">
      <w:pPr>
        <w:pStyle w:val="TOC8"/>
        <w:rPr>
          <w:rFonts w:asciiTheme="minorHAnsi" w:eastAsiaTheme="minorEastAsia" w:hAnsiTheme="minorHAnsi" w:cstheme="minorBidi"/>
          <w:b w:val="0"/>
          <w:kern w:val="2"/>
          <w:szCs w:val="22"/>
          <w:lang w:eastAsia="en-GB"/>
          <w14:ligatures w14:val="standardContextual"/>
        </w:rPr>
      </w:pPr>
      <w:r>
        <w:t>Annex K (informative): Void</w:t>
      </w:r>
      <w:r>
        <w:tab/>
      </w:r>
      <w:r>
        <w:fldChar w:fldCharType="begin"/>
      </w:r>
      <w:r>
        <w:instrText xml:space="preserve"> PAGEREF _Toc145920339 \h </w:instrText>
      </w:r>
      <w:r>
        <w:fldChar w:fldCharType="separate"/>
      </w:r>
      <w:r>
        <w:t>226</w:t>
      </w:r>
      <w:r>
        <w:fldChar w:fldCharType="end"/>
      </w:r>
    </w:p>
    <w:p w14:paraId="22D56BB7" w14:textId="04559F5E" w:rsidR="00CC371B" w:rsidRDefault="00CC371B">
      <w:pPr>
        <w:pStyle w:val="TOC8"/>
        <w:rPr>
          <w:rFonts w:asciiTheme="minorHAnsi" w:eastAsiaTheme="minorEastAsia" w:hAnsiTheme="minorHAnsi" w:cstheme="minorBidi"/>
          <w:b w:val="0"/>
          <w:kern w:val="2"/>
          <w:szCs w:val="22"/>
          <w:lang w:eastAsia="en-GB"/>
          <w14:ligatures w14:val="standardContextual"/>
        </w:rPr>
      </w:pPr>
      <w:r>
        <w:t>Annex L (informative): Change history</w:t>
      </w:r>
      <w:r>
        <w:tab/>
      </w:r>
      <w:r>
        <w:fldChar w:fldCharType="begin"/>
      </w:r>
      <w:r>
        <w:instrText xml:space="preserve"> PAGEREF _Toc145920340 \h </w:instrText>
      </w:r>
      <w:r>
        <w:fldChar w:fldCharType="separate"/>
      </w:r>
      <w:r>
        <w:t>227</w:t>
      </w:r>
      <w:r>
        <w:fldChar w:fldCharType="end"/>
      </w:r>
    </w:p>
    <w:p w14:paraId="49B8EE44" w14:textId="2CA6904A" w:rsidR="00080512" w:rsidRPr="00C04A08" w:rsidRDefault="00CC371B">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3088259"/>
      <w:bookmarkStart w:id="39" w:name="_Toc124297914"/>
      <w:bookmarkStart w:id="40" w:name="_Toc130574665"/>
      <w:bookmarkStart w:id="41" w:name="_Toc131767075"/>
      <w:bookmarkStart w:id="42" w:name="_Toc138887661"/>
      <w:bookmarkStart w:id="43" w:name="_Toc145919856"/>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5A4401E6" w14:textId="77777777" w:rsidR="00080512" w:rsidRPr="00C04A08" w:rsidRDefault="00080512" w:rsidP="00842EF7">
      <w:r w:rsidRPr="00C04A08">
        <w:t xml:space="preserve">This Technical </w:t>
      </w:r>
      <w:bookmarkStart w:id="44" w:name="spectype3"/>
      <w:r w:rsidRPr="00C04A08">
        <w:t>Specification</w:t>
      </w:r>
      <w:bookmarkEnd w:id="44"/>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45" w:name="introduction"/>
      <w:bookmarkEnd w:id="45"/>
      <w:r w:rsidRPr="00C04A08">
        <w:br w:type="page"/>
      </w:r>
      <w:bookmarkStart w:id="46" w:name="scope"/>
      <w:bookmarkStart w:id="47" w:name="_Toc36456365"/>
      <w:bookmarkStart w:id="48" w:name="_Toc36469463"/>
      <w:bookmarkStart w:id="49" w:name="_Toc37253872"/>
      <w:bookmarkStart w:id="50" w:name="_Toc37322729"/>
      <w:bookmarkStart w:id="51" w:name="_Toc37324135"/>
      <w:bookmarkStart w:id="52" w:name="_Toc45889658"/>
      <w:bookmarkStart w:id="53" w:name="_Toc52196312"/>
      <w:bookmarkStart w:id="54" w:name="_Toc52197292"/>
      <w:bookmarkStart w:id="55" w:name="_Toc53173015"/>
      <w:bookmarkStart w:id="56" w:name="_Toc53173384"/>
      <w:bookmarkStart w:id="57" w:name="_Toc61119373"/>
      <w:bookmarkStart w:id="58" w:name="_Toc61119755"/>
      <w:bookmarkStart w:id="59" w:name="_Toc67925801"/>
      <w:bookmarkStart w:id="60" w:name="_Toc75273439"/>
      <w:bookmarkStart w:id="61" w:name="_Toc76510339"/>
      <w:bookmarkStart w:id="62" w:name="_Toc83129492"/>
      <w:bookmarkStart w:id="63" w:name="_Toc90591025"/>
      <w:bookmarkStart w:id="64" w:name="_Toc98864047"/>
      <w:bookmarkStart w:id="65" w:name="_Toc99733296"/>
      <w:bookmarkStart w:id="66" w:name="_Toc106577187"/>
      <w:bookmarkStart w:id="67" w:name="_Toc114536938"/>
      <w:bookmarkStart w:id="68" w:name="_Toc115257206"/>
      <w:bookmarkStart w:id="69" w:name="_Toc123086525"/>
      <w:bookmarkStart w:id="70" w:name="_Toc123088260"/>
      <w:bookmarkStart w:id="71" w:name="_Toc124297915"/>
      <w:bookmarkStart w:id="72" w:name="_Toc130574666"/>
      <w:bookmarkStart w:id="73" w:name="_Toc131767076"/>
      <w:bookmarkStart w:id="74" w:name="_Toc138887662"/>
      <w:bookmarkStart w:id="75" w:name="_Toc145919857"/>
      <w:bookmarkEnd w:id="46"/>
      <w:r w:rsidR="007F0F4B">
        <w:lastRenderedPageBreak/>
        <w:t>1</w:t>
      </w:r>
      <w:r w:rsidR="007F0F4B">
        <w:tab/>
      </w:r>
      <w:r w:rsidR="00842EF7" w:rsidRPr="00C04A08">
        <w:t>Scope</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76" w:name="_Toc21340710"/>
      <w:bookmarkStart w:id="77" w:name="_Toc29805157"/>
      <w:bookmarkStart w:id="78" w:name="_Toc36456366"/>
      <w:bookmarkStart w:id="79" w:name="_Toc36469464"/>
      <w:bookmarkStart w:id="80" w:name="_Toc37253873"/>
      <w:bookmarkStart w:id="81" w:name="_Toc37322730"/>
      <w:bookmarkStart w:id="82" w:name="_Toc37324136"/>
      <w:bookmarkStart w:id="83" w:name="_Toc45889659"/>
      <w:bookmarkStart w:id="84" w:name="_Toc52196313"/>
      <w:bookmarkStart w:id="85" w:name="_Toc52197293"/>
      <w:bookmarkStart w:id="86" w:name="_Toc53173016"/>
      <w:bookmarkStart w:id="87" w:name="_Toc53173385"/>
      <w:bookmarkStart w:id="88" w:name="_Toc61119374"/>
      <w:bookmarkStart w:id="89" w:name="_Toc61119756"/>
      <w:bookmarkStart w:id="90" w:name="_Toc67925802"/>
      <w:bookmarkStart w:id="91" w:name="_Toc75273440"/>
      <w:bookmarkStart w:id="92" w:name="_Toc76510340"/>
      <w:bookmarkStart w:id="93" w:name="_Toc83129493"/>
      <w:bookmarkStart w:id="94" w:name="_Toc90591026"/>
      <w:bookmarkStart w:id="95" w:name="_Toc98864048"/>
      <w:bookmarkStart w:id="96" w:name="_Toc99733297"/>
      <w:bookmarkStart w:id="97" w:name="_Toc106577188"/>
      <w:bookmarkStart w:id="98" w:name="_Toc114536939"/>
      <w:bookmarkStart w:id="99" w:name="_Toc115257207"/>
      <w:bookmarkStart w:id="100" w:name="_Toc123086526"/>
      <w:bookmarkStart w:id="101" w:name="_Toc123088261"/>
      <w:bookmarkStart w:id="102" w:name="_Toc124297916"/>
      <w:bookmarkStart w:id="103" w:name="_Toc130574667"/>
      <w:bookmarkStart w:id="104" w:name="_Toc131767077"/>
      <w:bookmarkStart w:id="105" w:name="_Toc138887663"/>
      <w:bookmarkStart w:id="106" w:name="_Toc145919858"/>
      <w:r w:rsidRPr="00C04A08">
        <w:t>2</w:t>
      </w:r>
      <w:r w:rsidRPr="00C04A08">
        <w:tab/>
        <w:t>References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07" w:name="OLE_LINK2"/>
      <w:bookmarkStart w:id="108" w:name="OLE_LINK3"/>
      <w:bookmarkStart w:id="109"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07"/>
    <w:bookmarkEnd w:id="108"/>
    <w:bookmarkEnd w:id="109"/>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10" w:name="_Toc21340711"/>
      <w:bookmarkStart w:id="111" w:name="_Toc29805158"/>
      <w:bookmarkStart w:id="112" w:name="_Toc36456367"/>
      <w:bookmarkStart w:id="113" w:name="_Toc36469465"/>
      <w:bookmarkStart w:id="114" w:name="_Toc37253874"/>
      <w:bookmarkStart w:id="115" w:name="_Toc37322731"/>
      <w:bookmarkStart w:id="116" w:name="_Toc37324137"/>
      <w:bookmarkStart w:id="117" w:name="_Toc45889660"/>
      <w:bookmarkStart w:id="118" w:name="_Toc52196314"/>
      <w:bookmarkStart w:id="119" w:name="_Toc52197294"/>
      <w:bookmarkStart w:id="120" w:name="_Toc53173017"/>
      <w:bookmarkStart w:id="121" w:name="_Toc53173386"/>
      <w:bookmarkStart w:id="122" w:name="_Toc61119375"/>
      <w:bookmarkStart w:id="123" w:name="_Toc61119757"/>
      <w:bookmarkStart w:id="124" w:name="_Toc67925803"/>
      <w:bookmarkStart w:id="125" w:name="_Toc75273441"/>
      <w:bookmarkStart w:id="126" w:name="_Toc76510341"/>
      <w:bookmarkStart w:id="127" w:name="_Toc83129494"/>
      <w:bookmarkStart w:id="128" w:name="_Toc90591027"/>
      <w:bookmarkStart w:id="129" w:name="_Toc98864049"/>
      <w:bookmarkStart w:id="130" w:name="_Toc99733298"/>
      <w:bookmarkStart w:id="131" w:name="_Toc106577189"/>
      <w:bookmarkStart w:id="132" w:name="_Toc114536940"/>
      <w:bookmarkStart w:id="133" w:name="_Toc115257208"/>
      <w:bookmarkStart w:id="134" w:name="_Toc123086527"/>
      <w:bookmarkStart w:id="135" w:name="_Toc123088262"/>
      <w:bookmarkStart w:id="136" w:name="_Toc124297917"/>
      <w:bookmarkStart w:id="137" w:name="_Toc130574668"/>
      <w:bookmarkStart w:id="138" w:name="_Toc131767078"/>
      <w:bookmarkStart w:id="139" w:name="_Toc138887664"/>
      <w:bookmarkStart w:id="140" w:name="_Toc145919859"/>
      <w:r w:rsidRPr="00C04A08">
        <w:lastRenderedPageBreak/>
        <w:t>3</w:t>
      </w:r>
      <w:r w:rsidRPr="00C04A08">
        <w:tab/>
        <w:t>Definitions, symbols and 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2D2AD8AC" w14:textId="77777777" w:rsidR="00842EF7" w:rsidRPr="00C04A08" w:rsidRDefault="00842EF7" w:rsidP="00842EF7">
      <w:pPr>
        <w:pStyle w:val="Heading2"/>
      </w:pPr>
      <w:bookmarkStart w:id="141" w:name="_Toc21340712"/>
      <w:bookmarkStart w:id="142" w:name="_Toc29805159"/>
      <w:bookmarkStart w:id="143" w:name="_Toc36456368"/>
      <w:bookmarkStart w:id="144" w:name="_Toc36469466"/>
      <w:bookmarkStart w:id="145" w:name="_Toc37253875"/>
      <w:bookmarkStart w:id="146" w:name="_Toc37322732"/>
      <w:bookmarkStart w:id="147" w:name="_Toc37324138"/>
      <w:bookmarkStart w:id="148" w:name="_Toc45889661"/>
      <w:bookmarkStart w:id="149" w:name="_Toc52196315"/>
      <w:bookmarkStart w:id="150" w:name="_Toc52197295"/>
      <w:bookmarkStart w:id="151" w:name="_Toc53173018"/>
      <w:bookmarkStart w:id="152" w:name="_Toc53173387"/>
      <w:bookmarkStart w:id="153" w:name="_Toc61119376"/>
      <w:bookmarkStart w:id="154" w:name="_Toc61119758"/>
      <w:bookmarkStart w:id="155" w:name="_Toc67925804"/>
      <w:bookmarkStart w:id="156" w:name="_Toc75273442"/>
      <w:bookmarkStart w:id="157" w:name="_Toc76510342"/>
      <w:bookmarkStart w:id="158" w:name="_Toc83129495"/>
      <w:bookmarkStart w:id="159" w:name="_Toc90591028"/>
      <w:bookmarkStart w:id="160" w:name="_Toc98864050"/>
      <w:bookmarkStart w:id="161" w:name="_Toc99733299"/>
      <w:bookmarkStart w:id="162" w:name="_Toc106577190"/>
      <w:bookmarkStart w:id="163" w:name="_Toc114536941"/>
      <w:bookmarkStart w:id="164" w:name="_Toc115257209"/>
      <w:bookmarkStart w:id="165" w:name="_Toc123086528"/>
      <w:bookmarkStart w:id="166" w:name="_Toc123088263"/>
      <w:bookmarkStart w:id="167" w:name="_Toc124297918"/>
      <w:bookmarkStart w:id="168" w:name="_Toc130574669"/>
      <w:bookmarkStart w:id="169" w:name="_Toc131767079"/>
      <w:bookmarkStart w:id="170" w:name="_Toc138887665"/>
      <w:bookmarkStart w:id="171" w:name="_Toc145919860"/>
      <w:r w:rsidRPr="00C04A08">
        <w:t>3.1</w:t>
      </w:r>
      <w:r w:rsidRPr="00C04A08">
        <w:tab/>
        <w:t>Definitions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5FC71819" w14:textId="77777777" w:rsidR="00842EF7" w:rsidRPr="00C04A08" w:rsidRDefault="00842EF7" w:rsidP="00842EF7">
      <w:r w:rsidRPr="00C04A08">
        <w:t xml:space="preserve">For the purposes of the present document, the terms and definitions given in </w:t>
      </w:r>
      <w:bookmarkStart w:id="172" w:name="OLE_LINK6"/>
      <w:bookmarkStart w:id="173" w:name="OLE_LINK7"/>
      <w:bookmarkStart w:id="174" w:name="OLE_LINK8"/>
      <w:r w:rsidRPr="00C04A08">
        <w:t xml:space="preserve">3GPP </w:t>
      </w:r>
      <w:bookmarkEnd w:id="172"/>
      <w:bookmarkEnd w:id="173"/>
      <w:bookmarkEnd w:id="17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24BFA666"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BD021C">
        <w:t>.</w:t>
      </w:r>
    </w:p>
    <w:p w14:paraId="7E1F9C49" w14:textId="77777777" w:rsidR="00BD021C" w:rsidRDefault="00BD021C" w:rsidP="00BD021C">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675F65F4" w14:textId="1DBB95AE" w:rsidR="00BD021C" w:rsidRPr="00C04A08" w:rsidRDefault="00BD021C" w:rsidP="00BD021C">
      <w:r>
        <w:rPr>
          <w:rFonts w:eastAsia="SimSun" w:hint="eastAsia"/>
          <w:b/>
          <w:bCs/>
          <w:lang w:val="en-US" w:eastAsia="zh-CN"/>
        </w:rPr>
        <w:lastRenderedPageBreak/>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175" w:name="OLE_LINK13"/>
      <w:bookmarkStart w:id="176"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175"/>
    <w:bookmarkEnd w:id="17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77" w:name="_Toc21340713"/>
      <w:bookmarkStart w:id="178" w:name="_Toc29805160"/>
      <w:bookmarkStart w:id="179" w:name="_Toc36456369"/>
      <w:bookmarkStart w:id="180" w:name="_Toc36469467"/>
      <w:bookmarkStart w:id="181" w:name="_Toc37253876"/>
      <w:bookmarkStart w:id="182" w:name="_Toc37322733"/>
      <w:bookmarkStart w:id="183" w:name="_Toc37324139"/>
      <w:bookmarkStart w:id="184" w:name="_Toc45889662"/>
      <w:bookmarkStart w:id="185" w:name="_Toc52196316"/>
      <w:bookmarkStart w:id="186" w:name="_Toc52197296"/>
      <w:bookmarkStart w:id="187" w:name="_Toc53173019"/>
      <w:bookmarkStart w:id="188" w:name="_Toc53173388"/>
      <w:bookmarkStart w:id="189" w:name="_Toc61119377"/>
      <w:bookmarkStart w:id="190" w:name="_Toc61119759"/>
      <w:bookmarkStart w:id="191" w:name="_Toc67925805"/>
      <w:bookmarkStart w:id="192" w:name="_Toc75273443"/>
      <w:bookmarkStart w:id="193" w:name="_Toc76510343"/>
      <w:bookmarkStart w:id="194" w:name="_Toc83129496"/>
      <w:bookmarkStart w:id="195" w:name="_Toc90591029"/>
      <w:bookmarkStart w:id="196" w:name="_Toc98864051"/>
      <w:bookmarkStart w:id="197" w:name="_Toc99733300"/>
      <w:bookmarkStart w:id="198" w:name="_Toc106577191"/>
      <w:bookmarkStart w:id="199" w:name="_Toc114536942"/>
      <w:bookmarkStart w:id="200" w:name="_Toc115257210"/>
      <w:bookmarkStart w:id="201" w:name="_Toc123086529"/>
      <w:bookmarkStart w:id="202" w:name="_Toc123088264"/>
      <w:bookmarkStart w:id="203" w:name="_Toc124297919"/>
      <w:bookmarkStart w:id="204" w:name="_Toc130574670"/>
      <w:bookmarkStart w:id="205" w:name="_Toc131767080"/>
      <w:bookmarkStart w:id="206" w:name="_Toc138887666"/>
      <w:bookmarkStart w:id="207" w:name="_Toc145919861"/>
      <w:r w:rsidRPr="00C04A08">
        <w:t>3.2</w:t>
      </w:r>
      <w:r w:rsidRPr="00C04A08">
        <w:tab/>
        <w:t>Symbols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08"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08"/>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lastRenderedPageBreak/>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268BA82" w:rsidR="00842EF7" w:rsidRPr="00C04A08" w:rsidRDefault="00F21840"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09" w:name="_Hlk501040394"/>
      <w:r w:rsidRPr="00C04A08">
        <w:t>NR</w:t>
      </w:r>
      <w:r w:rsidRPr="00C04A08">
        <w:rPr>
          <w:vertAlign w:val="subscript"/>
        </w:rPr>
        <w:t>ACLR</w:t>
      </w:r>
      <w:r w:rsidRPr="00C04A08">
        <w:rPr>
          <w:vertAlign w:val="subscript"/>
        </w:rPr>
        <w:tab/>
      </w:r>
      <w:r w:rsidRPr="00C04A08">
        <w:t>NR ACLR</w:t>
      </w:r>
    </w:p>
    <w:bookmarkEnd w:id="209"/>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lastRenderedPageBreak/>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39088A3A" w14:textId="77777777" w:rsidR="00F21840" w:rsidRPr="00C04A08" w:rsidRDefault="00F21840" w:rsidP="00F21840">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543F7FB3" w14:textId="17AB965C" w:rsidR="00842EF7" w:rsidRPr="00C04A08" w:rsidRDefault="00F21840" w:rsidP="00F21840">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10" w:name="_Toc21340714"/>
      <w:bookmarkStart w:id="211" w:name="_Toc29805161"/>
      <w:bookmarkStart w:id="212" w:name="_Toc36456370"/>
      <w:bookmarkStart w:id="213" w:name="_Toc36469468"/>
      <w:bookmarkStart w:id="214" w:name="_Toc37253877"/>
      <w:bookmarkStart w:id="215" w:name="_Toc37322734"/>
      <w:bookmarkStart w:id="216" w:name="_Toc37324140"/>
      <w:bookmarkStart w:id="217" w:name="_Toc45889663"/>
      <w:bookmarkStart w:id="218" w:name="_Toc52196317"/>
      <w:bookmarkStart w:id="219" w:name="_Toc52197297"/>
      <w:bookmarkStart w:id="220" w:name="_Toc53173020"/>
      <w:bookmarkStart w:id="221" w:name="_Toc53173389"/>
      <w:bookmarkStart w:id="222" w:name="_Toc61119378"/>
      <w:bookmarkStart w:id="223" w:name="_Toc61119760"/>
      <w:bookmarkStart w:id="224" w:name="_Toc67925806"/>
      <w:bookmarkStart w:id="225" w:name="_Toc75273444"/>
      <w:bookmarkStart w:id="226" w:name="_Toc76510344"/>
      <w:bookmarkStart w:id="227" w:name="_Toc83129497"/>
      <w:bookmarkStart w:id="228" w:name="_Toc90591030"/>
      <w:bookmarkStart w:id="229" w:name="_Toc98864052"/>
      <w:bookmarkStart w:id="230" w:name="_Toc99733301"/>
      <w:bookmarkStart w:id="231" w:name="_Toc106577192"/>
      <w:bookmarkStart w:id="232" w:name="_Toc114536943"/>
      <w:bookmarkStart w:id="233" w:name="_Toc115257211"/>
      <w:bookmarkStart w:id="234" w:name="_Toc123086530"/>
      <w:bookmarkStart w:id="235" w:name="_Toc123088265"/>
      <w:bookmarkStart w:id="236" w:name="_Toc124297920"/>
      <w:bookmarkStart w:id="237" w:name="_Toc130574671"/>
      <w:bookmarkStart w:id="238" w:name="_Toc131767081"/>
      <w:bookmarkStart w:id="239" w:name="_Toc138887667"/>
      <w:bookmarkStart w:id="240" w:name="_Toc145919862"/>
      <w:r w:rsidRPr="00C04A08">
        <w:t>3.3</w:t>
      </w:r>
      <w:r w:rsidRPr="00C04A08">
        <w:tab/>
        <w:t>Abbreviations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lastRenderedPageBreak/>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41" w:name="_Toc21340715"/>
      <w:bookmarkStart w:id="242" w:name="_Toc29805162"/>
      <w:bookmarkStart w:id="243" w:name="_Toc36456371"/>
      <w:bookmarkStart w:id="244" w:name="_Toc36469469"/>
      <w:bookmarkStart w:id="245" w:name="_Toc37253878"/>
      <w:bookmarkStart w:id="246" w:name="_Toc37322735"/>
      <w:bookmarkStart w:id="247" w:name="_Toc37324141"/>
      <w:bookmarkStart w:id="248" w:name="_Toc45889664"/>
      <w:bookmarkStart w:id="249" w:name="_Toc52196318"/>
      <w:bookmarkStart w:id="250" w:name="_Toc52197298"/>
      <w:bookmarkStart w:id="251" w:name="_Toc53173021"/>
      <w:bookmarkStart w:id="252" w:name="_Toc53173390"/>
      <w:bookmarkStart w:id="253" w:name="_Toc61119379"/>
      <w:bookmarkStart w:id="254" w:name="_Toc61119761"/>
      <w:bookmarkStart w:id="255" w:name="_Toc67925807"/>
      <w:bookmarkStart w:id="256" w:name="_Toc75273445"/>
      <w:bookmarkStart w:id="257" w:name="_Toc76510345"/>
      <w:bookmarkStart w:id="258" w:name="_Toc83129498"/>
      <w:bookmarkStart w:id="259" w:name="_Toc90591031"/>
      <w:bookmarkStart w:id="260" w:name="_Toc98864053"/>
      <w:bookmarkStart w:id="261" w:name="_Toc99733302"/>
      <w:bookmarkStart w:id="262" w:name="_Toc106577193"/>
      <w:bookmarkStart w:id="263" w:name="_Toc114536944"/>
      <w:bookmarkStart w:id="264" w:name="_Toc115257212"/>
      <w:bookmarkStart w:id="265" w:name="_Toc123086531"/>
      <w:bookmarkStart w:id="266" w:name="_Toc123088266"/>
      <w:bookmarkStart w:id="267" w:name="_Toc124297921"/>
      <w:bookmarkStart w:id="268" w:name="_Toc130574672"/>
      <w:bookmarkStart w:id="269" w:name="_Toc131767082"/>
      <w:bookmarkStart w:id="270" w:name="_Toc138887668"/>
      <w:bookmarkStart w:id="271" w:name="_Toc145919863"/>
      <w:r w:rsidRPr="00C04A08">
        <w:lastRenderedPageBreak/>
        <w:t>4</w:t>
      </w:r>
      <w:r w:rsidRPr="00C04A08">
        <w:tab/>
        <w:t>General</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8E3073F" w14:textId="77777777" w:rsidR="00842EF7" w:rsidRPr="00C04A08" w:rsidRDefault="00842EF7" w:rsidP="00842EF7">
      <w:pPr>
        <w:pStyle w:val="Heading2"/>
      </w:pPr>
      <w:bookmarkStart w:id="272" w:name="_Toc21340716"/>
      <w:bookmarkStart w:id="273" w:name="_Toc29805163"/>
      <w:bookmarkStart w:id="274" w:name="_Toc36456372"/>
      <w:bookmarkStart w:id="275" w:name="_Toc36469470"/>
      <w:bookmarkStart w:id="276" w:name="_Toc37253879"/>
      <w:bookmarkStart w:id="277" w:name="_Toc37322736"/>
      <w:bookmarkStart w:id="278" w:name="_Toc37324142"/>
      <w:bookmarkStart w:id="279" w:name="_Toc45889665"/>
      <w:bookmarkStart w:id="280" w:name="_Toc52196319"/>
      <w:bookmarkStart w:id="281" w:name="_Toc52197299"/>
      <w:bookmarkStart w:id="282" w:name="_Toc53173022"/>
      <w:bookmarkStart w:id="283" w:name="_Toc53173391"/>
      <w:bookmarkStart w:id="284" w:name="_Toc61119380"/>
      <w:bookmarkStart w:id="285" w:name="_Toc61119762"/>
      <w:bookmarkStart w:id="286" w:name="_Toc67925808"/>
      <w:bookmarkStart w:id="287" w:name="_Toc75273446"/>
      <w:bookmarkStart w:id="288" w:name="_Toc76510346"/>
      <w:bookmarkStart w:id="289" w:name="_Toc83129499"/>
      <w:bookmarkStart w:id="290" w:name="_Toc90591032"/>
      <w:bookmarkStart w:id="291" w:name="_Toc98864054"/>
      <w:bookmarkStart w:id="292" w:name="_Toc99733303"/>
      <w:bookmarkStart w:id="293" w:name="_Toc106577194"/>
      <w:bookmarkStart w:id="294" w:name="_Toc114536945"/>
      <w:bookmarkStart w:id="295" w:name="_Toc115257213"/>
      <w:bookmarkStart w:id="296" w:name="_Toc123086532"/>
      <w:bookmarkStart w:id="297" w:name="_Toc123088267"/>
      <w:bookmarkStart w:id="298" w:name="_Toc124297922"/>
      <w:bookmarkStart w:id="299" w:name="_Toc130574673"/>
      <w:bookmarkStart w:id="300" w:name="_Toc131767083"/>
      <w:bookmarkStart w:id="301" w:name="_Toc138887669"/>
      <w:bookmarkStart w:id="302" w:name="_Toc145919864"/>
      <w:r w:rsidRPr="00C04A08">
        <w:t>4.1</w:t>
      </w:r>
      <w:r w:rsidRPr="00C04A08">
        <w:tab/>
        <w:t>Relationship between minimum requirements and test requirements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303" w:name="_Toc21340717"/>
      <w:bookmarkStart w:id="304" w:name="_Toc29805164"/>
      <w:bookmarkStart w:id="305" w:name="_Toc36456373"/>
      <w:bookmarkStart w:id="306" w:name="_Toc36469471"/>
      <w:bookmarkStart w:id="307" w:name="_Toc37253880"/>
      <w:bookmarkStart w:id="308" w:name="_Toc37322737"/>
      <w:bookmarkStart w:id="309" w:name="_Toc37324143"/>
      <w:bookmarkStart w:id="310" w:name="_Toc45889666"/>
      <w:bookmarkStart w:id="311" w:name="_Toc52196320"/>
      <w:bookmarkStart w:id="312" w:name="_Toc52197300"/>
      <w:bookmarkStart w:id="313" w:name="_Toc53173023"/>
      <w:bookmarkStart w:id="314" w:name="_Toc53173392"/>
      <w:bookmarkStart w:id="315" w:name="_Toc61119381"/>
      <w:bookmarkStart w:id="316" w:name="_Toc61119763"/>
      <w:bookmarkStart w:id="317" w:name="_Toc67925809"/>
      <w:bookmarkStart w:id="318" w:name="_Toc75273447"/>
      <w:bookmarkStart w:id="319" w:name="_Toc76510347"/>
      <w:bookmarkStart w:id="320" w:name="_Toc83129500"/>
      <w:bookmarkStart w:id="321" w:name="_Toc90591033"/>
      <w:bookmarkStart w:id="322" w:name="_Toc98864055"/>
      <w:bookmarkStart w:id="323" w:name="_Toc99733304"/>
      <w:bookmarkStart w:id="324" w:name="_Toc106577195"/>
      <w:bookmarkStart w:id="325" w:name="_Toc114536946"/>
      <w:bookmarkStart w:id="326" w:name="_Toc115257214"/>
      <w:bookmarkStart w:id="327" w:name="_Toc123086533"/>
      <w:bookmarkStart w:id="328" w:name="_Toc123088268"/>
      <w:bookmarkStart w:id="329" w:name="_Toc124297923"/>
      <w:bookmarkStart w:id="330" w:name="_Toc130574674"/>
      <w:bookmarkStart w:id="331" w:name="_Toc131767084"/>
      <w:bookmarkStart w:id="332" w:name="_Toc138887670"/>
      <w:bookmarkStart w:id="333" w:name="_Toc145919865"/>
      <w:r w:rsidRPr="00C04A08">
        <w:t>4.2</w:t>
      </w:r>
      <w:r w:rsidRPr="00C04A08">
        <w:tab/>
        <w:t>Applicability of minimum requirements</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34" w:name="_Hlk9409873"/>
      <w:r w:rsidRPr="00C04A08">
        <w:rPr>
          <w:i/>
        </w:rPr>
        <w:t>TDD-UL-DL-ConfigurationCommon and TDD-UL-DL-ConfigurationDedicated</w:t>
      </w:r>
      <w:r w:rsidRPr="00C04A08" w:rsidDel="00F04BE9">
        <w:t xml:space="preserve"> </w:t>
      </w:r>
      <w:bookmarkEnd w:id="33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335" w:name="_Toc21340718"/>
      <w:bookmarkStart w:id="336" w:name="_Toc29805165"/>
      <w:bookmarkStart w:id="337" w:name="_Toc36456374"/>
      <w:bookmarkStart w:id="338" w:name="_Toc36469472"/>
      <w:bookmarkStart w:id="339" w:name="_Toc37253881"/>
      <w:bookmarkStart w:id="340" w:name="_Toc37322738"/>
      <w:bookmarkStart w:id="341" w:name="_Toc37324144"/>
      <w:bookmarkStart w:id="342" w:name="_Toc45889667"/>
      <w:bookmarkStart w:id="343" w:name="_Toc52196321"/>
      <w:bookmarkStart w:id="344" w:name="_Toc52197301"/>
      <w:bookmarkStart w:id="345" w:name="_Toc53173024"/>
      <w:bookmarkStart w:id="346" w:name="_Toc53173393"/>
      <w:bookmarkStart w:id="347" w:name="_Toc61119382"/>
      <w:bookmarkStart w:id="348" w:name="_Toc61119764"/>
      <w:bookmarkStart w:id="349" w:name="_Toc67925810"/>
      <w:bookmarkStart w:id="350" w:name="_Toc75273448"/>
      <w:bookmarkStart w:id="351" w:name="_Toc76510348"/>
      <w:bookmarkStart w:id="352" w:name="_Toc83129501"/>
      <w:bookmarkStart w:id="353" w:name="_Toc90591034"/>
      <w:bookmarkStart w:id="354" w:name="_Toc98864056"/>
      <w:bookmarkStart w:id="355" w:name="_Toc99733305"/>
      <w:bookmarkStart w:id="356" w:name="_Toc106577196"/>
      <w:bookmarkStart w:id="357" w:name="_Toc114536947"/>
      <w:bookmarkStart w:id="358" w:name="_Toc115257215"/>
      <w:bookmarkStart w:id="359" w:name="_Toc123086534"/>
      <w:bookmarkStart w:id="360" w:name="_Toc123088269"/>
      <w:bookmarkStart w:id="361" w:name="_Toc124297924"/>
      <w:bookmarkStart w:id="362" w:name="_Toc130574675"/>
      <w:bookmarkStart w:id="363" w:name="_Toc131767085"/>
      <w:bookmarkStart w:id="364" w:name="_Toc138887671"/>
      <w:bookmarkStart w:id="365" w:name="_Toc145919866"/>
      <w:r w:rsidRPr="00C04A08">
        <w:t>4.3</w:t>
      </w:r>
      <w:r w:rsidRPr="00C04A08">
        <w:tab/>
        <w:t>Specification suffix information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366" w:name="_Toc21340719"/>
      <w:bookmarkStart w:id="367" w:name="_Toc29805166"/>
      <w:bookmarkStart w:id="368" w:name="_Toc36456375"/>
      <w:bookmarkStart w:id="369" w:name="_Toc36469473"/>
      <w:bookmarkStart w:id="370" w:name="_Toc37253882"/>
      <w:bookmarkStart w:id="371" w:name="_Toc37322739"/>
      <w:bookmarkStart w:id="372" w:name="_Toc37324145"/>
      <w:bookmarkStart w:id="373" w:name="_Toc45889668"/>
      <w:bookmarkStart w:id="374" w:name="_Toc52196322"/>
      <w:bookmarkStart w:id="375" w:name="_Toc52197302"/>
      <w:bookmarkStart w:id="376" w:name="_Toc53173025"/>
      <w:bookmarkStart w:id="377" w:name="_Toc53173394"/>
      <w:bookmarkStart w:id="378" w:name="_Toc61119383"/>
      <w:bookmarkStart w:id="379" w:name="_Toc61119765"/>
      <w:bookmarkStart w:id="380" w:name="_Toc67925811"/>
      <w:bookmarkStart w:id="381" w:name="_Toc75273449"/>
      <w:bookmarkStart w:id="382" w:name="_Toc76510349"/>
      <w:bookmarkStart w:id="383" w:name="_Toc83129502"/>
      <w:bookmarkStart w:id="384" w:name="_Toc90591035"/>
      <w:bookmarkStart w:id="385" w:name="_Toc98864057"/>
      <w:bookmarkStart w:id="386" w:name="_Toc99733306"/>
      <w:bookmarkStart w:id="387" w:name="_Toc106577197"/>
      <w:bookmarkStart w:id="388" w:name="_Toc114536948"/>
      <w:bookmarkStart w:id="389" w:name="_Toc115257216"/>
      <w:bookmarkStart w:id="390" w:name="_Toc123086535"/>
      <w:bookmarkStart w:id="391" w:name="_Toc123088270"/>
      <w:bookmarkStart w:id="392" w:name="_Toc124297925"/>
      <w:bookmarkStart w:id="393" w:name="_Toc130574676"/>
      <w:bookmarkStart w:id="394" w:name="_Toc131767086"/>
      <w:bookmarkStart w:id="395" w:name="_Toc138887672"/>
      <w:bookmarkStart w:id="396" w:name="_Toc145919867"/>
      <w:r w:rsidRPr="00C04A08">
        <w:lastRenderedPageBreak/>
        <w:t>5</w:t>
      </w:r>
      <w:r w:rsidRPr="00C04A08">
        <w:tab/>
        <w:t>Operating bands and channel arrangement</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75E4E9E8" w14:textId="77777777" w:rsidR="00842EF7" w:rsidRPr="00C04A08" w:rsidRDefault="00842EF7" w:rsidP="00842EF7">
      <w:pPr>
        <w:pStyle w:val="Heading2"/>
      </w:pPr>
      <w:bookmarkStart w:id="397" w:name="_Toc21340720"/>
      <w:bookmarkStart w:id="398" w:name="_Toc29805167"/>
      <w:bookmarkStart w:id="399" w:name="_Toc36456376"/>
      <w:bookmarkStart w:id="400" w:name="_Toc36469474"/>
      <w:bookmarkStart w:id="401" w:name="_Toc37253883"/>
      <w:bookmarkStart w:id="402" w:name="_Toc37322740"/>
      <w:bookmarkStart w:id="403" w:name="_Toc37324146"/>
      <w:bookmarkStart w:id="404" w:name="_Toc45889669"/>
      <w:bookmarkStart w:id="405" w:name="_Toc52196323"/>
      <w:bookmarkStart w:id="406" w:name="_Toc52197303"/>
      <w:bookmarkStart w:id="407" w:name="_Toc53173026"/>
      <w:bookmarkStart w:id="408" w:name="_Toc53173395"/>
      <w:bookmarkStart w:id="409" w:name="_Toc61119384"/>
      <w:bookmarkStart w:id="410" w:name="_Toc61119766"/>
      <w:bookmarkStart w:id="411" w:name="_Toc67925812"/>
      <w:bookmarkStart w:id="412" w:name="_Toc75273450"/>
      <w:bookmarkStart w:id="413" w:name="_Toc76510350"/>
      <w:bookmarkStart w:id="414" w:name="_Toc83129503"/>
      <w:bookmarkStart w:id="415" w:name="_Toc90591036"/>
      <w:bookmarkStart w:id="416" w:name="_Toc98864058"/>
      <w:bookmarkStart w:id="417" w:name="_Toc99733307"/>
      <w:bookmarkStart w:id="418" w:name="_Toc106577198"/>
      <w:bookmarkStart w:id="419" w:name="_Toc114536949"/>
      <w:bookmarkStart w:id="420" w:name="_Toc115257217"/>
      <w:bookmarkStart w:id="421" w:name="_Toc123086536"/>
      <w:bookmarkStart w:id="422" w:name="_Toc123088271"/>
      <w:bookmarkStart w:id="423" w:name="_Toc124297926"/>
      <w:bookmarkStart w:id="424" w:name="_Toc130574677"/>
      <w:bookmarkStart w:id="425" w:name="_Toc131767087"/>
      <w:bookmarkStart w:id="426" w:name="_Toc138887673"/>
      <w:bookmarkStart w:id="427" w:name="_Toc145919868"/>
      <w:r w:rsidRPr="00C04A08">
        <w:t>5.1</w:t>
      </w:r>
      <w:r w:rsidRPr="00C04A08">
        <w:tab/>
        <w:t>General</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428" w:name="_Toc21340721"/>
      <w:bookmarkStart w:id="429" w:name="_Toc29805168"/>
      <w:bookmarkStart w:id="430" w:name="_Toc36456377"/>
      <w:bookmarkStart w:id="431" w:name="_Toc36469475"/>
      <w:bookmarkStart w:id="432" w:name="_Toc37253884"/>
      <w:bookmarkStart w:id="433" w:name="_Toc37322741"/>
      <w:bookmarkStart w:id="434" w:name="_Toc37324147"/>
      <w:bookmarkStart w:id="435" w:name="_Toc45889670"/>
      <w:bookmarkStart w:id="436" w:name="_Toc52196324"/>
      <w:bookmarkStart w:id="437" w:name="_Toc52197304"/>
      <w:bookmarkStart w:id="438" w:name="_Toc53173027"/>
      <w:bookmarkStart w:id="439" w:name="_Toc53173396"/>
      <w:bookmarkStart w:id="440" w:name="_Toc61119385"/>
      <w:bookmarkStart w:id="441" w:name="_Toc61119767"/>
      <w:bookmarkStart w:id="442" w:name="_Toc67925813"/>
      <w:bookmarkStart w:id="443" w:name="_Toc75273451"/>
      <w:bookmarkStart w:id="444" w:name="_Toc76510351"/>
      <w:bookmarkStart w:id="445" w:name="_Toc83129504"/>
      <w:bookmarkStart w:id="446" w:name="_Toc90591037"/>
      <w:bookmarkStart w:id="447" w:name="_Toc98864059"/>
      <w:bookmarkStart w:id="448"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449" w:name="_Toc106577199"/>
      <w:bookmarkStart w:id="450" w:name="_Toc114536950"/>
      <w:bookmarkStart w:id="451" w:name="_Toc115257218"/>
      <w:bookmarkStart w:id="452" w:name="_Toc123086537"/>
      <w:bookmarkStart w:id="453" w:name="_Toc123088272"/>
      <w:bookmarkStart w:id="454" w:name="_Toc124297927"/>
      <w:bookmarkStart w:id="455" w:name="_Toc130574678"/>
      <w:bookmarkStart w:id="456" w:name="_Toc131767088"/>
      <w:bookmarkStart w:id="457" w:name="_Toc138887674"/>
      <w:bookmarkStart w:id="458" w:name="_Toc145919869"/>
      <w:r w:rsidRPr="00C04A08">
        <w:t>5.2</w:t>
      </w:r>
      <w:r w:rsidRPr="00C04A08">
        <w:tab/>
        <w:t>Operating bands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3B18B544" w14:textId="77777777" w:rsidR="004F09ED" w:rsidRPr="00C04A08" w:rsidRDefault="004F09ED" w:rsidP="004F09ED">
      <w:bookmarkStart w:id="459" w:name="_Toc21340722"/>
      <w:bookmarkStart w:id="460" w:name="_Toc29805169"/>
      <w:bookmarkStart w:id="461" w:name="_Toc36456378"/>
      <w:bookmarkStart w:id="462" w:name="_Toc36469476"/>
      <w:bookmarkStart w:id="463" w:name="_Toc37253885"/>
      <w:bookmarkStart w:id="464" w:name="_Toc37322742"/>
      <w:bookmarkStart w:id="465" w:name="_Toc37324148"/>
      <w:bookmarkStart w:id="466" w:name="_Toc45889671"/>
      <w:bookmarkStart w:id="467" w:name="_Toc52196325"/>
      <w:bookmarkStart w:id="468" w:name="_Toc52197305"/>
      <w:bookmarkStart w:id="469" w:name="_Toc53173028"/>
      <w:bookmarkStart w:id="470" w:name="_Toc53173397"/>
      <w:bookmarkStart w:id="471" w:name="_Toc61119386"/>
      <w:bookmarkStart w:id="472" w:name="_Toc61119768"/>
      <w:bookmarkStart w:id="473" w:name="_Toc67925814"/>
      <w:bookmarkStart w:id="474" w:name="_Toc75273452"/>
      <w:bookmarkStart w:id="475" w:name="_Toc76510352"/>
      <w:bookmarkStart w:id="476" w:name="_Toc83129505"/>
      <w:bookmarkStart w:id="477" w:name="_Toc90591038"/>
      <w:bookmarkStart w:id="478" w:name="_Toc98864060"/>
      <w:bookmarkStart w:id="479"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480"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480"/>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481"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481"/>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482" w:name="_Toc106577200"/>
      <w:bookmarkStart w:id="483" w:name="_Toc114536951"/>
      <w:bookmarkStart w:id="484" w:name="_Toc115257219"/>
      <w:bookmarkStart w:id="485" w:name="_Toc123086538"/>
      <w:bookmarkStart w:id="486" w:name="_Toc123088273"/>
      <w:bookmarkStart w:id="487" w:name="_Toc124297928"/>
      <w:bookmarkStart w:id="488" w:name="_Toc130574679"/>
      <w:bookmarkStart w:id="489" w:name="_Toc131767089"/>
      <w:bookmarkStart w:id="490" w:name="_Toc138887675"/>
      <w:bookmarkStart w:id="491" w:name="_Toc145919870"/>
      <w:r w:rsidRPr="00C04A08">
        <w:t>5.2A</w:t>
      </w:r>
      <w:r w:rsidRPr="00C04A08">
        <w:tab/>
        <w:t>Operating bands for CA</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2"/>
      <w:bookmarkEnd w:id="483"/>
      <w:bookmarkEnd w:id="484"/>
      <w:bookmarkEnd w:id="485"/>
      <w:bookmarkEnd w:id="486"/>
      <w:bookmarkEnd w:id="487"/>
      <w:bookmarkEnd w:id="488"/>
      <w:bookmarkEnd w:id="489"/>
      <w:bookmarkEnd w:id="490"/>
      <w:bookmarkEnd w:id="491"/>
    </w:p>
    <w:p w14:paraId="6E18E696" w14:textId="77777777" w:rsidR="00842EF7" w:rsidRPr="00C04A08" w:rsidRDefault="00842EF7" w:rsidP="00842EF7">
      <w:pPr>
        <w:pStyle w:val="Heading3"/>
      </w:pPr>
      <w:bookmarkStart w:id="492" w:name="_Toc21340723"/>
      <w:bookmarkStart w:id="493" w:name="_Toc29805170"/>
      <w:bookmarkStart w:id="494" w:name="_Toc36456379"/>
      <w:bookmarkStart w:id="495" w:name="_Toc36469477"/>
      <w:bookmarkStart w:id="496" w:name="_Toc37253886"/>
      <w:bookmarkStart w:id="497" w:name="_Toc37322743"/>
      <w:bookmarkStart w:id="498" w:name="_Toc37324149"/>
      <w:bookmarkStart w:id="499" w:name="_Toc45889672"/>
      <w:bookmarkStart w:id="500" w:name="_Toc52196326"/>
      <w:bookmarkStart w:id="501" w:name="_Toc52197306"/>
      <w:bookmarkStart w:id="502" w:name="_Toc53173029"/>
      <w:bookmarkStart w:id="503" w:name="_Toc53173398"/>
      <w:bookmarkStart w:id="504" w:name="_Toc61119387"/>
      <w:bookmarkStart w:id="505" w:name="_Toc61119769"/>
      <w:bookmarkStart w:id="506" w:name="_Toc67925815"/>
      <w:bookmarkStart w:id="507" w:name="_Toc75273453"/>
      <w:bookmarkStart w:id="508" w:name="_Toc76510353"/>
      <w:bookmarkStart w:id="509" w:name="_Toc83129506"/>
      <w:bookmarkStart w:id="510" w:name="_Toc90591039"/>
      <w:bookmarkStart w:id="511" w:name="_Toc98864061"/>
      <w:bookmarkStart w:id="512" w:name="_Toc99733310"/>
      <w:bookmarkStart w:id="513" w:name="_Toc106577201"/>
      <w:bookmarkStart w:id="514" w:name="_Toc114536952"/>
      <w:bookmarkStart w:id="515" w:name="_Toc115257220"/>
      <w:bookmarkStart w:id="516" w:name="_Toc123086539"/>
      <w:bookmarkStart w:id="517" w:name="_Toc123088274"/>
      <w:bookmarkStart w:id="518" w:name="_Toc124297929"/>
      <w:bookmarkStart w:id="519" w:name="_Toc130574680"/>
      <w:bookmarkStart w:id="520" w:name="_Toc131767090"/>
      <w:bookmarkStart w:id="521" w:name="_Toc138887676"/>
      <w:bookmarkStart w:id="522" w:name="_Toc145919871"/>
      <w:r w:rsidRPr="00C04A08">
        <w:t>5.2A.1</w:t>
      </w:r>
      <w:r w:rsidRPr="00C04A08">
        <w:tab/>
        <w:t>Intra-band CA</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523" w:name="_Toc21340724"/>
      <w:bookmarkStart w:id="524" w:name="_Toc29805171"/>
      <w:bookmarkStart w:id="525" w:name="_Toc36456380"/>
      <w:bookmarkStart w:id="526" w:name="_Toc36469478"/>
      <w:bookmarkStart w:id="527" w:name="_Toc37253887"/>
      <w:bookmarkStart w:id="528" w:name="_Toc37322744"/>
      <w:bookmarkStart w:id="529" w:name="_Toc37324150"/>
      <w:bookmarkStart w:id="530" w:name="_Toc45889673"/>
      <w:bookmarkStart w:id="531" w:name="_Toc52196327"/>
      <w:bookmarkStart w:id="532" w:name="_Toc52197307"/>
      <w:bookmarkStart w:id="533" w:name="_Toc53173030"/>
      <w:bookmarkStart w:id="534" w:name="_Toc53173399"/>
      <w:bookmarkStart w:id="535" w:name="_Toc61119388"/>
      <w:bookmarkStart w:id="536" w:name="_Toc61119770"/>
      <w:bookmarkStart w:id="537" w:name="_Toc67925816"/>
      <w:bookmarkStart w:id="538" w:name="_Toc75273454"/>
      <w:bookmarkStart w:id="539" w:name="_Toc76510354"/>
      <w:bookmarkStart w:id="540" w:name="_Toc83129507"/>
      <w:bookmarkStart w:id="541" w:name="_Toc90591040"/>
      <w:bookmarkStart w:id="542" w:name="_Toc98864062"/>
      <w:bookmarkStart w:id="543" w:name="_Toc99733311"/>
      <w:bookmarkStart w:id="544"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BD021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0E1050C4" w:rsidR="00BD021C" w:rsidRPr="00C04A08" w:rsidRDefault="00BD021C" w:rsidP="00BD021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7BFA95E6" w:rsidR="00BD021C" w:rsidRPr="00C04A08" w:rsidRDefault="00BD021C" w:rsidP="00BD021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545" w:name="_Toc114536953"/>
      <w:bookmarkStart w:id="546" w:name="_Toc115257221"/>
      <w:bookmarkStart w:id="547" w:name="_Toc123086540"/>
      <w:bookmarkStart w:id="548" w:name="_Toc123088275"/>
      <w:bookmarkStart w:id="549" w:name="_Toc124297930"/>
      <w:bookmarkStart w:id="550" w:name="_Toc130574681"/>
      <w:bookmarkStart w:id="551" w:name="_Toc131767091"/>
      <w:bookmarkStart w:id="552" w:name="_Toc138887677"/>
      <w:bookmarkStart w:id="553" w:name="_Toc145919872"/>
      <w:r w:rsidRPr="00C04A08">
        <w:t>5.2A.2</w:t>
      </w:r>
      <w:r w:rsidRPr="00C04A08">
        <w:tab/>
      </w:r>
      <w:bookmarkEnd w:id="523"/>
      <w:bookmarkEnd w:id="524"/>
      <w:bookmarkEnd w:id="525"/>
      <w:bookmarkEnd w:id="526"/>
      <w:bookmarkEnd w:id="527"/>
      <w:bookmarkEnd w:id="528"/>
      <w:bookmarkEnd w:id="529"/>
      <w:bookmarkEnd w:id="530"/>
      <w:r w:rsidR="004963EA" w:rsidRPr="00C04A08">
        <w:t>Inter-band CA</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7EB4500B" w14:textId="77777777" w:rsidR="004963EA" w:rsidRPr="00C04A08" w:rsidRDefault="004963EA" w:rsidP="004963EA">
      <w:bookmarkStart w:id="554" w:name="_Toc21340725"/>
      <w:bookmarkStart w:id="555" w:name="_Toc29805172"/>
      <w:bookmarkStart w:id="556" w:name="_Toc36456381"/>
      <w:bookmarkStart w:id="557" w:name="_Toc36469479"/>
      <w:bookmarkStart w:id="558" w:name="_Toc37253888"/>
      <w:bookmarkStart w:id="559" w:name="_Toc37322745"/>
      <w:bookmarkStart w:id="560" w:name="_Toc37324151"/>
      <w:bookmarkStart w:id="561"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562" w:name="OLE_LINK1"/>
            <w:r w:rsidRPr="00351D14">
              <w:rPr>
                <w:rFonts w:eastAsia="MS Mincho"/>
              </w:rPr>
              <w:t>CA_n258-n26</w:t>
            </w:r>
            <w:r>
              <w:rPr>
                <w:rFonts w:eastAsia="MS Mincho"/>
              </w:rPr>
              <w:t>1</w:t>
            </w:r>
            <w:r w:rsidRPr="00351D14">
              <w:rPr>
                <w:rFonts w:hint="eastAsia"/>
                <w:vertAlign w:val="superscript"/>
                <w:lang w:val="en-US" w:eastAsia="zh-CN"/>
              </w:rPr>
              <w:t>1</w:t>
            </w:r>
            <w:bookmarkEnd w:id="562"/>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563" w:name="_Toc52196328"/>
      <w:bookmarkStart w:id="564" w:name="_Toc52197308"/>
      <w:bookmarkStart w:id="565" w:name="_Toc53173031"/>
      <w:bookmarkStart w:id="566" w:name="_Toc53173400"/>
      <w:bookmarkStart w:id="567" w:name="_Toc61119389"/>
      <w:bookmarkStart w:id="568" w:name="_Toc61119771"/>
      <w:bookmarkStart w:id="569" w:name="_Toc67925817"/>
      <w:bookmarkStart w:id="570" w:name="_Toc75273455"/>
      <w:bookmarkStart w:id="571" w:name="_Toc76510355"/>
      <w:bookmarkStart w:id="572" w:name="_Toc83129508"/>
      <w:bookmarkStart w:id="573" w:name="_Toc90591041"/>
      <w:bookmarkStart w:id="574" w:name="_Toc98864063"/>
      <w:bookmarkStart w:id="575" w:name="_Toc99733312"/>
      <w:bookmarkStart w:id="576" w:name="_Toc106577203"/>
      <w:bookmarkStart w:id="577" w:name="_Toc114536954"/>
      <w:bookmarkStart w:id="578" w:name="_Toc115257222"/>
      <w:bookmarkStart w:id="579" w:name="_Toc123086541"/>
      <w:bookmarkStart w:id="580" w:name="_Toc123088276"/>
      <w:bookmarkStart w:id="581" w:name="_Toc124297931"/>
      <w:bookmarkStart w:id="582" w:name="_Toc130574682"/>
      <w:bookmarkStart w:id="583" w:name="_Toc131767092"/>
      <w:bookmarkStart w:id="584" w:name="_Toc138887678"/>
      <w:bookmarkStart w:id="585" w:name="_Toc145919873"/>
      <w:r w:rsidRPr="00C04A08">
        <w:t>5.2D</w:t>
      </w:r>
      <w:r w:rsidRPr="00C04A08">
        <w:tab/>
        <w:t>Operating bands for UL MIMO</w:t>
      </w:r>
      <w:bookmarkEnd w:id="554"/>
      <w:bookmarkEnd w:id="555"/>
      <w:bookmarkEnd w:id="556"/>
      <w:bookmarkEnd w:id="557"/>
      <w:bookmarkEnd w:id="558"/>
      <w:bookmarkEnd w:id="559"/>
      <w:bookmarkEnd w:id="560"/>
      <w:bookmarkEnd w:id="561"/>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586" w:name="_Toc21340726"/>
      <w:bookmarkStart w:id="587" w:name="_Toc29805173"/>
      <w:bookmarkStart w:id="588" w:name="_Toc36456382"/>
      <w:bookmarkStart w:id="589" w:name="_Toc36469480"/>
      <w:bookmarkStart w:id="590" w:name="_Toc37253889"/>
      <w:bookmarkStart w:id="591" w:name="_Toc37322746"/>
      <w:bookmarkStart w:id="592" w:name="_Toc37324152"/>
      <w:bookmarkStart w:id="593" w:name="_Toc45889675"/>
      <w:bookmarkStart w:id="594" w:name="_Toc52196329"/>
      <w:bookmarkStart w:id="595" w:name="_Toc52197309"/>
      <w:bookmarkStart w:id="596" w:name="_Toc53173032"/>
      <w:bookmarkStart w:id="597" w:name="_Toc53173401"/>
      <w:bookmarkStart w:id="598" w:name="_Toc61119390"/>
      <w:bookmarkStart w:id="599" w:name="_Toc61119772"/>
      <w:bookmarkStart w:id="600" w:name="_Toc67925818"/>
      <w:bookmarkStart w:id="601" w:name="_Toc75273456"/>
      <w:bookmarkStart w:id="602" w:name="_Toc76510356"/>
      <w:bookmarkStart w:id="603" w:name="_Toc83129509"/>
      <w:bookmarkStart w:id="604" w:name="_Toc90591042"/>
      <w:bookmarkStart w:id="605" w:name="_Toc98864064"/>
      <w:bookmarkStart w:id="606" w:name="_Toc99733313"/>
      <w:bookmarkStart w:id="607" w:name="_Toc106577204"/>
      <w:bookmarkStart w:id="608" w:name="_Toc114536955"/>
      <w:bookmarkStart w:id="609" w:name="_Toc115257223"/>
      <w:bookmarkStart w:id="610" w:name="_Toc123086542"/>
      <w:bookmarkStart w:id="611" w:name="_Toc123088277"/>
      <w:bookmarkStart w:id="612" w:name="_Toc124297932"/>
      <w:bookmarkStart w:id="613" w:name="_Toc130574683"/>
      <w:bookmarkStart w:id="614" w:name="_Toc131767093"/>
      <w:bookmarkStart w:id="615" w:name="_Toc138887679"/>
      <w:bookmarkStart w:id="616" w:name="_Toc145919874"/>
      <w:r w:rsidRPr="00C04A08">
        <w:t>5.3</w:t>
      </w:r>
      <w:r w:rsidRPr="00C04A08">
        <w:tab/>
        <w:t>UE Channel bandwidth</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39F7A779" w14:textId="77777777" w:rsidR="00842EF7" w:rsidRPr="00C04A08" w:rsidRDefault="00842EF7" w:rsidP="00842EF7">
      <w:pPr>
        <w:pStyle w:val="Heading3"/>
        <w:rPr>
          <w:rFonts w:eastAsia="Yu Mincho"/>
        </w:rPr>
      </w:pPr>
      <w:bookmarkStart w:id="617" w:name="_Toc21340727"/>
      <w:bookmarkStart w:id="618" w:name="_Toc29805174"/>
      <w:bookmarkStart w:id="619" w:name="_Toc36456383"/>
      <w:bookmarkStart w:id="620" w:name="_Toc36469481"/>
      <w:bookmarkStart w:id="621" w:name="_Toc37253890"/>
      <w:bookmarkStart w:id="622" w:name="_Toc37322747"/>
      <w:bookmarkStart w:id="623" w:name="_Toc37324153"/>
      <w:bookmarkStart w:id="624" w:name="_Toc45889676"/>
      <w:bookmarkStart w:id="625" w:name="_Toc52196330"/>
      <w:bookmarkStart w:id="626" w:name="_Toc52197310"/>
      <w:bookmarkStart w:id="627" w:name="_Toc53173033"/>
      <w:bookmarkStart w:id="628" w:name="_Toc53173402"/>
      <w:bookmarkStart w:id="629" w:name="_Toc61119391"/>
      <w:bookmarkStart w:id="630" w:name="_Toc61119773"/>
      <w:bookmarkStart w:id="631" w:name="_Toc67925819"/>
      <w:bookmarkStart w:id="632" w:name="_Toc75273457"/>
      <w:bookmarkStart w:id="633" w:name="_Toc76510357"/>
      <w:bookmarkStart w:id="634" w:name="_Toc83129510"/>
      <w:bookmarkStart w:id="635" w:name="_Toc90591043"/>
      <w:bookmarkStart w:id="636" w:name="_Toc98864065"/>
      <w:bookmarkStart w:id="637" w:name="_Toc99733314"/>
      <w:bookmarkStart w:id="638" w:name="_Toc106577205"/>
      <w:bookmarkStart w:id="639" w:name="_Toc114536956"/>
      <w:bookmarkStart w:id="640" w:name="_Toc115257224"/>
      <w:bookmarkStart w:id="641" w:name="_Toc123086543"/>
      <w:bookmarkStart w:id="642" w:name="_Toc123088278"/>
      <w:bookmarkStart w:id="643" w:name="_Toc124297933"/>
      <w:bookmarkStart w:id="644" w:name="_Toc130574684"/>
      <w:bookmarkStart w:id="645" w:name="_Toc131767094"/>
      <w:bookmarkStart w:id="646" w:name="_Toc138887680"/>
      <w:bookmarkStart w:id="647" w:name="_Toc145919875"/>
      <w:r w:rsidRPr="00C04A08">
        <w:rPr>
          <w:rFonts w:eastAsia="Yu Mincho"/>
        </w:rPr>
        <w:t>5.3.1</w:t>
      </w:r>
      <w:r w:rsidRPr="00C04A08">
        <w:rPr>
          <w:rFonts w:eastAsia="Yu Mincho"/>
        </w:rPr>
        <w:tab/>
        <w:t>General</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AC70E5">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648" w:name="_Toc21340728"/>
      <w:bookmarkStart w:id="649" w:name="_Toc29805175"/>
      <w:bookmarkStart w:id="650" w:name="_Toc36456384"/>
      <w:bookmarkStart w:id="651" w:name="_Toc36469482"/>
      <w:bookmarkStart w:id="652" w:name="_Toc37253891"/>
      <w:bookmarkStart w:id="653" w:name="_Toc37322748"/>
      <w:bookmarkStart w:id="654" w:name="_Toc37324154"/>
      <w:bookmarkStart w:id="655" w:name="_Toc45889677"/>
      <w:bookmarkStart w:id="656" w:name="_Toc52196331"/>
      <w:bookmarkStart w:id="657" w:name="_Toc52197311"/>
      <w:bookmarkStart w:id="658" w:name="_Toc53173034"/>
      <w:bookmarkStart w:id="659" w:name="_Toc53173403"/>
      <w:bookmarkStart w:id="660" w:name="_Toc61119392"/>
      <w:bookmarkStart w:id="661" w:name="_Toc61119774"/>
      <w:bookmarkStart w:id="662" w:name="_Toc67925820"/>
      <w:bookmarkStart w:id="663" w:name="_Toc75273458"/>
      <w:bookmarkStart w:id="664" w:name="_Toc76510358"/>
      <w:bookmarkStart w:id="665" w:name="_Toc83129511"/>
      <w:bookmarkStart w:id="666" w:name="_Toc90591044"/>
      <w:bookmarkStart w:id="667" w:name="_Toc98864066"/>
      <w:bookmarkStart w:id="668" w:name="_Toc99733315"/>
      <w:bookmarkStart w:id="669" w:name="_Toc106577206"/>
      <w:bookmarkStart w:id="670" w:name="_Toc114536957"/>
      <w:bookmarkStart w:id="671" w:name="_Toc115257225"/>
      <w:bookmarkStart w:id="672" w:name="_Toc123086544"/>
      <w:bookmarkStart w:id="673" w:name="_Toc123088279"/>
      <w:bookmarkStart w:id="674" w:name="_Toc124297934"/>
      <w:bookmarkStart w:id="675" w:name="_Toc130574685"/>
      <w:bookmarkStart w:id="676" w:name="_Toc131767095"/>
      <w:bookmarkStart w:id="677" w:name="_Toc138887681"/>
      <w:bookmarkStart w:id="678" w:name="_Toc145919876"/>
      <w:r w:rsidRPr="00C04A08">
        <w:rPr>
          <w:rFonts w:eastAsia="Yu Mincho"/>
        </w:rPr>
        <w:t>5.3.2</w:t>
      </w:r>
      <w:r w:rsidRPr="00C04A08">
        <w:rPr>
          <w:rFonts w:eastAsia="Yu Mincho"/>
        </w:rPr>
        <w:tab/>
        <w:t>Maximum transmission bandwidth configuration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679" w:name="_Hlk92202516"/>
      <w:bookmarkStart w:id="680" w:name="_Toc21340729"/>
      <w:bookmarkStart w:id="681" w:name="_Toc29805176"/>
      <w:bookmarkStart w:id="682" w:name="_Toc36456385"/>
      <w:bookmarkStart w:id="683" w:name="_Toc36469483"/>
      <w:bookmarkStart w:id="684" w:name="_Toc37253892"/>
      <w:bookmarkStart w:id="685" w:name="_Toc37322749"/>
      <w:bookmarkStart w:id="686" w:name="_Toc37324155"/>
      <w:bookmarkStart w:id="687" w:name="_Toc45889678"/>
      <w:bookmarkStart w:id="688" w:name="_Toc52196332"/>
      <w:bookmarkStart w:id="689" w:name="_Toc52197312"/>
      <w:bookmarkStart w:id="690" w:name="_Toc53173035"/>
      <w:bookmarkStart w:id="691" w:name="_Toc53173404"/>
      <w:bookmarkStart w:id="692" w:name="_Toc61119393"/>
      <w:bookmarkStart w:id="693" w:name="_Toc61119775"/>
      <w:bookmarkStart w:id="694" w:name="_Toc67925821"/>
      <w:bookmarkStart w:id="695" w:name="_Toc75273459"/>
      <w:bookmarkStart w:id="696" w:name="_Toc76510359"/>
      <w:bookmarkStart w:id="697" w:name="_Toc83129512"/>
      <w:bookmarkStart w:id="698" w:name="_Toc90591045"/>
      <w:bookmarkStart w:id="699" w:name="_Toc98864067"/>
      <w:bookmarkStart w:id="700"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1C3FF0">
            <w:pPr>
              <w:pStyle w:val="TAC"/>
              <w:jc w:val="left"/>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679"/>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701" w:name="_Toc106577207"/>
      <w:bookmarkStart w:id="702" w:name="_Toc114536958"/>
      <w:bookmarkStart w:id="703" w:name="_Toc115257226"/>
      <w:bookmarkStart w:id="704" w:name="_Toc123086545"/>
      <w:bookmarkStart w:id="705" w:name="_Toc123088280"/>
      <w:bookmarkStart w:id="706" w:name="_Toc124297935"/>
      <w:bookmarkStart w:id="707" w:name="_Toc130574686"/>
      <w:bookmarkStart w:id="708" w:name="_Toc131767096"/>
      <w:bookmarkStart w:id="709" w:name="_Toc138887682"/>
      <w:bookmarkStart w:id="710" w:name="_Toc145919877"/>
      <w:r w:rsidRPr="00C04A08">
        <w:rPr>
          <w:rFonts w:eastAsia="Yu Mincho"/>
        </w:rPr>
        <w:t>5.3.3</w:t>
      </w:r>
      <w:r w:rsidRPr="00C04A08">
        <w:rPr>
          <w:rFonts w:eastAsia="Yu Mincho"/>
        </w:rPr>
        <w:tab/>
        <w:t>Minimum guardband and transmission bandwidth configuration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5EC71640" w:rsidR="00842EF7" w:rsidRPr="00C04A08" w:rsidRDefault="00F21840" w:rsidP="00842EF7">
      <w:pPr>
        <w:pStyle w:val="NO"/>
        <w:rPr>
          <w:rFonts w:eastAsia="Yu Mincho"/>
        </w:rPr>
      </w:pPr>
      <w:r w:rsidRPr="00C04A08">
        <w:rPr>
          <w:rFonts w:eastAsia="Yu Mincho"/>
        </w:rPr>
        <w:lastRenderedPageBreak/>
        <w:t>NOTE:</w:t>
      </w:r>
      <w:r w:rsidRPr="00C04A08">
        <w:rPr>
          <w:rFonts w:eastAsia="Yu Mincho"/>
        </w:rPr>
        <w:tab/>
        <w:t xml:space="preserve">The minimum guardbands have been calculated using the following equation: </w:t>
      </w:r>
      <w:r>
        <w:rPr>
          <w:rFonts w:eastAsia="Yu Mincho"/>
        </w:rPr>
        <w:t>GB</w:t>
      </w:r>
      <w:r w:rsidRPr="00A62D48">
        <w:rPr>
          <w:rFonts w:eastAsia="Yu Mincho"/>
          <w:vertAlign w:val="subscript"/>
        </w:rPr>
        <w:t>channel</w:t>
      </w:r>
      <w:r>
        <w:rPr>
          <w:rFonts w:eastAsia="Yu Mincho"/>
        </w:rPr>
        <w:t xml:space="preserve"> =</w:t>
      </w:r>
      <w:r w:rsidRPr="00C04A08">
        <w:rPr>
          <w:rFonts w:eastAsia="Yu Mincho"/>
        </w:rPr>
        <w:t xml:space="preserve">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A62D48">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lastRenderedPageBreak/>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711" w:name="_Toc21340730"/>
      <w:bookmarkStart w:id="712" w:name="_Toc29805177"/>
      <w:bookmarkStart w:id="713" w:name="_Toc36456386"/>
      <w:bookmarkStart w:id="714" w:name="_Toc36469484"/>
      <w:bookmarkStart w:id="715" w:name="_Toc37253893"/>
      <w:bookmarkStart w:id="716" w:name="_Toc37322750"/>
      <w:bookmarkStart w:id="717" w:name="_Toc37324156"/>
      <w:bookmarkStart w:id="718" w:name="_Toc45889679"/>
      <w:bookmarkStart w:id="719" w:name="_Toc52196333"/>
      <w:bookmarkStart w:id="720" w:name="_Toc52197313"/>
      <w:bookmarkStart w:id="721" w:name="_Toc53173036"/>
      <w:bookmarkStart w:id="722" w:name="_Toc53173405"/>
      <w:bookmarkStart w:id="723" w:name="_Toc61119394"/>
      <w:bookmarkStart w:id="724" w:name="_Toc61119776"/>
      <w:bookmarkStart w:id="725" w:name="_Toc67925822"/>
      <w:bookmarkStart w:id="726" w:name="_Toc75273460"/>
      <w:bookmarkStart w:id="727" w:name="_Toc76510360"/>
      <w:bookmarkStart w:id="728" w:name="_Toc83129513"/>
      <w:bookmarkStart w:id="729" w:name="_Toc90591046"/>
      <w:bookmarkStart w:id="730" w:name="_Toc98864068"/>
      <w:bookmarkStart w:id="731" w:name="_Toc99733317"/>
      <w:bookmarkStart w:id="732" w:name="_Toc106577208"/>
      <w:bookmarkStart w:id="733" w:name="_Toc114536959"/>
      <w:bookmarkStart w:id="734" w:name="_Toc115257227"/>
      <w:bookmarkStart w:id="735" w:name="_Toc123086546"/>
      <w:bookmarkStart w:id="736" w:name="_Toc123088281"/>
      <w:bookmarkStart w:id="737" w:name="_Toc124297936"/>
      <w:bookmarkStart w:id="738" w:name="_Toc130574687"/>
      <w:bookmarkStart w:id="739" w:name="_Toc131767097"/>
      <w:bookmarkStart w:id="740" w:name="_Toc138887683"/>
      <w:bookmarkStart w:id="741" w:name="_Toc145919878"/>
      <w:r w:rsidRPr="00C04A08">
        <w:rPr>
          <w:rFonts w:eastAsia="Yu Mincho"/>
        </w:rPr>
        <w:t>5.3.4</w:t>
      </w:r>
      <w:r w:rsidRPr="00C04A08">
        <w:rPr>
          <w:rFonts w:eastAsia="Yu Mincho"/>
        </w:rPr>
        <w:tab/>
        <w:t>RB alignment</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742" w:name="_Toc21340731"/>
      <w:bookmarkStart w:id="743" w:name="_Toc29805178"/>
      <w:bookmarkStart w:id="744" w:name="_Toc36456387"/>
      <w:bookmarkStart w:id="745" w:name="_Toc36469485"/>
      <w:bookmarkStart w:id="746" w:name="_Toc37253894"/>
      <w:bookmarkStart w:id="747" w:name="_Toc37322751"/>
      <w:bookmarkStart w:id="748" w:name="_Toc37324157"/>
      <w:bookmarkStart w:id="749" w:name="_Toc45889680"/>
      <w:bookmarkStart w:id="750" w:name="_Toc52196334"/>
      <w:bookmarkStart w:id="751" w:name="_Toc52197314"/>
      <w:bookmarkStart w:id="752" w:name="_Toc53173037"/>
      <w:bookmarkStart w:id="753" w:name="_Toc53173406"/>
      <w:bookmarkStart w:id="754" w:name="_Toc61119395"/>
      <w:bookmarkStart w:id="755" w:name="_Toc61119777"/>
      <w:bookmarkStart w:id="756" w:name="_Toc67925823"/>
      <w:bookmarkStart w:id="757" w:name="_Toc75273461"/>
      <w:bookmarkStart w:id="758" w:name="_Toc76510361"/>
      <w:bookmarkStart w:id="759" w:name="_Toc83129514"/>
      <w:bookmarkStart w:id="760" w:name="_Toc90591047"/>
      <w:bookmarkStart w:id="761" w:name="_Toc98864069"/>
      <w:bookmarkStart w:id="762" w:name="_Toc99733318"/>
      <w:bookmarkStart w:id="763" w:name="_Toc106577209"/>
      <w:bookmarkStart w:id="764" w:name="_Toc114536960"/>
      <w:bookmarkStart w:id="765" w:name="_Toc115257228"/>
      <w:bookmarkStart w:id="766" w:name="_Toc123086547"/>
      <w:bookmarkStart w:id="767" w:name="_Toc123088282"/>
      <w:bookmarkStart w:id="768" w:name="_Toc124297937"/>
      <w:bookmarkStart w:id="769" w:name="_Toc130574688"/>
      <w:bookmarkStart w:id="770" w:name="_Toc131767098"/>
      <w:bookmarkStart w:id="771" w:name="_Toc138887684"/>
      <w:bookmarkStart w:id="772" w:name="_Toc145919879"/>
      <w:r w:rsidRPr="00C04A08">
        <w:lastRenderedPageBreak/>
        <w:t>5.3A</w:t>
      </w:r>
      <w:r w:rsidRPr="00C04A08">
        <w:tab/>
        <w:t>UE channel bandwidth for CA</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3F461C53" w14:textId="77777777" w:rsidR="00842EF7" w:rsidRPr="00C04A08" w:rsidRDefault="00842EF7" w:rsidP="0013282A">
      <w:pPr>
        <w:pStyle w:val="Heading3"/>
      </w:pPr>
      <w:bookmarkStart w:id="773" w:name="_Toc21340732"/>
      <w:bookmarkStart w:id="774" w:name="_Toc29805179"/>
      <w:bookmarkStart w:id="775" w:name="_Toc36456388"/>
      <w:bookmarkStart w:id="776" w:name="_Toc36469486"/>
      <w:bookmarkStart w:id="777" w:name="_Toc37253895"/>
      <w:bookmarkStart w:id="778" w:name="_Toc37322752"/>
      <w:bookmarkStart w:id="779" w:name="_Toc37324158"/>
      <w:bookmarkStart w:id="780" w:name="_Toc45889681"/>
      <w:bookmarkStart w:id="781" w:name="_Toc52196335"/>
      <w:bookmarkStart w:id="782" w:name="_Toc52197315"/>
      <w:bookmarkStart w:id="783" w:name="_Toc53173038"/>
      <w:bookmarkStart w:id="784" w:name="_Toc53173407"/>
      <w:bookmarkStart w:id="785" w:name="_Toc61119396"/>
      <w:bookmarkStart w:id="786" w:name="_Toc61119778"/>
      <w:bookmarkStart w:id="787" w:name="_Toc67925824"/>
      <w:bookmarkStart w:id="788" w:name="_Toc75273462"/>
      <w:bookmarkStart w:id="789" w:name="_Toc76510362"/>
      <w:bookmarkStart w:id="790" w:name="_Toc83129515"/>
      <w:bookmarkStart w:id="791" w:name="_Toc90591048"/>
      <w:bookmarkStart w:id="792" w:name="_Toc98864070"/>
      <w:bookmarkStart w:id="793" w:name="_Toc99733319"/>
      <w:bookmarkStart w:id="794" w:name="_Toc106577210"/>
      <w:bookmarkStart w:id="795" w:name="_Toc114536961"/>
      <w:bookmarkStart w:id="796" w:name="_Toc115257229"/>
      <w:bookmarkStart w:id="797" w:name="_Toc123086548"/>
      <w:bookmarkStart w:id="798" w:name="_Toc123088283"/>
      <w:bookmarkStart w:id="799" w:name="_Toc124297938"/>
      <w:bookmarkStart w:id="800" w:name="_Toc130574689"/>
      <w:bookmarkStart w:id="801" w:name="_Toc131767099"/>
      <w:bookmarkStart w:id="802" w:name="_Toc138887685"/>
      <w:bookmarkStart w:id="803" w:name="_Toc145919880"/>
      <w:r w:rsidRPr="00C04A08">
        <w:t>5.3A.1</w:t>
      </w:r>
      <w:r w:rsidRPr="00C04A08">
        <w:tab/>
        <w:t>General</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7FB97949" w14:textId="77777777" w:rsidR="00842EF7" w:rsidRPr="00C04A08" w:rsidRDefault="00842EF7" w:rsidP="0013282A">
      <w:pPr>
        <w:pStyle w:val="Heading3"/>
      </w:pPr>
      <w:bookmarkStart w:id="804" w:name="_Toc21340733"/>
      <w:bookmarkStart w:id="805" w:name="_Toc29805180"/>
      <w:bookmarkStart w:id="806" w:name="_Toc36456389"/>
      <w:bookmarkStart w:id="807" w:name="_Toc36469487"/>
      <w:bookmarkStart w:id="808" w:name="_Toc37253896"/>
      <w:bookmarkStart w:id="809" w:name="_Toc37322753"/>
      <w:bookmarkStart w:id="810" w:name="_Toc37324159"/>
      <w:bookmarkStart w:id="811" w:name="_Toc45889682"/>
      <w:bookmarkStart w:id="812" w:name="_Toc52196336"/>
      <w:bookmarkStart w:id="813" w:name="_Toc52197316"/>
      <w:bookmarkStart w:id="814" w:name="_Toc53173039"/>
      <w:bookmarkStart w:id="815" w:name="_Toc53173408"/>
      <w:bookmarkStart w:id="816" w:name="_Toc61119397"/>
      <w:bookmarkStart w:id="817" w:name="_Toc61119779"/>
      <w:bookmarkStart w:id="818" w:name="_Toc67925825"/>
      <w:bookmarkStart w:id="819" w:name="_Toc75273463"/>
      <w:bookmarkStart w:id="820" w:name="_Toc76510363"/>
      <w:bookmarkStart w:id="821" w:name="_Toc83129516"/>
      <w:bookmarkStart w:id="822" w:name="_Toc90591049"/>
      <w:bookmarkStart w:id="823" w:name="_Toc98864071"/>
      <w:bookmarkStart w:id="824" w:name="_Toc99733320"/>
      <w:bookmarkStart w:id="825" w:name="_Toc106577211"/>
      <w:bookmarkStart w:id="826" w:name="_Toc114536962"/>
      <w:bookmarkStart w:id="827" w:name="_Toc115257230"/>
      <w:bookmarkStart w:id="828" w:name="_Toc123086549"/>
      <w:bookmarkStart w:id="829" w:name="_Toc123088284"/>
      <w:bookmarkStart w:id="830" w:name="_Toc124297939"/>
      <w:bookmarkStart w:id="831" w:name="_Toc130574690"/>
      <w:bookmarkStart w:id="832" w:name="_Toc131767100"/>
      <w:bookmarkStart w:id="833" w:name="_Toc138887686"/>
      <w:bookmarkStart w:id="834" w:name="_Toc145919881"/>
      <w:r w:rsidRPr="00C04A08">
        <w:t>5.3A.2</w:t>
      </w:r>
      <w:r w:rsidRPr="00C04A08">
        <w:tab/>
        <w:t>Minimum guardband and transmission bandwidth configuration for CA</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AC70E5">
      <w:pPr>
        <w:pStyle w:val="TH"/>
      </w:pPr>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835" w:name="_Toc21340734"/>
      <w:bookmarkStart w:id="836" w:name="_Toc29805181"/>
      <w:bookmarkStart w:id="837" w:name="_Toc36456390"/>
      <w:bookmarkStart w:id="838" w:name="_Toc36469488"/>
      <w:bookmarkStart w:id="839" w:name="_Toc37253897"/>
      <w:bookmarkStart w:id="840" w:name="_Toc37322754"/>
      <w:bookmarkStart w:id="841" w:name="_Toc37324160"/>
      <w:bookmarkStart w:id="842" w:name="_Toc45889683"/>
      <w:bookmarkStart w:id="843" w:name="_Toc52196337"/>
      <w:bookmarkStart w:id="844" w:name="_Toc52197317"/>
      <w:bookmarkStart w:id="845" w:name="_Toc53173040"/>
      <w:bookmarkStart w:id="846" w:name="_Toc53173409"/>
      <w:bookmarkStart w:id="847" w:name="_Toc61119398"/>
      <w:bookmarkStart w:id="848" w:name="_Toc61119780"/>
      <w:bookmarkStart w:id="849" w:name="_Toc67925826"/>
      <w:bookmarkStart w:id="850" w:name="_Toc75273464"/>
      <w:bookmarkStart w:id="851" w:name="_Toc76510364"/>
      <w:bookmarkStart w:id="852" w:name="_Toc83129517"/>
      <w:bookmarkStart w:id="853" w:name="_Toc90591050"/>
      <w:bookmarkStart w:id="854" w:name="_Toc98864072"/>
      <w:bookmarkStart w:id="855" w:name="_Toc99733321"/>
      <w:bookmarkStart w:id="856" w:name="_Toc106577212"/>
      <w:bookmarkStart w:id="857" w:name="_Toc114536963"/>
      <w:bookmarkStart w:id="858" w:name="_Toc115257231"/>
      <w:bookmarkStart w:id="859" w:name="_Toc123086550"/>
      <w:bookmarkStart w:id="860" w:name="_Toc123088285"/>
      <w:bookmarkStart w:id="861" w:name="_Toc124297940"/>
      <w:bookmarkStart w:id="862" w:name="_Toc130574691"/>
      <w:bookmarkStart w:id="863" w:name="_Toc131767101"/>
      <w:bookmarkStart w:id="864" w:name="_Toc138887687"/>
      <w:bookmarkStart w:id="865" w:name="_Toc145919882"/>
      <w:r w:rsidRPr="00C04A08">
        <w:t>5.3A.3</w:t>
      </w:r>
      <w:r w:rsidRPr="00C04A08">
        <w:tab/>
        <w:t>RB alignment with different numerologies for CA</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23A6C23F" w14:textId="77777777" w:rsidR="00842EF7" w:rsidRPr="00C04A08" w:rsidRDefault="00842EF7" w:rsidP="0013282A">
      <w:pPr>
        <w:pStyle w:val="Heading3"/>
      </w:pPr>
      <w:bookmarkStart w:id="866" w:name="_Toc21340735"/>
      <w:bookmarkStart w:id="867" w:name="_Toc29805182"/>
      <w:bookmarkStart w:id="868" w:name="_Toc36456391"/>
      <w:bookmarkStart w:id="869" w:name="_Toc36469489"/>
      <w:bookmarkStart w:id="870" w:name="_Toc37253898"/>
      <w:bookmarkStart w:id="871" w:name="_Toc37322755"/>
      <w:bookmarkStart w:id="872" w:name="_Toc37324161"/>
      <w:bookmarkStart w:id="873" w:name="_Toc45889684"/>
      <w:bookmarkStart w:id="874" w:name="_Toc52196338"/>
      <w:bookmarkStart w:id="875" w:name="_Toc52197318"/>
      <w:bookmarkStart w:id="876" w:name="_Toc53173041"/>
      <w:bookmarkStart w:id="877" w:name="_Toc53173410"/>
      <w:bookmarkStart w:id="878" w:name="_Toc61119399"/>
      <w:bookmarkStart w:id="879" w:name="_Toc61119781"/>
      <w:bookmarkStart w:id="880" w:name="_Toc67925827"/>
      <w:bookmarkStart w:id="881" w:name="_Toc75273465"/>
      <w:bookmarkStart w:id="882" w:name="_Toc76510365"/>
      <w:bookmarkStart w:id="883" w:name="_Toc83129518"/>
      <w:bookmarkStart w:id="884" w:name="_Toc90591051"/>
      <w:bookmarkStart w:id="885" w:name="_Toc98864073"/>
      <w:bookmarkStart w:id="886" w:name="_Toc99733322"/>
      <w:bookmarkStart w:id="887" w:name="_Toc106577213"/>
      <w:bookmarkStart w:id="888" w:name="_Toc114536964"/>
      <w:bookmarkStart w:id="889" w:name="_Toc115257232"/>
      <w:bookmarkStart w:id="890" w:name="_Toc123086551"/>
      <w:bookmarkStart w:id="891" w:name="_Toc123088286"/>
      <w:bookmarkStart w:id="892" w:name="_Toc124297941"/>
      <w:bookmarkStart w:id="893" w:name="_Toc130574692"/>
      <w:bookmarkStart w:id="894" w:name="_Toc131767102"/>
      <w:bookmarkStart w:id="895" w:name="_Toc138887688"/>
      <w:bookmarkStart w:id="896" w:name="_Toc145919883"/>
      <w:r w:rsidRPr="00C04A08">
        <w:t>5.3A.4</w:t>
      </w:r>
      <w:r w:rsidRPr="00C04A08">
        <w:tab/>
        <w:t>UE channel bandwidth per operating band for CA</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897"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897"/>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4FB8ADCF"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52C58">
            <w:pPr>
              <w:pStyle w:val="TAN"/>
              <w:rPr>
                <w:rFonts w:eastAsia="SimSun"/>
              </w:rPr>
            </w:pPr>
            <w:r w:rsidRPr="00252C58">
              <w:rPr>
                <w:rFonts w:eastAsia="MS PGothic"/>
              </w:rPr>
              <w:t>NOTE 3:</w:t>
            </w:r>
            <w:r w:rsidRPr="00252C58">
              <w:rPr>
                <w:rFonts w:eastAsia="SimSun"/>
              </w:rPr>
              <w:tab/>
              <w:t xml:space="preserve">In this release of the specification, the minimum requirements for intra-band contiguous CA configurations apply for aggregated channel bandwidths up to 1600 MHz </w:t>
            </w:r>
            <w:r w:rsidRPr="00252C58">
              <w:rPr>
                <w:rFonts w:eastAsia="Yu Mincho" w:cs="Arial"/>
                <w:szCs w:val="18"/>
                <w:lang w:val="x-none"/>
              </w:rPr>
              <w:t xml:space="preserve">for FR2-1 </w:t>
            </w:r>
            <w:r w:rsidRPr="00252C58">
              <w:rPr>
                <w:rFonts w:eastAsia="SimSun"/>
              </w:rPr>
              <w:t>(this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898" w:name="_Toc21340736"/>
      <w:bookmarkStart w:id="899" w:name="_Toc29805183"/>
      <w:bookmarkStart w:id="900" w:name="_Toc36456392"/>
      <w:bookmarkStart w:id="901" w:name="_Toc36469490"/>
      <w:bookmarkStart w:id="902" w:name="_Toc37253899"/>
      <w:bookmarkStart w:id="903" w:name="_Toc37322756"/>
      <w:bookmarkStart w:id="904" w:name="_Toc37324162"/>
      <w:bookmarkStart w:id="905" w:name="_Toc45889685"/>
      <w:bookmarkStart w:id="906" w:name="_Toc52196339"/>
      <w:bookmarkStart w:id="907" w:name="_Toc52197319"/>
      <w:bookmarkStart w:id="908" w:name="_Toc53173042"/>
      <w:bookmarkStart w:id="909" w:name="_Toc53173411"/>
      <w:bookmarkStart w:id="910" w:name="_Toc61119400"/>
      <w:bookmarkStart w:id="911" w:name="_Toc61119782"/>
      <w:bookmarkStart w:id="912" w:name="_Toc67925828"/>
      <w:bookmarkStart w:id="913" w:name="_Toc75273466"/>
      <w:bookmarkStart w:id="914" w:name="_Toc76510366"/>
      <w:bookmarkStart w:id="915" w:name="_Toc83129519"/>
      <w:bookmarkStart w:id="916" w:name="_Toc90591052"/>
      <w:bookmarkStart w:id="917" w:name="_Toc98864074"/>
      <w:bookmarkStart w:id="918" w:name="_Toc99733323"/>
      <w:bookmarkStart w:id="919" w:name="_Toc106577214"/>
      <w:bookmarkStart w:id="920" w:name="_Toc114536965"/>
      <w:bookmarkStart w:id="921" w:name="_Toc115257233"/>
      <w:bookmarkStart w:id="922" w:name="_Toc123086552"/>
      <w:bookmarkStart w:id="923" w:name="_Toc123088287"/>
      <w:bookmarkStart w:id="924" w:name="_Toc124297942"/>
      <w:bookmarkStart w:id="925" w:name="_Toc130574693"/>
      <w:bookmarkStart w:id="926" w:name="_Toc131767103"/>
      <w:bookmarkStart w:id="927" w:name="_Toc138887689"/>
      <w:bookmarkStart w:id="928" w:name="_Toc145919884"/>
      <w:r w:rsidRPr="00C04A08">
        <w:t>5.3D</w:t>
      </w:r>
      <w:r w:rsidRPr="00C04A08">
        <w:tab/>
        <w:t>Channel bandwidth for UL MIMO</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929" w:name="_Toc21340737"/>
      <w:bookmarkStart w:id="930" w:name="_Toc29805184"/>
      <w:bookmarkStart w:id="931" w:name="_Toc36456393"/>
      <w:bookmarkStart w:id="932" w:name="_Toc36469491"/>
      <w:bookmarkStart w:id="933" w:name="_Toc37253900"/>
      <w:bookmarkStart w:id="934" w:name="_Toc37322757"/>
      <w:bookmarkStart w:id="935" w:name="_Toc37324163"/>
      <w:bookmarkStart w:id="936" w:name="_Toc45889686"/>
      <w:bookmarkStart w:id="937" w:name="_Toc52196340"/>
      <w:bookmarkStart w:id="938" w:name="_Toc52197320"/>
      <w:bookmarkStart w:id="939" w:name="_Toc53173043"/>
      <w:bookmarkStart w:id="940" w:name="_Toc53173412"/>
      <w:bookmarkStart w:id="941" w:name="_Toc61119401"/>
      <w:bookmarkStart w:id="942" w:name="_Toc61119783"/>
      <w:bookmarkStart w:id="943" w:name="_Toc67925829"/>
      <w:bookmarkStart w:id="944" w:name="_Toc75273467"/>
      <w:bookmarkStart w:id="945" w:name="_Toc76510367"/>
      <w:bookmarkStart w:id="946" w:name="_Toc83129520"/>
      <w:bookmarkStart w:id="947" w:name="_Toc90591053"/>
      <w:bookmarkStart w:id="948" w:name="_Toc98864075"/>
      <w:bookmarkStart w:id="949" w:name="_Toc99733324"/>
      <w:bookmarkStart w:id="950" w:name="_Toc106577215"/>
      <w:bookmarkStart w:id="951" w:name="_Toc114536966"/>
      <w:bookmarkStart w:id="952" w:name="_Toc115257234"/>
      <w:bookmarkStart w:id="953" w:name="_Toc123086553"/>
      <w:bookmarkStart w:id="954" w:name="_Toc123088288"/>
      <w:bookmarkStart w:id="955" w:name="_Toc124297943"/>
      <w:bookmarkStart w:id="956" w:name="_Toc130574694"/>
      <w:bookmarkStart w:id="957" w:name="_Toc131767104"/>
      <w:bookmarkStart w:id="958" w:name="_Toc138887690"/>
      <w:bookmarkStart w:id="959" w:name="_Toc145919885"/>
      <w:r w:rsidRPr="00C04A08">
        <w:t>5.4</w:t>
      </w:r>
      <w:r w:rsidRPr="00C04A08">
        <w:tab/>
        <w:t>Channel arrangement</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01CC4FB0" w14:textId="77777777" w:rsidR="00842EF7" w:rsidRPr="00C04A08" w:rsidRDefault="00842EF7" w:rsidP="00842EF7">
      <w:pPr>
        <w:pStyle w:val="Heading3"/>
        <w:rPr>
          <w:rFonts w:eastAsia="Yu Mincho"/>
        </w:rPr>
      </w:pPr>
      <w:bookmarkStart w:id="960" w:name="_Toc21340738"/>
      <w:bookmarkStart w:id="961" w:name="_Toc29805185"/>
      <w:bookmarkStart w:id="962" w:name="_Toc36456394"/>
      <w:bookmarkStart w:id="963" w:name="_Toc36469492"/>
      <w:bookmarkStart w:id="964" w:name="_Toc37253901"/>
      <w:bookmarkStart w:id="965" w:name="_Toc37322758"/>
      <w:bookmarkStart w:id="966" w:name="_Toc37324164"/>
      <w:bookmarkStart w:id="967" w:name="_Toc45889687"/>
      <w:bookmarkStart w:id="968" w:name="_Toc52196341"/>
      <w:bookmarkStart w:id="969" w:name="_Toc52197321"/>
      <w:bookmarkStart w:id="970" w:name="_Toc53173044"/>
      <w:bookmarkStart w:id="971" w:name="_Toc53173413"/>
      <w:bookmarkStart w:id="972" w:name="_Toc61119402"/>
      <w:bookmarkStart w:id="973" w:name="_Toc61119784"/>
      <w:bookmarkStart w:id="974" w:name="_Toc67925830"/>
      <w:bookmarkStart w:id="975" w:name="_Toc75273468"/>
      <w:bookmarkStart w:id="976" w:name="_Toc76510368"/>
      <w:bookmarkStart w:id="977" w:name="_Toc83129521"/>
      <w:bookmarkStart w:id="978" w:name="_Toc90591054"/>
      <w:bookmarkStart w:id="979" w:name="_Toc98864076"/>
      <w:bookmarkStart w:id="980" w:name="_Toc99733325"/>
      <w:bookmarkStart w:id="981" w:name="_Toc106577216"/>
      <w:bookmarkStart w:id="982" w:name="_Toc114536967"/>
      <w:bookmarkStart w:id="983" w:name="_Toc115257235"/>
      <w:bookmarkStart w:id="984" w:name="_Toc123086554"/>
      <w:bookmarkStart w:id="985" w:name="_Toc123088289"/>
      <w:bookmarkStart w:id="986" w:name="_Toc124297944"/>
      <w:bookmarkStart w:id="987" w:name="_Toc130574695"/>
      <w:bookmarkStart w:id="988" w:name="_Toc131767105"/>
      <w:bookmarkStart w:id="989" w:name="_Toc138887691"/>
      <w:bookmarkStart w:id="990" w:name="_Toc145919886"/>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619B6D5" w14:textId="77777777" w:rsidR="00842EF7" w:rsidRPr="00C04A08" w:rsidRDefault="00842EF7" w:rsidP="00842EF7">
      <w:pPr>
        <w:pStyle w:val="Heading4"/>
        <w:rPr>
          <w:rFonts w:eastAsia="Yu Mincho"/>
        </w:rPr>
      </w:pPr>
      <w:bookmarkStart w:id="991" w:name="_Toc21340739"/>
      <w:bookmarkStart w:id="992" w:name="_Toc29805186"/>
      <w:bookmarkStart w:id="993" w:name="_Toc36456395"/>
      <w:bookmarkStart w:id="994" w:name="_Toc36469493"/>
      <w:bookmarkStart w:id="995" w:name="_Toc37253902"/>
      <w:bookmarkStart w:id="996" w:name="_Toc37322759"/>
      <w:bookmarkStart w:id="997" w:name="_Toc37324165"/>
      <w:bookmarkStart w:id="998" w:name="_Toc45889688"/>
      <w:bookmarkStart w:id="999" w:name="_Toc52196342"/>
      <w:bookmarkStart w:id="1000" w:name="_Toc52197322"/>
      <w:bookmarkStart w:id="1001" w:name="_Toc53173045"/>
      <w:bookmarkStart w:id="1002" w:name="_Toc53173414"/>
      <w:bookmarkStart w:id="1003" w:name="_Toc61119403"/>
      <w:bookmarkStart w:id="1004" w:name="_Toc61119785"/>
      <w:bookmarkStart w:id="1005" w:name="_Toc67925831"/>
      <w:bookmarkStart w:id="1006" w:name="_Toc75273469"/>
      <w:bookmarkStart w:id="1007" w:name="_Toc76510369"/>
      <w:bookmarkStart w:id="1008" w:name="_Toc83129522"/>
      <w:bookmarkStart w:id="1009" w:name="_Toc90591055"/>
      <w:bookmarkStart w:id="1010" w:name="_Toc98864077"/>
      <w:bookmarkStart w:id="1011" w:name="_Toc99733326"/>
      <w:bookmarkStart w:id="1012" w:name="_Toc106577217"/>
      <w:bookmarkStart w:id="1013" w:name="_Toc114536968"/>
      <w:bookmarkStart w:id="1014" w:name="_Toc115257236"/>
      <w:bookmarkStart w:id="1015" w:name="_Toc123086555"/>
      <w:bookmarkStart w:id="1016" w:name="_Toc123088290"/>
      <w:bookmarkStart w:id="1017" w:name="_Toc124297945"/>
      <w:bookmarkStart w:id="1018" w:name="_Toc130574696"/>
      <w:bookmarkStart w:id="1019" w:name="_Toc131767106"/>
      <w:bookmarkStart w:id="1020" w:name="_Toc138887692"/>
      <w:bookmarkStart w:id="1021" w:name="_Toc145919887"/>
      <w:r w:rsidRPr="00C04A08">
        <w:rPr>
          <w:rFonts w:eastAsia="Yu Mincho"/>
        </w:rPr>
        <w:t>5.4.1.1</w:t>
      </w:r>
      <w:r w:rsidRPr="00C04A08">
        <w:rPr>
          <w:rFonts w:eastAsia="Yu Mincho"/>
        </w:rPr>
        <w:tab/>
        <w:t>Channel spacing for adjacent NR carriers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022" w:name="_Toc21340740"/>
      <w:bookmarkStart w:id="1023" w:name="_Toc29805187"/>
      <w:bookmarkStart w:id="1024" w:name="_Toc36456396"/>
      <w:bookmarkStart w:id="1025" w:name="_Toc36469494"/>
      <w:bookmarkStart w:id="1026" w:name="_Toc37253903"/>
      <w:bookmarkStart w:id="1027" w:name="_Toc37322760"/>
      <w:bookmarkStart w:id="1028" w:name="_Toc37324166"/>
      <w:bookmarkStart w:id="1029" w:name="_Toc45889689"/>
      <w:bookmarkStart w:id="1030" w:name="_Toc52196343"/>
      <w:bookmarkStart w:id="1031" w:name="_Toc52197323"/>
      <w:bookmarkStart w:id="1032" w:name="_Toc53173046"/>
      <w:bookmarkStart w:id="1033" w:name="_Toc53173415"/>
      <w:bookmarkStart w:id="1034" w:name="_Toc61119404"/>
      <w:bookmarkStart w:id="1035" w:name="_Toc61119786"/>
      <w:bookmarkStart w:id="1036" w:name="_Toc67925832"/>
      <w:bookmarkStart w:id="1037" w:name="_Toc75273470"/>
      <w:bookmarkStart w:id="1038" w:name="_Toc76510370"/>
      <w:bookmarkStart w:id="1039" w:name="_Toc83129523"/>
      <w:bookmarkStart w:id="1040" w:name="_Toc90591056"/>
      <w:bookmarkStart w:id="1041" w:name="_Toc98864078"/>
      <w:bookmarkStart w:id="1042" w:name="_Toc99733327"/>
      <w:bookmarkStart w:id="1043" w:name="_Toc106577218"/>
      <w:bookmarkStart w:id="1044" w:name="_Toc114536969"/>
      <w:bookmarkStart w:id="1045" w:name="_Toc115257237"/>
      <w:bookmarkStart w:id="1046" w:name="_Toc123086556"/>
      <w:bookmarkStart w:id="1047" w:name="_Toc123088291"/>
      <w:bookmarkStart w:id="1048" w:name="_Toc124297946"/>
      <w:bookmarkStart w:id="1049" w:name="_Toc130574697"/>
      <w:bookmarkStart w:id="1050" w:name="_Toc131767107"/>
      <w:bookmarkStart w:id="1051" w:name="_Toc138887693"/>
      <w:bookmarkStart w:id="1052" w:name="_Toc145919888"/>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232DE660" w14:textId="77777777" w:rsidR="00842EF7" w:rsidRPr="00C04A08" w:rsidRDefault="00842EF7" w:rsidP="00842EF7">
      <w:pPr>
        <w:pStyle w:val="Heading4"/>
        <w:rPr>
          <w:rFonts w:eastAsia="Yu Mincho"/>
        </w:rPr>
      </w:pPr>
      <w:bookmarkStart w:id="1053" w:name="_Toc21340741"/>
      <w:bookmarkStart w:id="1054" w:name="_Toc29805188"/>
      <w:bookmarkStart w:id="1055" w:name="_Toc36456397"/>
      <w:bookmarkStart w:id="1056" w:name="_Toc36469495"/>
      <w:bookmarkStart w:id="1057" w:name="_Toc37253904"/>
      <w:bookmarkStart w:id="1058" w:name="_Toc37322761"/>
      <w:bookmarkStart w:id="1059" w:name="_Toc37324167"/>
      <w:bookmarkStart w:id="1060" w:name="_Toc45889690"/>
      <w:bookmarkStart w:id="1061" w:name="_Toc52196344"/>
      <w:bookmarkStart w:id="1062" w:name="_Toc52197324"/>
      <w:bookmarkStart w:id="1063" w:name="_Toc53173047"/>
      <w:bookmarkStart w:id="1064" w:name="_Toc53173416"/>
      <w:bookmarkStart w:id="1065" w:name="_Toc61119405"/>
      <w:bookmarkStart w:id="1066" w:name="_Toc61119787"/>
      <w:bookmarkStart w:id="1067" w:name="_Toc67925833"/>
      <w:bookmarkStart w:id="1068" w:name="_Toc75273471"/>
      <w:bookmarkStart w:id="1069" w:name="_Toc76510371"/>
      <w:bookmarkStart w:id="1070" w:name="_Toc83129524"/>
      <w:bookmarkStart w:id="1071" w:name="_Toc90591057"/>
      <w:bookmarkStart w:id="1072" w:name="_Toc98864079"/>
      <w:bookmarkStart w:id="1073" w:name="_Toc99733328"/>
      <w:bookmarkStart w:id="1074" w:name="_Toc106577219"/>
      <w:bookmarkStart w:id="1075" w:name="_Toc114536970"/>
      <w:bookmarkStart w:id="1076" w:name="_Toc115257238"/>
      <w:bookmarkStart w:id="1077" w:name="_Toc123086557"/>
      <w:bookmarkStart w:id="1078" w:name="_Toc123088292"/>
      <w:bookmarkStart w:id="1079" w:name="_Toc124297947"/>
      <w:bookmarkStart w:id="1080" w:name="_Toc130574698"/>
      <w:bookmarkStart w:id="1081" w:name="_Toc131767108"/>
      <w:bookmarkStart w:id="1082" w:name="_Toc138887694"/>
      <w:bookmarkStart w:id="1083" w:name="_Toc145919889"/>
      <w:r w:rsidRPr="00C04A08">
        <w:rPr>
          <w:rFonts w:eastAsia="Yu Mincho"/>
        </w:rPr>
        <w:t>5.4.2.1</w:t>
      </w:r>
      <w:r w:rsidRPr="00C04A08">
        <w:rPr>
          <w:rFonts w:eastAsia="Yu Mincho"/>
        </w:rPr>
        <w:tab/>
        <w:t>NR-ARFCN and channel raster</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084" w:name="_Toc21340742"/>
      <w:bookmarkStart w:id="1085" w:name="_Toc29805189"/>
      <w:bookmarkStart w:id="1086" w:name="_Toc36456398"/>
      <w:bookmarkStart w:id="1087" w:name="_Toc36469496"/>
      <w:bookmarkStart w:id="1088" w:name="_Toc37253905"/>
      <w:bookmarkStart w:id="1089" w:name="_Toc37322762"/>
      <w:bookmarkStart w:id="1090" w:name="_Toc37324168"/>
      <w:bookmarkStart w:id="1091" w:name="_Toc45889691"/>
      <w:bookmarkStart w:id="1092" w:name="_Toc52196345"/>
      <w:bookmarkStart w:id="1093" w:name="_Toc52197325"/>
      <w:bookmarkStart w:id="1094" w:name="_Toc53173048"/>
      <w:bookmarkStart w:id="1095" w:name="_Toc53173417"/>
      <w:bookmarkStart w:id="1096" w:name="_Toc61119406"/>
      <w:bookmarkStart w:id="1097" w:name="_Toc61119788"/>
      <w:bookmarkStart w:id="1098" w:name="_Toc67925834"/>
      <w:bookmarkStart w:id="1099" w:name="_Toc75273472"/>
      <w:bookmarkStart w:id="1100" w:name="_Toc76510372"/>
      <w:bookmarkStart w:id="1101" w:name="_Toc83129525"/>
      <w:bookmarkStart w:id="1102" w:name="_Toc90591058"/>
      <w:bookmarkStart w:id="1103" w:name="_Toc98864080"/>
      <w:bookmarkStart w:id="1104" w:name="_Toc99733329"/>
      <w:bookmarkStart w:id="1105" w:name="_Toc106577220"/>
      <w:bookmarkStart w:id="1106" w:name="_Toc114536971"/>
      <w:bookmarkStart w:id="1107" w:name="_Toc115257239"/>
      <w:bookmarkStart w:id="1108" w:name="_Toc123086558"/>
      <w:bookmarkStart w:id="1109" w:name="_Toc123088293"/>
      <w:bookmarkStart w:id="1110" w:name="_Toc124297948"/>
      <w:bookmarkStart w:id="1111" w:name="_Toc130574699"/>
      <w:bookmarkStart w:id="1112" w:name="_Toc131767109"/>
      <w:bookmarkStart w:id="1113" w:name="_Toc138887695"/>
      <w:bookmarkStart w:id="1114" w:name="_Toc145919890"/>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6" type="#_x0000_t75" style="width:1in;height:36pt" o:ole="">
                  <v:imagedata r:id="rId15" o:title=""/>
                </v:shape>
                <o:OLEObject Type="Embed" ProgID="Equation.3" ShapeID="_x0000_i1026" DrawAspect="Content" ObjectID="_1757336835" r:id="rId16"/>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7" type="#_x0000_t75" style="width:1in;height:36pt" o:ole="">
                  <v:imagedata r:id="rId17" o:title=""/>
                </v:shape>
                <o:OLEObject Type="Embed" ProgID="Equation.3" ShapeID="_x0000_i1027" DrawAspect="Content" ObjectID="_1757336836" r:id="rId18"/>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115" w:name="_Toc21340743"/>
      <w:bookmarkStart w:id="1116" w:name="_Toc29805190"/>
      <w:bookmarkStart w:id="1117" w:name="_Toc36456399"/>
      <w:bookmarkStart w:id="1118" w:name="_Toc36469497"/>
      <w:bookmarkStart w:id="1119" w:name="_Toc37253906"/>
      <w:bookmarkStart w:id="1120" w:name="_Toc37322763"/>
      <w:bookmarkStart w:id="1121" w:name="_Toc37324169"/>
      <w:bookmarkStart w:id="1122" w:name="_Toc45889692"/>
      <w:bookmarkStart w:id="1123" w:name="_Toc52196346"/>
      <w:bookmarkStart w:id="1124" w:name="_Toc52197326"/>
      <w:bookmarkStart w:id="1125" w:name="_Toc53173049"/>
      <w:bookmarkStart w:id="1126" w:name="_Toc53173418"/>
      <w:bookmarkStart w:id="1127" w:name="_Toc61119407"/>
      <w:bookmarkStart w:id="1128" w:name="_Toc61119789"/>
      <w:bookmarkStart w:id="1129" w:name="_Toc67925835"/>
      <w:bookmarkStart w:id="1130" w:name="_Toc75273473"/>
      <w:bookmarkStart w:id="1131" w:name="_Toc76510373"/>
      <w:bookmarkStart w:id="1132" w:name="_Toc83129526"/>
      <w:bookmarkStart w:id="1133" w:name="_Toc90591059"/>
      <w:bookmarkStart w:id="1134" w:name="_Toc98864081"/>
      <w:bookmarkStart w:id="1135" w:name="_Toc99733330"/>
      <w:bookmarkStart w:id="1136" w:name="_Toc106577221"/>
      <w:bookmarkStart w:id="1137" w:name="_Toc114536972"/>
      <w:bookmarkStart w:id="1138" w:name="_Toc115257240"/>
      <w:bookmarkStart w:id="1139" w:name="_Toc123086559"/>
      <w:bookmarkStart w:id="1140" w:name="_Toc123088294"/>
      <w:bookmarkStart w:id="1141" w:name="_Toc124297949"/>
      <w:bookmarkStart w:id="1142" w:name="_Toc130574700"/>
      <w:bookmarkStart w:id="1143" w:name="_Toc131767110"/>
      <w:bookmarkStart w:id="1144" w:name="_Toc138887696"/>
      <w:bookmarkStart w:id="1145" w:name="_Toc145919891"/>
      <w:r w:rsidRPr="00C04A08">
        <w:rPr>
          <w:rFonts w:eastAsia="Yu Mincho"/>
        </w:rPr>
        <w:t>5.4.2.3</w:t>
      </w:r>
      <w:r w:rsidRPr="00C04A08">
        <w:rPr>
          <w:rFonts w:eastAsia="Yu Mincho"/>
        </w:rPr>
        <w:tab/>
        <w:t>Channel raster entries for each operating band</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146" w:name="_Hlk95327748"/>
      <w:bookmarkStart w:id="1147" w:name="_Toc21340744"/>
      <w:bookmarkStart w:id="1148" w:name="_Toc29805191"/>
      <w:bookmarkStart w:id="1149" w:name="_Toc36456400"/>
      <w:bookmarkStart w:id="1150" w:name="_Toc36469498"/>
      <w:bookmarkStart w:id="1151" w:name="_Toc37253907"/>
      <w:bookmarkStart w:id="1152" w:name="_Toc37322764"/>
      <w:bookmarkStart w:id="1153" w:name="_Toc37324170"/>
      <w:bookmarkStart w:id="1154" w:name="_Toc45889693"/>
      <w:bookmarkStart w:id="1155" w:name="_Toc52196347"/>
      <w:bookmarkStart w:id="1156" w:name="_Toc52197327"/>
      <w:bookmarkStart w:id="1157" w:name="_Toc53173050"/>
      <w:bookmarkStart w:id="1158" w:name="_Toc53173419"/>
      <w:bookmarkStart w:id="1159" w:name="_Toc61119408"/>
      <w:bookmarkStart w:id="1160" w:name="_Toc61119790"/>
      <w:bookmarkStart w:id="1161" w:name="_Toc67925836"/>
      <w:bookmarkStart w:id="1162" w:name="_Toc75273474"/>
      <w:bookmarkStart w:id="1163" w:name="_Toc76510374"/>
      <w:bookmarkStart w:id="1164" w:name="_Toc83129527"/>
      <w:bookmarkStart w:id="1165" w:name="_Toc90591060"/>
      <w:bookmarkStart w:id="1166" w:name="_Toc98864082"/>
      <w:bookmarkStart w:id="1167"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1146"/>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168"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168"/>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169" w:name="_Toc106577222"/>
      <w:bookmarkStart w:id="1170" w:name="_Toc114536973"/>
      <w:bookmarkStart w:id="1171" w:name="_Toc115257241"/>
      <w:bookmarkStart w:id="1172" w:name="_Toc123086560"/>
      <w:bookmarkStart w:id="1173" w:name="_Toc123088295"/>
      <w:bookmarkStart w:id="1174" w:name="_Toc124297950"/>
      <w:bookmarkStart w:id="1175" w:name="_Toc130574701"/>
      <w:bookmarkStart w:id="1176" w:name="_Toc131767111"/>
      <w:bookmarkStart w:id="1177" w:name="_Toc138887697"/>
      <w:bookmarkStart w:id="1178" w:name="_Toc145919892"/>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9"/>
      <w:bookmarkEnd w:id="1170"/>
      <w:bookmarkEnd w:id="1171"/>
      <w:bookmarkEnd w:id="1172"/>
      <w:bookmarkEnd w:id="1173"/>
      <w:bookmarkEnd w:id="1174"/>
      <w:bookmarkEnd w:id="1175"/>
      <w:bookmarkEnd w:id="1176"/>
      <w:bookmarkEnd w:id="1177"/>
      <w:bookmarkEnd w:id="1178"/>
    </w:p>
    <w:p w14:paraId="7867F7C4" w14:textId="77777777" w:rsidR="00842EF7" w:rsidRPr="00C04A08" w:rsidRDefault="00842EF7" w:rsidP="00842EF7">
      <w:pPr>
        <w:pStyle w:val="Heading4"/>
        <w:rPr>
          <w:rFonts w:eastAsia="Yu Mincho"/>
        </w:rPr>
      </w:pPr>
      <w:bookmarkStart w:id="1179" w:name="_Toc21340745"/>
      <w:bookmarkStart w:id="1180" w:name="_Toc29805192"/>
      <w:bookmarkStart w:id="1181" w:name="_Toc36456401"/>
      <w:bookmarkStart w:id="1182" w:name="_Toc36469499"/>
      <w:bookmarkStart w:id="1183" w:name="_Toc37253908"/>
      <w:bookmarkStart w:id="1184" w:name="_Toc37322765"/>
      <w:bookmarkStart w:id="1185" w:name="_Toc37324171"/>
      <w:bookmarkStart w:id="1186" w:name="_Toc45889694"/>
      <w:bookmarkStart w:id="1187" w:name="_Toc52196348"/>
      <w:bookmarkStart w:id="1188" w:name="_Toc52197328"/>
      <w:bookmarkStart w:id="1189" w:name="_Toc53173051"/>
      <w:bookmarkStart w:id="1190" w:name="_Toc53173420"/>
      <w:bookmarkStart w:id="1191" w:name="_Toc61119409"/>
      <w:bookmarkStart w:id="1192" w:name="_Toc61119791"/>
      <w:bookmarkStart w:id="1193" w:name="_Toc67925837"/>
      <w:bookmarkStart w:id="1194" w:name="_Toc75273475"/>
      <w:bookmarkStart w:id="1195" w:name="_Toc76510375"/>
      <w:bookmarkStart w:id="1196" w:name="_Toc83129528"/>
      <w:bookmarkStart w:id="1197" w:name="_Toc90591061"/>
      <w:bookmarkStart w:id="1198" w:name="_Toc98864083"/>
      <w:bookmarkStart w:id="1199" w:name="_Toc99733332"/>
      <w:bookmarkStart w:id="1200" w:name="_Toc106577223"/>
      <w:bookmarkStart w:id="1201" w:name="_Toc114536974"/>
      <w:bookmarkStart w:id="1202" w:name="_Toc115257242"/>
      <w:bookmarkStart w:id="1203" w:name="_Toc123086561"/>
      <w:bookmarkStart w:id="1204" w:name="_Toc123088296"/>
      <w:bookmarkStart w:id="1205" w:name="_Toc124297951"/>
      <w:bookmarkStart w:id="1206" w:name="_Toc130574702"/>
      <w:bookmarkStart w:id="1207" w:name="_Toc131767112"/>
      <w:bookmarkStart w:id="1208" w:name="_Toc138887698"/>
      <w:bookmarkStart w:id="1209" w:name="_Toc145919893"/>
      <w:r w:rsidRPr="00C04A08">
        <w:rPr>
          <w:rFonts w:eastAsia="Yu Mincho"/>
        </w:rPr>
        <w:t>5.4.3.1</w:t>
      </w:r>
      <w:r w:rsidRPr="00C04A08">
        <w:rPr>
          <w:rFonts w:eastAsia="Yu Mincho"/>
        </w:rPr>
        <w:tab/>
        <w:t>Synchronization raster and numbering</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210" w:name="_Toc21340746"/>
      <w:bookmarkStart w:id="1211" w:name="_Toc29805193"/>
      <w:bookmarkStart w:id="1212" w:name="_Toc36456402"/>
      <w:bookmarkStart w:id="1213" w:name="_Toc36469500"/>
      <w:bookmarkStart w:id="1214" w:name="_Toc37253909"/>
      <w:bookmarkStart w:id="1215" w:name="_Toc37322766"/>
      <w:bookmarkStart w:id="1216" w:name="_Toc37324172"/>
      <w:bookmarkStart w:id="1217" w:name="_Toc45889695"/>
      <w:bookmarkStart w:id="1218" w:name="_Toc52196349"/>
      <w:bookmarkStart w:id="1219" w:name="_Toc52197329"/>
      <w:bookmarkStart w:id="1220" w:name="_Toc53173052"/>
      <w:bookmarkStart w:id="1221" w:name="_Toc53173421"/>
      <w:bookmarkStart w:id="1222" w:name="_Toc61119410"/>
      <w:bookmarkStart w:id="1223" w:name="_Toc61119792"/>
      <w:bookmarkStart w:id="1224" w:name="_Toc67925838"/>
      <w:bookmarkStart w:id="1225" w:name="_Toc75273476"/>
      <w:bookmarkStart w:id="1226" w:name="_Toc76510376"/>
      <w:bookmarkStart w:id="1227" w:name="_Toc83129529"/>
      <w:bookmarkStart w:id="1228" w:name="_Toc90591062"/>
      <w:bookmarkStart w:id="1229" w:name="_Toc98864084"/>
      <w:bookmarkStart w:id="1230" w:name="_Toc99733333"/>
      <w:bookmarkStart w:id="1231" w:name="_Toc106577224"/>
      <w:bookmarkStart w:id="1232" w:name="_Toc114536975"/>
      <w:bookmarkStart w:id="1233" w:name="_Toc115257243"/>
      <w:bookmarkStart w:id="1234" w:name="_Toc123086562"/>
      <w:bookmarkStart w:id="1235" w:name="_Toc123088297"/>
      <w:bookmarkStart w:id="1236" w:name="_Toc124297952"/>
      <w:bookmarkStart w:id="1237" w:name="_Toc130574703"/>
      <w:bookmarkStart w:id="1238" w:name="_Toc131767113"/>
      <w:bookmarkStart w:id="1239" w:name="_Toc138887699"/>
      <w:bookmarkStart w:id="1240" w:name="_Toc145919894"/>
      <w:r w:rsidRPr="00C04A08">
        <w:rPr>
          <w:rFonts w:eastAsia="Yu Mincho"/>
        </w:rPr>
        <w:t>5.4.3.2</w:t>
      </w:r>
      <w:r w:rsidRPr="00C04A08">
        <w:rPr>
          <w:rFonts w:eastAsia="Yu Mincho"/>
        </w:rPr>
        <w:tab/>
        <w:t>Synchronization raster to synchronization block resource element mapping</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5826059B" w14:textId="77777777" w:rsidR="00842EF7" w:rsidRPr="00C04A08" w:rsidRDefault="00842EF7" w:rsidP="00842EF7">
      <w:pPr>
        <w:rPr>
          <w:rFonts w:eastAsia="Yu Mincho"/>
        </w:rPr>
      </w:pPr>
      <w:bookmarkStart w:id="1241"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242" w:name="_Toc29805194"/>
      <w:bookmarkStart w:id="1243" w:name="_Toc36456403"/>
      <w:bookmarkStart w:id="1244" w:name="_Toc36469501"/>
      <w:bookmarkStart w:id="1245" w:name="_Toc37253910"/>
      <w:bookmarkStart w:id="1246" w:name="_Toc37322767"/>
      <w:bookmarkStart w:id="1247" w:name="_Toc37324173"/>
      <w:bookmarkStart w:id="1248" w:name="_Toc45889696"/>
      <w:bookmarkStart w:id="1249" w:name="_Toc52196350"/>
      <w:bookmarkStart w:id="1250" w:name="_Toc52197330"/>
      <w:bookmarkStart w:id="1251" w:name="_Toc53173053"/>
      <w:bookmarkStart w:id="1252" w:name="_Toc53173422"/>
      <w:bookmarkStart w:id="1253" w:name="_Toc61119411"/>
      <w:bookmarkStart w:id="1254" w:name="_Toc61119793"/>
      <w:bookmarkStart w:id="1255" w:name="_Toc67925839"/>
      <w:bookmarkStart w:id="1256" w:name="_Toc75273477"/>
      <w:bookmarkStart w:id="1257" w:name="_Toc76510377"/>
      <w:bookmarkStart w:id="1258" w:name="_Toc83129530"/>
      <w:bookmarkStart w:id="1259" w:name="_Toc90591063"/>
      <w:bookmarkStart w:id="1260" w:name="_Toc98864085"/>
      <w:bookmarkStart w:id="1261" w:name="_Toc99733334"/>
      <w:bookmarkStart w:id="1262" w:name="_Toc106577225"/>
      <w:bookmarkStart w:id="1263" w:name="_Toc114536976"/>
      <w:bookmarkStart w:id="1264" w:name="_Toc115257244"/>
      <w:bookmarkStart w:id="1265" w:name="_Toc123086563"/>
      <w:bookmarkStart w:id="1266" w:name="_Toc123088298"/>
      <w:bookmarkStart w:id="1267" w:name="_Toc124297953"/>
      <w:bookmarkStart w:id="1268" w:name="_Toc130574704"/>
      <w:bookmarkStart w:id="1269" w:name="_Toc131767114"/>
      <w:bookmarkStart w:id="1270" w:name="_Toc138887700"/>
      <w:bookmarkStart w:id="1271" w:name="_Toc145919895"/>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272" w:name="_Toc21340748"/>
      <w:bookmarkStart w:id="1273" w:name="_Toc29805195"/>
      <w:bookmarkStart w:id="1274" w:name="_Toc36456404"/>
      <w:bookmarkStart w:id="1275" w:name="_Toc36469502"/>
      <w:bookmarkStart w:id="1276" w:name="_Toc37253911"/>
      <w:bookmarkStart w:id="1277" w:name="_Toc37322768"/>
      <w:bookmarkStart w:id="1278" w:name="_Toc37324174"/>
      <w:bookmarkStart w:id="1279" w:name="_Toc45889697"/>
      <w:bookmarkStart w:id="1280" w:name="_Toc52196351"/>
      <w:bookmarkStart w:id="1281" w:name="_Toc52197331"/>
      <w:bookmarkStart w:id="1282" w:name="_Toc53173054"/>
      <w:bookmarkStart w:id="1283" w:name="_Toc53173423"/>
      <w:bookmarkStart w:id="1284" w:name="_Toc61119412"/>
      <w:bookmarkStart w:id="1285" w:name="_Toc61119794"/>
      <w:bookmarkStart w:id="1286" w:name="_Toc67925840"/>
      <w:bookmarkStart w:id="1287" w:name="_Toc75273478"/>
      <w:bookmarkStart w:id="1288" w:name="_Toc76510378"/>
      <w:bookmarkStart w:id="1289" w:name="_Toc83129531"/>
      <w:bookmarkStart w:id="1290" w:name="_Toc90591064"/>
      <w:bookmarkStart w:id="1291" w:name="_Toc98864086"/>
      <w:bookmarkStart w:id="1292" w:name="_Toc99733335"/>
      <w:r w:rsidRPr="00C04A08">
        <w:rPr>
          <w:rFonts w:eastAsia="Yu Mincho"/>
        </w:rPr>
        <w:t xml:space="preserve">Table </w:t>
      </w:r>
      <w:bookmarkStart w:id="1293" w:name="_Hlk95328220"/>
      <w:r w:rsidRPr="00C04A08">
        <w:rPr>
          <w:rFonts w:eastAsia="Yu Mincho"/>
        </w:rPr>
        <w:t>5.4.3.3-1</w:t>
      </w:r>
      <w:bookmarkEnd w:id="129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29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0DED7D67" w14:textId="77777777" w:rsidR="00252C58" w:rsidRDefault="00252C58" w:rsidP="00252C58">
      <w:pPr>
        <w:rPr>
          <w:rFonts w:eastAsia="Yu Mincho"/>
        </w:rPr>
      </w:pPr>
    </w:p>
    <w:p w14:paraId="0F83C8D2" w14:textId="22D2D977"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29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295" w:name="_Toc106577226"/>
      <w:bookmarkStart w:id="1296" w:name="_Toc114536977"/>
      <w:bookmarkStart w:id="1297" w:name="_Toc115257245"/>
      <w:bookmarkStart w:id="1298" w:name="_Toc123086564"/>
      <w:bookmarkStart w:id="1299" w:name="_Toc123088299"/>
      <w:bookmarkStart w:id="1300" w:name="_Toc124297954"/>
      <w:bookmarkStart w:id="1301" w:name="_Toc130574705"/>
      <w:bookmarkStart w:id="1302" w:name="_Toc131767115"/>
      <w:bookmarkStart w:id="1303" w:name="_Toc138887701"/>
      <w:bookmarkStart w:id="1304" w:name="_Toc145919896"/>
      <w:r w:rsidRPr="00C04A08">
        <w:t>5.4A</w:t>
      </w:r>
      <w:r w:rsidRPr="00C04A08">
        <w:tab/>
        <w:t>Channel arrangement for CA</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5"/>
      <w:bookmarkEnd w:id="1296"/>
      <w:bookmarkEnd w:id="1297"/>
      <w:bookmarkEnd w:id="1298"/>
      <w:bookmarkEnd w:id="1299"/>
      <w:bookmarkEnd w:id="1300"/>
      <w:bookmarkEnd w:id="1301"/>
      <w:bookmarkEnd w:id="1302"/>
      <w:bookmarkEnd w:id="1303"/>
      <w:bookmarkEnd w:id="1304"/>
    </w:p>
    <w:p w14:paraId="0DB28839" w14:textId="77777777" w:rsidR="00842EF7" w:rsidRPr="00C04A08" w:rsidRDefault="00842EF7" w:rsidP="00842EF7">
      <w:pPr>
        <w:pStyle w:val="Heading3"/>
        <w:rPr>
          <w:rFonts w:eastAsia="Yu Mincho"/>
        </w:rPr>
      </w:pPr>
      <w:bookmarkStart w:id="1305" w:name="_Toc21340749"/>
      <w:bookmarkStart w:id="1306" w:name="_Toc29805196"/>
      <w:bookmarkStart w:id="1307" w:name="_Toc36456405"/>
      <w:bookmarkStart w:id="1308" w:name="_Toc36469503"/>
      <w:bookmarkStart w:id="1309" w:name="_Toc37253912"/>
      <w:bookmarkStart w:id="1310" w:name="_Toc37322769"/>
      <w:bookmarkStart w:id="1311" w:name="_Toc37324175"/>
      <w:bookmarkStart w:id="1312" w:name="_Toc45889698"/>
      <w:bookmarkStart w:id="1313" w:name="_Toc52196352"/>
      <w:bookmarkStart w:id="1314" w:name="_Toc52197332"/>
      <w:bookmarkStart w:id="1315" w:name="_Toc53173055"/>
      <w:bookmarkStart w:id="1316" w:name="_Toc53173424"/>
      <w:bookmarkStart w:id="1317" w:name="_Toc61119413"/>
      <w:bookmarkStart w:id="1318" w:name="_Toc61119795"/>
      <w:bookmarkStart w:id="1319" w:name="_Toc67925841"/>
      <w:bookmarkStart w:id="1320" w:name="_Toc75273479"/>
      <w:bookmarkStart w:id="1321" w:name="_Toc76510379"/>
      <w:bookmarkStart w:id="1322" w:name="_Toc83129532"/>
      <w:bookmarkStart w:id="1323" w:name="_Toc90591065"/>
      <w:bookmarkStart w:id="1324" w:name="_Toc98864087"/>
      <w:bookmarkStart w:id="1325" w:name="_Toc99733336"/>
      <w:bookmarkStart w:id="1326" w:name="_Toc106577227"/>
      <w:bookmarkStart w:id="1327" w:name="_Toc114536978"/>
      <w:bookmarkStart w:id="1328" w:name="_Toc115257246"/>
      <w:bookmarkStart w:id="1329" w:name="_Toc123086565"/>
      <w:bookmarkStart w:id="1330" w:name="_Toc123088300"/>
      <w:bookmarkStart w:id="1331" w:name="_Toc124297955"/>
      <w:bookmarkStart w:id="1332" w:name="_Toc130574706"/>
      <w:bookmarkStart w:id="1333" w:name="_Toc131767116"/>
      <w:bookmarkStart w:id="1334" w:name="_Toc138887702"/>
      <w:bookmarkStart w:id="1335" w:name="_Toc145919897"/>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8" type="#_x0000_t75" style="width:411.5pt;height:36pt;mso-position-horizontal-relative:page;mso-position-vertical-relative:page" o:ole="">
            <v:fill o:detectmouseclick="t"/>
            <v:imagedata r:id="rId19" o:title=""/>
          </v:shape>
          <o:OLEObject Type="Embed" ProgID="Equation.3" ShapeID="对象 7" DrawAspect="Content" ObjectID="_1757336837" r:id="rId20">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336" w:name="_Toc21340750"/>
      <w:bookmarkStart w:id="1337" w:name="_Toc29805197"/>
      <w:bookmarkStart w:id="1338" w:name="_Toc36456406"/>
      <w:bookmarkStart w:id="1339" w:name="_Toc36469504"/>
      <w:bookmarkStart w:id="1340" w:name="_Toc37253913"/>
      <w:bookmarkStart w:id="1341" w:name="_Toc37322770"/>
      <w:bookmarkStart w:id="1342" w:name="_Toc37324176"/>
      <w:bookmarkStart w:id="1343" w:name="_Toc45889699"/>
      <w:bookmarkStart w:id="1344" w:name="_Toc52196353"/>
      <w:bookmarkStart w:id="1345" w:name="_Toc52197333"/>
      <w:bookmarkStart w:id="1346" w:name="_Toc53173056"/>
      <w:bookmarkStart w:id="1347" w:name="_Toc53173425"/>
      <w:bookmarkStart w:id="1348" w:name="_Toc61119414"/>
      <w:bookmarkStart w:id="1349" w:name="_Toc61119796"/>
      <w:bookmarkStart w:id="1350" w:name="_Toc67925842"/>
      <w:bookmarkStart w:id="1351" w:name="_Toc75273480"/>
      <w:bookmarkStart w:id="1352" w:name="_Toc76510380"/>
      <w:bookmarkStart w:id="1353" w:name="_Toc83129533"/>
      <w:bookmarkStart w:id="1354" w:name="_Toc90591066"/>
      <w:bookmarkStart w:id="1355" w:name="_Toc98864088"/>
      <w:bookmarkStart w:id="1356" w:name="_Toc99733337"/>
      <w:bookmarkStart w:id="1357" w:name="_Toc106577228"/>
      <w:bookmarkStart w:id="1358" w:name="_Toc114536979"/>
      <w:bookmarkStart w:id="1359" w:name="_Toc115257247"/>
      <w:bookmarkStart w:id="1360" w:name="_Toc123086566"/>
      <w:bookmarkStart w:id="1361" w:name="_Toc123088301"/>
      <w:bookmarkStart w:id="1362" w:name="_Toc124297956"/>
      <w:bookmarkStart w:id="1363" w:name="_Toc130574707"/>
      <w:bookmarkStart w:id="1364" w:name="_Toc131767117"/>
      <w:bookmarkStart w:id="1365" w:name="_Toc138887703"/>
      <w:bookmarkStart w:id="1366" w:name="_Toc145919898"/>
      <w:r w:rsidRPr="00C04A08">
        <w:lastRenderedPageBreak/>
        <w:t>5.5</w:t>
      </w:r>
      <w:r w:rsidRPr="00C04A08">
        <w:tab/>
        <w:t>Configurations</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5848C8AC" w14:textId="77777777" w:rsidR="00842EF7" w:rsidRPr="00C04A08" w:rsidRDefault="00842EF7" w:rsidP="00842EF7">
      <w:pPr>
        <w:pStyle w:val="Heading2"/>
      </w:pPr>
      <w:bookmarkStart w:id="1367" w:name="_Toc21340751"/>
      <w:bookmarkStart w:id="1368" w:name="_Toc29805198"/>
      <w:bookmarkStart w:id="1369" w:name="_Toc36456407"/>
      <w:bookmarkStart w:id="1370" w:name="_Toc36469505"/>
      <w:bookmarkStart w:id="1371" w:name="_Toc37253914"/>
      <w:bookmarkStart w:id="1372" w:name="_Toc37322771"/>
      <w:bookmarkStart w:id="1373" w:name="_Toc37324177"/>
      <w:bookmarkStart w:id="1374" w:name="_Toc45889700"/>
      <w:bookmarkStart w:id="1375" w:name="_Toc52196354"/>
      <w:bookmarkStart w:id="1376" w:name="_Toc52197334"/>
      <w:bookmarkStart w:id="1377" w:name="_Toc53173057"/>
      <w:bookmarkStart w:id="1378" w:name="_Toc53173426"/>
      <w:bookmarkStart w:id="1379" w:name="_Toc61119415"/>
      <w:bookmarkStart w:id="1380" w:name="_Toc61119797"/>
      <w:bookmarkStart w:id="1381" w:name="_Toc67925843"/>
      <w:bookmarkStart w:id="1382" w:name="_Toc75273481"/>
      <w:bookmarkStart w:id="1383" w:name="_Toc76510381"/>
      <w:bookmarkStart w:id="1384" w:name="_Toc83129534"/>
      <w:bookmarkStart w:id="1385" w:name="_Toc90591067"/>
      <w:bookmarkStart w:id="1386" w:name="_Toc98864089"/>
      <w:bookmarkStart w:id="1387" w:name="_Toc99733338"/>
      <w:bookmarkStart w:id="1388" w:name="_Toc106577229"/>
      <w:bookmarkStart w:id="1389" w:name="_Toc114536980"/>
      <w:bookmarkStart w:id="1390" w:name="_Toc115257248"/>
      <w:bookmarkStart w:id="1391" w:name="_Toc123086567"/>
      <w:bookmarkStart w:id="1392" w:name="_Toc123088302"/>
      <w:bookmarkStart w:id="1393" w:name="_Toc124297957"/>
      <w:bookmarkStart w:id="1394" w:name="_Toc130574708"/>
      <w:bookmarkStart w:id="1395" w:name="_Toc131767118"/>
      <w:bookmarkStart w:id="1396" w:name="_Toc138887704"/>
      <w:bookmarkStart w:id="1397" w:name="_Toc145919899"/>
      <w:r w:rsidRPr="00C04A08">
        <w:t>5.5A</w:t>
      </w:r>
      <w:r w:rsidRPr="00C04A08">
        <w:tab/>
        <w:t>Configurations for CA</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7B475F19" w14:textId="77777777" w:rsidR="00842EF7" w:rsidRPr="00C04A08" w:rsidRDefault="00842EF7" w:rsidP="00842EF7">
      <w:pPr>
        <w:pStyle w:val="Heading3"/>
      </w:pPr>
      <w:bookmarkStart w:id="1398" w:name="_Toc21340752"/>
      <w:bookmarkStart w:id="1399" w:name="_Toc29805199"/>
      <w:bookmarkStart w:id="1400" w:name="_Toc36456408"/>
      <w:bookmarkStart w:id="1401" w:name="_Toc36469506"/>
      <w:bookmarkStart w:id="1402" w:name="_Toc37253915"/>
      <w:bookmarkStart w:id="1403" w:name="_Toc37322772"/>
      <w:bookmarkStart w:id="1404" w:name="_Toc37324178"/>
      <w:bookmarkStart w:id="1405" w:name="_Toc45889701"/>
      <w:bookmarkStart w:id="1406" w:name="_Toc52196355"/>
      <w:bookmarkStart w:id="1407" w:name="_Toc52197335"/>
      <w:bookmarkStart w:id="1408" w:name="_Toc53173058"/>
      <w:bookmarkStart w:id="1409" w:name="_Toc53173427"/>
      <w:bookmarkStart w:id="1410" w:name="_Toc61119416"/>
      <w:bookmarkStart w:id="1411" w:name="_Toc61119798"/>
      <w:bookmarkStart w:id="1412" w:name="_Toc67925844"/>
      <w:bookmarkStart w:id="1413" w:name="_Toc75273482"/>
      <w:bookmarkStart w:id="1414" w:name="_Toc76510382"/>
      <w:bookmarkStart w:id="1415" w:name="_Toc83129535"/>
      <w:bookmarkStart w:id="1416" w:name="_Toc90591068"/>
      <w:bookmarkStart w:id="1417" w:name="_Toc98864090"/>
      <w:bookmarkStart w:id="1418" w:name="_Toc99733339"/>
      <w:bookmarkStart w:id="1419" w:name="_Toc106577230"/>
      <w:bookmarkStart w:id="1420" w:name="_Toc114536981"/>
      <w:bookmarkStart w:id="1421" w:name="_Toc115257249"/>
      <w:bookmarkStart w:id="1422" w:name="_Toc123086568"/>
      <w:bookmarkStart w:id="1423" w:name="_Toc123088303"/>
      <w:bookmarkStart w:id="1424" w:name="_Toc124297958"/>
      <w:bookmarkStart w:id="1425" w:name="_Toc130574709"/>
      <w:bookmarkStart w:id="1426" w:name="_Toc131767119"/>
      <w:bookmarkStart w:id="1427" w:name="_Toc138887705"/>
      <w:bookmarkStart w:id="1428" w:name="_Toc145919900"/>
      <w:r w:rsidRPr="00C04A08">
        <w:t>5.5A.1</w:t>
      </w:r>
      <w:r w:rsidRPr="00C04A08">
        <w:tab/>
        <w:t>Configurations for intra-band contiguous CA</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7C184281" w14:textId="63509FAA" w:rsidR="00842EF7" w:rsidRDefault="00842EF7" w:rsidP="00842EF7">
      <w:pPr>
        <w:pStyle w:val="TH"/>
      </w:pPr>
      <w:r w:rsidRPr="00C04A08">
        <w:t>Table 5.5A.1-1: NR CA configurations, bandwidth combination sets, and fallback group defined for intra-band contiguous CA</w:t>
      </w:r>
    </w:p>
    <w:p w14:paraId="6EDD2836" w14:textId="77777777" w:rsidR="003A36CA" w:rsidRPr="00C04A08" w:rsidRDefault="003A36CA" w:rsidP="003A36CA"/>
    <w:tbl>
      <w:tblPr>
        <w:tblW w:w="5361" w:type="pct"/>
        <w:tblInd w:w="-14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80" w:firstRow="0" w:lastRow="0" w:firstColumn="1" w:lastColumn="0" w:noHBand="0" w:noVBand="1"/>
      </w:tblPr>
      <w:tblGrid>
        <w:gridCol w:w="1419"/>
        <w:gridCol w:w="1563"/>
        <w:gridCol w:w="987"/>
        <w:gridCol w:w="713"/>
        <w:gridCol w:w="707"/>
        <w:gridCol w:w="710"/>
        <w:gridCol w:w="710"/>
        <w:gridCol w:w="848"/>
        <w:gridCol w:w="710"/>
        <w:gridCol w:w="707"/>
        <w:gridCol w:w="710"/>
        <w:gridCol w:w="710"/>
        <w:gridCol w:w="707"/>
        <w:gridCol w:w="710"/>
        <w:gridCol w:w="1261"/>
        <w:gridCol w:w="710"/>
        <w:gridCol w:w="1427"/>
      </w:tblGrid>
      <w:tr w:rsidR="003A36CA" w:rsidRPr="005259D7" w14:paraId="3C6C389F" w14:textId="77777777" w:rsidTr="005B2BC8">
        <w:trPr>
          <w:trHeight w:val="187"/>
          <w:tblHeader/>
        </w:trPr>
        <w:tc>
          <w:tcPr>
            <w:tcW w:w="5000" w:type="pct"/>
            <w:gridSpan w:val="17"/>
            <w:tcBorders>
              <w:top w:val="single" w:sz="4" w:space="0" w:color="auto"/>
              <w:left w:val="single" w:sz="4" w:space="0" w:color="auto"/>
              <w:bottom w:val="single" w:sz="6" w:space="0" w:color="auto"/>
              <w:right w:val="single" w:sz="4" w:space="0" w:color="auto"/>
            </w:tcBorders>
          </w:tcPr>
          <w:p w14:paraId="355C9927" w14:textId="77777777" w:rsidR="003A36CA" w:rsidRPr="005259D7" w:rsidRDefault="003A36CA" w:rsidP="005B2BC8">
            <w:pPr>
              <w:pStyle w:val="TAH"/>
            </w:pPr>
            <w:r w:rsidRPr="005259D7">
              <w:lastRenderedPageBreak/>
              <w:t>NR CA configuration / Bandwidth combination set / Fallback group</w:t>
            </w:r>
          </w:p>
        </w:tc>
      </w:tr>
      <w:tr w:rsidR="003A36CA" w:rsidRPr="005259D7" w14:paraId="3E62D5A8" w14:textId="77777777" w:rsidTr="005B2BC8">
        <w:trPr>
          <w:trHeight w:val="187"/>
          <w:tblHeader/>
        </w:trPr>
        <w:tc>
          <w:tcPr>
            <w:tcW w:w="463" w:type="pct"/>
            <w:tcBorders>
              <w:top w:val="single" w:sz="6" w:space="0" w:color="auto"/>
              <w:left w:val="single" w:sz="4" w:space="0" w:color="auto"/>
              <w:bottom w:val="single" w:sz="6" w:space="0" w:color="auto"/>
              <w:right w:val="single" w:sz="6" w:space="0" w:color="auto"/>
            </w:tcBorders>
            <w:hideMark/>
          </w:tcPr>
          <w:p w14:paraId="1EC5023B" w14:textId="77777777" w:rsidR="003A36CA" w:rsidRPr="005259D7" w:rsidRDefault="003A36CA" w:rsidP="005B2BC8">
            <w:pPr>
              <w:pStyle w:val="TAH"/>
              <w:rPr>
                <w:rFonts w:eastAsia="Yu Mincho"/>
                <w:lang w:val="en-US"/>
              </w:rPr>
            </w:pPr>
            <w:r w:rsidRPr="005259D7">
              <w:rPr>
                <w:lang w:val="en-US"/>
              </w:rPr>
              <w:t>NR CA configuration</w:t>
            </w:r>
          </w:p>
        </w:tc>
        <w:tc>
          <w:tcPr>
            <w:tcW w:w="510" w:type="pct"/>
            <w:tcBorders>
              <w:top w:val="single" w:sz="6" w:space="0" w:color="auto"/>
              <w:left w:val="single" w:sz="6" w:space="0" w:color="auto"/>
              <w:bottom w:val="single" w:sz="6" w:space="0" w:color="auto"/>
              <w:right w:val="single" w:sz="6" w:space="0" w:color="auto"/>
            </w:tcBorders>
            <w:hideMark/>
          </w:tcPr>
          <w:p w14:paraId="06F35C71" w14:textId="77777777" w:rsidR="003A36CA" w:rsidRPr="005259D7" w:rsidRDefault="003A36CA" w:rsidP="005B2BC8">
            <w:pPr>
              <w:pStyle w:val="TAH"/>
              <w:rPr>
                <w:rFonts w:eastAsia="Yu Mincho"/>
                <w:lang w:val="en-US" w:eastAsia="ja-JP"/>
              </w:rPr>
            </w:pPr>
            <w:r w:rsidRPr="005259D7">
              <w:rPr>
                <w:lang w:val="en-US" w:eastAsia="ja-JP"/>
              </w:rPr>
              <w:t>Uplink CA configurations</w:t>
            </w:r>
          </w:p>
        </w:tc>
        <w:tc>
          <w:tcPr>
            <w:tcW w:w="322" w:type="pct"/>
            <w:tcBorders>
              <w:top w:val="single" w:sz="6" w:space="0" w:color="auto"/>
              <w:left w:val="single" w:sz="6" w:space="0" w:color="auto"/>
              <w:bottom w:val="single" w:sz="6" w:space="0" w:color="auto"/>
              <w:right w:val="single" w:sz="6" w:space="0" w:color="auto"/>
            </w:tcBorders>
            <w:hideMark/>
          </w:tcPr>
          <w:p w14:paraId="412E07B5"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3" w:type="pct"/>
            <w:tcBorders>
              <w:top w:val="single" w:sz="6" w:space="0" w:color="auto"/>
              <w:left w:val="single" w:sz="6" w:space="0" w:color="auto"/>
              <w:bottom w:val="single" w:sz="6" w:space="0" w:color="auto"/>
              <w:right w:val="single" w:sz="6" w:space="0" w:color="auto"/>
            </w:tcBorders>
            <w:hideMark/>
          </w:tcPr>
          <w:p w14:paraId="1DEA8E7C"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1" w:type="pct"/>
            <w:tcBorders>
              <w:top w:val="single" w:sz="6" w:space="0" w:color="auto"/>
              <w:left w:val="single" w:sz="6" w:space="0" w:color="auto"/>
              <w:bottom w:val="single" w:sz="6" w:space="0" w:color="auto"/>
              <w:right w:val="single" w:sz="6" w:space="0" w:color="auto"/>
            </w:tcBorders>
            <w:hideMark/>
          </w:tcPr>
          <w:p w14:paraId="4A68FBD2"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hideMark/>
          </w:tcPr>
          <w:p w14:paraId="389179C9"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hideMark/>
          </w:tcPr>
          <w:p w14:paraId="3FF9ED56"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77" w:type="pct"/>
            <w:tcBorders>
              <w:top w:val="single" w:sz="6" w:space="0" w:color="auto"/>
              <w:left w:val="single" w:sz="6" w:space="0" w:color="auto"/>
              <w:bottom w:val="single" w:sz="6" w:space="0" w:color="auto"/>
              <w:right w:val="single" w:sz="6" w:space="0" w:color="auto"/>
            </w:tcBorders>
            <w:hideMark/>
          </w:tcPr>
          <w:p w14:paraId="7212C37F"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hideMark/>
          </w:tcPr>
          <w:p w14:paraId="54E2D55F"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1" w:type="pct"/>
            <w:tcBorders>
              <w:top w:val="single" w:sz="6" w:space="0" w:color="auto"/>
              <w:left w:val="single" w:sz="6" w:space="0" w:color="auto"/>
              <w:bottom w:val="single" w:sz="6" w:space="0" w:color="auto"/>
              <w:right w:val="single" w:sz="6" w:space="0" w:color="auto"/>
            </w:tcBorders>
            <w:hideMark/>
          </w:tcPr>
          <w:p w14:paraId="1D208FA1" w14:textId="77777777" w:rsidR="003A36CA" w:rsidRPr="005259D7" w:rsidRDefault="003A36CA" w:rsidP="005B2BC8">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tcPr>
          <w:p w14:paraId="0532DF78" w14:textId="77777777" w:rsidR="003A36CA" w:rsidRPr="005259D7" w:rsidRDefault="003A36CA" w:rsidP="005B2BC8">
            <w:pPr>
              <w:pStyle w:val="TAH"/>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tcPr>
          <w:p w14:paraId="0BB3B91E" w14:textId="77777777" w:rsidR="003A36CA" w:rsidRPr="005259D7" w:rsidRDefault="003A36CA" w:rsidP="005B2BC8">
            <w:pPr>
              <w:pStyle w:val="TAH"/>
            </w:pPr>
            <w:r w:rsidRPr="005259D7">
              <w:t>BW</w:t>
            </w:r>
            <w:r w:rsidRPr="005259D7">
              <w:br/>
            </w:r>
            <w:r w:rsidRPr="005259D7">
              <w:rPr>
                <w:vertAlign w:val="subscript"/>
              </w:rPr>
              <w:t>channel</w:t>
            </w:r>
            <w:r w:rsidRPr="005259D7">
              <w:rPr>
                <w:lang w:val="en-US"/>
              </w:rPr>
              <w:t xml:space="preserve"> (MHz)</w:t>
            </w:r>
          </w:p>
        </w:tc>
        <w:tc>
          <w:tcPr>
            <w:tcW w:w="231" w:type="pct"/>
            <w:tcBorders>
              <w:top w:val="single" w:sz="6" w:space="0" w:color="auto"/>
              <w:left w:val="single" w:sz="6" w:space="0" w:color="auto"/>
              <w:bottom w:val="single" w:sz="6" w:space="0" w:color="auto"/>
              <w:right w:val="single" w:sz="6" w:space="0" w:color="auto"/>
            </w:tcBorders>
          </w:tcPr>
          <w:p w14:paraId="08D1620F" w14:textId="77777777" w:rsidR="003A36CA" w:rsidRPr="005259D7" w:rsidRDefault="003A36CA" w:rsidP="005B2BC8">
            <w:pPr>
              <w:pStyle w:val="TAH"/>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tcPr>
          <w:p w14:paraId="63AB88BA" w14:textId="77777777" w:rsidR="003A36CA" w:rsidRPr="005259D7" w:rsidRDefault="003A36CA" w:rsidP="005B2BC8">
            <w:pPr>
              <w:pStyle w:val="TAH"/>
            </w:pPr>
            <w:r w:rsidRPr="005259D7">
              <w:t>BW</w:t>
            </w:r>
            <w:r w:rsidRPr="005259D7">
              <w:br/>
            </w:r>
            <w:r w:rsidRPr="005259D7">
              <w:rPr>
                <w:vertAlign w:val="subscript"/>
              </w:rPr>
              <w:t>channel</w:t>
            </w:r>
            <w:r w:rsidRPr="005259D7">
              <w:rPr>
                <w:lang w:val="en-US"/>
              </w:rPr>
              <w:t xml:space="preserve"> (MHz)</w:t>
            </w:r>
          </w:p>
        </w:tc>
        <w:tc>
          <w:tcPr>
            <w:tcW w:w="412" w:type="pct"/>
            <w:tcBorders>
              <w:top w:val="single" w:sz="6" w:space="0" w:color="auto"/>
              <w:left w:val="single" w:sz="6" w:space="0" w:color="auto"/>
              <w:bottom w:val="single" w:sz="6" w:space="0" w:color="auto"/>
              <w:right w:val="single" w:sz="6" w:space="0" w:color="auto"/>
            </w:tcBorders>
            <w:hideMark/>
          </w:tcPr>
          <w:p w14:paraId="46A93903" w14:textId="77777777" w:rsidR="003A36CA" w:rsidRPr="005259D7" w:rsidRDefault="003A36CA" w:rsidP="005B2BC8">
            <w:pPr>
              <w:pStyle w:val="TAH"/>
            </w:pPr>
            <w:r w:rsidRPr="005259D7">
              <w:t>Maximum aggregated</w:t>
            </w:r>
          </w:p>
          <w:p w14:paraId="64FD0214" w14:textId="77777777" w:rsidR="003A36CA" w:rsidRPr="005259D7" w:rsidRDefault="003A36CA" w:rsidP="005B2BC8">
            <w:pPr>
              <w:pStyle w:val="TAH"/>
              <w:rPr>
                <w:rFonts w:eastAsia="Yu Mincho"/>
              </w:rPr>
            </w:pPr>
            <w:r w:rsidRPr="005259D7">
              <w:t>BW (MHz)</w:t>
            </w:r>
          </w:p>
        </w:tc>
        <w:tc>
          <w:tcPr>
            <w:tcW w:w="232" w:type="pct"/>
            <w:tcBorders>
              <w:top w:val="single" w:sz="6" w:space="0" w:color="auto"/>
              <w:left w:val="single" w:sz="6" w:space="0" w:color="auto"/>
              <w:bottom w:val="single" w:sz="6" w:space="0" w:color="auto"/>
              <w:right w:val="single" w:sz="6" w:space="0" w:color="auto"/>
            </w:tcBorders>
            <w:hideMark/>
          </w:tcPr>
          <w:p w14:paraId="594598DF" w14:textId="77777777" w:rsidR="003A36CA" w:rsidRPr="005259D7" w:rsidRDefault="003A36CA" w:rsidP="005B2BC8">
            <w:pPr>
              <w:pStyle w:val="TAH"/>
              <w:rPr>
                <w:rFonts w:eastAsia="Yu Mincho"/>
              </w:rPr>
            </w:pPr>
            <w:r w:rsidRPr="005259D7">
              <w:t>BCS</w:t>
            </w:r>
          </w:p>
        </w:tc>
        <w:tc>
          <w:tcPr>
            <w:tcW w:w="466" w:type="pct"/>
            <w:tcBorders>
              <w:top w:val="single" w:sz="6" w:space="0" w:color="auto"/>
              <w:left w:val="single" w:sz="6" w:space="0" w:color="auto"/>
              <w:bottom w:val="single" w:sz="6" w:space="0" w:color="auto"/>
              <w:right w:val="single" w:sz="4" w:space="0" w:color="auto"/>
            </w:tcBorders>
            <w:hideMark/>
          </w:tcPr>
          <w:p w14:paraId="5E069A85" w14:textId="77777777" w:rsidR="003A36CA" w:rsidRPr="005259D7" w:rsidRDefault="003A36CA" w:rsidP="005B2BC8">
            <w:pPr>
              <w:pStyle w:val="TAH"/>
              <w:rPr>
                <w:rFonts w:eastAsia="Yu Mincho"/>
                <w:lang w:eastAsia="ja-JP"/>
              </w:rPr>
            </w:pPr>
            <w:r w:rsidRPr="005259D7">
              <w:rPr>
                <w:lang w:eastAsia="ja-JP"/>
              </w:rPr>
              <w:t>Fallback group</w:t>
            </w:r>
          </w:p>
        </w:tc>
      </w:tr>
      <w:tr w:rsidR="003A36CA" w:rsidRPr="005259D7" w14:paraId="65C8A76A"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tcPr>
          <w:p w14:paraId="70AB52BD" w14:textId="77777777" w:rsidR="003A36CA" w:rsidRPr="005259D7" w:rsidRDefault="003A36CA" w:rsidP="005B2BC8">
            <w:pPr>
              <w:pStyle w:val="TAC"/>
            </w:pPr>
            <w:r w:rsidRPr="005259D7">
              <w:t>CA_n257B</w:t>
            </w:r>
          </w:p>
        </w:tc>
        <w:tc>
          <w:tcPr>
            <w:tcW w:w="510" w:type="pct"/>
            <w:tcBorders>
              <w:top w:val="single" w:sz="6" w:space="0" w:color="auto"/>
              <w:left w:val="single" w:sz="6" w:space="0" w:color="auto"/>
              <w:bottom w:val="single" w:sz="6" w:space="0" w:color="auto"/>
              <w:right w:val="single" w:sz="6" w:space="0" w:color="auto"/>
            </w:tcBorders>
          </w:tcPr>
          <w:p w14:paraId="77920C26" w14:textId="77777777" w:rsidR="003A36CA" w:rsidRPr="005259D7" w:rsidRDefault="003A36CA" w:rsidP="005B2BC8">
            <w:pPr>
              <w:pStyle w:val="TAC"/>
            </w:pPr>
            <w:r w:rsidRPr="005259D7">
              <w:t>CA_n257B</w:t>
            </w:r>
          </w:p>
        </w:tc>
        <w:tc>
          <w:tcPr>
            <w:tcW w:w="322" w:type="pct"/>
            <w:tcBorders>
              <w:top w:val="single" w:sz="6" w:space="0" w:color="auto"/>
              <w:left w:val="single" w:sz="6" w:space="0" w:color="auto"/>
              <w:bottom w:val="single" w:sz="6" w:space="0" w:color="auto"/>
              <w:right w:val="single" w:sz="6" w:space="0" w:color="auto"/>
            </w:tcBorders>
          </w:tcPr>
          <w:p w14:paraId="38E918CC" w14:textId="77777777" w:rsidR="003A36CA" w:rsidRPr="005259D7" w:rsidRDefault="003A36CA" w:rsidP="005B2BC8">
            <w:pPr>
              <w:pStyle w:val="TAC"/>
            </w:pPr>
            <w:r w:rsidRPr="005259D7">
              <w:t>50, 100, 200, 400</w:t>
            </w:r>
          </w:p>
        </w:tc>
        <w:tc>
          <w:tcPr>
            <w:tcW w:w="233" w:type="pct"/>
            <w:tcBorders>
              <w:top w:val="single" w:sz="6" w:space="0" w:color="auto"/>
              <w:left w:val="single" w:sz="6" w:space="0" w:color="auto"/>
              <w:bottom w:val="single" w:sz="6" w:space="0" w:color="auto"/>
              <w:right w:val="single" w:sz="6" w:space="0" w:color="auto"/>
            </w:tcBorders>
          </w:tcPr>
          <w:p w14:paraId="616921D9" w14:textId="77777777" w:rsidR="003A36CA" w:rsidRPr="005259D7" w:rsidRDefault="003A36CA" w:rsidP="005B2BC8">
            <w:pPr>
              <w:pStyle w:val="TAC"/>
            </w:pPr>
            <w:r w:rsidRPr="005259D7">
              <w:t>400</w:t>
            </w:r>
          </w:p>
        </w:tc>
        <w:tc>
          <w:tcPr>
            <w:tcW w:w="231" w:type="pct"/>
            <w:tcBorders>
              <w:top w:val="single" w:sz="6" w:space="0" w:color="auto"/>
              <w:left w:val="single" w:sz="6" w:space="0" w:color="auto"/>
              <w:bottom w:val="single" w:sz="6" w:space="0" w:color="auto"/>
              <w:right w:val="single" w:sz="6" w:space="0" w:color="auto"/>
            </w:tcBorders>
          </w:tcPr>
          <w:p w14:paraId="1944769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28598B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0A4101AC"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7AE9DEC0"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79135F96"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7746F6CC"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7876F34E"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660F9A4"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5155B74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60643F08"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00D310DE" w14:textId="77777777" w:rsidR="003A36CA" w:rsidRPr="005259D7" w:rsidRDefault="003A36CA" w:rsidP="005B2BC8">
            <w:pPr>
              <w:pStyle w:val="TAC"/>
            </w:pPr>
            <w:r w:rsidRPr="005259D7">
              <w:t>800</w:t>
            </w:r>
          </w:p>
        </w:tc>
        <w:tc>
          <w:tcPr>
            <w:tcW w:w="232" w:type="pct"/>
            <w:tcBorders>
              <w:top w:val="single" w:sz="6" w:space="0" w:color="auto"/>
              <w:left w:val="single" w:sz="6" w:space="0" w:color="auto"/>
              <w:bottom w:val="single" w:sz="6" w:space="0" w:color="auto"/>
              <w:right w:val="single" w:sz="6" w:space="0" w:color="auto"/>
            </w:tcBorders>
          </w:tcPr>
          <w:p w14:paraId="3C3ACAE6" w14:textId="77777777" w:rsidR="003A36CA" w:rsidRPr="005259D7" w:rsidRDefault="003A36CA" w:rsidP="005B2BC8">
            <w:pPr>
              <w:pStyle w:val="TAC"/>
            </w:pPr>
            <w:r w:rsidRPr="005259D7">
              <w:t>0</w:t>
            </w:r>
          </w:p>
        </w:tc>
        <w:tc>
          <w:tcPr>
            <w:tcW w:w="466" w:type="pct"/>
            <w:tcBorders>
              <w:top w:val="single" w:sz="6" w:space="0" w:color="auto"/>
              <w:left w:val="single" w:sz="6" w:space="0" w:color="auto"/>
              <w:bottom w:val="nil"/>
              <w:right w:val="single" w:sz="4" w:space="0" w:color="auto"/>
            </w:tcBorders>
          </w:tcPr>
          <w:p w14:paraId="3686A084" w14:textId="77777777" w:rsidR="003A36CA" w:rsidRPr="005259D7" w:rsidRDefault="003A36CA" w:rsidP="005B2BC8">
            <w:pPr>
              <w:pStyle w:val="TAC"/>
              <w:rPr>
                <w:lang w:eastAsia="ja-JP"/>
              </w:rPr>
            </w:pPr>
            <w:r w:rsidRPr="005259D7">
              <w:rPr>
                <w:lang w:eastAsia="ja-JP"/>
              </w:rPr>
              <w:t>1</w:t>
            </w:r>
          </w:p>
        </w:tc>
      </w:tr>
      <w:tr w:rsidR="003A36CA" w:rsidRPr="005259D7" w14:paraId="40DFCA57"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tcPr>
          <w:p w14:paraId="5DCB87F0" w14:textId="77777777" w:rsidR="003A36CA" w:rsidRPr="005259D7" w:rsidRDefault="003A36CA" w:rsidP="005B2BC8">
            <w:pPr>
              <w:pStyle w:val="TAC"/>
            </w:pPr>
            <w:r w:rsidRPr="005259D7">
              <w:t>CA_n257C</w:t>
            </w:r>
          </w:p>
        </w:tc>
        <w:tc>
          <w:tcPr>
            <w:tcW w:w="510" w:type="pct"/>
            <w:tcBorders>
              <w:top w:val="single" w:sz="6" w:space="0" w:color="auto"/>
              <w:left w:val="single" w:sz="6" w:space="0" w:color="auto"/>
              <w:bottom w:val="single" w:sz="6" w:space="0" w:color="auto"/>
              <w:right w:val="single" w:sz="6" w:space="0" w:color="auto"/>
            </w:tcBorders>
          </w:tcPr>
          <w:p w14:paraId="642AFABF" w14:textId="77777777" w:rsidR="003A36CA" w:rsidRPr="005259D7" w:rsidRDefault="003A36CA" w:rsidP="005B2BC8">
            <w:pPr>
              <w:pStyle w:val="TAC"/>
            </w:pPr>
            <w:r w:rsidRPr="005259D7">
              <w:t>CA_n257B</w:t>
            </w:r>
          </w:p>
        </w:tc>
        <w:tc>
          <w:tcPr>
            <w:tcW w:w="322" w:type="pct"/>
            <w:tcBorders>
              <w:top w:val="single" w:sz="6" w:space="0" w:color="auto"/>
              <w:left w:val="single" w:sz="6" w:space="0" w:color="auto"/>
              <w:bottom w:val="single" w:sz="6" w:space="0" w:color="auto"/>
              <w:right w:val="single" w:sz="6" w:space="0" w:color="auto"/>
            </w:tcBorders>
          </w:tcPr>
          <w:p w14:paraId="5FE25531" w14:textId="77777777" w:rsidR="003A36CA" w:rsidRPr="005259D7" w:rsidRDefault="003A36CA" w:rsidP="005B2BC8">
            <w:pPr>
              <w:pStyle w:val="TAC"/>
            </w:pPr>
            <w:r w:rsidRPr="005259D7">
              <w:t>50, 100, 200, 400</w:t>
            </w:r>
          </w:p>
        </w:tc>
        <w:tc>
          <w:tcPr>
            <w:tcW w:w="233" w:type="pct"/>
            <w:tcBorders>
              <w:top w:val="single" w:sz="6" w:space="0" w:color="auto"/>
              <w:left w:val="single" w:sz="6" w:space="0" w:color="auto"/>
              <w:bottom w:val="single" w:sz="6" w:space="0" w:color="auto"/>
              <w:right w:val="single" w:sz="6" w:space="0" w:color="auto"/>
            </w:tcBorders>
          </w:tcPr>
          <w:p w14:paraId="08EB108C" w14:textId="77777777" w:rsidR="003A36CA" w:rsidRPr="005259D7" w:rsidRDefault="003A36CA" w:rsidP="005B2BC8">
            <w:pPr>
              <w:pStyle w:val="TAC"/>
            </w:pPr>
            <w:r w:rsidRPr="005259D7">
              <w:t>400</w:t>
            </w:r>
          </w:p>
        </w:tc>
        <w:tc>
          <w:tcPr>
            <w:tcW w:w="231" w:type="pct"/>
            <w:tcBorders>
              <w:top w:val="single" w:sz="6" w:space="0" w:color="auto"/>
              <w:left w:val="single" w:sz="6" w:space="0" w:color="auto"/>
              <w:bottom w:val="single" w:sz="6" w:space="0" w:color="auto"/>
              <w:right w:val="single" w:sz="6" w:space="0" w:color="auto"/>
            </w:tcBorders>
          </w:tcPr>
          <w:p w14:paraId="3CE672DF" w14:textId="77777777" w:rsidR="003A36CA" w:rsidRPr="005259D7" w:rsidRDefault="003A36CA" w:rsidP="005B2BC8">
            <w:pPr>
              <w:pStyle w:val="TAC"/>
              <w:rPr>
                <w:lang w:eastAsia="ja-JP"/>
              </w:rPr>
            </w:pPr>
            <w:r w:rsidRPr="005259D7">
              <w:rPr>
                <w:lang w:eastAsia="ja-JP"/>
              </w:rPr>
              <w:t>400</w:t>
            </w:r>
          </w:p>
        </w:tc>
        <w:tc>
          <w:tcPr>
            <w:tcW w:w="232" w:type="pct"/>
            <w:tcBorders>
              <w:top w:val="single" w:sz="6" w:space="0" w:color="auto"/>
              <w:left w:val="single" w:sz="6" w:space="0" w:color="auto"/>
              <w:bottom w:val="single" w:sz="6" w:space="0" w:color="auto"/>
              <w:right w:val="single" w:sz="6" w:space="0" w:color="auto"/>
            </w:tcBorders>
          </w:tcPr>
          <w:p w14:paraId="6FD1AEB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A27F320"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49A6F44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24F55574"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72DC15EF"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0426704"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E76BB3B"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7BF97171"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2B81EE4D"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329FBB64" w14:textId="77777777" w:rsidR="003A36CA" w:rsidRPr="005259D7" w:rsidRDefault="003A36CA" w:rsidP="005B2BC8">
            <w:pPr>
              <w:pStyle w:val="TAC"/>
            </w:pPr>
            <w:r w:rsidRPr="005259D7">
              <w:t>1200</w:t>
            </w:r>
          </w:p>
        </w:tc>
        <w:tc>
          <w:tcPr>
            <w:tcW w:w="232" w:type="pct"/>
            <w:tcBorders>
              <w:top w:val="single" w:sz="6" w:space="0" w:color="auto"/>
              <w:left w:val="single" w:sz="6" w:space="0" w:color="auto"/>
              <w:bottom w:val="single" w:sz="6" w:space="0" w:color="auto"/>
              <w:right w:val="single" w:sz="6" w:space="0" w:color="auto"/>
            </w:tcBorders>
          </w:tcPr>
          <w:p w14:paraId="34E4C6BE" w14:textId="77777777" w:rsidR="003A36CA" w:rsidRPr="005259D7" w:rsidRDefault="003A36CA" w:rsidP="005B2BC8">
            <w:pPr>
              <w:pStyle w:val="TAC"/>
            </w:pPr>
            <w:r w:rsidRPr="005259D7">
              <w:t>0</w:t>
            </w:r>
          </w:p>
        </w:tc>
        <w:tc>
          <w:tcPr>
            <w:tcW w:w="466" w:type="pct"/>
            <w:tcBorders>
              <w:top w:val="nil"/>
              <w:left w:val="single" w:sz="6" w:space="0" w:color="auto"/>
              <w:bottom w:val="single" w:sz="4" w:space="0" w:color="auto"/>
              <w:right w:val="single" w:sz="4" w:space="0" w:color="auto"/>
            </w:tcBorders>
          </w:tcPr>
          <w:p w14:paraId="47A93194" w14:textId="77777777" w:rsidR="003A36CA" w:rsidRPr="005259D7" w:rsidRDefault="003A36CA" w:rsidP="005B2BC8">
            <w:pPr>
              <w:pStyle w:val="TAC"/>
              <w:rPr>
                <w:lang w:eastAsia="ja-JP"/>
              </w:rPr>
            </w:pPr>
          </w:p>
        </w:tc>
      </w:tr>
      <w:tr w:rsidR="003A36CA" w:rsidRPr="005259D7" w14:paraId="4A3E8E1E"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tcPr>
          <w:p w14:paraId="646241B2" w14:textId="77777777" w:rsidR="003A36CA" w:rsidRPr="005259D7" w:rsidRDefault="003A36CA" w:rsidP="005B2BC8">
            <w:pPr>
              <w:pStyle w:val="TAC"/>
            </w:pPr>
            <w:r w:rsidRPr="005259D7">
              <w:t>CA_n257D</w:t>
            </w:r>
          </w:p>
        </w:tc>
        <w:tc>
          <w:tcPr>
            <w:tcW w:w="510" w:type="pct"/>
            <w:tcBorders>
              <w:top w:val="single" w:sz="6" w:space="0" w:color="auto"/>
              <w:left w:val="single" w:sz="6" w:space="0" w:color="auto"/>
              <w:bottom w:val="single" w:sz="6" w:space="0" w:color="auto"/>
              <w:right w:val="single" w:sz="6" w:space="0" w:color="auto"/>
            </w:tcBorders>
          </w:tcPr>
          <w:p w14:paraId="287F3E8E" w14:textId="77777777" w:rsidR="003A36CA" w:rsidRPr="005259D7" w:rsidRDefault="003A36CA" w:rsidP="005B2BC8">
            <w:pPr>
              <w:pStyle w:val="TAC"/>
            </w:pPr>
            <w:r w:rsidRPr="005259D7">
              <w:t>CA_n257D</w:t>
            </w:r>
          </w:p>
        </w:tc>
        <w:tc>
          <w:tcPr>
            <w:tcW w:w="322" w:type="pct"/>
            <w:tcBorders>
              <w:top w:val="single" w:sz="6" w:space="0" w:color="auto"/>
              <w:left w:val="single" w:sz="6" w:space="0" w:color="auto"/>
              <w:bottom w:val="single" w:sz="6" w:space="0" w:color="auto"/>
              <w:right w:val="single" w:sz="6" w:space="0" w:color="auto"/>
            </w:tcBorders>
          </w:tcPr>
          <w:p w14:paraId="348F8ED9" w14:textId="77777777" w:rsidR="003A36CA" w:rsidRPr="005259D7" w:rsidRDefault="003A36CA" w:rsidP="005B2BC8">
            <w:pPr>
              <w:pStyle w:val="TAC"/>
            </w:pPr>
            <w:r w:rsidRPr="005259D7">
              <w:t>50, 100, 200</w:t>
            </w:r>
          </w:p>
        </w:tc>
        <w:tc>
          <w:tcPr>
            <w:tcW w:w="233" w:type="pct"/>
            <w:tcBorders>
              <w:top w:val="single" w:sz="6" w:space="0" w:color="auto"/>
              <w:left w:val="single" w:sz="6" w:space="0" w:color="auto"/>
              <w:bottom w:val="single" w:sz="6" w:space="0" w:color="auto"/>
              <w:right w:val="single" w:sz="6" w:space="0" w:color="auto"/>
            </w:tcBorders>
          </w:tcPr>
          <w:p w14:paraId="0267FCB1" w14:textId="77777777" w:rsidR="003A36CA" w:rsidRPr="005259D7" w:rsidRDefault="003A36CA" w:rsidP="005B2BC8">
            <w:pPr>
              <w:pStyle w:val="TAC"/>
            </w:pPr>
            <w:r w:rsidRPr="005259D7">
              <w:t>200</w:t>
            </w:r>
          </w:p>
        </w:tc>
        <w:tc>
          <w:tcPr>
            <w:tcW w:w="231" w:type="pct"/>
            <w:tcBorders>
              <w:top w:val="single" w:sz="6" w:space="0" w:color="auto"/>
              <w:left w:val="single" w:sz="6" w:space="0" w:color="auto"/>
              <w:bottom w:val="single" w:sz="6" w:space="0" w:color="auto"/>
              <w:right w:val="single" w:sz="6" w:space="0" w:color="auto"/>
            </w:tcBorders>
          </w:tcPr>
          <w:p w14:paraId="6A55CE5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8D8E63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3404FFA9"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3ED0C00D"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69647B67"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4EDEFF99"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5C0080F9"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A60BBFB"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0C1858C4"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D11FCBF"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5619DEF0" w14:textId="77777777" w:rsidR="003A36CA" w:rsidRPr="005259D7" w:rsidRDefault="003A36CA" w:rsidP="005B2BC8">
            <w:pPr>
              <w:pStyle w:val="TAC"/>
            </w:pPr>
            <w:r w:rsidRPr="005259D7">
              <w:t>400</w:t>
            </w:r>
          </w:p>
        </w:tc>
        <w:tc>
          <w:tcPr>
            <w:tcW w:w="232" w:type="pct"/>
            <w:tcBorders>
              <w:top w:val="single" w:sz="6" w:space="0" w:color="auto"/>
              <w:left w:val="single" w:sz="6" w:space="0" w:color="auto"/>
              <w:bottom w:val="single" w:sz="6" w:space="0" w:color="auto"/>
              <w:right w:val="single" w:sz="4" w:space="0" w:color="auto"/>
            </w:tcBorders>
          </w:tcPr>
          <w:p w14:paraId="398A75D4" w14:textId="77777777" w:rsidR="003A36CA" w:rsidRPr="005259D7" w:rsidRDefault="003A36CA" w:rsidP="005B2BC8">
            <w:pPr>
              <w:pStyle w:val="TAC"/>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0FD71B4A" w14:textId="77777777" w:rsidR="003A36CA" w:rsidRPr="005259D7" w:rsidRDefault="003A36CA" w:rsidP="005B2BC8">
            <w:pPr>
              <w:pStyle w:val="TAC"/>
              <w:rPr>
                <w:lang w:eastAsia="ja-JP"/>
              </w:rPr>
            </w:pPr>
            <w:r w:rsidRPr="005259D7">
              <w:rPr>
                <w:lang w:eastAsia="ja-JP"/>
              </w:rPr>
              <w:t>2</w:t>
            </w:r>
          </w:p>
        </w:tc>
      </w:tr>
      <w:tr w:rsidR="003A36CA" w:rsidRPr="005259D7" w14:paraId="53DD9812"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tcPr>
          <w:p w14:paraId="5CDF037E" w14:textId="77777777" w:rsidR="003A36CA" w:rsidRPr="005259D7" w:rsidRDefault="003A36CA" w:rsidP="005B2BC8">
            <w:pPr>
              <w:pStyle w:val="TAC"/>
            </w:pPr>
            <w:r w:rsidRPr="005259D7">
              <w:t>CA_n257E</w:t>
            </w:r>
          </w:p>
        </w:tc>
        <w:tc>
          <w:tcPr>
            <w:tcW w:w="510" w:type="pct"/>
            <w:tcBorders>
              <w:top w:val="single" w:sz="6" w:space="0" w:color="auto"/>
              <w:left w:val="single" w:sz="6" w:space="0" w:color="auto"/>
              <w:bottom w:val="single" w:sz="6" w:space="0" w:color="auto"/>
              <w:right w:val="single" w:sz="6" w:space="0" w:color="auto"/>
            </w:tcBorders>
          </w:tcPr>
          <w:p w14:paraId="79531BFB" w14:textId="03D1BB02" w:rsidR="003A36CA" w:rsidRPr="005259D7" w:rsidRDefault="003A36CA" w:rsidP="005B2BC8">
            <w:pPr>
              <w:pStyle w:val="TAC"/>
            </w:pPr>
            <w:r w:rsidRPr="005259D7">
              <w:t>CA_n257D</w:t>
            </w:r>
            <w:r>
              <w:t>/E</w:t>
            </w:r>
          </w:p>
        </w:tc>
        <w:tc>
          <w:tcPr>
            <w:tcW w:w="322" w:type="pct"/>
            <w:tcBorders>
              <w:top w:val="single" w:sz="6" w:space="0" w:color="auto"/>
              <w:left w:val="single" w:sz="6" w:space="0" w:color="auto"/>
              <w:bottom w:val="single" w:sz="6" w:space="0" w:color="auto"/>
              <w:right w:val="single" w:sz="6" w:space="0" w:color="auto"/>
            </w:tcBorders>
          </w:tcPr>
          <w:p w14:paraId="0465559D" w14:textId="77777777" w:rsidR="003A36CA" w:rsidRPr="005259D7" w:rsidRDefault="003A36CA" w:rsidP="005B2BC8">
            <w:pPr>
              <w:pStyle w:val="TAC"/>
            </w:pPr>
            <w:r w:rsidRPr="005259D7">
              <w:t>50, 100, 200</w:t>
            </w:r>
          </w:p>
        </w:tc>
        <w:tc>
          <w:tcPr>
            <w:tcW w:w="233" w:type="pct"/>
            <w:tcBorders>
              <w:top w:val="single" w:sz="6" w:space="0" w:color="auto"/>
              <w:left w:val="single" w:sz="6" w:space="0" w:color="auto"/>
              <w:bottom w:val="single" w:sz="6" w:space="0" w:color="auto"/>
              <w:right w:val="single" w:sz="6" w:space="0" w:color="auto"/>
            </w:tcBorders>
          </w:tcPr>
          <w:p w14:paraId="3E920B07" w14:textId="77777777" w:rsidR="003A36CA" w:rsidRPr="005259D7" w:rsidRDefault="003A36CA" w:rsidP="005B2BC8">
            <w:pPr>
              <w:pStyle w:val="TAC"/>
            </w:pPr>
            <w:r w:rsidRPr="005259D7">
              <w:t>200</w:t>
            </w:r>
          </w:p>
        </w:tc>
        <w:tc>
          <w:tcPr>
            <w:tcW w:w="231" w:type="pct"/>
            <w:tcBorders>
              <w:top w:val="single" w:sz="6" w:space="0" w:color="auto"/>
              <w:left w:val="single" w:sz="6" w:space="0" w:color="auto"/>
              <w:bottom w:val="single" w:sz="6" w:space="0" w:color="auto"/>
              <w:right w:val="single" w:sz="6" w:space="0" w:color="auto"/>
            </w:tcBorders>
          </w:tcPr>
          <w:p w14:paraId="03BDDEB8"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6" w:space="0" w:color="auto"/>
              <w:right w:val="single" w:sz="6" w:space="0" w:color="auto"/>
            </w:tcBorders>
          </w:tcPr>
          <w:p w14:paraId="2615DDC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2FEA308D"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46556478"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54FC21DD"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67AC060E"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4D71411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CDA1E4B"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26C8D30D"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1556F38"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4598747C" w14:textId="77777777" w:rsidR="003A36CA" w:rsidRPr="005259D7" w:rsidRDefault="003A36CA" w:rsidP="005B2BC8">
            <w:pPr>
              <w:pStyle w:val="TAC"/>
            </w:pPr>
            <w:r w:rsidRPr="005259D7">
              <w:t>600</w:t>
            </w:r>
          </w:p>
        </w:tc>
        <w:tc>
          <w:tcPr>
            <w:tcW w:w="232" w:type="pct"/>
            <w:tcBorders>
              <w:top w:val="single" w:sz="6" w:space="0" w:color="auto"/>
              <w:left w:val="single" w:sz="6" w:space="0" w:color="auto"/>
              <w:bottom w:val="single" w:sz="6" w:space="0" w:color="auto"/>
              <w:right w:val="single" w:sz="4" w:space="0" w:color="auto"/>
            </w:tcBorders>
          </w:tcPr>
          <w:p w14:paraId="04B99B48" w14:textId="77777777" w:rsidR="003A36CA" w:rsidRPr="005259D7" w:rsidRDefault="003A36CA" w:rsidP="005B2BC8">
            <w:pPr>
              <w:pStyle w:val="TAC"/>
            </w:pPr>
            <w:r w:rsidRPr="005259D7">
              <w:rPr>
                <w:lang w:eastAsia="ja-JP"/>
              </w:rPr>
              <w:t>0</w:t>
            </w:r>
          </w:p>
        </w:tc>
        <w:tc>
          <w:tcPr>
            <w:tcW w:w="466" w:type="pct"/>
            <w:tcBorders>
              <w:top w:val="nil"/>
              <w:left w:val="single" w:sz="4" w:space="0" w:color="auto"/>
              <w:bottom w:val="nil"/>
              <w:right w:val="single" w:sz="4" w:space="0" w:color="auto"/>
            </w:tcBorders>
            <w:shd w:val="clear" w:color="auto" w:fill="auto"/>
          </w:tcPr>
          <w:p w14:paraId="5F86DD1D" w14:textId="77777777" w:rsidR="003A36CA" w:rsidRPr="005259D7" w:rsidRDefault="003A36CA" w:rsidP="005B2BC8">
            <w:pPr>
              <w:pStyle w:val="TAC"/>
              <w:rPr>
                <w:lang w:eastAsia="ja-JP"/>
              </w:rPr>
            </w:pPr>
          </w:p>
        </w:tc>
      </w:tr>
      <w:tr w:rsidR="003A36CA" w:rsidRPr="005259D7" w14:paraId="0E34EB7B"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tcPr>
          <w:p w14:paraId="771FD203" w14:textId="77777777" w:rsidR="003A36CA" w:rsidRPr="005259D7" w:rsidRDefault="003A36CA" w:rsidP="005B2BC8">
            <w:pPr>
              <w:pStyle w:val="TAC"/>
            </w:pPr>
            <w:r w:rsidRPr="005259D7">
              <w:t>CA_n257F</w:t>
            </w:r>
          </w:p>
        </w:tc>
        <w:tc>
          <w:tcPr>
            <w:tcW w:w="510" w:type="pct"/>
            <w:tcBorders>
              <w:top w:val="single" w:sz="6" w:space="0" w:color="auto"/>
              <w:left w:val="single" w:sz="6" w:space="0" w:color="auto"/>
              <w:bottom w:val="single" w:sz="6" w:space="0" w:color="auto"/>
              <w:right w:val="single" w:sz="6" w:space="0" w:color="auto"/>
            </w:tcBorders>
          </w:tcPr>
          <w:p w14:paraId="3B6BDE66" w14:textId="43800394" w:rsidR="003A36CA" w:rsidRPr="005259D7" w:rsidRDefault="003A36CA" w:rsidP="005B2BC8">
            <w:pPr>
              <w:pStyle w:val="TAC"/>
            </w:pPr>
            <w:r w:rsidRPr="005259D7">
              <w:rPr>
                <w:lang w:val="es-US"/>
              </w:rPr>
              <w:t>CA_n257D</w:t>
            </w:r>
            <w:r>
              <w:rPr>
                <w:lang w:val="es-US"/>
              </w:rPr>
              <w:t>/E/F</w:t>
            </w:r>
          </w:p>
        </w:tc>
        <w:tc>
          <w:tcPr>
            <w:tcW w:w="322" w:type="pct"/>
            <w:tcBorders>
              <w:top w:val="single" w:sz="6" w:space="0" w:color="auto"/>
              <w:left w:val="single" w:sz="6" w:space="0" w:color="auto"/>
              <w:bottom w:val="single" w:sz="6" w:space="0" w:color="auto"/>
              <w:right w:val="single" w:sz="6" w:space="0" w:color="auto"/>
            </w:tcBorders>
          </w:tcPr>
          <w:p w14:paraId="343FC60C" w14:textId="77777777" w:rsidR="003A36CA" w:rsidRPr="005259D7" w:rsidRDefault="003A36CA" w:rsidP="005B2BC8">
            <w:pPr>
              <w:pStyle w:val="TAC"/>
            </w:pPr>
            <w:r w:rsidRPr="005259D7">
              <w:t>50, 100, 200</w:t>
            </w:r>
          </w:p>
        </w:tc>
        <w:tc>
          <w:tcPr>
            <w:tcW w:w="233" w:type="pct"/>
            <w:tcBorders>
              <w:top w:val="single" w:sz="6" w:space="0" w:color="auto"/>
              <w:left w:val="single" w:sz="6" w:space="0" w:color="auto"/>
              <w:bottom w:val="single" w:sz="6" w:space="0" w:color="auto"/>
              <w:right w:val="single" w:sz="6" w:space="0" w:color="auto"/>
            </w:tcBorders>
          </w:tcPr>
          <w:p w14:paraId="0D9D8FC8" w14:textId="77777777" w:rsidR="003A36CA" w:rsidRPr="005259D7" w:rsidRDefault="003A36CA" w:rsidP="005B2BC8">
            <w:pPr>
              <w:pStyle w:val="TAC"/>
            </w:pPr>
            <w:r w:rsidRPr="005259D7">
              <w:t>200</w:t>
            </w:r>
          </w:p>
        </w:tc>
        <w:tc>
          <w:tcPr>
            <w:tcW w:w="231" w:type="pct"/>
            <w:tcBorders>
              <w:top w:val="single" w:sz="6" w:space="0" w:color="auto"/>
              <w:left w:val="single" w:sz="6" w:space="0" w:color="auto"/>
              <w:bottom w:val="single" w:sz="6" w:space="0" w:color="auto"/>
              <w:right w:val="single" w:sz="6" w:space="0" w:color="auto"/>
            </w:tcBorders>
          </w:tcPr>
          <w:p w14:paraId="70A1A1D4"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6" w:space="0" w:color="auto"/>
              <w:right w:val="single" w:sz="6" w:space="0" w:color="auto"/>
            </w:tcBorders>
          </w:tcPr>
          <w:p w14:paraId="03CA285F"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6" w:space="0" w:color="auto"/>
              <w:right w:val="single" w:sz="6" w:space="0" w:color="auto"/>
            </w:tcBorders>
          </w:tcPr>
          <w:p w14:paraId="7D7B7CC8"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056EEE4F"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BB904AD"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53F5084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7A4ABAA4"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FE730A6"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03420894"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74FD90E"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6D46A5E8" w14:textId="77777777" w:rsidR="003A36CA" w:rsidRPr="005259D7" w:rsidRDefault="003A36CA" w:rsidP="005B2BC8">
            <w:pPr>
              <w:pStyle w:val="TAC"/>
            </w:pPr>
            <w:r w:rsidRPr="005259D7">
              <w:t>800</w:t>
            </w:r>
          </w:p>
        </w:tc>
        <w:tc>
          <w:tcPr>
            <w:tcW w:w="232" w:type="pct"/>
            <w:tcBorders>
              <w:top w:val="single" w:sz="6" w:space="0" w:color="auto"/>
              <w:left w:val="single" w:sz="6" w:space="0" w:color="auto"/>
              <w:bottom w:val="single" w:sz="6" w:space="0" w:color="auto"/>
              <w:right w:val="single" w:sz="4" w:space="0" w:color="auto"/>
            </w:tcBorders>
          </w:tcPr>
          <w:p w14:paraId="4A57B27C" w14:textId="77777777" w:rsidR="003A36CA" w:rsidRPr="005259D7" w:rsidRDefault="003A36CA" w:rsidP="005B2BC8">
            <w:pPr>
              <w:pStyle w:val="TAC"/>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21672CF8" w14:textId="77777777" w:rsidR="003A36CA" w:rsidRPr="005259D7" w:rsidRDefault="003A36CA" w:rsidP="005B2BC8">
            <w:pPr>
              <w:pStyle w:val="TAC"/>
              <w:rPr>
                <w:lang w:eastAsia="ja-JP"/>
              </w:rPr>
            </w:pPr>
          </w:p>
        </w:tc>
      </w:tr>
      <w:tr w:rsidR="003A36CA" w:rsidRPr="005259D7" w14:paraId="078AAE3B"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hideMark/>
          </w:tcPr>
          <w:p w14:paraId="1F3A88CE" w14:textId="77777777" w:rsidR="003A36CA" w:rsidRPr="005259D7" w:rsidRDefault="003A36CA" w:rsidP="005B2BC8">
            <w:pPr>
              <w:pStyle w:val="TAC"/>
            </w:pPr>
            <w:r w:rsidRPr="005259D7">
              <w:t>CA_n257G</w:t>
            </w:r>
          </w:p>
        </w:tc>
        <w:tc>
          <w:tcPr>
            <w:tcW w:w="510" w:type="pct"/>
            <w:tcBorders>
              <w:top w:val="single" w:sz="6" w:space="0" w:color="auto"/>
              <w:left w:val="single" w:sz="6" w:space="0" w:color="auto"/>
              <w:bottom w:val="single" w:sz="6" w:space="0" w:color="auto"/>
              <w:right w:val="single" w:sz="6" w:space="0" w:color="auto"/>
            </w:tcBorders>
          </w:tcPr>
          <w:p w14:paraId="239F0661" w14:textId="77777777" w:rsidR="003A36CA" w:rsidRPr="005259D7" w:rsidRDefault="003A36CA" w:rsidP="005B2BC8">
            <w:pPr>
              <w:pStyle w:val="TAC"/>
            </w:pPr>
            <w:r w:rsidRPr="005259D7">
              <w:t>CA_n257G</w:t>
            </w:r>
          </w:p>
        </w:tc>
        <w:tc>
          <w:tcPr>
            <w:tcW w:w="322" w:type="pct"/>
            <w:tcBorders>
              <w:top w:val="single" w:sz="6" w:space="0" w:color="auto"/>
              <w:left w:val="single" w:sz="6" w:space="0" w:color="auto"/>
              <w:bottom w:val="single" w:sz="6" w:space="0" w:color="auto"/>
              <w:right w:val="single" w:sz="6" w:space="0" w:color="auto"/>
            </w:tcBorders>
            <w:hideMark/>
          </w:tcPr>
          <w:p w14:paraId="26C46BEA"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6" w:space="0" w:color="auto"/>
              <w:right w:val="single" w:sz="6" w:space="0" w:color="auto"/>
            </w:tcBorders>
            <w:hideMark/>
          </w:tcPr>
          <w:p w14:paraId="586CBE15"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6" w:space="0" w:color="auto"/>
              <w:right w:val="single" w:sz="6" w:space="0" w:color="auto"/>
            </w:tcBorders>
          </w:tcPr>
          <w:p w14:paraId="5EC50FC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48FC4C6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120C8502"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055752EE"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2152698"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00763631"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5209A648"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573CF6A2"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58CE93D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809B982"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hideMark/>
          </w:tcPr>
          <w:p w14:paraId="781E5803" w14:textId="77777777" w:rsidR="003A36CA" w:rsidRPr="005259D7" w:rsidRDefault="003A36CA" w:rsidP="005B2BC8">
            <w:pPr>
              <w:pStyle w:val="TAC"/>
            </w:pPr>
            <w:r w:rsidRPr="005259D7">
              <w:t>200</w:t>
            </w:r>
          </w:p>
        </w:tc>
        <w:tc>
          <w:tcPr>
            <w:tcW w:w="232" w:type="pct"/>
            <w:tcBorders>
              <w:top w:val="single" w:sz="6" w:space="0" w:color="auto"/>
              <w:left w:val="single" w:sz="6" w:space="0" w:color="auto"/>
              <w:bottom w:val="single" w:sz="6" w:space="0" w:color="auto"/>
              <w:right w:val="single" w:sz="4" w:space="0" w:color="auto"/>
            </w:tcBorders>
            <w:hideMark/>
          </w:tcPr>
          <w:p w14:paraId="3F23563D" w14:textId="77777777" w:rsidR="003A36CA" w:rsidRPr="005259D7" w:rsidRDefault="003A36CA" w:rsidP="005B2BC8">
            <w:pPr>
              <w:pStyle w:val="TAC"/>
            </w:pPr>
            <w:r w:rsidRPr="005259D7">
              <w:t>0</w:t>
            </w:r>
          </w:p>
        </w:tc>
        <w:tc>
          <w:tcPr>
            <w:tcW w:w="466" w:type="pct"/>
            <w:tcBorders>
              <w:top w:val="single" w:sz="4" w:space="0" w:color="auto"/>
              <w:left w:val="single" w:sz="4" w:space="0" w:color="auto"/>
              <w:bottom w:val="nil"/>
              <w:right w:val="single" w:sz="4" w:space="0" w:color="auto"/>
            </w:tcBorders>
            <w:shd w:val="clear" w:color="auto" w:fill="auto"/>
            <w:hideMark/>
          </w:tcPr>
          <w:p w14:paraId="49B03268" w14:textId="77777777" w:rsidR="003A36CA" w:rsidRPr="005259D7" w:rsidRDefault="003A36CA" w:rsidP="005B2BC8">
            <w:pPr>
              <w:pStyle w:val="TAC"/>
              <w:rPr>
                <w:lang w:eastAsia="ja-JP"/>
              </w:rPr>
            </w:pPr>
            <w:r w:rsidRPr="005259D7">
              <w:rPr>
                <w:lang w:eastAsia="ja-JP"/>
              </w:rPr>
              <w:t>3</w:t>
            </w:r>
          </w:p>
        </w:tc>
      </w:tr>
      <w:tr w:rsidR="003A36CA" w:rsidRPr="005259D7" w14:paraId="4EFC5CF5"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hideMark/>
          </w:tcPr>
          <w:p w14:paraId="6E4AB6DE" w14:textId="77777777" w:rsidR="003A36CA" w:rsidRPr="005259D7" w:rsidRDefault="003A36CA" w:rsidP="005B2BC8">
            <w:pPr>
              <w:pStyle w:val="TAC"/>
            </w:pPr>
            <w:r w:rsidRPr="005259D7">
              <w:t>CA_n257H</w:t>
            </w:r>
          </w:p>
        </w:tc>
        <w:tc>
          <w:tcPr>
            <w:tcW w:w="510" w:type="pct"/>
            <w:tcBorders>
              <w:top w:val="single" w:sz="6" w:space="0" w:color="auto"/>
              <w:left w:val="single" w:sz="6" w:space="0" w:color="auto"/>
              <w:bottom w:val="single" w:sz="6" w:space="0" w:color="auto"/>
              <w:right w:val="single" w:sz="6" w:space="0" w:color="auto"/>
            </w:tcBorders>
          </w:tcPr>
          <w:p w14:paraId="60ED9B77" w14:textId="69E0039F" w:rsidR="003A36CA" w:rsidRPr="005259D7" w:rsidRDefault="003A36CA" w:rsidP="005B2BC8">
            <w:pPr>
              <w:pStyle w:val="TAC"/>
            </w:pPr>
            <w:r w:rsidRPr="005259D7">
              <w:t>CA_n257G</w:t>
            </w:r>
            <w:r>
              <w:t>/H</w:t>
            </w:r>
          </w:p>
        </w:tc>
        <w:tc>
          <w:tcPr>
            <w:tcW w:w="322" w:type="pct"/>
            <w:tcBorders>
              <w:top w:val="single" w:sz="6" w:space="0" w:color="auto"/>
              <w:left w:val="single" w:sz="6" w:space="0" w:color="auto"/>
              <w:bottom w:val="single" w:sz="6" w:space="0" w:color="auto"/>
              <w:right w:val="single" w:sz="6" w:space="0" w:color="auto"/>
            </w:tcBorders>
            <w:hideMark/>
          </w:tcPr>
          <w:p w14:paraId="16720CFC"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6" w:space="0" w:color="auto"/>
              <w:right w:val="single" w:sz="6" w:space="0" w:color="auto"/>
            </w:tcBorders>
            <w:hideMark/>
          </w:tcPr>
          <w:p w14:paraId="3068D07A"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6" w:space="0" w:color="auto"/>
              <w:right w:val="single" w:sz="6" w:space="0" w:color="auto"/>
            </w:tcBorders>
            <w:hideMark/>
          </w:tcPr>
          <w:p w14:paraId="4012A340"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260D9A4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2E563D2"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6533660C"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7FDED6D0"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22E3DE74"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AD9C968"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30105647"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7DCA9DCF"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6114FAFE"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hideMark/>
          </w:tcPr>
          <w:p w14:paraId="7CEDD895" w14:textId="77777777" w:rsidR="003A36CA" w:rsidRPr="005259D7" w:rsidRDefault="003A36CA" w:rsidP="005B2BC8">
            <w:pPr>
              <w:pStyle w:val="TAC"/>
            </w:pPr>
            <w:r w:rsidRPr="005259D7">
              <w:t>300</w:t>
            </w:r>
          </w:p>
        </w:tc>
        <w:tc>
          <w:tcPr>
            <w:tcW w:w="232" w:type="pct"/>
            <w:tcBorders>
              <w:top w:val="single" w:sz="6" w:space="0" w:color="auto"/>
              <w:left w:val="single" w:sz="6" w:space="0" w:color="auto"/>
              <w:bottom w:val="single" w:sz="6" w:space="0" w:color="auto"/>
              <w:right w:val="single" w:sz="4" w:space="0" w:color="auto"/>
            </w:tcBorders>
            <w:hideMark/>
          </w:tcPr>
          <w:p w14:paraId="4B9AC510"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hideMark/>
          </w:tcPr>
          <w:p w14:paraId="0B86D740" w14:textId="77777777" w:rsidR="003A36CA" w:rsidRPr="005259D7" w:rsidRDefault="003A36CA" w:rsidP="005B2BC8">
            <w:pPr>
              <w:pStyle w:val="TAC"/>
              <w:rPr>
                <w:lang w:eastAsia="ja-JP"/>
              </w:rPr>
            </w:pPr>
          </w:p>
        </w:tc>
      </w:tr>
      <w:tr w:rsidR="003A36CA" w:rsidRPr="005259D7" w14:paraId="4D466102"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hideMark/>
          </w:tcPr>
          <w:p w14:paraId="42871160" w14:textId="77777777" w:rsidR="003A36CA" w:rsidRPr="005259D7" w:rsidRDefault="003A36CA" w:rsidP="005B2BC8">
            <w:pPr>
              <w:pStyle w:val="TAC"/>
              <w:rPr>
                <w:lang w:eastAsia="ja-JP"/>
              </w:rPr>
            </w:pPr>
            <w:r w:rsidRPr="005259D7">
              <w:rPr>
                <w:lang w:eastAsia="ja-JP"/>
              </w:rPr>
              <w:t>CA_n257I</w:t>
            </w:r>
          </w:p>
        </w:tc>
        <w:tc>
          <w:tcPr>
            <w:tcW w:w="510" w:type="pct"/>
            <w:tcBorders>
              <w:top w:val="single" w:sz="6" w:space="0" w:color="auto"/>
              <w:left w:val="single" w:sz="6" w:space="0" w:color="auto"/>
              <w:bottom w:val="single" w:sz="6" w:space="0" w:color="auto"/>
              <w:right w:val="single" w:sz="6" w:space="0" w:color="auto"/>
            </w:tcBorders>
          </w:tcPr>
          <w:p w14:paraId="260EC361" w14:textId="4A01211E" w:rsidR="003A36CA" w:rsidRPr="005259D7" w:rsidRDefault="003A36CA" w:rsidP="005B2BC8">
            <w:pPr>
              <w:pStyle w:val="TAC"/>
            </w:pPr>
            <w:r w:rsidRPr="005259D7">
              <w:t>CA_n257G</w:t>
            </w:r>
            <w:r>
              <w:t>/H/I</w:t>
            </w:r>
          </w:p>
        </w:tc>
        <w:tc>
          <w:tcPr>
            <w:tcW w:w="322" w:type="pct"/>
            <w:tcBorders>
              <w:top w:val="single" w:sz="6" w:space="0" w:color="auto"/>
              <w:left w:val="single" w:sz="6" w:space="0" w:color="auto"/>
              <w:bottom w:val="single" w:sz="6" w:space="0" w:color="auto"/>
              <w:right w:val="single" w:sz="6" w:space="0" w:color="auto"/>
            </w:tcBorders>
            <w:hideMark/>
          </w:tcPr>
          <w:p w14:paraId="1F6A2626" w14:textId="77777777" w:rsidR="003A36CA" w:rsidRPr="005259D7" w:rsidRDefault="003A36CA" w:rsidP="005B2BC8">
            <w:pPr>
              <w:pStyle w:val="TAC"/>
              <w:rPr>
                <w:lang w:eastAsia="ja-JP"/>
              </w:rPr>
            </w:pPr>
            <w:r w:rsidRPr="005259D7">
              <w:rPr>
                <w:lang w:eastAsia="ja-JP"/>
              </w:rPr>
              <w:t>50, 100</w:t>
            </w:r>
          </w:p>
        </w:tc>
        <w:tc>
          <w:tcPr>
            <w:tcW w:w="233" w:type="pct"/>
            <w:tcBorders>
              <w:top w:val="single" w:sz="6" w:space="0" w:color="auto"/>
              <w:left w:val="single" w:sz="6" w:space="0" w:color="auto"/>
              <w:bottom w:val="single" w:sz="6" w:space="0" w:color="auto"/>
              <w:right w:val="single" w:sz="6" w:space="0" w:color="auto"/>
            </w:tcBorders>
            <w:hideMark/>
          </w:tcPr>
          <w:p w14:paraId="46464557" w14:textId="77777777" w:rsidR="003A36CA" w:rsidRPr="005259D7" w:rsidRDefault="003A36CA" w:rsidP="005B2BC8">
            <w:pPr>
              <w:pStyle w:val="TAC"/>
              <w:rPr>
                <w:lang w:eastAsia="ja-JP"/>
              </w:rPr>
            </w:pPr>
            <w:r w:rsidRPr="005259D7">
              <w:rPr>
                <w:lang w:eastAsia="ja-JP"/>
              </w:rPr>
              <w:t>100</w:t>
            </w:r>
          </w:p>
        </w:tc>
        <w:tc>
          <w:tcPr>
            <w:tcW w:w="231" w:type="pct"/>
            <w:tcBorders>
              <w:top w:val="single" w:sz="6" w:space="0" w:color="auto"/>
              <w:left w:val="single" w:sz="6" w:space="0" w:color="auto"/>
              <w:bottom w:val="single" w:sz="6" w:space="0" w:color="auto"/>
              <w:right w:val="single" w:sz="6" w:space="0" w:color="auto"/>
            </w:tcBorders>
            <w:hideMark/>
          </w:tcPr>
          <w:p w14:paraId="10DEE3AA"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hideMark/>
          </w:tcPr>
          <w:p w14:paraId="51D0A80E"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4CCBFCDF" w14:textId="77777777" w:rsidR="003A36CA" w:rsidRPr="005259D7" w:rsidRDefault="003A36CA" w:rsidP="005B2BC8">
            <w:pPr>
              <w:pStyle w:val="TAC"/>
            </w:pPr>
          </w:p>
        </w:tc>
        <w:tc>
          <w:tcPr>
            <w:tcW w:w="277" w:type="pct"/>
            <w:tcBorders>
              <w:top w:val="single" w:sz="6" w:space="0" w:color="auto"/>
              <w:left w:val="single" w:sz="6" w:space="0" w:color="auto"/>
              <w:bottom w:val="single" w:sz="6" w:space="0" w:color="auto"/>
              <w:right w:val="single" w:sz="6" w:space="0" w:color="auto"/>
            </w:tcBorders>
          </w:tcPr>
          <w:p w14:paraId="48B0E468"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45374B1D"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75496F7F"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D4764C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6F21A0E"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20DE7D4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1278DFBE" w14:textId="77777777" w:rsidR="003A36CA" w:rsidRPr="005259D7" w:rsidRDefault="003A36CA" w:rsidP="005B2BC8">
            <w:pPr>
              <w:pStyle w:val="TAC"/>
              <w:rPr>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422C326C" w14:textId="77777777" w:rsidR="003A36CA" w:rsidRPr="005259D7" w:rsidRDefault="003A36CA" w:rsidP="005B2BC8">
            <w:pPr>
              <w:pStyle w:val="TAC"/>
              <w:rPr>
                <w:lang w:eastAsia="ja-JP"/>
              </w:rPr>
            </w:pPr>
            <w:r w:rsidRPr="005259D7">
              <w:rPr>
                <w:lang w:eastAsia="ja-JP"/>
              </w:rPr>
              <w:t>400</w:t>
            </w:r>
          </w:p>
        </w:tc>
        <w:tc>
          <w:tcPr>
            <w:tcW w:w="232" w:type="pct"/>
            <w:tcBorders>
              <w:top w:val="single" w:sz="6" w:space="0" w:color="auto"/>
              <w:left w:val="single" w:sz="6" w:space="0" w:color="auto"/>
              <w:bottom w:val="single" w:sz="6" w:space="0" w:color="auto"/>
              <w:right w:val="single" w:sz="4" w:space="0" w:color="auto"/>
            </w:tcBorders>
            <w:hideMark/>
          </w:tcPr>
          <w:p w14:paraId="34972E21" w14:textId="77777777" w:rsidR="003A36CA" w:rsidRPr="005259D7" w:rsidRDefault="003A36CA" w:rsidP="005B2BC8">
            <w:pPr>
              <w:pStyle w:val="TAC"/>
              <w:rPr>
                <w:lang w:eastAsia="ja-JP"/>
              </w:rPr>
            </w:pPr>
            <w:r w:rsidRPr="005259D7">
              <w:rPr>
                <w:lang w:eastAsia="ja-JP"/>
              </w:rPr>
              <w:t>0</w:t>
            </w:r>
          </w:p>
        </w:tc>
        <w:tc>
          <w:tcPr>
            <w:tcW w:w="466" w:type="pct"/>
            <w:tcBorders>
              <w:top w:val="nil"/>
              <w:left w:val="single" w:sz="4" w:space="0" w:color="auto"/>
              <w:bottom w:val="nil"/>
              <w:right w:val="single" w:sz="4" w:space="0" w:color="auto"/>
            </w:tcBorders>
            <w:shd w:val="clear" w:color="auto" w:fill="auto"/>
            <w:hideMark/>
          </w:tcPr>
          <w:p w14:paraId="26D17A1D" w14:textId="77777777" w:rsidR="003A36CA" w:rsidRPr="005259D7" w:rsidRDefault="003A36CA" w:rsidP="005B2BC8">
            <w:pPr>
              <w:pStyle w:val="TAC"/>
              <w:rPr>
                <w:lang w:eastAsia="ja-JP"/>
              </w:rPr>
            </w:pPr>
          </w:p>
        </w:tc>
      </w:tr>
      <w:tr w:rsidR="003A36CA" w:rsidRPr="005259D7" w14:paraId="787C311F" w14:textId="77777777" w:rsidTr="005B2BC8">
        <w:trPr>
          <w:trHeight w:val="187"/>
        </w:trPr>
        <w:tc>
          <w:tcPr>
            <w:tcW w:w="463" w:type="pct"/>
            <w:tcBorders>
              <w:top w:val="single" w:sz="6" w:space="0" w:color="auto"/>
              <w:left w:val="single" w:sz="4" w:space="0" w:color="auto"/>
              <w:right w:val="single" w:sz="6" w:space="0" w:color="auto"/>
            </w:tcBorders>
            <w:hideMark/>
          </w:tcPr>
          <w:p w14:paraId="20046597" w14:textId="77777777" w:rsidR="003A36CA" w:rsidRPr="005259D7" w:rsidRDefault="003A36CA" w:rsidP="005B2BC8">
            <w:pPr>
              <w:pStyle w:val="TAC"/>
            </w:pPr>
            <w:r w:rsidRPr="005259D7">
              <w:t>CA_n257J</w:t>
            </w:r>
          </w:p>
        </w:tc>
        <w:tc>
          <w:tcPr>
            <w:tcW w:w="510" w:type="pct"/>
            <w:tcBorders>
              <w:top w:val="single" w:sz="6" w:space="0" w:color="auto"/>
              <w:left w:val="single" w:sz="6" w:space="0" w:color="auto"/>
              <w:right w:val="single" w:sz="6" w:space="0" w:color="auto"/>
            </w:tcBorders>
          </w:tcPr>
          <w:p w14:paraId="0D8FA61E" w14:textId="57E112F8" w:rsidR="003A36CA" w:rsidRPr="005259D7" w:rsidRDefault="003A36CA" w:rsidP="005B2BC8">
            <w:pPr>
              <w:pStyle w:val="TAC"/>
            </w:pPr>
            <w:r w:rsidRPr="005259D7">
              <w:t>CA_n257G</w:t>
            </w:r>
            <w:r>
              <w:t>/H/I/J</w:t>
            </w:r>
          </w:p>
        </w:tc>
        <w:tc>
          <w:tcPr>
            <w:tcW w:w="322" w:type="pct"/>
            <w:tcBorders>
              <w:top w:val="single" w:sz="6" w:space="0" w:color="auto"/>
              <w:left w:val="single" w:sz="6" w:space="0" w:color="auto"/>
              <w:bottom w:val="single" w:sz="6" w:space="0" w:color="auto"/>
              <w:right w:val="single" w:sz="6" w:space="0" w:color="auto"/>
            </w:tcBorders>
          </w:tcPr>
          <w:p w14:paraId="5AE48C96" w14:textId="77777777" w:rsidR="003A36CA" w:rsidRPr="005259D7" w:rsidRDefault="003A36CA" w:rsidP="005B2BC8">
            <w:pPr>
              <w:pStyle w:val="TAC"/>
              <w:rPr>
                <w:rFonts w:eastAsia="Yu Mincho"/>
                <w:lang w:eastAsia="ja-JP"/>
              </w:rPr>
            </w:pPr>
            <w:r w:rsidRPr="005259D7">
              <w:rPr>
                <w:rFonts w:eastAsia="Yu Mincho"/>
                <w:lang w:eastAsia="ja-JP"/>
              </w:rPr>
              <w:t xml:space="preserve">50, </w:t>
            </w:r>
            <w:r w:rsidRPr="005259D7">
              <w:rPr>
                <w:rFonts w:eastAsia="Yu Mincho" w:hint="eastAsia"/>
                <w:lang w:eastAsia="ja-JP"/>
              </w:rPr>
              <w:t>100</w:t>
            </w:r>
          </w:p>
        </w:tc>
        <w:tc>
          <w:tcPr>
            <w:tcW w:w="233" w:type="pct"/>
            <w:tcBorders>
              <w:top w:val="single" w:sz="6" w:space="0" w:color="auto"/>
              <w:left w:val="single" w:sz="6" w:space="0" w:color="auto"/>
              <w:bottom w:val="single" w:sz="6" w:space="0" w:color="auto"/>
              <w:right w:val="single" w:sz="6" w:space="0" w:color="auto"/>
            </w:tcBorders>
          </w:tcPr>
          <w:p w14:paraId="0CF23F78" w14:textId="77777777" w:rsidR="003A36CA" w:rsidRPr="005259D7" w:rsidRDefault="003A36CA" w:rsidP="005B2BC8">
            <w:pPr>
              <w:pStyle w:val="TAC"/>
              <w:rPr>
                <w:rFonts w:eastAsia="Yu Mincho"/>
                <w:lang w:eastAsia="ja-JP"/>
              </w:rPr>
            </w:pPr>
            <w:r w:rsidRPr="005259D7">
              <w:rPr>
                <w:rFonts w:eastAsia="Yu Mincho" w:hint="eastAsia"/>
                <w:lang w:eastAsia="ja-JP"/>
              </w:rPr>
              <w:t>100</w:t>
            </w:r>
          </w:p>
        </w:tc>
        <w:tc>
          <w:tcPr>
            <w:tcW w:w="231" w:type="pct"/>
            <w:tcBorders>
              <w:top w:val="single" w:sz="6" w:space="0" w:color="auto"/>
              <w:left w:val="single" w:sz="6" w:space="0" w:color="auto"/>
              <w:bottom w:val="single" w:sz="6" w:space="0" w:color="auto"/>
              <w:right w:val="single" w:sz="6" w:space="0" w:color="auto"/>
            </w:tcBorders>
          </w:tcPr>
          <w:p w14:paraId="4479A46D" w14:textId="77777777" w:rsidR="003A36CA" w:rsidRPr="005259D7" w:rsidRDefault="003A36CA" w:rsidP="005B2BC8">
            <w:pPr>
              <w:pStyle w:val="TAC"/>
              <w:rPr>
                <w:rFonts w:eastAsia="Yu Mincho"/>
                <w:lang w:eastAsia="ja-JP"/>
              </w:rPr>
            </w:pPr>
            <w:r w:rsidRPr="005259D7">
              <w:rPr>
                <w:rFonts w:eastAsia="Yu Mincho" w:hint="eastAsia"/>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09A5CE88" w14:textId="77777777" w:rsidR="003A36CA" w:rsidRPr="005259D7" w:rsidRDefault="003A36CA" w:rsidP="005B2BC8">
            <w:pPr>
              <w:pStyle w:val="TAC"/>
              <w:rPr>
                <w:rFonts w:eastAsia="Yu Mincho"/>
                <w:lang w:eastAsia="ja-JP"/>
              </w:rPr>
            </w:pPr>
            <w:r w:rsidRPr="005259D7">
              <w:rPr>
                <w:rFonts w:eastAsia="Yu Mincho" w:hint="eastAsia"/>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38F0DE38" w14:textId="77777777" w:rsidR="003A36CA" w:rsidRPr="005259D7" w:rsidRDefault="003A36CA" w:rsidP="005B2BC8">
            <w:pPr>
              <w:pStyle w:val="TAC"/>
              <w:rPr>
                <w:rFonts w:eastAsia="Yu Mincho"/>
                <w:lang w:eastAsia="ja-JP"/>
              </w:rPr>
            </w:pPr>
            <w:r w:rsidRPr="005259D7">
              <w:rPr>
                <w:rFonts w:eastAsia="Yu Mincho" w:hint="eastAsia"/>
                <w:lang w:eastAsia="ja-JP"/>
              </w:rPr>
              <w:t>100</w:t>
            </w:r>
          </w:p>
        </w:tc>
        <w:tc>
          <w:tcPr>
            <w:tcW w:w="277" w:type="pct"/>
            <w:tcBorders>
              <w:top w:val="single" w:sz="6" w:space="0" w:color="auto"/>
              <w:left w:val="single" w:sz="6" w:space="0" w:color="auto"/>
              <w:bottom w:val="single" w:sz="6" w:space="0" w:color="auto"/>
              <w:right w:val="single" w:sz="6" w:space="0" w:color="auto"/>
            </w:tcBorders>
          </w:tcPr>
          <w:p w14:paraId="0B89E7A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4487EACC"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2D476FC0"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2896D1D9" w14:textId="77777777" w:rsidR="003A36CA" w:rsidRPr="005259D7" w:rsidRDefault="003A36CA" w:rsidP="005B2BC8">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3CFD350B" w14:textId="77777777" w:rsidR="003A36CA" w:rsidRPr="005259D7" w:rsidRDefault="003A36CA" w:rsidP="005B2BC8">
            <w:pPr>
              <w:pStyle w:val="TAC"/>
              <w:rPr>
                <w:rFonts w:eastAsia="Yu Mincho"/>
                <w:lang w:eastAsia="ja-JP"/>
              </w:rPr>
            </w:pPr>
          </w:p>
        </w:tc>
        <w:tc>
          <w:tcPr>
            <w:tcW w:w="231" w:type="pct"/>
            <w:tcBorders>
              <w:top w:val="single" w:sz="6" w:space="0" w:color="auto"/>
              <w:left w:val="single" w:sz="6" w:space="0" w:color="auto"/>
              <w:bottom w:val="single" w:sz="6" w:space="0" w:color="auto"/>
              <w:right w:val="single" w:sz="6" w:space="0" w:color="auto"/>
            </w:tcBorders>
          </w:tcPr>
          <w:p w14:paraId="58E8BE36" w14:textId="77777777" w:rsidR="003A36CA" w:rsidRPr="005259D7" w:rsidRDefault="003A36CA" w:rsidP="005B2BC8">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73D607F0" w14:textId="77777777" w:rsidR="003A36CA" w:rsidRPr="005259D7" w:rsidRDefault="003A36CA" w:rsidP="005B2BC8">
            <w:pPr>
              <w:pStyle w:val="TAC"/>
              <w:rPr>
                <w:rFonts w:eastAsia="Yu Mincho"/>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74FB78B9" w14:textId="77777777" w:rsidR="003A36CA" w:rsidRPr="005259D7" w:rsidRDefault="003A36CA" w:rsidP="005B2BC8">
            <w:pPr>
              <w:pStyle w:val="TAC"/>
            </w:pPr>
            <w:r w:rsidRPr="005259D7">
              <w:rPr>
                <w:rFonts w:eastAsia="Yu Mincho" w:hint="eastAsia"/>
                <w:lang w:eastAsia="ja-JP"/>
              </w:rPr>
              <w:t>500</w:t>
            </w:r>
          </w:p>
        </w:tc>
        <w:tc>
          <w:tcPr>
            <w:tcW w:w="232" w:type="pct"/>
            <w:tcBorders>
              <w:top w:val="single" w:sz="6" w:space="0" w:color="auto"/>
              <w:left w:val="single" w:sz="6" w:space="0" w:color="auto"/>
              <w:right w:val="single" w:sz="4" w:space="0" w:color="auto"/>
            </w:tcBorders>
            <w:hideMark/>
          </w:tcPr>
          <w:p w14:paraId="6E5338D5"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hideMark/>
          </w:tcPr>
          <w:p w14:paraId="09B82550" w14:textId="77777777" w:rsidR="003A36CA" w:rsidRPr="005259D7" w:rsidRDefault="003A36CA" w:rsidP="005B2BC8">
            <w:pPr>
              <w:pStyle w:val="TAC"/>
              <w:rPr>
                <w:lang w:eastAsia="ja-JP"/>
              </w:rPr>
            </w:pPr>
          </w:p>
        </w:tc>
      </w:tr>
      <w:tr w:rsidR="003A36CA" w:rsidRPr="005259D7" w14:paraId="48C4C277"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hideMark/>
          </w:tcPr>
          <w:p w14:paraId="4F7561E7" w14:textId="77777777" w:rsidR="003A36CA" w:rsidRPr="005259D7" w:rsidRDefault="003A36CA" w:rsidP="005B2BC8">
            <w:pPr>
              <w:pStyle w:val="TAC"/>
              <w:rPr>
                <w:lang w:eastAsia="ja-JP"/>
              </w:rPr>
            </w:pPr>
            <w:r w:rsidRPr="005259D7">
              <w:rPr>
                <w:lang w:eastAsia="ja-JP"/>
              </w:rPr>
              <w:t>CA_n257K</w:t>
            </w:r>
          </w:p>
        </w:tc>
        <w:tc>
          <w:tcPr>
            <w:tcW w:w="510" w:type="pct"/>
            <w:tcBorders>
              <w:top w:val="single" w:sz="6" w:space="0" w:color="auto"/>
              <w:left w:val="single" w:sz="6" w:space="0" w:color="auto"/>
              <w:bottom w:val="single" w:sz="6" w:space="0" w:color="auto"/>
              <w:right w:val="single" w:sz="6" w:space="0" w:color="auto"/>
            </w:tcBorders>
          </w:tcPr>
          <w:p w14:paraId="3E051D75" w14:textId="323738AF" w:rsidR="003A36CA" w:rsidRPr="005259D7" w:rsidRDefault="003A36CA" w:rsidP="005B2BC8">
            <w:pPr>
              <w:pStyle w:val="TAC"/>
            </w:pPr>
            <w:r w:rsidRPr="005259D7">
              <w:t>CA_n257G</w:t>
            </w:r>
            <w:r>
              <w:t>/H/I/J/K</w:t>
            </w:r>
          </w:p>
        </w:tc>
        <w:tc>
          <w:tcPr>
            <w:tcW w:w="322" w:type="pct"/>
            <w:tcBorders>
              <w:top w:val="single" w:sz="6" w:space="0" w:color="auto"/>
              <w:left w:val="single" w:sz="6" w:space="0" w:color="auto"/>
              <w:bottom w:val="single" w:sz="6" w:space="0" w:color="auto"/>
              <w:right w:val="single" w:sz="6" w:space="0" w:color="auto"/>
            </w:tcBorders>
            <w:hideMark/>
          </w:tcPr>
          <w:p w14:paraId="6547F36F" w14:textId="77777777" w:rsidR="003A36CA" w:rsidRPr="005259D7" w:rsidRDefault="003A36CA" w:rsidP="005B2BC8">
            <w:pPr>
              <w:pStyle w:val="TAC"/>
              <w:rPr>
                <w:lang w:eastAsia="ja-JP"/>
              </w:rPr>
            </w:pPr>
            <w:r w:rsidRPr="005259D7">
              <w:rPr>
                <w:lang w:eastAsia="ja-JP"/>
              </w:rPr>
              <w:t>50, 100</w:t>
            </w:r>
          </w:p>
        </w:tc>
        <w:tc>
          <w:tcPr>
            <w:tcW w:w="233" w:type="pct"/>
            <w:tcBorders>
              <w:top w:val="single" w:sz="6" w:space="0" w:color="auto"/>
              <w:left w:val="single" w:sz="6" w:space="0" w:color="auto"/>
              <w:bottom w:val="single" w:sz="6" w:space="0" w:color="auto"/>
              <w:right w:val="single" w:sz="6" w:space="0" w:color="auto"/>
            </w:tcBorders>
            <w:hideMark/>
          </w:tcPr>
          <w:p w14:paraId="1452D2AD" w14:textId="77777777" w:rsidR="003A36CA" w:rsidRPr="005259D7" w:rsidRDefault="003A36CA" w:rsidP="005B2BC8">
            <w:pPr>
              <w:pStyle w:val="TAC"/>
              <w:rPr>
                <w:lang w:eastAsia="ja-JP"/>
              </w:rPr>
            </w:pPr>
            <w:r w:rsidRPr="005259D7">
              <w:rPr>
                <w:lang w:eastAsia="ja-JP"/>
              </w:rPr>
              <w:t>100</w:t>
            </w:r>
          </w:p>
        </w:tc>
        <w:tc>
          <w:tcPr>
            <w:tcW w:w="231" w:type="pct"/>
            <w:tcBorders>
              <w:top w:val="single" w:sz="6" w:space="0" w:color="auto"/>
              <w:left w:val="single" w:sz="6" w:space="0" w:color="auto"/>
              <w:bottom w:val="single" w:sz="6" w:space="0" w:color="auto"/>
              <w:right w:val="single" w:sz="6" w:space="0" w:color="auto"/>
            </w:tcBorders>
            <w:hideMark/>
          </w:tcPr>
          <w:p w14:paraId="4868F929"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hideMark/>
          </w:tcPr>
          <w:p w14:paraId="7E2B6A37"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hideMark/>
          </w:tcPr>
          <w:p w14:paraId="6296B564" w14:textId="77777777" w:rsidR="003A36CA" w:rsidRPr="005259D7" w:rsidRDefault="003A36CA" w:rsidP="005B2BC8">
            <w:pPr>
              <w:pStyle w:val="TAC"/>
              <w:rPr>
                <w:lang w:eastAsia="ja-JP"/>
              </w:rPr>
            </w:pPr>
            <w:r w:rsidRPr="005259D7">
              <w:rPr>
                <w:lang w:eastAsia="ja-JP"/>
              </w:rPr>
              <w:t>100</w:t>
            </w:r>
          </w:p>
        </w:tc>
        <w:tc>
          <w:tcPr>
            <w:tcW w:w="277" w:type="pct"/>
            <w:tcBorders>
              <w:top w:val="single" w:sz="6" w:space="0" w:color="auto"/>
              <w:left w:val="single" w:sz="6" w:space="0" w:color="auto"/>
              <w:bottom w:val="single" w:sz="6" w:space="0" w:color="auto"/>
              <w:right w:val="single" w:sz="6" w:space="0" w:color="auto"/>
            </w:tcBorders>
            <w:hideMark/>
          </w:tcPr>
          <w:p w14:paraId="4AB9AF72"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508C7464"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375A0136"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2ED492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341B995C"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21D7298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65FED7D" w14:textId="77777777" w:rsidR="003A36CA" w:rsidRPr="005259D7" w:rsidRDefault="003A36CA" w:rsidP="005B2BC8">
            <w:pPr>
              <w:pStyle w:val="TAC"/>
              <w:rPr>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3926B405" w14:textId="77777777" w:rsidR="003A36CA" w:rsidRPr="005259D7" w:rsidRDefault="003A36CA" w:rsidP="005B2BC8">
            <w:pPr>
              <w:pStyle w:val="TAC"/>
              <w:rPr>
                <w:lang w:eastAsia="ja-JP"/>
              </w:rPr>
            </w:pPr>
            <w:r w:rsidRPr="005259D7">
              <w:rPr>
                <w:lang w:eastAsia="ja-JP"/>
              </w:rPr>
              <w:t>600</w:t>
            </w:r>
          </w:p>
        </w:tc>
        <w:tc>
          <w:tcPr>
            <w:tcW w:w="232" w:type="pct"/>
            <w:tcBorders>
              <w:top w:val="single" w:sz="6" w:space="0" w:color="auto"/>
              <w:left w:val="single" w:sz="6" w:space="0" w:color="auto"/>
              <w:bottom w:val="single" w:sz="6" w:space="0" w:color="auto"/>
              <w:right w:val="single" w:sz="4" w:space="0" w:color="auto"/>
            </w:tcBorders>
            <w:hideMark/>
          </w:tcPr>
          <w:p w14:paraId="1CD4F4F7" w14:textId="77777777" w:rsidR="003A36CA" w:rsidRPr="005259D7" w:rsidRDefault="003A36CA" w:rsidP="005B2BC8">
            <w:pPr>
              <w:pStyle w:val="TAC"/>
              <w:rPr>
                <w:lang w:eastAsia="ja-JP"/>
              </w:rPr>
            </w:pPr>
            <w:r w:rsidRPr="005259D7">
              <w:rPr>
                <w:lang w:eastAsia="ja-JP"/>
              </w:rPr>
              <w:t>0</w:t>
            </w:r>
          </w:p>
        </w:tc>
        <w:tc>
          <w:tcPr>
            <w:tcW w:w="466" w:type="pct"/>
            <w:tcBorders>
              <w:top w:val="nil"/>
              <w:left w:val="single" w:sz="4" w:space="0" w:color="auto"/>
              <w:bottom w:val="nil"/>
              <w:right w:val="single" w:sz="4" w:space="0" w:color="auto"/>
            </w:tcBorders>
            <w:shd w:val="clear" w:color="auto" w:fill="auto"/>
            <w:hideMark/>
          </w:tcPr>
          <w:p w14:paraId="30C676B5" w14:textId="77777777" w:rsidR="003A36CA" w:rsidRPr="005259D7" w:rsidRDefault="003A36CA" w:rsidP="005B2BC8">
            <w:pPr>
              <w:pStyle w:val="TAC"/>
              <w:rPr>
                <w:lang w:eastAsia="ja-JP"/>
              </w:rPr>
            </w:pPr>
          </w:p>
        </w:tc>
      </w:tr>
      <w:tr w:rsidR="003A36CA" w:rsidRPr="005259D7" w14:paraId="36B61826"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hideMark/>
          </w:tcPr>
          <w:p w14:paraId="3F65185C" w14:textId="77777777" w:rsidR="003A36CA" w:rsidRPr="005259D7" w:rsidRDefault="003A36CA" w:rsidP="005B2BC8">
            <w:pPr>
              <w:pStyle w:val="TAC"/>
            </w:pPr>
            <w:r w:rsidRPr="005259D7">
              <w:t>CA_n257L</w:t>
            </w:r>
          </w:p>
        </w:tc>
        <w:tc>
          <w:tcPr>
            <w:tcW w:w="510" w:type="pct"/>
            <w:tcBorders>
              <w:top w:val="single" w:sz="6" w:space="0" w:color="auto"/>
              <w:left w:val="single" w:sz="6" w:space="0" w:color="auto"/>
              <w:bottom w:val="single" w:sz="6" w:space="0" w:color="auto"/>
              <w:right w:val="single" w:sz="6" w:space="0" w:color="auto"/>
            </w:tcBorders>
          </w:tcPr>
          <w:p w14:paraId="05594890" w14:textId="1979D68B" w:rsidR="003A36CA" w:rsidRPr="005259D7" w:rsidRDefault="003A36CA" w:rsidP="005B2BC8">
            <w:pPr>
              <w:pStyle w:val="TAC"/>
            </w:pPr>
            <w:r w:rsidRPr="005259D7">
              <w:t>CA_n257G</w:t>
            </w:r>
            <w:r>
              <w:t>/H/I/J/K/L</w:t>
            </w:r>
          </w:p>
        </w:tc>
        <w:tc>
          <w:tcPr>
            <w:tcW w:w="322" w:type="pct"/>
            <w:tcBorders>
              <w:top w:val="single" w:sz="6" w:space="0" w:color="auto"/>
              <w:left w:val="single" w:sz="6" w:space="0" w:color="auto"/>
              <w:bottom w:val="single" w:sz="6" w:space="0" w:color="auto"/>
              <w:right w:val="single" w:sz="6" w:space="0" w:color="auto"/>
            </w:tcBorders>
          </w:tcPr>
          <w:p w14:paraId="4D417808" w14:textId="77777777" w:rsidR="003A36CA" w:rsidRPr="005259D7" w:rsidRDefault="003A36CA" w:rsidP="005B2BC8">
            <w:pPr>
              <w:pStyle w:val="TAC"/>
              <w:rPr>
                <w:rFonts w:eastAsia="Yu Mincho"/>
                <w:lang w:eastAsia="ja-JP"/>
              </w:rPr>
            </w:pPr>
            <w:r w:rsidRPr="005259D7">
              <w:rPr>
                <w:rFonts w:eastAsia="Yu Mincho"/>
                <w:lang w:eastAsia="ja-JP"/>
              </w:rPr>
              <w:t>50, 100</w:t>
            </w:r>
          </w:p>
        </w:tc>
        <w:tc>
          <w:tcPr>
            <w:tcW w:w="233" w:type="pct"/>
            <w:tcBorders>
              <w:top w:val="single" w:sz="6" w:space="0" w:color="auto"/>
              <w:left w:val="single" w:sz="6" w:space="0" w:color="auto"/>
              <w:bottom w:val="single" w:sz="6" w:space="0" w:color="auto"/>
              <w:right w:val="single" w:sz="6" w:space="0" w:color="auto"/>
            </w:tcBorders>
          </w:tcPr>
          <w:p w14:paraId="63A69BD4" w14:textId="77777777" w:rsidR="003A36CA" w:rsidRPr="005259D7" w:rsidRDefault="003A36CA" w:rsidP="005B2BC8">
            <w:pPr>
              <w:pStyle w:val="TAC"/>
              <w:rPr>
                <w:rFonts w:eastAsia="Yu Mincho"/>
                <w:lang w:eastAsia="ja-JP"/>
              </w:rPr>
            </w:pPr>
            <w:r w:rsidRPr="005259D7">
              <w:rPr>
                <w:rFonts w:eastAsia="Yu Mincho"/>
                <w:lang w:eastAsia="ja-JP"/>
              </w:rPr>
              <w:t>100</w:t>
            </w:r>
          </w:p>
        </w:tc>
        <w:tc>
          <w:tcPr>
            <w:tcW w:w="231" w:type="pct"/>
            <w:tcBorders>
              <w:top w:val="single" w:sz="6" w:space="0" w:color="auto"/>
              <w:left w:val="single" w:sz="6" w:space="0" w:color="auto"/>
              <w:bottom w:val="single" w:sz="6" w:space="0" w:color="auto"/>
              <w:right w:val="single" w:sz="6" w:space="0" w:color="auto"/>
            </w:tcBorders>
          </w:tcPr>
          <w:p w14:paraId="09B4F474" w14:textId="77777777" w:rsidR="003A36CA" w:rsidRPr="005259D7" w:rsidRDefault="003A36CA" w:rsidP="005B2BC8">
            <w:pPr>
              <w:pStyle w:val="TAC"/>
            </w:pPr>
            <w:r w:rsidRPr="005259D7">
              <w:t>100</w:t>
            </w:r>
          </w:p>
        </w:tc>
        <w:tc>
          <w:tcPr>
            <w:tcW w:w="232" w:type="pct"/>
            <w:tcBorders>
              <w:top w:val="single" w:sz="6" w:space="0" w:color="auto"/>
              <w:left w:val="single" w:sz="6" w:space="0" w:color="auto"/>
              <w:bottom w:val="single" w:sz="6" w:space="0" w:color="auto"/>
              <w:right w:val="single" w:sz="6" w:space="0" w:color="auto"/>
            </w:tcBorders>
          </w:tcPr>
          <w:p w14:paraId="7E12B0D9"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2E176334" w14:textId="77777777" w:rsidR="003A36CA" w:rsidRPr="005259D7" w:rsidRDefault="003A36CA" w:rsidP="005B2BC8">
            <w:pPr>
              <w:pStyle w:val="TAC"/>
              <w:rPr>
                <w:lang w:eastAsia="ja-JP"/>
              </w:rPr>
            </w:pPr>
            <w:r w:rsidRPr="005259D7">
              <w:rPr>
                <w:lang w:eastAsia="ja-JP"/>
              </w:rPr>
              <w:t>100</w:t>
            </w:r>
          </w:p>
        </w:tc>
        <w:tc>
          <w:tcPr>
            <w:tcW w:w="277" w:type="pct"/>
            <w:tcBorders>
              <w:top w:val="single" w:sz="6" w:space="0" w:color="auto"/>
              <w:left w:val="single" w:sz="6" w:space="0" w:color="auto"/>
              <w:bottom w:val="single" w:sz="6" w:space="0" w:color="auto"/>
              <w:right w:val="single" w:sz="6" w:space="0" w:color="auto"/>
            </w:tcBorders>
          </w:tcPr>
          <w:p w14:paraId="52458ACC"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50EA83D5" w14:textId="77777777" w:rsidR="003A36CA" w:rsidRPr="005259D7" w:rsidRDefault="003A36CA" w:rsidP="005B2BC8">
            <w:pPr>
              <w:pStyle w:val="TAC"/>
              <w:rPr>
                <w:lang w:eastAsia="ja-JP"/>
              </w:rPr>
            </w:pPr>
            <w:r w:rsidRPr="005259D7">
              <w:rPr>
                <w:lang w:eastAsia="ja-JP"/>
              </w:rPr>
              <w:t>100</w:t>
            </w:r>
          </w:p>
        </w:tc>
        <w:tc>
          <w:tcPr>
            <w:tcW w:w="231" w:type="pct"/>
            <w:tcBorders>
              <w:top w:val="single" w:sz="6" w:space="0" w:color="auto"/>
              <w:left w:val="single" w:sz="6" w:space="0" w:color="auto"/>
              <w:bottom w:val="single" w:sz="6" w:space="0" w:color="auto"/>
              <w:right w:val="single" w:sz="6" w:space="0" w:color="auto"/>
            </w:tcBorders>
          </w:tcPr>
          <w:p w14:paraId="4FD0666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08F5906E" w14:textId="77777777" w:rsidR="003A36CA" w:rsidRPr="005259D7" w:rsidRDefault="003A36CA" w:rsidP="005B2BC8">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4FB28DF9" w14:textId="77777777" w:rsidR="003A36CA" w:rsidRPr="005259D7" w:rsidRDefault="003A36CA" w:rsidP="005B2BC8">
            <w:pPr>
              <w:pStyle w:val="TAC"/>
              <w:rPr>
                <w:rFonts w:eastAsia="Yu Mincho"/>
                <w:lang w:eastAsia="ja-JP"/>
              </w:rPr>
            </w:pPr>
          </w:p>
        </w:tc>
        <w:tc>
          <w:tcPr>
            <w:tcW w:w="231" w:type="pct"/>
            <w:tcBorders>
              <w:top w:val="single" w:sz="6" w:space="0" w:color="auto"/>
              <w:left w:val="single" w:sz="6" w:space="0" w:color="auto"/>
              <w:bottom w:val="single" w:sz="6" w:space="0" w:color="auto"/>
              <w:right w:val="single" w:sz="6" w:space="0" w:color="auto"/>
            </w:tcBorders>
          </w:tcPr>
          <w:p w14:paraId="0FFD6446" w14:textId="77777777" w:rsidR="003A36CA" w:rsidRPr="005259D7" w:rsidRDefault="003A36CA" w:rsidP="005B2BC8">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06FC8A9B" w14:textId="77777777" w:rsidR="003A36CA" w:rsidRPr="005259D7" w:rsidRDefault="003A36CA" w:rsidP="005B2BC8">
            <w:pPr>
              <w:pStyle w:val="TAC"/>
              <w:rPr>
                <w:rFonts w:eastAsia="Yu Mincho"/>
                <w:lang w:eastAsia="ja-JP"/>
              </w:rPr>
            </w:pPr>
          </w:p>
        </w:tc>
        <w:tc>
          <w:tcPr>
            <w:tcW w:w="412" w:type="pct"/>
            <w:tcBorders>
              <w:top w:val="single" w:sz="6" w:space="0" w:color="auto"/>
              <w:left w:val="single" w:sz="6" w:space="0" w:color="auto"/>
              <w:bottom w:val="single" w:sz="6" w:space="0" w:color="auto"/>
              <w:right w:val="single" w:sz="6" w:space="0" w:color="auto"/>
            </w:tcBorders>
          </w:tcPr>
          <w:p w14:paraId="215E0020" w14:textId="77777777" w:rsidR="003A36CA" w:rsidRPr="005259D7" w:rsidRDefault="003A36CA" w:rsidP="005B2BC8">
            <w:pPr>
              <w:pStyle w:val="TAC"/>
              <w:rPr>
                <w:rFonts w:eastAsia="Yu Mincho"/>
                <w:lang w:eastAsia="ja-JP"/>
              </w:rPr>
            </w:pPr>
            <w:r w:rsidRPr="005259D7">
              <w:rPr>
                <w:rFonts w:eastAsia="Yu Mincho"/>
                <w:lang w:eastAsia="ja-JP"/>
              </w:rPr>
              <w:t>700</w:t>
            </w:r>
          </w:p>
        </w:tc>
        <w:tc>
          <w:tcPr>
            <w:tcW w:w="232" w:type="pct"/>
            <w:tcBorders>
              <w:top w:val="single" w:sz="6" w:space="0" w:color="auto"/>
              <w:left w:val="single" w:sz="6" w:space="0" w:color="auto"/>
              <w:bottom w:val="single" w:sz="6" w:space="0" w:color="auto"/>
              <w:right w:val="single" w:sz="4" w:space="0" w:color="auto"/>
            </w:tcBorders>
            <w:hideMark/>
          </w:tcPr>
          <w:p w14:paraId="2E379EB9"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hideMark/>
          </w:tcPr>
          <w:p w14:paraId="26D0E38B" w14:textId="77777777" w:rsidR="003A36CA" w:rsidRPr="005259D7" w:rsidRDefault="003A36CA" w:rsidP="005B2BC8">
            <w:pPr>
              <w:pStyle w:val="TAC"/>
              <w:rPr>
                <w:lang w:eastAsia="ja-JP"/>
              </w:rPr>
            </w:pPr>
          </w:p>
        </w:tc>
      </w:tr>
      <w:tr w:rsidR="003A36CA" w:rsidRPr="005259D7" w14:paraId="3A78C494"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hideMark/>
          </w:tcPr>
          <w:p w14:paraId="02C93CAE" w14:textId="77777777" w:rsidR="003A36CA" w:rsidRPr="005259D7" w:rsidRDefault="003A36CA" w:rsidP="005B2BC8">
            <w:pPr>
              <w:pStyle w:val="TAC"/>
              <w:rPr>
                <w:lang w:eastAsia="ja-JP"/>
              </w:rPr>
            </w:pPr>
            <w:r w:rsidRPr="005259D7">
              <w:rPr>
                <w:lang w:eastAsia="ja-JP"/>
              </w:rPr>
              <w:t>CA_n257M</w:t>
            </w:r>
          </w:p>
        </w:tc>
        <w:tc>
          <w:tcPr>
            <w:tcW w:w="510" w:type="pct"/>
            <w:tcBorders>
              <w:top w:val="single" w:sz="6" w:space="0" w:color="auto"/>
              <w:left w:val="single" w:sz="6" w:space="0" w:color="auto"/>
              <w:bottom w:val="single" w:sz="4" w:space="0" w:color="auto"/>
              <w:right w:val="single" w:sz="6" w:space="0" w:color="auto"/>
            </w:tcBorders>
          </w:tcPr>
          <w:p w14:paraId="0130C4AE" w14:textId="19D8AB6A" w:rsidR="003A36CA" w:rsidRPr="00004896" w:rsidRDefault="003A36CA" w:rsidP="005B2BC8">
            <w:pPr>
              <w:pStyle w:val="TAC"/>
              <w:rPr>
                <w:lang w:val="sv-SE"/>
              </w:rPr>
            </w:pPr>
            <w:r w:rsidRPr="00004896">
              <w:rPr>
                <w:lang w:val="sv-SE"/>
              </w:rPr>
              <w:t>CA_n257G/H/I/J/K/L/M</w:t>
            </w:r>
          </w:p>
        </w:tc>
        <w:tc>
          <w:tcPr>
            <w:tcW w:w="322" w:type="pct"/>
            <w:tcBorders>
              <w:top w:val="single" w:sz="6" w:space="0" w:color="auto"/>
              <w:left w:val="single" w:sz="6" w:space="0" w:color="auto"/>
              <w:bottom w:val="single" w:sz="4" w:space="0" w:color="auto"/>
              <w:right w:val="single" w:sz="6" w:space="0" w:color="auto"/>
            </w:tcBorders>
            <w:hideMark/>
          </w:tcPr>
          <w:p w14:paraId="46F5EB54" w14:textId="77777777" w:rsidR="003A36CA" w:rsidRPr="005259D7" w:rsidRDefault="003A36CA" w:rsidP="005B2BC8">
            <w:pPr>
              <w:pStyle w:val="TAC"/>
              <w:rPr>
                <w:lang w:eastAsia="ja-JP"/>
              </w:rPr>
            </w:pPr>
            <w:r w:rsidRPr="005259D7">
              <w:rPr>
                <w:lang w:eastAsia="ja-JP"/>
              </w:rPr>
              <w:t>50, 100</w:t>
            </w:r>
          </w:p>
        </w:tc>
        <w:tc>
          <w:tcPr>
            <w:tcW w:w="233" w:type="pct"/>
            <w:tcBorders>
              <w:top w:val="single" w:sz="6" w:space="0" w:color="auto"/>
              <w:left w:val="single" w:sz="6" w:space="0" w:color="auto"/>
              <w:bottom w:val="single" w:sz="4" w:space="0" w:color="auto"/>
              <w:right w:val="single" w:sz="6" w:space="0" w:color="auto"/>
            </w:tcBorders>
            <w:hideMark/>
          </w:tcPr>
          <w:p w14:paraId="6351BE1F" w14:textId="77777777" w:rsidR="003A36CA" w:rsidRPr="005259D7" w:rsidRDefault="003A36CA" w:rsidP="005B2BC8">
            <w:pPr>
              <w:pStyle w:val="TAC"/>
              <w:rPr>
                <w:lang w:eastAsia="ja-JP"/>
              </w:rPr>
            </w:pPr>
            <w:r w:rsidRPr="005259D7">
              <w:rPr>
                <w:lang w:eastAsia="ja-JP"/>
              </w:rPr>
              <w:t>100</w:t>
            </w:r>
          </w:p>
        </w:tc>
        <w:tc>
          <w:tcPr>
            <w:tcW w:w="231" w:type="pct"/>
            <w:tcBorders>
              <w:top w:val="single" w:sz="6" w:space="0" w:color="auto"/>
              <w:left w:val="single" w:sz="6" w:space="0" w:color="auto"/>
              <w:bottom w:val="single" w:sz="4" w:space="0" w:color="auto"/>
              <w:right w:val="single" w:sz="6" w:space="0" w:color="auto"/>
            </w:tcBorders>
            <w:hideMark/>
          </w:tcPr>
          <w:p w14:paraId="51F790F0"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hideMark/>
          </w:tcPr>
          <w:p w14:paraId="218033B0"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hideMark/>
          </w:tcPr>
          <w:p w14:paraId="4E4B9B03" w14:textId="77777777" w:rsidR="003A36CA" w:rsidRPr="005259D7" w:rsidRDefault="003A36CA" w:rsidP="005B2BC8">
            <w:pPr>
              <w:pStyle w:val="TAC"/>
              <w:rPr>
                <w:lang w:eastAsia="ja-JP"/>
              </w:rPr>
            </w:pPr>
            <w:r w:rsidRPr="005259D7">
              <w:rPr>
                <w:lang w:eastAsia="ja-JP"/>
              </w:rPr>
              <w:t>100</w:t>
            </w:r>
          </w:p>
        </w:tc>
        <w:tc>
          <w:tcPr>
            <w:tcW w:w="277" w:type="pct"/>
            <w:tcBorders>
              <w:top w:val="single" w:sz="6" w:space="0" w:color="auto"/>
              <w:left w:val="single" w:sz="6" w:space="0" w:color="auto"/>
              <w:bottom w:val="single" w:sz="4" w:space="0" w:color="auto"/>
              <w:right w:val="single" w:sz="6" w:space="0" w:color="auto"/>
            </w:tcBorders>
            <w:hideMark/>
          </w:tcPr>
          <w:p w14:paraId="4586A525"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hideMark/>
          </w:tcPr>
          <w:p w14:paraId="597A5B39" w14:textId="77777777" w:rsidR="003A36CA" w:rsidRPr="005259D7" w:rsidRDefault="003A36CA" w:rsidP="005B2BC8">
            <w:pPr>
              <w:pStyle w:val="TAC"/>
              <w:rPr>
                <w:lang w:eastAsia="ja-JP"/>
              </w:rPr>
            </w:pPr>
            <w:r w:rsidRPr="005259D7">
              <w:rPr>
                <w:lang w:eastAsia="ja-JP"/>
              </w:rPr>
              <w:t>100</w:t>
            </w:r>
          </w:p>
        </w:tc>
        <w:tc>
          <w:tcPr>
            <w:tcW w:w="231" w:type="pct"/>
            <w:tcBorders>
              <w:top w:val="single" w:sz="6" w:space="0" w:color="auto"/>
              <w:left w:val="single" w:sz="6" w:space="0" w:color="auto"/>
              <w:bottom w:val="single" w:sz="4" w:space="0" w:color="auto"/>
              <w:right w:val="single" w:sz="6" w:space="0" w:color="auto"/>
            </w:tcBorders>
            <w:hideMark/>
          </w:tcPr>
          <w:p w14:paraId="460A914B" w14:textId="77777777" w:rsidR="003A36CA" w:rsidRPr="005259D7" w:rsidRDefault="003A36CA" w:rsidP="005B2BC8">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tcPr>
          <w:p w14:paraId="1E74C03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FFDD863"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8633DD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247F590" w14:textId="77777777" w:rsidR="003A36CA" w:rsidRPr="005259D7" w:rsidRDefault="003A36CA" w:rsidP="005B2BC8">
            <w:pPr>
              <w:pStyle w:val="TAC"/>
              <w:rPr>
                <w:lang w:eastAsia="ja-JP"/>
              </w:rPr>
            </w:pPr>
          </w:p>
        </w:tc>
        <w:tc>
          <w:tcPr>
            <w:tcW w:w="412" w:type="pct"/>
            <w:tcBorders>
              <w:top w:val="single" w:sz="6" w:space="0" w:color="auto"/>
              <w:left w:val="single" w:sz="6" w:space="0" w:color="auto"/>
              <w:bottom w:val="single" w:sz="4" w:space="0" w:color="auto"/>
              <w:right w:val="single" w:sz="6" w:space="0" w:color="auto"/>
            </w:tcBorders>
            <w:hideMark/>
          </w:tcPr>
          <w:p w14:paraId="3DA45F58" w14:textId="77777777" w:rsidR="003A36CA" w:rsidRPr="005259D7" w:rsidRDefault="003A36CA" w:rsidP="005B2BC8">
            <w:pPr>
              <w:pStyle w:val="TAC"/>
              <w:rPr>
                <w:lang w:eastAsia="ja-JP"/>
              </w:rPr>
            </w:pPr>
            <w:r w:rsidRPr="005259D7">
              <w:rPr>
                <w:lang w:eastAsia="ja-JP"/>
              </w:rPr>
              <w:t>800</w:t>
            </w:r>
          </w:p>
        </w:tc>
        <w:tc>
          <w:tcPr>
            <w:tcW w:w="232" w:type="pct"/>
            <w:tcBorders>
              <w:top w:val="single" w:sz="6" w:space="0" w:color="auto"/>
              <w:left w:val="single" w:sz="6" w:space="0" w:color="auto"/>
              <w:bottom w:val="single" w:sz="4" w:space="0" w:color="auto"/>
              <w:right w:val="single" w:sz="4" w:space="0" w:color="auto"/>
            </w:tcBorders>
            <w:hideMark/>
          </w:tcPr>
          <w:p w14:paraId="65EA7820" w14:textId="77777777" w:rsidR="003A36CA" w:rsidRPr="005259D7" w:rsidRDefault="003A36CA" w:rsidP="005B2BC8">
            <w:pPr>
              <w:pStyle w:val="TAC"/>
              <w:rPr>
                <w:lang w:eastAsia="ja-JP"/>
              </w:rPr>
            </w:pPr>
            <w:r w:rsidRPr="005259D7">
              <w:rPr>
                <w:lang w:eastAsia="ja-JP"/>
              </w:rPr>
              <w:t>0</w:t>
            </w:r>
          </w:p>
        </w:tc>
        <w:tc>
          <w:tcPr>
            <w:tcW w:w="466" w:type="pct"/>
            <w:tcBorders>
              <w:top w:val="nil"/>
              <w:left w:val="single" w:sz="4" w:space="0" w:color="auto"/>
              <w:bottom w:val="single" w:sz="4" w:space="0" w:color="auto"/>
              <w:right w:val="single" w:sz="4" w:space="0" w:color="auto"/>
            </w:tcBorders>
            <w:shd w:val="clear" w:color="auto" w:fill="auto"/>
            <w:hideMark/>
          </w:tcPr>
          <w:p w14:paraId="6F0F5690" w14:textId="77777777" w:rsidR="003A36CA" w:rsidRPr="005259D7" w:rsidRDefault="003A36CA" w:rsidP="005B2BC8">
            <w:pPr>
              <w:pStyle w:val="TAC"/>
              <w:rPr>
                <w:lang w:eastAsia="ja-JP"/>
              </w:rPr>
            </w:pPr>
          </w:p>
        </w:tc>
      </w:tr>
      <w:tr w:rsidR="003A36CA" w:rsidRPr="005259D7" w14:paraId="42952A3F"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61A3BC1" w14:textId="77777777" w:rsidR="003A36CA" w:rsidRPr="005259D7" w:rsidRDefault="003A36CA" w:rsidP="005B2BC8">
            <w:pPr>
              <w:pStyle w:val="TAC"/>
              <w:rPr>
                <w:lang w:eastAsia="ja-JP"/>
              </w:rPr>
            </w:pPr>
            <w:r w:rsidRPr="005259D7">
              <w:t>CA_n258B</w:t>
            </w:r>
          </w:p>
        </w:tc>
        <w:tc>
          <w:tcPr>
            <w:tcW w:w="510" w:type="pct"/>
            <w:tcBorders>
              <w:top w:val="single" w:sz="6" w:space="0" w:color="auto"/>
              <w:left w:val="single" w:sz="6" w:space="0" w:color="auto"/>
              <w:bottom w:val="single" w:sz="4" w:space="0" w:color="auto"/>
              <w:right w:val="single" w:sz="6" w:space="0" w:color="auto"/>
            </w:tcBorders>
          </w:tcPr>
          <w:p w14:paraId="77733AB8" w14:textId="77777777" w:rsidR="003A36CA" w:rsidRPr="005259D7" w:rsidRDefault="003A36CA" w:rsidP="005B2BC8">
            <w:pPr>
              <w:pStyle w:val="TAC"/>
            </w:pPr>
            <w:r w:rsidRPr="005259D7">
              <w:t>CA_n258B</w:t>
            </w:r>
          </w:p>
        </w:tc>
        <w:tc>
          <w:tcPr>
            <w:tcW w:w="322" w:type="pct"/>
            <w:tcBorders>
              <w:top w:val="single" w:sz="6" w:space="0" w:color="auto"/>
              <w:left w:val="single" w:sz="6" w:space="0" w:color="auto"/>
              <w:bottom w:val="single" w:sz="4" w:space="0" w:color="auto"/>
              <w:right w:val="single" w:sz="6" w:space="0" w:color="auto"/>
            </w:tcBorders>
          </w:tcPr>
          <w:p w14:paraId="1AA09C5B" w14:textId="77777777" w:rsidR="003A36CA" w:rsidRPr="005259D7" w:rsidRDefault="003A36CA" w:rsidP="005B2BC8">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1E9B1E1C" w14:textId="77777777" w:rsidR="003A36CA" w:rsidRPr="005259D7" w:rsidRDefault="003A36CA" w:rsidP="005B2BC8">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3FDEE3D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4D7E73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9CD9AE5"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FBC175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DD81769"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606D09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E7DFD1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2631DF7"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F8178ED"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5090106"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257936B9"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6350E21"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2C6BE74C" w14:textId="77777777" w:rsidR="003A36CA" w:rsidRPr="005259D7" w:rsidRDefault="003A36CA" w:rsidP="005B2BC8">
            <w:pPr>
              <w:pStyle w:val="TAC"/>
              <w:rPr>
                <w:lang w:eastAsia="ja-JP"/>
              </w:rPr>
            </w:pPr>
            <w:r w:rsidRPr="005259D7">
              <w:rPr>
                <w:lang w:eastAsia="ja-JP"/>
              </w:rPr>
              <w:t>1</w:t>
            </w:r>
          </w:p>
        </w:tc>
      </w:tr>
      <w:tr w:rsidR="003A36CA" w:rsidRPr="005259D7" w14:paraId="4AB47AED"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6F829258" w14:textId="77777777" w:rsidR="003A36CA" w:rsidRPr="005259D7" w:rsidRDefault="003A36CA" w:rsidP="005B2BC8">
            <w:pPr>
              <w:pStyle w:val="TAC"/>
              <w:rPr>
                <w:lang w:eastAsia="ja-JP"/>
              </w:rPr>
            </w:pPr>
            <w:r w:rsidRPr="005259D7">
              <w:t>CA_n258C</w:t>
            </w:r>
          </w:p>
        </w:tc>
        <w:tc>
          <w:tcPr>
            <w:tcW w:w="510" w:type="pct"/>
            <w:tcBorders>
              <w:top w:val="single" w:sz="6" w:space="0" w:color="auto"/>
              <w:left w:val="single" w:sz="6" w:space="0" w:color="auto"/>
              <w:bottom w:val="single" w:sz="4" w:space="0" w:color="auto"/>
              <w:right w:val="single" w:sz="6" w:space="0" w:color="auto"/>
            </w:tcBorders>
          </w:tcPr>
          <w:p w14:paraId="7F35238A" w14:textId="77777777" w:rsidR="003A36CA" w:rsidRPr="005259D7" w:rsidRDefault="003A36CA" w:rsidP="005B2BC8">
            <w:pPr>
              <w:pStyle w:val="TAC"/>
            </w:pPr>
            <w:r w:rsidRPr="005259D7">
              <w:t>CA_n258B</w:t>
            </w:r>
            <w:r>
              <w:rPr>
                <w:lang w:eastAsia="zh-CN"/>
              </w:rPr>
              <w:t xml:space="preserve"> </w:t>
            </w:r>
          </w:p>
        </w:tc>
        <w:tc>
          <w:tcPr>
            <w:tcW w:w="322" w:type="pct"/>
            <w:tcBorders>
              <w:top w:val="single" w:sz="6" w:space="0" w:color="auto"/>
              <w:left w:val="single" w:sz="6" w:space="0" w:color="auto"/>
              <w:bottom w:val="single" w:sz="4" w:space="0" w:color="auto"/>
              <w:right w:val="single" w:sz="6" w:space="0" w:color="auto"/>
            </w:tcBorders>
          </w:tcPr>
          <w:p w14:paraId="34A162CA" w14:textId="77777777" w:rsidR="003A36CA" w:rsidRPr="005259D7" w:rsidRDefault="003A36CA" w:rsidP="005B2BC8">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2E57AA63" w14:textId="77777777" w:rsidR="003A36CA" w:rsidRPr="005259D7" w:rsidRDefault="003A36CA" w:rsidP="005B2BC8">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74306AFC"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6" w:space="0" w:color="auto"/>
            </w:tcBorders>
          </w:tcPr>
          <w:p w14:paraId="0085294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F8D59A5"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3CB4C20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D8500B0"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2785C9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E85FCD5"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5412C5A"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04F62A4"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08827A3"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2656E01" w14:textId="77777777" w:rsidR="003A36CA" w:rsidRPr="005259D7" w:rsidRDefault="003A36CA" w:rsidP="005B2BC8">
            <w:pPr>
              <w:pStyle w:val="TAC"/>
              <w:rPr>
                <w:lang w:eastAsia="ja-JP"/>
              </w:rPr>
            </w:pPr>
            <w:r w:rsidRPr="005259D7">
              <w:t>1200</w:t>
            </w:r>
          </w:p>
        </w:tc>
        <w:tc>
          <w:tcPr>
            <w:tcW w:w="232" w:type="pct"/>
            <w:tcBorders>
              <w:top w:val="single" w:sz="6" w:space="0" w:color="auto"/>
              <w:left w:val="single" w:sz="6" w:space="0" w:color="auto"/>
              <w:bottom w:val="single" w:sz="4" w:space="0" w:color="auto"/>
              <w:right w:val="single" w:sz="4" w:space="0" w:color="auto"/>
            </w:tcBorders>
          </w:tcPr>
          <w:p w14:paraId="383A1BBE"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284719C6" w14:textId="77777777" w:rsidR="003A36CA" w:rsidRPr="005259D7" w:rsidRDefault="003A36CA" w:rsidP="005B2BC8">
            <w:pPr>
              <w:pStyle w:val="TAC"/>
              <w:rPr>
                <w:lang w:eastAsia="ja-JP"/>
              </w:rPr>
            </w:pPr>
          </w:p>
        </w:tc>
      </w:tr>
      <w:tr w:rsidR="003A36CA" w:rsidRPr="005259D7" w14:paraId="1C827DB0"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08DCA035" w14:textId="77777777" w:rsidR="003A36CA" w:rsidRPr="005259D7" w:rsidRDefault="003A36CA" w:rsidP="005B2BC8">
            <w:pPr>
              <w:pStyle w:val="TAC"/>
              <w:rPr>
                <w:lang w:eastAsia="ja-JP"/>
              </w:rPr>
            </w:pPr>
            <w:r w:rsidRPr="005259D7">
              <w:t>CA_n258D</w:t>
            </w:r>
          </w:p>
        </w:tc>
        <w:tc>
          <w:tcPr>
            <w:tcW w:w="510" w:type="pct"/>
            <w:tcBorders>
              <w:top w:val="single" w:sz="6" w:space="0" w:color="auto"/>
              <w:left w:val="single" w:sz="6" w:space="0" w:color="auto"/>
              <w:bottom w:val="single" w:sz="4" w:space="0" w:color="auto"/>
              <w:right w:val="single" w:sz="6" w:space="0" w:color="auto"/>
            </w:tcBorders>
          </w:tcPr>
          <w:p w14:paraId="12FAB705" w14:textId="77777777" w:rsidR="003A36CA" w:rsidRPr="005259D7" w:rsidRDefault="003A36CA" w:rsidP="005B2BC8">
            <w:pPr>
              <w:pStyle w:val="TAC"/>
            </w:pPr>
            <w:r w:rsidRPr="005259D7">
              <w:t>CA_n258D</w:t>
            </w:r>
          </w:p>
        </w:tc>
        <w:tc>
          <w:tcPr>
            <w:tcW w:w="322" w:type="pct"/>
            <w:tcBorders>
              <w:top w:val="single" w:sz="6" w:space="0" w:color="auto"/>
              <w:left w:val="single" w:sz="6" w:space="0" w:color="auto"/>
              <w:bottom w:val="single" w:sz="4" w:space="0" w:color="auto"/>
              <w:right w:val="single" w:sz="6" w:space="0" w:color="auto"/>
            </w:tcBorders>
          </w:tcPr>
          <w:p w14:paraId="374C0346"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7A2660B4"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2D58D62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41C33E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900761F"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1C03C2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6CFB904"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9F9D88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0F543B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C335037"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5799498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EA6FAD7"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6F1DD6D"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17C877D7"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00AA3366" w14:textId="77777777" w:rsidR="003A36CA" w:rsidRPr="005259D7" w:rsidRDefault="003A36CA" w:rsidP="005B2BC8">
            <w:pPr>
              <w:pStyle w:val="TAC"/>
              <w:rPr>
                <w:lang w:eastAsia="ja-JP"/>
              </w:rPr>
            </w:pPr>
            <w:r w:rsidRPr="005259D7">
              <w:rPr>
                <w:lang w:eastAsia="ja-JP"/>
              </w:rPr>
              <w:t>2</w:t>
            </w:r>
          </w:p>
        </w:tc>
      </w:tr>
      <w:tr w:rsidR="003A36CA" w:rsidRPr="005259D7" w14:paraId="2143CA56"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551C942A" w14:textId="77777777" w:rsidR="003A36CA" w:rsidRPr="005259D7" w:rsidRDefault="003A36CA" w:rsidP="005B2BC8">
            <w:pPr>
              <w:pStyle w:val="TAC"/>
              <w:rPr>
                <w:lang w:eastAsia="ja-JP"/>
              </w:rPr>
            </w:pPr>
            <w:r w:rsidRPr="005259D7">
              <w:t>CA_n258E</w:t>
            </w:r>
          </w:p>
        </w:tc>
        <w:tc>
          <w:tcPr>
            <w:tcW w:w="510" w:type="pct"/>
            <w:tcBorders>
              <w:top w:val="single" w:sz="6" w:space="0" w:color="auto"/>
              <w:left w:val="single" w:sz="6" w:space="0" w:color="auto"/>
              <w:bottom w:val="single" w:sz="4" w:space="0" w:color="auto"/>
              <w:right w:val="single" w:sz="6" w:space="0" w:color="auto"/>
            </w:tcBorders>
          </w:tcPr>
          <w:p w14:paraId="250CD9A1" w14:textId="0B68D532" w:rsidR="003A36CA" w:rsidRPr="005259D7" w:rsidRDefault="003A36CA" w:rsidP="005B2BC8">
            <w:pPr>
              <w:pStyle w:val="TAC"/>
            </w:pPr>
            <w:r w:rsidRPr="005259D7">
              <w:t>CA_n258D</w:t>
            </w:r>
            <w:r>
              <w:t>/E</w:t>
            </w:r>
          </w:p>
        </w:tc>
        <w:tc>
          <w:tcPr>
            <w:tcW w:w="322" w:type="pct"/>
            <w:tcBorders>
              <w:top w:val="single" w:sz="6" w:space="0" w:color="auto"/>
              <w:left w:val="single" w:sz="6" w:space="0" w:color="auto"/>
              <w:bottom w:val="single" w:sz="4" w:space="0" w:color="auto"/>
              <w:right w:val="single" w:sz="6" w:space="0" w:color="auto"/>
            </w:tcBorders>
          </w:tcPr>
          <w:p w14:paraId="7905B819"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6B748347"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6FDD1FB8"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1116C97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23B71D6"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D8ADA8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2EE91A9"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556DCB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05DDD35"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BFBD860"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7A8B57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E466F3F"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0F2695A3" w14:textId="77777777" w:rsidR="003A36CA" w:rsidRPr="005259D7" w:rsidRDefault="003A36CA" w:rsidP="005B2BC8">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56474835"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7AA09BA" w14:textId="77777777" w:rsidR="003A36CA" w:rsidRPr="005259D7" w:rsidRDefault="003A36CA" w:rsidP="005B2BC8">
            <w:pPr>
              <w:pStyle w:val="TAC"/>
              <w:rPr>
                <w:lang w:eastAsia="ja-JP"/>
              </w:rPr>
            </w:pPr>
          </w:p>
        </w:tc>
      </w:tr>
      <w:tr w:rsidR="003A36CA" w:rsidRPr="005259D7" w14:paraId="0EAB418C"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0B60DB3" w14:textId="77777777" w:rsidR="003A36CA" w:rsidRPr="005259D7" w:rsidRDefault="003A36CA" w:rsidP="005B2BC8">
            <w:pPr>
              <w:pStyle w:val="TAC"/>
              <w:rPr>
                <w:lang w:eastAsia="ja-JP"/>
              </w:rPr>
            </w:pPr>
            <w:r w:rsidRPr="005259D7">
              <w:t>CA_n258F</w:t>
            </w:r>
          </w:p>
        </w:tc>
        <w:tc>
          <w:tcPr>
            <w:tcW w:w="510" w:type="pct"/>
            <w:tcBorders>
              <w:top w:val="single" w:sz="6" w:space="0" w:color="auto"/>
              <w:left w:val="single" w:sz="6" w:space="0" w:color="auto"/>
              <w:bottom w:val="single" w:sz="4" w:space="0" w:color="auto"/>
              <w:right w:val="single" w:sz="6" w:space="0" w:color="auto"/>
            </w:tcBorders>
          </w:tcPr>
          <w:p w14:paraId="7F2A8FF7" w14:textId="58B77807" w:rsidR="003A36CA" w:rsidRPr="005259D7" w:rsidRDefault="003A36CA" w:rsidP="005B2BC8">
            <w:pPr>
              <w:pStyle w:val="TAC"/>
            </w:pPr>
            <w:r w:rsidRPr="005259D7">
              <w:rPr>
                <w:lang w:val="es-US"/>
              </w:rPr>
              <w:t>CA_n258D</w:t>
            </w:r>
            <w:r>
              <w:rPr>
                <w:lang w:val="es-US"/>
              </w:rPr>
              <w:t>/E/F</w:t>
            </w:r>
          </w:p>
        </w:tc>
        <w:tc>
          <w:tcPr>
            <w:tcW w:w="322" w:type="pct"/>
            <w:tcBorders>
              <w:top w:val="single" w:sz="6" w:space="0" w:color="auto"/>
              <w:left w:val="single" w:sz="6" w:space="0" w:color="auto"/>
              <w:bottom w:val="single" w:sz="4" w:space="0" w:color="auto"/>
              <w:right w:val="single" w:sz="6" w:space="0" w:color="auto"/>
            </w:tcBorders>
          </w:tcPr>
          <w:p w14:paraId="1EE1F43D"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5D63853A"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4DFADD55"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2C09E8DC"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133717BE"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396830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02C92F0"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90D9EE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A9714F0"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10B0273"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1E699F4A"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510A57C"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AA975F3"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521EE303"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05F7CE1F" w14:textId="77777777" w:rsidR="003A36CA" w:rsidRPr="005259D7" w:rsidRDefault="003A36CA" w:rsidP="005B2BC8">
            <w:pPr>
              <w:pStyle w:val="TAC"/>
              <w:rPr>
                <w:lang w:eastAsia="ja-JP"/>
              </w:rPr>
            </w:pPr>
          </w:p>
        </w:tc>
      </w:tr>
      <w:tr w:rsidR="003A36CA" w:rsidRPr="005259D7" w14:paraId="29A2265D"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5AFE59DF" w14:textId="77777777" w:rsidR="003A36CA" w:rsidRPr="005259D7" w:rsidRDefault="003A36CA" w:rsidP="005B2BC8">
            <w:pPr>
              <w:pStyle w:val="TAC"/>
              <w:rPr>
                <w:lang w:eastAsia="ja-JP"/>
              </w:rPr>
            </w:pPr>
            <w:r w:rsidRPr="005259D7">
              <w:t>CA_n258G</w:t>
            </w:r>
          </w:p>
        </w:tc>
        <w:tc>
          <w:tcPr>
            <w:tcW w:w="510" w:type="pct"/>
            <w:tcBorders>
              <w:top w:val="single" w:sz="6" w:space="0" w:color="auto"/>
              <w:left w:val="single" w:sz="6" w:space="0" w:color="auto"/>
              <w:bottom w:val="single" w:sz="4" w:space="0" w:color="auto"/>
              <w:right w:val="single" w:sz="6" w:space="0" w:color="auto"/>
            </w:tcBorders>
          </w:tcPr>
          <w:p w14:paraId="6ACA9AD3" w14:textId="77777777" w:rsidR="003A36CA" w:rsidRPr="005259D7" w:rsidRDefault="003A36CA" w:rsidP="005B2BC8">
            <w:pPr>
              <w:pStyle w:val="TAC"/>
            </w:pPr>
            <w:r w:rsidRPr="005259D7">
              <w:t>CA_n258G</w:t>
            </w:r>
          </w:p>
        </w:tc>
        <w:tc>
          <w:tcPr>
            <w:tcW w:w="322" w:type="pct"/>
            <w:tcBorders>
              <w:top w:val="single" w:sz="6" w:space="0" w:color="auto"/>
              <w:left w:val="single" w:sz="6" w:space="0" w:color="auto"/>
              <w:bottom w:val="single" w:sz="4" w:space="0" w:color="auto"/>
              <w:right w:val="single" w:sz="6" w:space="0" w:color="auto"/>
            </w:tcBorders>
          </w:tcPr>
          <w:p w14:paraId="79A2702F"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7B6ABB0"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5E57F7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056D93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ED89BB5"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6DA181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7DBF491"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C4224F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090B361"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A3E6B21"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17A09121"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5EC650D"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8ED50D4"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2342BC32"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523A8236" w14:textId="77777777" w:rsidR="003A36CA" w:rsidRPr="005259D7" w:rsidRDefault="003A36CA" w:rsidP="005B2BC8">
            <w:pPr>
              <w:pStyle w:val="TAC"/>
              <w:rPr>
                <w:lang w:eastAsia="ja-JP"/>
              </w:rPr>
            </w:pPr>
            <w:r w:rsidRPr="005259D7">
              <w:rPr>
                <w:lang w:eastAsia="ja-JP"/>
              </w:rPr>
              <w:t>3</w:t>
            </w:r>
          </w:p>
        </w:tc>
      </w:tr>
      <w:tr w:rsidR="003A36CA" w:rsidRPr="005259D7" w14:paraId="668D2164"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CA681F8" w14:textId="77777777" w:rsidR="003A36CA" w:rsidRPr="005259D7" w:rsidRDefault="003A36CA" w:rsidP="005B2BC8">
            <w:pPr>
              <w:pStyle w:val="TAC"/>
              <w:rPr>
                <w:lang w:eastAsia="ja-JP"/>
              </w:rPr>
            </w:pPr>
            <w:r w:rsidRPr="005259D7">
              <w:t>CA_n258H</w:t>
            </w:r>
          </w:p>
        </w:tc>
        <w:tc>
          <w:tcPr>
            <w:tcW w:w="510" w:type="pct"/>
            <w:tcBorders>
              <w:top w:val="single" w:sz="6" w:space="0" w:color="auto"/>
              <w:left w:val="single" w:sz="6" w:space="0" w:color="auto"/>
              <w:bottom w:val="single" w:sz="4" w:space="0" w:color="auto"/>
              <w:right w:val="single" w:sz="6" w:space="0" w:color="auto"/>
            </w:tcBorders>
          </w:tcPr>
          <w:p w14:paraId="45752F19" w14:textId="25CB666D" w:rsidR="003A36CA" w:rsidRPr="005259D7" w:rsidRDefault="003A36CA" w:rsidP="005B2BC8">
            <w:pPr>
              <w:pStyle w:val="TAC"/>
            </w:pPr>
            <w:r w:rsidRPr="005259D7">
              <w:t>CA_n258G</w:t>
            </w:r>
            <w:r>
              <w:t>/H</w:t>
            </w:r>
          </w:p>
        </w:tc>
        <w:tc>
          <w:tcPr>
            <w:tcW w:w="322" w:type="pct"/>
            <w:tcBorders>
              <w:top w:val="single" w:sz="6" w:space="0" w:color="auto"/>
              <w:left w:val="single" w:sz="6" w:space="0" w:color="auto"/>
              <w:bottom w:val="single" w:sz="4" w:space="0" w:color="auto"/>
              <w:right w:val="single" w:sz="6" w:space="0" w:color="auto"/>
            </w:tcBorders>
          </w:tcPr>
          <w:p w14:paraId="3B9CA720"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3C456B0"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E3E4C2C"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6FCEA3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FB2C6C1"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87FB47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63B8868"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4ECE0B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E7490C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8E3487C"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0260923F"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DD71C28"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05FF6E3" w14:textId="77777777" w:rsidR="003A36CA" w:rsidRPr="005259D7" w:rsidRDefault="003A36CA" w:rsidP="005B2BC8">
            <w:pPr>
              <w:pStyle w:val="TAC"/>
              <w:rPr>
                <w:lang w:eastAsia="ja-JP"/>
              </w:rPr>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0C8F3078"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C432270" w14:textId="77777777" w:rsidR="003A36CA" w:rsidRPr="005259D7" w:rsidRDefault="003A36CA" w:rsidP="005B2BC8">
            <w:pPr>
              <w:pStyle w:val="TAC"/>
              <w:rPr>
                <w:lang w:eastAsia="ja-JP"/>
              </w:rPr>
            </w:pPr>
          </w:p>
        </w:tc>
      </w:tr>
      <w:tr w:rsidR="003A36CA" w:rsidRPr="005259D7" w14:paraId="7DA41610"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F46D929" w14:textId="77777777" w:rsidR="003A36CA" w:rsidRPr="005259D7" w:rsidRDefault="003A36CA" w:rsidP="005B2BC8">
            <w:pPr>
              <w:pStyle w:val="TAC"/>
              <w:rPr>
                <w:lang w:eastAsia="ja-JP"/>
              </w:rPr>
            </w:pPr>
            <w:r w:rsidRPr="005259D7">
              <w:t>CA_n258I</w:t>
            </w:r>
          </w:p>
        </w:tc>
        <w:tc>
          <w:tcPr>
            <w:tcW w:w="510" w:type="pct"/>
            <w:tcBorders>
              <w:top w:val="single" w:sz="6" w:space="0" w:color="auto"/>
              <w:left w:val="single" w:sz="6" w:space="0" w:color="auto"/>
              <w:bottom w:val="single" w:sz="4" w:space="0" w:color="auto"/>
              <w:right w:val="single" w:sz="6" w:space="0" w:color="auto"/>
            </w:tcBorders>
          </w:tcPr>
          <w:p w14:paraId="4FD303BC" w14:textId="7FE74FF7" w:rsidR="003A36CA" w:rsidRPr="005259D7" w:rsidRDefault="003A36CA" w:rsidP="005B2BC8">
            <w:pPr>
              <w:pStyle w:val="TAC"/>
            </w:pPr>
            <w:r w:rsidRPr="005259D7">
              <w:t>CA_n258G</w:t>
            </w:r>
            <w:r>
              <w:t>/H/I</w:t>
            </w:r>
          </w:p>
        </w:tc>
        <w:tc>
          <w:tcPr>
            <w:tcW w:w="322" w:type="pct"/>
            <w:tcBorders>
              <w:top w:val="single" w:sz="6" w:space="0" w:color="auto"/>
              <w:left w:val="single" w:sz="6" w:space="0" w:color="auto"/>
              <w:bottom w:val="single" w:sz="4" w:space="0" w:color="auto"/>
              <w:right w:val="single" w:sz="6" w:space="0" w:color="auto"/>
            </w:tcBorders>
          </w:tcPr>
          <w:p w14:paraId="6D432F31"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5765A38"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86FF414"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9F38606"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E695716"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A3EEF1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B660D42"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5176BA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E89B4DF"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3EC8243"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34E277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84D0C58"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1EDF7F70"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7F289BA3"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53E7C602" w14:textId="77777777" w:rsidR="003A36CA" w:rsidRPr="005259D7" w:rsidRDefault="003A36CA" w:rsidP="005B2BC8">
            <w:pPr>
              <w:pStyle w:val="TAC"/>
              <w:rPr>
                <w:lang w:eastAsia="ja-JP"/>
              </w:rPr>
            </w:pPr>
          </w:p>
        </w:tc>
      </w:tr>
      <w:tr w:rsidR="003A36CA" w:rsidRPr="005259D7" w14:paraId="7143F4F3"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AEF4DC4" w14:textId="77777777" w:rsidR="003A36CA" w:rsidRPr="005259D7" w:rsidRDefault="003A36CA" w:rsidP="005B2BC8">
            <w:pPr>
              <w:pStyle w:val="TAC"/>
              <w:rPr>
                <w:lang w:eastAsia="ja-JP"/>
              </w:rPr>
            </w:pPr>
            <w:r w:rsidRPr="005259D7">
              <w:t>CA_n258J</w:t>
            </w:r>
          </w:p>
        </w:tc>
        <w:tc>
          <w:tcPr>
            <w:tcW w:w="510" w:type="pct"/>
            <w:tcBorders>
              <w:top w:val="single" w:sz="6" w:space="0" w:color="auto"/>
              <w:left w:val="single" w:sz="6" w:space="0" w:color="auto"/>
              <w:bottom w:val="single" w:sz="4" w:space="0" w:color="auto"/>
              <w:right w:val="single" w:sz="6" w:space="0" w:color="auto"/>
            </w:tcBorders>
          </w:tcPr>
          <w:p w14:paraId="278155DB" w14:textId="2BB74379" w:rsidR="003A36CA" w:rsidRPr="005259D7" w:rsidRDefault="003A36CA" w:rsidP="005B2BC8">
            <w:pPr>
              <w:pStyle w:val="TAC"/>
            </w:pPr>
            <w:r w:rsidRPr="005259D7">
              <w:t>CA_n258G</w:t>
            </w:r>
            <w:r>
              <w:t>/H/I/J</w:t>
            </w:r>
          </w:p>
        </w:tc>
        <w:tc>
          <w:tcPr>
            <w:tcW w:w="322" w:type="pct"/>
            <w:tcBorders>
              <w:top w:val="single" w:sz="6" w:space="0" w:color="auto"/>
              <w:left w:val="single" w:sz="6" w:space="0" w:color="auto"/>
              <w:bottom w:val="single" w:sz="4" w:space="0" w:color="auto"/>
              <w:right w:val="single" w:sz="6" w:space="0" w:color="auto"/>
            </w:tcBorders>
          </w:tcPr>
          <w:p w14:paraId="27C76C1B"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288B0E78"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9B6D015"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559A232"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AB06003"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2B6012B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FBA6566"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CD0C402"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FFC6547"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0C64BDB"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2258DC2A"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602F54C"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A894DBB" w14:textId="77777777" w:rsidR="003A36CA" w:rsidRPr="005259D7" w:rsidRDefault="003A36CA" w:rsidP="005B2BC8">
            <w:pPr>
              <w:pStyle w:val="TAC"/>
              <w:rPr>
                <w:lang w:eastAsia="ja-JP"/>
              </w:rPr>
            </w:pPr>
            <w:r w:rsidRPr="005259D7">
              <w:t>500</w:t>
            </w:r>
          </w:p>
        </w:tc>
        <w:tc>
          <w:tcPr>
            <w:tcW w:w="232" w:type="pct"/>
            <w:tcBorders>
              <w:top w:val="single" w:sz="6" w:space="0" w:color="auto"/>
              <w:left w:val="single" w:sz="6" w:space="0" w:color="auto"/>
              <w:bottom w:val="single" w:sz="4" w:space="0" w:color="auto"/>
              <w:right w:val="single" w:sz="4" w:space="0" w:color="auto"/>
            </w:tcBorders>
          </w:tcPr>
          <w:p w14:paraId="0077F912"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59ADE04" w14:textId="77777777" w:rsidR="003A36CA" w:rsidRPr="005259D7" w:rsidRDefault="003A36CA" w:rsidP="005B2BC8">
            <w:pPr>
              <w:pStyle w:val="TAC"/>
              <w:rPr>
                <w:lang w:eastAsia="ja-JP"/>
              </w:rPr>
            </w:pPr>
          </w:p>
        </w:tc>
      </w:tr>
      <w:tr w:rsidR="003A36CA" w:rsidRPr="005259D7" w14:paraId="20ED001C"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57190E24" w14:textId="77777777" w:rsidR="003A36CA" w:rsidRPr="005259D7" w:rsidRDefault="003A36CA" w:rsidP="005B2BC8">
            <w:pPr>
              <w:pStyle w:val="TAC"/>
              <w:rPr>
                <w:lang w:eastAsia="ja-JP"/>
              </w:rPr>
            </w:pPr>
            <w:r w:rsidRPr="005259D7">
              <w:t>CA_n258K</w:t>
            </w:r>
          </w:p>
        </w:tc>
        <w:tc>
          <w:tcPr>
            <w:tcW w:w="510" w:type="pct"/>
            <w:tcBorders>
              <w:top w:val="single" w:sz="6" w:space="0" w:color="auto"/>
              <w:left w:val="single" w:sz="6" w:space="0" w:color="auto"/>
              <w:bottom w:val="single" w:sz="4" w:space="0" w:color="auto"/>
              <w:right w:val="single" w:sz="6" w:space="0" w:color="auto"/>
            </w:tcBorders>
          </w:tcPr>
          <w:p w14:paraId="3CF2A6B9" w14:textId="45DFF2C5" w:rsidR="003A36CA" w:rsidRPr="005259D7" w:rsidRDefault="003A36CA" w:rsidP="005B2BC8">
            <w:pPr>
              <w:pStyle w:val="TAC"/>
            </w:pPr>
            <w:r w:rsidRPr="005259D7">
              <w:t>CA_n258G</w:t>
            </w:r>
            <w:r>
              <w:t>/H/I/J/K</w:t>
            </w:r>
          </w:p>
        </w:tc>
        <w:tc>
          <w:tcPr>
            <w:tcW w:w="322" w:type="pct"/>
            <w:tcBorders>
              <w:top w:val="single" w:sz="6" w:space="0" w:color="auto"/>
              <w:left w:val="single" w:sz="6" w:space="0" w:color="auto"/>
              <w:bottom w:val="single" w:sz="4" w:space="0" w:color="auto"/>
              <w:right w:val="single" w:sz="6" w:space="0" w:color="auto"/>
            </w:tcBorders>
          </w:tcPr>
          <w:p w14:paraId="43F2CFD0"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51B38C6"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05DF872"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010F234"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5285EA1"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18C300A3"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BFC2C88"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445238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B713F9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2A0A718"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8372280"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6338015"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30C5A1F0" w14:textId="77777777" w:rsidR="003A36CA" w:rsidRPr="005259D7" w:rsidRDefault="003A36CA" w:rsidP="005B2BC8">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28E234DA"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9125FAC" w14:textId="77777777" w:rsidR="003A36CA" w:rsidRPr="005259D7" w:rsidRDefault="003A36CA" w:rsidP="005B2BC8">
            <w:pPr>
              <w:pStyle w:val="TAC"/>
              <w:rPr>
                <w:lang w:eastAsia="ja-JP"/>
              </w:rPr>
            </w:pPr>
          </w:p>
        </w:tc>
      </w:tr>
      <w:tr w:rsidR="003A36CA" w:rsidRPr="005259D7" w14:paraId="30FD35FC"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F29F59C" w14:textId="77777777" w:rsidR="003A36CA" w:rsidRPr="005259D7" w:rsidRDefault="003A36CA" w:rsidP="005B2BC8">
            <w:pPr>
              <w:pStyle w:val="TAC"/>
              <w:rPr>
                <w:lang w:eastAsia="ja-JP"/>
              </w:rPr>
            </w:pPr>
            <w:r w:rsidRPr="005259D7">
              <w:t>CA_n258L</w:t>
            </w:r>
          </w:p>
        </w:tc>
        <w:tc>
          <w:tcPr>
            <w:tcW w:w="510" w:type="pct"/>
            <w:tcBorders>
              <w:top w:val="single" w:sz="6" w:space="0" w:color="auto"/>
              <w:left w:val="single" w:sz="6" w:space="0" w:color="auto"/>
              <w:bottom w:val="single" w:sz="4" w:space="0" w:color="auto"/>
              <w:right w:val="single" w:sz="6" w:space="0" w:color="auto"/>
            </w:tcBorders>
          </w:tcPr>
          <w:p w14:paraId="6103365B" w14:textId="62418D30" w:rsidR="003A36CA" w:rsidRPr="005259D7" w:rsidRDefault="003A36CA" w:rsidP="005B2BC8">
            <w:pPr>
              <w:pStyle w:val="TAC"/>
            </w:pPr>
            <w:r w:rsidRPr="005259D7">
              <w:t>CA_n258G</w:t>
            </w:r>
            <w:r>
              <w:t>/H/I/J/K/L</w:t>
            </w:r>
          </w:p>
        </w:tc>
        <w:tc>
          <w:tcPr>
            <w:tcW w:w="322" w:type="pct"/>
            <w:tcBorders>
              <w:top w:val="single" w:sz="6" w:space="0" w:color="auto"/>
              <w:left w:val="single" w:sz="6" w:space="0" w:color="auto"/>
              <w:bottom w:val="single" w:sz="4" w:space="0" w:color="auto"/>
              <w:right w:val="single" w:sz="6" w:space="0" w:color="auto"/>
            </w:tcBorders>
          </w:tcPr>
          <w:p w14:paraId="53491EA5"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72974C3"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C7127FE"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C181C3B"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3FFDEEC"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7A17D541"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F5D106D"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04C228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3D480E8"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A624083"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6651C1B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981B1C4"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2F8DAB0F" w14:textId="77777777" w:rsidR="003A36CA" w:rsidRPr="005259D7" w:rsidRDefault="003A36CA" w:rsidP="005B2BC8">
            <w:pPr>
              <w:pStyle w:val="TAC"/>
              <w:rPr>
                <w:lang w:eastAsia="ja-JP"/>
              </w:rPr>
            </w:pPr>
            <w:r w:rsidRPr="005259D7">
              <w:t>700</w:t>
            </w:r>
          </w:p>
        </w:tc>
        <w:tc>
          <w:tcPr>
            <w:tcW w:w="232" w:type="pct"/>
            <w:tcBorders>
              <w:top w:val="single" w:sz="6" w:space="0" w:color="auto"/>
              <w:left w:val="single" w:sz="6" w:space="0" w:color="auto"/>
              <w:bottom w:val="single" w:sz="4" w:space="0" w:color="auto"/>
              <w:right w:val="single" w:sz="4" w:space="0" w:color="auto"/>
            </w:tcBorders>
          </w:tcPr>
          <w:p w14:paraId="68E825C7"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CFE4080" w14:textId="77777777" w:rsidR="003A36CA" w:rsidRPr="005259D7" w:rsidRDefault="003A36CA" w:rsidP="005B2BC8">
            <w:pPr>
              <w:pStyle w:val="TAC"/>
              <w:rPr>
                <w:lang w:eastAsia="ja-JP"/>
              </w:rPr>
            </w:pPr>
          </w:p>
        </w:tc>
      </w:tr>
      <w:tr w:rsidR="003A36CA" w:rsidRPr="005259D7" w14:paraId="590A6243"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7D0CC2F5" w14:textId="77777777" w:rsidR="003A36CA" w:rsidRPr="005259D7" w:rsidRDefault="003A36CA" w:rsidP="005B2BC8">
            <w:pPr>
              <w:pStyle w:val="TAC"/>
              <w:rPr>
                <w:lang w:eastAsia="ja-JP"/>
              </w:rPr>
            </w:pPr>
            <w:r w:rsidRPr="005259D7">
              <w:t>CA_n258M</w:t>
            </w:r>
          </w:p>
        </w:tc>
        <w:tc>
          <w:tcPr>
            <w:tcW w:w="510" w:type="pct"/>
            <w:tcBorders>
              <w:top w:val="single" w:sz="6" w:space="0" w:color="auto"/>
              <w:left w:val="single" w:sz="6" w:space="0" w:color="auto"/>
              <w:bottom w:val="single" w:sz="4" w:space="0" w:color="auto"/>
              <w:right w:val="single" w:sz="6" w:space="0" w:color="auto"/>
            </w:tcBorders>
          </w:tcPr>
          <w:p w14:paraId="5756960A" w14:textId="6E74C130" w:rsidR="003A36CA" w:rsidRPr="00004896" w:rsidRDefault="003A36CA" w:rsidP="005B2BC8">
            <w:pPr>
              <w:pStyle w:val="TAC"/>
              <w:rPr>
                <w:lang w:val="sv-SE"/>
              </w:rPr>
            </w:pPr>
            <w:r w:rsidRPr="00004896">
              <w:rPr>
                <w:lang w:val="sv-SE"/>
              </w:rPr>
              <w:t>CA_n258G/H/I/J/K/L/M</w:t>
            </w:r>
          </w:p>
        </w:tc>
        <w:tc>
          <w:tcPr>
            <w:tcW w:w="322" w:type="pct"/>
            <w:tcBorders>
              <w:top w:val="single" w:sz="6" w:space="0" w:color="auto"/>
              <w:left w:val="single" w:sz="6" w:space="0" w:color="auto"/>
              <w:bottom w:val="single" w:sz="4" w:space="0" w:color="auto"/>
              <w:right w:val="single" w:sz="6" w:space="0" w:color="auto"/>
            </w:tcBorders>
          </w:tcPr>
          <w:p w14:paraId="2FC6E197"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BC91D2B"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D70E71D"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F5F4457"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4CD7A60"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79DC7443"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96521CF"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7CEB23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F984578"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FADE3BB"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4D0686A7"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E68891E"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B60EC35"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052A2D1"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6D3D058A" w14:textId="77777777" w:rsidR="003A36CA" w:rsidRPr="005259D7" w:rsidRDefault="003A36CA" w:rsidP="005B2BC8">
            <w:pPr>
              <w:pStyle w:val="TAC"/>
              <w:rPr>
                <w:lang w:eastAsia="ja-JP"/>
              </w:rPr>
            </w:pPr>
          </w:p>
        </w:tc>
      </w:tr>
      <w:tr w:rsidR="003A36CA" w:rsidRPr="005259D7" w14:paraId="1F14562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7E688A2A" w14:textId="77777777" w:rsidR="003A36CA" w:rsidRPr="005259D7" w:rsidRDefault="003A36CA" w:rsidP="005B2BC8">
            <w:pPr>
              <w:pStyle w:val="TAC"/>
              <w:rPr>
                <w:lang w:val="en-US" w:eastAsia="zh-CN"/>
              </w:rPr>
            </w:pPr>
            <w:r w:rsidRPr="005259D7">
              <w:rPr>
                <w:lang w:val="fr-FR"/>
              </w:rPr>
              <w:lastRenderedPageBreak/>
              <w:t>CA_n258O</w:t>
            </w:r>
          </w:p>
        </w:tc>
        <w:tc>
          <w:tcPr>
            <w:tcW w:w="510" w:type="pct"/>
            <w:tcBorders>
              <w:top w:val="single" w:sz="6" w:space="0" w:color="auto"/>
              <w:left w:val="single" w:sz="6" w:space="0" w:color="auto"/>
              <w:bottom w:val="single" w:sz="4" w:space="0" w:color="auto"/>
              <w:right w:val="single" w:sz="6" w:space="0" w:color="auto"/>
            </w:tcBorders>
          </w:tcPr>
          <w:p w14:paraId="0B8967B2" w14:textId="77777777" w:rsidR="003A36CA" w:rsidRPr="005259D7" w:rsidRDefault="003A36CA" w:rsidP="005B2BC8">
            <w:pPr>
              <w:pStyle w:val="TAC"/>
              <w:rPr>
                <w:lang w:val="en-US" w:eastAsia="zh-CN"/>
              </w:rPr>
            </w:pPr>
            <w:r w:rsidRPr="005259D7">
              <w:rPr>
                <w:lang w:val="fr-FR"/>
              </w:rPr>
              <w:t>CA_n258O</w:t>
            </w:r>
          </w:p>
        </w:tc>
        <w:tc>
          <w:tcPr>
            <w:tcW w:w="322" w:type="pct"/>
            <w:tcBorders>
              <w:top w:val="single" w:sz="6" w:space="0" w:color="auto"/>
              <w:left w:val="single" w:sz="6" w:space="0" w:color="auto"/>
              <w:bottom w:val="single" w:sz="4" w:space="0" w:color="auto"/>
              <w:right w:val="single" w:sz="6" w:space="0" w:color="auto"/>
            </w:tcBorders>
          </w:tcPr>
          <w:p w14:paraId="315BC3A6" w14:textId="77777777" w:rsidR="003A36CA" w:rsidRPr="005259D7" w:rsidRDefault="003A36CA" w:rsidP="005B2BC8">
            <w:pPr>
              <w:pStyle w:val="TAC"/>
              <w:rPr>
                <w:lang w:val="en-US" w:eastAsia="zh-CN"/>
              </w:rPr>
            </w:pPr>
            <w:r w:rsidRPr="005259D7">
              <w:rPr>
                <w:lang w:val="fr-FR"/>
              </w:rPr>
              <w:t>50, 100</w:t>
            </w:r>
          </w:p>
        </w:tc>
        <w:tc>
          <w:tcPr>
            <w:tcW w:w="233" w:type="pct"/>
            <w:tcBorders>
              <w:top w:val="single" w:sz="6" w:space="0" w:color="auto"/>
              <w:left w:val="single" w:sz="6" w:space="0" w:color="auto"/>
              <w:bottom w:val="single" w:sz="4" w:space="0" w:color="auto"/>
              <w:right w:val="single" w:sz="6" w:space="0" w:color="auto"/>
            </w:tcBorders>
          </w:tcPr>
          <w:p w14:paraId="286D82AF" w14:textId="77777777" w:rsidR="003A36CA" w:rsidRPr="005259D7" w:rsidRDefault="003A36CA" w:rsidP="005B2BC8">
            <w:pPr>
              <w:pStyle w:val="TAC"/>
              <w:rPr>
                <w:lang w:val="en-US" w:eastAsia="zh-CN"/>
              </w:rPr>
            </w:pPr>
            <w:r w:rsidRPr="005259D7">
              <w:rPr>
                <w:lang w:val="fr-FR"/>
              </w:rPr>
              <w:t>50, 100</w:t>
            </w:r>
          </w:p>
        </w:tc>
        <w:tc>
          <w:tcPr>
            <w:tcW w:w="231" w:type="pct"/>
            <w:tcBorders>
              <w:top w:val="single" w:sz="6" w:space="0" w:color="auto"/>
              <w:left w:val="single" w:sz="6" w:space="0" w:color="auto"/>
              <w:bottom w:val="single" w:sz="4" w:space="0" w:color="auto"/>
              <w:right w:val="single" w:sz="6" w:space="0" w:color="auto"/>
            </w:tcBorders>
          </w:tcPr>
          <w:p w14:paraId="0C3B431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888FF0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AAC8231"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70B52B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8700F51"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E08670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3662248" w14:textId="77777777" w:rsidR="003A36CA" w:rsidRPr="005259D7" w:rsidRDefault="003A36CA" w:rsidP="005B2BC8">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603E05B6" w14:textId="77777777" w:rsidR="003A36CA" w:rsidRPr="005259D7" w:rsidRDefault="003A36CA" w:rsidP="005B2BC8">
            <w:pPr>
              <w:pStyle w:val="TAC"/>
              <w:rPr>
                <w:lang w:val="fr-FR"/>
              </w:rPr>
            </w:pPr>
          </w:p>
        </w:tc>
        <w:tc>
          <w:tcPr>
            <w:tcW w:w="231" w:type="pct"/>
            <w:tcBorders>
              <w:top w:val="single" w:sz="6" w:space="0" w:color="auto"/>
              <w:left w:val="single" w:sz="6" w:space="0" w:color="auto"/>
              <w:bottom w:val="single" w:sz="4" w:space="0" w:color="auto"/>
              <w:right w:val="single" w:sz="6" w:space="0" w:color="auto"/>
            </w:tcBorders>
          </w:tcPr>
          <w:p w14:paraId="466E03FD" w14:textId="77777777" w:rsidR="003A36CA" w:rsidRPr="005259D7" w:rsidRDefault="003A36CA" w:rsidP="005B2BC8">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059BD7D5" w14:textId="77777777" w:rsidR="003A36CA" w:rsidRPr="005259D7" w:rsidRDefault="003A36CA" w:rsidP="005B2BC8">
            <w:pPr>
              <w:pStyle w:val="TAC"/>
              <w:rPr>
                <w:lang w:val="fr-FR"/>
              </w:rPr>
            </w:pPr>
          </w:p>
        </w:tc>
        <w:tc>
          <w:tcPr>
            <w:tcW w:w="412" w:type="pct"/>
            <w:tcBorders>
              <w:top w:val="single" w:sz="6" w:space="0" w:color="auto"/>
              <w:left w:val="single" w:sz="6" w:space="0" w:color="auto"/>
              <w:bottom w:val="single" w:sz="4" w:space="0" w:color="auto"/>
              <w:right w:val="single" w:sz="6" w:space="0" w:color="auto"/>
            </w:tcBorders>
          </w:tcPr>
          <w:p w14:paraId="46B3AE77" w14:textId="77777777" w:rsidR="003A36CA" w:rsidRPr="005259D7" w:rsidRDefault="003A36CA" w:rsidP="005B2BC8">
            <w:pPr>
              <w:pStyle w:val="TAC"/>
              <w:rPr>
                <w:lang w:val="en-US" w:eastAsia="zh-CN"/>
              </w:rPr>
            </w:pPr>
            <w:r w:rsidRPr="005259D7">
              <w:rPr>
                <w:lang w:val="fr-FR"/>
              </w:rPr>
              <w:t>200</w:t>
            </w:r>
          </w:p>
        </w:tc>
        <w:tc>
          <w:tcPr>
            <w:tcW w:w="232" w:type="pct"/>
            <w:tcBorders>
              <w:top w:val="single" w:sz="6" w:space="0" w:color="auto"/>
              <w:left w:val="single" w:sz="6" w:space="0" w:color="auto"/>
              <w:bottom w:val="single" w:sz="4" w:space="0" w:color="auto"/>
              <w:right w:val="single" w:sz="4" w:space="0" w:color="auto"/>
            </w:tcBorders>
          </w:tcPr>
          <w:p w14:paraId="7638EBE3" w14:textId="77777777" w:rsidR="003A36CA" w:rsidRPr="005259D7" w:rsidRDefault="003A36CA" w:rsidP="005B2BC8">
            <w:pPr>
              <w:pStyle w:val="TAC"/>
              <w:rPr>
                <w:lang w:val="en-US" w:eastAsia="zh-CN"/>
              </w:rPr>
            </w:pPr>
            <w:r w:rsidRPr="005259D7">
              <w:rPr>
                <w:lang w:val="fr-FR"/>
              </w:rPr>
              <w:t>0</w:t>
            </w:r>
          </w:p>
        </w:tc>
        <w:tc>
          <w:tcPr>
            <w:tcW w:w="466" w:type="pct"/>
            <w:tcBorders>
              <w:top w:val="single" w:sz="4" w:space="0" w:color="auto"/>
              <w:left w:val="single" w:sz="4" w:space="0" w:color="auto"/>
              <w:bottom w:val="nil"/>
              <w:right w:val="single" w:sz="4" w:space="0" w:color="auto"/>
            </w:tcBorders>
            <w:shd w:val="clear" w:color="auto" w:fill="auto"/>
          </w:tcPr>
          <w:p w14:paraId="00BE4972" w14:textId="77777777" w:rsidR="003A36CA" w:rsidRPr="005259D7" w:rsidRDefault="003A36CA" w:rsidP="005B2BC8">
            <w:pPr>
              <w:pStyle w:val="TAC"/>
            </w:pPr>
            <w:r w:rsidRPr="005259D7">
              <w:rPr>
                <w:lang w:eastAsia="ja-JP"/>
              </w:rPr>
              <w:t>4</w:t>
            </w:r>
          </w:p>
        </w:tc>
      </w:tr>
      <w:tr w:rsidR="003A36CA" w:rsidRPr="005259D7" w14:paraId="245075D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6A392746" w14:textId="77777777" w:rsidR="003A36CA" w:rsidRPr="005259D7" w:rsidRDefault="003A36CA" w:rsidP="005B2BC8">
            <w:pPr>
              <w:pStyle w:val="TAC"/>
              <w:rPr>
                <w:lang w:val="en-US" w:eastAsia="zh-CN"/>
              </w:rPr>
            </w:pPr>
            <w:r w:rsidRPr="005259D7">
              <w:rPr>
                <w:lang w:val="fr-FR"/>
              </w:rPr>
              <w:t>CA_n258P</w:t>
            </w:r>
          </w:p>
        </w:tc>
        <w:tc>
          <w:tcPr>
            <w:tcW w:w="510" w:type="pct"/>
            <w:tcBorders>
              <w:top w:val="single" w:sz="6" w:space="0" w:color="auto"/>
              <w:left w:val="single" w:sz="6" w:space="0" w:color="auto"/>
              <w:bottom w:val="single" w:sz="4" w:space="0" w:color="auto"/>
              <w:right w:val="single" w:sz="6" w:space="0" w:color="auto"/>
            </w:tcBorders>
          </w:tcPr>
          <w:p w14:paraId="1DDC938C" w14:textId="5B3A634A" w:rsidR="003A36CA" w:rsidRPr="005259D7" w:rsidRDefault="003A36CA" w:rsidP="005B2BC8">
            <w:pPr>
              <w:pStyle w:val="TAC"/>
              <w:rPr>
                <w:lang w:val="en-US" w:eastAsia="zh-CN"/>
              </w:rPr>
            </w:pPr>
            <w:r w:rsidRPr="005259D7">
              <w:rPr>
                <w:lang w:val="fr-FR"/>
              </w:rPr>
              <w:t>CA_n258O</w:t>
            </w:r>
            <w:r>
              <w:rPr>
                <w:lang w:val="fr-FR"/>
              </w:rPr>
              <w:t>/P</w:t>
            </w:r>
          </w:p>
        </w:tc>
        <w:tc>
          <w:tcPr>
            <w:tcW w:w="322" w:type="pct"/>
            <w:tcBorders>
              <w:top w:val="single" w:sz="6" w:space="0" w:color="auto"/>
              <w:left w:val="single" w:sz="6" w:space="0" w:color="auto"/>
              <w:bottom w:val="single" w:sz="4" w:space="0" w:color="auto"/>
              <w:right w:val="single" w:sz="6" w:space="0" w:color="auto"/>
            </w:tcBorders>
          </w:tcPr>
          <w:p w14:paraId="32151A95" w14:textId="77777777" w:rsidR="003A36CA" w:rsidRPr="005259D7" w:rsidRDefault="003A36CA" w:rsidP="005B2BC8">
            <w:pPr>
              <w:pStyle w:val="TAC"/>
              <w:rPr>
                <w:lang w:val="en-US" w:eastAsia="zh-CN"/>
              </w:rPr>
            </w:pPr>
            <w:r w:rsidRPr="005259D7">
              <w:rPr>
                <w:lang w:val="fr-FR"/>
              </w:rPr>
              <w:t>50, 100</w:t>
            </w:r>
          </w:p>
        </w:tc>
        <w:tc>
          <w:tcPr>
            <w:tcW w:w="233" w:type="pct"/>
            <w:tcBorders>
              <w:top w:val="single" w:sz="6" w:space="0" w:color="auto"/>
              <w:left w:val="single" w:sz="6" w:space="0" w:color="auto"/>
              <w:bottom w:val="single" w:sz="4" w:space="0" w:color="auto"/>
              <w:right w:val="single" w:sz="6" w:space="0" w:color="auto"/>
            </w:tcBorders>
          </w:tcPr>
          <w:p w14:paraId="6EA98CDC" w14:textId="77777777" w:rsidR="003A36CA" w:rsidRPr="005259D7" w:rsidRDefault="003A36CA" w:rsidP="005B2BC8">
            <w:pPr>
              <w:pStyle w:val="TAC"/>
              <w:rPr>
                <w:lang w:val="en-US" w:eastAsia="zh-CN"/>
              </w:rPr>
            </w:pPr>
            <w:r w:rsidRPr="005259D7">
              <w:rPr>
                <w:lang w:val="fr-FR"/>
              </w:rPr>
              <w:t>50, 100</w:t>
            </w:r>
          </w:p>
        </w:tc>
        <w:tc>
          <w:tcPr>
            <w:tcW w:w="231" w:type="pct"/>
            <w:tcBorders>
              <w:top w:val="single" w:sz="6" w:space="0" w:color="auto"/>
              <w:left w:val="single" w:sz="6" w:space="0" w:color="auto"/>
              <w:bottom w:val="single" w:sz="4" w:space="0" w:color="auto"/>
              <w:right w:val="single" w:sz="6" w:space="0" w:color="auto"/>
            </w:tcBorders>
          </w:tcPr>
          <w:p w14:paraId="798DBFBE" w14:textId="77777777" w:rsidR="003A36CA" w:rsidRPr="005259D7" w:rsidRDefault="003A36CA" w:rsidP="005B2BC8">
            <w:pPr>
              <w:pStyle w:val="TAC"/>
              <w:rPr>
                <w:lang w:eastAsia="ja-JP"/>
              </w:rPr>
            </w:pPr>
            <w:r w:rsidRPr="005259D7">
              <w:rPr>
                <w:lang w:val="fr-FR"/>
              </w:rPr>
              <w:t>50, 100</w:t>
            </w:r>
          </w:p>
        </w:tc>
        <w:tc>
          <w:tcPr>
            <w:tcW w:w="232" w:type="pct"/>
            <w:tcBorders>
              <w:top w:val="single" w:sz="6" w:space="0" w:color="auto"/>
              <w:left w:val="single" w:sz="6" w:space="0" w:color="auto"/>
              <w:bottom w:val="single" w:sz="4" w:space="0" w:color="auto"/>
              <w:right w:val="single" w:sz="6" w:space="0" w:color="auto"/>
            </w:tcBorders>
          </w:tcPr>
          <w:p w14:paraId="4E01C48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4DE17AF"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73F72D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825428C"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876E7A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4A1AFA3" w14:textId="77777777" w:rsidR="003A36CA" w:rsidRPr="005259D7" w:rsidRDefault="003A36CA" w:rsidP="005B2BC8">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49DBBC15" w14:textId="77777777" w:rsidR="003A36CA" w:rsidRPr="005259D7" w:rsidRDefault="003A36CA" w:rsidP="005B2BC8">
            <w:pPr>
              <w:pStyle w:val="TAC"/>
              <w:rPr>
                <w:lang w:val="fr-FR"/>
              </w:rPr>
            </w:pPr>
          </w:p>
        </w:tc>
        <w:tc>
          <w:tcPr>
            <w:tcW w:w="231" w:type="pct"/>
            <w:tcBorders>
              <w:top w:val="single" w:sz="6" w:space="0" w:color="auto"/>
              <w:left w:val="single" w:sz="6" w:space="0" w:color="auto"/>
              <w:bottom w:val="single" w:sz="4" w:space="0" w:color="auto"/>
              <w:right w:val="single" w:sz="6" w:space="0" w:color="auto"/>
            </w:tcBorders>
          </w:tcPr>
          <w:p w14:paraId="0DCB507E" w14:textId="77777777" w:rsidR="003A36CA" w:rsidRPr="005259D7" w:rsidRDefault="003A36CA" w:rsidP="005B2BC8">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4BDBA39A" w14:textId="77777777" w:rsidR="003A36CA" w:rsidRPr="005259D7" w:rsidRDefault="003A36CA" w:rsidP="005B2BC8">
            <w:pPr>
              <w:pStyle w:val="TAC"/>
              <w:rPr>
                <w:lang w:val="fr-FR"/>
              </w:rPr>
            </w:pPr>
          </w:p>
        </w:tc>
        <w:tc>
          <w:tcPr>
            <w:tcW w:w="412" w:type="pct"/>
            <w:tcBorders>
              <w:top w:val="single" w:sz="6" w:space="0" w:color="auto"/>
              <w:left w:val="single" w:sz="6" w:space="0" w:color="auto"/>
              <w:bottom w:val="single" w:sz="4" w:space="0" w:color="auto"/>
              <w:right w:val="single" w:sz="6" w:space="0" w:color="auto"/>
            </w:tcBorders>
          </w:tcPr>
          <w:p w14:paraId="44201CC4" w14:textId="77777777" w:rsidR="003A36CA" w:rsidRPr="005259D7" w:rsidRDefault="003A36CA" w:rsidP="005B2BC8">
            <w:pPr>
              <w:pStyle w:val="TAC"/>
              <w:rPr>
                <w:lang w:val="en-US" w:eastAsia="zh-CN"/>
              </w:rPr>
            </w:pPr>
            <w:r w:rsidRPr="005259D7">
              <w:rPr>
                <w:lang w:val="fr-FR"/>
              </w:rPr>
              <w:t>300</w:t>
            </w:r>
          </w:p>
        </w:tc>
        <w:tc>
          <w:tcPr>
            <w:tcW w:w="232" w:type="pct"/>
            <w:tcBorders>
              <w:top w:val="single" w:sz="6" w:space="0" w:color="auto"/>
              <w:left w:val="single" w:sz="6" w:space="0" w:color="auto"/>
              <w:bottom w:val="single" w:sz="4" w:space="0" w:color="auto"/>
              <w:right w:val="single" w:sz="4" w:space="0" w:color="auto"/>
            </w:tcBorders>
          </w:tcPr>
          <w:p w14:paraId="1EFC7288" w14:textId="77777777" w:rsidR="003A36CA" w:rsidRPr="005259D7" w:rsidRDefault="003A36CA" w:rsidP="005B2BC8">
            <w:pPr>
              <w:pStyle w:val="TAC"/>
              <w:rPr>
                <w:lang w:val="en-US" w:eastAsia="zh-CN"/>
              </w:rPr>
            </w:pPr>
            <w:r w:rsidRPr="005259D7">
              <w:rPr>
                <w:lang w:val="fr-FR"/>
              </w:rPr>
              <w:t>0</w:t>
            </w:r>
          </w:p>
        </w:tc>
        <w:tc>
          <w:tcPr>
            <w:tcW w:w="466" w:type="pct"/>
            <w:tcBorders>
              <w:top w:val="nil"/>
              <w:left w:val="single" w:sz="4" w:space="0" w:color="auto"/>
              <w:bottom w:val="nil"/>
              <w:right w:val="single" w:sz="4" w:space="0" w:color="auto"/>
            </w:tcBorders>
            <w:shd w:val="clear" w:color="auto" w:fill="auto"/>
          </w:tcPr>
          <w:p w14:paraId="55C29163" w14:textId="77777777" w:rsidR="003A36CA" w:rsidRPr="005259D7" w:rsidRDefault="003A36CA" w:rsidP="005B2BC8">
            <w:pPr>
              <w:pStyle w:val="TAC"/>
            </w:pPr>
          </w:p>
        </w:tc>
      </w:tr>
      <w:tr w:rsidR="003A36CA" w:rsidRPr="005259D7" w14:paraId="60FFB95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DC53150" w14:textId="77777777" w:rsidR="003A36CA" w:rsidRPr="005259D7" w:rsidRDefault="003A36CA" w:rsidP="005B2BC8">
            <w:pPr>
              <w:pStyle w:val="TAC"/>
              <w:rPr>
                <w:lang w:val="en-US" w:eastAsia="zh-CN"/>
              </w:rPr>
            </w:pPr>
            <w:r w:rsidRPr="005259D7">
              <w:rPr>
                <w:lang w:val="fr-FR"/>
              </w:rPr>
              <w:t>CA_n258Q</w:t>
            </w:r>
          </w:p>
        </w:tc>
        <w:tc>
          <w:tcPr>
            <w:tcW w:w="510" w:type="pct"/>
            <w:tcBorders>
              <w:top w:val="single" w:sz="6" w:space="0" w:color="auto"/>
              <w:left w:val="single" w:sz="6" w:space="0" w:color="auto"/>
              <w:bottom w:val="single" w:sz="4" w:space="0" w:color="auto"/>
              <w:right w:val="single" w:sz="6" w:space="0" w:color="auto"/>
            </w:tcBorders>
          </w:tcPr>
          <w:p w14:paraId="11DFF220" w14:textId="5D14F047" w:rsidR="003A36CA" w:rsidRPr="005259D7" w:rsidRDefault="003A36CA" w:rsidP="005B2BC8">
            <w:pPr>
              <w:pStyle w:val="TAC"/>
              <w:rPr>
                <w:lang w:val="en-US" w:eastAsia="zh-CN"/>
              </w:rPr>
            </w:pPr>
            <w:r w:rsidRPr="005259D7">
              <w:rPr>
                <w:lang w:val="fr-FR"/>
              </w:rPr>
              <w:t>CA_n258O</w:t>
            </w:r>
            <w:r>
              <w:rPr>
                <w:lang w:val="fr-FR"/>
              </w:rPr>
              <w:t>/P/Q</w:t>
            </w:r>
          </w:p>
        </w:tc>
        <w:tc>
          <w:tcPr>
            <w:tcW w:w="322" w:type="pct"/>
            <w:tcBorders>
              <w:top w:val="single" w:sz="6" w:space="0" w:color="auto"/>
              <w:left w:val="single" w:sz="6" w:space="0" w:color="auto"/>
              <w:bottom w:val="single" w:sz="4" w:space="0" w:color="auto"/>
              <w:right w:val="single" w:sz="6" w:space="0" w:color="auto"/>
            </w:tcBorders>
          </w:tcPr>
          <w:p w14:paraId="57587277" w14:textId="77777777" w:rsidR="003A36CA" w:rsidRPr="005259D7" w:rsidRDefault="003A36CA" w:rsidP="005B2BC8">
            <w:pPr>
              <w:pStyle w:val="TAC"/>
              <w:rPr>
                <w:lang w:val="en-US" w:eastAsia="zh-CN"/>
              </w:rPr>
            </w:pPr>
            <w:r w:rsidRPr="005259D7">
              <w:rPr>
                <w:lang w:val="fr-FR"/>
              </w:rPr>
              <w:t>50, 100</w:t>
            </w:r>
          </w:p>
        </w:tc>
        <w:tc>
          <w:tcPr>
            <w:tcW w:w="233" w:type="pct"/>
            <w:tcBorders>
              <w:top w:val="single" w:sz="6" w:space="0" w:color="auto"/>
              <w:left w:val="single" w:sz="6" w:space="0" w:color="auto"/>
              <w:bottom w:val="single" w:sz="4" w:space="0" w:color="auto"/>
              <w:right w:val="single" w:sz="6" w:space="0" w:color="auto"/>
            </w:tcBorders>
          </w:tcPr>
          <w:p w14:paraId="772C2BF3" w14:textId="77777777" w:rsidR="003A36CA" w:rsidRPr="005259D7" w:rsidRDefault="003A36CA" w:rsidP="005B2BC8">
            <w:pPr>
              <w:pStyle w:val="TAC"/>
              <w:rPr>
                <w:lang w:val="en-US" w:eastAsia="zh-CN"/>
              </w:rPr>
            </w:pPr>
            <w:r w:rsidRPr="005259D7">
              <w:rPr>
                <w:lang w:val="fr-FR"/>
              </w:rPr>
              <w:t>50, 100</w:t>
            </w:r>
          </w:p>
        </w:tc>
        <w:tc>
          <w:tcPr>
            <w:tcW w:w="231" w:type="pct"/>
            <w:tcBorders>
              <w:top w:val="single" w:sz="6" w:space="0" w:color="auto"/>
              <w:left w:val="single" w:sz="6" w:space="0" w:color="auto"/>
              <w:bottom w:val="single" w:sz="4" w:space="0" w:color="auto"/>
              <w:right w:val="single" w:sz="6" w:space="0" w:color="auto"/>
            </w:tcBorders>
          </w:tcPr>
          <w:p w14:paraId="749EF89E" w14:textId="77777777" w:rsidR="003A36CA" w:rsidRPr="005259D7" w:rsidRDefault="003A36CA" w:rsidP="005B2BC8">
            <w:pPr>
              <w:pStyle w:val="TAC"/>
              <w:rPr>
                <w:lang w:eastAsia="ja-JP"/>
              </w:rPr>
            </w:pPr>
            <w:r w:rsidRPr="005259D7">
              <w:rPr>
                <w:lang w:val="fr-FR"/>
              </w:rPr>
              <w:t>50, 100</w:t>
            </w:r>
          </w:p>
        </w:tc>
        <w:tc>
          <w:tcPr>
            <w:tcW w:w="232" w:type="pct"/>
            <w:tcBorders>
              <w:top w:val="single" w:sz="6" w:space="0" w:color="auto"/>
              <w:left w:val="single" w:sz="6" w:space="0" w:color="auto"/>
              <w:bottom w:val="single" w:sz="4" w:space="0" w:color="auto"/>
              <w:right w:val="single" w:sz="6" w:space="0" w:color="auto"/>
            </w:tcBorders>
          </w:tcPr>
          <w:p w14:paraId="11B4C29B" w14:textId="77777777" w:rsidR="003A36CA" w:rsidRPr="005259D7" w:rsidRDefault="003A36CA" w:rsidP="005B2BC8">
            <w:pPr>
              <w:pStyle w:val="TAC"/>
              <w:rPr>
                <w:lang w:eastAsia="ja-JP"/>
              </w:rPr>
            </w:pPr>
            <w:r w:rsidRPr="005259D7">
              <w:rPr>
                <w:lang w:val="fr-FR"/>
              </w:rPr>
              <w:t>50, 100</w:t>
            </w:r>
          </w:p>
        </w:tc>
        <w:tc>
          <w:tcPr>
            <w:tcW w:w="232" w:type="pct"/>
            <w:tcBorders>
              <w:top w:val="single" w:sz="6" w:space="0" w:color="auto"/>
              <w:left w:val="single" w:sz="6" w:space="0" w:color="auto"/>
              <w:bottom w:val="single" w:sz="4" w:space="0" w:color="auto"/>
              <w:right w:val="single" w:sz="6" w:space="0" w:color="auto"/>
            </w:tcBorders>
          </w:tcPr>
          <w:p w14:paraId="5E9A7BDD"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78EB90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95D4963"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AD540D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2265FB0" w14:textId="77777777" w:rsidR="003A36CA" w:rsidRPr="005259D7" w:rsidRDefault="003A36CA" w:rsidP="005B2BC8">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3531B104" w14:textId="77777777" w:rsidR="003A36CA" w:rsidRPr="005259D7" w:rsidRDefault="003A36CA" w:rsidP="005B2BC8">
            <w:pPr>
              <w:pStyle w:val="TAC"/>
              <w:rPr>
                <w:lang w:val="fr-FR"/>
              </w:rPr>
            </w:pPr>
          </w:p>
        </w:tc>
        <w:tc>
          <w:tcPr>
            <w:tcW w:w="231" w:type="pct"/>
            <w:tcBorders>
              <w:top w:val="single" w:sz="6" w:space="0" w:color="auto"/>
              <w:left w:val="single" w:sz="6" w:space="0" w:color="auto"/>
              <w:bottom w:val="single" w:sz="4" w:space="0" w:color="auto"/>
              <w:right w:val="single" w:sz="6" w:space="0" w:color="auto"/>
            </w:tcBorders>
          </w:tcPr>
          <w:p w14:paraId="4E60A445" w14:textId="77777777" w:rsidR="003A36CA" w:rsidRPr="005259D7" w:rsidRDefault="003A36CA" w:rsidP="005B2BC8">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6C8ABF49" w14:textId="77777777" w:rsidR="003A36CA" w:rsidRPr="005259D7" w:rsidRDefault="003A36CA" w:rsidP="005B2BC8">
            <w:pPr>
              <w:pStyle w:val="TAC"/>
              <w:rPr>
                <w:lang w:val="fr-FR"/>
              </w:rPr>
            </w:pPr>
          </w:p>
        </w:tc>
        <w:tc>
          <w:tcPr>
            <w:tcW w:w="412" w:type="pct"/>
            <w:tcBorders>
              <w:top w:val="single" w:sz="6" w:space="0" w:color="auto"/>
              <w:left w:val="single" w:sz="6" w:space="0" w:color="auto"/>
              <w:bottom w:val="single" w:sz="4" w:space="0" w:color="auto"/>
              <w:right w:val="single" w:sz="6" w:space="0" w:color="auto"/>
            </w:tcBorders>
          </w:tcPr>
          <w:p w14:paraId="21D933A8" w14:textId="77777777" w:rsidR="003A36CA" w:rsidRPr="005259D7" w:rsidRDefault="003A36CA" w:rsidP="005B2BC8">
            <w:pPr>
              <w:pStyle w:val="TAC"/>
              <w:rPr>
                <w:lang w:val="en-US" w:eastAsia="zh-CN"/>
              </w:rPr>
            </w:pPr>
            <w:r w:rsidRPr="005259D7">
              <w:rPr>
                <w:lang w:val="fr-FR"/>
              </w:rPr>
              <w:t>400</w:t>
            </w:r>
          </w:p>
        </w:tc>
        <w:tc>
          <w:tcPr>
            <w:tcW w:w="232" w:type="pct"/>
            <w:tcBorders>
              <w:top w:val="single" w:sz="6" w:space="0" w:color="auto"/>
              <w:left w:val="single" w:sz="6" w:space="0" w:color="auto"/>
              <w:bottom w:val="single" w:sz="4" w:space="0" w:color="auto"/>
              <w:right w:val="single" w:sz="4" w:space="0" w:color="auto"/>
            </w:tcBorders>
          </w:tcPr>
          <w:p w14:paraId="249F694F" w14:textId="77777777" w:rsidR="003A36CA" w:rsidRPr="005259D7" w:rsidRDefault="003A36CA" w:rsidP="005B2BC8">
            <w:pPr>
              <w:pStyle w:val="TAC"/>
              <w:rPr>
                <w:lang w:val="en-US" w:eastAsia="zh-CN"/>
              </w:rPr>
            </w:pPr>
            <w:r w:rsidRPr="005259D7">
              <w:rPr>
                <w:lang w:val="fr-FR"/>
              </w:rPr>
              <w:t>0</w:t>
            </w:r>
          </w:p>
        </w:tc>
        <w:tc>
          <w:tcPr>
            <w:tcW w:w="466" w:type="pct"/>
            <w:tcBorders>
              <w:top w:val="nil"/>
              <w:left w:val="single" w:sz="4" w:space="0" w:color="auto"/>
              <w:bottom w:val="single" w:sz="4" w:space="0" w:color="auto"/>
              <w:right w:val="single" w:sz="4" w:space="0" w:color="auto"/>
            </w:tcBorders>
            <w:shd w:val="clear" w:color="auto" w:fill="auto"/>
          </w:tcPr>
          <w:p w14:paraId="1297B4CC" w14:textId="77777777" w:rsidR="003A36CA" w:rsidRPr="005259D7" w:rsidRDefault="003A36CA" w:rsidP="005B2BC8">
            <w:pPr>
              <w:pStyle w:val="TAC"/>
            </w:pPr>
          </w:p>
        </w:tc>
      </w:tr>
      <w:tr w:rsidR="00170781" w:rsidRPr="005259D7" w14:paraId="1FD2480F"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76B20C05" w14:textId="5FD133B2" w:rsidR="00170781" w:rsidRPr="005259D7" w:rsidRDefault="00170781" w:rsidP="00170781">
            <w:pPr>
              <w:pStyle w:val="TAC"/>
              <w:rPr>
                <w:lang w:val="en-US" w:eastAsia="zh-CN"/>
              </w:rPr>
            </w:pPr>
            <w:r w:rsidRPr="005259D7">
              <w:t>CA_</w:t>
            </w:r>
            <w:r>
              <w:t>n258R2</w:t>
            </w:r>
          </w:p>
        </w:tc>
        <w:tc>
          <w:tcPr>
            <w:tcW w:w="510" w:type="pct"/>
            <w:tcBorders>
              <w:top w:val="single" w:sz="6" w:space="0" w:color="auto"/>
              <w:left w:val="single" w:sz="6" w:space="0" w:color="auto"/>
              <w:bottom w:val="single" w:sz="4" w:space="0" w:color="auto"/>
              <w:right w:val="single" w:sz="6" w:space="0" w:color="auto"/>
            </w:tcBorders>
          </w:tcPr>
          <w:p w14:paraId="27841055" w14:textId="77B90A34" w:rsidR="00170781" w:rsidRPr="005259D7" w:rsidRDefault="00170781" w:rsidP="00170781">
            <w:pPr>
              <w:pStyle w:val="TAC"/>
              <w:rPr>
                <w:lang w:val="en-US" w:eastAsia="zh-CN"/>
              </w:rPr>
            </w:pPr>
            <w:r w:rsidRPr="005259D7">
              <w:t>CA_</w:t>
            </w:r>
            <w:r>
              <w:t>n258</w:t>
            </w:r>
            <w:r w:rsidRPr="005259D7">
              <w:t>R2</w:t>
            </w:r>
          </w:p>
        </w:tc>
        <w:tc>
          <w:tcPr>
            <w:tcW w:w="322" w:type="pct"/>
            <w:tcBorders>
              <w:top w:val="single" w:sz="6" w:space="0" w:color="auto"/>
              <w:left w:val="single" w:sz="6" w:space="0" w:color="auto"/>
              <w:bottom w:val="single" w:sz="4" w:space="0" w:color="auto"/>
              <w:right w:val="single" w:sz="6" w:space="0" w:color="auto"/>
            </w:tcBorders>
          </w:tcPr>
          <w:p w14:paraId="107351BE" w14:textId="10C9653B" w:rsidR="00170781" w:rsidRPr="005259D7" w:rsidRDefault="00170781" w:rsidP="00170781">
            <w:pPr>
              <w:pStyle w:val="TAC"/>
              <w:rPr>
                <w:lang w:val="en-US" w:eastAsia="zh-CN"/>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331396BA" w14:textId="77777777" w:rsidR="00170781" w:rsidRPr="005259D7" w:rsidRDefault="00170781" w:rsidP="00170781">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118A39F6"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EDE446A"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FF3A399" w14:textId="77777777" w:rsidR="00170781" w:rsidRPr="005259D7" w:rsidRDefault="00170781" w:rsidP="00170781">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30D7FF9F"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97644D6" w14:textId="77777777" w:rsidR="00170781" w:rsidRPr="005259D7" w:rsidRDefault="00170781" w:rsidP="00170781">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93BA9EB"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0F296F5"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7595EEC5" w14:textId="77777777" w:rsidR="00170781" w:rsidRPr="005259D7" w:rsidRDefault="00170781" w:rsidP="00170781">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13F5FD7F"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5F0AAECD" w14:textId="77777777" w:rsidR="00170781" w:rsidRPr="005259D7" w:rsidRDefault="00170781" w:rsidP="00170781">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37E0DB1F" w14:textId="193D311F" w:rsidR="00170781" w:rsidRPr="005259D7" w:rsidRDefault="00170781" w:rsidP="00170781">
            <w:pPr>
              <w:pStyle w:val="TAC"/>
              <w:rPr>
                <w:lang w:val="en-US" w:eastAsia="zh-CN"/>
              </w:rPr>
            </w:pPr>
            <w:r>
              <w:t>4</w:t>
            </w:r>
            <w:r w:rsidRPr="005259D7">
              <w:t>00</w:t>
            </w:r>
          </w:p>
        </w:tc>
        <w:tc>
          <w:tcPr>
            <w:tcW w:w="232" w:type="pct"/>
            <w:tcBorders>
              <w:top w:val="single" w:sz="6" w:space="0" w:color="auto"/>
              <w:left w:val="single" w:sz="6" w:space="0" w:color="auto"/>
              <w:bottom w:val="single" w:sz="4" w:space="0" w:color="auto"/>
              <w:right w:val="single" w:sz="4" w:space="0" w:color="auto"/>
            </w:tcBorders>
          </w:tcPr>
          <w:p w14:paraId="4842F646" w14:textId="5B923DF0" w:rsidR="00170781" w:rsidRPr="005259D7" w:rsidRDefault="00170781" w:rsidP="00170781">
            <w:pPr>
              <w:pStyle w:val="TAC"/>
              <w:rPr>
                <w:lang w:val="en-US" w:eastAsia="zh-CN"/>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4BEEB63E" w14:textId="145F0B90" w:rsidR="00170781" w:rsidRPr="005259D7" w:rsidRDefault="00170781" w:rsidP="00170781">
            <w:pPr>
              <w:pStyle w:val="TAC"/>
            </w:pPr>
            <w:r>
              <w:rPr>
                <w:lang w:eastAsia="ja-JP"/>
              </w:rPr>
              <w:t>5</w:t>
            </w:r>
          </w:p>
        </w:tc>
      </w:tr>
      <w:tr w:rsidR="00170781" w:rsidRPr="005259D7" w14:paraId="2902F99B" w14:textId="77777777" w:rsidTr="00B1399C">
        <w:trPr>
          <w:trHeight w:val="187"/>
        </w:trPr>
        <w:tc>
          <w:tcPr>
            <w:tcW w:w="463" w:type="pct"/>
            <w:tcBorders>
              <w:top w:val="single" w:sz="6" w:space="0" w:color="auto"/>
              <w:left w:val="single" w:sz="4" w:space="0" w:color="auto"/>
              <w:bottom w:val="single" w:sz="4" w:space="0" w:color="auto"/>
              <w:right w:val="single" w:sz="6" w:space="0" w:color="auto"/>
            </w:tcBorders>
          </w:tcPr>
          <w:p w14:paraId="612331A0" w14:textId="1D4B51F4" w:rsidR="00170781" w:rsidRPr="005259D7" w:rsidRDefault="00170781" w:rsidP="00170781">
            <w:pPr>
              <w:pStyle w:val="TAC"/>
              <w:rPr>
                <w:lang w:val="en-US" w:eastAsia="zh-CN"/>
              </w:rPr>
            </w:pPr>
            <w:r w:rsidRPr="005259D7">
              <w:t>CA_</w:t>
            </w:r>
            <w:r>
              <w:t>n258R3</w:t>
            </w:r>
          </w:p>
        </w:tc>
        <w:tc>
          <w:tcPr>
            <w:tcW w:w="510" w:type="pct"/>
            <w:tcBorders>
              <w:top w:val="single" w:sz="6" w:space="0" w:color="auto"/>
              <w:left w:val="single" w:sz="6" w:space="0" w:color="auto"/>
              <w:bottom w:val="single" w:sz="4" w:space="0" w:color="auto"/>
              <w:right w:val="single" w:sz="6" w:space="0" w:color="auto"/>
            </w:tcBorders>
          </w:tcPr>
          <w:p w14:paraId="1E33C096" w14:textId="6D93D1C8" w:rsidR="00170781" w:rsidRPr="005259D7" w:rsidRDefault="00170781" w:rsidP="00170781">
            <w:pPr>
              <w:pStyle w:val="TAC"/>
              <w:rPr>
                <w:lang w:val="en-US" w:eastAsia="zh-CN"/>
              </w:rPr>
            </w:pPr>
            <w:r w:rsidRPr="005259D7">
              <w:t>CA_</w:t>
            </w:r>
            <w:r>
              <w:t>n258</w:t>
            </w:r>
            <w:r w:rsidRPr="005259D7">
              <w:t>R2</w:t>
            </w:r>
            <w:r>
              <w:t>/R3</w:t>
            </w:r>
          </w:p>
        </w:tc>
        <w:tc>
          <w:tcPr>
            <w:tcW w:w="322" w:type="pct"/>
            <w:tcBorders>
              <w:top w:val="single" w:sz="6" w:space="0" w:color="auto"/>
              <w:left w:val="single" w:sz="6" w:space="0" w:color="auto"/>
              <w:bottom w:val="single" w:sz="4" w:space="0" w:color="auto"/>
              <w:right w:val="single" w:sz="6" w:space="0" w:color="auto"/>
            </w:tcBorders>
          </w:tcPr>
          <w:p w14:paraId="426FFED4" w14:textId="5AE3E52F" w:rsidR="00170781" w:rsidRPr="005259D7" w:rsidRDefault="00170781" w:rsidP="00170781">
            <w:pPr>
              <w:pStyle w:val="TAC"/>
              <w:rPr>
                <w:lang w:val="en-US" w:eastAsia="zh-CN"/>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5D8FD7AA" w14:textId="73DC1BE8" w:rsidR="00170781" w:rsidRPr="005259D7" w:rsidRDefault="00170781" w:rsidP="00170781">
            <w:pPr>
              <w:pStyle w:val="TAC"/>
              <w:rPr>
                <w:lang w:val="en-US" w:eastAsia="zh-CN"/>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2518DFD"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DC11F11"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4D1A844" w14:textId="77777777" w:rsidR="00170781" w:rsidRPr="005259D7" w:rsidRDefault="00170781" w:rsidP="00170781">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A31116A"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776121B" w14:textId="77777777" w:rsidR="00170781" w:rsidRPr="005259D7" w:rsidRDefault="00170781" w:rsidP="00170781">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7A186A8"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AB77D6C"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4C538062" w14:textId="77777777" w:rsidR="00170781" w:rsidRPr="005259D7" w:rsidRDefault="00170781" w:rsidP="00170781">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3A711BE0"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204725E9" w14:textId="77777777" w:rsidR="00170781" w:rsidRPr="005259D7" w:rsidRDefault="00170781" w:rsidP="00170781">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648624B3" w14:textId="5E277955" w:rsidR="00170781" w:rsidRPr="005259D7" w:rsidRDefault="00170781" w:rsidP="00170781">
            <w:pPr>
              <w:pStyle w:val="TAC"/>
              <w:rPr>
                <w:lang w:val="en-US" w:eastAsia="zh-CN"/>
              </w:rPr>
            </w:pPr>
            <w:r>
              <w:t>600</w:t>
            </w:r>
          </w:p>
        </w:tc>
        <w:tc>
          <w:tcPr>
            <w:tcW w:w="232" w:type="pct"/>
            <w:tcBorders>
              <w:top w:val="single" w:sz="6" w:space="0" w:color="auto"/>
              <w:left w:val="single" w:sz="6" w:space="0" w:color="auto"/>
              <w:bottom w:val="single" w:sz="4" w:space="0" w:color="auto"/>
              <w:right w:val="single" w:sz="4" w:space="0" w:color="auto"/>
            </w:tcBorders>
          </w:tcPr>
          <w:p w14:paraId="093AC4B1" w14:textId="2B669B01" w:rsidR="00170781" w:rsidRPr="005259D7" w:rsidRDefault="00170781" w:rsidP="00170781">
            <w:pPr>
              <w:pStyle w:val="TAC"/>
              <w:rPr>
                <w:lang w:val="en-US" w:eastAsia="zh-CN"/>
              </w:rPr>
            </w:pPr>
            <w:r w:rsidRPr="005259D7">
              <w:t>0</w:t>
            </w:r>
          </w:p>
        </w:tc>
        <w:tc>
          <w:tcPr>
            <w:tcW w:w="466" w:type="pct"/>
            <w:tcBorders>
              <w:top w:val="nil"/>
              <w:left w:val="single" w:sz="4" w:space="0" w:color="auto"/>
              <w:bottom w:val="nil"/>
              <w:right w:val="single" w:sz="4" w:space="0" w:color="auto"/>
            </w:tcBorders>
            <w:shd w:val="clear" w:color="auto" w:fill="auto"/>
          </w:tcPr>
          <w:p w14:paraId="2E986FBA" w14:textId="77777777" w:rsidR="00170781" w:rsidRPr="005259D7" w:rsidRDefault="00170781" w:rsidP="00170781">
            <w:pPr>
              <w:pStyle w:val="TAC"/>
            </w:pPr>
          </w:p>
        </w:tc>
      </w:tr>
      <w:tr w:rsidR="00170781" w:rsidRPr="005259D7" w14:paraId="21692F41" w14:textId="77777777" w:rsidTr="00B1399C">
        <w:trPr>
          <w:trHeight w:val="187"/>
        </w:trPr>
        <w:tc>
          <w:tcPr>
            <w:tcW w:w="463" w:type="pct"/>
            <w:tcBorders>
              <w:top w:val="single" w:sz="6" w:space="0" w:color="auto"/>
              <w:left w:val="single" w:sz="4" w:space="0" w:color="auto"/>
              <w:bottom w:val="single" w:sz="4" w:space="0" w:color="auto"/>
              <w:right w:val="single" w:sz="6" w:space="0" w:color="auto"/>
            </w:tcBorders>
          </w:tcPr>
          <w:p w14:paraId="722E6A46" w14:textId="1A554923" w:rsidR="00170781" w:rsidRPr="005259D7" w:rsidRDefault="00170781" w:rsidP="00170781">
            <w:pPr>
              <w:pStyle w:val="TAC"/>
              <w:rPr>
                <w:lang w:val="en-US" w:eastAsia="zh-CN"/>
              </w:rPr>
            </w:pPr>
            <w:r w:rsidRPr="005259D7">
              <w:t>CA_</w:t>
            </w:r>
            <w:r>
              <w:t>n258R4</w:t>
            </w:r>
          </w:p>
        </w:tc>
        <w:tc>
          <w:tcPr>
            <w:tcW w:w="510" w:type="pct"/>
            <w:tcBorders>
              <w:top w:val="single" w:sz="6" w:space="0" w:color="auto"/>
              <w:left w:val="single" w:sz="6" w:space="0" w:color="auto"/>
              <w:bottom w:val="single" w:sz="4" w:space="0" w:color="auto"/>
              <w:right w:val="single" w:sz="6" w:space="0" w:color="auto"/>
            </w:tcBorders>
          </w:tcPr>
          <w:p w14:paraId="79AFFDC1" w14:textId="54E37A09" w:rsidR="00170781" w:rsidRPr="005259D7" w:rsidRDefault="00170781" w:rsidP="00170781">
            <w:pPr>
              <w:pStyle w:val="TAC"/>
              <w:rPr>
                <w:lang w:val="en-US" w:eastAsia="zh-CN"/>
              </w:rPr>
            </w:pPr>
            <w:r w:rsidRPr="005259D7">
              <w:t>CA_</w:t>
            </w:r>
            <w:r>
              <w:t>n258</w:t>
            </w:r>
            <w:r w:rsidRPr="005259D7">
              <w:t>R2</w:t>
            </w:r>
            <w:r>
              <w:t>/R3/R4</w:t>
            </w:r>
          </w:p>
        </w:tc>
        <w:tc>
          <w:tcPr>
            <w:tcW w:w="322" w:type="pct"/>
            <w:tcBorders>
              <w:top w:val="single" w:sz="6" w:space="0" w:color="auto"/>
              <w:left w:val="single" w:sz="6" w:space="0" w:color="auto"/>
              <w:bottom w:val="single" w:sz="4" w:space="0" w:color="auto"/>
              <w:right w:val="single" w:sz="6" w:space="0" w:color="auto"/>
            </w:tcBorders>
          </w:tcPr>
          <w:p w14:paraId="6FA6DEE7" w14:textId="35CD9F8F" w:rsidR="00170781" w:rsidRPr="005259D7" w:rsidRDefault="00170781" w:rsidP="00170781">
            <w:pPr>
              <w:pStyle w:val="TAC"/>
              <w:rPr>
                <w:lang w:val="en-US" w:eastAsia="zh-CN"/>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6FC2459E" w14:textId="2C6F0731" w:rsidR="00170781" w:rsidRPr="005259D7" w:rsidRDefault="00170781" w:rsidP="00170781">
            <w:pPr>
              <w:pStyle w:val="TAC"/>
              <w:rPr>
                <w:lang w:val="en-US" w:eastAsia="zh-CN"/>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0AF5A86D" w14:textId="3A73BF43"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D4B11FA"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3FD5606" w14:textId="77777777" w:rsidR="00170781" w:rsidRPr="005259D7" w:rsidRDefault="00170781" w:rsidP="00170781">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8D9F27A"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C382B67" w14:textId="77777777" w:rsidR="00170781" w:rsidRPr="005259D7" w:rsidRDefault="00170781" w:rsidP="00170781">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1E5FCA2"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F19DA79"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3DDF251B" w14:textId="77777777" w:rsidR="00170781" w:rsidRPr="005259D7" w:rsidRDefault="00170781" w:rsidP="00170781">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349F4BC9"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5E2B22BA" w14:textId="77777777" w:rsidR="00170781" w:rsidRPr="005259D7" w:rsidRDefault="00170781" w:rsidP="00170781">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37E02910" w14:textId="057D4CBA" w:rsidR="00170781" w:rsidRPr="005259D7" w:rsidRDefault="00170781" w:rsidP="00170781">
            <w:pPr>
              <w:pStyle w:val="TAC"/>
              <w:rPr>
                <w:lang w:val="en-US" w:eastAsia="zh-CN"/>
              </w:rPr>
            </w:pPr>
            <w:r>
              <w:t>800</w:t>
            </w:r>
          </w:p>
        </w:tc>
        <w:tc>
          <w:tcPr>
            <w:tcW w:w="232" w:type="pct"/>
            <w:tcBorders>
              <w:top w:val="single" w:sz="6" w:space="0" w:color="auto"/>
              <w:left w:val="single" w:sz="6" w:space="0" w:color="auto"/>
              <w:bottom w:val="single" w:sz="4" w:space="0" w:color="auto"/>
              <w:right w:val="single" w:sz="4" w:space="0" w:color="auto"/>
            </w:tcBorders>
          </w:tcPr>
          <w:p w14:paraId="2D942F71" w14:textId="32F537D0" w:rsidR="00170781" w:rsidRPr="005259D7" w:rsidRDefault="00170781" w:rsidP="00170781">
            <w:pPr>
              <w:pStyle w:val="TAC"/>
              <w:rPr>
                <w:lang w:val="en-US" w:eastAsia="zh-CN"/>
              </w:rPr>
            </w:pPr>
            <w:r w:rsidRPr="005259D7">
              <w:t>0</w:t>
            </w:r>
          </w:p>
        </w:tc>
        <w:tc>
          <w:tcPr>
            <w:tcW w:w="466" w:type="pct"/>
            <w:tcBorders>
              <w:top w:val="nil"/>
              <w:left w:val="single" w:sz="4" w:space="0" w:color="auto"/>
              <w:bottom w:val="nil"/>
              <w:right w:val="single" w:sz="4" w:space="0" w:color="auto"/>
            </w:tcBorders>
            <w:shd w:val="clear" w:color="auto" w:fill="auto"/>
          </w:tcPr>
          <w:p w14:paraId="28ECD9B8" w14:textId="77777777" w:rsidR="00170781" w:rsidRPr="005259D7" w:rsidRDefault="00170781" w:rsidP="00170781">
            <w:pPr>
              <w:pStyle w:val="TAC"/>
            </w:pPr>
          </w:p>
        </w:tc>
      </w:tr>
      <w:tr w:rsidR="00170781" w:rsidRPr="005259D7" w14:paraId="681CDAB4" w14:textId="77777777" w:rsidTr="00B1399C">
        <w:trPr>
          <w:trHeight w:val="187"/>
        </w:trPr>
        <w:tc>
          <w:tcPr>
            <w:tcW w:w="463" w:type="pct"/>
            <w:tcBorders>
              <w:top w:val="single" w:sz="6" w:space="0" w:color="auto"/>
              <w:left w:val="single" w:sz="4" w:space="0" w:color="auto"/>
              <w:bottom w:val="single" w:sz="4" w:space="0" w:color="auto"/>
              <w:right w:val="single" w:sz="6" w:space="0" w:color="auto"/>
            </w:tcBorders>
          </w:tcPr>
          <w:p w14:paraId="5B46880F" w14:textId="046B01E7" w:rsidR="00170781" w:rsidRPr="005259D7" w:rsidRDefault="00170781" w:rsidP="00170781">
            <w:pPr>
              <w:pStyle w:val="TAC"/>
              <w:rPr>
                <w:lang w:val="en-US" w:eastAsia="zh-CN"/>
              </w:rPr>
            </w:pPr>
            <w:r w:rsidRPr="005259D7">
              <w:t>CA_</w:t>
            </w:r>
            <w:r>
              <w:t>n258R5</w:t>
            </w:r>
          </w:p>
        </w:tc>
        <w:tc>
          <w:tcPr>
            <w:tcW w:w="510" w:type="pct"/>
            <w:tcBorders>
              <w:top w:val="single" w:sz="6" w:space="0" w:color="auto"/>
              <w:left w:val="single" w:sz="6" w:space="0" w:color="auto"/>
              <w:bottom w:val="single" w:sz="4" w:space="0" w:color="auto"/>
              <w:right w:val="single" w:sz="6" w:space="0" w:color="auto"/>
            </w:tcBorders>
          </w:tcPr>
          <w:p w14:paraId="3BDE912C" w14:textId="1834BE82" w:rsidR="00170781" w:rsidRPr="005259D7" w:rsidRDefault="00170781" w:rsidP="00170781">
            <w:pPr>
              <w:pStyle w:val="TAC"/>
              <w:rPr>
                <w:lang w:val="en-US" w:eastAsia="zh-CN"/>
              </w:rPr>
            </w:pPr>
            <w:r w:rsidRPr="005259D7">
              <w:t>CA_</w:t>
            </w:r>
            <w:r>
              <w:t>n258</w:t>
            </w:r>
            <w:r w:rsidRPr="005259D7">
              <w:t>R2</w:t>
            </w:r>
            <w:r>
              <w:t>/R3/R4/R5</w:t>
            </w:r>
            <w:r w:rsidRPr="00FA2226">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64742A23" w14:textId="3A7D2E8F" w:rsidR="00170781" w:rsidRPr="005259D7" w:rsidRDefault="00170781" w:rsidP="00170781">
            <w:pPr>
              <w:pStyle w:val="TAC"/>
              <w:rPr>
                <w:lang w:val="en-US" w:eastAsia="zh-CN"/>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578162CB" w14:textId="6F6FF9AA" w:rsidR="00170781" w:rsidRPr="005259D7" w:rsidRDefault="00170781" w:rsidP="00170781">
            <w:pPr>
              <w:pStyle w:val="TAC"/>
              <w:rPr>
                <w:lang w:val="en-US" w:eastAsia="zh-CN"/>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19B7FD09" w14:textId="35C9E72B"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272FC57" w14:textId="1DB63291"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504766AD" w14:textId="77777777" w:rsidR="00170781" w:rsidRPr="005259D7" w:rsidRDefault="00170781" w:rsidP="00170781">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5E3AE937"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511D22D" w14:textId="77777777" w:rsidR="00170781" w:rsidRPr="005259D7" w:rsidRDefault="00170781" w:rsidP="00170781">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7B8D11A"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83ABA99"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4015457E" w14:textId="77777777" w:rsidR="00170781" w:rsidRPr="005259D7" w:rsidRDefault="00170781" w:rsidP="00170781">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0B17B84F"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280677C2" w14:textId="77777777" w:rsidR="00170781" w:rsidRPr="005259D7" w:rsidRDefault="00170781" w:rsidP="00170781">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1B2D04C7" w14:textId="71BEA543" w:rsidR="00170781" w:rsidRPr="005259D7" w:rsidRDefault="00170781" w:rsidP="00170781">
            <w:pPr>
              <w:pStyle w:val="TAC"/>
              <w:rPr>
                <w:lang w:val="en-US" w:eastAsia="zh-CN"/>
              </w:rPr>
            </w:pPr>
            <w:r>
              <w:t>1000</w:t>
            </w:r>
          </w:p>
        </w:tc>
        <w:tc>
          <w:tcPr>
            <w:tcW w:w="232" w:type="pct"/>
            <w:tcBorders>
              <w:top w:val="single" w:sz="6" w:space="0" w:color="auto"/>
              <w:left w:val="single" w:sz="6" w:space="0" w:color="auto"/>
              <w:bottom w:val="single" w:sz="4" w:space="0" w:color="auto"/>
              <w:right w:val="single" w:sz="4" w:space="0" w:color="auto"/>
            </w:tcBorders>
          </w:tcPr>
          <w:p w14:paraId="291CFBB8" w14:textId="39D6EB35" w:rsidR="00170781" w:rsidRPr="005259D7" w:rsidRDefault="00170781" w:rsidP="00170781">
            <w:pPr>
              <w:pStyle w:val="TAC"/>
              <w:rPr>
                <w:lang w:val="en-US" w:eastAsia="zh-CN"/>
              </w:rPr>
            </w:pPr>
            <w:r w:rsidRPr="005259D7">
              <w:t>0</w:t>
            </w:r>
          </w:p>
        </w:tc>
        <w:tc>
          <w:tcPr>
            <w:tcW w:w="466" w:type="pct"/>
            <w:tcBorders>
              <w:top w:val="nil"/>
              <w:left w:val="single" w:sz="4" w:space="0" w:color="auto"/>
              <w:bottom w:val="nil"/>
              <w:right w:val="single" w:sz="4" w:space="0" w:color="auto"/>
            </w:tcBorders>
            <w:shd w:val="clear" w:color="auto" w:fill="auto"/>
          </w:tcPr>
          <w:p w14:paraId="57F188E0" w14:textId="77777777" w:rsidR="00170781" w:rsidRPr="005259D7" w:rsidRDefault="00170781" w:rsidP="00170781">
            <w:pPr>
              <w:pStyle w:val="TAC"/>
            </w:pPr>
          </w:p>
        </w:tc>
      </w:tr>
      <w:tr w:rsidR="00170781" w:rsidRPr="005259D7" w14:paraId="32AC0F27" w14:textId="77777777" w:rsidTr="00B1399C">
        <w:trPr>
          <w:trHeight w:val="187"/>
        </w:trPr>
        <w:tc>
          <w:tcPr>
            <w:tcW w:w="463" w:type="pct"/>
            <w:tcBorders>
              <w:top w:val="single" w:sz="6" w:space="0" w:color="auto"/>
              <w:left w:val="single" w:sz="4" w:space="0" w:color="auto"/>
              <w:bottom w:val="single" w:sz="4" w:space="0" w:color="auto"/>
              <w:right w:val="single" w:sz="6" w:space="0" w:color="auto"/>
            </w:tcBorders>
          </w:tcPr>
          <w:p w14:paraId="35FF29B8" w14:textId="050A3171" w:rsidR="00170781" w:rsidRPr="005259D7" w:rsidRDefault="00170781" w:rsidP="00170781">
            <w:pPr>
              <w:pStyle w:val="TAC"/>
              <w:rPr>
                <w:lang w:val="en-US" w:eastAsia="zh-CN"/>
              </w:rPr>
            </w:pPr>
            <w:r w:rsidRPr="005259D7">
              <w:t>CA_</w:t>
            </w:r>
            <w:r>
              <w:t>n258R6</w:t>
            </w:r>
          </w:p>
        </w:tc>
        <w:tc>
          <w:tcPr>
            <w:tcW w:w="510" w:type="pct"/>
            <w:tcBorders>
              <w:top w:val="single" w:sz="6" w:space="0" w:color="auto"/>
              <w:left w:val="single" w:sz="6" w:space="0" w:color="auto"/>
              <w:bottom w:val="single" w:sz="4" w:space="0" w:color="auto"/>
              <w:right w:val="single" w:sz="6" w:space="0" w:color="auto"/>
            </w:tcBorders>
          </w:tcPr>
          <w:p w14:paraId="18F05B20" w14:textId="73175FB7" w:rsidR="00170781" w:rsidRPr="005259D7" w:rsidRDefault="00170781" w:rsidP="00170781">
            <w:pPr>
              <w:pStyle w:val="TAC"/>
              <w:rPr>
                <w:lang w:val="en-US" w:eastAsia="zh-CN"/>
              </w:rPr>
            </w:pPr>
            <w:r w:rsidRPr="005259D7">
              <w:t>CA_</w:t>
            </w:r>
            <w:r>
              <w:t>n258</w:t>
            </w:r>
            <w:r w:rsidRPr="005259D7">
              <w:t>R2</w:t>
            </w:r>
            <w:r>
              <w:t>/R3/R4/R5</w:t>
            </w:r>
            <w:r w:rsidRPr="00FA2226">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57E4A7F3" w14:textId="62BFDB00" w:rsidR="00170781" w:rsidRPr="005259D7" w:rsidRDefault="00170781" w:rsidP="00170781">
            <w:pPr>
              <w:pStyle w:val="TAC"/>
              <w:rPr>
                <w:lang w:val="en-US" w:eastAsia="zh-CN"/>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7A0C007F" w14:textId="75418203" w:rsidR="00170781" w:rsidRPr="005259D7" w:rsidRDefault="00170781" w:rsidP="00170781">
            <w:pPr>
              <w:pStyle w:val="TAC"/>
              <w:rPr>
                <w:lang w:val="en-US" w:eastAsia="zh-CN"/>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97C0591" w14:textId="6D25A652"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5EE6836" w14:textId="586A9418"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620C5F9" w14:textId="0BC043C0" w:rsidR="00170781" w:rsidRPr="005259D7" w:rsidRDefault="00170781" w:rsidP="00170781">
            <w:pPr>
              <w:pStyle w:val="TAC"/>
              <w:rPr>
                <w:lang w:eastAsia="ja-JP"/>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32579994"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5AB9E7A" w14:textId="77777777" w:rsidR="00170781" w:rsidRPr="005259D7" w:rsidRDefault="00170781" w:rsidP="00170781">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3EB94C0"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FB648D6"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0F1537B3" w14:textId="77777777" w:rsidR="00170781" w:rsidRPr="005259D7" w:rsidRDefault="00170781" w:rsidP="00170781">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3C068E8B"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62972D08" w14:textId="77777777" w:rsidR="00170781" w:rsidRPr="005259D7" w:rsidRDefault="00170781" w:rsidP="00170781">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5CA77122" w14:textId="69F3C6DC" w:rsidR="00170781" w:rsidRPr="005259D7" w:rsidRDefault="00170781" w:rsidP="00170781">
            <w:pPr>
              <w:pStyle w:val="TAC"/>
              <w:rPr>
                <w:lang w:val="en-US" w:eastAsia="zh-CN"/>
              </w:rPr>
            </w:pPr>
            <w:r>
              <w:t>1200</w:t>
            </w:r>
          </w:p>
        </w:tc>
        <w:tc>
          <w:tcPr>
            <w:tcW w:w="232" w:type="pct"/>
            <w:tcBorders>
              <w:top w:val="single" w:sz="6" w:space="0" w:color="auto"/>
              <w:left w:val="single" w:sz="6" w:space="0" w:color="auto"/>
              <w:bottom w:val="single" w:sz="4" w:space="0" w:color="auto"/>
              <w:right w:val="single" w:sz="4" w:space="0" w:color="auto"/>
            </w:tcBorders>
          </w:tcPr>
          <w:p w14:paraId="1EAC0E67" w14:textId="4820C2E8" w:rsidR="00170781" w:rsidRPr="005259D7" w:rsidRDefault="00170781" w:rsidP="00170781">
            <w:pPr>
              <w:pStyle w:val="TAC"/>
              <w:rPr>
                <w:lang w:val="en-US" w:eastAsia="zh-CN"/>
              </w:rPr>
            </w:pPr>
            <w:r w:rsidRPr="005259D7">
              <w:t>0</w:t>
            </w:r>
          </w:p>
        </w:tc>
        <w:tc>
          <w:tcPr>
            <w:tcW w:w="466" w:type="pct"/>
            <w:tcBorders>
              <w:top w:val="nil"/>
              <w:left w:val="single" w:sz="4" w:space="0" w:color="auto"/>
              <w:bottom w:val="nil"/>
              <w:right w:val="single" w:sz="4" w:space="0" w:color="auto"/>
            </w:tcBorders>
            <w:shd w:val="clear" w:color="auto" w:fill="auto"/>
          </w:tcPr>
          <w:p w14:paraId="49B15238" w14:textId="77777777" w:rsidR="00170781" w:rsidRPr="005259D7" w:rsidRDefault="00170781" w:rsidP="00170781">
            <w:pPr>
              <w:pStyle w:val="TAC"/>
            </w:pPr>
          </w:p>
        </w:tc>
      </w:tr>
      <w:tr w:rsidR="00170781" w:rsidRPr="005259D7" w14:paraId="229D997C" w14:textId="77777777" w:rsidTr="00B1399C">
        <w:trPr>
          <w:trHeight w:val="187"/>
        </w:trPr>
        <w:tc>
          <w:tcPr>
            <w:tcW w:w="463" w:type="pct"/>
            <w:tcBorders>
              <w:top w:val="single" w:sz="6" w:space="0" w:color="auto"/>
              <w:left w:val="single" w:sz="4" w:space="0" w:color="auto"/>
              <w:bottom w:val="single" w:sz="4" w:space="0" w:color="auto"/>
              <w:right w:val="single" w:sz="6" w:space="0" w:color="auto"/>
            </w:tcBorders>
          </w:tcPr>
          <w:p w14:paraId="5ECA9FA0" w14:textId="2BE22815" w:rsidR="00170781" w:rsidRPr="005259D7" w:rsidRDefault="00170781" w:rsidP="00170781">
            <w:pPr>
              <w:pStyle w:val="TAC"/>
              <w:rPr>
                <w:lang w:val="en-US" w:eastAsia="zh-CN"/>
              </w:rPr>
            </w:pPr>
            <w:r w:rsidRPr="005259D7">
              <w:t>CA_</w:t>
            </w:r>
            <w:r>
              <w:t>n258R7</w:t>
            </w:r>
          </w:p>
        </w:tc>
        <w:tc>
          <w:tcPr>
            <w:tcW w:w="510" w:type="pct"/>
            <w:tcBorders>
              <w:top w:val="single" w:sz="6" w:space="0" w:color="auto"/>
              <w:left w:val="single" w:sz="6" w:space="0" w:color="auto"/>
              <w:bottom w:val="single" w:sz="4" w:space="0" w:color="auto"/>
              <w:right w:val="single" w:sz="6" w:space="0" w:color="auto"/>
            </w:tcBorders>
          </w:tcPr>
          <w:p w14:paraId="1E5AA1AE" w14:textId="1E287364" w:rsidR="00170781" w:rsidRPr="005259D7" w:rsidRDefault="00170781" w:rsidP="00170781">
            <w:pPr>
              <w:pStyle w:val="TAC"/>
              <w:rPr>
                <w:lang w:val="en-US" w:eastAsia="zh-CN"/>
              </w:rPr>
            </w:pPr>
            <w:r w:rsidRPr="005259D7">
              <w:t>CA_</w:t>
            </w:r>
            <w:r>
              <w:t>n258</w:t>
            </w:r>
            <w:r w:rsidRPr="005259D7">
              <w:t>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15F960E9" w14:textId="10DF7AEE" w:rsidR="00170781" w:rsidRPr="005259D7" w:rsidRDefault="00170781" w:rsidP="00170781">
            <w:pPr>
              <w:pStyle w:val="TAC"/>
              <w:rPr>
                <w:lang w:val="en-US" w:eastAsia="zh-CN"/>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1B07962D" w14:textId="687BA765" w:rsidR="00170781" w:rsidRPr="005259D7" w:rsidRDefault="00170781" w:rsidP="00170781">
            <w:pPr>
              <w:pStyle w:val="TAC"/>
              <w:rPr>
                <w:lang w:val="en-US" w:eastAsia="zh-CN"/>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0D18F36C" w14:textId="6AD1AA9A"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13F3D1F" w14:textId="088AB8C8"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2187B4B" w14:textId="4CDF743F" w:rsidR="00170781" w:rsidRPr="005259D7" w:rsidRDefault="00170781" w:rsidP="00170781">
            <w:pPr>
              <w:pStyle w:val="TAC"/>
              <w:rPr>
                <w:lang w:eastAsia="ja-JP"/>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403ECC74" w14:textId="337B7971"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43660AC" w14:textId="77777777" w:rsidR="00170781" w:rsidRPr="005259D7" w:rsidRDefault="00170781" w:rsidP="00170781">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5277ADA"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6A0EB45"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666E6319" w14:textId="77777777" w:rsidR="00170781" w:rsidRPr="005259D7" w:rsidRDefault="00170781" w:rsidP="00170781">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33DC964B"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307E776A" w14:textId="77777777" w:rsidR="00170781" w:rsidRPr="005259D7" w:rsidRDefault="00170781" w:rsidP="00170781">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7EB7F1E0" w14:textId="22EEB4C0" w:rsidR="00170781" w:rsidRPr="005259D7" w:rsidRDefault="00170781" w:rsidP="00170781">
            <w:pPr>
              <w:pStyle w:val="TAC"/>
              <w:rPr>
                <w:lang w:val="en-US" w:eastAsia="zh-CN"/>
              </w:rPr>
            </w:pPr>
            <w:r>
              <w:t>1400</w:t>
            </w:r>
          </w:p>
        </w:tc>
        <w:tc>
          <w:tcPr>
            <w:tcW w:w="232" w:type="pct"/>
            <w:tcBorders>
              <w:top w:val="single" w:sz="6" w:space="0" w:color="auto"/>
              <w:left w:val="single" w:sz="6" w:space="0" w:color="auto"/>
              <w:bottom w:val="single" w:sz="4" w:space="0" w:color="auto"/>
              <w:right w:val="single" w:sz="4" w:space="0" w:color="auto"/>
            </w:tcBorders>
          </w:tcPr>
          <w:p w14:paraId="71C70C71" w14:textId="3A98F547" w:rsidR="00170781" w:rsidRPr="005259D7" w:rsidRDefault="00170781" w:rsidP="00170781">
            <w:pPr>
              <w:pStyle w:val="TAC"/>
              <w:rPr>
                <w:lang w:val="en-US" w:eastAsia="zh-CN"/>
              </w:rPr>
            </w:pPr>
            <w:r w:rsidRPr="005259D7">
              <w:t>0</w:t>
            </w:r>
          </w:p>
        </w:tc>
        <w:tc>
          <w:tcPr>
            <w:tcW w:w="466" w:type="pct"/>
            <w:tcBorders>
              <w:top w:val="nil"/>
              <w:left w:val="single" w:sz="4" w:space="0" w:color="auto"/>
              <w:bottom w:val="nil"/>
              <w:right w:val="single" w:sz="4" w:space="0" w:color="auto"/>
            </w:tcBorders>
            <w:shd w:val="clear" w:color="auto" w:fill="auto"/>
          </w:tcPr>
          <w:p w14:paraId="7C3544CE" w14:textId="77777777" w:rsidR="00170781" w:rsidRPr="005259D7" w:rsidRDefault="00170781" w:rsidP="00170781">
            <w:pPr>
              <w:pStyle w:val="TAC"/>
            </w:pPr>
          </w:p>
        </w:tc>
      </w:tr>
      <w:tr w:rsidR="00170781" w:rsidRPr="005259D7" w14:paraId="5D54D88B" w14:textId="77777777" w:rsidTr="00B1399C">
        <w:trPr>
          <w:trHeight w:val="187"/>
        </w:trPr>
        <w:tc>
          <w:tcPr>
            <w:tcW w:w="463" w:type="pct"/>
            <w:tcBorders>
              <w:top w:val="single" w:sz="6" w:space="0" w:color="auto"/>
              <w:left w:val="single" w:sz="4" w:space="0" w:color="auto"/>
              <w:bottom w:val="single" w:sz="4" w:space="0" w:color="auto"/>
              <w:right w:val="single" w:sz="6" w:space="0" w:color="auto"/>
            </w:tcBorders>
          </w:tcPr>
          <w:p w14:paraId="1315ED43" w14:textId="1906823B" w:rsidR="00170781" w:rsidRPr="005259D7" w:rsidRDefault="00170781" w:rsidP="00170781">
            <w:pPr>
              <w:pStyle w:val="TAC"/>
              <w:rPr>
                <w:lang w:val="en-US" w:eastAsia="zh-CN"/>
              </w:rPr>
            </w:pPr>
            <w:r w:rsidRPr="005259D7">
              <w:t>CA_</w:t>
            </w:r>
            <w:r>
              <w:t>n258R8</w:t>
            </w:r>
          </w:p>
        </w:tc>
        <w:tc>
          <w:tcPr>
            <w:tcW w:w="510" w:type="pct"/>
            <w:tcBorders>
              <w:top w:val="single" w:sz="6" w:space="0" w:color="auto"/>
              <w:left w:val="single" w:sz="6" w:space="0" w:color="auto"/>
              <w:bottom w:val="single" w:sz="4" w:space="0" w:color="auto"/>
              <w:right w:val="single" w:sz="6" w:space="0" w:color="auto"/>
            </w:tcBorders>
          </w:tcPr>
          <w:p w14:paraId="4B3BD431" w14:textId="29BED851" w:rsidR="00170781" w:rsidRPr="005259D7" w:rsidRDefault="00170781" w:rsidP="00170781">
            <w:pPr>
              <w:pStyle w:val="TAC"/>
              <w:rPr>
                <w:lang w:val="en-US" w:eastAsia="zh-CN"/>
              </w:rPr>
            </w:pPr>
            <w:r w:rsidRPr="005259D7">
              <w:t>CA_</w:t>
            </w:r>
            <w:r>
              <w:t>n258</w:t>
            </w:r>
            <w:r w:rsidRPr="005259D7">
              <w:t>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51484620" w14:textId="197D6ED3" w:rsidR="00170781" w:rsidRPr="005259D7" w:rsidRDefault="00170781" w:rsidP="00170781">
            <w:pPr>
              <w:pStyle w:val="TAC"/>
              <w:rPr>
                <w:lang w:val="en-US" w:eastAsia="zh-CN"/>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5CB709CC" w14:textId="7C114E7E" w:rsidR="00170781" w:rsidRPr="005259D7" w:rsidRDefault="00170781" w:rsidP="00170781">
            <w:pPr>
              <w:pStyle w:val="TAC"/>
              <w:rPr>
                <w:lang w:val="en-US" w:eastAsia="zh-CN"/>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4FFBE95" w14:textId="3EFD40AB"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23F546A" w14:textId="14A6B491"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2962AC5" w14:textId="5A69ED59" w:rsidR="00170781" w:rsidRPr="005259D7" w:rsidRDefault="00170781" w:rsidP="00170781">
            <w:pPr>
              <w:pStyle w:val="TAC"/>
              <w:rPr>
                <w:lang w:eastAsia="ja-JP"/>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75F38D3F" w14:textId="2CC364E5"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B7EA73F" w14:textId="5F027ECE" w:rsidR="00170781" w:rsidRPr="005259D7" w:rsidRDefault="00170781" w:rsidP="00170781">
            <w:pPr>
              <w:pStyle w:val="TAC"/>
              <w:rPr>
                <w:lang w:eastAsia="ja-JP"/>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64E2CB04" w14:textId="77777777" w:rsidR="00170781" w:rsidRPr="005259D7" w:rsidRDefault="00170781" w:rsidP="00170781">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B933BF5"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0A70083D" w14:textId="77777777" w:rsidR="00170781" w:rsidRPr="005259D7" w:rsidRDefault="00170781" w:rsidP="00170781">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06F8C4BC"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10A01919" w14:textId="77777777" w:rsidR="00170781" w:rsidRPr="005259D7" w:rsidRDefault="00170781" w:rsidP="00170781">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68EF7B6B" w14:textId="7DC787F6" w:rsidR="00170781" w:rsidRPr="005259D7" w:rsidRDefault="00170781" w:rsidP="00170781">
            <w:pPr>
              <w:pStyle w:val="TAC"/>
              <w:rPr>
                <w:lang w:val="en-US" w:eastAsia="zh-CN"/>
              </w:rPr>
            </w:pPr>
            <w:r>
              <w:t>1600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465E9F92" w14:textId="6AB7F47B" w:rsidR="00170781" w:rsidRPr="005259D7" w:rsidRDefault="00170781" w:rsidP="00170781">
            <w:pPr>
              <w:pStyle w:val="TAC"/>
              <w:rPr>
                <w:lang w:val="en-US" w:eastAsia="zh-CN"/>
              </w:rPr>
            </w:pPr>
            <w:r w:rsidRPr="005259D7">
              <w:t>0</w:t>
            </w:r>
          </w:p>
        </w:tc>
        <w:tc>
          <w:tcPr>
            <w:tcW w:w="466" w:type="pct"/>
            <w:tcBorders>
              <w:top w:val="nil"/>
              <w:left w:val="single" w:sz="4" w:space="0" w:color="auto"/>
              <w:bottom w:val="nil"/>
              <w:right w:val="single" w:sz="4" w:space="0" w:color="auto"/>
            </w:tcBorders>
            <w:shd w:val="clear" w:color="auto" w:fill="auto"/>
          </w:tcPr>
          <w:p w14:paraId="371C8CDD" w14:textId="77777777" w:rsidR="00170781" w:rsidRPr="005259D7" w:rsidRDefault="00170781" w:rsidP="00170781">
            <w:pPr>
              <w:pStyle w:val="TAC"/>
            </w:pPr>
          </w:p>
        </w:tc>
      </w:tr>
      <w:tr w:rsidR="00170781" w:rsidRPr="005259D7" w14:paraId="19F3ADA1" w14:textId="77777777" w:rsidTr="00B1399C">
        <w:trPr>
          <w:trHeight w:val="187"/>
        </w:trPr>
        <w:tc>
          <w:tcPr>
            <w:tcW w:w="463" w:type="pct"/>
            <w:tcBorders>
              <w:top w:val="single" w:sz="6" w:space="0" w:color="auto"/>
              <w:left w:val="single" w:sz="4" w:space="0" w:color="auto"/>
              <w:bottom w:val="single" w:sz="4" w:space="0" w:color="auto"/>
              <w:right w:val="single" w:sz="6" w:space="0" w:color="auto"/>
            </w:tcBorders>
          </w:tcPr>
          <w:p w14:paraId="1B0439AB" w14:textId="2E2B064D" w:rsidR="00170781" w:rsidRPr="005259D7" w:rsidRDefault="00170781" w:rsidP="00170781">
            <w:pPr>
              <w:pStyle w:val="TAC"/>
              <w:rPr>
                <w:lang w:val="en-US" w:eastAsia="zh-CN"/>
              </w:rPr>
            </w:pPr>
            <w:r w:rsidRPr="005259D7">
              <w:t>CA_</w:t>
            </w:r>
            <w:r>
              <w:t>n258R9</w:t>
            </w:r>
          </w:p>
        </w:tc>
        <w:tc>
          <w:tcPr>
            <w:tcW w:w="510" w:type="pct"/>
            <w:tcBorders>
              <w:top w:val="single" w:sz="6" w:space="0" w:color="auto"/>
              <w:left w:val="single" w:sz="6" w:space="0" w:color="auto"/>
              <w:bottom w:val="single" w:sz="4" w:space="0" w:color="auto"/>
              <w:right w:val="single" w:sz="6" w:space="0" w:color="auto"/>
            </w:tcBorders>
          </w:tcPr>
          <w:p w14:paraId="0C25218D" w14:textId="439D75DD" w:rsidR="00170781" w:rsidRPr="005259D7" w:rsidRDefault="00170781" w:rsidP="00170781">
            <w:pPr>
              <w:pStyle w:val="TAC"/>
              <w:rPr>
                <w:lang w:val="en-US" w:eastAsia="zh-CN"/>
              </w:rPr>
            </w:pPr>
            <w:r w:rsidRPr="005259D7">
              <w:t>CA_</w:t>
            </w:r>
            <w:r>
              <w:t>n258</w:t>
            </w:r>
            <w:r w:rsidRPr="005259D7">
              <w:t>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0784DC31" w14:textId="0ABF7A7A" w:rsidR="00170781" w:rsidRPr="005259D7" w:rsidRDefault="00170781" w:rsidP="00170781">
            <w:pPr>
              <w:pStyle w:val="TAC"/>
              <w:rPr>
                <w:lang w:val="en-US" w:eastAsia="zh-CN"/>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0EFFFF99" w14:textId="6ECA4FF7" w:rsidR="00170781" w:rsidRPr="005259D7" w:rsidRDefault="00170781" w:rsidP="00170781">
            <w:pPr>
              <w:pStyle w:val="TAC"/>
              <w:rPr>
                <w:lang w:val="en-US" w:eastAsia="zh-CN"/>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0DFD421D" w14:textId="626AB907"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7DE087C" w14:textId="33493CF3"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BF84E7F" w14:textId="1BB41657" w:rsidR="00170781" w:rsidRPr="005259D7" w:rsidRDefault="00170781" w:rsidP="00170781">
            <w:pPr>
              <w:pStyle w:val="TAC"/>
              <w:rPr>
                <w:lang w:eastAsia="ja-JP"/>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6FE8229E" w14:textId="66C9B5D6"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3785085A" w14:textId="6351AF5A" w:rsidR="00170781" w:rsidRPr="005259D7" w:rsidRDefault="00170781" w:rsidP="00170781">
            <w:pPr>
              <w:pStyle w:val="TAC"/>
              <w:rPr>
                <w:lang w:eastAsia="ja-JP"/>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059E2F67" w14:textId="4FC0FD04"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08D3991"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64E63D86" w14:textId="77777777" w:rsidR="00170781" w:rsidRPr="005259D7" w:rsidRDefault="00170781" w:rsidP="00170781">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6FD33351"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14648B03" w14:textId="77777777" w:rsidR="00170781" w:rsidRPr="005259D7" w:rsidRDefault="00170781" w:rsidP="00170781">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7035AACF" w14:textId="39B75CD1" w:rsidR="00170781" w:rsidRPr="005259D7" w:rsidRDefault="00170781" w:rsidP="00170781">
            <w:pPr>
              <w:pStyle w:val="TAC"/>
              <w:rPr>
                <w:lang w:val="en-US" w:eastAsia="zh-CN"/>
              </w:rPr>
            </w:pPr>
            <w:r>
              <w:t>1800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55E6B44B" w14:textId="4A709A03" w:rsidR="00170781" w:rsidRPr="005259D7" w:rsidRDefault="00170781" w:rsidP="00170781">
            <w:pPr>
              <w:pStyle w:val="TAC"/>
              <w:rPr>
                <w:lang w:val="en-US" w:eastAsia="zh-CN"/>
              </w:rPr>
            </w:pPr>
            <w:r w:rsidRPr="005259D7">
              <w:t>0</w:t>
            </w:r>
          </w:p>
        </w:tc>
        <w:tc>
          <w:tcPr>
            <w:tcW w:w="466" w:type="pct"/>
            <w:tcBorders>
              <w:top w:val="nil"/>
              <w:left w:val="single" w:sz="4" w:space="0" w:color="auto"/>
              <w:bottom w:val="nil"/>
              <w:right w:val="single" w:sz="4" w:space="0" w:color="auto"/>
            </w:tcBorders>
            <w:shd w:val="clear" w:color="auto" w:fill="auto"/>
          </w:tcPr>
          <w:p w14:paraId="0E9F8D12" w14:textId="77777777" w:rsidR="00170781" w:rsidRPr="005259D7" w:rsidRDefault="00170781" w:rsidP="00170781">
            <w:pPr>
              <w:pStyle w:val="TAC"/>
            </w:pPr>
          </w:p>
        </w:tc>
      </w:tr>
      <w:tr w:rsidR="00170781" w:rsidRPr="005259D7" w14:paraId="04221C80" w14:textId="77777777" w:rsidTr="00B1399C">
        <w:trPr>
          <w:trHeight w:val="187"/>
        </w:trPr>
        <w:tc>
          <w:tcPr>
            <w:tcW w:w="463" w:type="pct"/>
            <w:tcBorders>
              <w:top w:val="single" w:sz="6" w:space="0" w:color="auto"/>
              <w:left w:val="single" w:sz="4" w:space="0" w:color="auto"/>
              <w:bottom w:val="single" w:sz="4" w:space="0" w:color="auto"/>
              <w:right w:val="single" w:sz="6" w:space="0" w:color="auto"/>
            </w:tcBorders>
          </w:tcPr>
          <w:p w14:paraId="09E7573B" w14:textId="5CD147FE" w:rsidR="00170781" w:rsidRPr="005259D7" w:rsidRDefault="00170781" w:rsidP="00170781">
            <w:pPr>
              <w:pStyle w:val="TAC"/>
              <w:rPr>
                <w:lang w:val="en-US" w:eastAsia="zh-CN"/>
              </w:rPr>
            </w:pPr>
            <w:r w:rsidRPr="005259D7">
              <w:t>CA_</w:t>
            </w:r>
            <w:r>
              <w:t>n258R10</w:t>
            </w:r>
          </w:p>
        </w:tc>
        <w:tc>
          <w:tcPr>
            <w:tcW w:w="510" w:type="pct"/>
            <w:tcBorders>
              <w:top w:val="single" w:sz="6" w:space="0" w:color="auto"/>
              <w:left w:val="single" w:sz="6" w:space="0" w:color="auto"/>
              <w:bottom w:val="single" w:sz="4" w:space="0" w:color="auto"/>
              <w:right w:val="single" w:sz="6" w:space="0" w:color="auto"/>
            </w:tcBorders>
          </w:tcPr>
          <w:p w14:paraId="0B0A2D68" w14:textId="63C3D27C" w:rsidR="00170781" w:rsidRPr="005259D7" w:rsidRDefault="00170781" w:rsidP="00170781">
            <w:pPr>
              <w:pStyle w:val="TAC"/>
              <w:rPr>
                <w:lang w:val="en-US" w:eastAsia="zh-CN"/>
              </w:rPr>
            </w:pPr>
            <w:r w:rsidRPr="005259D7">
              <w:t>CA_</w:t>
            </w:r>
            <w:r>
              <w:t>n258</w:t>
            </w:r>
            <w:r w:rsidRPr="005259D7">
              <w:t>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207CA063" w14:textId="6A6EB882" w:rsidR="00170781" w:rsidRPr="005259D7" w:rsidRDefault="00170781" w:rsidP="00170781">
            <w:pPr>
              <w:pStyle w:val="TAC"/>
              <w:rPr>
                <w:lang w:val="en-US" w:eastAsia="zh-CN"/>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6821B2E1" w14:textId="34A94EC9" w:rsidR="00170781" w:rsidRPr="005259D7" w:rsidRDefault="00170781" w:rsidP="00170781">
            <w:pPr>
              <w:pStyle w:val="TAC"/>
              <w:rPr>
                <w:lang w:val="en-US" w:eastAsia="zh-CN"/>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6FD8556D" w14:textId="5E403CA6"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595221D2" w14:textId="61639F05"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3EE84C6E" w14:textId="45D8602D" w:rsidR="00170781" w:rsidRPr="005259D7" w:rsidRDefault="00170781" w:rsidP="00170781">
            <w:pPr>
              <w:pStyle w:val="TAC"/>
              <w:rPr>
                <w:lang w:eastAsia="ja-JP"/>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70C8FB50" w14:textId="18EE84A1"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95E26B8" w14:textId="1162C5A5" w:rsidR="00170781" w:rsidRPr="005259D7" w:rsidRDefault="00170781" w:rsidP="00170781">
            <w:pPr>
              <w:pStyle w:val="TAC"/>
              <w:rPr>
                <w:lang w:eastAsia="ja-JP"/>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5C004805" w14:textId="1545046A"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1D7C63B" w14:textId="13C71633" w:rsidR="00170781" w:rsidRPr="005259D7" w:rsidRDefault="00170781" w:rsidP="00170781">
            <w:pPr>
              <w:pStyle w:val="TAC"/>
              <w:rPr>
                <w:lang w:val="en-US" w:eastAsia="zh-CN"/>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DDC73D1" w14:textId="77777777" w:rsidR="00170781" w:rsidRPr="005259D7" w:rsidRDefault="00170781" w:rsidP="00170781">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2D53DD1D"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05566041" w14:textId="77777777" w:rsidR="00170781" w:rsidRPr="005259D7" w:rsidRDefault="00170781" w:rsidP="00170781">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5DB7525C" w14:textId="57AB6523" w:rsidR="00170781" w:rsidRPr="005259D7" w:rsidRDefault="00170781" w:rsidP="00170781">
            <w:pPr>
              <w:pStyle w:val="TAC"/>
              <w:rPr>
                <w:lang w:val="en-US" w:eastAsia="zh-CN"/>
              </w:rPr>
            </w:pPr>
            <w:r>
              <w:t>2000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5CDF8ED4" w14:textId="6553DBE9" w:rsidR="00170781" w:rsidRPr="005259D7" w:rsidRDefault="00170781" w:rsidP="00170781">
            <w:pPr>
              <w:pStyle w:val="TAC"/>
              <w:rPr>
                <w:lang w:val="en-US" w:eastAsia="zh-CN"/>
              </w:rPr>
            </w:pPr>
            <w:r>
              <w:t>0</w:t>
            </w:r>
          </w:p>
        </w:tc>
        <w:tc>
          <w:tcPr>
            <w:tcW w:w="466" w:type="pct"/>
            <w:tcBorders>
              <w:top w:val="nil"/>
              <w:left w:val="single" w:sz="4" w:space="0" w:color="auto"/>
              <w:bottom w:val="nil"/>
              <w:right w:val="single" w:sz="4" w:space="0" w:color="auto"/>
            </w:tcBorders>
            <w:shd w:val="clear" w:color="auto" w:fill="auto"/>
          </w:tcPr>
          <w:p w14:paraId="07773B14" w14:textId="77777777" w:rsidR="00170781" w:rsidRPr="005259D7" w:rsidRDefault="00170781" w:rsidP="00170781">
            <w:pPr>
              <w:pStyle w:val="TAC"/>
            </w:pPr>
          </w:p>
        </w:tc>
      </w:tr>
      <w:tr w:rsidR="00170781" w:rsidRPr="005259D7" w14:paraId="13533E37" w14:textId="77777777" w:rsidTr="00B1399C">
        <w:trPr>
          <w:trHeight w:val="187"/>
        </w:trPr>
        <w:tc>
          <w:tcPr>
            <w:tcW w:w="463" w:type="pct"/>
            <w:tcBorders>
              <w:top w:val="single" w:sz="6" w:space="0" w:color="auto"/>
              <w:left w:val="single" w:sz="4" w:space="0" w:color="auto"/>
              <w:bottom w:val="single" w:sz="4" w:space="0" w:color="auto"/>
              <w:right w:val="single" w:sz="6" w:space="0" w:color="auto"/>
            </w:tcBorders>
          </w:tcPr>
          <w:p w14:paraId="192844B1" w14:textId="5D285E92" w:rsidR="00170781" w:rsidRPr="005259D7" w:rsidRDefault="00170781" w:rsidP="00170781">
            <w:pPr>
              <w:pStyle w:val="TAC"/>
              <w:rPr>
                <w:lang w:val="en-US" w:eastAsia="zh-CN"/>
              </w:rPr>
            </w:pPr>
            <w:r w:rsidRPr="005259D7">
              <w:t>CA_</w:t>
            </w:r>
            <w:r>
              <w:t>n258R11</w:t>
            </w:r>
          </w:p>
        </w:tc>
        <w:tc>
          <w:tcPr>
            <w:tcW w:w="510" w:type="pct"/>
            <w:tcBorders>
              <w:top w:val="single" w:sz="6" w:space="0" w:color="auto"/>
              <w:left w:val="single" w:sz="6" w:space="0" w:color="auto"/>
              <w:bottom w:val="single" w:sz="4" w:space="0" w:color="auto"/>
              <w:right w:val="single" w:sz="6" w:space="0" w:color="auto"/>
            </w:tcBorders>
          </w:tcPr>
          <w:p w14:paraId="38E00A7A" w14:textId="70C0FA93" w:rsidR="00170781" w:rsidRPr="005259D7" w:rsidRDefault="00170781" w:rsidP="00170781">
            <w:pPr>
              <w:pStyle w:val="TAC"/>
              <w:rPr>
                <w:lang w:val="en-US" w:eastAsia="zh-CN"/>
              </w:rPr>
            </w:pPr>
            <w:r w:rsidRPr="005259D7">
              <w:t>CA_</w:t>
            </w:r>
            <w:r>
              <w:t>n258</w:t>
            </w:r>
            <w:r w:rsidRPr="005259D7">
              <w:t>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05FEAB70" w14:textId="3659DD0D" w:rsidR="00170781" w:rsidRPr="005259D7" w:rsidRDefault="00170781" w:rsidP="00170781">
            <w:pPr>
              <w:pStyle w:val="TAC"/>
              <w:rPr>
                <w:lang w:val="en-US" w:eastAsia="zh-CN"/>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1603953F" w14:textId="30821B1C" w:rsidR="00170781" w:rsidRPr="005259D7" w:rsidRDefault="00170781" w:rsidP="00170781">
            <w:pPr>
              <w:pStyle w:val="TAC"/>
              <w:rPr>
                <w:lang w:val="en-US" w:eastAsia="zh-CN"/>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22815626" w14:textId="0A56BD6B"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56D2B57D" w14:textId="3CAD66D9"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C895366" w14:textId="634F566A" w:rsidR="00170781" w:rsidRPr="005259D7" w:rsidRDefault="00170781" w:rsidP="00170781">
            <w:pPr>
              <w:pStyle w:val="TAC"/>
              <w:rPr>
                <w:lang w:eastAsia="ja-JP"/>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6B516BD5" w14:textId="75B31A90"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DA2CD48" w14:textId="730F0264" w:rsidR="00170781" w:rsidRPr="005259D7" w:rsidRDefault="00170781" w:rsidP="00170781">
            <w:pPr>
              <w:pStyle w:val="TAC"/>
              <w:rPr>
                <w:lang w:eastAsia="ja-JP"/>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59AA0338" w14:textId="21DBAEBD"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A4A60CB" w14:textId="03CB5E9B" w:rsidR="00170781" w:rsidRPr="005259D7" w:rsidRDefault="00170781" w:rsidP="00170781">
            <w:pPr>
              <w:pStyle w:val="TAC"/>
              <w:rPr>
                <w:lang w:val="en-US" w:eastAsia="zh-CN"/>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27049B3" w14:textId="2BF920E6" w:rsidR="00170781" w:rsidRPr="005259D7" w:rsidRDefault="00170781" w:rsidP="00170781">
            <w:pPr>
              <w:pStyle w:val="TAC"/>
              <w:rPr>
                <w:lang w:val="en-US" w:eastAsia="zh-CN"/>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68C83ED4" w14:textId="77777777" w:rsidR="00170781" w:rsidRPr="005259D7" w:rsidRDefault="00170781" w:rsidP="00170781">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651F2CF2" w14:textId="77777777" w:rsidR="00170781" w:rsidRPr="005259D7" w:rsidRDefault="00170781" w:rsidP="00170781">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780C2943" w14:textId="0F6FE110" w:rsidR="00170781" w:rsidRPr="005259D7" w:rsidRDefault="00170781" w:rsidP="00170781">
            <w:pPr>
              <w:pStyle w:val="TAC"/>
              <w:rPr>
                <w:lang w:val="en-US" w:eastAsia="zh-CN"/>
              </w:rPr>
            </w:pPr>
            <w:r>
              <w:t>2200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0597D805" w14:textId="5219DD8E" w:rsidR="00170781" w:rsidRPr="005259D7" w:rsidRDefault="00170781" w:rsidP="00170781">
            <w:pPr>
              <w:pStyle w:val="TAC"/>
              <w:rPr>
                <w:lang w:val="en-US" w:eastAsia="zh-CN"/>
              </w:rPr>
            </w:pPr>
            <w:r>
              <w:t>0</w:t>
            </w:r>
          </w:p>
        </w:tc>
        <w:tc>
          <w:tcPr>
            <w:tcW w:w="466" w:type="pct"/>
            <w:tcBorders>
              <w:top w:val="nil"/>
              <w:left w:val="single" w:sz="4" w:space="0" w:color="auto"/>
              <w:bottom w:val="nil"/>
              <w:right w:val="single" w:sz="4" w:space="0" w:color="auto"/>
            </w:tcBorders>
            <w:shd w:val="clear" w:color="auto" w:fill="auto"/>
          </w:tcPr>
          <w:p w14:paraId="2D46E1DA" w14:textId="77777777" w:rsidR="00170781" w:rsidRPr="005259D7" w:rsidRDefault="00170781" w:rsidP="00170781">
            <w:pPr>
              <w:pStyle w:val="TAC"/>
            </w:pPr>
          </w:p>
        </w:tc>
      </w:tr>
      <w:tr w:rsidR="00170781" w:rsidRPr="005259D7" w14:paraId="7CE84CEB" w14:textId="77777777" w:rsidTr="00B1399C">
        <w:trPr>
          <w:trHeight w:val="187"/>
        </w:trPr>
        <w:tc>
          <w:tcPr>
            <w:tcW w:w="463" w:type="pct"/>
            <w:tcBorders>
              <w:top w:val="single" w:sz="6" w:space="0" w:color="auto"/>
              <w:left w:val="single" w:sz="4" w:space="0" w:color="auto"/>
              <w:bottom w:val="single" w:sz="4" w:space="0" w:color="auto"/>
              <w:right w:val="single" w:sz="6" w:space="0" w:color="auto"/>
            </w:tcBorders>
          </w:tcPr>
          <w:p w14:paraId="656A296F" w14:textId="45557A03" w:rsidR="00170781" w:rsidRPr="005259D7" w:rsidRDefault="00170781" w:rsidP="00170781">
            <w:pPr>
              <w:pStyle w:val="TAC"/>
              <w:rPr>
                <w:lang w:val="en-US" w:eastAsia="zh-CN"/>
              </w:rPr>
            </w:pPr>
            <w:r w:rsidRPr="005259D7">
              <w:t>CA_</w:t>
            </w:r>
            <w:r>
              <w:t>n258R12</w:t>
            </w:r>
          </w:p>
        </w:tc>
        <w:tc>
          <w:tcPr>
            <w:tcW w:w="510" w:type="pct"/>
            <w:tcBorders>
              <w:top w:val="single" w:sz="6" w:space="0" w:color="auto"/>
              <w:left w:val="single" w:sz="6" w:space="0" w:color="auto"/>
              <w:bottom w:val="single" w:sz="4" w:space="0" w:color="auto"/>
              <w:right w:val="single" w:sz="6" w:space="0" w:color="auto"/>
            </w:tcBorders>
          </w:tcPr>
          <w:p w14:paraId="34C48129" w14:textId="7B368E5E" w:rsidR="00170781" w:rsidRPr="005259D7" w:rsidRDefault="00170781" w:rsidP="00170781">
            <w:pPr>
              <w:pStyle w:val="TAC"/>
              <w:rPr>
                <w:lang w:val="en-US" w:eastAsia="zh-CN"/>
              </w:rPr>
            </w:pPr>
            <w:r w:rsidRPr="005259D7">
              <w:t>CA_</w:t>
            </w:r>
            <w:r>
              <w:t>n258</w:t>
            </w:r>
            <w:r w:rsidRPr="005259D7">
              <w:t>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719BC2B4" w14:textId="77009EB6" w:rsidR="00170781" w:rsidRPr="005259D7" w:rsidRDefault="00170781" w:rsidP="00170781">
            <w:pPr>
              <w:pStyle w:val="TAC"/>
              <w:rPr>
                <w:lang w:val="en-US" w:eastAsia="zh-CN"/>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7F897829" w14:textId="6DD5A1FA" w:rsidR="00170781" w:rsidRPr="005259D7" w:rsidRDefault="00170781" w:rsidP="00170781">
            <w:pPr>
              <w:pStyle w:val="TAC"/>
              <w:rPr>
                <w:lang w:val="en-US" w:eastAsia="zh-CN"/>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57D3B800" w14:textId="37B3E962"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046C29F" w14:textId="0C0D2E4B"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5A539CE" w14:textId="70B5B6FB" w:rsidR="00170781" w:rsidRPr="005259D7" w:rsidRDefault="00170781" w:rsidP="00170781">
            <w:pPr>
              <w:pStyle w:val="TAC"/>
              <w:rPr>
                <w:lang w:eastAsia="ja-JP"/>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0EA79158" w14:textId="06399CD2"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D7F99F6" w14:textId="6B41CB79" w:rsidR="00170781" w:rsidRPr="005259D7" w:rsidRDefault="00170781" w:rsidP="00170781">
            <w:pPr>
              <w:pStyle w:val="TAC"/>
              <w:rPr>
                <w:lang w:eastAsia="ja-JP"/>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34246AA" w14:textId="5627E115" w:rsidR="00170781" w:rsidRPr="005259D7" w:rsidRDefault="00170781" w:rsidP="00170781">
            <w:pPr>
              <w:pStyle w:val="TAC"/>
              <w:rPr>
                <w:lang w:eastAsia="ja-JP"/>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09DA880" w14:textId="52F2D3D8" w:rsidR="00170781" w:rsidRPr="005259D7" w:rsidRDefault="00170781" w:rsidP="00170781">
            <w:pPr>
              <w:pStyle w:val="TAC"/>
              <w:rPr>
                <w:lang w:val="en-US" w:eastAsia="zh-CN"/>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B55E795" w14:textId="48B5F0EA" w:rsidR="00170781" w:rsidRPr="005259D7" w:rsidRDefault="00170781" w:rsidP="00170781">
            <w:pPr>
              <w:pStyle w:val="TAC"/>
              <w:rPr>
                <w:lang w:val="en-US" w:eastAsia="zh-CN"/>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9A1F1A1" w14:textId="06E82CFC" w:rsidR="00170781" w:rsidRPr="005259D7" w:rsidRDefault="00170781" w:rsidP="00170781">
            <w:pPr>
              <w:pStyle w:val="TAC"/>
              <w:rPr>
                <w:lang w:val="en-US" w:eastAsia="zh-CN"/>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54BF97A9" w14:textId="14126936" w:rsidR="00170781" w:rsidRPr="005259D7" w:rsidRDefault="00170781" w:rsidP="00170781">
            <w:pPr>
              <w:pStyle w:val="TAC"/>
              <w:rPr>
                <w:lang w:val="en-US" w:eastAsia="zh-CN"/>
              </w:rPr>
            </w:pPr>
            <w:r w:rsidRPr="005259D7">
              <w:rPr>
                <w:rFonts w:cs="Arial"/>
                <w:szCs w:val="18"/>
              </w:rPr>
              <w:t>100, 200</w:t>
            </w:r>
          </w:p>
        </w:tc>
        <w:tc>
          <w:tcPr>
            <w:tcW w:w="412" w:type="pct"/>
            <w:tcBorders>
              <w:top w:val="single" w:sz="6" w:space="0" w:color="auto"/>
              <w:left w:val="single" w:sz="6" w:space="0" w:color="auto"/>
              <w:bottom w:val="single" w:sz="4" w:space="0" w:color="auto"/>
              <w:right w:val="single" w:sz="6" w:space="0" w:color="auto"/>
            </w:tcBorders>
          </w:tcPr>
          <w:p w14:paraId="552A1712" w14:textId="215AEFCC" w:rsidR="00170781" w:rsidRPr="005259D7" w:rsidRDefault="00170781" w:rsidP="00170781">
            <w:pPr>
              <w:pStyle w:val="TAC"/>
              <w:rPr>
                <w:lang w:val="en-US" w:eastAsia="zh-CN"/>
              </w:rPr>
            </w:pPr>
            <w:r>
              <w:t>24</w:t>
            </w:r>
            <w:r w:rsidRPr="005259D7">
              <w:t>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4AC3DDDD" w14:textId="38AE1AE9" w:rsidR="00170781" w:rsidRPr="005259D7" w:rsidRDefault="00170781" w:rsidP="00170781">
            <w:pPr>
              <w:pStyle w:val="TAC"/>
              <w:rPr>
                <w:lang w:val="en-US" w:eastAsia="zh-CN"/>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57233655" w14:textId="77777777" w:rsidR="00170781" w:rsidRPr="005259D7" w:rsidRDefault="00170781" w:rsidP="00170781">
            <w:pPr>
              <w:pStyle w:val="TAC"/>
            </w:pPr>
          </w:p>
        </w:tc>
      </w:tr>
      <w:tr w:rsidR="003A36CA" w:rsidRPr="005259D7" w14:paraId="7907B887"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D755601" w14:textId="77777777" w:rsidR="003A36CA" w:rsidRPr="005259D7" w:rsidRDefault="003A36CA" w:rsidP="005B2BC8">
            <w:pPr>
              <w:pStyle w:val="TAC"/>
            </w:pPr>
            <w:r w:rsidRPr="005259D7">
              <w:rPr>
                <w:lang w:val="en-US" w:eastAsia="zh-CN"/>
              </w:rPr>
              <w:t>CA_n259B</w:t>
            </w:r>
          </w:p>
        </w:tc>
        <w:tc>
          <w:tcPr>
            <w:tcW w:w="510" w:type="pct"/>
            <w:tcBorders>
              <w:top w:val="single" w:sz="6" w:space="0" w:color="auto"/>
              <w:left w:val="single" w:sz="6" w:space="0" w:color="auto"/>
              <w:bottom w:val="single" w:sz="4" w:space="0" w:color="auto"/>
              <w:right w:val="single" w:sz="6" w:space="0" w:color="auto"/>
            </w:tcBorders>
          </w:tcPr>
          <w:p w14:paraId="29714EB0" w14:textId="77777777" w:rsidR="003A36CA" w:rsidRPr="005259D7" w:rsidRDefault="003A36CA" w:rsidP="005B2BC8">
            <w:pPr>
              <w:pStyle w:val="TAC"/>
            </w:pPr>
            <w:r w:rsidRPr="005259D7">
              <w:rPr>
                <w:lang w:val="en-US" w:eastAsia="zh-CN"/>
              </w:rPr>
              <w:t>CA_n259B</w:t>
            </w:r>
          </w:p>
        </w:tc>
        <w:tc>
          <w:tcPr>
            <w:tcW w:w="322" w:type="pct"/>
            <w:tcBorders>
              <w:top w:val="single" w:sz="6" w:space="0" w:color="auto"/>
              <w:left w:val="single" w:sz="6" w:space="0" w:color="auto"/>
              <w:bottom w:val="single" w:sz="4" w:space="0" w:color="auto"/>
              <w:right w:val="single" w:sz="6" w:space="0" w:color="auto"/>
            </w:tcBorders>
          </w:tcPr>
          <w:p w14:paraId="7AE4861C" w14:textId="77777777" w:rsidR="003A36CA" w:rsidRPr="005259D7" w:rsidRDefault="003A36CA" w:rsidP="005B2BC8">
            <w:pPr>
              <w:pStyle w:val="TAC"/>
            </w:pPr>
            <w:r w:rsidRPr="005259D7">
              <w:rPr>
                <w:lang w:val="en-US" w:eastAsia="zh-CN"/>
              </w:rPr>
              <w:t>50, 100, 200, 400</w:t>
            </w:r>
          </w:p>
        </w:tc>
        <w:tc>
          <w:tcPr>
            <w:tcW w:w="233" w:type="pct"/>
            <w:tcBorders>
              <w:top w:val="single" w:sz="6" w:space="0" w:color="auto"/>
              <w:left w:val="single" w:sz="6" w:space="0" w:color="auto"/>
              <w:bottom w:val="single" w:sz="4" w:space="0" w:color="auto"/>
              <w:right w:val="single" w:sz="6" w:space="0" w:color="auto"/>
            </w:tcBorders>
          </w:tcPr>
          <w:p w14:paraId="2BF9C7A6" w14:textId="77777777" w:rsidR="003A36CA" w:rsidRPr="005259D7" w:rsidRDefault="003A36CA" w:rsidP="005B2BC8">
            <w:pPr>
              <w:pStyle w:val="TAC"/>
            </w:pPr>
            <w:r w:rsidRPr="005259D7">
              <w:rPr>
                <w:lang w:val="en-US" w:eastAsia="zh-CN"/>
              </w:rPr>
              <w:t>400</w:t>
            </w:r>
          </w:p>
        </w:tc>
        <w:tc>
          <w:tcPr>
            <w:tcW w:w="231" w:type="pct"/>
            <w:tcBorders>
              <w:top w:val="single" w:sz="6" w:space="0" w:color="auto"/>
              <w:left w:val="single" w:sz="6" w:space="0" w:color="auto"/>
              <w:bottom w:val="single" w:sz="4" w:space="0" w:color="auto"/>
              <w:right w:val="single" w:sz="6" w:space="0" w:color="auto"/>
            </w:tcBorders>
          </w:tcPr>
          <w:p w14:paraId="286CFF4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88AF83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660A475"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491CD9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888A5FF"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D54EB7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DD95D03" w14:textId="77777777" w:rsidR="003A36CA" w:rsidRPr="005259D7" w:rsidRDefault="003A36CA" w:rsidP="005B2BC8">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76D22BCE" w14:textId="77777777" w:rsidR="003A36CA" w:rsidRPr="005259D7" w:rsidRDefault="003A36CA" w:rsidP="005B2BC8">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77E7775E" w14:textId="77777777" w:rsidR="003A36CA" w:rsidRPr="005259D7" w:rsidRDefault="003A36CA" w:rsidP="005B2BC8">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05DB42F8" w14:textId="77777777" w:rsidR="003A36CA" w:rsidRPr="005259D7" w:rsidRDefault="003A36CA" w:rsidP="005B2BC8">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47A4D446" w14:textId="77777777" w:rsidR="003A36CA" w:rsidRPr="005259D7" w:rsidRDefault="003A36CA" w:rsidP="005B2BC8">
            <w:pPr>
              <w:pStyle w:val="TAC"/>
            </w:pPr>
            <w:r w:rsidRPr="005259D7">
              <w:rPr>
                <w:lang w:val="en-US" w:eastAsia="zh-CN"/>
              </w:rPr>
              <w:t>800</w:t>
            </w:r>
          </w:p>
        </w:tc>
        <w:tc>
          <w:tcPr>
            <w:tcW w:w="232" w:type="pct"/>
            <w:tcBorders>
              <w:top w:val="single" w:sz="6" w:space="0" w:color="auto"/>
              <w:left w:val="single" w:sz="6" w:space="0" w:color="auto"/>
              <w:bottom w:val="single" w:sz="4" w:space="0" w:color="auto"/>
              <w:right w:val="single" w:sz="4" w:space="0" w:color="auto"/>
            </w:tcBorders>
          </w:tcPr>
          <w:p w14:paraId="19705367" w14:textId="77777777" w:rsidR="003A36CA" w:rsidRPr="005259D7" w:rsidRDefault="003A36CA" w:rsidP="005B2BC8">
            <w:pPr>
              <w:pStyle w:val="TAC"/>
            </w:pPr>
            <w:r w:rsidRPr="005259D7">
              <w:rPr>
                <w:lang w:val="en-US" w:eastAsia="zh-CN"/>
              </w:rPr>
              <w:t>0</w:t>
            </w:r>
          </w:p>
        </w:tc>
        <w:tc>
          <w:tcPr>
            <w:tcW w:w="466" w:type="pct"/>
            <w:tcBorders>
              <w:top w:val="single" w:sz="4" w:space="0" w:color="auto"/>
              <w:left w:val="single" w:sz="4" w:space="0" w:color="auto"/>
              <w:bottom w:val="nil"/>
              <w:right w:val="single" w:sz="4" w:space="0" w:color="auto"/>
            </w:tcBorders>
            <w:shd w:val="clear" w:color="auto" w:fill="auto"/>
          </w:tcPr>
          <w:p w14:paraId="053C6552" w14:textId="77777777" w:rsidR="003A36CA" w:rsidRPr="005259D7" w:rsidRDefault="003A36CA" w:rsidP="005B2BC8">
            <w:pPr>
              <w:pStyle w:val="TAC"/>
              <w:rPr>
                <w:lang w:eastAsia="ja-JP"/>
              </w:rPr>
            </w:pPr>
            <w:r w:rsidRPr="005259D7">
              <w:t>1</w:t>
            </w:r>
          </w:p>
        </w:tc>
      </w:tr>
      <w:tr w:rsidR="003A36CA" w:rsidRPr="005259D7" w14:paraId="1F835BB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83F06A8" w14:textId="77777777" w:rsidR="003A36CA" w:rsidRPr="005259D7" w:rsidRDefault="003A36CA" w:rsidP="005B2BC8">
            <w:pPr>
              <w:pStyle w:val="TAC"/>
            </w:pPr>
            <w:r w:rsidRPr="005259D7">
              <w:rPr>
                <w:lang w:val="en-US" w:eastAsia="zh-CN"/>
              </w:rPr>
              <w:t>CA_n259C</w:t>
            </w:r>
          </w:p>
        </w:tc>
        <w:tc>
          <w:tcPr>
            <w:tcW w:w="510" w:type="pct"/>
            <w:tcBorders>
              <w:top w:val="single" w:sz="6" w:space="0" w:color="auto"/>
              <w:left w:val="single" w:sz="6" w:space="0" w:color="auto"/>
              <w:bottom w:val="single" w:sz="4" w:space="0" w:color="auto"/>
              <w:right w:val="single" w:sz="6" w:space="0" w:color="auto"/>
            </w:tcBorders>
          </w:tcPr>
          <w:p w14:paraId="64EF3F5C" w14:textId="77777777" w:rsidR="003A36CA" w:rsidRPr="005259D7" w:rsidRDefault="003A36CA" w:rsidP="005B2BC8">
            <w:pPr>
              <w:pStyle w:val="TAC"/>
            </w:pPr>
            <w:r w:rsidRPr="005259D7">
              <w:rPr>
                <w:lang w:val="en-US" w:eastAsia="zh-CN"/>
              </w:rPr>
              <w:t>CA_n259B</w:t>
            </w:r>
          </w:p>
        </w:tc>
        <w:tc>
          <w:tcPr>
            <w:tcW w:w="322" w:type="pct"/>
            <w:tcBorders>
              <w:top w:val="single" w:sz="6" w:space="0" w:color="auto"/>
              <w:left w:val="single" w:sz="6" w:space="0" w:color="auto"/>
              <w:bottom w:val="single" w:sz="4" w:space="0" w:color="auto"/>
              <w:right w:val="single" w:sz="6" w:space="0" w:color="auto"/>
            </w:tcBorders>
          </w:tcPr>
          <w:p w14:paraId="495E8E94" w14:textId="77777777" w:rsidR="003A36CA" w:rsidRPr="005259D7" w:rsidRDefault="003A36CA" w:rsidP="005B2BC8">
            <w:pPr>
              <w:pStyle w:val="TAC"/>
            </w:pPr>
            <w:r w:rsidRPr="005259D7">
              <w:rPr>
                <w:lang w:val="en-US" w:eastAsia="zh-CN"/>
              </w:rPr>
              <w:t>50, 100, 200, 400</w:t>
            </w:r>
          </w:p>
        </w:tc>
        <w:tc>
          <w:tcPr>
            <w:tcW w:w="233" w:type="pct"/>
            <w:tcBorders>
              <w:top w:val="single" w:sz="6" w:space="0" w:color="auto"/>
              <w:left w:val="single" w:sz="6" w:space="0" w:color="auto"/>
              <w:bottom w:val="single" w:sz="4" w:space="0" w:color="auto"/>
              <w:right w:val="single" w:sz="6" w:space="0" w:color="auto"/>
            </w:tcBorders>
          </w:tcPr>
          <w:p w14:paraId="4B909BA8" w14:textId="77777777" w:rsidR="003A36CA" w:rsidRPr="005259D7" w:rsidRDefault="003A36CA" w:rsidP="005B2BC8">
            <w:pPr>
              <w:pStyle w:val="TAC"/>
            </w:pPr>
            <w:r w:rsidRPr="005259D7">
              <w:rPr>
                <w:lang w:val="en-US" w:eastAsia="zh-CN"/>
              </w:rPr>
              <w:t>400</w:t>
            </w:r>
          </w:p>
        </w:tc>
        <w:tc>
          <w:tcPr>
            <w:tcW w:w="231" w:type="pct"/>
            <w:tcBorders>
              <w:top w:val="single" w:sz="6" w:space="0" w:color="auto"/>
              <w:left w:val="single" w:sz="6" w:space="0" w:color="auto"/>
              <w:bottom w:val="single" w:sz="4" w:space="0" w:color="auto"/>
              <w:right w:val="single" w:sz="6" w:space="0" w:color="auto"/>
            </w:tcBorders>
          </w:tcPr>
          <w:p w14:paraId="05B05859" w14:textId="77777777" w:rsidR="003A36CA" w:rsidRPr="005259D7" w:rsidRDefault="003A36CA" w:rsidP="005B2BC8">
            <w:pPr>
              <w:pStyle w:val="TAC"/>
              <w:rPr>
                <w:lang w:eastAsia="ja-JP"/>
              </w:rPr>
            </w:pPr>
            <w:r w:rsidRPr="005259D7">
              <w:rPr>
                <w:lang w:val="en-US" w:eastAsia="zh-CN"/>
              </w:rPr>
              <w:t>400</w:t>
            </w:r>
          </w:p>
        </w:tc>
        <w:tc>
          <w:tcPr>
            <w:tcW w:w="232" w:type="pct"/>
            <w:tcBorders>
              <w:top w:val="single" w:sz="6" w:space="0" w:color="auto"/>
              <w:left w:val="single" w:sz="6" w:space="0" w:color="auto"/>
              <w:bottom w:val="single" w:sz="4" w:space="0" w:color="auto"/>
              <w:right w:val="single" w:sz="6" w:space="0" w:color="auto"/>
            </w:tcBorders>
          </w:tcPr>
          <w:p w14:paraId="5939F96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022425C"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5D5877A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5F2E5EF"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26BD85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E58601F" w14:textId="77777777" w:rsidR="003A36CA" w:rsidRPr="005259D7" w:rsidRDefault="003A36CA" w:rsidP="005B2BC8">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0F6C5450" w14:textId="77777777" w:rsidR="003A36CA" w:rsidRPr="005259D7" w:rsidRDefault="003A36CA" w:rsidP="005B2BC8">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49EB4CBD" w14:textId="77777777" w:rsidR="003A36CA" w:rsidRPr="005259D7" w:rsidRDefault="003A36CA" w:rsidP="005B2BC8">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62EBDA08" w14:textId="77777777" w:rsidR="003A36CA" w:rsidRPr="005259D7" w:rsidRDefault="003A36CA" w:rsidP="005B2BC8">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0D1849EA" w14:textId="77777777" w:rsidR="003A36CA" w:rsidRPr="005259D7" w:rsidRDefault="003A36CA" w:rsidP="005B2BC8">
            <w:pPr>
              <w:pStyle w:val="TAC"/>
            </w:pPr>
            <w:r w:rsidRPr="005259D7">
              <w:rPr>
                <w:lang w:val="en-US" w:eastAsia="zh-CN"/>
              </w:rPr>
              <w:t>1200</w:t>
            </w:r>
          </w:p>
        </w:tc>
        <w:tc>
          <w:tcPr>
            <w:tcW w:w="232" w:type="pct"/>
            <w:tcBorders>
              <w:top w:val="single" w:sz="6" w:space="0" w:color="auto"/>
              <w:left w:val="single" w:sz="6" w:space="0" w:color="auto"/>
              <w:bottom w:val="single" w:sz="4" w:space="0" w:color="auto"/>
              <w:right w:val="single" w:sz="4" w:space="0" w:color="auto"/>
            </w:tcBorders>
          </w:tcPr>
          <w:p w14:paraId="77D843C9" w14:textId="77777777" w:rsidR="003A36CA" w:rsidRPr="005259D7" w:rsidRDefault="003A36CA" w:rsidP="005B2BC8">
            <w:pPr>
              <w:pStyle w:val="TAC"/>
            </w:pPr>
            <w:r w:rsidRPr="005259D7">
              <w:rPr>
                <w:lang w:val="en-US" w:eastAsia="zh-CN"/>
              </w:rPr>
              <w:t>0</w:t>
            </w:r>
          </w:p>
        </w:tc>
        <w:tc>
          <w:tcPr>
            <w:tcW w:w="466" w:type="pct"/>
            <w:tcBorders>
              <w:top w:val="nil"/>
              <w:left w:val="single" w:sz="4" w:space="0" w:color="auto"/>
              <w:bottom w:val="single" w:sz="4" w:space="0" w:color="auto"/>
              <w:right w:val="single" w:sz="4" w:space="0" w:color="auto"/>
            </w:tcBorders>
            <w:shd w:val="clear" w:color="auto" w:fill="auto"/>
          </w:tcPr>
          <w:p w14:paraId="3EAD758C" w14:textId="77777777" w:rsidR="003A36CA" w:rsidRPr="005259D7" w:rsidRDefault="003A36CA" w:rsidP="005B2BC8">
            <w:pPr>
              <w:pStyle w:val="TAC"/>
              <w:rPr>
                <w:lang w:eastAsia="ja-JP"/>
              </w:rPr>
            </w:pPr>
          </w:p>
        </w:tc>
      </w:tr>
      <w:tr w:rsidR="003A36CA" w:rsidRPr="005259D7" w14:paraId="3DEF975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0D617B5B" w14:textId="77777777" w:rsidR="003A36CA" w:rsidRPr="005259D7" w:rsidRDefault="003A36CA" w:rsidP="005B2BC8">
            <w:pPr>
              <w:pStyle w:val="TAC"/>
            </w:pPr>
            <w:r w:rsidRPr="005259D7">
              <w:t>CA_n259G</w:t>
            </w:r>
          </w:p>
        </w:tc>
        <w:tc>
          <w:tcPr>
            <w:tcW w:w="510" w:type="pct"/>
            <w:tcBorders>
              <w:top w:val="single" w:sz="6" w:space="0" w:color="auto"/>
              <w:left w:val="single" w:sz="6" w:space="0" w:color="auto"/>
              <w:bottom w:val="single" w:sz="4" w:space="0" w:color="auto"/>
              <w:right w:val="single" w:sz="6" w:space="0" w:color="auto"/>
            </w:tcBorders>
          </w:tcPr>
          <w:p w14:paraId="6FC614AB" w14:textId="77777777" w:rsidR="003A36CA" w:rsidRPr="005259D7" w:rsidRDefault="003A36CA" w:rsidP="005B2BC8">
            <w:pPr>
              <w:pStyle w:val="TAC"/>
            </w:pPr>
            <w:r w:rsidRPr="005259D7">
              <w:t>CA_n259G</w:t>
            </w:r>
          </w:p>
        </w:tc>
        <w:tc>
          <w:tcPr>
            <w:tcW w:w="322" w:type="pct"/>
            <w:tcBorders>
              <w:top w:val="single" w:sz="6" w:space="0" w:color="auto"/>
              <w:left w:val="single" w:sz="6" w:space="0" w:color="auto"/>
              <w:bottom w:val="single" w:sz="4" w:space="0" w:color="auto"/>
              <w:right w:val="single" w:sz="6" w:space="0" w:color="auto"/>
            </w:tcBorders>
          </w:tcPr>
          <w:p w14:paraId="1D13D052"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1C2B985B"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F80A83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5C2E31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08E7BEF"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53581D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0C25B30"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B310A9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371227E"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6452678"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5E1BC9C"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00D7F8B"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10E2CD4B" w14:textId="77777777" w:rsidR="003A36CA" w:rsidRPr="005259D7" w:rsidRDefault="003A36CA" w:rsidP="005B2BC8">
            <w:pPr>
              <w:pStyle w:val="TAC"/>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67EA68E5" w14:textId="77777777" w:rsidR="003A36CA" w:rsidRPr="005259D7" w:rsidRDefault="003A36CA" w:rsidP="005B2BC8">
            <w:pPr>
              <w:pStyle w:val="TAC"/>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26C7114E" w14:textId="77777777" w:rsidR="003A36CA" w:rsidRPr="005259D7" w:rsidRDefault="003A36CA" w:rsidP="005B2BC8">
            <w:pPr>
              <w:pStyle w:val="TAC"/>
              <w:rPr>
                <w:lang w:eastAsia="ja-JP"/>
              </w:rPr>
            </w:pPr>
            <w:r w:rsidRPr="005259D7">
              <w:rPr>
                <w:lang w:eastAsia="ja-JP"/>
              </w:rPr>
              <w:t>3</w:t>
            </w:r>
          </w:p>
        </w:tc>
      </w:tr>
      <w:tr w:rsidR="003A36CA" w:rsidRPr="005259D7" w14:paraId="6FD52FF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2B8D61FC" w14:textId="77777777" w:rsidR="003A36CA" w:rsidRPr="005259D7" w:rsidRDefault="003A36CA" w:rsidP="005B2BC8">
            <w:pPr>
              <w:pStyle w:val="TAC"/>
            </w:pPr>
            <w:r w:rsidRPr="005259D7">
              <w:t>CA_n259H</w:t>
            </w:r>
          </w:p>
        </w:tc>
        <w:tc>
          <w:tcPr>
            <w:tcW w:w="510" w:type="pct"/>
            <w:tcBorders>
              <w:top w:val="single" w:sz="6" w:space="0" w:color="auto"/>
              <w:left w:val="single" w:sz="6" w:space="0" w:color="auto"/>
              <w:bottom w:val="single" w:sz="4" w:space="0" w:color="auto"/>
              <w:right w:val="single" w:sz="6" w:space="0" w:color="auto"/>
            </w:tcBorders>
          </w:tcPr>
          <w:p w14:paraId="6F5CD14D" w14:textId="0A9C88DD" w:rsidR="003A36CA" w:rsidRPr="005259D7" w:rsidRDefault="003A36CA" w:rsidP="005B2BC8">
            <w:pPr>
              <w:pStyle w:val="TAC"/>
            </w:pPr>
            <w:r w:rsidRPr="005259D7">
              <w:t>CA_n259G</w:t>
            </w:r>
            <w:r>
              <w:t>/H</w:t>
            </w:r>
          </w:p>
        </w:tc>
        <w:tc>
          <w:tcPr>
            <w:tcW w:w="322" w:type="pct"/>
            <w:tcBorders>
              <w:top w:val="single" w:sz="6" w:space="0" w:color="auto"/>
              <w:left w:val="single" w:sz="6" w:space="0" w:color="auto"/>
              <w:bottom w:val="single" w:sz="4" w:space="0" w:color="auto"/>
              <w:right w:val="single" w:sz="6" w:space="0" w:color="auto"/>
            </w:tcBorders>
          </w:tcPr>
          <w:p w14:paraId="56D6699D"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A9E8293"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2E0439BD"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327D6B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A64CFCB"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8848A4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FB945A5"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1B196D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4F4B66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B05A63E"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2C76DCB"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7CBD359"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177C590" w14:textId="77777777" w:rsidR="003A36CA" w:rsidRPr="005259D7" w:rsidRDefault="003A36CA" w:rsidP="005B2BC8">
            <w:pPr>
              <w:pStyle w:val="TAC"/>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7AE3030B"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71F8C61D" w14:textId="77777777" w:rsidR="003A36CA" w:rsidRPr="005259D7" w:rsidRDefault="003A36CA" w:rsidP="005B2BC8">
            <w:pPr>
              <w:pStyle w:val="TAC"/>
              <w:rPr>
                <w:lang w:eastAsia="ja-JP"/>
              </w:rPr>
            </w:pPr>
          </w:p>
        </w:tc>
      </w:tr>
      <w:tr w:rsidR="003A36CA" w:rsidRPr="005259D7" w14:paraId="67F5501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609DB9B8" w14:textId="77777777" w:rsidR="003A36CA" w:rsidRPr="005259D7" w:rsidRDefault="003A36CA" w:rsidP="005B2BC8">
            <w:pPr>
              <w:pStyle w:val="TAC"/>
            </w:pPr>
            <w:r w:rsidRPr="005259D7">
              <w:t>CA_n259I</w:t>
            </w:r>
          </w:p>
        </w:tc>
        <w:tc>
          <w:tcPr>
            <w:tcW w:w="510" w:type="pct"/>
            <w:tcBorders>
              <w:top w:val="single" w:sz="6" w:space="0" w:color="auto"/>
              <w:left w:val="single" w:sz="6" w:space="0" w:color="auto"/>
              <w:bottom w:val="single" w:sz="4" w:space="0" w:color="auto"/>
              <w:right w:val="single" w:sz="6" w:space="0" w:color="auto"/>
            </w:tcBorders>
          </w:tcPr>
          <w:p w14:paraId="3D9C13EB" w14:textId="75492EB6" w:rsidR="003A36CA" w:rsidRPr="005259D7" w:rsidRDefault="003A36CA" w:rsidP="005B2BC8">
            <w:pPr>
              <w:pStyle w:val="TAC"/>
            </w:pPr>
            <w:r w:rsidRPr="005259D7">
              <w:t>CA_n259G</w:t>
            </w:r>
            <w:r>
              <w:t>/H/I</w:t>
            </w:r>
          </w:p>
        </w:tc>
        <w:tc>
          <w:tcPr>
            <w:tcW w:w="322" w:type="pct"/>
            <w:tcBorders>
              <w:top w:val="single" w:sz="6" w:space="0" w:color="auto"/>
              <w:left w:val="single" w:sz="6" w:space="0" w:color="auto"/>
              <w:bottom w:val="single" w:sz="4" w:space="0" w:color="auto"/>
              <w:right w:val="single" w:sz="6" w:space="0" w:color="auto"/>
            </w:tcBorders>
          </w:tcPr>
          <w:p w14:paraId="27B4F1FE"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3B46C05"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BA0F85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96443D4"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68AD928"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7B9B5C2"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A7ED8B3"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F4C235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6F5ACE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9F71F5E"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87B1FE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682E68F"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46D3E466" w14:textId="77777777" w:rsidR="003A36CA" w:rsidRPr="005259D7" w:rsidRDefault="003A36CA" w:rsidP="005B2BC8">
            <w:pPr>
              <w:pStyle w:val="TAC"/>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49EDFED6"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4A563328" w14:textId="77777777" w:rsidR="003A36CA" w:rsidRPr="005259D7" w:rsidRDefault="003A36CA" w:rsidP="005B2BC8">
            <w:pPr>
              <w:pStyle w:val="TAC"/>
              <w:rPr>
                <w:lang w:eastAsia="ja-JP"/>
              </w:rPr>
            </w:pPr>
          </w:p>
        </w:tc>
      </w:tr>
      <w:tr w:rsidR="003A36CA" w:rsidRPr="005259D7" w14:paraId="2F131944"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90E2B91" w14:textId="77777777" w:rsidR="003A36CA" w:rsidRPr="005259D7" w:rsidRDefault="003A36CA" w:rsidP="005B2BC8">
            <w:pPr>
              <w:pStyle w:val="TAC"/>
            </w:pPr>
            <w:r w:rsidRPr="005259D7">
              <w:t>CA_n259J</w:t>
            </w:r>
          </w:p>
        </w:tc>
        <w:tc>
          <w:tcPr>
            <w:tcW w:w="510" w:type="pct"/>
            <w:tcBorders>
              <w:top w:val="single" w:sz="6" w:space="0" w:color="auto"/>
              <w:left w:val="single" w:sz="6" w:space="0" w:color="auto"/>
              <w:bottom w:val="single" w:sz="4" w:space="0" w:color="auto"/>
              <w:right w:val="single" w:sz="6" w:space="0" w:color="auto"/>
            </w:tcBorders>
          </w:tcPr>
          <w:p w14:paraId="0DA3B31E" w14:textId="1B17DA06" w:rsidR="003A36CA" w:rsidRPr="005259D7" w:rsidRDefault="003A36CA" w:rsidP="005B2BC8">
            <w:pPr>
              <w:pStyle w:val="TAC"/>
            </w:pPr>
            <w:r w:rsidRPr="005259D7">
              <w:t>CA_n259G</w:t>
            </w:r>
            <w:r>
              <w:t>/H/I/J</w:t>
            </w:r>
          </w:p>
        </w:tc>
        <w:tc>
          <w:tcPr>
            <w:tcW w:w="322" w:type="pct"/>
            <w:tcBorders>
              <w:top w:val="single" w:sz="6" w:space="0" w:color="auto"/>
              <w:left w:val="single" w:sz="6" w:space="0" w:color="auto"/>
              <w:bottom w:val="single" w:sz="4" w:space="0" w:color="auto"/>
              <w:right w:val="single" w:sz="6" w:space="0" w:color="auto"/>
            </w:tcBorders>
          </w:tcPr>
          <w:p w14:paraId="5C1B48F5" w14:textId="77777777" w:rsidR="003A36CA" w:rsidRPr="005259D7" w:rsidRDefault="003A36CA" w:rsidP="005B2BC8">
            <w:pPr>
              <w:pStyle w:val="TAC"/>
            </w:pPr>
            <w:r w:rsidRPr="005259D7">
              <w:rPr>
                <w:rFonts w:eastAsia="Yu Mincho"/>
              </w:rPr>
              <w:t>50, 100</w:t>
            </w:r>
          </w:p>
        </w:tc>
        <w:tc>
          <w:tcPr>
            <w:tcW w:w="233" w:type="pct"/>
            <w:tcBorders>
              <w:top w:val="single" w:sz="6" w:space="0" w:color="auto"/>
              <w:left w:val="single" w:sz="6" w:space="0" w:color="auto"/>
              <w:bottom w:val="single" w:sz="4" w:space="0" w:color="auto"/>
              <w:right w:val="single" w:sz="6" w:space="0" w:color="auto"/>
            </w:tcBorders>
          </w:tcPr>
          <w:p w14:paraId="1DCACEA6" w14:textId="77777777" w:rsidR="003A36CA" w:rsidRPr="005259D7" w:rsidRDefault="003A36CA" w:rsidP="005B2BC8">
            <w:pPr>
              <w:pStyle w:val="TAC"/>
            </w:pPr>
            <w:r w:rsidRPr="005259D7">
              <w:rPr>
                <w:rFonts w:eastAsia="Yu Mincho"/>
              </w:rPr>
              <w:t>100</w:t>
            </w:r>
          </w:p>
        </w:tc>
        <w:tc>
          <w:tcPr>
            <w:tcW w:w="231" w:type="pct"/>
            <w:tcBorders>
              <w:top w:val="single" w:sz="6" w:space="0" w:color="auto"/>
              <w:left w:val="single" w:sz="6" w:space="0" w:color="auto"/>
              <w:bottom w:val="single" w:sz="4" w:space="0" w:color="auto"/>
              <w:right w:val="single" w:sz="6" w:space="0" w:color="auto"/>
            </w:tcBorders>
          </w:tcPr>
          <w:p w14:paraId="08668283" w14:textId="77777777" w:rsidR="003A36CA" w:rsidRPr="005259D7" w:rsidRDefault="003A36CA" w:rsidP="005B2BC8">
            <w:pPr>
              <w:pStyle w:val="TAC"/>
              <w:rPr>
                <w:lang w:eastAsia="ja-JP"/>
              </w:rPr>
            </w:pPr>
            <w:r w:rsidRPr="005259D7">
              <w:rPr>
                <w:rFonts w:eastAsia="Yu Mincho"/>
              </w:rPr>
              <w:t>100</w:t>
            </w:r>
          </w:p>
        </w:tc>
        <w:tc>
          <w:tcPr>
            <w:tcW w:w="232" w:type="pct"/>
            <w:tcBorders>
              <w:top w:val="single" w:sz="6" w:space="0" w:color="auto"/>
              <w:left w:val="single" w:sz="6" w:space="0" w:color="auto"/>
              <w:bottom w:val="single" w:sz="4" w:space="0" w:color="auto"/>
              <w:right w:val="single" w:sz="6" w:space="0" w:color="auto"/>
            </w:tcBorders>
          </w:tcPr>
          <w:p w14:paraId="5FA984A6" w14:textId="77777777" w:rsidR="003A36CA" w:rsidRPr="005259D7" w:rsidRDefault="003A36CA" w:rsidP="005B2BC8">
            <w:pPr>
              <w:pStyle w:val="TAC"/>
              <w:rPr>
                <w:lang w:eastAsia="ja-JP"/>
              </w:rPr>
            </w:pPr>
            <w:r w:rsidRPr="005259D7">
              <w:rPr>
                <w:rFonts w:eastAsia="Yu Mincho"/>
              </w:rPr>
              <w:t>100</w:t>
            </w:r>
          </w:p>
        </w:tc>
        <w:tc>
          <w:tcPr>
            <w:tcW w:w="232" w:type="pct"/>
            <w:tcBorders>
              <w:top w:val="single" w:sz="6" w:space="0" w:color="auto"/>
              <w:left w:val="single" w:sz="6" w:space="0" w:color="auto"/>
              <w:bottom w:val="single" w:sz="4" w:space="0" w:color="auto"/>
              <w:right w:val="single" w:sz="6" w:space="0" w:color="auto"/>
            </w:tcBorders>
          </w:tcPr>
          <w:p w14:paraId="0552C2D4" w14:textId="77777777" w:rsidR="003A36CA" w:rsidRPr="005259D7" w:rsidRDefault="003A36CA" w:rsidP="005B2BC8">
            <w:pPr>
              <w:pStyle w:val="TAC"/>
              <w:rPr>
                <w:lang w:eastAsia="ja-JP"/>
              </w:rPr>
            </w:pPr>
            <w:r w:rsidRPr="005259D7">
              <w:rPr>
                <w:rFonts w:eastAsia="Yu Mincho"/>
              </w:rPr>
              <w:t>100</w:t>
            </w:r>
          </w:p>
        </w:tc>
        <w:tc>
          <w:tcPr>
            <w:tcW w:w="277" w:type="pct"/>
            <w:tcBorders>
              <w:top w:val="single" w:sz="6" w:space="0" w:color="auto"/>
              <w:left w:val="single" w:sz="6" w:space="0" w:color="auto"/>
              <w:bottom w:val="single" w:sz="4" w:space="0" w:color="auto"/>
              <w:right w:val="single" w:sz="6" w:space="0" w:color="auto"/>
            </w:tcBorders>
          </w:tcPr>
          <w:p w14:paraId="5308EF6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8D5C2C0"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B9D024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16D8FC0" w14:textId="77777777" w:rsidR="003A36CA" w:rsidRPr="005259D7" w:rsidRDefault="003A36CA" w:rsidP="005B2BC8">
            <w:pPr>
              <w:pStyle w:val="TAC"/>
              <w:rPr>
                <w:rFonts w:eastAsia="Yu Mincho"/>
              </w:rPr>
            </w:pPr>
          </w:p>
        </w:tc>
        <w:tc>
          <w:tcPr>
            <w:tcW w:w="232" w:type="pct"/>
            <w:tcBorders>
              <w:top w:val="single" w:sz="6" w:space="0" w:color="auto"/>
              <w:left w:val="single" w:sz="6" w:space="0" w:color="auto"/>
              <w:bottom w:val="single" w:sz="4" w:space="0" w:color="auto"/>
              <w:right w:val="single" w:sz="6" w:space="0" w:color="auto"/>
            </w:tcBorders>
          </w:tcPr>
          <w:p w14:paraId="53307B6F" w14:textId="77777777" w:rsidR="003A36CA" w:rsidRPr="005259D7" w:rsidRDefault="003A36CA" w:rsidP="005B2BC8">
            <w:pPr>
              <w:pStyle w:val="TAC"/>
              <w:rPr>
                <w:rFonts w:eastAsia="Yu Mincho"/>
              </w:rPr>
            </w:pPr>
          </w:p>
        </w:tc>
        <w:tc>
          <w:tcPr>
            <w:tcW w:w="231" w:type="pct"/>
            <w:tcBorders>
              <w:top w:val="single" w:sz="6" w:space="0" w:color="auto"/>
              <w:left w:val="single" w:sz="6" w:space="0" w:color="auto"/>
              <w:bottom w:val="single" w:sz="4" w:space="0" w:color="auto"/>
              <w:right w:val="single" w:sz="6" w:space="0" w:color="auto"/>
            </w:tcBorders>
          </w:tcPr>
          <w:p w14:paraId="05FC447E" w14:textId="77777777" w:rsidR="003A36CA" w:rsidRPr="005259D7" w:rsidRDefault="003A36CA" w:rsidP="005B2BC8">
            <w:pPr>
              <w:pStyle w:val="TAC"/>
              <w:rPr>
                <w:rFonts w:eastAsia="Yu Mincho"/>
              </w:rPr>
            </w:pPr>
          </w:p>
        </w:tc>
        <w:tc>
          <w:tcPr>
            <w:tcW w:w="232" w:type="pct"/>
            <w:tcBorders>
              <w:top w:val="single" w:sz="6" w:space="0" w:color="auto"/>
              <w:left w:val="single" w:sz="6" w:space="0" w:color="auto"/>
              <w:bottom w:val="single" w:sz="4" w:space="0" w:color="auto"/>
              <w:right w:val="single" w:sz="6" w:space="0" w:color="auto"/>
            </w:tcBorders>
          </w:tcPr>
          <w:p w14:paraId="39DC5038" w14:textId="77777777" w:rsidR="003A36CA" w:rsidRPr="005259D7" w:rsidRDefault="003A36CA" w:rsidP="005B2BC8">
            <w:pPr>
              <w:pStyle w:val="TAC"/>
              <w:rPr>
                <w:rFonts w:eastAsia="Yu Mincho"/>
              </w:rPr>
            </w:pPr>
          </w:p>
        </w:tc>
        <w:tc>
          <w:tcPr>
            <w:tcW w:w="412" w:type="pct"/>
            <w:tcBorders>
              <w:top w:val="single" w:sz="6" w:space="0" w:color="auto"/>
              <w:left w:val="single" w:sz="6" w:space="0" w:color="auto"/>
              <w:bottom w:val="single" w:sz="4" w:space="0" w:color="auto"/>
              <w:right w:val="single" w:sz="6" w:space="0" w:color="auto"/>
            </w:tcBorders>
          </w:tcPr>
          <w:p w14:paraId="53FE41E5" w14:textId="77777777" w:rsidR="003A36CA" w:rsidRPr="005259D7" w:rsidRDefault="003A36CA" w:rsidP="005B2BC8">
            <w:pPr>
              <w:pStyle w:val="TAC"/>
            </w:pPr>
            <w:r w:rsidRPr="005259D7">
              <w:rPr>
                <w:rFonts w:eastAsia="Yu Mincho"/>
              </w:rPr>
              <w:t>500</w:t>
            </w:r>
          </w:p>
        </w:tc>
        <w:tc>
          <w:tcPr>
            <w:tcW w:w="232" w:type="pct"/>
            <w:tcBorders>
              <w:top w:val="single" w:sz="6" w:space="0" w:color="auto"/>
              <w:left w:val="single" w:sz="6" w:space="0" w:color="auto"/>
              <w:bottom w:val="single" w:sz="4" w:space="0" w:color="auto"/>
              <w:right w:val="single" w:sz="4" w:space="0" w:color="auto"/>
            </w:tcBorders>
          </w:tcPr>
          <w:p w14:paraId="5C32C7F4"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232DCCB6" w14:textId="77777777" w:rsidR="003A36CA" w:rsidRPr="005259D7" w:rsidRDefault="003A36CA" w:rsidP="005B2BC8">
            <w:pPr>
              <w:pStyle w:val="TAC"/>
              <w:rPr>
                <w:lang w:eastAsia="ja-JP"/>
              </w:rPr>
            </w:pPr>
          </w:p>
        </w:tc>
      </w:tr>
      <w:tr w:rsidR="003A36CA" w:rsidRPr="005259D7" w14:paraId="2367C020"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0ABD138F" w14:textId="77777777" w:rsidR="003A36CA" w:rsidRPr="005259D7" w:rsidRDefault="003A36CA" w:rsidP="005B2BC8">
            <w:pPr>
              <w:pStyle w:val="TAC"/>
            </w:pPr>
            <w:r w:rsidRPr="005259D7">
              <w:t>CA_n259K</w:t>
            </w:r>
          </w:p>
        </w:tc>
        <w:tc>
          <w:tcPr>
            <w:tcW w:w="510" w:type="pct"/>
            <w:tcBorders>
              <w:top w:val="single" w:sz="6" w:space="0" w:color="auto"/>
              <w:left w:val="single" w:sz="6" w:space="0" w:color="auto"/>
              <w:bottom w:val="single" w:sz="4" w:space="0" w:color="auto"/>
              <w:right w:val="single" w:sz="6" w:space="0" w:color="auto"/>
            </w:tcBorders>
          </w:tcPr>
          <w:p w14:paraId="2D2C6BA9" w14:textId="5B270A8E" w:rsidR="003A36CA" w:rsidRPr="005259D7" w:rsidRDefault="003A36CA" w:rsidP="005B2BC8">
            <w:pPr>
              <w:pStyle w:val="TAC"/>
            </w:pPr>
            <w:r w:rsidRPr="005259D7">
              <w:t>CA_n259G</w:t>
            </w:r>
            <w:r>
              <w:t>/H/I/J/K</w:t>
            </w:r>
          </w:p>
        </w:tc>
        <w:tc>
          <w:tcPr>
            <w:tcW w:w="322" w:type="pct"/>
            <w:tcBorders>
              <w:top w:val="single" w:sz="6" w:space="0" w:color="auto"/>
              <w:left w:val="single" w:sz="6" w:space="0" w:color="auto"/>
              <w:bottom w:val="single" w:sz="4" w:space="0" w:color="auto"/>
              <w:right w:val="single" w:sz="6" w:space="0" w:color="auto"/>
            </w:tcBorders>
          </w:tcPr>
          <w:p w14:paraId="1C2AF41C"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6E3951D"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3DC4330"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40A777B"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0968ADD"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0A5A30AE"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10A485F"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287311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7730B4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383BCE3"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1FF24F78"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DDF83F0"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2D563C1" w14:textId="77777777" w:rsidR="003A36CA" w:rsidRPr="005259D7" w:rsidRDefault="003A36CA" w:rsidP="005B2BC8">
            <w:pPr>
              <w:pStyle w:val="TAC"/>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7F60CD95"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3FBBD1AD" w14:textId="77777777" w:rsidR="003A36CA" w:rsidRPr="005259D7" w:rsidRDefault="003A36CA" w:rsidP="005B2BC8">
            <w:pPr>
              <w:pStyle w:val="TAC"/>
              <w:rPr>
                <w:lang w:eastAsia="ja-JP"/>
              </w:rPr>
            </w:pPr>
          </w:p>
        </w:tc>
      </w:tr>
      <w:tr w:rsidR="003A36CA" w:rsidRPr="005259D7" w14:paraId="4B3BF9B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5E426324" w14:textId="77777777" w:rsidR="003A36CA" w:rsidRPr="005259D7" w:rsidRDefault="003A36CA" w:rsidP="005B2BC8">
            <w:pPr>
              <w:pStyle w:val="TAC"/>
            </w:pPr>
            <w:r w:rsidRPr="005259D7">
              <w:t>CA_n259L</w:t>
            </w:r>
          </w:p>
        </w:tc>
        <w:tc>
          <w:tcPr>
            <w:tcW w:w="510" w:type="pct"/>
            <w:tcBorders>
              <w:top w:val="single" w:sz="6" w:space="0" w:color="auto"/>
              <w:left w:val="single" w:sz="6" w:space="0" w:color="auto"/>
              <w:bottom w:val="single" w:sz="4" w:space="0" w:color="auto"/>
              <w:right w:val="single" w:sz="6" w:space="0" w:color="auto"/>
            </w:tcBorders>
          </w:tcPr>
          <w:p w14:paraId="760F5C13" w14:textId="2D96BA9F" w:rsidR="003A36CA" w:rsidRPr="005259D7" w:rsidRDefault="003A36CA" w:rsidP="005B2BC8">
            <w:pPr>
              <w:pStyle w:val="TAC"/>
            </w:pPr>
            <w:r w:rsidRPr="005259D7">
              <w:t>CA_n259G</w:t>
            </w:r>
            <w:r>
              <w:t>/H/I/J/K/L</w:t>
            </w:r>
          </w:p>
        </w:tc>
        <w:tc>
          <w:tcPr>
            <w:tcW w:w="322" w:type="pct"/>
            <w:tcBorders>
              <w:top w:val="single" w:sz="6" w:space="0" w:color="auto"/>
              <w:left w:val="single" w:sz="6" w:space="0" w:color="auto"/>
              <w:bottom w:val="single" w:sz="4" w:space="0" w:color="auto"/>
              <w:right w:val="single" w:sz="6" w:space="0" w:color="auto"/>
            </w:tcBorders>
          </w:tcPr>
          <w:p w14:paraId="464C488D" w14:textId="77777777" w:rsidR="003A36CA" w:rsidRPr="005259D7" w:rsidRDefault="003A36CA" w:rsidP="005B2BC8">
            <w:pPr>
              <w:pStyle w:val="TAC"/>
            </w:pPr>
            <w:r w:rsidRPr="005259D7">
              <w:rPr>
                <w:rFonts w:eastAsia="Yu Mincho"/>
              </w:rPr>
              <w:t>50, 100</w:t>
            </w:r>
          </w:p>
        </w:tc>
        <w:tc>
          <w:tcPr>
            <w:tcW w:w="233" w:type="pct"/>
            <w:tcBorders>
              <w:top w:val="single" w:sz="6" w:space="0" w:color="auto"/>
              <w:left w:val="single" w:sz="6" w:space="0" w:color="auto"/>
              <w:bottom w:val="single" w:sz="4" w:space="0" w:color="auto"/>
              <w:right w:val="single" w:sz="6" w:space="0" w:color="auto"/>
            </w:tcBorders>
          </w:tcPr>
          <w:p w14:paraId="7788289A" w14:textId="77777777" w:rsidR="003A36CA" w:rsidRPr="005259D7" w:rsidRDefault="003A36CA" w:rsidP="005B2BC8">
            <w:pPr>
              <w:pStyle w:val="TAC"/>
            </w:pPr>
            <w:r w:rsidRPr="005259D7">
              <w:rPr>
                <w:rFonts w:eastAsia="Yu Mincho"/>
              </w:rPr>
              <w:t>100</w:t>
            </w:r>
          </w:p>
        </w:tc>
        <w:tc>
          <w:tcPr>
            <w:tcW w:w="231" w:type="pct"/>
            <w:tcBorders>
              <w:top w:val="single" w:sz="6" w:space="0" w:color="auto"/>
              <w:left w:val="single" w:sz="6" w:space="0" w:color="auto"/>
              <w:bottom w:val="single" w:sz="4" w:space="0" w:color="auto"/>
              <w:right w:val="single" w:sz="6" w:space="0" w:color="auto"/>
            </w:tcBorders>
          </w:tcPr>
          <w:p w14:paraId="3D8AA4E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AE58059"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17999EB"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5112A011"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29381E5"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FEB003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574FA06" w14:textId="77777777" w:rsidR="003A36CA" w:rsidRPr="005259D7" w:rsidRDefault="003A36CA" w:rsidP="005B2BC8">
            <w:pPr>
              <w:pStyle w:val="TAC"/>
              <w:rPr>
                <w:rFonts w:eastAsia="Yu Mincho"/>
                <w:lang w:eastAsia="ja-JP"/>
              </w:rPr>
            </w:pPr>
          </w:p>
        </w:tc>
        <w:tc>
          <w:tcPr>
            <w:tcW w:w="232" w:type="pct"/>
            <w:tcBorders>
              <w:top w:val="single" w:sz="6" w:space="0" w:color="auto"/>
              <w:left w:val="single" w:sz="6" w:space="0" w:color="auto"/>
              <w:bottom w:val="single" w:sz="4" w:space="0" w:color="auto"/>
              <w:right w:val="single" w:sz="6" w:space="0" w:color="auto"/>
            </w:tcBorders>
          </w:tcPr>
          <w:p w14:paraId="23A8BEAE" w14:textId="77777777" w:rsidR="003A36CA" w:rsidRPr="005259D7" w:rsidRDefault="003A36CA" w:rsidP="005B2BC8">
            <w:pPr>
              <w:pStyle w:val="TAC"/>
              <w:rPr>
                <w:rFonts w:eastAsia="Yu Mincho"/>
                <w:lang w:eastAsia="ja-JP"/>
              </w:rPr>
            </w:pPr>
          </w:p>
        </w:tc>
        <w:tc>
          <w:tcPr>
            <w:tcW w:w="231" w:type="pct"/>
            <w:tcBorders>
              <w:top w:val="single" w:sz="6" w:space="0" w:color="auto"/>
              <w:left w:val="single" w:sz="6" w:space="0" w:color="auto"/>
              <w:bottom w:val="single" w:sz="4" w:space="0" w:color="auto"/>
              <w:right w:val="single" w:sz="6" w:space="0" w:color="auto"/>
            </w:tcBorders>
          </w:tcPr>
          <w:p w14:paraId="1BA7CE7D" w14:textId="77777777" w:rsidR="003A36CA" w:rsidRPr="005259D7" w:rsidRDefault="003A36CA" w:rsidP="005B2BC8">
            <w:pPr>
              <w:pStyle w:val="TAC"/>
              <w:rPr>
                <w:rFonts w:eastAsia="Yu Mincho"/>
                <w:lang w:eastAsia="ja-JP"/>
              </w:rPr>
            </w:pPr>
          </w:p>
        </w:tc>
        <w:tc>
          <w:tcPr>
            <w:tcW w:w="232" w:type="pct"/>
            <w:tcBorders>
              <w:top w:val="single" w:sz="6" w:space="0" w:color="auto"/>
              <w:left w:val="single" w:sz="6" w:space="0" w:color="auto"/>
              <w:bottom w:val="single" w:sz="4" w:space="0" w:color="auto"/>
              <w:right w:val="single" w:sz="6" w:space="0" w:color="auto"/>
            </w:tcBorders>
          </w:tcPr>
          <w:p w14:paraId="0FA94A82" w14:textId="77777777" w:rsidR="003A36CA" w:rsidRPr="005259D7" w:rsidRDefault="003A36CA" w:rsidP="005B2BC8">
            <w:pPr>
              <w:pStyle w:val="TAC"/>
              <w:rPr>
                <w:rFonts w:eastAsia="Yu Mincho"/>
                <w:lang w:eastAsia="ja-JP"/>
              </w:rPr>
            </w:pPr>
          </w:p>
        </w:tc>
        <w:tc>
          <w:tcPr>
            <w:tcW w:w="412" w:type="pct"/>
            <w:tcBorders>
              <w:top w:val="single" w:sz="6" w:space="0" w:color="auto"/>
              <w:left w:val="single" w:sz="6" w:space="0" w:color="auto"/>
              <w:bottom w:val="single" w:sz="4" w:space="0" w:color="auto"/>
              <w:right w:val="single" w:sz="6" w:space="0" w:color="auto"/>
            </w:tcBorders>
          </w:tcPr>
          <w:p w14:paraId="6C9C206F" w14:textId="77777777" w:rsidR="003A36CA" w:rsidRPr="005259D7" w:rsidRDefault="003A36CA" w:rsidP="005B2BC8">
            <w:pPr>
              <w:pStyle w:val="TAC"/>
            </w:pPr>
            <w:r w:rsidRPr="005259D7">
              <w:rPr>
                <w:rFonts w:eastAsia="Yu Mincho"/>
                <w:lang w:eastAsia="ja-JP"/>
              </w:rPr>
              <w:t>700</w:t>
            </w:r>
          </w:p>
        </w:tc>
        <w:tc>
          <w:tcPr>
            <w:tcW w:w="232" w:type="pct"/>
            <w:tcBorders>
              <w:top w:val="single" w:sz="6" w:space="0" w:color="auto"/>
              <w:left w:val="single" w:sz="6" w:space="0" w:color="auto"/>
              <w:bottom w:val="single" w:sz="4" w:space="0" w:color="auto"/>
              <w:right w:val="single" w:sz="4" w:space="0" w:color="auto"/>
            </w:tcBorders>
          </w:tcPr>
          <w:p w14:paraId="3C953FE8" w14:textId="77777777" w:rsidR="003A36CA" w:rsidRPr="005259D7" w:rsidRDefault="003A36CA" w:rsidP="005B2BC8">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44C16B3E" w14:textId="77777777" w:rsidR="003A36CA" w:rsidRPr="005259D7" w:rsidRDefault="003A36CA" w:rsidP="005B2BC8">
            <w:pPr>
              <w:pStyle w:val="TAC"/>
              <w:rPr>
                <w:lang w:eastAsia="ja-JP"/>
              </w:rPr>
            </w:pPr>
          </w:p>
        </w:tc>
      </w:tr>
      <w:tr w:rsidR="003A36CA" w:rsidRPr="005259D7" w14:paraId="4313987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56E70924" w14:textId="77777777" w:rsidR="003A36CA" w:rsidRPr="005259D7" w:rsidRDefault="003A36CA" w:rsidP="005B2BC8">
            <w:pPr>
              <w:pStyle w:val="TAC"/>
            </w:pPr>
            <w:r w:rsidRPr="005259D7">
              <w:lastRenderedPageBreak/>
              <w:t>CA_n259M</w:t>
            </w:r>
          </w:p>
        </w:tc>
        <w:tc>
          <w:tcPr>
            <w:tcW w:w="510" w:type="pct"/>
            <w:tcBorders>
              <w:top w:val="single" w:sz="6" w:space="0" w:color="auto"/>
              <w:left w:val="single" w:sz="6" w:space="0" w:color="auto"/>
              <w:bottom w:val="single" w:sz="4" w:space="0" w:color="auto"/>
              <w:right w:val="single" w:sz="6" w:space="0" w:color="auto"/>
            </w:tcBorders>
          </w:tcPr>
          <w:p w14:paraId="0FC570DE" w14:textId="222FBA94" w:rsidR="003A36CA" w:rsidRPr="00004896" w:rsidRDefault="003A36CA" w:rsidP="005B2BC8">
            <w:pPr>
              <w:pStyle w:val="TAC"/>
              <w:rPr>
                <w:lang w:val="sv-SE"/>
              </w:rPr>
            </w:pPr>
            <w:r w:rsidRPr="00004896">
              <w:rPr>
                <w:lang w:val="sv-SE"/>
              </w:rPr>
              <w:t>CA_n259G/H/I/J/K/L/M</w:t>
            </w:r>
          </w:p>
        </w:tc>
        <w:tc>
          <w:tcPr>
            <w:tcW w:w="322" w:type="pct"/>
            <w:tcBorders>
              <w:top w:val="single" w:sz="6" w:space="0" w:color="auto"/>
              <w:left w:val="single" w:sz="6" w:space="0" w:color="auto"/>
              <w:bottom w:val="single" w:sz="4" w:space="0" w:color="auto"/>
              <w:right w:val="single" w:sz="6" w:space="0" w:color="auto"/>
            </w:tcBorders>
          </w:tcPr>
          <w:p w14:paraId="2487A6DA" w14:textId="77777777" w:rsidR="003A36CA" w:rsidRPr="005259D7" w:rsidRDefault="003A36CA" w:rsidP="005B2BC8">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318C780" w14:textId="77777777" w:rsidR="003A36CA" w:rsidRPr="005259D7" w:rsidRDefault="003A36CA" w:rsidP="005B2BC8">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8AA25DB"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27B30C7"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B0B3A8E"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68D22184"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05CAD2D"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E6C8A96"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50D844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298147E"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4F57264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D64390C"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68ED7798" w14:textId="77777777" w:rsidR="003A36CA" w:rsidRPr="005259D7" w:rsidRDefault="003A36CA" w:rsidP="005B2BC8">
            <w:pPr>
              <w:pStyle w:val="TAC"/>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7911F42E" w14:textId="77777777" w:rsidR="003A36CA" w:rsidRPr="005259D7" w:rsidRDefault="003A36CA" w:rsidP="005B2BC8">
            <w:pPr>
              <w:pStyle w:val="TAC"/>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40D1937A" w14:textId="77777777" w:rsidR="003A36CA" w:rsidRPr="005259D7" w:rsidRDefault="003A36CA" w:rsidP="005B2BC8">
            <w:pPr>
              <w:pStyle w:val="TAC"/>
              <w:rPr>
                <w:lang w:eastAsia="ja-JP"/>
              </w:rPr>
            </w:pPr>
          </w:p>
        </w:tc>
      </w:tr>
      <w:tr w:rsidR="003A36CA" w:rsidRPr="005259D7" w14:paraId="6FCDEB69"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61CC212F" w14:textId="77777777" w:rsidR="003A36CA" w:rsidRPr="005259D7" w:rsidRDefault="003A36CA" w:rsidP="005B2BC8">
            <w:pPr>
              <w:pStyle w:val="TAC"/>
              <w:rPr>
                <w:lang w:eastAsia="ja-JP"/>
              </w:rPr>
            </w:pPr>
            <w:r w:rsidRPr="005259D7">
              <w:t>CA_n260B</w:t>
            </w:r>
          </w:p>
        </w:tc>
        <w:tc>
          <w:tcPr>
            <w:tcW w:w="510" w:type="pct"/>
            <w:tcBorders>
              <w:top w:val="single" w:sz="6" w:space="0" w:color="auto"/>
              <w:left w:val="single" w:sz="6" w:space="0" w:color="auto"/>
              <w:bottom w:val="single" w:sz="4" w:space="0" w:color="auto"/>
              <w:right w:val="single" w:sz="6" w:space="0" w:color="auto"/>
            </w:tcBorders>
          </w:tcPr>
          <w:p w14:paraId="6F21E4C2" w14:textId="77777777" w:rsidR="003A36CA" w:rsidRPr="005259D7" w:rsidRDefault="003A36CA" w:rsidP="005B2BC8">
            <w:pPr>
              <w:pStyle w:val="TAC"/>
            </w:pPr>
            <w:r w:rsidRPr="005259D7">
              <w:t>CA_n260B</w:t>
            </w:r>
          </w:p>
        </w:tc>
        <w:tc>
          <w:tcPr>
            <w:tcW w:w="322" w:type="pct"/>
            <w:tcBorders>
              <w:top w:val="single" w:sz="6" w:space="0" w:color="auto"/>
              <w:left w:val="single" w:sz="6" w:space="0" w:color="auto"/>
              <w:bottom w:val="single" w:sz="4" w:space="0" w:color="auto"/>
              <w:right w:val="single" w:sz="6" w:space="0" w:color="auto"/>
            </w:tcBorders>
          </w:tcPr>
          <w:p w14:paraId="0251DAC5" w14:textId="77777777" w:rsidR="003A36CA" w:rsidRPr="005259D7" w:rsidRDefault="003A36CA" w:rsidP="005B2BC8">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19426773" w14:textId="77777777" w:rsidR="003A36CA" w:rsidRPr="005259D7" w:rsidRDefault="003A36CA" w:rsidP="005B2BC8">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23875CE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B02F3C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B4E5961"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7C7BA6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446C4ED"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9FDAB3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39D2A4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F6BB776"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126A29C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DD146CE"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30961751"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09094709"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43F6D81F" w14:textId="77777777" w:rsidR="003A36CA" w:rsidRPr="005259D7" w:rsidRDefault="003A36CA" w:rsidP="005B2BC8">
            <w:pPr>
              <w:pStyle w:val="TAC"/>
              <w:rPr>
                <w:lang w:eastAsia="ja-JP"/>
              </w:rPr>
            </w:pPr>
            <w:r w:rsidRPr="005259D7">
              <w:rPr>
                <w:lang w:eastAsia="ja-JP"/>
              </w:rPr>
              <w:t>1</w:t>
            </w:r>
          </w:p>
        </w:tc>
      </w:tr>
      <w:tr w:rsidR="003A36CA" w:rsidRPr="005259D7" w14:paraId="5C091794"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9CD064B" w14:textId="77777777" w:rsidR="003A36CA" w:rsidRPr="005259D7" w:rsidRDefault="003A36CA" w:rsidP="005B2BC8">
            <w:pPr>
              <w:pStyle w:val="TAC"/>
              <w:rPr>
                <w:lang w:eastAsia="ja-JP"/>
              </w:rPr>
            </w:pPr>
            <w:r w:rsidRPr="005259D7">
              <w:t>CA_n260C</w:t>
            </w:r>
          </w:p>
        </w:tc>
        <w:tc>
          <w:tcPr>
            <w:tcW w:w="510" w:type="pct"/>
            <w:tcBorders>
              <w:top w:val="single" w:sz="6" w:space="0" w:color="auto"/>
              <w:left w:val="single" w:sz="6" w:space="0" w:color="auto"/>
              <w:bottom w:val="single" w:sz="4" w:space="0" w:color="auto"/>
              <w:right w:val="single" w:sz="6" w:space="0" w:color="auto"/>
            </w:tcBorders>
          </w:tcPr>
          <w:p w14:paraId="59773B7E" w14:textId="77777777" w:rsidR="003A36CA" w:rsidRPr="005259D7" w:rsidRDefault="003A36CA" w:rsidP="005B2BC8">
            <w:pPr>
              <w:pStyle w:val="TAC"/>
            </w:pPr>
            <w:r w:rsidRPr="005259D7">
              <w:t>CA_n260B</w:t>
            </w:r>
          </w:p>
        </w:tc>
        <w:tc>
          <w:tcPr>
            <w:tcW w:w="322" w:type="pct"/>
            <w:tcBorders>
              <w:top w:val="single" w:sz="6" w:space="0" w:color="auto"/>
              <w:left w:val="single" w:sz="6" w:space="0" w:color="auto"/>
              <w:bottom w:val="single" w:sz="4" w:space="0" w:color="auto"/>
              <w:right w:val="single" w:sz="6" w:space="0" w:color="auto"/>
            </w:tcBorders>
          </w:tcPr>
          <w:p w14:paraId="4E323F38" w14:textId="77777777" w:rsidR="003A36CA" w:rsidRPr="005259D7" w:rsidRDefault="003A36CA" w:rsidP="005B2BC8">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78B01724" w14:textId="77777777" w:rsidR="003A36CA" w:rsidRPr="005259D7" w:rsidRDefault="003A36CA" w:rsidP="005B2BC8">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1674AB14"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6" w:space="0" w:color="auto"/>
            </w:tcBorders>
          </w:tcPr>
          <w:p w14:paraId="14D3E06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F559E5A"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32A893A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8342C0F"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48AE12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EEBE390"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A860212"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20A68FF"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46ACD29"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204D8586" w14:textId="77777777" w:rsidR="003A36CA" w:rsidRPr="005259D7" w:rsidRDefault="003A36CA" w:rsidP="005B2BC8">
            <w:pPr>
              <w:pStyle w:val="TAC"/>
              <w:rPr>
                <w:lang w:eastAsia="ja-JP"/>
              </w:rPr>
            </w:pPr>
            <w:r w:rsidRPr="005259D7">
              <w:t>1200</w:t>
            </w:r>
          </w:p>
        </w:tc>
        <w:tc>
          <w:tcPr>
            <w:tcW w:w="232" w:type="pct"/>
            <w:tcBorders>
              <w:top w:val="single" w:sz="6" w:space="0" w:color="auto"/>
              <w:left w:val="single" w:sz="6" w:space="0" w:color="auto"/>
              <w:bottom w:val="single" w:sz="4" w:space="0" w:color="auto"/>
              <w:right w:val="single" w:sz="4" w:space="0" w:color="auto"/>
            </w:tcBorders>
          </w:tcPr>
          <w:p w14:paraId="5908212C"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27ED775E" w14:textId="77777777" w:rsidR="003A36CA" w:rsidRPr="005259D7" w:rsidRDefault="003A36CA" w:rsidP="005B2BC8">
            <w:pPr>
              <w:pStyle w:val="TAC"/>
              <w:rPr>
                <w:lang w:eastAsia="ja-JP"/>
              </w:rPr>
            </w:pPr>
          </w:p>
        </w:tc>
      </w:tr>
      <w:tr w:rsidR="003A36CA" w:rsidRPr="005259D7" w14:paraId="7B06C7CB" w14:textId="77777777" w:rsidTr="005B2BC8">
        <w:trPr>
          <w:trHeight w:val="187"/>
        </w:trPr>
        <w:tc>
          <w:tcPr>
            <w:tcW w:w="463" w:type="pct"/>
            <w:tcBorders>
              <w:top w:val="single" w:sz="6" w:space="0" w:color="auto"/>
              <w:left w:val="single" w:sz="4" w:space="0" w:color="auto"/>
              <w:right w:val="single" w:sz="6" w:space="0" w:color="auto"/>
            </w:tcBorders>
          </w:tcPr>
          <w:p w14:paraId="63DA7F13" w14:textId="77777777" w:rsidR="003A36CA" w:rsidRPr="005259D7" w:rsidRDefault="003A36CA" w:rsidP="005B2BC8">
            <w:pPr>
              <w:pStyle w:val="TAC"/>
              <w:rPr>
                <w:lang w:eastAsia="ja-JP"/>
              </w:rPr>
            </w:pPr>
            <w:r w:rsidRPr="005259D7">
              <w:t>CA_n260D</w:t>
            </w:r>
          </w:p>
        </w:tc>
        <w:tc>
          <w:tcPr>
            <w:tcW w:w="510" w:type="pct"/>
            <w:tcBorders>
              <w:top w:val="single" w:sz="6" w:space="0" w:color="auto"/>
              <w:left w:val="single" w:sz="6" w:space="0" w:color="auto"/>
              <w:right w:val="single" w:sz="6" w:space="0" w:color="auto"/>
            </w:tcBorders>
          </w:tcPr>
          <w:p w14:paraId="5049F4D6" w14:textId="77777777" w:rsidR="003A36CA" w:rsidRPr="005259D7" w:rsidRDefault="003A36CA" w:rsidP="005B2BC8">
            <w:pPr>
              <w:pStyle w:val="TAC"/>
            </w:pPr>
            <w:r w:rsidRPr="005259D7">
              <w:t>CA_n260D</w:t>
            </w:r>
          </w:p>
        </w:tc>
        <w:tc>
          <w:tcPr>
            <w:tcW w:w="322" w:type="pct"/>
            <w:tcBorders>
              <w:top w:val="single" w:sz="6" w:space="0" w:color="auto"/>
              <w:left w:val="single" w:sz="6" w:space="0" w:color="auto"/>
              <w:bottom w:val="single" w:sz="4" w:space="0" w:color="auto"/>
              <w:right w:val="single" w:sz="6" w:space="0" w:color="auto"/>
            </w:tcBorders>
          </w:tcPr>
          <w:p w14:paraId="40429606"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55824DAD"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02EADC7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71862F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D98D414"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B0CDEE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7CFC75E"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9202269"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20D4F801"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253AFA62"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62A44808"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536C5138"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7D74A3E9"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right w:val="single" w:sz="4" w:space="0" w:color="auto"/>
            </w:tcBorders>
          </w:tcPr>
          <w:p w14:paraId="7EC1284A"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53338875" w14:textId="77777777" w:rsidR="003A36CA" w:rsidRPr="005259D7" w:rsidRDefault="003A36CA" w:rsidP="005B2BC8">
            <w:pPr>
              <w:pStyle w:val="TAC"/>
              <w:rPr>
                <w:lang w:eastAsia="ja-JP"/>
              </w:rPr>
            </w:pPr>
            <w:r w:rsidRPr="005259D7">
              <w:rPr>
                <w:lang w:eastAsia="ja-JP"/>
              </w:rPr>
              <w:t>2</w:t>
            </w:r>
          </w:p>
        </w:tc>
      </w:tr>
      <w:tr w:rsidR="003A36CA" w:rsidRPr="005259D7" w14:paraId="62A02515" w14:textId="77777777" w:rsidTr="005B2BC8">
        <w:trPr>
          <w:trHeight w:val="187"/>
        </w:trPr>
        <w:tc>
          <w:tcPr>
            <w:tcW w:w="463" w:type="pct"/>
            <w:tcBorders>
              <w:top w:val="single" w:sz="6" w:space="0" w:color="auto"/>
              <w:left w:val="single" w:sz="4" w:space="0" w:color="auto"/>
              <w:right w:val="single" w:sz="6" w:space="0" w:color="auto"/>
            </w:tcBorders>
          </w:tcPr>
          <w:p w14:paraId="4E2BA80A" w14:textId="77777777" w:rsidR="003A36CA" w:rsidRPr="005259D7" w:rsidRDefault="003A36CA" w:rsidP="005B2BC8">
            <w:pPr>
              <w:pStyle w:val="TAC"/>
              <w:rPr>
                <w:lang w:eastAsia="ja-JP"/>
              </w:rPr>
            </w:pPr>
            <w:r w:rsidRPr="005259D7">
              <w:t>CA_n260E</w:t>
            </w:r>
          </w:p>
        </w:tc>
        <w:tc>
          <w:tcPr>
            <w:tcW w:w="510" w:type="pct"/>
            <w:tcBorders>
              <w:top w:val="single" w:sz="6" w:space="0" w:color="auto"/>
              <w:left w:val="single" w:sz="6" w:space="0" w:color="auto"/>
              <w:right w:val="single" w:sz="6" w:space="0" w:color="auto"/>
            </w:tcBorders>
          </w:tcPr>
          <w:p w14:paraId="01C9486E" w14:textId="0145BCEB" w:rsidR="003A36CA" w:rsidRPr="005259D7" w:rsidRDefault="003A36CA" w:rsidP="005B2BC8">
            <w:pPr>
              <w:pStyle w:val="TAC"/>
            </w:pPr>
            <w:r w:rsidRPr="005259D7">
              <w:t>CA_n260D</w:t>
            </w:r>
            <w:r>
              <w:t>/E</w:t>
            </w:r>
          </w:p>
        </w:tc>
        <w:tc>
          <w:tcPr>
            <w:tcW w:w="322" w:type="pct"/>
            <w:tcBorders>
              <w:top w:val="single" w:sz="6" w:space="0" w:color="auto"/>
              <w:left w:val="single" w:sz="6" w:space="0" w:color="auto"/>
              <w:bottom w:val="single" w:sz="4" w:space="0" w:color="auto"/>
              <w:right w:val="single" w:sz="6" w:space="0" w:color="auto"/>
            </w:tcBorders>
          </w:tcPr>
          <w:p w14:paraId="21EC4E26"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017EC567"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7767B05E"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5FE60FF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7FE776E"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838798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999E25D"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F8DF2D6"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73A9C88A"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537F5D4D"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582B46E3"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0F4B4C3B"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56B83E23" w14:textId="77777777" w:rsidR="003A36CA" w:rsidRPr="005259D7" w:rsidRDefault="003A36CA" w:rsidP="005B2BC8">
            <w:pPr>
              <w:pStyle w:val="TAC"/>
              <w:rPr>
                <w:lang w:eastAsia="ja-JP"/>
              </w:rPr>
            </w:pPr>
            <w:r w:rsidRPr="005259D7">
              <w:t>600</w:t>
            </w:r>
          </w:p>
        </w:tc>
        <w:tc>
          <w:tcPr>
            <w:tcW w:w="232" w:type="pct"/>
            <w:tcBorders>
              <w:top w:val="single" w:sz="6" w:space="0" w:color="auto"/>
              <w:left w:val="single" w:sz="6" w:space="0" w:color="auto"/>
              <w:right w:val="single" w:sz="4" w:space="0" w:color="auto"/>
            </w:tcBorders>
          </w:tcPr>
          <w:p w14:paraId="7534A239"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7F4058EB" w14:textId="77777777" w:rsidR="003A36CA" w:rsidRPr="005259D7" w:rsidRDefault="003A36CA" w:rsidP="005B2BC8">
            <w:pPr>
              <w:pStyle w:val="TAC"/>
              <w:rPr>
                <w:lang w:eastAsia="ja-JP"/>
              </w:rPr>
            </w:pPr>
          </w:p>
        </w:tc>
      </w:tr>
      <w:tr w:rsidR="003A36CA" w:rsidRPr="005259D7" w14:paraId="7E032EEC"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4BB7E41" w14:textId="77777777" w:rsidR="003A36CA" w:rsidRPr="005259D7" w:rsidRDefault="003A36CA" w:rsidP="005B2BC8">
            <w:pPr>
              <w:pStyle w:val="TAC"/>
              <w:rPr>
                <w:lang w:eastAsia="ja-JP"/>
              </w:rPr>
            </w:pPr>
            <w:r w:rsidRPr="005259D7">
              <w:t>CA_n260F</w:t>
            </w:r>
          </w:p>
        </w:tc>
        <w:tc>
          <w:tcPr>
            <w:tcW w:w="510" w:type="pct"/>
            <w:tcBorders>
              <w:top w:val="single" w:sz="6" w:space="0" w:color="auto"/>
              <w:left w:val="single" w:sz="6" w:space="0" w:color="auto"/>
              <w:bottom w:val="single" w:sz="4" w:space="0" w:color="auto"/>
              <w:right w:val="single" w:sz="6" w:space="0" w:color="auto"/>
            </w:tcBorders>
          </w:tcPr>
          <w:p w14:paraId="7F75D340" w14:textId="67F535CB" w:rsidR="003A36CA" w:rsidRPr="005259D7" w:rsidRDefault="003A36CA" w:rsidP="005B2BC8">
            <w:pPr>
              <w:pStyle w:val="TAC"/>
            </w:pPr>
            <w:r w:rsidRPr="005259D7">
              <w:rPr>
                <w:lang w:val="es-US"/>
              </w:rPr>
              <w:t>CA_n260D</w:t>
            </w:r>
            <w:r>
              <w:rPr>
                <w:lang w:val="es-US"/>
              </w:rPr>
              <w:t>/E/F</w:t>
            </w:r>
          </w:p>
        </w:tc>
        <w:tc>
          <w:tcPr>
            <w:tcW w:w="322" w:type="pct"/>
            <w:tcBorders>
              <w:top w:val="single" w:sz="6" w:space="0" w:color="auto"/>
              <w:left w:val="single" w:sz="6" w:space="0" w:color="auto"/>
              <w:bottom w:val="single" w:sz="4" w:space="0" w:color="auto"/>
              <w:right w:val="single" w:sz="6" w:space="0" w:color="auto"/>
            </w:tcBorders>
          </w:tcPr>
          <w:p w14:paraId="6636348F"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488B4AF5"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22C78042"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5A9022FD"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669B3AE5"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C2F4E1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DD49017"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EA8AF6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85CDACD"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D42DE04"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294BF687"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23D5FEC"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6795DA7E"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7AEBF3FA"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48FBC6B7" w14:textId="77777777" w:rsidR="003A36CA" w:rsidRPr="005259D7" w:rsidRDefault="003A36CA" w:rsidP="005B2BC8">
            <w:pPr>
              <w:pStyle w:val="TAC"/>
              <w:rPr>
                <w:lang w:eastAsia="ja-JP"/>
              </w:rPr>
            </w:pPr>
          </w:p>
        </w:tc>
      </w:tr>
      <w:tr w:rsidR="003A36CA" w:rsidRPr="005259D7" w14:paraId="587C7650" w14:textId="77777777" w:rsidTr="005B2BC8">
        <w:trPr>
          <w:trHeight w:val="187"/>
        </w:trPr>
        <w:tc>
          <w:tcPr>
            <w:tcW w:w="463" w:type="pct"/>
            <w:tcBorders>
              <w:top w:val="single" w:sz="6" w:space="0" w:color="auto"/>
              <w:left w:val="single" w:sz="4" w:space="0" w:color="auto"/>
              <w:right w:val="single" w:sz="6" w:space="0" w:color="auto"/>
            </w:tcBorders>
          </w:tcPr>
          <w:p w14:paraId="5B2C08C5" w14:textId="77777777" w:rsidR="003A36CA" w:rsidRPr="005259D7" w:rsidRDefault="003A36CA" w:rsidP="005B2BC8">
            <w:pPr>
              <w:pStyle w:val="TAC"/>
              <w:rPr>
                <w:lang w:eastAsia="ja-JP"/>
              </w:rPr>
            </w:pPr>
            <w:r w:rsidRPr="005259D7">
              <w:t>CA_n260G</w:t>
            </w:r>
          </w:p>
        </w:tc>
        <w:tc>
          <w:tcPr>
            <w:tcW w:w="510" w:type="pct"/>
            <w:tcBorders>
              <w:top w:val="single" w:sz="6" w:space="0" w:color="auto"/>
              <w:left w:val="single" w:sz="6" w:space="0" w:color="auto"/>
              <w:right w:val="single" w:sz="6" w:space="0" w:color="auto"/>
            </w:tcBorders>
          </w:tcPr>
          <w:p w14:paraId="43596347" w14:textId="77777777" w:rsidR="003A36CA" w:rsidRPr="005259D7" w:rsidRDefault="003A36CA" w:rsidP="005B2BC8">
            <w:pPr>
              <w:pStyle w:val="TAC"/>
            </w:pPr>
            <w:r w:rsidRPr="005259D7">
              <w:t>CA_n260G</w:t>
            </w:r>
          </w:p>
        </w:tc>
        <w:tc>
          <w:tcPr>
            <w:tcW w:w="322" w:type="pct"/>
            <w:tcBorders>
              <w:top w:val="single" w:sz="6" w:space="0" w:color="auto"/>
              <w:left w:val="single" w:sz="6" w:space="0" w:color="auto"/>
              <w:bottom w:val="single" w:sz="4" w:space="0" w:color="auto"/>
              <w:right w:val="single" w:sz="6" w:space="0" w:color="auto"/>
            </w:tcBorders>
          </w:tcPr>
          <w:p w14:paraId="57428258"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2D8F44DC"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C516C0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AAB67E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CBCA98E"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CC19AB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A59D25F"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2E86990"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5926BE75"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3E65862A"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57D8D62B"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349D1274"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08D9B606"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right w:val="single" w:sz="4" w:space="0" w:color="auto"/>
            </w:tcBorders>
          </w:tcPr>
          <w:p w14:paraId="2328BB67"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6CAA333C" w14:textId="77777777" w:rsidR="003A36CA" w:rsidRPr="005259D7" w:rsidRDefault="003A36CA" w:rsidP="005B2BC8">
            <w:pPr>
              <w:pStyle w:val="TAC"/>
              <w:rPr>
                <w:lang w:eastAsia="ja-JP"/>
              </w:rPr>
            </w:pPr>
            <w:r w:rsidRPr="005259D7">
              <w:rPr>
                <w:lang w:eastAsia="ja-JP"/>
              </w:rPr>
              <w:t>3</w:t>
            </w:r>
          </w:p>
        </w:tc>
      </w:tr>
      <w:tr w:rsidR="003A36CA" w:rsidRPr="005259D7" w14:paraId="4C570796" w14:textId="77777777" w:rsidTr="005B2BC8">
        <w:trPr>
          <w:trHeight w:val="187"/>
        </w:trPr>
        <w:tc>
          <w:tcPr>
            <w:tcW w:w="463" w:type="pct"/>
            <w:tcBorders>
              <w:top w:val="single" w:sz="6" w:space="0" w:color="auto"/>
              <w:left w:val="single" w:sz="4" w:space="0" w:color="auto"/>
              <w:right w:val="single" w:sz="6" w:space="0" w:color="auto"/>
            </w:tcBorders>
          </w:tcPr>
          <w:p w14:paraId="39D3BC18" w14:textId="77777777" w:rsidR="003A36CA" w:rsidRPr="005259D7" w:rsidRDefault="003A36CA" w:rsidP="005B2BC8">
            <w:pPr>
              <w:pStyle w:val="TAC"/>
              <w:rPr>
                <w:lang w:eastAsia="ja-JP"/>
              </w:rPr>
            </w:pPr>
            <w:r w:rsidRPr="005259D7">
              <w:t>CA_n260H</w:t>
            </w:r>
          </w:p>
        </w:tc>
        <w:tc>
          <w:tcPr>
            <w:tcW w:w="510" w:type="pct"/>
            <w:tcBorders>
              <w:top w:val="single" w:sz="6" w:space="0" w:color="auto"/>
              <w:left w:val="single" w:sz="6" w:space="0" w:color="auto"/>
              <w:right w:val="single" w:sz="6" w:space="0" w:color="auto"/>
            </w:tcBorders>
          </w:tcPr>
          <w:p w14:paraId="5F5CD6BF" w14:textId="194AF3F6" w:rsidR="003A36CA" w:rsidRPr="005259D7" w:rsidRDefault="003A36CA" w:rsidP="005B2BC8">
            <w:pPr>
              <w:pStyle w:val="TAC"/>
            </w:pPr>
            <w:r w:rsidRPr="005259D7">
              <w:t>CA_n260G</w:t>
            </w:r>
            <w:r>
              <w:t>/H</w:t>
            </w:r>
          </w:p>
        </w:tc>
        <w:tc>
          <w:tcPr>
            <w:tcW w:w="322" w:type="pct"/>
            <w:tcBorders>
              <w:top w:val="single" w:sz="6" w:space="0" w:color="auto"/>
              <w:left w:val="single" w:sz="6" w:space="0" w:color="auto"/>
              <w:bottom w:val="single" w:sz="4" w:space="0" w:color="auto"/>
              <w:right w:val="single" w:sz="6" w:space="0" w:color="auto"/>
            </w:tcBorders>
          </w:tcPr>
          <w:p w14:paraId="07A74F95"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8A4B3B6"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218F29E1"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C4671A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58225FA"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CF79E4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2807F1B"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6992352"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7BECEC02"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4B270628"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33240912"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087CB788"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33999487" w14:textId="77777777" w:rsidR="003A36CA" w:rsidRPr="005259D7" w:rsidRDefault="003A36CA" w:rsidP="005B2BC8">
            <w:pPr>
              <w:pStyle w:val="TAC"/>
              <w:rPr>
                <w:lang w:eastAsia="ja-JP"/>
              </w:rPr>
            </w:pPr>
            <w:r w:rsidRPr="005259D7">
              <w:t>300</w:t>
            </w:r>
          </w:p>
        </w:tc>
        <w:tc>
          <w:tcPr>
            <w:tcW w:w="232" w:type="pct"/>
            <w:tcBorders>
              <w:top w:val="single" w:sz="6" w:space="0" w:color="auto"/>
              <w:left w:val="single" w:sz="6" w:space="0" w:color="auto"/>
              <w:right w:val="single" w:sz="4" w:space="0" w:color="auto"/>
            </w:tcBorders>
          </w:tcPr>
          <w:p w14:paraId="25E3DAC2"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14C048B" w14:textId="77777777" w:rsidR="003A36CA" w:rsidRPr="005259D7" w:rsidRDefault="003A36CA" w:rsidP="005B2BC8">
            <w:pPr>
              <w:pStyle w:val="TAC"/>
              <w:rPr>
                <w:lang w:eastAsia="ja-JP"/>
              </w:rPr>
            </w:pPr>
          </w:p>
        </w:tc>
      </w:tr>
      <w:tr w:rsidR="003A36CA" w:rsidRPr="005259D7" w14:paraId="77276A50" w14:textId="77777777" w:rsidTr="005B2BC8">
        <w:trPr>
          <w:trHeight w:val="187"/>
        </w:trPr>
        <w:tc>
          <w:tcPr>
            <w:tcW w:w="463" w:type="pct"/>
            <w:tcBorders>
              <w:top w:val="single" w:sz="6" w:space="0" w:color="auto"/>
              <w:left w:val="single" w:sz="4" w:space="0" w:color="auto"/>
              <w:right w:val="single" w:sz="6" w:space="0" w:color="auto"/>
            </w:tcBorders>
          </w:tcPr>
          <w:p w14:paraId="41CADD15" w14:textId="77777777" w:rsidR="003A36CA" w:rsidRPr="005259D7" w:rsidRDefault="003A36CA" w:rsidP="005B2BC8">
            <w:pPr>
              <w:pStyle w:val="TAC"/>
              <w:rPr>
                <w:lang w:eastAsia="ja-JP"/>
              </w:rPr>
            </w:pPr>
            <w:r w:rsidRPr="005259D7">
              <w:t>CA_n260I</w:t>
            </w:r>
          </w:p>
        </w:tc>
        <w:tc>
          <w:tcPr>
            <w:tcW w:w="510" w:type="pct"/>
            <w:tcBorders>
              <w:top w:val="single" w:sz="6" w:space="0" w:color="auto"/>
              <w:left w:val="single" w:sz="6" w:space="0" w:color="auto"/>
              <w:right w:val="single" w:sz="6" w:space="0" w:color="auto"/>
            </w:tcBorders>
          </w:tcPr>
          <w:p w14:paraId="49BB9A2D" w14:textId="2BA84162" w:rsidR="003A36CA" w:rsidRPr="005259D7" w:rsidRDefault="003A36CA" w:rsidP="005B2BC8">
            <w:pPr>
              <w:pStyle w:val="TAC"/>
            </w:pPr>
            <w:r w:rsidRPr="005259D7">
              <w:t>CA_n260G</w:t>
            </w:r>
            <w:r>
              <w:t>/H/I</w:t>
            </w:r>
          </w:p>
        </w:tc>
        <w:tc>
          <w:tcPr>
            <w:tcW w:w="322" w:type="pct"/>
            <w:tcBorders>
              <w:top w:val="single" w:sz="6" w:space="0" w:color="auto"/>
              <w:left w:val="single" w:sz="6" w:space="0" w:color="auto"/>
              <w:bottom w:val="single" w:sz="4" w:space="0" w:color="auto"/>
              <w:right w:val="single" w:sz="6" w:space="0" w:color="auto"/>
            </w:tcBorders>
          </w:tcPr>
          <w:p w14:paraId="3D169906"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26F94B81"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4D262E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62976AF"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FBB02F3"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46CE2E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04A2584"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78E121F"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1059E896"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643C743E"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7E445FBD"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2019C11C"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171214EF"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right w:val="single" w:sz="4" w:space="0" w:color="auto"/>
            </w:tcBorders>
          </w:tcPr>
          <w:p w14:paraId="2BB9CC6C"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1E41C89" w14:textId="77777777" w:rsidR="003A36CA" w:rsidRPr="005259D7" w:rsidRDefault="003A36CA" w:rsidP="005B2BC8">
            <w:pPr>
              <w:pStyle w:val="TAC"/>
              <w:rPr>
                <w:lang w:eastAsia="ja-JP"/>
              </w:rPr>
            </w:pPr>
          </w:p>
        </w:tc>
      </w:tr>
      <w:tr w:rsidR="003A36CA" w:rsidRPr="005259D7" w14:paraId="4481DD58"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E268842" w14:textId="77777777" w:rsidR="003A36CA" w:rsidRPr="005259D7" w:rsidRDefault="003A36CA" w:rsidP="005B2BC8">
            <w:pPr>
              <w:pStyle w:val="TAC"/>
              <w:rPr>
                <w:lang w:eastAsia="ja-JP"/>
              </w:rPr>
            </w:pPr>
            <w:r w:rsidRPr="005259D7">
              <w:t>CA_n260J</w:t>
            </w:r>
          </w:p>
        </w:tc>
        <w:tc>
          <w:tcPr>
            <w:tcW w:w="510" w:type="pct"/>
            <w:tcBorders>
              <w:top w:val="single" w:sz="6" w:space="0" w:color="auto"/>
              <w:left w:val="single" w:sz="6" w:space="0" w:color="auto"/>
              <w:bottom w:val="single" w:sz="4" w:space="0" w:color="auto"/>
              <w:right w:val="single" w:sz="6" w:space="0" w:color="auto"/>
            </w:tcBorders>
          </w:tcPr>
          <w:p w14:paraId="6427D5B2" w14:textId="172A4843" w:rsidR="003A36CA" w:rsidRPr="005259D7" w:rsidRDefault="003A36CA" w:rsidP="005B2BC8">
            <w:pPr>
              <w:pStyle w:val="TAC"/>
            </w:pPr>
            <w:r w:rsidRPr="005259D7">
              <w:t>CA_n260G</w:t>
            </w:r>
            <w:r>
              <w:t>/H/I/J</w:t>
            </w:r>
          </w:p>
        </w:tc>
        <w:tc>
          <w:tcPr>
            <w:tcW w:w="322" w:type="pct"/>
            <w:tcBorders>
              <w:top w:val="single" w:sz="6" w:space="0" w:color="auto"/>
              <w:left w:val="single" w:sz="6" w:space="0" w:color="auto"/>
              <w:bottom w:val="single" w:sz="4" w:space="0" w:color="auto"/>
              <w:right w:val="single" w:sz="6" w:space="0" w:color="auto"/>
            </w:tcBorders>
          </w:tcPr>
          <w:p w14:paraId="673DEB19"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D710B54"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4CC68E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0E192DB"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8CB97BA"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15888EF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2E07B42"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8E5664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3924AD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E4E4D7B"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CFF620A"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C610B39"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61F871A1" w14:textId="77777777" w:rsidR="003A36CA" w:rsidRPr="005259D7" w:rsidRDefault="003A36CA" w:rsidP="005B2BC8">
            <w:pPr>
              <w:pStyle w:val="TAC"/>
              <w:rPr>
                <w:lang w:eastAsia="ja-JP"/>
              </w:rPr>
            </w:pPr>
            <w:r w:rsidRPr="005259D7">
              <w:t>500</w:t>
            </w:r>
          </w:p>
        </w:tc>
        <w:tc>
          <w:tcPr>
            <w:tcW w:w="232" w:type="pct"/>
            <w:tcBorders>
              <w:top w:val="single" w:sz="6" w:space="0" w:color="auto"/>
              <w:left w:val="single" w:sz="6" w:space="0" w:color="auto"/>
              <w:bottom w:val="single" w:sz="4" w:space="0" w:color="auto"/>
              <w:right w:val="single" w:sz="4" w:space="0" w:color="auto"/>
            </w:tcBorders>
          </w:tcPr>
          <w:p w14:paraId="132C2B4C"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085B51D" w14:textId="77777777" w:rsidR="003A36CA" w:rsidRPr="005259D7" w:rsidRDefault="003A36CA" w:rsidP="005B2BC8">
            <w:pPr>
              <w:pStyle w:val="TAC"/>
              <w:rPr>
                <w:lang w:eastAsia="ja-JP"/>
              </w:rPr>
            </w:pPr>
          </w:p>
        </w:tc>
      </w:tr>
      <w:tr w:rsidR="003A36CA" w:rsidRPr="005259D7" w14:paraId="3432A9F9"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5156192" w14:textId="77777777" w:rsidR="003A36CA" w:rsidRPr="005259D7" w:rsidRDefault="003A36CA" w:rsidP="005B2BC8">
            <w:pPr>
              <w:pStyle w:val="TAC"/>
              <w:rPr>
                <w:lang w:eastAsia="ja-JP"/>
              </w:rPr>
            </w:pPr>
            <w:r w:rsidRPr="005259D7">
              <w:t>CA_n260K</w:t>
            </w:r>
          </w:p>
        </w:tc>
        <w:tc>
          <w:tcPr>
            <w:tcW w:w="510" w:type="pct"/>
            <w:tcBorders>
              <w:top w:val="single" w:sz="6" w:space="0" w:color="auto"/>
              <w:left w:val="single" w:sz="6" w:space="0" w:color="auto"/>
              <w:bottom w:val="single" w:sz="4" w:space="0" w:color="auto"/>
              <w:right w:val="single" w:sz="6" w:space="0" w:color="auto"/>
            </w:tcBorders>
          </w:tcPr>
          <w:p w14:paraId="094D2AAE" w14:textId="655F3B55" w:rsidR="003A36CA" w:rsidRPr="005259D7" w:rsidRDefault="003A36CA" w:rsidP="005B2BC8">
            <w:pPr>
              <w:pStyle w:val="TAC"/>
            </w:pPr>
            <w:r w:rsidRPr="005259D7">
              <w:rPr>
                <w:rFonts w:cs="Arial"/>
                <w:szCs w:val="18"/>
              </w:rPr>
              <w:t>CA_n260G</w:t>
            </w:r>
            <w:r>
              <w:rPr>
                <w:rFonts w:cs="Arial"/>
                <w:szCs w:val="18"/>
              </w:rPr>
              <w:t>/H/I/J/K</w:t>
            </w:r>
          </w:p>
        </w:tc>
        <w:tc>
          <w:tcPr>
            <w:tcW w:w="322" w:type="pct"/>
            <w:tcBorders>
              <w:top w:val="single" w:sz="6" w:space="0" w:color="auto"/>
              <w:left w:val="single" w:sz="6" w:space="0" w:color="auto"/>
              <w:bottom w:val="single" w:sz="4" w:space="0" w:color="auto"/>
              <w:right w:val="single" w:sz="6" w:space="0" w:color="auto"/>
            </w:tcBorders>
          </w:tcPr>
          <w:p w14:paraId="706AF919"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2E33482"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16245F3"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2227C9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0130D90"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55FC438C"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9B843D3"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D0EDA0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DD03435"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76FCF63"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5773E5CD"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443C556"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06F6423F" w14:textId="77777777" w:rsidR="003A36CA" w:rsidRPr="005259D7" w:rsidRDefault="003A36CA" w:rsidP="005B2BC8">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305821BC"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401301A3" w14:textId="77777777" w:rsidR="003A36CA" w:rsidRPr="005259D7" w:rsidRDefault="003A36CA" w:rsidP="005B2BC8">
            <w:pPr>
              <w:pStyle w:val="TAC"/>
              <w:rPr>
                <w:lang w:eastAsia="ja-JP"/>
              </w:rPr>
            </w:pPr>
          </w:p>
        </w:tc>
      </w:tr>
      <w:tr w:rsidR="003A36CA" w:rsidRPr="005259D7" w14:paraId="6B70CC0A"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6AF948B" w14:textId="77777777" w:rsidR="003A36CA" w:rsidRPr="005259D7" w:rsidRDefault="003A36CA" w:rsidP="005B2BC8">
            <w:pPr>
              <w:pStyle w:val="TAC"/>
              <w:rPr>
                <w:lang w:eastAsia="ja-JP"/>
              </w:rPr>
            </w:pPr>
            <w:r w:rsidRPr="005259D7">
              <w:t>CA_n260L</w:t>
            </w:r>
          </w:p>
        </w:tc>
        <w:tc>
          <w:tcPr>
            <w:tcW w:w="510" w:type="pct"/>
            <w:tcBorders>
              <w:top w:val="single" w:sz="6" w:space="0" w:color="auto"/>
              <w:left w:val="single" w:sz="6" w:space="0" w:color="auto"/>
              <w:bottom w:val="single" w:sz="4" w:space="0" w:color="auto"/>
              <w:right w:val="single" w:sz="6" w:space="0" w:color="auto"/>
            </w:tcBorders>
          </w:tcPr>
          <w:p w14:paraId="318E687C" w14:textId="140B59FD" w:rsidR="003A36CA" w:rsidRPr="005259D7" w:rsidRDefault="003A36CA" w:rsidP="005B2BC8">
            <w:pPr>
              <w:pStyle w:val="TAC"/>
            </w:pPr>
            <w:r w:rsidRPr="005259D7">
              <w:rPr>
                <w:rFonts w:cs="Arial"/>
                <w:szCs w:val="18"/>
              </w:rPr>
              <w:t>CA_n260G</w:t>
            </w:r>
            <w:r>
              <w:rPr>
                <w:rFonts w:cs="Arial"/>
                <w:szCs w:val="18"/>
              </w:rPr>
              <w:t>/H/I/J/K/L</w:t>
            </w:r>
          </w:p>
        </w:tc>
        <w:tc>
          <w:tcPr>
            <w:tcW w:w="322" w:type="pct"/>
            <w:tcBorders>
              <w:top w:val="single" w:sz="6" w:space="0" w:color="auto"/>
              <w:left w:val="single" w:sz="6" w:space="0" w:color="auto"/>
              <w:bottom w:val="single" w:sz="4" w:space="0" w:color="auto"/>
              <w:right w:val="single" w:sz="6" w:space="0" w:color="auto"/>
            </w:tcBorders>
          </w:tcPr>
          <w:p w14:paraId="3F4B238E"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09FD581"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ECE8450"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3B6D1B8"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79865D1"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2C870B4C"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3C92C90"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7BF74D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6F3395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BEBD6DC"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119E935C"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B87F74F"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A273EBA" w14:textId="77777777" w:rsidR="003A36CA" w:rsidRPr="005259D7" w:rsidRDefault="003A36CA" w:rsidP="005B2BC8">
            <w:pPr>
              <w:pStyle w:val="TAC"/>
              <w:rPr>
                <w:lang w:eastAsia="ja-JP"/>
              </w:rPr>
            </w:pPr>
            <w:r w:rsidRPr="005259D7">
              <w:t>700</w:t>
            </w:r>
          </w:p>
        </w:tc>
        <w:tc>
          <w:tcPr>
            <w:tcW w:w="232" w:type="pct"/>
            <w:tcBorders>
              <w:top w:val="single" w:sz="6" w:space="0" w:color="auto"/>
              <w:left w:val="single" w:sz="6" w:space="0" w:color="auto"/>
              <w:bottom w:val="single" w:sz="4" w:space="0" w:color="auto"/>
              <w:right w:val="single" w:sz="4" w:space="0" w:color="auto"/>
            </w:tcBorders>
          </w:tcPr>
          <w:p w14:paraId="4E9E6C24"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EA7839C" w14:textId="77777777" w:rsidR="003A36CA" w:rsidRPr="005259D7" w:rsidRDefault="003A36CA" w:rsidP="005B2BC8">
            <w:pPr>
              <w:pStyle w:val="TAC"/>
              <w:rPr>
                <w:lang w:eastAsia="ja-JP"/>
              </w:rPr>
            </w:pPr>
          </w:p>
        </w:tc>
      </w:tr>
      <w:tr w:rsidR="003A36CA" w:rsidRPr="005259D7" w14:paraId="665CBF11"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615089B3" w14:textId="77777777" w:rsidR="003A36CA" w:rsidRPr="005259D7" w:rsidRDefault="003A36CA" w:rsidP="005B2BC8">
            <w:pPr>
              <w:pStyle w:val="TAC"/>
              <w:rPr>
                <w:lang w:eastAsia="ja-JP"/>
              </w:rPr>
            </w:pPr>
            <w:r w:rsidRPr="005259D7">
              <w:t>CA_n260M</w:t>
            </w:r>
          </w:p>
        </w:tc>
        <w:tc>
          <w:tcPr>
            <w:tcW w:w="510" w:type="pct"/>
            <w:tcBorders>
              <w:top w:val="single" w:sz="6" w:space="0" w:color="auto"/>
              <w:left w:val="single" w:sz="6" w:space="0" w:color="auto"/>
              <w:bottom w:val="single" w:sz="4" w:space="0" w:color="auto"/>
              <w:right w:val="single" w:sz="6" w:space="0" w:color="auto"/>
            </w:tcBorders>
          </w:tcPr>
          <w:p w14:paraId="72476126" w14:textId="3C6338C7" w:rsidR="003A36CA" w:rsidRPr="00004896" w:rsidRDefault="003A36CA" w:rsidP="005B2BC8">
            <w:pPr>
              <w:pStyle w:val="TAC"/>
              <w:rPr>
                <w:lang w:val="sv-SE"/>
              </w:rPr>
            </w:pPr>
            <w:r w:rsidRPr="00004896">
              <w:rPr>
                <w:rFonts w:cs="Arial"/>
                <w:szCs w:val="18"/>
                <w:lang w:val="sv-SE"/>
              </w:rPr>
              <w:t>CA_n260G/H/I/J/K/L/M</w:t>
            </w:r>
          </w:p>
        </w:tc>
        <w:tc>
          <w:tcPr>
            <w:tcW w:w="322" w:type="pct"/>
            <w:tcBorders>
              <w:top w:val="single" w:sz="6" w:space="0" w:color="auto"/>
              <w:left w:val="single" w:sz="6" w:space="0" w:color="auto"/>
              <w:bottom w:val="single" w:sz="4" w:space="0" w:color="auto"/>
              <w:right w:val="single" w:sz="6" w:space="0" w:color="auto"/>
            </w:tcBorders>
          </w:tcPr>
          <w:p w14:paraId="3766E4BE"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1622345"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2CEFC42B"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5455EA6"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14CA7AF"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04C9CE90"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D062E59"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12CE37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21F7C50"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CF0DD5B"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F68DEA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532DF86"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BB5E142"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0B8F890E"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1C899D1A" w14:textId="77777777" w:rsidR="003A36CA" w:rsidRPr="005259D7" w:rsidRDefault="003A36CA" w:rsidP="005B2BC8">
            <w:pPr>
              <w:pStyle w:val="TAC"/>
              <w:rPr>
                <w:lang w:eastAsia="ja-JP"/>
              </w:rPr>
            </w:pPr>
          </w:p>
        </w:tc>
      </w:tr>
      <w:tr w:rsidR="003A36CA" w:rsidRPr="005259D7" w14:paraId="3688A89B"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0F1ADA1A" w14:textId="77777777" w:rsidR="003A36CA" w:rsidRPr="005259D7" w:rsidRDefault="003A36CA" w:rsidP="005B2BC8">
            <w:pPr>
              <w:pStyle w:val="TAC"/>
              <w:rPr>
                <w:lang w:eastAsia="ja-JP"/>
              </w:rPr>
            </w:pPr>
            <w:r w:rsidRPr="005259D7">
              <w:t>CA_n260O</w:t>
            </w:r>
          </w:p>
        </w:tc>
        <w:tc>
          <w:tcPr>
            <w:tcW w:w="510" w:type="pct"/>
            <w:tcBorders>
              <w:top w:val="single" w:sz="6" w:space="0" w:color="auto"/>
              <w:left w:val="single" w:sz="6" w:space="0" w:color="auto"/>
              <w:bottom w:val="single" w:sz="4" w:space="0" w:color="auto"/>
              <w:right w:val="single" w:sz="6" w:space="0" w:color="auto"/>
            </w:tcBorders>
          </w:tcPr>
          <w:p w14:paraId="142DD2A4" w14:textId="77777777" w:rsidR="003A36CA" w:rsidRPr="005259D7" w:rsidRDefault="003A36CA" w:rsidP="005B2BC8">
            <w:pPr>
              <w:pStyle w:val="TAC"/>
            </w:pPr>
            <w:r w:rsidRPr="005259D7">
              <w:t>CA_n260O</w:t>
            </w:r>
          </w:p>
        </w:tc>
        <w:tc>
          <w:tcPr>
            <w:tcW w:w="322" w:type="pct"/>
            <w:tcBorders>
              <w:top w:val="single" w:sz="6" w:space="0" w:color="auto"/>
              <w:left w:val="single" w:sz="6" w:space="0" w:color="auto"/>
              <w:bottom w:val="single" w:sz="4" w:space="0" w:color="auto"/>
              <w:right w:val="single" w:sz="6" w:space="0" w:color="auto"/>
            </w:tcBorders>
          </w:tcPr>
          <w:p w14:paraId="3CF6A416"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D01B6E8" w14:textId="77777777" w:rsidR="003A36CA" w:rsidRPr="005259D7" w:rsidRDefault="003A36CA" w:rsidP="005B2BC8">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25D2D71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492946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6530CDB"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5B20E93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89F39D9"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F7AF80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B89CEE1"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0D25945"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0B76323"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66322F6"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64410AE9"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2E4C7ACA"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470F71AC" w14:textId="77777777" w:rsidR="003A36CA" w:rsidRPr="005259D7" w:rsidRDefault="003A36CA" w:rsidP="005B2BC8">
            <w:pPr>
              <w:pStyle w:val="TAC"/>
              <w:rPr>
                <w:lang w:eastAsia="ja-JP"/>
              </w:rPr>
            </w:pPr>
            <w:r w:rsidRPr="005259D7">
              <w:rPr>
                <w:lang w:eastAsia="ja-JP"/>
              </w:rPr>
              <w:t>4</w:t>
            </w:r>
          </w:p>
        </w:tc>
      </w:tr>
      <w:tr w:rsidR="003A36CA" w:rsidRPr="005259D7" w14:paraId="43DAB09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3B902F9" w14:textId="77777777" w:rsidR="003A36CA" w:rsidRPr="005259D7" w:rsidRDefault="003A36CA" w:rsidP="005B2BC8">
            <w:pPr>
              <w:pStyle w:val="TAC"/>
              <w:rPr>
                <w:lang w:eastAsia="ja-JP"/>
              </w:rPr>
            </w:pPr>
            <w:r w:rsidRPr="005259D7">
              <w:t>CA_n260P</w:t>
            </w:r>
          </w:p>
        </w:tc>
        <w:tc>
          <w:tcPr>
            <w:tcW w:w="510" w:type="pct"/>
            <w:tcBorders>
              <w:top w:val="single" w:sz="6" w:space="0" w:color="auto"/>
              <w:left w:val="single" w:sz="6" w:space="0" w:color="auto"/>
              <w:bottom w:val="single" w:sz="4" w:space="0" w:color="auto"/>
              <w:right w:val="single" w:sz="6" w:space="0" w:color="auto"/>
            </w:tcBorders>
          </w:tcPr>
          <w:p w14:paraId="1DE2B973" w14:textId="4161FDA3" w:rsidR="003A36CA" w:rsidRPr="005259D7" w:rsidRDefault="003A36CA" w:rsidP="005B2BC8">
            <w:pPr>
              <w:pStyle w:val="TAC"/>
            </w:pPr>
            <w:r w:rsidRPr="005259D7">
              <w:t>CA_n260O</w:t>
            </w:r>
            <w:r>
              <w:t>/P</w:t>
            </w:r>
          </w:p>
        </w:tc>
        <w:tc>
          <w:tcPr>
            <w:tcW w:w="322" w:type="pct"/>
            <w:tcBorders>
              <w:top w:val="single" w:sz="6" w:space="0" w:color="auto"/>
              <w:left w:val="single" w:sz="6" w:space="0" w:color="auto"/>
              <w:bottom w:val="single" w:sz="4" w:space="0" w:color="auto"/>
              <w:right w:val="single" w:sz="6" w:space="0" w:color="auto"/>
            </w:tcBorders>
          </w:tcPr>
          <w:p w14:paraId="1DF13437"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96CE7BD" w14:textId="77777777" w:rsidR="003A36CA" w:rsidRPr="005259D7" w:rsidRDefault="003A36CA" w:rsidP="005B2BC8">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72031B9E" w14:textId="77777777" w:rsidR="003A36CA" w:rsidRPr="005259D7" w:rsidRDefault="003A36CA" w:rsidP="005B2BC8">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7C47740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C3C406F"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0E80CC3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E268D40"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805D07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21AC3E4"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7D9BBD2"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570757C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FBE909B"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CBE700F" w14:textId="77777777" w:rsidR="003A36CA" w:rsidRPr="005259D7" w:rsidRDefault="003A36CA" w:rsidP="005B2BC8">
            <w:pPr>
              <w:pStyle w:val="TAC"/>
              <w:rPr>
                <w:lang w:eastAsia="ja-JP"/>
              </w:rPr>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10DDE2EB"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B570154" w14:textId="77777777" w:rsidR="003A36CA" w:rsidRPr="005259D7" w:rsidRDefault="003A36CA" w:rsidP="005B2BC8">
            <w:pPr>
              <w:pStyle w:val="TAC"/>
              <w:rPr>
                <w:lang w:eastAsia="ja-JP"/>
              </w:rPr>
            </w:pPr>
          </w:p>
        </w:tc>
      </w:tr>
      <w:tr w:rsidR="003A36CA" w:rsidRPr="005259D7" w14:paraId="347A3331"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7B51F64" w14:textId="77777777" w:rsidR="003A36CA" w:rsidRPr="005259D7" w:rsidRDefault="003A36CA" w:rsidP="005B2BC8">
            <w:pPr>
              <w:pStyle w:val="TAC"/>
              <w:rPr>
                <w:lang w:eastAsia="ja-JP"/>
              </w:rPr>
            </w:pPr>
            <w:r w:rsidRPr="005259D7">
              <w:t>CA_n260Q</w:t>
            </w:r>
          </w:p>
        </w:tc>
        <w:tc>
          <w:tcPr>
            <w:tcW w:w="510" w:type="pct"/>
            <w:tcBorders>
              <w:top w:val="single" w:sz="6" w:space="0" w:color="auto"/>
              <w:left w:val="single" w:sz="6" w:space="0" w:color="auto"/>
              <w:bottom w:val="single" w:sz="4" w:space="0" w:color="auto"/>
              <w:right w:val="single" w:sz="6" w:space="0" w:color="auto"/>
            </w:tcBorders>
          </w:tcPr>
          <w:p w14:paraId="7E32854B" w14:textId="6FC58959" w:rsidR="003A36CA" w:rsidRPr="005259D7" w:rsidRDefault="003A36CA" w:rsidP="005B2BC8">
            <w:pPr>
              <w:pStyle w:val="TAC"/>
            </w:pPr>
            <w:r w:rsidRPr="005259D7">
              <w:rPr>
                <w:lang w:val="es-US"/>
              </w:rPr>
              <w:t>CA_n260O</w:t>
            </w:r>
            <w:r>
              <w:rPr>
                <w:lang w:val="es-US"/>
              </w:rPr>
              <w:t>/P/Q</w:t>
            </w:r>
          </w:p>
        </w:tc>
        <w:tc>
          <w:tcPr>
            <w:tcW w:w="322" w:type="pct"/>
            <w:tcBorders>
              <w:top w:val="single" w:sz="6" w:space="0" w:color="auto"/>
              <w:left w:val="single" w:sz="6" w:space="0" w:color="auto"/>
              <w:bottom w:val="single" w:sz="4" w:space="0" w:color="auto"/>
              <w:right w:val="single" w:sz="6" w:space="0" w:color="auto"/>
            </w:tcBorders>
          </w:tcPr>
          <w:p w14:paraId="73308A2D"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2831CAF9" w14:textId="77777777" w:rsidR="003A36CA" w:rsidRPr="005259D7" w:rsidRDefault="003A36CA" w:rsidP="005B2BC8">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19447838" w14:textId="77777777" w:rsidR="003A36CA" w:rsidRPr="005259D7" w:rsidRDefault="003A36CA" w:rsidP="005B2BC8">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72C4B3F0" w14:textId="77777777" w:rsidR="003A36CA" w:rsidRPr="005259D7" w:rsidRDefault="003A36CA" w:rsidP="005B2BC8">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7F37F5D8"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0DF62D2"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4DED5CD"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3BCE63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0D80C5D"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B5F43D2"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0B9A8AD"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D88E970"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28703971"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74587006"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7FCE9D6C" w14:textId="77777777" w:rsidR="003A36CA" w:rsidRPr="005259D7" w:rsidRDefault="003A36CA" w:rsidP="005B2BC8">
            <w:pPr>
              <w:pStyle w:val="TAC"/>
              <w:rPr>
                <w:lang w:eastAsia="ja-JP"/>
              </w:rPr>
            </w:pPr>
          </w:p>
        </w:tc>
      </w:tr>
      <w:tr w:rsidR="003A36CA" w:rsidRPr="005259D7" w14:paraId="2135B34E"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F0ABB7D" w14:textId="77777777" w:rsidR="003A36CA" w:rsidRPr="005259D7" w:rsidRDefault="003A36CA" w:rsidP="005B2BC8">
            <w:pPr>
              <w:pStyle w:val="TAC"/>
              <w:rPr>
                <w:lang w:eastAsia="ja-JP"/>
              </w:rPr>
            </w:pPr>
            <w:r w:rsidRPr="005259D7">
              <w:t>CA_n260R2</w:t>
            </w:r>
          </w:p>
        </w:tc>
        <w:tc>
          <w:tcPr>
            <w:tcW w:w="510" w:type="pct"/>
            <w:tcBorders>
              <w:top w:val="single" w:sz="6" w:space="0" w:color="auto"/>
              <w:left w:val="single" w:sz="6" w:space="0" w:color="auto"/>
              <w:bottom w:val="single" w:sz="4" w:space="0" w:color="auto"/>
              <w:right w:val="single" w:sz="6" w:space="0" w:color="auto"/>
            </w:tcBorders>
          </w:tcPr>
          <w:p w14:paraId="69C77855" w14:textId="77777777" w:rsidR="003A36CA" w:rsidRPr="005259D7" w:rsidRDefault="003A36CA" w:rsidP="005B2BC8">
            <w:pPr>
              <w:pStyle w:val="TAC"/>
            </w:pPr>
            <w:r w:rsidRPr="005259D7">
              <w:t>CA_n260R2</w:t>
            </w:r>
          </w:p>
        </w:tc>
        <w:tc>
          <w:tcPr>
            <w:tcW w:w="322" w:type="pct"/>
            <w:tcBorders>
              <w:top w:val="single" w:sz="6" w:space="0" w:color="auto"/>
              <w:left w:val="single" w:sz="6" w:space="0" w:color="auto"/>
              <w:bottom w:val="single" w:sz="4" w:space="0" w:color="auto"/>
              <w:right w:val="single" w:sz="6" w:space="0" w:color="auto"/>
            </w:tcBorders>
          </w:tcPr>
          <w:p w14:paraId="2460517D"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1E22DE83"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ABF009C"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C874347"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C2CD621" w14:textId="77777777" w:rsidR="003A36CA" w:rsidRPr="005259D7" w:rsidRDefault="003A36CA" w:rsidP="005B2BC8">
            <w:pPr>
              <w:pStyle w:val="TAC"/>
              <w:rPr>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5F1F99EF"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5A616008"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64ADF68F"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0D8BC1F"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5B5A185"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74021DE4"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041B079"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431BDEC2" w14:textId="77777777" w:rsidR="003A36CA" w:rsidRPr="005259D7" w:rsidRDefault="003A36CA" w:rsidP="005B2BC8">
            <w:pPr>
              <w:pStyle w:val="TAC"/>
              <w:rPr>
                <w:lang w:eastAsia="ja-JP"/>
              </w:rPr>
            </w:pPr>
            <w:r w:rsidRPr="005259D7">
              <w:rPr>
                <w:lang w:eastAsia="ja-JP"/>
              </w:rPr>
              <w:t>400</w:t>
            </w:r>
          </w:p>
        </w:tc>
        <w:tc>
          <w:tcPr>
            <w:tcW w:w="232" w:type="pct"/>
            <w:tcBorders>
              <w:top w:val="single" w:sz="6" w:space="0" w:color="auto"/>
              <w:left w:val="single" w:sz="6" w:space="0" w:color="auto"/>
              <w:bottom w:val="single" w:sz="4" w:space="0" w:color="auto"/>
              <w:right w:val="single" w:sz="4" w:space="0" w:color="auto"/>
            </w:tcBorders>
          </w:tcPr>
          <w:p w14:paraId="1F3D9949"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92E5313" w14:textId="77777777" w:rsidR="003A36CA" w:rsidRPr="005259D7" w:rsidRDefault="003A36CA" w:rsidP="005B2BC8">
            <w:pPr>
              <w:pStyle w:val="TAC"/>
              <w:rPr>
                <w:lang w:eastAsia="ja-JP"/>
              </w:rPr>
            </w:pPr>
            <w:r w:rsidRPr="005259D7">
              <w:rPr>
                <w:lang w:eastAsia="ja-JP"/>
              </w:rPr>
              <w:t>5</w:t>
            </w:r>
          </w:p>
        </w:tc>
      </w:tr>
      <w:tr w:rsidR="003A36CA" w:rsidRPr="005259D7" w14:paraId="3694A0C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242C820B" w14:textId="77777777" w:rsidR="003A36CA" w:rsidRPr="005259D7" w:rsidRDefault="003A36CA" w:rsidP="005B2BC8">
            <w:pPr>
              <w:pStyle w:val="TAC"/>
              <w:rPr>
                <w:lang w:eastAsia="ja-JP"/>
              </w:rPr>
            </w:pPr>
            <w:r w:rsidRPr="005259D7">
              <w:t>CA_n260R3</w:t>
            </w:r>
          </w:p>
        </w:tc>
        <w:tc>
          <w:tcPr>
            <w:tcW w:w="510" w:type="pct"/>
            <w:tcBorders>
              <w:top w:val="single" w:sz="6" w:space="0" w:color="auto"/>
              <w:left w:val="single" w:sz="6" w:space="0" w:color="auto"/>
              <w:bottom w:val="single" w:sz="4" w:space="0" w:color="auto"/>
              <w:right w:val="single" w:sz="6" w:space="0" w:color="auto"/>
            </w:tcBorders>
          </w:tcPr>
          <w:p w14:paraId="5204344B" w14:textId="29F0DCE6" w:rsidR="003A36CA" w:rsidRPr="005259D7" w:rsidRDefault="003A36CA" w:rsidP="005B2BC8">
            <w:pPr>
              <w:pStyle w:val="TAC"/>
            </w:pPr>
            <w:r w:rsidRPr="005259D7">
              <w:t>CA_n260R2</w:t>
            </w:r>
            <w:r>
              <w:t>/R3</w:t>
            </w:r>
          </w:p>
        </w:tc>
        <w:tc>
          <w:tcPr>
            <w:tcW w:w="322" w:type="pct"/>
            <w:tcBorders>
              <w:top w:val="single" w:sz="6" w:space="0" w:color="auto"/>
              <w:left w:val="single" w:sz="6" w:space="0" w:color="auto"/>
              <w:bottom w:val="single" w:sz="4" w:space="0" w:color="auto"/>
              <w:right w:val="single" w:sz="6" w:space="0" w:color="auto"/>
            </w:tcBorders>
          </w:tcPr>
          <w:p w14:paraId="0656F086"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5055FEE6"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0E209C91"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4232671"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38686A2" w14:textId="77777777" w:rsidR="003A36CA" w:rsidRPr="005259D7" w:rsidRDefault="003A36CA" w:rsidP="005B2BC8">
            <w:pPr>
              <w:pStyle w:val="TAC"/>
              <w:rPr>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7AE7B68F"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653979E"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6FEC520D"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5814ABC4"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C0E5F89"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E73E2BC"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ECE2993"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461DE017" w14:textId="77777777" w:rsidR="003A36CA" w:rsidRPr="005259D7" w:rsidRDefault="003A36CA" w:rsidP="005B2BC8">
            <w:pPr>
              <w:pStyle w:val="TAC"/>
              <w:rPr>
                <w:lang w:eastAsia="ja-JP"/>
              </w:rPr>
            </w:pPr>
            <w:r w:rsidRPr="005259D7">
              <w:rPr>
                <w:lang w:eastAsia="ja-JP"/>
              </w:rPr>
              <w:t>600</w:t>
            </w:r>
          </w:p>
        </w:tc>
        <w:tc>
          <w:tcPr>
            <w:tcW w:w="232" w:type="pct"/>
            <w:tcBorders>
              <w:top w:val="single" w:sz="6" w:space="0" w:color="auto"/>
              <w:left w:val="single" w:sz="6" w:space="0" w:color="auto"/>
              <w:bottom w:val="single" w:sz="4" w:space="0" w:color="auto"/>
              <w:right w:val="single" w:sz="4" w:space="0" w:color="auto"/>
            </w:tcBorders>
          </w:tcPr>
          <w:p w14:paraId="032ABD95"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9B7ADD6" w14:textId="77777777" w:rsidR="003A36CA" w:rsidRPr="005259D7" w:rsidRDefault="003A36CA" w:rsidP="005B2BC8">
            <w:pPr>
              <w:pStyle w:val="TAC"/>
              <w:rPr>
                <w:lang w:eastAsia="ja-JP"/>
              </w:rPr>
            </w:pPr>
          </w:p>
        </w:tc>
      </w:tr>
      <w:tr w:rsidR="003A36CA" w:rsidRPr="005259D7" w14:paraId="52420F9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7EE86E9E" w14:textId="77777777" w:rsidR="003A36CA" w:rsidRPr="005259D7" w:rsidRDefault="003A36CA" w:rsidP="005B2BC8">
            <w:pPr>
              <w:pStyle w:val="TAC"/>
              <w:rPr>
                <w:lang w:eastAsia="ja-JP"/>
              </w:rPr>
            </w:pPr>
            <w:r w:rsidRPr="005259D7">
              <w:t>CA_n260R4</w:t>
            </w:r>
          </w:p>
        </w:tc>
        <w:tc>
          <w:tcPr>
            <w:tcW w:w="510" w:type="pct"/>
            <w:tcBorders>
              <w:top w:val="single" w:sz="6" w:space="0" w:color="auto"/>
              <w:left w:val="single" w:sz="6" w:space="0" w:color="auto"/>
              <w:bottom w:val="single" w:sz="4" w:space="0" w:color="auto"/>
              <w:right w:val="single" w:sz="6" w:space="0" w:color="auto"/>
            </w:tcBorders>
          </w:tcPr>
          <w:p w14:paraId="74388AF3" w14:textId="238DB544" w:rsidR="003A36CA" w:rsidRPr="005259D7" w:rsidRDefault="003A36CA" w:rsidP="005B2BC8">
            <w:pPr>
              <w:pStyle w:val="TAC"/>
            </w:pPr>
            <w:r w:rsidRPr="005259D7">
              <w:t>CA_n260R2</w:t>
            </w:r>
            <w:r>
              <w:t>/R3/R4</w:t>
            </w:r>
          </w:p>
        </w:tc>
        <w:tc>
          <w:tcPr>
            <w:tcW w:w="322" w:type="pct"/>
            <w:tcBorders>
              <w:top w:val="single" w:sz="6" w:space="0" w:color="auto"/>
              <w:left w:val="single" w:sz="6" w:space="0" w:color="auto"/>
              <w:bottom w:val="single" w:sz="4" w:space="0" w:color="auto"/>
              <w:right w:val="single" w:sz="6" w:space="0" w:color="auto"/>
            </w:tcBorders>
          </w:tcPr>
          <w:p w14:paraId="38378BBB"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45F85DB9"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64306569"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FAF59DE"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51762A0" w14:textId="77777777" w:rsidR="003A36CA" w:rsidRPr="005259D7" w:rsidRDefault="003A36CA" w:rsidP="005B2BC8">
            <w:pPr>
              <w:pStyle w:val="TAC"/>
              <w:rPr>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1D2F912F"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4E171B2"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7D3874B"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8FA029E"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A432DFC"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E47D412"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49F80DE"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361FA5AE" w14:textId="77777777" w:rsidR="003A36CA" w:rsidRPr="005259D7" w:rsidRDefault="003A36CA" w:rsidP="005B2BC8">
            <w:pPr>
              <w:pStyle w:val="TAC"/>
              <w:rPr>
                <w:lang w:eastAsia="ja-JP"/>
              </w:rPr>
            </w:pPr>
            <w:r w:rsidRPr="005259D7">
              <w:rPr>
                <w:lang w:eastAsia="ja-JP"/>
              </w:rPr>
              <w:t>800</w:t>
            </w:r>
          </w:p>
        </w:tc>
        <w:tc>
          <w:tcPr>
            <w:tcW w:w="232" w:type="pct"/>
            <w:tcBorders>
              <w:top w:val="single" w:sz="6" w:space="0" w:color="auto"/>
              <w:left w:val="single" w:sz="6" w:space="0" w:color="auto"/>
              <w:bottom w:val="single" w:sz="4" w:space="0" w:color="auto"/>
              <w:right w:val="single" w:sz="4" w:space="0" w:color="auto"/>
            </w:tcBorders>
          </w:tcPr>
          <w:p w14:paraId="7723E6AA"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754FB86" w14:textId="77777777" w:rsidR="003A36CA" w:rsidRPr="005259D7" w:rsidRDefault="003A36CA" w:rsidP="005B2BC8">
            <w:pPr>
              <w:pStyle w:val="TAC"/>
              <w:rPr>
                <w:lang w:eastAsia="ja-JP"/>
              </w:rPr>
            </w:pPr>
          </w:p>
        </w:tc>
      </w:tr>
      <w:tr w:rsidR="003A36CA" w:rsidRPr="005259D7" w14:paraId="315ED60E"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B5CA10B" w14:textId="77777777" w:rsidR="003A36CA" w:rsidRPr="005259D7" w:rsidRDefault="003A36CA" w:rsidP="005B2BC8">
            <w:pPr>
              <w:pStyle w:val="TAC"/>
              <w:rPr>
                <w:lang w:eastAsia="ja-JP"/>
              </w:rPr>
            </w:pPr>
            <w:r w:rsidRPr="005259D7">
              <w:t>CA_n260R5</w:t>
            </w:r>
          </w:p>
        </w:tc>
        <w:tc>
          <w:tcPr>
            <w:tcW w:w="510" w:type="pct"/>
            <w:tcBorders>
              <w:top w:val="single" w:sz="6" w:space="0" w:color="auto"/>
              <w:left w:val="single" w:sz="6" w:space="0" w:color="auto"/>
              <w:bottom w:val="single" w:sz="4" w:space="0" w:color="auto"/>
              <w:right w:val="single" w:sz="6" w:space="0" w:color="auto"/>
            </w:tcBorders>
          </w:tcPr>
          <w:p w14:paraId="4D585889" w14:textId="673BECCC" w:rsidR="003A36CA" w:rsidRPr="005259D7" w:rsidRDefault="003A36CA" w:rsidP="005B2BC8">
            <w:pPr>
              <w:pStyle w:val="TAC"/>
            </w:pPr>
            <w:r w:rsidRPr="005259D7">
              <w:t>CA_n260R2</w:t>
            </w:r>
            <w:r>
              <w:t>/R3/R4/R5</w:t>
            </w:r>
            <w:r w:rsidRPr="00FA2226">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51495D81"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0695009F"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1D4596AD"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1B22632"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A6FFA3E"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34E01190"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30E90AA"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0D08AF2"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B6F40CD"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615DEFA"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017E2E2"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F67A534"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4639C96E" w14:textId="77777777" w:rsidR="003A36CA" w:rsidRPr="005259D7" w:rsidRDefault="003A36CA" w:rsidP="005B2BC8">
            <w:pPr>
              <w:pStyle w:val="TAC"/>
              <w:rPr>
                <w:lang w:eastAsia="ja-JP"/>
              </w:rPr>
            </w:pPr>
            <w:r w:rsidRPr="005259D7">
              <w:rPr>
                <w:lang w:eastAsia="ja-JP"/>
              </w:rPr>
              <w:t>1000</w:t>
            </w:r>
          </w:p>
        </w:tc>
        <w:tc>
          <w:tcPr>
            <w:tcW w:w="232" w:type="pct"/>
            <w:tcBorders>
              <w:top w:val="single" w:sz="6" w:space="0" w:color="auto"/>
              <w:left w:val="single" w:sz="6" w:space="0" w:color="auto"/>
              <w:bottom w:val="single" w:sz="4" w:space="0" w:color="auto"/>
              <w:right w:val="single" w:sz="4" w:space="0" w:color="auto"/>
            </w:tcBorders>
          </w:tcPr>
          <w:p w14:paraId="31F15F72"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3E77421" w14:textId="77777777" w:rsidR="003A36CA" w:rsidRPr="005259D7" w:rsidRDefault="003A36CA" w:rsidP="005B2BC8">
            <w:pPr>
              <w:pStyle w:val="TAC"/>
              <w:rPr>
                <w:lang w:eastAsia="ja-JP"/>
              </w:rPr>
            </w:pPr>
          </w:p>
        </w:tc>
      </w:tr>
      <w:tr w:rsidR="003A36CA" w:rsidRPr="005259D7" w14:paraId="3B277264"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E46962E" w14:textId="77777777" w:rsidR="003A36CA" w:rsidRPr="005259D7" w:rsidRDefault="003A36CA" w:rsidP="005B2BC8">
            <w:pPr>
              <w:pStyle w:val="TAC"/>
              <w:rPr>
                <w:lang w:eastAsia="ja-JP"/>
              </w:rPr>
            </w:pPr>
            <w:r w:rsidRPr="005259D7">
              <w:t>CA_n260R6</w:t>
            </w:r>
          </w:p>
        </w:tc>
        <w:tc>
          <w:tcPr>
            <w:tcW w:w="510" w:type="pct"/>
            <w:tcBorders>
              <w:top w:val="single" w:sz="6" w:space="0" w:color="auto"/>
              <w:left w:val="single" w:sz="6" w:space="0" w:color="auto"/>
              <w:bottom w:val="single" w:sz="4" w:space="0" w:color="auto"/>
              <w:right w:val="single" w:sz="6" w:space="0" w:color="auto"/>
            </w:tcBorders>
          </w:tcPr>
          <w:p w14:paraId="570DC474" w14:textId="26418336" w:rsidR="003A36CA" w:rsidRPr="005259D7" w:rsidRDefault="003A36CA" w:rsidP="005B2BC8">
            <w:pPr>
              <w:pStyle w:val="TAC"/>
            </w:pPr>
            <w:r w:rsidRPr="005259D7">
              <w:t>CA_n260R2</w:t>
            </w:r>
            <w:r>
              <w:t>/R3/R4/R5</w:t>
            </w:r>
            <w:r w:rsidRPr="00FA2226">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46367EF7"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33B1A7FE"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41868215"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0392C0E"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C5BF96B"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3F7C39AA"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BBD06A7"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DB4EA9E"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609980D8"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BF0C950"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5F680303"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4487B28"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5BA98B0A" w14:textId="77777777" w:rsidR="003A36CA" w:rsidRPr="005259D7" w:rsidRDefault="003A36CA" w:rsidP="005B2BC8">
            <w:pPr>
              <w:pStyle w:val="TAC"/>
              <w:rPr>
                <w:lang w:eastAsia="ja-JP"/>
              </w:rPr>
            </w:pPr>
            <w:r w:rsidRPr="005259D7">
              <w:rPr>
                <w:lang w:eastAsia="ja-JP"/>
              </w:rPr>
              <w:t>1200</w:t>
            </w:r>
          </w:p>
        </w:tc>
        <w:tc>
          <w:tcPr>
            <w:tcW w:w="232" w:type="pct"/>
            <w:tcBorders>
              <w:top w:val="single" w:sz="6" w:space="0" w:color="auto"/>
              <w:left w:val="single" w:sz="6" w:space="0" w:color="auto"/>
              <w:bottom w:val="single" w:sz="4" w:space="0" w:color="auto"/>
              <w:right w:val="single" w:sz="4" w:space="0" w:color="auto"/>
            </w:tcBorders>
          </w:tcPr>
          <w:p w14:paraId="1247F2DA"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D3C3E1B" w14:textId="77777777" w:rsidR="003A36CA" w:rsidRPr="005259D7" w:rsidRDefault="003A36CA" w:rsidP="005B2BC8">
            <w:pPr>
              <w:pStyle w:val="TAC"/>
              <w:rPr>
                <w:lang w:eastAsia="ja-JP"/>
              </w:rPr>
            </w:pPr>
          </w:p>
        </w:tc>
      </w:tr>
      <w:tr w:rsidR="003A36CA" w:rsidRPr="005259D7" w14:paraId="4CD94743"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735C4569" w14:textId="77777777" w:rsidR="003A36CA" w:rsidRPr="005259D7" w:rsidRDefault="003A36CA" w:rsidP="005B2BC8">
            <w:pPr>
              <w:pStyle w:val="TAC"/>
              <w:rPr>
                <w:lang w:eastAsia="ja-JP"/>
              </w:rPr>
            </w:pPr>
            <w:r w:rsidRPr="005259D7">
              <w:t>CA_n260R7</w:t>
            </w:r>
          </w:p>
        </w:tc>
        <w:tc>
          <w:tcPr>
            <w:tcW w:w="510" w:type="pct"/>
            <w:tcBorders>
              <w:top w:val="single" w:sz="6" w:space="0" w:color="auto"/>
              <w:left w:val="single" w:sz="6" w:space="0" w:color="auto"/>
              <w:bottom w:val="single" w:sz="4" w:space="0" w:color="auto"/>
              <w:right w:val="single" w:sz="6" w:space="0" w:color="auto"/>
            </w:tcBorders>
          </w:tcPr>
          <w:p w14:paraId="5F50E2A2" w14:textId="25986516" w:rsidR="003A36CA" w:rsidRPr="005259D7" w:rsidRDefault="003A36CA" w:rsidP="005B2BC8">
            <w:pPr>
              <w:pStyle w:val="TAC"/>
            </w:pPr>
            <w:r w:rsidRPr="005259D7">
              <w:t>CA_n260R2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3D133C57"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25FEA721"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55E6871"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1D98D86"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216F253"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155B06D1"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0212DEE"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3EBF187"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D9DC1BA"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681DD5CF"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5BA04CDA"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FB11B31"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386CF208" w14:textId="77777777" w:rsidR="003A36CA" w:rsidRPr="005259D7" w:rsidRDefault="003A36CA" w:rsidP="005B2BC8">
            <w:pPr>
              <w:pStyle w:val="TAC"/>
              <w:rPr>
                <w:lang w:eastAsia="ja-JP"/>
              </w:rPr>
            </w:pPr>
            <w:r w:rsidRPr="005259D7">
              <w:rPr>
                <w:lang w:eastAsia="ja-JP"/>
              </w:rPr>
              <w:t>1400</w:t>
            </w:r>
          </w:p>
        </w:tc>
        <w:tc>
          <w:tcPr>
            <w:tcW w:w="232" w:type="pct"/>
            <w:tcBorders>
              <w:top w:val="single" w:sz="6" w:space="0" w:color="auto"/>
              <w:left w:val="single" w:sz="6" w:space="0" w:color="auto"/>
              <w:bottom w:val="single" w:sz="4" w:space="0" w:color="auto"/>
              <w:right w:val="single" w:sz="4" w:space="0" w:color="auto"/>
            </w:tcBorders>
          </w:tcPr>
          <w:p w14:paraId="468DDE78"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4B9C78F6" w14:textId="77777777" w:rsidR="003A36CA" w:rsidRPr="005259D7" w:rsidRDefault="003A36CA" w:rsidP="005B2BC8">
            <w:pPr>
              <w:pStyle w:val="TAC"/>
              <w:rPr>
                <w:lang w:eastAsia="ja-JP"/>
              </w:rPr>
            </w:pPr>
          </w:p>
        </w:tc>
      </w:tr>
      <w:tr w:rsidR="003A36CA" w:rsidRPr="005259D7" w14:paraId="10F113E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68FC3A2" w14:textId="77777777" w:rsidR="003A36CA" w:rsidRPr="005259D7" w:rsidRDefault="003A36CA" w:rsidP="005B2BC8">
            <w:pPr>
              <w:pStyle w:val="TAC"/>
              <w:rPr>
                <w:lang w:eastAsia="ja-JP"/>
              </w:rPr>
            </w:pPr>
            <w:r w:rsidRPr="005259D7">
              <w:lastRenderedPageBreak/>
              <w:t>CA_n260R8</w:t>
            </w:r>
          </w:p>
        </w:tc>
        <w:tc>
          <w:tcPr>
            <w:tcW w:w="510" w:type="pct"/>
            <w:tcBorders>
              <w:top w:val="single" w:sz="6" w:space="0" w:color="auto"/>
              <w:left w:val="single" w:sz="6" w:space="0" w:color="auto"/>
              <w:bottom w:val="single" w:sz="4" w:space="0" w:color="auto"/>
              <w:right w:val="single" w:sz="6" w:space="0" w:color="auto"/>
            </w:tcBorders>
          </w:tcPr>
          <w:p w14:paraId="696380FC" w14:textId="35BCDBF1" w:rsidR="003A36CA" w:rsidRPr="005259D7" w:rsidRDefault="003A36CA" w:rsidP="005B2BC8">
            <w:pPr>
              <w:pStyle w:val="TAC"/>
            </w:pPr>
            <w:r w:rsidRPr="005259D7">
              <w:t>CA_n260R2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2958440D"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3A376DE8"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B80262F"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E45CF28"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57293BEC"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63ECB974"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B93867D"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59B19BD"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A374792"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55C172B2"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7959FB84"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C12E387"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4BAF6D29" w14:textId="77777777" w:rsidR="003A36CA" w:rsidRPr="005259D7" w:rsidRDefault="003A36CA" w:rsidP="005B2BC8">
            <w:pPr>
              <w:pStyle w:val="TAC"/>
              <w:rPr>
                <w:lang w:eastAsia="ja-JP"/>
              </w:rPr>
            </w:pPr>
            <w:r w:rsidRPr="005259D7">
              <w:rPr>
                <w:lang w:eastAsia="ja-JP"/>
              </w:rPr>
              <w:t>1600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23FBA3CD"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7C7A427" w14:textId="77777777" w:rsidR="003A36CA" w:rsidRPr="005259D7" w:rsidRDefault="003A36CA" w:rsidP="005B2BC8">
            <w:pPr>
              <w:pStyle w:val="TAC"/>
              <w:rPr>
                <w:lang w:eastAsia="ja-JP"/>
              </w:rPr>
            </w:pPr>
          </w:p>
        </w:tc>
      </w:tr>
      <w:tr w:rsidR="003A36CA" w:rsidRPr="005259D7" w14:paraId="40D0D786"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0B9482EC" w14:textId="77777777" w:rsidR="003A36CA" w:rsidRPr="005259D7" w:rsidRDefault="003A36CA" w:rsidP="005B2BC8">
            <w:pPr>
              <w:pStyle w:val="TAC"/>
              <w:rPr>
                <w:lang w:eastAsia="ja-JP"/>
              </w:rPr>
            </w:pPr>
            <w:r w:rsidRPr="005259D7">
              <w:t>CA_n260R9</w:t>
            </w:r>
          </w:p>
        </w:tc>
        <w:tc>
          <w:tcPr>
            <w:tcW w:w="510" w:type="pct"/>
            <w:tcBorders>
              <w:top w:val="single" w:sz="6" w:space="0" w:color="auto"/>
              <w:left w:val="single" w:sz="6" w:space="0" w:color="auto"/>
              <w:bottom w:val="single" w:sz="4" w:space="0" w:color="auto"/>
              <w:right w:val="single" w:sz="6" w:space="0" w:color="auto"/>
            </w:tcBorders>
          </w:tcPr>
          <w:p w14:paraId="20426473" w14:textId="0119A182" w:rsidR="003A36CA" w:rsidRPr="005259D7" w:rsidRDefault="003A36CA" w:rsidP="005B2BC8">
            <w:pPr>
              <w:pStyle w:val="TAC"/>
            </w:pPr>
            <w:r w:rsidRPr="005259D7">
              <w:t>CA_n260R2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2E14571C"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5D5EA403"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12C6F4F0"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5AF599A"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30D4E8C"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108B3664"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7B25286"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1F14C15D"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A4AC8B9"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2036D66" w14:textId="77777777" w:rsidR="003A36CA" w:rsidRPr="005259D7" w:rsidRDefault="003A36CA" w:rsidP="005B2BC8">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7888B632"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FC29BB1"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57DBB522" w14:textId="77777777" w:rsidR="003A36CA" w:rsidRPr="005259D7" w:rsidRDefault="003A36CA" w:rsidP="005B2BC8">
            <w:pPr>
              <w:pStyle w:val="TAC"/>
              <w:rPr>
                <w:lang w:eastAsia="ja-JP"/>
              </w:rPr>
            </w:pPr>
            <w:r w:rsidRPr="005259D7">
              <w:rPr>
                <w:lang w:eastAsia="ja-JP"/>
              </w:rPr>
              <w:t>1800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22C0BF68"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577BBB64" w14:textId="77777777" w:rsidR="003A36CA" w:rsidRPr="005259D7" w:rsidRDefault="003A36CA" w:rsidP="005B2BC8">
            <w:pPr>
              <w:pStyle w:val="TAC"/>
              <w:rPr>
                <w:lang w:eastAsia="ja-JP"/>
              </w:rPr>
            </w:pPr>
          </w:p>
        </w:tc>
      </w:tr>
      <w:tr w:rsidR="003A36CA" w:rsidRPr="005259D7" w14:paraId="4881A6BF"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26E9149C" w14:textId="77777777" w:rsidR="003A36CA" w:rsidRPr="005259D7" w:rsidRDefault="003A36CA" w:rsidP="005B2BC8">
            <w:pPr>
              <w:pStyle w:val="TAC"/>
              <w:rPr>
                <w:lang w:eastAsia="ja-JP"/>
              </w:rPr>
            </w:pPr>
            <w:r w:rsidRPr="005259D7">
              <w:t>CA_n260R10</w:t>
            </w:r>
          </w:p>
        </w:tc>
        <w:tc>
          <w:tcPr>
            <w:tcW w:w="510" w:type="pct"/>
            <w:tcBorders>
              <w:top w:val="single" w:sz="6" w:space="0" w:color="auto"/>
              <w:left w:val="single" w:sz="6" w:space="0" w:color="auto"/>
              <w:bottom w:val="single" w:sz="4" w:space="0" w:color="auto"/>
              <w:right w:val="single" w:sz="6" w:space="0" w:color="auto"/>
            </w:tcBorders>
          </w:tcPr>
          <w:p w14:paraId="678619E4" w14:textId="6A28DDD1" w:rsidR="003A36CA" w:rsidRPr="005259D7" w:rsidRDefault="003A36CA" w:rsidP="005B2BC8">
            <w:pPr>
              <w:pStyle w:val="TAC"/>
            </w:pPr>
            <w:r w:rsidRPr="005259D7">
              <w:t>CA_n260R2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1E9C1F4A"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66691D17"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698DF8EF"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693D327"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01828FA"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69E8E64B"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6D7C59B"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EC49689"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6CFEDB3"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1DE9D08"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143B0DCE" w14:textId="77777777" w:rsidR="003A36CA" w:rsidRPr="005259D7" w:rsidRDefault="003A36CA" w:rsidP="005B2BC8">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88D5FC5"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229FCA6E" w14:textId="77777777" w:rsidR="003A36CA" w:rsidRPr="005259D7" w:rsidRDefault="003A36CA" w:rsidP="005B2BC8">
            <w:pPr>
              <w:pStyle w:val="TAC"/>
              <w:rPr>
                <w:lang w:eastAsia="ja-JP"/>
              </w:rPr>
            </w:pPr>
            <w:r w:rsidRPr="005259D7">
              <w:rPr>
                <w:lang w:eastAsia="ja-JP"/>
              </w:rPr>
              <w:t>2000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6725AAD6"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B17BB85" w14:textId="77777777" w:rsidR="003A36CA" w:rsidRPr="005259D7" w:rsidRDefault="003A36CA" w:rsidP="005B2BC8">
            <w:pPr>
              <w:pStyle w:val="TAC"/>
              <w:rPr>
                <w:lang w:eastAsia="ja-JP"/>
              </w:rPr>
            </w:pPr>
          </w:p>
        </w:tc>
      </w:tr>
      <w:tr w:rsidR="003A36CA" w:rsidRPr="005259D7" w14:paraId="10EDE1FB"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30E6C787" w14:textId="77777777" w:rsidR="003A36CA" w:rsidRPr="005259D7" w:rsidRDefault="003A36CA" w:rsidP="005B2BC8">
            <w:pPr>
              <w:pStyle w:val="TAC"/>
              <w:rPr>
                <w:lang w:eastAsia="ja-JP"/>
              </w:rPr>
            </w:pPr>
            <w:r w:rsidRPr="005259D7">
              <w:t>CA_n260R11</w:t>
            </w:r>
          </w:p>
        </w:tc>
        <w:tc>
          <w:tcPr>
            <w:tcW w:w="510" w:type="pct"/>
            <w:tcBorders>
              <w:top w:val="single" w:sz="6" w:space="0" w:color="auto"/>
              <w:left w:val="single" w:sz="6" w:space="0" w:color="auto"/>
              <w:bottom w:val="single" w:sz="4" w:space="0" w:color="auto"/>
              <w:right w:val="single" w:sz="6" w:space="0" w:color="auto"/>
            </w:tcBorders>
          </w:tcPr>
          <w:p w14:paraId="75A8A886" w14:textId="711D43B9" w:rsidR="003A36CA" w:rsidRPr="005259D7" w:rsidRDefault="003A36CA" w:rsidP="005B2BC8">
            <w:pPr>
              <w:pStyle w:val="TAC"/>
            </w:pPr>
            <w:r w:rsidRPr="005259D7">
              <w:t>CA_n260R2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62560953"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19B09DAE"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279DDE99"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E716ADF"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01DDE4E"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64E62263"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BC217D0"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10187D54"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68CAF3F"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E2BD26A"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6233EDC5"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D35806B" w14:textId="77777777" w:rsidR="003A36CA" w:rsidRPr="005259D7" w:rsidRDefault="003A36CA" w:rsidP="005B2BC8">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088C919E" w14:textId="77777777" w:rsidR="003A36CA" w:rsidRPr="005259D7" w:rsidRDefault="003A36CA" w:rsidP="005B2BC8">
            <w:pPr>
              <w:pStyle w:val="TAC"/>
              <w:rPr>
                <w:lang w:eastAsia="ja-JP"/>
              </w:rPr>
            </w:pPr>
            <w:r w:rsidRPr="005259D7">
              <w:rPr>
                <w:lang w:eastAsia="ja-JP"/>
              </w:rPr>
              <w:t>2200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13BB20E9"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CEA3B34" w14:textId="77777777" w:rsidR="003A36CA" w:rsidRPr="005259D7" w:rsidRDefault="003A36CA" w:rsidP="005B2BC8">
            <w:pPr>
              <w:pStyle w:val="TAC"/>
              <w:rPr>
                <w:lang w:eastAsia="ja-JP"/>
              </w:rPr>
            </w:pPr>
          </w:p>
        </w:tc>
      </w:tr>
      <w:tr w:rsidR="003A36CA" w:rsidRPr="005259D7" w14:paraId="7049202E"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103147B" w14:textId="77777777" w:rsidR="003A36CA" w:rsidRPr="005259D7" w:rsidRDefault="003A36CA" w:rsidP="005B2BC8">
            <w:pPr>
              <w:pStyle w:val="TAC"/>
              <w:rPr>
                <w:lang w:eastAsia="ja-JP"/>
              </w:rPr>
            </w:pPr>
            <w:r w:rsidRPr="005259D7">
              <w:t>CA_n260R12</w:t>
            </w:r>
          </w:p>
        </w:tc>
        <w:tc>
          <w:tcPr>
            <w:tcW w:w="510" w:type="pct"/>
            <w:tcBorders>
              <w:top w:val="single" w:sz="6" w:space="0" w:color="auto"/>
              <w:left w:val="single" w:sz="6" w:space="0" w:color="auto"/>
              <w:bottom w:val="single" w:sz="4" w:space="0" w:color="auto"/>
              <w:right w:val="single" w:sz="6" w:space="0" w:color="auto"/>
            </w:tcBorders>
          </w:tcPr>
          <w:p w14:paraId="7B1E033F" w14:textId="247F909D" w:rsidR="003A36CA" w:rsidRPr="005259D7" w:rsidRDefault="003A36CA" w:rsidP="005B2BC8">
            <w:pPr>
              <w:pStyle w:val="TAC"/>
            </w:pPr>
            <w:r w:rsidRPr="005259D7">
              <w:t>CA_n260R2</w:t>
            </w:r>
            <w:r>
              <w:t>/R3/R4/R5</w:t>
            </w:r>
            <w:r w:rsidRPr="00981202">
              <w:rPr>
                <w:vertAlign w:val="superscript"/>
              </w:rPr>
              <w:t>5</w:t>
            </w:r>
          </w:p>
        </w:tc>
        <w:tc>
          <w:tcPr>
            <w:tcW w:w="322" w:type="pct"/>
            <w:tcBorders>
              <w:top w:val="single" w:sz="6" w:space="0" w:color="auto"/>
              <w:left w:val="single" w:sz="6" w:space="0" w:color="auto"/>
              <w:bottom w:val="single" w:sz="4" w:space="0" w:color="auto"/>
              <w:right w:val="single" w:sz="6" w:space="0" w:color="auto"/>
            </w:tcBorders>
          </w:tcPr>
          <w:p w14:paraId="496F7EF3" w14:textId="77777777" w:rsidR="003A36CA" w:rsidRPr="005259D7" w:rsidRDefault="003A36CA" w:rsidP="005B2BC8">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5565FBE1"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447CCB24"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28A0D35"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52957AA" w14:textId="77777777" w:rsidR="003A36CA" w:rsidRPr="005259D7" w:rsidRDefault="003A36CA" w:rsidP="005B2BC8">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1E14CB16"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EBFC98D"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EA3E427"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307477A9"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F1F5520" w14:textId="77777777" w:rsidR="003A36CA" w:rsidRPr="005259D7" w:rsidRDefault="003A36CA" w:rsidP="005B2BC8">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0119872" w14:textId="77777777" w:rsidR="003A36CA" w:rsidRPr="005259D7" w:rsidRDefault="003A36CA" w:rsidP="005B2BC8">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E1235F0" w14:textId="77777777" w:rsidR="003A36CA" w:rsidRPr="005259D7" w:rsidRDefault="003A36CA" w:rsidP="005B2BC8">
            <w:pPr>
              <w:pStyle w:val="TAC"/>
              <w:rPr>
                <w:rFonts w:cs="Arial"/>
                <w:szCs w:val="18"/>
              </w:rPr>
            </w:pPr>
            <w:r w:rsidRPr="005259D7">
              <w:rPr>
                <w:rFonts w:cs="Arial"/>
                <w:szCs w:val="18"/>
              </w:rPr>
              <w:t>100, 200</w:t>
            </w:r>
          </w:p>
        </w:tc>
        <w:tc>
          <w:tcPr>
            <w:tcW w:w="412" w:type="pct"/>
            <w:tcBorders>
              <w:top w:val="single" w:sz="6" w:space="0" w:color="auto"/>
              <w:left w:val="single" w:sz="6" w:space="0" w:color="auto"/>
              <w:bottom w:val="single" w:sz="4" w:space="0" w:color="auto"/>
              <w:right w:val="single" w:sz="6" w:space="0" w:color="auto"/>
            </w:tcBorders>
          </w:tcPr>
          <w:p w14:paraId="4BAC2103" w14:textId="77777777" w:rsidR="003A36CA" w:rsidRPr="005259D7" w:rsidRDefault="003A36CA" w:rsidP="005B2BC8">
            <w:pPr>
              <w:pStyle w:val="TAC"/>
              <w:rPr>
                <w:lang w:eastAsia="ja-JP"/>
              </w:rPr>
            </w:pPr>
            <w:r w:rsidRPr="005259D7">
              <w:rPr>
                <w:lang w:eastAsia="ja-JP"/>
              </w:rPr>
              <w:t>2400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257B4E6D"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067C7961" w14:textId="77777777" w:rsidR="003A36CA" w:rsidRPr="005259D7" w:rsidRDefault="003A36CA" w:rsidP="005B2BC8">
            <w:pPr>
              <w:pStyle w:val="TAC"/>
              <w:rPr>
                <w:lang w:eastAsia="ja-JP"/>
              </w:rPr>
            </w:pPr>
          </w:p>
        </w:tc>
      </w:tr>
      <w:tr w:rsidR="003A36CA" w:rsidRPr="005259D7" w14:paraId="20827344"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064696A" w14:textId="77777777" w:rsidR="003A36CA" w:rsidRPr="005259D7" w:rsidRDefault="003A36CA" w:rsidP="005B2BC8">
            <w:pPr>
              <w:pStyle w:val="TAC"/>
              <w:rPr>
                <w:lang w:eastAsia="ja-JP"/>
              </w:rPr>
            </w:pPr>
            <w:r w:rsidRPr="005259D7">
              <w:t>CA_n261B</w:t>
            </w:r>
          </w:p>
        </w:tc>
        <w:tc>
          <w:tcPr>
            <w:tcW w:w="510" w:type="pct"/>
            <w:tcBorders>
              <w:top w:val="single" w:sz="6" w:space="0" w:color="auto"/>
              <w:left w:val="single" w:sz="6" w:space="0" w:color="auto"/>
              <w:bottom w:val="single" w:sz="4" w:space="0" w:color="auto"/>
              <w:right w:val="single" w:sz="6" w:space="0" w:color="auto"/>
            </w:tcBorders>
          </w:tcPr>
          <w:p w14:paraId="672CE624" w14:textId="77777777" w:rsidR="003A36CA" w:rsidRPr="005259D7" w:rsidRDefault="003A36CA" w:rsidP="005B2BC8">
            <w:pPr>
              <w:pStyle w:val="TAC"/>
            </w:pPr>
            <w:r w:rsidRPr="005259D7">
              <w:t>CA_n261B</w:t>
            </w:r>
          </w:p>
        </w:tc>
        <w:tc>
          <w:tcPr>
            <w:tcW w:w="322" w:type="pct"/>
            <w:tcBorders>
              <w:top w:val="single" w:sz="6" w:space="0" w:color="auto"/>
              <w:left w:val="single" w:sz="6" w:space="0" w:color="auto"/>
              <w:bottom w:val="single" w:sz="4" w:space="0" w:color="auto"/>
              <w:right w:val="single" w:sz="6" w:space="0" w:color="auto"/>
            </w:tcBorders>
          </w:tcPr>
          <w:p w14:paraId="4085DCBA" w14:textId="77777777" w:rsidR="003A36CA" w:rsidRPr="005259D7" w:rsidRDefault="003A36CA" w:rsidP="005B2BC8">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6A71A9C1" w14:textId="77777777" w:rsidR="003A36CA" w:rsidRPr="005259D7" w:rsidRDefault="003A36CA" w:rsidP="005B2BC8">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258A375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278EEF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474AA6A"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ABA63D2"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B945BC9"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5920875"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E5B538F"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0A173BD"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4CE1C485"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C3CF844"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1A0CEE65"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7D225A2D"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29EA671C" w14:textId="77777777" w:rsidR="003A36CA" w:rsidRPr="005259D7" w:rsidRDefault="003A36CA" w:rsidP="005B2BC8">
            <w:pPr>
              <w:pStyle w:val="TAC"/>
              <w:rPr>
                <w:lang w:eastAsia="ja-JP"/>
              </w:rPr>
            </w:pPr>
            <w:r w:rsidRPr="005259D7">
              <w:rPr>
                <w:lang w:eastAsia="ja-JP"/>
              </w:rPr>
              <w:t>1</w:t>
            </w:r>
          </w:p>
        </w:tc>
      </w:tr>
      <w:tr w:rsidR="003A36CA" w:rsidRPr="005259D7" w14:paraId="75D5577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478CC63A" w14:textId="77777777" w:rsidR="003A36CA" w:rsidRPr="005259D7" w:rsidRDefault="003A36CA" w:rsidP="005B2BC8">
            <w:pPr>
              <w:pStyle w:val="TAC"/>
              <w:rPr>
                <w:lang w:eastAsia="ja-JP"/>
              </w:rPr>
            </w:pPr>
            <w:r w:rsidRPr="005259D7">
              <w:t>CA_n261C</w:t>
            </w:r>
          </w:p>
        </w:tc>
        <w:tc>
          <w:tcPr>
            <w:tcW w:w="510" w:type="pct"/>
            <w:tcBorders>
              <w:top w:val="single" w:sz="6" w:space="0" w:color="auto"/>
              <w:left w:val="single" w:sz="6" w:space="0" w:color="auto"/>
              <w:bottom w:val="single" w:sz="4" w:space="0" w:color="auto"/>
              <w:right w:val="single" w:sz="6" w:space="0" w:color="auto"/>
            </w:tcBorders>
          </w:tcPr>
          <w:p w14:paraId="7E9D86B1" w14:textId="77777777" w:rsidR="003A36CA" w:rsidRPr="005259D7" w:rsidRDefault="003A36CA" w:rsidP="005B2BC8">
            <w:pPr>
              <w:pStyle w:val="TAC"/>
            </w:pPr>
            <w:r w:rsidRPr="005259D7">
              <w:t>CA_n261B</w:t>
            </w:r>
          </w:p>
        </w:tc>
        <w:tc>
          <w:tcPr>
            <w:tcW w:w="322" w:type="pct"/>
            <w:tcBorders>
              <w:top w:val="single" w:sz="6" w:space="0" w:color="auto"/>
              <w:left w:val="single" w:sz="6" w:space="0" w:color="auto"/>
              <w:bottom w:val="single" w:sz="4" w:space="0" w:color="auto"/>
              <w:right w:val="single" w:sz="6" w:space="0" w:color="auto"/>
            </w:tcBorders>
          </w:tcPr>
          <w:p w14:paraId="7C453C84" w14:textId="77777777" w:rsidR="003A36CA" w:rsidRPr="005259D7" w:rsidRDefault="003A36CA" w:rsidP="005B2BC8">
            <w:pPr>
              <w:pStyle w:val="TAC"/>
              <w:rPr>
                <w:lang w:eastAsia="ja-JP"/>
              </w:rPr>
            </w:pPr>
            <w:r w:rsidRPr="005259D7">
              <w:t>50</w:t>
            </w:r>
          </w:p>
        </w:tc>
        <w:tc>
          <w:tcPr>
            <w:tcW w:w="233" w:type="pct"/>
            <w:tcBorders>
              <w:top w:val="single" w:sz="6" w:space="0" w:color="auto"/>
              <w:left w:val="single" w:sz="6" w:space="0" w:color="auto"/>
              <w:bottom w:val="single" w:sz="4" w:space="0" w:color="auto"/>
              <w:right w:val="single" w:sz="6" w:space="0" w:color="auto"/>
            </w:tcBorders>
          </w:tcPr>
          <w:p w14:paraId="072F9CDA" w14:textId="77777777" w:rsidR="003A36CA" w:rsidRPr="005259D7" w:rsidRDefault="003A36CA" w:rsidP="005B2BC8">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48A10547"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6" w:space="0" w:color="auto"/>
            </w:tcBorders>
          </w:tcPr>
          <w:p w14:paraId="6454437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FAD21CC"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FF6425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55CA68E"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E6E550C"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9C1A7CB"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54EE918"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2F510919"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2D6D395"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167FCA42" w14:textId="77777777" w:rsidR="003A36CA" w:rsidRPr="005259D7" w:rsidRDefault="003A36CA" w:rsidP="005B2BC8">
            <w:pPr>
              <w:pStyle w:val="TAC"/>
              <w:rPr>
                <w:lang w:eastAsia="ja-JP"/>
              </w:rPr>
            </w:pPr>
            <w:r w:rsidRPr="005259D7">
              <w:t>850</w:t>
            </w:r>
          </w:p>
        </w:tc>
        <w:tc>
          <w:tcPr>
            <w:tcW w:w="232" w:type="pct"/>
            <w:tcBorders>
              <w:top w:val="single" w:sz="6" w:space="0" w:color="auto"/>
              <w:left w:val="single" w:sz="6" w:space="0" w:color="auto"/>
              <w:bottom w:val="single" w:sz="4" w:space="0" w:color="auto"/>
              <w:right w:val="single" w:sz="4" w:space="0" w:color="auto"/>
            </w:tcBorders>
          </w:tcPr>
          <w:p w14:paraId="3F7EF242"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0420B53B" w14:textId="77777777" w:rsidR="003A36CA" w:rsidRPr="005259D7" w:rsidRDefault="003A36CA" w:rsidP="005B2BC8">
            <w:pPr>
              <w:pStyle w:val="TAC"/>
              <w:rPr>
                <w:lang w:eastAsia="ja-JP"/>
              </w:rPr>
            </w:pPr>
          </w:p>
        </w:tc>
      </w:tr>
      <w:tr w:rsidR="003A36CA" w:rsidRPr="005259D7" w14:paraId="7AA56DEE" w14:textId="77777777" w:rsidTr="005B2BC8">
        <w:trPr>
          <w:trHeight w:val="187"/>
        </w:trPr>
        <w:tc>
          <w:tcPr>
            <w:tcW w:w="463" w:type="pct"/>
            <w:tcBorders>
              <w:top w:val="single" w:sz="6" w:space="0" w:color="auto"/>
              <w:left w:val="single" w:sz="4" w:space="0" w:color="auto"/>
              <w:right w:val="single" w:sz="6" w:space="0" w:color="auto"/>
            </w:tcBorders>
          </w:tcPr>
          <w:p w14:paraId="1488A767" w14:textId="77777777" w:rsidR="003A36CA" w:rsidRPr="005259D7" w:rsidRDefault="003A36CA" w:rsidP="005B2BC8">
            <w:pPr>
              <w:pStyle w:val="TAC"/>
              <w:rPr>
                <w:lang w:eastAsia="ja-JP"/>
              </w:rPr>
            </w:pPr>
            <w:r w:rsidRPr="005259D7">
              <w:t>CA_n261D</w:t>
            </w:r>
          </w:p>
        </w:tc>
        <w:tc>
          <w:tcPr>
            <w:tcW w:w="510" w:type="pct"/>
            <w:tcBorders>
              <w:top w:val="single" w:sz="6" w:space="0" w:color="auto"/>
              <w:left w:val="single" w:sz="6" w:space="0" w:color="auto"/>
              <w:right w:val="single" w:sz="6" w:space="0" w:color="auto"/>
            </w:tcBorders>
          </w:tcPr>
          <w:p w14:paraId="598ADEFA" w14:textId="77777777" w:rsidR="003A36CA" w:rsidRPr="005259D7" w:rsidRDefault="003A36CA" w:rsidP="005B2BC8">
            <w:pPr>
              <w:pStyle w:val="TAC"/>
            </w:pPr>
            <w:r w:rsidRPr="005259D7">
              <w:t>CA_n261D</w:t>
            </w:r>
          </w:p>
        </w:tc>
        <w:tc>
          <w:tcPr>
            <w:tcW w:w="322" w:type="pct"/>
            <w:tcBorders>
              <w:top w:val="single" w:sz="6" w:space="0" w:color="auto"/>
              <w:left w:val="single" w:sz="6" w:space="0" w:color="auto"/>
              <w:bottom w:val="single" w:sz="4" w:space="0" w:color="auto"/>
              <w:right w:val="single" w:sz="6" w:space="0" w:color="auto"/>
            </w:tcBorders>
          </w:tcPr>
          <w:p w14:paraId="3F98FE61"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6B6395BE"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6674974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1DD59C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3CA54AD"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41F56D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152BEAA"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E692359"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027DF1E4"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34B56DA1"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2F3B7D01"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18374CBB"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1C8772B5"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right w:val="single" w:sz="4" w:space="0" w:color="auto"/>
            </w:tcBorders>
          </w:tcPr>
          <w:p w14:paraId="13485C41"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5A07DC90" w14:textId="77777777" w:rsidR="003A36CA" w:rsidRPr="005259D7" w:rsidRDefault="003A36CA" w:rsidP="005B2BC8">
            <w:pPr>
              <w:pStyle w:val="TAC"/>
              <w:rPr>
                <w:lang w:eastAsia="ja-JP"/>
              </w:rPr>
            </w:pPr>
            <w:r w:rsidRPr="005259D7">
              <w:rPr>
                <w:lang w:eastAsia="ja-JP"/>
              </w:rPr>
              <w:t>2</w:t>
            </w:r>
          </w:p>
        </w:tc>
      </w:tr>
      <w:tr w:rsidR="003A36CA" w:rsidRPr="005259D7" w14:paraId="0AA2A8D9" w14:textId="77777777" w:rsidTr="005B2BC8">
        <w:trPr>
          <w:trHeight w:val="187"/>
        </w:trPr>
        <w:tc>
          <w:tcPr>
            <w:tcW w:w="463" w:type="pct"/>
            <w:tcBorders>
              <w:top w:val="single" w:sz="6" w:space="0" w:color="auto"/>
              <w:left w:val="single" w:sz="4" w:space="0" w:color="auto"/>
              <w:right w:val="single" w:sz="6" w:space="0" w:color="auto"/>
            </w:tcBorders>
          </w:tcPr>
          <w:p w14:paraId="377739B3" w14:textId="77777777" w:rsidR="003A36CA" w:rsidRPr="005259D7" w:rsidRDefault="003A36CA" w:rsidP="005B2BC8">
            <w:pPr>
              <w:pStyle w:val="TAC"/>
              <w:rPr>
                <w:lang w:eastAsia="ja-JP"/>
              </w:rPr>
            </w:pPr>
            <w:r w:rsidRPr="005259D7">
              <w:t>CA_n261E</w:t>
            </w:r>
          </w:p>
        </w:tc>
        <w:tc>
          <w:tcPr>
            <w:tcW w:w="510" w:type="pct"/>
            <w:tcBorders>
              <w:top w:val="single" w:sz="6" w:space="0" w:color="auto"/>
              <w:left w:val="single" w:sz="6" w:space="0" w:color="auto"/>
              <w:right w:val="single" w:sz="6" w:space="0" w:color="auto"/>
            </w:tcBorders>
          </w:tcPr>
          <w:p w14:paraId="72B3EBA1" w14:textId="1E82C813" w:rsidR="003A36CA" w:rsidRPr="005259D7" w:rsidRDefault="003A36CA" w:rsidP="005B2BC8">
            <w:pPr>
              <w:pStyle w:val="TAC"/>
            </w:pPr>
            <w:r w:rsidRPr="005259D7">
              <w:t>CA_n261D</w:t>
            </w:r>
            <w:r>
              <w:t>/E</w:t>
            </w:r>
          </w:p>
        </w:tc>
        <w:tc>
          <w:tcPr>
            <w:tcW w:w="322" w:type="pct"/>
            <w:tcBorders>
              <w:top w:val="single" w:sz="6" w:space="0" w:color="auto"/>
              <w:left w:val="single" w:sz="6" w:space="0" w:color="auto"/>
              <w:bottom w:val="single" w:sz="4" w:space="0" w:color="auto"/>
              <w:right w:val="single" w:sz="6" w:space="0" w:color="auto"/>
            </w:tcBorders>
          </w:tcPr>
          <w:p w14:paraId="7B6386E1"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343A6EA2"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40B3114C"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30AB5F4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97342B8"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5D3667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A0E79A2"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85D219B" w14:textId="77777777" w:rsidR="003A36CA" w:rsidRPr="005259D7" w:rsidRDefault="003A36CA" w:rsidP="005B2BC8">
            <w:pPr>
              <w:pStyle w:val="TAC"/>
              <w:rPr>
                <w:lang w:eastAsia="ja-JP"/>
              </w:rPr>
            </w:pPr>
          </w:p>
        </w:tc>
        <w:tc>
          <w:tcPr>
            <w:tcW w:w="232" w:type="pct"/>
            <w:tcBorders>
              <w:top w:val="single" w:sz="6" w:space="0" w:color="auto"/>
              <w:left w:val="single" w:sz="6" w:space="0" w:color="auto"/>
              <w:right w:val="single" w:sz="6" w:space="0" w:color="auto"/>
            </w:tcBorders>
          </w:tcPr>
          <w:p w14:paraId="37DF0469"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01B90677" w14:textId="77777777" w:rsidR="003A36CA" w:rsidRPr="005259D7" w:rsidRDefault="003A36CA" w:rsidP="005B2BC8">
            <w:pPr>
              <w:pStyle w:val="TAC"/>
            </w:pPr>
          </w:p>
        </w:tc>
        <w:tc>
          <w:tcPr>
            <w:tcW w:w="231" w:type="pct"/>
            <w:tcBorders>
              <w:top w:val="single" w:sz="6" w:space="0" w:color="auto"/>
              <w:left w:val="single" w:sz="6" w:space="0" w:color="auto"/>
              <w:right w:val="single" w:sz="6" w:space="0" w:color="auto"/>
            </w:tcBorders>
          </w:tcPr>
          <w:p w14:paraId="3239C04C" w14:textId="77777777" w:rsidR="003A36CA" w:rsidRPr="005259D7" w:rsidRDefault="003A36CA" w:rsidP="005B2BC8">
            <w:pPr>
              <w:pStyle w:val="TAC"/>
            </w:pPr>
          </w:p>
        </w:tc>
        <w:tc>
          <w:tcPr>
            <w:tcW w:w="232" w:type="pct"/>
            <w:tcBorders>
              <w:top w:val="single" w:sz="6" w:space="0" w:color="auto"/>
              <w:left w:val="single" w:sz="6" w:space="0" w:color="auto"/>
              <w:right w:val="single" w:sz="6" w:space="0" w:color="auto"/>
            </w:tcBorders>
          </w:tcPr>
          <w:p w14:paraId="6C92FEDF" w14:textId="77777777" w:rsidR="003A36CA" w:rsidRPr="005259D7" w:rsidRDefault="003A36CA" w:rsidP="005B2BC8">
            <w:pPr>
              <w:pStyle w:val="TAC"/>
            </w:pPr>
          </w:p>
        </w:tc>
        <w:tc>
          <w:tcPr>
            <w:tcW w:w="412" w:type="pct"/>
            <w:tcBorders>
              <w:top w:val="single" w:sz="6" w:space="0" w:color="auto"/>
              <w:left w:val="single" w:sz="6" w:space="0" w:color="auto"/>
              <w:right w:val="single" w:sz="6" w:space="0" w:color="auto"/>
            </w:tcBorders>
          </w:tcPr>
          <w:p w14:paraId="5E48AAFE" w14:textId="77777777" w:rsidR="003A36CA" w:rsidRPr="005259D7" w:rsidRDefault="003A36CA" w:rsidP="005B2BC8">
            <w:pPr>
              <w:pStyle w:val="TAC"/>
              <w:rPr>
                <w:lang w:eastAsia="ja-JP"/>
              </w:rPr>
            </w:pPr>
            <w:r w:rsidRPr="005259D7">
              <w:t>600</w:t>
            </w:r>
          </w:p>
        </w:tc>
        <w:tc>
          <w:tcPr>
            <w:tcW w:w="232" w:type="pct"/>
            <w:tcBorders>
              <w:top w:val="single" w:sz="6" w:space="0" w:color="auto"/>
              <w:left w:val="single" w:sz="6" w:space="0" w:color="auto"/>
              <w:right w:val="single" w:sz="4" w:space="0" w:color="auto"/>
            </w:tcBorders>
          </w:tcPr>
          <w:p w14:paraId="24D4C763"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1F1F723" w14:textId="77777777" w:rsidR="003A36CA" w:rsidRPr="005259D7" w:rsidRDefault="003A36CA" w:rsidP="005B2BC8">
            <w:pPr>
              <w:pStyle w:val="TAC"/>
              <w:rPr>
                <w:lang w:eastAsia="ja-JP"/>
              </w:rPr>
            </w:pPr>
          </w:p>
        </w:tc>
      </w:tr>
      <w:tr w:rsidR="003A36CA" w:rsidRPr="005259D7" w14:paraId="03316B9B"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D3449FA" w14:textId="77777777" w:rsidR="003A36CA" w:rsidRPr="005259D7" w:rsidRDefault="003A36CA" w:rsidP="005B2BC8">
            <w:pPr>
              <w:pStyle w:val="TAC"/>
              <w:rPr>
                <w:lang w:eastAsia="ja-JP"/>
              </w:rPr>
            </w:pPr>
            <w:r w:rsidRPr="005259D7">
              <w:t>CA_n261F</w:t>
            </w:r>
          </w:p>
        </w:tc>
        <w:tc>
          <w:tcPr>
            <w:tcW w:w="510" w:type="pct"/>
            <w:tcBorders>
              <w:top w:val="single" w:sz="6" w:space="0" w:color="auto"/>
              <w:left w:val="single" w:sz="6" w:space="0" w:color="auto"/>
              <w:bottom w:val="single" w:sz="4" w:space="0" w:color="auto"/>
              <w:right w:val="single" w:sz="6" w:space="0" w:color="auto"/>
            </w:tcBorders>
          </w:tcPr>
          <w:p w14:paraId="19019F74" w14:textId="7F1C0CCF" w:rsidR="003A36CA" w:rsidRPr="005259D7" w:rsidRDefault="003A36CA" w:rsidP="005B2BC8">
            <w:pPr>
              <w:pStyle w:val="TAC"/>
            </w:pPr>
            <w:r w:rsidRPr="005259D7">
              <w:rPr>
                <w:lang w:val="es-US"/>
              </w:rPr>
              <w:t>CA_n261D</w:t>
            </w:r>
            <w:r>
              <w:rPr>
                <w:lang w:val="es-US"/>
              </w:rPr>
              <w:t>/E/F</w:t>
            </w:r>
          </w:p>
        </w:tc>
        <w:tc>
          <w:tcPr>
            <w:tcW w:w="322" w:type="pct"/>
            <w:tcBorders>
              <w:top w:val="single" w:sz="6" w:space="0" w:color="auto"/>
              <w:left w:val="single" w:sz="6" w:space="0" w:color="auto"/>
              <w:bottom w:val="single" w:sz="4" w:space="0" w:color="auto"/>
              <w:right w:val="single" w:sz="6" w:space="0" w:color="auto"/>
            </w:tcBorders>
          </w:tcPr>
          <w:p w14:paraId="6E4EDE9C" w14:textId="77777777" w:rsidR="003A36CA" w:rsidRPr="005259D7" w:rsidRDefault="003A36CA" w:rsidP="005B2BC8">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62BEECB9" w14:textId="77777777" w:rsidR="003A36CA" w:rsidRPr="005259D7" w:rsidRDefault="003A36CA" w:rsidP="005B2BC8">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518C5E55"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110BB6A7"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096ADAFF"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3601032"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75A4AC4"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DF3440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885A013"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95AE973"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4FBA8D8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2D39EED"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4B84B6C0"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D63B69F"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3561C78E" w14:textId="77777777" w:rsidR="003A36CA" w:rsidRPr="005259D7" w:rsidRDefault="003A36CA" w:rsidP="005B2BC8">
            <w:pPr>
              <w:pStyle w:val="TAC"/>
              <w:rPr>
                <w:lang w:eastAsia="ja-JP"/>
              </w:rPr>
            </w:pPr>
          </w:p>
        </w:tc>
      </w:tr>
      <w:tr w:rsidR="003A36CA" w:rsidRPr="005259D7" w14:paraId="21C13AF2" w14:textId="77777777" w:rsidTr="005B2BC8">
        <w:trPr>
          <w:trHeight w:val="187"/>
        </w:trPr>
        <w:tc>
          <w:tcPr>
            <w:tcW w:w="463" w:type="pct"/>
            <w:tcBorders>
              <w:top w:val="single" w:sz="6" w:space="0" w:color="auto"/>
              <w:left w:val="single" w:sz="4" w:space="0" w:color="auto"/>
              <w:right w:val="single" w:sz="6" w:space="0" w:color="auto"/>
            </w:tcBorders>
          </w:tcPr>
          <w:p w14:paraId="19F9C4B2" w14:textId="77777777" w:rsidR="003A36CA" w:rsidRPr="005259D7" w:rsidRDefault="003A36CA" w:rsidP="005B2BC8">
            <w:pPr>
              <w:pStyle w:val="TAC"/>
              <w:rPr>
                <w:lang w:eastAsia="ja-JP"/>
              </w:rPr>
            </w:pPr>
            <w:r w:rsidRPr="005259D7">
              <w:t>CA_n261G</w:t>
            </w:r>
          </w:p>
        </w:tc>
        <w:tc>
          <w:tcPr>
            <w:tcW w:w="510" w:type="pct"/>
            <w:tcBorders>
              <w:top w:val="single" w:sz="6" w:space="0" w:color="auto"/>
              <w:left w:val="single" w:sz="6" w:space="0" w:color="auto"/>
              <w:right w:val="single" w:sz="6" w:space="0" w:color="auto"/>
            </w:tcBorders>
          </w:tcPr>
          <w:p w14:paraId="1DFB9AAA" w14:textId="77777777" w:rsidR="003A36CA" w:rsidRPr="005259D7" w:rsidRDefault="003A36CA" w:rsidP="005B2BC8">
            <w:pPr>
              <w:pStyle w:val="TAC"/>
            </w:pPr>
            <w:r w:rsidRPr="005259D7">
              <w:t>CA_n261G</w:t>
            </w:r>
          </w:p>
        </w:tc>
        <w:tc>
          <w:tcPr>
            <w:tcW w:w="322" w:type="pct"/>
            <w:tcBorders>
              <w:top w:val="single" w:sz="6" w:space="0" w:color="auto"/>
              <w:left w:val="single" w:sz="6" w:space="0" w:color="auto"/>
              <w:bottom w:val="single" w:sz="4" w:space="0" w:color="auto"/>
              <w:right w:val="single" w:sz="6" w:space="0" w:color="auto"/>
            </w:tcBorders>
          </w:tcPr>
          <w:p w14:paraId="58692680"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4F6E5EC"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EDF7E6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F001B7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2298D7A"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F25497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480A416"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623C6D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5911B8D"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7ADAAF16"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27BC80B"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1B61AF2"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234A4A8"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489DACB4"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63F74FE7" w14:textId="77777777" w:rsidR="003A36CA" w:rsidRPr="005259D7" w:rsidRDefault="003A36CA" w:rsidP="005B2BC8">
            <w:pPr>
              <w:pStyle w:val="TAC"/>
              <w:rPr>
                <w:lang w:eastAsia="ja-JP"/>
              </w:rPr>
            </w:pPr>
            <w:r w:rsidRPr="005259D7">
              <w:rPr>
                <w:lang w:eastAsia="ja-JP"/>
              </w:rPr>
              <w:t>3</w:t>
            </w:r>
          </w:p>
        </w:tc>
      </w:tr>
      <w:tr w:rsidR="003A36CA" w:rsidRPr="005259D7" w14:paraId="79189C36" w14:textId="77777777" w:rsidTr="005B2BC8">
        <w:trPr>
          <w:trHeight w:val="187"/>
        </w:trPr>
        <w:tc>
          <w:tcPr>
            <w:tcW w:w="463" w:type="pct"/>
            <w:tcBorders>
              <w:top w:val="single" w:sz="6" w:space="0" w:color="auto"/>
              <w:left w:val="single" w:sz="4" w:space="0" w:color="auto"/>
              <w:right w:val="single" w:sz="6" w:space="0" w:color="auto"/>
            </w:tcBorders>
          </w:tcPr>
          <w:p w14:paraId="0CFF0A38" w14:textId="77777777" w:rsidR="003A36CA" w:rsidRPr="005259D7" w:rsidRDefault="003A36CA" w:rsidP="005B2BC8">
            <w:pPr>
              <w:pStyle w:val="TAC"/>
              <w:rPr>
                <w:lang w:eastAsia="ja-JP"/>
              </w:rPr>
            </w:pPr>
            <w:r w:rsidRPr="005259D7">
              <w:t>CA_n261H</w:t>
            </w:r>
          </w:p>
        </w:tc>
        <w:tc>
          <w:tcPr>
            <w:tcW w:w="510" w:type="pct"/>
            <w:tcBorders>
              <w:top w:val="single" w:sz="6" w:space="0" w:color="auto"/>
              <w:left w:val="single" w:sz="6" w:space="0" w:color="auto"/>
              <w:right w:val="single" w:sz="6" w:space="0" w:color="auto"/>
            </w:tcBorders>
          </w:tcPr>
          <w:p w14:paraId="06A44D31" w14:textId="7AB64732" w:rsidR="003A36CA" w:rsidRPr="005259D7" w:rsidRDefault="003A36CA" w:rsidP="005B2BC8">
            <w:pPr>
              <w:pStyle w:val="TAC"/>
            </w:pPr>
            <w:r w:rsidRPr="005259D7">
              <w:rPr>
                <w:rFonts w:cs="Arial"/>
                <w:lang w:val="en-US" w:eastAsia="ja-JP"/>
              </w:rPr>
              <w:t>CA</w:t>
            </w:r>
            <w:r w:rsidRPr="005259D7">
              <w:rPr>
                <w:rFonts w:cs="Arial"/>
                <w:lang w:val="sv-SE" w:eastAsia="ja-JP"/>
              </w:rPr>
              <w:t>_n261G</w:t>
            </w:r>
            <w:r>
              <w:rPr>
                <w:rFonts w:cs="Arial"/>
                <w:lang w:val="sv-SE" w:eastAsia="ja-JP"/>
              </w:rPr>
              <w:t>/H</w:t>
            </w:r>
          </w:p>
        </w:tc>
        <w:tc>
          <w:tcPr>
            <w:tcW w:w="322" w:type="pct"/>
            <w:tcBorders>
              <w:top w:val="single" w:sz="6" w:space="0" w:color="auto"/>
              <w:left w:val="single" w:sz="6" w:space="0" w:color="auto"/>
              <w:bottom w:val="single" w:sz="4" w:space="0" w:color="auto"/>
              <w:right w:val="single" w:sz="6" w:space="0" w:color="auto"/>
            </w:tcBorders>
          </w:tcPr>
          <w:p w14:paraId="6831FCC8"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0BB7665"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2B9F68F"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33474B7"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E6E3CC4"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361DEC1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4F72ABD"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4" w:space="0" w:color="auto"/>
            </w:tcBorders>
          </w:tcPr>
          <w:p w14:paraId="092F5C38" w14:textId="77777777" w:rsidR="003A36CA" w:rsidRPr="005259D7" w:rsidRDefault="003A36CA" w:rsidP="005B2BC8">
            <w:pPr>
              <w:pStyle w:val="TAC"/>
              <w:rPr>
                <w:lang w:eastAsia="ja-JP"/>
              </w:rPr>
            </w:pPr>
          </w:p>
        </w:tc>
        <w:tc>
          <w:tcPr>
            <w:tcW w:w="232" w:type="pct"/>
            <w:tcBorders>
              <w:top w:val="single" w:sz="4" w:space="0" w:color="auto"/>
              <w:left w:val="single" w:sz="4" w:space="0" w:color="auto"/>
              <w:bottom w:val="nil"/>
              <w:right w:val="single" w:sz="4" w:space="0" w:color="auto"/>
            </w:tcBorders>
          </w:tcPr>
          <w:p w14:paraId="78F195B9" w14:textId="77777777" w:rsidR="003A36CA" w:rsidRPr="005259D7" w:rsidRDefault="003A36CA" w:rsidP="005B2BC8">
            <w:pPr>
              <w:pStyle w:val="TAC"/>
            </w:pPr>
          </w:p>
        </w:tc>
        <w:tc>
          <w:tcPr>
            <w:tcW w:w="232" w:type="pct"/>
            <w:tcBorders>
              <w:top w:val="single" w:sz="4" w:space="0" w:color="auto"/>
              <w:left w:val="single" w:sz="4" w:space="0" w:color="auto"/>
              <w:bottom w:val="nil"/>
              <w:right w:val="single" w:sz="4" w:space="0" w:color="auto"/>
            </w:tcBorders>
          </w:tcPr>
          <w:p w14:paraId="6709E20D" w14:textId="77777777" w:rsidR="003A36CA" w:rsidRPr="005259D7" w:rsidRDefault="003A36CA" w:rsidP="005B2BC8">
            <w:pPr>
              <w:pStyle w:val="TAC"/>
            </w:pPr>
          </w:p>
        </w:tc>
        <w:tc>
          <w:tcPr>
            <w:tcW w:w="231" w:type="pct"/>
            <w:tcBorders>
              <w:top w:val="single" w:sz="4" w:space="0" w:color="auto"/>
              <w:left w:val="single" w:sz="4" w:space="0" w:color="auto"/>
              <w:bottom w:val="nil"/>
              <w:right w:val="single" w:sz="4" w:space="0" w:color="auto"/>
            </w:tcBorders>
          </w:tcPr>
          <w:p w14:paraId="0131F2B4" w14:textId="77777777" w:rsidR="003A36CA" w:rsidRPr="005259D7" w:rsidRDefault="003A36CA" w:rsidP="005B2BC8">
            <w:pPr>
              <w:pStyle w:val="TAC"/>
            </w:pPr>
          </w:p>
        </w:tc>
        <w:tc>
          <w:tcPr>
            <w:tcW w:w="232" w:type="pct"/>
            <w:tcBorders>
              <w:top w:val="single" w:sz="4" w:space="0" w:color="auto"/>
              <w:left w:val="single" w:sz="4" w:space="0" w:color="auto"/>
              <w:bottom w:val="nil"/>
              <w:right w:val="single" w:sz="4" w:space="0" w:color="auto"/>
            </w:tcBorders>
          </w:tcPr>
          <w:p w14:paraId="74389F08" w14:textId="77777777" w:rsidR="003A36CA" w:rsidRPr="005259D7" w:rsidRDefault="003A36CA" w:rsidP="005B2BC8">
            <w:pPr>
              <w:pStyle w:val="TAC"/>
            </w:pPr>
          </w:p>
        </w:tc>
        <w:tc>
          <w:tcPr>
            <w:tcW w:w="412" w:type="pct"/>
            <w:tcBorders>
              <w:top w:val="single" w:sz="4" w:space="0" w:color="auto"/>
              <w:left w:val="single" w:sz="4" w:space="0" w:color="auto"/>
              <w:bottom w:val="nil"/>
              <w:right w:val="single" w:sz="4" w:space="0" w:color="auto"/>
            </w:tcBorders>
            <w:shd w:val="clear" w:color="auto" w:fill="auto"/>
          </w:tcPr>
          <w:p w14:paraId="3B39E63A" w14:textId="77777777" w:rsidR="003A36CA" w:rsidRPr="005259D7" w:rsidRDefault="003A36CA" w:rsidP="005B2BC8">
            <w:pPr>
              <w:pStyle w:val="TAC"/>
              <w:rPr>
                <w:lang w:eastAsia="ja-JP"/>
              </w:rPr>
            </w:pPr>
            <w:r w:rsidRPr="005259D7">
              <w:t>300</w:t>
            </w:r>
          </w:p>
        </w:tc>
        <w:tc>
          <w:tcPr>
            <w:tcW w:w="232" w:type="pct"/>
            <w:tcBorders>
              <w:top w:val="single" w:sz="4" w:space="0" w:color="auto"/>
              <w:left w:val="single" w:sz="4" w:space="0" w:color="auto"/>
              <w:bottom w:val="nil"/>
              <w:right w:val="single" w:sz="4" w:space="0" w:color="auto"/>
            </w:tcBorders>
            <w:shd w:val="clear" w:color="auto" w:fill="auto"/>
          </w:tcPr>
          <w:p w14:paraId="374208E0"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7B5B4FFD" w14:textId="77777777" w:rsidR="003A36CA" w:rsidRPr="005259D7" w:rsidRDefault="003A36CA" w:rsidP="005B2BC8">
            <w:pPr>
              <w:pStyle w:val="TAC"/>
              <w:rPr>
                <w:lang w:eastAsia="ja-JP"/>
              </w:rPr>
            </w:pPr>
          </w:p>
        </w:tc>
      </w:tr>
      <w:tr w:rsidR="003A36CA" w:rsidRPr="005259D7" w14:paraId="2917BAD9" w14:textId="77777777" w:rsidTr="005B2BC8">
        <w:trPr>
          <w:trHeight w:val="187"/>
        </w:trPr>
        <w:tc>
          <w:tcPr>
            <w:tcW w:w="463" w:type="pct"/>
            <w:tcBorders>
              <w:top w:val="single" w:sz="6" w:space="0" w:color="auto"/>
              <w:left w:val="single" w:sz="4" w:space="0" w:color="auto"/>
              <w:right w:val="single" w:sz="6" w:space="0" w:color="auto"/>
            </w:tcBorders>
          </w:tcPr>
          <w:p w14:paraId="402DB4D6" w14:textId="77777777" w:rsidR="003A36CA" w:rsidRPr="005259D7" w:rsidRDefault="003A36CA" w:rsidP="005B2BC8">
            <w:pPr>
              <w:pStyle w:val="TAC"/>
              <w:rPr>
                <w:lang w:eastAsia="ja-JP"/>
              </w:rPr>
            </w:pPr>
            <w:r w:rsidRPr="005259D7">
              <w:t>CA_n261I</w:t>
            </w:r>
          </w:p>
        </w:tc>
        <w:tc>
          <w:tcPr>
            <w:tcW w:w="510" w:type="pct"/>
            <w:tcBorders>
              <w:top w:val="single" w:sz="6" w:space="0" w:color="auto"/>
              <w:left w:val="single" w:sz="6" w:space="0" w:color="auto"/>
              <w:right w:val="single" w:sz="6" w:space="0" w:color="auto"/>
            </w:tcBorders>
          </w:tcPr>
          <w:p w14:paraId="70CBE009" w14:textId="324D3E4A" w:rsidR="003A36CA" w:rsidRPr="005259D7" w:rsidRDefault="003A36CA" w:rsidP="005B2BC8">
            <w:pPr>
              <w:pStyle w:val="TAC"/>
            </w:pPr>
            <w:r w:rsidRPr="005259D7">
              <w:rPr>
                <w:rFonts w:cs="Arial"/>
                <w:lang w:val="en-US" w:eastAsia="ja-JP"/>
              </w:rPr>
              <w:t>CA</w:t>
            </w:r>
            <w:r w:rsidRPr="005259D7">
              <w:rPr>
                <w:rFonts w:cs="Arial"/>
                <w:lang w:eastAsia="ja-JP"/>
              </w:rPr>
              <w:t>_n261G</w:t>
            </w:r>
            <w:r>
              <w:rPr>
                <w:rFonts w:cs="Arial"/>
                <w:lang w:eastAsia="ja-JP"/>
              </w:rPr>
              <w:t>/H/I</w:t>
            </w:r>
          </w:p>
        </w:tc>
        <w:tc>
          <w:tcPr>
            <w:tcW w:w="322" w:type="pct"/>
            <w:tcBorders>
              <w:top w:val="single" w:sz="6" w:space="0" w:color="auto"/>
              <w:left w:val="single" w:sz="6" w:space="0" w:color="auto"/>
              <w:bottom w:val="single" w:sz="4" w:space="0" w:color="auto"/>
              <w:right w:val="single" w:sz="6" w:space="0" w:color="auto"/>
            </w:tcBorders>
          </w:tcPr>
          <w:p w14:paraId="585EB98C"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5010880"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3AFEBC4"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EF4B32B"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C8A40DA"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EE6C8EE"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6B73538"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D816841" w14:textId="77777777" w:rsidR="003A36CA" w:rsidRPr="005259D7" w:rsidRDefault="003A36CA" w:rsidP="005B2BC8">
            <w:pPr>
              <w:pStyle w:val="TAC"/>
              <w:rPr>
                <w:lang w:eastAsia="ja-JP"/>
              </w:rPr>
            </w:pPr>
          </w:p>
        </w:tc>
        <w:tc>
          <w:tcPr>
            <w:tcW w:w="232" w:type="pct"/>
            <w:tcBorders>
              <w:top w:val="single" w:sz="4" w:space="0" w:color="auto"/>
              <w:left w:val="single" w:sz="6" w:space="0" w:color="auto"/>
              <w:right w:val="single" w:sz="6" w:space="0" w:color="auto"/>
            </w:tcBorders>
          </w:tcPr>
          <w:p w14:paraId="28896752" w14:textId="77777777" w:rsidR="003A36CA" w:rsidRPr="005259D7" w:rsidRDefault="003A36CA" w:rsidP="005B2BC8">
            <w:pPr>
              <w:pStyle w:val="TAC"/>
            </w:pPr>
          </w:p>
        </w:tc>
        <w:tc>
          <w:tcPr>
            <w:tcW w:w="232" w:type="pct"/>
            <w:tcBorders>
              <w:top w:val="single" w:sz="4" w:space="0" w:color="auto"/>
              <w:left w:val="single" w:sz="6" w:space="0" w:color="auto"/>
              <w:right w:val="single" w:sz="6" w:space="0" w:color="auto"/>
            </w:tcBorders>
          </w:tcPr>
          <w:p w14:paraId="3A4D893C" w14:textId="77777777" w:rsidR="003A36CA" w:rsidRPr="005259D7" w:rsidRDefault="003A36CA" w:rsidP="005B2BC8">
            <w:pPr>
              <w:pStyle w:val="TAC"/>
            </w:pPr>
          </w:p>
        </w:tc>
        <w:tc>
          <w:tcPr>
            <w:tcW w:w="231" w:type="pct"/>
            <w:tcBorders>
              <w:top w:val="single" w:sz="4" w:space="0" w:color="auto"/>
              <w:left w:val="single" w:sz="6" w:space="0" w:color="auto"/>
              <w:right w:val="single" w:sz="6" w:space="0" w:color="auto"/>
            </w:tcBorders>
          </w:tcPr>
          <w:p w14:paraId="4B969179" w14:textId="77777777" w:rsidR="003A36CA" w:rsidRPr="005259D7" w:rsidRDefault="003A36CA" w:rsidP="005B2BC8">
            <w:pPr>
              <w:pStyle w:val="TAC"/>
            </w:pPr>
          </w:p>
        </w:tc>
        <w:tc>
          <w:tcPr>
            <w:tcW w:w="232" w:type="pct"/>
            <w:tcBorders>
              <w:top w:val="single" w:sz="4" w:space="0" w:color="auto"/>
              <w:left w:val="single" w:sz="6" w:space="0" w:color="auto"/>
              <w:right w:val="single" w:sz="6" w:space="0" w:color="auto"/>
            </w:tcBorders>
          </w:tcPr>
          <w:p w14:paraId="6A579E27" w14:textId="77777777" w:rsidR="003A36CA" w:rsidRPr="005259D7" w:rsidRDefault="003A36CA" w:rsidP="005B2BC8">
            <w:pPr>
              <w:pStyle w:val="TAC"/>
            </w:pPr>
          </w:p>
        </w:tc>
        <w:tc>
          <w:tcPr>
            <w:tcW w:w="412" w:type="pct"/>
            <w:tcBorders>
              <w:top w:val="single" w:sz="4" w:space="0" w:color="auto"/>
              <w:left w:val="single" w:sz="6" w:space="0" w:color="auto"/>
              <w:right w:val="single" w:sz="6" w:space="0" w:color="auto"/>
            </w:tcBorders>
          </w:tcPr>
          <w:p w14:paraId="3E5B3E25" w14:textId="77777777" w:rsidR="003A36CA" w:rsidRPr="005259D7" w:rsidRDefault="003A36CA" w:rsidP="005B2BC8">
            <w:pPr>
              <w:pStyle w:val="TAC"/>
              <w:rPr>
                <w:lang w:eastAsia="ja-JP"/>
              </w:rPr>
            </w:pPr>
            <w:r w:rsidRPr="005259D7">
              <w:t>400</w:t>
            </w:r>
          </w:p>
        </w:tc>
        <w:tc>
          <w:tcPr>
            <w:tcW w:w="232" w:type="pct"/>
            <w:tcBorders>
              <w:top w:val="single" w:sz="4" w:space="0" w:color="auto"/>
              <w:left w:val="single" w:sz="6" w:space="0" w:color="auto"/>
              <w:right w:val="single" w:sz="4" w:space="0" w:color="auto"/>
            </w:tcBorders>
          </w:tcPr>
          <w:p w14:paraId="4D6BF492"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41926ACB" w14:textId="77777777" w:rsidR="003A36CA" w:rsidRPr="005259D7" w:rsidRDefault="003A36CA" w:rsidP="005B2BC8">
            <w:pPr>
              <w:pStyle w:val="TAC"/>
              <w:rPr>
                <w:lang w:eastAsia="ja-JP"/>
              </w:rPr>
            </w:pPr>
          </w:p>
        </w:tc>
      </w:tr>
      <w:tr w:rsidR="003A36CA" w:rsidRPr="005259D7" w14:paraId="03BA1892"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0E67ED27" w14:textId="77777777" w:rsidR="003A36CA" w:rsidRPr="005259D7" w:rsidRDefault="003A36CA" w:rsidP="005B2BC8">
            <w:pPr>
              <w:pStyle w:val="TAC"/>
              <w:rPr>
                <w:lang w:eastAsia="ja-JP"/>
              </w:rPr>
            </w:pPr>
            <w:r w:rsidRPr="005259D7">
              <w:t>CA_n261J</w:t>
            </w:r>
          </w:p>
        </w:tc>
        <w:tc>
          <w:tcPr>
            <w:tcW w:w="510" w:type="pct"/>
            <w:tcBorders>
              <w:top w:val="single" w:sz="6" w:space="0" w:color="auto"/>
              <w:left w:val="single" w:sz="6" w:space="0" w:color="auto"/>
              <w:bottom w:val="single" w:sz="4" w:space="0" w:color="auto"/>
              <w:right w:val="single" w:sz="6" w:space="0" w:color="auto"/>
            </w:tcBorders>
          </w:tcPr>
          <w:p w14:paraId="08FD74C8" w14:textId="018BBE10" w:rsidR="003A36CA" w:rsidRPr="005259D7" w:rsidRDefault="003A36CA" w:rsidP="005B2BC8">
            <w:pPr>
              <w:pStyle w:val="TAC"/>
            </w:pPr>
            <w:r w:rsidRPr="005259D7">
              <w:t>CA_n261G</w:t>
            </w:r>
            <w:r>
              <w:t>/</w:t>
            </w:r>
            <w:r>
              <w:rPr>
                <w:rFonts w:hint="eastAsia"/>
                <w:lang w:eastAsia="zh-CN"/>
              </w:rPr>
              <w:t>H</w:t>
            </w:r>
            <w:r>
              <w:rPr>
                <w:lang w:eastAsia="zh-CN"/>
              </w:rPr>
              <w:t>/I/J</w:t>
            </w:r>
          </w:p>
        </w:tc>
        <w:tc>
          <w:tcPr>
            <w:tcW w:w="322" w:type="pct"/>
            <w:tcBorders>
              <w:top w:val="single" w:sz="6" w:space="0" w:color="auto"/>
              <w:left w:val="single" w:sz="6" w:space="0" w:color="auto"/>
              <w:bottom w:val="single" w:sz="4" w:space="0" w:color="auto"/>
              <w:right w:val="single" w:sz="6" w:space="0" w:color="auto"/>
            </w:tcBorders>
          </w:tcPr>
          <w:p w14:paraId="7E75CBA2"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81201C9"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5DB4048"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73DCFD7"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95B4219"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1D038E81"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C7EA10A"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0F4BCA0"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7F4FE40"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CCA929A"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266DE02"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F5FD82D"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4AF53474" w14:textId="77777777" w:rsidR="003A36CA" w:rsidRPr="005259D7" w:rsidRDefault="003A36CA" w:rsidP="005B2BC8">
            <w:pPr>
              <w:pStyle w:val="TAC"/>
              <w:rPr>
                <w:lang w:eastAsia="ja-JP"/>
              </w:rPr>
            </w:pPr>
            <w:r w:rsidRPr="005259D7">
              <w:t>500</w:t>
            </w:r>
          </w:p>
        </w:tc>
        <w:tc>
          <w:tcPr>
            <w:tcW w:w="232" w:type="pct"/>
            <w:tcBorders>
              <w:top w:val="single" w:sz="6" w:space="0" w:color="auto"/>
              <w:left w:val="single" w:sz="6" w:space="0" w:color="auto"/>
              <w:bottom w:val="single" w:sz="4" w:space="0" w:color="auto"/>
              <w:right w:val="single" w:sz="4" w:space="0" w:color="auto"/>
            </w:tcBorders>
          </w:tcPr>
          <w:p w14:paraId="3BEA1497"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E24C584" w14:textId="77777777" w:rsidR="003A36CA" w:rsidRPr="005259D7" w:rsidRDefault="003A36CA" w:rsidP="005B2BC8">
            <w:pPr>
              <w:pStyle w:val="TAC"/>
              <w:rPr>
                <w:lang w:eastAsia="ja-JP"/>
              </w:rPr>
            </w:pPr>
          </w:p>
        </w:tc>
      </w:tr>
      <w:tr w:rsidR="003A36CA" w:rsidRPr="005259D7" w14:paraId="5C245DE7"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54D54AF" w14:textId="77777777" w:rsidR="003A36CA" w:rsidRPr="005259D7" w:rsidRDefault="003A36CA" w:rsidP="005B2BC8">
            <w:pPr>
              <w:pStyle w:val="TAC"/>
              <w:rPr>
                <w:lang w:eastAsia="ja-JP"/>
              </w:rPr>
            </w:pPr>
            <w:r w:rsidRPr="005259D7">
              <w:t>CA_n261K</w:t>
            </w:r>
          </w:p>
        </w:tc>
        <w:tc>
          <w:tcPr>
            <w:tcW w:w="510" w:type="pct"/>
            <w:tcBorders>
              <w:top w:val="single" w:sz="6" w:space="0" w:color="auto"/>
              <w:left w:val="single" w:sz="6" w:space="0" w:color="auto"/>
              <w:bottom w:val="single" w:sz="4" w:space="0" w:color="auto"/>
              <w:right w:val="single" w:sz="6" w:space="0" w:color="auto"/>
            </w:tcBorders>
          </w:tcPr>
          <w:p w14:paraId="335F3803" w14:textId="33F5EEE7" w:rsidR="003A36CA" w:rsidRPr="005259D7" w:rsidRDefault="003A36CA" w:rsidP="005B2BC8">
            <w:pPr>
              <w:pStyle w:val="TAC"/>
            </w:pPr>
            <w:r w:rsidRPr="005259D7">
              <w:t>CA_n261G</w:t>
            </w:r>
            <w:r>
              <w:t>/H/I/J/K</w:t>
            </w:r>
          </w:p>
        </w:tc>
        <w:tc>
          <w:tcPr>
            <w:tcW w:w="322" w:type="pct"/>
            <w:tcBorders>
              <w:top w:val="single" w:sz="6" w:space="0" w:color="auto"/>
              <w:left w:val="single" w:sz="6" w:space="0" w:color="auto"/>
              <w:bottom w:val="single" w:sz="4" w:space="0" w:color="auto"/>
              <w:right w:val="single" w:sz="6" w:space="0" w:color="auto"/>
            </w:tcBorders>
          </w:tcPr>
          <w:p w14:paraId="66F491F8"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F90D0DA"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1A91B68"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F8D20F3"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435DEA5"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51AB5979"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59468C6"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9844A6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326F610"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8BA7079"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73798F53"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197C4AEC"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052F9F4" w14:textId="77777777" w:rsidR="003A36CA" w:rsidRPr="005259D7" w:rsidRDefault="003A36CA" w:rsidP="005B2BC8">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1A4BE4A7"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C8F9A6E" w14:textId="77777777" w:rsidR="003A36CA" w:rsidRPr="005259D7" w:rsidRDefault="003A36CA" w:rsidP="005B2BC8">
            <w:pPr>
              <w:pStyle w:val="TAC"/>
              <w:rPr>
                <w:lang w:eastAsia="ja-JP"/>
              </w:rPr>
            </w:pPr>
          </w:p>
        </w:tc>
      </w:tr>
      <w:tr w:rsidR="003A36CA" w:rsidRPr="005259D7" w14:paraId="184643B9"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7A334F24" w14:textId="77777777" w:rsidR="003A36CA" w:rsidRPr="005259D7" w:rsidRDefault="003A36CA" w:rsidP="005B2BC8">
            <w:pPr>
              <w:pStyle w:val="TAC"/>
              <w:rPr>
                <w:lang w:eastAsia="ja-JP"/>
              </w:rPr>
            </w:pPr>
            <w:r w:rsidRPr="005259D7">
              <w:t>CA_n261L</w:t>
            </w:r>
          </w:p>
        </w:tc>
        <w:tc>
          <w:tcPr>
            <w:tcW w:w="510" w:type="pct"/>
            <w:tcBorders>
              <w:top w:val="single" w:sz="6" w:space="0" w:color="auto"/>
              <w:left w:val="single" w:sz="6" w:space="0" w:color="auto"/>
              <w:bottom w:val="single" w:sz="4" w:space="0" w:color="auto"/>
              <w:right w:val="single" w:sz="6" w:space="0" w:color="auto"/>
            </w:tcBorders>
          </w:tcPr>
          <w:p w14:paraId="359A9B5E" w14:textId="22E99C70" w:rsidR="003A36CA" w:rsidRPr="005259D7" w:rsidRDefault="003A36CA" w:rsidP="005B2BC8">
            <w:pPr>
              <w:pStyle w:val="TAC"/>
            </w:pPr>
            <w:r w:rsidRPr="005259D7">
              <w:t>CA_n261G</w:t>
            </w:r>
            <w:r>
              <w:t>/H/I/J/K/L</w:t>
            </w:r>
          </w:p>
        </w:tc>
        <w:tc>
          <w:tcPr>
            <w:tcW w:w="322" w:type="pct"/>
            <w:tcBorders>
              <w:top w:val="single" w:sz="6" w:space="0" w:color="auto"/>
              <w:left w:val="single" w:sz="6" w:space="0" w:color="auto"/>
              <w:bottom w:val="single" w:sz="4" w:space="0" w:color="auto"/>
              <w:right w:val="single" w:sz="6" w:space="0" w:color="auto"/>
            </w:tcBorders>
          </w:tcPr>
          <w:p w14:paraId="07473E3E"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32B82E0"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748A79D"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952FC83"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FAE1C90"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258A742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B973D68"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41BA9E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452DF8F"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A575174"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2DCCD8C"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5BC637BE"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5E556397" w14:textId="77777777" w:rsidR="003A36CA" w:rsidRPr="005259D7" w:rsidRDefault="003A36CA" w:rsidP="005B2BC8">
            <w:pPr>
              <w:pStyle w:val="TAC"/>
              <w:rPr>
                <w:lang w:eastAsia="ja-JP"/>
              </w:rPr>
            </w:pPr>
            <w:r w:rsidRPr="005259D7">
              <w:t>700</w:t>
            </w:r>
          </w:p>
        </w:tc>
        <w:tc>
          <w:tcPr>
            <w:tcW w:w="232" w:type="pct"/>
            <w:tcBorders>
              <w:top w:val="single" w:sz="6" w:space="0" w:color="auto"/>
              <w:left w:val="single" w:sz="6" w:space="0" w:color="auto"/>
              <w:bottom w:val="single" w:sz="4" w:space="0" w:color="auto"/>
              <w:right w:val="single" w:sz="4" w:space="0" w:color="auto"/>
            </w:tcBorders>
          </w:tcPr>
          <w:p w14:paraId="0CDA8375"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5F1CCB0" w14:textId="77777777" w:rsidR="003A36CA" w:rsidRPr="005259D7" w:rsidRDefault="003A36CA" w:rsidP="005B2BC8">
            <w:pPr>
              <w:pStyle w:val="TAC"/>
              <w:rPr>
                <w:lang w:eastAsia="ja-JP"/>
              </w:rPr>
            </w:pPr>
          </w:p>
        </w:tc>
      </w:tr>
      <w:tr w:rsidR="003A36CA" w:rsidRPr="005259D7" w14:paraId="0D9462C9"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5AA0C422" w14:textId="77777777" w:rsidR="003A36CA" w:rsidRPr="005259D7" w:rsidRDefault="003A36CA" w:rsidP="005B2BC8">
            <w:pPr>
              <w:pStyle w:val="TAC"/>
              <w:rPr>
                <w:lang w:eastAsia="ja-JP"/>
              </w:rPr>
            </w:pPr>
            <w:r w:rsidRPr="005259D7">
              <w:t>CA_n261M</w:t>
            </w:r>
          </w:p>
        </w:tc>
        <w:tc>
          <w:tcPr>
            <w:tcW w:w="510" w:type="pct"/>
            <w:tcBorders>
              <w:top w:val="single" w:sz="6" w:space="0" w:color="auto"/>
              <w:left w:val="single" w:sz="6" w:space="0" w:color="auto"/>
              <w:bottom w:val="single" w:sz="4" w:space="0" w:color="auto"/>
              <w:right w:val="single" w:sz="6" w:space="0" w:color="auto"/>
            </w:tcBorders>
          </w:tcPr>
          <w:p w14:paraId="06614961" w14:textId="31C65A7F" w:rsidR="003A36CA" w:rsidRPr="00004896" w:rsidRDefault="003A36CA" w:rsidP="005B2BC8">
            <w:pPr>
              <w:pStyle w:val="TAC"/>
              <w:rPr>
                <w:lang w:val="sv-SE"/>
              </w:rPr>
            </w:pPr>
            <w:r w:rsidRPr="00004896">
              <w:rPr>
                <w:lang w:val="sv-SE"/>
              </w:rPr>
              <w:t>CA_n261G/H/I/J/K/L/M</w:t>
            </w:r>
          </w:p>
        </w:tc>
        <w:tc>
          <w:tcPr>
            <w:tcW w:w="322" w:type="pct"/>
            <w:tcBorders>
              <w:top w:val="single" w:sz="6" w:space="0" w:color="auto"/>
              <w:left w:val="single" w:sz="6" w:space="0" w:color="auto"/>
              <w:bottom w:val="single" w:sz="4" w:space="0" w:color="auto"/>
              <w:right w:val="single" w:sz="6" w:space="0" w:color="auto"/>
            </w:tcBorders>
          </w:tcPr>
          <w:p w14:paraId="5D48C024"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AFFFDDE"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9BB10D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88267EA"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DD96B5A" w14:textId="77777777" w:rsidR="003A36CA" w:rsidRPr="005259D7" w:rsidRDefault="003A36CA" w:rsidP="005B2BC8">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58F83289"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4B79F9D" w14:textId="77777777" w:rsidR="003A36CA" w:rsidRPr="005259D7" w:rsidRDefault="003A36CA" w:rsidP="005B2BC8">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3732ED0" w14:textId="77777777" w:rsidR="003A36CA" w:rsidRPr="005259D7" w:rsidRDefault="003A36CA" w:rsidP="005B2BC8">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4D7C72B"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5007BC9"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5E99AC94"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487E8C72"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39DED3B8" w14:textId="77777777" w:rsidR="003A36CA" w:rsidRPr="005259D7" w:rsidRDefault="003A36CA" w:rsidP="005B2BC8">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46D1FAC"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5964DD8D" w14:textId="77777777" w:rsidR="003A36CA" w:rsidRPr="005259D7" w:rsidRDefault="003A36CA" w:rsidP="005B2BC8">
            <w:pPr>
              <w:pStyle w:val="TAC"/>
              <w:rPr>
                <w:lang w:eastAsia="ja-JP"/>
              </w:rPr>
            </w:pPr>
          </w:p>
        </w:tc>
      </w:tr>
      <w:tr w:rsidR="003A36CA" w:rsidRPr="005259D7" w14:paraId="59425D65"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109E7677" w14:textId="77777777" w:rsidR="003A36CA" w:rsidRPr="005259D7" w:rsidRDefault="003A36CA" w:rsidP="005B2BC8">
            <w:pPr>
              <w:pStyle w:val="TAC"/>
              <w:rPr>
                <w:lang w:eastAsia="ja-JP"/>
              </w:rPr>
            </w:pPr>
            <w:r w:rsidRPr="005259D7">
              <w:t>CA_n261O</w:t>
            </w:r>
          </w:p>
        </w:tc>
        <w:tc>
          <w:tcPr>
            <w:tcW w:w="510" w:type="pct"/>
            <w:tcBorders>
              <w:top w:val="single" w:sz="6" w:space="0" w:color="auto"/>
              <w:left w:val="single" w:sz="6" w:space="0" w:color="auto"/>
              <w:bottom w:val="single" w:sz="4" w:space="0" w:color="auto"/>
              <w:right w:val="single" w:sz="6" w:space="0" w:color="auto"/>
            </w:tcBorders>
          </w:tcPr>
          <w:p w14:paraId="2A33649C" w14:textId="77777777" w:rsidR="003A36CA" w:rsidRPr="005259D7" w:rsidRDefault="003A36CA" w:rsidP="005B2BC8">
            <w:pPr>
              <w:pStyle w:val="TAC"/>
            </w:pPr>
            <w:r w:rsidRPr="005259D7">
              <w:t>CA_n261O</w:t>
            </w:r>
          </w:p>
        </w:tc>
        <w:tc>
          <w:tcPr>
            <w:tcW w:w="322" w:type="pct"/>
            <w:tcBorders>
              <w:top w:val="single" w:sz="6" w:space="0" w:color="auto"/>
              <w:left w:val="single" w:sz="6" w:space="0" w:color="auto"/>
              <w:bottom w:val="single" w:sz="4" w:space="0" w:color="auto"/>
              <w:right w:val="single" w:sz="6" w:space="0" w:color="auto"/>
            </w:tcBorders>
          </w:tcPr>
          <w:p w14:paraId="10A7830D"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55B3D0D" w14:textId="77777777" w:rsidR="003A36CA" w:rsidRPr="005259D7" w:rsidRDefault="003A36CA" w:rsidP="005B2BC8">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1841DF7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2266D2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735A532"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300F1B9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EA28B68"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CCAF1EB"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0AF95BF"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0B107DE8"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12BAE5A1"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27081BBE"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7D1D2215" w14:textId="77777777" w:rsidR="003A36CA" w:rsidRPr="005259D7" w:rsidRDefault="003A36CA" w:rsidP="005B2BC8">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61B18C91" w14:textId="77777777" w:rsidR="003A36CA" w:rsidRPr="005259D7" w:rsidRDefault="003A36CA" w:rsidP="005B2BC8">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736A8A23" w14:textId="77777777" w:rsidR="003A36CA" w:rsidRPr="005259D7" w:rsidRDefault="003A36CA" w:rsidP="005B2BC8">
            <w:pPr>
              <w:pStyle w:val="TAC"/>
              <w:rPr>
                <w:lang w:eastAsia="ja-JP"/>
              </w:rPr>
            </w:pPr>
            <w:r w:rsidRPr="005259D7">
              <w:rPr>
                <w:lang w:eastAsia="ja-JP"/>
              </w:rPr>
              <w:t>4</w:t>
            </w:r>
          </w:p>
        </w:tc>
      </w:tr>
      <w:tr w:rsidR="003A36CA" w:rsidRPr="005259D7" w14:paraId="695052DA" w14:textId="77777777" w:rsidTr="005B2BC8">
        <w:trPr>
          <w:trHeight w:val="187"/>
        </w:trPr>
        <w:tc>
          <w:tcPr>
            <w:tcW w:w="463" w:type="pct"/>
            <w:tcBorders>
              <w:top w:val="single" w:sz="6" w:space="0" w:color="auto"/>
              <w:left w:val="single" w:sz="4" w:space="0" w:color="auto"/>
              <w:bottom w:val="single" w:sz="4" w:space="0" w:color="auto"/>
              <w:right w:val="single" w:sz="6" w:space="0" w:color="auto"/>
            </w:tcBorders>
          </w:tcPr>
          <w:p w14:paraId="6205CF1F" w14:textId="77777777" w:rsidR="003A36CA" w:rsidRPr="005259D7" w:rsidRDefault="003A36CA" w:rsidP="005B2BC8">
            <w:pPr>
              <w:pStyle w:val="TAC"/>
              <w:rPr>
                <w:lang w:eastAsia="ja-JP"/>
              </w:rPr>
            </w:pPr>
            <w:r w:rsidRPr="005259D7">
              <w:t>CA_n261P</w:t>
            </w:r>
          </w:p>
        </w:tc>
        <w:tc>
          <w:tcPr>
            <w:tcW w:w="510" w:type="pct"/>
            <w:tcBorders>
              <w:top w:val="single" w:sz="6" w:space="0" w:color="auto"/>
              <w:left w:val="single" w:sz="6" w:space="0" w:color="auto"/>
              <w:bottom w:val="single" w:sz="4" w:space="0" w:color="auto"/>
              <w:right w:val="single" w:sz="6" w:space="0" w:color="auto"/>
            </w:tcBorders>
          </w:tcPr>
          <w:p w14:paraId="3ADEFEA9" w14:textId="596D713F" w:rsidR="003A36CA" w:rsidRPr="005259D7" w:rsidRDefault="003A36CA" w:rsidP="005B2BC8">
            <w:pPr>
              <w:pStyle w:val="TAC"/>
            </w:pPr>
            <w:r w:rsidRPr="005259D7">
              <w:t>CA_n261O</w:t>
            </w:r>
            <w:r>
              <w:t>/P</w:t>
            </w:r>
          </w:p>
        </w:tc>
        <w:tc>
          <w:tcPr>
            <w:tcW w:w="322" w:type="pct"/>
            <w:tcBorders>
              <w:top w:val="single" w:sz="6" w:space="0" w:color="auto"/>
              <w:left w:val="single" w:sz="6" w:space="0" w:color="auto"/>
              <w:bottom w:val="single" w:sz="4" w:space="0" w:color="auto"/>
              <w:right w:val="single" w:sz="6" w:space="0" w:color="auto"/>
            </w:tcBorders>
          </w:tcPr>
          <w:p w14:paraId="17DC7137"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EEFF9F5" w14:textId="77777777" w:rsidR="003A36CA" w:rsidRPr="005259D7" w:rsidRDefault="003A36CA" w:rsidP="005B2BC8">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575527EF" w14:textId="77777777" w:rsidR="003A36CA" w:rsidRPr="005259D7" w:rsidRDefault="003A36CA" w:rsidP="005B2BC8">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78E9E672"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03A8F76"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19E790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7952515"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FBC6AE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A5EC6D6"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30FED72F" w14:textId="77777777" w:rsidR="003A36CA" w:rsidRPr="005259D7" w:rsidRDefault="003A36CA" w:rsidP="005B2BC8">
            <w:pPr>
              <w:pStyle w:val="TAC"/>
            </w:pPr>
          </w:p>
        </w:tc>
        <w:tc>
          <w:tcPr>
            <w:tcW w:w="231" w:type="pct"/>
            <w:tcBorders>
              <w:top w:val="single" w:sz="6" w:space="0" w:color="auto"/>
              <w:left w:val="single" w:sz="6" w:space="0" w:color="auto"/>
              <w:bottom w:val="single" w:sz="4" w:space="0" w:color="auto"/>
              <w:right w:val="single" w:sz="6" w:space="0" w:color="auto"/>
            </w:tcBorders>
          </w:tcPr>
          <w:p w14:paraId="3B91FEF1" w14:textId="77777777" w:rsidR="003A36CA" w:rsidRPr="005259D7" w:rsidRDefault="003A36CA" w:rsidP="005B2BC8">
            <w:pPr>
              <w:pStyle w:val="TAC"/>
            </w:pPr>
          </w:p>
        </w:tc>
        <w:tc>
          <w:tcPr>
            <w:tcW w:w="232" w:type="pct"/>
            <w:tcBorders>
              <w:top w:val="single" w:sz="6" w:space="0" w:color="auto"/>
              <w:left w:val="single" w:sz="6" w:space="0" w:color="auto"/>
              <w:bottom w:val="single" w:sz="4" w:space="0" w:color="auto"/>
              <w:right w:val="single" w:sz="6" w:space="0" w:color="auto"/>
            </w:tcBorders>
          </w:tcPr>
          <w:p w14:paraId="6AEE275C" w14:textId="77777777" w:rsidR="003A36CA" w:rsidRPr="005259D7" w:rsidRDefault="003A36CA" w:rsidP="005B2BC8">
            <w:pPr>
              <w:pStyle w:val="TAC"/>
            </w:pPr>
          </w:p>
        </w:tc>
        <w:tc>
          <w:tcPr>
            <w:tcW w:w="412" w:type="pct"/>
            <w:tcBorders>
              <w:top w:val="single" w:sz="6" w:space="0" w:color="auto"/>
              <w:left w:val="single" w:sz="6" w:space="0" w:color="auto"/>
              <w:bottom w:val="single" w:sz="4" w:space="0" w:color="auto"/>
              <w:right w:val="single" w:sz="6" w:space="0" w:color="auto"/>
            </w:tcBorders>
          </w:tcPr>
          <w:p w14:paraId="4D68DD05" w14:textId="77777777" w:rsidR="003A36CA" w:rsidRPr="005259D7" w:rsidRDefault="003A36CA" w:rsidP="005B2BC8">
            <w:pPr>
              <w:pStyle w:val="TAC"/>
              <w:rPr>
                <w:lang w:eastAsia="ja-JP"/>
              </w:rPr>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4AF3F889"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C9272F2" w14:textId="77777777" w:rsidR="003A36CA" w:rsidRPr="005259D7" w:rsidRDefault="003A36CA" w:rsidP="005B2BC8">
            <w:pPr>
              <w:pStyle w:val="TAC"/>
              <w:rPr>
                <w:lang w:eastAsia="ja-JP"/>
              </w:rPr>
            </w:pPr>
          </w:p>
        </w:tc>
      </w:tr>
      <w:tr w:rsidR="003A36CA" w:rsidRPr="005259D7" w14:paraId="60ACDA53"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tcPr>
          <w:p w14:paraId="49876417" w14:textId="77777777" w:rsidR="003A36CA" w:rsidRPr="005259D7" w:rsidRDefault="003A36CA" w:rsidP="005B2BC8">
            <w:pPr>
              <w:pStyle w:val="TAC"/>
              <w:rPr>
                <w:lang w:eastAsia="ja-JP"/>
              </w:rPr>
            </w:pPr>
            <w:r w:rsidRPr="005259D7">
              <w:t>CA_n261Q</w:t>
            </w:r>
          </w:p>
        </w:tc>
        <w:tc>
          <w:tcPr>
            <w:tcW w:w="510" w:type="pct"/>
            <w:tcBorders>
              <w:top w:val="single" w:sz="6" w:space="0" w:color="auto"/>
              <w:left w:val="single" w:sz="6" w:space="0" w:color="auto"/>
              <w:bottom w:val="single" w:sz="6" w:space="0" w:color="auto"/>
              <w:right w:val="single" w:sz="6" w:space="0" w:color="auto"/>
            </w:tcBorders>
          </w:tcPr>
          <w:p w14:paraId="2ABFD7C1" w14:textId="6CFC54DE" w:rsidR="003A36CA" w:rsidRPr="005259D7" w:rsidRDefault="003A36CA" w:rsidP="005B2BC8">
            <w:pPr>
              <w:pStyle w:val="TAC"/>
            </w:pPr>
            <w:r w:rsidRPr="005259D7">
              <w:t>CA_n261O</w:t>
            </w:r>
            <w:r>
              <w:t>/P/Q</w:t>
            </w:r>
          </w:p>
        </w:tc>
        <w:tc>
          <w:tcPr>
            <w:tcW w:w="322" w:type="pct"/>
            <w:tcBorders>
              <w:top w:val="single" w:sz="6" w:space="0" w:color="auto"/>
              <w:left w:val="single" w:sz="6" w:space="0" w:color="auto"/>
              <w:bottom w:val="single" w:sz="6" w:space="0" w:color="auto"/>
              <w:right w:val="single" w:sz="6" w:space="0" w:color="auto"/>
            </w:tcBorders>
          </w:tcPr>
          <w:p w14:paraId="1CC4DABC" w14:textId="77777777" w:rsidR="003A36CA" w:rsidRPr="005259D7" w:rsidRDefault="003A36CA" w:rsidP="005B2BC8">
            <w:pPr>
              <w:pStyle w:val="TAC"/>
              <w:rPr>
                <w:lang w:eastAsia="ja-JP"/>
              </w:rPr>
            </w:pPr>
            <w:r w:rsidRPr="005259D7">
              <w:t>50, 100</w:t>
            </w:r>
          </w:p>
        </w:tc>
        <w:tc>
          <w:tcPr>
            <w:tcW w:w="233" w:type="pct"/>
            <w:tcBorders>
              <w:top w:val="single" w:sz="6" w:space="0" w:color="auto"/>
              <w:left w:val="single" w:sz="6" w:space="0" w:color="auto"/>
              <w:bottom w:val="single" w:sz="6" w:space="0" w:color="auto"/>
              <w:right w:val="single" w:sz="6" w:space="0" w:color="auto"/>
            </w:tcBorders>
          </w:tcPr>
          <w:p w14:paraId="47082D0C" w14:textId="77777777" w:rsidR="003A36CA" w:rsidRPr="005259D7" w:rsidRDefault="003A36CA" w:rsidP="005B2BC8">
            <w:pPr>
              <w:pStyle w:val="TAC"/>
              <w:rPr>
                <w:lang w:eastAsia="ja-JP"/>
              </w:rPr>
            </w:pPr>
            <w:r w:rsidRPr="005259D7">
              <w:t>50, 100</w:t>
            </w:r>
          </w:p>
        </w:tc>
        <w:tc>
          <w:tcPr>
            <w:tcW w:w="231" w:type="pct"/>
            <w:tcBorders>
              <w:top w:val="single" w:sz="6" w:space="0" w:color="auto"/>
              <w:left w:val="single" w:sz="6" w:space="0" w:color="auto"/>
              <w:bottom w:val="single" w:sz="6" w:space="0" w:color="auto"/>
              <w:right w:val="single" w:sz="6" w:space="0" w:color="auto"/>
            </w:tcBorders>
          </w:tcPr>
          <w:p w14:paraId="1FB4FB87" w14:textId="77777777" w:rsidR="003A36CA" w:rsidRPr="005259D7" w:rsidRDefault="003A36CA" w:rsidP="005B2BC8">
            <w:pPr>
              <w:pStyle w:val="TAC"/>
              <w:rPr>
                <w:lang w:eastAsia="ja-JP"/>
              </w:rPr>
            </w:pPr>
            <w:r w:rsidRPr="005259D7">
              <w:t>50, 100</w:t>
            </w:r>
          </w:p>
        </w:tc>
        <w:tc>
          <w:tcPr>
            <w:tcW w:w="232" w:type="pct"/>
            <w:tcBorders>
              <w:top w:val="single" w:sz="6" w:space="0" w:color="auto"/>
              <w:left w:val="single" w:sz="6" w:space="0" w:color="auto"/>
              <w:bottom w:val="single" w:sz="6" w:space="0" w:color="auto"/>
              <w:right w:val="single" w:sz="6" w:space="0" w:color="auto"/>
            </w:tcBorders>
          </w:tcPr>
          <w:p w14:paraId="7D223F88" w14:textId="77777777" w:rsidR="003A36CA" w:rsidRPr="005259D7" w:rsidRDefault="003A36CA" w:rsidP="005B2BC8">
            <w:pPr>
              <w:pStyle w:val="TAC"/>
              <w:rPr>
                <w:lang w:eastAsia="ja-JP"/>
              </w:rPr>
            </w:pPr>
            <w:r w:rsidRPr="005259D7">
              <w:t>50, 100</w:t>
            </w:r>
          </w:p>
        </w:tc>
        <w:tc>
          <w:tcPr>
            <w:tcW w:w="232" w:type="pct"/>
            <w:tcBorders>
              <w:top w:val="single" w:sz="6" w:space="0" w:color="auto"/>
              <w:left w:val="single" w:sz="6" w:space="0" w:color="auto"/>
              <w:bottom w:val="single" w:sz="6" w:space="0" w:color="auto"/>
              <w:right w:val="single" w:sz="6" w:space="0" w:color="auto"/>
            </w:tcBorders>
          </w:tcPr>
          <w:p w14:paraId="25EC4E47"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tcPr>
          <w:p w14:paraId="7583B5A8"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8DCF341"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2F6CDCF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E655C65"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1969424"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58BDEFE2"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9A8A3E5"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25A44629" w14:textId="77777777" w:rsidR="003A36CA" w:rsidRPr="005259D7" w:rsidRDefault="003A36CA" w:rsidP="005B2BC8">
            <w:pPr>
              <w:pStyle w:val="TAC"/>
              <w:rPr>
                <w:lang w:eastAsia="ja-JP"/>
              </w:rPr>
            </w:pPr>
            <w:r w:rsidRPr="005259D7">
              <w:t>400</w:t>
            </w:r>
          </w:p>
        </w:tc>
        <w:tc>
          <w:tcPr>
            <w:tcW w:w="232" w:type="pct"/>
            <w:tcBorders>
              <w:top w:val="single" w:sz="6" w:space="0" w:color="auto"/>
              <w:left w:val="single" w:sz="6" w:space="0" w:color="auto"/>
              <w:bottom w:val="single" w:sz="6" w:space="0" w:color="auto"/>
              <w:right w:val="single" w:sz="4" w:space="0" w:color="auto"/>
            </w:tcBorders>
          </w:tcPr>
          <w:p w14:paraId="2A244EB0" w14:textId="77777777" w:rsidR="003A36CA" w:rsidRPr="005259D7" w:rsidRDefault="003A36CA" w:rsidP="005B2BC8">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4DEB8DD4" w14:textId="77777777" w:rsidR="003A36CA" w:rsidRPr="005259D7" w:rsidRDefault="003A36CA" w:rsidP="005B2BC8">
            <w:pPr>
              <w:pStyle w:val="TAC"/>
              <w:rPr>
                <w:lang w:eastAsia="ja-JP"/>
              </w:rPr>
            </w:pPr>
          </w:p>
        </w:tc>
      </w:tr>
      <w:tr w:rsidR="003A36CA" w:rsidRPr="005259D7" w14:paraId="4D240048"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624099F6" w14:textId="77777777" w:rsidR="003A36CA" w:rsidRPr="005259D7" w:rsidRDefault="003A36CA" w:rsidP="005B2BC8">
            <w:pPr>
              <w:pStyle w:val="TAC"/>
            </w:pPr>
            <w:r w:rsidRPr="005259D7">
              <w:rPr>
                <w:szCs w:val="18"/>
              </w:rPr>
              <w:t>CA_n262G</w:t>
            </w:r>
          </w:p>
        </w:tc>
        <w:tc>
          <w:tcPr>
            <w:tcW w:w="510" w:type="pct"/>
            <w:tcBorders>
              <w:top w:val="single" w:sz="6" w:space="0" w:color="auto"/>
              <w:left w:val="single" w:sz="6" w:space="0" w:color="auto"/>
              <w:bottom w:val="single" w:sz="6" w:space="0" w:color="auto"/>
              <w:right w:val="single" w:sz="6" w:space="0" w:color="auto"/>
            </w:tcBorders>
            <w:vAlign w:val="center"/>
          </w:tcPr>
          <w:p w14:paraId="635F5D37" w14:textId="77777777" w:rsidR="003A36CA" w:rsidRPr="005259D7" w:rsidRDefault="003A36CA" w:rsidP="005B2BC8">
            <w:pPr>
              <w:pStyle w:val="TAC"/>
            </w:pPr>
            <w:r w:rsidRPr="005259D7">
              <w:rPr>
                <w:szCs w:val="18"/>
              </w:rPr>
              <w:t>CA_n262G</w:t>
            </w:r>
          </w:p>
        </w:tc>
        <w:tc>
          <w:tcPr>
            <w:tcW w:w="322" w:type="pct"/>
            <w:tcBorders>
              <w:top w:val="single" w:sz="6" w:space="0" w:color="auto"/>
              <w:left w:val="single" w:sz="6" w:space="0" w:color="auto"/>
              <w:bottom w:val="single" w:sz="6" w:space="0" w:color="auto"/>
              <w:right w:val="single" w:sz="6" w:space="0" w:color="auto"/>
            </w:tcBorders>
            <w:vAlign w:val="center"/>
          </w:tcPr>
          <w:p w14:paraId="5C87E191" w14:textId="77777777" w:rsidR="003A36CA" w:rsidRPr="005259D7" w:rsidRDefault="003A36CA" w:rsidP="005B2BC8">
            <w:pPr>
              <w:pStyle w:val="TAC"/>
            </w:pPr>
            <w:r w:rsidRPr="005259D7">
              <w:rPr>
                <w:rFonts w:cs="Arial"/>
                <w:szCs w:val="18"/>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63E568AA" w14:textId="77777777" w:rsidR="003A36CA" w:rsidRPr="005259D7" w:rsidRDefault="003A36CA" w:rsidP="005B2BC8">
            <w:pPr>
              <w:pStyle w:val="TAC"/>
            </w:pPr>
            <w:r w:rsidRPr="005259D7">
              <w:rPr>
                <w:rFonts w:cs="Arial"/>
                <w:szCs w:val="18"/>
              </w:rPr>
              <w:t>100</w:t>
            </w:r>
          </w:p>
        </w:tc>
        <w:tc>
          <w:tcPr>
            <w:tcW w:w="231" w:type="pct"/>
            <w:tcBorders>
              <w:top w:val="single" w:sz="6" w:space="0" w:color="auto"/>
              <w:left w:val="single" w:sz="6" w:space="0" w:color="auto"/>
              <w:bottom w:val="single" w:sz="6" w:space="0" w:color="auto"/>
              <w:right w:val="single" w:sz="6" w:space="0" w:color="auto"/>
            </w:tcBorders>
            <w:vAlign w:val="center"/>
          </w:tcPr>
          <w:p w14:paraId="72ED3EA9"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289D1BC"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4C3FC1FC"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tcPr>
          <w:p w14:paraId="4501AC39"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6C38F214"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5FABCE44"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D150136"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09DC4DC9"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63A0D156"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2B8BCEB9"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2D865A10" w14:textId="77777777" w:rsidR="003A36CA" w:rsidRPr="005259D7" w:rsidRDefault="003A36CA" w:rsidP="005B2BC8">
            <w:pPr>
              <w:pStyle w:val="TAC"/>
            </w:pPr>
            <w:r w:rsidRPr="005259D7">
              <w:t>200</w:t>
            </w:r>
          </w:p>
        </w:tc>
        <w:tc>
          <w:tcPr>
            <w:tcW w:w="232" w:type="pct"/>
            <w:tcBorders>
              <w:top w:val="single" w:sz="6" w:space="0" w:color="auto"/>
              <w:left w:val="single" w:sz="6" w:space="0" w:color="auto"/>
              <w:bottom w:val="single" w:sz="6" w:space="0" w:color="auto"/>
              <w:right w:val="single" w:sz="4" w:space="0" w:color="auto"/>
            </w:tcBorders>
          </w:tcPr>
          <w:p w14:paraId="1639DCE6" w14:textId="77777777" w:rsidR="003A36CA" w:rsidRPr="005259D7" w:rsidRDefault="003A36CA" w:rsidP="005B2BC8">
            <w:pPr>
              <w:pStyle w:val="TAC"/>
            </w:pPr>
            <w:r w:rsidRPr="005259D7">
              <w:t>0</w:t>
            </w:r>
          </w:p>
        </w:tc>
        <w:tc>
          <w:tcPr>
            <w:tcW w:w="466" w:type="pct"/>
            <w:tcBorders>
              <w:top w:val="single" w:sz="4" w:space="0" w:color="auto"/>
              <w:left w:val="single" w:sz="4" w:space="0" w:color="auto"/>
              <w:bottom w:val="nil"/>
              <w:right w:val="single" w:sz="4" w:space="0" w:color="auto"/>
            </w:tcBorders>
          </w:tcPr>
          <w:p w14:paraId="44DC292A" w14:textId="77777777" w:rsidR="003A36CA" w:rsidRPr="005259D7" w:rsidRDefault="003A36CA" w:rsidP="005B2BC8">
            <w:pPr>
              <w:pStyle w:val="TAC"/>
              <w:rPr>
                <w:lang w:eastAsia="ja-JP"/>
              </w:rPr>
            </w:pPr>
            <w:r w:rsidRPr="005259D7">
              <w:rPr>
                <w:lang w:eastAsia="ja-JP"/>
              </w:rPr>
              <w:t>3</w:t>
            </w:r>
          </w:p>
        </w:tc>
      </w:tr>
      <w:tr w:rsidR="003A36CA" w:rsidRPr="005259D7" w14:paraId="470BFFD7"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792BA3B1" w14:textId="77777777" w:rsidR="003A36CA" w:rsidRPr="005259D7" w:rsidRDefault="003A36CA" w:rsidP="005B2BC8">
            <w:pPr>
              <w:pStyle w:val="TAC"/>
            </w:pPr>
            <w:r w:rsidRPr="005259D7">
              <w:rPr>
                <w:szCs w:val="18"/>
              </w:rPr>
              <w:t>CA_n262H</w:t>
            </w:r>
          </w:p>
        </w:tc>
        <w:tc>
          <w:tcPr>
            <w:tcW w:w="510" w:type="pct"/>
            <w:tcBorders>
              <w:top w:val="single" w:sz="6" w:space="0" w:color="auto"/>
              <w:left w:val="single" w:sz="6" w:space="0" w:color="auto"/>
              <w:bottom w:val="single" w:sz="6" w:space="0" w:color="auto"/>
              <w:right w:val="single" w:sz="6" w:space="0" w:color="auto"/>
            </w:tcBorders>
            <w:vAlign w:val="center"/>
          </w:tcPr>
          <w:p w14:paraId="4E52EBAD" w14:textId="5E0009EE" w:rsidR="003A36CA" w:rsidRPr="005259D7" w:rsidRDefault="003A36CA" w:rsidP="005B2BC8">
            <w:pPr>
              <w:pStyle w:val="TAC"/>
            </w:pPr>
            <w:r w:rsidRPr="005259D7">
              <w:rPr>
                <w:szCs w:val="18"/>
              </w:rPr>
              <w:t>CA_n262G</w:t>
            </w:r>
            <w:r>
              <w:rPr>
                <w:szCs w:val="18"/>
              </w:rPr>
              <w:t>/H</w:t>
            </w:r>
          </w:p>
        </w:tc>
        <w:tc>
          <w:tcPr>
            <w:tcW w:w="322" w:type="pct"/>
            <w:tcBorders>
              <w:top w:val="single" w:sz="6" w:space="0" w:color="auto"/>
              <w:left w:val="single" w:sz="6" w:space="0" w:color="auto"/>
              <w:bottom w:val="single" w:sz="6" w:space="0" w:color="auto"/>
              <w:right w:val="single" w:sz="6" w:space="0" w:color="auto"/>
            </w:tcBorders>
            <w:vAlign w:val="center"/>
          </w:tcPr>
          <w:p w14:paraId="5E282682" w14:textId="77777777" w:rsidR="003A36CA" w:rsidRPr="005259D7" w:rsidRDefault="003A36CA" w:rsidP="005B2BC8">
            <w:pPr>
              <w:pStyle w:val="TAC"/>
            </w:pPr>
            <w:r w:rsidRPr="005259D7">
              <w:rPr>
                <w:rFonts w:cs="Arial"/>
                <w:szCs w:val="18"/>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455A4130" w14:textId="77777777" w:rsidR="003A36CA" w:rsidRPr="005259D7" w:rsidRDefault="003A36CA" w:rsidP="005B2BC8">
            <w:pPr>
              <w:pStyle w:val="TAC"/>
            </w:pPr>
            <w:r w:rsidRPr="005259D7">
              <w:rPr>
                <w:rFonts w:cs="Arial"/>
                <w:szCs w:val="18"/>
              </w:rPr>
              <w:t>100</w:t>
            </w:r>
          </w:p>
        </w:tc>
        <w:tc>
          <w:tcPr>
            <w:tcW w:w="231" w:type="pct"/>
            <w:tcBorders>
              <w:top w:val="single" w:sz="6" w:space="0" w:color="auto"/>
              <w:left w:val="single" w:sz="6" w:space="0" w:color="auto"/>
              <w:bottom w:val="single" w:sz="6" w:space="0" w:color="auto"/>
              <w:right w:val="single" w:sz="6" w:space="0" w:color="auto"/>
            </w:tcBorders>
            <w:vAlign w:val="center"/>
          </w:tcPr>
          <w:p w14:paraId="3283A0DC"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7EBEEA44"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7D2E2471"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tcPr>
          <w:p w14:paraId="6E38F90F"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1AB7B7F3"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1518B6BA"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026C20D"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19EF6DAD" w14:textId="77777777" w:rsidR="003A36CA" w:rsidRPr="005259D7" w:rsidRDefault="003A36CA" w:rsidP="005B2BC8">
            <w:pPr>
              <w:pStyle w:val="TAC"/>
            </w:pPr>
          </w:p>
        </w:tc>
        <w:tc>
          <w:tcPr>
            <w:tcW w:w="231" w:type="pct"/>
            <w:tcBorders>
              <w:top w:val="single" w:sz="6" w:space="0" w:color="auto"/>
              <w:left w:val="single" w:sz="6" w:space="0" w:color="auto"/>
              <w:bottom w:val="single" w:sz="6" w:space="0" w:color="auto"/>
              <w:right w:val="single" w:sz="6" w:space="0" w:color="auto"/>
            </w:tcBorders>
          </w:tcPr>
          <w:p w14:paraId="114F508E" w14:textId="77777777" w:rsidR="003A36CA" w:rsidRPr="005259D7" w:rsidRDefault="003A36CA" w:rsidP="005B2BC8">
            <w:pPr>
              <w:pStyle w:val="TAC"/>
            </w:pPr>
          </w:p>
        </w:tc>
        <w:tc>
          <w:tcPr>
            <w:tcW w:w="232" w:type="pct"/>
            <w:tcBorders>
              <w:top w:val="single" w:sz="6" w:space="0" w:color="auto"/>
              <w:left w:val="single" w:sz="6" w:space="0" w:color="auto"/>
              <w:bottom w:val="single" w:sz="6" w:space="0" w:color="auto"/>
              <w:right w:val="single" w:sz="6" w:space="0" w:color="auto"/>
            </w:tcBorders>
          </w:tcPr>
          <w:p w14:paraId="2AD20EBC" w14:textId="77777777" w:rsidR="003A36CA" w:rsidRPr="005259D7" w:rsidRDefault="003A36CA" w:rsidP="005B2BC8">
            <w:pPr>
              <w:pStyle w:val="TAC"/>
            </w:pPr>
          </w:p>
        </w:tc>
        <w:tc>
          <w:tcPr>
            <w:tcW w:w="412" w:type="pct"/>
            <w:tcBorders>
              <w:top w:val="single" w:sz="6" w:space="0" w:color="auto"/>
              <w:left w:val="single" w:sz="6" w:space="0" w:color="auto"/>
              <w:bottom w:val="single" w:sz="6" w:space="0" w:color="auto"/>
              <w:right w:val="single" w:sz="6" w:space="0" w:color="auto"/>
            </w:tcBorders>
          </w:tcPr>
          <w:p w14:paraId="578C1025" w14:textId="77777777" w:rsidR="003A36CA" w:rsidRPr="005259D7" w:rsidRDefault="003A36CA" w:rsidP="005B2BC8">
            <w:pPr>
              <w:pStyle w:val="TAC"/>
            </w:pPr>
            <w:r w:rsidRPr="005259D7">
              <w:t>300</w:t>
            </w:r>
          </w:p>
        </w:tc>
        <w:tc>
          <w:tcPr>
            <w:tcW w:w="232" w:type="pct"/>
            <w:tcBorders>
              <w:top w:val="single" w:sz="6" w:space="0" w:color="auto"/>
              <w:left w:val="single" w:sz="6" w:space="0" w:color="auto"/>
              <w:bottom w:val="single" w:sz="6" w:space="0" w:color="auto"/>
              <w:right w:val="single" w:sz="4" w:space="0" w:color="auto"/>
            </w:tcBorders>
            <w:vAlign w:val="center"/>
          </w:tcPr>
          <w:p w14:paraId="33545114" w14:textId="77777777" w:rsidR="003A36CA" w:rsidRPr="005259D7" w:rsidRDefault="003A36CA" w:rsidP="005B2BC8">
            <w:pPr>
              <w:pStyle w:val="TAC"/>
            </w:pPr>
            <w:r w:rsidRPr="005259D7">
              <w:rPr>
                <w:rFonts w:cs="Arial"/>
                <w:szCs w:val="18"/>
              </w:rPr>
              <w:t>0</w:t>
            </w:r>
          </w:p>
        </w:tc>
        <w:tc>
          <w:tcPr>
            <w:tcW w:w="466" w:type="pct"/>
            <w:tcBorders>
              <w:top w:val="nil"/>
              <w:left w:val="single" w:sz="4" w:space="0" w:color="auto"/>
              <w:bottom w:val="nil"/>
              <w:right w:val="single" w:sz="4" w:space="0" w:color="auto"/>
            </w:tcBorders>
          </w:tcPr>
          <w:p w14:paraId="44B74CD9" w14:textId="77777777" w:rsidR="003A36CA" w:rsidRPr="005259D7" w:rsidRDefault="003A36CA" w:rsidP="005B2BC8">
            <w:pPr>
              <w:pStyle w:val="TAC"/>
              <w:rPr>
                <w:lang w:eastAsia="ja-JP"/>
              </w:rPr>
            </w:pPr>
          </w:p>
        </w:tc>
      </w:tr>
      <w:tr w:rsidR="003A36CA" w:rsidRPr="005259D7" w14:paraId="1F820CDB"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3262C13C" w14:textId="77777777" w:rsidR="003A36CA" w:rsidRPr="005259D7" w:rsidRDefault="003A36CA" w:rsidP="005B2BC8">
            <w:pPr>
              <w:pStyle w:val="TAC"/>
            </w:pPr>
            <w:r w:rsidRPr="005259D7">
              <w:rPr>
                <w:szCs w:val="18"/>
                <w:lang w:eastAsia="ja-JP"/>
              </w:rPr>
              <w:t>CA_n262I</w:t>
            </w:r>
          </w:p>
        </w:tc>
        <w:tc>
          <w:tcPr>
            <w:tcW w:w="510" w:type="pct"/>
            <w:tcBorders>
              <w:top w:val="single" w:sz="6" w:space="0" w:color="auto"/>
              <w:left w:val="single" w:sz="6" w:space="0" w:color="auto"/>
              <w:bottom w:val="single" w:sz="6" w:space="0" w:color="auto"/>
              <w:right w:val="single" w:sz="6" w:space="0" w:color="auto"/>
            </w:tcBorders>
            <w:vAlign w:val="center"/>
          </w:tcPr>
          <w:p w14:paraId="07D13596" w14:textId="193416F4" w:rsidR="003A36CA" w:rsidRPr="005259D7" w:rsidRDefault="003A36CA" w:rsidP="005B2BC8">
            <w:pPr>
              <w:pStyle w:val="TAC"/>
            </w:pPr>
            <w:r w:rsidRPr="005259D7">
              <w:rPr>
                <w:szCs w:val="18"/>
              </w:rPr>
              <w:t>CA_n262G</w:t>
            </w:r>
            <w:r>
              <w:rPr>
                <w:szCs w:val="18"/>
              </w:rPr>
              <w:t>/H/I</w:t>
            </w:r>
          </w:p>
        </w:tc>
        <w:tc>
          <w:tcPr>
            <w:tcW w:w="322" w:type="pct"/>
            <w:tcBorders>
              <w:top w:val="single" w:sz="6" w:space="0" w:color="auto"/>
              <w:left w:val="single" w:sz="6" w:space="0" w:color="auto"/>
              <w:bottom w:val="single" w:sz="6" w:space="0" w:color="auto"/>
              <w:right w:val="single" w:sz="6" w:space="0" w:color="auto"/>
            </w:tcBorders>
            <w:vAlign w:val="center"/>
          </w:tcPr>
          <w:p w14:paraId="00015ECA" w14:textId="77777777" w:rsidR="003A36CA" w:rsidRPr="005259D7" w:rsidRDefault="003A36CA" w:rsidP="005B2BC8">
            <w:pPr>
              <w:pStyle w:val="TAC"/>
            </w:pPr>
            <w:r w:rsidRPr="005259D7">
              <w:rPr>
                <w:rFonts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4F9E0DB3" w14:textId="77777777" w:rsidR="003A36CA" w:rsidRPr="005259D7" w:rsidRDefault="003A36CA" w:rsidP="005B2BC8">
            <w:pPr>
              <w:pStyle w:val="TAC"/>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7D806D35"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2EA8882"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A83BF9D" w14:textId="77777777" w:rsidR="003A36CA" w:rsidRPr="005259D7" w:rsidRDefault="003A36CA" w:rsidP="005B2BC8">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6B5AC27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13E29C82"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779ADBE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0AF2FAFF"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693C69B"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0E36E41B"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AD99155"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37A96C8E" w14:textId="77777777" w:rsidR="003A36CA" w:rsidRPr="005259D7" w:rsidRDefault="003A36CA" w:rsidP="005B2BC8">
            <w:pPr>
              <w:pStyle w:val="TAC"/>
            </w:pPr>
            <w:r w:rsidRPr="005259D7">
              <w:rPr>
                <w:rFonts w:cs="Arial"/>
                <w:szCs w:val="18"/>
                <w:lang w:eastAsia="ja-JP"/>
              </w:rPr>
              <w:t>400</w:t>
            </w:r>
          </w:p>
        </w:tc>
        <w:tc>
          <w:tcPr>
            <w:tcW w:w="232" w:type="pct"/>
            <w:tcBorders>
              <w:top w:val="single" w:sz="6" w:space="0" w:color="auto"/>
              <w:left w:val="single" w:sz="6" w:space="0" w:color="auto"/>
              <w:bottom w:val="single" w:sz="6" w:space="0" w:color="auto"/>
              <w:right w:val="single" w:sz="4" w:space="0" w:color="auto"/>
            </w:tcBorders>
            <w:vAlign w:val="center"/>
          </w:tcPr>
          <w:p w14:paraId="79B65508" w14:textId="77777777" w:rsidR="003A36CA" w:rsidRPr="005259D7" w:rsidRDefault="003A36CA" w:rsidP="005B2BC8">
            <w:pPr>
              <w:pStyle w:val="TAC"/>
            </w:pPr>
            <w:r w:rsidRPr="005259D7">
              <w:rPr>
                <w:rFonts w:cs="Arial"/>
                <w:szCs w:val="18"/>
                <w:lang w:eastAsia="ja-JP"/>
              </w:rPr>
              <w:t>0</w:t>
            </w:r>
          </w:p>
        </w:tc>
        <w:tc>
          <w:tcPr>
            <w:tcW w:w="466" w:type="pct"/>
            <w:tcBorders>
              <w:top w:val="nil"/>
              <w:left w:val="single" w:sz="4" w:space="0" w:color="auto"/>
              <w:bottom w:val="nil"/>
              <w:right w:val="single" w:sz="4" w:space="0" w:color="auto"/>
            </w:tcBorders>
          </w:tcPr>
          <w:p w14:paraId="62E8FEC1" w14:textId="77777777" w:rsidR="003A36CA" w:rsidRPr="005259D7" w:rsidRDefault="003A36CA" w:rsidP="005B2BC8">
            <w:pPr>
              <w:pStyle w:val="TAC"/>
              <w:rPr>
                <w:lang w:eastAsia="ja-JP"/>
              </w:rPr>
            </w:pPr>
          </w:p>
        </w:tc>
      </w:tr>
      <w:tr w:rsidR="003A36CA" w:rsidRPr="005259D7" w14:paraId="1A0CE192"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5B33DFC2" w14:textId="77777777" w:rsidR="003A36CA" w:rsidRPr="005259D7" w:rsidRDefault="003A36CA" w:rsidP="005B2BC8">
            <w:pPr>
              <w:pStyle w:val="TAC"/>
            </w:pPr>
            <w:r w:rsidRPr="005259D7">
              <w:rPr>
                <w:szCs w:val="18"/>
              </w:rPr>
              <w:t>CA_n262J</w:t>
            </w:r>
          </w:p>
        </w:tc>
        <w:tc>
          <w:tcPr>
            <w:tcW w:w="510" w:type="pct"/>
            <w:tcBorders>
              <w:top w:val="single" w:sz="6" w:space="0" w:color="auto"/>
              <w:left w:val="single" w:sz="6" w:space="0" w:color="auto"/>
              <w:bottom w:val="single" w:sz="6" w:space="0" w:color="auto"/>
              <w:right w:val="single" w:sz="6" w:space="0" w:color="auto"/>
            </w:tcBorders>
            <w:vAlign w:val="center"/>
          </w:tcPr>
          <w:p w14:paraId="022B58DA" w14:textId="7D542337" w:rsidR="003A36CA" w:rsidRPr="005259D7" w:rsidRDefault="003A36CA" w:rsidP="005B2BC8">
            <w:pPr>
              <w:pStyle w:val="TAC"/>
            </w:pPr>
            <w:r w:rsidRPr="005259D7">
              <w:rPr>
                <w:szCs w:val="18"/>
              </w:rPr>
              <w:t>CA_n262G</w:t>
            </w:r>
            <w:r>
              <w:rPr>
                <w:szCs w:val="18"/>
              </w:rPr>
              <w:t>/H/I/J</w:t>
            </w:r>
          </w:p>
        </w:tc>
        <w:tc>
          <w:tcPr>
            <w:tcW w:w="322" w:type="pct"/>
            <w:tcBorders>
              <w:top w:val="single" w:sz="6" w:space="0" w:color="auto"/>
              <w:left w:val="single" w:sz="6" w:space="0" w:color="auto"/>
              <w:bottom w:val="single" w:sz="6" w:space="0" w:color="auto"/>
              <w:right w:val="single" w:sz="6" w:space="0" w:color="auto"/>
            </w:tcBorders>
            <w:vAlign w:val="center"/>
          </w:tcPr>
          <w:p w14:paraId="53FC54CC" w14:textId="77777777" w:rsidR="003A36CA" w:rsidRPr="005259D7" w:rsidRDefault="003A36CA" w:rsidP="005B2BC8">
            <w:pPr>
              <w:pStyle w:val="TAC"/>
            </w:pPr>
            <w:r w:rsidRPr="005259D7">
              <w:rPr>
                <w:rFonts w:eastAsia="Yu Mincho"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124DF965" w14:textId="77777777" w:rsidR="003A36CA" w:rsidRPr="005259D7" w:rsidRDefault="003A36CA" w:rsidP="005B2BC8">
            <w:pPr>
              <w:pStyle w:val="TAC"/>
            </w:pPr>
            <w:r w:rsidRPr="005259D7">
              <w:rPr>
                <w:rFonts w:eastAsia="Yu Mincho"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546555A8" w14:textId="77777777" w:rsidR="003A36CA" w:rsidRPr="005259D7" w:rsidRDefault="003A36CA" w:rsidP="005B2BC8">
            <w:pPr>
              <w:pStyle w:val="TAC"/>
            </w:pPr>
            <w:r w:rsidRPr="005259D7">
              <w:rPr>
                <w:rFonts w:eastAsia="Yu Mincho"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E93F030" w14:textId="77777777" w:rsidR="003A36CA" w:rsidRPr="005259D7" w:rsidRDefault="003A36CA" w:rsidP="005B2BC8">
            <w:pPr>
              <w:pStyle w:val="TAC"/>
            </w:pPr>
            <w:r w:rsidRPr="005259D7">
              <w:rPr>
                <w:rFonts w:eastAsia="Yu Mincho"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C723955" w14:textId="77777777" w:rsidR="003A36CA" w:rsidRPr="005259D7" w:rsidRDefault="003A36CA" w:rsidP="005B2BC8">
            <w:pPr>
              <w:pStyle w:val="TAC"/>
              <w:rPr>
                <w:lang w:eastAsia="ja-JP"/>
              </w:rPr>
            </w:pPr>
            <w:r w:rsidRPr="005259D7">
              <w:rPr>
                <w:rFonts w:eastAsia="Yu Mincho"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650E27D3"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6B1AC176"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7C7CB6B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77A6538" w14:textId="77777777" w:rsidR="003A36CA" w:rsidRPr="005259D7" w:rsidRDefault="003A36CA" w:rsidP="005B2BC8">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D89EDFD" w14:textId="77777777" w:rsidR="003A36CA" w:rsidRPr="005259D7" w:rsidRDefault="003A36CA" w:rsidP="005B2BC8">
            <w:pPr>
              <w:pStyle w:val="TAC"/>
              <w:rPr>
                <w:rFonts w:eastAsia="Yu Mincho"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7F7BB1D0" w14:textId="77777777" w:rsidR="003A36CA" w:rsidRPr="005259D7" w:rsidRDefault="003A36CA" w:rsidP="005B2BC8">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7616D87" w14:textId="77777777" w:rsidR="003A36CA" w:rsidRPr="005259D7" w:rsidRDefault="003A36CA" w:rsidP="005B2BC8">
            <w:pPr>
              <w:pStyle w:val="TAC"/>
              <w:rPr>
                <w:rFonts w:eastAsia="Yu Mincho"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FB39C58" w14:textId="77777777" w:rsidR="003A36CA" w:rsidRPr="005259D7" w:rsidRDefault="003A36CA" w:rsidP="005B2BC8">
            <w:pPr>
              <w:pStyle w:val="TAC"/>
            </w:pPr>
            <w:r w:rsidRPr="005259D7">
              <w:rPr>
                <w:rFonts w:eastAsia="Yu Mincho" w:cs="Arial"/>
                <w:szCs w:val="18"/>
                <w:lang w:eastAsia="ja-JP"/>
              </w:rPr>
              <w:t>500</w:t>
            </w:r>
          </w:p>
        </w:tc>
        <w:tc>
          <w:tcPr>
            <w:tcW w:w="232" w:type="pct"/>
            <w:tcBorders>
              <w:top w:val="single" w:sz="6" w:space="0" w:color="auto"/>
              <w:left w:val="single" w:sz="6" w:space="0" w:color="auto"/>
              <w:bottom w:val="single" w:sz="6" w:space="0" w:color="auto"/>
              <w:right w:val="single" w:sz="4" w:space="0" w:color="auto"/>
            </w:tcBorders>
            <w:vAlign w:val="center"/>
          </w:tcPr>
          <w:p w14:paraId="2881E70A" w14:textId="77777777" w:rsidR="003A36CA" w:rsidRPr="005259D7" w:rsidRDefault="003A36CA" w:rsidP="005B2BC8">
            <w:pPr>
              <w:pStyle w:val="TAC"/>
            </w:pPr>
            <w:r w:rsidRPr="005259D7">
              <w:rPr>
                <w:rFonts w:cs="Arial"/>
                <w:szCs w:val="18"/>
              </w:rPr>
              <w:t>0</w:t>
            </w:r>
          </w:p>
        </w:tc>
        <w:tc>
          <w:tcPr>
            <w:tcW w:w="466" w:type="pct"/>
            <w:tcBorders>
              <w:top w:val="nil"/>
              <w:left w:val="single" w:sz="4" w:space="0" w:color="auto"/>
              <w:bottom w:val="nil"/>
              <w:right w:val="single" w:sz="4" w:space="0" w:color="auto"/>
            </w:tcBorders>
          </w:tcPr>
          <w:p w14:paraId="1A8922E8" w14:textId="77777777" w:rsidR="003A36CA" w:rsidRPr="005259D7" w:rsidRDefault="003A36CA" w:rsidP="005B2BC8">
            <w:pPr>
              <w:pStyle w:val="TAC"/>
              <w:rPr>
                <w:lang w:eastAsia="ja-JP"/>
              </w:rPr>
            </w:pPr>
          </w:p>
        </w:tc>
      </w:tr>
      <w:tr w:rsidR="003A36CA" w:rsidRPr="005259D7" w14:paraId="78F2487A"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7B3655DB" w14:textId="77777777" w:rsidR="003A36CA" w:rsidRPr="005259D7" w:rsidRDefault="003A36CA" w:rsidP="005B2BC8">
            <w:pPr>
              <w:pStyle w:val="TAC"/>
            </w:pPr>
            <w:r w:rsidRPr="005259D7">
              <w:rPr>
                <w:szCs w:val="18"/>
                <w:lang w:eastAsia="ja-JP"/>
              </w:rPr>
              <w:lastRenderedPageBreak/>
              <w:t>CA_n262K</w:t>
            </w:r>
          </w:p>
        </w:tc>
        <w:tc>
          <w:tcPr>
            <w:tcW w:w="510" w:type="pct"/>
            <w:tcBorders>
              <w:top w:val="single" w:sz="6" w:space="0" w:color="auto"/>
              <w:left w:val="single" w:sz="6" w:space="0" w:color="auto"/>
              <w:bottom w:val="single" w:sz="6" w:space="0" w:color="auto"/>
              <w:right w:val="single" w:sz="6" w:space="0" w:color="auto"/>
            </w:tcBorders>
            <w:vAlign w:val="center"/>
          </w:tcPr>
          <w:p w14:paraId="13ABEEAD" w14:textId="21491AA6" w:rsidR="003A36CA" w:rsidRPr="005259D7" w:rsidRDefault="003A36CA" w:rsidP="005B2BC8">
            <w:pPr>
              <w:pStyle w:val="TAC"/>
            </w:pPr>
            <w:r w:rsidRPr="005259D7">
              <w:rPr>
                <w:szCs w:val="18"/>
              </w:rPr>
              <w:t>CA_n262G</w:t>
            </w:r>
            <w:r>
              <w:rPr>
                <w:szCs w:val="18"/>
              </w:rPr>
              <w:t>/H/I/J/K</w:t>
            </w:r>
          </w:p>
        </w:tc>
        <w:tc>
          <w:tcPr>
            <w:tcW w:w="322" w:type="pct"/>
            <w:tcBorders>
              <w:top w:val="single" w:sz="6" w:space="0" w:color="auto"/>
              <w:left w:val="single" w:sz="6" w:space="0" w:color="auto"/>
              <w:bottom w:val="single" w:sz="6" w:space="0" w:color="auto"/>
              <w:right w:val="single" w:sz="6" w:space="0" w:color="auto"/>
            </w:tcBorders>
            <w:vAlign w:val="center"/>
          </w:tcPr>
          <w:p w14:paraId="45F0174C" w14:textId="77777777" w:rsidR="003A36CA" w:rsidRPr="005259D7" w:rsidRDefault="003A36CA" w:rsidP="005B2BC8">
            <w:pPr>
              <w:pStyle w:val="TAC"/>
            </w:pPr>
            <w:r w:rsidRPr="005259D7">
              <w:rPr>
                <w:rFonts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26BA9E25" w14:textId="77777777" w:rsidR="003A36CA" w:rsidRPr="005259D7" w:rsidRDefault="003A36CA" w:rsidP="005B2BC8">
            <w:pPr>
              <w:pStyle w:val="TAC"/>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051BB9E"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A9795DC"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45CDD41" w14:textId="77777777" w:rsidR="003A36CA" w:rsidRPr="005259D7" w:rsidRDefault="003A36CA" w:rsidP="005B2BC8">
            <w:pPr>
              <w:pStyle w:val="TAC"/>
              <w:rPr>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59A0F9A1" w14:textId="77777777" w:rsidR="003A36CA" w:rsidRPr="005259D7" w:rsidRDefault="003A36CA" w:rsidP="005B2BC8">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0F95685D" w14:textId="77777777" w:rsidR="003A36CA" w:rsidRPr="005259D7" w:rsidRDefault="003A36CA" w:rsidP="005B2BC8">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71D16736"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09718200"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294E562"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0530C0F7"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A676779"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2BF95916" w14:textId="77777777" w:rsidR="003A36CA" w:rsidRPr="005259D7" w:rsidRDefault="003A36CA" w:rsidP="005B2BC8">
            <w:pPr>
              <w:pStyle w:val="TAC"/>
            </w:pPr>
            <w:r w:rsidRPr="005259D7">
              <w:rPr>
                <w:rFonts w:cs="Arial"/>
                <w:szCs w:val="18"/>
                <w:lang w:eastAsia="ja-JP"/>
              </w:rPr>
              <w:t>600</w:t>
            </w:r>
          </w:p>
        </w:tc>
        <w:tc>
          <w:tcPr>
            <w:tcW w:w="232" w:type="pct"/>
            <w:tcBorders>
              <w:top w:val="single" w:sz="6" w:space="0" w:color="auto"/>
              <w:left w:val="single" w:sz="6" w:space="0" w:color="auto"/>
              <w:bottom w:val="single" w:sz="6" w:space="0" w:color="auto"/>
              <w:right w:val="single" w:sz="4" w:space="0" w:color="auto"/>
            </w:tcBorders>
            <w:vAlign w:val="center"/>
          </w:tcPr>
          <w:p w14:paraId="17DB6973" w14:textId="77777777" w:rsidR="003A36CA" w:rsidRPr="005259D7" w:rsidRDefault="003A36CA" w:rsidP="005B2BC8">
            <w:pPr>
              <w:pStyle w:val="TAC"/>
            </w:pPr>
            <w:r w:rsidRPr="005259D7">
              <w:rPr>
                <w:rFonts w:cs="Arial"/>
                <w:szCs w:val="18"/>
                <w:lang w:eastAsia="ja-JP"/>
              </w:rPr>
              <w:t>0</w:t>
            </w:r>
          </w:p>
        </w:tc>
        <w:tc>
          <w:tcPr>
            <w:tcW w:w="466" w:type="pct"/>
            <w:tcBorders>
              <w:top w:val="nil"/>
              <w:left w:val="single" w:sz="4" w:space="0" w:color="auto"/>
              <w:bottom w:val="nil"/>
              <w:right w:val="single" w:sz="4" w:space="0" w:color="auto"/>
            </w:tcBorders>
          </w:tcPr>
          <w:p w14:paraId="57692D0E" w14:textId="77777777" w:rsidR="003A36CA" w:rsidRPr="005259D7" w:rsidRDefault="003A36CA" w:rsidP="005B2BC8">
            <w:pPr>
              <w:pStyle w:val="TAC"/>
              <w:rPr>
                <w:lang w:eastAsia="ja-JP"/>
              </w:rPr>
            </w:pPr>
          </w:p>
        </w:tc>
      </w:tr>
      <w:tr w:rsidR="003A36CA" w:rsidRPr="005259D7" w14:paraId="6AE26BC3"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01D35AB9" w14:textId="77777777" w:rsidR="003A36CA" w:rsidRPr="005259D7" w:rsidRDefault="003A36CA" w:rsidP="005B2BC8">
            <w:pPr>
              <w:pStyle w:val="TAC"/>
            </w:pPr>
            <w:r w:rsidRPr="005259D7">
              <w:rPr>
                <w:szCs w:val="18"/>
              </w:rPr>
              <w:t>CA_n262L</w:t>
            </w:r>
          </w:p>
        </w:tc>
        <w:tc>
          <w:tcPr>
            <w:tcW w:w="510" w:type="pct"/>
            <w:tcBorders>
              <w:top w:val="single" w:sz="6" w:space="0" w:color="auto"/>
              <w:left w:val="single" w:sz="6" w:space="0" w:color="auto"/>
              <w:bottom w:val="single" w:sz="6" w:space="0" w:color="auto"/>
              <w:right w:val="single" w:sz="6" w:space="0" w:color="auto"/>
            </w:tcBorders>
            <w:vAlign w:val="center"/>
          </w:tcPr>
          <w:p w14:paraId="6E71A6A2" w14:textId="74CC74D5" w:rsidR="003A36CA" w:rsidRPr="005259D7" w:rsidRDefault="003A36CA" w:rsidP="005B2BC8">
            <w:pPr>
              <w:pStyle w:val="TAC"/>
            </w:pPr>
            <w:r w:rsidRPr="005259D7">
              <w:rPr>
                <w:szCs w:val="18"/>
              </w:rPr>
              <w:t>CA_n262G</w:t>
            </w:r>
            <w:r>
              <w:rPr>
                <w:szCs w:val="18"/>
              </w:rPr>
              <w:t>/H/I/J/K/L</w:t>
            </w:r>
          </w:p>
        </w:tc>
        <w:tc>
          <w:tcPr>
            <w:tcW w:w="322" w:type="pct"/>
            <w:tcBorders>
              <w:top w:val="single" w:sz="6" w:space="0" w:color="auto"/>
              <w:left w:val="single" w:sz="6" w:space="0" w:color="auto"/>
              <w:bottom w:val="single" w:sz="6" w:space="0" w:color="auto"/>
              <w:right w:val="single" w:sz="6" w:space="0" w:color="auto"/>
            </w:tcBorders>
            <w:vAlign w:val="center"/>
          </w:tcPr>
          <w:p w14:paraId="1912780F" w14:textId="77777777" w:rsidR="003A36CA" w:rsidRPr="005259D7" w:rsidRDefault="003A36CA" w:rsidP="005B2BC8">
            <w:pPr>
              <w:pStyle w:val="TAC"/>
            </w:pPr>
            <w:r w:rsidRPr="005259D7">
              <w:rPr>
                <w:rFonts w:eastAsia="Yu Mincho"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74949DCE" w14:textId="77777777" w:rsidR="003A36CA" w:rsidRPr="005259D7" w:rsidRDefault="003A36CA" w:rsidP="005B2BC8">
            <w:pPr>
              <w:pStyle w:val="TAC"/>
            </w:pPr>
            <w:r w:rsidRPr="005259D7">
              <w:rPr>
                <w:rFonts w:eastAsia="Yu Mincho"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0476D72F" w14:textId="77777777" w:rsidR="003A36CA" w:rsidRPr="005259D7" w:rsidRDefault="003A36CA" w:rsidP="005B2BC8">
            <w:pPr>
              <w:pStyle w:val="TAC"/>
            </w:pPr>
            <w:r w:rsidRPr="005259D7">
              <w:rPr>
                <w:rFonts w:cs="Arial"/>
                <w:szCs w:val="18"/>
              </w:rPr>
              <w:t>100</w:t>
            </w:r>
          </w:p>
        </w:tc>
        <w:tc>
          <w:tcPr>
            <w:tcW w:w="232" w:type="pct"/>
            <w:tcBorders>
              <w:top w:val="single" w:sz="6" w:space="0" w:color="auto"/>
              <w:left w:val="single" w:sz="6" w:space="0" w:color="auto"/>
              <w:bottom w:val="single" w:sz="6" w:space="0" w:color="auto"/>
              <w:right w:val="single" w:sz="6" w:space="0" w:color="auto"/>
            </w:tcBorders>
            <w:vAlign w:val="center"/>
          </w:tcPr>
          <w:p w14:paraId="5E29D68D"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0618CD12" w14:textId="77777777" w:rsidR="003A36CA" w:rsidRPr="005259D7" w:rsidRDefault="003A36CA" w:rsidP="005B2BC8">
            <w:pPr>
              <w:pStyle w:val="TAC"/>
              <w:rPr>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007FE9F5" w14:textId="77777777" w:rsidR="003A36CA" w:rsidRPr="005259D7" w:rsidRDefault="003A36CA" w:rsidP="005B2BC8">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63F1B3E" w14:textId="77777777" w:rsidR="003A36CA" w:rsidRPr="005259D7" w:rsidRDefault="003A36CA" w:rsidP="005B2BC8">
            <w:pPr>
              <w:pStyle w:val="TAC"/>
              <w:rPr>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7E04FF0D" w14:textId="77777777" w:rsidR="003A36CA" w:rsidRPr="005259D7" w:rsidRDefault="003A36CA" w:rsidP="005B2BC8">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20B97FC0" w14:textId="77777777" w:rsidR="003A36CA" w:rsidRPr="005259D7" w:rsidRDefault="003A36CA" w:rsidP="005B2BC8">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7669D21" w14:textId="77777777" w:rsidR="003A36CA" w:rsidRPr="005259D7" w:rsidRDefault="003A36CA" w:rsidP="005B2BC8">
            <w:pPr>
              <w:pStyle w:val="TAC"/>
              <w:rPr>
                <w:rFonts w:eastAsia="Yu Mincho"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06A6AD32" w14:textId="77777777" w:rsidR="003A36CA" w:rsidRPr="005259D7" w:rsidRDefault="003A36CA" w:rsidP="005B2BC8">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34EFF1A" w14:textId="77777777" w:rsidR="003A36CA" w:rsidRPr="005259D7" w:rsidRDefault="003A36CA" w:rsidP="005B2BC8">
            <w:pPr>
              <w:pStyle w:val="TAC"/>
              <w:rPr>
                <w:rFonts w:eastAsia="Yu Mincho"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489D5B2A" w14:textId="77777777" w:rsidR="003A36CA" w:rsidRPr="005259D7" w:rsidRDefault="003A36CA" w:rsidP="005B2BC8">
            <w:pPr>
              <w:pStyle w:val="TAC"/>
            </w:pPr>
            <w:r w:rsidRPr="005259D7">
              <w:rPr>
                <w:rFonts w:eastAsia="Yu Mincho" w:cs="Arial"/>
                <w:szCs w:val="18"/>
                <w:lang w:eastAsia="ja-JP"/>
              </w:rPr>
              <w:t>700</w:t>
            </w:r>
          </w:p>
        </w:tc>
        <w:tc>
          <w:tcPr>
            <w:tcW w:w="232" w:type="pct"/>
            <w:tcBorders>
              <w:top w:val="single" w:sz="6" w:space="0" w:color="auto"/>
              <w:left w:val="single" w:sz="6" w:space="0" w:color="auto"/>
              <w:bottom w:val="single" w:sz="6" w:space="0" w:color="auto"/>
              <w:right w:val="single" w:sz="4" w:space="0" w:color="auto"/>
            </w:tcBorders>
            <w:vAlign w:val="center"/>
          </w:tcPr>
          <w:p w14:paraId="57BF487A" w14:textId="77777777" w:rsidR="003A36CA" w:rsidRPr="005259D7" w:rsidRDefault="003A36CA" w:rsidP="005B2BC8">
            <w:pPr>
              <w:pStyle w:val="TAC"/>
            </w:pPr>
            <w:r w:rsidRPr="005259D7">
              <w:rPr>
                <w:rFonts w:cs="Arial"/>
                <w:szCs w:val="18"/>
              </w:rPr>
              <w:t>0</w:t>
            </w:r>
          </w:p>
        </w:tc>
        <w:tc>
          <w:tcPr>
            <w:tcW w:w="466" w:type="pct"/>
            <w:tcBorders>
              <w:top w:val="nil"/>
              <w:left w:val="single" w:sz="4" w:space="0" w:color="auto"/>
              <w:bottom w:val="nil"/>
              <w:right w:val="single" w:sz="4" w:space="0" w:color="auto"/>
            </w:tcBorders>
          </w:tcPr>
          <w:p w14:paraId="604C5193" w14:textId="77777777" w:rsidR="003A36CA" w:rsidRPr="005259D7" w:rsidRDefault="003A36CA" w:rsidP="005B2BC8">
            <w:pPr>
              <w:pStyle w:val="TAC"/>
              <w:rPr>
                <w:lang w:eastAsia="ja-JP"/>
              </w:rPr>
            </w:pPr>
          </w:p>
        </w:tc>
      </w:tr>
      <w:tr w:rsidR="003A36CA" w:rsidRPr="005259D7" w14:paraId="6EDADB5C"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0B4CFF3F" w14:textId="77777777" w:rsidR="003A36CA" w:rsidRPr="005259D7" w:rsidRDefault="003A36CA" w:rsidP="005B2BC8">
            <w:pPr>
              <w:pStyle w:val="TAC"/>
            </w:pPr>
            <w:r w:rsidRPr="005259D7">
              <w:rPr>
                <w:szCs w:val="18"/>
                <w:lang w:eastAsia="ja-JP"/>
              </w:rPr>
              <w:t>CA_n262M</w:t>
            </w:r>
          </w:p>
        </w:tc>
        <w:tc>
          <w:tcPr>
            <w:tcW w:w="510" w:type="pct"/>
            <w:tcBorders>
              <w:top w:val="single" w:sz="6" w:space="0" w:color="auto"/>
              <w:left w:val="single" w:sz="6" w:space="0" w:color="auto"/>
              <w:bottom w:val="single" w:sz="6" w:space="0" w:color="auto"/>
              <w:right w:val="single" w:sz="6" w:space="0" w:color="auto"/>
            </w:tcBorders>
            <w:vAlign w:val="center"/>
          </w:tcPr>
          <w:p w14:paraId="4CE9F5E9" w14:textId="05649CCC" w:rsidR="003A36CA" w:rsidRPr="00004896" w:rsidRDefault="003A36CA" w:rsidP="005B2BC8">
            <w:pPr>
              <w:pStyle w:val="TAC"/>
              <w:rPr>
                <w:lang w:val="sv-SE"/>
              </w:rPr>
            </w:pPr>
            <w:r w:rsidRPr="00004896">
              <w:rPr>
                <w:szCs w:val="18"/>
                <w:lang w:val="sv-SE"/>
              </w:rPr>
              <w:t>CA_n262G/H/I/J/K/L/M</w:t>
            </w:r>
          </w:p>
        </w:tc>
        <w:tc>
          <w:tcPr>
            <w:tcW w:w="322" w:type="pct"/>
            <w:tcBorders>
              <w:top w:val="single" w:sz="6" w:space="0" w:color="auto"/>
              <w:left w:val="single" w:sz="6" w:space="0" w:color="auto"/>
              <w:bottom w:val="single" w:sz="6" w:space="0" w:color="auto"/>
              <w:right w:val="single" w:sz="6" w:space="0" w:color="auto"/>
            </w:tcBorders>
            <w:vAlign w:val="center"/>
          </w:tcPr>
          <w:p w14:paraId="468BCC01" w14:textId="77777777" w:rsidR="003A36CA" w:rsidRPr="005259D7" w:rsidRDefault="003A36CA" w:rsidP="005B2BC8">
            <w:pPr>
              <w:pStyle w:val="TAC"/>
            </w:pPr>
            <w:r w:rsidRPr="005259D7">
              <w:rPr>
                <w:rFonts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7C1E0C77" w14:textId="77777777" w:rsidR="003A36CA" w:rsidRPr="005259D7" w:rsidRDefault="003A36CA" w:rsidP="005B2BC8">
            <w:pPr>
              <w:pStyle w:val="TAC"/>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27D123B9"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D5438AA" w14:textId="77777777" w:rsidR="003A36CA" w:rsidRPr="005259D7" w:rsidRDefault="003A36CA" w:rsidP="005B2BC8">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30E9E09" w14:textId="77777777" w:rsidR="003A36CA" w:rsidRPr="005259D7" w:rsidRDefault="003A36CA" w:rsidP="005B2BC8">
            <w:pPr>
              <w:pStyle w:val="TAC"/>
              <w:rPr>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22D195AA" w14:textId="77777777" w:rsidR="003A36CA" w:rsidRPr="005259D7" w:rsidRDefault="003A36CA" w:rsidP="005B2BC8">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5D675ECB" w14:textId="77777777" w:rsidR="003A36CA" w:rsidRPr="005259D7" w:rsidRDefault="003A36CA" w:rsidP="005B2BC8">
            <w:pPr>
              <w:pStyle w:val="TAC"/>
              <w:rPr>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1AC68E3" w14:textId="77777777" w:rsidR="003A36CA" w:rsidRPr="005259D7" w:rsidRDefault="003A36CA" w:rsidP="005B2BC8">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2E40AFD2"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2A5DF96"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307F3E3B"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1C8334E1"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090653E" w14:textId="77777777" w:rsidR="003A36CA" w:rsidRPr="005259D7" w:rsidRDefault="003A36CA" w:rsidP="005B2BC8">
            <w:pPr>
              <w:pStyle w:val="TAC"/>
            </w:pPr>
            <w:r w:rsidRPr="005259D7">
              <w:rPr>
                <w:rFonts w:cs="Arial"/>
                <w:szCs w:val="18"/>
                <w:lang w:eastAsia="ja-JP"/>
              </w:rPr>
              <w:t>800</w:t>
            </w:r>
          </w:p>
        </w:tc>
        <w:tc>
          <w:tcPr>
            <w:tcW w:w="232" w:type="pct"/>
            <w:tcBorders>
              <w:top w:val="single" w:sz="6" w:space="0" w:color="auto"/>
              <w:left w:val="single" w:sz="6" w:space="0" w:color="auto"/>
              <w:bottom w:val="single" w:sz="6" w:space="0" w:color="auto"/>
              <w:right w:val="single" w:sz="4" w:space="0" w:color="auto"/>
            </w:tcBorders>
            <w:vAlign w:val="center"/>
          </w:tcPr>
          <w:p w14:paraId="6E88DCA1" w14:textId="77777777" w:rsidR="003A36CA" w:rsidRPr="005259D7" w:rsidRDefault="003A36CA" w:rsidP="005B2BC8">
            <w:pPr>
              <w:pStyle w:val="TAC"/>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1384F5EA" w14:textId="77777777" w:rsidR="003A36CA" w:rsidRPr="005259D7" w:rsidRDefault="003A36CA" w:rsidP="005B2BC8">
            <w:pPr>
              <w:pStyle w:val="TAC"/>
              <w:rPr>
                <w:lang w:eastAsia="ja-JP"/>
              </w:rPr>
            </w:pPr>
          </w:p>
        </w:tc>
      </w:tr>
      <w:tr w:rsidR="003A36CA" w:rsidRPr="005259D7" w14:paraId="50F21EE2"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5D1E51F4" w14:textId="77777777" w:rsidR="003A36CA" w:rsidRPr="005259D7" w:rsidRDefault="003A36CA" w:rsidP="005B2BC8">
            <w:pPr>
              <w:pStyle w:val="TAC"/>
              <w:rPr>
                <w:szCs w:val="18"/>
                <w:lang w:eastAsia="ja-JP"/>
              </w:rPr>
            </w:pPr>
            <w:r w:rsidRPr="005259D7">
              <w:rPr>
                <w:szCs w:val="18"/>
                <w:lang w:eastAsia="ja-JP"/>
              </w:rPr>
              <w:t>CA_n263B</w:t>
            </w:r>
          </w:p>
        </w:tc>
        <w:tc>
          <w:tcPr>
            <w:tcW w:w="510" w:type="pct"/>
            <w:tcBorders>
              <w:top w:val="single" w:sz="6" w:space="0" w:color="auto"/>
              <w:left w:val="single" w:sz="6" w:space="0" w:color="auto"/>
              <w:bottom w:val="single" w:sz="6" w:space="0" w:color="auto"/>
              <w:right w:val="single" w:sz="6" w:space="0" w:color="auto"/>
            </w:tcBorders>
            <w:vAlign w:val="center"/>
          </w:tcPr>
          <w:p w14:paraId="6F3AEF74"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430131F9" w14:textId="77777777" w:rsidR="003A36CA" w:rsidRPr="005259D7" w:rsidRDefault="003A36CA" w:rsidP="005B2BC8">
            <w:pPr>
              <w:pStyle w:val="TAC"/>
              <w:rPr>
                <w:rFonts w:cs="Arial"/>
                <w:szCs w:val="18"/>
                <w:lang w:eastAsia="ja-JP"/>
              </w:rPr>
            </w:pPr>
            <w:r w:rsidRPr="005259D7">
              <w:rPr>
                <w:rFonts w:cs="Arial"/>
                <w:szCs w:val="18"/>
                <w:lang w:eastAsia="ja-JP"/>
              </w:rPr>
              <w:t>400</w:t>
            </w:r>
          </w:p>
        </w:tc>
        <w:tc>
          <w:tcPr>
            <w:tcW w:w="233" w:type="pct"/>
            <w:tcBorders>
              <w:top w:val="single" w:sz="6" w:space="0" w:color="auto"/>
              <w:left w:val="single" w:sz="6" w:space="0" w:color="auto"/>
              <w:bottom w:val="single" w:sz="6" w:space="0" w:color="auto"/>
              <w:right w:val="single" w:sz="6" w:space="0" w:color="auto"/>
            </w:tcBorders>
            <w:vAlign w:val="center"/>
          </w:tcPr>
          <w:p w14:paraId="1FE6E89D" w14:textId="77777777" w:rsidR="003A36CA" w:rsidRPr="005259D7" w:rsidRDefault="003A36CA" w:rsidP="005B2BC8">
            <w:pPr>
              <w:pStyle w:val="TAC"/>
              <w:rPr>
                <w:rFonts w:cs="Arial"/>
                <w:szCs w:val="18"/>
                <w:lang w:eastAsia="ja-JP"/>
              </w:rPr>
            </w:pPr>
            <w:r w:rsidRPr="005259D7">
              <w:rPr>
                <w:rFonts w:cs="Arial"/>
                <w:szCs w:val="18"/>
                <w:lang w:eastAsia="ja-JP"/>
              </w:rPr>
              <w:t>400</w:t>
            </w:r>
          </w:p>
        </w:tc>
        <w:tc>
          <w:tcPr>
            <w:tcW w:w="231" w:type="pct"/>
            <w:tcBorders>
              <w:top w:val="single" w:sz="6" w:space="0" w:color="auto"/>
              <w:left w:val="single" w:sz="6" w:space="0" w:color="auto"/>
              <w:bottom w:val="single" w:sz="6" w:space="0" w:color="auto"/>
              <w:right w:val="single" w:sz="6" w:space="0" w:color="auto"/>
            </w:tcBorders>
            <w:vAlign w:val="center"/>
          </w:tcPr>
          <w:p w14:paraId="787689A0"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768AC0F9"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41A086B" w14:textId="77777777" w:rsidR="003A36CA" w:rsidRPr="005259D7" w:rsidRDefault="003A36CA" w:rsidP="005B2BC8">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35C1C35E"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6570C676"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327A8A7D"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21FAD49"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4479520"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3930AAAB"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1B1024E3"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5563C5DF" w14:textId="77777777" w:rsidR="003A36CA" w:rsidRPr="005259D7" w:rsidRDefault="003A36CA" w:rsidP="005B2BC8">
            <w:pPr>
              <w:pStyle w:val="TAC"/>
              <w:rPr>
                <w:rFonts w:cs="Arial"/>
                <w:szCs w:val="18"/>
                <w:lang w:eastAsia="ja-JP"/>
              </w:rPr>
            </w:pPr>
            <w:r w:rsidRPr="005259D7">
              <w:rPr>
                <w:rFonts w:cs="Arial"/>
                <w:szCs w:val="18"/>
                <w:lang w:eastAsia="ja-JP"/>
              </w:rPr>
              <w:t>800</w:t>
            </w:r>
          </w:p>
        </w:tc>
        <w:tc>
          <w:tcPr>
            <w:tcW w:w="232" w:type="pct"/>
            <w:tcBorders>
              <w:top w:val="single" w:sz="6" w:space="0" w:color="auto"/>
              <w:left w:val="single" w:sz="6" w:space="0" w:color="auto"/>
              <w:bottom w:val="single" w:sz="6" w:space="0" w:color="auto"/>
              <w:right w:val="single" w:sz="4" w:space="0" w:color="auto"/>
            </w:tcBorders>
            <w:vAlign w:val="center"/>
          </w:tcPr>
          <w:p w14:paraId="6FAAD8B2"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084818F5" w14:textId="77777777" w:rsidR="003A36CA" w:rsidRPr="005259D7" w:rsidRDefault="003A36CA" w:rsidP="005B2BC8">
            <w:pPr>
              <w:pStyle w:val="TAC"/>
              <w:rPr>
                <w:lang w:eastAsia="ja-JP"/>
              </w:rPr>
            </w:pPr>
            <w:r w:rsidRPr="005259D7">
              <w:rPr>
                <w:lang w:eastAsia="ja-JP"/>
              </w:rPr>
              <w:t>1</w:t>
            </w:r>
          </w:p>
        </w:tc>
      </w:tr>
      <w:tr w:rsidR="003A36CA" w:rsidRPr="005259D7" w14:paraId="3024C611"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7397A08F" w14:textId="77777777" w:rsidR="003A36CA" w:rsidRPr="005259D7" w:rsidRDefault="003A36CA" w:rsidP="005B2BC8">
            <w:pPr>
              <w:pStyle w:val="TAC"/>
              <w:rPr>
                <w:szCs w:val="18"/>
                <w:lang w:eastAsia="ja-JP"/>
              </w:rPr>
            </w:pPr>
            <w:r w:rsidRPr="005259D7">
              <w:rPr>
                <w:szCs w:val="18"/>
                <w:lang w:eastAsia="ja-JP"/>
              </w:rPr>
              <w:t>CA_n263C</w:t>
            </w:r>
          </w:p>
        </w:tc>
        <w:tc>
          <w:tcPr>
            <w:tcW w:w="510" w:type="pct"/>
            <w:tcBorders>
              <w:top w:val="single" w:sz="6" w:space="0" w:color="auto"/>
              <w:left w:val="single" w:sz="6" w:space="0" w:color="auto"/>
              <w:bottom w:val="single" w:sz="6" w:space="0" w:color="auto"/>
              <w:right w:val="single" w:sz="6" w:space="0" w:color="auto"/>
            </w:tcBorders>
            <w:vAlign w:val="center"/>
          </w:tcPr>
          <w:p w14:paraId="1AF793B3"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26E9F659" w14:textId="77777777" w:rsidR="003A36CA" w:rsidRPr="005259D7" w:rsidRDefault="003A36CA" w:rsidP="005B2BC8">
            <w:pPr>
              <w:pStyle w:val="TAC"/>
              <w:rPr>
                <w:rFonts w:cs="Arial"/>
                <w:szCs w:val="18"/>
                <w:lang w:eastAsia="ja-JP"/>
              </w:rPr>
            </w:pPr>
            <w:r w:rsidRPr="005259D7">
              <w:rPr>
                <w:rFonts w:cs="Arial"/>
                <w:szCs w:val="18"/>
                <w:lang w:eastAsia="ja-JP"/>
              </w:rPr>
              <w:t>400</w:t>
            </w:r>
          </w:p>
        </w:tc>
        <w:tc>
          <w:tcPr>
            <w:tcW w:w="233" w:type="pct"/>
            <w:tcBorders>
              <w:top w:val="single" w:sz="6" w:space="0" w:color="auto"/>
              <w:left w:val="single" w:sz="6" w:space="0" w:color="auto"/>
              <w:bottom w:val="single" w:sz="6" w:space="0" w:color="auto"/>
              <w:right w:val="single" w:sz="6" w:space="0" w:color="auto"/>
            </w:tcBorders>
            <w:vAlign w:val="center"/>
          </w:tcPr>
          <w:p w14:paraId="789C7046" w14:textId="77777777" w:rsidR="003A36CA" w:rsidRPr="005259D7" w:rsidRDefault="003A36CA" w:rsidP="005B2BC8">
            <w:pPr>
              <w:pStyle w:val="TAC"/>
              <w:rPr>
                <w:rFonts w:cs="Arial"/>
                <w:szCs w:val="18"/>
                <w:lang w:eastAsia="ja-JP"/>
              </w:rPr>
            </w:pPr>
            <w:r w:rsidRPr="005259D7">
              <w:rPr>
                <w:rFonts w:cs="Arial"/>
                <w:szCs w:val="18"/>
                <w:lang w:eastAsia="ja-JP"/>
              </w:rPr>
              <w:t>400</w:t>
            </w:r>
          </w:p>
        </w:tc>
        <w:tc>
          <w:tcPr>
            <w:tcW w:w="231" w:type="pct"/>
            <w:tcBorders>
              <w:top w:val="single" w:sz="6" w:space="0" w:color="auto"/>
              <w:left w:val="single" w:sz="6" w:space="0" w:color="auto"/>
              <w:bottom w:val="single" w:sz="6" w:space="0" w:color="auto"/>
              <w:right w:val="single" w:sz="6" w:space="0" w:color="auto"/>
            </w:tcBorders>
            <w:vAlign w:val="center"/>
          </w:tcPr>
          <w:p w14:paraId="248C1342" w14:textId="77777777" w:rsidR="003A36CA" w:rsidRPr="005259D7" w:rsidRDefault="003A36CA" w:rsidP="005B2BC8">
            <w:pPr>
              <w:pStyle w:val="TAC"/>
              <w:rPr>
                <w:rFonts w:cs="Arial"/>
                <w:szCs w:val="18"/>
                <w:lang w:eastAsia="ja-JP"/>
              </w:rPr>
            </w:pPr>
            <w:r w:rsidRPr="005259D7">
              <w:rPr>
                <w:rFonts w:cs="Arial"/>
                <w:szCs w:val="18"/>
                <w:lang w:eastAsia="ja-JP"/>
              </w:rPr>
              <w:t>400</w:t>
            </w:r>
          </w:p>
        </w:tc>
        <w:tc>
          <w:tcPr>
            <w:tcW w:w="232" w:type="pct"/>
            <w:tcBorders>
              <w:top w:val="single" w:sz="6" w:space="0" w:color="auto"/>
              <w:left w:val="single" w:sz="6" w:space="0" w:color="auto"/>
              <w:bottom w:val="single" w:sz="6" w:space="0" w:color="auto"/>
              <w:right w:val="single" w:sz="6" w:space="0" w:color="auto"/>
            </w:tcBorders>
            <w:vAlign w:val="center"/>
          </w:tcPr>
          <w:p w14:paraId="2CCB9F1F"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1AA4416E" w14:textId="77777777" w:rsidR="003A36CA" w:rsidRPr="005259D7" w:rsidRDefault="003A36CA" w:rsidP="005B2BC8">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2A6ED248"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7885EC45"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44C60448"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B9F29AD"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40EC4CA"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65A0456F"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0949B2D"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011DDBE" w14:textId="77777777" w:rsidR="003A36CA" w:rsidRPr="005259D7" w:rsidRDefault="003A36CA" w:rsidP="005B2BC8">
            <w:pPr>
              <w:pStyle w:val="TAC"/>
              <w:rPr>
                <w:rFonts w:cs="Arial"/>
                <w:szCs w:val="18"/>
                <w:lang w:eastAsia="ja-JP"/>
              </w:rPr>
            </w:pPr>
            <w:r w:rsidRPr="005259D7">
              <w:rPr>
                <w:rFonts w:cs="Arial"/>
                <w:szCs w:val="18"/>
                <w:lang w:eastAsia="ja-JP"/>
              </w:rPr>
              <w:t>1200</w:t>
            </w:r>
          </w:p>
        </w:tc>
        <w:tc>
          <w:tcPr>
            <w:tcW w:w="232" w:type="pct"/>
            <w:tcBorders>
              <w:top w:val="single" w:sz="6" w:space="0" w:color="auto"/>
              <w:left w:val="single" w:sz="6" w:space="0" w:color="auto"/>
              <w:bottom w:val="single" w:sz="6" w:space="0" w:color="auto"/>
              <w:right w:val="single" w:sz="4" w:space="0" w:color="auto"/>
            </w:tcBorders>
            <w:vAlign w:val="center"/>
          </w:tcPr>
          <w:p w14:paraId="7874BE67"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31B96357" w14:textId="77777777" w:rsidR="003A36CA" w:rsidRPr="005259D7" w:rsidRDefault="003A36CA" w:rsidP="005B2BC8">
            <w:pPr>
              <w:pStyle w:val="TAC"/>
              <w:rPr>
                <w:lang w:eastAsia="ja-JP"/>
              </w:rPr>
            </w:pPr>
            <w:r w:rsidRPr="005259D7">
              <w:rPr>
                <w:lang w:eastAsia="ja-JP"/>
              </w:rPr>
              <w:t>1</w:t>
            </w:r>
          </w:p>
        </w:tc>
      </w:tr>
      <w:tr w:rsidR="003A36CA" w:rsidRPr="005259D7" w14:paraId="07397619"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0DCF3C44" w14:textId="77777777" w:rsidR="003A36CA" w:rsidRPr="005259D7" w:rsidRDefault="003A36CA" w:rsidP="005B2BC8">
            <w:pPr>
              <w:pStyle w:val="TAC"/>
              <w:rPr>
                <w:szCs w:val="18"/>
                <w:lang w:eastAsia="ja-JP"/>
              </w:rPr>
            </w:pPr>
            <w:r w:rsidRPr="005259D7">
              <w:rPr>
                <w:szCs w:val="18"/>
                <w:lang w:eastAsia="ja-JP"/>
              </w:rPr>
              <w:t>CA_n263G</w:t>
            </w:r>
          </w:p>
        </w:tc>
        <w:tc>
          <w:tcPr>
            <w:tcW w:w="510" w:type="pct"/>
            <w:tcBorders>
              <w:top w:val="single" w:sz="6" w:space="0" w:color="auto"/>
              <w:left w:val="single" w:sz="6" w:space="0" w:color="auto"/>
              <w:bottom w:val="single" w:sz="6" w:space="0" w:color="auto"/>
              <w:right w:val="single" w:sz="6" w:space="0" w:color="auto"/>
            </w:tcBorders>
            <w:vAlign w:val="center"/>
          </w:tcPr>
          <w:p w14:paraId="6247B81F"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746F58AC"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6EA9AF66"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7EBAD210"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6019B34F"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5500D582" w14:textId="77777777" w:rsidR="003A36CA" w:rsidRPr="005259D7" w:rsidRDefault="003A36CA" w:rsidP="005B2BC8">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1C0BC714"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0AE0FE7F"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748FF266"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1532FF6"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F63C269"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31263260"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1676D03"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17CDC14B" w14:textId="77777777" w:rsidR="003A36CA" w:rsidRPr="005259D7" w:rsidRDefault="003A36CA" w:rsidP="005B2BC8">
            <w:pPr>
              <w:pStyle w:val="TAC"/>
              <w:rPr>
                <w:rFonts w:cs="Arial"/>
                <w:szCs w:val="18"/>
                <w:lang w:eastAsia="ja-JP"/>
              </w:rPr>
            </w:pPr>
            <w:r w:rsidRPr="005259D7">
              <w:rPr>
                <w:rFonts w:cs="Arial"/>
                <w:szCs w:val="18"/>
                <w:lang w:eastAsia="ja-JP"/>
              </w:rPr>
              <w:t>200</w:t>
            </w:r>
          </w:p>
        </w:tc>
        <w:tc>
          <w:tcPr>
            <w:tcW w:w="232" w:type="pct"/>
            <w:tcBorders>
              <w:top w:val="single" w:sz="6" w:space="0" w:color="auto"/>
              <w:left w:val="single" w:sz="6" w:space="0" w:color="auto"/>
              <w:bottom w:val="single" w:sz="6" w:space="0" w:color="auto"/>
              <w:right w:val="single" w:sz="4" w:space="0" w:color="auto"/>
            </w:tcBorders>
            <w:vAlign w:val="center"/>
          </w:tcPr>
          <w:p w14:paraId="4B7D0C5F"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17508636" w14:textId="77777777" w:rsidR="003A36CA" w:rsidRPr="005259D7" w:rsidRDefault="003A36CA" w:rsidP="005B2BC8">
            <w:pPr>
              <w:pStyle w:val="TAC"/>
              <w:rPr>
                <w:lang w:eastAsia="ja-JP"/>
              </w:rPr>
            </w:pPr>
            <w:r w:rsidRPr="005259D7">
              <w:rPr>
                <w:lang w:eastAsia="ja-JP"/>
              </w:rPr>
              <w:t>3</w:t>
            </w:r>
          </w:p>
        </w:tc>
      </w:tr>
      <w:tr w:rsidR="003A36CA" w:rsidRPr="005259D7" w14:paraId="48766188"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42746490" w14:textId="77777777" w:rsidR="003A36CA" w:rsidRPr="005259D7" w:rsidRDefault="003A36CA" w:rsidP="005B2BC8">
            <w:pPr>
              <w:pStyle w:val="TAC"/>
              <w:rPr>
                <w:szCs w:val="18"/>
                <w:lang w:eastAsia="ja-JP"/>
              </w:rPr>
            </w:pPr>
            <w:r w:rsidRPr="005259D7">
              <w:rPr>
                <w:szCs w:val="18"/>
                <w:lang w:eastAsia="ja-JP"/>
              </w:rPr>
              <w:t>CA_n263H</w:t>
            </w:r>
          </w:p>
        </w:tc>
        <w:tc>
          <w:tcPr>
            <w:tcW w:w="510" w:type="pct"/>
            <w:tcBorders>
              <w:top w:val="single" w:sz="6" w:space="0" w:color="auto"/>
              <w:left w:val="single" w:sz="6" w:space="0" w:color="auto"/>
              <w:bottom w:val="single" w:sz="6" w:space="0" w:color="auto"/>
              <w:right w:val="single" w:sz="6" w:space="0" w:color="auto"/>
            </w:tcBorders>
            <w:vAlign w:val="center"/>
          </w:tcPr>
          <w:p w14:paraId="0642CD18"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4BC2D0F5"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0BD72C89"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58D43BF7"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10D5569"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57927F73" w14:textId="77777777" w:rsidR="003A36CA" w:rsidRPr="005259D7" w:rsidRDefault="003A36CA" w:rsidP="005B2BC8">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2A30449B"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18C4C261"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4F61D56F"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745E720"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FC0B4BB"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2EE23863"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799E843"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267011F5" w14:textId="77777777" w:rsidR="003A36CA" w:rsidRPr="005259D7" w:rsidRDefault="003A36CA" w:rsidP="005B2BC8">
            <w:pPr>
              <w:pStyle w:val="TAC"/>
              <w:rPr>
                <w:rFonts w:cs="Arial"/>
                <w:szCs w:val="18"/>
                <w:lang w:eastAsia="ja-JP"/>
              </w:rPr>
            </w:pPr>
            <w:r w:rsidRPr="005259D7">
              <w:rPr>
                <w:rFonts w:cs="Arial"/>
                <w:szCs w:val="18"/>
                <w:lang w:eastAsia="ja-JP"/>
              </w:rPr>
              <w:t>300</w:t>
            </w:r>
          </w:p>
        </w:tc>
        <w:tc>
          <w:tcPr>
            <w:tcW w:w="232" w:type="pct"/>
            <w:tcBorders>
              <w:top w:val="single" w:sz="6" w:space="0" w:color="auto"/>
              <w:left w:val="single" w:sz="6" w:space="0" w:color="auto"/>
              <w:bottom w:val="single" w:sz="6" w:space="0" w:color="auto"/>
              <w:right w:val="single" w:sz="4" w:space="0" w:color="auto"/>
            </w:tcBorders>
            <w:vAlign w:val="center"/>
          </w:tcPr>
          <w:p w14:paraId="346D9FA6"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6C926D42" w14:textId="77777777" w:rsidR="003A36CA" w:rsidRPr="005259D7" w:rsidRDefault="003A36CA" w:rsidP="005B2BC8">
            <w:pPr>
              <w:pStyle w:val="TAC"/>
              <w:rPr>
                <w:lang w:eastAsia="ja-JP"/>
              </w:rPr>
            </w:pPr>
            <w:r w:rsidRPr="005259D7">
              <w:rPr>
                <w:lang w:eastAsia="ja-JP"/>
              </w:rPr>
              <w:t>3</w:t>
            </w:r>
          </w:p>
        </w:tc>
      </w:tr>
      <w:tr w:rsidR="003A36CA" w:rsidRPr="005259D7" w14:paraId="538E4560"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00886F42" w14:textId="77777777" w:rsidR="003A36CA" w:rsidRPr="005259D7" w:rsidRDefault="003A36CA" w:rsidP="005B2BC8">
            <w:pPr>
              <w:pStyle w:val="TAC"/>
              <w:rPr>
                <w:szCs w:val="18"/>
                <w:lang w:eastAsia="ja-JP"/>
              </w:rPr>
            </w:pPr>
            <w:r w:rsidRPr="005259D7">
              <w:rPr>
                <w:szCs w:val="18"/>
                <w:lang w:eastAsia="ja-JP"/>
              </w:rPr>
              <w:t>CA_n263I</w:t>
            </w:r>
          </w:p>
        </w:tc>
        <w:tc>
          <w:tcPr>
            <w:tcW w:w="510" w:type="pct"/>
            <w:tcBorders>
              <w:top w:val="single" w:sz="6" w:space="0" w:color="auto"/>
              <w:left w:val="single" w:sz="6" w:space="0" w:color="auto"/>
              <w:bottom w:val="single" w:sz="6" w:space="0" w:color="auto"/>
              <w:right w:val="single" w:sz="6" w:space="0" w:color="auto"/>
            </w:tcBorders>
            <w:vAlign w:val="center"/>
          </w:tcPr>
          <w:p w14:paraId="0D20EA15"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42C0D676"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7AF03FFF"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DD41AF6"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D1B3CFC"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8FF85DD" w14:textId="77777777" w:rsidR="003A36CA" w:rsidRPr="005259D7" w:rsidRDefault="003A36CA" w:rsidP="005B2BC8">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1DBF1B92"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79170ED"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31A6197A"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C2C2DF1"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5EB6179"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42074084"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B42CE76"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3CF75BC9" w14:textId="77777777" w:rsidR="003A36CA" w:rsidRPr="005259D7" w:rsidRDefault="003A36CA" w:rsidP="005B2BC8">
            <w:pPr>
              <w:pStyle w:val="TAC"/>
              <w:rPr>
                <w:rFonts w:cs="Arial"/>
                <w:szCs w:val="18"/>
                <w:lang w:eastAsia="ja-JP"/>
              </w:rPr>
            </w:pPr>
            <w:r w:rsidRPr="005259D7">
              <w:rPr>
                <w:rFonts w:cs="Arial"/>
                <w:szCs w:val="18"/>
                <w:lang w:eastAsia="ja-JP"/>
              </w:rPr>
              <w:t>400</w:t>
            </w:r>
          </w:p>
        </w:tc>
        <w:tc>
          <w:tcPr>
            <w:tcW w:w="232" w:type="pct"/>
            <w:tcBorders>
              <w:top w:val="single" w:sz="6" w:space="0" w:color="auto"/>
              <w:left w:val="single" w:sz="6" w:space="0" w:color="auto"/>
              <w:bottom w:val="single" w:sz="6" w:space="0" w:color="auto"/>
              <w:right w:val="single" w:sz="4" w:space="0" w:color="auto"/>
            </w:tcBorders>
            <w:vAlign w:val="center"/>
          </w:tcPr>
          <w:p w14:paraId="7888FC77"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3A4A6840" w14:textId="77777777" w:rsidR="003A36CA" w:rsidRPr="005259D7" w:rsidRDefault="003A36CA" w:rsidP="005B2BC8">
            <w:pPr>
              <w:pStyle w:val="TAC"/>
              <w:rPr>
                <w:lang w:eastAsia="ja-JP"/>
              </w:rPr>
            </w:pPr>
            <w:r w:rsidRPr="005259D7">
              <w:rPr>
                <w:lang w:eastAsia="ja-JP"/>
              </w:rPr>
              <w:t>3</w:t>
            </w:r>
          </w:p>
        </w:tc>
      </w:tr>
      <w:tr w:rsidR="003A36CA" w:rsidRPr="005259D7" w14:paraId="31F89823"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140863D2" w14:textId="77777777" w:rsidR="003A36CA" w:rsidRPr="005259D7" w:rsidRDefault="003A36CA" w:rsidP="005B2BC8">
            <w:pPr>
              <w:pStyle w:val="TAC"/>
              <w:rPr>
                <w:szCs w:val="18"/>
                <w:lang w:eastAsia="ja-JP"/>
              </w:rPr>
            </w:pPr>
            <w:r w:rsidRPr="005259D7">
              <w:rPr>
                <w:szCs w:val="18"/>
                <w:lang w:eastAsia="ja-JP"/>
              </w:rPr>
              <w:t>CA_n263J</w:t>
            </w:r>
          </w:p>
        </w:tc>
        <w:tc>
          <w:tcPr>
            <w:tcW w:w="510" w:type="pct"/>
            <w:tcBorders>
              <w:top w:val="single" w:sz="6" w:space="0" w:color="auto"/>
              <w:left w:val="single" w:sz="6" w:space="0" w:color="auto"/>
              <w:bottom w:val="single" w:sz="6" w:space="0" w:color="auto"/>
              <w:right w:val="single" w:sz="6" w:space="0" w:color="auto"/>
            </w:tcBorders>
            <w:vAlign w:val="center"/>
          </w:tcPr>
          <w:p w14:paraId="20EA3101"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5366B24D"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25D323FE"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30188FF5"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95764D3"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8C3BCAE"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382A4ABC"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981DAE0"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15B68F48"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17A370B6"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427A864"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3073FFF6"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D2F4F1D"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4AFB0811" w14:textId="77777777" w:rsidR="003A36CA" w:rsidRPr="005259D7" w:rsidRDefault="003A36CA" w:rsidP="005B2BC8">
            <w:pPr>
              <w:pStyle w:val="TAC"/>
              <w:rPr>
                <w:rFonts w:cs="Arial"/>
                <w:szCs w:val="18"/>
                <w:lang w:eastAsia="ja-JP"/>
              </w:rPr>
            </w:pPr>
            <w:r w:rsidRPr="005259D7">
              <w:rPr>
                <w:rFonts w:cs="Arial"/>
                <w:szCs w:val="18"/>
                <w:lang w:eastAsia="ja-JP"/>
              </w:rPr>
              <w:t>500</w:t>
            </w:r>
          </w:p>
        </w:tc>
        <w:tc>
          <w:tcPr>
            <w:tcW w:w="232" w:type="pct"/>
            <w:tcBorders>
              <w:top w:val="single" w:sz="6" w:space="0" w:color="auto"/>
              <w:left w:val="single" w:sz="6" w:space="0" w:color="auto"/>
              <w:bottom w:val="single" w:sz="6" w:space="0" w:color="auto"/>
              <w:right w:val="single" w:sz="4" w:space="0" w:color="auto"/>
            </w:tcBorders>
            <w:vAlign w:val="center"/>
          </w:tcPr>
          <w:p w14:paraId="1B7149D2"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6429C85E" w14:textId="77777777" w:rsidR="003A36CA" w:rsidRPr="005259D7" w:rsidRDefault="003A36CA" w:rsidP="005B2BC8">
            <w:pPr>
              <w:pStyle w:val="TAC"/>
              <w:rPr>
                <w:lang w:eastAsia="ja-JP"/>
              </w:rPr>
            </w:pPr>
            <w:r w:rsidRPr="005259D7">
              <w:rPr>
                <w:lang w:eastAsia="ja-JP"/>
              </w:rPr>
              <w:t>3</w:t>
            </w:r>
          </w:p>
        </w:tc>
      </w:tr>
      <w:tr w:rsidR="003A36CA" w:rsidRPr="005259D7" w14:paraId="27D68BE5"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28F15653" w14:textId="77777777" w:rsidR="003A36CA" w:rsidRPr="005259D7" w:rsidRDefault="003A36CA" w:rsidP="005B2BC8">
            <w:pPr>
              <w:pStyle w:val="TAC"/>
              <w:rPr>
                <w:szCs w:val="18"/>
                <w:lang w:eastAsia="ja-JP"/>
              </w:rPr>
            </w:pPr>
            <w:r w:rsidRPr="005259D7">
              <w:rPr>
                <w:szCs w:val="18"/>
                <w:lang w:eastAsia="ja-JP"/>
              </w:rPr>
              <w:t>CA_n263K</w:t>
            </w:r>
          </w:p>
        </w:tc>
        <w:tc>
          <w:tcPr>
            <w:tcW w:w="510" w:type="pct"/>
            <w:tcBorders>
              <w:top w:val="single" w:sz="6" w:space="0" w:color="auto"/>
              <w:left w:val="single" w:sz="6" w:space="0" w:color="auto"/>
              <w:bottom w:val="single" w:sz="6" w:space="0" w:color="auto"/>
              <w:right w:val="single" w:sz="6" w:space="0" w:color="auto"/>
            </w:tcBorders>
            <w:vAlign w:val="center"/>
          </w:tcPr>
          <w:p w14:paraId="4D897F4D"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2EE57BF3"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34D0DDFD"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4BE0FC0A"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131F044"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3DB1202"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464E9E22"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51155C29"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3B7D7A9E"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7D5E48D"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3ADD74E"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7F299C41"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A5C7068"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47513D4B" w14:textId="77777777" w:rsidR="003A36CA" w:rsidRPr="005259D7" w:rsidRDefault="003A36CA" w:rsidP="005B2BC8">
            <w:pPr>
              <w:pStyle w:val="TAC"/>
              <w:rPr>
                <w:rFonts w:cs="Arial"/>
                <w:szCs w:val="18"/>
                <w:lang w:eastAsia="ja-JP"/>
              </w:rPr>
            </w:pPr>
            <w:r w:rsidRPr="005259D7">
              <w:rPr>
                <w:rFonts w:cs="Arial"/>
                <w:szCs w:val="18"/>
                <w:lang w:eastAsia="ja-JP"/>
              </w:rPr>
              <w:t>600</w:t>
            </w:r>
          </w:p>
        </w:tc>
        <w:tc>
          <w:tcPr>
            <w:tcW w:w="232" w:type="pct"/>
            <w:tcBorders>
              <w:top w:val="single" w:sz="6" w:space="0" w:color="auto"/>
              <w:left w:val="single" w:sz="6" w:space="0" w:color="auto"/>
              <w:bottom w:val="single" w:sz="6" w:space="0" w:color="auto"/>
              <w:right w:val="single" w:sz="4" w:space="0" w:color="auto"/>
            </w:tcBorders>
            <w:vAlign w:val="center"/>
          </w:tcPr>
          <w:p w14:paraId="12A9354C"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006E704B" w14:textId="77777777" w:rsidR="003A36CA" w:rsidRPr="005259D7" w:rsidRDefault="003A36CA" w:rsidP="005B2BC8">
            <w:pPr>
              <w:pStyle w:val="TAC"/>
              <w:rPr>
                <w:lang w:eastAsia="ja-JP"/>
              </w:rPr>
            </w:pPr>
            <w:r w:rsidRPr="005259D7">
              <w:rPr>
                <w:lang w:eastAsia="ja-JP"/>
              </w:rPr>
              <w:t>3</w:t>
            </w:r>
          </w:p>
        </w:tc>
      </w:tr>
      <w:tr w:rsidR="003A36CA" w:rsidRPr="005259D7" w14:paraId="5DA40278"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6CC18ED5" w14:textId="77777777" w:rsidR="003A36CA" w:rsidRPr="005259D7" w:rsidRDefault="003A36CA" w:rsidP="005B2BC8">
            <w:pPr>
              <w:pStyle w:val="TAC"/>
              <w:rPr>
                <w:szCs w:val="18"/>
                <w:lang w:eastAsia="ja-JP"/>
              </w:rPr>
            </w:pPr>
            <w:r w:rsidRPr="005259D7">
              <w:rPr>
                <w:szCs w:val="18"/>
                <w:lang w:eastAsia="ja-JP"/>
              </w:rPr>
              <w:t>CA_n263L</w:t>
            </w:r>
          </w:p>
        </w:tc>
        <w:tc>
          <w:tcPr>
            <w:tcW w:w="510" w:type="pct"/>
            <w:tcBorders>
              <w:top w:val="single" w:sz="6" w:space="0" w:color="auto"/>
              <w:left w:val="single" w:sz="6" w:space="0" w:color="auto"/>
              <w:bottom w:val="single" w:sz="6" w:space="0" w:color="auto"/>
              <w:right w:val="single" w:sz="6" w:space="0" w:color="auto"/>
            </w:tcBorders>
            <w:vAlign w:val="center"/>
          </w:tcPr>
          <w:p w14:paraId="58916106"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5C440B1B"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396AE22D"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5473AA3E"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456FAD1"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7E10C27"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1F9C011F"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EE3CAA5"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43E1E140"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B8B2EC3"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58DD8DD"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1DC570F3"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A8AEBE0"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E87C2CB" w14:textId="77777777" w:rsidR="003A36CA" w:rsidRPr="005259D7" w:rsidRDefault="003A36CA" w:rsidP="005B2BC8">
            <w:pPr>
              <w:pStyle w:val="TAC"/>
              <w:rPr>
                <w:rFonts w:cs="Arial"/>
                <w:szCs w:val="18"/>
                <w:lang w:eastAsia="ja-JP"/>
              </w:rPr>
            </w:pPr>
            <w:r w:rsidRPr="005259D7">
              <w:rPr>
                <w:rFonts w:cs="Arial"/>
                <w:szCs w:val="18"/>
                <w:lang w:eastAsia="ja-JP"/>
              </w:rPr>
              <w:t>700</w:t>
            </w:r>
          </w:p>
        </w:tc>
        <w:tc>
          <w:tcPr>
            <w:tcW w:w="232" w:type="pct"/>
            <w:tcBorders>
              <w:top w:val="single" w:sz="6" w:space="0" w:color="auto"/>
              <w:left w:val="single" w:sz="6" w:space="0" w:color="auto"/>
              <w:bottom w:val="single" w:sz="6" w:space="0" w:color="auto"/>
              <w:right w:val="single" w:sz="4" w:space="0" w:color="auto"/>
            </w:tcBorders>
            <w:vAlign w:val="center"/>
          </w:tcPr>
          <w:p w14:paraId="3948DE75"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3B8AF9F5" w14:textId="77777777" w:rsidR="003A36CA" w:rsidRPr="005259D7" w:rsidRDefault="003A36CA" w:rsidP="005B2BC8">
            <w:pPr>
              <w:pStyle w:val="TAC"/>
              <w:rPr>
                <w:lang w:eastAsia="ja-JP"/>
              </w:rPr>
            </w:pPr>
            <w:r w:rsidRPr="005259D7">
              <w:rPr>
                <w:lang w:eastAsia="ja-JP"/>
              </w:rPr>
              <w:t>3</w:t>
            </w:r>
          </w:p>
        </w:tc>
      </w:tr>
      <w:tr w:rsidR="003A36CA" w:rsidRPr="005259D7" w14:paraId="30D47DFD" w14:textId="77777777" w:rsidTr="005B2BC8">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77FFA6F5" w14:textId="77777777" w:rsidR="003A36CA" w:rsidRPr="005259D7" w:rsidRDefault="003A36CA" w:rsidP="005B2BC8">
            <w:pPr>
              <w:pStyle w:val="TAC"/>
              <w:rPr>
                <w:szCs w:val="18"/>
                <w:lang w:eastAsia="ja-JP"/>
              </w:rPr>
            </w:pPr>
            <w:r w:rsidRPr="005259D7">
              <w:rPr>
                <w:szCs w:val="18"/>
                <w:lang w:eastAsia="ja-JP"/>
              </w:rPr>
              <w:t>CA_n263M</w:t>
            </w:r>
          </w:p>
        </w:tc>
        <w:tc>
          <w:tcPr>
            <w:tcW w:w="510" w:type="pct"/>
            <w:tcBorders>
              <w:top w:val="single" w:sz="6" w:space="0" w:color="auto"/>
              <w:left w:val="single" w:sz="6" w:space="0" w:color="auto"/>
              <w:bottom w:val="single" w:sz="6" w:space="0" w:color="auto"/>
              <w:right w:val="single" w:sz="6" w:space="0" w:color="auto"/>
            </w:tcBorders>
            <w:vAlign w:val="center"/>
          </w:tcPr>
          <w:p w14:paraId="25B4FE64" w14:textId="77777777" w:rsidR="003A36CA" w:rsidRPr="005259D7" w:rsidRDefault="003A36CA" w:rsidP="005B2BC8">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2B8FFFB2"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4E512070"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19563B30"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C295364"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870EA95"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1EE44C5E"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7527DE7"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72B4D2E4" w14:textId="77777777" w:rsidR="003A36CA" w:rsidRPr="005259D7" w:rsidRDefault="003A36CA" w:rsidP="005B2BC8">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1E0B7C13"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9A3B97F" w14:textId="77777777" w:rsidR="003A36CA" w:rsidRPr="005259D7" w:rsidRDefault="003A36CA" w:rsidP="005B2BC8">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591019BF" w14:textId="77777777" w:rsidR="003A36CA" w:rsidRPr="005259D7" w:rsidRDefault="003A36CA" w:rsidP="005B2BC8">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9B8A1B5" w14:textId="77777777" w:rsidR="003A36CA" w:rsidRPr="005259D7" w:rsidRDefault="003A36CA" w:rsidP="005B2BC8">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1B20771F" w14:textId="77777777" w:rsidR="003A36CA" w:rsidRPr="005259D7" w:rsidRDefault="003A36CA" w:rsidP="005B2BC8">
            <w:pPr>
              <w:pStyle w:val="TAC"/>
              <w:rPr>
                <w:rFonts w:cs="Arial"/>
                <w:szCs w:val="18"/>
                <w:lang w:eastAsia="ja-JP"/>
              </w:rPr>
            </w:pPr>
            <w:r w:rsidRPr="005259D7">
              <w:rPr>
                <w:rFonts w:cs="Arial"/>
                <w:szCs w:val="18"/>
                <w:lang w:eastAsia="ja-JP"/>
              </w:rPr>
              <w:t>800</w:t>
            </w:r>
          </w:p>
        </w:tc>
        <w:tc>
          <w:tcPr>
            <w:tcW w:w="232" w:type="pct"/>
            <w:tcBorders>
              <w:top w:val="single" w:sz="6" w:space="0" w:color="auto"/>
              <w:left w:val="single" w:sz="6" w:space="0" w:color="auto"/>
              <w:bottom w:val="single" w:sz="6" w:space="0" w:color="auto"/>
              <w:right w:val="single" w:sz="4" w:space="0" w:color="auto"/>
            </w:tcBorders>
            <w:vAlign w:val="center"/>
          </w:tcPr>
          <w:p w14:paraId="478695FC" w14:textId="77777777" w:rsidR="003A36CA" w:rsidRPr="005259D7" w:rsidRDefault="003A36CA" w:rsidP="005B2BC8">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1134C775" w14:textId="77777777" w:rsidR="003A36CA" w:rsidRPr="005259D7" w:rsidRDefault="003A36CA" w:rsidP="005B2BC8">
            <w:pPr>
              <w:pStyle w:val="TAC"/>
              <w:rPr>
                <w:lang w:eastAsia="ja-JP"/>
              </w:rPr>
            </w:pPr>
            <w:r w:rsidRPr="005259D7">
              <w:rPr>
                <w:lang w:eastAsia="ja-JP"/>
              </w:rPr>
              <w:t>3</w:t>
            </w:r>
          </w:p>
        </w:tc>
      </w:tr>
      <w:tr w:rsidR="003A36CA" w:rsidRPr="005259D7" w14:paraId="722DA638" w14:textId="77777777" w:rsidTr="005B2BC8">
        <w:tc>
          <w:tcPr>
            <w:tcW w:w="5000" w:type="pct"/>
            <w:gridSpan w:val="17"/>
            <w:tcBorders>
              <w:top w:val="single" w:sz="6" w:space="0" w:color="auto"/>
              <w:left w:val="single" w:sz="4" w:space="0" w:color="auto"/>
              <w:bottom w:val="single" w:sz="4" w:space="0" w:color="auto"/>
              <w:right w:val="single" w:sz="4" w:space="0" w:color="auto"/>
            </w:tcBorders>
          </w:tcPr>
          <w:p w14:paraId="62F22C5F" w14:textId="77777777" w:rsidR="003A36CA" w:rsidRPr="005259D7" w:rsidRDefault="003A36CA" w:rsidP="005B2BC8">
            <w:pPr>
              <w:pStyle w:val="TAN"/>
            </w:pPr>
            <w:r w:rsidRPr="005259D7">
              <w:t>NOTE 1:</w:t>
            </w:r>
            <w:r w:rsidRPr="005259D7">
              <w:tab/>
              <w:t>Void</w:t>
            </w:r>
          </w:p>
          <w:p w14:paraId="7F9D3411" w14:textId="77777777" w:rsidR="003A36CA" w:rsidRPr="005259D7" w:rsidRDefault="003A36CA" w:rsidP="005B2BC8">
            <w:pPr>
              <w:pStyle w:val="TAN"/>
            </w:pPr>
            <w:r w:rsidRPr="005259D7">
              <w:rPr>
                <w:rFonts w:hint="eastAsia"/>
                <w:szCs w:val="22"/>
                <w:lang w:val="en-US" w:eastAsia="zh-CN"/>
              </w:rPr>
              <w:t>NOTE 2:</w:t>
            </w:r>
            <w:r w:rsidRPr="005259D7">
              <w:tab/>
            </w:r>
            <w:r w:rsidRPr="005259D7">
              <w:rPr>
                <w:rFonts w:hint="eastAsia"/>
                <w:szCs w:val="22"/>
              </w:rPr>
              <w:t xml:space="preserve">For the </w:t>
            </w:r>
            <w:r w:rsidRPr="005259D7">
              <w:rPr>
                <w:szCs w:val="22"/>
              </w:rPr>
              <w:t xml:space="preserve">NR CA configuration with more than two </w:t>
            </w:r>
            <w:r w:rsidRPr="005259D7">
              <w:rPr>
                <w:rFonts w:hint="eastAsia"/>
                <w:szCs w:val="22"/>
                <w:lang w:val="en-US" w:eastAsia="zh-CN"/>
              </w:rPr>
              <w:t>component carries</w:t>
            </w:r>
            <w:r w:rsidRPr="005259D7">
              <w:rPr>
                <w:szCs w:val="22"/>
              </w:rPr>
              <w:t>, the bandwidths in a BCS which may introduce combinations more than requested unintentionally should be listed in a row separately.</w:t>
            </w:r>
            <w:r w:rsidRPr="005259D7">
              <w:t xml:space="preserve"> </w:t>
            </w:r>
          </w:p>
          <w:p w14:paraId="4CE35E2C" w14:textId="77777777" w:rsidR="003A36CA" w:rsidRPr="005259D7" w:rsidRDefault="003A36CA" w:rsidP="005B2BC8">
            <w:pPr>
              <w:pStyle w:val="TAN"/>
              <w:rPr>
                <w:szCs w:val="22"/>
                <w:lang w:eastAsia="en-GB"/>
              </w:rPr>
            </w:pPr>
            <w:r w:rsidRPr="005259D7">
              <w:rPr>
                <w:szCs w:val="22"/>
                <w:lang w:eastAsia="en-GB"/>
              </w:rPr>
              <w:t>NOTE 3:</w:t>
            </w:r>
            <w:r w:rsidRPr="005259D7">
              <w:tab/>
            </w:r>
            <w:r w:rsidRPr="005259D7">
              <w:rPr>
                <w:szCs w:val="22"/>
                <w:lang w:eastAsia="en-GB"/>
              </w:rPr>
              <w:t>In this release of the specification, contiguous DL CA configurations within FR2-2 may only contain multiples of the same channel bandwidth.</w:t>
            </w:r>
          </w:p>
          <w:p w14:paraId="49A08A56" w14:textId="77777777" w:rsidR="003A36CA" w:rsidRPr="005259D7" w:rsidRDefault="003A36CA" w:rsidP="005B2BC8">
            <w:pPr>
              <w:pStyle w:val="TAN"/>
              <w:rPr>
                <w:szCs w:val="22"/>
                <w:lang w:eastAsia="en-GB"/>
              </w:rPr>
            </w:pPr>
            <w:r w:rsidRPr="005259D7">
              <w:rPr>
                <w:szCs w:val="22"/>
                <w:lang w:eastAsia="en-GB"/>
              </w:rPr>
              <w:t>NOTE 4:</w:t>
            </w:r>
            <w:r w:rsidRPr="005259D7">
              <w:tab/>
            </w:r>
            <w:r w:rsidRPr="005259D7">
              <w:rPr>
                <w:szCs w:val="22"/>
                <w:lang w:eastAsia="en-GB"/>
              </w:rPr>
              <w:t xml:space="preserve">In Rel-18 </w:t>
            </w:r>
            <w:r w:rsidRPr="005259D7">
              <w:t xml:space="preserve">maximum aggregated </w:t>
            </w:r>
            <w:r w:rsidRPr="005259D7">
              <w:rPr>
                <w:szCs w:val="22"/>
                <w:lang w:eastAsia="en-GB"/>
              </w:rPr>
              <w:t xml:space="preserve">downlink </w:t>
            </w:r>
            <w:r w:rsidRPr="005259D7">
              <w:t>BW is limited to 1600 MHz</w:t>
            </w:r>
            <w:r w:rsidRPr="005259D7">
              <w:rPr>
                <w:szCs w:val="22"/>
                <w:lang w:eastAsia="en-GB"/>
              </w:rPr>
              <w:t>.</w:t>
            </w:r>
          </w:p>
          <w:p w14:paraId="2EE7E29B" w14:textId="77777777" w:rsidR="003A36CA" w:rsidRDefault="003A36CA" w:rsidP="005B2BC8">
            <w:pPr>
              <w:pStyle w:val="TAN"/>
              <w:rPr>
                <w:szCs w:val="22"/>
                <w:lang w:eastAsia="en-GB"/>
              </w:rPr>
            </w:pPr>
            <w:r w:rsidRPr="005259D7">
              <w:rPr>
                <w:szCs w:val="22"/>
                <w:lang w:eastAsia="en-GB"/>
              </w:rPr>
              <w:t>NOTE 5:</w:t>
            </w:r>
            <w:r w:rsidRPr="005259D7">
              <w:tab/>
            </w:r>
            <w:r w:rsidRPr="005259D7">
              <w:rPr>
                <w:szCs w:val="22"/>
                <w:lang w:eastAsia="en-GB"/>
              </w:rPr>
              <w:t xml:space="preserve">In Rel-18 </w:t>
            </w:r>
            <w:r w:rsidRPr="005259D7">
              <w:t xml:space="preserve">maximum aggregated </w:t>
            </w:r>
            <w:r w:rsidRPr="005259D7">
              <w:rPr>
                <w:szCs w:val="22"/>
                <w:lang w:eastAsia="en-GB"/>
              </w:rPr>
              <w:t xml:space="preserve">uplink </w:t>
            </w:r>
            <w:r w:rsidRPr="005259D7">
              <w:t>BW is limited to 800 MHz</w:t>
            </w:r>
            <w:r w:rsidRPr="005259D7">
              <w:rPr>
                <w:szCs w:val="22"/>
                <w:lang w:eastAsia="en-GB"/>
              </w:rPr>
              <w:t>.</w:t>
            </w:r>
          </w:p>
          <w:p w14:paraId="10ED143A" w14:textId="77777777" w:rsidR="003A36CA" w:rsidRPr="005259D7" w:rsidRDefault="003A36CA" w:rsidP="005B2BC8">
            <w:pPr>
              <w:pStyle w:val="TAN"/>
            </w:pPr>
            <w:r>
              <w:rPr>
                <w:szCs w:val="22"/>
                <w:lang w:eastAsia="en-GB"/>
              </w:rPr>
              <w:t>NOTE 6:</w:t>
            </w:r>
            <w:r w:rsidRPr="005259D7">
              <w:t xml:space="preserve"> </w:t>
            </w:r>
            <w:r w:rsidRPr="005259D7">
              <w:tab/>
            </w:r>
            <w:r w:rsidRPr="006C3BC4">
              <w:rPr>
                <w:szCs w:val="22"/>
                <w:lang w:eastAsia="en-GB"/>
              </w:rPr>
              <w:t xml:space="preserve">The delimiter “/” </w:t>
            </w:r>
            <w:r>
              <w:rPr>
                <w:szCs w:val="22"/>
                <w:lang w:eastAsia="en-GB"/>
              </w:rPr>
              <w:t xml:space="preserve">is </w:t>
            </w:r>
            <w:r w:rsidRPr="006C3BC4">
              <w:rPr>
                <w:szCs w:val="22"/>
                <w:lang w:eastAsia="en-GB"/>
              </w:rPr>
              <w:t>only used in the uplink configurations for the sake of simplicity. For example, CA_nyA/B/C denotes CA_nyA, CA</w:t>
            </w:r>
            <w:r>
              <w:rPr>
                <w:szCs w:val="22"/>
                <w:lang w:eastAsia="en-GB"/>
              </w:rPr>
              <w:t>_</w:t>
            </w:r>
            <w:r w:rsidRPr="006C3BC4">
              <w:rPr>
                <w:szCs w:val="22"/>
                <w:lang w:eastAsia="en-GB"/>
              </w:rPr>
              <w:t>nyB and CA</w:t>
            </w:r>
            <w:r>
              <w:rPr>
                <w:szCs w:val="22"/>
                <w:lang w:eastAsia="en-GB"/>
              </w:rPr>
              <w:t>_</w:t>
            </w:r>
            <w:r w:rsidRPr="006C3BC4">
              <w:rPr>
                <w:szCs w:val="22"/>
                <w:lang w:eastAsia="en-GB"/>
              </w:rPr>
              <w:t xml:space="preserve">nyC, where ny is a FR2 </w:t>
            </w:r>
            <w:r>
              <w:rPr>
                <w:szCs w:val="22"/>
                <w:lang w:eastAsia="en-GB"/>
              </w:rPr>
              <w:t xml:space="preserve">NR </w:t>
            </w:r>
            <w:r w:rsidRPr="006C3BC4">
              <w:rPr>
                <w:szCs w:val="22"/>
                <w:lang w:eastAsia="en-GB"/>
              </w:rPr>
              <w:t>band and A, B and C are the corresponding bandwidth classes respectively.</w:t>
            </w:r>
          </w:p>
        </w:tc>
      </w:tr>
    </w:tbl>
    <w:p w14:paraId="08002C08" w14:textId="77777777" w:rsidR="003A36CA" w:rsidRPr="00C04A08" w:rsidRDefault="003A36CA" w:rsidP="003A36CA"/>
    <w:p w14:paraId="3BB5198C" w14:textId="4F161875" w:rsidR="00F74891" w:rsidRDefault="00F74891" w:rsidP="00842EF7">
      <w:pPr>
        <w:spacing w:after="0"/>
        <w:sectPr w:rsidR="00F74891" w:rsidSect="00F91227">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429" w:name="_Toc115257250"/>
      <w:bookmarkStart w:id="1430" w:name="_Toc123086569"/>
      <w:bookmarkStart w:id="1431" w:name="_Toc123088304"/>
      <w:bookmarkStart w:id="1432" w:name="_Toc124297959"/>
      <w:bookmarkStart w:id="1433" w:name="_Toc130574710"/>
      <w:bookmarkStart w:id="1434" w:name="_Toc131767120"/>
      <w:bookmarkStart w:id="1435" w:name="_Toc138887706"/>
      <w:bookmarkStart w:id="1436" w:name="_Toc145919901"/>
      <w:r w:rsidRPr="00C04A08">
        <w:t>5.5A.2</w:t>
      </w:r>
      <w:r w:rsidRPr="00C04A08">
        <w:tab/>
        <w:t>Configurations for intra-band non-contiguous CA</w:t>
      </w:r>
      <w:bookmarkEnd w:id="1429"/>
      <w:bookmarkEnd w:id="1430"/>
      <w:bookmarkEnd w:id="1431"/>
      <w:bookmarkEnd w:id="1432"/>
      <w:bookmarkEnd w:id="1433"/>
      <w:bookmarkEnd w:id="1434"/>
      <w:bookmarkEnd w:id="1435"/>
      <w:bookmarkEnd w:id="1436"/>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1F1000EF"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771998" w:rsidRPr="00C04A08" w14:paraId="7D5409B9" w14:textId="77777777" w:rsidTr="00F66F19">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2B1C7227" w14:textId="77777777" w:rsidR="00771998" w:rsidRPr="00C04A08" w:rsidRDefault="00771998" w:rsidP="00F66F19">
            <w:pPr>
              <w:pStyle w:val="TAH"/>
              <w:rPr>
                <w:rFonts w:cs="Arial"/>
                <w:bCs/>
                <w:color w:val="000000"/>
                <w:szCs w:val="18"/>
                <w:lang w:eastAsia="fi-FI"/>
              </w:rPr>
            </w:pPr>
            <w:r w:rsidRPr="00C04A08">
              <w:rPr>
                <w:lang w:val="en-US"/>
              </w:rPr>
              <w:t>NR CA configuration / Bandwidth combination set</w:t>
            </w:r>
          </w:p>
        </w:tc>
      </w:tr>
      <w:tr w:rsidR="00771998" w:rsidRPr="00C04A08" w14:paraId="39483617" w14:textId="77777777" w:rsidTr="00F66F19">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1C05E9F5" w14:textId="77777777" w:rsidR="00771998" w:rsidRPr="00C04A08" w:rsidRDefault="00771998" w:rsidP="00F66F19">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29ED1746" w14:textId="77777777" w:rsidR="00771998" w:rsidRPr="00C04A08" w:rsidRDefault="00771998" w:rsidP="00F66F19">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07A2A5E9" w14:textId="77777777" w:rsidR="00771998" w:rsidRPr="00C04A08" w:rsidRDefault="00771998" w:rsidP="00F66F19">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5C38815" w14:textId="77777777" w:rsidR="00771998" w:rsidRPr="00C04A08" w:rsidRDefault="00771998" w:rsidP="00F66F19">
            <w:pPr>
              <w:pStyle w:val="TAH"/>
              <w:rPr>
                <w:lang w:val="fi-FI" w:eastAsia="fi-FI"/>
              </w:rPr>
            </w:pPr>
            <w:r w:rsidRPr="00C04A08">
              <w:rPr>
                <w:lang w:eastAsia="fi-FI"/>
              </w:rPr>
              <w:t>BCS</w:t>
            </w:r>
          </w:p>
        </w:tc>
      </w:tr>
      <w:tr w:rsidR="00771998" w:rsidRPr="00C04A08" w14:paraId="7DB483B2" w14:textId="77777777" w:rsidTr="00F66F19">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224FED7E" w14:textId="77777777" w:rsidR="00771998" w:rsidRPr="00C04A08" w:rsidRDefault="00771998" w:rsidP="00F66F19">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56CC25" w14:textId="77777777" w:rsidR="00771998" w:rsidRPr="00C04A08" w:rsidRDefault="00771998" w:rsidP="00F66F19">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6FE28B51" w14:textId="77777777" w:rsidR="00771998" w:rsidRPr="00C04A08" w:rsidRDefault="00771998" w:rsidP="00F66F19">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6107A792" w14:textId="77777777" w:rsidR="00771998" w:rsidRPr="00C04A08" w:rsidRDefault="00771998" w:rsidP="00F66F19">
            <w:pPr>
              <w:spacing w:after="0"/>
              <w:rPr>
                <w:rFonts w:ascii="Arial" w:hAnsi="Arial" w:cs="Arial"/>
                <w:b/>
                <w:bCs/>
                <w:color w:val="000000"/>
                <w:sz w:val="18"/>
                <w:szCs w:val="18"/>
                <w:lang w:val="fi-FI" w:eastAsia="fi-FI"/>
              </w:rPr>
            </w:pPr>
          </w:p>
        </w:tc>
      </w:tr>
      <w:tr w:rsidR="00771998" w:rsidRPr="00C04A08" w14:paraId="2719871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12D46F1" w14:textId="77777777" w:rsidR="00771998" w:rsidRPr="00C04A08" w:rsidRDefault="00771998" w:rsidP="00771998">
            <w:pPr>
              <w:pStyle w:val="TAC"/>
              <w:rPr>
                <w:lang w:val="fi-FI" w:eastAsia="fi-FI"/>
              </w:rPr>
            </w:pPr>
            <w:r w:rsidRPr="00C04A08">
              <w:rPr>
                <w:lang w:eastAsia="ja-JP"/>
              </w:rPr>
              <w:lastRenderedPageBreak/>
              <w:t>CA_n257(2A)</w:t>
            </w:r>
          </w:p>
        </w:tc>
        <w:tc>
          <w:tcPr>
            <w:tcW w:w="1111" w:type="pct"/>
            <w:tcBorders>
              <w:top w:val="nil"/>
              <w:left w:val="nil"/>
              <w:bottom w:val="single" w:sz="4" w:space="0" w:color="auto"/>
              <w:right w:val="single" w:sz="4" w:space="0" w:color="auto"/>
            </w:tcBorders>
            <w:shd w:val="clear" w:color="auto" w:fill="auto"/>
            <w:hideMark/>
          </w:tcPr>
          <w:p w14:paraId="1107480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F62B1B2"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847D73F" w14:textId="77777777" w:rsidR="00771998" w:rsidRPr="00C04A08" w:rsidRDefault="00771998" w:rsidP="00771998">
            <w:pPr>
              <w:pStyle w:val="TAC"/>
              <w:rPr>
                <w:lang w:val="fi-FI" w:eastAsia="fi-FI"/>
              </w:rPr>
            </w:pPr>
            <w:r w:rsidRPr="00C04A08">
              <w:rPr>
                <w:lang w:val="en-US" w:eastAsia="fi-FI"/>
              </w:rPr>
              <w:t>0</w:t>
            </w:r>
          </w:p>
        </w:tc>
      </w:tr>
      <w:tr w:rsidR="00771998" w:rsidRPr="00C04A08" w14:paraId="6EC2130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195F88B2" w14:textId="77777777" w:rsidR="00771998" w:rsidRPr="00C04A08" w:rsidRDefault="00771998" w:rsidP="00771998">
            <w:pPr>
              <w:pStyle w:val="TAC"/>
              <w:rPr>
                <w:lang w:eastAsia="ja-JP"/>
              </w:rPr>
            </w:pPr>
            <w:r w:rsidRPr="00C04A08">
              <w:rPr>
                <w:lang w:eastAsia="ja-JP"/>
              </w:rPr>
              <w:t>CA_n257(2</w:t>
            </w:r>
            <w:r>
              <w:rPr>
                <w:lang w:eastAsia="ja-JP"/>
              </w:rPr>
              <w:t>G</w:t>
            </w:r>
            <w:r w:rsidRPr="00C04A08">
              <w:rPr>
                <w:lang w:eastAsia="ja-JP"/>
              </w:rPr>
              <w:t>)</w:t>
            </w:r>
          </w:p>
        </w:tc>
        <w:tc>
          <w:tcPr>
            <w:tcW w:w="1111" w:type="pct"/>
            <w:tcBorders>
              <w:top w:val="nil"/>
              <w:left w:val="nil"/>
              <w:bottom w:val="single" w:sz="4" w:space="0" w:color="auto"/>
              <w:right w:val="single" w:sz="4" w:space="0" w:color="auto"/>
            </w:tcBorders>
            <w:shd w:val="clear" w:color="auto" w:fill="auto"/>
          </w:tcPr>
          <w:p w14:paraId="010BCF43" w14:textId="77777777" w:rsidR="00771998" w:rsidRPr="00C04A08" w:rsidRDefault="00771998" w:rsidP="00771998">
            <w:pPr>
              <w:pStyle w:val="TAC"/>
              <w:rPr>
                <w:lang w:eastAsia="zh-CN"/>
              </w:rPr>
            </w:pPr>
            <w:r w:rsidRPr="001F11B5">
              <w:rPr>
                <w:lang w:eastAsia="zh-CN"/>
              </w:rPr>
              <w:t>CA_n257(2G)</w:t>
            </w:r>
          </w:p>
        </w:tc>
        <w:tc>
          <w:tcPr>
            <w:tcW w:w="1223" w:type="pct"/>
            <w:tcBorders>
              <w:top w:val="nil"/>
              <w:left w:val="nil"/>
              <w:bottom w:val="single" w:sz="4" w:space="0" w:color="auto"/>
              <w:right w:val="single" w:sz="4" w:space="0" w:color="auto"/>
            </w:tcBorders>
            <w:shd w:val="clear" w:color="auto" w:fill="auto"/>
            <w:noWrap/>
          </w:tcPr>
          <w:p w14:paraId="3D1AF277" w14:textId="77777777" w:rsidR="00771998" w:rsidRPr="00C04A08" w:rsidRDefault="00771998" w:rsidP="00771998">
            <w:pPr>
              <w:pStyle w:val="TAC"/>
              <w:rPr>
                <w:lang w:val="en-US" w:eastAsia="fi-FI"/>
              </w:rPr>
            </w:pPr>
            <w:r>
              <w:rPr>
                <w:rFonts w:hint="eastAsia"/>
                <w:lang w:val="en-US" w:eastAsia="zh-CN"/>
              </w:rPr>
              <w:t>4</w:t>
            </w:r>
            <w:r>
              <w:rPr>
                <w:lang w:val="en-US" w:eastAsia="zh-CN"/>
              </w:rPr>
              <w:t>00</w:t>
            </w:r>
          </w:p>
        </w:tc>
        <w:tc>
          <w:tcPr>
            <w:tcW w:w="1446" w:type="pct"/>
            <w:tcBorders>
              <w:top w:val="nil"/>
              <w:left w:val="nil"/>
              <w:bottom w:val="single" w:sz="4" w:space="0" w:color="auto"/>
              <w:right w:val="single" w:sz="4" w:space="0" w:color="auto"/>
            </w:tcBorders>
            <w:shd w:val="clear" w:color="auto" w:fill="auto"/>
            <w:noWrap/>
          </w:tcPr>
          <w:p w14:paraId="4DD490C1" w14:textId="77777777" w:rsidR="00771998" w:rsidRPr="00C04A08" w:rsidRDefault="00771998" w:rsidP="00771998">
            <w:pPr>
              <w:pStyle w:val="TAC"/>
              <w:rPr>
                <w:lang w:val="en-US" w:eastAsia="fi-FI"/>
              </w:rPr>
            </w:pPr>
            <w:r>
              <w:rPr>
                <w:rFonts w:hint="eastAsia"/>
                <w:lang w:val="en-US" w:eastAsia="zh-CN"/>
              </w:rPr>
              <w:t>0</w:t>
            </w:r>
          </w:p>
        </w:tc>
      </w:tr>
      <w:tr w:rsidR="00771998" w:rsidRPr="00C04A08" w14:paraId="4ABF567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60E85C" w14:textId="77777777" w:rsidR="00771998" w:rsidRPr="00C04A08" w:rsidRDefault="00771998" w:rsidP="00771998">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6EBECBCA"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289CF155"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7E3018D" w14:textId="77777777" w:rsidR="00771998" w:rsidRPr="00C04A08" w:rsidRDefault="00771998" w:rsidP="00771998">
            <w:pPr>
              <w:pStyle w:val="TAC"/>
              <w:rPr>
                <w:lang w:val="fi-FI" w:eastAsia="fi-FI"/>
              </w:rPr>
            </w:pPr>
            <w:r w:rsidRPr="00C04A08">
              <w:rPr>
                <w:lang w:val="en-US" w:eastAsia="fi-FI"/>
              </w:rPr>
              <w:t>0</w:t>
            </w:r>
          </w:p>
        </w:tc>
      </w:tr>
      <w:tr w:rsidR="00771998" w:rsidRPr="00C04A08" w14:paraId="0FA8BEC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65D234" w14:textId="77777777" w:rsidR="00771998" w:rsidRPr="00C04A08" w:rsidRDefault="00771998" w:rsidP="00771998">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423DD1B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8A3DFA7"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1C7F903" w14:textId="77777777" w:rsidR="00771998" w:rsidRPr="00C04A08" w:rsidRDefault="00771998" w:rsidP="00771998">
            <w:pPr>
              <w:pStyle w:val="TAC"/>
              <w:rPr>
                <w:lang w:val="fi-FI" w:eastAsia="fi-FI"/>
              </w:rPr>
            </w:pPr>
            <w:r w:rsidRPr="00C04A08">
              <w:rPr>
                <w:lang w:val="en-US" w:eastAsia="fi-FI"/>
              </w:rPr>
              <w:t>0</w:t>
            </w:r>
          </w:p>
        </w:tc>
      </w:tr>
      <w:tr w:rsidR="00771998" w:rsidRPr="00C04A08" w14:paraId="28050C1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7ABDE90" w14:textId="77777777" w:rsidR="00771998" w:rsidRPr="00C04A08" w:rsidRDefault="00771998" w:rsidP="00771998">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786275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09FCCBB" w14:textId="77777777" w:rsidR="00771998" w:rsidRPr="00C04A08" w:rsidRDefault="00771998" w:rsidP="00771998">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3D7E0EA8" w14:textId="77777777" w:rsidR="00771998" w:rsidRPr="00C04A08" w:rsidRDefault="00771998" w:rsidP="00771998">
            <w:pPr>
              <w:pStyle w:val="TAC"/>
              <w:rPr>
                <w:lang w:val="fi-FI" w:eastAsia="fi-FI"/>
              </w:rPr>
            </w:pPr>
            <w:r w:rsidRPr="00C04A08">
              <w:rPr>
                <w:lang w:val="en-US" w:eastAsia="fi-FI"/>
              </w:rPr>
              <w:t>0</w:t>
            </w:r>
          </w:p>
        </w:tc>
      </w:tr>
      <w:tr w:rsidR="00771998" w:rsidRPr="00C04A08" w14:paraId="1062E87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4AD85A7" w14:textId="77777777" w:rsidR="00771998" w:rsidRPr="00C04A08" w:rsidRDefault="00771998" w:rsidP="00771998">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6FED3374"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DBD688" w14:textId="77777777" w:rsidR="00771998" w:rsidRPr="00C04A08" w:rsidRDefault="00771998" w:rsidP="00771998">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01C2271B" w14:textId="77777777" w:rsidR="00771998" w:rsidRPr="00C04A08" w:rsidRDefault="00771998" w:rsidP="00771998">
            <w:pPr>
              <w:pStyle w:val="TAC"/>
              <w:rPr>
                <w:lang w:val="fi-FI" w:eastAsia="fi-FI"/>
              </w:rPr>
            </w:pPr>
            <w:r w:rsidRPr="00C04A08">
              <w:rPr>
                <w:lang w:val="en-US" w:eastAsia="fi-FI"/>
              </w:rPr>
              <w:t>0</w:t>
            </w:r>
          </w:p>
        </w:tc>
      </w:tr>
      <w:tr w:rsidR="00771998" w:rsidRPr="00C04A08" w14:paraId="1E885F1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D7DC74C" w14:textId="77777777" w:rsidR="00771998" w:rsidRPr="00C04A08" w:rsidRDefault="00771998" w:rsidP="00771998">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1D538ED2" w14:textId="77777777" w:rsidR="00771998" w:rsidRPr="00C04A08" w:rsidRDefault="00771998" w:rsidP="00771998">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299ACA75" w14:textId="77777777" w:rsidR="00771998" w:rsidRPr="00C04A08" w:rsidRDefault="00771998" w:rsidP="00771998">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3255BEE0" w14:textId="77777777" w:rsidR="00771998" w:rsidRPr="00C04A08" w:rsidRDefault="00771998" w:rsidP="00771998">
            <w:pPr>
              <w:pStyle w:val="TAC"/>
              <w:rPr>
                <w:lang w:val="en-US" w:eastAsia="fi-FI"/>
              </w:rPr>
            </w:pPr>
            <w:r>
              <w:rPr>
                <w:lang w:val="en-US" w:eastAsia="fi-FI"/>
              </w:rPr>
              <w:t>0</w:t>
            </w:r>
          </w:p>
        </w:tc>
      </w:tr>
      <w:tr w:rsidR="00771998" w:rsidRPr="00C04A08" w14:paraId="3CCE537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B47BF2" w14:textId="77777777" w:rsidR="00771998" w:rsidRPr="00C04A08" w:rsidRDefault="00771998" w:rsidP="00771998">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5703F284" w14:textId="77777777" w:rsidR="00771998" w:rsidRPr="00C04A08" w:rsidRDefault="00771998" w:rsidP="00771998">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D7B98AE"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99D262D" w14:textId="77777777" w:rsidR="00771998" w:rsidRPr="00C04A08" w:rsidRDefault="00771998" w:rsidP="00771998">
            <w:pPr>
              <w:pStyle w:val="TAC"/>
              <w:rPr>
                <w:lang w:val="fi-FI" w:eastAsia="fi-FI"/>
              </w:rPr>
            </w:pPr>
            <w:r w:rsidRPr="00C04A08">
              <w:rPr>
                <w:lang w:val="en-US" w:eastAsia="fi-FI"/>
              </w:rPr>
              <w:t>0</w:t>
            </w:r>
          </w:p>
        </w:tc>
      </w:tr>
      <w:tr w:rsidR="00771998" w:rsidRPr="00C04A08" w14:paraId="2C44389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647171" w14:textId="77777777" w:rsidR="00771998" w:rsidRPr="00C04A08" w:rsidRDefault="00771998" w:rsidP="00771998">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7260CFE5" w14:textId="77777777" w:rsidR="00771998" w:rsidRPr="00C04A08" w:rsidRDefault="00771998" w:rsidP="00771998">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071467DA"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34E0B9CA" w14:textId="77777777" w:rsidR="00771998" w:rsidRPr="00C04A08" w:rsidRDefault="00771998" w:rsidP="00771998">
            <w:pPr>
              <w:pStyle w:val="TAC"/>
              <w:rPr>
                <w:lang w:val="fi-FI" w:eastAsia="fi-FI"/>
              </w:rPr>
            </w:pPr>
            <w:r w:rsidRPr="00C04A08">
              <w:rPr>
                <w:lang w:val="en-US" w:eastAsia="fi-FI"/>
              </w:rPr>
              <w:t>0</w:t>
            </w:r>
          </w:p>
        </w:tc>
      </w:tr>
      <w:tr w:rsidR="00771998" w:rsidRPr="00C04A08" w14:paraId="62CF597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03B3019" w14:textId="77777777" w:rsidR="00771998" w:rsidRPr="00C04A08" w:rsidRDefault="00771998" w:rsidP="00771998">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09B120FA"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B4ACDE4" w14:textId="77777777" w:rsidR="00771998" w:rsidRPr="00C04A08" w:rsidRDefault="00771998" w:rsidP="00771998">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2FC99113" w14:textId="77777777" w:rsidR="00771998" w:rsidRPr="00C04A08" w:rsidRDefault="00771998" w:rsidP="00771998">
            <w:pPr>
              <w:pStyle w:val="TAC"/>
              <w:rPr>
                <w:lang w:val="fi-FI" w:eastAsia="fi-FI"/>
              </w:rPr>
            </w:pPr>
            <w:r w:rsidRPr="00C04A08">
              <w:rPr>
                <w:lang w:val="en-US" w:eastAsia="fi-FI"/>
              </w:rPr>
              <w:t>0</w:t>
            </w:r>
          </w:p>
        </w:tc>
      </w:tr>
      <w:tr w:rsidR="00771998" w:rsidRPr="00C04A08" w14:paraId="313D2BC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7A7588F" w14:textId="77777777" w:rsidR="00771998" w:rsidRPr="00C04A08" w:rsidRDefault="00771998" w:rsidP="00771998">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79FD403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3963948" w14:textId="77777777" w:rsidR="00771998" w:rsidRPr="00C04A08" w:rsidRDefault="00771998" w:rsidP="00771998">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35203FD2" w14:textId="77777777" w:rsidR="00771998" w:rsidRPr="00C04A08" w:rsidRDefault="00771998" w:rsidP="00771998">
            <w:pPr>
              <w:pStyle w:val="TAC"/>
              <w:rPr>
                <w:lang w:val="fi-FI" w:eastAsia="fi-FI"/>
              </w:rPr>
            </w:pPr>
            <w:r w:rsidRPr="00C04A08">
              <w:rPr>
                <w:lang w:val="en-US" w:eastAsia="fi-FI"/>
              </w:rPr>
              <w:t>0</w:t>
            </w:r>
          </w:p>
        </w:tc>
      </w:tr>
      <w:tr w:rsidR="00771998" w:rsidRPr="00C04A08" w14:paraId="0989B54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C4B4D4" w14:textId="77777777" w:rsidR="00771998" w:rsidRPr="00C04A08" w:rsidRDefault="00771998" w:rsidP="00771998">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1F59EC74"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7D0E3E6" w14:textId="77777777" w:rsidR="00771998" w:rsidRPr="00C04A08" w:rsidRDefault="00771998" w:rsidP="00771998">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03C3CC85" w14:textId="77777777" w:rsidR="00771998" w:rsidRPr="00C04A08" w:rsidRDefault="00771998" w:rsidP="00771998">
            <w:pPr>
              <w:pStyle w:val="TAC"/>
              <w:rPr>
                <w:lang w:val="fi-FI" w:eastAsia="fi-FI"/>
              </w:rPr>
            </w:pPr>
            <w:r w:rsidRPr="00C04A08">
              <w:rPr>
                <w:lang w:val="en-US" w:eastAsia="fi-FI"/>
              </w:rPr>
              <w:t>0</w:t>
            </w:r>
          </w:p>
        </w:tc>
      </w:tr>
      <w:tr w:rsidR="00771998" w:rsidRPr="00C04A08" w14:paraId="2A274AC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B352A" w14:textId="77777777" w:rsidR="00771998" w:rsidRPr="00C04A08" w:rsidRDefault="00771998" w:rsidP="00771998">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7A3348B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C79D174" w14:textId="77777777" w:rsidR="00771998" w:rsidRPr="00C04A08" w:rsidRDefault="00771998" w:rsidP="00771998">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08651D72" w14:textId="77777777" w:rsidR="00771998" w:rsidRPr="00C04A08" w:rsidRDefault="00771998" w:rsidP="00771998">
            <w:pPr>
              <w:pStyle w:val="TAC"/>
              <w:rPr>
                <w:lang w:val="fi-FI" w:eastAsia="fi-FI"/>
              </w:rPr>
            </w:pPr>
            <w:r w:rsidRPr="00C04A08">
              <w:rPr>
                <w:lang w:val="en-US" w:eastAsia="fi-FI"/>
              </w:rPr>
              <w:t>0</w:t>
            </w:r>
          </w:p>
        </w:tc>
      </w:tr>
      <w:tr w:rsidR="00771998" w:rsidRPr="00C04A08" w14:paraId="72EB60F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6C55C9" w14:textId="77777777" w:rsidR="00771998" w:rsidRPr="00C04A08" w:rsidRDefault="00771998" w:rsidP="00771998">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1723E147"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68631CA" w14:textId="77777777" w:rsidR="00771998" w:rsidRPr="00C04A08" w:rsidRDefault="00771998" w:rsidP="00771998">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7530F9C8" w14:textId="77777777" w:rsidR="00771998" w:rsidRPr="00C04A08" w:rsidRDefault="00771998" w:rsidP="00771998">
            <w:pPr>
              <w:pStyle w:val="TAC"/>
              <w:rPr>
                <w:lang w:val="fi-FI" w:eastAsia="fi-FI"/>
              </w:rPr>
            </w:pPr>
            <w:r w:rsidRPr="00C04A08">
              <w:rPr>
                <w:lang w:val="en-US" w:eastAsia="fi-FI"/>
              </w:rPr>
              <w:t>0</w:t>
            </w:r>
          </w:p>
        </w:tc>
      </w:tr>
      <w:tr w:rsidR="00771998" w:rsidRPr="00C04A08" w14:paraId="12BE6D5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AF3F8EA" w14:textId="77777777" w:rsidR="00771998" w:rsidRPr="00C04A08" w:rsidRDefault="00771998" w:rsidP="00771998">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0CA0F55D"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5F1A7C9" w14:textId="77777777" w:rsidR="00771998" w:rsidRPr="00C04A08" w:rsidRDefault="00771998" w:rsidP="00771998">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72BE89EE" w14:textId="77777777" w:rsidR="00771998" w:rsidRPr="00C04A08" w:rsidRDefault="00771998" w:rsidP="00771998">
            <w:pPr>
              <w:pStyle w:val="TAC"/>
              <w:rPr>
                <w:lang w:val="fi-FI" w:eastAsia="fi-FI"/>
              </w:rPr>
            </w:pPr>
            <w:r w:rsidRPr="00C04A08">
              <w:rPr>
                <w:lang w:val="en-US" w:eastAsia="fi-FI"/>
              </w:rPr>
              <w:t>0</w:t>
            </w:r>
          </w:p>
        </w:tc>
      </w:tr>
      <w:tr w:rsidR="00771998" w:rsidRPr="00C04A08" w14:paraId="5CD6F32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E758271" w14:textId="77777777" w:rsidR="00771998" w:rsidRPr="00C04A08" w:rsidRDefault="00771998" w:rsidP="00771998">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6D19E8BD"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60283A3" w14:textId="77777777" w:rsidR="00771998" w:rsidRPr="00C04A08" w:rsidRDefault="00771998" w:rsidP="00771998">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7980CA1F" w14:textId="77777777" w:rsidR="00771998" w:rsidRPr="00C04A08" w:rsidRDefault="00771998" w:rsidP="00771998">
            <w:pPr>
              <w:pStyle w:val="TAC"/>
              <w:rPr>
                <w:lang w:val="fi-FI" w:eastAsia="fi-FI"/>
              </w:rPr>
            </w:pPr>
            <w:r w:rsidRPr="00C04A08">
              <w:rPr>
                <w:lang w:val="en-US" w:eastAsia="fi-FI"/>
              </w:rPr>
              <w:t>0</w:t>
            </w:r>
          </w:p>
        </w:tc>
      </w:tr>
      <w:tr w:rsidR="00771998" w:rsidRPr="00C04A08" w14:paraId="5F8A6E8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3B34F3" w14:textId="77777777" w:rsidR="00771998" w:rsidRPr="00C04A08" w:rsidRDefault="00771998" w:rsidP="00771998">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236B2BF1"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8171F9"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DFE4ADA" w14:textId="77777777" w:rsidR="00771998" w:rsidRPr="00C04A08" w:rsidRDefault="00771998" w:rsidP="00771998">
            <w:pPr>
              <w:pStyle w:val="TAC"/>
              <w:rPr>
                <w:lang w:val="fi-FI" w:eastAsia="fi-FI"/>
              </w:rPr>
            </w:pPr>
            <w:r w:rsidRPr="00C04A08">
              <w:rPr>
                <w:lang w:val="en-US" w:eastAsia="fi-FI"/>
              </w:rPr>
              <w:t>0</w:t>
            </w:r>
          </w:p>
        </w:tc>
      </w:tr>
      <w:tr w:rsidR="00771998" w:rsidRPr="00C04A08" w14:paraId="0D38170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BF0902" w14:textId="77777777" w:rsidR="00771998" w:rsidRPr="00C04A08" w:rsidRDefault="00771998" w:rsidP="00771998">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27C97502" w14:textId="77777777" w:rsidR="00771998" w:rsidRPr="00C04A08" w:rsidRDefault="00771998" w:rsidP="00771998">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769A9B0D"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43B2CF2" w14:textId="77777777" w:rsidR="00771998" w:rsidRPr="00C04A08" w:rsidRDefault="00771998" w:rsidP="00771998">
            <w:pPr>
              <w:pStyle w:val="TAC"/>
              <w:rPr>
                <w:lang w:val="fi-FI" w:eastAsia="fi-FI"/>
              </w:rPr>
            </w:pPr>
            <w:r w:rsidRPr="00C04A08">
              <w:rPr>
                <w:lang w:val="en-US" w:eastAsia="fi-FI"/>
              </w:rPr>
              <w:t>0</w:t>
            </w:r>
          </w:p>
        </w:tc>
      </w:tr>
      <w:tr w:rsidR="00771998" w:rsidRPr="00C04A08" w14:paraId="2102200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BD95771" w14:textId="77777777" w:rsidR="00771998" w:rsidRPr="00C04A08" w:rsidRDefault="00771998" w:rsidP="00771998">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BFC5E59"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3BBC3D12"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3F7FB2FB" w14:textId="77777777" w:rsidR="00771998" w:rsidRPr="00C04A08" w:rsidRDefault="00771998" w:rsidP="00771998">
            <w:pPr>
              <w:pStyle w:val="TAC"/>
              <w:rPr>
                <w:lang w:val="fi-FI" w:eastAsia="fi-FI"/>
              </w:rPr>
            </w:pPr>
            <w:r w:rsidRPr="00C04A08">
              <w:rPr>
                <w:lang w:val="en-US" w:eastAsia="fi-FI"/>
              </w:rPr>
              <w:t>0</w:t>
            </w:r>
          </w:p>
        </w:tc>
      </w:tr>
      <w:tr w:rsidR="00771998" w:rsidRPr="00C04A08" w14:paraId="477A69B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9945688" w14:textId="77777777" w:rsidR="00771998" w:rsidRPr="00C04A08" w:rsidRDefault="00771998" w:rsidP="00771998">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7AC88801"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7A167E14"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BEFBEE0" w14:textId="77777777" w:rsidR="00771998" w:rsidRPr="00C04A08" w:rsidRDefault="00771998" w:rsidP="00771998">
            <w:pPr>
              <w:pStyle w:val="TAC"/>
              <w:rPr>
                <w:lang w:val="fi-FI" w:eastAsia="fi-FI"/>
              </w:rPr>
            </w:pPr>
            <w:r w:rsidRPr="00C04A08">
              <w:rPr>
                <w:lang w:val="en-US" w:eastAsia="fi-FI"/>
              </w:rPr>
              <w:t>0</w:t>
            </w:r>
          </w:p>
        </w:tc>
      </w:tr>
      <w:tr w:rsidR="00164F30" w:rsidRPr="00C04A08" w14:paraId="174B065B"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E36A996" w14:textId="77777777" w:rsidR="00164F30" w:rsidRPr="00C04A08" w:rsidRDefault="00164F30" w:rsidP="00164F30">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5214AEFE" w14:textId="7FDFE332" w:rsidR="00164F30" w:rsidRPr="00C04A08" w:rsidRDefault="00164F30" w:rsidP="00164F30">
            <w:pPr>
              <w:pStyle w:val="TAC"/>
              <w:rPr>
                <w:lang w:val="fi-FI" w:eastAsia="fi-FI"/>
              </w:rPr>
            </w:pPr>
            <w:r w:rsidRPr="00C04A08">
              <w:t>CA_n260G</w:t>
            </w:r>
            <w:r>
              <w:t>/H</w:t>
            </w:r>
          </w:p>
        </w:tc>
        <w:tc>
          <w:tcPr>
            <w:tcW w:w="1223" w:type="pct"/>
            <w:tcBorders>
              <w:top w:val="nil"/>
              <w:left w:val="nil"/>
              <w:bottom w:val="single" w:sz="4" w:space="0" w:color="auto"/>
              <w:right w:val="single" w:sz="4" w:space="0" w:color="auto"/>
            </w:tcBorders>
            <w:shd w:val="clear" w:color="auto" w:fill="auto"/>
            <w:noWrap/>
            <w:hideMark/>
          </w:tcPr>
          <w:p w14:paraId="7E8A1565" w14:textId="062298E7" w:rsidR="00164F30" w:rsidRPr="00C04A08" w:rsidRDefault="00164F30" w:rsidP="00164F30">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1263BCB4" w14:textId="77777777" w:rsidR="00164F30" w:rsidRPr="00C04A08" w:rsidRDefault="00164F30" w:rsidP="00164F30">
            <w:pPr>
              <w:pStyle w:val="TAC"/>
              <w:rPr>
                <w:lang w:val="fi-FI" w:eastAsia="fi-FI"/>
              </w:rPr>
            </w:pPr>
            <w:r w:rsidRPr="00C04A08">
              <w:rPr>
                <w:lang w:val="en-US" w:eastAsia="fi-FI"/>
              </w:rPr>
              <w:t>0</w:t>
            </w:r>
          </w:p>
        </w:tc>
      </w:tr>
      <w:tr w:rsidR="00771998" w:rsidRPr="00C04A08" w14:paraId="69526DA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3F970B" w14:textId="77777777" w:rsidR="00771998" w:rsidRPr="00C04A08" w:rsidRDefault="00771998" w:rsidP="00771998">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06924D80"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35B3EC6F"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2823C5C" w14:textId="77777777" w:rsidR="00771998" w:rsidRPr="00C04A08" w:rsidRDefault="00771998" w:rsidP="00771998">
            <w:pPr>
              <w:pStyle w:val="TAC"/>
              <w:rPr>
                <w:lang w:val="fi-FI" w:eastAsia="fi-FI"/>
              </w:rPr>
            </w:pPr>
            <w:r w:rsidRPr="00C04A08">
              <w:rPr>
                <w:lang w:val="en-US" w:eastAsia="fi-FI"/>
              </w:rPr>
              <w:t>0</w:t>
            </w:r>
          </w:p>
        </w:tc>
      </w:tr>
      <w:tr w:rsidR="00771998" w:rsidRPr="00C04A08" w14:paraId="1A88AD00"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A46D1BB" w14:textId="77777777" w:rsidR="00771998" w:rsidRPr="00C04A08" w:rsidRDefault="00771998" w:rsidP="00771998">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29E8AFC7"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5EAC2BA6"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E136EA7" w14:textId="77777777" w:rsidR="00771998" w:rsidRPr="00C04A08" w:rsidRDefault="00771998" w:rsidP="00771998">
            <w:pPr>
              <w:pStyle w:val="TAC"/>
              <w:rPr>
                <w:lang w:val="fi-FI" w:eastAsia="fi-FI"/>
              </w:rPr>
            </w:pPr>
            <w:r w:rsidRPr="00C04A08">
              <w:rPr>
                <w:lang w:val="en-US" w:eastAsia="fi-FI"/>
              </w:rPr>
              <w:t>0</w:t>
            </w:r>
          </w:p>
        </w:tc>
      </w:tr>
      <w:tr w:rsidR="00771998" w:rsidRPr="00C04A08" w14:paraId="0CA1393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861928C" w14:textId="77777777" w:rsidR="00771998" w:rsidRPr="00C04A08" w:rsidRDefault="00771998" w:rsidP="00771998">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223FCB85"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046F6BD0"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187AA68" w14:textId="77777777" w:rsidR="00771998" w:rsidRPr="00C04A08" w:rsidRDefault="00771998" w:rsidP="00771998">
            <w:pPr>
              <w:pStyle w:val="TAC"/>
              <w:rPr>
                <w:lang w:val="fi-FI" w:eastAsia="fi-FI"/>
              </w:rPr>
            </w:pPr>
            <w:r w:rsidRPr="00C04A08">
              <w:rPr>
                <w:lang w:val="en-US" w:eastAsia="fi-FI"/>
              </w:rPr>
              <w:t>0</w:t>
            </w:r>
          </w:p>
        </w:tc>
      </w:tr>
      <w:tr w:rsidR="00771998" w:rsidRPr="00C04A08" w14:paraId="18720EC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1BC560" w14:textId="77777777" w:rsidR="00771998" w:rsidRPr="00C04A08" w:rsidRDefault="00771998" w:rsidP="00771998">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46FACAB"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2B401030"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53B9C2C6" w14:textId="77777777" w:rsidR="00771998" w:rsidRPr="00C04A08" w:rsidRDefault="00771998" w:rsidP="00771998">
            <w:pPr>
              <w:pStyle w:val="TAC"/>
              <w:rPr>
                <w:lang w:val="fi-FI" w:eastAsia="fi-FI"/>
              </w:rPr>
            </w:pPr>
            <w:r w:rsidRPr="00C04A08">
              <w:rPr>
                <w:lang w:val="en-US" w:eastAsia="fi-FI"/>
              </w:rPr>
              <w:t>0</w:t>
            </w:r>
          </w:p>
        </w:tc>
      </w:tr>
      <w:tr w:rsidR="00771998" w:rsidRPr="00C04A08" w14:paraId="2384AFC0"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AACE05F" w14:textId="77777777" w:rsidR="00771998" w:rsidRPr="00C04A08" w:rsidRDefault="00771998" w:rsidP="00771998">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52889B0"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7F36CAFF" w14:textId="77777777" w:rsidR="00771998" w:rsidRPr="00C04A08" w:rsidRDefault="00771998" w:rsidP="00771998">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7416A353" w14:textId="77777777" w:rsidR="00771998" w:rsidRPr="00C04A08" w:rsidRDefault="00771998" w:rsidP="00771998">
            <w:pPr>
              <w:pStyle w:val="TAC"/>
              <w:rPr>
                <w:lang w:val="fi-FI" w:eastAsia="fi-FI"/>
              </w:rPr>
            </w:pPr>
            <w:r w:rsidRPr="00C04A08">
              <w:rPr>
                <w:lang w:val="en-US" w:eastAsia="fi-FI"/>
              </w:rPr>
              <w:t>0</w:t>
            </w:r>
          </w:p>
        </w:tc>
      </w:tr>
      <w:tr w:rsidR="00771998" w:rsidRPr="00C04A08" w14:paraId="3849D52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571152" w14:textId="77777777" w:rsidR="00771998" w:rsidRPr="00C04A08" w:rsidRDefault="00771998" w:rsidP="00771998">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0B4055F4"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3E2E18FA"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9811686" w14:textId="77777777" w:rsidR="00771998" w:rsidRPr="00C04A08" w:rsidRDefault="00771998" w:rsidP="00771998">
            <w:pPr>
              <w:pStyle w:val="TAC"/>
              <w:rPr>
                <w:lang w:val="fi-FI" w:eastAsia="fi-FI"/>
              </w:rPr>
            </w:pPr>
            <w:r w:rsidRPr="00C04A08">
              <w:rPr>
                <w:lang w:val="en-US" w:eastAsia="fi-FI"/>
              </w:rPr>
              <w:t>0</w:t>
            </w:r>
          </w:p>
        </w:tc>
      </w:tr>
      <w:tr w:rsidR="00771998" w:rsidRPr="00C04A08" w14:paraId="0E420D5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82A458" w14:textId="77777777" w:rsidR="00771998" w:rsidRPr="00C04A08" w:rsidRDefault="00771998" w:rsidP="00771998">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45E7646A"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90402EF"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9F16F28" w14:textId="77777777" w:rsidR="00771998" w:rsidRPr="00C04A08" w:rsidRDefault="00771998" w:rsidP="00771998">
            <w:pPr>
              <w:pStyle w:val="TAC"/>
              <w:rPr>
                <w:lang w:val="fi-FI" w:eastAsia="fi-FI"/>
              </w:rPr>
            </w:pPr>
            <w:r w:rsidRPr="00C04A08">
              <w:rPr>
                <w:lang w:val="en-US" w:eastAsia="fi-FI"/>
              </w:rPr>
              <w:t>0</w:t>
            </w:r>
          </w:p>
        </w:tc>
      </w:tr>
      <w:tr w:rsidR="00771998" w:rsidRPr="00C04A08" w14:paraId="59DB127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6010C" w14:textId="77777777" w:rsidR="00771998" w:rsidRPr="00C04A08" w:rsidRDefault="00771998" w:rsidP="00771998">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5C62DF4E"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81DAB25"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53B954B" w14:textId="77777777" w:rsidR="00771998" w:rsidRPr="00C04A08" w:rsidRDefault="00771998" w:rsidP="00771998">
            <w:pPr>
              <w:pStyle w:val="TAC"/>
              <w:rPr>
                <w:lang w:val="fi-FI" w:eastAsia="fi-FI"/>
              </w:rPr>
            </w:pPr>
            <w:r w:rsidRPr="00C04A08">
              <w:rPr>
                <w:lang w:val="en-US" w:eastAsia="fi-FI"/>
              </w:rPr>
              <w:t>0</w:t>
            </w:r>
          </w:p>
        </w:tc>
      </w:tr>
      <w:tr w:rsidR="00771998" w:rsidRPr="00C04A08" w14:paraId="46EBD65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4607696" w14:textId="77777777" w:rsidR="00771998" w:rsidRPr="00C04A08" w:rsidRDefault="00771998" w:rsidP="00771998">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43B22F0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25C33E3E"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E379F6C" w14:textId="77777777" w:rsidR="00771998" w:rsidRPr="00C04A08" w:rsidRDefault="00771998" w:rsidP="00771998">
            <w:pPr>
              <w:pStyle w:val="TAC"/>
              <w:rPr>
                <w:lang w:val="fi-FI" w:eastAsia="fi-FI"/>
              </w:rPr>
            </w:pPr>
            <w:r w:rsidRPr="00C04A08">
              <w:rPr>
                <w:lang w:val="en-US" w:eastAsia="fi-FI"/>
              </w:rPr>
              <w:t>0</w:t>
            </w:r>
          </w:p>
        </w:tc>
      </w:tr>
      <w:tr w:rsidR="00771998" w:rsidRPr="00C04A08" w14:paraId="7629A4C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08A94DB" w14:textId="77777777" w:rsidR="00771998" w:rsidRPr="00C04A08" w:rsidRDefault="00771998" w:rsidP="00771998">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3F7D79D0"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B6FBC0"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5E4D0C3" w14:textId="77777777" w:rsidR="00771998" w:rsidRPr="00C04A08" w:rsidRDefault="00771998" w:rsidP="00771998">
            <w:pPr>
              <w:pStyle w:val="TAC"/>
              <w:rPr>
                <w:lang w:val="fi-FI" w:eastAsia="fi-FI"/>
              </w:rPr>
            </w:pPr>
            <w:r w:rsidRPr="00C04A08">
              <w:rPr>
                <w:lang w:val="en-US" w:eastAsia="fi-FI"/>
              </w:rPr>
              <w:t>0</w:t>
            </w:r>
          </w:p>
        </w:tc>
      </w:tr>
      <w:tr w:rsidR="00771998" w:rsidRPr="00C04A08" w14:paraId="076B49E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6A33B43" w14:textId="77777777" w:rsidR="00771998" w:rsidRPr="00C04A08" w:rsidRDefault="00771998" w:rsidP="00771998">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2F255295"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5DDDE6B" w14:textId="77777777" w:rsidR="00771998" w:rsidRPr="00C04A08" w:rsidRDefault="00771998" w:rsidP="00771998">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6BAA82DD" w14:textId="77777777" w:rsidR="00771998" w:rsidRPr="00C04A08" w:rsidRDefault="00771998" w:rsidP="00771998">
            <w:pPr>
              <w:pStyle w:val="TAC"/>
              <w:rPr>
                <w:lang w:val="en-US" w:eastAsia="fi-FI"/>
              </w:rPr>
            </w:pPr>
            <w:r w:rsidRPr="00C04A08">
              <w:rPr>
                <w:lang w:val="en-US" w:eastAsia="fi-FI"/>
              </w:rPr>
              <w:t>0</w:t>
            </w:r>
          </w:p>
        </w:tc>
      </w:tr>
      <w:tr w:rsidR="00771998" w:rsidRPr="00C04A08" w14:paraId="4CC9B5F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9FDFE4D" w14:textId="77777777" w:rsidR="00771998" w:rsidRPr="00C04A08" w:rsidRDefault="00771998" w:rsidP="00771998">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011A756"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04D8681"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592DCACB" w14:textId="77777777" w:rsidR="00771998" w:rsidRPr="00C04A08" w:rsidRDefault="00771998" w:rsidP="00771998">
            <w:pPr>
              <w:pStyle w:val="TAC"/>
              <w:rPr>
                <w:lang w:val="en-US" w:eastAsia="fi-FI"/>
              </w:rPr>
            </w:pPr>
            <w:r w:rsidRPr="00C04A08">
              <w:rPr>
                <w:lang w:val="en-US" w:eastAsia="fi-FI"/>
              </w:rPr>
              <w:t>0</w:t>
            </w:r>
          </w:p>
        </w:tc>
      </w:tr>
      <w:tr w:rsidR="00771998" w:rsidRPr="00C04A08" w14:paraId="440ADAC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7156DE55" w14:textId="77777777" w:rsidR="00771998" w:rsidRPr="00C04A08" w:rsidRDefault="00771998" w:rsidP="00771998">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2C9C4AA8"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02E8D88A"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39C7E0E1" w14:textId="77777777" w:rsidR="00771998" w:rsidRPr="00C04A08" w:rsidRDefault="00771998" w:rsidP="00771998">
            <w:pPr>
              <w:pStyle w:val="TAC"/>
              <w:rPr>
                <w:lang w:val="en-US" w:eastAsia="fi-FI"/>
              </w:rPr>
            </w:pPr>
            <w:r w:rsidRPr="00C04A08">
              <w:rPr>
                <w:lang w:val="en-US" w:eastAsia="fi-FI"/>
              </w:rPr>
              <w:t>0</w:t>
            </w:r>
          </w:p>
        </w:tc>
      </w:tr>
      <w:tr w:rsidR="00771998" w:rsidRPr="00C04A08" w14:paraId="24F11DB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6F78CAC1" w14:textId="77777777" w:rsidR="00771998" w:rsidRPr="00C04A08" w:rsidRDefault="00771998" w:rsidP="00771998">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807379E"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17ED5249"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067A829B" w14:textId="77777777" w:rsidR="00771998" w:rsidRPr="00C04A08" w:rsidRDefault="00771998" w:rsidP="00771998">
            <w:pPr>
              <w:pStyle w:val="TAC"/>
              <w:rPr>
                <w:lang w:val="en-US" w:eastAsia="fi-FI"/>
              </w:rPr>
            </w:pPr>
            <w:r w:rsidRPr="00C04A08">
              <w:rPr>
                <w:lang w:val="en-US" w:eastAsia="fi-FI"/>
              </w:rPr>
              <w:t>0</w:t>
            </w:r>
          </w:p>
        </w:tc>
      </w:tr>
      <w:tr w:rsidR="00771998" w:rsidRPr="00C04A08" w14:paraId="57EC60B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10EED05" w14:textId="77777777" w:rsidR="00771998" w:rsidRPr="00C04A08" w:rsidRDefault="00771998" w:rsidP="00771998">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44A7C157"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2B10F5A"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DA6ED5A" w14:textId="77777777" w:rsidR="00771998" w:rsidRPr="00C04A08" w:rsidRDefault="00771998" w:rsidP="00771998">
            <w:pPr>
              <w:pStyle w:val="TAC"/>
              <w:rPr>
                <w:lang w:val="fi-FI" w:eastAsia="fi-FI"/>
              </w:rPr>
            </w:pPr>
            <w:r w:rsidRPr="00C04A08">
              <w:rPr>
                <w:lang w:val="en-US" w:eastAsia="fi-FI"/>
              </w:rPr>
              <w:t>0</w:t>
            </w:r>
          </w:p>
        </w:tc>
      </w:tr>
      <w:tr w:rsidR="00416C96" w:rsidRPr="00C04A08" w14:paraId="7E2E135C"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46860D" w14:textId="77777777" w:rsidR="00416C96" w:rsidRPr="00C04A08" w:rsidRDefault="00416C96" w:rsidP="00416C96">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06915E18" w14:textId="014C32EA" w:rsidR="00416C96" w:rsidRPr="00C04A08" w:rsidRDefault="00416C96" w:rsidP="00416C96">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11D36922" w14:textId="77777777" w:rsidR="00416C96" w:rsidRPr="00C04A08" w:rsidRDefault="00416C96" w:rsidP="00416C96">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7674E97B" w14:textId="77777777" w:rsidR="00416C96" w:rsidRPr="00C04A08" w:rsidRDefault="00416C96" w:rsidP="00416C96">
            <w:pPr>
              <w:pStyle w:val="TAC"/>
              <w:rPr>
                <w:lang w:val="fi-FI" w:eastAsia="fi-FI"/>
              </w:rPr>
            </w:pPr>
            <w:r w:rsidRPr="00C04A08">
              <w:rPr>
                <w:lang w:val="en-US" w:eastAsia="fi-FI"/>
              </w:rPr>
              <w:t>0</w:t>
            </w:r>
          </w:p>
        </w:tc>
      </w:tr>
      <w:tr w:rsidR="00416C96" w:rsidRPr="00C04A08" w14:paraId="34698E0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A99E0B" w14:textId="77777777" w:rsidR="00416C96" w:rsidRPr="00C04A08" w:rsidRDefault="00416C96" w:rsidP="00416C96">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E20DBF2" w14:textId="6A3381DA" w:rsidR="00416C96" w:rsidRPr="00C04A08" w:rsidRDefault="00416C96" w:rsidP="00416C96">
            <w:pPr>
              <w:pStyle w:val="TAC"/>
              <w:rPr>
                <w:lang w:val="fi-FI" w:eastAsia="fi-FI"/>
              </w:rPr>
            </w:pPr>
            <w:r w:rsidRPr="00B6054C">
              <w:t>CA_n261G</w:t>
            </w:r>
          </w:p>
        </w:tc>
        <w:tc>
          <w:tcPr>
            <w:tcW w:w="1223" w:type="pct"/>
            <w:tcBorders>
              <w:top w:val="nil"/>
              <w:left w:val="nil"/>
              <w:bottom w:val="single" w:sz="4" w:space="0" w:color="auto"/>
              <w:right w:val="single" w:sz="4" w:space="0" w:color="auto"/>
            </w:tcBorders>
            <w:shd w:val="clear" w:color="auto" w:fill="auto"/>
            <w:noWrap/>
            <w:hideMark/>
          </w:tcPr>
          <w:p w14:paraId="3DA2A57C" w14:textId="77777777" w:rsidR="00416C96" w:rsidRPr="00C04A08" w:rsidRDefault="00416C96" w:rsidP="00416C96">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3B36655" w14:textId="77777777" w:rsidR="00416C96" w:rsidRPr="00C04A08" w:rsidRDefault="00416C96" w:rsidP="00416C96">
            <w:pPr>
              <w:pStyle w:val="TAC"/>
              <w:rPr>
                <w:lang w:val="fi-FI" w:eastAsia="fi-FI"/>
              </w:rPr>
            </w:pPr>
            <w:r w:rsidRPr="00C04A08">
              <w:rPr>
                <w:lang w:val="en-US" w:eastAsia="fi-FI"/>
              </w:rPr>
              <w:t>0</w:t>
            </w:r>
          </w:p>
        </w:tc>
      </w:tr>
      <w:tr w:rsidR="00416C96" w:rsidRPr="00C04A08" w14:paraId="742A429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079FFB3" w14:textId="77777777" w:rsidR="00416C96" w:rsidRPr="00C04A08" w:rsidRDefault="00416C96" w:rsidP="00416C96">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73536478" w14:textId="39DBE824" w:rsidR="00416C96" w:rsidRPr="00C04A08" w:rsidRDefault="00416C96" w:rsidP="00416C96">
            <w:pPr>
              <w:pStyle w:val="TAC"/>
              <w:rPr>
                <w:lang w:val="fi-FI" w:eastAsia="fi-FI"/>
              </w:rPr>
            </w:pPr>
            <w:r w:rsidRPr="00B6054C">
              <w:t>CA_n261G</w:t>
            </w:r>
          </w:p>
        </w:tc>
        <w:tc>
          <w:tcPr>
            <w:tcW w:w="1223" w:type="pct"/>
            <w:tcBorders>
              <w:top w:val="nil"/>
              <w:left w:val="nil"/>
              <w:bottom w:val="single" w:sz="4" w:space="0" w:color="auto"/>
              <w:right w:val="single" w:sz="4" w:space="0" w:color="auto"/>
            </w:tcBorders>
            <w:shd w:val="clear" w:color="auto" w:fill="auto"/>
            <w:noWrap/>
            <w:hideMark/>
          </w:tcPr>
          <w:p w14:paraId="614245C1" w14:textId="77777777" w:rsidR="00416C96" w:rsidRPr="00C04A08" w:rsidRDefault="00416C96" w:rsidP="00416C96">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467AE830" w14:textId="77777777" w:rsidR="00416C96" w:rsidRPr="00C04A08" w:rsidRDefault="00416C96" w:rsidP="00416C96">
            <w:pPr>
              <w:pStyle w:val="TAC"/>
              <w:rPr>
                <w:lang w:val="fi-FI" w:eastAsia="fi-FI"/>
              </w:rPr>
            </w:pPr>
            <w:r w:rsidRPr="00C04A08">
              <w:rPr>
                <w:lang w:val="en-US" w:eastAsia="fi-FI"/>
              </w:rPr>
              <w:t>0</w:t>
            </w:r>
          </w:p>
        </w:tc>
      </w:tr>
      <w:tr w:rsidR="00164F30" w:rsidRPr="00C04A08" w14:paraId="0F0F4F1C"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48994F" w14:textId="77777777" w:rsidR="00164F30" w:rsidRPr="00C04A08" w:rsidRDefault="00164F30" w:rsidP="00164F30">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441E56A4" w14:textId="0A1F8ECB" w:rsidR="00164F30" w:rsidRPr="00C04A08" w:rsidRDefault="00164F30" w:rsidP="00164F30">
            <w:pPr>
              <w:pStyle w:val="TAC"/>
              <w:rPr>
                <w:lang w:val="fi-FI" w:eastAsia="fi-FI"/>
              </w:rPr>
            </w:pPr>
            <w:r w:rsidRPr="00C04A08">
              <w:t>CA_n261G</w:t>
            </w:r>
            <w:r>
              <w:t>/H</w:t>
            </w:r>
          </w:p>
        </w:tc>
        <w:tc>
          <w:tcPr>
            <w:tcW w:w="1223" w:type="pct"/>
            <w:tcBorders>
              <w:top w:val="nil"/>
              <w:left w:val="nil"/>
              <w:bottom w:val="single" w:sz="4" w:space="0" w:color="auto"/>
              <w:right w:val="single" w:sz="4" w:space="0" w:color="auto"/>
            </w:tcBorders>
            <w:shd w:val="clear" w:color="auto" w:fill="auto"/>
            <w:noWrap/>
            <w:hideMark/>
          </w:tcPr>
          <w:p w14:paraId="5AEEAB44" w14:textId="356E4BD6" w:rsidR="00164F30" w:rsidRPr="00C04A08" w:rsidRDefault="00164F30" w:rsidP="00164F30">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112D39CE" w14:textId="77777777" w:rsidR="00164F30" w:rsidRPr="00C04A08" w:rsidRDefault="00164F30" w:rsidP="00164F30">
            <w:pPr>
              <w:pStyle w:val="TAC"/>
              <w:rPr>
                <w:lang w:val="fi-FI" w:eastAsia="fi-FI"/>
              </w:rPr>
            </w:pPr>
            <w:r w:rsidRPr="00C04A08">
              <w:rPr>
                <w:lang w:val="en-US" w:eastAsia="fi-FI"/>
              </w:rPr>
              <w:t>0</w:t>
            </w:r>
          </w:p>
        </w:tc>
      </w:tr>
      <w:tr w:rsidR="00164F30" w:rsidRPr="00C04A08" w14:paraId="0201F36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5A8C49" w14:textId="77777777" w:rsidR="00164F30" w:rsidRPr="00C04A08" w:rsidRDefault="00164F30" w:rsidP="00164F30">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4D63563" w14:textId="659DF0D8" w:rsidR="00164F30" w:rsidRPr="00C04A08" w:rsidRDefault="00164F30" w:rsidP="00164F30">
            <w:pPr>
              <w:pStyle w:val="TAC"/>
              <w:rPr>
                <w:lang w:eastAsia="fi-FI"/>
              </w:rPr>
            </w:pPr>
            <w:r w:rsidRPr="00C04A08">
              <w:t>CA_n261G</w:t>
            </w:r>
            <w:r>
              <w:t>/H/I</w:t>
            </w:r>
          </w:p>
        </w:tc>
        <w:tc>
          <w:tcPr>
            <w:tcW w:w="1223" w:type="pct"/>
            <w:tcBorders>
              <w:top w:val="nil"/>
              <w:left w:val="nil"/>
              <w:bottom w:val="single" w:sz="4" w:space="0" w:color="auto"/>
              <w:right w:val="single" w:sz="4" w:space="0" w:color="auto"/>
            </w:tcBorders>
            <w:shd w:val="clear" w:color="auto" w:fill="auto"/>
            <w:noWrap/>
            <w:hideMark/>
          </w:tcPr>
          <w:p w14:paraId="38CAFF57" w14:textId="0B980268" w:rsidR="00164F30" w:rsidRPr="00C04A08" w:rsidRDefault="00164F30" w:rsidP="00164F30">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EB2876B" w14:textId="77777777" w:rsidR="00164F30" w:rsidRPr="00C04A08" w:rsidRDefault="00164F30" w:rsidP="00164F30">
            <w:pPr>
              <w:pStyle w:val="TAC"/>
              <w:rPr>
                <w:lang w:val="fi-FI" w:eastAsia="fi-FI"/>
              </w:rPr>
            </w:pPr>
            <w:r w:rsidRPr="00C04A08">
              <w:rPr>
                <w:lang w:val="en-US" w:eastAsia="fi-FI"/>
              </w:rPr>
              <w:t>0</w:t>
            </w:r>
          </w:p>
        </w:tc>
      </w:tr>
      <w:tr w:rsidR="00771998" w:rsidRPr="00C04A08" w14:paraId="283A67B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E3A6F6" w14:textId="77777777" w:rsidR="00771998" w:rsidRPr="00C04A08" w:rsidRDefault="00771998" w:rsidP="00771998">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7B88FE76"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96F691"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77E02B3" w14:textId="77777777" w:rsidR="00771998" w:rsidRPr="00C04A08" w:rsidRDefault="00771998" w:rsidP="00771998">
            <w:pPr>
              <w:pStyle w:val="TAC"/>
              <w:rPr>
                <w:lang w:val="fi-FI" w:eastAsia="fi-FI"/>
              </w:rPr>
            </w:pPr>
            <w:r w:rsidRPr="00C04A08">
              <w:rPr>
                <w:lang w:val="en-US" w:eastAsia="fi-FI"/>
              </w:rPr>
              <w:t>0</w:t>
            </w:r>
          </w:p>
        </w:tc>
      </w:tr>
      <w:tr w:rsidR="00771998" w:rsidRPr="00C04A08" w14:paraId="6441187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A8C2E5" w14:textId="77777777" w:rsidR="00771998" w:rsidRPr="00C04A08" w:rsidRDefault="00771998" w:rsidP="00771998">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5C49C3F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4F0202B" w14:textId="77777777" w:rsidR="00771998" w:rsidRPr="00C04A08" w:rsidRDefault="00771998" w:rsidP="00771998">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5B0EDCFF" w14:textId="77777777" w:rsidR="00771998" w:rsidRPr="00C04A08" w:rsidRDefault="00771998" w:rsidP="00771998">
            <w:pPr>
              <w:pStyle w:val="TAC"/>
              <w:rPr>
                <w:lang w:val="fi-FI" w:eastAsia="fi-FI"/>
              </w:rPr>
            </w:pPr>
            <w:r w:rsidRPr="00C04A08">
              <w:rPr>
                <w:lang w:val="en-US" w:eastAsia="fi-FI"/>
              </w:rPr>
              <w:t>0</w:t>
            </w:r>
          </w:p>
        </w:tc>
      </w:tr>
      <w:tr w:rsidR="00771998" w:rsidRPr="00C04A08" w14:paraId="414108F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055B5A0" w14:textId="77777777" w:rsidR="00771998" w:rsidRPr="00C04A08" w:rsidRDefault="00771998" w:rsidP="00771998">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63258DC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BCA5D2" w14:textId="77777777" w:rsidR="00771998" w:rsidRPr="00C04A08" w:rsidRDefault="00771998" w:rsidP="00771998">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0A32284F" w14:textId="77777777" w:rsidR="00771998" w:rsidRPr="00C04A08" w:rsidRDefault="00771998" w:rsidP="00771998">
            <w:pPr>
              <w:pStyle w:val="TAC"/>
              <w:rPr>
                <w:lang w:val="fi-FI" w:eastAsia="fi-FI"/>
              </w:rPr>
            </w:pPr>
            <w:r w:rsidRPr="00C04A08">
              <w:rPr>
                <w:lang w:val="en-US" w:eastAsia="fi-FI"/>
              </w:rPr>
              <w:t>0</w:t>
            </w:r>
          </w:p>
        </w:tc>
      </w:tr>
      <w:tr w:rsidR="00771998" w:rsidRPr="00C04A08" w14:paraId="6AF3831A"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70189EC" w14:textId="77777777" w:rsidR="00771998" w:rsidRPr="00C04A08" w:rsidRDefault="00771998" w:rsidP="00771998">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11152AA8"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41235B0"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9A285CA" w14:textId="77777777" w:rsidR="00771998" w:rsidRPr="00C04A08" w:rsidRDefault="00771998" w:rsidP="00771998">
            <w:pPr>
              <w:pStyle w:val="TAC"/>
              <w:rPr>
                <w:lang w:val="fi-FI" w:eastAsia="fi-FI"/>
              </w:rPr>
            </w:pPr>
            <w:r w:rsidRPr="00C04A08">
              <w:rPr>
                <w:lang w:val="en-US" w:eastAsia="fi-FI"/>
              </w:rPr>
              <w:t>0</w:t>
            </w:r>
          </w:p>
        </w:tc>
      </w:tr>
      <w:tr w:rsidR="00771998" w:rsidRPr="00C04A08" w14:paraId="357F799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AF96BDE" w14:textId="77777777" w:rsidR="00771998" w:rsidRPr="00C04A08" w:rsidRDefault="00771998" w:rsidP="00771998">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6DABDB0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4FE3192"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56C09776" w14:textId="77777777" w:rsidR="00771998" w:rsidRPr="00C04A08" w:rsidRDefault="00771998" w:rsidP="00771998">
            <w:pPr>
              <w:pStyle w:val="TAC"/>
              <w:rPr>
                <w:lang w:val="fi-FI" w:eastAsia="fi-FI"/>
              </w:rPr>
            </w:pPr>
            <w:r w:rsidRPr="00C04A08">
              <w:rPr>
                <w:lang w:val="en-US" w:eastAsia="fi-FI"/>
              </w:rPr>
              <w:t>0</w:t>
            </w:r>
          </w:p>
        </w:tc>
      </w:tr>
      <w:tr w:rsidR="00771998" w:rsidRPr="00C04A08" w14:paraId="2E74EA2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66842A9" w14:textId="77777777" w:rsidR="00771998" w:rsidRPr="00C04A08" w:rsidRDefault="00771998" w:rsidP="00771998">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8D23F10"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4CA116B"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70B1015" w14:textId="77777777" w:rsidR="00771998" w:rsidRPr="00C04A08" w:rsidRDefault="00771998" w:rsidP="00771998">
            <w:pPr>
              <w:pStyle w:val="TAC"/>
              <w:rPr>
                <w:lang w:val="fi-FI" w:eastAsia="fi-FI"/>
              </w:rPr>
            </w:pPr>
            <w:r w:rsidRPr="00C04A08">
              <w:rPr>
                <w:lang w:val="en-US" w:eastAsia="fi-FI"/>
              </w:rPr>
              <w:t>0</w:t>
            </w:r>
          </w:p>
        </w:tc>
      </w:tr>
      <w:tr w:rsidR="00771998" w:rsidRPr="00C04A08" w14:paraId="51A131CA"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6475239" w14:textId="77777777" w:rsidR="00771998" w:rsidRPr="00C04A08" w:rsidRDefault="00771998" w:rsidP="00771998">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092A4B2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6929121"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FD67708" w14:textId="77777777" w:rsidR="00771998" w:rsidRPr="00C04A08" w:rsidRDefault="00771998" w:rsidP="00771998">
            <w:pPr>
              <w:pStyle w:val="TAC"/>
              <w:rPr>
                <w:lang w:val="fi-FI" w:eastAsia="fi-FI"/>
              </w:rPr>
            </w:pPr>
            <w:r w:rsidRPr="00C04A08">
              <w:rPr>
                <w:lang w:val="en-US" w:eastAsia="fi-FI"/>
              </w:rPr>
              <w:t>0</w:t>
            </w:r>
          </w:p>
        </w:tc>
      </w:tr>
      <w:tr w:rsidR="00771998" w:rsidRPr="00C04A08" w14:paraId="4623113E"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00001F4" w14:textId="77777777" w:rsidR="00771998" w:rsidRPr="00C04A08" w:rsidRDefault="00771998" w:rsidP="00771998">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0B57B2E1"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3E760EEC"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2273B84" w14:textId="77777777" w:rsidR="00771998" w:rsidRPr="00C04A08" w:rsidRDefault="00771998" w:rsidP="00771998">
            <w:pPr>
              <w:pStyle w:val="TAC"/>
              <w:rPr>
                <w:lang w:val="fi-FI" w:eastAsia="fi-FI"/>
              </w:rPr>
            </w:pPr>
            <w:r w:rsidRPr="00C04A08">
              <w:rPr>
                <w:lang w:val="en-US" w:eastAsia="fi-FI"/>
              </w:rPr>
              <w:t>0</w:t>
            </w:r>
          </w:p>
        </w:tc>
      </w:tr>
      <w:tr w:rsidR="00771998" w:rsidRPr="00C04A08" w14:paraId="1E03FEE2" w14:textId="77777777" w:rsidTr="00F66F19">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4A594CA4" w14:textId="77777777" w:rsidR="00771998" w:rsidRPr="00C04A08" w:rsidRDefault="00771998" w:rsidP="00771998">
            <w:pPr>
              <w:pStyle w:val="TAN"/>
              <w:rPr>
                <w:lang w:eastAsia="fi-FI"/>
              </w:rPr>
            </w:pPr>
            <w:r w:rsidRPr="00C04A08">
              <w:rPr>
                <w:lang w:eastAsia="fi-FI"/>
              </w:rPr>
              <w:t>NOTE 1:</w:t>
            </w:r>
            <w:r w:rsidRPr="00C04A08">
              <w:tab/>
            </w:r>
            <w:r w:rsidRPr="00C04A08">
              <w:rPr>
                <w:lang w:eastAsia="fi-FI"/>
              </w:rPr>
              <w:t>Void</w:t>
            </w:r>
          </w:p>
          <w:p w14:paraId="5EDE169A" w14:textId="77777777" w:rsidR="00771998" w:rsidRPr="00C04A08" w:rsidRDefault="00771998" w:rsidP="00771998">
            <w:pPr>
              <w:pStyle w:val="TAN"/>
              <w:rPr>
                <w:lang w:eastAsia="fi-FI"/>
              </w:rPr>
            </w:pPr>
            <w:r w:rsidRPr="00C04A08">
              <w:rPr>
                <w:lang w:eastAsia="fi-FI"/>
              </w:rPr>
              <w:t>NOTE 2:</w:t>
            </w:r>
            <w:r w:rsidRPr="00C04A08">
              <w:tab/>
            </w:r>
            <w:r w:rsidRPr="00C04A08">
              <w:rPr>
                <w:lang w:eastAsia="fi-FI"/>
              </w:rPr>
              <w:t>Void</w:t>
            </w:r>
          </w:p>
          <w:p w14:paraId="091608C9" w14:textId="77777777" w:rsidR="00771998" w:rsidRPr="00C04A08" w:rsidRDefault="00771998" w:rsidP="00771998">
            <w:pPr>
              <w:pStyle w:val="TAN"/>
              <w:rPr>
                <w:lang w:eastAsia="fi-FI"/>
              </w:rPr>
            </w:pPr>
            <w:r w:rsidRPr="00C04A08">
              <w:rPr>
                <w:lang w:eastAsia="fi-FI"/>
              </w:rPr>
              <w:t>NOTE 3:</w:t>
            </w:r>
            <w:r w:rsidRPr="00C04A08">
              <w:tab/>
            </w:r>
            <w:r w:rsidRPr="00C04A08">
              <w:rPr>
                <w:lang w:eastAsia="fi-FI"/>
              </w:rPr>
              <w:t>Void</w:t>
            </w:r>
          </w:p>
          <w:p w14:paraId="2D5BBDA5" w14:textId="77777777" w:rsidR="00771998" w:rsidRPr="00C04A08" w:rsidRDefault="00771998" w:rsidP="00771998">
            <w:pPr>
              <w:pStyle w:val="TAN"/>
              <w:rPr>
                <w:lang w:eastAsia="fi-FI"/>
              </w:rPr>
            </w:pPr>
            <w:r w:rsidRPr="00C04A08">
              <w:rPr>
                <w:lang w:eastAsia="fi-FI"/>
              </w:rPr>
              <w:t>NOTE 4:</w:t>
            </w:r>
            <w:r w:rsidRPr="00C04A08">
              <w:tab/>
            </w:r>
            <w:r w:rsidRPr="00C04A08">
              <w:rPr>
                <w:lang w:eastAsia="fi-FI"/>
              </w:rPr>
              <w:t>Void</w:t>
            </w:r>
          </w:p>
          <w:p w14:paraId="33872661" w14:textId="77777777" w:rsidR="00771998" w:rsidRPr="00C04A08" w:rsidRDefault="00771998" w:rsidP="00771998">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62D81CFF" w14:textId="77777777" w:rsidR="00771998" w:rsidRPr="00C04A08" w:rsidRDefault="00771998" w:rsidP="00771998">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6735E4A4" w14:textId="77777777" w:rsidR="00771998" w:rsidRDefault="00771998" w:rsidP="00771998">
            <w:pPr>
              <w:pStyle w:val="TAN"/>
              <w:rPr>
                <w:rFonts w:cs="Arial"/>
                <w:szCs w:val="18"/>
                <w:lang w:val="en-US"/>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p w14:paraId="17DD4099" w14:textId="001EFF21" w:rsidR="00164F30" w:rsidRPr="00C04A08" w:rsidRDefault="00164F30" w:rsidP="00771998">
            <w:pPr>
              <w:pStyle w:val="TAN"/>
              <w:rPr>
                <w:rFonts w:cs="Arial"/>
                <w:color w:val="000000"/>
                <w:szCs w:val="18"/>
                <w:lang w:val="en-US" w:eastAsia="fi-FI"/>
              </w:rPr>
            </w:pPr>
            <w:r>
              <w:rPr>
                <w:rFonts w:cs="Arial"/>
                <w:szCs w:val="18"/>
                <w:lang w:val="en-US"/>
              </w:rPr>
              <w:t>NOTE 8:</w:t>
            </w:r>
            <w:r w:rsidRPr="00C04A08">
              <w:rPr>
                <w:rFonts w:cs="Arial"/>
                <w:szCs w:val="18"/>
              </w:rPr>
              <w:tab/>
            </w:r>
            <w:r w:rsidRPr="00981202">
              <w:rPr>
                <w:szCs w:val="22"/>
                <w:lang w:eastAsia="en-GB"/>
              </w:rPr>
              <w:t>The delimiter “/” will only be used in the uplink configurations for the sake of simplicity. For example, CA_nyA/B/C denotes CA_nyA, CA</w:t>
            </w:r>
            <w:r>
              <w:rPr>
                <w:szCs w:val="22"/>
                <w:lang w:eastAsia="en-GB"/>
              </w:rPr>
              <w:t>_</w:t>
            </w:r>
            <w:r w:rsidRPr="00981202">
              <w:rPr>
                <w:szCs w:val="22"/>
                <w:lang w:eastAsia="en-GB"/>
              </w:rPr>
              <w:t>nyB and CA</w:t>
            </w:r>
            <w:r>
              <w:rPr>
                <w:szCs w:val="22"/>
                <w:lang w:eastAsia="en-GB"/>
              </w:rPr>
              <w:t>_</w:t>
            </w:r>
            <w:r w:rsidRPr="00981202">
              <w:rPr>
                <w:szCs w:val="22"/>
                <w:lang w:eastAsia="en-GB"/>
              </w:rPr>
              <w:t>nyC, where n</w:t>
            </w:r>
            <w:r w:rsidRPr="00981202">
              <w:rPr>
                <w:rFonts w:hint="eastAsia"/>
                <w:szCs w:val="22"/>
                <w:lang w:eastAsia="en-GB"/>
              </w:rPr>
              <w:t>y</w:t>
            </w:r>
            <w:r w:rsidRPr="00981202">
              <w:rPr>
                <w:szCs w:val="22"/>
                <w:lang w:eastAsia="en-GB"/>
              </w:rPr>
              <w:t xml:space="preserve"> is a FR2 </w:t>
            </w:r>
            <w:r>
              <w:rPr>
                <w:szCs w:val="22"/>
                <w:lang w:eastAsia="en-GB"/>
              </w:rPr>
              <w:t xml:space="preserve">NR </w:t>
            </w:r>
            <w:r w:rsidRPr="00981202">
              <w:rPr>
                <w:szCs w:val="22"/>
                <w:lang w:eastAsia="en-GB"/>
              </w:rPr>
              <w:t>band and A, B and C are the corresponding bandwidth classes respectively.</w:t>
            </w:r>
          </w:p>
        </w:tc>
      </w:tr>
    </w:tbl>
    <w:p w14:paraId="3D3C0A38" w14:textId="77777777" w:rsidR="00771998" w:rsidRDefault="00771998" w:rsidP="00771998"/>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CC1EA8" w:rsidRPr="00CC1EA8" w14:paraId="2EF13850" w14:textId="77777777" w:rsidTr="00F66F19">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2BBEFF3" w14:textId="77777777" w:rsidR="00CC1EA8" w:rsidRPr="00CC1EA8" w:rsidRDefault="00CC1EA8" w:rsidP="00D628F2">
            <w:pPr>
              <w:pStyle w:val="TAH"/>
              <w:rPr>
                <w:lang w:val="en-US" w:eastAsia="fi-FI"/>
              </w:rPr>
            </w:pPr>
            <w:r w:rsidRPr="00CC1EA8">
              <w:rPr>
                <w:lang w:eastAsia="fi-FI"/>
              </w:rPr>
              <w:lastRenderedPageBreak/>
              <w:t>NR CA configuration / Bandwidth combination set</w:t>
            </w:r>
          </w:p>
        </w:tc>
      </w:tr>
      <w:tr w:rsidR="00CC1EA8" w:rsidRPr="00CC1EA8" w14:paraId="66B0ADD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70A126D" w14:textId="77777777" w:rsidR="00CC1EA8" w:rsidRPr="00CC1EA8" w:rsidRDefault="00CC1EA8" w:rsidP="00D628F2">
            <w:pPr>
              <w:pStyle w:val="TAH"/>
              <w:rPr>
                <w:lang w:val="fi-FI" w:eastAsia="fi-FI"/>
              </w:rPr>
            </w:pPr>
            <w:r w:rsidRPr="00CC1EA8">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871D6BC" w14:textId="77777777" w:rsidR="00CC1EA8" w:rsidRPr="00CC1EA8" w:rsidRDefault="00CC1EA8" w:rsidP="00D628F2">
            <w:pPr>
              <w:pStyle w:val="TAH"/>
              <w:rPr>
                <w:lang w:val="fi-FI" w:eastAsia="fi-FI"/>
              </w:rPr>
            </w:pPr>
            <w:r w:rsidRPr="00CC1EA8">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2247BCF2" w14:textId="77777777" w:rsidR="00CC1EA8" w:rsidRPr="00CC1EA8" w:rsidRDefault="00CC1EA8" w:rsidP="00D628F2">
            <w:pPr>
              <w:pStyle w:val="TAH"/>
              <w:rPr>
                <w:lang w:val="fi-FI" w:eastAsia="fi-FI"/>
              </w:rPr>
            </w:pPr>
            <w:r w:rsidRPr="00CC1EA8">
              <w:rPr>
                <w:rFonts w:ascii="Symbol" w:hAnsi="Symbol"/>
                <w:lang w:val="en-US"/>
              </w:rPr>
              <w:t></w:t>
            </w:r>
            <w:r w:rsidRPr="00CC1EA8">
              <w:rPr>
                <w:lang w:val="en-US"/>
              </w:rPr>
              <w:t>(BW</w:t>
            </w:r>
            <w:r w:rsidRPr="00CC1EA8">
              <w:rPr>
                <w:vertAlign w:val="subscript"/>
                <w:lang w:val="en-US"/>
              </w:rPr>
              <w:t>Channel,block</w:t>
            </w:r>
            <w:r w:rsidRPr="00CC1EA8">
              <w:rPr>
                <w:lang w:val="en-US"/>
              </w:rPr>
              <w:t>)</w:t>
            </w:r>
            <w:r w:rsidRPr="00CC1EA8" w:rsidDel="002C1C4E">
              <w:rPr>
                <w:rFonts w:cs="Arial"/>
                <w:bCs/>
                <w:color w:val="000000"/>
                <w:szCs w:val="18"/>
                <w:lang w:eastAsia="fi-FI"/>
              </w:rPr>
              <w:t xml:space="preserve"> </w:t>
            </w:r>
            <w:r w:rsidRPr="00CC1EA8">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52850CE" w14:textId="77777777" w:rsidR="00CC1EA8" w:rsidRPr="00CC1EA8" w:rsidRDefault="00CC1EA8" w:rsidP="00D628F2">
            <w:pPr>
              <w:pStyle w:val="TAH"/>
              <w:rPr>
                <w:lang w:val="fi-FI" w:eastAsia="fi-FI"/>
              </w:rPr>
            </w:pPr>
            <w:r w:rsidRPr="00CC1EA8">
              <w:rPr>
                <w:lang w:eastAsia="fi-FI"/>
              </w:rPr>
              <w:t>BCS</w:t>
            </w:r>
          </w:p>
        </w:tc>
      </w:tr>
      <w:tr w:rsidR="00CC1EA8" w:rsidRPr="00CC1EA8" w14:paraId="55F938A8"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230A54D2"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5E64C0D9"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5A472663"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69890D5"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r>
      <w:tr w:rsidR="00CC1EA8" w:rsidRPr="00CC1EA8" w14:paraId="498B5898" w14:textId="77777777" w:rsidTr="00F66F19">
        <w:trPr>
          <w:trHeight w:val="187"/>
        </w:trPr>
        <w:tc>
          <w:tcPr>
            <w:tcW w:w="2055" w:type="dxa"/>
            <w:tcBorders>
              <w:top w:val="nil"/>
              <w:left w:val="single" w:sz="4" w:space="0" w:color="auto"/>
              <w:bottom w:val="single" w:sz="4" w:space="0" w:color="auto"/>
              <w:right w:val="single" w:sz="4" w:space="0" w:color="auto"/>
            </w:tcBorders>
          </w:tcPr>
          <w:p w14:paraId="54FF79D8" w14:textId="77777777" w:rsidR="00CC1EA8" w:rsidRPr="00CC1EA8" w:rsidRDefault="00CC1EA8" w:rsidP="00D628F2">
            <w:pPr>
              <w:pStyle w:val="TAC"/>
              <w:rPr>
                <w:lang w:val="fr-FR"/>
              </w:rPr>
            </w:pPr>
            <w:r w:rsidRPr="00CC1EA8">
              <w:rPr>
                <w:lang w:val="fr-FR"/>
              </w:rPr>
              <w:t>CA_n257(A-G)</w:t>
            </w:r>
          </w:p>
        </w:tc>
        <w:tc>
          <w:tcPr>
            <w:tcW w:w="1701" w:type="dxa"/>
            <w:tcBorders>
              <w:top w:val="nil"/>
              <w:left w:val="nil"/>
              <w:bottom w:val="single" w:sz="4" w:space="0" w:color="auto"/>
              <w:right w:val="single" w:sz="4" w:space="0" w:color="auto"/>
            </w:tcBorders>
          </w:tcPr>
          <w:p w14:paraId="67F23420" w14:textId="77777777" w:rsidR="00CC1EA8" w:rsidRPr="00CC1EA8" w:rsidRDefault="00CC1EA8" w:rsidP="00D628F2">
            <w:pPr>
              <w:pStyle w:val="TAC"/>
              <w:rPr>
                <w:rFonts w:cs="Arial"/>
                <w:color w:val="000000"/>
                <w:szCs w:val="18"/>
              </w:rPr>
            </w:pPr>
            <w:r w:rsidRPr="00CC1EA8">
              <w:rPr>
                <w:rFonts w:cs="Arial"/>
                <w:color w:val="000000"/>
                <w:szCs w:val="18"/>
              </w:rPr>
              <w:t>CA_n257G</w:t>
            </w:r>
          </w:p>
        </w:tc>
        <w:tc>
          <w:tcPr>
            <w:tcW w:w="2268" w:type="dxa"/>
            <w:tcBorders>
              <w:top w:val="nil"/>
              <w:left w:val="nil"/>
              <w:bottom w:val="single" w:sz="4" w:space="0" w:color="auto"/>
              <w:right w:val="single" w:sz="4" w:space="0" w:color="auto"/>
            </w:tcBorders>
          </w:tcPr>
          <w:p w14:paraId="51C6959A" w14:textId="77777777" w:rsidR="00CC1EA8" w:rsidRPr="00CC1EA8" w:rsidRDefault="00CC1EA8" w:rsidP="00D628F2">
            <w:pPr>
              <w:pStyle w:val="TAC"/>
              <w:rPr>
                <w:rFonts w:cs="Arial"/>
                <w:szCs w:val="18"/>
                <w:lang w:val="fr-FR"/>
              </w:rPr>
            </w:pPr>
            <w:r w:rsidRPr="00CC1EA8">
              <w:rPr>
                <w:rFonts w:cs="Arial" w:hint="eastAsia"/>
                <w:szCs w:val="18"/>
                <w:lang w:val="fr-FR" w:eastAsia="zh-CN"/>
              </w:rPr>
              <w:t>6</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4A6616F4"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182B6FF" w14:textId="77777777" w:rsidTr="00F66F19">
        <w:trPr>
          <w:trHeight w:val="187"/>
        </w:trPr>
        <w:tc>
          <w:tcPr>
            <w:tcW w:w="2055" w:type="dxa"/>
            <w:tcBorders>
              <w:top w:val="nil"/>
              <w:left w:val="single" w:sz="4" w:space="0" w:color="auto"/>
              <w:bottom w:val="single" w:sz="4" w:space="0" w:color="auto"/>
              <w:right w:val="single" w:sz="4" w:space="0" w:color="auto"/>
            </w:tcBorders>
          </w:tcPr>
          <w:p w14:paraId="01D2A3C7" w14:textId="77777777" w:rsidR="00CC1EA8" w:rsidRPr="00CC1EA8" w:rsidRDefault="00CC1EA8" w:rsidP="00D628F2">
            <w:pPr>
              <w:pStyle w:val="TAC"/>
              <w:rPr>
                <w:lang w:val="fr-FR"/>
              </w:rPr>
            </w:pPr>
            <w:r w:rsidRPr="00CC1EA8">
              <w:rPr>
                <w:lang w:val="fr-FR"/>
              </w:rPr>
              <w:t>CA_n257(A-D)</w:t>
            </w:r>
          </w:p>
        </w:tc>
        <w:tc>
          <w:tcPr>
            <w:tcW w:w="1701" w:type="dxa"/>
            <w:tcBorders>
              <w:top w:val="nil"/>
              <w:left w:val="nil"/>
              <w:bottom w:val="single" w:sz="4" w:space="0" w:color="auto"/>
              <w:right w:val="single" w:sz="4" w:space="0" w:color="auto"/>
            </w:tcBorders>
          </w:tcPr>
          <w:p w14:paraId="08E1B3A2"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55B4F304"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19DBD4E3"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9D9AF5F" w14:textId="77777777" w:rsidTr="00F66F19">
        <w:trPr>
          <w:trHeight w:val="187"/>
        </w:trPr>
        <w:tc>
          <w:tcPr>
            <w:tcW w:w="2055" w:type="dxa"/>
            <w:tcBorders>
              <w:top w:val="nil"/>
              <w:left w:val="single" w:sz="4" w:space="0" w:color="auto"/>
              <w:bottom w:val="single" w:sz="4" w:space="0" w:color="auto"/>
              <w:right w:val="single" w:sz="4" w:space="0" w:color="auto"/>
            </w:tcBorders>
          </w:tcPr>
          <w:p w14:paraId="2EB326C2" w14:textId="77777777" w:rsidR="00CC1EA8" w:rsidRPr="00CC1EA8" w:rsidRDefault="00CC1EA8" w:rsidP="00D628F2">
            <w:pPr>
              <w:pStyle w:val="TAC"/>
              <w:rPr>
                <w:lang w:val="fr-FR"/>
              </w:rPr>
            </w:pPr>
            <w:r w:rsidRPr="00CC1EA8">
              <w:rPr>
                <w:lang w:val="fr-FR"/>
              </w:rPr>
              <w:t>CA_n257(A-H)</w:t>
            </w:r>
          </w:p>
        </w:tc>
        <w:tc>
          <w:tcPr>
            <w:tcW w:w="1701" w:type="dxa"/>
            <w:tcBorders>
              <w:top w:val="nil"/>
              <w:left w:val="nil"/>
              <w:bottom w:val="single" w:sz="4" w:space="0" w:color="auto"/>
              <w:right w:val="single" w:sz="4" w:space="0" w:color="auto"/>
            </w:tcBorders>
          </w:tcPr>
          <w:p w14:paraId="29E2BD50"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7A8581EC" w14:textId="77777777" w:rsidR="00CC1EA8" w:rsidRPr="00CC1EA8" w:rsidRDefault="00CC1EA8" w:rsidP="00D628F2">
            <w:pPr>
              <w:pStyle w:val="TAC"/>
              <w:rPr>
                <w:rFonts w:cs="Arial"/>
                <w:szCs w:val="18"/>
                <w:lang w:val="fr-FR"/>
              </w:rPr>
            </w:pPr>
            <w:r w:rsidRPr="00CC1EA8">
              <w:rPr>
                <w:rFonts w:cs="Arial" w:hint="eastAsia"/>
                <w:szCs w:val="18"/>
                <w:lang w:val="fr-FR" w:eastAsia="zh-CN"/>
              </w:rPr>
              <w:t>7</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6ED62F18"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458A4BB4" w14:textId="77777777" w:rsidTr="00F66F19">
        <w:trPr>
          <w:trHeight w:val="187"/>
        </w:trPr>
        <w:tc>
          <w:tcPr>
            <w:tcW w:w="2055" w:type="dxa"/>
            <w:tcBorders>
              <w:top w:val="nil"/>
              <w:left w:val="single" w:sz="4" w:space="0" w:color="auto"/>
              <w:bottom w:val="single" w:sz="4" w:space="0" w:color="auto"/>
              <w:right w:val="single" w:sz="4" w:space="0" w:color="auto"/>
            </w:tcBorders>
          </w:tcPr>
          <w:p w14:paraId="1F298889" w14:textId="77777777" w:rsidR="00CC1EA8" w:rsidRPr="00CC1EA8" w:rsidRDefault="00CC1EA8" w:rsidP="00D628F2">
            <w:pPr>
              <w:pStyle w:val="TAC"/>
              <w:rPr>
                <w:lang w:val="fr-FR"/>
              </w:rPr>
            </w:pPr>
            <w:r w:rsidRPr="00CC1EA8">
              <w:rPr>
                <w:lang w:val="fr-FR"/>
              </w:rPr>
              <w:t>CA_n257(A-I)</w:t>
            </w:r>
          </w:p>
        </w:tc>
        <w:tc>
          <w:tcPr>
            <w:tcW w:w="1701" w:type="dxa"/>
            <w:tcBorders>
              <w:top w:val="nil"/>
              <w:left w:val="nil"/>
              <w:bottom w:val="single" w:sz="4" w:space="0" w:color="auto"/>
              <w:right w:val="single" w:sz="4" w:space="0" w:color="auto"/>
            </w:tcBorders>
          </w:tcPr>
          <w:p w14:paraId="1767AC04"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7F3ECA6D"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26E8A18C"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D1E2348" w14:textId="77777777" w:rsidTr="00F66F19">
        <w:trPr>
          <w:trHeight w:val="187"/>
        </w:trPr>
        <w:tc>
          <w:tcPr>
            <w:tcW w:w="2055" w:type="dxa"/>
            <w:tcBorders>
              <w:top w:val="nil"/>
              <w:left w:val="single" w:sz="4" w:space="0" w:color="auto"/>
              <w:bottom w:val="single" w:sz="4" w:space="0" w:color="auto"/>
              <w:right w:val="single" w:sz="4" w:space="0" w:color="auto"/>
            </w:tcBorders>
          </w:tcPr>
          <w:p w14:paraId="65871C0B" w14:textId="77777777" w:rsidR="00CC1EA8" w:rsidRPr="00CC1EA8" w:rsidRDefault="00CC1EA8" w:rsidP="00D628F2">
            <w:pPr>
              <w:pStyle w:val="TAC"/>
              <w:rPr>
                <w:lang w:val="fr-FR"/>
              </w:rPr>
            </w:pPr>
            <w:r w:rsidRPr="00CC1EA8">
              <w:rPr>
                <w:lang w:val="fr-FR"/>
              </w:rPr>
              <w:t>CA_n257(G-H)</w:t>
            </w:r>
          </w:p>
        </w:tc>
        <w:tc>
          <w:tcPr>
            <w:tcW w:w="1701" w:type="dxa"/>
            <w:tcBorders>
              <w:top w:val="nil"/>
              <w:left w:val="nil"/>
              <w:bottom w:val="single" w:sz="4" w:space="0" w:color="auto"/>
              <w:right w:val="single" w:sz="4" w:space="0" w:color="auto"/>
            </w:tcBorders>
          </w:tcPr>
          <w:p w14:paraId="0B4BC22B"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74649BDF" w14:textId="77777777" w:rsidR="00CC1EA8" w:rsidRPr="00CC1EA8" w:rsidRDefault="00CC1EA8" w:rsidP="00D628F2">
            <w:pPr>
              <w:pStyle w:val="TAC"/>
              <w:rPr>
                <w:rFonts w:cs="Arial"/>
                <w:szCs w:val="18"/>
                <w:lang w:val="fr-FR"/>
              </w:rPr>
            </w:pPr>
            <w:r w:rsidRPr="00CC1EA8">
              <w:rPr>
                <w:rFonts w:cs="Arial" w:hint="eastAsia"/>
                <w:szCs w:val="18"/>
                <w:lang w:val="fr-FR" w:eastAsia="zh-CN"/>
              </w:rPr>
              <w:t>5</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52BCB950"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1BD49290" w14:textId="77777777" w:rsidTr="00F66F19">
        <w:trPr>
          <w:trHeight w:val="187"/>
        </w:trPr>
        <w:tc>
          <w:tcPr>
            <w:tcW w:w="2055" w:type="dxa"/>
            <w:tcBorders>
              <w:top w:val="nil"/>
              <w:left w:val="single" w:sz="4" w:space="0" w:color="auto"/>
              <w:bottom w:val="single" w:sz="4" w:space="0" w:color="auto"/>
              <w:right w:val="single" w:sz="4" w:space="0" w:color="auto"/>
            </w:tcBorders>
          </w:tcPr>
          <w:p w14:paraId="783C463D" w14:textId="77777777" w:rsidR="00CC1EA8" w:rsidRPr="00CC1EA8" w:rsidRDefault="00CC1EA8" w:rsidP="00D628F2">
            <w:pPr>
              <w:pStyle w:val="TAC"/>
              <w:rPr>
                <w:lang w:val="fr-FR"/>
              </w:rPr>
            </w:pPr>
            <w:r w:rsidRPr="00CC1EA8">
              <w:rPr>
                <w:lang w:val="fr-FR"/>
              </w:rPr>
              <w:t>CA_n257(G-I)</w:t>
            </w:r>
          </w:p>
        </w:tc>
        <w:tc>
          <w:tcPr>
            <w:tcW w:w="1701" w:type="dxa"/>
            <w:tcBorders>
              <w:top w:val="nil"/>
              <w:left w:val="nil"/>
              <w:bottom w:val="single" w:sz="4" w:space="0" w:color="auto"/>
              <w:right w:val="single" w:sz="4" w:space="0" w:color="auto"/>
            </w:tcBorders>
          </w:tcPr>
          <w:p w14:paraId="3B5F7E22"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5976AE73" w14:textId="77777777" w:rsidR="00CC1EA8" w:rsidRPr="00CC1EA8" w:rsidRDefault="00CC1EA8" w:rsidP="00D628F2">
            <w:pPr>
              <w:pStyle w:val="TAC"/>
              <w:rPr>
                <w:rFonts w:cs="Arial"/>
                <w:szCs w:val="18"/>
                <w:lang w:val="fr-FR"/>
              </w:rPr>
            </w:pPr>
            <w:r w:rsidRPr="00CC1EA8">
              <w:rPr>
                <w:rFonts w:cs="Arial" w:hint="eastAsia"/>
                <w:szCs w:val="18"/>
                <w:lang w:val="fr-FR" w:eastAsia="zh-CN"/>
              </w:rPr>
              <w:t>6</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390F5249"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70E986C" w14:textId="77777777" w:rsidTr="00F66F19">
        <w:trPr>
          <w:trHeight w:val="187"/>
        </w:trPr>
        <w:tc>
          <w:tcPr>
            <w:tcW w:w="2055" w:type="dxa"/>
            <w:tcBorders>
              <w:top w:val="nil"/>
              <w:left w:val="single" w:sz="4" w:space="0" w:color="auto"/>
              <w:bottom w:val="single" w:sz="4" w:space="0" w:color="auto"/>
              <w:right w:val="single" w:sz="4" w:space="0" w:color="auto"/>
            </w:tcBorders>
          </w:tcPr>
          <w:p w14:paraId="45076233" w14:textId="77777777" w:rsidR="00CC1EA8" w:rsidRPr="00CC1EA8" w:rsidRDefault="00CC1EA8" w:rsidP="00D628F2">
            <w:pPr>
              <w:pStyle w:val="TAC"/>
              <w:rPr>
                <w:lang w:val="fr-FR"/>
              </w:rPr>
            </w:pPr>
            <w:r w:rsidRPr="00CC1EA8">
              <w:rPr>
                <w:lang w:val="fr-FR"/>
              </w:rPr>
              <w:t>CA_n258(A-D)</w:t>
            </w:r>
          </w:p>
        </w:tc>
        <w:tc>
          <w:tcPr>
            <w:tcW w:w="1701" w:type="dxa"/>
            <w:tcBorders>
              <w:top w:val="nil"/>
              <w:left w:val="nil"/>
              <w:bottom w:val="single" w:sz="4" w:space="0" w:color="auto"/>
              <w:right w:val="single" w:sz="4" w:space="0" w:color="auto"/>
            </w:tcBorders>
          </w:tcPr>
          <w:p w14:paraId="474F07BB" w14:textId="417D6CDB" w:rsidR="00CC1EA8" w:rsidRPr="00CC1EA8" w:rsidRDefault="00416C96" w:rsidP="00D628F2">
            <w:pPr>
              <w:pStyle w:val="TAC"/>
              <w:rPr>
                <w:rFonts w:cs="Arial"/>
                <w:color w:val="000000"/>
                <w:szCs w:val="18"/>
              </w:rPr>
            </w:pPr>
            <w:r w:rsidRPr="00CC1EA8">
              <w:rPr>
                <w:rFonts w:cs="Arial"/>
                <w:color w:val="000000"/>
                <w:szCs w:val="18"/>
              </w:rPr>
              <w:t>CA_n258</w:t>
            </w:r>
            <w:r>
              <w:rPr>
                <w:rFonts w:cs="Arial"/>
                <w:color w:val="000000"/>
                <w:szCs w:val="18"/>
              </w:rPr>
              <w:t>D</w:t>
            </w:r>
          </w:p>
        </w:tc>
        <w:tc>
          <w:tcPr>
            <w:tcW w:w="2268" w:type="dxa"/>
            <w:tcBorders>
              <w:top w:val="nil"/>
              <w:left w:val="nil"/>
              <w:bottom w:val="single" w:sz="4" w:space="0" w:color="auto"/>
              <w:right w:val="single" w:sz="4" w:space="0" w:color="auto"/>
            </w:tcBorders>
          </w:tcPr>
          <w:p w14:paraId="3DE87C88"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1AFE40F4"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3D77206D" w14:textId="77777777" w:rsidTr="00F66F19">
        <w:trPr>
          <w:trHeight w:val="187"/>
        </w:trPr>
        <w:tc>
          <w:tcPr>
            <w:tcW w:w="2055" w:type="dxa"/>
            <w:tcBorders>
              <w:top w:val="nil"/>
              <w:left w:val="single" w:sz="4" w:space="0" w:color="auto"/>
              <w:bottom w:val="single" w:sz="4" w:space="0" w:color="auto"/>
              <w:right w:val="single" w:sz="4" w:space="0" w:color="auto"/>
            </w:tcBorders>
          </w:tcPr>
          <w:p w14:paraId="75FA4185" w14:textId="77777777" w:rsidR="00CC1EA8" w:rsidRPr="00CC1EA8" w:rsidRDefault="00CC1EA8" w:rsidP="00D628F2">
            <w:pPr>
              <w:pStyle w:val="TAC"/>
              <w:rPr>
                <w:lang w:eastAsia="fi-FI"/>
              </w:rPr>
            </w:pPr>
            <w:r w:rsidRPr="00CC1EA8">
              <w:rPr>
                <w:lang w:val="fr-FR"/>
              </w:rPr>
              <w:t>CA_n258(A-G)</w:t>
            </w:r>
          </w:p>
        </w:tc>
        <w:tc>
          <w:tcPr>
            <w:tcW w:w="1701" w:type="dxa"/>
            <w:tcBorders>
              <w:top w:val="nil"/>
              <w:left w:val="nil"/>
              <w:bottom w:val="single" w:sz="4" w:space="0" w:color="auto"/>
              <w:right w:val="single" w:sz="4" w:space="0" w:color="auto"/>
            </w:tcBorders>
          </w:tcPr>
          <w:p w14:paraId="1CB086CD" w14:textId="77777777" w:rsidR="00CC1EA8" w:rsidRPr="00CC1EA8" w:rsidRDefault="00CC1EA8" w:rsidP="00D628F2">
            <w:pPr>
              <w:pStyle w:val="TAC"/>
              <w:rPr>
                <w:lang w:val="en-US" w:eastAsia="fi-FI"/>
              </w:rPr>
            </w:pPr>
            <w:r w:rsidRPr="00CC1EA8">
              <w:rPr>
                <w:rFonts w:cs="Arial"/>
                <w:color w:val="000000"/>
                <w:szCs w:val="18"/>
              </w:rPr>
              <w:t>CA_n258G</w:t>
            </w:r>
          </w:p>
        </w:tc>
        <w:tc>
          <w:tcPr>
            <w:tcW w:w="2268" w:type="dxa"/>
            <w:tcBorders>
              <w:top w:val="nil"/>
              <w:left w:val="nil"/>
              <w:bottom w:val="single" w:sz="4" w:space="0" w:color="auto"/>
              <w:right w:val="single" w:sz="4" w:space="0" w:color="auto"/>
            </w:tcBorders>
          </w:tcPr>
          <w:p w14:paraId="3B302723" w14:textId="77777777" w:rsidR="00CC1EA8" w:rsidRPr="00CC1EA8" w:rsidRDefault="00CC1EA8" w:rsidP="00D628F2">
            <w:pPr>
              <w:pStyle w:val="TAC"/>
              <w:rPr>
                <w:lang w:val="en-US" w:eastAsia="fi-FI"/>
              </w:rPr>
            </w:pPr>
            <w:r w:rsidRPr="00CC1EA8">
              <w:rPr>
                <w:rFonts w:cs="Arial"/>
                <w:szCs w:val="18"/>
                <w:lang w:val="fr-FR"/>
              </w:rPr>
              <w:t>600</w:t>
            </w:r>
          </w:p>
        </w:tc>
        <w:tc>
          <w:tcPr>
            <w:tcW w:w="2335" w:type="dxa"/>
            <w:tcBorders>
              <w:top w:val="nil"/>
              <w:left w:val="nil"/>
              <w:bottom w:val="single" w:sz="4" w:space="0" w:color="auto"/>
              <w:right w:val="single" w:sz="4" w:space="0" w:color="auto"/>
            </w:tcBorders>
          </w:tcPr>
          <w:p w14:paraId="415A3A30" w14:textId="77777777" w:rsidR="00CC1EA8" w:rsidRPr="00CC1EA8" w:rsidRDefault="00CC1EA8" w:rsidP="00D628F2">
            <w:pPr>
              <w:pStyle w:val="TAC"/>
              <w:rPr>
                <w:lang w:val="en-US" w:eastAsia="fi-FI"/>
              </w:rPr>
            </w:pPr>
            <w:r w:rsidRPr="00CC1EA8">
              <w:rPr>
                <w:rFonts w:cs="Arial"/>
                <w:szCs w:val="18"/>
                <w:lang w:val="fr-FR"/>
              </w:rPr>
              <w:t>0</w:t>
            </w:r>
          </w:p>
        </w:tc>
      </w:tr>
      <w:tr w:rsidR="00D62FEB" w:rsidRPr="00CC1EA8" w14:paraId="6F891AAA" w14:textId="77777777" w:rsidTr="00F66F19">
        <w:trPr>
          <w:trHeight w:val="187"/>
        </w:trPr>
        <w:tc>
          <w:tcPr>
            <w:tcW w:w="2055" w:type="dxa"/>
            <w:tcBorders>
              <w:top w:val="nil"/>
              <w:left w:val="single" w:sz="4" w:space="0" w:color="auto"/>
              <w:bottom w:val="single" w:sz="4" w:space="0" w:color="auto"/>
              <w:right w:val="single" w:sz="4" w:space="0" w:color="auto"/>
            </w:tcBorders>
          </w:tcPr>
          <w:p w14:paraId="1E23B909" w14:textId="77777777" w:rsidR="00D62FEB" w:rsidRPr="00CC1EA8" w:rsidRDefault="00D62FEB" w:rsidP="00D62FEB">
            <w:pPr>
              <w:pStyle w:val="TAC"/>
              <w:rPr>
                <w:lang w:eastAsia="fi-FI"/>
              </w:rPr>
            </w:pPr>
            <w:r w:rsidRPr="00CC1EA8">
              <w:rPr>
                <w:lang w:val="fr-FR"/>
              </w:rPr>
              <w:t>CA_n258(A-H)</w:t>
            </w:r>
          </w:p>
        </w:tc>
        <w:tc>
          <w:tcPr>
            <w:tcW w:w="1701" w:type="dxa"/>
            <w:tcBorders>
              <w:top w:val="nil"/>
              <w:left w:val="nil"/>
              <w:bottom w:val="single" w:sz="4" w:space="0" w:color="auto"/>
              <w:right w:val="single" w:sz="4" w:space="0" w:color="auto"/>
            </w:tcBorders>
          </w:tcPr>
          <w:p w14:paraId="186A6E81" w14:textId="28A7BB17" w:rsidR="00D62FEB" w:rsidRPr="00CC1EA8" w:rsidRDefault="00D62FEB" w:rsidP="00D62FEB">
            <w:pPr>
              <w:pStyle w:val="TAC"/>
              <w:rPr>
                <w:lang w:val="en-US" w:eastAsia="fi-FI"/>
              </w:rPr>
            </w:pPr>
            <w:r w:rsidRPr="00CC1EA8">
              <w:rPr>
                <w:rFonts w:cs="Arial"/>
                <w:noProof/>
                <w:color w:val="000000"/>
                <w:szCs w:val="18"/>
              </w:rPr>
              <w:t>CA_n258G</w:t>
            </w:r>
            <w:r>
              <w:rPr>
                <w:rFonts w:cs="Arial"/>
                <w:noProof/>
                <w:color w:val="000000"/>
                <w:szCs w:val="18"/>
              </w:rPr>
              <w:t>/H</w:t>
            </w:r>
          </w:p>
        </w:tc>
        <w:tc>
          <w:tcPr>
            <w:tcW w:w="2268" w:type="dxa"/>
            <w:tcBorders>
              <w:top w:val="nil"/>
              <w:left w:val="nil"/>
              <w:bottom w:val="single" w:sz="4" w:space="0" w:color="auto"/>
              <w:right w:val="single" w:sz="4" w:space="0" w:color="auto"/>
            </w:tcBorders>
          </w:tcPr>
          <w:p w14:paraId="461E1C29" w14:textId="5A0927EC" w:rsidR="00D62FEB" w:rsidRPr="00CC1EA8" w:rsidRDefault="00D62FEB" w:rsidP="00D62FEB">
            <w:pPr>
              <w:pStyle w:val="TAC"/>
              <w:rPr>
                <w:lang w:val="en-US" w:eastAsia="fi-FI"/>
              </w:rPr>
            </w:pPr>
            <w:r w:rsidRPr="00CC1EA8">
              <w:rPr>
                <w:rFonts w:cs="Arial"/>
                <w:szCs w:val="18"/>
                <w:lang w:val="fr-FR"/>
              </w:rPr>
              <w:t>700</w:t>
            </w:r>
          </w:p>
        </w:tc>
        <w:tc>
          <w:tcPr>
            <w:tcW w:w="2335" w:type="dxa"/>
            <w:tcBorders>
              <w:top w:val="nil"/>
              <w:left w:val="nil"/>
              <w:bottom w:val="single" w:sz="4" w:space="0" w:color="auto"/>
              <w:right w:val="single" w:sz="4" w:space="0" w:color="auto"/>
            </w:tcBorders>
          </w:tcPr>
          <w:p w14:paraId="0C2B2DCF" w14:textId="77777777" w:rsidR="00D62FEB" w:rsidRPr="00CC1EA8" w:rsidRDefault="00D62FEB" w:rsidP="00D62FEB">
            <w:pPr>
              <w:pStyle w:val="TAC"/>
              <w:rPr>
                <w:lang w:val="en-US" w:eastAsia="fi-FI"/>
              </w:rPr>
            </w:pPr>
            <w:r w:rsidRPr="00CC1EA8">
              <w:rPr>
                <w:rFonts w:cs="Arial"/>
                <w:szCs w:val="18"/>
                <w:lang w:val="fr-FR"/>
              </w:rPr>
              <w:t>0</w:t>
            </w:r>
          </w:p>
        </w:tc>
      </w:tr>
      <w:tr w:rsidR="00D62FEB" w:rsidRPr="00CC1EA8" w14:paraId="1DA0C53C" w14:textId="77777777" w:rsidTr="00F66F19">
        <w:trPr>
          <w:trHeight w:val="187"/>
        </w:trPr>
        <w:tc>
          <w:tcPr>
            <w:tcW w:w="2055" w:type="dxa"/>
            <w:tcBorders>
              <w:top w:val="nil"/>
              <w:left w:val="single" w:sz="4" w:space="0" w:color="auto"/>
              <w:bottom w:val="single" w:sz="4" w:space="0" w:color="auto"/>
              <w:right w:val="single" w:sz="4" w:space="0" w:color="auto"/>
            </w:tcBorders>
          </w:tcPr>
          <w:p w14:paraId="79D0DBFF" w14:textId="77777777" w:rsidR="00D62FEB" w:rsidRPr="00CC1EA8" w:rsidRDefault="00D62FEB" w:rsidP="00D62FEB">
            <w:pPr>
              <w:pStyle w:val="TAC"/>
              <w:rPr>
                <w:lang w:val="fr-FR"/>
              </w:rPr>
            </w:pPr>
            <w:r w:rsidRPr="00CC1EA8">
              <w:rPr>
                <w:lang w:val="fr-FR"/>
              </w:rPr>
              <w:t>CA_n258(A-I)</w:t>
            </w:r>
          </w:p>
        </w:tc>
        <w:tc>
          <w:tcPr>
            <w:tcW w:w="1701" w:type="dxa"/>
            <w:tcBorders>
              <w:top w:val="nil"/>
              <w:left w:val="nil"/>
              <w:bottom w:val="single" w:sz="4" w:space="0" w:color="auto"/>
              <w:right w:val="single" w:sz="4" w:space="0" w:color="auto"/>
            </w:tcBorders>
          </w:tcPr>
          <w:p w14:paraId="5C94C9BC" w14:textId="2F52B882" w:rsidR="00D62FEB" w:rsidRPr="00CC1EA8" w:rsidRDefault="00D62FEB" w:rsidP="00D62FEB">
            <w:pPr>
              <w:pStyle w:val="TAC"/>
              <w:rPr>
                <w:rFonts w:cs="Arial"/>
                <w:noProof/>
                <w:color w:val="000000"/>
                <w:szCs w:val="18"/>
              </w:rPr>
            </w:pPr>
            <w:r w:rsidRPr="00CC1EA8">
              <w:rPr>
                <w:rFonts w:cs="Arial" w:hint="eastAsia"/>
                <w:noProof/>
                <w:color w:val="000000"/>
                <w:szCs w:val="18"/>
                <w:lang w:eastAsia="zh-CN"/>
              </w:rPr>
              <w:t>-</w:t>
            </w:r>
          </w:p>
        </w:tc>
        <w:tc>
          <w:tcPr>
            <w:tcW w:w="2268" w:type="dxa"/>
            <w:tcBorders>
              <w:top w:val="nil"/>
              <w:left w:val="nil"/>
              <w:bottom w:val="single" w:sz="4" w:space="0" w:color="auto"/>
              <w:right w:val="single" w:sz="4" w:space="0" w:color="auto"/>
            </w:tcBorders>
          </w:tcPr>
          <w:p w14:paraId="530C1420" w14:textId="4156D7F5" w:rsidR="00D62FEB" w:rsidRPr="00CC1EA8" w:rsidRDefault="00D62FEB" w:rsidP="00D62FEB">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116CFFDF" w14:textId="77777777" w:rsidR="00D62FEB" w:rsidRPr="00CC1EA8" w:rsidRDefault="00D62FEB" w:rsidP="00D62FEB">
            <w:pPr>
              <w:pStyle w:val="TAC"/>
              <w:rPr>
                <w:rFonts w:cs="Arial"/>
                <w:szCs w:val="18"/>
                <w:lang w:val="fr-FR"/>
              </w:rPr>
            </w:pPr>
            <w:r w:rsidRPr="00CC1EA8">
              <w:rPr>
                <w:rFonts w:cs="Arial" w:hint="eastAsia"/>
                <w:szCs w:val="18"/>
                <w:lang w:val="fr-FR" w:eastAsia="zh-CN"/>
              </w:rPr>
              <w:t>0</w:t>
            </w:r>
          </w:p>
        </w:tc>
      </w:tr>
      <w:tr w:rsidR="00416C96" w:rsidRPr="00CC1EA8" w14:paraId="77F843A1" w14:textId="77777777" w:rsidTr="00F66F19">
        <w:trPr>
          <w:trHeight w:val="187"/>
        </w:trPr>
        <w:tc>
          <w:tcPr>
            <w:tcW w:w="2055" w:type="dxa"/>
            <w:tcBorders>
              <w:top w:val="nil"/>
              <w:left w:val="single" w:sz="4" w:space="0" w:color="auto"/>
              <w:bottom w:val="single" w:sz="4" w:space="0" w:color="auto"/>
              <w:right w:val="single" w:sz="4" w:space="0" w:color="auto"/>
            </w:tcBorders>
          </w:tcPr>
          <w:p w14:paraId="6E5196CE" w14:textId="41B0F103" w:rsidR="00416C96" w:rsidRPr="00CC1EA8" w:rsidRDefault="00416C96" w:rsidP="00416C96">
            <w:pPr>
              <w:pStyle w:val="TAC"/>
              <w:rPr>
                <w:lang w:val="fr-FR"/>
              </w:rPr>
            </w:pPr>
            <w:r w:rsidRPr="00FD4082">
              <w:rPr>
                <w:lang w:val="fr-FR"/>
              </w:rPr>
              <w:t>CA_n258(D-G)</w:t>
            </w:r>
          </w:p>
        </w:tc>
        <w:tc>
          <w:tcPr>
            <w:tcW w:w="1701" w:type="dxa"/>
            <w:tcBorders>
              <w:top w:val="nil"/>
              <w:left w:val="nil"/>
              <w:bottom w:val="single" w:sz="4" w:space="0" w:color="auto"/>
              <w:right w:val="single" w:sz="4" w:space="0" w:color="auto"/>
            </w:tcBorders>
          </w:tcPr>
          <w:p w14:paraId="4B134DD4" w14:textId="3C1AE744" w:rsidR="00416C96" w:rsidRPr="00CC1EA8" w:rsidRDefault="00416C96" w:rsidP="00416C96">
            <w:pPr>
              <w:pStyle w:val="TAC"/>
              <w:rPr>
                <w:rFonts w:cs="Arial"/>
                <w:color w:val="000000"/>
                <w:szCs w:val="18"/>
              </w:rPr>
            </w:pPr>
            <w:r w:rsidRPr="00FD4082">
              <w:rPr>
                <w:rFonts w:cs="Arial"/>
                <w:noProof/>
                <w:color w:val="000000"/>
                <w:szCs w:val="18"/>
                <w:lang w:eastAsia="zh-CN"/>
              </w:rPr>
              <w:t>CA_n258D</w:t>
            </w:r>
            <w:r>
              <w:rPr>
                <w:rFonts w:cs="Arial"/>
                <w:noProof/>
                <w:color w:val="000000"/>
                <w:szCs w:val="18"/>
                <w:lang w:eastAsia="zh-CN"/>
              </w:rPr>
              <w:t>/G</w:t>
            </w:r>
          </w:p>
        </w:tc>
        <w:tc>
          <w:tcPr>
            <w:tcW w:w="2268" w:type="dxa"/>
            <w:tcBorders>
              <w:top w:val="nil"/>
              <w:left w:val="nil"/>
              <w:bottom w:val="single" w:sz="4" w:space="0" w:color="auto"/>
              <w:right w:val="single" w:sz="4" w:space="0" w:color="auto"/>
            </w:tcBorders>
          </w:tcPr>
          <w:p w14:paraId="3E9D948F" w14:textId="6F26FA1C" w:rsidR="00416C96" w:rsidRPr="00CC1EA8" w:rsidRDefault="00416C96" w:rsidP="00416C96">
            <w:pPr>
              <w:pStyle w:val="TAC"/>
              <w:rPr>
                <w:rFonts w:cs="Arial"/>
                <w:szCs w:val="18"/>
                <w:lang w:val="fr-FR"/>
              </w:rPr>
            </w:pPr>
            <w:r w:rsidRPr="00FD4082">
              <w:rPr>
                <w:rFonts w:cs="Arial"/>
                <w:szCs w:val="18"/>
                <w:lang w:val="fr-FR" w:eastAsia="zh-CN"/>
              </w:rPr>
              <w:t>600</w:t>
            </w:r>
          </w:p>
        </w:tc>
        <w:tc>
          <w:tcPr>
            <w:tcW w:w="2335" w:type="dxa"/>
            <w:tcBorders>
              <w:top w:val="nil"/>
              <w:left w:val="nil"/>
              <w:bottom w:val="single" w:sz="4" w:space="0" w:color="auto"/>
              <w:right w:val="single" w:sz="4" w:space="0" w:color="auto"/>
            </w:tcBorders>
          </w:tcPr>
          <w:p w14:paraId="3E5903EC" w14:textId="4555FF47" w:rsidR="00416C96" w:rsidRPr="00CC1EA8" w:rsidRDefault="00416C96" w:rsidP="00416C96">
            <w:pPr>
              <w:pStyle w:val="TAC"/>
              <w:rPr>
                <w:rFonts w:cs="Arial"/>
                <w:szCs w:val="18"/>
                <w:lang w:val="fr-FR"/>
              </w:rPr>
            </w:pPr>
            <w:r>
              <w:rPr>
                <w:rFonts w:cs="Arial" w:hint="eastAsia"/>
                <w:szCs w:val="18"/>
                <w:lang w:val="fr-FR" w:eastAsia="zh-CN"/>
              </w:rPr>
              <w:t>0</w:t>
            </w:r>
          </w:p>
        </w:tc>
      </w:tr>
      <w:tr w:rsidR="00D62FEB" w:rsidRPr="00CC1EA8" w14:paraId="59BCE51F" w14:textId="77777777" w:rsidTr="00F66F19">
        <w:trPr>
          <w:trHeight w:val="187"/>
        </w:trPr>
        <w:tc>
          <w:tcPr>
            <w:tcW w:w="2055" w:type="dxa"/>
            <w:tcBorders>
              <w:top w:val="nil"/>
              <w:left w:val="single" w:sz="4" w:space="0" w:color="auto"/>
              <w:bottom w:val="single" w:sz="4" w:space="0" w:color="auto"/>
              <w:right w:val="single" w:sz="4" w:space="0" w:color="auto"/>
            </w:tcBorders>
          </w:tcPr>
          <w:p w14:paraId="3BBB639E" w14:textId="77777777" w:rsidR="00D62FEB" w:rsidRPr="00CC1EA8" w:rsidRDefault="00D62FEB" w:rsidP="00D62FEB">
            <w:pPr>
              <w:pStyle w:val="TAC"/>
              <w:rPr>
                <w:lang w:eastAsia="fi-FI"/>
              </w:rPr>
            </w:pPr>
            <w:r w:rsidRPr="00CC1EA8">
              <w:rPr>
                <w:lang w:val="fr-FR"/>
              </w:rPr>
              <w:t>CA_n258(G-H)</w:t>
            </w:r>
          </w:p>
        </w:tc>
        <w:tc>
          <w:tcPr>
            <w:tcW w:w="1701" w:type="dxa"/>
            <w:tcBorders>
              <w:top w:val="nil"/>
              <w:left w:val="nil"/>
              <w:bottom w:val="single" w:sz="4" w:space="0" w:color="auto"/>
              <w:right w:val="single" w:sz="4" w:space="0" w:color="auto"/>
            </w:tcBorders>
          </w:tcPr>
          <w:p w14:paraId="7C69552D" w14:textId="1F81D06D" w:rsidR="00D62FEB" w:rsidRPr="00CC1EA8" w:rsidRDefault="00D62FEB" w:rsidP="00D62FEB">
            <w:pPr>
              <w:pStyle w:val="TAC"/>
              <w:rPr>
                <w:lang w:val="en-US" w:eastAsia="fi-FI"/>
              </w:rPr>
            </w:pPr>
            <w:r w:rsidRPr="00CC1EA8">
              <w:rPr>
                <w:rFonts w:cs="Arial"/>
                <w:color w:val="000000"/>
                <w:szCs w:val="18"/>
              </w:rPr>
              <w:t>CA_n258G</w:t>
            </w:r>
            <w:r>
              <w:rPr>
                <w:rFonts w:cs="Arial"/>
                <w:color w:val="000000"/>
                <w:szCs w:val="18"/>
              </w:rPr>
              <w:t>/H</w:t>
            </w:r>
          </w:p>
        </w:tc>
        <w:tc>
          <w:tcPr>
            <w:tcW w:w="2268" w:type="dxa"/>
            <w:tcBorders>
              <w:top w:val="nil"/>
              <w:left w:val="nil"/>
              <w:bottom w:val="single" w:sz="4" w:space="0" w:color="auto"/>
              <w:right w:val="single" w:sz="4" w:space="0" w:color="auto"/>
            </w:tcBorders>
          </w:tcPr>
          <w:p w14:paraId="6FF5A132" w14:textId="28BF175E" w:rsidR="00D62FEB" w:rsidRPr="00CC1EA8" w:rsidRDefault="00D62FEB" w:rsidP="00D62FEB">
            <w:pPr>
              <w:pStyle w:val="TAC"/>
              <w:rPr>
                <w:lang w:val="en-US" w:eastAsia="fi-FI"/>
              </w:rPr>
            </w:pPr>
            <w:r w:rsidRPr="00CC1EA8">
              <w:rPr>
                <w:rFonts w:cs="Arial"/>
                <w:szCs w:val="18"/>
                <w:lang w:val="fr-FR"/>
              </w:rPr>
              <w:t>500</w:t>
            </w:r>
          </w:p>
        </w:tc>
        <w:tc>
          <w:tcPr>
            <w:tcW w:w="2335" w:type="dxa"/>
            <w:tcBorders>
              <w:top w:val="nil"/>
              <w:left w:val="nil"/>
              <w:bottom w:val="single" w:sz="4" w:space="0" w:color="auto"/>
              <w:right w:val="single" w:sz="4" w:space="0" w:color="auto"/>
            </w:tcBorders>
          </w:tcPr>
          <w:p w14:paraId="3D35F320" w14:textId="77777777" w:rsidR="00D62FEB" w:rsidRPr="00CC1EA8" w:rsidRDefault="00D62FEB" w:rsidP="00D62FEB">
            <w:pPr>
              <w:pStyle w:val="TAC"/>
              <w:rPr>
                <w:lang w:val="en-US" w:eastAsia="fi-FI"/>
              </w:rPr>
            </w:pPr>
            <w:r w:rsidRPr="00CC1EA8">
              <w:rPr>
                <w:rFonts w:cs="Arial"/>
                <w:szCs w:val="18"/>
                <w:lang w:val="fr-FR"/>
              </w:rPr>
              <w:t>0</w:t>
            </w:r>
          </w:p>
        </w:tc>
      </w:tr>
      <w:tr w:rsidR="00CC1EA8" w:rsidRPr="00CC1EA8" w14:paraId="67A6A657" w14:textId="77777777" w:rsidTr="00F66F19">
        <w:trPr>
          <w:trHeight w:val="187"/>
        </w:trPr>
        <w:tc>
          <w:tcPr>
            <w:tcW w:w="2055" w:type="dxa"/>
            <w:tcBorders>
              <w:top w:val="nil"/>
              <w:left w:val="single" w:sz="4" w:space="0" w:color="auto"/>
              <w:bottom w:val="single" w:sz="4" w:space="0" w:color="auto"/>
              <w:right w:val="single" w:sz="4" w:space="0" w:color="auto"/>
            </w:tcBorders>
          </w:tcPr>
          <w:p w14:paraId="3EAEAF94" w14:textId="77777777" w:rsidR="00CC1EA8" w:rsidRPr="00CC1EA8" w:rsidRDefault="00CC1EA8" w:rsidP="00D628F2">
            <w:pPr>
              <w:pStyle w:val="TAC"/>
              <w:rPr>
                <w:lang w:val="fr-FR"/>
              </w:rPr>
            </w:pPr>
            <w:r w:rsidRPr="00CC1EA8">
              <w:rPr>
                <w:lang w:val="fr-FR"/>
              </w:rPr>
              <w:t>CA_n258(G-I)</w:t>
            </w:r>
          </w:p>
        </w:tc>
        <w:tc>
          <w:tcPr>
            <w:tcW w:w="1701" w:type="dxa"/>
            <w:tcBorders>
              <w:top w:val="nil"/>
              <w:left w:val="nil"/>
              <w:bottom w:val="single" w:sz="4" w:space="0" w:color="auto"/>
              <w:right w:val="single" w:sz="4" w:space="0" w:color="auto"/>
            </w:tcBorders>
          </w:tcPr>
          <w:p w14:paraId="4E928806"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66791E0D" w14:textId="77777777" w:rsidR="00CC1EA8" w:rsidRPr="00CC1EA8" w:rsidRDefault="00CC1EA8" w:rsidP="00D628F2">
            <w:pPr>
              <w:pStyle w:val="TAC"/>
              <w:rPr>
                <w:rFonts w:cs="Arial"/>
                <w:szCs w:val="18"/>
                <w:lang w:val="fr-FR"/>
              </w:rPr>
            </w:pPr>
            <w:r w:rsidRPr="00CC1EA8">
              <w:rPr>
                <w:rFonts w:cs="Arial" w:hint="eastAsia"/>
                <w:szCs w:val="18"/>
                <w:lang w:val="fr-FR" w:eastAsia="zh-CN"/>
              </w:rPr>
              <w:t>6</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4F82CAB0"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5221FDD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4840BA" w14:textId="77777777" w:rsidR="00CC1EA8" w:rsidRPr="00CC1EA8" w:rsidRDefault="00CC1EA8" w:rsidP="00D628F2">
            <w:pPr>
              <w:pStyle w:val="TAC"/>
              <w:rPr>
                <w:lang w:val="fi-FI" w:eastAsia="fi-FI"/>
              </w:rPr>
            </w:pPr>
            <w:r w:rsidRPr="00CC1EA8">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1E819B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2EEB3B"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302EBEE" w14:textId="77777777" w:rsidR="00CC1EA8" w:rsidRPr="00CC1EA8" w:rsidRDefault="00CC1EA8" w:rsidP="00D628F2">
            <w:pPr>
              <w:pStyle w:val="TAC"/>
              <w:rPr>
                <w:lang w:val="fi-FI" w:eastAsia="fi-FI"/>
              </w:rPr>
            </w:pPr>
            <w:r w:rsidRPr="00CC1EA8">
              <w:rPr>
                <w:lang w:val="en-US" w:eastAsia="fi-FI"/>
              </w:rPr>
              <w:t>0</w:t>
            </w:r>
          </w:p>
        </w:tc>
      </w:tr>
      <w:tr w:rsidR="00CC1EA8" w:rsidRPr="00CC1EA8" w14:paraId="790A2B6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D1364EF" w14:textId="77777777" w:rsidR="00CC1EA8" w:rsidRPr="00CC1EA8" w:rsidRDefault="00CC1EA8" w:rsidP="00D628F2">
            <w:pPr>
              <w:pStyle w:val="TAC"/>
              <w:rPr>
                <w:lang w:eastAsia="fi-FI"/>
              </w:rPr>
            </w:pPr>
            <w:r w:rsidRPr="00CC1EA8">
              <w:rPr>
                <w:lang w:eastAsia="fi-FI"/>
              </w:rPr>
              <w:t>CA_n260(A-E)</w:t>
            </w:r>
          </w:p>
        </w:tc>
        <w:tc>
          <w:tcPr>
            <w:tcW w:w="1701" w:type="dxa"/>
            <w:tcBorders>
              <w:top w:val="nil"/>
              <w:left w:val="nil"/>
              <w:bottom w:val="single" w:sz="4" w:space="0" w:color="auto"/>
              <w:right w:val="single" w:sz="4" w:space="0" w:color="auto"/>
            </w:tcBorders>
            <w:shd w:val="clear" w:color="auto" w:fill="auto"/>
          </w:tcPr>
          <w:p w14:paraId="6C142A7E"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CAF25C6"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4648FC77" w14:textId="77777777" w:rsidR="00CC1EA8" w:rsidRPr="00CC1EA8" w:rsidRDefault="00CC1EA8" w:rsidP="00D628F2">
            <w:pPr>
              <w:pStyle w:val="TAC"/>
              <w:rPr>
                <w:lang w:val="en-US" w:eastAsia="fi-FI"/>
              </w:rPr>
            </w:pPr>
            <w:r w:rsidRPr="00CC1EA8">
              <w:rPr>
                <w:lang w:val="en-US" w:eastAsia="fi-FI"/>
              </w:rPr>
              <w:t>0</w:t>
            </w:r>
          </w:p>
        </w:tc>
      </w:tr>
      <w:tr w:rsidR="00CC1EA8" w:rsidRPr="00CC1EA8" w14:paraId="0F418D6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2E3E" w14:textId="77777777" w:rsidR="00CC1EA8" w:rsidRPr="00CC1EA8" w:rsidRDefault="00CC1EA8" w:rsidP="00D628F2">
            <w:pPr>
              <w:pStyle w:val="TAC"/>
              <w:rPr>
                <w:lang w:val="fi-FI" w:eastAsia="fi-FI"/>
              </w:rPr>
            </w:pPr>
            <w:r w:rsidRPr="00CC1EA8">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516AC4E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11D873"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FA95C2A" w14:textId="77777777" w:rsidR="00CC1EA8" w:rsidRPr="00CC1EA8" w:rsidRDefault="00CC1EA8" w:rsidP="00D628F2">
            <w:pPr>
              <w:pStyle w:val="TAC"/>
              <w:rPr>
                <w:lang w:val="fi-FI" w:eastAsia="fi-FI"/>
              </w:rPr>
            </w:pPr>
            <w:r w:rsidRPr="00CC1EA8">
              <w:rPr>
                <w:lang w:val="en-US" w:eastAsia="fi-FI"/>
              </w:rPr>
              <w:t>0</w:t>
            </w:r>
          </w:p>
        </w:tc>
      </w:tr>
      <w:tr w:rsidR="00CC1EA8" w:rsidRPr="00CC1EA8" w14:paraId="4008D6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DB6417" w14:textId="77777777" w:rsidR="00CC1EA8" w:rsidRPr="00CC1EA8" w:rsidRDefault="00CC1EA8" w:rsidP="00D628F2">
            <w:pPr>
              <w:pStyle w:val="TAC"/>
              <w:rPr>
                <w:lang w:eastAsia="fi-FI"/>
              </w:rPr>
            </w:pPr>
            <w:r w:rsidRPr="00CC1EA8">
              <w:rPr>
                <w:lang w:eastAsia="fi-FI"/>
              </w:rPr>
              <w:t>CA_n260(3A-D)</w:t>
            </w:r>
          </w:p>
        </w:tc>
        <w:tc>
          <w:tcPr>
            <w:tcW w:w="1701" w:type="dxa"/>
            <w:tcBorders>
              <w:top w:val="nil"/>
              <w:left w:val="nil"/>
              <w:bottom w:val="single" w:sz="4" w:space="0" w:color="auto"/>
              <w:right w:val="single" w:sz="4" w:space="0" w:color="auto"/>
            </w:tcBorders>
            <w:shd w:val="clear" w:color="auto" w:fill="auto"/>
          </w:tcPr>
          <w:p w14:paraId="5B9BA9D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DD03F26" w14:textId="77777777" w:rsidR="00CC1EA8" w:rsidRPr="00CC1EA8" w:rsidRDefault="00CC1EA8" w:rsidP="00D628F2">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39139A07" w14:textId="77777777" w:rsidR="00CC1EA8" w:rsidRPr="00CC1EA8" w:rsidRDefault="00CC1EA8" w:rsidP="00D628F2">
            <w:pPr>
              <w:pStyle w:val="TAC"/>
              <w:rPr>
                <w:lang w:val="en-US" w:eastAsia="fi-FI"/>
              </w:rPr>
            </w:pPr>
            <w:r w:rsidRPr="00CC1EA8">
              <w:rPr>
                <w:lang w:val="en-US" w:eastAsia="fi-FI"/>
              </w:rPr>
              <w:t>0</w:t>
            </w:r>
          </w:p>
        </w:tc>
      </w:tr>
      <w:tr w:rsidR="00CC1EA8" w:rsidRPr="00CC1EA8" w14:paraId="7113059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E287BDD" w14:textId="77777777" w:rsidR="00CC1EA8" w:rsidRPr="00CC1EA8" w:rsidRDefault="00CC1EA8" w:rsidP="00D628F2">
            <w:pPr>
              <w:pStyle w:val="TAC"/>
              <w:rPr>
                <w:lang w:eastAsia="fi-FI"/>
              </w:rPr>
            </w:pPr>
            <w:r w:rsidRPr="00CC1EA8">
              <w:rPr>
                <w:lang w:eastAsia="fi-FI"/>
              </w:rPr>
              <w:t>CA_n260(4A-D)</w:t>
            </w:r>
          </w:p>
        </w:tc>
        <w:tc>
          <w:tcPr>
            <w:tcW w:w="1701" w:type="dxa"/>
            <w:tcBorders>
              <w:top w:val="nil"/>
              <w:left w:val="nil"/>
              <w:bottom w:val="single" w:sz="4" w:space="0" w:color="auto"/>
              <w:right w:val="single" w:sz="4" w:space="0" w:color="auto"/>
            </w:tcBorders>
            <w:shd w:val="clear" w:color="auto" w:fill="auto"/>
          </w:tcPr>
          <w:p w14:paraId="62248601"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E35C176"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5F4B9153" w14:textId="77777777" w:rsidR="00CC1EA8" w:rsidRPr="00CC1EA8" w:rsidRDefault="00CC1EA8" w:rsidP="00D628F2">
            <w:pPr>
              <w:pStyle w:val="TAC"/>
              <w:rPr>
                <w:lang w:val="en-US" w:eastAsia="fi-FI"/>
              </w:rPr>
            </w:pPr>
            <w:r w:rsidRPr="00CC1EA8">
              <w:rPr>
                <w:lang w:val="en-US" w:eastAsia="fi-FI"/>
              </w:rPr>
              <w:t>0</w:t>
            </w:r>
          </w:p>
        </w:tc>
      </w:tr>
      <w:tr w:rsidR="00CC1EA8" w:rsidRPr="00CC1EA8" w14:paraId="0494E56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CAC6BB" w14:textId="77777777" w:rsidR="00CC1EA8" w:rsidRPr="00CC1EA8" w:rsidRDefault="00CC1EA8" w:rsidP="00D628F2">
            <w:pPr>
              <w:pStyle w:val="TAC"/>
              <w:rPr>
                <w:lang w:val="fi-FI" w:eastAsia="fi-FI"/>
              </w:rPr>
            </w:pPr>
            <w:r w:rsidRPr="00CC1EA8">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5B36A90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0075F9"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BBAB3EA" w14:textId="77777777" w:rsidR="00CC1EA8" w:rsidRPr="00CC1EA8" w:rsidRDefault="00CC1EA8" w:rsidP="00D628F2">
            <w:pPr>
              <w:pStyle w:val="TAC"/>
              <w:rPr>
                <w:lang w:val="fi-FI" w:eastAsia="fi-FI"/>
              </w:rPr>
            </w:pPr>
            <w:r w:rsidRPr="00CC1EA8">
              <w:rPr>
                <w:lang w:val="en-US" w:eastAsia="fi-FI"/>
              </w:rPr>
              <w:t>0</w:t>
            </w:r>
          </w:p>
        </w:tc>
      </w:tr>
      <w:tr w:rsidR="00CC1EA8" w:rsidRPr="00CC1EA8" w14:paraId="0509D4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31B8F8" w14:textId="77777777" w:rsidR="00CC1EA8" w:rsidRPr="00CC1EA8" w:rsidRDefault="00CC1EA8" w:rsidP="00D628F2">
            <w:pPr>
              <w:pStyle w:val="TAC"/>
              <w:rPr>
                <w:lang w:val="fi-FI" w:eastAsia="fi-FI"/>
              </w:rPr>
            </w:pPr>
            <w:r w:rsidRPr="00CC1EA8">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1191FB68"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667B2E"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E90689A" w14:textId="77777777" w:rsidR="00CC1EA8" w:rsidRPr="00CC1EA8" w:rsidRDefault="00CC1EA8" w:rsidP="00D628F2">
            <w:pPr>
              <w:pStyle w:val="TAC"/>
              <w:rPr>
                <w:lang w:val="fi-FI" w:eastAsia="fi-FI"/>
              </w:rPr>
            </w:pPr>
            <w:r w:rsidRPr="00CC1EA8">
              <w:rPr>
                <w:lang w:val="en-US" w:eastAsia="fi-FI"/>
              </w:rPr>
              <w:t>0</w:t>
            </w:r>
          </w:p>
        </w:tc>
      </w:tr>
      <w:tr w:rsidR="00CC1EA8" w:rsidRPr="00CC1EA8" w14:paraId="6BD7C0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75CCC" w14:textId="77777777" w:rsidR="00CC1EA8" w:rsidRPr="00CC1EA8" w:rsidRDefault="00CC1EA8" w:rsidP="00D628F2">
            <w:pPr>
              <w:pStyle w:val="TAC"/>
              <w:rPr>
                <w:lang w:val="fi-FI" w:eastAsia="fi-FI"/>
              </w:rPr>
            </w:pPr>
            <w:r w:rsidRPr="00CC1EA8">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321FD9F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AF9F376"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1FDACB7" w14:textId="77777777" w:rsidR="00CC1EA8" w:rsidRPr="00CC1EA8" w:rsidRDefault="00CC1EA8" w:rsidP="00D628F2">
            <w:pPr>
              <w:pStyle w:val="TAC"/>
              <w:rPr>
                <w:lang w:val="fi-FI" w:eastAsia="fi-FI"/>
              </w:rPr>
            </w:pPr>
            <w:r w:rsidRPr="00CC1EA8">
              <w:rPr>
                <w:lang w:val="en-US" w:eastAsia="fi-FI"/>
              </w:rPr>
              <w:t>0</w:t>
            </w:r>
          </w:p>
        </w:tc>
      </w:tr>
      <w:tr w:rsidR="00CC1EA8" w:rsidRPr="00CC1EA8" w14:paraId="6B2679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F0D180C" w14:textId="77777777" w:rsidR="00CC1EA8" w:rsidRPr="00CC1EA8" w:rsidRDefault="00CC1EA8" w:rsidP="00D628F2">
            <w:pPr>
              <w:pStyle w:val="TAC"/>
              <w:rPr>
                <w:lang w:eastAsia="fi-FI"/>
              </w:rPr>
            </w:pPr>
            <w:r w:rsidRPr="00CC1EA8">
              <w:rPr>
                <w:lang w:eastAsia="fi-FI"/>
              </w:rPr>
              <w:t>CA_n260(A-D-G)</w:t>
            </w:r>
          </w:p>
        </w:tc>
        <w:tc>
          <w:tcPr>
            <w:tcW w:w="1701" w:type="dxa"/>
            <w:tcBorders>
              <w:top w:val="nil"/>
              <w:left w:val="nil"/>
              <w:bottom w:val="single" w:sz="4" w:space="0" w:color="auto"/>
              <w:right w:val="single" w:sz="4" w:space="0" w:color="auto"/>
            </w:tcBorders>
            <w:shd w:val="clear" w:color="auto" w:fill="auto"/>
          </w:tcPr>
          <w:p w14:paraId="4460639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0D992E3"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75E4F20B" w14:textId="77777777" w:rsidR="00CC1EA8" w:rsidRPr="00CC1EA8" w:rsidRDefault="00CC1EA8" w:rsidP="00D628F2">
            <w:pPr>
              <w:pStyle w:val="TAC"/>
              <w:rPr>
                <w:lang w:val="en-US" w:eastAsia="fi-FI"/>
              </w:rPr>
            </w:pPr>
            <w:r w:rsidRPr="00CC1EA8">
              <w:rPr>
                <w:lang w:val="en-US" w:eastAsia="fi-FI"/>
              </w:rPr>
              <w:t>0</w:t>
            </w:r>
          </w:p>
        </w:tc>
      </w:tr>
      <w:tr w:rsidR="00CC1EA8" w:rsidRPr="00CC1EA8" w14:paraId="0848FC2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044DE7" w14:textId="77777777" w:rsidR="00CC1EA8" w:rsidRPr="00CC1EA8" w:rsidRDefault="00CC1EA8" w:rsidP="00D628F2">
            <w:pPr>
              <w:pStyle w:val="TAC"/>
              <w:rPr>
                <w:lang w:val="fi-FI" w:eastAsia="fi-FI"/>
              </w:rPr>
            </w:pPr>
            <w:r w:rsidRPr="00CC1EA8">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462D6F8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D9637"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218B0F3" w14:textId="77777777" w:rsidR="00CC1EA8" w:rsidRPr="00CC1EA8" w:rsidRDefault="00CC1EA8" w:rsidP="00D628F2">
            <w:pPr>
              <w:pStyle w:val="TAC"/>
              <w:rPr>
                <w:lang w:val="fi-FI" w:eastAsia="fi-FI"/>
              </w:rPr>
            </w:pPr>
            <w:r w:rsidRPr="00CC1EA8">
              <w:rPr>
                <w:lang w:val="en-US" w:eastAsia="fi-FI"/>
              </w:rPr>
              <w:t>0</w:t>
            </w:r>
          </w:p>
        </w:tc>
      </w:tr>
      <w:tr w:rsidR="00CC1EA8" w:rsidRPr="00CC1EA8" w14:paraId="7C6CA81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2FDF52D" w14:textId="77777777" w:rsidR="00CC1EA8" w:rsidRPr="00CC1EA8" w:rsidRDefault="00CC1EA8" w:rsidP="00D628F2">
            <w:pPr>
              <w:pStyle w:val="TAC"/>
              <w:rPr>
                <w:lang w:eastAsia="fi-FI"/>
              </w:rPr>
            </w:pPr>
            <w:r w:rsidRPr="00CC1EA8">
              <w:rPr>
                <w:lang w:eastAsia="fi-FI"/>
              </w:rPr>
              <w:t>CA_n260(3A-D-O)</w:t>
            </w:r>
          </w:p>
        </w:tc>
        <w:tc>
          <w:tcPr>
            <w:tcW w:w="1701" w:type="dxa"/>
            <w:tcBorders>
              <w:top w:val="nil"/>
              <w:left w:val="nil"/>
              <w:bottom w:val="single" w:sz="4" w:space="0" w:color="auto"/>
              <w:right w:val="single" w:sz="4" w:space="0" w:color="auto"/>
            </w:tcBorders>
            <w:shd w:val="clear" w:color="auto" w:fill="auto"/>
          </w:tcPr>
          <w:p w14:paraId="13B3B91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0D0C514"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142577AB" w14:textId="77777777" w:rsidR="00CC1EA8" w:rsidRPr="00CC1EA8" w:rsidRDefault="00CC1EA8" w:rsidP="00D628F2">
            <w:pPr>
              <w:pStyle w:val="TAC"/>
              <w:rPr>
                <w:lang w:val="en-US" w:eastAsia="fi-FI"/>
              </w:rPr>
            </w:pPr>
            <w:r w:rsidRPr="00CC1EA8">
              <w:rPr>
                <w:lang w:val="en-US" w:eastAsia="fi-FI"/>
              </w:rPr>
              <w:t>0</w:t>
            </w:r>
          </w:p>
        </w:tc>
      </w:tr>
      <w:tr w:rsidR="00CC1EA8" w:rsidRPr="00CC1EA8" w14:paraId="2842522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78A948" w14:textId="77777777" w:rsidR="00CC1EA8" w:rsidRPr="00CC1EA8" w:rsidRDefault="00CC1EA8" w:rsidP="00D628F2">
            <w:pPr>
              <w:pStyle w:val="TAC"/>
              <w:rPr>
                <w:lang w:val="fi-FI" w:eastAsia="fi-FI"/>
              </w:rPr>
            </w:pPr>
            <w:r w:rsidRPr="00CC1EA8">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03031AF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2ED159"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42205BA" w14:textId="77777777" w:rsidR="00CC1EA8" w:rsidRPr="00CC1EA8" w:rsidRDefault="00CC1EA8" w:rsidP="00D628F2">
            <w:pPr>
              <w:pStyle w:val="TAC"/>
              <w:rPr>
                <w:lang w:val="fi-FI" w:eastAsia="fi-FI"/>
              </w:rPr>
            </w:pPr>
            <w:r w:rsidRPr="00CC1EA8">
              <w:rPr>
                <w:lang w:val="en-US" w:eastAsia="fi-FI"/>
              </w:rPr>
              <w:t>0</w:t>
            </w:r>
          </w:p>
        </w:tc>
      </w:tr>
      <w:tr w:rsidR="007A6143" w:rsidRPr="00CC1EA8" w14:paraId="58FAED7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55F0F1" w14:textId="77777777" w:rsidR="007A6143" w:rsidRPr="00CC1EA8" w:rsidRDefault="007A6143" w:rsidP="007A6143">
            <w:pPr>
              <w:pStyle w:val="TAC"/>
              <w:rPr>
                <w:lang w:val="fi-FI" w:eastAsia="fi-FI"/>
              </w:rPr>
            </w:pPr>
            <w:r w:rsidRPr="00CC1EA8">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63091A6D" w14:textId="4727ECDF" w:rsidR="007A6143" w:rsidRPr="00CC1EA8" w:rsidRDefault="007A6143" w:rsidP="007A6143">
            <w:pPr>
              <w:pStyle w:val="TAC"/>
              <w:rPr>
                <w:lang w:val="fi-FI" w:eastAsia="fi-FI"/>
              </w:rPr>
            </w:pPr>
            <w:r w:rsidRPr="00CC1EA8">
              <w:t>CA_n260G</w:t>
            </w:r>
            <w:r>
              <w:t>/H</w:t>
            </w:r>
          </w:p>
        </w:tc>
        <w:tc>
          <w:tcPr>
            <w:tcW w:w="2268" w:type="dxa"/>
            <w:tcBorders>
              <w:top w:val="nil"/>
              <w:left w:val="nil"/>
              <w:bottom w:val="single" w:sz="4" w:space="0" w:color="auto"/>
              <w:right w:val="single" w:sz="4" w:space="0" w:color="auto"/>
            </w:tcBorders>
            <w:shd w:val="clear" w:color="auto" w:fill="auto"/>
            <w:hideMark/>
          </w:tcPr>
          <w:p w14:paraId="6F47AF5F" w14:textId="77777777" w:rsidR="007A6143" w:rsidRPr="00CC1EA8" w:rsidRDefault="007A6143" w:rsidP="007A6143">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1FBF4E" w14:textId="77777777" w:rsidR="007A6143" w:rsidRPr="00CC1EA8" w:rsidRDefault="007A6143" w:rsidP="007A6143">
            <w:pPr>
              <w:pStyle w:val="TAC"/>
              <w:rPr>
                <w:lang w:val="fi-FI" w:eastAsia="fi-FI"/>
              </w:rPr>
            </w:pPr>
            <w:r w:rsidRPr="00CC1EA8">
              <w:rPr>
                <w:lang w:val="en-US" w:eastAsia="fi-FI"/>
              </w:rPr>
              <w:t>0</w:t>
            </w:r>
          </w:p>
        </w:tc>
      </w:tr>
      <w:tr w:rsidR="007A6143" w:rsidRPr="00CC1EA8" w14:paraId="4705B64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752881" w14:textId="77777777" w:rsidR="007A6143" w:rsidRPr="00CC1EA8" w:rsidRDefault="007A6143" w:rsidP="007A6143">
            <w:pPr>
              <w:pStyle w:val="TAC"/>
              <w:rPr>
                <w:lang w:val="fi-FI" w:eastAsia="fi-FI"/>
              </w:rPr>
            </w:pPr>
            <w:r w:rsidRPr="00CC1EA8">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029FA5C6" w14:textId="75C20711" w:rsidR="007A6143" w:rsidRPr="00CC1EA8" w:rsidRDefault="007A6143" w:rsidP="007A6143">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41A7464A" w14:textId="77777777" w:rsidR="007A6143" w:rsidRPr="00CC1EA8" w:rsidRDefault="007A6143" w:rsidP="007A6143">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94068EA" w14:textId="77777777" w:rsidR="007A6143" w:rsidRPr="00CC1EA8" w:rsidRDefault="007A6143" w:rsidP="007A6143">
            <w:pPr>
              <w:pStyle w:val="TAC"/>
              <w:rPr>
                <w:lang w:val="fi-FI" w:eastAsia="fi-FI"/>
              </w:rPr>
            </w:pPr>
            <w:r w:rsidRPr="00CC1EA8">
              <w:rPr>
                <w:lang w:val="en-US" w:eastAsia="fi-FI"/>
              </w:rPr>
              <w:t>0</w:t>
            </w:r>
          </w:p>
        </w:tc>
      </w:tr>
      <w:tr w:rsidR="007A6143" w:rsidRPr="00CC1EA8" w14:paraId="77D7E99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12F3A8E" w14:textId="77777777" w:rsidR="007A6143" w:rsidRPr="00CC1EA8" w:rsidRDefault="007A6143" w:rsidP="007A6143">
            <w:pPr>
              <w:pStyle w:val="TAC"/>
              <w:rPr>
                <w:lang w:eastAsia="fi-FI"/>
              </w:rPr>
            </w:pPr>
            <w:r w:rsidRPr="00CC1EA8">
              <w:rPr>
                <w:lang w:eastAsia="fi-FI"/>
              </w:rPr>
              <w:t>CA_n260(A-G-H)</w:t>
            </w:r>
          </w:p>
        </w:tc>
        <w:tc>
          <w:tcPr>
            <w:tcW w:w="1701" w:type="dxa"/>
            <w:tcBorders>
              <w:top w:val="nil"/>
              <w:left w:val="nil"/>
              <w:bottom w:val="single" w:sz="4" w:space="0" w:color="auto"/>
              <w:right w:val="single" w:sz="4" w:space="0" w:color="auto"/>
            </w:tcBorders>
            <w:shd w:val="clear" w:color="auto" w:fill="auto"/>
          </w:tcPr>
          <w:p w14:paraId="4BE63539" w14:textId="61B6FF5A" w:rsidR="007A6143" w:rsidRPr="00CC1EA8" w:rsidRDefault="007A6143" w:rsidP="007A6143">
            <w:pPr>
              <w:pStyle w:val="TAC"/>
            </w:pPr>
            <w:r w:rsidRPr="00CC1EA8">
              <w:t>CA_n260G</w:t>
            </w:r>
            <w:r>
              <w:t>/H</w:t>
            </w:r>
          </w:p>
        </w:tc>
        <w:tc>
          <w:tcPr>
            <w:tcW w:w="2268" w:type="dxa"/>
            <w:tcBorders>
              <w:top w:val="nil"/>
              <w:left w:val="nil"/>
              <w:bottom w:val="single" w:sz="4" w:space="0" w:color="auto"/>
              <w:right w:val="single" w:sz="4" w:space="0" w:color="auto"/>
            </w:tcBorders>
            <w:shd w:val="clear" w:color="auto" w:fill="auto"/>
          </w:tcPr>
          <w:p w14:paraId="5994AB2A" w14:textId="77777777" w:rsidR="007A6143" w:rsidRPr="00CC1EA8" w:rsidRDefault="007A6143" w:rsidP="007A6143">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377753D5" w14:textId="77777777" w:rsidR="007A6143" w:rsidRPr="00CC1EA8" w:rsidRDefault="007A6143" w:rsidP="007A6143">
            <w:pPr>
              <w:pStyle w:val="TAC"/>
              <w:rPr>
                <w:lang w:val="en-US" w:eastAsia="fi-FI"/>
              </w:rPr>
            </w:pPr>
            <w:r w:rsidRPr="00CC1EA8">
              <w:rPr>
                <w:lang w:val="en-US" w:eastAsia="fi-FI"/>
              </w:rPr>
              <w:t>0</w:t>
            </w:r>
          </w:p>
        </w:tc>
      </w:tr>
      <w:tr w:rsidR="007A6143" w:rsidRPr="00CC1EA8" w14:paraId="451BEF5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29568B" w14:textId="77777777" w:rsidR="007A6143" w:rsidRPr="00CC1EA8" w:rsidRDefault="007A6143" w:rsidP="007A6143">
            <w:pPr>
              <w:pStyle w:val="TAC"/>
              <w:rPr>
                <w:lang w:val="fi-FI" w:eastAsia="fi-FI"/>
              </w:rPr>
            </w:pPr>
            <w:r w:rsidRPr="00CC1EA8">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19E9E2BF" w14:textId="7BC98E1B" w:rsidR="007A6143" w:rsidRPr="00CC1EA8" w:rsidRDefault="007A6143" w:rsidP="007A6143">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3CAC8178" w14:textId="77777777" w:rsidR="007A6143" w:rsidRPr="00CC1EA8" w:rsidRDefault="007A6143" w:rsidP="007A6143">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0EFA865" w14:textId="77777777" w:rsidR="007A6143" w:rsidRPr="00CC1EA8" w:rsidRDefault="007A6143" w:rsidP="007A6143">
            <w:pPr>
              <w:pStyle w:val="TAC"/>
              <w:rPr>
                <w:lang w:val="fi-FI" w:eastAsia="fi-FI"/>
              </w:rPr>
            </w:pPr>
            <w:r w:rsidRPr="00CC1EA8">
              <w:rPr>
                <w:lang w:val="en-US" w:eastAsia="fi-FI"/>
              </w:rPr>
              <w:t>0</w:t>
            </w:r>
          </w:p>
        </w:tc>
      </w:tr>
      <w:tr w:rsidR="007A6143" w:rsidRPr="00CC1EA8" w14:paraId="7F04106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B92BAD" w14:textId="77777777" w:rsidR="007A6143" w:rsidRPr="00CC1EA8" w:rsidRDefault="007A6143" w:rsidP="007A6143">
            <w:pPr>
              <w:pStyle w:val="TAC"/>
              <w:rPr>
                <w:lang w:val="fi-FI" w:eastAsia="fi-FI"/>
              </w:rPr>
            </w:pPr>
            <w:r w:rsidRPr="00CC1EA8">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69CD7498" w14:textId="68178A87" w:rsidR="007A6143" w:rsidRPr="00CC1EA8" w:rsidRDefault="007A6143" w:rsidP="007A6143">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09FEE8E1"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338A44E" w14:textId="77777777" w:rsidR="007A6143" w:rsidRPr="00CC1EA8" w:rsidRDefault="007A6143" w:rsidP="007A6143">
            <w:pPr>
              <w:pStyle w:val="TAC"/>
              <w:rPr>
                <w:lang w:val="fi-FI" w:eastAsia="fi-FI"/>
              </w:rPr>
            </w:pPr>
            <w:r w:rsidRPr="00CC1EA8">
              <w:rPr>
                <w:lang w:val="en-US" w:eastAsia="fi-FI"/>
              </w:rPr>
              <w:t>0</w:t>
            </w:r>
          </w:p>
        </w:tc>
      </w:tr>
      <w:tr w:rsidR="007A6143" w:rsidRPr="00CC1EA8" w14:paraId="67037A4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9F58DD0" w14:textId="77777777" w:rsidR="007A6143" w:rsidRPr="00CC1EA8" w:rsidRDefault="007A6143" w:rsidP="007A6143">
            <w:pPr>
              <w:pStyle w:val="TAC"/>
              <w:rPr>
                <w:lang w:eastAsia="fi-FI"/>
              </w:rPr>
            </w:pPr>
            <w:r w:rsidRPr="00CC1EA8">
              <w:rPr>
                <w:lang w:eastAsia="fi-FI"/>
              </w:rPr>
              <w:t>CA_n260(A-3G)</w:t>
            </w:r>
          </w:p>
        </w:tc>
        <w:tc>
          <w:tcPr>
            <w:tcW w:w="1701" w:type="dxa"/>
            <w:tcBorders>
              <w:top w:val="nil"/>
              <w:left w:val="nil"/>
              <w:bottom w:val="single" w:sz="4" w:space="0" w:color="auto"/>
              <w:right w:val="single" w:sz="4" w:space="0" w:color="auto"/>
            </w:tcBorders>
            <w:shd w:val="clear" w:color="auto" w:fill="auto"/>
          </w:tcPr>
          <w:p w14:paraId="3C4E5B79" w14:textId="446EFF74" w:rsidR="007A6143" w:rsidRPr="00CC1EA8" w:rsidRDefault="007A6143" w:rsidP="007A6143">
            <w:pPr>
              <w:pStyle w:val="TAC"/>
            </w:pPr>
            <w:r w:rsidRPr="00CC1EA8">
              <w:t>CA_n260G</w:t>
            </w:r>
          </w:p>
        </w:tc>
        <w:tc>
          <w:tcPr>
            <w:tcW w:w="2268" w:type="dxa"/>
            <w:tcBorders>
              <w:top w:val="nil"/>
              <w:left w:val="nil"/>
              <w:bottom w:val="single" w:sz="4" w:space="0" w:color="auto"/>
              <w:right w:val="single" w:sz="4" w:space="0" w:color="auto"/>
            </w:tcBorders>
            <w:shd w:val="clear" w:color="auto" w:fill="auto"/>
          </w:tcPr>
          <w:p w14:paraId="251814EA" w14:textId="77777777" w:rsidR="007A6143" w:rsidRPr="00CC1EA8" w:rsidRDefault="007A6143" w:rsidP="007A6143">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27E71453" w14:textId="77777777" w:rsidR="007A6143" w:rsidRPr="00CC1EA8" w:rsidRDefault="007A6143" w:rsidP="007A6143">
            <w:pPr>
              <w:pStyle w:val="TAC"/>
              <w:rPr>
                <w:lang w:val="en-US" w:eastAsia="fi-FI"/>
              </w:rPr>
            </w:pPr>
            <w:r w:rsidRPr="00CC1EA8">
              <w:rPr>
                <w:lang w:val="en-US" w:eastAsia="fi-FI"/>
              </w:rPr>
              <w:t>0</w:t>
            </w:r>
          </w:p>
        </w:tc>
      </w:tr>
      <w:tr w:rsidR="007A6143" w:rsidRPr="00CC1EA8" w14:paraId="778514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B771CF6" w14:textId="77777777" w:rsidR="007A6143" w:rsidRPr="00CC1EA8" w:rsidRDefault="007A6143" w:rsidP="007A6143">
            <w:pPr>
              <w:pStyle w:val="TAC"/>
              <w:rPr>
                <w:lang w:eastAsia="fi-FI"/>
              </w:rPr>
            </w:pPr>
            <w:r w:rsidRPr="00CC1EA8">
              <w:rPr>
                <w:lang w:eastAsia="fi-FI"/>
              </w:rPr>
              <w:t>CA_n260(A-4G)</w:t>
            </w:r>
          </w:p>
        </w:tc>
        <w:tc>
          <w:tcPr>
            <w:tcW w:w="1701" w:type="dxa"/>
            <w:tcBorders>
              <w:top w:val="nil"/>
              <w:left w:val="nil"/>
              <w:bottom w:val="single" w:sz="4" w:space="0" w:color="auto"/>
              <w:right w:val="single" w:sz="4" w:space="0" w:color="auto"/>
            </w:tcBorders>
            <w:shd w:val="clear" w:color="auto" w:fill="auto"/>
          </w:tcPr>
          <w:p w14:paraId="739EC60E" w14:textId="4501AD93"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D210C3C" w14:textId="77777777" w:rsidR="007A6143" w:rsidRPr="00CC1EA8" w:rsidRDefault="007A6143" w:rsidP="007A6143">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67DF2B18" w14:textId="77777777" w:rsidR="007A6143" w:rsidRPr="00CC1EA8" w:rsidRDefault="007A6143" w:rsidP="007A6143">
            <w:pPr>
              <w:pStyle w:val="TAC"/>
              <w:rPr>
                <w:lang w:val="en-US" w:eastAsia="fi-FI"/>
              </w:rPr>
            </w:pPr>
            <w:r w:rsidRPr="00CC1EA8">
              <w:rPr>
                <w:lang w:val="en-US" w:eastAsia="fi-FI"/>
              </w:rPr>
              <w:t>0</w:t>
            </w:r>
          </w:p>
        </w:tc>
      </w:tr>
      <w:tr w:rsidR="007A6143" w:rsidRPr="00CC1EA8" w14:paraId="1657018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754752" w14:textId="77777777" w:rsidR="007A6143" w:rsidRPr="00CC1EA8" w:rsidRDefault="007A6143" w:rsidP="007A6143">
            <w:pPr>
              <w:pStyle w:val="TAC"/>
              <w:rPr>
                <w:lang w:val="fi-FI" w:eastAsia="fi-FI"/>
              </w:rPr>
            </w:pPr>
            <w:r w:rsidRPr="00CC1EA8">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793DDEBD" w14:textId="21379973" w:rsidR="007A6143" w:rsidRPr="00CC1EA8" w:rsidRDefault="007A6143" w:rsidP="007A6143">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55970394" w14:textId="77777777" w:rsidR="007A6143" w:rsidRPr="00CC1EA8" w:rsidRDefault="007A6143" w:rsidP="007A6143">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71159E" w14:textId="77777777" w:rsidR="007A6143" w:rsidRPr="00CC1EA8" w:rsidRDefault="007A6143" w:rsidP="007A6143">
            <w:pPr>
              <w:pStyle w:val="TAC"/>
              <w:rPr>
                <w:lang w:val="fi-FI" w:eastAsia="fi-FI"/>
              </w:rPr>
            </w:pPr>
            <w:r w:rsidRPr="00CC1EA8">
              <w:rPr>
                <w:lang w:val="en-US" w:eastAsia="fi-FI"/>
              </w:rPr>
              <w:t>0</w:t>
            </w:r>
          </w:p>
        </w:tc>
      </w:tr>
      <w:tr w:rsidR="007A6143" w:rsidRPr="00CC1EA8" w14:paraId="2D89E2D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2E160B2" w14:textId="77777777" w:rsidR="007A6143" w:rsidRPr="00CC1EA8" w:rsidRDefault="007A6143" w:rsidP="007A6143">
            <w:pPr>
              <w:pStyle w:val="TAC"/>
              <w:rPr>
                <w:lang w:eastAsia="fi-FI"/>
              </w:rPr>
            </w:pPr>
            <w:r w:rsidRPr="00CC1EA8">
              <w:rPr>
                <w:lang w:eastAsia="fi-FI"/>
              </w:rPr>
              <w:t>CA_n260(2A-3G)</w:t>
            </w:r>
          </w:p>
        </w:tc>
        <w:tc>
          <w:tcPr>
            <w:tcW w:w="1701" w:type="dxa"/>
            <w:tcBorders>
              <w:top w:val="nil"/>
              <w:left w:val="nil"/>
              <w:bottom w:val="single" w:sz="4" w:space="0" w:color="auto"/>
              <w:right w:val="single" w:sz="4" w:space="0" w:color="auto"/>
            </w:tcBorders>
            <w:shd w:val="clear" w:color="auto" w:fill="auto"/>
          </w:tcPr>
          <w:p w14:paraId="3B47544C" w14:textId="714AE439" w:rsidR="007A6143" w:rsidRPr="00CC1EA8" w:rsidRDefault="007A6143" w:rsidP="007A6143">
            <w:pPr>
              <w:pStyle w:val="TAC"/>
            </w:pPr>
            <w:r w:rsidRPr="00CC1EA8">
              <w:t>CA_n260G</w:t>
            </w:r>
          </w:p>
        </w:tc>
        <w:tc>
          <w:tcPr>
            <w:tcW w:w="2268" w:type="dxa"/>
            <w:tcBorders>
              <w:top w:val="nil"/>
              <w:left w:val="nil"/>
              <w:bottom w:val="single" w:sz="4" w:space="0" w:color="auto"/>
              <w:right w:val="single" w:sz="4" w:space="0" w:color="auto"/>
            </w:tcBorders>
            <w:shd w:val="clear" w:color="auto" w:fill="auto"/>
          </w:tcPr>
          <w:p w14:paraId="3A79B3F6" w14:textId="77777777" w:rsidR="007A6143" w:rsidRPr="00CC1EA8" w:rsidRDefault="007A6143" w:rsidP="007A6143">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69F9C1BA" w14:textId="77777777" w:rsidR="007A6143" w:rsidRPr="00CC1EA8" w:rsidRDefault="007A6143" w:rsidP="007A6143">
            <w:pPr>
              <w:pStyle w:val="TAC"/>
              <w:rPr>
                <w:lang w:val="en-US" w:eastAsia="fi-FI"/>
              </w:rPr>
            </w:pPr>
            <w:r w:rsidRPr="00CC1EA8">
              <w:rPr>
                <w:lang w:val="en-US" w:eastAsia="fi-FI"/>
              </w:rPr>
              <w:t>0</w:t>
            </w:r>
          </w:p>
        </w:tc>
      </w:tr>
      <w:tr w:rsidR="007A6143" w:rsidRPr="00CC1EA8" w14:paraId="1619F2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D0765A" w14:textId="77777777" w:rsidR="007A6143" w:rsidRPr="00CC1EA8" w:rsidRDefault="007A6143" w:rsidP="007A6143">
            <w:pPr>
              <w:pStyle w:val="TAC"/>
              <w:rPr>
                <w:lang w:val="fi-FI" w:eastAsia="fi-FI"/>
              </w:rPr>
            </w:pPr>
            <w:r w:rsidRPr="00CC1EA8">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6159142A" w14:textId="61224BCD" w:rsidR="007A6143" w:rsidRPr="00CC1EA8" w:rsidRDefault="007A6143" w:rsidP="007A6143">
            <w:pPr>
              <w:pStyle w:val="TAC"/>
              <w:rPr>
                <w:lang w:val="fi-FI" w:eastAsia="fi-FI"/>
              </w:rPr>
            </w:pPr>
            <w:r w:rsidRPr="00CC1EA8">
              <w:t>CA_n260G</w:t>
            </w:r>
            <w:r>
              <w:t>/O</w:t>
            </w:r>
          </w:p>
        </w:tc>
        <w:tc>
          <w:tcPr>
            <w:tcW w:w="2268" w:type="dxa"/>
            <w:tcBorders>
              <w:top w:val="nil"/>
              <w:left w:val="nil"/>
              <w:bottom w:val="single" w:sz="4" w:space="0" w:color="auto"/>
              <w:right w:val="single" w:sz="4" w:space="0" w:color="auto"/>
            </w:tcBorders>
            <w:shd w:val="clear" w:color="auto" w:fill="auto"/>
            <w:hideMark/>
          </w:tcPr>
          <w:p w14:paraId="31677550" w14:textId="77777777" w:rsidR="007A6143" w:rsidRPr="00CC1EA8" w:rsidRDefault="007A6143" w:rsidP="007A6143">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90C40AC" w14:textId="77777777" w:rsidR="007A6143" w:rsidRPr="00CC1EA8" w:rsidRDefault="007A6143" w:rsidP="007A6143">
            <w:pPr>
              <w:pStyle w:val="TAC"/>
              <w:rPr>
                <w:lang w:val="fi-FI" w:eastAsia="fi-FI"/>
              </w:rPr>
            </w:pPr>
            <w:r w:rsidRPr="00CC1EA8">
              <w:rPr>
                <w:lang w:val="en-US" w:eastAsia="fi-FI"/>
              </w:rPr>
              <w:t>0</w:t>
            </w:r>
          </w:p>
        </w:tc>
      </w:tr>
      <w:tr w:rsidR="007A6143" w:rsidRPr="00CC1EA8" w14:paraId="05E271D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7FE223" w14:textId="77777777" w:rsidR="007A6143" w:rsidRPr="00CC1EA8" w:rsidRDefault="007A6143" w:rsidP="007A6143">
            <w:pPr>
              <w:pStyle w:val="TAC"/>
              <w:rPr>
                <w:lang w:val="fi-FI" w:eastAsia="fi-FI"/>
              </w:rPr>
            </w:pPr>
            <w:r w:rsidRPr="00CC1EA8">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51134C41" w14:textId="25FFB57F"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C61370C" w14:textId="77777777" w:rsidR="007A6143" w:rsidRPr="00CC1EA8" w:rsidRDefault="007A6143" w:rsidP="007A6143">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889B49A" w14:textId="77777777" w:rsidR="007A6143" w:rsidRPr="00CC1EA8" w:rsidRDefault="007A6143" w:rsidP="007A6143">
            <w:pPr>
              <w:pStyle w:val="TAC"/>
              <w:rPr>
                <w:lang w:val="fi-FI" w:eastAsia="fi-FI"/>
              </w:rPr>
            </w:pPr>
            <w:r w:rsidRPr="00CC1EA8">
              <w:rPr>
                <w:lang w:val="en-US" w:eastAsia="fi-FI"/>
              </w:rPr>
              <w:t>0</w:t>
            </w:r>
          </w:p>
        </w:tc>
      </w:tr>
      <w:tr w:rsidR="007A6143" w:rsidRPr="00CC1EA8" w14:paraId="2E87240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6A657" w14:textId="77777777" w:rsidR="007A6143" w:rsidRPr="00CC1EA8" w:rsidRDefault="007A6143" w:rsidP="007A6143">
            <w:pPr>
              <w:pStyle w:val="TAC"/>
              <w:rPr>
                <w:lang w:val="fi-FI" w:eastAsia="fi-FI"/>
              </w:rPr>
            </w:pPr>
            <w:r w:rsidRPr="00CC1EA8">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5A9831E5" w14:textId="7BC2E34B" w:rsidR="007A6143" w:rsidRPr="00CC1EA8" w:rsidRDefault="007A6143" w:rsidP="007A6143">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1BBEF350" w14:textId="77777777" w:rsidR="007A6143" w:rsidRPr="00CC1EA8" w:rsidRDefault="007A6143" w:rsidP="007A6143">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78904BB" w14:textId="77777777" w:rsidR="007A6143" w:rsidRPr="00CC1EA8" w:rsidRDefault="007A6143" w:rsidP="007A6143">
            <w:pPr>
              <w:pStyle w:val="TAC"/>
              <w:rPr>
                <w:lang w:val="fi-FI" w:eastAsia="fi-FI"/>
              </w:rPr>
            </w:pPr>
            <w:r w:rsidRPr="00CC1EA8">
              <w:rPr>
                <w:lang w:val="en-US" w:eastAsia="fi-FI"/>
              </w:rPr>
              <w:t>0</w:t>
            </w:r>
          </w:p>
        </w:tc>
      </w:tr>
      <w:tr w:rsidR="007A6143" w:rsidRPr="00CC1EA8" w14:paraId="62496F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17E96FC" w14:textId="77777777" w:rsidR="007A6143" w:rsidRPr="00CC1EA8" w:rsidRDefault="007A6143" w:rsidP="007A6143">
            <w:pPr>
              <w:pStyle w:val="TAC"/>
              <w:rPr>
                <w:lang w:eastAsia="fi-FI"/>
              </w:rPr>
            </w:pPr>
            <w:r w:rsidRPr="00CC1EA8">
              <w:rPr>
                <w:lang w:eastAsia="fi-FI"/>
              </w:rPr>
              <w:t>CA_n260(3A-2G-O)</w:t>
            </w:r>
          </w:p>
        </w:tc>
        <w:tc>
          <w:tcPr>
            <w:tcW w:w="1701" w:type="dxa"/>
            <w:tcBorders>
              <w:top w:val="nil"/>
              <w:left w:val="nil"/>
              <w:bottom w:val="single" w:sz="4" w:space="0" w:color="auto"/>
              <w:right w:val="single" w:sz="4" w:space="0" w:color="auto"/>
            </w:tcBorders>
            <w:shd w:val="clear" w:color="auto" w:fill="auto"/>
          </w:tcPr>
          <w:p w14:paraId="407304FC" w14:textId="4F2B3C08"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792FD4F" w14:textId="77777777" w:rsidR="007A6143" w:rsidRPr="00CC1EA8" w:rsidRDefault="007A6143" w:rsidP="007A6143">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7D0C774B" w14:textId="77777777" w:rsidR="007A6143" w:rsidRPr="00CC1EA8" w:rsidRDefault="007A6143" w:rsidP="007A6143">
            <w:pPr>
              <w:pStyle w:val="TAC"/>
              <w:rPr>
                <w:lang w:val="en-US" w:eastAsia="fi-FI"/>
              </w:rPr>
            </w:pPr>
            <w:r w:rsidRPr="00CC1EA8">
              <w:rPr>
                <w:lang w:val="en-US" w:eastAsia="fi-FI"/>
              </w:rPr>
              <w:t>0</w:t>
            </w:r>
          </w:p>
        </w:tc>
      </w:tr>
      <w:tr w:rsidR="007A6143" w:rsidRPr="00CC1EA8" w14:paraId="2A15F78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56F445" w14:textId="77777777" w:rsidR="007A6143" w:rsidRPr="00CC1EA8" w:rsidRDefault="007A6143" w:rsidP="007A6143">
            <w:pPr>
              <w:pStyle w:val="TAC"/>
              <w:rPr>
                <w:lang w:val="fi-FI" w:eastAsia="fi-FI"/>
              </w:rPr>
            </w:pPr>
            <w:r w:rsidRPr="00CC1EA8">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40E5BE81" w14:textId="7E969CB1" w:rsidR="007A6143" w:rsidRPr="00CC1EA8" w:rsidRDefault="007A6143" w:rsidP="007A6143">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48CA209F" w14:textId="77777777" w:rsidR="007A6143" w:rsidRPr="00CC1EA8" w:rsidRDefault="007A6143" w:rsidP="007A6143">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D5251BA" w14:textId="77777777" w:rsidR="007A6143" w:rsidRPr="00CC1EA8" w:rsidRDefault="007A6143" w:rsidP="007A6143">
            <w:pPr>
              <w:pStyle w:val="TAC"/>
              <w:rPr>
                <w:lang w:val="fi-FI" w:eastAsia="fi-FI"/>
              </w:rPr>
            </w:pPr>
            <w:r w:rsidRPr="00CC1EA8">
              <w:rPr>
                <w:lang w:val="en-US" w:eastAsia="fi-FI"/>
              </w:rPr>
              <w:t>0</w:t>
            </w:r>
          </w:p>
        </w:tc>
      </w:tr>
      <w:tr w:rsidR="007A6143" w:rsidRPr="00CC1EA8" w14:paraId="526104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7C4ECC7" w14:textId="77777777" w:rsidR="007A6143" w:rsidRPr="00CC1EA8" w:rsidRDefault="007A6143" w:rsidP="007A6143">
            <w:pPr>
              <w:pStyle w:val="TAC"/>
              <w:rPr>
                <w:lang w:eastAsia="fi-FI"/>
              </w:rPr>
            </w:pPr>
            <w:r w:rsidRPr="00CC1EA8">
              <w:rPr>
                <w:lang w:eastAsia="fi-FI"/>
              </w:rPr>
              <w:t>CA_n260(4A-G-O)</w:t>
            </w:r>
          </w:p>
        </w:tc>
        <w:tc>
          <w:tcPr>
            <w:tcW w:w="1701" w:type="dxa"/>
            <w:tcBorders>
              <w:top w:val="nil"/>
              <w:left w:val="nil"/>
              <w:bottom w:val="single" w:sz="4" w:space="0" w:color="auto"/>
              <w:right w:val="single" w:sz="4" w:space="0" w:color="auto"/>
            </w:tcBorders>
            <w:shd w:val="clear" w:color="auto" w:fill="auto"/>
          </w:tcPr>
          <w:p w14:paraId="48BC4AC3" w14:textId="73063A98" w:rsidR="007A6143" w:rsidRPr="00CC1EA8" w:rsidRDefault="007A6143" w:rsidP="007A6143">
            <w:pPr>
              <w:pStyle w:val="TAC"/>
            </w:pPr>
            <w:r w:rsidRPr="00CC1EA8">
              <w:t>CA_n260G</w:t>
            </w:r>
            <w:r>
              <w:t>/O</w:t>
            </w:r>
          </w:p>
        </w:tc>
        <w:tc>
          <w:tcPr>
            <w:tcW w:w="2268" w:type="dxa"/>
            <w:tcBorders>
              <w:top w:val="nil"/>
              <w:left w:val="nil"/>
              <w:bottom w:val="single" w:sz="4" w:space="0" w:color="auto"/>
              <w:right w:val="single" w:sz="4" w:space="0" w:color="auto"/>
            </w:tcBorders>
            <w:shd w:val="clear" w:color="auto" w:fill="auto"/>
          </w:tcPr>
          <w:p w14:paraId="7A8CE4B7" w14:textId="77777777" w:rsidR="007A6143" w:rsidRPr="00CC1EA8" w:rsidRDefault="007A6143" w:rsidP="007A6143">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0A2F446F" w14:textId="77777777" w:rsidR="007A6143" w:rsidRPr="00CC1EA8" w:rsidRDefault="007A6143" w:rsidP="007A6143">
            <w:pPr>
              <w:pStyle w:val="TAC"/>
              <w:rPr>
                <w:lang w:val="en-US" w:eastAsia="fi-FI"/>
              </w:rPr>
            </w:pPr>
            <w:r w:rsidRPr="00CC1EA8">
              <w:rPr>
                <w:lang w:val="en-US" w:eastAsia="fi-FI"/>
              </w:rPr>
              <w:t>0</w:t>
            </w:r>
          </w:p>
        </w:tc>
      </w:tr>
      <w:tr w:rsidR="007A6143" w:rsidRPr="00CC1EA8" w14:paraId="5EA3BD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0417AD" w14:textId="77777777" w:rsidR="007A6143" w:rsidRPr="00CC1EA8" w:rsidRDefault="007A6143" w:rsidP="007A6143">
            <w:pPr>
              <w:pStyle w:val="TAC"/>
              <w:rPr>
                <w:lang w:val="fi-FI" w:eastAsia="fi-FI"/>
              </w:rPr>
            </w:pPr>
            <w:r w:rsidRPr="00CC1EA8">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0B0D4B0D" w14:textId="5102C2A4" w:rsidR="007A6143" w:rsidRPr="00CC1EA8" w:rsidRDefault="007A6143" w:rsidP="007A6143">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1804E74D" w14:textId="77777777" w:rsidR="007A6143" w:rsidRPr="00CC1EA8" w:rsidRDefault="007A6143" w:rsidP="007A6143">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F2A2395" w14:textId="77777777" w:rsidR="007A6143" w:rsidRPr="00CC1EA8" w:rsidRDefault="007A6143" w:rsidP="007A6143">
            <w:pPr>
              <w:pStyle w:val="TAC"/>
              <w:rPr>
                <w:lang w:val="fi-FI" w:eastAsia="fi-FI"/>
              </w:rPr>
            </w:pPr>
            <w:r w:rsidRPr="00CC1EA8">
              <w:rPr>
                <w:lang w:val="en-US" w:eastAsia="fi-FI"/>
              </w:rPr>
              <w:t>0</w:t>
            </w:r>
          </w:p>
        </w:tc>
      </w:tr>
      <w:tr w:rsidR="007A6143" w:rsidRPr="00CC1EA8" w14:paraId="4F4E612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AB75346" w14:textId="77777777" w:rsidR="007A6143" w:rsidRPr="00CC1EA8" w:rsidRDefault="007A6143" w:rsidP="007A6143">
            <w:pPr>
              <w:pStyle w:val="TAC"/>
              <w:rPr>
                <w:lang w:eastAsia="fi-FI"/>
              </w:rPr>
            </w:pPr>
            <w:r w:rsidRPr="00CC1EA8">
              <w:rPr>
                <w:lang w:eastAsia="fi-FI"/>
              </w:rPr>
              <w:t>CA_n260(5A-G)</w:t>
            </w:r>
          </w:p>
        </w:tc>
        <w:tc>
          <w:tcPr>
            <w:tcW w:w="1701" w:type="dxa"/>
            <w:tcBorders>
              <w:top w:val="nil"/>
              <w:left w:val="nil"/>
              <w:bottom w:val="single" w:sz="4" w:space="0" w:color="auto"/>
              <w:right w:val="single" w:sz="4" w:space="0" w:color="auto"/>
            </w:tcBorders>
            <w:shd w:val="clear" w:color="auto" w:fill="auto"/>
          </w:tcPr>
          <w:p w14:paraId="760280AA" w14:textId="71F1FD4B" w:rsidR="007A6143" w:rsidRPr="00CC1EA8" w:rsidRDefault="007A6143" w:rsidP="007A6143">
            <w:pPr>
              <w:pStyle w:val="TAC"/>
            </w:pPr>
            <w:r w:rsidRPr="00CC1EA8">
              <w:t>CA_n260G</w:t>
            </w:r>
          </w:p>
        </w:tc>
        <w:tc>
          <w:tcPr>
            <w:tcW w:w="2268" w:type="dxa"/>
            <w:tcBorders>
              <w:top w:val="nil"/>
              <w:left w:val="nil"/>
              <w:bottom w:val="single" w:sz="4" w:space="0" w:color="auto"/>
              <w:right w:val="single" w:sz="4" w:space="0" w:color="auto"/>
            </w:tcBorders>
            <w:shd w:val="clear" w:color="auto" w:fill="auto"/>
          </w:tcPr>
          <w:p w14:paraId="590EEA99" w14:textId="77777777" w:rsidR="007A6143" w:rsidRPr="00CC1EA8" w:rsidRDefault="007A6143" w:rsidP="007A6143">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2C4ADEB4" w14:textId="77777777" w:rsidR="007A6143" w:rsidRPr="00CC1EA8" w:rsidRDefault="007A6143" w:rsidP="007A6143">
            <w:pPr>
              <w:pStyle w:val="TAC"/>
              <w:rPr>
                <w:lang w:val="en-US" w:eastAsia="fi-FI"/>
              </w:rPr>
            </w:pPr>
            <w:r w:rsidRPr="00CC1EA8">
              <w:rPr>
                <w:lang w:val="en-US" w:eastAsia="fi-FI"/>
              </w:rPr>
              <w:t>0</w:t>
            </w:r>
          </w:p>
        </w:tc>
      </w:tr>
      <w:tr w:rsidR="007A6143" w:rsidRPr="00CC1EA8" w14:paraId="02E99FA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CF2E79F" w14:textId="77777777" w:rsidR="007A6143" w:rsidRPr="00CC1EA8" w:rsidRDefault="007A6143" w:rsidP="007A6143">
            <w:pPr>
              <w:pStyle w:val="TAC"/>
              <w:rPr>
                <w:lang w:val="fi-FI" w:eastAsia="fi-FI"/>
              </w:rPr>
            </w:pPr>
            <w:r w:rsidRPr="00CC1EA8">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5DAC844B" w14:textId="477A3B31" w:rsidR="007A6143" w:rsidRPr="00CC1EA8" w:rsidRDefault="007A6143" w:rsidP="007A6143">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3E5C20AA" w14:textId="77777777" w:rsidR="007A6143" w:rsidRPr="00CC1EA8" w:rsidRDefault="007A6143" w:rsidP="007A6143">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5DF76A" w14:textId="77777777" w:rsidR="007A6143" w:rsidRPr="00CC1EA8" w:rsidRDefault="007A6143" w:rsidP="007A6143">
            <w:pPr>
              <w:pStyle w:val="TAC"/>
              <w:rPr>
                <w:lang w:val="fi-FI" w:eastAsia="fi-FI"/>
              </w:rPr>
            </w:pPr>
            <w:r w:rsidRPr="00CC1EA8">
              <w:rPr>
                <w:lang w:val="en-US" w:eastAsia="fi-FI"/>
              </w:rPr>
              <w:t>0</w:t>
            </w:r>
          </w:p>
        </w:tc>
      </w:tr>
      <w:tr w:rsidR="007A6143" w:rsidRPr="00CC1EA8" w14:paraId="269D3D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79EDD80" w14:textId="77777777" w:rsidR="007A6143" w:rsidRPr="00CC1EA8" w:rsidRDefault="007A6143" w:rsidP="007A6143">
            <w:pPr>
              <w:pStyle w:val="TAC"/>
              <w:rPr>
                <w:lang w:eastAsia="fi-FI"/>
              </w:rPr>
            </w:pPr>
            <w:r w:rsidRPr="00CC1EA8">
              <w:rPr>
                <w:lang w:eastAsia="fi-FI"/>
              </w:rPr>
              <w:t>CA_n260(A-2G-3O)</w:t>
            </w:r>
          </w:p>
        </w:tc>
        <w:tc>
          <w:tcPr>
            <w:tcW w:w="1701" w:type="dxa"/>
            <w:tcBorders>
              <w:top w:val="nil"/>
              <w:left w:val="nil"/>
              <w:bottom w:val="single" w:sz="4" w:space="0" w:color="auto"/>
              <w:right w:val="single" w:sz="4" w:space="0" w:color="auto"/>
            </w:tcBorders>
            <w:shd w:val="clear" w:color="auto" w:fill="auto"/>
          </w:tcPr>
          <w:p w14:paraId="04A45FCE" w14:textId="543F8E9E"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0FC2652" w14:textId="77777777" w:rsidR="007A6143" w:rsidRPr="00CC1EA8" w:rsidRDefault="007A6143" w:rsidP="007A6143">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5456F260" w14:textId="77777777" w:rsidR="007A6143" w:rsidRPr="00CC1EA8" w:rsidRDefault="007A6143" w:rsidP="007A6143">
            <w:pPr>
              <w:pStyle w:val="TAC"/>
              <w:rPr>
                <w:lang w:val="en-US" w:eastAsia="fi-FI"/>
              </w:rPr>
            </w:pPr>
            <w:r w:rsidRPr="00CC1EA8">
              <w:rPr>
                <w:lang w:val="en-US" w:eastAsia="fi-FI"/>
              </w:rPr>
              <w:t>0</w:t>
            </w:r>
          </w:p>
        </w:tc>
      </w:tr>
      <w:tr w:rsidR="007A6143" w:rsidRPr="00CC1EA8" w14:paraId="0CA4C64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95B4430" w14:textId="77777777" w:rsidR="007A6143" w:rsidRPr="00CC1EA8" w:rsidRDefault="007A6143" w:rsidP="007A6143">
            <w:pPr>
              <w:pStyle w:val="TAC"/>
              <w:rPr>
                <w:lang w:eastAsia="fi-FI"/>
              </w:rPr>
            </w:pPr>
            <w:r w:rsidRPr="00CC1EA8">
              <w:rPr>
                <w:lang w:eastAsia="fi-FI"/>
              </w:rPr>
              <w:t>CA_n260(2A-G-H)</w:t>
            </w:r>
          </w:p>
        </w:tc>
        <w:tc>
          <w:tcPr>
            <w:tcW w:w="1701" w:type="dxa"/>
            <w:tcBorders>
              <w:top w:val="nil"/>
              <w:left w:val="nil"/>
              <w:bottom w:val="single" w:sz="4" w:space="0" w:color="auto"/>
              <w:right w:val="single" w:sz="4" w:space="0" w:color="auto"/>
            </w:tcBorders>
            <w:shd w:val="clear" w:color="auto" w:fill="auto"/>
          </w:tcPr>
          <w:p w14:paraId="3D53DDC6" w14:textId="6B8F1FC7" w:rsidR="007A6143" w:rsidRPr="00CC1EA8" w:rsidRDefault="007A6143" w:rsidP="007A6143">
            <w:pPr>
              <w:pStyle w:val="TAC"/>
              <w:rPr>
                <w:lang w:val="en-US" w:eastAsia="fi-FI"/>
              </w:rPr>
            </w:pPr>
            <w:r w:rsidRPr="00CC1EA8">
              <w:t>CA_n260G</w:t>
            </w:r>
            <w:r>
              <w:t>/H</w:t>
            </w:r>
          </w:p>
        </w:tc>
        <w:tc>
          <w:tcPr>
            <w:tcW w:w="2268" w:type="dxa"/>
            <w:tcBorders>
              <w:top w:val="nil"/>
              <w:left w:val="nil"/>
              <w:bottom w:val="single" w:sz="4" w:space="0" w:color="auto"/>
              <w:right w:val="single" w:sz="4" w:space="0" w:color="auto"/>
            </w:tcBorders>
            <w:shd w:val="clear" w:color="auto" w:fill="auto"/>
          </w:tcPr>
          <w:p w14:paraId="556FC3FA" w14:textId="77777777" w:rsidR="007A6143" w:rsidRPr="00CC1EA8" w:rsidRDefault="007A6143" w:rsidP="007A6143">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3BBE3FDD" w14:textId="77777777" w:rsidR="007A6143" w:rsidRPr="00CC1EA8" w:rsidRDefault="007A6143" w:rsidP="007A6143">
            <w:pPr>
              <w:pStyle w:val="TAC"/>
              <w:rPr>
                <w:lang w:val="en-US" w:eastAsia="fi-FI"/>
              </w:rPr>
            </w:pPr>
            <w:r w:rsidRPr="00CC1EA8">
              <w:rPr>
                <w:lang w:val="en-US" w:eastAsia="fi-FI"/>
              </w:rPr>
              <w:t>0</w:t>
            </w:r>
          </w:p>
        </w:tc>
      </w:tr>
      <w:tr w:rsidR="007A6143" w:rsidRPr="00CC1EA8" w14:paraId="1399A9A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581040" w14:textId="77777777" w:rsidR="007A6143" w:rsidRPr="00CC1EA8" w:rsidRDefault="007A6143" w:rsidP="007A6143">
            <w:pPr>
              <w:pStyle w:val="TAC"/>
              <w:rPr>
                <w:lang w:val="fi-FI" w:eastAsia="fi-FI"/>
              </w:rPr>
            </w:pPr>
            <w:r w:rsidRPr="00CC1EA8">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55743B65" w14:textId="6CC3071B" w:rsidR="007A6143" w:rsidRPr="00CC1EA8" w:rsidRDefault="007A6143" w:rsidP="007A6143">
            <w:pPr>
              <w:pStyle w:val="TAC"/>
              <w:rPr>
                <w:lang w:val="fi-FI" w:eastAsia="fi-FI"/>
              </w:rPr>
            </w:pPr>
            <w:r w:rsidRPr="00CC1EA8">
              <w:t>CA_n260G</w:t>
            </w:r>
            <w:r>
              <w:t>/O</w:t>
            </w:r>
          </w:p>
        </w:tc>
        <w:tc>
          <w:tcPr>
            <w:tcW w:w="2268" w:type="dxa"/>
            <w:tcBorders>
              <w:top w:val="nil"/>
              <w:left w:val="nil"/>
              <w:bottom w:val="single" w:sz="4" w:space="0" w:color="auto"/>
              <w:right w:val="single" w:sz="4" w:space="0" w:color="auto"/>
            </w:tcBorders>
            <w:shd w:val="clear" w:color="auto" w:fill="auto"/>
            <w:hideMark/>
          </w:tcPr>
          <w:p w14:paraId="67176ADB" w14:textId="77777777" w:rsidR="007A6143" w:rsidRPr="00CC1EA8" w:rsidRDefault="007A6143" w:rsidP="007A6143">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86B333F" w14:textId="77777777" w:rsidR="007A6143" w:rsidRPr="00CC1EA8" w:rsidRDefault="007A6143" w:rsidP="007A6143">
            <w:pPr>
              <w:pStyle w:val="TAC"/>
              <w:rPr>
                <w:lang w:val="fi-FI" w:eastAsia="fi-FI"/>
              </w:rPr>
            </w:pPr>
            <w:r w:rsidRPr="00CC1EA8">
              <w:rPr>
                <w:lang w:val="en-US" w:eastAsia="fi-FI"/>
              </w:rPr>
              <w:t>0</w:t>
            </w:r>
          </w:p>
        </w:tc>
      </w:tr>
      <w:tr w:rsidR="007A6143" w:rsidRPr="00CC1EA8" w14:paraId="7180C3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90DC36F" w14:textId="77777777" w:rsidR="007A6143" w:rsidRPr="00CC1EA8" w:rsidRDefault="007A6143" w:rsidP="007A6143">
            <w:pPr>
              <w:pStyle w:val="TAC"/>
              <w:rPr>
                <w:lang w:eastAsia="fi-FI"/>
              </w:rPr>
            </w:pPr>
            <w:r w:rsidRPr="00CC1EA8">
              <w:rPr>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700F3E68" w14:textId="4C482C6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3DA07C2" w14:textId="77777777" w:rsidR="007A6143" w:rsidRPr="00CC1EA8" w:rsidRDefault="007A6143" w:rsidP="007A6143">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2E684737" w14:textId="77777777" w:rsidR="007A6143" w:rsidRPr="00CC1EA8" w:rsidRDefault="007A6143" w:rsidP="007A6143">
            <w:pPr>
              <w:pStyle w:val="TAC"/>
              <w:rPr>
                <w:lang w:val="en-US" w:eastAsia="fi-FI"/>
              </w:rPr>
            </w:pPr>
            <w:r w:rsidRPr="00CC1EA8">
              <w:rPr>
                <w:lang w:val="en-US" w:eastAsia="fi-FI"/>
              </w:rPr>
              <w:t>0</w:t>
            </w:r>
          </w:p>
        </w:tc>
      </w:tr>
      <w:tr w:rsidR="007A6143" w:rsidRPr="00CC1EA8" w14:paraId="6596561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CA7AAA" w14:textId="77777777" w:rsidR="007A6143" w:rsidRPr="00CC1EA8" w:rsidRDefault="007A6143" w:rsidP="007A6143">
            <w:pPr>
              <w:pStyle w:val="TAC"/>
              <w:rPr>
                <w:lang w:val="fi-FI" w:eastAsia="fi-FI"/>
              </w:rPr>
            </w:pPr>
            <w:r w:rsidRPr="00CC1EA8">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39D0B615" w14:textId="27E6CBD3" w:rsidR="007A6143" w:rsidRPr="00CC1EA8" w:rsidRDefault="007A6143" w:rsidP="007A6143">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16E613E1" w14:textId="77777777" w:rsidR="007A6143" w:rsidRPr="00CC1EA8" w:rsidRDefault="007A6143" w:rsidP="007A6143">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39566D3" w14:textId="77777777" w:rsidR="007A6143" w:rsidRPr="00CC1EA8" w:rsidRDefault="007A6143" w:rsidP="007A6143">
            <w:pPr>
              <w:pStyle w:val="TAC"/>
              <w:rPr>
                <w:lang w:val="fi-FI" w:eastAsia="fi-FI"/>
              </w:rPr>
            </w:pPr>
            <w:r w:rsidRPr="00CC1EA8">
              <w:rPr>
                <w:lang w:val="en-US" w:eastAsia="fi-FI"/>
              </w:rPr>
              <w:t>0</w:t>
            </w:r>
          </w:p>
        </w:tc>
      </w:tr>
      <w:tr w:rsidR="007A6143" w:rsidRPr="00CC1EA8" w14:paraId="2A122A1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7174FD" w14:textId="77777777" w:rsidR="007A6143" w:rsidRPr="00CC1EA8" w:rsidRDefault="007A6143" w:rsidP="007A6143">
            <w:pPr>
              <w:pStyle w:val="TAC"/>
              <w:rPr>
                <w:lang w:eastAsia="fi-FI"/>
              </w:rPr>
            </w:pPr>
            <w:r w:rsidRPr="00CC1EA8">
              <w:rPr>
                <w:lang w:eastAsia="fi-FI"/>
              </w:rPr>
              <w:t>CA_n260(3A-G-O)</w:t>
            </w:r>
          </w:p>
        </w:tc>
        <w:tc>
          <w:tcPr>
            <w:tcW w:w="1701" w:type="dxa"/>
            <w:tcBorders>
              <w:top w:val="nil"/>
              <w:left w:val="nil"/>
              <w:bottom w:val="single" w:sz="4" w:space="0" w:color="auto"/>
              <w:right w:val="single" w:sz="4" w:space="0" w:color="auto"/>
            </w:tcBorders>
            <w:shd w:val="clear" w:color="auto" w:fill="auto"/>
          </w:tcPr>
          <w:p w14:paraId="42A1F66F" w14:textId="10F493B8" w:rsidR="007A6143" w:rsidRPr="00CC1EA8" w:rsidRDefault="007A6143" w:rsidP="007A6143">
            <w:pPr>
              <w:pStyle w:val="TAC"/>
            </w:pPr>
            <w:r w:rsidRPr="00CC1EA8">
              <w:t>CA_n260G</w:t>
            </w:r>
            <w:r>
              <w:t>/O</w:t>
            </w:r>
          </w:p>
        </w:tc>
        <w:tc>
          <w:tcPr>
            <w:tcW w:w="2268" w:type="dxa"/>
            <w:tcBorders>
              <w:top w:val="nil"/>
              <w:left w:val="nil"/>
              <w:bottom w:val="single" w:sz="4" w:space="0" w:color="auto"/>
              <w:right w:val="single" w:sz="4" w:space="0" w:color="auto"/>
            </w:tcBorders>
            <w:shd w:val="clear" w:color="auto" w:fill="auto"/>
          </w:tcPr>
          <w:p w14:paraId="5A77E913" w14:textId="77777777" w:rsidR="007A6143" w:rsidRPr="00CC1EA8" w:rsidRDefault="007A6143" w:rsidP="007A6143">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45355532" w14:textId="77777777" w:rsidR="007A6143" w:rsidRPr="00CC1EA8" w:rsidRDefault="007A6143" w:rsidP="007A6143">
            <w:pPr>
              <w:pStyle w:val="TAC"/>
              <w:rPr>
                <w:lang w:val="en-US" w:eastAsia="fi-FI"/>
              </w:rPr>
            </w:pPr>
            <w:r w:rsidRPr="00CC1EA8">
              <w:rPr>
                <w:lang w:val="en-US" w:eastAsia="fi-FI"/>
              </w:rPr>
              <w:t>0</w:t>
            </w:r>
          </w:p>
        </w:tc>
      </w:tr>
      <w:tr w:rsidR="007A6143" w:rsidRPr="00CC1EA8" w14:paraId="6A47748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E5A6C6" w14:textId="77777777" w:rsidR="007A6143" w:rsidRPr="00CC1EA8" w:rsidRDefault="007A6143" w:rsidP="007A6143">
            <w:pPr>
              <w:pStyle w:val="TAC"/>
              <w:rPr>
                <w:lang w:eastAsia="fi-FI"/>
              </w:rPr>
            </w:pPr>
            <w:r w:rsidRPr="00CC1EA8">
              <w:rPr>
                <w:lang w:eastAsia="fi-FI"/>
              </w:rPr>
              <w:t>CA_n260(3A-G-2O)</w:t>
            </w:r>
          </w:p>
        </w:tc>
        <w:tc>
          <w:tcPr>
            <w:tcW w:w="1701" w:type="dxa"/>
            <w:tcBorders>
              <w:top w:val="nil"/>
              <w:left w:val="nil"/>
              <w:bottom w:val="single" w:sz="4" w:space="0" w:color="auto"/>
              <w:right w:val="single" w:sz="4" w:space="0" w:color="auto"/>
            </w:tcBorders>
            <w:shd w:val="clear" w:color="auto" w:fill="auto"/>
          </w:tcPr>
          <w:p w14:paraId="263BBB6B" w14:textId="6C0616D9"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C91C845" w14:textId="77777777" w:rsidR="007A6143" w:rsidRPr="00CC1EA8" w:rsidRDefault="007A6143" w:rsidP="007A6143">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5FBCD515" w14:textId="77777777" w:rsidR="007A6143" w:rsidRPr="00CC1EA8" w:rsidRDefault="007A6143" w:rsidP="007A6143">
            <w:pPr>
              <w:pStyle w:val="TAC"/>
              <w:rPr>
                <w:lang w:val="en-US" w:eastAsia="fi-FI"/>
              </w:rPr>
            </w:pPr>
            <w:r w:rsidRPr="00CC1EA8">
              <w:rPr>
                <w:lang w:val="en-US" w:eastAsia="fi-FI"/>
              </w:rPr>
              <w:t>0</w:t>
            </w:r>
          </w:p>
        </w:tc>
      </w:tr>
      <w:tr w:rsidR="007A6143" w:rsidRPr="00CC1EA8" w14:paraId="00E66F0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24F0A9B" w14:textId="77777777" w:rsidR="007A6143" w:rsidRPr="00CC1EA8" w:rsidRDefault="007A6143" w:rsidP="007A6143">
            <w:pPr>
              <w:pStyle w:val="TAC"/>
              <w:rPr>
                <w:lang w:val="fi-FI" w:eastAsia="fi-FI"/>
              </w:rPr>
            </w:pPr>
            <w:r w:rsidRPr="00CC1EA8">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3D56BDCA" w14:textId="11D3A588" w:rsidR="007A6143" w:rsidRPr="00CC1EA8" w:rsidRDefault="007A6143" w:rsidP="007A6143">
            <w:pPr>
              <w:pStyle w:val="TAC"/>
              <w:rPr>
                <w:lang w:val="fi-FI" w:eastAsia="fi-FI"/>
              </w:rPr>
            </w:pPr>
            <w:r w:rsidRPr="00CC1EA8">
              <w:t>CA_n260G</w:t>
            </w:r>
            <w:r>
              <w:t>/H</w:t>
            </w:r>
          </w:p>
        </w:tc>
        <w:tc>
          <w:tcPr>
            <w:tcW w:w="2268" w:type="dxa"/>
            <w:tcBorders>
              <w:top w:val="nil"/>
              <w:left w:val="nil"/>
              <w:bottom w:val="single" w:sz="4" w:space="0" w:color="auto"/>
              <w:right w:val="single" w:sz="4" w:space="0" w:color="auto"/>
            </w:tcBorders>
            <w:shd w:val="clear" w:color="auto" w:fill="auto"/>
            <w:hideMark/>
          </w:tcPr>
          <w:p w14:paraId="43BBD449" w14:textId="77777777" w:rsidR="007A6143" w:rsidRPr="00CC1EA8" w:rsidRDefault="007A6143" w:rsidP="007A6143">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7CBCF8F" w14:textId="77777777" w:rsidR="007A6143" w:rsidRPr="00CC1EA8" w:rsidRDefault="007A6143" w:rsidP="007A6143">
            <w:pPr>
              <w:pStyle w:val="TAC"/>
              <w:rPr>
                <w:lang w:val="fi-FI" w:eastAsia="fi-FI"/>
              </w:rPr>
            </w:pPr>
            <w:r w:rsidRPr="00CC1EA8">
              <w:rPr>
                <w:lang w:val="en-US" w:eastAsia="fi-FI"/>
              </w:rPr>
              <w:t>0</w:t>
            </w:r>
          </w:p>
        </w:tc>
      </w:tr>
      <w:tr w:rsidR="007A6143" w:rsidRPr="00CC1EA8" w14:paraId="6CB56FE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3E1D5C" w14:textId="77777777" w:rsidR="007A6143" w:rsidRPr="00CC1EA8" w:rsidRDefault="007A6143" w:rsidP="007A6143">
            <w:pPr>
              <w:pStyle w:val="TAC"/>
              <w:rPr>
                <w:lang w:val="fi-FI" w:eastAsia="fi-FI"/>
              </w:rPr>
            </w:pPr>
            <w:r w:rsidRPr="00CC1EA8">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20F926A5" w14:textId="7F8201E8" w:rsidR="007A6143" w:rsidRPr="00CC1EA8" w:rsidRDefault="007A6143" w:rsidP="007A6143">
            <w:pPr>
              <w:pStyle w:val="TAC"/>
              <w:rPr>
                <w:lang w:val="fi-FI" w:eastAsia="fi-FI"/>
              </w:rPr>
            </w:pPr>
            <w:r w:rsidRPr="008359F0">
              <w:t>CA_n260G/H</w:t>
            </w:r>
          </w:p>
        </w:tc>
        <w:tc>
          <w:tcPr>
            <w:tcW w:w="2268" w:type="dxa"/>
            <w:tcBorders>
              <w:top w:val="nil"/>
              <w:left w:val="nil"/>
              <w:bottom w:val="single" w:sz="4" w:space="0" w:color="auto"/>
              <w:right w:val="single" w:sz="4" w:space="0" w:color="auto"/>
            </w:tcBorders>
            <w:shd w:val="clear" w:color="auto" w:fill="auto"/>
            <w:hideMark/>
          </w:tcPr>
          <w:p w14:paraId="114C4D37" w14:textId="77777777" w:rsidR="007A6143" w:rsidRPr="00CC1EA8" w:rsidRDefault="007A6143" w:rsidP="007A6143">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73AFAD4" w14:textId="77777777" w:rsidR="007A6143" w:rsidRPr="00CC1EA8" w:rsidRDefault="007A6143" w:rsidP="007A6143">
            <w:pPr>
              <w:pStyle w:val="TAC"/>
              <w:rPr>
                <w:lang w:val="fi-FI" w:eastAsia="fi-FI"/>
              </w:rPr>
            </w:pPr>
            <w:r w:rsidRPr="00CC1EA8">
              <w:rPr>
                <w:lang w:val="en-US" w:eastAsia="fi-FI"/>
              </w:rPr>
              <w:t>0</w:t>
            </w:r>
          </w:p>
        </w:tc>
      </w:tr>
      <w:tr w:rsidR="007A6143" w:rsidRPr="00CC1EA8" w14:paraId="0A626B1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79364E3" w14:textId="77777777" w:rsidR="007A6143" w:rsidRPr="00CC1EA8" w:rsidRDefault="007A6143" w:rsidP="007A6143">
            <w:pPr>
              <w:pStyle w:val="TAC"/>
              <w:rPr>
                <w:lang w:eastAsia="fi-FI"/>
              </w:rPr>
            </w:pPr>
            <w:r w:rsidRPr="00CC1EA8">
              <w:rPr>
                <w:lang w:eastAsia="fi-FI"/>
              </w:rPr>
              <w:t>CA_n260(3A-H)</w:t>
            </w:r>
          </w:p>
        </w:tc>
        <w:tc>
          <w:tcPr>
            <w:tcW w:w="1701" w:type="dxa"/>
            <w:tcBorders>
              <w:top w:val="nil"/>
              <w:left w:val="nil"/>
              <w:bottom w:val="single" w:sz="4" w:space="0" w:color="auto"/>
              <w:right w:val="single" w:sz="4" w:space="0" w:color="auto"/>
            </w:tcBorders>
            <w:shd w:val="clear" w:color="auto" w:fill="auto"/>
          </w:tcPr>
          <w:p w14:paraId="3C921C20" w14:textId="399027A1" w:rsidR="007A6143" w:rsidRPr="00CC1EA8" w:rsidRDefault="007A6143" w:rsidP="007A6143">
            <w:pPr>
              <w:pStyle w:val="TAC"/>
            </w:pPr>
            <w:r w:rsidRPr="008359F0">
              <w:t>CA_n260G/H</w:t>
            </w:r>
          </w:p>
        </w:tc>
        <w:tc>
          <w:tcPr>
            <w:tcW w:w="2268" w:type="dxa"/>
            <w:tcBorders>
              <w:top w:val="nil"/>
              <w:left w:val="nil"/>
              <w:bottom w:val="single" w:sz="4" w:space="0" w:color="auto"/>
              <w:right w:val="single" w:sz="4" w:space="0" w:color="auto"/>
            </w:tcBorders>
            <w:shd w:val="clear" w:color="auto" w:fill="auto"/>
          </w:tcPr>
          <w:p w14:paraId="4C4DD24A" w14:textId="77777777" w:rsidR="007A6143" w:rsidRPr="00CC1EA8" w:rsidRDefault="007A6143" w:rsidP="007A6143">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6089327A" w14:textId="77777777" w:rsidR="007A6143" w:rsidRPr="00CC1EA8" w:rsidRDefault="007A6143" w:rsidP="007A6143">
            <w:pPr>
              <w:pStyle w:val="TAC"/>
              <w:rPr>
                <w:lang w:val="en-US" w:eastAsia="fi-FI"/>
              </w:rPr>
            </w:pPr>
            <w:r w:rsidRPr="00CC1EA8">
              <w:rPr>
                <w:lang w:val="en-US" w:eastAsia="fi-FI"/>
              </w:rPr>
              <w:t>0</w:t>
            </w:r>
          </w:p>
        </w:tc>
      </w:tr>
      <w:tr w:rsidR="007A6143" w:rsidRPr="00CC1EA8" w14:paraId="00AF57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B3BD27" w14:textId="77777777" w:rsidR="007A6143" w:rsidRPr="00CC1EA8" w:rsidRDefault="007A6143" w:rsidP="007A6143">
            <w:pPr>
              <w:pStyle w:val="TAC"/>
              <w:rPr>
                <w:lang w:val="fi-FI" w:eastAsia="fi-FI"/>
              </w:rPr>
            </w:pPr>
            <w:r w:rsidRPr="00CC1EA8">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66C72E9" w14:textId="6A4D1930" w:rsidR="007A6143" w:rsidRPr="00CC1EA8" w:rsidRDefault="007A6143" w:rsidP="007A6143">
            <w:pPr>
              <w:pStyle w:val="TAC"/>
              <w:rPr>
                <w:lang w:val="fi-FI" w:eastAsia="fi-FI"/>
              </w:rPr>
            </w:pPr>
            <w:r w:rsidRPr="008359F0">
              <w:t>CA_n260G/H</w:t>
            </w:r>
          </w:p>
        </w:tc>
        <w:tc>
          <w:tcPr>
            <w:tcW w:w="2268" w:type="dxa"/>
            <w:tcBorders>
              <w:top w:val="nil"/>
              <w:left w:val="nil"/>
              <w:bottom w:val="single" w:sz="4" w:space="0" w:color="auto"/>
              <w:right w:val="single" w:sz="4" w:space="0" w:color="auto"/>
            </w:tcBorders>
            <w:shd w:val="clear" w:color="auto" w:fill="auto"/>
            <w:hideMark/>
          </w:tcPr>
          <w:p w14:paraId="5981244B" w14:textId="77777777" w:rsidR="007A6143" w:rsidRPr="00CC1EA8" w:rsidRDefault="007A6143" w:rsidP="007A6143">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4A5A2E4F" w14:textId="77777777" w:rsidR="007A6143" w:rsidRPr="00CC1EA8" w:rsidRDefault="007A6143" w:rsidP="007A6143">
            <w:pPr>
              <w:pStyle w:val="TAC"/>
              <w:rPr>
                <w:lang w:val="fi-FI" w:eastAsia="fi-FI"/>
              </w:rPr>
            </w:pPr>
            <w:r w:rsidRPr="00CC1EA8">
              <w:rPr>
                <w:lang w:val="en-US" w:eastAsia="fi-FI"/>
              </w:rPr>
              <w:t>0</w:t>
            </w:r>
          </w:p>
        </w:tc>
      </w:tr>
      <w:tr w:rsidR="007A6143" w:rsidRPr="00CC1EA8" w14:paraId="6BDF7B0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AD6872" w14:textId="77777777" w:rsidR="007A6143" w:rsidRPr="00CC1EA8" w:rsidRDefault="007A6143" w:rsidP="007A6143">
            <w:pPr>
              <w:pStyle w:val="TAC"/>
              <w:rPr>
                <w:lang w:val="fi-FI" w:eastAsia="fi-FI"/>
              </w:rPr>
            </w:pPr>
            <w:r w:rsidRPr="00CC1EA8">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360B8DFE" w14:textId="6C34DCD3" w:rsidR="007A6143" w:rsidRPr="00CC1EA8" w:rsidRDefault="007A6143" w:rsidP="007A6143">
            <w:pPr>
              <w:pStyle w:val="TAC"/>
              <w:rPr>
                <w:lang w:val="fi-FI" w:eastAsia="fi-FI"/>
              </w:rPr>
            </w:pPr>
            <w:r w:rsidRPr="00CC1EA8">
              <w:t>CA_n260G</w:t>
            </w:r>
            <w:r>
              <w:t>/H</w:t>
            </w:r>
          </w:p>
        </w:tc>
        <w:tc>
          <w:tcPr>
            <w:tcW w:w="2268" w:type="dxa"/>
            <w:tcBorders>
              <w:top w:val="nil"/>
              <w:left w:val="nil"/>
              <w:bottom w:val="single" w:sz="4" w:space="0" w:color="auto"/>
              <w:right w:val="single" w:sz="4" w:space="0" w:color="auto"/>
            </w:tcBorders>
            <w:shd w:val="clear" w:color="auto" w:fill="auto"/>
            <w:hideMark/>
          </w:tcPr>
          <w:p w14:paraId="7453098F" w14:textId="2FF6C523" w:rsidR="007A6143" w:rsidRPr="00CC1EA8" w:rsidRDefault="007A6143" w:rsidP="007A6143">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0A2AD4F" w14:textId="77777777" w:rsidR="007A6143" w:rsidRPr="00CC1EA8" w:rsidRDefault="007A6143" w:rsidP="007A6143">
            <w:pPr>
              <w:pStyle w:val="TAC"/>
              <w:rPr>
                <w:lang w:val="fi-FI" w:eastAsia="fi-FI"/>
              </w:rPr>
            </w:pPr>
            <w:r w:rsidRPr="00CC1EA8">
              <w:rPr>
                <w:lang w:val="en-US" w:eastAsia="fi-FI"/>
              </w:rPr>
              <w:t>0</w:t>
            </w:r>
          </w:p>
        </w:tc>
      </w:tr>
      <w:tr w:rsidR="007A6143" w:rsidRPr="00CC1EA8" w14:paraId="7AE357C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77E9DE4" w14:textId="77777777" w:rsidR="007A6143" w:rsidRPr="00CC1EA8" w:rsidRDefault="007A6143" w:rsidP="007A6143">
            <w:pPr>
              <w:pStyle w:val="TAC"/>
              <w:rPr>
                <w:lang w:eastAsia="fi-FI"/>
              </w:rPr>
            </w:pPr>
            <w:r w:rsidRPr="00CC1EA8">
              <w:rPr>
                <w:lang w:eastAsia="fi-FI"/>
              </w:rPr>
              <w:t>CA_n260(A-H-O)</w:t>
            </w:r>
          </w:p>
        </w:tc>
        <w:tc>
          <w:tcPr>
            <w:tcW w:w="1701" w:type="dxa"/>
            <w:tcBorders>
              <w:top w:val="nil"/>
              <w:left w:val="nil"/>
              <w:bottom w:val="single" w:sz="4" w:space="0" w:color="auto"/>
              <w:right w:val="single" w:sz="4" w:space="0" w:color="auto"/>
            </w:tcBorders>
            <w:shd w:val="clear" w:color="auto" w:fill="auto"/>
          </w:tcPr>
          <w:p w14:paraId="4F7C2D70" w14:textId="2ACC2E24" w:rsidR="007A6143" w:rsidRPr="00CC1EA8" w:rsidRDefault="007A6143" w:rsidP="007A6143">
            <w:pPr>
              <w:pStyle w:val="TAC"/>
            </w:pPr>
            <w:r w:rsidRPr="00CC1EA8">
              <w:t>CA_n260G</w:t>
            </w:r>
            <w:r>
              <w:t>/H/O</w:t>
            </w:r>
          </w:p>
        </w:tc>
        <w:tc>
          <w:tcPr>
            <w:tcW w:w="2268" w:type="dxa"/>
            <w:tcBorders>
              <w:top w:val="nil"/>
              <w:left w:val="nil"/>
              <w:bottom w:val="single" w:sz="4" w:space="0" w:color="auto"/>
              <w:right w:val="single" w:sz="4" w:space="0" w:color="auto"/>
            </w:tcBorders>
            <w:shd w:val="clear" w:color="auto" w:fill="auto"/>
          </w:tcPr>
          <w:p w14:paraId="69E7F408" w14:textId="77777777" w:rsidR="007A6143" w:rsidRPr="00CC1EA8" w:rsidRDefault="007A6143" w:rsidP="007A6143">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0289C8A7" w14:textId="77777777" w:rsidR="007A6143" w:rsidRPr="00CC1EA8" w:rsidRDefault="007A6143" w:rsidP="007A6143">
            <w:pPr>
              <w:pStyle w:val="TAC"/>
              <w:rPr>
                <w:lang w:val="en-US" w:eastAsia="fi-FI"/>
              </w:rPr>
            </w:pPr>
            <w:r w:rsidRPr="00CC1EA8">
              <w:rPr>
                <w:lang w:val="en-US" w:eastAsia="fi-FI"/>
              </w:rPr>
              <w:t>0</w:t>
            </w:r>
          </w:p>
        </w:tc>
      </w:tr>
      <w:tr w:rsidR="007A6143" w:rsidRPr="00CC1EA8" w14:paraId="170DD48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AC48F6" w14:textId="77777777" w:rsidR="007A6143" w:rsidRPr="00CC1EA8" w:rsidRDefault="007A6143" w:rsidP="007A6143">
            <w:pPr>
              <w:pStyle w:val="TAC"/>
              <w:rPr>
                <w:lang w:val="fi-FI" w:eastAsia="fi-FI"/>
              </w:rPr>
            </w:pPr>
            <w:r w:rsidRPr="00CC1EA8">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3277EF18" w14:textId="7612DD89" w:rsidR="007A6143" w:rsidRPr="00CC1EA8" w:rsidRDefault="007A6143" w:rsidP="007A6143">
            <w:pPr>
              <w:pStyle w:val="TAC"/>
              <w:rPr>
                <w:lang w:val="fi-FI" w:eastAsia="fi-FI"/>
              </w:rPr>
            </w:pPr>
            <w:r w:rsidRPr="00CC1EA8">
              <w:t>CA_n260</w:t>
            </w:r>
            <w:r>
              <w:t>O</w:t>
            </w:r>
          </w:p>
        </w:tc>
        <w:tc>
          <w:tcPr>
            <w:tcW w:w="2268" w:type="dxa"/>
            <w:tcBorders>
              <w:top w:val="nil"/>
              <w:left w:val="nil"/>
              <w:bottom w:val="single" w:sz="4" w:space="0" w:color="auto"/>
              <w:right w:val="single" w:sz="4" w:space="0" w:color="auto"/>
            </w:tcBorders>
            <w:shd w:val="clear" w:color="auto" w:fill="auto"/>
            <w:hideMark/>
          </w:tcPr>
          <w:p w14:paraId="3E1C2A96" w14:textId="77777777" w:rsidR="007A6143" w:rsidRPr="00CC1EA8" w:rsidRDefault="007A6143" w:rsidP="007A6143">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99A7F2D" w14:textId="77777777" w:rsidR="007A6143" w:rsidRPr="00CC1EA8" w:rsidRDefault="007A6143" w:rsidP="007A6143">
            <w:pPr>
              <w:pStyle w:val="TAC"/>
              <w:rPr>
                <w:lang w:val="fi-FI" w:eastAsia="fi-FI"/>
              </w:rPr>
            </w:pPr>
            <w:r w:rsidRPr="00CC1EA8">
              <w:rPr>
                <w:lang w:val="en-US" w:eastAsia="fi-FI"/>
              </w:rPr>
              <w:t>0</w:t>
            </w:r>
          </w:p>
        </w:tc>
      </w:tr>
      <w:tr w:rsidR="007A6143" w:rsidRPr="00CC1EA8" w14:paraId="4C2DD6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9E8667" w14:textId="77777777" w:rsidR="007A6143" w:rsidRPr="00CC1EA8" w:rsidRDefault="007A6143" w:rsidP="007A6143">
            <w:pPr>
              <w:pStyle w:val="TAC"/>
              <w:rPr>
                <w:lang w:val="fi-FI" w:eastAsia="fi-FI"/>
              </w:rPr>
            </w:pPr>
            <w:r w:rsidRPr="00CC1EA8">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4496C49B" w14:textId="4CC9D564" w:rsidR="007A6143" w:rsidRPr="00CC1EA8" w:rsidRDefault="007A6143" w:rsidP="007A6143">
            <w:pPr>
              <w:pStyle w:val="TAC"/>
              <w:rPr>
                <w:lang w:val="fi-FI" w:eastAsia="fi-FI"/>
              </w:rPr>
            </w:pPr>
            <w:r w:rsidRPr="00CC1EA8">
              <w:t>CA_n260</w:t>
            </w:r>
            <w:r>
              <w:t>O/P</w:t>
            </w:r>
          </w:p>
        </w:tc>
        <w:tc>
          <w:tcPr>
            <w:tcW w:w="2268" w:type="dxa"/>
            <w:tcBorders>
              <w:top w:val="nil"/>
              <w:left w:val="nil"/>
              <w:bottom w:val="single" w:sz="4" w:space="0" w:color="auto"/>
              <w:right w:val="single" w:sz="4" w:space="0" w:color="auto"/>
            </w:tcBorders>
            <w:shd w:val="clear" w:color="auto" w:fill="auto"/>
            <w:hideMark/>
          </w:tcPr>
          <w:p w14:paraId="67014812" w14:textId="77777777" w:rsidR="007A6143" w:rsidRPr="00CC1EA8" w:rsidRDefault="007A6143" w:rsidP="007A6143">
            <w:pPr>
              <w:pStyle w:val="TAC"/>
              <w:rPr>
                <w:lang w:val="fi-FI"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3736CB9B" w14:textId="77777777" w:rsidR="007A6143" w:rsidRPr="00CC1EA8" w:rsidRDefault="007A6143" w:rsidP="007A6143">
            <w:pPr>
              <w:pStyle w:val="TAC"/>
              <w:rPr>
                <w:lang w:val="fi-FI" w:eastAsia="fi-FI"/>
              </w:rPr>
            </w:pPr>
            <w:r w:rsidRPr="00CC1EA8">
              <w:rPr>
                <w:lang w:val="en-US" w:eastAsia="fi-FI"/>
              </w:rPr>
              <w:t>0</w:t>
            </w:r>
          </w:p>
        </w:tc>
      </w:tr>
      <w:tr w:rsidR="00CC1EA8" w:rsidRPr="00CC1EA8" w14:paraId="103F259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970424" w14:textId="77777777" w:rsidR="00CC1EA8" w:rsidRPr="00CC1EA8" w:rsidRDefault="00CC1EA8" w:rsidP="00D628F2">
            <w:pPr>
              <w:pStyle w:val="TAC"/>
              <w:rPr>
                <w:lang w:eastAsia="fi-FI"/>
              </w:rPr>
            </w:pPr>
            <w:r w:rsidRPr="00CC1EA8">
              <w:rPr>
                <w:lang w:eastAsia="fi-FI"/>
              </w:rPr>
              <w:t>CA_n260(A-O-P-Q)</w:t>
            </w:r>
          </w:p>
        </w:tc>
        <w:tc>
          <w:tcPr>
            <w:tcW w:w="1701" w:type="dxa"/>
            <w:tcBorders>
              <w:top w:val="nil"/>
              <w:left w:val="nil"/>
              <w:bottom w:val="single" w:sz="4" w:space="0" w:color="auto"/>
              <w:right w:val="single" w:sz="4" w:space="0" w:color="auto"/>
            </w:tcBorders>
            <w:shd w:val="clear" w:color="auto" w:fill="auto"/>
          </w:tcPr>
          <w:p w14:paraId="5D86A85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1F56548" w14:textId="77777777" w:rsidR="00CC1EA8" w:rsidRPr="00CC1EA8" w:rsidRDefault="00CC1EA8" w:rsidP="00D628F2">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0E3B33CE" w14:textId="77777777" w:rsidR="00CC1EA8" w:rsidRPr="00CC1EA8" w:rsidRDefault="00CC1EA8" w:rsidP="00D628F2">
            <w:pPr>
              <w:pStyle w:val="TAC"/>
              <w:rPr>
                <w:lang w:val="en-US" w:eastAsia="fi-FI"/>
              </w:rPr>
            </w:pPr>
            <w:r w:rsidRPr="00CC1EA8">
              <w:rPr>
                <w:lang w:val="en-US" w:eastAsia="fi-FI"/>
              </w:rPr>
              <w:t>0</w:t>
            </w:r>
          </w:p>
        </w:tc>
      </w:tr>
      <w:tr w:rsidR="00CC1EA8" w:rsidRPr="00CC1EA8" w14:paraId="244000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924E86" w14:textId="77777777" w:rsidR="00CC1EA8" w:rsidRPr="00CC1EA8" w:rsidRDefault="00CC1EA8" w:rsidP="00D628F2">
            <w:pPr>
              <w:pStyle w:val="TAC"/>
              <w:rPr>
                <w:lang w:val="fi-FI" w:eastAsia="fi-FI"/>
              </w:rPr>
            </w:pPr>
            <w:r w:rsidRPr="00CC1EA8">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4DB52C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D029B6B"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8112186" w14:textId="77777777" w:rsidR="00CC1EA8" w:rsidRPr="00CC1EA8" w:rsidRDefault="00CC1EA8" w:rsidP="00D628F2">
            <w:pPr>
              <w:pStyle w:val="TAC"/>
              <w:rPr>
                <w:lang w:val="fi-FI" w:eastAsia="fi-FI"/>
              </w:rPr>
            </w:pPr>
            <w:r w:rsidRPr="00CC1EA8">
              <w:rPr>
                <w:lang w:val="en-US" w:eastAsia="fi-FI"/>
              </w:rPr>
              <w:t>0</w:t>
            </w:r>
          </w:p>
        </w:tc>
      </w:tr>
      <w:tr w:rsidR="00CC1EA8" w:rsidRPr="00CC1EA8" w14:paraId="3FF0A1C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6689A64" w14:textId="77777777" w:rsidR="00CC1EA8" w:rsidRPr="00CC1EA8" w:rsidRDefault="00CC1EA8" w:rsidP="00D628F2">
            <w:pPr>
              <w:pStyle w:val="TAC"/>
              <w:rPr>
                <w:lang w:val="sv-SE" w:eastAsia="fi-FI"/>
              </w:rPr>
            </w:pPr>
            <w:r w:rsidRPr="00CC1EA8">
              <w:rPr>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35F7B85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686694"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6F342EB4" w14:textId="77777777" w:rsidR="00CC1EA8" w:rsidRPr="00CC1EA8" w:rsidRDefault="00CC1EA8" w:rsidP="00D628F2">
            <w:pPr>
              <w:pStyle w:val="TAC"/>
              <w:rPr>
                <w:lang w:val="en-US" w:eastAsia="fi-FI"/>
              </w:rPr>
            </w:pPr>
            <w:r w:rsidRPr="00CC1EA8">
              <w:rPr>
                <w:lang w:val="en-US" w:eastAsia="fi-FI"/>
              </w:rPr>
              <w:t>0</w:t>
            </w:r>
          </w:p>
        </w:tc>
      </w:tr>
      <w:tr w:rsidR="007A6143" w:rsidRPr="00CC1EA8" w14:paraId="3E95C52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7C43C4" w14:textId="77777777" w:rsidR="007A6143" w:rsidRPr="00CC1EA8" w:rsidRDefault="007A6143" w:rsidP="007A6143">
            <w:pPr>
              <w:pStyle w:val="TAC"/>
              <w:rPr>
                <w:lang w:val="fi-FI" w:eastAsia="fi-FI"/>
              </w:rPr>
            </w:pPr>
            <w:r w:rsidRPr="00CC1EA8">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73406734" w14:textId="760C4AA5" w:rsidR="007A6143" w:rsidRPr="00CC1EA8" w:rsidRDefault="007A6143" w:rsidP="007A6143">
            <w:pPr>
              <w:pStyle w:val="TAC"/>
              <w:rPr>
                <w:lang w:val="fi-FI" w:eastAsia="fi-FI"/>
              </w:rPr>
            </w:pPr>
            <w:r w:rsidRPr="00CC1EA8">
              <w:t>CA_n260</w:t>
            </w:r>
            <w:r>
              <w:t>O/P</w:t>
            </w:r>
          </w:p>
        </w:tc>
        <w:tc>
          <w:tcPr>
            <w:tcW w:w="2268" w:type="dxa"/>
            <w:tcBorders>
              <w:top w:val="nil"/>
              <w:left w:val="nil"/>
              <w:bottom w:val="single" w:sz="4" w:space="0" w:color="auto"/>
              <w:right w:val="single" w:sz="4" w:space="0" w:color="auto"/>
            </w:tcBorders>
            <w:shd w:val="clear" w:color="auto" w:fill="auto"/>
            <w:hideMark/>
          </w:tcPr>
          <w:p w14:paraId="08C42E27" w14:textId="77777777" w:rsidR="007A6143" w:rsidRPr="00CC1EA8" w:rsidRDefault="007A6143" w:rsidP="007A6143">
            <w:pPr>
              <w:pStyle w:val="TAC"/>
              <w:rPr>
                <w:lang w:val="fi-FI"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92B562C" w14:textId="77777777" w:rsidR="007A6143" w:rsidRPr="00CC1EA8" w:rsidRDefault="007A6143" w:rsidP="007A6143">
            <w:pPr>
              <w:pStyle w:val="TAC"/>
              <w:rPr>
                <w:lang w:val="fi-FI" w:eastAsia="fi-FI"/>
              </w:rPr>
            </w:pPr>
            <w:r w:rsidRPr="00CC1EA8">
              <w:rPr>
                <w:lang w:val="en-US" w:eastAsia="fi-FI"/>
              </w:rPr>
              <w:t>0</w:t>
            </w:r>
          </w:p>
        </w:tc>
      </w:tr>
      <w:tr w:rsidR="007A6143" w:rsidRPr="00CC1EA8" w14:paraId="69512BA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2BA3E78" w14:textId="77777777" w:rsidR="007A6143" w:rsidRPr="00CC1EA8" w:rsidRDefault="007A6143" w:rsidP="007A6143">
            <w:pPr>
              <w:pStyle w:val="TAC"/>
              <w:rPr>
                <w:lang w:val="sv-SE" w:eastAsia="fi-FI"/>
              </w:rPr>
            </w:pPr>
            <w:r w:rsidRPr="00CC1EA8">
              <w:rPr>
                <w:lang w:val="sv-SE" w:eastAsia="fi-FI"/>
              </w:rPr>
              <w:lastRenderedPageBreak/>
              <w:t>CA_n260(2A-O-P-Q)</w:t>
            </w:r>
          </w:p>
        </w:tc>
        <w:tc>
          <w:tcPr>
            <w:tcW w:w="1701" w:type="dxa"/>
            <w:tcBorders>
              <w:top w:val="nil"/>
              <w:left w:val="nil"/>
              <w:bottom w:val="single" w:sz="4" w:space="0" w:color="auto"/>
              <w:right w:val="single" w:sz="4" w:space="0" w:color="auto"/>
            </w:tcBorders>
            <w:shd w:val="clear" w:color="auto" w:fill="auto"/>
          </w:tcPr>
          <w:p w14:paraId="0DFB4362"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54CC82" w14:textId="77777777" w:rsidR="007A6143" w:rsidRPr="00CC1EA8" w:rsidRDefault="007A6143" w:rsidP="007A6143">
            <w:pPr>
              <w:pStyle w:val="TAC"/>
              <w:rPr>
                <w:lang w:val="en-US"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tcPr>
          <w:p w14:paraId="7F36831F" w14:textId="77777777" w:rsidR="007A6143" w:rsidRPr="00CC1EA8" w:rsidRDefault="007A6143" w:rsidP="007A6143">
            <w:pPr>
              <w:pStyle w:val="TAC"/>
              <w:rPr>
                <w:lang w:val="en-US" w:eastAsia="fi-FI"/>
              </w:rPr>
            </w:pPr>
            <w:r w:rsidRPr="00CC1EA8">
              <w:rPr>
                <w:lang w:val="en-US" w:eastAsia="fi-FI"/>
              </w:rPr>
              <w:t>0</w:t>
            </w:r>
          </w:p>
        </w:tc>
      </w:tr>
      <w:tr w:rsidR="007A6143" w:rsidRPr="00CC1EA8" w14:paraId="03037F6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058FF2" w14:textId="77777777" w:rsidR="007A6143" w:rsidRPr="00CC1EA8" w:rsidRDefault="007A6143" w:rsidP="007A6143">
            <w:pPr>
              <w:pStyle w:val="TAC"/>
              <w:rPr>
                <w:lang w:val="fi-FI" w:eastAsia="fi-FI"/>
              </w:rPr>
            </w:pPr>
            <w:r w:rsidRPr="00CC1EA8">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727019AB"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959E65" w14:textId="77777777" w:rsidR="007A6143" w:rsidRPr="00CC1EA8" w:rsidRDefault="007A6143" w:rsidP="007A6143">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3EA6A78" w14:textId="77777777" w:rsidR="007A6143" w:rsidRPr="00CC1EA8" w:rsidRDefault="007A6143" w:rsidP="007A6143">
            <w:pPr>
              <w:pStyle w:val="TAC"/>
              <w:rPr>
                <w:lang w:val="fi-FI" w:eastAsia="fi-FI"/>
              </w:rPr>
            </w:pPr>
            <w:r w:rsidRPr="00CC1EA8">
              <w:rPr>
                <w:lang w:val="en-US" w:eastAsia="fi-FI"/>
              </w:rPr>
              <w:t>0</w:t>
            </w:r>
          </w:p>
        </w:tc>
      </w:tr>
      <w:tr w:rsidR="007A6143" w:rsidRPr="00CC1EA8" w14:paraId="3375B45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83A2A11" w14:textId="77777777" w:rsidR="007A6143" w:rsidRPr="00CC1EA8" w:rsidRDefault="007A6143" w:rsidP="007A6143">
            <w:pPr>
              <w:pStyle w:val="TAC"/>
              <w:rPr>
                <w:lang w:val="en-US" w:eastAsia="fi-FI"/>
              </w:rPr>
            </w:pPr>
            <w:r w:rsidRPr="00CC1EA8">
              <w:rPr>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2A6C9DC1"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3ECBBD9" w14:textId="77777777" w:rsidR="007A6143" w:rsidRPr="00CC1EA8" w:rsidRDefault="007A6143" w:rsidP="007A6143">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4BEF394A" w14:textId="77777777" w:rsidR="007A6143" w:rsidRPr="00CC1EA8" w:rsidRDefault="007A6143" w:rsidP="007A6143">
            <w:pPr>
              <w:pStyle w:val="TAC"/>
              <w:rPr>
                <w:lang w:val="en-US" w:eastAsia="fi-FI"/>
              </w:rPr>
            </w:pPr>
            <w:r w:rsidRPr="00CC1EA8">
              <w:rPr>
                <w:lang w:val="en-US" w:eastAsia="fi-FI"/>
              </w:rPr>
              <w:t>0</w:t>
            </w:r>
          </w:p>
        </w:tc>
      </w:tr>
      <w:tr w:rsidR="007A6143" w:rsidRPr="00CC1EA8" w14:paraId="299D340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9402A9" w14:textId="77777777" w:rsidR="007A6143" w:rsidRPr="00CC1EA8" w:rsidRDefault="007A6143" w:rsidP="007A6143">
            <w:pPr>
              <w:pStyle w:val="TAC"/>
              <w:rPr>
                <w:lang w:val="fi-FI" w:eastAsia="fi-FI"/>
              </w:rPr>
            </w:pPr>
            <w:r w:rsidRPr="00CC1EA8">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5A36E8CE"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78E17C2" w14:textId="77777777" w:rsidR="007A6143" w:rsidRPr="00CC1EA8" w:rsidRDefault="007A6143" w:rsidP="007A6143">
            <w:pPr>
              <w:pStyle w:val="TAC"/>
              <w:rPr>
                <w:lang w:val="fi-FI"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13216AF" w14:textId="77777777" w:rsidR="007A6143" w:rsidRPr="00CC1EA8" w:rsidRDefault="007A6143" w:rsidP="007A6143">
            <w:pPr>
              <w:pStyle w:val="TAC"/>
              <w:rPr>
                <w:lang w:val="fi-FI" w:eastAsia="fi-FI"/>
              </w:rPr>
            </w:pPr>
            <w:r w:rsidRPr="00CC1EA8">
              <w:rPr>
                <w:lang w:val="en-US" w:eastAsia="fi-FI"/>
              </w:rPr>
              <w:t>0</w:t>
            </w:r>
          </w:p>
        </w:tc>
      </w:tr>
      <w:tr w:rsidR="007A6143" w:rsidRPr="00CC1EA8" w14:paraId="2BC882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EE1E582" w14:textId="77777777" w:rsidR="007A6143" w:rsidRPr="00CC1EA8" w:rsidRDefault="007A6143" w:rsidP="007A6143">
            <w:pPr>
              <w:pStyle w:val="TAC"/>
              <w:rPr>
                <w:lang w:val="sv-SE" w:eastAsia="fi-FI"/>
              </w:rPr>
            </w:pPr>
            <w:r w:rsidRPr="00CC1EA8">
              <w:rPr>
                <w:lang w:eastAsia="fi-FI"/>
              </w:rPr>
              <w:t>CA_n260(2A-2O-P-Q)</w:t>
            </w:r>
          </w:p>
        </w:tc>
        <w:tc>
          <w:tcPr>
            <w:tcW w:w="1701" w:type="dxa"/>
            <w:tcBorders>
              <w:top w:val="nil"/>
              <w:left w:val="nil"/>
              <w:bottom w:val="single" w:sz="4" w:space="0" w:color="auto"/>
              <w:right w:val="single" w:sz="4" w:space="0" w:color="auto"/>
            </w:tcBorders>
            <w:shd w:val="clear" w:color="auto" w:fill="auto"/>
          </w:tcPr>
          <w:p w14:paraId="0B2E7476"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0368A3E" w14:textId="77777777" w:rsidR="007A6143" w:rsidRPr="00CC1EA8" w:rsidRDefault="007A6143" w:rsidP="007A6143">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176228EB" w14:textId="77777777" w:rsidR="007A6143" w:rsidRPr="00CC1EA8" w:rsidRDefault="007A6143" w:rsidP="007A6143">
            <w:pPr>
              <w:pStyle w:val="TAC"/>
              <w:rPr>
                <w:lang w:val="en-US" w:eastAsia="fi-FI"/>
              </w:rPr>
            </w:pPr>
            <w:r w:rsidRPr="00CC1EA8">
              <w:rPr>
                <w:lang w:val="en-US" w:eastAsia="fi-FI"/>
              </w:rPr>
              <w:t>0</w:t>
            </w:r>
          </w:p>
        </w:tc>
      </w:tr>
      <w:tr w:rsidR="007A6143" w:rsidRPr="00CC1EA8" w14:paraId="050D7AA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3AE5DD" w14:textId="77777777" w:rsidR="007A6143" w:rsidRPr="00CC1EA8" w:rsidRDefault="007A6143" w:rsidP="007A6143">
            <w:pPr>
              <w:pStyle w:val="TAC"/>
              <w:rPr>
                <w:lang w:val="fi-FI" w:eastAsia="fi-FI"/>
              </w:rPr>
            </w:pPr>
            <w:r w:rsidRPr="00CC1EA8">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C9123BA" w14:textId="50989CAB" w:rsidR="007A6143" w:rsidRPr="00CC1EA8" w:rsidRDefault="007A6143" w:rsidP="007A6143">
            <w:pPr>
              <w:pStyle w:val="TAC"/>
              <w:rPr>
                <w:lang w:val="fi-FI" w:eastAsia="fi-FI"/>
              </w:rPr>
            </w:pPr>
            <w:r w:rsidRPr="00CC1EA8">
              <w:t>CA_n260</w:t>
            </w:r>
            <w:r>
              <w:t>O/P/Q</w:t>
            </w:r>
          </w:p>
        </w:tc>
        <w:tc>
          <w:tcPr>
            <w:tcW w:w="2268" w:type="dxa"/>
            <w:tcBorders>
              <w:top w:val="nil"/>
              <w:left w:val="nil"/>
              <w:bottom w:val="single" w:sz="4" w:space="0" w:color="auto"/>
              <w:right w:val="single" w:sz="4" w:space="0" w:color="auto"/>
            </w:tcBorders>
            <w:shd w:val="clear" w:color="auto" w:fill="auto"/>
            <w:hideMark/>
          </w:tcPr>
          <w:p w14:paraId="47148B9C" w14:textId="77777777" w:rsidR="007A6143" w:rsidRPr="00CC1EA8" w:rsidRDefault="007A6143" w:rsidP="007A6143">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A3CAEDE" w14:textId="77777777" w:rsidR="007A6143" w:rsidRPr="00CC1EA8" w:rsidRDefault="007A6143" w:rsidP="007A6143">
            <w:pPr>
              <w:pStyle w:val="TAC"/>
              <w:rPr>
                <w:lang w:val="fi-FI" w:eastAsia="fi-FI"/>
              </w:rPr>
            </w:pPr>
            <w:r w:rsidRPr="00CC1EA8">
              <w:rPr>
                <w:lang w:val="en-US" w:eastAsia="fi-FI"/>
              </w:rPr>
              <w:t>0</w:t>
            </w:r>
          </w:p>
        </w:tc>
      </w:tr>
      <w:tr w:rsidR="007A6143" w:rsidRPr="00CC1EA8" w14:paraId="4E94D3E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262F41" w14:textId="77777777" w:rsidR="007A6143" w:rsidRPr="00CC1EA8" w:rsidRDefault="007A6143" w:rsidP="007A6143">
            <w:pPr>
              <w:pStyle w:val="TAC"/>
              <w:rPr>
                <w:lang w:val="fi-FI" w:eastAsia="fi-FI"/>
              </w:rPr>
            </w:pPr>
            <w:r w:rsidRPr="00CC1EA8">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60EFB65D" w14:textId="537FE64F"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340166" w14:textId="77777777" w:rsidR="007A6143" w:rsidRPr="00CC1EA8" w:rsidRDefault="007A6143" w:rsidP="007A6143">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1268A4F" w14:textId="77777777" w:rsidR="007A6143" w:rsidRPr="00CC1EA8" w:rsidRDefault="007A6143" w:rsidP="007A6143">
            <w:pPr>
              <w:pStyle w:val="TAC"/>
              <w:rPr>
                <w:lang w:val="fi-FI" w:eastAsia="fi-FI"/>
              </w:rPr>
            </w:pPr>
            <w:r w:rsidRPr="00CC1EA8">
              <w:rPr>
                <w:lang w:val="en-US" w:eastAsia="fi-FI"/>
              </w:rPr>
              <w:t>0</w:t>
            </w:r>
          </w:p>
        </w:tc>
      </w:tr>
      <w:tr w:rsidR="007A6143" w:rsidRPr="00CC1EA8" w14:paraId="22C2AA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91877A" w14:textId="77777777" w:rsidR="007A6143" w:rsidRPr="00CC1EA8" w:rsidRDefault="007A6143" w:rsidP="007A6143">
            <w:pPr>
              <w:pStyle w:val="TAC"/>
              <w:rPr>
                <w:lang w:val="fi-FI" w:eastAsia="fi-FI"/>
              </w:rPr>
            </w:pPr>
            <w:r w:rsidRPr="00CC1EA8">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70072F41" w14:textId="09BF285D" w:rsidR="007A6143" w:rsidRPr="00CC1EA8" w:rsidRDefault="007A6143" w:rsidP="007A6143">
            <w:pPr>
              <w:pStyle w:val="TAC"/>
              <w:rPr>
                <w:lang w:val="fi-FI" w:eastAsia="fi-FI"/>
              </w:rPr>
            </w:pPr>
            <w:r w:rsidRPr="00CC1EA8">
              <w:t>CA_n260</w:t>
            </w:r>
            <w:r>
              <w:t>O/P/Q</w:t>
            </w:r>
          </w:p>
        </w:tc>
        <w:tc>
          <w:tcPr>
            <w:tcW w:w="2268" w:type="dxa"/>
            <w:tcBorders>
              <w:top w:val="nil"/>
              <w:left w:val="nil"/>
              <w:bottom w:val="single" w:sz="4" w:space="0" w:color="auto"/>
              <w:right w:val="single" w:sz="4" w:space="0" w:color="auto"/>
            </w:tcBorders>
            <w:shd w:val="clear" w:color="auto" w:fill="auto"/>
            <w:hideMark/>
          </w:tcPr>
          <w:p w14:paraId="5EACCBF2" w14:textId="77777777" w:rsidR="007A6143" w:rsidRPr="00CC1EA8" w:rsidRDefault="007A6143" w:rsidP="007A6143">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618DC28" w14:textId="77777777" w:rsidR="007A6143" w:rsidRPr="00CC1EA8" w:rsidRDefault="007A6143" w:rsidP="007A6143">
            <w:pPr>
              <w:pStyle w:val="TAC"/>
              <w:rPr>
                <w:lang w:val="fi-FI" w:eastAsia="fi-FI"/>
              </w:rPr>
            </w:pPr>
            <w:r w:rsidRPr="00CC1EA8">
              <w:rPr>
                <w:lang w:val="en-US" w:eastAsia="fi-FI"/>
              </w:rPr>
              <w:t>0</w:t>
            </w:r>
          </w:p>
        </w:tc>
      </w:tr>
      <w:tr w:rsidR="007A6143" w:rsidRPr="00CC1EA8" w14:paraId="3B3C65D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200E49" w14:textId="77777777" w:rsidR="007A6143" w:rsidRPr="00CC1EA8" w:rsidRDefault="007A6143" w:rsidP="007A6143">
            <w:pPr>
              <w:pStyle w:val="TAC"/>
              <w:rPr>
                <w:lang w:val="fi-FI" w:eastAsia="fi-FI"/>
              </w:rPr>
            </w:pPr>
            <w:r w:rsidRPr="00CC1EA8">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65D0D1BF" w14:textId="2FD64F19"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0B7451" w14:textId="77777777" w:rsidR="007A6143" w:rsidRPr="00CC1EA8" w:rsidRDefault="007A6143" w:rsidP="007A6143">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D79F86E" w14:textId="77777777" w:rsidR="007A6143" w:rsidRPr="00CC1EA8" w:rsidRDefault="007A6143" w:rsidP="007A6143">
            <w:pPr>
              <w:pStyle w:val="TAC"/>
              <w:rPr>
                <w:lang w:val="fi-FI" w:eastAsia="fi-FI"/>
              </w:rPr>
            </w:pPr>
            <w:r w:rsidRPr="00CC1EA8">
              <w:rPr>
                <w:lang w:val="en-US" w:eastAsia="fi-FI"/>
              </w:rPr>
              <w:t>0</w:t>
            </w:r>
          </w:p>
        </w:tc>
      </w:tr>
      <w:tr w:rsidR="007A6143" w:rsidRPr="00CC1EA8" w14:paraId="48EE73C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1C70DB" w14:textId="77777777" w:rsidR="007A6143" w:rsidRPr="00CC1EA8" w:rsidRDefault="007A6143" w:rsidP="007A6143">
            <w:pPr>
              <w:pStyle w:val="TAC"/>
              <w:rPr>
                <w:lang w:val="fi-FI" w:eastAsia="fi-FI"/>
              </w:rPr>
            </w:pPr>
            <w:r w:rsidRPr="00CC1EA8">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3922436C" w14:textId="1E55FA4E"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81531C" w14:textId="77777777" w:rsidR="007A6143" w:rsidRPr="00CC1EA8" w:rsidRDefault="007A6143" w:rsidP="007A6143">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65E40F2" w14:textId="77777777" w:rsidR="007A6143" w:rsidRPr="00CC1EA8" w:rsidRDefault="007A6143" w:rsidP="007A6143">
            <w:pPr>
              <w:pStyle w:val="TAC"/>
              <w:rPr>
                <w:lang w:val="fi-FI" w:eastAsia="fi-FI"/>
              </w:rPr>
            </w:pPr>
            <w:r w:rsidRPr="00CC1EA8">
              <w:rPr>
                <w:lang w:val="en-US" w:eastAsia="fi-FI"/>
              </w:rPr>
              <w:t>0</w:t>
            </w:r>
          </w:p>
        </w:tc>
      </w:tr>
      <w:tr w:rsidR="007A6143" w:rsidRPr="00CC1EA8" w14:paraId="3CCA9CF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DCA0C3" w14:textId="77777777" w:rsidR="007A6143" w:rsidRPr="00CC1EA8" w:rsidRDefault="007A6143" w:rsidP="007A6143">
            <w:pPr>
              <w:pStyle w:val="TAC"/>
              <w:rPr>
                <w:lang w:val="fi-FI" w:eastAsia="fi-FI"/>
              </w:rPr>
            </w:pPr>
            <w:r w:rsidRPr="00CC1EA8">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71104243" w14:textId="057C1BE8" w:rsidR="007A6143" w:rsidRPr="00CC1EA8" w:rsidRDefault="007A6143" w:rsidP="007A6143">
            <w:pPr>
              <w:pStyle w:val="TAC"/>
              <w:rPr>
                <w:lang w:val="fi-FI" w:eastAsia="fi-FI"/>
              </w:rPr>
            </w:pPr>
            <w:r w:rsidRPr="00CC1EA8">
              <w:t>CA_n260</w:t>
            </w:r>
            <w:r>
              <w:t>O</w:t>
            </w:r>
          </w:p>
        </w:tc>
        <w:tc>
          <w:tcPr>
            <w:tcW w:w="2268" w:type="dxa"/>
            <w:tcBorders>
              <w:top w:val="nil"/>
              <w:left w:val="nil"/>
              <w:bottom w:val="single" w:sz="4" w:space="0" w:color="auto"/>
              <w:right w:val="single" w:sz="4" w:space="0" w:color="auto"/>
            </w:tcBorders>
            <w:shd w:val="clear" w:color="auto" w:fill="auto"/>
            <w:hideMark/>
          </w:tcPr>
          <w:p w14:paraId="17CAF410" w14:textId="77777777" w:rsidR="007A6143" w:rsidRPr="00CC1EA8" w:rsidRDefault="007A6143" w:rsidP="007A6143">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01B6B1" w14:textId="77777777" w:rsidR="007A6143" w:rsidRPr="00CC1EA8" w:rsidRDefault="007A6143" w:rsidP="007A6143">
            <w:pPr>
              <w:pStyle w:val="TAC"/>
              <w:rPr>
                <w:lang w:val="fi-FI" w:eastAsia="fi-FI"/>
              </w:rPr>
            </w:pPr>
            <w:r w:rsidRPr="00CC1EA8">
              <w:rPr>
                <w:lang w:val="en-US" w:eastAsia="fi-FI"/>
              </w:rPr>
              <w:t>0</w:t>
            </w:r>
          </w:p>
        </w:tc>
      </w:tr>
      <w:tr w:rsidR="007A6143" w:rsidRPr="00CC1EA8" w14:paraId="761D76B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F36799" w14:textId="77777777" w:rsidR="007A6143" w:rsidRPr="00CC1EA8" w:rsidRDefault="007A6143" w:rsidP="007A6143">
            <w:pPr>
              <w:pStyle w:val="TAC"/>
              <w:rPr>
                <w:lang w:val="fi-FI" w:eastAsia="fi-FI"/>
              </w:rPr>
            </w:pPr>
            <w:r w:rsidRPr="00CC1EA8">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6BDA2C33" w14:textId="05473587" w:rsidR="007A6143" w:rsidRPr="00CC1EA8" w:rsidRDefault="007A6143" w:rsidP="007A6143">
            <w:pPr>
              <w:pStyle w:val="TAC"/>
              <w:rPr>
                <w:lang w:val="fi-FI" w:eastAsia="fi-FI"/>
              </w:rPr>
            </w:pPr>
            <w:r w:rsidRPr="00CC1EA8">
              <w:t>CA_n260</w:t>
            </w:r>
            <w:r>
              <w:t>O</w:t>
            </w:r>
          </w:p>
        </w:tc>
        <w:tc>
          <w:tcPr>
            <w:tcW w:w="2268" w:type="dxa"/>
            <w:tcBorders>
              <w:top w:val="nil"/>
              <w:left w:val="nil"/>
              <w:bottom w:val="single" w:sz="4" w:space="0" w:color="auto"/>
              <w:right w:val="single" w:sz="4" w:space="0" w:color="auto"/>
            </w:tcBorders>
            <w:shd w:val="clear" w:color="auto" w:fill="auto"/>
            <w:hideMark/>
          </w:tcPr>
          <w:p w14:paraId="2BDE95A4"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51F8AD3" w14:textId="77777777" w:rsidR="007A6143" w:rsidRPr="00CC1EA8" w:rsidRDefault="007A6143" w:rsidP="007A6143">
            <w:pPr>
              <w:pStyle w:val="TAC"/>
              <w:rPr>
                <w:lang w:val="fi-FI" w:eastAsia="fi-FI"/>
              </w:rPr>
            </w:pPr>
            <w:r w:rsidRPr="00CC1EA8">
              <w:rPr>
                <w:lang w:val="en-US" w:eastAsia="fi-FI"/>
              </w:rPr>
              <w:t>0</w:t>
            </w:r>
          </w:p>
        </w:tc>
      </w:tr>
      <w:tr w:rsidR="007A6143" w:rsidRPr="00CC1EA8" w14:paraId="109E297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618322" w14:textId="77777777" w:rsidR="007A6143" w:rsidRPr="00CC1EA8" w:rsidRDefault="007A6143" w:rsidP="007A6143">
            <w:pPr>
              <w:pStyle w:val="TAC"/>
              <w:rPr>
                <w:lang w:val="fi-FI" w:eastAsia="fi-FI"/>
              </w:rPr>
            </w:pPr>
            <w:r w:rsidRPr="00CC1EA8">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2EF09209" w14:textId="17DD2FE5" w:rsidR="007A6143" w:rsidRPr="00CC1EA8" w:rsidRDefault="007A6143" w:rsidP="007A6143">
            <w:pPr>
              <w:pStyle w:val="TAC"/>
              <w:rPr>
                <w:lang w:val="fi-FI" w:eastAsia="fi-FI"/>
              </w:rPr>
            </w:pPr>
            <w:r w:rsidRPr="00CC1EA8">
              <w:t>CA_n260</w:t>
            </w:r>
            <w:r>
              <w:t>O/P</w:t>
            </w:r>
          </w:p>
        </w:tc>
        <w:tc>
          <w:tcPr>
            <w:tcW w:w="2268" w:type="dxa"/>
            <w:tcBorders>
              <w:top w:val="nil"/>
              <w:left w:val="nil"/>
              <w:bottom w:val="single" w:sz="4" w:space="0" w:color="auto"/>
              <w:right w:val="single" w:sz="4" w:space="0" w:color="auto"/>
            </w:tcBorders>
            <w:shd w:val="clear" w:color="auto" w:fill="auto"/>
            <w:hideMark/>
          </w:tcPr>
          <w:p w14:paraId="5E1F1F36" w14:textId="77777777" w:rsidR="007A6143" w:rsidRPr="00CC1EA8" w:rsidRDefault="007A6143" w:rsidP="007A6143">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AFD4071" w14:textId="77777777" w:rsidR="007A6143" w:rsidRPr="00CC1EA8" w:rsidRDefault="007A6143" w:rsidP="007A6143">
            <w:pPr>
              <w:pStyle w:val="TAC"/>
              <w:rPr>
                <w:lang w:val="fi-FI" w:eastAsia="fi-FI"/>
              </w:rPr>
            </w:pPr>
            <w:r w:rsidRPr="00CC1EA8">
              <w:rPr>
                <w:lang w:val="en-US" w:eastAsia="fi-FI"/>
              </w:rPr>
              <w:t>0</w:t>
            </w:r>
          </w:p>
        </w:tc>
      </w:tr>
      <w:tr w:rsidR="007A6143" w:rsidRPr="00CC1EA8" w14:paraId="502EFF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EAA4C65" w14:textId="77777777" w:rsidR="007A6143" w:rsidRPr="00CC1EA8" w:rsidRDefault="007A6143" w:rsidP="007A6143">
            <w:pPr>
              <w:pStyle w:val="TAC"/>
              <w:rPr>
                <w:lang w:val="sv-SE" w:eastAsia="fi-FI"/>
              </w:rPr>
            </w:pPr>
            <w:r w:rsidRPr="00CC1EA8">
              <w:rPr>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06418A13" w14:textId="200F0B2D"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B5AA40A" w14:textId="77777777" w:rsidR="007A6143" w:rsidRPr="00CC1EA8" w:rsidRDefault="007A6143" w:rsidP="007A6143">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7F53E2C1" w14:textId="77777777" w:rsidR="007A6143" w:rsidRPr="00CC1EA8" w:rsidRDefault="007A6143" w:rsidP="007A6143">
            <w:pPr>
              <w:pStyle w:val="TAC"/>
              <w:rPr>
                <w:lang w:val="en-US" w:eastAsia="fi-FI"/>
              </w:rPr>
            </w:pPr>
            <w:r w:rsidRPr="00CC1EA8">
              <w:rPr>
                <w:lang w:val="en-US" w:eastAsia="fi-FI"/>
              </w:rPr>
              <w:t>0</w:t>
            </w:r>
          </w:p>
        </w:tc>
      </w:tr>
      <w:tr w:rsidR="007A6143" w:rsidRPr="00CC1EA8" w14:paraId="5DE0EA3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FE2F97" w14:textId="77777777" w:rsidR="007A6143" w:rsidRPr="00CC1EA8" w:rsidRDefault="007A6143" w:rsidP="007A6143">
            <w:pPr>
              <w:pStyle w:val="TAC"/>
              <w:rPr>
                <w:lang w:val="fi-FI" w:eastAsia="fi-FI"/>
              </w:rPr>
            </w:pPr>
            <w:r w:rsidRPr="00CC1EA8">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737479D6" w14:textId="50BA5745"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672F99B" w14:textId="77777777" w:rsidR="007A6143" w:rsidRPr="00CC1EA8" w:rsidRDefault="007A6143" w:rsidP="007A6143">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3DE9AAF" w14:textId="77777777" w:rsidR="007A6143" w:rsidRPr="00CC1EA8" w:rsidRDefault="007A6143" w:rsidP="007A6143">
            <w:pPr>
              <w:pStyle w:val="TAC"/>
              <w:rPr>
                <w:lang w:val="fi-FI" w:eastAsia="fi-FI"/>
              </w:rPr>
            </w:pPr>
            <w:r w:rsidRPr="00CC1EA8">
              <w:rPr>
                <w:lang w:val="en-US" w:eastAsia="fi-FI"/>
              </w:rPr>
              <w:t>0</w:t>
            </w:r>
          </w:p>
        </w:tc>
      </w:tr>
      <w:tr w:rsidR="007A6143" w:rsidRPr="00CC1EA8" w14:paraId="75B2F1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61421" w14:textId="77777777" w:rsidR="007A6143" w:rsidRPr="00CC1EA8" w:rsidRDefault="007A6143" w:rsidP="007A6143">
            <w:pPr>
              <w:pStyle w:val="TAC"/>
              <w:rPr>
                <w:lang w:val="fi-FI" w:eastAsia="fi-FI"/>
              </w:rPr>
            </w:pPr>
            <w:r w:rsidRPr="00CC1EA8">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6ABEE8CA" w14:textId="43F735EA"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F56D11" w14:textId="77777777" w:rsidR="007A6143" w:rsidRPr="00CC1EA8" w:rsidRDefault="007A6143" w:rsidP="007A6143">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A65FD4B" w14:textId="77777777" w:rsidR="007A6143" w:rsidRPr="00CC1EA8" w:rsidRDefault="007A6143" w:rsidP="007A6143">
            <w:pPr>
              <w:pStyle w:val="TAC"/>
              <w:rPr>
                <w:lang w:val="fi-FI" w:eastAsia="fi-FI"/>
              </w:rPr>
            </w:pPr>
            <w:r w:rsidRPr="00CC1EA8">
              <w:rPr>
                <w:lang w:val="en-US" w:eastAsia="fi-FI"/>
              </w:rPr>
              <w:t>0</w:t>
            </w:r>
          </w:p>
        </w:tc>
      </w:tr>
      <w:tr w:rsidR="007A6143" w:rsidRPr="00CC1EA8" w14:paraId="5211F66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D83787" w14:textId="77777777" w:rsidR="007A6143" w:rsidRPr="00CC1EA8" w:rsidRDefault="007A6143" w:rsidP="007A6143">
            <w:pPr>
              <w:pStyle w:val="TAC"/>
              <w:rPr>
                <w:lang w:val="fi-FI" w:eastAsia="fi-FI"/>
              </w:rPr>
            </w:pPr>
            <w:r w:rsidRPr="00CC1EA8">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3DD7222A" w14:textId="03BBA7CD"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46834C" w14:textId="77777777" w:rsidR="007A6143" w:rsidRPr="00CC1EA8" w:rsidRDefault="007A6143" w:rsidP="007A6143">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27AC84" w14:textId="77777777" w:rsidR="007A6143" w:rsidRPr="00CC1EA8" w:rsidRDefault="007A6143" w:rsidP="007A6143">
            <w:pPr>
              <w:pStyle w:val="TAC"/>
              <w:rPr>
                <w:lang w:val="fi-FI" w:eastAsia="fi-FI"/>
              </w:rPr>
            </w:pPr>
            <w:r w:rsidRPr="00CC1EA8">
              <w:rPr>
                <w:lang w:val="en-US" w:eastAsia="fi-FI"/>
              </w:rPr>
              <w:t>0</w:t>
            </w:r>
          </w:p>
        </w:tc>
      </w:tr>
      <w:tr w:rsidR="007A6143" w:rsidRPr="00CC1EA8" w14:paraId="66AA20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625D5F3" w14:textId="77777777" w:rsidR="007A6143" w:rsidRPr="00CC1EA8" w:rsidRDefault="007A6143" w:rsidP="007A6143">
            <w:pPr>
              <w:pStyle w:val="TAC"/>
              <w:rPr>
                <w:lang w:val="sv-SE" w:eastAsia="fi-FI"/>
              </w:rPr>
            </w:pPr>
            <w:r w:rsidRPr="00CC1EA8">
              <w:rPr>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448D79E2" w14:textId="7B2FD454"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289AC32" w14:textId="77777777" w:rsidR="007A6143" w:rsidRPr="00CC1EA8" w:rsidRDefault="007A6143" w:rsidP="007A6143">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769FAC83" w14:textId="77777777" w:rsidR="007A6143" w:rsidRPr="00CC1EA8" w:rsidRDefault="007A6143" w:rsidP="007A6143">
            <w:pPr>
              <w:pStyle w:val="TAC"/>
              <w:rPr>
                <w:lang w:val="en-US" w:eastAsia="fi-FI"/>
              </w:rPr>
            </w:pPr>
            <w:r w:rsidRPr="00CC1EA8">
              <w:rPr>
                <w:lang w:val="en-US" w:eastAsia="fi-FI"/>
              </w:rPr>
              <w:t>0</w:t>
            </w:r>
          </w:p>
        </w:tc>
      </w:tr>
      <w:tr w:rsidR="007A6143" w:rsidRPr="00CC1EA8" w14:paraId="215F416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7A1D949" w14:textId="77777777" w:rsidR="007A6143" w:rsidRPr="00CC1EA8" w:rsidRDefault="007A6143" w:rsidP="007A6143">
            <w:pPr>
              <w:pStyle w:val="TAC"/>
              <w:rPr>
                <w:lang w:val="sv-SE" w:eastAsia="fi-FI"/>
              </w:rPr>
            </w:pPr>
            <w:r w:rsidRPr="00CC1EA8">
              <w:rPr>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07198510" w14:textId="77777777" w:rsidR="007A6143" w:rsidRPr="00CC1EA8" w:rsidRDefault="007A6143" w:rsidP="007A6143">
            <w:pPr>
              <w:pStyle w:val="TAC"/>
              <w:rPr>
                <w:lang w:val="en-US" w:eastAsia="fi-FI"/>
              </w:rPr>
            </w:pPr>
          </w:p>
        </w:tc>
        <w:tc>
          <w:tcPr>
            <w:tcW w:w="2268" w:type="dxa"/>
            <w:tcBorders>
              <w:top w:val="nil"/>
              <w:left w:val="nil"/>
              <w:bottom w:val="single" w:sz="4" w:space="0" w:color="auto"/>
              <w:right w:val="single" w:sz="4" w:space="0" w:color="auto"/>
            </w:tcBorders>
            <w:shd w:val="clear" w:color="auto" w:fill="auto"/>
          </w:tcPr>
          <w:p w14:paraId="79126B7C" w14:textId="77777777" w:rsidR="007A6143" w:rsidRPr="00CC1EA8" w:rsidRDefault="007A6143" w:rsidP="007A6143">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52B2687C" w14:textId="77777777" w:rsidR="007A6143" w:rsidRPr="00CC1EA8" w:rsidRDefault="007A6143" w:rsidP="007A6143">
            <w:pPr>
              <w:pStyle w:val="TAC"/>
              <w:rPr>
                <w:lang w:val="en-US" w:eastAsia="fi-FI"/>
              </w:rPr>
            </w:pPr>
            <w:r w:rsidRPr="00CC1EA8">
              <w:rPr>
                <w:lang w:val="en-US" w:eastAsia="fi-FI"/>
              </w:rPr>
              <w:t>0</w:t>
            </w:r>
          </w:p>
        </w:tc>
      </w:tr>
      <w:tr w:rsidR="007A6143" w:rsidRPr="00CC1EA8" w14:paraId="3807100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5BE208" w14:textId="77777777" w:rsidR="007A6143" w:rsidRPr="00CC1EA8" w:rsidRDefault="007A6143" w:rsidP="007A6143">
            <w:pPr>
              <w:pStyle w:val="TAC"/>
              <w:rPr>
                <w:lang w:val="fi-FI" w:eastAsia="fi-FI"/>
              </w:rPr>
            </w:pPr>
            <w:r w:rsidRPr="00CC1EA8">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05FB24CD" w14:textId="1B833258" w:rsidR="007A6143" w:rsidRPr="00CC1EA8" w:rsidRDefault="007A6143" w:rsidP="007A6143">
            <w:pPr>
              <w:pStyle w:val="TAC"/>
              <w:rPr>
                <w:lang w:val="fi-FI" w:eastAsia="fi-FI"/>
              </w:rPr>
            </w:pPr>
            <w:r w:rsidRPr="00CC1EA8">
              <w:t>CA_n260</w:t>
            </w:r>
            <w:r>
              <w:t>O</w:t>
            </w:r>
          </w:p>
        </w:tc>
        <w:tc>
          <w:tcPr>
            <w:tcW w:w="2268" w:type="dxa"/>
            <w:tcBorders>
              <w:top w:val="nil"/>
              <w:left w:val="nil"/>
              <w:bottom w:val="single" w:sz="4" w:space="0" w:color="auto"/>
              <w:right w:val="single" w:sz="4" w:space="0" w:color="auto"/>
            </w:tcBorders>
            <w:shd w:val="clear" w:color="auto" w:fill="auto"/>
            <w:hideMark/>
          </w:tcPr>
          <w:p w14:paraId="0EBF826D" w14:textId="77777777" w:rsidR="007A6143" w:rsidRPr="00CC1EA8" w:rsidRDefault="007A6143" w:rsidP="007A6143">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3FB3AAE" w14:textId="77777777" w:rsidR="007A6143" w:rsidRPr="00CC1EA8" w:rsidRDefault="007A6143" w:rsidP="007A6143">
            <w:pPr>
              <w:pStyle w:val="TAC"/>
              <w:rPr>
                <w:lang w:val="fi-FI" w:eastAsia="fi-FI"/>
              </w:rPr>
            </w:pPr>
            <w:r w:rsidRPr="00CC1EA8">
              <w:rPr>
                <w:lang w:val="en-US" w:eastAsia="fi-FI"/>
              </w:rPr>
              <w:t>0</w:t>
            </w:r>
          </w:p>
        </w:tc>
      </w:tr>
      <w:tr w:rsidR="007A6143" w:rsidRPr="00CC1EA8" w14:paraId="3D196C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FFEA0B" w14:textId="77777777" w:rsidR="007A6143" w:rsidRPr="00CC1EA8" w:rsidRDefault="007A6143" w:rsidP="007A6143">
            <w:pPr>
              <w:pStyle w:val="TAC"/>
              <w:rPr>
                <w:lang w:val="fi-FI" w:eastAsia="fi-FI"/>
              </w:rPr>
            </w:pPr>
            <w:r w:rsidRPr="00CC1EA8">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51C24C43" w14:textId="4ECEA0E4"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5F47CE3" w14:textId="77777777" w:rsidR="007A6143" w:rsidRPr="00CC1EA8" w:rsidRDefault="007A6143" w:rsidP="007A6143">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F67D314" w14:textId="77777777" w:rsidR="007A6143" w:rsidRPr="00CC1EA8" w:rsidRDefault="007A6143" w:rsidP="007A6143">
            <w:pPr>
              <w:pStyle w:val="TAC"/>
              <w:rPr>
                <w:lang w:val="fi-FI" w:eastAsia="fi-FI"/>
              </w:rPr>
            </w:pPr>
            <w:r w:rsidRPr="00CC1EA8">
              <w:rPr>
                <w:lang w:val="en-US" w:eastAsia="fi-FI"/>
              </w:rPr>
              <w:t>0</w:t>
            </w:r>
          </w:p>
        </w:tc>
      </w:tr>
      <w:tr w:rsidR="007A6143" w:rsidRPr="00CC1EA8" w14:paraId="12BD99F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54E003" w14:textId="77777777" w:rsidR="007A6143" w:rsidRPr="00CC1EA8" w:rsidRDefault="007A6143" w:rsidP="007A6143">
            <w:pPr>
              <w:pStyle w:val="TAC"/>
              <w:rPr>
                <w:lang w:val="fi-FI" w:eastAsia="fi-FI"/>
              </w:rPr>
            </w:pPr>
            <w:r w:rsidRPr="00CC1EA8">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A22A044" w14:textId="43F1D17D"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D6B2DFD" w14:textId="77777777" w:rsidR="007A6143" w:rsidRPr="00CC1EA8" w:rsidRDefault="007A6143" w:rsidP="007A6143">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3D02237" w14:textId="77777777" w:rsidR="007A6143" w:rsidRPr="00CC1EA8" w:rsidRDefault="007A6143" w:rsidP="007A6143">
            <w:pPr>
              <w:pStyle w:val="TAC"/>
              <w:rPr>
                <w:lang w:val="fi-FI" w:eastAsia="fi-FI"/>
              </w:rPr>
            </w:pPr>
            <w:r w:rsidRPr="00CC1EA8">
              <w:rPr>
                <w:lang w:val="en-US" w:eastAsia="fi-FI"/>
              </w:rPr>
              <w:t>0</w:t>
            </w:r>
          </w:p>
        </w:tc>
      </w:tr>
      <w:tr w:rsidR="007A6143" w:rsidRPr="00CC1EA8" w14:paraId="21CD79A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C911B8" w14:textId="77777777" w:rsidR="007A6143" w:rsidRPr="00CC1EA8" w:rsidRDefault="007A6143" w:rsidP="007A6143">
            <w:pPr>
              <w:pStyle w:val="TAC"/>
              <w:rPr>
                <w:lang w:val="fi-FI" w:eastAsia="fi-FI"/>
              </w:rPr>
            </w:pPr>
            <w:r w:rsidRPr="00CC1EA8">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52B98A06" w14:textId="132F1EC2" w:rsidR="007A6143" w:rsidRPr="00CC1EA8" w:rsidRDefault="007A6143" w:rsidP="007A6143">
            <w:pPr>
              <w:pStyle w:val="TAC"/>
              <w:rPr>
                <w:lang w:val="fi-FI" w:eastAsia="fi-FI"/>
              </w:rPr>
            </w:pPr>
            <w:r w:rsidRPr="00CC1EA8">
              <w:t>CA_n260</w:t>
            </w:r>
            <w:r>
              <w:t>O</w:t>
            </w:r>
          </w:p>
        </w:tc>
        <w:tc>
          <w:tcPr>
            <w:tcW w:w="2268" w:type="dxa"/>
            <w:tcBorders>
              <w:top w:val="nil"/>
              <w:left w:val="nil"/>
              <w:bottom w:val="single" w:sz="4" w:space="0" w:color="auto"/>
              <w:right w:val="single" w:sz="4" w:space="0" w:color="auto"/>
            </w:tcBorders>
            <w:shd w:val="clear" w:color="auto" w:fill="auto"/>
            <w:hideMark/>
          </w:tcPr>
          <w:p w14:paraId="32F0DB47" w14:textId="77777777" w:rsidR="007A6143" w:rsidRPr="00CC1EA8" w:rsidRDefault="007A6143" w:rsidP="007A6143">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D18F720" w14:textId="77777777" w:rsidR="007A6143" w:rsidRPr="00CC1EA8" w:rsidRDefault="007A6143" w:rsidP="007A6143">
            <w:pPr>
              <w:pStyle w:val="TAC"/>
              <w:rPr>
                <w:lang w:val="fi-FI" w:eastAsia="fi-FI"/>
              </w:rPr>
            </w:pPr>
            <w:r w:rsidRPr="00CC1EA8">
              <w:rPr>
                <w:lang w:val="en-US" w:eastAsia="fi-FI"/>
              </w:rPr>
              <w:t>0</w:t>
            </w:r>
          </w:p>
        </w:tc>
      </w:tr>
      <w:tr w:rsidR="007A6143" w:rsidRPr="00CC1EA8" w14:paraId="496F77B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2C05B72" w14:textId="77777777" w:rsidR="007A6143" w:rsidRPr="00CC1EA8" w:rsidRDefault="007A6143" w:rsidP="007A6143">
            <w:pPr>
              <w:pStyle w:val="TAC"/>
              <w:rPr>
                <w:lang w:eastAsia="fi-FI"/>
              </w:rPr>
            </w:pPr>
            <w:r w:rsidRPr="00CC1EA8">
              <w:rPr>
                <w:lang w:eastAsia="fi-FI"/>
              </w:rPr>
              <w:t>CA_n260(2A-3O-P)</w:t>
            </w:r>
          </w:p>
        </w:tc>
        <w:tc>
          <w:tcPr>
            <w:tcW w:w="1701" w:type="dxa"/>
            <w:tcBorders>
              <w:top w:val="nil"/>
              <w:left w:val="nil"/>
              <w:bottom w:val="single" w:sz="4" w:space="0" w:color="auto"/>
              <w:right w:val="single" w:sz="4" w:space="0" w:color="auto"/>
            </w:tcBorders>
            <w:shd w:val="clear" w:color="auto" w:fill="auto"/>
          </w:tcPr>
          <w:p w14:paraId="08812093" w14:textId="416F83A0"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CCB5A0D" w14:textId="77777777" w:rsidR="007A6143" w:rsidRPr="00CC1EA8" w:rsidRDefault="007A6143" w:rsidP="007A6143">
            <w:pPr>
              <w:pStyle w:val="TAC"/>
              <w:rPr>
                <w:lang w:val="en-US"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tcPr>
          <w:p w14:paraId="004A9CD6" w14:textId="77777777" w:rsidR="007A6143" w:rsidRPr="00CC1EA8" w:rsidRDefault="007A6143" w:rsidP="007A6143">
            <w:pPr>
              <w:pStyle w:val="TAC"/>
              <w:rPr>
                <w:lang w:val="en-US" w:eastAsia="fi-FI"/>
              </w:rPr>
            </w:pPr>
            <w:r w:rsidRPr="00CC1EA8">
              <w:rPr>
                <w:lang w:val="en-US" w:eastAsia="fi-FI"/>
              </w:rPr>
              <w:t>0</w:t>
            </w:r>
          </w:p>
        </w:tc>
      </w:tr>
      <w:tr w:rsidR="007A6143" w:rsidRPr="00CC1EA8" w14:paraId="70B9C9A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45157C4" w14:textId="77777777" w:rsidR="007A6143" w:rsidRPr="00CC1EA8" w:rsidRDefault="007A6143" w:rsidP="007A6143">
            <w:pPr>
              <w:pStyle w:val="TAC"/>
              <w:rPr>
                <w:lang w:eastAsia="fi-FI"/>
              </w:rPr>
            </w:pPr>
            <w:r w:rsidRPr="00CC1EA8">
              <w:rPr>
                <w:lang w:eastAsia="fi-FI"/>
              </w:rPr>
              <w:t>CA_n260(2A-3O-Q)</w:t>
            </w:r>
          </w:p>
        </w:tc>
        <w:tc>
          <w:tcPr>
            <w:tcW w:w="1701" w:type="dxa"/>
            <w:tcBorders>
              <w:top w:val="nil"/>
              <w:left w:val="nil"/>
              <w:bottom w:val="single" w:sz="4" w:space="0" w:color="auto"/>
              <w:right w:val="single" w:sz="4" w:space="0" w:color="auto"/>
            </w:tcBorders>
            <w:shd w:val="clear" w:color="auto" w:fill="auto"/>
          </w:tcPr>
          <w:p w14:paraId="4FA0D4B7" w14:textId="5F4C015C"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80D5A80" w14:textId="77777777" w:rsidR="007A6143" w:rsidRPr="00CC1EA8" w:rsidRDefault="007A6143" w:rsidP="007A6143">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6355E186" w14:textId="77777777" w:rsidR="007A6143" w:rsidRPr="00CC1EA8" w:rsidRDefault="007A6143" w:rsidP="007A6143">
            <w:pPr>
              <w:pStyle w:val="TAC"/>
              <w:rPr>
                <w:lang w:val="en-US" w:eastAsia="fi-FI"/>
              </w:rPr>
            </w:pPr>
            <w:r w:rsidRPr="00CC1EA8">
              <w:rPr>
                <w:lang w:val="en-US" w:eastAsia="fi-FI"/>
              </w:rPr>
              <w:t>0</w:t>
            </w:r>
          </w:p>
        </w:tc>
      </w:tr>
      <w:tr w:rsidR="007A6143" w:rsidRPr="00CC1EA8" w14:paraId="1D307B8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796B00" w14:textId="77777777" w:rsidR="007A6143" w:rsidRPr="00CC1EA8" w:rsidRDefault="007A6143" w:rsidP="007A6143">
            <w:pPr>
              <w:pStyle w:val="TAC"/>
              <w:rPr>
                <w:lang w:val="fi-FI" w:eastAsia="fi-FI"/>
              </w:rPr>
            </w:pPr>
            <w:r w:rsidRPr="00CC1EA8">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270AB159" w14:textId="11BBA237" w:rsidR="007A6143" w:rsidRPr="00CC1EA8" w:rsidRDefault="007A6143" w:rsidP="007A6143">
            <w:pPr>
              <w:pStyle w:val="TAC"/>
              <w:rPr>
                <w:lang w:val="fi-FI" w:eastAsia="fi-FI"/>
              </w:rPr>
            </w:pPr>
            <w:r w:rsidRPr="00CC1EA8">
              <w:t>CA_n260</w:t>
            </w:r>
            <w:r>
              <w:t>O</w:t>
            </w:r>
          </w:p>
        </w:tc>
        <w:tc>
          <w:tcPr>
            <w:tcW w:w="2268" w:type="dxa"/>
            <w:tcBorders>
              <w:top w:val="nil"/>
              <w:left w:val="nil"/>
              <w:bottom w:val="single" w:sz="4" w:space="0" w:color="auto"/>
              <w:right w:val="single" w:sz="4" w:space="0" w:color="auto"/>
            </w:tcBorders>
            <w:shd w:val="clear" w:color="auto" w:fill="auto"/>
            <w:hideMark/>
          </w:tcPr>
          <w:p w14:paraId="60426EB5" w14:textId="77777777" w:rsidR="007A6143" w:rsidRPr="00CC1EA8" w:rsidRDefault="007A6143" w:rsidP="007A6143">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F9E0B9D" w14:textId="77777777" w:rsidR="007A6143" w:rsidRPr="00CC1EA8" w:rsidRDefault="007A6143" w:rsidP="007A6143">
            <w:pPr>
              <w:pStyle w:val="TAC"/>
              <w:rPr>
                <w:lang w:val="fi-FI" w:eastAsia="fi-FI"/>
              </w:rPr>
            </w:pPr>
            <w:r w:rsidRPr="00CC1EA8">
              <w:rPr>
                <w:lang w:val="en-US" w:eastAsia="fi-FI"/>
              </w:rPr>
              <w:t>0</w:t>
            </w:r>
          </w:p>
        </w:tc>
      </w:tr>
      <w:tr w:rsidR="007A6143" w:rsidRPr="00CC1EA8" w14:paraId="4F33A7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7FF9653" w14:textId="77777777" w:rsidR="007A6143" w:rsidRPr="00CC1EA8" w:rsidRDefault="007A6143" w:rsidP="007A6143">
            <w:pPr>
              <w:pStyle w:val="TAC"/>
              <w:rPr>
                <w:lang w:eastAsia="fi-FI"/>
              </w:rPr>
            </w:pPr>
            <w:r w:rsidRPr="00CC1EA8">
              <w:rPr>
                <w:lang w:eastAsia="fi-FI"/>
              </w:rPr>
              <w:t>CA_n260(3A-2O-P)</w:t>
            </w:r>
          </w:p>
        </w:tc>
        <w:tc>
          <w:tcPr>
            <w:tcW w:w="1701" w:type="dxa"/>
            <w:tcBorders>
              <w:top w:val="nil"/>
              <w:left w:val="nil"/>
              <w:bottom w:val="single" w:sz="4" w:space="0" w:color="auto"/>
              <w:right w:val="single" w:sz="4" w:space="0" w:color="auto"/>
            </w:tcBorders>
            <w:shd w:val="clear" w:color="auto" w:fill="auto"/>
          </w:tcPr>
          <w:p w14:paraId="5336D567" w14:textId="1CDDA716"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9A5B5CB" w14:textId="77777777" w:rsidR="007A6143" w:rsidRPr="00CC1EA8" w:rsidRDefault="007A6143" w:rsidP="007A6143">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653C23BB" w14:textId="77777777" w:rsidR="007A6143" w:rsidRPr="00CC1EA8" w:rsidRDefault="007A6143" w:rsidP="007A6143">
            <w:pPr>
              <w:pStyle w:val="TAC"/>
              <w:rPr>
                <w:lang w:val="en-US" w:eastAsia="fi-FI"/>
              </w:rPr>
            </w:pPr>
            <w:r w:rsidRPr="00CC1EA8">
              <w:rPr>
                <w:lang w:val="en-US" w:eastAsia="fi-FI"/>
              </w:rPr>
              <w:t>0</w:t>
            </w:r>
          </w:p>
        </w:tc>
      </w:tr>
      <w:tr w:rsidR="007A6143" w:rsidRPr="00CC1EA8" w14:paraId="4E7F88F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BBB5E1E" w14:textId="77777777" w:rsidR="007A6143" w:rsidRPr="00CC1EA8" w:rsidRDefault="007A6143" w:rsidP="007A6143">
            <w:pPr>
              <w:pStyle w:val="TAC"/>
              <w:rPr>
                <w:lang w:eastAsia="fi-FI"/>
              </w:rPr>
            </w:pPr>
            <w:r w:rsidRPr="00CC1EA8">
              <w:rPr>
                <w:lang w:eastAsia="fi-FI"/>
              </w:rPr>
              <w:t>CA_n260(3A-2O-Q)</w:t>
            </w:r>
          </w:p>
        </w:tc>
        <w:tc>
          <w:tcPr>
            <w:tcW w:w="1701" w:type="dxa"/>
            <w:tcBorders>
              <w:top w:val="nil"/>
              <w:left w:val="nil"/>
              <w:bottom w:val="single" w:sz="4" w:space="0" w:color="auto"/>
              <w:right w:val="single" w:sz="4" w:space="0" w:color="auto"/>
            </w:tcBorders>
            <w:shd w:val="clear" w:color="auto" w:fill="auto"/>
          </w:tcPr>
          <w:p w14:paraId="2E166B68" w14:textId="37A868EE"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D234BB3" w14:textId="77777777" w:rsidR="007A6143" w:rsidRPr="00CC1EA8" w:rsidRDefault="007A6143" w:rsidP="007A6143">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3E1BE07A" w14:textId="77777777" w:rsidR="007A6143" w:rsidRPr="00CC1EA8" w:rsidRDefault="007A6143" w:rsidP="007A6143">
            <w:pPr>
              <w:pStyle w:val="TAC"/>
              <w:rPr>
                <w:lang w:val="en-US" w:eastAsia="fi-FI"/>
              </w:rPr>
            </w:pPr>
            <w:r w:rsidRPr="00CC1EA8">
              <w:rPr>
                <w:lang w:val="en-US" w:eastAsia="fi-FI"/>
              </w:rPr>
              <w:t>0</w:t>
            </w:r>
          </w:p>
        </w:tc>
      </w:tr>
      <w:tr w:rsidR="007A6143" w:rsidRPr="00CC1EA8" w14:paraId="4A35597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B6C4CD" w14:textId="77777777" w:rsidR="007A6143" w:rsidRPr="00CC1EA8" w:rsidRDefault="007A6143" w:rsidP="007A6143">
            <w:pPr>
              <w:pStyle w:val="TAC"/>
              <w:rPr>
                <w:lang w:val="fi-FI" w:eastAsia="fi-FI"/>
              </w:rPr>
            </w:pPr>
            <w:r w:rsidRPr="00CC1EA8">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37A8A81E" w14:textId="664AD21F" w:rsidR="007A6143" w:rsidRPr="00CC1EA8" w:rsidRDefault="007A6143" w:rsidP="007A6143">
            <w:pPr>
              <w:pStyle w:val="TAC"/>
              <w:rPr>
                <w:lang w:val="fi-FI" w:eastAsia="fi-FI"/>
              </w:rPr>
            </w:pPr>
            <w:r w:rsidRPr="00CC1EA8">
              <w:t>CA_n260</w:t>
            </w:r>
            <w:r>
              <w:t>O</w:t>
            </w:r>
          </w:p>
        </w:tc>
        <w:tc>
          <w:tcPr>
            <w:tcW w:w="2268" w:type="dxa"/>
            <w:tcBorders>
              <w:top w:val="nil"/>
              <w:left w:val="nil"/>
              <w:bottom w:val="single" w:sz="4" w:space="0" w:color="auto"/>
              <w:right w:val="single" w:sz="4" w:space="0" w:color="auto"/>
            </w:tcBorders>
            <w:shd w:val="clear" w:color="auto" w:fill="auto"/>
            <w:hideMark/>
          </w:tcPr>
          <w:p w14:paraId="5C4650DA" w14:textId="77777777" w:rsidR="007A6143" w:rsidRPr="00CC1EA8" w:rsidRDefault="007A6143" w:rsidP="007A6143">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0989FC1" w14:textId="77777777" w:rsidR="007A6143" w:rsidRPr="00CC1EA8" w:rsidRDefault="007A6143" w:rsidP="007A6143">
            <w:pPr>
              <w:pStyle w:val="TAC"/>
              <w:rPr>
                <w:lang w:val="fi-FI" w:eastAsia="fi-FI"/>
              </w:rPr>
            </w:pPr>
            <w:r w:rsidRPr="00CC1EA8">
              <w:rPr>
                <w:lang w:val="en-US" w:eastAsia="fi-FI"/>
              </w:rPr>
              <w:t>0</w:t>
            </w:r>
          </w:p>
        </w:tc>
      </w:tr>
      <w:tr w:rsidR="007A6143" w:rsidRPr="00CC1EA8" w14:paraId="0C5E85F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B55C4D" w14:textId="77777777" w:rsidR="007A6143" w:rsidRPr="00CC1EA8" w:rsidRDefault="007A6143" w:rsidP="007A6143">
            <w:pPr>
              <w:pStyle w:val="TAC"/>
              <w:rPr>
                <w:lang w:eastAsia="fi-FI"/>
              </w:rPr>
            </w:pPr>
            <w:r w:rsidRPr="00CC1EA8">
              <w:rPr>
                <w:lang w:eastAsia="fi-FI"/>
              </w:rPr>
              <w:t>CA_n260(4A-O-P)</w:t>
            </w:r>
          </w:p>
        </w:tc>
        <w:tc>
          <w:tcPr>
            <w:tcW w:w="1701" w:type="dxa"/>
            <w:tcBorders>
              <w:top w:val="nil"/>
              <w:left w:val="nil"/>
              <w:bottom w:val="single" w:sz="4" w:space="0" w:color="auto"/>
              <w:right w:val="single" w:sz="4" w:space="0" w:color="auto"/>
            </w:tcBorders>
            <w:shd w:val="clear" w:color="auto" w:fill="auto"/>
          </w:tcPr>
          <w:p w14:paraId="77A2F9C5"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254E7E3" w14:textId="77777777" w:rsidR="007A6143" w:rsidRPr="00CC1EA8" w:rsidRDefault="007A6143" w:rsidP="007A6143">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4E50C9E7" w14:textId="77777777" w:rsidR="007A6143" w:rsidRPr="00CC1EA8" w:rsidRDefault="007A6143" w:rsidP="007A6143">
            <w:pPr>
              <w:pStyle w:val="TAC"/>
              <w:rPr>
                <w:lang w:val="en-US" w:eastAsia="fi-FI"/>
              </w:rPr>
            </w:pPr>
            <w:r w:rsidRPr="00CC1EA8">
              <w:rPr>
                <w:lang w:val="en-US" w:eastAsia="fi-FI"/>
              </w:rPr>
              <w:t>0</w:t>
            </w:r>
          </w:p>
        </w:tc>
      </w:tr>
      <w:tr w:rsidR="007A6143" w:rsidRPr="00CC1EA8" w14:paraId="0B72121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146803E" w14:textId="77777777" w:rsidR="007A6143" w:rsidRPr="00CC1EA8" w:rsidRDefault="007A6143" w:rsidP="007A6143">
            <w:pPr>
              <w:pStyle w:val="TAC"/>
              <w:rPr>
                <w:lang w:eastAsia="fi-FI"/>
              </w:rPr>
            </w:pPr>
            <w:r w:rsidRPr="00CC1EA8">
              <w:rPr>
                <w:lang w:eastAsia="fi-FI"/>
              </w:rPr>
              <w:t>CA_n260(4A-O-Q)</w:t>
            </w:r>
          </w:p>
        </w:tc>
        <w:tc>
          <w:tcPr>
            <w:tcW w:w="1701" w:type="dxa"/>
            <w:tcBorders>
              <w:top w:val="nil"/>
              <w:left w:val="nil"/>
              <w:bottom w:val="single" w:sz="4" w:space="0" w:color="auto"/>
              <w:right w:val="single" w:sz="4" w:space="0" w:color="auto"/>
            </w:tcBorders>
            <w:shd w:val="clear" w:color="auto" w:fill="auto"/>
          </w:tcPr>
          <w:p w14:paraId="28B29BBF"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70DC454" w14:textId="77777777" w:rsidR="007A6143" w:rsidRPr="00CC1EA8" w:rsidRDefault="007A6143" w:rsidP="007A6143">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1631B178" w14:textId="77777777" w:rsidR="007A6143" w:rsidRPr="00CC1EA8" w:rsidRDefault="007A6143" w:rsidP="007A6143">
            <w:pPr>
              <w:pStyle w:val="TAC"/>
              <w:rPr>
                <w:lang w:val="en-US" w:eastAsia="fi-FI"/>
              </w:rPr>
            </w:pPr>
            <w:r w:rsidRPr="00CC1EA8">
              <w:rPr>
                <w:lang w:val="en-US" w:eastAsia="fi-FI"/>
              </w:rPr>
              <w:t>0</w:t>
            </w:r>
          </w:p>
        </w:tc>
      </w:tr>
      <w:tr w:rsidR="007A6143" w:rsidRPr="00CC1EA8" w14:paraId="36AC60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22D2A31" w14:textId="77777777" w:rsidR="007A6143" w:rsidRPr="00CC1EA8" w:rsidRDefault="007A6143" w:rsidP="007A6143">
            <w:pPr>
              <w:pStyle w:val="TAC"/>
              <w:rPr>
                <w:lang w:eastAsia="fi-FI"/>
              </w:rPr>
            </w:pPr>
            <w:r w:rsidRPr="00CC1EA8">
              <w:rPr>
                <w:lang w:eastAsia="fi-FI"/>
              </w:rPr>
              <w:t>CA_n260(5A-O-P)</w:t>
            </w:r>
          </w:p>
        </w:tc>
        <w:tc>
          <w:tcPr>
            <w:tcW w:w="1701" w:type="dxa"/>
            <w:tcBorders>
              <w:top w:val="nil"/>
              <w:left w:val="nil"/>
              <w:bottom w:val="single" w:sz="4" w:space="0" w:color="auto"/>
              <w:right w:val="single" w:sz="4" w:space="0" w:color="auto"/>
            </w:tcBorders>
            <w:shd w:val="clear" w:color="auto" w:fill="auto"/>
          </w:tcPr>
          <w:p w14:paraId="09B85CDE"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CF5392" w14:textId="77777777" w:rsidR="007A6143" w:rsidRPr="00CC1EA8" w:rsidRDefault="007A6143" w:rsidP="007A6143">
            <w:pPr>
              <w:pStyle w:val="TAC"/>
              <w:rPr>
                <w:lang w:val="en-US" w:eastAsia="fi-FI"/>
              </w:rPr>
            </w:pPr>
            <w:r w:rsidRPr="00CC1EA8">
              <w:rPr>
                <w:lang w:val="en-US" w:eastAsia="fi-FI"/>
              </w:rPr>
              <w:t>2500</w:t>
            </w:r>
          </w:p>
        </w:tc>
        <w:tc>
          <w:tcPr>
            <w:tcW w:w="2335" w:type="dxa"/>
            <w:tcBorders>
              <w:top w:val="nil"/>
              <w:left w:val="nil"/>
              <w:bottom w:val="single" w:sz="4" w:space="0" w:color="auto"/>
              <w:right w:val="single" w:sz="4" w:space="0" w:color="auto"/>
            </w:tcBorders>
            <w:shd w:val="clear" w:color="auto" w:fill="auto"/>
          </w:tcPr>
          <w:p w14:paraId="2CC5ADE1" w14:textId="77777777" w:rsidR="007A6143" w:rsidRPr="00CC1EA8" w:rsidRDefault="007A6143" w:rsidP="007A6143">
            <w:pPr>
              <w:pStyle w:val="TAC"/>
              <w:rPr>
                <w:lang w:val="en-US" w:eastAsia="fi-FI"/>
              </w:rPr>
            </w:pPr>
            <w:r w:rsidRPr="00CC1EA8">
              <w:rPr>
                <w:lang w:val="en-US" w:eastAsia="fi-FI"/>
              </w:rPr>
              <w:t>0</w:t>
            </w:r>
          </w:p>
        </w:tc>
      </w:tr>
      <w:tr w:rsidR="007A6143" w:rsidRPr="00CC1EA8" w14:paraId="0968474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DF1FEEB" w14:textId="77777777" w:rsidR="007A6143" w:rsidRPr="00CC1EA8" w:rsidRDefault="007A6143" w:rsidP="007A6143">
            <w:pPr>
              <w:pStyle w:val="TAC"/>
              <w:rPr>
                <w:lang w:eastAsia="fi-FI"/>
              </w:rPr>
            </w:pPr>
            <w:r w:rsidRPr="00CC1EA8">
              <w:rPr>
                <w:lang w:eastAsia="fi-FI"/>
              </w:rPr>
              <w:t>CA_n260(6A-O-P)</w:t>
            </w:r>
          </w:p>
        </w:tc>
        <w:tc>
          <w:tcPr>
            <w:tcW w:w="1701" w:type="dxa"/>
            <w:tcBorders>
              <w:top w:val="nil"/>
              <w:left w:val="nil"/>
              <w:bottom w:val="single" w:sz="4" w:space="0" w:color="auto"/>
              <w:right w:val="single" w:sz="4" w:space="0" w:color="auto"/>
            </w:tcBorders>
            <w:shd w:val="clear" w:color="auto" w:fill="auto"/>
          </w:tcPr>
          <w:p w14:paraId="17CD3C77"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7955276" w14:textId="77777777" w:rsidR="007A6143" w:rsidRPr="00CC1EA8" w:rsidRDefault="007A6143" w:rsidP="007A6143">
            <w:pPr>
              <w:pStyle w:val="TAC"/>
              <w:rPr>
                <w:lang w:val="en-US" w:eastAsia="fi-FI"/>
              </w:rPr>
            </w:pPr>
            <w:r w:rsidRPr="00CC1EA8">
              <w:rPr>
                <w:lang w:val="en-US" w:eastAsia="fi-FI"/>
              </w:rPr>
              <w:t>2900</w:t>
            </w:r>
          </w:p>
        </w:tc>
        <w:tc>
          <w:tcPr>
            <w:tcW w:w="2335" w:type="dxa"/>
            <w:tcBorders>
              <w:top w:val="nil"/>
              <w:left w:val="nil"/>
              <w:bottom w:val="single" w:sz="4" w:space="0" w:color="auto"/>
              <w:right w:val="single" w:sz="4" w:space="0" w:color="auto"/>
            </w:tcBorders>
            <w:shd w:val="clear" w:color="auto" w:fill="auto"/>
          </w:tcPr>
          <w:p w14:paraId="7689394D" w14:textId="77777777" w:rsidR="007A6143" w:rsidRPr="00CC1EA8" w:rsidRDefault="007A6143" w:rsidP="007A6143">
            <w:pPr>
              <w:pStyle w:val="TAC"/>
              <w:rPr>
                <w:lang w:val="en-US" w:eastAsia="fi-FI"/>
              </w:rPr>
            </w:pPr>
            <w:r w:rsidRPr="00CC1EA8">
              <w:rPr>
                <w:lang w:val="en-US" w:eastAsia="fi-FI"/>
              </w:rPr>
              <w:t>0</w:t>
            </w:r>
          </w:p>
        </w:tc>
      </w:tr>
      <w:tr w:rsidR="007A6143" w:rsidRPr="00CC1EA8" w14:paraId="12565B3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82E522" w14:textId="77777777" w:rsidR="007A6143" w:rsidRPr="00CC1EA8" w:rsidRDefault="007A6143" w:rsidP="007A6143">
            <w:pPr>
              <w:pStyle w:val="TAC"/>
              <w:rPr>
                <w:lang w:val="fi-FI" w:eastAsia="fi-FI"/>
              </w:rPr>
            </w:pPr>
            <w:r w:rsidRPr="00CC1EA8">
              <w:rPr>
                <w:lang w:val="sv-SE" w:eastAsia="fi-FI"/>
              </w:rPr>
              <w:t>CA_n260(4A-3O)</w:t>
            </w:r>
          </w:p>
        </w:tc>
        <w:tc>
          <w:tcPr>
            <w:tcW w:w="1701" w:type="dxa"/>
            <w:tcBorders>
              <w:top w:val="nil"/>
              <w:left w:val="nil"/>
              <w:bottom w:val="single" w:sz="4" w:space="0" w:color="auto"/>
              <w:right w:val="single" w:sz="4" w:space="0" w:color="auto"/>
            </w:tcBorders>
            <w:hideMark/>
          </w:tcPr>
          <w:p w14:paraId="389CEC45"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hideMark/>
          </w:tcPr>
          <w:p w14:paraId="7720DF44" w14:textId="77777777" w:rsidR="007A6143" w:rsidRPr="00CC1EA8" w:rsidRDefault="007A6143" w:rsidP="007A6143">
            <w:pPr>
              <w:pStyle w:val="TAC"/>
              <w:rPr>
                <w:lang w:val="fi-FI" w:eastAsia="fi-FI"/>
              </w:rPr>
            </w:pPr>
            <w:r w:rsidRPr="00CC1EA8">
              <w:rPr>
                <w:lang w:val="en-US" w:eastAsia="fi-FI"/>
              </w:rPr>
              <w:t>2200</w:t>
            </w:r>
          </w:p>
        </w:tc>
        <w:tc>
          <w:tcPr>
            <w:tcW w:w="2335" w:type="dxa"/>
            <w:tcBorders>
              <w:top w:val="single" w:sz="4" w:space="0" w:color="auto"/>
              <w:left w:val="nil"/>
              <w:bottom w:val="single" w:sz="4" w:space="0" w:color="auto"/>
              <w:right w:val="single" w:sz="4" w:space="0" w:color="auto"/>
            </w:tcBorders>
            <w:hideMark/>
          </w:tcPr>
          <w:p w14:paraId="432234F4" w14:textId="77777777" w:rsidR="007A6143" w:rsidRPr="00CC1EA8" w:rsidRDefault="007A6143" w:rsidP="007A6143">
            <w:pPr>
              <w:pStyle w:val="TAC"/>
              <w:rPr>
                <w:lang w:val="fi-FI" w:eastAsia="fi-FI"/>
              </w:rPr>
            </w:pPr>
            <w:r w:rsidRPr="00CC1EA8">
              <w:rPr>
                <w:lang w:eastAsia="fi-FI"/>
              </w:rPr>
              <w:t>0</w:t>
            </w:r>
          </w:p>
        </w:tc>
      </w:tr>
      <w:tr w:rsidR="007A6143" w:rsidRPr="00CC1EA8" w14:paraId="5F675EF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5F6405F" w14:textId="77777777" w:rsidR="007A6143" w:rsidRPr="00CC1EA8" w:rsidRDefault="007A6143" w:rsidP="007A6143">
            <w:pPr>
              <w:pStyle w:val="TAC"/>
              <w:rPr>
                <w:lang w:val="fi-FI" w:eastAsia="fi-FI"/>
              </w:rPr>
            </w:pPr>
            <w:r w:rsidRPr="00CC1EA8">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23104BDD" w14:textId="5F6BEDAA" w:rsidR="007A6143" w:rsidRPr="00CC1EA8" w:rsidRDefault="007A6143" w:rsidP="007A6143">
            <w:pPr>
              <w:pStyle w:val="TAC"/>
              <w:rPr>
                <w:lang w:val="fi-FI" w:eastAsia="fi-FI"/>
              </w:rPr>
            </w:pPr>
            <w:r w:rsidRPr="004B3435">
              <w:t>CA_n260O</w:t>
            </w:r>
          </w:p>
        </w:tc>
        <w:tc>
          <w:tcPr>
            <w:tcW w:w="2268" w:type="dxa"/>
            <w:tcBorders>
              <w:top w:val="nil"/>
              <w:left w:val="nil"/>
              <w:bottom w:val="single" w:sz="4" w:space="0" w:color="auto"/>
              <w:right w:val="single" w:sz="4" w:space="0" w:color="auto"/>
            </w:tcBorders>
            <w:shd w:val="clear" w:color="auto" w:fill="auto"/>
            <w:hideMark/>
          </w:tcPr>
          <w:p w14:paraId="433B1E79" w14:textId="77777777" w:rsidR="007A6143" w:rsidRPr="00CC1EA8" w:rsidRDefault="007A6143" w:rsidP="007A6143">
            <w:pPr>
              <w:pStyle w:val="TAC"/>
              <w:rPr>
                <w:lang w:val="fi-FI"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4E0CE2D8" w14:textId="77777777" w:rsidR="007A6143" w:rsidRPr="00CC1EA8" w:rsidRDefault="007A6143" w:rsidP="007A6143">
            <w:pPr>
              <w:pStyle w:val="TAC"/>
              <w:rPr>
                <w:lang w:val="fi-FI" w:eastAsia="fi-FI"/>
              </w:rPr>
            </w:pPr>
            <w:r w:rsidRPr="00CC1EA8">
              <w:rPr>
                <w:lang w:val="en-US" w:eastAsia="fi-FI"/>
              </w:rPr>
              <w:t>0</w:t>
            </w:r>
          </w:p>
        </w:tc>
      </w:tr>
      <w:tr w:rsidR="007A6143" w:rsidRPr="00CC1EA8" w14:paraId="5CA957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B33C84" w14:textId="77777777" w:rsidR="007A6143" w:rsidRPr="00CC1EA8" w:rsidRDefault="007A6143" w:rsidP="007A6143">
            <w:pPr>
              <w:pStyle w:val="TAC"/>
              <w:rPr>
                <w:lang w:val="fi-FI" w:eastAsia="fi-FI"/>
              </w:rPr>
            </w:pPr>
            <w:r w:rsidRPr="00CC1EA8">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4625676C" w14:textId="4A897D01" w:rsidR="007A6143" w:rsidRPr="00CC1EA8" w:rsidRDefault="007A6143" w:rsidP="007A6143">
            <w:pPr>
              <w:pStyle w:val="TAC"/>
              <w:rPr>
                <w:lang w:val="fi-FI" w:eastAsia="fi-FI"/>
              </w:rPr>
            </w:pPr>
            <w:r w:rsidRPr="004B3435">
              <w:t>CA_n260O</w:t>
            </w:r>
          </w:p>
        </w:tc>
        <w:tc>
          <w:tcPr>
            <w:tcW w:w="2268" w:type="dxa"/>
            <w:tcBorders>
              <w:top w:val="nil"/>
              <w:left w:val="nil"/>
              <w:bottom w:val="single" w:sz="4" w:space="0" w:color="auto"/>
              <w:right w:val="single" w:sz="4" w:space="0" w:color="auto"/>
            </w:tcBorders>
            <w:shd w:val="clear" w:color="auto" w:fill="auto"/>
            <w:hideMark/>
          </w:tcPr>
          <w:p w14:paraId="23FD816A" w14:textId="77777777" w:rsidR="007A6143" w:rsidRPr="00CC1EA8" w:rsidRDefault="007A6143" w:rsidP="007A6143">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F5A778E" w14:textId="77777777" w:rsidR="007A6143" w:rsidRPr="00CC1EA8" w:rsidRDefault="007A6143" w:rsidP="007A6143">
            <w:pPr>
              <w:pStyle w:val="TAC"/>
              <w:rPr>
                <w:lang w:val="fi-FI" w:eastAsia="fi-FI"/>
              </w:rPr>
            </w:pPr>
            <w:r w:rsidRPr="00CC1EA8">
              <w:rPr>
                <w:lang w:val="en-US" w:eastAsia="fi-FI"/>
              </w:rPr>
              <w:t>0</w:t>
            </w:r>
          </w:p>
        </w:tc>
      </w:tr>
      <w:tr w:rsidR="007A6143" w:rsidRPr="00CC1EA8" w14:paraId="49F2CC4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881C10" w14:textId="77777777" w:rsidR="007A6143" w:rsidRPr="00CC1EA8" w:rsidRDefault="007A6143" w:rsidP="007A6143">
            <w:pPr>
              <w:pStyle w:val="TAC"/>
              <w:rPr>
                <w:lang w:val="fi-FI" w:eastAsia="fi-FI"/>
              </w:rPr>
            </w:pPr>
            <w:r w:rsidRPr="00CC1EA8">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6BA976E3" w14:textId="5AC72EBE"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42E3F0" w14:textId="77777777" w:rsidR="007A6143" w:rsidRPr="00CC1EA8" w:rsidRDefault="007A6143" w:rsidP="007A6143">
            <w:pPr>
              <w:pStyle w:val="TAC"/>
              <w:rPr>
                <w:lang w:val="fi-FI" w:eastAsia="fi-FI"/>
              </w:rPr>
            </w:pPr>
            <w:r w:rsidRPr="00CC1EA8">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42F6999" w14:textId="77777777" w:rsidR="007A6143" w:rsidRPr="00CC1EA8" w:rsidRDefault="007A6143" w:rsidP="007A6143">
            <w:pPr>
              <w:pStyle w:val="TAC"/>
              <w:rPr>
                <w:lang w:val="fi-FI" w:eastAsia="fi-FI"/>
              </w:rPr>
            </w:pPr>
            <w:r w:rsidRPr="00CC1EA8">
              <w:rPr>
                <w:lang w:val="en-US" w:eastAsia="fi-FI"/>
              </w:rPr>
              <w:t>0</w:t>
            </w:r>
          </w:p>
        </w:tc>
      </w:tr>
      <w:tr w:rsidR="007A6143" w:rsidRPr="00CC1EA8" w14:paraId="065C7E8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939464" w14:textId="77777777" w:rsidR="007A6143" w:rsidRPr="00CC1EA8" w:rsidRDefault="007A6143" w:rsidP="007A6143">
            <w:pPr>
              <w:pStyle w:val="TAC"/>
              <w:rPr>
                <w:lang w:val="fi-FI" w:eastAsia="fi-FI"/>
              </w:rPr>
            </w:pPr>
            <w:r w:rsidRPr="00CC1EA8">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72B07693" w14:textId="42C6C029"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6C1D2B9" w14:textId="77777777" w:rsidR="007A6143" w:rsidRPr="00CC1EA8" w:rsidRDefault="007A6143" w:rsidP="007A6143">
            <w:pPr>
              <w:pStyle w:val="TAC"/>
              <w:rPr>
                <w:lang w:val="fi-FI" w:eastAsia="fi-FI"/>
              </w:rPr>
            </w:pPr>
            <w:r w:rsidRPr="00CC1EA8">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04BDF494" w14:textId="77777777" w:rsidR="007A6143" w:rsidRPr="00CC1EA8" w:rsidRDefault="007A6143" w:rsidP="007A6143">
            <w:pPr>
              <w:pStyle w:val="TAC"/>
              <w:rPr>
                <w:lang w:val="fi-FI" w:eastAsia="fi-FI"/>
              </w:rPr>
            </w:pPr>
            <w:r w:rsidRPr="00CC1EA8">
              <w:rPr>
                <w:lang w:val="en-US" w:eastAsia="fi-FI"/>
              </w:rPr>
              <w:t>0</w:t>
            </w:r>
          </w:p>
        </w:tc>
      </w:tr>
      <w:tr w:rsidR="007A6143" w:rsidRPr="00CC1EA8" w14:paraId="0D1311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6DB8D6" w14:textId="77777777" w:rsidR="007A6143" w:rsidRPr="00CC1EA8" w:rsidRDefault="007A6143" w:rsidP="007A6143">
            <w:pPr>
              <w:pStyle w:val="TAC"/>
              <w:rPr>
                <w:lang w:val="fi-FI" w:eastAsia="fi-FI"/>
              </w:rPr>
            </w:pPr>
            <w:r w:rsidRPr="00CC1EA8">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7D58B664" w14:textId="178D7EEF" w:rsidR="007A6143" w:rsidRPr="00CC1EA8" w:rsidRDefault="007A6143" w:rsidP="007A6143">
            <w:pPr>
              <w:pStyle w:val="TAC"/>
              <w:rPr>
                <w:lang w:val="fi-FI" w:eastAsia="fi-FI"/>
              </w:rPr>
            </w:pPr>
            <w:r w:rsidRPr="00CC1EA8">
              <w:t>CA_n260</w:t>
            </w:r>
            <w:r>
              <w:t>O</w:t>
            </w:r>
          </w:p>
        </w:tc>
        <w:tc>
          <w:tcPr>
            <w:tcW w:w="2268" w:type="dxa"/>
            <w:tcBorders>
              <w:top w:val="nil"/>
              <w:left w:val="nil"/>
              <w:bottom w:val="single" w:sz="4" w:space="0" w:color="auto"/>
              <w:right w:val="single" w:sz="4" w:space="0" w:color="auto"/>
            </w:tcBorders>
            <w:shd w:val="clear" w:color="auto" w:fill="auto"/>
            <w:hideMark/>
          </w:tcPr>
          <w:p w14:paraId="4F5A1390" w14:textId="77777777" w:rsidR="007A6143" w:rsidRPr="00CC1EA8" w:rsidRDefault="007A6143" w:rsidP="007A6143">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4DAD5141" w14:textId="77777777" w:rsidR="007A6143" w:rsidRPr="00CC1EA8" w:rsidRDefault="007A6143" w:rsidP="007A6143">
            <w:pPr>
              <w:pStyle w:val="TAC"/>
              <w:rPr>
                <w:lang w:val="fi-FI" w:eastAsia="fi-FI"/>
              </w:rPr>
            </w:pPr>
            <w:r w:rsidRPr="00CC1EA8">
              <w:rPr>
                <w:lang w:val="en-US" w:eastAsia="fi-FI"/>
              </w:rPr>
              <w:t>0</w:t>
            </w:r>
          </w:p>
        </w:tc>
      </w:tr>
      <w:tr w:rsidR="007A6143" w:rsidRPr="00CC1EA8" w14:paraId="67FC010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F95B12F" w14:textId="77777777" w:rsidR="007A6143" w:rsidRPr="00CC1EA8" w:rsidRDefault="007A6143" w:rsidP="007A6143">
            <w:pPr>
              <w:pStyle w:val="TAC"/>
              <w:rPr>
                <w:lang w:val="fi-FI" w:eastAsia="fi-FI"/>
              </w:rPr>
            </w:pPr>
            <w:r w:rsidRPr="00CC1EA8">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1CBB12D2" w14:textId="6D018C63"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CDC559" w14:textId="77777777" w:rsidR="007A6143" w:rsidRPr="00CC1EA8" w:rsidRDefault="007A6143" w:rsidP="007A6143">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2418D6FA" w14:textId="77777777" w:rsidR="007A6143" w:rsidRPr="00CC1EA8" w:rsidRDefault="007A6143" w:rsidP="007A6143">
            <w:pPr>
              <w:pStyle w:val="TAC"/>
              <w:rPr>
                <w:lang w:val="fi-FI" w:eastAsia="fi-FI"/>
              </w:rPr>
            </w:pPr>
            <w:r w:rsidRPr="00CC1EA8">
              <w:rPr>
                <w:lang w:val="en-US" w:eastAsia="fi-FI"/>
              </w:rPr>
              <w:t>0</w:t>
            </w:r>
          </w:p>
        </w:tc>
      </w:tr>
      <w:tr w:rsidR="007A6143" w:rsidRPr="00CC1EA8" w14:paraId="23A412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C0129A" w14:textId="77777777" w:rsidR="007A6143" w:rsidRPr="00CC1EA8" w:rsidRDefault="007A6143" w:rsidP="007A6143">
            <w:pPr>
              <w:pStyle w:val="TAC"/>
              <w:rPr>
                <w:lang w:val="fi-FI" w:eastAsia="fi-FI"/>
              </w:rPr>
            </w:pPr>
            <w:r w:rsidRPr="00CC1EA8">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68968C76" w14:textId="3FBE6476"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9787FF" w14:textId="77777777" w:rsidR="007A6143" w:rsidRPr="00CC1EA8" w:rsidRDefault="007A6143" w:rsidP="007A6143">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A492884" w14:textId="77777777" w:rsidR="007A6143" w:rsidRPr="00CC1EA8" w:rsidRDefault="007A6143" w:rsidP="007A6143">
            <w:pPr>
              <w:pStyle w:val="TAC"/>
              <w:rPr>
                <w:lang w:val="fi-FI" w:eastAsia="fi-FI"/>
              </w:rPr>
            </w:pPr>
            <w:r w:rsidRPr="00CC1EA8">
              <w:rPr>
                <w:lang w:val="en-US" w:eastAsia="fi-FI"/>
              </w:rPr>
              <w:t>0</w:t>
            </w:r>
          </w:p>
        </w:tc>
      </w:tr>
      <w:tr w:rsidR="007A6143" w:rsidRPr="00CC1EA8" w14:paraId="322CB4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690A82" w14:textId="77777777" w:rsidR="007A6143" w:rsidRPr="00CC1EA8" w:rsidRDefault="007A6143" w:rsidP="007A6143">
            <w:pPr>
              <w:pStyle w:val="TAC"/>
              <w:rPr>
                <w:lang w:val="fi-FI" w:eastAsia="fi-FI"/>
              </w:rPr>
            </w:pPr>
            <w:r w:rsidRPr="00CC1EA8">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20C50228" w14:textId="2A4B5C0F" w:rsidR="007A6143" w:rsidRPr="00CC1EA8" w:rsidRDefault="007A6143" w:rsidP="007A6143">
            <w:pPr>
              <w:pStyle w:val="TAC"/>
              <w:rPr>
                <w:lang w:val="fi-FI" w:eastAsia="fi-FI"/>
              </w:rPr>
            </w:pPr>
            <w:r w:rsidRPr="00CC1EA8">
              <w:t>CA_n260</w:t>
            </w:r>
            <w:r>
              <w:t>G/O</w:t>
            </w:r>
          </w:p>
        </w:tc>
        <w:tc>
          <w:tcPr>
            <w:tcW w:w="2268" w:type="dxa"/>
            <w:tcBorders>
              <w:top w:val="nil"/>
              <w:left w:val="nil"/>
              <w:bottom w:val="single" w:sz="4" w:space="0" w:color="auto"/>
              <w:right w:val="single" w:sz="4" w:space="0" w:color="auto"/>
            </w:tcBorders>
            <w:shd w:val="clear" w:color="auto" w:fill="auto"/>
            <w:hideMark/>
          </w:tcPr>
          <w:p w14:paraId="40F085B5"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6464E0A" w14:textId="77777777" w:rsidR="007A6143" w:rsidRPr="00CC1EA8" w:rsidRDefault="007A6143" w:rsidP="007A6143">
            <w:pPr>
              <w:pStyle w:val="TAC"/>
              <w:rPr>
                <w:lang w:val="fi-FI" w:eastAsia="fi-FI"/>
              </w:rPr>
            </w:pPr>
            <w:r w:rsidRPr="00CC1EA8">
              <w:rPr>
                <w:lang w:val="en-US" w:eastAsia="fi-FI"/>
              </w:rPr>
              <w:t>0</w:t>
            </w:r>
          </w:p>
        </w:tc>
      </w:tr>
      <w:tr w:rsidR="007A6143" w:rsidRPr="00CC1EA8" w14:paraId="208E0BE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8265D2F" w14:textId="77777777" w:rsidR="007A6143" w:rsidRPr="00CC1EA8" w:rsidRDefault="007A6143" w:rsidP="007A6143">
            <w:pPr>
              <w:pStyle w:val="TAC"/>
              <w:rPr>
                <w:lang w:val="fi-FI" w:eastAsia="fi-FI"/>
              </w:rPr>
            </w:pPr>
            <w:r w:rsidRPr="00CC1EA8">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1D9E5" w14:textId="28177EFF" w:rsidR="007A6143" w:rsidRPr="00CC1EA8" w:rsidRDefault="007A6143" w:rsidP="007A6143">
            <w:pPr>
              <w:pStyle w:val="TAC"/>
              <w:rPr>
                <w:lang w:val="fi-FI" w:eastAsia="fi-FI"/>
              </w:rPr>
            </w:pPr>
            <w:r w:rsidRPr="00CC1EA8">
              <w:t>CA_n260</w:t>
            </w:r>
            <w:r>
              <w:t>G/O</w:t>
            </w:r>
          </w:p>
        </w:tc>
        <w:tc>
          <w:tcPr>
            <w:tcW w:w="2268" w:type="dxa"/>
            <w:tcBorders>
              <w:top w:val="nil"/>
              <w:left w:val="nil"/>
              <w:bottom w:val="single" w:sz="4" w:space="0" w:color="auto"/>
              <w:right w:val="single" w:sz="4" w:space="0" w:color="auto"/>
            </w:tcBorders>
            <w:shd w:val="clear" w:color="auto" w:fill="auto"/>
            <w:hideMark/>
          </w:tcPr>
          <w:p w14:paraId="77A10FEA" w14:textId="77777777" w:rsidR="007A6143" w:rsidRPr="00CC1EA8" w:rsidRDefault="007A6143" w:rsidP="007A6143">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EC693C" w14:textId="77777777" w:rsidR="007A6143" w:rsidRPr="00CC1EA8" w:rsidRDefault="007A6143" w:rsidP="007A6143">
            <w:pPr>
              <w:pStyle w:val="TAC"/>
              <w:rPr>
                <w:lang w:val="fi-FI" w:eastAsia="fi-FI"/>
              </w:rPr>
            </w:pPr>
            <w:r w:rsidRPr="00CC1EA8">
              <w:rPr>
                <w:lang w:val="en-US" w:eastAsia="fi-FI"/>
              </w:rPr>
              <w:t>0</w:t>
            </w:r>
          </w:p>
        </w:tc>
      </w:tr>
      <w:tr w:rsidR="007A6143" w:rsidRPr="00CC1EA8" w14:paraId="183EB4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46C3095" w14:textId="77777777" w:rsidR="007A6143" w:rsidRPr="00CC1EA8" w:rsidRDefault="007A6143" w:rsidP="007A6143">
            <w:pPr>
              <w:pStyle w:val="TAC"/>
              <w:rPr>
                <w:lang w:val="sv-SE" w:eastAsia="fi-FI"/>
              </w:rPr>
            </w:pPr>
            <w:r w:rsidRPr="00CC1EA8">
              <w:rPr>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4590816C" w14:textId="0654117F"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C1D60A" w14:textId="77777777" w:rsidR="007A6143" w:rsidRPr="00CC1EA8" w:rsidRDefault="007A6143" w:rsidP="007A6143">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4E3D1440" w14:textId="77777777" w:rsidR="007A6143" w:rsidRPr="00CC1EA8" w:rsidRDefault="007A6143" w:rsidP="007A6143">
            <w:pPr>
              <w:pStyle w:val="TAC"/>
              <w:rPr>
                <w:lang w:val="en-US" w:eastAsia="fi-FI"/>
              </w:rPr>
            </w:pPr>
            <w:r w:rsidRPr="00CC1EA8">
              <w:rPr>
                <w:lang w:val="en-US" w:eastAsia="fi-FI"/>
              </w:rPr>
              <w:t>0</w:t>
            </w:r>
          </w:p>
        </w:tc>
      </w:tr>
      <w:tr w:rsidR="007A6143" w:rsidRPr="00CC1EA8" w14:paraId="643D5C7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8938694" w14:textId="77777777" w:rsidR="007A6143" w:rsidRPr="00CC1EA8" w:rsidRDefault="007A6143" w:rsidP="007A6143">
            <w:pPr>
              <w:pStyle w:val="TAC"/>
              <w:rPr>
                <w:lang w:val="sv-SE" w:eastAsia="fi-FI"/>
              </w:rPr>
            </w:pPr>
            <w:r w:rsidRPr="00CC1EA8">
              <w:rPr>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E9EC03F" w14:textId="64C1CC46"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41FA9D" w14:textId="77777777" w:rsidR="007A6143" w:rsidRPr="00CC1EA8" w:rsidRDefault="007A6143" w:rsidP="007A6143">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2D384F0C" w14:textId="77777777" w:rsidR="007A6143" w:rsidRPr="00CC1EA8" w:rsidRDefault="007A6143" w:rsidP="007A6143">
            <w:pPr>
              <w:pStyle w:val="TAC"/>
              <w:rPr>
                <w:lang w:val="en-US" w:eastAsia="fi-FI"/>
              </w:rPr>
            </w:pPr>
            <w:r w:rsidRPr="00CC1EA8">
              <w:rPr>
                <w:lang w:val="en-US" w:eastAsia="fi-FI"/>
              </w:rPr>
              <w:t>0</w:t>
            </w:r>
          </w:p>
        </w:tc>
      </w:tr>
      <w:tr w:rsidR="007A6143" w:rsidRPr="00CC1EA8" w14:paraId="3CE67D1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124583" w14:textId="77777777" w:rsidR="007A6143" w:rsidRPr="00CC1EA8" w:rsidRDefault="007A6143" w:rsidP="007A6143">
            <w:pPr>
              <w:pStyle w:val="TAC"/>
              <w:rPr>
                <w:lang w:val="fi-FI" w:eastAsia="fi-FI"/>
              </w:rPr>
            </w:pPr>
            <w:r w:rsidRPr="00CC1EA8">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5501701B" w14:textId="286FC46B" w:rsidR="007A6143" w:rsidRPr="00CC1EA8" w:rsidRDefault="007A6143" w:rsidP="007A6143">
            <w:pPr>
              <w:pStyle w:val="TAC"/>
              <w:rPr>
                <w:lang w:val="fi-FI" w:eastAsia="fi-FI"/>
              </w:rPr>
            </w:pPr>
            <w:r w:rsidRPr="00CC1EA8">
              <w:t>CA_n260</w:t>
            </w:r>
            <w:r>
              <w:t>G/O</w:t>
            </w:r>
          </w:p>
        </w:tc>
        <w:tc>
          <w:tcPr>
            <w:tcW w:w="2268" w:type="dxa"/>
            <w:tcBorders>
              <w:top w:val="nil"/>
              <w:left w:val="nil"/>
              <w:bottom w:val="single" w:sz="4" w:space="0" w:color="auto"/>
              <w:right w:val="single" w:sz="4" w:space="0" w:color="auto"/>
            </w:tcBorders>
            <w:shd w:val="clear" w:color="auto" w:fill="auto"/>
            <w:hideMark/>
          </w:tcPr>
          <w:p w14:paraId="33369A85" w14:textId="77777777" w:rsidR="007A6143" w:rsidRPr="00CC1EA8" w:rsidRDefault="007A6143" w:rsidP="007A6143">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0D2AA92" w14:textId="77777777" w:rsidR="007A6143" w:rsidRPr="00CC1EA8" w:rsidRDefault="007A6143" w:rsidP="007A6143">
            <w:pPr>
              <w:pStyle w:val="TAC"/>
              <w:rPr>
                <w:lang w:val="fi-FI" w:eastAsia="fi-FI"/>
              </w:rPr>
            </w:pPr>
            <w:r w:rsidRPr="00CC1EA8">
              <w:rPr>
                <w:lang w:val="en-US" w:eastAsia="fi-FI"/>
              </w:rPr>
              <w:t>0</w:t>
            </w:r>
          </w:p>
        </w:tc>
      </w:tr>
      <w:tr w:rsidR="007A6143" w:rsidRPr="00CC1EA8" w14:paraId="5D93960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5A3505" w14:textId="77777777" w:rsidR="007A6143" w:rsidRPr="00CC1EA8" w:rsidRDefault="007A6143" w:rsidP="007A6143">
            <w:pPr>
              <w:pStyle w:val="TAC"/>
              <w:rPr>
                <w:lang w:val="fi-FI" w:eastAsia="fi-FI"/>
              </w:rPr>
            </w:pPr>
            <w:r w:rsidRPr="00CC1EA8">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2CB0F435" w14:textId="62CF1728" w:rsidR="007A6143" w:rsidRPr="00CC1EA8" w:rsidRDefault="007A6143" w:rsidP="007A6143">
            <w:pPr>
              <w:pStyle w:val="TAC"/>
              <w:rPr>
                <w:lang w:val="fi-FI" w:eastAsia="fi-FI"/>
              </w:rPr>
            </w:pPr>
            <w:r w:rsidRPr="00CC1EA8">
              <w:t>CA_n260</w:t>
            </w:r>
            <w:r>
              <w:t>G/O</w:t>
            </w:r>
          </w:p>
        </w:tc>
        <w:tc>
          <w:tcPr>
            <w:tcW w:w="2268" w:type="dxa"/>
            <w:tcBorders>
              <w:top w:val="nil"/>
              <w:left w:val="nil"/>
              <w:bottom w:val="single" w:sz="4" w:space="0" w:color="auto"/>
              <w:right w:val="single" w:sz="4" w:space="0" w:color="auto"/>
            </w:tcBorders>
            <w:shd w:val="clear" w:color="auto" w:fill="auto"/>
            <w:hideMark/>
          </w:tcPr>
          <w:p w14:paraId="1B95649B" w14:textId="77777777" w:rsidR="007A6143" w:rsidRPr="00CC1EA8" w:rsidRDefault="007A6143" w:rsidP="007A6143">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D414F7F" w14:textId="77777777" w:rsidR="007A6143" w:rsidRPr="00CC1EA8" w:rsidRDefault="007A6143" w:rsidP="007A6143">
            <w:pPr>
              <w:pStyle w:val="TAC"/>
              <w:rPr>
                <w:lang w:val="fi-FI" w:eastAsia="fi-FI"/>
              </w:rPr>
            </w:pPr>
            <w:r w:rsidRPr="00CC1EA8">
              <w:rPr>
                <w:lang w:val="en-US" w:eastAsia="fi-FI"/>
              </w:rPr>
              <w:t>0</w:t>
            </w:r>
          </w:p>
        </w:tc>
      </w:tr>
      <w:tr w:rsidR="007A6143" w:rsidRPr="00CC1EA8" w14:paraId="155A997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1EF4AB0" w14:textId="77777777" w:rsidR="007A6143" w:rsidRPr="00CC1EA8" w:rsidRDefault="007A6143" w:rsidP="007A6143">
            <w:pPr>
              <w:pStyle w:val="TAC"/>
              <w:rPr>
                <w:lang w:eastAsia="fi-FI"/>
              </w:rPr>
            </w:pPr>
            <w:r w:rsidRPr="00CC1EA8">
              <w:rPr>
                <w:lang w:eastAsia="fi-FI"/>
              </w:rPr>
              <w:t>CA_n260(A-3G-O)</w:t>
            </w:r>
          </w:p>
        </w:tc>
        <w:tc>
          <w:tcPr>
            <w:tcW w:w="1701" w:type="dxa"/>
            <w:tcBorders>
              <w:top w:val="nil"/>
              <w:left w:val="nil"/>
              <w:bottom w:val="single" w:sz="4" w:space="0" w:color="auto"/>
              <w:right w:val="single" w:sz="4" w:space="0" w:color="auto"/>
            </w:tcBorders>
            <w:shd w:val="clear" w:color="auto" w:fill="auto"/>
          </w:tcPr>
          <w:p w14:paraId="5410E1A2" w14:textId="7E6C0F8A"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6ACD753" w14:textId="77777777" w:rsidR="007A6143" w:rsidRPr="00CC1EA8" w:rsidRDefault="007A6143" w:rsidP="007A6143">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4FCD62F8" w14:textId="77777777" w:rsidR="007A6143" w:rsidRPr="00CC1EA8" w:rsidRDefault="007A6143" w:rsidP="007A6143">
            <w:pPr>
              <w:pStyle w:val="TAC"/>
              <w:rPr>
                <w:lang w:val="en-US" w:eastAsia="fi-FI"/>
              </w:rPr>
            </w:pPr>
            <w:r w:rsidRPr="00CC1EA8">
              <w:rPr>
                <w:lang w:val="en-US" w:eastAsia="fi-FI"/>
              </w:rPr>
              <w:t>0</w:t>
            </w:r>
          </w:p>
        </w:tc>
      </w:tr>
      <w:tr w:rsidR="007A6143" w:rsidRPr="00CC1EA8" w14:paraId="3DB600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BD3341" w14:textId="77777777" w:rsidR="007A6143" w:rsidRPr="00CC1EA8" w:rsidRDefault="007A6143" w:rsidP="007A6143">
            <w:pPr>
              <w:pStyle w:val="TAC"/>
              <w:rPr>
                <w:lang w:val="fi-FI" w:eastAsia="fi-FI"/>
              </w:rPr>
            </w:pPr>
            <w:r w:rsidRPr="00CC1EA8">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28642F17" w14:textId="3DB85503" w:rsidR="007A6143" w:rsidRPr="00CC1EA8" w:rsidRDefault="007A6143" w:rsidP="007A6143">
            <w:pPr>
              <w:pStyle w:val="TAC"/>
              <w:rPr>
                <w:lang w:val="fi-FI" w:eastAsia="fi-FI"/>
              </w:rPr>
            </w:pPr>
            <w:r w:rsidRPr="00CC1EA8">
              <w:t>CA_n260</w:t>
            </w:r>
            <w:r>
              <w:t>O</w:t>
            </w:r>
          </w:p>
        </w:tc>
        <w:tc>
          <w:tcPr>
            <w:tcW w:w="2268" w:type="dxa"/>
            <w:tcBorders>
              <w:top w:val="nil"/>
              <w:left w:val="nil"/>
              <w:bottom w:val="single" w:sz="4" w:space="0" w:color="auto"/>
              <w:right w:val="single" w:sz="4" w:space="0" w:color="auto"/>
            </w:tcBorders>
            <w:shd w:val="clear" w:color="auto" w:fill="auto"/>
            <w:hideMark/>
          </w:tcPr>
          <w:p w14:paraId="266F3D1B" w14:textId="77777777" w:rsidR="007A6143" w:rsidRPr="00CC1EA8" w:rsidRDefault="007A6143" w:rsidP="007A6143">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487EDAF" w14:textId="77777777" w:rsidR="007A6143" w:rsidRPr="00CC1EA8" w:rsidRDefault="007A6143" w:rsidP="007A6143">
            <w:pPr>
              <w:pStyle w:val="TAC"/>
              <w:rPr>
                <w:lang w:val="fi-FI" w:eastAsia="fi-FI"/>
              </w:rPr>
            </w:pPr>
            <w:r w:rsidRPr="00CC1EA8">
              <w:rPr>
                <w:lang w:val="en-US" w:eastAsia="fi-FI"/>
              </w:rPr>
              <w:t>0</w:t>
            </w:r>
          </w:p>
        </w:tc>
      </w:tr>
      <w:tr w:rsidR="007A6143" w:rsidRPr="00CC1EA8" w14:paraId="119712A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A4C9B52" w14:textId="77777777" w:rsidR="007A6143" w:rsidRPr="00CC1EA8" w:rsidRDefault="007A6143" w:rsidP="007A6143">
            <w:pPr>
              <w:pStyle w:val="TAC"/>
              <w:rPr>
                <w:lang w:val="fi-FI" w:eastAsia="fi-FI"/>
              </w:rPr>
            </w:pPr>
            <w:r w:rsidRPr="00CC1EA8">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37EF5BA0" w14:textId="63A23B1D" w:rsidR="007A6143" w:rsidRPr="00CC1EA8" w:rsidRDefault="007A6143" w:rsidP="007A6143">
            <w:pPr>
              <w:pStyle w:val="TAC"/>
              <w:rPr>
                <w:lang w:val="fi-FI" w:eastAsia="fi-FI"/>
              </w:rPr>
            </w:pPr>
            <w:r w:rsidRPr="00CC1EA8">
              <w:t>CA_n260</w:t>
            </w:r>
            <w:r>
              <w:t>O</w:t>
            </w:r>
          </w:p>
        </w:tc>
        <w:tc>
          <w:tcPr>
            <w:tcW w:w="2268" w:type="dxa"/>
            <w:tcBorders>
              <w:top w:val="nil"/>
              <w:left w:val="nil"/>
              <w:bottom w:val="single" w:sz="4" w:space="0" w:color="auto"/>
              <w:right w:val="single" w:sz="4" w:space="0" w:color="auto"/>
            </w:tcBorders>
            <w:shd w:val="clear" w:color="auto" w:fill="auto"/>
            <w:hideMark/>
          </w:tcPr>
          <w:p w14:paraId="749AE3DC" w14:textId="77777777" w:rsidR="007A6143" w:rsidRPr="00CC1EA8" w:rsidRDefault="007A6143" w:rsidP="007A6143">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5246DD9" w14:textId="77777777" w:rsidR="007A6143" w:rsidRPr="00CC1EA8" w:rsidRDefault="007A6143" w:rsidP="007A6143">
            <w:pPr>
              <w:pStyle w:val="TAC"/>
              <w:rPr>
                <w:lang w:val="fi-FI" w:eastAsia="fi-FI"/>
              </w:rPr>
            </w:pPr>
            <w:r w:rsidRPr="00CC1EA8">
              <w:rPr>
                <w:lang w:val="en-US" w:eastAsia="fi-FI"/>
              </w:rPr>
              <w:t>0</w:t>
            </w:r>
          </w:p>
        </w:tc>
      </w:tr>
      <w:tr w:rsidR="007A6143" w:rsidRPr="00CC1EA8" w14:paraId="39E550B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B324AC" w14:textId="77777777" w:rsidR="007A6143" w:rsidRPr="00CC1EA8" w:rsidRDefault="007A6143" w:rsidP="007A6143">
            <w:pPr>
              <w:pStyle w:val="TAC"/>
              <w:rPr>
                <w:lang w:val="fi-FI" w:eastAsia="fi-FI"/>
              </w:rPr>
            </w:pPr>
            <w:r w:rsidRPr="00CC1EA8">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292C76E" w14:textId="5060EF04" w:rsidR="007A6143" w:rsidRPr="00CC1EA8" w:rsidRDefault="007A6143" w:rsidP="007A6143">
            <w:pPr>
              <w:pStyle w:val="TAC"/>
              <w:rPr>
                <w:lang w:val="fi-FI" w:eastAsia="fi-FI"/>
              </w:rPr>
            </w:pPr>
            <w:r w:rsidRPr="00CC1EA8">
              <w:rPr>
                <w:lang w:val="en-US" w:eastAsia="fi-FI"/>
              </w:rPr>
              <w:t>CA_n260O</w:t>
            </w:r>
            <w:r>
              <w:rPr>
                <w:lang w:val="en-US" w:eastAsia="fi-FI"/>
              </w:rPr>
              <w:t>/P</w:t>
            </w:r>
          </w:p>
        </w:tc>
        <w:tc>
          <w:tcPr>
            <w:tcW w:w="2268" w:type="dxa"/>
            <w:tcBorders>
              <w:top w:val="nil"/>
              <w:left w:val="nil"/>
              <w:bottom w:val="single" w:sz="4" w:space="0" w:color="auto"/>
              <w:right w:val="single" w:sz="4" w:space="0" w:color="auto"/>
            </w:tcBorders>
            <w:shd w:val="clear" w:color="auto" w:fill="auto"/>
            <w:hideMark/>
          </w:tcPr>
          <w:p w14:paraId="63F9A4FE" w14:textId="7B86A8F3" w:rsidR="007A6143" w:rsidRPr="00CC1EA8" w:rsidRDefault="007A6143" w:rsidP="007A6143">
            <w:pPr>
              <w:pStyle w:val="TAC"/>
              <w:rPr>
                <w:lang w:val="fi-FI"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7B3BA2E6" w14:textId="77777777" w:rsidR="007A6143" w:rsidRPr="00CC1EA8" w:rsidRDefault="007A6143" w:rsidP="007A6143">
            <w:pPr>
              <w:pStyle w:val="TAC"/>
              <w:rPr>
                <w:lang w:val="fi-FI" w:eastAsia="fi-FI"/>
              </w:rPr>
            </w:pPr>
            <w:r w:rsidRPr="00CC1EA8">
              <w:rPr>
                <w:lang w:val="en-US" w:eastAsia="fi-FI"/>
              </w:rPr>
              <w:t>0</w:t>
            </w:r>
          </w:p>
        </w:tc>
      </w:tr>
      <w:tr w:rsidR="007A6143" w:rsidRPr="00CC1EA8" w14:paraId="43984C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561309" w14:textId="77777777" w:rsidR="007A6143" w:rsidRPr="00CC1EA8" w:rsidRDefault="007A6143" w:rsidP="007A6143">
            <w:pPr>
              <w:pStyle w:val="TAC"/>
              <w:rPr>
                <w:lang w:eastAsia="fi-FI"/>
              </w:rPr>
            </w:pPr>
            <w:r w:rsidRPr="00CC1EA8">
              <w:rPr>
                <w:lang w:eastAsia="fi-FI"/>
              </w:rPr>
              <w:t>CA_n260(3A-O-P-Q)</w:t>
            </w:r>
          </w:p>
        </w:tc>
        <w:tc>
          <w:tcPr>
            <w:tcW w:w="1701" w:type="dxa"/>
            <w:tcBorders>
              <w:top w:val="nil"/>
              <w:left w:val="nil"/>
              <w:bottom w:val="single" w:sz="4" w:space="0" w:color="auto"/>
              <w:right w:val="single" w:sz="4" w:space="0" w:color="auto"/>
            </w:tcBorders>
            <w:shd w:val="clear" w:color="auto" w:fill="auto"/>
          </w:tcPr>
          <w:p w14:paraId="5A250D98"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A876B71" w14:textId="77777777" w:rsidR="007A6143" w:rsidRPr="00CC1EA8" w:rsidRDefault="007A6143" w:rsidP="007A6143">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1831A51F" w14:textId="77777777" w:rsidR="007A6143" w:rsidRPr="00CC1EA8" w:rsidRDefault="007A6143" w:rsidP="007A6143">
            <w:pPr>
              <w:pStyle w:val="TAC"/>
              <w:rPr>
                <w:lang w:val="en-US" w:eastAsia="fi-FI"/>
              </w:rPr>
            </w:pPr>
            <w:r w:rsidRPr="00CC1EA8">
              <w:rPr>
                <w:lang w:val="en-US" w:eastAsia="fi-FI"/>
              </w:rPr>
              <w:t>0</w:t>
            </w:r>
          </w:p>
        </w:tc>
      </w:tr>
      <w:tr w:rsidR="007A6143" w:rsidRPr="00CC1EA8" w14:paraId="0089E7C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4B364EF" w14:textId="77777777" w:rsidR="007A6143" w:rsidRPr="00CC1EA8" w:rsidRDefault="007A6143" w:rsidP="007A6143">
            <w:pPr>
              <w:pStyle w:val="TAC"/>
              <w:rPr>
                <w:lang w:eastAsia="fi-FI"/>
              </w:rPr>
            </w:pPr>
            <w:r w:rsidRPr="00CC1EA8">
              <w:rPr>
                <w:lang w:eastAsia="fi-FI"/>
              </w:rPr>
              <w:t>CA_n260(3A-O-2P)</w:t>
            </w:r>
          </w:p>
        </w:tc>
        <w:tc>
          <w:tcPr>
            <w:tcW w:w="1701" w:type="dxa"/>
            <w:tcBorders>
              <w:top w:val="nil"/>
              <w:left w:val="nil"/>
              <w:bottom w:val="single" w:sz="4" w:space="0" w:color="auto"/>
              <w:right w:val="single" w:sz="4" w:space="0" w:color="auto"/>
            </w:tcBorders>
            <w:shd w:val="clear" w:color="auto" w:fill="auto"/>
          </w:tcPr>
          <w:p w14:paraId="31340B8D"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4ABFB30" w14:textId="77777777" w:rsidR="007A6143" w:rsidRPr="00CC1EA8" w:rsidRDefault="007A6143" w:rsidP="007A6143">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44D0278B" w14:textId="77777777" w:rsidR="007A6143" w:rsidRPr="00CC1EA8" w:rsidRDefault="007A6143" w:rsidP="007A6143">
            <w:pPr>
              <w:pStyle w:val="TAC"/>
              <w:rPr>
                <w:lang w:val="en-US" w:eastAsia="fi-FI"/>
              </w:rPr>
            </w:pPr>
            <w:r w:rsidRPr="00CC1EA8">
              <w:rPr>
                <w:lang w:val="en-US" w:eastAsia="fi-FI"/>
              </w:rPr>
              <w:t>0</w:t>
            </w:r>
          </w:p>
        </w:tc>
      </w:tr>
      <w:tr w:rsidR="007A6143" w:rsidRPr="00CC1EA8" w14:paraId="243CCB9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58E50F4" w14:textId="77777777" w:rsidR="007A6143" w:rsidRPr="00CC1EA8" w:rsidRDefault="007A6143" w:rsidP="007A6143">
            <w:pPr>
              <w:pStyle w:val="TAC"/>
              <w:rPr>
                <w:lang w:eastAsia="fi-FI"/>
              </w:rPr>
            </w:pPr>
            <w:r w:rsidRPr="00CC1EA8">
              <w:rPr>
                <w:lang w:eastAsia="fi-FI"/>
              </w:rPr>
              <w:t>CA_n260(3A-O-Q)</w:t>
            </w:r>
          </w:p>
        </w:tc>
        <w:tc>
          <w:tcPr>
            <w:tcW w:w="1701" w:type="dxa"/>
            <w:tcBorders>
              <w:top w:val="nil"/>
              <w:left w:val="nil"/>
              <w:bottom w:val="single" w:sz="4" w:space="0" w:color="auto"/>
              <w:right w:val="single" w:sz="4" w:space="0" w:color="auto"/>
            </w:tcBorders>
            <w:shd w:val="clear" w:color="auto" w:fill="auto"/>
          </w:tcPr>
          <w:p w14:paraId="7FC4844B"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1142CE1" w14:textId="77777777" w:rsidR="007A6143" w:rsidRPr="00CC1EA8" w:rsidRDefault="007A6143" w:rsidP="007A6143">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6E0A827C" w14:textId="77777777" w:rsidR="007A6143" w:rsidRPr="00CC1EA8" w:rsidRDefault="007A6143" w:rsidP="007A6143">
            <w:pPr>
              <w:pStyle w:val="TAC"/>
              <w:rPr>
                <w:lang w:val="en-US" w:eastAsia="fi-FI"/>
              </w:rPr>
            </w:pPr>
            <w:r w:rsidRPr="00CC1EA8">
              <w:rPr>
                <w:lang w:val="en-US" w:eastAsia="fi-FI"/>
              </w:rPr>
              <w:t>0</w:t>
            </w:r>
          </w:p>
        </w:tc>
      </w:tr>
      <w:tr w:rsidR="007A6143" w:rsidRPr="00CC1EA8" w14:paraId="610C93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5AC269" w14:textId="77777777" w:rsidR="007A6143" w:rsidRPr="00CC1EA8" w:rsidRDefault="007A6143" w:rsidP="007A6143">
            <w:pPr>
              <w:pStyle w:val="TAC"/>
              <w:rPr>
                <w:lang w:eastAsia="fi-FI"/>
              </w:rPr>
            </w:pPr>
            <w:r w:rsidRPr="00CC1EA8">
              <w:rPr>
                <w:lang w:eastAsia="fi-FI"/>
              </w:rPr>
              <w:t>CA_n260(3A-O-2Q)</w:t>
            </w:r>
          </w:p>
        </w:tc>
        <w:tc>
          <w:tcPr>
            <w:tcW w:w="1701" w:type="dxa"/>
            <w:tcBorders>
              <w:top w:val="nil"/>
              <w:left w:val="nil"/>
              <w:bottom w:val="single" w:sz="4" w:space="0" w:color="auto"/>
              <w:right w:val="single" w:sz="4" w:space="0" w:color="auto"/>
            </w:tcBorders>
            <w:shd w:val="clear" w:color="auto" w:fill="auto"/>
          </w:tcPr>
          <w:p w14:paraId="73E10138"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9F8C1B3" w14:textId="77777777" w:rsidR="007A6143" w:rsidRPr="00CC1EA8" w:rsidRDefault="007A6143" w:rsidP="007A6143">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772BA958" w14:textId="77777777" w:rsidR="007A6143" w:rsidRPr="00CC1EA8" w:rsidRDefault="007A6143" w:rsidP="007A6143">
            <w:pPr>
              <w:pStyle w:val="TAC"/>
              <w:rPr>
                <w:lang w:val="en-US" w:eastAsia="fi-FI"/>
              </w:rPr>
            </w:pPr>
            <w:r w:rsidRPr="00CC1EA8">
              <w:rPr>
                <w:lang w:val="en-US" w:eastAsia="fi-FI"/>
              </w:rPr>
              <w:t>0</w:t>
            </w:r>
          </w:p>
        </w:tc>
      </w:tr>
      <w:tr w:rsidR="007A6143" w:rsidRPr="00CC1EA8" w14:paraId="02465BE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816DA2" w14:textId="77777777" w:rsidR="007A6143" w:rsidRPr="00CC1EA8" w:rsidRDefault="007A6143" w:rsidP="007A6143">
            <w:pPr>
              <w:pStyle w:val="TAC"/>
              <w:rPr>
                <w:lang w:val="fi-FI" w:eastAsia="fi-FI"/>
              </w:rPr>
            </w:pPr>
            <w:r w:rsidRPr="00CC1EA8">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1257A4F0"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5F50CC" w14:textId="77777777" w:rsidR="007A6143" w:rsidRPr="00CC1EA8" w:rsidRDefault="007A6143" w:rsidP="007A6143">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EAB7222" w14:textId="77777777" w:rsidR="007A6143" w:rsidRPr="00CC1EA8" w:rsidRDefault="007A6143" w:rsidP="007A6143">
            <w:pPr>
              <w:pStyle w:val="TAC"/>
              <w:rPr>
                <w:lang w:val="fi-FI" w:eastAsia="fi-FI"/>
              </w:rPr>
            </w:pPr>
            <w:r w:rsidRPr="00CC1EA8">
              <w:rPr>
                <w:lang w:val="en-US" w:eastAsia="fi-FI"/>
              </w:rPr>
              <w:t>0</w:t>
            </w:r>
          </w:p>
        </w:tc>
      </w:tr>
      <w:tr w:rsidR="007A6143" w:rsidRPr="00CC1EA8" w14:paraId="5B593B2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04015FD" w14:textId="77777777" w:rsidR="007A6143" w:rsidRPr="00CC1EA8" w:rsidRDefault="007A6143" w:rsidP="007A6143">
            <w:pPr>
              <w:pStyle w:val="TAC"/>
              <w:rPr>
                <w:lang w:val="fi-FI" w:eastAsia="fi-FI"/>
              </w:rPr>
            </w:pPr>
            <w:r w:rsidRPr="00CC1EA8">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159874CA"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4C526C1" w14:textId="77777777" w:rsidR="007A6143" w:rsidRPr="00CC1EA8" w:rsidRDefault="007A6143" w:rsidP="007A6143">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A6C6485" w14:textId="77777777" w:rsidR="007A6143" w:rsidRPr="00CC1EA8" w:rsidRDefault="007A6143" w:rsidP="007A6143">
            <w:pPr>
              <w:pStyle w:val="TAC"/>
              <w:rPr>
                <w:lang w:val="fi-FI" w:eastAsia="fi-FI"/>
              </w:rPr>
            </w:pPr>
            <w:r w:rsidRPr="00CC1EA8">
              <w:rPr>
                <w:lang w:val="en-US" w:eastAsia="fi-FI"/>
              </w:rPr>
              <w:t>0</w:t>
            </w:r>
          </w:p>
        </w:tc>
      </w:tr>
      <w:tr w:rsidR="007A6143" w:rsidRPr="00CC1EA8" w14:paraId="401E590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4006AA" w14:textId="77777777" w:rsidR="007A6143" w:rsidRPr="00CC1EA8" w:rsidRDefault="007A6143" w:rsidP="007A6143">
            <w:pPr>
              <w:pStyle w:val="TAC"/>
              <w:rPr>
                <w:lang w:val="fi-FI" w:eastAsia="fi-FI"/>
              </w:rPr>
            </w:pPr>
            <w:r w:rsidRPr="00CC1EA8">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784C6F03"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4BBC54" w14:textId="77777777" w:rsidR="007A6143" w:rsidRPr="00CC1EA8" w:rsidRDefault="007A6143" w:rsidP="007A6143">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F84AE45" w14:textId="77777777" w:rsidR="007A6143" w:rsidRPr="00CC1EA8" w:rsidRDefault="007A6143" w:rsidP="007A6143">
            <w:pPr>
              <w:pStyle w:val="TAC"/>
              <w:rPr>
                <w:lang w:val="fi-FI" w:eastAsia="fi-FI"/>
              </w:rPr>
            </w:pPr>
            <w:r w:rsidRPr="00CC1EA8">
              <w:rPr>
                <w:lang w:val="en-US" w:eastAsia="fi-FI"/>
              </w:rPr>
              <w:t>0</w:t>
            </w:r>
          </w:p>
        </w:tc>
      </w:tr>
      <w:tr w:rsidR="007A6143" w:rsidRPr="00CC1EA8" w14:paraId="14DD40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4ADBE0" w14:textId="77777777" w:rsidR="007A6143" w:rsidRPr="00CC1EA8" w:rsidRDefault="007A6143" w:rsidP="007A6143">
            <w:pPr>
              <w:pStyle w:val="TAC"/>
              <w:rPr>
                <w:lang w:val="fi-FI" w:eastAsia="fi-FI"/>
              </w:rPr>
            </w:pPr>
            <w:r w:rsidRPr="00CC1EA8">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DE21B42"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63C889F" w14:textId="77777777" w:rsidR="007A6143" w:rsidRPr="00CC1EA8" w:rsidRDefault="007A6143" w:rsidP="007A6143">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B5206D6" w14:textId="77777777" w:rsidR="007A6143" w:rsidRPr="00CC1EA8" w:rsidRDefault="007A6143" w:rsidP="007A6143">
            <w:pPr>
              <w:pStyle w:val="TAC"/>
              <w:rPr>
                <w:lang w:val="fi-FI" w:eastAsia="fi-FI"/>
              </w:rPr>
            </w:pPr>
            <w:r w:rsidRPr="00CC1EA8">
              <w:rPr>
                <w:lang w:val="en-US" w:eastAsia="fi-FI"/>
              </w:rPr>
              <w:t>0</w:t>
            </w:r>
          </w:p>
        </w:tc>
      </w:tr>
      <w:tr w:rsidR="007A6143" w:rsidRPr="00CC1EA8" w14:paraId="290F3D3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F0B868" w14:textId="77777777" w:rsidR="007A6143" w:rsidRPr="00CC1EA8" w:rsidRDefault="007A6143" w:rsidP="007A6143">
            <w:pPr>
              <w:pStyle w:val="TAC"/>
              <w:rPr>
                <w:lang w:val="fi-FI" w:eastAsia="fi-FI"/>
              </w:rPr>
            </w:pPr>
            <w:r w:rsidRPr="00CC1EA8">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5BDF1F88"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9C995A0" w14:textId="77777777" w:rsidR="007A6143" w:rsidRPr="00CC1EA8" w:rsidRDefault="007A6143" w:rsidP="007A6143">
            <w:pPr>
              <w:pStyle w:val="TAC"/>
              <w:rPr>
                <w:lang w:val="fi-FI" w:eastAsia="fi-FI"/>
              </w:rPr>
            </w:pPr>
            <w:r w:rsidRPr="00CC1EA8">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657DE035" w14:textId="77777777" w:rsidR="007A6143" w:rsidRPr="00CC1EA8" w:rsidRDefault="007A6143" w:rsidP="007A6143">
            <w:pPr>
              <w:pStyle w:val="TAC"/>
              <w:rPr>
                <w:lang w:val="fi-FI" w:eastAsia="fi-FI"/>
              </w:rPr>
            </w:pPr>
            <w:r w:rsidRPr="00CC1EA8">
              <w:rPr>
                <w:lang w:val="en-US" w:eastAsia="fi-FI"/>
              </w:rPr>
              <w:t>0</w:t>
            </w:r>
          </w:p>
        </w:tc>
      </w:tr>
      <w:tr w:rsidR="007A6143" w:rsidRPr="00CC1EA8" w14:paraId="5707B99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ACAA18" w14:textId="77777777" w:rsidR="007A6143" w:rsidRPr="00CC1EA8" w:rsidRDefault="007A6143" w:rsidP="007A6143">
            <w:pPr>
              <w:pStyle w:val="TAC"/>
              <w:rPr>
                <w:lang w:val="fi-FI" w:eastAsia="fi-FI"/>
              </w:rPr>
            </w:pPr>
            <w:r w:rsidRPr="00CC1EA8">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23063443" w14:textId="61C2BE5F" w:rsidR="007A6143" w:rsidRPr="00CC1EA8" w:rsidRDefault="007A6143" w:rsidP="007A6143">
            <w:pPr>
              <w:pStyle w:val="TAC"/>
              <w:rPr>
                <w:lang w:val="fi-FI" w:eastAsia="fi-FI"/>
              </w:rPr>
            </w:pPr>
            <w:r w:rsidRPr="00CC1EA8">
              <w:t>CA_n260</w:t>
            </w:r>
            <w:r>
              <w:t>O/P</w:t>
            </w:r>
          </w:p>
        </w:tc>
        <w:tc>
          <w:tcPr>
            <w:tcW w:w="2268" w:type="dxa"/>
            <w:tcBorders>
              <w:top w:val="nil"/>
              <w:left w:val="nil"/>
              <w:bottom w:val="single" w:sz="4" w:space="0" w:color="auto"/>
              <w:right w:val="single" w:sz="4" w:space="0" w:color="auto"/>
            </w:tcBorders>
            <w:shd w:val="clear" w:color="auto" w:fill="auto"/>
            <w:hideMark/>
          </w:tcPr>
          <w:p w14:paraId="400FA424" w14:textId="77777777" w:rsidR="007A6143" w:rsidRPr="00CC1EA8" w:rsidRDefault="007A6143" w:rsidP="007A6143">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318BC97" w14:textId="77777777" w:rsidR="007A6143" w:rsidRPr="00CC1EA8" w:rsidRDefault="007A6143" w:rsidP="007A6143">
            <w:pPr>
              <w:pStyle w:val="TAC"/>
              <w:rPr>
                <w:lang w:val="fi-FI" w:eastAsia="fi-FI"/>
              </w:rPr>
            </w:pPr>
            <w:r w:rsidRPr="00CC1EA8">
              <w:rPr>
                <w:lang w:val="en-US" w:eastAsia="fi-FI"/>
              </w:rPr>
              <w:t>0</w:t>
            </w:r>
          </w:p>
        </w:tc>
      </w:tr>
      <w:tr w:rsidR="007A6143" w:rsidRPr="00CC1EA8" w14:paraId="668DE3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6762F7" w14:textId="77777777" w:rsidR="007A6143" w:rsidRPr="00CC1EA8" w:rsidRDefault="007A6143" w:rsidP="007A6143">
            <w:pPr>
              <w:pStyle w:val="TAC"/>
              <w:rPr>
                <w:lang w:val="fi-FI" w:eastAsia="fi-FI"/>
              </w:rPr>
            </w:pPr>
            <w:r w:rsidRPr="00CC1EA8">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3F4C95C4" w14:textId="0AEEC2D3"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81A5997" w14:textId="77777777" w:rsidR="007A6143" w:rsidRPr="00CC1EA8" w:rsidRDefault="007A6143" w:rsidP="007A6143">
            <w:pPr>
              <w:pStyle w:val="TAC"/>
              <w:rPr>
                <w:lang w:val="fi-FI"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25EBEA72" w14:textId="77777777" w:rsidR="007A6143" w:rsidRPr="00CC1EA8" w:rsidRDefault="007A6143" w:rsidP="007A6143">
            <w:pPr>
              <w:pStyle w:val="TAC"/>
              <w:rPr>
                <w:lang w:val="fi-FI" w:eastAsia="fi-FI"/>
              </w:rPr>
            </w:pPr>
            <w:r w:rsidRPr="00CC1EA8">
              <w:rPr>
                <w:lang w:val="en-US" w:eastAsia="fi-FI"/>
              </w:rPr>
              <w:t>0</w:t>
            </w:r>
          </w:p>
        </w:tc>
      </w:tr>
      <w:tr w:rsidR="007A6143" w:rsidRPr="00CC1EA8" w14:paraId="4A4E318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50B499" w14:textId="77777777" w:rsidR="007A6143" w:rsidRPr="00CC1EA8" w:rsidRDefault="007A6143" w:rsidP="007A6143">
            <w:pPr>
              <w:pStyle w:val="TAC"/>
              <w:rPr>
                <w:lang w:val="fi-FI" w:eastAsia="fi-FI"/>
              </w:rPr>
            </w:pPr>
            <w:r w:rsidRPr="00CC1EA8">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6F2D3276" w14:textId="271BFEC2"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F5D3D3" w14:textId="77777777" w:rsidR="007A6143" w:rsidRPr="00CC1EA8" w:rsidRDefault="007A6143" w:rsidP="007A6143">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8CC2256" w14:textId="77777777" w:rsidR="007A6143" w:rsidRPr="00CC1EA8" w:rsidRDefault="007A6143" w:rsidP="007A6143">
            <w:pPr>
              <w:pStyle w:val="TAC"/>
              <w:rPr>
                <w:lang w:val="fi-FI" w:eastAsia="fi-FI"/>
              </w:rPr>
            </w:pPr>
            <w:r w:rsidRPr="00CC1EA8">
              <w:rPr>
                <w:lang w:val="en-US" w:eastAsia="fi-FI"/>
              </w:rPr>
              <w:t>0</w:t>
            </w:r>
          </w:p>
        </w:tc>
      </w:tr>
      <w:tr w:rsidR="007A6143" w:rsidRPr="00CC1EA8" w14:paraId="5AE3016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CF04A6" w14:textId="77777777" w:rsidR="007A6143" w:rsidRPr="00CC1EA8" w:rsidRDefault="007A6143" w:rsidP="007A6143">
            <w:pPr>
              <w:pStyle w:val="TAC"/>
              <w:rPr>
                <w:lang w:val="fi-FI" w:eastAsia="fi-FI"/>
              </w:rPr>
            </w:pPr>
            <w:r w:rsidRPr="00CC1EA8">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4F230C5" w14:textId="0F7831AB" w:rsidR="007A6143" w:rsidRPr="00CC1EA8" w:rsidRDefault="007A6143" w:rsidP="007A6143">
            <w:pPr>
              <w:pStyle w:val="TAC"/>
              <w:rPr>
                <w:lang w:val="fi-FI" w:eastAsia="fi-FI"/>
              </w:rPr>
            </w:pPr>
            <w:r w:rsidRPr="00CC1EA8">
              <w:rPr>
                <w:lang w:val="en-US" w:eastAsia="fi-FI"/>
              </w:rPr>
              <w:t>CA_n260P</w:t>
            </w:r>
            <w:r>
              <w:rPr>
                <w:lang w:val="en-US" w:eastAsia="fi-FI"/>
              </w:rPr>
              <w:t>/Q</w:t>
            </w:r>
          </w:p>
        </w:tc>
        <w:tc>
          <w:tcPr>
            <w:tcW w:w="2268" w:type="dxa"/>
            <w:tcBorders>
              <w:top w:val="nil"/>
              <w:left w:val="nil"/>
              <w:bottom w:val="single" w:sz="4" w:space="0" w:color="auto"/>
              <w:right w:val="single" w:sz="4" w:space="0" w:color="auto"/>
            </w:tcBorders>
            <w:shd w:val="clear" w:color="auto" w:fill="auto"/>
            <w:hideMark/>
          </w:tcPr>
          <w:p w14:paraId="5A45AE96" w14:textId="77741F2A" w:rsidR="007A6143" w:rsidRPr="00CC1EA8" w:rsidRDefault="007A6143" w:rsidP="007A6143">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E479319" w14:textId="77777777" w:rsidR="007A6143" w:rsidRPr="00CC1EA8" w:rsidRDefault="007A6143" w:rsidP="007A6143">
            <w:pPr>
              <w:pStyle w:val="TAC"/>
              <w:rPr>
                <w:lang w:val="fi-FI" w:eastAsia="fi-FI"/>
              </w:rPr>
            </w:pPr>
            <w:r w:rsidRPr="00CC1EA8">
              <w:rPr>
                <w:lang w:val="en-US" w:eastAsia="fi-FI"/>
              </w:rPr>
              <w:t>0</w:t>
            </w:r>
          </w:p>
        </w:tc>
      </w:tr>
      <w:tr w:rsidR="007A6143" w:rsidRPr="00CC1EA8" w14:paraId="3BD96C9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A4FD2" w14:textId="77777777" w:rsidR="007A6143" w:rsidRPr="00CC1EA8" w:rsidRDefault="007A6143" w:rsidP="007A6143">
            <w:pPr>
              <w:pStyle w:val="TAC"/>
              <w:rPr>
                <w:lang w:val="fi-FI" w:eastAsia="fi-FI"/>
              </w:rPr>
            </w:pPr>
            <w:r w:rsidRPr="00CC1EA8">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394FEFB" w14:textId="070E1F80" w:rsidR="007A6143" w:rsidRPr="00CC1EA8" w:rsidRDefault="007A6143" w:rsidP="007A6143">
            <w:pPr>
              <w:pStyle w:val="TAC"/>
              <w:rPr>
                <w:lang w:val="fi-FI" w:eastAsia="fi-FI"/>
              </w:rPr>
            </w:pPr>
            <w:r w:rsidRPr="00CC1EA8">
              <w:t>CA_n260</w:t>
            </w:r>
            <w:r>
              <w:t>O/P</w:t>
            </w:r>
          </w:p>
        </w:tc>
        <w:tc>
          <w:tcPr>
            <w:tcW w:w="2268" w:type="dxa"/>
            <w:tcBorders>
              <w:top w:val="nil"/>
              <w:left w:val="nil"/>
              <w:bottom w:val="single" w:sz="4" w:space="0" w:color="auto"/>
              <w:right w:val="single" w:sz="4" w:space="0" w:color="auto"/>
            </w:tcBorders>
            <w:shd w:val="clear" w:color="auto" w:fill="auto"/>
            <w:hideMark/>
          </w:tcPr>
          <w:p w14:paraId="3606DF44" w14:textId="77777777" w:rsidR="007A6143" w:rsidRPr="00CC1EA8" w:rsidRDefault="007A6143" w:rsidP="007A6143">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0B005C0" w14:textId="77777777" w:rsidR="007A6143" w:rsidRPr="00CC1EA8" w:rsidRDefault="007A6143" w:rsidP="007A6143">
            <w:pPr>
              <w:pStyle w:val="TAC"/>
              <w:rPr>
                <w:lang w:val="fi-FI" w:eastAsia="fi-FI"/>
              </w:rPr>
            </w:pPr>
            <w:r w:rsidRPr="00CC1EA8">
              <w:rPr>
                <w:lang w:val="en-US" w:eastAsia="fi-FI"/>
              </w:rPr>
              <w:t>0</w:t>
            </w:r>
          </w:p>
        </w:tc>
      </w:tr>
      <w:tr w:rsidR="007A6143" w:rsidRPr="00CC1EA8" w14:paraId="54D11A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F28C962" w14:textId="77777777" w:rsidR="007A6143" w:rsidRPr="00CC1EA8" w:rsidRDefault="007A6143" w:rsidP="007A6143">
            <w:pPr>
              <w:pStyle w:val="TAC"/>
              <w:rPr>
                <w:lang w:val="sv-SE" w:eastAsia="fi-FI"/>
              </w:rPr>
            </w:pPr>
            <w:r w:rsidRPr="00CC1EA8">
              <w:rPr>
                <w:lang w:val="sv-SE" w:eastAsia="fi-FI"/>
              </w:rPr>
              <w:lastRenderedPageBreak/>
              <w:t>CA_n260(2A-P-Q)</w:t>
            </w:r>
          </w:p>
        </w:tc>
        <w:tc>
          <w:tcPr>
            <w:tcW w:w="1701" w:type="dxa"/>
            <w:tcBorders>
              <w:top w:val="nil"/>
              <w:left w:val="nil"/>
              <w:bottom w:val="single" w:sz="4" w:space="0" w:color="auto"/>
              <w:right w:val="single" w:sz="4" w:space="0" w:color="auto"/>
            </w:tcBorders>
            <w:shd w:val="clear" w:color="auto" w:fill="auto"/>
          </w:tcPr>
          <w:p w14:paraId="7AC28239" w14:textId="71FD25C6" w:rsidR="007A6143" w:rsidRPr="00CC1EA8" w:rsidRDefault="007A6143" w:rsidP="007A6143">
            <w:pPr>
              <w:pStyle w:val="TAC"/>
              <w:rPr>
                <w:lang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tcPr>
          <w:p w14:paraId="130ACBCE" w14:textId="77777777" w:rsidR="007A6143" w:rsidRPr="00CC1EA8" w:rsidRDefault="007A6143" w:rsidP="007A6143">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2039647F" w14:textId="77777777" w:rsidR="007A6143" w:rsidRPr="00CC1EA8" w:rsidRDefault="007A6143" w:rsidP="007A6143">
            <w:pPr>
              <w:pStyle w:val="TAC"/>
              <w:rPr>
                <w:lang w:val="en-US" w:eastAsia="fi-FI"/>
              </w:rPr>
            </w:pPr>
            <w:r w:rsidRPr="00CC1EA8">
              <w:rPr>
                <w:lang w:val="en-US" w:eastAsia="fi-FI"/>
              </w:rPr>
              <w:t>0</w:t>
            </w:r>
          </w:p>
        </w:tc>
      </w:tr>
      <w:tr w:rsidR="007A6143" w:rsidRPr="00CC1EA8" w14:paraId="76CD20B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F758B1" w14:textId="77777777" w:rsidR="007A6143" w:rsidRPr="00CC1EA8" w:rsidRDefault="007A6143" w:rsidP="007A6143">
            <w:pPr>
              <w:pStyle w:val="TAC"/>
              <w:rPr>
                <w:lang w:val="fi-FI" w:eastAsia="fi-FI"/>
              </w:rPr>
            </w:pPr>
            <w:r w:rsidRPr="00CC1EA8">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50128612" w14:textId="43DB34F0" w:rsidR="007A6143" w:rsidRPr="00CC1EA8" w:rsidRDefault="007A6143" w:rsidP="007A6143">
            <w:pPr>
              <w:pStyle w:val="TAC"/>
              <w:rPr>
                <w:lang w:val="fi-FI" w:eastAsia="fi-FI"/>
              </w:rPr>
            </w:pPr>
            <w:r w:rsidRPr="00CC1EA8">
              <w:t>CA_n260</w:t>
            </w:r>
            <w:r>
              <w:t>O/P</w:t>
            </w:r>
          </w:p>
        </w:tc>
        <w:tc>
          <w:tcPr>
            <w:tcW w:w="2268" w:type="dxa"/>
            <w:tcBorders>
              <w:top w:val="nil"/>
              <w:left w:val="nil"/>
              <w:bottom w:val="single" w:sz="4" w:space="0" w:color="auto"/>
              <w:right w:val="single" w:sz="4" w:space="0" w:color="auto"/>
            </w:tcBorders>
            <w:shd w:val="clear" w:color="auto" w:fill="auto"/>
            <w:hideMark/>
          </w:tcPr>
          <w:p w14:paraId="71AE3F78" w14:textId="77777777" w:rsidR="007A6143" w:rsidRPr="00CC1EA8" w:rsidRDefault="007A6143" w:rsidP="007A6143">
            <w:pPr>
              <w:pStyle w:val="TAC"/>
              <w:rPr>
                <w:lang w:val="fi-FI"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44C5E41E" w14:textId="77777777" w:rsidR="007A6143" w:rsidRPr="00CC1EA8" w:rsidRDefault="007A6143" w:rsidP="007A6143">
            <w:pPr>
              <w:pStyle w:val="TAC"/>
              <w:rPr>
                <w:lang w:val="fi-FI" w:eastAsia="fi-FI"/>
              </w:rPr>
            </w:pPr>
            <w:r w:rsidRPr="00CC1EA8">
              <w:rPr>
                <w:lang w:val="en-US" w:eastAsia="fi-FI"/>
              </w:rPr>
              <w:t>0</w:t>
            </w:r>
          </w:p>
        </w:tc>
      </w:tr>
      <w:tr w:rsidR="007A6143" w:rsidRPr="00CC1EA8" w14:paraId="324DFB5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66E3506" w14:textId="77777777" w:rsidR="007A6143" w:rsidRPr="00CC1EA8" w:rsidRDefault="007A6143" w:rsidP="007A6143">
            <w:pPr>
              <w:pStyle w:val="TAC"/>
              <w:rPr>
                <w:lang w:val="sv-SE" w:eastAsia="fi-FI"/>
              </w:rPr>
            </w:pPr>
            <w:r w:rsidRPr="00CC1EA8">
              <w:rPr>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3CF507EA" w14:textId="2457C728" w:rsidR="007A6143" w:rsidRPr="00CC1EA8" w:rsidRDefault="007A6143" w:rsidP="007A6143">
            <w:pPr>
              <w:pStyle w:val="TAC"/>
              <w:rPr>
                <w:lang w:val="sv-SE"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tcPr>
          <w:p w14:paraId="1F3D6298" w14:textId="77777777" w:rsidR="007A6143" w:rsidRPr="00CC1EA8" w:rsidRDefault="007A6143" w:rsidP="007A6143">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10FC18BE" w14:textId="77777777" w:rsidR="007A6143" w:rsidRPr="00CC1EA8" w:rsidRDefault="007A6143" w:rsidP="007A6143">
            <w:pPr>
              <w:pStyle w:val="TAC"/>
              <w:rPr>
                <w:lang w:val="en-US" w:eastAsia="fi-FI"/>
              </w:rPr>
            </w:pPr>
            <w:r w:rsidRPr="00CC1EA8">
              <w:rPr>
                <w:lang w:val="en-US" w:eastAsia="fi-FI"/>
              </w:rPr>
              <w:t>0</w:t>
            </w:r>
          </w:p>
        </w:tc>
      </w:tr>
      <w:tr w:rsidR="007A6143" w:rsidRPr="00CC1EA8" w14:paraId="10A909E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B08CB9" w14:textId="77777777" w:rsidR="007A6143" w:rsidRPr="00CC1EA8" w:rsidRDefault="007A6143" w:rsidP="007A6143">
            <w:pPr>
              <w:pStyle w:val="TAC"/>
              <w:rPr>
                <w:lang w:val="fi-FI" w:eastAsia="fi-FI"/>
              </w:rPr>
            </w:pPr>
            <w:r w:rsidRPr="00CC1EA8">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34139E07" w14:textId="4B8AA0F2" w:rsidR="007A6143" w:rsidRPr="00CC1EA8" w:rsidRDefault="007A6143" w:rsidP="007A6143">
            <w:pPr>
              <w:pStyle w:val="TAC"/>
              <w:rPr>
                <w:lang w:val="fi-FI" w:eastAsia="fi-FI"/>
              </w:rPr>
            </w:pPr>
            <w:r w:rsidRPr="00CC1EA8">
              <w:t>CA_n260</w:t>
            </w:r>
            <w:r>
              <w:t>O/P</w:t>
            </w:r>
          </w:p>
        </w:tc>
        <w:tc>
          <w:tcPr>
            <w:tcW w:w="2268" w:type="dxa"/>
            <w:tcBorders>
              <w:top w:val="nil"/>
              <w:left w:val="nil"/>
              <w:bottom w:val="single" w:sz="4" w:space="0" w:color="auto"/>
              <w:right w:val="single" w:sz="4" w:space="0" w:color="auto"/>
            </w:tcBorders>
            <w:shd w:val="clear" w:color="auto" w:fill="auto"/>
            <w:hideMark/>
          </w:tcPr>
          <w:p w14:paraId="6FA24017" w14:textId="77777777" w:rsidR="007A6143" w:rsidRPr="00CC1EA8" w:rsidRDefault="007A6143" w:rsidP="007A6143">
            <w:pPr>
              <w:pStyle w:val="TAC"/>
              <w:rPr>
                <w:lang w:val="fi-FI"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3E81B27C" w14:textId="77777777" w:rsidR="007A6143" w:rsidRPr="00CC1EA8" w:rsidRDefault="007A6143" w:rsidP="007A6143">
            <w:pPr>
              <w:pStyle w:val="TAC"/>
              <w:rPr>
                <w:lang w:val="fi-FI" w:eastAsia="fi-FI"/>
              </w:rPr>
            </w:pPr>
            <w:r w:rsidRPr="00CC1EA8">
              <w:rPr>
                <w:lang w:val="en-US" w:eastAsia="fi-FI"/>
              </w:rPr>
              <w:t>0</w:t>
            </w:r>
          </w:p>
        </w:tc>
      </w:tr>
      <w:tr w:rsidR="007A6143" w:rsidRPr="00CC1EA8" w14:paraId="75946D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FEDA801" w14:textId="77777777" w:rsidR="007A6143" w:rsidRPr="00CC1EA8" w:rsidRDefault="007A6143" w:rsidP="007A6143">
            <w:pPr>
              <w:pStyle w:val="TAC"/>
              <w:rPr>
                <w:lang w:val="sv-SE" w:eastAsia="fi-FI"/>
              </w:rPr>
            </w:pPr>
            <w:r w:rsidRPr="00CC1EA8">
              <w:rPr>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1B52F3F9" w14:textId="620FCF59" w:rsidR="007A6143" w:rsidRPr="00CC1EA8" w:rsidRDefault="007A6143" w:rsidP="007A6143">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5866677B" w14:textId="77777777" w:rsidR="007A6143" w:rsidRPr="00CC1EA8" w:rsidRDefault="007A6143" w:rsidP="007A6143">
            <w:pPr>
              <w:pStyle w:val="TAC"/>
              <w:rPr>
                <w:lang w:val="en-US" w:eastAsia="fi-FI"/>
              </w:rPr>
            </w:pPr>
            <w:r w:rsidRPr="00CC1EA8">
              <w:rPr>
                <w:lang w:val="en-US" w:eastAsia="fi-FI"/>
              </w:rPr>
              <w:t>2300</w:t>
            </w:r>
          </w:p>
        </w:tc>
        <w:tc>
          <w:tcPr>
            <w:tcW w:w="2335" w:type="dxa"/>
            <w:tcBorders>
              <w:top w:val="nil"/>
              <w:left w:val="nil"/>
              <w:bottom w:val="single" w:sz="4" w:space="0" w:color="auto"/>
              <w:right w:val="single" w:sz="4" w:space="0" w:color="auto"/>
            </w:tcBorders>
            <w:shd w:val="clear" w:color="auto" w:fill="auto"/>
          </w:tcPr>
          <w:p w14:paraId="6B9CB338" w14:textId="77777777" w:rsidR="007A6143" w:rsidRPr="00CC1EA8" w:rsidRDefault="007A6143" w:rsidP="007A6143">
            <w:pPr>
              <w:pStyle w:val="TAC"/>
              <w:rPr>
                <w:lang w:val="en-US" w:eastAsia="fi-FI"/>
              </w:rPr>
            </w:pPr>
            <w:r w:rsidRPr="00CC1EA8">
              <w:rPr>
                <w:lang w:val="en-US" w:eastAsia="fi-FI"/>
              </w:rPr>
              <w:t>0</w:t>
            </w:r>
          </w:p>
        </w:tc>
      </w:tr>
      <w:tr w:rsidR="007A6143" w:rsidRPr="00CC1EA8" w14:paraId="30D66EA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7C7AC" w14:textId="77777777" w:rsidR="007A6143" w:rsidRPr="00CC1EA8" w:rsidRDefault="007A6143" w:rsidP="007A6143">
            <w:pPr>
              <w:pStyle w:val="TAC"/>
              <w:rPr>
                <w:lang w:val="fi-FI" w:eastAsia="fi-FI"/>
              </w:rPr>
            </w:pPr>
            <w:r w:rsidRPr="00CC1EA8">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0EC3EC3A" w14:textId="204D41E0" w:rsidR="007A6143" w:rsidRPr="00CC1EA8" w:rsidRDefault="007A6143" w:rsidP="007A6143">
            <w:pPr>
              <w:pStyle w:val="TAC"/>
              <w:rPr>
                <w:lang w:val="fi-FI" w:eastAsia="fi-FI"/>
              </w:rPr>
            </w:pPr>
            <w:r w:rsidRPr="00CC1EA8">
              <w:t>CA_n260</w:t>
            </w:r>
            <w:r>
              <w:t>O/P</w:t>
            </w:r>
          </w:p>
        </w:tc>
        <w:tc>
          <w:tcPr>
            <w:tcW w:w="2268" w:type="dxa"/>
            <w:tcBorders>
              <w:top w:val="nil"/>
              <w:left w:val="nil"/>
              <w:bottom w:val="single" w:sz="4" w:space="0" w:color="auto"/>
              <w:right w:val="single" w:sz="4" w:space="0" w:color="auto"/>
            </w:tcBorders>
            <w:shd w:val="clear" w:color="auto" w:fill="auto"/>
            <w:hideMark/>
          </w:tcPr>
          <w:p w14:paraId="0D4A1F47" w14:textId="77777777" w:rsidR="007A6143" w:rsidRPr="00CC1EA8" w:rsidRDefault="007A6143" w:rsidP="007A6143">
            <w:pPr>
              <w:pStyle w:val="TAC"/>
              <w:rPr>
                <w:lang w:val="fi-FI" w:eastAsia="fi-FI"/>
              </w:rPr>
            </w:pPr>
            <w:r w:rsidRPr="00CC1EA8">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6F9E8EBA" w14:textId="77777777" w:rsidR="007A6143" w:rsidRPr="00CC1EA8" w:rsidRDefault="007A6143" w:rsidP="007A6143">
            <w:pPr>
              <w:pStyle w:val="TAC"/>
              <w:rPr>
                <w:lang w:val="fi-FI" w:eastAsia="fi-FI"/>
              </w:rPr>
            </w:pPr>
            <w:r w:rsidRPr="00CC1EA8">
              <w:rPr>
                <w:lang w:val="en-US" w:eastAsia="fi-FI"/>
              </w:rPr>
              <w:t>0</w:t>
            </w:r>
          </w:p>
        </w:tc>
      </w:tr>
      <w:tr w:rsidR="007A6143" w:rsidRPr="00CC1EA8" w14:paraId="0705913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5FEAE4" w14:textId="77777777" w:rsidR="007A6143" w:rsidRPr="00CC1EA8" w:rsidRDefault="007A6143" w:rsidP="007A6143">
            <w:pPr>
              <w:pStyle w:val="TAC"/>
              <w:rPr>
                <w:lang w:val="fi-FI" w:eastAsia="fi-FI"/>
              </w:rPr>
            </w:pPr>
            <w:r w:rsidRPr="00CC1EA8">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53C2E7B9" w14:textId="3BA8C86C"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7407534" w14:textId="77777777" w:rsidR="007A6143" w:rsidRPr="00CC1EA8" w:rsidRDefault="007A6143" w:rsidP="007A6143">
            <w:pPr>
              <w:pStyle w:val="TAC"/>
              <w:rPr>
                <w:lang w:val="fi-FI" w:eastAsia="fi-FI"/>
              </w:rPr>
            </w:pPr>
            <w:r w:rsidRPr="00CC1EA8">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7EDD334A" w14:textId="77777777" w:rsidR="007A6143" w:rsidRPr="00CC1EA8" w:rsidRDefault="007A6143" w:rsidP="007A6143">
            <w:pPr>
              <w:pStyle w:val="TAC"/>
              <w:rPr>
                <w:lang w:val="fi-FI" w:eastAsia="fi-FI"/>
              </w:rPr>
            </w:pPr>
            <w:r w:rsidRPr="00CC1EA8">
              <w:rPr>
                <w:lang w:val="en-US" w:eastAsia="fi-FI"/>
              </w:rPr>
              <w:t>0</w:t>
            </w:r>
          </w:p>
        </w:tc>
      </w:tr>
      <w:tr w:rsidR="007A6143" w:rsidRPr="00CC1EA8" w14:paraId="45142E9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A019FB" w14:textId="6FF6FFCC" w:rsidR="007A6143" w:rsidRPr="00CC1EA8" w:rsidRDefault="007A6143" w:rsidP="007A6143">
            <w:pPr>
              <w:pStyle w:val="TAC"/>
              <w:rPr>
                <w:lang w:val="sv-SE" w:eastAsia="fi-FI"/>
              </w:rPr>
            </w:pPr>
            <w:r w:rsidRPr="00CC1EA8">
              <w:rPr>
                <w:lang w:val="sv-SE" w:eastAsia="fi-FI"/>
              </w:rPr>
              <w:t>CA_n260(7A-P)</w:t>
            </w:r>
          </w:p>
        </w:tc>
        <w:tc>
          <w:tcPr>
            <w:tcW w:w="1701" w:type="dxa"/>
            <w:tcBorders>
              <w:top w:val="nil"/>
              <w:left w:val="nil"/>
              <w:bottom w:val="single" w:sz="4" w:space="0" w:color="auto"/>
              <w:right w:val="single" w:sz="4" w:space="0" w:color="auto"/>
            </w:tcBorders>
            <w:shd w:val="clear" w:color="auto" w:fill="auto"/>
          </w:tcPr>
          <w:p w14:paraId="4811A4D3" w14:textId="6D72AAD7" w:rsidR="007A6143" w:rsidRPr="00CC1EA8" w:rsidRDefault="007A6143" w:rsidP="007A6143">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67ED0931" w14:textId="72C25583" w:rsidR="007A6143" w:rsidRPr="00CC1EA8" w:rsidRDefault="007A6143" w:rsidP="007A6143">
            <w:pPr>
              <w:pStyle w:val="TAC"/>
              <w:rPr>
                <w:lang w:val="en-US" w:eastAsia="fi-FI"/>
              </w:rPr>
            </w:pPr>
            <w:r w:rsidRPr="00CC1EA8">
              <w:rPr>
                <w:lang w:val="en-US" w:eastAsia="fi-FI"/>
              </w:rPr>
              <w:t>3000</w:t>
            </w:r>
          </w:p>
        </w:tc>
        <w:tc>
          <w:tcPr>
            <w:tcW w:w="2335" w:type="dxa"/>
            <w:tcBorders>
              <w:top w:val="nil"/>
              <w:left w:val="nil"/>
              <w:bottom w:val="single" w:sz="4" w:space="0" w:color="auto"/>
              <w:right w:val="single" w:sz="4" w:space="0" w:color="auto"/>
            </w:tcBorders>
            <w:shd w:val="clear" w:color="auto" w:fill="auto"/>
          </w:tcPr>
          <w:p w14:paraId="0B869524" w14:textId="5CF40ADC" w:rsidR="007A6143" w:rsidRPr="00CC1EA8" w:rsidRDefault="007A6143" w:rsidP="007A6143">
            <w:pPr>
              <w:pStyle w:val="TAC"/>
              <w:rPr>
                <w:lang w:val="en-US" w:eastAsia="fi-FI"/>
              </w:rPr>
            </w:pPr>
            <w:r w:rsidRPr="00CC1EA8">
              <w:rPr>
                <w:lang w:val="en-US" w:eastAsia="fi-FI"/>
              </w:rPr>
              <w:t>0</w:t>
            </w:r>
          </w:p>
        </w:tc>
      </w:tr>
      <w:tr w:rsidR="007A6143" w:rsidRPr="00CC1EA8" w14:paraId="0D8B5D2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4D2124" w14:textId="77777777" w:rsidR="007A6143" w:rsidRPr="00CC1EA8" w:rsidRDefault="007A6143" w:rsidP="007A6143">
            <w:pPr>
              <w:pStyle w:val="TAC"/>
              <w:rPr>
                <w:lang w:val="fi-FI" w:eastAsia="fi-FI"/>
              </w:rPr>
            </w:pPr>
            <w:r w:rsidRPr="00CC1EA8">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53FD2F54" w14:textId="4EE4FFAC" w:rsidR="007A6143" w:rsidRPr="00CC1EA8" w:rsidRDefault="007A6143" w:rsidP="007A6143">
            <w:pPr>
              <w:pStyle w:val="TAC"/>
              <w:rPr>
                <w:lang w:val="fi-FI" w:eastAsia="fi-FI"/>
              </w:rPr>
            </w:pPr>
            <w:r w:rsidRPr="00CC1EA8">
              <w:t>CA_n260</w:t>
            </w:r>
            <w:r>
              <w:t>O/P</w:t>
            </w:r>
          </w:p>
        </w:tc>
        <w:tc>
          <w:tcPr>
            <w:tcW w:w="2268" w:type="dxa"/>
            <w:tcBorders>
              <w:top w:val="nil"/>
              <w:left w:val="nil"/>
              <w:bottom w:val="single" w:sz="4" w:space="0" w:color="auto"/>
              <w:right w:val="single" w:sz="4" w:space="0" w:color="auto"/>
            </w:tcBorders>
            <w:shd w:val="clear" w:color="auto" w:fill="auto"/>
            <w:hideMark/>
          </w:tcPr>
          <w:p w14:paraId="330D8DC5" w14:textId="77777777" w:rsidR="007A6143" w:rsidRPr="00CC1EA8" w:rsidRDefault="007A6143" w:rsidP="007A6143">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A0499C1" w14:textId="77777777" w:rsidR="007A6143" w:rsidRPr="00CC1EA8" w:rsidRDefault="007A6143" w:rsidP="007A6143">
            <w:pPr>
              <w:pStyle w:val="TAC"/>
              <w:rPr>
                <w:lang w:val="fi-FI" w:eastAsia="fi-FI"/>
              </w:rPr>
            </w:pPr>
            <w:r w:rsidRPr="00CC1EA8">
              <w:rPr>
                <w:lang w:val="en-US" w:eastAsia="fi-FI"/>
              </w:rPr>
              <w:t>0</w:t>
            </w:r>
          </w:p>
        </w:tc>
      </w:tr>
      <w:tr w:rsidR="007A6143" w:rsidRPr="00CC1EA8" w14:paraId="379ACD0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807090" w14:textId="77777777" w:rsidR="007A6143" w:rsidRPr="00CC1EA8" w:rsidRDefault="007A6143" w:rsidP="007A6143">
            <w:pPr>
              <w:pStyle w:val="TAC"/>
              <w:rPr>
                <w:lang w:val="fi-FI" w:eastAsia="fi-FI"/>
              </w:rPr>
            </w:pPr>
            <w:r w:rsidRPr="00CC1EA8">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86B1947" w14:textId="42314665" w:rsidR="007A6143" w:rsidRPr="00CC1EA8" w:rsidRDefault="007A6143" w:rsidP="007A6143">
            <w:pPr>
              <w:pStyle w:val="TAC"/>
              <w:rPr>
                <w:lang w:val="fi-FI" w:eastAsia="fi-FI"/>
              </w:rPr>
            </w:pPr>
            <w:r w:rsidRPr="00CC1EA8">
              <w:t>CA_n260</w:t>
            </w:r>
            <w:r>
              <w:t>O/P</w:t>
            </w:r>
          </w:p>
        </w:tc>
        <w:tc>
          <w:tcPr>
            <w:tcW w:w="2268" w:type="dxa"/>
            <w:tcBorders>
              <w:top w:val="nil"/>
              <w:left w:val="nil"/>
              <w:bottom w:val="single" w:sz="4" w:space="0" w:color="auto"/>
              <w:right w:val="single" w:sz="4" w:space="0" w:color="auto"/>
            </w:tcBorders>
            <w:shd w:val="clear" w:color="auto" w:fill="auto"/>
            <w:hideMark/>
          </w:tcPr>
          <w:p w14:paraId="3FB5B83F" w14:textId="77777777" w:rsidR="007A6143" w:rsidRPr="00CC1EA8" w:rsidRDefault="007A6143" w:rsidP="007A6143">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96A21AD" w14:textId="77777777" w:rsidR="007A6143" w:rsidRPr="00CC1EA8" w:rsidRDefault="007A6143" w:rsidP="007A6143">
            <w:pPr>
              <w:pStyle w:val="TAC"/>
              <w:rPr>
                <w:lang w:val="fi-FI" w:eastAsia="fi-FI"/>
              </w:rPr>
            </w:pPr>
            <w:r w:rsidRPr="00CC1EA8">
              <w:rPr>
                <w:lang w:val="en-US" w:eastAsia="fi-FI"/>
              </w:rPr>
              <w:t>0</w:t>
            </w:r>
          </w:p>
        </w:tc>
      </w:tr>
      <w:tr w:rsidR="007A6143" w:rsidRPr="00CC1EA8" w14:paraId="0AE70A4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B95872" w14:textId="77777777" w:rsidR="007A6143" w:rsidRPr="00CC1EA8" w:rsidRDefault="007A6143" w:rsidP="007A6143">
            <w:pPr>
              <w:pStyle w:val="TAC"/>
              <w:rPr>
                <w:lang w:val="fi-FI" w:eastAsia="fi-FI"/>
              </w:rPr>
            </w:pPr>
            <w:r w:rsidRPr="00CC1EA8">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0982D666"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67B761" w14:textId="77777777" w:rsidR="007A6143" w:rsidRPr="00CC1EA8" w:rsidRDefault="007A6143" w:rsidP="007A6143">
            <w:pPr>
              <w:pStyle w:val="TAC"/>
              <w:rPr>
                <w:lang w:val="fi-FI"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4F30A82" w14:textId="77777777" w:rsidR="007A6143" w:rsidRPr="00CC1EA8" w:rsidRDefault="007A6143" w:rsidP="007A6143">
            <w:pPr>
              <w:pStyle w:val="TAC"/>
              <w:rPr>
                <w:lang w:val="fi-FI" w:eastAsia="fi-FI"/>
              </w:rPr>
            </w:pPr>
            <w:r w:rsidRPr="00CC1EA8">
              <w:rPr>
                <w:lang w:val="en-US" w:eastAsia="fi-FI"/>
              </w:rPr>
              <w:t>0</w:t>
            </w:r>
          </w:p>
        </w:tc>
      </w:tr>
      <w:tr w:rsidR="007A6143" w:rsidRPr="00CC1EA8" w14:paraId="377013C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0F7BD" w14:textId="77777777" w:rsidR="007A6143" w:rsidRPr="00CC1EA8" w:rsidRDefault="007A6143" w:rsidP="007A6143">
            <w:pPr>
              <w:pStyle w:val="TAC"/>
              <w:rPr>
                <w:lang w:val="fi-FI" w:eastAsia="fi-FI"/>
              </w:rPr>
            </w:pPr>
            <w:r w:rsidRPr="00CC1EA8">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5AACFA3B"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9088AD7" w14:textId="77777777" w:rsidR="007A6143" w:rsidRPr="00CC1EA8" w:rsidRDefault="007A6143" w:rsidP="007A6143">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7C3390B" w14:textId="77777777" w:rsidR="007A6143" w:rsidRPr="00CC1EA8" w:rsidRDefault="007A6143" w:rsidP="007A6143">
            <w:pPr>
              <w:pStyle w:val="TAC"/>
              <w:rPr>
                <w:lang w:val="fi-FI" w:eastAsia="fi-FI"/>
              </w:rPr>
            </w:pPr>
            <w:r w:rsidRPr="00CC1EA8">
              <w:rPr>
                <w:lang w:val="en-US" w:eastAsia="fi-FI"/>
              </w:rPr>
              <w:t>0</w:t>
            </w:r>
          </w:p>
        </w:tc>
      </w:tr>
      <w:tr w:rsidR="007A6143" w:rsidRPr="00CC1EA8" w14:paraId="1E54C58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B42072" w14:textId="77777777" w:rsidR="007A6143" w:rsidRPr="00CC1EA8" w:rsidRDefault="007A6143" w:rsidP="007A6143">
            <w:pPr>
              <w:pStyle w:val="TAC"/>
              <w:rPr>
                <w:lang w:val="fi-FI" w:eastAsia="fi-FI"/>
              </w:rPr>
            </w:pPr>
            <w:r w:rsidRPr="00CC1EA8">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64D9D1D"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A914A5B" w14:textId="77777777" w:rsidR="007A6143" w:rsidRPr="00CC1EA8" w:rsidRDefault="007A6143" w:rsidP="007A6143">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2DE89AF" w14:textId="77777777" w:rsidR="007A6143" w:rsidRPr="00CC1EA8" w:rsidRDefault="007A6143" w:rsidP="007A6143">
            <w:pPr>
              <w:pStyle w:val="TAC"/>
              <w:rPr>
                <w:lang w:val="fi-FI" w:eastAsia="fi-FI"/>
              </w:rPr>
            </w:pPr>
            <w:r w:rsidRPr="00CC1EA8">
              <w:rPr>
                <w:lang w:val="en-US" w:eastAsia="fi-FI"/>
              </w:rPr>
              <w:t>0</w:t>
            </w:r>
          </w:p>
        </w:tc>
      </w:tr>
      <w:tr w:rsidR="007A6143" w:rsidRPr="00CC1EA8" w14:paraId="7E384A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52ACCC5" w14:textId="77777777" w:rsidR="007A6143" w:rsidRPr="00CC1EA8" w:rsidRDefault="007A6143" w:rsidP="007A6143">
            <w:pPr>
              <w:pStyle w:val="TAC"/>
              <w:rPr>
                <w:lang w:val="sv-SE" w:eastAsia="fi-FI"/>
              </w:rPr>
            </w:pPr>
            <w:r w:rsidRPr="00CC1EA8">
              <w:rPr>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45FE7DA7" w14:textId="77777777" w:rsidR="007A6143" w:rsidRPr="00CC1EA8" w:rsidRDefault="007A6143" w:rsidP="007A6143">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4F275293" w14:textId="77777777" w:rsidR="007A6143" w:rsidRPr="00CC1EA8" w:rsidRDefault="007A6143" w:rsidP="007A6143">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3297A240" w14:textId="77777777" w:rsidR="007A6143" w:rsidRPr="00CC1EA8" w:rsidRDefault="007A6143" w:rsidP="007A6143">
            <w:pPr>
              <w:pStyle w:val="TAC"/>
              <w:rPr>
                <w:lang w:val="en-US" w:eastAsia="fi-FI"/>
              </w:rPr>
            </w:pPr>
            <w:r w:rsidRPr="00CC1EA8">
              <w:rPr>
                <w:lang w:val="en-US" w:eastAsia="fi-FI"/>
              </w:rPr>
              <w:t>0</w:t>
            </w:r>
          </w:p>
        </w:tc>
      </w:tr>
      <w:tr w:rsidR="007A6143" w:rsidRPr="00CC1EA8" w14:paraId="088D5EF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9723AC" w14:textId="77777777" w:rsidR="007A6143" w:rsidRPr="00CC1EA8" w:rsidRDefault="007A6143" w:rsidP="007A6143">
            <w:pPr>
              <w:pStyle w:val="TAC"/>
              <w:rPr>
                <w:lang w:val="fi-FI" w:eastAsia="fi-FI"/>
              </w:rPr>
            </w:pPr>
            <w:r w:rsidRPr="00CC1EA8">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51406B8E"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F6AF9E8" w14:textId="77777777" w:rsidR="007A6143" w:rsidRPr="00CC1EA8" w:rsidRDefault="007A6143" w:rsidP="007A6143">
            <w:pPr>
              <w:pStyle w:val="TAC"/>
              <w:rPr>
                <w:lang w:val="fi-FI"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6021286" w14:textId="77777777" w:rsidR="007A6143" w:rsidRPr="00CC1EA8" w:rsidRDefault="007A6143" w:rsidP="007A6143">
            <w:pPr>
              <w:pStyle w:val="TAC"/>
              <w:rPr>
                <w:lang w:val="fi-FI" w:eastAsia="fi-FI"/>
              </w:rPr>
            </w:pPr>
            <w:r w:rsidRPr="00CC1EA8">
              <w:rPr>
                <w:lang w:val="en-US" w:eastAsia="fi-FI"/>
              </w:rPr>
              <w:t>0</w:t>
            </w:r>
          </w:p>
        </w:tc>
      </w:tr>
      <w:tr w:rsidR="007A6143" w:rsidRPr="00CC1EA8" w14:paraId="6C05150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812417" w14:textId="77777777" w:rsidR="007A6143" w:rsidRPr="00CC1EA8" w:rsidRDefault="007A6143" w:rsidP="007A6143">
            <w:pPr>
              <w:pStyle w:val="TAC"/>
              <w:rPr>
                <w:lang w:val="fi-FI" w:eastAsia="fi-FI"/>
              </w:rPr>
            </w:pPr>
            <w:r w:rsidRPr="00CC1EA8">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1F525196"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410A90E" w14:textId="77777777" w:rsidR="007A6143" w:rsidRPr="00CC1EA8" w:rsidRDefault="007A6143" w:rsidP="007A6143">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E325573" w14:textId="77777777" w:rsidR="007A6143" w:rsidRPr="00CC1EA8" w:rsidRDefault="007A6143" w:rsidP="007A6143">
            <w:pPr>
              <w:pStyle w:val="TAC"/>
              <w:rPr>
                <w:lang w:val="fi-FI" w:eastAsia="fi-FI"/>
              </w:rPr>
            </w:pPr>
            <w:r w:rsidRPr="00CC1EA8">
              <w:rPr>
                <w:lang w:val="en-US" w:eastAsia="fi-FI"/>
              </w:rPr>
              <w:t>0</w:t>
            </w:r>
          </w:p>
        </w:tc>
      </w:tr>
      <w:tr w:rsidR="007A6143" w:rsidRPr="00CC1EA8" w14:paraId="1C8F90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04E8A4" w14:textId="77777777" w:rsidR="007A6143" w:rsidRPr="00CC1EA8" w:rsidRDefault="007A6143" w:rsidP="007A6143">
            <w:pPr>
              <w:pStyle w:val="TAC"/>
              <w:rPr>
                <w:lang w:val="fi-FI" w:eastAsia="fi-FI"/>
              </w:rPr>
            </w:pPr>
            <w:r w:rsidRPr="00CC1EA8">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495DA47C"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87BF8C6" w14:textId="77777777" w:rsidR="007A6143" w:rsidRPr="00CC1EA8" w:rsidRDefault="007A6143" w:rsidP="007A6143">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7038199" w14:textId="77777777" w:rsidR="007A6143" w:rsidRPr="00CC1EA8" w:rsidRDefault="007A6143" w:rsidP="007A6143">
            <w:pPr>
              <w:pStyle w:val="TAC"/>
              <w:rPr>
                <w:lang w:val="fi-FI" w:eastAsia="fi-FI"/>
              </w:rPr>
            </w:pPr>
            <w:r w:rsidRPr="00CC1EA8">
              <w:rPr>
                <w:lang w:val="en-US" w:eastAsia="fi-FI"/>
              </w:rPr>
              <w:t>0</w:t>
            </w:r>
          </w:p>
        </w:tc>
      </w:tr>
      <w:tr w:rsidR="007A6143" w:rsidRPr="00CC1EA8" w14:paraId="283C466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B556A9" w14:textId="77777777" w:rsidR="007A6143" w:rsidRPr="00CC1EA8" w:rsidRDefault="007A6143" w:rsidP="007A6143">
            <w:pPr>
              <w:pStyle w:val="TAC"/>
              <w:rPr>
                <w:lang w:val="fi-FI" w:eastAsia="fi-FI"/>
              </w:rPr>
            </w:pPr>
            <w:r w:rsidRPr="00CC1EA8">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29CA6C36"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5A60CC9" w14:textId="77777777" w:rsidR="007A6143" w:rsidRPr="00CC1EA8" w:rsidRDefault="007A6143" w:rsidP="007A6143">
            <w:pPr>
              <w:pStyle w:val="TAC"/>
              <w:rPr>
                <w:lang w:val="fi-FI" w:eastAsia="fi-FI"/>
              </w:rPr>
            </w:pPr>
            <w:r w:rsidRPr="00CC1EA8">
              <w:rPr>
                <w:lang w:eastAsia="fi-FI"/>
              </w:rPr>
              <w:t>2800</w:t>
            </w:r>
          </w:p>
        </w:tc>
        <w:tc>
          <w:tcPr>
            <w:tcW w:w="2335" w:type="dxa"/>
            <w:tcBorders>
              <w:top w:val="nil"/>
              <w:left w:val="nil"/>
              <w:bottom w:val="single" w:sz="4" w:space="0" w:color="auto"/>
              <w:right w:val="single" w:sz="4" w:space="0" w:color="auto"/>
            </w:tcBorders>
            <w:shd w:val="clear" w:color="auto" w:fill="auto"/>
            <w:hideMark/>
          </w:tcPr>
          <w:p w14:paraId="5E456B8F" w14:textId="77777777" w:rsidR="007A6143" w:rsidRPr="00CC1EA8" w:rsidRDefault="007A6143" w:rsidP="007A6143">
            <w:pPr>
              <w:pStyle w:val="TAC"/>
              <w:rPr>
                <w:lang w:val="fi-FI" w:eastAsia="fi-FI"/>
              </w:rPr>
            </w:pPr>
            <w:r w:rsidRPr="00CC1EA8">
              <w:rPr>
                <w:lang w:val="en-US" w:eastAsia="fi-FI"/>
              </w:rPr>
              <w:t>0</w:t>
            </w:r>
          </w:p>
        </w:tc>
      </w:tr>
      <w:tr w:rsidR="007A6143" w:rsidRPr="00CC1EA8" w14:paraId="49668C2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65EE7B" w14:textId="77777777" w:rsidR="007A6143" w:rsidRPr="00CC1EA8" w:rsidRDefault="007A6143" w:rsidP="007A6143">
            <w:pPr>
              <w:pStyle w:val="TAC"/>
              <w:rPr>
                <w:lang w:val="fi-FI" w:eastAsia="fi-FI"/>
              </w:rPr>
            </w:pPr>
            <w:r w:rsidRPr="00CC1EA8">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007AB157"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F2031C" w14:textId="77777777" w:rsidR="007A6143" w:rsidRPr="00CC1EA8" w:rsidRDefault="007A6143" w:rsidP="007A6143">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86E4554" w14:textId="77777777" w:rsidR="007A6143" w:rsidRPr="00CC1EA8" w:rsidRDefault="007A6143" w:rsidP="007A6143">
            <w:pPr>
              <w:pStyle w:val="TAC"/>
              <w:rPr>
                <w:lang w:val="fi-FI" w:eastAsia="fi-FI"/>
              </w:rPr>
            </w:pPr>
            <w:r w:rsidRPr="00CC1EA8">
              <w:rPr>
                <w:lang w:val="en-US" w:eastAsia="fi-FI"/>
              </w:rPr>
              <w:t>0</w:t>
            </w:r>
          </w:p>
        </w:tc>
      </w:tr>
      <w:tr w:rsidR="007A6143" w:rsidRPr="00CC1EA8" w14:paraId="46E976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1B3F1B" w14:textId="77777777" w:rsidR="007A6143" w:rsidRPr="00CC1EA8" w:rsidRDefault="007A6143" w:rsidP="007A6143">
            <w:pPr>
              <w:pStyle w:val="TAC"/>
              <w:rPr>
                <w:lang w:val="fi-FI" w:eastAsia="fi-FI"/>
              </w:rPr>
            </w:pPr>
            <w:r w:rsidRPr="00CC1EA8">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7650DC93"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72AF7A7" w14:textId="77777777" w:rsidR="007A6143" w:rsidRPr="00CC1EA8" w:rsidRDefault="007A6143" w:rsidP="007A6143">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666B8C12" w14:textId="77777777" w:rsidR="007A6143" w:rsidRPr="00CC1EA8" w:rsidRDefault="007A6143" w:rsidP="007A6143">
            <w:pPr>
              <w:pStyle w:val="TAC"/>
              <w:rPr>
                <w:lang w:val="fi-FI" w:eastAsia="fi-FI"/>
              </w:rPr>
            </w:pPr>
            <w:r w:rsidRPr="00CC1EA8">
              <w:rPr>
                <w:lang w:val="en-US" w:eastAsia="fi-FI"/>
              </w:rPr>
              <w:t>0</w:t>
            </w:r>
          </w:p>
        </w:tc>
      </w:tr>
      <w:tr w:rsidR="007A6143" w:rsidRPr="00CC1EA8" w14:paraId="728638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756A79" w14:textId="77777777" w:rsidR="007A6143" w:rsidRPr="00CC1EA8" w:rsidRDefault="007A6143" w:rsidP="007A6143">
            <w:pPr>
              <w:pStyle w:val="TAC"/>
              <w:rPr>
                <w:lang w:val="fi-FI" w:eastAsia="fi-FI"/>
              </w:rPr>
            </w:pPr>
            <w:r w:rsidRPr="00CC1EA8">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04824B60"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59243D2" w14:textId="77777777" w:rsidR="007A6143" w:rsidRPr="00CC1EA8" w:rsidRDefault="007A6143" w:rsidP="007A6143">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7408DA2" w14:textId="77777777" w:rsidR="007A6143" w:rsidRPr="00CC1EA8" w:rsidRDefault="007A6143" w:rsidP="007A6143">
            <w:pPr>
              <w:pStyle w:val="TAC"/>
              <w:rPr>
                <w:lang w:val="fi-FI" w:eastAsia="fi-FI"/>
              </w:rPr>
            </w:pPr>
            <w:r w:rsidRPr="00CC1EA8">
              <w:rPr>
                <w:lang w:val="en-US" w:eastAsia="fi-FI"/>
              </w:rPr>
              <w:t>0</w:t>
            </w:r>
          </w:p>
        </w:tc>
      </w:tr>
      <w:tr w:rsidR="007A6143" w:rsidRPr="00CC1EA8" w14:paraId="488C844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23E6EA" w14:textId="77777777" w:rsidR="007A6143" w:rsidRPr="00CC1EA8" w:rsidRDefault="007A6143" w:rsidP="007A6143">
            <w:pPr>
              <w:pStyle w:val="TAC"/>
              <w:rPr>
                <w:lang w:val="fi-FI" w:eastAsia="fi-FI"/>
              </w:rPr>
            </w:pPr>
            <w:r w:rsidRPr="00CC1EA8">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565E56FA"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C3BA8F5" w14:textId="77777777" w:rsidR="007A6143" w:rsidRPr="00CC1EA8" w:rsidRDefault="007A6143" w:rsidP="007A6143">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17CDADAD" w14:textId="77777777" w:rsidR="007A6143" w:rsidRPr="00CC1EA8" w:rsidRDefault="007A6143" w:rsidP="007A6143">
            <w:pPr>
              <w:pStyle w:val="TAC"/>
              <w:rPr>
                <w:lang w:val="fi-FI" w:eastAsia="fi-FI"/>
              </w:rPr>
            </w:pPr>
            <w:r w:rsidRPr="00CC1EA8">
              <w:rPr>
                <w:lang w:val="en-US" w:eastAsia="fi-FI"/>
              </w:rPr>
              <w:t>0</w:t>
            </w:r>
          </w:p>
        </w:tc>
      </w:tr>
      <w:tr w:rsidR="007A6143" w:rsidRPr="00CC1EA8" w14:paraId="043D633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AE3F1" w14:textId="77777777" w:rsidR="007A6143" w:rsidRPr="00CC1EA8" w:rsidRDefault="007A6143" w:rsidP="007A6143">
            <w:pPr>
              <w:pStyle w:val="TAC"/>
              <w:rPr>
                <w:lang w:val="fi-FI" w:eastAsia="fi-FI"/>
              </w:rPr>
            </w:pPr>
            <w:r w:rsidRPr="00CC1EA8">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09C77A15"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4A32FD3" w14:textId="77777777" w:rsidR="007A6143" w:rsidRPr="00CC1EA8" w:rsidRDefault="007A6143" w:rsidP="007A6143">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36E9455" w14:textId="77777777" w:rsidR="007A6143" w:rsidRPr="00CC1EA8" w:rsidRDefault="007A6143" w:rsidP="007A6143">
            <w:pPr>
              <w:pStyle w:val="TAC"/>
              <w:rPr>
                <w:lang w:val="fi-FI" w:eastAsia="fi-FI"/>
              </w:rPr>
            </w:pPr>
            <w:r w:rsidRPr="00CC1EA8">
              <w:rPr>
                <w:lang w:val="en-US" w:eastAsia="fi-FI"/>
              </w:rPr>
              <w:t>0</w:t>
            </w:r>
          </w:p>
        </w:tc>
      </w:tr>
      <w:tr w:rsidR="007A6143" w:rsidRPr="00CC1EA8" w14:paraId="2EFB99C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12E7E7" w14:textId="77777777" w:rsidR="007A6143" w:rsidRPr="00CC1EA8" w:rsidRDefault="007A6143" w:rsidP="007A6143">
            <w:pPr>
              <w:pStyle w:val="TAC"/>
              <w:rPr>
                <w:lang w:val="fi-FI" w:eastAsia="fi-FI"/>
              </w:rPr>
            </w:pPr>
            <w:r w:rsidRPr="00CC1EA8">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6A575CFC" w14:textId="77777777"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497281C" w14:textId="77777777" w:rsidR="007A6143" w:rsidRPr="00CC1EA8" w:rsidRDefault="007A6143" w:rsidP="007A6143">
            <w:pPr>
              <w:pStyle w:val="TAC"/>
              <w:rPr>
                <w:lang w:val="fi-FI" w:eastAsia="fi-FI"/>
              </w:rPr>
            </w:pPr>
            <w:r w:rsidRPr="00CC1EA8">
              <w:rPr>
                <w:lang w:eastAsia="fi-FI"/>
              </w:rPr>
              <w:t>2550</w:t>
            </w:r>
          </w:p>
        </w:tc>
        <w:tc>
          <w:tcPr>
            <w:tcW w:w="2335" w:type="dxa"/>
            <w:tcBorders>
              <w:top w:val="nil"/>
              <w:left w:val="nil"/>
              <w:bottom w:val="single" w:sz="4" w:space="0" w:color="auto"/>
              <w:right w:val="single" w:sz="4" w:space="0" w:color="auto"/>
            </w:tcBorders>
            <w:shd w:val="clear" w:color="auto" w:fill="auto"/>
            <w:hideMark/>
          </w:tcPr>
          <w:p w14:paraId="25EA779D" w14:textId="77777777" w:rsidR="007A6143" w:rsidRPr="00CC1EA8" w:rsidRDefault="007A6143" w:rsidP="007A6143">
            <w:pPr>
              <w:pStyle w:val="TAC"/>
              <w:rPr>
                <w:lang w:val="fi-FI" w:eastAsia="fi-FI"/>
              </w:rPr>
            </w:pPr>
            <w:r w:rsidRPr="00CC1EA8">
              <w:rPr>
                <w:lang w:val="en-US" w:eastAsia="fi-FI"/>
              </w:rPr>
              <w:t>0</w:t>
            </w:r>
          </w:p>
        </w:tc>
      </w:tr>
      <w:tr w:rsidR="007A6143" w:rsidRPr="00CC1EA8" w14:paraId="09D472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54735AC" w14:textId="528196DC" w:rsidR="007A6143" w:rsidRPr="00CC1EA8" w:rsidRDefault="007A6143" w:rsidP="007A6143">
            <w:pPr>
              <w:pStyle w:val="TAC"/>
              <w:rPr>
                <w:lang w:val="sv-SE" w:eastAsia="fi-FI"/>
              </w:rPr>
            </w:pPr>
            <w:r w:rsidRPr="00CC1EA8">
              <w:rPr>
                <w:lang w:val="sv-SE" w:eastAsia="fi-FI"/>
              </w:rPr>
              <w:t>CA_n260(9A-O)</w:t>
            </w:r>
          </w:p>
        </w:tc>
        <w:tc>
          <w:tcPr>
            <w:tcW w:w="1701" w:type="dxa"/>
            <w:tcBorders>
              <w:top w:val="nil"/>
              <w:left w:val="nil"/>
              <w:bottom w:val="single" w:sz="4" w:space="0" w:color="auto"/>
              <w:right w:val="single" w:sz="4" w:space="0" w:color="auto"/>
            </w:tcBorders>
            <w:shd w:val="clear" w:color="auto" w:fill="auto"/>
          </w:tcPr>
          <w:p w14:paraId="17E2BAD0" w14:textId="24AB0504" w:rsidR="007A6143" w:rsidRPr="00CC1EA8" w:rsidRDefault="007A6143" w:rsidP="007A6143">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7025814C" w14:textId="245786C4" w:rsidR="007A6143" w:rsidRPr="00CC1EA8" w:rsidRDefault="007A6143" w:rsidP="007A6143">
            <w:pPr>
              <w:pStyle w:val="TAC"/>
              <w:rPr>
                <w:lang w:eastAsia="fi-FI"/>
              </w:rPr>
            </w:pPr>
            <w:r w:rsidRPr="00CC1EA8">
              <w:rPr>
                <w:lang w:val="en-US" w:eastAsia="fi-FI"/>
              </w:rPr>
              <w:t>3000</w:t>
            </w:r>
          </w:p>
        </w:tc>
        <w:tc>
          <w:tcPr>
            <w:tcW w:w="2335" w:type="dxa"/>
            <w:tcBorders>
              <w:top w:val="nil"/>
              <w:left w:val="nil"/>
              <w:bottom w:val="single" w:sz="4" w:space="0" w:color="auto"/>
              <w:right w:val="single" w:sz="4" w:space="0" w:color="auto"/>
            </w:tcBorders>
            <w:shd w:val="clear" w:color="auto" w:fill="auto"/>
          </w:tcPr>
          <w:p w14:paraId="69DE223D" w14:textId="21B8D7F6" w:rsidR="007A6143" w:rsidRPr="00CC1EA8" w:rsidRDefault="007A6143" w:rsidP="007A6143">
            <w:pPr>
              <w:pStyle w:val="TAC"/>
              <w:rPr>
                <w:lang w:val="en-US" w:eastAsia="fi-FI"/>
              </w:rPr>
            </w:pPr>
            <w:r w:rsidRPr="00CC1EA8">
              <w:rPr>
                <w:lang w:val="en-US" w:eastAsia="fi-FI"/>
              </w:rPr>
              <w:t>0</w:t>
            </w:r>
          </w:p>
        </w:tc>
      </w:tr>
      <w:tr w:rsidR="007A6143" w:rsidRPr="00CC1EA8" w14:paraId="2294608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291CAB" w14:textId="77777777" w:rsidR="007A6143" w:rsidRPr="00CC1EA8" w:rsidRDefault="007A6143" w:rsidP="007A6143">
            <w:pPr>
              <w:pStyle w:val="TAC"/>
              <w:rPr>
                <w:lang w:val="fi-FI" w:eastAsia="fi-FI"/>
              </w:rPr>
            </w:pPr>
            <w:r w:rsidRPr="00CC1EA8">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623D96D3" w14:textId="77667385" w:rsidR="007A6143" w:rsidRPr="00CC1EA8" w:rsidRDefault="007A6143" w:rsidP="007A6143">
            <w:pPr>
              <w:pStyle w:val="TAC"/>
              <w:rPr>
                <w:lang w:val="fi-FI" w:eastAsia="fi-FI"/>
              </w:rPr>
            </w:pPr>
            <w:r w:rsidRPr="00CC1EA8">
              <w:t>CA_n260</w:t>
            </w:r>
            <w:r>
              <w:t>O/P/Q</w:t>
            </w:r>
          </w:p>
        </w:tc>
        <w:tc>
          <w:tcPr>
            <w:tcW w:w="2268" w:type="dxa"/>
            <w:tcBorders>
              <w:top w:val="nil"/>
              <w:left w:val="nil"/>
              <w:bottom w:val="single" w:sz="4" w:space="0" w:color="auto"/>
              <w:right w:val="single" w:sz="4" w:space="0" w:color="auto"/>
            </w:tcBorders>
            <w:shd w:val="clear" w:color="auto" w:fill="auto"/>
            <w:hideMark/>
          </w:tcPr>
          <w:p w14:paraId="6FCFFA29"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BCEB1C" w14:textId="77777777" w:rsidR="007A6143" w:rsidRPr="00CC1EA8" w:rsidRDefault="007A6143" w:rsidP="007A6143">
            <w:pPr>
              <w:pStyle w:val="TAC"/>
              <w:rPr>
                <w:lang w:val="fi-FI" w:eastAsia="fi-FI"/>
              </w:rPr>
            </w:pPr>
            <w:r w:rsidRPr="00CC1EA8">
              <w:rPr>
                <w:lang w:val="en-US" w:eastAsia="fi-FI"/>
              </w:rPr>
              <w:t>0</w:t>
            </w:r>
          </w:p>
        </w:tc>
      </w:tr>
      <w:tr w:rsidR="007A6143" w:rsidRPr="00CC1EA8" w14:paraId="4676A3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47B5DE" w14:textId="77777777" w:rsidR="007A6143" w:rsidRPr="00CC1EA8" w:rsidRDefault="007A6143" w:rsidP="007A6143">
            <w:pPr>
              <w:pStyle w:val="TAC"/>
              <w:rPr>
                <w:lang w:val="fi-FI" w:eastAsia="fi-FI"/>
              </w:rPr>
            </w:pPr>
            <w:r w:rsidRPr="00CC1EA8">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2718E08A" w14:textId="2995C98C"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6ACE47" w14:textId="77777777" w:rsidR="007A6143" w:rsidRPr="00CC1EA8" w:rsidRDefault="007A6143" w:rsidP="007A6143">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C78197D" w14:textId="77777777" w:rsidR="007A6143" w:rsidRPr="00CC1EA8" w:rsidRDefault="007A6143" w:rsidP="007A6143">
            <w:pPr>
              <w:pStyle w:val="TAC"/>
              <w:rPr>
                <w:lang w:val="fi-FI" w:eastAsia="fi-FI"/>
              </w:rPr>
            </w:pPr>
            <w:r w:rsidRPr="00CC1EA8">
              <w:rPr>
                <w:lang w:val="en-US" w:eastAsia="fi-FI"/>
              </w:rPr>
              <w:t>0</w:t>
            </w:r>
          </w:p>
        </w:tc>
      </w:tr>
      <w:tr w:rsidR="007A6143" w:rsidRPr="00CC1EA8" w14:paraId="66E4865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79E16A" w14:textId="77777777" w:rsidR="007A6143" w:rsidRPr="00CC1EA8" w:rsidRDefault="007A6143" w:rsidP="007A6143">
            <w:pPr>
              <w:pStyle w:val="TAC"/>
              <w:rPr>
                <w:lang w:val="fi-FI" w:eastAsia="fi-FI"/>
              </w:rPr>
            </w:pPr>
            <w:r w:rsidRPr="00CC1EA8">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6EC98C9A" w14:textId="306AA58F" w:rsidR="007A6143" w:rsidRPr="00CC1EA8" w:rsidRDefault="007A6143" w:rsidP="007A6143">
            <w:pPr>
              <w:pStyle w:val="TAC"/>
              <w:rPr>
                <w:lang w:val="fi-FI" w:eastAsia="fi-FI"/>
              </w:rPr>
            </w:pPr>
            <w:r w:rsidRPr="00CC1EA8">
              <w:t>CA_n260</w:t>
            </w:r>
            <w:r>
              <w:t>O/P/Q</w:t>
            </w:r>
          </w:p>
        </w:tc>
        <w:tc>
          <w:tcPr>
            <w:tcW w:w="2268" w:type="dxa"/>
            <w:tcBorders>
              <w:top w:val="nil"/>
              <w:left w:val="nil"/>
              <w:bottom w:val="single" w:sz="4" w:space="0" w:color="auto"/>
              <w:right w:val="single" w:sz="4" w:space="0" w:color="auto"/>
            </w:tcBorders>
            <w:shd w:val="clear" w:color="auto" w:fill="auto"/>
            <w:hideMark/>
          </w:tcPr>
          <w:p w14:paraId="4523DBC4" w14:textId="77777777" w:rsidR="007A6143" w:rsidRPr="00CC1EA8" w:rsidRDefault="007A6143" w:rsidP="007A6143">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BB2D6BB" w14:textId="77777777" w:rsidR="007A6143" w:rsidRPr="00CC1EA8" w:rsidRDefault="007A6143" w:rsidP="007A6143">
            <w:pPr>
              <w:pStyle w:val="TAC"/>
              <w:rPr>
                <w:lang w:val="fi-FI" w:eastAsia="fi-FI"/>
              </w:rPr>
            </w:pPr>
            <w:r w:rsidRPr="00CC1EA8">
              <w:rPr>
                <w:lang w:val="en-US" w:eastAsia="fi-FI"/>
              </w:rPr>
              <w:t>0</w:t>
            </w:r>
          </w:p>
        </w:tc>
      </w:tr>
      <w:tr w:rsidR="007A6143" w:rsidRPr="00CC1EA8" w14:paraId="006B9F9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01CF14" w14:textId="77777777" w:rsidR="007A6143" w:rsidRPr="00CC1EA8" w:rsidRDefault="007A6143" w:rsidP="007A6143">
            <w:pPr>
              <w:pStyle w:val="TAC"/>
              <w:rPr>
                <w:lang w:val="fi-FI" w:eastAsia="fi-FI"/>
              </w:rPr>
            </w:pPr>
            <w:r w:rsidRPr="00CC1EA8">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2872238F" w14:textId="082EE703"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DCAF100" w14:textId="77777777" w:rsidR="007A6143" w:rsidRPr="00CC1EA8" w:rsidRDefault="007A6143" w:rsidP="007A6143">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D8C74DA" w14:textId="77777777" w:rsidR="007A6143" w:rsidRPr="00CC1EA8" w:rsidRDefault="007A6143" w:rsidP="007A6143">
            <w:pPr>
              <w:pStyle w:val="TAC"/>
              <w:rPr>
                <w:lang w:val="fi-FI" w:eastAsia="fi-FI"/>
              </w:rPr>
            </w:pPr>
            <w:r w:rsidRPr="00CC1EA8">
              <w:rPr>
                <w:lang w:val="en-US" w:eastAsia="fi-FI"/>
              </w:rPr>
              <w:t>0</w:t>
            </w:r>
          </w:p>
        </w:tc>
      </w:tr>
      <w:tr w:rsidR="007A6143" w:rsidRPr="00CC1EA8" w14:paraId="4408696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6603D" w14:textId="77777777" w:rsidR="007A6143" w:rsidRPr="00CC1EA8" w:rsidRDefault="007A6143" w:rsidP="007A6143">
            <w:pPr>
              <w:pStyle w:val="TAC"/>
              <w:rPr>
                <w:lang w:val="fi-FI" w:eastAsia="fi-FI"/>
              </w:rPr>
            </w:pPr>
            <w:r w:rsidRPr="00CC1EA8">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2A36CBB8" w14:textId="065E3CB0" w:rsidR="007A6143" w:rsidRPr="00CC1EA8" w:rsidRDefault="007A6143" w:rsidP="007A6143">
            <w:pPr>
              <w:pStyle w:val="TAC"/>
              <w:rPr>
                <w:lang w:val="fi-FI" w:eastAsia="fi-FI"/>
              </w:rPr>
            </w:pPr>
            <w:r w:rsidRPr="00CC1EA8">
              <w:t>CA_n260</w:t>
            </w:r>
            <w:r>
              <w:t>O/P/Q</w:t>
            </w:r>
          </w:p>
        </w:tc>
        <w:tc>
          <w:tcPr>
            <w:tcW w:w="2268" w:type="dxa"/>
            <w:tcBorders>
              <w:top w:val="nil"/>
              <w:left w:val="nil"/>
              <w:bottom w:val="single" w:sz="4" w:space="0" w:color="auto"/>
              <w:right w:val="single" w:sz="4" w:space="0" w:color="auto"/>
            </w:tcBorders>
            <w:shd w:val="clear" w:color="auto" w:fill="auto"/>
            <w:hideMark/>
          </w:tcPr>
          <w:p w14:paraId="133222B2" w14:textId="77777777" w:rsidR="007A6143" w:rsidRPr="00CC1EA8" w:rsidRDefault="007A6143" w:rsidP="007A6143">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569B9C5" w14:textId="77777777" w:rsidR="007A6143" w:rsidRPr="00CC1EA8" w:rsidRDefault="007A6143" w:rsidP="007A6143">
            <w:pPr>
              <w:pStyle w:val="TAC"/>
              <w:rPr>
                <w:lang w:val="fi-FI" w:eastAsia="fi-FI"/>
              </w:rPr>
            </w:pPr>
            <w:r w:rsidRPr="00CC1EA8">
              <w:rPr>
                <w:lang w:val="en-US" w:eastAsia="fi-FI"/>
              </w:rPr>
              <w:t>0</w:t>
            </w:r>
          </w:p>
        </w:tc>
      </w:tr>
      <w:tr w:rsidR="007A6143" w:rsidRPr="00CC1EA8" w14:paraId="17AFB4F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035B0" w14:textId="77777777" w:rsidR="007A6143" w:rsidRPr="00CC1EA8" w:rsidRDefault="007A6143" w:rsidP="007A6143">
            <w:pPr>
              <w:pStyle w:val="TAC"/>
              <w:rPr>
                <w:lang w:val="fi-FI" w:eastAsia="fi-FI"/>
              </w:rPr>
            </w:pPr>
            <w:r w:rsidRPr="00CC1EA8">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15D86D4B" w14:textId="20F6AAD8"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AE58D3F" w14:textId="77777777" w:rsidR="007A6143" w:rsidRPr="00CC1EA8" w:rsidRDefault="007A6143" w:rsidP="007A6143">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436869CD" w14:textId="77777777" w:rsidR="007A6143" w:rsidRPr="00CC1EA8" w:rsidRDefault="007A6143" w:rsidP="007A6143">
            <w:pPr>
              <w:pStyle w:val="TAC"/>
              <w:rPr>
                <w:lang w:val="fi-FI" w:eastAsia="fi-FI"/>
              </w:rPr>
            </w:pPr>
            <w:r w:rsidRPr="00CC1EA8">
              <w:rPr>
                <w:lang w:val="en-US" w:eastAsia="fi-FI"/>
              </w:rPr>
              <w:t>0</w:t>
            </w:r>
          </w:p>
        </w:tc>
      </w:tr>
      <w:tr w:rsidR="007A6143" w:rsidRPr="00CC1EA8" w14:paraId="79A54FF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BF2DBE" w14:textId="77777777" w:rsidR="007A6143" w:rsidRPr="00CC1EA8" w:rsidRDefault="007A6143" w:rsidP="007A6143">
            <w:pPr>
              <w:pStyle w:val="TAC"/>
              <w:rPr>
                <w:lang w:val="fi-FI" w:eastAsia="fi-FI"/>
              </w:rPr>
            </w:pPr>
            <w:r w:rsidRPr="00CC1EA8">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234AB814" w14:textId="684AE854" w:rsidR="007A6143" w:rsidRPr="00CC1EA8" w:rsidRDefault="007A6143" w:rsidP="007A6143">
            <w:pPr>
              <w:pStyle w:val="TAC"/>
              <w:rPr>
                <w:lang w:val="fi-FI" w:eastAsia="fi-FI"/>
              </w:rPr>
            </w:pPr>
            <w:r w:rsidRPr="00CC1EA8">
              <w:t>CA_n260</w:t>
            </w:r>
            <w:r>
              <w:t>O/P/Q</w:t>
            </w:r>
          </w:p>
        </w:tc>
        <w:tc>
          <w:tcPr>
            <w:tcW w:w="2268" w:type="dxa"/>
            <w:tcBorders>
              <w:top w:val="nil"/>
              <w:left w:val="nil"/>
              <w:bottom w:val="single" w:sz="4" w:space="0" w:color="auto"/>
              <w:right w:val="single" w:sz="4" w:space="0" w:color="auto"/>
            </w:tcBorders>
            <w:shd w:val="clear" w:color="auto" w:fill="auto"/>
            <w:hideMark/>
          </w:tcPr>
          <w:p w14:paraId="048499E1" w14:textId="77777777" w:rsidR="007A6143" w:rsidRPr="00CC1EA8" w:rsidRDefault="007A6143" w:rsidP="007A6143">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E101292" w14:textId="77777777" w:rsidR="007A6143" w:rsidRPr="00CC1EA8" w:rsidRDefault="007A6143" w:rsidP="007A6143">
            <w:pPr>
              <w:pStyle w:val="TAC"/>
              <w:rPr>
                <w:lang w:val="fi-FI" w:eastAsia="fi-FI"/>
              </w:rPr>
            </w:pPr>
            <w:r w:rsidRPr="00CC1EA8">
              <w:rPr>
                <w:lang w:val="en-US" w:eastAsia="fi-FI"/>
              </w:rPr>
              <w:t>0</w:t>
            </w:r>
          </w:p>
        </w:tc>
      </w:tr>
      <w:tr w:rsidR="007A6143" w:rsidRPr="00CC1EA8" w14:paraId="30EBCB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5F9AA58" w14:textId="77777777" w:rsidR="007A6143" w:rsidRPr="00CC1EA8" w:rsidRDefault="007A6143" w:rsidP="007A6143">
            <w:pPr>
              <w:pStyle w:val="TAC"/>
              <w:rPr>
                <w:lang w:val="sv-SE" w:eastAsia="fi-FI"/>
              </w:rPr>
            </w:pPr>
            <w:r w:rsidRPr="00CC1EA8">
              <w:rPr>
                <w:lang w:val="sv-SE" w:eastAsia="fi-FI"/>
              </w:rPr>
              <w:t>CA_n260(5A-Q)</w:t>
            </w:r>
          </w:p>
        </w:tc>
        <w:tc>
          <w:tcPr>
            <w:tcW w:w="1701" w:type="dxa"/>
            <w:tcBorders>
              <w:top w:val="nil"/>
              <w:left w:val="nil"/>
              <w:bottom w:val="single" w:sz="4" w:space="0" w:color="auto"/>
              <w:right w:val="single" w:sz="4" w:space="0" w:color="auto"/>
            </w:tcBorders>
            <w:shd w:val="clear" w:color="auto" w:fill="auto"/>
          </w:tcPr>
          <w:p w14:paraId="6608D64C" w14:textId="77777777" w:rsidR="007A6143" w:rsidRPr="00CC1EA8" w:rsidRDefault="007A6143" w:rsidP="007A6143">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7C1203C3" w14:textId="77777777" w:rsidR="007A6143" w:rsidRPr="00CC1EA8" w:rsidRDefault="007A6143" w:rsidP="007A6143">
            <w:pPr>
              <w:pStyle w:val="TAC"/>
              <w:rPr>
                <w:lang w:val="en-US"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tcPr>
          <w:p w14:paraId="5A274E18" w14:textId="77777777" w:rsidR="007A6143" w:rsidRPr="00CC1EA8" w:rsidRDefault="007A6143" w:rsidP="007A6143">
            <w:pPr>
              <w:pStyle w:val="TAC"/>
              <w:rPr>
                <w:lang w:val="en-US" w:eastAsia="fi-FI"/>
              </w:rPr>
            </w:pPr>
            <w:r w:rsidRPr="00CC1EA8">
              <w:rPr>
                <w:lang w:val="en-US" w:eastAsia="fi-FI"/>
              </w:rPr>
              <w:t>0</w:t>
            </w:r>
          </w:p>
        </w:tc>
      </w:tr>
      <w:tr w:rsidR="007A6143" w:rsidRPr="00CC1EA8" w14:paraId="0CB4884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DBA339" w14:textId="77777777" w:rsidR="007A6143" w:rsidRPr="00CC1EA8" w:rsidRDefault="007A6143" w:rsidP="007A6143">
            <w:pPr>
              <w:pStyle w:val="TAC"/>
              <w:rPr>
                <w:lang w:eastAsia="fi-FI"/>
              </w:rPr>
            </w:pPr>
            <w:r w:rsidRPr="00CC1EA8">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6511A86F"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1778549" w14:textId="77777777" w:rsidR="007A6143" w:rsidRPr="00CC1EA8" w:rsidRDefault="007A6143" w:rsidP="007A6143">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11412EFE" w14:textId="77777777" w:rsidR="007A6143" w:rsidRPr="00CC1EA8" w:rsidRDefault="007A6143" w:rsidP="007A6143">
            <w:pPr>
              <w:pStyle w:val="TAC"/>
              <w:rPr>
                <w:lang w:val="en-US" w:eastAsia="fi-FI"/>
              </w:rPr>
            </w:pPr>
            <w:r w:rsidRPr="00CC1EA8">
              <w:rPr>
                <w:lang w:val="en-US" w:eastAsia="fi-FI"/>
              </w:rPr>
              <w:t>0</w:t>
            </w:r>
          </w:p>
        </w:tc>
      </w:tr>
      <w:tr w:rsidR="007A6143" w:rsidRPr="00CC1EA8" w14:paraId="07D85F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DD3356" w14:textId="77777777" w:rsidR="007A6143" w:rsidRPr="00CC1EA8" w:rsidRDefault="007A6143" w:rsidP="007A6143">
            <w:pPr>
              <w:pStyle w:val="TAC"/>
              <w:rPr>
                <w:lang w:val="fi-FI" w:eastAsia="fi-FI"/>
              </w:rPr>
            </w:pPr>
            <w:r w:rsidRPr="00CC1EA8">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3507236A"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E663AF" w14:textId="77777777" w:rsidR="007A6143" w:rsidRPr="00CC1EA8" w:rsidRDefault="007A6143" w:rsidP="007A6143">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8B2A09" w14:textId="77777777" w:rsidR="007A6143" w:rsidRPr="00CC1EA8" w:rsidRDefault="007A6143" w:rsidP="007A6143">
            <w:pPr>
              <w:pStyle w:val="TAC"/>
              <w:rPr>
                <w:lang w:val="fi-FI" w:eastAsia="fi-FI"/>
              </w:rPr>
            </w:pPr>
            <w:r w:rsidRPr="00CC1EA8">
              <w:rPr>
                <w:lang w:val="en-US" w:eastAsia="fi-FI"/>
              </w:rPr>
              <w:t>0</w:t>
            </w:r>
          </w:p>
        </w:tc>
      </w:tr>
      <w:tr w:rsidR="007A6143" w:rsidRPr="00CC1EA8" w14:paraId="698A30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2DB69D6" w14:textId="77777777" w:rsidR="007A6143" w:rsidRPr="00CC1EA8" w:rsidRDefault="007A6143" w:rsidP="007A6143">
            <w:pPr>
              <w:pStyle w:val="TAC"/>
              <w:rPr>
                <w:lang w:eastAsia="fi-FI"/>
              </w:rPr>
            </w:pPr>
            <w:r w:rsidRPr="00CC1EA8">
              <w:rPr>
                <w:lang w:eastAsia="fi-FI"/>
              </w:rPr>
              <w:t>CA_n260(D-2O)</w:t>
            </w:r>
          </w:p>
        </w:tc>
        <w:tc>
          <w:tcPr>
            <w:tcW w:w="1701" w:type="dxa"/>
            <w:tcBorders>
              <w:top w:val="nil"/>
              <w:left w:val="nil"/>
              <w:bottom w:val="single" w:sz="4" w:space="0" w:color="auto"/>
              <w:right w:val="single" w:sz="4" w:space="0" w:color="auto"/>
            </w:tcBorders>
            <w:shd w:val="clear" w:color="auto" w:fill="auto"/>
          </w:tcPr>
          <w:p w14:paraId="0677DF22" w14:textId="77777777" w:rsidR="007A6143" w:rsidRPr="00CC1EA8" w:rsidRDefault="007A6143" w:rsidP="007A6143">
            <w:pPr>
              <w:pStyle w:val="TAC"/>
              <w:rPr>
                <w:lang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3FB7CB28" w14:textId="77777777" w:rsidR="007A6143" w:rsidRPr="00CC1EA8" w:rsidRDefault="007A6143" w:rsidP="007A6143">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08F99307" w14:textId="77777777" w:rsidR="007A6143" w:rsidRPr="00CC1EA8" w:rsidRDefault="007A6143" w:rsidP="007A6143">
            <w:pPr>
              <w:pStyle w:val="TAC"/>
              <w:rPr>
                <w:lang w:val="en-US" w:eastAsia="fi-FI"/>
              </w:rPr>
            </w:pPr>
            <w:r w:rsidRPr="00CC1EA8">
              <w:rPr>
                <w:lang w:val="en-US" w:eastAsia="fi-FI"/>
              </w:rPr>
              <w:t>0</w:t>
            </w:r>
          </w:p>
        </w:tc>
      </w:tr>
      <w:tr w:rsidR="007A6143" w:rsidRPr="00CC1EA8" w14:paraId="29672B3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57A8BCD" w14:textId="77777777" w:rsidR="007A6143" w:rsidRPr="00CC1EA8" w:rsidRDefault="007A6143" w:rsidP="007A6143">
            <w:pPr>
              <w:pStyle w:val="TAC"/>
              <w:rPr>
                <w:lang w:eastAsia="fi-FI"/>
              </w:rPr>
            </w:pPr>
            <w:r w:rsidRPr="00CC1EA8">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79523CB1" w14:textId="77777777" w:rsidR="007A6143" w:rsidRPr="00CC1EA8" w:rsidRDefault="007A6143" w:rsidP="007A6143">
            <w:pPr>
              <w:pStyle w:val="TAC"/>
              <w:rPr>
                <w:lang w:eastAsia="fi-FI"/>
              </w:rPr>
            </w:pPr>
            <w:r w:rsidRPr="00CC1EA8">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2EF5101"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12037333" w14:textId="77777777" w:rsidR="007A6143" w:rsidRPr="00CC1EA8" w:rsidRDefault="007A6143" w:rsidP="007A6143">
            <w:pPr>
              <w:pStyle w:val="TAC"/>
              <w:rPr>
                <w:lang w:eastAsia="fi-FI"/>
              </w:rPr>
            </w:pPr>
            <w:r w:rsidRPr="00CC1EA8">
              <w:rPr>
                <w:lang w:eastAsia="fi-FI"/>
              </w:rPr>
              <w:t>0</w:t>
            </w:r>
          </w:p>
        </w:tc>
      </w:tr>
      <w:tr w:rsidR="007A6143" w:rsidRPr="00CC1EA8" w14:paraId="5962FEAE"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5F1C5F4" w14:textId="77777777" w:rsidR="007A6143" w:rsidRPr="00CC1EA8" w:rsidRDefault="007A6143" w:rsidP="007A6143">
            <w:pPr>
              <w:pStyle w:val="TAC"/>
              <w:rPr>
                <w:lang w:eastAsia="fi-FI"/>
              </w:rPr>
            </w:pPr>
            <w:r w:rsidRPr="00CC1EA8">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7440DD6" w14:textId="0517EBEB" w:rsidR="007A6143" w:rsidRPr="00CC1EA8" w:rsidRDefault="007A6143" w:rsidP="007A6143">
            <w:pPr>
              <w:pStyle w:val="TAC"/>
              <w:rPr>
                <w:lang w:eastAsia="fi-FI"/>
              </w:rPr>
            </w:pPr>
            <w:r w:rsidRPr="00CC1EA8">
              <w:rPr>
                <w:lang w:eastAsia="fi-FI"/>
              </w:rPr>
              <w:t>CA_n260D</w:t>
            </w:r>
            <w:r>
              <w:rPr>
                <w:lang w:eastAsia="fi-FI"/>
              </w:rPr>
              <w:t>/G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8D3AFAB" w14:textId="77777777" w:rsidR="007A6143" w:rsidRPr="00CC1EA8" w:rsidRDefault="007A6143" w:rsidP="007A6143">
            <w:pPr>
              <w:pStyle w:val="TAC"/>
              <w:rPr>
                <w:lang w:eastAsia="fi-FI"/>
              </w:rPr>
            </w:pPr>
            <w:r w:rsidRPr="00CC1EA8">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C0726AA" w14:textId="77777777" w:rsidR="007A6143" w:rsidRPr="00CC1EA8" w:rsidRDefault="007A6143" w:rsidP="007A6143">
            <w:pPr>
              <w:pStyle w:val="TAC"/>
              <w:rPr>
                <w:lang w:eastAsia="fi-FI"/>
              </w:rPr>
            </w:pPr>
            <w:r w:rsidRPr="00CC1EA8">
              <w:rPr>
                <w:lang w:eastAsia="fi-FI"/>
              </w:rPr>
              <w:t>0</w:t>
            </w:r>
          </w:p>
        </w:tc>
      </w:tr>
      <w:tr w:rsidR="007A6143" w:rsidRPr="00CC1EA8" w14:paraId="4FA6A1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5D13885" w14:textId="77777777" w:rsidR="007A6143" w:rsidRPr="00CC1EA8" w:rsidRDefault="007A6143" w:rsidP="007A614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67221F5" w14:textId="77777777" w:rsidR="007A6143" w:rsidRPr="00CC1EA8" w:rsidRDefault="007A6143" w:rsidP="007A614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38D6D19" w14:textId="77777777" w:rsidR="007A6143" w:rsidRPr="00CC1EA8" w:rsidRDefault="007A6143" w:rsidP="007A614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39F41A8" w14:textId="77777777" w:rsidR="007A6143" w:rsidRPr="00CC1EA8" w:rsidRDefault="007A6143" w:rsidP="007A6143">
            <w:pPr>
              <w:pStyle w:val="TAC"/>
              <w:rPr>
                <w:lang w:eastAsia="fi-FI"/>
              </w:rPr>
            </w:pPr>
          </w:p>
        </w:tc>
      </w:tr>
      <w:tr w:rsidR="007A6143" w:rsidRPr="00CC1EA8" w14:paraId="1593289A"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684D836" w14:textId="77777777" w:rsidR="007A6143" w:rsidRPr="00CC1EA8" w:rsidRDefault="007A6143" w:rsidP="007A6143">
            <w:pPr>
              <w:pStyle w:val="TAC"/>
              <w:rPr>
                <w:lang w:eastAsia="fi-FI"/>
              </w:rPr>
            </w:pPr>
            <w:r w:rsidRPr="00CC1EA8">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675FCA" w14:textId="163BB423" w:rsidR="007A6143" w:rsidRPr="00CC1EA8" w:rsidRDefault="007A6143" w:rsidP="007A6143">
            <w:pPr>
              <w:pStyle w:val="TAC"/>
              <w:rPr>
                <w:lang w:eastAsia="fi-FI"/>
              </w:rPr>
            </w:pPr>
            <w:r w:rsidRPr="00CC1EA8">
              <w:rPr>
                <w:lang w:eastAsia="fi-FI"/>
              </w:rPr>
              <w:t>CA_n260D</w:t>
            </w:r>
            <w:r>
              <w:rPr>
                <w:lang w:eastAsia="fi-FI"/>
              </w:rPr>
              <w:t>/H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5D2AFDC" w14:textId="77777777" w:rsidR="007A6143" w:rsidRPr="00CC1EA8" w:rsidRDefault="007A6143" w:rsidP="007A6143">
            <w:pPr>
              <w:pStyle w:val="TAC"/>
              <w:rPr>
                <w:lang w:eastAsia="fi-FI"/>
              </w:rPr>
            </w:pPr>
            <w:r w:rsidRPr="00CC1EA8">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EB15EEB" w14:textId="77777777" w:rsidR="007A6143" w:rsidRPr="00CC1EA8" w:rsidRDefault="007A6143" w:rsidP="007A6143">
            <w:pPr>
              <w:pStyle w:val="TAC"/>
              <w:rPr>
                <w:lang w:eastAsia="fi-FI"/>
              </w:rPr>
            </w:pPr>
            <w:r w:rsidRPr="00CC1EA8">
              <w:rPr>
                <w:lang w:eastAsia="fi-FI"/>
              </w:rPr>
              <w:t>0</w:t>
            </w:r>
          </w:p>
        </w:tc>
      </w:tr>
      <w:tr w:rsidR="007A6143" w:rsidRPr="00CC1EA8" w14:paraId="0A00C3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9895D82" w14:textId="77777777" w:rsidR="007A6143" w:rsidRPr="00CC1EA8" w:rsidRDefault="007A6143" w:rsidP="007A614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5D51B98" w14:textId="77777777" w:rsidR="007A6143" w:rsidRPr="00CC1EA8" w:rsidRDefault="007A6143" w:rsidP="007A614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B90681D" w14:textId="77777777" w:rsidR="007A6143" w:rsidRPr="00CC1EA8" w:rsidRDefault="007A6143" w:rsidP="007A614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DF70ED3" w14:textId="77777777" w:rsidR="007A6143" w:rsidRPr="00CC1EA8" w:rsidRDefault="007A6143" w:rsidP="007A6143">
            <w:pPr>
              <w:pStyle w:val="TAC"/>
              <w:rPr>
                <w:lang w:eastAsia="fi-FI"/>
              </w:rPr>
            </w:pPr>
          </w:p>
        </w:tc>
      </w:tr>
      <w:tr w:rsidR="007A6143" w:rsidRPr="00CC1EA8" w14:paraId="00013D2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A4EEE79" w14:textId="77777777" w:rsidR="007A6143" w:rsidRPr="00CC1EA8" w:rsidRDefault="007A6143" w:rsidP="007A6143">
            <w:pPr>
              <w:pStyle w:val="TAC"/>
              <w:rPr>
                <w:lang w:eastAsia="fi-FI"/>
              </w:rPr>
            </w:pPr>
            <w:r w:rsidRPr="00CC1EA8">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11F86B4" w14:textId="6E832766" w:rsidR="007A6143" w:rsidRPr="00CC1EA8" w:rsidRDefault="007A6143" w:rsidP="007A6143">
            <w:pPr>
              <w:pStyle w:val="TAC"/>
              <w:rPr>
                <w:lang w:eastAsia="fi-FI"/>
              </w:rPr>
            </w:pPr>
            <w:r w:rsidRPr="00CC1EA8">
              <w:rPr>
                <w:lang w:eastAsia="fi-FI"/>
              </w:rPr>
              <w:t>CA_n260D</w:t>
            </w:r>
            <w:r>
              <w:rPr>
                <w:lang w:eastAsia="fi-FI"/>
              </w:rPr>
              <w:t>/I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17F6CB3" w14:textId="77777777" w:rsidR="007A6143" w:rsidRPr="00CC1EA8" w:rsidRDefault="007A6143" w:rsidP="007A6143">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079E98B" w14:textId="77777777" w:rsidR="007A6143" w:rsidRPr="00CC1EA8" w:rsidRDefault="007A6143" w:rsidP="007A6143">
            <w:pPr>
              <w:pStyle w:val="TAC"/>
              <w:rPr>
                <w:lang w:eastAsia="fi-FI"/>
              </w:rPr>
            </w:pPr>
            <w:r w:rsidRPr="00CC1EA8">
              <w:rPr>
                <w:lang w:eastAsia="fi-FI"/>
              </w:rPr>
              <w:t>0</w:t>
            </w:r>
          </w:p>
        </w:tc>
      </w:tr>
      <w:tr w:rsidR="007A6143" w:rsidRPr="00CC1EA8" w14:paraId="4CE26D16"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A940232" w14:textId="77777777" w:rsidR="007A6143" w:rsidRPr="00CC1EA8" w:rsidRDefault="007A6143" w:rsidP="007A614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2B2509C4" w14:textId="77777777" w:rsidR="007A6143" w:rsidRPr="00CC1EA8" w:rsidRDefault="007A6143" w:rsidP="007A614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6F45E1F" w14:textId="77777777" w:rsidR="007A6143" w:rsidRPr="00CC1EA8" w:rsidRDefault="007A6143" w:rsidP="007A614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7CBB4C3" w14:textId="77777777" w:rsidR="007A6143" w:rsidRPr="00CC1EA8" w:rsidRDefault="007A6143" w:rsidP="007A6143">
            <w:pPr>
              <w:pStyle w:val="TAC"/>
              <w:rPr>
                <w:lang w:eastAsia="fi-FI"/>
              </w:rPr>
            </w:pPr>
          </w:p>
        </w:tc>
      </w:tr>
      <w:tr w:rsidR="007A6143" w:rsidRPr="00CC1EA8" w14:paraId="7F4E2810"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7FD370" w14:textId="77777777" w:rsidR="007A6143" w:rsidRPr="00CC1EA8" w:rsidRDefault="007A6143" w:rsidP="007A6143">
            <w:pPr>
              <w:pStyle w:val="TAC"/>
              <w:rPr>
                <w:lang w:eastAsia="fi-FI"/>
              </w:rPr>
            </w:pPr>
            <w:r w:rsidRPr="00CC1EA8">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3DF3F7D" w14:textId="54299113" w:rsidR="007A6143" w:rsidRPr="00CC1EA8" w:rsidRDefault="007A6143" w:rsidP="007A6143">
            <w:pPr>
              <w:pStyle w:val="TAC"/>
              <w:rPr>
                <w:lang w:eastAsia="fi-FI"/>
              </w:rPr>
            </w:pPr>
            <w:r w:rsidRPr="00CC1EA8">
              <w:rPr>
                <w:lang w:eastAsia="fi-FI"/>
              </w:rPr>
              <w:t>CA_n260D</w:t>
            </w:r>
            <w:r>
              <w:rPr>
                <w:lang w:eastAsia="fi-FI"/>
              </w:rPr>
              <w:t>/O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693630C" w14:textId="77777777" w:rsidR="007A6143" w:rsidRPr="00CC1EA8" w:rsidRDefault="007A6143" w:rsidP="007A6143">
            <w:pPr>
              <w:pStyle w:val="TAC"/>
              <w:rPr>
                <w:lang w:eastAsia="fi-FI"/>
              </w:rPr>
            </w:pPr>
            <w:r w:rsidRPr="00CC1EA8">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F4B8586" w14:textId="77777777" w:rsidR="007A6143" w:rsidRPr="00CC1EA8" w:rsidRDefault="007A6143" w:rsidP="007A6143">
            <w:pPr>
              <w:pStyle w:val="TAC"/>
              <w:rPr>
                <w:lang w:eastAsia="fi-FI"/>
              </w:rPr>
            </w:pPr>
            <w:r w:rsidRPr="00CC1EA8">
              <w:rPr>
                <w:lang w:eastAsia="fi-FI"/>
              </w:rPr>
              <w:t>0</w:t>
            </w:r>
          </w:p>
        </w:tc>
      </w:tr>
      <w:tr w:rsidR="007A6143" w:rsidRPr="00CC1EA8" w14:paraId="0D635B84"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463EB77" w14:textId="77777777" w:rsidR="007A6143" w:rsidRPr="00CC1EA8" w:rsidRDefault="007A6143" w:rsidP="007A614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84D2599" w14:textId="77777777" w:rsidR="007A6143" w:rsidRPr="00CC1EA8" w:rsidRDefault="007A6143" w:rsidP="007A614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2A831AE" w14:textId="77777777" w:rsidR="007A6143" w:rsidRPr="00CC1EA8" w:rsidRDefault="007A6143" w:rsidP="007A614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986A48D" w14:textId="77777777" w:rsidR="007A6143" w:rsidRPr="00CC1EA8" w:rsidRDefault="007A6143" w:rsidP="007A6143">
            <w:pPr>
              <w:pStyle w:val="TAC"/>
              <w:rPr>
                <w:lang w:eastAsia="fi-FI"/>
              </w:rPr>
            </w:pPr>
          </w:p>
        </w:tc>
      </w:tr>
      <w:tr w:rsidR="007A6143" w:rsidRPr="00CC1EA8" w14:paraId="333E4185"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7BA9A74" w14:textId="77777777" w:rsidR="007A6143" w:rsidRPr="00CC1EA8" w:rsidRDefault="007A6143" w:rsidP="007A6143">
            <w:pPr>
              <w:pStyle w:val="TAC"/>
              <w:rPr>
                <w:lang w:eastAsia="fi-FI"/>
              </w:rPr>
            </w:pPr>
            <w:r w:rsidRPr="00CC1EA8">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CC437FC" w14:textId="38D063FF" w:rsidR="007A6143" w:rsidRPr="00CC1EA8" w:rsidRDefault="007A6143" w:rsidP="007A6143">
            <w:pPr>
              <w:pStyle w:val="TAC"/>
              <w:rPr>
                <w:lang w:eastAsia="fi-FI"/>
              </w:rPr>
            </w:pPr>
            <w:r w:rsidRPr="00CC1EA8">
              <w:rPr>
                <w:lang w:eastAsia="fi-FI"/>
              </w:rPr>
              <w:t>CA_n260D</w:t>
            </w:r>
            <w:r>
              <w:rPr>
                <w:lang w:eastAsia="fi-FI"/>
              </w:rPr>
              <w:t>/P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EA486A0" w14:textId="77777777" w:rsidR="007A6143" w:rsidRPr="00CC1EA8" w:rsidRDefault="007A6143" w:rsidP="007A6143">
            <w:pPr>
              <w:pStyle w:val="TAC"/>
              <w:rPr>
                <w:lang w:eastAsia="fi-FI"/>
              </w:rPr>
            </w:pPr>
            <w:r w:rsidRPr="00CC1EA8">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8CD9E49" w14:textId="77777777" w:rsidR="007A6143" w:rsidRPr="00CC1EA8" w:rsidRDefault="007A6143" w:rsidP="007A6143">
            <w:pPr>
              <w:pStyle w:val="TAC"/>
              <w:rPr>
                <w:lang w:eastAsia="fi-FI"/>
              </w:rPr>
            </w:pPr>
            <w:r w:rsidRPr="00CC1EA8">
              <w:rPr>
                <w:lang w:eastAsia="fi-FI"/>
              </w:rPr>
              <w:t>0</w:t>
            </w:r>
          </w:p>
        </w:tc>
      </w:tr>
      <w:tr w:rsidR="007A6143" w:rsidRPr="00CC1EA8" w14:paraId="5401030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6644D7A" w14:textId="77777777" w:rsidR="007A6143" w:rsidRPr="00CC1EA8" w:rsidRDefault="007A6143" w:rsidP="007A614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0FD2A13" w14:textId="77777777" w:rsidR="007A6143" w:rsidRPr="00CC1EA8" w:rsidRDefault="007A6143" w:rsidP="007A614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B43CBFC" w14:textId="77777777" w:rsidR="007A6143" w:rsidRPr="00CC1EA8" w:rsidRDefault="007A6143" w:rsidP="007A614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2F5350D" w14:textId="77777777" w:rsidR="007A6143" w:rsidRPr="00CC1EA8" w:rsidRDefault="007A6143" w:rsidP="007A6143">
            <w:pPr>
              <w:pStyle w:val="TAC"/>
              <w:rPr>
                <w:lang w:eastAsia="fi-FI"/>
              </w:rPr>
            </w:pPr>
          </w:p>
        </w:tc>
      </w:tr>
      <w:tr w:rsidR="007A6143" w:rsidRPr="00CC1EA8" w14:paraId="7761B663"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5DE4131" w14:textId="77777777" w:rsidR="007A6143" w:rsidRPr="00CC1EA8" w:rsidRDefault="007A6143" w:rsidP="007A6143">
            <w:pPr>
              <w:pStyle w:val="TAC"/>
              <w:rPr>
                <w:lang w:eastAsia="fi-FI"/>
              </w:rPr>
            </w:pPr>
            <w:r w:rsidRPr="00CC1EA8">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A77D53B" w14:textId="625C0984" w:rsidR="007A6143" w:rsidRPr="00CC1EA8" w:rsidRDefault="007A6143" w:rsidP="007A6143">
            <w:pPr>
              <w:pStyle w:val="TAC"/>
              <w:rPr>
                <w:lang w:eastAsia="fi-FI"/>
              </w:rPr>
            </w:pPr>
            <w:r w:rsidRPr="00CC1EA8">
              <w:rPr>
                <w:lang w:eastAsia="fi-FI"/>
              </w:rPr>
              <w:t>CA_n260D</w:t>
            </w:r>
            <w:r>
              <w:rPr>
                <w:lang w:eastAsia="fi-FI"/>
              </w:rPr>
              <w:t>/Q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23C2FDE" w14:textId="77777777" w:rsidR="007A6143" w:rsidRPr="00CC1EA8" w:rsidRDefault="007A6143" w:rsidP="007A6143">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A05462B" w14:textId="77777777" w:rsidR="007A6143" w:rsidRPr="00CC1EA8" w:rsidRDefault="007A6143" w:rsidP="007A6143">
            <w:pPr>
              <w:pStyle w:val="TAC"/>
              <w:rPr>
                <w:lang w:eastAsia="fi-FI"/>
              </w:rPr>
            </w:pPr>
            <w:r w:rsidRPr="00CC1EA8">
              <w:rPr>
                <w:lang w:eastAsia="fi-FI"/>
              </w:rPr>
              <w:t>0</w:t>
            </w:r>
          </w:p>
        </w:tc>
      </w:tr>
      <w:tr w:rsidR="007A6143" w:rsidRPr="00CC1EA8" w14:paraId="046D522E"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A9EDAD7" w14:textId="77777777" w:rsidR="007A6143" w:rsidRPr="00CC1EA8" w:rsidRDefault="007A6143" w:rsidP="007A614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B3E5315" w14:textId="77777777" w:rsidR="007A6143" w:rsidRPr="00CC1EA8" w:rsidRDefault="007A6143" w:rsidP="007A614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1061289" w14:textId="77777777" w:rsidR="007A6143" w:rsidRPr="00CC1EA8" w:rsidRDefault="007A6143" w:rsidP="007A614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101FDAB" w14:textId="77777777" w:rsidR="007A6143" w:rsidRPr="00CC1EA8" w:rsidRDefault="007A6143" w:rsidP="007A6143">
            <w:pPr>
              <w:pStyle w:val="TAC"/>
              <w:rPr>
                <w:lang w:eastAsia="fi-FI"/>
              </w:rPr>
            </w:pPr>
          </w:p>
        </w:tc>
      </w:tr>
      <w:tr w:rsidR="007A6143" w:rsidRPr="00CC1EA8" w14:paraId="194D199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0F66601" w14:textId="77777777" w:rsidR="007A6143" w:rsidRPr="00CC1EA8" w:rsidRDefault="007A6143" w:rsidP="007A6143">
            <w:pPr>
              <w:pStyle w:val="TAC"/>
              <w:rPr>
                <w:lang w:eastAsia="fi-FI"/>
              </w:rPr>
            </w:pPr>
            <w:r w:rsidRPr="00CC1EA8">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B43684" w14:textId="3620B9E3" w:rsidR="007A6143" w:rsidRPr="00CC1EA8" w:rsidRDefault="007A6143" w:rsidP="007A6143">
            <w:pPr>
              <w:pStyle w:val="TAC"/>
              <w:rPr>
                <w:lang w:eastAsia="fi-FI"/>
              </w:rPr>
            </w:pPr>
            <w:r w:rsidRPr="00CC1EA8">
              <w:rPr>
                <w:lang w:eastAsia="fi-FI"/>
              </w:rPr>
              <w:t>CA_n260E</w:t>
            </w:r>
            <w:r>
              <w:rPr>
                <w:lang w:eastAsia="fi-FI"/>
              </w:rPr>
              <w:t>/O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9C2D10" w14:textId="77777777" w:rsidR="007A6143" w:rsidRPr="00CC1EA8" w:rsidRDefault="007A6143" w:rsidP="007A6143">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D7980BF" w14:textId="77777777" w:rsidR="007A6143" w:rsidRPr="00CC1EA8" w:rsidRDefault="007A6143" w:rsidP="007A6143">
            <w:pPr>
              <w:pStyle w:val="TAC"/>
              <w:rPr>
                <w:lang w:eastAsia="fi-FI"/>
              </w:rPr>
            </w:pPr>
            <w:r w:rsidRPr="00CC1EA8">
              <w:rPr>
                <w:lang w:eastAsia="fi-FI"/>
              </w:rPr>
              <w:t>0</w:t>
            </w:r>
          </w:p>
        </w:tc>
      </w:tr>
      <w:tr w:rsidR="007A6143" w:rsidRPr="00CC1EA8" w14:paraId="1CA22F4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3DDBBFE0" w14:textId="77777777" w:rsidR="007A6143" w:rsidRPr="00CC1EA8" w:rsidRDefault="007A6143" w:rsidP="007A614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25CBE2E" w14:textId="77777777" w:rsidR="007A6143" w:rsidRPr="00CC1EA8" w:rsidRDefault="007A6143" w:rsidP="007A614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AF8C154" w14:textId="77777777" w:rsidR="007A6143" w:rsidRPr="00CC1EA8" w:rsidRDefault="007A6143" w:rsidP="007A614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41D8C75" w14:textId="77777777" w:rsidR="007A6143" w:rsidRPr="00CC1EA8" w:rsidRDefault="007A6143" w:rsidP="007A6143">
            <w:pPr>
              <w:pStyle w:val="TAC"/>
              <w:rPr>
                <w:lang w:eastAsia="fi-FI"/>
              </w:rPr>
            </w:pPr>
          </w:p>
        </w:tc>
      </w:tr>
      <w:tr w:rsidR="007A6143" w:rsidRPr="00CC1EA8" w14:paraId="64DDC447"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4FCC1A3" w14:textId="77777777" w:rsidR="007A6143" w:rsidRPr="00CC1EA8" w:rsidRDefault="007A6143" w:rsidP="007A6143">
            <w:pPr>
              <w:pStyle w:val="TAC"/>
              <w:rPr>
                <w:lang w:eastAsia="fi-FI"/>
              </w:rPr>
            </w:pPr>
            <w:r w:rsidRPr="00CC1EA8">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9D53F2" w14:textId="1E793319" w:rsidR="007A6143" w:rsidRPr="00CC1EA8" w:rsidRDefault="007A6143" w:rsidP="007A6143">
            <w:pPr>
              <w:pStyle w:val="TAC"/>
              <w:rPr>
                <w:lang w:eastAsia="fi-FI"/>
              </w:rPr>
            </w:pPr>
            <w:r w:rsidRPr="00CC1EA8">
              <w:rPr>
                <w:lang w:eastAsia="fi-FI"/>
              </w:rPr>
              <w:t>CA_n260E</w:t>
            </w:r>
            <w:r>
              <w:rPr>
                <w:lang w:eastAsia="fi-FI"/>
              </w:rPr>
              <w:t>/P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AA3A91" w14:textId="77777777" w:rsidR="007A6143" w:rsidRPr="00CC1EA8" w:rsidRDefault="007A6143" w:rsidP="007A6143">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A958360" w14:textId="77777777" w:rsidR="007A6143" w:rsidRPr="00CC1EA8" w:rsidRDefault="007A6143" w:rsidP="007A6143">
            <w:pPr>
              <w:pStyle w:val="TAC"/>
              <w:rPr>
                <w:lang w:eastAsia="fi-FI"/>
              </w:rPr>
            </w:pPr>
            <w:r w:rsidRPr="00CC1EA8">
              <w:rPr>
                <w:lang w:eastAsia="fi-FI"/>
              </w:rPr>
              <w:t>0</w:t>
            </w:r>
          </w:p>
        </w:tc>
      </w:tr>
      <w:tr w:rsidR="007A6143" w:rsidRPr="00CC1EA8" w14:paraId="414B82B2"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2ABFBFCC" w14:textId="77777777" w:rsidR="007A6143" w:rsidRPr="00CC1EA8" w:rsidRDefault="007A6143" w:rsidP="007A614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92DAD15" w14:textId="77777777" w:rsidR="007A6143" w:rsidRPr="00CC1EA8" w:rsidRDefault="007A6143" w:rsidP="007A614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855CC68" w14:textId="77777777" w:rsidR="007A6143" w:rsidRPr="00CC1EA8" w:rsidRDefault="007A6143" w:rsidP="007A614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E8F7A16" w14:textId="77777777" w:rsidR="007A6143" w:rsidRPr="00CC1EA8" w:rsidRDefault="007A6143" w:rsidP="007A6143">
            <w:pPr>
              <w:pStyle w:val="TAC"/>
              <w:rPr>
                <w:lang w:eastAsia="fi-FI"/>
              </w:rPr>
            </w:pPr>
          </w:p>
        </w:tc>
      </w:tr>
      <w:tr w:rsidR="007A6143" w:rsidRPr="00CC1EA8" w14:paraId="45EC36A1"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8E1C54D" w14:textId="77777777" w:rsidR="007A6143" w:rsidRPr="00CC1EA8" w:rsidRDefault="007A6143" w:rsidP="007A6143">
            <w:pPr>
              <w:pStyle w:val="TAC"/>
              <w:rPr>
                <w:lang w:eastAsia="fi-FI"/>
              </w:rPr>
            </w:pPr>
            <w:r w:rsidRPr="00CC1EA8">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85ADE42" w14:textId="57F41C4F" w:rsidR="007A6143" w:rsidRPr="00CC1EA8" w:rsidRDefault="007A6143" w:rsidP="007A6143">
            <w:pPr>
              <w:pStyle w:val="TAC"/>
              <w:rPr>
                <w:lang w:eastAsia="fi-FI"/>
              </w:rPr>
            </w:pPr>
            <w:r w:rsidRPr="00CC1EA8">
              <w:rPr>
                <w:lang w:eastAsia="fi-FI"/>
              </w:rPr>
              <w:t>CA_n260E</w:t>
            </w:r>
            <w:r>
              <w:rPr>
                <w:lang w:eastAsia="fi-FI"/>
              </w:rPr>
              <w:t>/Q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0D682A" w14:textId="77777777" w:rsidR="007A6143" w:rsidRPr="00CC1EA8" w:rsidRDefault="007A6143" w:rsidP="007A6143">
            <w:pPr>
              <w:pStyle w:val="TAC"/>
              <w:rPr>
                <w:lang w:eastAsia="fi-FI"/>
              </w:rPr>
            </w:pPr>
            <w:r w:rsidRPr="00CC1EA8">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A61D318" w14:textId="77777777" w:rsidR="007A6143" w:rsidRPr="00CC1EA8" w:rsidRDefault="007A6143" w:rsidP="007A6143">
            <w:pPr>
              <w:pStyle w:val="TAC"/>
              <w:rPr>
                <w:lang w:eastAsia="fi-FI"/>
              </w:rPr>
            </w:pPr>
            <w:r w:rsidRPr="00CC1EA8">
              <w:rPr>
                <w:lang w:eastAsia="fi-FI"/>
              </w:rPr>
              <w:t>0</w:t>
            </w:r>
          </w:p>
        </w:tc>
      </w:tr>
      <w:tr w:rsidR="007A6143" w:rsidRPr="00CC1EA8" w14:paraId="64E40A2A"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11F8A272" w14:textId="77777777" w:rsidR="007A6143" w:rsidRPr="00CC1EA8" w:rsidRDefault="007A6143" w:rsidP="007A614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A7CAEBB" w14:textId="77777777" w:rsidR="007A6143" w:rsidRPr="00CC1EA8" w:rsidRDefault="007A6143" w:rsidP="007A614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C480210" w14:textId="77777777" w:rsidR="007A6143" w:rsidRPr="00CC1EA8" w:rsidRDefault="007A6143" w:rsidP="007A614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184209E" w14:textId="77777777" w:rsidR="007A6143" w:rsidRPr="00CC1EA8" w:rsidRDefault="007A6143" w:rsidP="007A6143">
            <w:pPr>
              <w:pStyle w:val="TAC"/>
              <w:rPr>
                <w:lang w:eastAsia="fi-FI"/>
              </w:rPr>
            </w:pPr>
          </w:p>
        </w:tc>
      </w:tr>
      <w:tr w:rsidR="007A6143" w:rsidRPr="00CC1EA8" w14:paraId="593A316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66D303" w14:textId="77777777" w:rsidR="007A6143" w:rsidRPr="00CC1EA8" w:rsidRDefault="007A6143" w:rsidP="007A6143">
            <w:pPr>
              <w:pStyle w:val="TAC"/>
              <w:rPr>
                <w:lang w:eastAsia="fi-FI"/>
              </w:rPr>
            </w:pPr>
            <w:r w:rsidRPr="00CC1EA8">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40E7191E" w14:textId="475EB983" w:rsidR="007A6143" w:rsidRPr="00CC1EA8" w:rsidRDefault="007A6143" w:rsidP="007A6143">
            <w:pPr>
              <w:pStyle w:val="TAC"/>
              <w:rPr>
                <w:lang w:eastAsia="fi-FI"/>
              </w:rPr>
            </w:pPr>
            <w:r w:rsidRPr="00CC1EA8">
              <w:t>CA_n260G</w:t>
            </w:r>
            <w:r>
              <w:t>/H</w:t>
            </w:r>
          </w:p>
        </w:tc>
        <w:tc>
          <w:tcPr>
            <w:tcW w:w="2268" w:type="dxa"/>
            <w:tcBorders>
              <w:top w:val="nil"/>
              <w:left w:val="nil"/>
              <w:bottom w:val="single" w:sz="4" w:space="0" w:color="auto"/>
              <w:right w:val="single" w:sz="4" w:space="0" w:color="auto"/>
            </w:tcBorders>
            <w:shd w:val="clear" w:color="auto" w:fill="auto"/>
            <w:hideMark/>
          </w:tcPr>
          <w:p w14:paraId="7CBB7753" w14:textId="77777777" w:rsidR="007A6143" w:rsidRPr="00CC1EA8" w:rsidRDefault="007A6143" w:rsidP="007A6143">
            <w:pPr>
              <w:pStyle w:val="TAC"/>
              <w:rPr>
                <w:lang w:eastAsia="fi-FI"/>
              </w:rPr>
            </w:pPr>
            <w:r w:rsidRPr="00CC1EA8">
              <w:rPr>
                <w:lang w:eastAsia="fi-FI"/>
              </w:rPr>
              <w:t>500</w:t>
            </w:r>
          </w:p>
        </w:tc>
        <w:tc>
          <w:tcPr>
            <w:tcW w:w="2335" w:type="dxa"/>
            <w:tcBorders>
              <w:top w:val="nil"/>
              <w:left w:val="nil"/>
              <w:bottom w:val="single" w:sz="4" w:space="0" w:color="auto"/>
              <w:right w:val="single" w:sz="4" w:space="0" w:color="auto"/>
            </w:tcBorders>
            <w:shd w:val="clear" w:color="auto" w:fill="auto"/>
            <w:hideMark/>
          </w:tcPr>
          <w:p w14:paraId="3EDDACC7" w14:textId="77777777" w:rsidR="007A6143" w:rsidRPr="00CC1EA8" w:rsidRDefault="007A6143" w:rsidP="007A6143">
            <w:pPr>
              <w:pStyle w:val="TAC"/>
              <w:rPr>
                <w:lang w:eastAsia="fi-FI"/>
              </w:rPr>
            </w:pPr>
            <w:r w:rsidRPr="00CC1EA8">
              <w:rPr>
                <w:lang w:eastAsia="fi-FI"/>
              </w:rPr>
              <w:t>0</w:t>
            </w:r>
          </w:p>
        </w:tc>
      </w:tr>
      <w:tr w:rsidR="007A6143" w:rsidRPr="00CC1EA8" w14:paraId="28507C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886E1FD" w14:textId="77777777" w:rsidR="007A6143" w:rsidRPr="00CC1EA8" w:rsidRDefault="007A6143" w:rsidP="007A6143">
            <w:pPr>
              <w:pStyle w:val="TAC"/>
              <w:rPr>
                <w:lang w:eastAsia="fi-FI"/>
              </w:rPr>
            </w:pPr>
            <w:r w:rsidRPr="00CC1EA8">
              <w:rPr>
                <w:lang w:eastAsia="fi-FI"/>
              </w:rPr>
              <w:t>CA_n260(G-H-O)</w:t>
            </w:r>
          </w:p>
        </w:tc>
        <w:tc>
          <w:tcPr>
            <w:tcW w:w="1701" w:type="dxa"/>
            <w:tcBorders>
              <w:top w:val="nil"/>
              <w:left w:val="nil"/>
              <w:bottom w:val="single" w:sz="4" w:space="0" w:color="auto"/>
              <w:right w:val="single" w:sz="4" w:space="0" w:color="auto"/>
            </w:tcBorders>
            <w:shd w:val="clear" w:color="auto" w:fill="auto"/>
          </w:tcPr>
          <w:p w14:paraId="59987403" w14:textId="1CBFC7CB" w:rsidR="007A6143" w:rsidRPr="00CC1EA8" w:rsidRDefault="007A6143" w:rsidP="007A6143">
            <w:pPr>
              <w:pStyle w:val="TAC"/>
            </w:pPr>
            <w:r w:rsidRPr="00CC1EA8">
              <w:t>CA_n260</w:t>
            </w:r>
            <w:r>
              <w:t>G/H/O</w:t>
            </w:r>
          </w:p>
        </w:tc>
        <w:tc>
          <w:tcPr>
            <w:tcW w:w="2268" w:type="dxa"/>
            <w:tcBorders>
              <w:top w:val="nil"/>
              <w:left w:val="nil"/>
              <w:bottom w:val="single" w:sz="4" w:space="0" w:color="auto"/>
              <w:right w:val="single" w:sz="4" w:space="0" w:color="auto"/>
            </w:tcBorders>
            <w:shd w:val="clear" w:color="auto" w:fill="auto"/>
          </w:tcPr>
          <w:p w14:paraId="48A76D68" w14:textId="77777777" w:rsidR="007A6143" w:rsidRPr="00CC1EA8" w:rsidRDefault="007A6143" w:rsidP="007A6143">
            <w:pPr>
              <w:pStyle w:val="TAC"/>
              <w:rPr>
                <w:lang w:eastAsia="fi-FI"/>
              </w:rPr>
            </w:pPr>
            <w:r w:rsidRPr="00CC1EA8">
              <w:rPr>
                <w:lang w:eastAsia="fi-FI"/>
              </w:rPr>
              <w:t>700</w:t>
            </w:r>
          </w:p>
        </w:tc>
        <w:tc>
          <w:tcPr>
            <w:tcW w:w="2335" w:type="dxa"/>
            <w:tcBorders>
              <w:top w:val="nil"/>
              <w:left w:val="nil"/>
              <w:bottom w:val="single" w:sz="4" w:space="0" w:color="auto"/>
              <w:right w:val="single" w:sz="4" w:space="0" w:color="auto"/>
            </w:tcBorders>
            <w:shd w:val="clear" w:color="auto" w:fill="auto"/>
          </w:tcPr>
          <w:p w14:paraId="5A1D1236" w14:textId="77777777" w:rsidR="007A6143" w:rsidRPr="00CC1EA8" w:rsidRDefault="007A6143" w:rsidP="007A6143">
            <w:pPr>
              <w:pStyle w:val="TAC"/>
              <w:rPr>
                <w:lang w:eastAsia="fi-FI"/>
              </w:rPr>
            </w:pPr>
            <w:r w:rsidRPr="00CC1EA8">
              <w:rPr>
                <w:lang w:eastAsia="fi-FI"/>
              </w:rPr>
              <w:t>0</w:t>
            </w:r>
          </w:p>
        </w:tc>
      </w:tr>
      <w:tr w:rsidR="007A6143" w:rsidRPr="00CC1EA8" w14:paraId="48A8037D"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2D3A6B8" w14:textId="77777777" w:rsidR="007A6143" w:rsidRPr="00CC1EA8" w:rsidRDefault="007A6143" w:rsidP="007A6143">
            <w:pPr>
              <w:pStyle w:val="TAC"/>
              <w:rPr>
                <w:lang w:eastAsia="fi-FI"/>
              </w:rPr>
            </w:pPr>
            <w:r w:rsidRPr="00CC1EA8">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CAFB8A8" w14:textId="367B0413" w:rsidR="007A6143" w:rsidRPr="00CC1EA8" w:rsidRDefault="007A6143" w:rsidP="007A6143">
            <w:pPr>
              <w:pStyle w:val="TAC"/>
              <w:rPr>
                <w:lang w:eastAsia="fi-FI"/>
              </w:rPr>
            </w:pPr>
            <w:r w:rsidRPr="00CC1EA8">
              <w:rPr>
                <w:lang w:eastAsia="fi-FI"/>
              </w:rPr>
              <w:t>CA_n260G</w:t>
            </w:r>
            <w:r>
              <w:rPr>
                <w:lang w:eastAsia="fi-FI"/>
              </w:rPr>
              <w:t>/I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C4C00BC" w14:textId="77777777" w:rsidR="007A6143" w:rsidRPr="00CC1EA8" w:rsidRDefault="007A6143" w:rsidP="007A6143">
            <w:pPr>
              <w:pStyle w:val="TAC"/>
              <w:rPr>
                <w:lang w:eastAsia="fi-FI"/>
              </w:rPr>
            </w:pPr>
            <w:r w:rsidRPr="00CC1EA8">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AC5284F" w14:textId="77777777" w:rsidR="007A6143" w:rsidRPr="00CC1EA8" w:rsidRDefault="007A6143" w:rsidP="007A6143">
            <w:pPr>
              <w:pStyle w:val="TAC"/>
              <w:rPr>
                <w:lang w:eastAsia="fi-FI"/>
              </w:rPr>
            </w:pPr>
            <w:r w:rsidRPr="00CC1EA8">
              <w:rPr>
                <w:lang w:eastAsia="zh-CN"/>
              </w:rPr>
              <w:t>0</w:t>
            </w:r>
          </w:p>
        </w:tc>
      </w:tr>
      <w:tr w:rsidR="007A6143" w:rsidRPr="00CC1EA8" w14:paraId="55E1E4C3"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09AB35D" w14:textId="77777777" w:rsidR="007A6143" w:rsidRPr="00CC1EA8" w:rsidRDefault="007A6143" w:rsidP="007A614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79DFF8A2" w14:textId="77777777" w:rsidR="007A6143" w:rsidRPr="00CC1EA8" w:rsidRDefault="007A6143" w:rsidP="007A614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05256D0" w14:textId="77777777" w:rsidR="007A6143" w:rsidRPr="00CC1EA8" w:rsidRDefault="007A6143" w:rsidP="007A614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1D93C10" w14:textId="77777777" w:rsidR="007A6143" w:rsidRPr="00CC1EA8" w:rsidRDefault="007A6143" w:rsidP="007A6143">
            <w:pPr>
              <w:pStyle w:val="TAC"/>
              <w:rPr>
                <w:lang w:val="fi-FI" w:eastAsia="fi-FI"/>
              </w:rPr>
            </w:pPr>
          </w:p>
        </w:tc>
      </w:tr>
      <w:tr w:rsidR="007A6143" w:rsidRPr="00CC1EA8" w14:paraId="6B5FBE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11FA75" w14:textId="77777777" w:rsidR="007A6143" w:rsidRPr="00CC1EA8" w:rsidRDefault="007A6143" w:rsidP="007A6143">
            <w:pPr>
              <w:pStyle w:val="TAC"/>
              <w:rPr>
                <w:lang w:val="fi-FI" w:eastAsia="fi-FI"/>
              </w:rPr>
            </w:pPr>
            <w:r w:rsidRPr="00CC1EA8">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0AC250BF" w14:textId="04607218" w:rsidR="007A6143" w:rsidRPr="00CC1EA8" w:rsidRDefault="007A6143" w:rsidP="007A6143">
            <w:pPr>
              <w:pStyle w:val="TAC"/>
              <w:rPr>
                <w:lang w:val="fi-FI" w:eastAsia="fi-FI"/>
              </w:rPr>
            </w:pPr>
            <w:r w:rsidRPr="00CC1EA8">
              <w:t>CA_n260</w:t>
            </w:r>
            <w:r>
              <w:t>G/O</w:t>
            </w:r>
          </w:p>
        </w:tc>
        <w:tc>
          <w:tcPr>
            <w:tcW w:w="2268" w:type="dxa"/>
            <w:tcBorders>
              <w:top w:val="nil"/>
              <w:left w:val="nil"/>
              <w:bottom w:val="single" w:sz="4" w:space="0" w:color="auto"/>
              <w:right w:val="single" w:sz="4" w:space="0" w:color="auto"/>
            </w:tcBorders>
            <w:shd w:val="clear" w:color="auto" w:fill="auto"/>
            <w:hideMark/>
          </w:tcPr>
          <w:p w14:paraId="5BA054A0" w14:textId="77777777" w:rsidR="007A6143" w:rsidRPr="00CC1EA8" w:rsidRDefault="007A6143" w:rsidP="007A6143">
            <w:pPr>
              <w:pStyle w:val="TAC"/>
              <w:rPr>
                <w:lang w:val="fi-FI" w:eastAsia="fi-FI"/>
              </w:rPr>
            </w:pPr>
            <w:r w:rsidRPr="00CC1EA8">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30DB6288" w14:textId="77777777" w:rsidR="007A6143" w:rsidRPr="00CC1EA8" w:rsidRDefault="007A6143" w:rsidP="007A6143">
            <w:pPr>
              <w:pStyle w:val="TAC"/>
              <w:rPr>
                <w:lang w:val="fi-FI" w:eastAsia="fi-FI"/>
              </w:rPr>
            </w:pPr>
            <w:r w:rsidRPr="00CC1EA8">
              <w:rPr>
                <w:lang w:val="en-US" w:eastAsia="fi-FI"/>
              </w:rPr>
              <w:t>0</w:t>
            </w:r>
          </w:p>
        </w:tc>
      </w:tr>
      <w:tr w:rsidR="007A6143" w:rsidRPr="00CC1EA8" w14:paraId="0110C58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0F4B64" w14:textId="77777777" w:rsidR="007A6143" w:rsidRPr="00CC1EA8" w:rsidRDefault="007A6143" w:rsidP="007A6143">
            <w:pPr>
              <w:pStyle w:val="TAC"/>
              <w:rPr>
                <w:lang w:val="fi-FI" w:eastAsia="fi-FI"/>
              </w:rPr>
            </w:pPr>
            <w:r w:rsidRPr="00CC1EA8">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0CCC182B" w14:textId="0305B0CE" w:rsidR="007A6143" w:rsidRPr="00CC1EA8" w:rsidRDefault="007A6143" w:rsidP="007A6143">
            <w:pPr>
              <w:pStyle w:val="TAC"/>
              <w:rPr>
                <w:lang w:val="fi-FI" w:eastAsia="fi-FI"/>
              </w:rPr>
            </w:pPr>
            <w:r w:rsidRPr="00B36D9F">
              <w:t>CA_n260G/O</w:t>
            </w:r>
          </w:p>
        </w:tc>
        <w:tc>
          <w:tcPr>
            <w:tcW w:w="2268" w:type="dxa"/>
            <w:tcBorders>
              <w:top w:val="nil"/>
              <w:left w:val="nil"/>
              <w:bottom w:val="single" w:sz="4" w:space="0" w:color="auto"/>
              <w:right w:val="single" w:sz="4" w:space="0" w:color="auto"/>
            </w:tcBorders>
            <w:shd w:val="clear" w:color="auto" w:fill="auto"/>
            <w:hideMark/>
          </w:tcPr>
          <w:p w14:paraId="0CC7DF20" w14:textId="77777777" w:rsidR="007A6143" w:rsidRPr="00CC1EA8" w:rsidRDefault="007A6143" w:rsidP="007A6143">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AC77643" w14:textId="77777777" w:rsidR="007A6143" w:rsidRPr="00CC1EA8" w:rsidRDefault="007A6143" w:rsidP="007A6143">
            <w:pPr>
              <w:pStyle w:val="TAC"/>
              <w:rPr>
                <w:lang w:val="fi-FI" w:eastAsia="fi-FI"/>
              </w:rPr>
            </w:pPr>
            <w:r w:rsidRPr="00CC1EA8">
              <w:rPr>
                <w:lang w:val="en-US" w:eastAsia="fi-FI"/>
              </w:rPr>
              <w:t>0</w:t>
            </w:r>
          </w:p>
        </w:tc>
      </w:tr>
      <w:tr w:rsidR="007A6143" w:rsidRPr="00CC1EA8" w14:paraId="6212F7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778A8F" w14:textId="77777777" w:rsidR="007A6143" w:rsidRPr="00CC1EA8" w:rsidRDefault="007A6143" w:rsidP="007A6143">
            <w:pPr>
              <w:pStyle w:val="TAC"/>
              <w:rPr>
                <w:lang w:val="fi-FI" w:eastAsia="fi-FI"/>
              </w:rPr>
            </w:pPr>
            <w:r w:rsidRPr="00CC1EA8">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340B9613" w14:textId="0C5C7727" w:rsidR="007A6143" w:rsidRPr="00CC1EA8" w:rsidRDefault="007A6143" w:rsidP="007A6143">
            <w:pPr>
              <w:pStyle w:val="TAC"/>
              <w:rPr>
                <w:lang w:val="fi-FI" w:eastAsia="fi-FI"/>
              </w:rPr>
            </w:pPr>
            <w:r w:rsidRPr="00B36D9F">
              <w:t>CA_n260G/O</w:t>
            </w:r>
          </w:p>
        </w:tc>
        <w:tc>
          <w:tcPr>
            <w:tcW w:w="2268" w:type="dxa"/>
            <w:tcBorders>
              <w:top w:val="nil"/>
              <w:left w:val="nil"/>
              <w:bottom w:val="single" w:sz="4" w:space="0" w:color="auto"/>
              <w:right w:val="single" w:sz="4" w:space="0" w:color="auto"/>
            </w:tcBorders>
            <w:shd w:val="clear" w:color="auto" w:fill="auto"/>
            <w:hideMark/>
          </w:tcPr>
          <w:p w14:paraId="3B891B2A" w14:textId="77777777" w:rsidR="007A6143" w:rsidRPr="00CC1EA8" w:rsidRDefault="007A6143" w:rsidP="007A6143">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5E3DFF2" w14:textId="77777777" w:rsidR="007A6143" w:rsidRPr="00CC1EA8" w:rsidRDefault="007A6143" w:rsidP="007A6143">
            <w:pPr>
              <w:pStyle w:val="TAC"/>
              <w:rPr>
                <w:lang w:val="fi-FI" w:eastAsia="fi-FI"/>
              </w:rPr>
            </w:pPr>
            <w:r w:rsidRPr="00CC1EA8">
              <w:rPr>
                <w:lang w:val="en-US" w:eastAsia="fi-FI"/>
              </w:rPr>
              <w:t>0</w:t>
            </w:r>
          </w:p>
        </w:tc>
      </w:tr>
      <w:tr w:rsidR="007A6143" w:rsidRPr="00CC1EA8" w14:paraId="6D99452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CAF64EB" w14:textId="77777777" w:rsidR="007A6143" w:rsidRPr="00CC1EA8" w:rsidRDefault="007A6143" w:rsidP="007A6143">
            <w:pPr>
              <w:pStyle w:val="TAC"/>
              <w:rPr>
                <w:lang w:val="fi-FI" w:eastAsia="fi-FI"/>
              </w:rPr>
            </w:pPr>
            <w:r w:rsidRPr="00CC1EA8">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FBF418B" w14:textId="5253BC01" w:rsidR="007A6143" w:rsidRPr="00CC1EA8" w:rsidRDefault="007A6143" w:rsidP="007A6143">
            <w:pPr>
              <w:pStyle w:val="TAC"/>
              <w:rPr>
                <w:lang w:val="fi-FI" w:eastAsia="fi-FI"/>
              </w:rPr>
            </w:pPr>
            <w:r w:rsidRPr="00B36D9F">
              <w:t>CA_n260G/O</w:t>
            </w:r>
          </w:p>
        </w:tc>
        <w:tc>
          <w:tcPr>
            <w:tcW w:w="2268" w:type="dxa"/>
            <w:tcBorders>
              <w:top w:val="nil"/>
              <w:left w:val="nil"/>
              <w:bottom w:val="single" w:sz="4" w:space="0" w:color="auto"/>
              <w:right w:val="single" w:sz="4" w:space="0" w:color="auto"/>
            </w:tcBorders>
            <w:shd w:val="clear" w:color="auto" w:fill="auto"/>
            <w:hideMark/>
          </w:tcPr>
          <w:p w14:paraId="274257DA"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730FE51" w14:textId="77777777" w:rsidR="007A6143" w:rsidRPr="00CC1EA8" w:rsidRDefault="007A6143" w:rsidP="007A6143">
            <w:pPr>
              <w:pStyle w:val="TAC"/>
              <w:rPr>
                <w:lang w:val="fi-FI" w:eastAsia="fi-FI"/>
              </w:rPr>
            </w:pPr>
            <w:r w:rsidRPr="00CC1EA8">
              <w:rPr>
                <w:lang w:val="en-US" w:eastAsia="fi-FI"/>
              </w:rPr>
              <w:t>0</w:t>
            </w:r>
          </w:p>
        </w:tc>
      </w:tr>
      <w:tr w:rsidR="007A6143" w:rsidRPr="00CC1EA8" w14:paraId="732603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FE3625" w14:textId="77777777" w:rsidR="007A6143" w:rsidRPr="00CC1EA8" w:rsidRDefault="007A6143" w:rsidP="007A6143">
            <w:pPr>
              <w:pStyle w:val="TAC"/>
              <w:rPr>
                <w:lang w:val="fi-FI" w:eastAsia="fi-FI"/>
              </w:rPr>
            </w:pPr>
            <w:r w:rsidRPr="00CC1EA8">
              <w:rPr>
                <w:lang w:eastAsia="fi-FI"/>
              </w:rPr>
              <w:lastRenderedPageBreak/>
              <w:t>CA_n260(G-3O)</w:t>
            </w:r>
          </w:p>
        </w:tc>
        <w:tc>
          <w:tcPr>
            <w:tcW w:w="1701" w:type="dxa"/>
            <w:tcBorders>
              <w:top w:val="nil"/>
              <w:left w:val="nil"/>
              <w:bottom w:val="single" w:sz="4" w:space="0" w:color="auto"/>
              <w:right w:val="single" w:sz="4" w:space="0" w:color="auto"/>
            </w:tcBorders>
            <w:shd w:val="clear" w:color="auto" w:fill="auto"/>
            <w:hideMark/>
          </w:tcPr>
          <w:p w14:paraId="526FE89B" w14:textId="716062F8" w:rsidR="007A6143" w:rsidRPr="00CC1EA8" w:rsidRDefault="007A6143" w:rsidP="007A6143">
            <w:pPr>
              <w:pStyle w:val="TAC"/>
              <w:rPr>
                <w:lang w:val="fi-FI" w:eastAsia="fi-FI"/>
              </w:rPr>
            </w:pPr>
            <w:r w:rsidRPr="00B36D9F">
              <w:t>CA_n260G/O</w:t>
            </w:r>
          </w:p>
        </w:tc>
        <w:tc>
          <w:tcPr>
            <w:tcW w:w="2268" w:type="dxa"/>
            <w:tcBorders>
              <w:top w:val="nil"/>
              <w:left w:val="nil"/>
              <w:bottom w:val="single" w:sz="4" w:space="0" w:color="auto"/>
              <w:right w:val="single" w:sz="4" w:space="0" w:color="auto"/>
            </w:tcBorders>
            <w:shd w:val="clear" w:color="auto" w:fill="auto"/>
            <w:hideMark/>
          </w:tcPr>
          <w:p w14:paraId="2A3B60DF"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3000754" w14:textId="77777777" w:rsidR="007A6143" w:rsidRPr="00CC1EA8" w:rsidRDefault="007A6143" w:rsidP="007A6143">
            <w:pPr>
              <w:pStyle w:val="TAC"/>
              <w:rPr>
                <w:lang w:val="fi-FI" w:eastAsia="fi-FI"/>
              </w:rPr>
            </w:pPr>
            <w:r w:rsidRPr="00CC1EA8">
              <w:rPr>
                <w:lang w:val="en-US" w:eastAsia="fi-FI"/>
              </w:rPr>
              <w:t>0</w:t>
            </w:r>
          </w:p>
        </w:tc>
      </w:tr>
      <w:tr w:rsidR="007A6143" w:rsidRPr="00CC1EA8" w14:paraId="476654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6D751F" w14:textId="77777777" w:rsidR="007A6143" w:rsidRPr="00CC1EA8" w:rsidRDefault="007A6143" w:rsidP="007A6143">
            <w:pPr>
              <w:pStyle w:val="TAC"/>
              <w:rPr>
                <w:lang w:val="fi-FI" w:eastAsia="fi-FI"/>
              </w:rPr>
            </w:pPr>
            <w:r w:rsidRPr="00CC1EA8">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4632D40B" w14:textId="19C1B53D" w:rsidR="007A6143" w:rsidRPr="00CC1EA8" w:rsidRDefault="007A6143" w:rsidP="007A6143">
            <w:pPr>
              <w:pStyle w:val="TAC"/>
              <w:rPr>
                <w:lang w:val="fi-FI" w:eastAsia="fi-FI"/>
              </w:rPr>
            </w:pPr>
            <w:r w:rsidRPr="00B36D9F">
              <w:t>CA_n260G/O</w:t>
            </w:r>
          </w:p>
        </w:tc>
        <w:tc>
          <w:tcPr>
            <w:tcW w:w="2268" w:type="dxa"/>
            <w:tcBorders>
              <w:top w:val="nil"/>
              <w:left w:val="nil"/>
              <w:bottom w:val="single" w:sz="4" w:space="0" w:color="auto"/>
              <w:right w:val="single" w:sz="4" w:space="0" w:color="auto"/>
            </w:tcBorders>
            <w:shd w:val="clear" w:color="auto" w:fill="auto"/>
            <w:hideMark/>
          </w:tcPr>
          <w:p w14:paraId="26FD832A"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69D9B93" w14:textId="77777777" w:rsidR="007A6143" w:rsidRPr="00CC1EA8" w:rsidRDefault="007A6143" w:rsidP="007A6143">
            <w:pPr>
              <w:pStyle w:val="TAC"/>
              <w:rPr>
                <w:lang w:val="fi-FI" w:eastAsia="fi-FI"/>
              </w:rPr>
            </w:pPr>
            <w:r w:rsidRPr="00CC1EA8">
              <w:rPr>
                <w:lang w:val="en-US" w:eastAsia="fi-FI"/>
              </w:rPr>
              <w:t>0</w:t>
            </w:r>
          </w:p>
        </w:tc>
      </w:tr>
      <w:tr w:rsidR="007A6143" w:rsidRPr="00CC1EA8" w14:paraId="55DDF3A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32CF5" w14:textId="77777777" w:rsidR="007A6143" w:rsidRPr="00CC1EA8" w:rsidRDefault="007A6143" w:rsidP="007A6143">
            <w:pPr>
              <w:pStyle w:val="TAC"/>
              <w:rPr>
                <w:lang w:val="fi-FI" w:eastAsia="fi-FI"/>
              </w:rPr>
            </w:pPr>
            <w:r w:rsidRPr="00CC1EA8">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2F707817" w14:textId="46A6BE1D"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BBCFF8" w14:textId="77777777" w:rsidR="007A6143" w:rsidRPr="00CC1EA8" w:rsidRDefault="007A6143" w:rsidP="007A6143">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82606C1" w14:textId="77777777" w:rsidR="007A6143" w:rsidRPr="00CC1EA8" w:rsidRDefault="007A6143" w:rsidP="007A6143">
            <w:pPr>
              <w:pStyle w:val="TAC"/>
              <w:rPr>
                <w:lang w:val="fi-FI" w:eastAsia="fi-FI"/>
              </w:rPr>
            </w:pPr>
            <w:r w:rsidRPr="00CC1EA8">
              <w:rPr>
                <w:lang w:val="en-US" w:eastAsia="fi-FI"/>
              </w:rPr>
              <w:t>0</w:t>
            </w:r>
          </w:p>
        </w:tc>
      </w:tr>
      <w:tr w:rsidR="007A6143" w:rsidRPr="00CC1EA8" w14:paraId="7D3CF24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929D5" w14:textId="77777777" w:rsidR="007A6143" w:rsidRPr="00CC1EA8" w:rsidRDefault="007A6143" w:rsidP="007A6143">
            <w:pPr>
              <w:pStyle w:val="TAC"/>
              <w:rPr>
                <w:lang w:val="fi-FI" w:eastAsia="fi-FI"/>
              </w:rPr>
            </w:pPr>
            <w:r w:rsidRPr="00CC1EA8">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2C2693E4" w14:textId="53C9631B"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045E8E" w14:textId="77777777" w:rsidR="007A6143" w:rsidRPr="00CC1EA8" w:rsidRDefault="007A6143" w:rsidP="007A6143">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5AC476D" w14:textId="77777777" w:rsidR="007A6143" w:rsidRPr="00CC1EA8" w:rsidRDefault="007A6143" w:rsidP="007A6143">
            <w:pPr>
              <w:pStyle w:val="TAC"/>
              <w:rPr>
                <w:lang w:val="fi-FI" w:eastAsia="fi-FI"/>
              </w:rPr>
            </w:pPr>
            <w:r w:rsidRPr="00CC1EA8">
              <w:rPr>
                <w:lang w:val="en-US" w:eastAsia="fi-FI"/>
              </w:rPr>
              <w:t>0</w:t>
            </w:r>
          </w:p>
        </w:tc>
      </w:tr>
      <w:tr w:rsidR="007A6143" w:rsidRPr="00CC1EA8" w14:paraId="6E9BE21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271A75" w14:textId="77777777" w:rsidR="007A6143" w:rsidRPr="00CC1EA8" w:rsidRDefault="007A6143" w:rsidP="007A6143">
            <w:pPr>
              <w:pStyle w:val="TAC"/>
              <w:rPr>
                <w:lang w:val="fi-FI" w:eastAsia="fi-FI"/>
              </w:rPr>
            </w:pPr>
            <w:r w:rsidRPr="00CC1EA8">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452EC8CE" w14:textId="4754344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EDA598F" w14:textId="77777777" w:rsidR="007A6143" w:rsidRPr="00CC1EA8" w:rsidRDefault="007A6143" w:rsidP="007A6143">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9AA8ACF" w14:textId="77777777" w:rsidR="007A6143" w:rsidRPr="00CC1EA8" w:rsidRDefault="007A6143" w:rsidP="007A6143">
            <w:pPr>
              <w:pStyle w:val="TAC"/>
              <w:rPr>
                <w:lang w:val="fi-FI" w:eastAsia="fi-FI"/>
              </w:rPr>
            </w:pPr>
            <w:r w:rsidRPr="00CC1EA8">
              <w:rPr>
                <w:lang w:val="en-US" w:eastAsia="fi-FI"/>
              </w:rPr>
              <w:t>0</w:t>
            </w:r>
          </w:p>
        </w:tc>
      </w:tr>
      <w:tr w:rsidR="007A6143" w:rsidRPr="00CC1EA8" w14:paraId="37F3EC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3D83B7" w14:textId="77777777" w:rsidR="007A6143" w:rsidRPr="00CC1EA8" w:rsidRDefault="007A6143" w:rsidP="007A6143">
            <w:pPr>
              <w:pStyle w:val="TAC"/>
              <w:rPr>
                <w:lang w:val="fi-FI" w:eastAsia="fi-FI"/>
              </w:rPr>
            </w:pPr>
            <w:r w:rsidRPr="00CC1EA8">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F2EAF4" w14:textId="665A99EB"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12C8CFF" w14:textId="77777777" w:rsidR="007A6143" w:rsidRPr="00CC1EA8" w:rsidRDefault="007A6143" w:rsidP="007A6143">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52A044F" w14:textId="77777777" w:rsidR="007A6143" w:rsidRPr="00CC1EA8" w:rsidRDefault="007A6143" w:rsidP="007A6143">
            <w:pPr>
              <w:pStyle w:val="TAC"/>
              <w:rPr>
                <w:lang w:val="fi-FI" w:eastAsia="fi-FI"/>
              </w:rPr>
            </w:pPr>
            <w:r w:rsidRPr="00CC1EA8">
              <w:rPr>
                <w:lang w:val="en-US" w:eastAsia="fi-FI"/>
              </w:rPr>
              <w:t>0</w:t>
            </w:r>
          </w:p>
        </w:tc>
      </w:tr>
      <w:tr w:rsidR="007A6143" w:rsidRPr="00CC1EA8" w14:paraId="3436F14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D2D3E5" w14:textId="77777777" w:rsidR="007A6143" w:rsidRPr="00CC1EA8" w:rsidRDefault="007A6143" w:rsidP="007A6143">
            <w:pPr>
              <w:pStyle w:val="TAC"/>
              <w:rPr>
                <w:lang w:val="fi-FI" w:eastAsia="fi-FI"/>
              </w:rPr>
            </w:pPr>
            <w:r w:rsidRPr="00CC1EA8">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6A17CA76" w14:textId="3752A36D" w:rsidR="007A6143" w:rsidRPr="00CC1EA8" w:rsidRDefault="007A6143" w:rsidP="007A6143">
            <w:pPr>
              <w:pStyle w:val="TAC"/>
              <w:rPr>
                <w:lang w:val="fi-FI" w:eastAsia="fi-FI"/>
              </w:rPr>
            </w:pPr>
            <w:r w:rsidRPr="00CC1EA8">
              <w:t>CA_n260</w:t>
            </w:r>
            <w:r>
              <w:t>G/H/O</w:t>
            </w:r>
          </w:p>
        </w:tc>
        <w:tc>
          <w:tcPr>
            <w:tcW w:w="2268" w:type="dxa"/>
            <w:tcBorders>
              <w:top w:val="nil"/>
              <w:left w:val="nil"/>
              <w:bottom w:val="single" w:sz="4" w:space="0" w:color="auto"/>
              <w:right w:val="single" w:sz="4" w:space="0" w:color="auto"/>
            </w:tcBorders>
            <w:shd w:val="clear" w:color="auto" w:fill="auto"/>
            <w:hideMark/>
          </w:tcPr>
          <w:p w14:paraId="2DBEFBA4" w14:textId="77777777" w:rsidR="007A6143" w:rsidRPr="00CC1EA8" w:rsidRDefault="007A6143" w:rsidP="007A6143">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12C89634" w14:textId="77777777" w:rsidR="007A6143" w:rsidRPr="00CC1EA8" w:rsidRDefault="007A6143" w:rsidP="007A6143">
            <w:pPr>
              <w:pStyle w:val="TAC"/>
              <w:rPr>
                <w:lang w:val="fi-FI" w:eastAsia="fi-FI"/>
              </w:rPr>
            </w:pPr>
            <w:r w:rsidRPr="00CC1EA8">
              <w:rPr>
                <w:lang w:val="en-US" w:eastAsia="fi-FI"/>
              </w:rPr>
              <w:t>0</w:t>
            </w:r>
          </w:p>
        </w:tc>
      </w:tr>
      <w:tr w:rsidR="007A6143" w:rsidRPr="00CC1EA8" w14:paraId="205DF1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D306F6" w14:textId="77777777" w:rsidR="007A6143" w:rsidRPr="00CC1EA8" w:rsidRDefault="007A6143" w:rsidP="007A6143">
            <w:pPr>
              <w:pStyle w:val="TAC"/>
              <w:rPr>
                <w:lang w:val="fi-FI" w:eastAsia="fi-FI"/>
              </w:rPr>
            </w:pPr>
            <w:r w:rsidRPr="00CC1EA8">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4CBEE0DC" w14:textId="78546443" w:rsidR="007A6143" w:rsidRPr="00CC1EA8" w:rsidRDefault="007A6143" w:rsidP="007A6143">
            <w:pPr>
              <w:pStyle w:val="TAC"/>
              <w:rPr>
                <w:lang w:val="fi-FI" w:eastAsia="fi-FI"/>
              </w:rPr>
            </w:pPr>
            <w:r w:rsidRPr="00CC1EA8">
              <w:t>CA_n260</w:t>
            </w:r>
            <w:r>
              <w:t>G/H/O</w:t>
            </w:r>
          </w:p>
        </w:tc>
        <w:tc>
          <w:tcPr>
            <w:tcW w:w="2268" w:type="dxa"/>
            <w:tcBorders>
              <w:top w:val="nil"/>
              <w:left w:val="nil"/>
              <w:bottom w:val="single" w:sz="4" w:space="0" w:color="auto"/>
              <w:right w:val="single" w:sz="4" w:space="0" w:color="auto"/>
            </w:tcBorders>
            <w:shd w:val="clear" w:color="auto" w:fill="auto"/>
            <w:hideMark/>
          </w:tcPr>
          <w:p w14:paraId="51C53B6D"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685A6D5" w14:textId="77777777" w:rsidR="007A6143" w:rsidRPr="00CC1EA8" w:rsidRDefault="007A6143" w:rsidP="007A6143">
            <w:pPr>
              <w:pStyle w:val="TAC"/>
              <w:rPr>
                <w:lang w:val="fi-FI" w:eastAsia="fi-FI"/>
              </w:rPr>
            </w:pPr>
            <w:r w:rsidRPr="00CC1EA8">
              <w:rPr>
                <w:lang w:val="en-US" w:eastAsia="fi-FI"/>
              </w:rPr>
              <w:t>0</w:t>
            </w:r>
          </w:p>
        </w:tc>
      </w:tr>
      <w:tr w:rsidR="007A6143" w:rsidRPr="00CC1EA8" w14:paraId="58E1725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14F691" w14:textId="77777777" w:rsidR="007A6143" w:rsidRPr="00CC1EA8" w:rsidRDefault="007A6143" w:rsidP="007A6143">
            <w:pPr>
              <w:pStyle w:val="TAC"/>
              <w:rPr>
                <w:lang w:val="fi-FI" w:eastAsia="fi-FI"/>
              </w:rPr>
            </w:pPr>
            <w:r w:rsidRPr="00CC1EA8">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7243EA7F" w14:textId="58974C1C" w:rsidR="007A6143" w:rsidRPr="00CC1EA8" w:rsidRDefault="007A6143" w:rsidP="007A6143">
            <w:pPr>
              <w:pStyle w:val="TAC"/>
              <w:rPr>
                <w:lang w:val="fi-FI" w:eastAsia="fi-FI"/>
              </w:rPr>
            </w:pPr>
            <w:r w:rsidRPr="00CC1EA8">
              <w:t>CA_n260</w:t>
            </w:r>
            <w:r>
              <w:t>O/P</w:t>
            </w:r>
          </w:p>
        </w:tc>
        <w:tc>
          <w:tcPr>
            <w:tcW w:w="2268" w:type="dxa"/>
            <w:tcBorders>
              <w:top w:val="nil"/>
              <w:left w:val="nil"/>
              <w:bottom w:val="single" w:sz="4" w:space="0" w:color="auto"/>
              <w:right w:val="single" w:sz="4" w:space="0" w:color="auto"/>
            </w:tcBorders>
            <w:shd w:val="clear" w:color="auto" w:fill="auto"/>
            <w:hideMark/>
          </w:tcPr>
          <w:p w14:paraId="3287F177"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447284A" w14:textId="77777777" w:rsidR="007A6143" w:rsidRPr="00CC1EA8" w:rsidRDefault="007A6143" w:rsidP="007A6143">
            <w:pPr>
              <w:pStyle w:val="TAC"/>
              <w:rPr>
                <w:lang w:val="fi-FI" w:eastAsia="fi-FI"/>
              </w:rPr>
            </w:pPr>
            <w:r w:rsidRPr="00CC1EA8">
              <w:rPr>
                <w:lang w:val="en-US" w:eastAsia="fi-FI"/>
              </w:rPr>
              <w:t>0</w:t>
            </w:r>
          </w:p>
        </w:tc>
      </w:tr>
      <w:tr w:rsidR="007A6143" w:rsidRPr="00CC1EA8" w14:paraId="378A5D3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BECCDDF" w14:textId="77777777" w:rsidR="007A6143" w:rsidRPr="00CC1EA8" w:rsidRDefault="007A6143" w:rsidP="007A6143">
            <w:pPr>
              <w:pStyle w:val="TAC"/>
              <w:rPr>
                <w:lang w:val="en-US" w:eastAsia="fi-FI"/>
              </w:rPr>
            </w:pPr>
            <w:r w:rsidRPr="00CC1EA8">
              <w:rPr>
                <w:lang w:val="en-US" w:eastAsia="fi-FI"/>
              </w:rPr>
              <w:t>CA_n260(O-3P)</w:t>
            </w:r>
          </w:p>
        </w:tc>
        <w:tc>
          <w:tcPr>
            <w:tcW w:w="1701" w:type="dxa"/>
            <w:tcBorders>
              <w:top w:val="nil"/>
              <w:left w:val="nil"/>
              <w:bottom w:val="single" w:sz="4" w:space="0" w:color="auto"/>
              <w:right w:val="single" w:sz="4" w:space="0" w:color="auto"/>
            </w:tcBorders>
            <w:shd w:val="clear" w:color="auto" w:fill="auto"/>
          </w:tcPr>
          <w:p w14:paraId="26A2C26C" w14:textId="5A80EFC8"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D097DFA" w14:textId="77777777" w:rsidR="007A6143" w:rsidRPr="00CC1EA8" w:rsidRDefault="007A6143" w:rsidP="007A6143">
            <w:pPr>
              <w:pStyle w:val="TAC"/>
              <w:rPr>
                <w:lang w:val="en-US"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tcPr>
          <w:p w14:paraId="0032CA5F" w14:textId="77777777" w:rsidR="007A6143" w:rsidRPr="00CC1EA8" w:rsidRDefault="007A6143" w:rsidP="007A6143">
            <w:pPr>
              <w:pStyle w:val="TAC"/>
              <w:rPr>
                <w:lang w:val="en-US" w:eastAsia="fi-FI"/>
              </w:rPr>
            </w:pPr>
            <w:r w:rsidRPr="00CC1EA8">
              <w:rPr>
                <w:lang w:val="en-US" w:eastAsia="fi-FI"/>
              </w:rPr>
              <w:t>0</w:t>
            </w:r>
          </w:p>
        </w:tc>
      </w:tr>
      <w:tr w:rsidR="007A6143" w:rsidRPr="00CC1EA8" w14:paraId="38BD032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227552F" w14:textId="77777777" w:rsidR="007A6143" w:rsidRPr="00CC1EA8" w:rsidRDefault="007A6143" w:rsidP="007A6143">
            <w:pPr>
              <w:pStyle w:val="TAC"/>
              <w:rPr>
                <w:lang w:val="fi-FI" w:eastAsia="fi-FI"/>
              </w:rPr>
            </w:pPr>
            <w:r w:rsidRPr="00CC1EA8">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9FBCF81" w14:textId="67DEAFE8"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C546320" w14:textId="77777777" w:rsidR="007A6143" w:rsidRPr="00CC1EA8" w:rsidRDefault="007A6143" w:rsidP="007A6143">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C6BA59B" w14:textId="77777777" w:rsidR="007A6143" w:rsidRPr="00CC1EA8" w:rsidRDefault="007A6143" w:rsidP="007A6143">
            <w:pPr>
              <w:pStyle w:val="TAC"/>
              <w:rPr>
                <w:lang w:val="fi-FI" w:eastAsia="fi-FI"/>
              </w:rPr>
            </w:pPr>
            <w:r w:rsidRPr="00CC1EA8">
              <w:rPr>
                <w:lang w:val="en-US" w:eastAsia="fi-FI"/>
              </w:rPr>
              <w:t>0</w:t>
            </w:r>
          </w:p>
        </w:tc>
      </w:tr>
      <w:tr w:rsidR="007A6143" w:rsidRPr="00CC1EA8" w14:paraId="372C92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2DB7F8" w14:textId="77777777" w:rsidR="007A6143" w:rsidRPr="00CC1EA8" w:rsidRDefault="007A6143" w:rsidP="007A6143">
            <w:pPr>
              <w:pStyle w:val="TAC"/>
              <w:rPr>
                <w:lang w:val="fi-FI" w:eastAsia="fi-FI"/>
              </w:rPr>
            </w:pPr>
            <w:r w:rsidRPr="00CC1EA8">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2F77AA9" w14:textId="3F4FAC0F" w:rsidR="007A6143" w:rsidRPr="00CC1EA8" w:rsidRDefault="007A6143" w:rsidP="007A6143">
            <w:pPr>
              <w:pStyle w:val="TAC"/>
              <w:rPr>
                <w:lang w:val="fi-FI" w:eastAsia="fi-FI"/>
              </w:rPr>
            </w:pPr>
            <w:r w:rsidRPr="00CC1EA8">
              <w:t>CA_n260</w:t>
            </w:r>
            <w:r>
              <w:t>O/P</w:t>
            </w:r>
          </w:p>
        </w:tc>
        <w:tc>
          <w:tcPr>
            <w:tcW w:w="2268" w:type="dxa"/>
            <w:tcBorders>
              <w:top w:val="nil"/>
              <w:left w:val="nil"/>
              <w:bottom w:val="single" w:sz="4" w:space="0" w:color="auto"/>
              <w:right w:val="single" w:sz="4" w:space="0" w:color="auto"/>
            </w:tcBorders>
            <w:shd w:val="clear" w:color="auto" w:fill="auto"/>
            <w:hideMark/>
          </w:tcPr>
          <w:p w14:paraId="4B298FDE" w14:textId="77777777" w:rsidR="007A6143" w:rsidRPr="00CC1EA8" w:rsidRDefault="007A6143" w:rsidP="007A6143">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148115C3" w14:textId="77777777" w:rsidR="007A6143" w:rsidRPr="00CC1EA8" w:rsidRDefault="007A6143" w:rsidP="007A6143">
            <w:pPr>
              <w:pStyle w:val="TAC"/>
              <w:rPr>
                <w:lang w:val="fi-FI" w:eastAsia="fi-FI"/>
              </w:rPr>
            </w:pPr>
            <w:r w:rsidRPr="00CC1EA8">
              <w:rPr>
                <w:lang w:val="en-US" w:eastAsia="fi-FI"/>
              </w:rPr>
              <w:t>0</w:t>
            </w:r>
          </w:p>
        </w:tc>
      </w:tr>
      <w:tr w:rsidR="007A6143" w:rsidRPr="00CC1EA8" w14:paraId="2433165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40524C9" w14:textId="77777777" w:rsidR="007A6143" w:rsidRPr="00CC1EA8" w:rsidRDefault="007A6143" w:rsidP="007A6143">
            <w:pPr>
              <w:pStyle w:val="TAC"/>
              <w:rPr>
                <w:lang w:val="en-US" w:eastAsia="fi-FI"/>
              </w:rPr>
            </w:pPr>
            <w:r w:rsidRPr="00CC1EA8">
              <w:rPr>
                <w:lang w:val="en-US" w:eastAsia="fi-FI"/>
              </w:rPr>
              <w:t>CA_n260(O-P-Q)</w:t>
            </w:r>
          </w:p>
        </w:tc>
        <w:tc>
          <w:tcPr>
            <w:tcW w:w="1701" w:type="dxa"/>
            <w:tcBorders>
              <w:top w:val="nil"/>
              <w:left w:val="nil"/>
              <w:bottom w:val="single" w:sz="4" w:space="0" w:color="auto"/>
              <w:right w:val="single" w:sz="4" w:space="0" w:color="auto"/>
            </w:tcBorders>
            <w:shd w:val="clear" w:color="auto" w:fill="auto"/>
          </w:tcPr>
          <w:p w14:paraId="1461169A" w14:textId="5EC5CC1E"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BACD4C7" w14:textId="77777777" w:rsidR="007A6143" w:rsidRPr="00CC1EA8" w:rsidRDefault="007A6143" w:rsidP="007A6143">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606BD765" w14:textId="77777777" w:rsidR="007A6143" w:rsidRPr="00CC1EA8" w:rsidRDefault="007A6143" w:rsidP="007A6143">
            <w:pPr>
              <w:pStyle w:val="TAC"/>
              <w:rPr>
                <w:lang w:val="en-US" w:eastAsia="fi-FI"/>
              </w:rPr>
            </w:pPr>
            <w:r w:rsidRPr="00CC1EA8">
              <w:rPr>
                <w:lang w:val="en-US" w:eastAsia="fi-FI"/>
              </w:rPr>
              <w:t>0</w:t>
            </w:r>
          </w:p>
        </w:tc>
      </w:tr>
      <w:tr w:rsidR="007A6143" w:rsidRPr="00CC1EA8" w14:paraId="65FC6F6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EC9025" w14:textId="77777777" w:rsidR="007A6143" w:rsidRPr="00CC1EA8" w:rsidRDefault="007A6143" w:rsidP="007A6143">
            <w:pPr>
              <w:pStyle w:val="TAC"/>
              <w:rPr>
                <w:lang w:val="fi-FI" w:eastAsia="fi-FI"/>
              </w:rPr>
            </w:pPr>
            <w:r w:rsidRPr="00CC1EA8">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C62D067" w14:textId="6E8885C7" w:rsidR="007A6143" w:rsidRPr="00CC1EA8" w:rsidRDefault="007A6143" w:rsidP="007A6143">
            <w:pPr>
              <w:pStyle w:val="TAC"/>
              <w:rPr>
                <w:lang w:val="fi-FI" w:eastAsia="fi-FI"/>
              </w:rPr>
            </w:pPr>
            <w:r w:rsidRPr="00CC1EA8">
              <w:t>CA_n260</w:t>
            </w:r>
            <w:r>
              <w:t>O/P</w:t>
            </w:r>
          </w:p>
        </w:tc>
        <w:tc>
          <w:tcPr>
            <w:tcW w:w="2268" w:type="dxa"/>
            <w:tcBorders>
              <w:top w:val="nil"/>
              <w:left w:val="nil"/>
              <w:bottom w:val="single" w:sz="4" w:space="0" w:color="auto"/>
              <w:right w:val="single" w:sz="4" w:space="0" w:color="auto"/>
            </w:tcBorders>
            <w:shd w:val="clear" w:color="auto" w:fill="auto"/>
            <w:hideMark/>
          </w:tcPr>
          <w:p w14:paraId="05E1EE04" w14:textId="77777777" w:rsidR="007A6143" w:rsidRPr="00CC1EA8" w:rsidRDefault="007A6143" w:rsidP="007A6143">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774C6D3" w14:textId="77777777" w:rsidR="007A6143" w:rsidRPr="00CC1EA8" w:rsidRDefault="007A6143" w:rsidP="007A6143">
            <w:pPr>
              <w:pStyle w:val="TAC"/>
              <w:rPr>
                <w:lang w:val="fi-FI" w:eastAsia="fi-FI"/>
              </w:rPr>
            </w:pPr>
            <w:r w:rsidRPr="00CC1EA8">
              <w:rPr>
                <w:lang w:val="en-US" w:eastAsia="fi-FI"/>
              </w:rPr>
              <w:t>0</w:t>
            </w:r>
          </w:p>
        </w:tc>
      </w:tr>
      <w:tr w:rsidR="007A6143" w:rsidRPr="00CC1EA8" w14:paraId="727B597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04AD20F" w14:textId="77777777" w:rsidR="007A6143" w:rsidRPr="00CC1EA8" w:rsidRDefault="007A6143" w:rsidP="007A6143">
            <w:pPr>
              <w:pStyle w:val="TAC"/>
              <w:rPr>
                <w:lang w:val="en-US" w:eastAsia="fi-FI"/>
              </w:rPr>
            </w:pPr>
            <w:r w:rsidRPr="00CC1EA8">
              <w:rPr>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716944CA" w14:textId="1D0CAE93"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E80F430" w14:textId="77777777" w:rsidR="007A6143" w:rsidRPr="00CC1EA8" w:rsidRDefault="007A6143" w:rsidP="007A6143">
            <w:pPr>
              <w:pStyle w:val="TAC"/>
              <w:rPr>
                <w:lang w:val="en-US"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tcPr>
          <w:p w14:paraId="6424CA8C" w14:textId="77777777" w:rsidR="007A6143" w:rsidRPr="00CC1EA8" w:rsidRDefault="007A6143" w:rsidP="007A6143">
            <w:pPr>
              <w:pStyle w:val="TAC"/>
              <w:rPr>
                <w:lang w:val="en-US" w:eastAsia="fi-FI"/>
              </w:rPr>
            </w:pPr>
            <w:r w:rsidRPr="00CC1EA8">
              <w:rPr>
                <w:lang w:val="en-US" w:eastAsia="fi-FI"/>
              </w:rPr>
              <w:t>0</w:t>
            </w:r>
          </w:p>
        </w:tc>
      </w:tr>
      <w:tr w:rsidR="007A6143" w:rsidRPr="00CC1EA8" w14:paraId="37ECBDE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2406B2" w14:textId="77777777" w:rsidR="007A6143" w:rsidRPr="00CC1EA8" w:rsidRDefault="007A6143" w:rsidP="007A6143">
            <w:pPr>
              <w:pStyle w:val="TAC"/>
              <w:rPr>
                <w:lang w:val="fi-FI" w:eastAsia="fi-FI"/>
              </w:rPr>
            </w:pPr>
            <w:r w:rsidRPr="00CC1EA8">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5E2193D5" w14:textId="1F9E4DB3" w:rsidR="007A6143" w:rsidRPr="00CC1EA8" w:rsidRDefault="007A6143" w:rsidP="007A6143">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3142EC" w14:textId="77777777" w:rsidR="007A6143" w:rsidRPr="00CC1EA8" w:rsidRDefault="007A6143" w:rsidP="007A6143">
            <w:pPr>
              <w:pStyle w:val="TAC"/>
              <w:rPr>
                <w:lang w:val="fi-FI" w:eastAsia="fi-FI"/>
              </w:rPr>
            </w:pPr>
            <w:r w:rsidRPr="00CC1EA8">
              <w:rPr>
                <w:lang w:eastAsia="fi-FI"/>
              </w:rPr>
              <w:t>1000</w:t>
            </w:r>
          </w:p>
        </w:tc>
        <w:tc>
          <w:tcPr>
            <w:tcW w:w="2335" w:type="dxa"/>
            <w:tcBorders>
              <w:top w:val="nil"/>
              <w:left w:val="nil"/>
              <w:bottom w:val="single" w:sz="4" w:space="0" w:color="auto"/>
              <w:right w:val="single" w:sz="4" w:space="0" w:color="auto"/>
            </w:tcBorders>
            <w:shd w:val="clear" w:color="auto" w:fill="auto"/>
            <w:hideMark/>
          </w:tcPr>
          <w:p w14:paraId="01E1364C" w14:textId="77777777" w:rsidR="007A6143" w:rsidRPr="00CC1EA8" w:rsidRDefault="007A6143" w:rsidP="007A6143">
            <w:pPr>
              <w:pStyle w:val="TAC"/>
              <w:rPr>
                <w:lang w:val="fi-FI" w:eastAsia="fi-FI"/>
              </w:rPr>
            </w:pPr>
            <w:r w:rsidRPr="00CC1EA8">
              <w:rPr>
                <w:lang w:val="en-US" w:eastAsia="fi-FI"/>
              </w:rPr>
              <w:t>0</w:t>
            </w:r>
          </w:p>
        </w:tc>
      </w:tr>
      <w:tr w:rsidR="007A6143" w:rsidRPr="00CC1EA8" w14:paraId="7716C79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03F0F69" w14:textId="77777777" w:rsidR="007A6143" w:rsidRPr="00CC1EA8" w:rsidRDefault="007A6143" w:rsidP="007A6143">
            <w:pPr>
              <w:pStyle w:val="TAC"/>
              <w:rPr>
                <w:lang w:val="en-US" w:eastAsia="fi-FI"/>
              </w:rPr>
            </w:pPr>
            <w:r w:rsidRPr="00CC1EA8">
              <w:rPr>
                <w:lang w:val="en-US" w:eastAsia="fi-FI"/>
              </w:rPr>
              <w:t>CA_n260(3O-P)</w:t>
            </w:r>
          </w:p>
        </w:tc>
        <w:tc>
          <w:tcPr>
            <w:tcW w:w="1701" w:type="dxa"/>
            <w:tcBorders>
              <w:top w:val="nil"/>
              <w:left w:val="nil"/>
              <w:bottom w:val="single" w:sz="4" w:space="0" w:color="auto"/>
              <w:right w:val="single" w:sz="4" w:space="0" w:color="auto"/>
            </w:tcBorders>
            <w:shd w:val="clear" w:color="auto" w:fill="auto"/>
          </w:tcPr>
          <w:p w14:paraId="5E3EDF3F" w14:textId="77777777" w:rsidR="007A6143" w:rsidRPr="00CC1EA8" w:rsidRDefault="007A6143" w:rsidP="007A6143">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2D076541" w14:textId="77777777" w:rsidR="007A6143" w:rsidRPr="00CC1EA8" w:rsidRDefault="007A6143" w:rsidP="007A6143">
            <w:pPr>
              <w:pStyle w:val="TAC"/>
              <w:rPr>
                <w:lang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0FC441A3" w14:textId="77777777" w:rsidR="007A6143" w:rsidRPr="00CC1EA8" w:rsidRDefault="007A6143" w:rsidP="007A6143">
            <w:pPr>
              <w:pStyle w:val="TAC"/>
              <w:rPr>
                <w:lang w:val="en-US" w:eastAsia="fi-FI"/>
              </w:rPr>
            </w:pPr>
            <w:r w:rsidRPr="00CC1EA8">
              <w:rPr>
                <w:lang w:val="en-US" w:eastAsia="fi-FI"/>
              </w:rPr>
              <w:t>0</w:t>
            </w:r>
          </w:p>
        </w:tc>
      </w:tr>
      <w:tr w:rsidR="007A6143" w:rsidRPr="00CC1EA8" w14:paraId="0B5E6DA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FF36FE7" w14:textId="77777777" w:rsidR="007A6143" w:rsidRPr="00CC1EA8" w:rsidRDefault="007A6143" w:rsidP="007A6143">
            <w:pPr>
              <w:pStyle w:val="TAC"/>
              <w:rPr>
                <w:lang w:val="en-US" w:eastAsia="fi-FI"/>
              </w:rPr>
            </w:pPr>
            <w:r w:rsidRPr="00CC1EA8">
              <w:rPr>
                <w:lang w:val="en-US" w:eastAsia="fi-FI"/>
              </w:rPr>
              <w:t>CA_n260(3O-Q)</w:t>
            </w:r>
          </w:p>
        </w:tc>
        <w:tc>
          <w:tcPr>
            <w:tcW w:w="1701" w:type="dxa"/>
            <w:tcBorders>
              <w:top w:val="nil"/>
              <w:left w:val="nil"/>
              <w:bottom w:val="single" w:sz="4" w:space="0" w:color="auto"/>
              <w:right w:val="single" w:sz="4" w:space="0" w:color="auto"/>
            </w:tcBorders>
            <w:shd w:val="clear" w:color="auto" w:fill="auto"/>
          </w:tcPr>
          <w:p w14:paraId="7918C390" w14:textId="77777777" w:rsidR="007A6143" w:rsidRPr="00CC1EA8" w:rsidRDefault="007A6143" w:rsidP="007A6143">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46135290" w14:textId="77777777" w:rsidR="007A6143" w:rsidRPr="00CC1EA8" w:rsidRDefault="007A6143" w:rsidP="007A6143">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6E5343D6" w14:textId="77777777" w:rsidR="007A6143" w:rsidRPr="00CC1EA8" w:rsidRDefault="007A6143" w:rsidP="007A6143">
            <w:pPr>
              <w:pStyle w:val="TAC"/>
              <w:rPr>
                <w:lang w:val="en-US" w:eastAsia="fi-FI"/>
              </w:rPr>
            </w:pPr>
            <w:r w:rsidRPr="00CC1EA8">
              <w:rPr>
                <w:lang w:val="en-US" w:eastAsia="fi-FI"/>
              </w:rPr>
              <w:t>0</w:t>
            </w:r>
          </w:p>
        </w:tc>
      </w:tr>
      <w:tr w:rsidR="007A6143" w:rsidRPr="00CC1EA8" w14:paraId="5DBCFAE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A1F597" w14:textId="77777777" w:rsidR="007A6143" w:rsidRPr="00CC1EA8" w:rsidRDefault="007A6143" w:rsidP="007A6143">
            <w:pPr>
              <w:pStyle w:val="TAC"/>
              <w:rPr>
                <w:lang w:val="fi-FI" w:eastAsia="fi-FI"/>
              </w:rPr>
            </w:pPr>
            <w:r w:rsidRPr="00CC1EA8">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20576BBD" w14:textId="06810454" w:rsidR="007A6143" w:rsidRPr="00CC1EA8" w:rsidRDefault="007A6143" w:rsidP="007A6143">
            <w:pPr>
              <w:pStyle w:val="TAC"/>
              <w:rPr>
                <w:lang w:val="fi-FI" w:eastAsia="fi-FI"/>
              </w:rPr>
            </w:pPr>
            <w:r w:rsidRPr="00CC1EA8">
              <w:t>CA_n260</w:t>
            </w:r>
            <w:r>
              <w:t>O/P/Q</w:t>
            </w:r>
          </w:p>
        </w:tc>
        <w:tc>
          <w:tcPr>
            <w:tcW w:w="2268" w:type="dxa"/>
            <w:tcBorders>
              <w:top w:val="nil"/>
              <w:left w:val="nil"/>
              <w:bottom w:val="single" w:sz="4" w:space="0" w:color="auto"/>
              <w:right w:val="single" w:sz="4" w:space="0" w:color="auto"/>
            </w:tcBorders>
            <w:shd w:val="clear" w:color="auto" w:fill="auto"/>
            <w:hideMark/>
          </w:tcPr>
          <w:p w14:paraId="54CCE8E2" w14:textId="77777777" w:rsidR="007A6143" w:rsidRPr="00CC1EA8" w:rsidRDefault="007A6143" w:rsidP="007A6143">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40EFAEB" w14:textId="77777777" w:rsidR="007A6143" w:rsidRPr="00CC1EA8" w:rsidRDefault="007A6143" w:rsidP="007A6143">
            <w:pPr>
              <w:pStyle w:val="TAC"/>
              <w:rPr>
                <w:lang w:val="fi-FI" w:eastAsia="fi-FI"/>
              </w:rPr>
            </w:pPr>
            <w:r w:rsidRPr="00CC1EA8">
              <w:rPr>
                <w:lang w:val="en-US" w:eastAsia="fi-FI"/>
              </w:rPr>
              <w:t>0</w:t>
            </w:r>
          </w:p>
        </w:tc>
      </w:tr>
      <w:tr w:rsidR="007A6143" w:rsidRPr="00CC1EA8" w14:paraId="5F048C6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F1B76C" w14:textId="77777777" w:rsidR="007A6143" w:rsidRPr="00CC1EA8" w:rsidRDefault="007A6143" w:rsidP="007A6143">
            <w:pPr>
              <w:pStyle w:val="TAC"/>
              <w:rPr>
                <w:lang w:val="fi-FI" w:eastAsia="fi-FI"/>
              </w:rPr>
            </w:pPr>
            <w:r w:rsidRPr="00CC1EA8">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151685BA" w14:textId="1E8FC6AF" w:rsidR="007A6143" w:rsidRPr="00CC1EA8" w:rsidRDefault="007A6143" w:rsidP="007A6143">
            <w:pPr>
              <w:pStyle w:val="TAC"/>
              <w:rPr>
                <w:lang w:val="fi-FI" w:eastAsia="fi-FI"/>
              </w:rPr>
            </w:pPr>
            <w:r w:rsidRPr="00CC1EA8">
              <w:t>CA_n260</w:t>
            </w:r>
            <w:r>
              <w:t>O/P/Q</w:t>
            </w:r>
          </w:p>
        </w:tc>
        <w:tc>
          <w:tcPr>
            <w:tcW w:w="2268" w:type="dxa"/>
            <w:tcBorders>
              <w:top w:val="nil"/>
              <w:left w:val="nil"/>
              <w:bottom w:val="single" w:sz="4" w:space="0" w:color="auto"/>
              <w:right w:val="single" w:sz="4" w:space="0" w:color="auto"/>
            </w:tcBorders>
            <w:shd w:val="clear" w:color="auto" w:fill="auto"/>
            <w:hideMark/>
          </w:tcPr>
          <w:p w14:paraId="1C14DBBB"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73E6062" w14:textId="77777777" w:rsidR="007A6143" w:rsidRPr="00CC1EA8" w:rsidRDefault="007A6143" w:rsidP="007A6143">
            <w:pPr>
              <w:pStyle w:val="TAC"/>
              <w:rPr>
                <w:lang w:val="fi-FI" w:eastAsia="fi-FI"/>
              </w:rPr>
            </w:pPr>
            <w:r w:rsidRPr="00CC1EA8">
              <w:rPr>
                <w:lang w:val="en-US" w:eastAsia="fi-FI"/>
              </w:rPr>
              <w:t>0</w:t>
            </w:r>
          </w:p>
        </w:tc>
      </w:tr>
      <w:tr w:rsidR="007A6143" w:rsidRPr="00CC1EA8" w14:paraId="003A9BE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8C4954" w14:textId="77777777" w:rsidR="007A6143" w:rsidRPr="00CC1EA8" w:rsidRDefault="007A6143" w:rsidP="007A6143">
            <w:pPr>
              <w:pStyle w:val="TAC"/>
              <w:rPr>
                <w:lang w:val="fi-FI" w:eastAsia="fi-FI"/>
              </w:rPr>
            </w:pPr>
            <w:r w:rsidRPr="00CC1EA8">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3CE5EE89" w14:textId="43B718C3"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FCE17F" w14:textId="77777777" w:rsidR="007A6143" w:rsidRPr="00CC1EA8" w:rsidRDefault="007A6143" w:rsidP="007A6143">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F63BC47" w14:textId="77777777" w:rsidR="007A6143" w:rsidRPr="00CC1EA8" w:rsidRDefault="007A6143" w:rsidP="007A6143">
            <w:pPr>
              <w:pStyle w:val="TAC"/>
              <w:rPr>
                <w:lang w:val="fi-FI" w:eastAsia="fi-FI"/>
              </w:rPr>
            </w:pPr>
            <w:r w:rsidRPr="00CC1EA8">
              <w:rPr>
                <w:lang w:val="en-US" w:eastAsia="fi-FI"/>
              </w:rPr>
              <w:t>0</w:t>
            </w:r>
          </w:p>
        </w:tc>
      </w:tr>
      <w:tr w:rsidR="007A6143" w:rsidRPr="00CC1EA8" w14:paraId="1F1B961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7CAC69" w14:textId="77777777" w:rsidR="007A6143" w:rsidRPr="00CC1EA8" w:rsidRDefault="007A6143" w:rsidP="007A6143">
            <w:pPr>
              <w:pStyle w:val="TAC"/>
              <w:rPr>
                <w:lang w:val="fi-FI" w:eastAsia="fi-FI"/>
              </w:rPr>
            </w:pPr>
            <w:r w:rsidRPr="00CC1EA8">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40EF25C4" w14:textId="0CC5FBF2" w:rsidR="007A6143" w:rsidRPr="00CC1EA8" w:rsidRDefault="007A6143" w:rsidP="007A6143">
            <w:pPr>
              <w:pStyle w:val="TAC"/>
              <w:rPr>
                <w:lang w:val="fi-FI" w:eastAsia="fi-FI"/>
              </w:rPr>
            </w:pPr>
            <w:r w:rsidRPr="00CC1EA8">
              <w:t>CA_n260</w:t>
            </w:r>
            <w:r>
              <w:t>O/P/Q</w:t>
            </w:r>
          </w:p>
        </w:tc>
        <w:tc>
          <w:tcPr>
            <w:tcW w:w="2268" w:type="dxa"/>
            <w:tcBorders>
              <w:top w:val="nil"/>
              <w:left w:val="nil"/>
              <w:bottom w:val="single" w:sz="4" w:space="0" w:color="auto"/>
              <w:right w:val="single" w:sz="4" w:space="0" w:color="auto"/>
            </w:tcBorders>
            <w:shd w:val="clear" w:color="auto" w:fill="auto"/>
            <w:hideMark/>
          </w:tcPr>
          <w:p w14:paraId="3188AE77" w14:textId="77777777" w:rsidR="007A6143" w:rsidRPr="00CC1EA8" w:rsidRDefault="007A6143" w:rsidP="007A6143">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399D209" w14:textId="77777777" w:rsidR="007A6143" w:rsidRPr="00CC1EA8" w:rsidRDefault="007A6143" w:rsidP="007A6143">
            <w:pPr>
              <w:pStyle w:val="TAC"/>
              <w:rPr>
                <w:lang w:val="fi-FI" w:eastAsia="fi-FI"/>
              </w:rPr>
            </w:pPr>
            <w:r w:rsidRPr="00CC1EA8">
              <w:rPr>
                <w:lang w:val="en-US" w:eastAsia="fi-FI"/>
              </w:rPr>
              <w:t>0</w:t>
            </w:r>
          </w:p>
        </w:tc>
      </w:tr>
      <w:tr w:rsidR="007A6143" w:rsidRPr="00CC1EA8" w14:paraId="2DE446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58A1C8" w14:textId="77777777" w:rsidR="007A6143" w:rsidRPr="00CC1EA8" w:rsidRDefault="007A6143" w:rsidP="007A6143">
            <w:pPr>
              <w:pStyle w:val="TAC"/>
              <w:rPr>
                <w:lang w:val="fi-FI" w:eastAsia="fi-FI"/>
              </w:rPr>
            </w:pPr>
            <w:r w:rsidRPr="00CC1EA8">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63433172"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CCE0AC"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5D3EAD3" w14:textId="77777777" w:rsidR="007A6143" w:rsidRPr="00CC1EA8" w:rsidRDefault="007A6143" w:rsidP="007A6143">
            <w:pPr>
              <w:pStyle w:val="TAC"/>
              <w:rPr>
                <w:lang w:val="fi-FI" w:eastAsia="fi-FI"/>
              </w:rPr>
            </w:pPr>
            <w:r w:rsidRPr="00CC1EA8">
              <w:rPr>
                <w:lang w:val="en-US" w:eastAsia="fi-FI"/>
              </w:rPr>
              <w:t>0</w:t>
            </w:r>
          </w:p>
        </w:tc>
      </w:tr>
      <w:tr w:rsidR="007A6143" w:rsidRPr="00CC1EA8" w14:paraId="50A6140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9825E6C" w14:textId="77777777" w:rsidR="007A6143" w:rsidRPr="00CC1EA8" w:rsidRDefault="007A6143" w:rsidP="007A6143">
            <w:pPr>
              <w:pStyle w:val="TAC"/>
              <w:rPr>
                <w:lang w:val="en-US" w:eastAsia="fi-FI"/>
              </w:rPr>
            </w:pPr>
            <w:r w:rsidRPr="00CC1EA8">
              <w:rPr>
                <w:lang w:val="en-US" w:eastAsia="fi-FI"/>
              </w:rPr>
              <w:t>CA_n261(A-E)</w:t>
            </w:r>
          </w:p>
        </w:tc>
        <w:tc>
          <w:tcPr>
            <w:tcW w:w="1701" w:type="dxa"/>
            <w:tcBorders>
              <w:top w:val="nil"/>
              <w:left w:val="nil"/>
              <w:bottom w:val="single" w:sz="4" w:space="0" w:color="auto"/>
              <w:right w:val="single" w:sz="4" w:space="0" w:color="auto"/>
            </w:tcBorders>
            <w:shd w:val="clear" w:color="auto" w:fill="auto"/>
          </w:tcPr>
          <w:p w14:paraId="096D2B08"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C18848F"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3A233B3" w14:textId="77777777" w:rsidR="007A6143" w:rsidRPr="00CC1EA8" w:rsidRDefault="007A6143" w:rsidP="007A6143">
            <w:pPr>
              <w:pStyle w:val="TAC"/>
              <w:rPr>
                <w:lang w:val="en-US" w:eastAsia="fi-FI"/>
              </w:rPr>
            </w:pPr>
            <w:r w:rsidRPr="00CC1EA8">
              <w:rPr>
                <w:lang w:val="en-US" w:eastAsia="fi-FI"/>
              </w:rPr>
              <w:t>0</w:t>
            </w:r>
          </w:p>
        </w:tc>
      </w:tr>
      <w:tr w:rsidR="007A6143" w:rsidRPr="00CC1EA8" w14:paraId="026FEE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AF44A" w14:textId="77777777" w:rsidR="007A6143" w:rsidRPr="00CC1EA8" w:rsidRDefault="007A6143" w:rsidP="007A6143">
            <w:pPr>
              <w:pStyle w:val="TAC"/>
              <w:rPr>
                <w:lang w:val="en-US" w:eastAsia="fi-FI"/>
              </w:rPr>
            </w:pPr>
            <w:r w:rsidRPr="00CC1EA8">
              <w:rPr>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25A60A5"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03A88C2"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09D6D1F" w14:textId="77777777" w:rsidR="007A6143" w:rsidRPr="00CC1EA8" w:rsidRDefault="007A6143" w:rsidP="007A6143">
            <w:pPr>
              <w:pStyle w:val="TAC"/>
              <w:rPr>
                <w:lang w:val="en-US" w:eastAsia="fi-FI"/>
              </w:rPr>
            </w:pPr>
            <w:r w:rsidRPr="00CC1EA8">
              <w:rPr>
                <w:lang w:val="en-US" w:eastAsia="fi-FI"/>
              </w:rPr>
              <w:t>0</w:t>
            </w:r>
          </w:p>
        </w:tc>
      </w:tr>
      <w:tr w:rsidR="007A6143" w:rsidRPr="00CC1EA8" w14:paraId="6CDBE96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B1B3706" w14:textId="77777777" w:rsidR="007A6143" w:rsidRPr="00CC1EA8" w:rsidRDefault="007A6143" w:rsidP="007A6143">
            <w:pPr>
              <w:pStyle w:val="TAC"/>
              <w:rPr>
                <w:lang w:val="en-US" w:eastAsia="fi-FI"/>
              </w:rPr>
            </w:pPr>
            <w:r w:rsidRPr="00CC1EA8">
              <w:rPr>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7E1AB014"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0E1EA5F"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5E92922" w14:textId="77777777" w:rsidR="007A6143" w:rsidRPr="00CC1EA8" w:rsidRDefault="007A6143" w:rsidP="007A6143">
            <w:pPr>
              <w:pStyle w:val="TAC"/>
              <w:rPr>
                <w:lang w:val="en-US" w:eastAsia="fi-FI"/>
              </w:rPr>
            </w:pPr>
            <w:r w:rsidRPr="00CC1EA8">
              <w:rPr>
                <w:lang w:val="en-US" w:eastAsia="fi-FI"/>
              </w:rPr>
              <w:t>0</w:t>
            </w:r>
          </w:p>
        </w:tc>
      </w:tr>
      <w:tr w:rsidR="007A6143" w:rsidRPr="00CC1EA8" w14:paraId="0795FB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95C50C" w14:textId="77777777" w:rsidR="007A6143" w:rsidRPr="00CC1EA8" w:rsidRDefault="007A6143" w:rsidP="007A6143">
            <w:pPr>
              <w:pStyle w:val="TAC"/>
              <w:rPr>
                <w:lang w:val="fi-FI" w:eastAsia="fi-FI"/>
              </w:rPr>
            </w:pPr>
            <w:r w:rsidRPr="00CC1EA8">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4BB532DA"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6CB8B4"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2F68D42" w14:textId="77777777" w:rsidR="007A6143" w:rsidRPr="00CC1EA8" w:rsidRDefault="007A6143" w:rsidP="007A6143">
            <w:pPr>
              <w:pStyle w:val="TAC"/>
              <w:rPr>
                <w:lang w:val="fi-FI" w:eastAsia="fi-FI"/>
              </w:rPr>
            </w:pPr>
            <w:r w:rsidRPr="00CC1EA8">
              <w:rPr>
                <w:lang w:val="en-US" w:eastAsia="fi-FI"/>
              </w:rPr>
              <w:t>0</w:t>
            </w:r>
          </w:p>
        </w:tc>
      </w:tr>
      <w:tr w:rsidR="007A6143" w:rsidRPr="00CC1EA8" w14:paraId="40652AA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FEB2466" w14:textId="77777777" w:rsidR="007A6143" w:rsidRPr="00CC1EA8" w:rsidRDefault="007A6143" w:rsidP="007A6143">
            <w:pPr>
              <w:pStyle w:val="TAC"/>
              <w:rPr>
                <w:lang w:val="en-US" w:eastAsia="fi-FI"/>
              </w:rPr>
            </w:pPr>
            <w:r w:rsidRPr="00CC1EA8">
              <w:rPr>
                <w:lang w:val="en-US" w:eastAsia="fi-FI"/>
              </w:rPr>
              <w:t>CA_n261(A-D-G)</w:t>
            </w:r>
          </w:p>
        </w:tc>
        <w:tc>
          <w:tcPr>
            <w:tcW w:w="1701" w:type="dxa"/>
            <w:tcBorders>
              <w:top w:val="nil"/>
              <w:left w:val="nil"/>
              <w:bottom w:val="single" w:sz="4" w:space="0" w:color="auto"/>
              <w:right w:val="single" w:sz="4" w:space="0" w:color="auto"/>
            </w:tcBorders>
            <w:shd w:val="clear" w:color="auto" w:fill="auto"/>
          </w:tcPr>
          <w:p w14:paraId="1AE026DD"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43F9C8A"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7653313" w14:textId="77777777" w:rsidR="007A6143" w:rsidRPr="00CC1EA8" w:rsidRDefault="007A6143" w:rsidP="007A6143">
            <w:pPr>
              <w:pStyle w:val="TAC"/>
              <w:rPr>
                <w:lang w:val="en-US" w:eastAsia="fi-FI"/>
              </w:rPr>
            </w:pPr>
            <w:r w:rsidRPr="00CC1EA8">
              <w:rPr>
                <w:lang w:val="en-US" w:eastAsia="fi-FI"/>
              </w:rPr>
              <w:t>0</w:t>
            </w:r>
          </w:p>
        </w:tc>
      </w:tr>
      <w:tr w:rsidR="007A6143" w:rsidRPr="00CC1EA8" w14:paraId="765369B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2339B2" w14:textId="77777777" w:rsidR="007A6143" w:rsidRPr="00CC1EA8" w:rsidRDefault="007A6143" w:rsidP="007A6143">
            <w:pPr>
              <w:pStyle w:val="TAC"/>
              <w:rPr>
                <w:lang w:val="fi-FI" w:eastAsia="fi-FI"/>
              </w:rPr>
            </w:pPr>
            <w:r w:rsidRPr="00CC1EA8">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6690507"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5F2D38F"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1FAACBA6" w14:textId="77777777" w:rsidR="007A6143" w:rsidRPr="00CC1EA8" w:rsidRDefault="007A6143" w:rsidP="007A6143">
            <w:pPr>
              <w:pStyle w:val="TAC"/>
              <w:rPr>
                <w:lang w:val="fi-FI" w:eastAsia="fi-FI"/>
              </w:rPr>
            </w:pPr>
            <w:r w:rsidRPr="00CC1EA8">
              <w:rPr>
                <w:lang w:val="en-US" w:eastAsia="fi-FI"/>
              </w:rPr>
              <w:t>0</w:t>
            </w:r>
          </w:p>
        </w:tc>
      </w:tr>
      <w:tr w:rsidR="007A6143" w:rsidRPr="00CC1EA8" w14:paraId="1DBCDB6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0B2CC0" w14:textId="77777777" w:rsidR="007A6143" w:rsidRPr="00CC1EA8" w:rsidRDefault="007A6143" w:rsidP="007A6143">
            <w:pPr>
              <w:pStyle w:val="TAC"/>
              <w:rPr>
                <w:lang w:val="fi-FI" w:eastAsia="fi-FI"/>
              </w:rPr>
            </w:pPr>
            <w:r w:rsidRPr="00CC1EA8">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3CC0C673"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89F7A1"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9EDAAC4" w14:textId="77777777" w:rsidR="007A6143" w:rsidRPr="00CC1EA8" w:rsidRDefault="007A6143" w:rsidP="007A6143">
            <w:pPr>
              <w:pStyle w:val="TAC"/>
              <w:rPr>
                <w:lang w:val="fi-FI" w:eastAsia="fi-FI"/>
              </w:rPr>
            </w:pPr>
            <w:r w:rsidRPr="00CC1EA8">
              <w:rPr>
                <w:lang w:val="en-US" w:eastAsia="fi-FI"/>
              </w:rPr>
              <w:t>0</w:t>
            </w:r>
          </w:p>
        </w:tc>
      </w:tr>
      <w:tr w:rsidR="007A6143" w:rsidRPr="00CC1EA8" w14:paraId="2FDD71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3A9D3E" w14:textId="77777777" w:rsidR="007A6143" w:rsidRPr="00CC1EA8" w:rsidRDefault="007A6143" w:rsidP="007A6143">
            <w:pPr>
              <w:pStyle w:val="TAC"/>
              <w:rPr>
                <w:lang w:val="fi-FI" w:eastAsia="fi-FI"/>
              </w:rPr>
            </w:pPr>
            <w:r w:rsidRPr="00CC1EA8">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70AF39A6"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D438553"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25E89E8" w14:textId="77777777" w:rsidR="007A6143" w:rsidRPr="00CC1EA8" w:rsidRDefault="007A6143" w:rsidP="007A6143">
            <w:pPr>
              <w:pStyle w:val="TAC"/>
              <w:rPr>
                <w:lang w:val="fi-FI" w:eastAsia="fi-FI"/>
              </w:rPr>
            </w:pPr>
            <w:r w:rsidRPr="00CC1EA8">
              <w:rPr>
                <w:lang w:val="en-US" w:eastAsia="fi-FI"/>
              </w:rPr>
              <w:t>0</w:t>
            </w:r>
          </w:p>
        </w:tc>
      </w:tr>
      <w:tr w:rsidR="007A6143" w:rsidRPr="00CC1EA8" w14:paraId="11BB169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557561" w14:textId="77777777" w:rsidR="007A6143" w:rsidRPr="00CC1EA8" w:rsidRDefault="007A6143" w:rsidP="007A6143">
            <w:pPr>
              <w:pStyle w:val="TAC"/>
              <w:rPr>
                <w:lang w:val="fi-FI" w:eastAsia="fi-FI"/>
              </w:rPr>
            </w:pPr>
            <w:r w:rsidRPr="00CC1EA8">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32850413" w14:textId="77777777" w:rsidR="007A6143" w:rsidRPr="00CC1EA8" w:rsidRDefault="007A6143" w:rsidP="007A6143">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33FA0DB7" w14:textId="77777777" w:rsidR="007A6143" w:rsidRPr="00CC1EA8" w:rsidRDefault="007A6143" w:rsidP="007A6143">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ED03E5" w14:textId="77777777" w:rsidR="007A6143" w:rsidRPr="00CC1EA8" w:rsidRDefault="007A6143" w:rsidP="007A6143">
            <w:pPr>
              <w:pStyle w:val="TAC"/>
              <w:rPr>
                <w:lang w:val="fi-FI" w:eastAsia="fi-FI"/>
              </w:rPr>
            </w:pPr>
            <w:r w:rsidRPr="00CC1EA8">
              <w:rPr>
                <w:lang w:val="en-US" w:eastAsia="fi-FI"/>
              </w:rPr>
              <w:t>0</w:t>
            </w:r>
          </w:p>
        </w:tc>
      </w:tr>
      <w:tr w:rsidR="007A6143" w:rsidRPr="00CC1EA8" w14:paraId="5FE7A19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5DC996" w14:textId="77777777" w:rsidR="007A6143" w:rsidRPr="00CC1EA8" w:rsidRDefault="007A6143" w:rsidP="007A6143">
            <w:pPr>
              <w:pStyle w:val="TAC"/>
              <w:rPr>
                <w:lang w:val="fi-FI" w:eastAsia="fi-FI"/>
              </w:rPr>
            </w:pPr>
            <w:r w:rsidRPr="00CC1EA8">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4E1E1027" w14:textId="6FB8B43F" w:rsidR="007A6143" w:rsidRPr="00CC1EA8" w:rsidRDefault="007A6143" w:rsidP="007A6143">
            <w:pPr>
              <w:pStyle w:val="TAC"/>
              <w:rPr>
                <w:lang w:val="fi-FI" w:eastAsia="fi-FI"/>
              </w:rPr>
            </w:pPr>
            <w:r w:rsidRPr="00CC1EA8">
              <w:t>CA_n261G</w:t>
            </w:r>
            <w:r>
              <w:t>/H</w:t>
            </w:r>
          </w:p>
        </w:tc>
        <w:tc>
          <w:tcPr>
            <w:tcW w:w="2268" w:type="dxa"/>
            <w:tcBorders>
              <w:top w:val="nil"/>
              <w:left w:val="nil"/>
              <w:bottom w:val="single" w:sz="4" w:space="0" w:color="auto"/>
              <w:right w:val="single" w:sz="4" w:space="0" w:color="auto"/>
            </w:tcBorders>
            <w:shd w:val="clear" w:color="auto" w:fill="auto"/>
            <w:hideMark/>
          </w:tcPr>
          <w:p w14:paraId="725E7D35" w14:textId="6434580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DF660AD" w14:textId="77777777" w:rsidR="007A6143" w:rsidRPr="00CC1EA8" w:rsidRDefault="007A6143" w:rsidP="007A6143">
            <w:pPr>
              <w:pStyle w:val="TAC"/>
              <w:rPr>
                <w:lang w:val="fi-FI" w:eastAsia="fi-FI"/>
              </w:rPr>
            </w:pPr>
            <w:r w:rsidRPr="00CC1EA8">
              <w:rPr>
                <w:lang w:val="en-US" w:eastAsia="fi-FI"/>
              </w:rPr>
              <w:t>0</w:t>
            </w:r>
          </w:p>
        </w:tc>
      </w:tr>
      <w:tr w:rsidR="007A6143" w:rsidRPr="00CC1EA8" w14:paraId="3A7DA4F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2F0867" w14:textId="77777777" w:rsidR="007A6143" w:rsidRPr="00CC1EA8" w:rsidRDefault="007A6143" w:rsidP="007A6143">
            <w:pPr>
              <w:pStyle w:val="TAC"/>
              <w:rPr>
                <w:lang w:val="fi-FI" w:eastAsia="fi-FI"/>
              </w:rPr>
            </w:pPr>
            <w:r w:rsidRPr="00CC1EA8">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0BCAFF4C" w14:textId="63DAC0A4" w:rsidR="007A6143" w:rsidRPr="00CC1EA8" w:rsidRDefault="007A6143" w:rsidP="007A6143">
            <w:pPr>
              <w:pStyle w:val="TAC"/>
              <w:rPr>
                <w:lang w:eastAsia="fi-FI"/>
              </w:rPr>
            </w:pPr>
            <w:r w:rsidRPr="00CC1EA8">
              <w:t>CA_n261G</w:t>
            </w:r>
            <w:r>
              <w:t>/H/I</w:t>
            </w:r>
          </w:p>
        </w:tc>
        <w:tc>
          <w:tcPr>
            <w:tcW w:w="2268" w:type="dxa"/>
            <w:tcBorders>
              <w:top w:val="nil"/>
              <w:left w:val="nil"/>
              <w:bottom w:val="single" w:sz="4" w:space="0" w:color="auto"/>
              <w:right w:val="single" w:sz="4" w:space="0" w:color="auto"/>
            </w:tcBorders>
            <w:shd w:val="clear" w:color="auto" w:fill="auto"/>
            <w:hideMark/>
          </w:tcPr>
          <w:p w14:paraId="05B0C062" w14:textId="25667E09"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8D124CC" w14:textId="77777777" w:rsidR="007A6143" w:rsidRPr="00CC1EA8" w:rsidRDefault="007A6143" w:rsidP="007A6143">
            <w:pPr>
              <w:pStyle w:val="TAC"/>
              <w:rPr>
                <w:lang w:val="fi-FI" w:eastAsia="fi-FI"/>
              </w:rPr>
            </w:pPr>
            <w:r w:rsidRPr="00CC1EA8">
              <w:rPr>
                <w:lang w:val="en-US" w:eastAsia="fi-FI"/>
              </w:rPr>
              <w:t>0</w:t>
            </w:r>
          </w:p>
        </w:tc>
      </w:tr>
      <w:tr w:rsidR="007A6143" w:rsidRPr="00CC1EA8" w14:paraId="0EBBA4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2E5F11" w14:textId="77777777" w:rsidR="007A6143" w:rsidRPr="00CC1EA8" w:rsidRDefault="007A6143" w:rsidP="007A6143">
            <w:pPr>
              <w:pStyle w:val="TAC"/>
              <w:rPr>
                <w:lang w:val="fi-FI" w:eastAsia="fi-FI"/>
              </w:rPr>
            </w:pPr>
            <w:r w:rsidRPr="00CC1EA8">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6B01BFA7" w14:textId="5F3D8D4C" w:rsidR="007A6143" w:rsidRPr="00CC1EA8" w:rsidRDefault="007A6143" w:rsidP="007A6143">
            <w:pPr>
              <w:pStyle w:val="TAC"/>
              <w:rPr>
                <w:lang w:val="fi-FI" w:eastAsia="fi-FI"/>
              </w:rPr>
            </w:pPr>
            <w:r w:rsidRPr="00CC1EA8">
              <w:t>CA_n26</w:t>
            </w:r>
            <w:r>
              <w:t>1G</w:t>
            </w:r>
          </w:p>
        </w:tc>
        <w:tc>
          <w:tcPr>
            <w:tcW w:w="2268" w:type="dxa"/>
            <w:tcBorders>
              <w:top w:val="nil"/>
              <w:left w:val="nil"/>
              <w:bottom w:val="single" w:sz="4" w:space="0" w:color="auto"/>
              <w:right w:val="single" w:sz="4" w:space="0" w:color="auto"/>
            </w:tcBorders>
            <w:shd w:val="clear" w:color="auto" w:fill="auto"/>
            <w:hideMark/>
          </w:tcPr>
          <w:p w14:paraId="3D225784"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9842CE8" w14:textId="77777777" w:rsidR="007A6143" w:rsidRPr="00CC1EA8" w:rsidRDefault="007A6143" w:rsidP="007A6143">
            <w:pPr>
              <w:pStyle w:val="TAC"/>
              <w:rPr>
                <w:lang w:val="fi-FI" w:eastAsia="fi-FI"/>
              </w:rPr>
            </w:pPr>
            <w:r w:rsidRPr="00CC1EA8">
              <w:rPr>
                <w:lang w:val="en-US" w:eastAsia="fi-FI"/>
              </w:rPr>
              <w:t>0</w:t>
            </w:r>
          </w:p>
        </w:tc>
      </w:tr>
      <w:tr w:rsidR="007A6143" w:rsidRPr="00CC1EA8" w14:paraId="5769C75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FAF7670" w14:textId="77777777" w:rsidR="007A6143" w:rsidRPr="00CC1EA8" w:rsidRDefault="007A6143" w:rsidP="007A6143">
            <w:pPr>
              <w:pStyle w:val="TAC"/>
              <w:rPr>
                <w:lang w:val="en-US" w:eastAsia="fi-FI"/>
              </w:rPr>
            </w:pPr>
            <w:r w:rsidRPr="00CC1EA8">
              <w:rPr>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195F9895" w14:textId="57629565" w:rsidR="007A6143" w:rsidRPr="00CC1EA8" w:rsidRDefault="007A6143" w:rsidP="007A6143">
            <w:pPr>
              <w:pStyle w:val="TAC"/>
              <w:rPr>
                <w:lang w:val="en-US" w:eastAsia="fi-FI"/>
              </w:rPr>
            </w:pPr>
            <w:r w:rsidRPr="00862496">
              <w:t>CA_n26</w:t>
            </w:r>
            <w:r>
              <w:t>1</w:t>
            </w:r>
            <w:r w:rsidRPr="00862496">
              <w:t>G</w:t>
            </w:r>
          </w:p>
        </w:tc>
        <w:tc>
          <w:tcPr>
            <w:tcW w:w="2268" w:type="dxa"/>
            <w:tcBorders>
              <w:top w:val="nil"/>
              <w:left w:val="nil"/>
              <w:bottom w:val="single" w:sz="4" w:space="0" w:color="auto"/>
              <w:right w:val="single" w:sz="4" w:space="0" w:color="auto"/>
            </w:tcBorders>
            <w:shd w:val="clear" w:color="auto" w:fill="auto"/>
          </w:tcPr>
          <w:p w14:paraId="036D4335"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1B7E8C7" w14:textId="77777777" w:rsidR="007A6143" w:rsidRPr="00CC1EA8" w:rsidRDefault="007A6143" w:rsidP="007A6143">
            <w:pPr>
              <w:pStyle w:val="TAC"/>
              <w:rPr>
                <w:lang w:val="en-US" w:eastAsia="fi-FI"/>
              </w:rPr>
            </w:pPr>
            <w:r w:rsidRPr="00CC1EA8">
              <w:rPr>
                <w:lang w:val="en-US" w:eastAsia="fi-FI"/>
              </w:rPr>
              <w:t>0</w:t>
            </w:r>
          </w:p>
        </w:tc>
      </w:tr>
      <w:tr w:rsidR="007A6143" w:rsidRPr="00CC1EA8" w14:paraId="0BF7A68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109B5D" w14:textId="77777777" w:rsidR="007A6143" w:rsidRPr="00CC1EA8" w:rsidRDefault="007A6143" w:rsidP="007A6143">
            <w:pPr>
              <w:pStyle w:val="TAC"/>
              <w:rPr>
                <w:lang w:val="fi-FI" w:eastAsia="fi-FI"/>
              </w:rPr>
            </w:pPr>
            <w:r w:rsidRPr="00CC1EA8">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6824FAF3" w14:textId="7C0A1609" w:rsidR="007A6143" w:rsidRPr="00CC1EA8" w:rsidRDefault="007A6143" w:rsidP="007A6143">
            <w:pPr>
              <w:pStyle w:val="TAC"/>
              <w:rPr>
                <w:lang w:val="fi-FI" w:eastAsia="fi-FI"/>
              </w:rPr>
            </w:pPr>
            <w:r w:rsidRPr="00862496">
              <w:t>CA_n26</w:t>
            </w:r>
            <w:r>
              <w:t>1</w:t>
            </w:r>
            <w:r w:rsidRPr="00862496">
              <w:t>G</w:t>
            </w:r>
          </w:p>
        </w:tc>
        <w:tc>
          <w:tcPr>
            <w:tcW w:w="2268" w:type="dxa"/>
            <w:tcBorders>
              <w:top w:val="nil"/>
              <w:left w:val="nil"/>
              <w:bottom w:val="single" w:sz="4" w:space="0" w:color="auto"/>
              <w:right w:val="single" w:sz="4" w:space="0" w:color="auto"/>
            </w:tcBorders>
            <w:shd w:val="clear" w:color="auto" w:fill="auto"/>
            <w:hideMark/>
          </w:tcPr>
          <w:p w14:paraId="6DBC3702"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89735CB" w14:textId="77777777" w:rsidR="007A6143" w:rsidRPr="00CC1EA8" w:rsidRDefault="007A6143" w:rsidP="007A6143">
            <w:pPr>
              <w:pStyle w:val="TAC"/>
              <w:rPr>
                <w:lang w:val="fi-FI" w:eastAsia="fi-FI"/>
              </w:rPr>
            </w:pPr>
            <w:r w:rsidRPr="00CC1EA8">
              <w:rPr>
                <w:lang w:val="en-US" w:eastAsia="fi-FI"/>
              </w:rPr>
              <w:t>0</w:t>
            </w:r>
          </w:p>
        </w:tc>
      </w:tr>
      <w:tr w:rsidR="007A6143" w:rsidRPr="00CC1EA8" w14:paraId="42790C0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6BB8312" w14:textId="77777777" w:rsidR="007A6143" w:rsidRPr="00CC1EA8" w:rsidRDefault="007A6143" w:rsidP="007A6143">
            <w:pPr>
              <w:pStyle w:val="TAC"/>
              <w:rPr>
                <w:lang w:val="en-US" w:eastAsia="fi-FI"/>
              </w:rPr>
            </w:pPr>
            <w:r w:rsidRPr="00CC1EA8">
              <w:rPr>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52A02C12" w14:textId="29FC4903" w:rsidR="007A6143" w:rsidRPr="00CC1EA8" w:rsidRDefault="007A6143" w:rsidP="007A6143">
            <w:pPr>
              <w:pStyle w:val="TAC"/>
              <w:rPr>
                <w:lang w:val="en-US" w:eastAsia="fi-FI"/>
              </w:rPr>
            </w:pPr>
            <w:r w:rsidRPr="00862496">
              <w:t>CA_n26</w:t>
            </w:r>
            <w:r>
              <w:t>1</w:t>
            </w:r>
            <w:r w:rsidRPr="00862496">
              <w:t>G</w:t>
            </w:r>
          </w:p>
        </w:tc>
        <w:tc>
          <w:tcPr>
            <w:tcW w:w="2268" w:type="dxa"/>
            <w:tcBorders>
              <w:top w:val="nil"/>
              <w:left w:val="nil"/>
              <w:bottom w:val="single" w:sz="4" w:space="0" w:color="auto"/>
              <w:right w:val="single" w:sz="4" w:space="0" w:color="auto"/>
            </w:tcBorders>
            <w:shd w:val="clear" w:color="auto" w:fill="auto"/>
          </w:tcPr>
          <w:p w14:paraId="65C782E8"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1F5EC5A" w14:textId="77777777" w:rsidR="007A6143" w:rsidRPr="00CC1EA8" w:rsidRDefault="007A6143" w:rsidP="007A6143">
            <w:pPr>
              <w:pStyle w:val="TAC"/>
              <w:rPr>
                <w:lang w:val="en-US" w:eastAsia="fi-FI"/>
              </w:rPr>
            </w:pPr>
            <w:r w:rsidRPr="00CC1EA8">
              <w:rPr>
                <w:lang w:val="en-US" w:eastAsia="fi-FI"/>
              </w:rPr>
              <w:t>0</w:t>
            </w:r>
          </w:p>
        </w:tc>
      </w:tr>
      <w:tr w:rsidR="007A6143" w:rsidRPr="00CC1EA8" w14:paraId="186EDCD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CECEB2" w14:textId="77777777" w:rsidR="007A6143" w:rsidRPr="00CC1EA8" w:rsidRDefault="007A6143" w:rsidP="007A6143">
            <w:pPr>
              <w:pStyle w:val="TAC"/>
              <w:rPr>
                <w:lang w:val="fi-FI" w:eastAsia="fi-FI"/>
              </w:rPr>
            </w:pPr>
            <w:r w:rsidRPr="00CC1EA8">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70DC42F3" w14:textId="319D09D2" w:rsidR="007A6143" w:rsidRPr="00CC1EA8" w:rsidRDefault="007A6143" w:rsidP="007A6143">
            <w:pPr>
              <w:pStyle w:val="TAC"/>
              <w:rPr>
                <w:lang w:val="fi-FI" w:eastAsia="fi-FI"/>
              </w:rPr>
            </w:pPr>
            <w:r w:rsidRPr="00862496">
              <w:t>CA_n26</w:t>
            </w:r>
            <w:r>
              <w:t>1</w:t>
            </w:r>
            <w:r w:rsidRPr="00862496">
              <w:t>G</w:t>
            </w:r>
          </w:p>
        </w:tc>
        <w:tc>
          <w:tcPr>
            <w:tcW w:w="2268" w:type="dxa"/>
            <w:tcBorders>
              <w:top w:val="nil"/>
              <w:left w:val="nil"/>
              <w:bottom w:val="single" w:sz="4" w:space="0" w:color="auto"/>
              <w:right w:val="single" w:sz="4" w:space="0" w:color="auto"/>
            </w:tcBorders>
            <w:shd w:val="clear" w:color="auto" w:fill="auto"/>
            <w:hideMark/>
          </w:tcPr>
          <w:p w14:paraId="4D015EA3"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8985E85" w14:textId="77777777" w:rsidR="007A6143" w:rsidRPr="00CC1EA8" w:rsidRDefault="007A6143" w:rsidP="007A6143">
            <w:pPr>
              <w:pStyle w:val="TAC"/>
              <w:rPr>
                <w:lang w:val="fi-FI" w:eastAsia="fi-FI"/>
              </w:rPr>
            </w:pPr>
            <w:r w:rsidRPr="00CC1EA8">
              <w:rPr>
                <w:lang w:val="en-US" w:eastAsia="fi-FI"/>
              </w:rPr>
              <w:t>0</w:t>
            </w:r>
          </w:p>
        </w:tc>
      </w:tr>
      <w:tr w:rsidR="007A6143" w:rsidRPr="00CC1EA8" w14:paraId="026A44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1B4413" w14:textId="77777777" w:rsidR="007A6143" w:rsidRPr="00CC1EA8" w:rsidRDefault="007A6143" w:rsidP="007A6143">
            <w:pPr>
              <w:pStyle w:val="TAC"/>
              <w:rPr>
                <w:lang w:val="fi-FI" w:eastAsia="fi-FI"/>
              </w:rPr>
            </w:pPr>
            <w:r w:rsidRPr="00CC1EA8">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610F8589" w14:textId="770A641D"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82C3B2"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9A3EDB" w14:textId="77777777" w:rsidR="007A6143" w:rsidRPr="00CC1EA8" w:rsidRDefault="007A6143" w:rsidP="007A6143">
            <w:pPr>
              <w:pStyle w:val="TAC"/>
              <w:rPr>
                <w:lang w:val="fi-FI" w:eastAsia="fi-FI"/>
              </w:rPr>
            </w:pPr>
            <w:r w:rsidRPr="00CC1EA8">
              <w:rPr>
                <w:lang w:val="en-US" w:eastAsia="fi-FI"/>
              </w:rPr>
              <w:t>0</w:t>
            </w:r>
          </w:p>
        </w:tc>
      </w:tr>
      <w:tr w:rsidR="007A6143" w:rsidRPr="00CC1EA8" w14:paraId="232DF7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D006E1" w14:textId="77777777" w:rsidR="007A6143" w:rsidRPr="00CC1EA8" w:rsidRDefault="007A6143" w:rsidP="007A6143">
            <w:pPr>
              <w:pStyle w:val="TAC"/>
              <w:rPr>
                <w:lang w:val="fi-FI" w:eastAsia="fi-FI"/>
              </w:rPr>
            </w:pPr>
            <w:r w:rsidRPr="00CC1EA8">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64A4B430" w14:textId="5F55E807" w:rsidR="007A6143" w:rsidRPr="00CC1EA8" w:rsidRDefault="007A6143" w:rsidP="007A6143">
            <w:pPr>
              <w:pStyle w:val="TAC"/>
              <w:rPr>
                <w:lang w:val="fi-FI" w:eastAsia="fi-FI"/>
              </w:rPr>
            </w:pPr>
            <w:r w:rsidRPr="00CC1EA8">
              <w:t>CA_n26</w:t>
            </w:r>
            <w:r>
              <w:t>1G</w:t>
            </w:r>
          </w:p>
        </w:tc>
        <w:tc>
          <w:tcPr>
            <w:tcW w:w="2268" w:type="dxa"/>
            <w:tcBorders>
              <w:top w:val="nil"/>
              <w:left w:val="nil"/>
              <w:bottom w:val="single" w:sz="4" w:space="0" w:color="auto"/>
              <w:right w:val="single" w:sz="4" w:space="0" w:color="auto"/>
            </w:tcBorders>
            <w:shd w:val="clear" w:color="auto" w:fill="auto"/>
            <w:hideMark/>
          </w:tcPr>
          <w:p w14:paraId="1DA18D1A"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9AED4FE" w14:textId="77777777" w:rsidR="007A6143" w:rsidRPr="00CC1EA8" w:rsidRDefault="007A6143" w:rsidP="007A6143">
            <w:pPr>
              <w:pStyle w:val="TAC"/>
              <w:rPr>
                <w:lang w:val="fi-FI" w:eastAsia="fi-FI"/>
              </w:rPr>
            </w:pPr>
            <w:r w:rsidRPr="00CC1EA8">
              <w:rPr>
                <w:lang w:val="en-US" w:eastAsia="fi-FI"/>
              </w:rPr>
              <w:t>0</w:t>
            </w:r>
          </w:p>
        </w:tc>
      </w:tr>
      <w:tr w:rsidR="007A6143" w:rsidRPr="00CC1EA8" w14:paraId="4E640E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6D90B0" w14:textId="77777777" w:rsidR="007A6143" w:rsidRPr="00CC1EA8" w:rsidRDefault="007A6143" w:rsidP="007A6143">
            <w:pPr>
              <w:pStyle w:val="TAC"/>
              <w:rPr>
                <w:lang w:val="fi-FI" w:eastAsia="fi-FI"/>
              </w:rPr>
            </w:pPr>
            <w:r w:rsidRPr="00CC1EA8">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47548D86" w14:textId="526AD748"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1C62280"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92653A6" w14:textId="77777777" w:rsidR="007A6143" w:rsidRPr="00CC1EA8" w:rsidRDefault="007A6143" w:rsidP="007A6143">
            <w:pPr>
              <w:pStyle w:val="TAC"/>
              <w:rPr>
                <w:lang w:val="fi-FI" w:eastAsia="fi-FI"/>
              </w:rPr>
            </w:pPr>
            <w:r w:rsidRPr="00CC1EA8">
              <w:rPr>
                <w:lang w:val="en-US" w:eastAsia="fi-FI"/>
              </w:rPr>
              <w:t>0</w:t>
            </w:r>
          </w:p>
        </w:tc>
      </w:tr>
      <w:tr w:rsidR="007A6143" w:rsidRPr="00CC1EA8" w14:paraId="4997B6F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91EBC2" w14:textId="77777777" w:rsidR="007A6143" w:rsidRPr="00CC1EA8" w:rsidRDefault="007A6143" w:rsidP="007A6143">
            <w:pPr>
              <w:pStyle w:val="TAC"/>
              <w:rPr>
                <w:lang w:val="fi-FI" w:eastAsia="fi-FI"/>
              </w:rPr>
            </w:pPr>
            <w:r w:rsidRPr="00CC1EA8">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4C0E774C" w14:textId="77CC4973" w:rsidR="007A6143" w:rsidRPr="00CC1EA8" w:rsidRDefault="007A6143" w:rsidP="007A6143">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62038855"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C920A08" w14:textId="77777777" w:rsidR="007A6143" w:rsidRPr="00CC1EA8" w:rsidRDefault="007A6143" w:rsidP="007A6143">
            <w:pPr>
              <w:pStyle w:val="TAC"/>
              <w:rPr>
                <w:lang w:val="fi-FI" w:eastAsia="fi-FI"/>
              </w:rPr>
            </w:pPr>
            <w:r w:rsidRPr="00CC1EA8">
              <w:rPr>
                <w:lang w:val="fi-FI" w:eastAsia="fi-FI"/>
              </w:rPr>
              <w:t>0</w:t>
            </w:r>
          </w:p>
        </w:tc>
      </w:tr>
      <w:tr w:rsidR="007A6143" w:rsidRPr="00CC1EA8" w14:paraId="43DFBF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53D8D5" w14:textId="77777777" w:rsidR="007A6143" w:rsidRPr="00CC1EA8" w:rsidRDefault="007A6143" w:rsidP="007A6143">
            <w:pPr>
              <w:pStyle w:val="TAC"/>
              <w:rPr>
                <w:lang w:val="fi-FI" w:eastAsia="fi-FI"/>
              </w:rPr>
            </w:pPr>
            <w:r w:rsidRPr="00CC1EA8">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17B243D0" w14:textId="469F7885" w:rsidR="007A6143" w:rsidRPr="00CC1EA8" w:rsidRDefault="007A6143" w:rsidP="007A6143">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2CE053A3"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F55C39" w14:textId="77777777" w:rsidR="007A6143" w:rsidRPr="00CC1EA8" w:rsidRDefault="007A6143" w:rsidP="007A6143">
            <w:pPr>
              <w:pStyle w:val="TAC"/>
              <w:rPr>
                <w:lang w:val="fi-FI" w:eastAsia="fi-FI"/>
              </w:rPr>
            </w:pPr>
            <w:r w:rsidRPr="00CC1EA8">
              <w:rPr>
                <w:lang w:val="en-US" w:eastAsia="fi-FI"/>
              </w:rPr>
              <w:t>0</w:t>
            </w:r>
          </w:p>
        </w:tc>
      </w:tr>
      <w:tr w:rsidR="007A6143" w:rsidRPr="00CC1EA8" w14:paraId="720E634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C3D9E3" w14:textId="77777777" w:rsidR="007A6143" w:rsidRPr="00CC1EA8" w:rsidRDefault="007A6143" w:rsidP="007A6143">
            <w:pPr>
              <w:pStyle w:val="TAC"/>
              <w:rPr>
                <w:lang w:val="fi-FI" w:eastAsia="fi-FI"/>
              </w:rPr>
            </w:pPr>
            <w:r w:rsidRPr="00CC1EA8">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0B329076" w14:textId="09873B12" w:rsidR="007A6143" w:rsidRPr="00CC1EA8" w:rsidRDefault="007A6143" w:rsidP="007A6143">
            <w:pPr>
              <w:pStyle w:val="TAC"/>
              <w:rPr>
                <w:lang w:val="fi-FI" w:eastAsia="fi-FI"/>
              </w:rPr>
            </w:pPr>
            <w:r w:rsidRPr="00CC1EA8">
              <w:t>CA_n261G</w:t>
            </w:r>
            <w:r>
              <w:t>/H</w:t>
            </w:r>
          </w:p>
        </w:tc>
        <w:tc>
          <w:tcPr>
            <w:tcW w:w="2268" w:type="dxa"/>
            <w:tcBorders>
              <w:top w:val="nil"/>
              <w:left w:val="nil"/>
              <w:bottom w:val="single" w:sz="4" w:space="0" w:color="auto"/>
              <w:right w:val="single" w:sz="4" w:space="0" w:color="auto"/>
            </w:tcBorders>
            <w:shd w:val="clear" w:color="auto" w:fill="auto"/>
            <w:hideMark/>
          </w:tcPr>
          <w:p w14:paraId="2DDCABFA" w14:textId="17B33B2B" w:rsidR="007A6143" w:rsidRPr="00CC1EA8" w:rsidRDefault="007A6143" w:rsidP="007A6143">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5BE56A3" w14:textId="77777777" w:rsidR="007A6143" w:rsidRPr="00CC1EA8" w:rsidRDefault="007A6143" w:rsidP="007A6143">
            <w:pPr>
              <w:pStyle w:val="TAC"/>
              <w:rPr>
                <w:lang w:val="fi-FI" w:eastAsia="fi-FI"/>
              </w:rPr>
            </w:pPr>
            <w:r w:rsidRPr="00CC1EA8">
              <w:rPr>
                <w:lang w:val="en-US" w:eastAsia="fi-FI"/>
              </w:rPr>
              <w:t>0</w:t>
            </w:r>
          </w:p>
        </w:tc>
      </w:tr>
      <w:tr w:rsidR="007A6143" w:rsidRPr="00CC1EA8" w14:paraId="132BDC7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02D616" w14:textId="77777777" w:rsidR="007A6143" w:rsidRPr="00CC1EA8" w:rsidRDefault="007A6143" w:rsidP="007A6143">
            <w:pPr>
              <w:pStyle w:val="TAC"/>
              <w:rPr>
                <w:lang w:val="fi-FI" w:eastAsia="fi-FI"/>
              </w:rPr>
            </w:pPr>
            <w:r w:rsidRPr="00CC1EA8">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60DBCE40" w14:textId="29E20744" w:rsidR="007A6143" w:rsidRPr="00CC1EA8" w:rsidRDefault="007A6143" w:rsidP="007A6143">
            <w:pPr>
              <w:pStyle w:val="TAC"/>
              <w:rPr>
                <w:lang w:val="fi-FI" w:eastAsia="fi-FI"/>
              </w:rPr>
            </w:pPr>
            <w:r w:rsidRPr="00CC1EA8">
              <w:t>CA_n26</w:t>
            </w:r>
            <w:r>
              <w:t>1G/H</w:t>
            </w:r>
          </w:p>
        </w:tc>
        <w:tc>
          <w:tcPr>
            <w:tcW w:w="2268" w:type="dxa"/>
            <w:tcBorders>
              <w:top w:val="nil"/>
              <w:left w:val="nil"/>
              <w:bottom w:val="single" w:sz="4" w:space="0" w:color="auto"/>
              <w:right w:val="single" w:sz="4" w:space="0" w:color="auto"/>
            </w:tcBorders>
            <w:shd w:val="clear" w:color="auto" w:fill="auto"/>
            <w:hideMark/>
          </w:tcPr>
          <w:p w14:paraId="6B84594B"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F628F9A" w14:textId="77777777" w:rsidR="007A6143" w:rsidRPr="00CC1EA8" w:rsidRDefault="007A6143" w:rsidP="007A6143">
            <w:pPr>
              <w:pStyle w:val="TAC"/>
              <w:rPr>
                <w:lang w:val="fi-FI" w:eastAsia="fi-FI"/>
              </w:rPr>
            </w:pPr>
            <w:r w:rsidRPr="00CC1EA8">
              <w:rPr>
                <w:lang w:val="en-US" w:eastAsia="fi-FI"/>
              </w:rPr>
              <w:t>0</w:t>
            </w:r>
          </w:p>
        </w:tc>
      </w:tr>
      <w:tr w:rsidR="007A6143" w:rsidRPr="00CC1EA8" w14:paraId="408742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B49832" w14:textId="77777777" w:rsidR="007A6143" w:rsidRPr="00CC1EA8" w:rsidRDefault="007A6143" w:rsidP="007A6143">
            <w:pPr>
              <w:pStyle w:val="TAC"/>
              <w:rPr>
                <w:lang w:val="fi-FI" w:eastAsia="fi-FI"/>
              </w:rPr>
            </w:pPr>
            <w:r w:rsidRPr="00CC1EA8">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6F3F7207" w14:textId="5500064D" w:rsidR="007A6143" w:rsidRPr="00CC1EA8" w:rsidRDefault="007A6143" w:rsidP="007A6143">
            <w:pPr>
              <w:pStyle w:val="TAC"/>
              <w:rPr>
                <w:lang w:val="fi-FI" w:eastAsia="fi-FI"/>
              </w:rPr>
            </w:pPr>
            <w:r w:rsidRPr="00CC1EA8">
              <w:t>CA_n26</w:t>
            </w:r>
            <w:r>
              <w:t>1G/H/I</w:t>
            </w:r>
          </w:p>
        </w:tc>
        <w:tc>
          <w:tcPr>
            <w:tcW w:w="2268" w:type="dxa"/>
            <w:tcBorders>
              <w:top w:val="nil"/>
              <w:left w:val="nil"/>
              <w:bottom w:val="single" w:sz="4" w:space="0" w:color="auto"/>
              <w:right w:val="single" w:sz="4" w:space="0" w:color="auto"/>
            </w:tcBorders>
            <w:shd w:val="clear" w:color="auto" w:fill="auto"/>
            <w:hideMark/>
          </w:tcPr>
          <w:p w14:paraId="70067BC3"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3C6E68B" w14:textId="77777777" w:rsidR="007A6143" w:rsidRPr="00CC1EA8" w:rsidRDefault="007A6143" w:rsidP="007A6143">
            <w:pPr>
              <w:pStyle w:val="TAC"/>
              <w:rPr>
                <w:lang w:val="fi-FI" w:eastAsia="fi-FI"/>
              </w:rPr>
            </w:pPr>
            <w:r w:rsidRPr="00CC1EA8">
              <w:rPr>
                <w:lang w:val="en-US" w:eastAsia="fi-FI"/>
              </w:rPr>
              <w:t>0</w:t>
            </w:r>
          </w:p>
        </w:tc>
      </w:tr>
      <w:tr w:rsidR="007A6143" w:rsidRPr="00CC1EA8" w14:paraId="468CB44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87692" w14:textId="77777777" w:rsidR="007A6143" w:rsidRPr="00CC1EA8" w:rsidRDefault="007A6143" w:rsidP="007A6143">
            <w:pPr>
              <w:pStyle w:val="TAC"/>
              <w:rPr>
                <w:lang w:val="fi-FI" w:eastAsia="fi-FI"/>
              </w:rPr>
            </w:pPr>
            <w:r w:rsidRPr="00CC1EA8">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1006786F" w14:textId="4C9730F5" w:rsidR="007A6143" w:rsidRPr="00CC1EA8" w:rsidRDefault="007A6143" w:rsidP="007A6143">
            <w:pPr>
              <w:pStyle w:val="TAC"/>
              <w:rPr>
                <w:lang w:eastAsia="fi-FI"/>
              </w:rPr>
            </w:pPr>
            <w:r w:rsidRPr="00CC1EA8">
              <w:t>CA_n261G</w:t>
            </w:r>
            <w:r>
              <w:t>/H/I</w:t>
            </w:r>
          </w:p>
        </w:tc>
        <w:tc>
          <w:tcPr>
            <w:tcW w:w="2268" w:type="dxa"/>
            <w:tcBorders>
              <w:top w:val="nil"/>
              <w:left w:val="nil"/>
              <w:bottom w:val="single" w:sz="4" w:space="0" w:color="auto"/>
              <w:right w:val="single" w:sz="4" w:space="0" w:color="auto"/>
            </w:tcBorders>
            <w:shd w:val="clear" w:color="auto" w:fill="auto"/>
            <w:hideMark/>
          </w:tcPr>
          <w:p w14:paraId="6346E123" w14:textId="52C5C1AD"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137D900" w14:textId="77777777" w:rsidR="007A6143" w:rsidRPr="00CC1EA8" w:rsidRDefault="007A6143" w:rsidP="007A6143">
            <w:pPr>
              <w:pStyle w:val="TAC"/>
              <w:rPr>
                <w:lang w:val="fi-FI" w:eastAsia="fi-FI"/>
              </w:rPr>
            </w:pPr>
            <w:r w:rsidRPr="00CC1EA8">
              <w:rPr>
                <w:lang w:val="en-US" w:eastAsia="fi-FI"/>
              </w:rPr>
              <w:t>0</w:t>
            </w:r>
          </w:p>
        </w:tc>
      </w:tr>
      <w:tr w:rsidR="007A6143" w:rsidRPr="00CC1EA8" w14:paraId="104ACA3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EEE1657" w14:textId="77777777" w:rsidR="007A6143" w:rsidRPr="00CC1EA8" w:rsidRDefault="007A6143" w:rsidP="007A6143">
            <w:pPr>
              <w:pStyle w:val="TAC"/>
              <w:rPr>
                <w:lang w:val="fi-FI" w:eastAsia="fi-FI"/>
              </w:rPr>
            </w:pPr>
            <w:r w:rsidRPr="00CC1EA8">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2EDBC0B4" w14:textId="6C0609DC" w:rsidR="007A6143" w:rsidRPr="00CC1EA8" w:rsidRDefault="007A6143" w:rsidP="007A6143">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3F7C7C9A"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5C4F72A" w14:textId="77777777" w:rsidR="007A6143" w:rsidRPr="00CC1EA8" w:rsidRDefault="007A6143" w:rsidP="007A6143">
            <w:pPr>
              <w:pStyle w:val="TAC"/>
              <w:rPr>
                <w:lang w:val="fi-FI" w:eastAsia="fi-FI"/>
              </w:rPr>
            </w:pPr>
            <w:r w:rsidRPr="00CC1EA8">
              <w:rPr>
                <w:lang w:val="en-US" w:eastAsia="fi-FI"/>
              </w:rPr>
              <w:t>0</w:t>
            </w:r>
          </w:p>
        </w:tc>
      </w:tr>
      <w:tr w:rsidR="007A6143" w:rsidRPr="00CC1EA8" w14:paraId="3ADB08E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3C9685" w14:textId="77777777" w:rsidR="007A6143" w:rsidRPr="00CC1EA8" w:rsidRDefault="007A6143" w:rsidP="007A6143">
            <w:pPr>
              <w:pStyle w:val="TAC"/>
              <w:rPr>
                <w:lang w:val="fi-FI" w:eastAsia="fi-FI"/>
              </w:rPr>
            </w:pPr>
            <w:r w:rsidRPr="00CC1EA8">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65C9AA5C" w14:textId="4550BBEA" w:rsidR="007A6143" w:rsidRPr="00CC1EA8" w:rsidRDefault="007A6143" w:rsidP="007A6143">
            <w:pPr>
              <w:pStyle w:val="TAC"/>
              <w:rPr>
                <w:lang w:eastAsia="fi-FI"/>
              </w:rPr>
            </w:pPr>
            <w:r w:rsidRPr="00CC1EA8">
              <w:t>CA_n261G</w:t>
            </w:r>
            <w:r>
              <w:t>/H/I/J</w:t>
            </w:r>
          </w:p>
        </w:tc>
        <w:tc>
          <w:tcPr>
            <w:tcW w:w="2268" w:type="dxa"/>
            <w:tcBorders>
              <w:top w:val="nil"/>
              <w:left w:val="nil"/>
              <w:bottom w:val="single" w:sz="4" w:space="0" w:color="auto"/>
              <w:right w:val="single" w:sz="4" w:space="0" w:color="auto"/>
            </w:tcBorders>
            <w:shd w:val="clear" w:color="auto" w:fill="auto"/>
            <w:hideMark/>
          </w:tcPr>
          <w:p w14:paraId="04997779" w14:textId="76DE638B" w:rsidR="007A6143" w:rsidRPr="00CC1EA8" w:rsidRDefault="007A6143" w:rsidP="007A6143">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E890D97" w14:textId="77777777" w:rsidR="007A6143" w:rsidRPr="00CC1EA8" w:rsidRDefault="007A6143" w:rsidP="007A6143">
            <w:pPr>
              <w:pStyle w:val="TAC"/>
              <w:rPr>
                <w:lang w:val="fi-FI" w:eastAsia="fi-FI"/>
              </w:rPr>
            </w:pPr>
            <w:r w:rsidRPr="00CC1EA8">
              <w:rPr>
                <w:lang w:val="en-US" w:eastAsia="fi-FI"/>
              </w:rPr>
              <w:t>0</w:t>
            </w:r>
          </w:p>
        </w:tc>
      </w:tr>
      <w:tr w:rsidR="007A6143" w:rsidRPr="00CC1EA8" w14:paraId="5276A4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F1AF2D" w14:textId="77777777" w:rsidR="007A6143" w:rsidRPr="00CC1EA8" w:rsidRDefault="007A6143" w:rsidP="007A6143">
            <w:pPr>
              <w:pStyle w:val="TAC"/>
              <w:rPr>
                <w:lang w:val="fi-FI" w:eastAsia="fi-FI"/>
              </w:rPr>
            </w:pPr>
            <w:r w:rsidRPr="00CC1EA8">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59B8124" w14:textId="21B5232C" w:rsidR="007A6143" w:rsidRPr="00CC1EA8" w:rsidRDefault="007A6143" w:rsidP="007A6143">
            <w:pPr>
              <w:pStyle w:val="TAC"/>
              <w:rPr>
                <w:lang w:eastAsia="fi-FI"/>
              </w:rPr>
            </w:pPr>
            <w:r w:rsidRPr="00CC1EA8">
              <w:t>CA_n261G</w:t>
            </w:r>
            <w:r>
              <w:t>/H/I/J/K</w:t>
            </w:r>
          </w:p>
        </w:tc>
        <w:tc>
          <w:tcPr>
            <w:tcW w:w="2268" w:type="dxa"/>
            <w:tcBorders>
              <w:top w:val="nil"/>
              <w:left w:val="nil"/>
              <w:bottom w:val="single" w:sz="4" w:space="0" w:color="auto"/>
              <w:right w:val="single" w:sz="4" w:space="0" w:color="auto"/>
            </w:tcBorders>
            <w:shd w:val="clear" w:color="auto" w:fill="auto"/>
            <w:hideMark/>
          </w:tcPr>
          <w:p w14:paraId="09B600DF" w14:textId="4C0063D0"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4C26BB" w14:textId="77777777" w:rsidR="007A6143" w:rsidRPr="00CC1EA8" w:rsidRDefault="007A6143" w:rsidP="007A6143">
            <w:pPr>
              <w:pStyle w:val="TAC"/>
              <w:rPr>
                <w:lang w:val="fi-FI" w:eastAsia="fi-FI"/>
              </w:rPr>
            </w:pPr>
            <w:r w:rsidRPr="00CC1EA8">
              <w:rPr>
                <w:lang w:val="en-US" w:eastAsia="fi-FI"/>
              </w:rPr>
              <w:t>0</w:t>
            </w:r>
          </w:p>
        </w:tc>
      </w:tr>
      <w:tr w:rsidR="007A6143" w:rsidRPr="00CC1EA8" w14:paraId="0495238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C9F45FE" w14:textId="77777777" w:rsidR="007A6143" w:rsidRPr="00CC1EA8" w:rsidRDefault="007A6143" w:rsidP="007A6143">
            <w:pPr>
              <w:pStyle w:val="TAC"/>
              <w:rPr>
                <w:lang w:eastAsia="fi-FI"/>
              </w:rPr>
            </w:pPr>
            <w:r w:rsidRPr="00CC1EA8">
              <w:t>CA_n261(A-L)</w:t>
            </w:r>
          </w:p>
        </w:tc>
        <w:tc>
          <w:tcPr>
            <w:tcW w:w="1701" w:type="dxa"/>
            <w:tcBorders>
              <w:top w:val="nil"/>
              <w:left w:val="nil"/>
              <w:bottom w:val="single" w:sz="4" w:space="0" w:color="auto"/>
              <w:right w:val="single" w:sz="4" w:space="0" w:color="auto"/>
            </w:tcBorders>
            <w:shd w:val="clear" w:color="auto" w:fill="auto"/>
          </w:tcPr>
          <w:p w14:paraId="17E60351" w14:textId="2109AFBC" w:rsidR="007A6143" w:rsidRPr="00CC1EA8" w:rsidRDefault="007A6143" w:rsidP="007A6143">
            <w:pPr>
              <w:pStyle w:val="TAC"/>
            </w:pPr>
            <w:r w:rsidRPr="00CC1EA8">
              <w:t>CA_n261A</w:t>
            </w:r>
            <w:r>
              <w:t>/G/H/I/J/K/L</w:t>
            </w:r>
          </w:p>
        </w:tc>
        <w:tc>
          <w:tcPr>
            <w:tcW w:w="2268" w:type="dxa"/>
            <w:tcBorders>
              <w:top w:val="nil"/>
              <w:left w:val="nil"/>
              <w:bottom w:val="single" w:sz="4" w:space="0" w:color="auto"/>
              <w:right w:val="single" w:sz="4" w:space="0" w:color="auto"/>
            </w:tcBorders>
            <w:shd w:val="clear" w:color="auto" w:fill="auto"/>
          </w:tcPr>
          <w:p w14:paraId="6E19F817" w14:textId="0F6B546C" w:rsidR="007A6143" w:rsidRPr="00CC1EA8" w:rsidRDefault="007A6143" w:rsidP="007A6143">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754F7700" w14:textId="77777777" w:rsidR="007A6143" w:rsidRPr="00CC1EA8" w:rsidRDefault="007A6143" w:rsidP="007A6143">
            <w:pPr>
              <w:pStyle w:val="TAC"/>
              <w:rPr>
                <w:lang w:val="en-US" w:eastAsia="fi-FI"/>
              </w:rPr>
            </w:pPr>
            <w:r w:rsidRPr="00CC1EA8">
              <w:rPr>
                <w:lang w:val="en-US" w:eastAsia="fi-FI"/>
              </w:rPr>
              <w:t>0</w:t>
            </w:r>
          </w:p>
        </w:tc>
      </w:tr>
      <w:tr w:rsidR="007A6143" w:rsidRPr="00CC1EA8" w14:paraId="4CBC35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80B481" w14:textId="77777777" w:rsidR="007A6143" w:rsidRPr="00CC1EA8" w:rsidRDefault="007A6143" w:rsidP="007A6143">
            <w:pPr>
              <w:pStyle w:val="TAC"/>
              <w:rPr>
                <w:lang w:val="fi-FI" w:eastAsia="fi-FI"/>
              </w:rPr>
            </w:pPr>
            <w:r w:rsidRPr="00CC1EA8">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2C999720"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476D6F" w14:textId="77777777" w:rsidR="007A6143" w:rsidRPr="00CC1EA8" w:rsidRDefault="007A6143" w:rsidP="007A6143">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E3E07C1" w14:textId="77777777" w:rsidR="007A6143" w:rsidRPr="00CC1EA8" w:rsidRDefault="007A6143" w:rsidP="007A6143">
            <w:pPr>
              <w:pStyle w:val="TAC"/>
              <w:rPr>
                <w:lang w:val="fi-FI" w:eastAsia="fi-FI"/>
              </w:rPr>
            </w:pPr>
            <w:r w:rsidRPr="00CC1EA8">
              <w:rPr>
                <w:lang w:val="en-US" w:eastAsia="fi-FI"/>
              </w:rPr>
              <w:t>0</w:t>
            </w:r>
          </w:p>
        </w:tc>
      </w:tr>
      <w:tr w:rsidR="007A6143" w:rsidRPr="00CC1EA8" w14:paraId="66AB479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B4D226B" w14:textId="77777777" w:rsidR="007A6143" w:rsidRPr="00CC1EA8" w:rsidRDefault="007A6143" w:rsidP="007A6143">
            <w:pPr>
              <w:pStyle w:val="TAC"/>
              <w:rPr>
                <w:lang w:eastAsia="fi-FI"/>
              </w:rPr>
            </w:pPr>
            <w:r w:rsidRPr="00CC1EA8">
              <w:rPr>
                <w:lang w:eastAsia="fi-FI"/>
              </w:rPr>
              <w:t>CA_n261(A-O-P)</w:t>
            </w:r>
          </w:p>
        </w:tc>
        <w:tc>
          <w:tcPr>
            <w:tcW w:w="1701" w:type="dxa"/>
            <w:tcBorders>
              <w:top w:val="nil"/>
              <w:left w:val="nil"/>
              <w:bottom w:val="single" w:sz="4" w:space="0" w:color="auto"/>
              <w:right w:val="single" w:sz="4" w:space="0" w:color="auto"/>
            </w:tcBorders>
            <w:shd w:val="clear" w:color="auto" w:fill="auto"/>
          </w:tcPr>
          <w:p w14:paraId="092E6121"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50E503"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16E7C81" w14:textId="77777777" w:rsidR="007A6143" w:rsidRPr="00CC1EA8" w:rsidRDefault="007A6143" w:rsidP="007A6143">
            <w:pPr>
              <w:pStyle w:val="TAC"/>
              <w:rPr>
                <w:lang w:val="en-US" w:eastAsia="fi-FI"/>
              </w:rPr>
            </w:pPr>
            <w:r w:rsidRPr="00CC1EA8">
              <w:rPr>
                <w:lang w:val="en-US" w:eastAsia="fi-FI"/>
              </w:rPr>
              <w:t>0</w:t>
            </w:r>
          </w:p>
        </w:tc>
      </w:tr>
      <w:tr w:rsidR="007A6143" w:rsidRPr="00CC1EA8" w14:paraId="680A718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E646D1" w14:textId="77777777" w:rsidR="007A6143" w:rsidRPr="00CC1EA8" w:rsidRDefault="007A6143" w:rsidP="007A6143">
            <w:pPr>
              <w:pStyle w:val="TAC"/>
              <w:rPr>
                <w:lang w:eastAsia="fi-FI"/>
              </w:rPr>
            </w:pPr>
            <w:r w:rsidRPr="00CC1EA8">
              <w:rPr>
                <w:lang w:eastAsia="fi-FI"/>
              </w:rPr>
              <w:t>CA_n261(A-O-Q)</w:t>
            </w:r>
          </w:p>
        </w:tc>
        <w:tc>
          <w:tcPr>
            <w:tcW w:w="1701" w:type="dxa"/>
            <w:tcBorders>
              <w:top w:val="nil"/>
              <w:left w:val="nil"/>
              <w:bottom w:val="single" w:sz="4" w:space="0" w:color="auto"/>
              <w:right w:val="single" w:sz="4" w:space="0" w:color="auto"/>
            </w:tcBorders>
            <w:shd w:val="clear" w:color="auto" w:fill="auto"/>
          </w:tcPr>
          <w:p w14:paraId="4437AD65"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703E3FE"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B4E5B1E" w14:textId="77777777" w:rsidR="007A6143" w:rsidRPr="00CC1EA8" w:rsidRDefault="007A6143" w:rsidP="007A6143">
            <w:pPr>
              <w:pStyle w:val="TAC"/>
              <w:rPr>
                <w:lang w:val="en-US" w:eastAsia="fi-FI"/>
              </w:rPr>
            </w:pPr>
            <w:r w:rsidRPr="00CC1EA8">
              <w:rPr>
                <w:lang w:val="en-US" w:eastAsia="fi-FI"/>
              </w:rPr>
              <w:t>0</w:t>
            </w:r>
          </w:p>
        </w:tc>
      </w:tr>
      <w:tr w:rsidR="007A6143" w:rsidRPr="00CC1EA8" w14:paraId="5EF707B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3B31E63" w14:textId="77777777" w:rsidR="007A6143" w:rsidRPr="00CC1EA8" w:rsidRDefault="007A6143" w:rsidP="007A6143">
            <w:pPr>
              <w:pStyle w:val="TAC"/>
              <w:rPr>
                <w:lang w:eastAsia="fi-FI"/>
              </w:rPr>
            </w:pPr>
            <w:r w:rsidRPr="00CC1EA8">
              <w:rPr>
                <w:lang w:eastAsia="fi-FI"/>
              </w:rPr>
              <w:t>CA_n261(2A-O)</w:t>
            </w:r>
          </w:p>
        </w:tc>
        <w:tc>
          <w:tcPr>
            <w:tcW w:w="1701" w:type="dxa"/>
            <w:tcBorders>
              <w:top w:val="nil"/>
              <w:left w:val="nil"/>
              <w:bottom w:val="single" w:sz="4" w:space="0" w:color="auto"/>
              <w:right w:val="single" w:sz="4" w:space="0" w:color="auto"/>
            </w:tcBorders>
            <w:shd w:val="clear" w:color="auto" w:fill="auto"/>
          </w:tcPr>
          <w:p w14:paraId="39A1B8F2"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C40F4DC"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2FE4057" w14:textId="77777777" w:rsidR="007A6143" w:rsidRPr="00CC1EA8" w:rsidRDefault="007A6143" w:rsidP="007A6143">
            <w:pPr>
              <w:pStyle w:val="TAC"/>
              <w:rPr>
                <w:lang w:val="en-US" w:eastAsia="fi-FI"/>
              </w:rPr>
            </w:pPr>
            <w:r w:rsidRPr="00CC1EA8">
              <w:rPr>
                <w:lang w:val="en-US" w:eastAsia="fi-FI"/>
              </w:rPr>
              <w:t>0</w:t>
            </w:r>
          </w:p>
        </w:tc>
      </w:tr>
      <w:tr w:rsidR="007A6143" w:rsidRPr="00CC1EA8" w14:paraId="2BDECA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F00DF0" w14:textId="77777777" w:rsidR="007A6143" w:rsidRPr="00CC1EA8" w:rsidRDefault="007A6143" w:rsidP="007A6143">
            <w:pPr>
              <w:pStyle w:val="TAC"/>
              <w:rPr>
                <w:lang w:val="fi-FI" w:eastAsia="fi-FI"/>
              </w:rPr>
            </w:pPr>
            <w:r w:rsidRPr="00CC1EA8">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25537FD7"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5C11CE"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A23D63D" w14:textId="77777777" w:rsidR="007A6143" w:rsidRPr="00CC1EA8" w:rsidRDefault="007A6143" w:rsidP="007A6143">
            <w:pPr>
              <w:pStyle w:val="TAC"/>
              <w:rPr>
                <w:lang w:val="fi-FI" w:eastAsia="fi-FI"/>
              </w:rPr>
            </w:pPr>
            <w:r w:rsidRPr="00CC1EA8">
              <w:rPr>
                <w:lang w:val="en-US" w:eastAsia="fi-FI"/>
              </w:rPr>
              <w:t>0</w:t>
            </w:r>
          </w:p>
        </w:tc>
      </w:tr>
      <w:tr w:rsidR="007A6143" w:rsidRPr="00CC1EA8" w14:paraId="481F665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FE653B" w14:textId="77777777" w:rsidR="007A6143" w:rsidRPr="00CC1EA8" w:rsidRDefault="007A6143" w:rsidP="007A6143">
            <w:pPr>
              <w:pStyle w:val="TAC"/>
              <w:rPr>
                <w:lang w:val="fi-FI" w:eastAsia="fi-FI"/>
              </w:rPr>
            </w:pPr>
            <w:r w:rsidRPr="00CC1EA8">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667E5635"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BE1DED"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38ECB6F" w14:textId="77777777" w:rsidR="007A6143" w:rsidRPr="00CC1EA8" w:rsidRDefault="007A6143" w:rsidP="007A6143">
            <w:pPr>
              <w:pStyle w:val="TAC"/>
              <w:rPr>
                <w:lang w:val="fi-FI" w:eastAsia="fi-FI"/>
              </w:rPr>
            </w:pPr>
            <w:r w:rsidRPr="00CC1EA8">
              <w:rPr>
                <w:lang w:val="en-US" w:eastAsia="fi-FI"/>
              </w:rPr>
              <w:t>0</w:t>
            </w:r>
          </w:p>
        </w:tc>
      </w:tr>
      <w:tr w:rsidR="007A6143" w:rsidRPr="00CC1EA8" w14:paraId="3B88C82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A54183" w14:textId="77777777" w:rsidR="007A6143" w:rsidRPr="00CC1EA8" w:rsidRDefault="007A6143" w:rsidP="007A6143">
            <w:pPr>
              <w:pStyle w:val="TAC"/>
              <w:rPr>
                <w:lang w:val="fi-FI" w:eastAsia="fi-FI"/>
              </w:rPr>
            </w:pPr>
            <w:r w:rsidRPr="00CC1EA8">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19CF23BF"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9B1241"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A182678" w14:textId="77777777" w:rsidR="007A6143" w:rsidRPr="00CC1EA8" w:rsidRDefault="007A6143" w:rsidP="007A6143">
            <w:pPr>
              <w:pStyle w:val="TAC"/>
              <w:rPr>
                <w:lang w:val="fi-FI" w:eastAsia="fi-FI"/>
              </w:rPr>
            </w:pPr>
            <w:r w:rsidRPr="00CC1EA8">
              <w:rPr>
                <w:lang w:val="en-US" w:eastAsia="fi-FI"/>
              </w:rPr>
              <w:t>0</w:t>
            </w:r>
          </w:p>
        </w:tc>
      </w:tr>
      <w:tr w:rsidR="007A6143" w:rsidRPr="00CC1EA8" w14:paraId="2B0ED70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732BA1" w14:textId="77777777" w:rsidR="007A6143" w:rsidRPr="00CC1EA8" w:rsidRDefault="007A6143" w:rsidP="007A6143">
            <w:pPr>
              <w:pStyle w:val="TAC"/>
              <w:rPr>
                <w:lang w:val="fi-FI" w:eastAsia="fi-FI"/>
              </w:rPr>
            </w:pPr>
            <w:r w:rsidRPr="00CC1EA8">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225D8074"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15A81F"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1DFA020" w14:textId="77777777" w:rsidR="007A6143" w:rsidRPr="00CC1EA8" w:rsidRDefault="007A6143" w:rsidP="007A6143">
            <w:pPr>
              <w:pStyle w:val="TAC"/>
              <w:rPr>
                <w:lang w:val="fi-FI" w:eastAsia="fi-FI"/>
              </w:rPr>
            </w:pPr>
            <w:r w:rsidRPr="00CC1EA8">
              <w:rPr>
                <w:lang w:val="en-US" w:eastAsia="fi-FI"/>
              </w:rPr>
              <w:t>0</w:t>
            </w:r>
          </w:p>
        </w:tc>
      </w:tr>
      <w:tr w:rsidR="007A6143" w:rsidRPr="00CC1EA8" w14:paraId="350B079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5AD9B6" w14:textId="77777777" w:rsidR="007A6143" w:rsidRPr="00CC1EA8" w:rsidRDefault="007A6143" w:rsidP="007A6143">
            <w:pPr>
              <w:pStyle w:val="TAC"/>
              <w:rPr>
                <w:lang w:val="fi-FI" w:eastAsia="fi-FI"/>
              </w:rPr>
            </w:pPr>
            <w:r w:rsidRPr="00CC1EA8">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7F5F1C97"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D8C842"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D879279" w14:textId="77777777" w:rsidR="007A6143" w:rsidRPr="00CC1EA8" w:rsidRDefault="007A6143" w:rsidP="007A6143">
            <w:pPr>
              <w:pStyle w:val="TAC"/>
              <w:rPr>
                <w:lang w:val="fi-FI" w:eastAsia="fi-FI"/>
              </w:rPr>
            </w:pPr>
            <w:r w:rsidRPr="00CC1EA8">
              <w:rPr>
                <w:lang w:val="en-US" w:eastAsia="fi-FI"/>
              </w:rPr>
              <w:t>0</w:t>
            </w:r>
          </w:p>
        </w:tc>
      </w:tr>
      <w:tr w:rsidR="007A6143" w:rsidRPr="00CC1EA8" w14:paraId="1A82E0E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2F31AE" w14:textId="77777777" w:rsidR="007A6143" w:rsidRPr="00CC1EA8" w:rsidRDefault="007A6143" w:rsidP="007A6143">
            <w:pPr>
              <w:pStyle w:val="TAC"/>
              <w:rPr>
                <w:lang w:val="fi-FI" w:eastAsia="fi-FI"/>
              </w:rPr>
            </w:pPr>
            <w:r w:rsidRPr="00CC1EA8">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491A36C"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2373D75"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C3D661B" w14:textId="77777777" w:rsidR="007A6143" w:rsidRPr="00CC1EA8" w:rsidRDefault="007A6143" w:rsidP="007A6143">
            <w:pPr>
              <w:pStyle w:val="TAC"/>
              <w:rPr>
                <w:lang w:val="fi-FI" w:eastAsia="fi-FI"/>
              </w:rPr>
            </w:pPr>
            <w:r w:rsidRPr="00CC1EA8">
              <w:rPr>
                <w:lang w:val="en-US" w:eastAsia="fi-FI"/>
              </w:rPr>
              <w:t>0</w:t>
            </w:r>
          </w:p>
        </w:tc>
      </w:tr>
      <w:tr w:rsidR="007A6143" w:rsidRPr="00CC1EA8" w14:paraId="207C17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FB594F" w14:textId="77777777" w:rsidR="007A6143" w:rsidRPr="00CC1EA8" w:rsidRDefault="007A6143" w:rsidP="007A6143">
            <w:pPr>
              <w:pStyle w:val="TAC"/>
              <w:rPr>
                <w:lang w:val="fi-FI" w:eastAsia="fi-FI"/>
              </w:rPr>
            </w:pPr>
            <w:r w:rsidRPr="00CC1EA8">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A9DFF8C"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A615B28" w14:textId="77777777" w:rsidR="007A6143" w:rsidRPr="00CC1EA8" w:rsidRDefault="007A6143" w:rsidP="007A6143">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53F2B0F9" w14:textId="77777777" w:rsidR="007A6143" w:rsidRPr="00CC1EA8" w:rsidRDefault="007A6143" w:rsidP="007A6143">
            <w:pPr>
              <w:pStyle w:val="TAC"/>
              <w:rPr>
                <w:lang w:val="fi-FI" w:eastAsia="fi-FI"/>
              </w:rPr>
            </w:pPr>
            <w:r w:rsidRPr="00CC1EA8">
              <w:rPr>
                <w:lang w:val="en-US" w:eastAsia="fi-FI"/>
              </w:rPr>
              <w:t>0</w:t>
            </w:r>
          </w:p>
        </w:tc>
      </w:tr>
      <w:tr w:rsidR="007A6143" w:rsidRPr="00CC1EA8" w14:paraId="160AE06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8E0CD7" w14:textId="77777777" w:rsidR="007A6143" w:rsidRPr="00CC1EA8" w:rsidRDefault="007A6143" w:rsidP="007A6143">
            <w:pPr>
              <w:pStyle w:val="TAC"/>
              <w:rPr>
                <w:lang w:eastAsia="fi-FI"/>
              </w:rPr>
            </w:pPr>
            <w:r w:rsidRPr="00CC1EA8">
              <w:rPr>
                <w:lang w:eastAsia="fi-FI"/>
              </w:rPr>
              <w:t>CA_n261(A-P-Q)</w:t>
            </w:r>
          </w:p>
        </w:tc>
        <w:tc>
          <w:tcPr>
            <w:tcW w:w="1701" w:type="dxa"/>
            <w:tcBorders>
              <w:top w:val="nil"/>
              <w:left w:val="nil"/>
              <w:bottom w:val="single" w:sz="4" w:space="0" w:color="auto"/>
              <w:right w:val="single" w:sz="4" w:space="0" w:color="auto"/>
            </w:tcBorders>
            <w:shd w:val="clear" w:color="auto" w:fill="auto"/>
          </w:tcPr>
          <w:p w14:paraId="0B8F8540"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BF7A65E"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6B62DE2" w14:textId="77777777" w:rsidR="007A6143" w:rsidRPr="00CC1EA8" w:rsidRDefault="007A6143" w:rsidP="007A6143">
            <w:pPr>
              <w:pStyle w:val="TAC"/>
              <w:rPr>
                <w:lang w:val="en-US" w:eastAsia="fi-FI"/>
              </w:rPr>
            </w:pPr>
            <w:r w:rsidRPr="00CC1EA8">
              <w:rPr>
                <w:lang w:val="en-US" w:eastAsia="fi-FI"/>
              </w:rPr>
              <w:t>0</w:t>
            </w:r>
          </w:p>
        </w:tc>
      </w:tr>
      <w:tr w:rsidR="007A6143" w:rsidRPr="00CC1EA8" w14:paraId="580044B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A4F1307" w14:textId="77777777" w:rsidR="007A6143" w:rsidRPr="00CC1EA8" w:rsidRDefault="007A6143" w:rsidP="007A6143">
            <w:pPr>
              <w:pStyle w:val="TAC"/>
              <w:rPr>
                <w:lang w:eastAsia="fi-FI"/>
              </w:rPr>
            </w:pPr>
            <w:r w:rsidRPr="00CC1EA8">
              <w:rPr>
                <w:lang w:eastAsia="fi-FI"/>
              </w:rPr>
              <w:lastRenderedPageBreak/>
              <w:t>CA_n261(2A-P)</w:t>
            </w:r>
          </w:p>
        </w:tc>
        <w:tc>
          <w:tcPr>
            <w:tcW w:w="1701" w:type="dxa"/>
            <w:tcBorders>
              <w:top w:val="nil"/>
              <w:left w:val="nil"/>
              <w:bottom w:val="single" w:sz="4" w:space="0" w:color="auto"/>
              <w:right w:val="single" w:sz="4" w:space="0" w:color="auto"/>
            </w:tcBorders>
            <w:shd w:val="clear" w:color="auto" w:fill="auto"/>
          </w:tcPr>
          <w:p w14:paraId="0699BDF3"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18D4EA"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AACF357" w14:textId="77777777" w:rsidR="007A6143" w:rsidRPr="00CC1EA8" w:rsidRDefault="007A6143" w:rsidP="007A6143">
            <w:pPr>
              <w:pStyle w:val="TAC"/>
              <w:rPr>
                <w:lang w:val="en-US" w:eastAsia="fi-FI"/>
              </w:rPr>
            </w:pPr>
            <w:r w:rsidRPr="00CC1EA8">
              <w:rPr>
                <w:lang w:val="en-US" w:eastAsia="fi-FI"/>
              </w:rPr>
              <w:t>0</w:t>
            </w:r>
          </w:p>
        </w:tc>
      </w:tr>
      <w:tr w:rsidR="007A6143" w:rsidRPr="00CC1EA8" w14:paraId="11A263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5A1BD8" w14:textId="77777777" w:rsidR="007A6143" w:rsidRPr="00CC1EA8" w:rsidRDefault="007A6143" w:rsidP="007A6143">
            <w:pPr>
              <w:pStyle w:val="TAC"/>
              <w:rPr>
                <w:lang w:val="fi-FI" w:eastAsia="fi-FI"/>
              </w:rPr>
            </w:pPr>
            <w:r w:rsidRPr="00CC1EA8">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24EAF9BF"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7BEAC7"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DEABEB1" w14:textId="77777777" w:rsidR="007A6143" w:rsidRPr="00CC1EA8" w:rsidRDefault="007A6143" w:rsidP="007A6143">
            <w:pPr>
              <w:pStyle w:val="TAC"/>
              <w:rPr>
                <w:lang w:val="fi-FI" w:eastAsia="fi-FI"/>
              </w:rPr>
            </w:pPr>
            <w:r w:rsidRPr="00CC1EA8">
              <w:rPr>
                <w:lang w:val="en-US" w:eastAsia="fi-FI"/>
              </w:rPr>
              <w:t>0</w:t>
            </w:r>
          </w:p>
        </w:tc>
      </w:tr>
      <w:tr w:rsidR="007A6143" w:rsidRPr="00CC1EA8" w14:paraId="55CD8BC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CDC968" w14:textId="77777777" w:rsidR="007A6143" w:rsidRPr="00CC1EA8" w:rsidRDefault="007A6143" w:rsidP="007A6143">
            <w:pPr>
              <w:pStyle w:val="TAC"/>
              <w:rPr>
                <w:lang w:val="fi-FI" w:eastAsia="fi-FI"/>
              </w:rPr>
            </w:pPr>
            <w:r w:rsidRPr="00CC1EA8">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7AB46F13"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161300"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4E3E4CE" w14:textId="77777777" w:rsidR="007A6143" w:rsidRPr="00CC1EA8" w:rsidRDefault="007A6143" w:rsidP="007A6143">
            <w:pPr>
              <w:pStyle w:val="TAC"/>
              <w:rPr>
                <w:lang w:val="fi-FI" w:eastAsia="fi-FI"/>
              </w:rPr>
            </w:pPr>
            <w:r w:rsidRPr="00CC1EA8">
              <w:rPr>
                <w:lang w:val="en-US" w:eastAsia="fi-FI"/>
              </w:rPr>
              <w:t>0</w:t>
            </w:r>
          </w:p>
        </w:tc>
      </w:tr>
      <w:tr w:rsidR="007A6143" w:rsidRPr="00CC1EA8" w14:paraId="65C11A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9781C12" w14:textId="77777777" w:rsidR="007A6143" w:rsidRPr="00CC1EA8" w:rsidRDefault="007A6143" w:rsidP="007A6143">
            <w:pPr>
              <w:pStyle w:val="TAC"/>
              <w:rPr>
                <w:lang w:eastAsia="fi-FI"/>
              </w:rPr>
            </w:pPr>
            <w:r w:rsidRPr="00CC1EA8">
              <w:rPr>
                <w:lang w:eastAsia="fi-FI"/>
              </w:rPr>
              <w:t>CA_n261(2A-Q)</w:t>
            </w:r>
          </w:p>
        </w:tc>
        <w:tc>
          <w:tcPr>
            <w:tcW w:w="1701" w:type="dxa"/>
            <w:tcBorders>
              <w:top w:val="nil"/>
              <w:left w:val="nil"/>
              <w:bottom w:val="single" w:sz="4" w:space="0" w:color="auto"/>
              <w:right w:val="single" w:sz="4" w:space="0" w:color="auto"/>
            </w:tcBorders>
            <w:shd w:val="clear" w:color="auto" w:fill="auto"/>
          </w:tcPr>
          <w:p w14:paraId="1FD9C305" w14:textId="77777777" w:rsidR="007A6143" w:rsidRPr="00CC1EA8" w:rsidRDefault="007A6143" w:rsidP="007A6143">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1B608D"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553AA82" w14:textId="77777777" w:rsidR="007A6143" w:rsidRPr="00CC1EA8" w:rsidRDefault="007A6143" w:rsidP="007A6143">
            <w:pPr>
              <w:pStyle w:val="TAC"/>
              <w:rPr>
                <w:lang w:val="en-US" w:eastAsia="fi-FI"/>
              </w:rPr>
            </w:pPr>
            <w:r w:rsidRPr="00CC1EA8">
              <w:rPr>
                <w:lang w:val="en-US" w:eastAsia="fi-FI"/>
              </w:rPr>
              <w:t>0</w:t>
            </w:r>
          </w:p>
        </w:tc>
      </w:tr>
      <w:tr w:rsidR="007A6143" w:rsidRPr="00CC1EA8" w14:paraId="7E6B8F9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A61AC" w14:textId="77777777" w:rsidR="007A6143" w:rsidRPr="00CC1EA8" w:rsidRDefault="007A6143" w:rsidP="007A6143">
            <w:pPr>
              <w:pStyle w:val="TAC"/>
              <w:rPr>
                <w:lang w:val="fi-FI" w:eastAsia="fi-FI"/>
              </w:rPr>
            </w:pPr>
            <w:r w:rsidRPr="00CC1EA8">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5B21E6B0" w14:textId="77777777"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9BDAA9"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204E5F" w14:textId="77777777" w:rsidR="007A6143" w:rsidRPr="00CC1EA8" w:rsidRDefault="007A6143" w:rsidP="007A6143">
            <w:pPr>
              <w:pStyle w:val="TAC"/>
              <w:rPr>
                <w:lang w:val="fi-FI" w:eastAsia="fi-FI"/>
              </w:rPr>
            </w:pPr>
            <w:r w:rsidRPr="00CC1EA8">
              <w:rPr>
                <w:lang w:val="en-US" w:eastAsia="fi-FI"/>
              </w:rPr>
              <w:t>0</w:t>
            </w:r>
          </w:p>
        </w:tc>
      </w:tr>
      <w:tr w:rsidR="007A6143" w:rsidRPr="00CC1EA8" w14:paraId="2D82A3B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6F8DA8" w14:textId="77777777" w:rsidR="007A6143" w:rsidRPr="00CC1EA8" w:rsidRDefault="007A6143" w:rsidP="007A6143">
            <w:pPr>
              <w:pStyle w:val="TAC"/>
              <w:rPr>
                <w:lang w:val="fi-FI" w:eastAsia="fi-FI"/>
              </w:rPr>
            </w:pPr>
            <w:r w:rsidRPr="00CC1EA8">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759A5A18" w14:textId="77777777" w:rsidR="007A6143" w:rsidRPr="00CC1EA8" w:rsidRDefault="007A6143" w:rsidP="007A6143">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3D7F327F"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3C0FBA4" w14:textId="77777777" w:rsidR="007A6143" w:rsidRPr="00CC1EA8" w:rsidRDefault="007A6143" w:rsidP="007A6143">
            <w:pPr>
              <w:pStyle w:val="TAC"/>
              <w:rPr>
                <w:lang w:val="fi-FI" w:eastAsia="fi-FI"/>
              </w:rPr>
            </w:pPr>
            <w:r w:rsidRPr="00CC1EA8">
              <w:rPr>
                <w:lang w:val="en-US" w:eastAsia="fi-FI"/>
              </w:rPr>
              <w:t>0</w:t>
            </w:r>
          </w:p>
        </w:tc>
      </w:tr>
      <w:tr w:rsidR="007A6143" w:rsidRPr="00CC1EA8" w14:paraId="549EB1F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7CE5A01" w14:textId="77777777" w:rsidR="007A6143" w:rsidRPr="00CC1EA8" w:rsidRDefault="007A6143" w:rsidP="007A6143">
            <w:pPr>
              <w:pStyle w:val="TAC"/>
              <w:rPr>
                <w:lang w:eastAsia="fi-FI"/>
              </w:rPr>
            </w:pPr>
            <w:r w:rsidRPr="00CC1EA8">
              <w:rPr>
                <w:lang w:eastAsia="fi-FI"/>
              </w:rPr>
              <w:t>CA_n261(2A-2G)</w:t>
            </w:r>
          </w:p>
        </w:tc>
        <w:tc>
          <w:tcPr>
            <w:tcW w:w="1701" w:type="dxa"/>
            <w:tcBorders>
              <w:top w:val="nil"/>
              <w:left w:val="nil"/>
              <w:bottom w:val="single" w:sz="4" w:space="0" w:color="auto"/>
              <w:right w:val="single" w:sz="4" w:space="0" w:color="auto"/>
            </w:tcBorders>
            <w:shd w:val="clear" w:color="auto" w:fill="auto"/>
          </w:tcPr>
          <w:p w14:paraId="125F7B48" w14:textId="7DA995EA" w:rsidR="007A6143" w:rsidRPr="00CC1EA8" w:rsidRDefault="007A6143" w:rsidP="007A6143">
            <w:pPr>
              <w:pStyle w:val="TAC"/>
            </w:pPr>
            <w:r w:rsidRPr="00CC1EA8">
              <w:t>CA_n26</w:t>
            </w:r>
            <w:r>
              <w:t>1G</w:t>
            </w:r>
          </w:p>
        </w:tc>
        <w:tc>
          <w:tcPr>
            <w:tcW w:w="2268" w:type="dxa"/>
            <w:tcBorders>
              <w:top w:val="nil"/>
              <w:left w:val="nil"/>
              <w:bottom w:val="single" w:sz="4" w:space="0" w:color="auto"/>
              <w:right w:val="single" w:sz="4" w:space="0" w:color="auto"/>
            </w:tcBorders>
            <w:shd w:val="clear" w:color="auto" w:fill="auto"/>
          </w:tcPr>
          <w:p w14:paraId="7409455B"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2B6A9D9" w14:textId="77777777" w:rsidR="007A6143" w:rsidRPr="00CC1EA8" w:rsidRDefault="007A6143" w:rsidP="007A6143">
            <w:pPr>
              <w:pStyle w:val="TAC"/>
              <w:rPr>
                <w:lang w:val="en-US" w:eastAsia="fi-FI"/>
              </w:rPr>
            </w:pPr>
            <w:r w:rsidRPr="00CC1EA8">
              <w:rPr>
                <w:lang w:val="en-US" w:eastAsia="fi-FI"/>
              </w:rPr>
              <w:t>0</w:t>
            </w:r>
          </w:p>
        </w:tc>
      </w:tr>
      <w:tr w:rsidR="007A6143" w:rsidRPr="00CC1EA8" w14:paraId="38ABBD5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71F0DAD" w14:textId="77777777" w:rsidR="007A6143" w:rsidRPr="00CC1EA8" w:rsidRDefault="007A6143" w:rsidP="007A6143">
            <w:pPr>
              <w:pStyle w:val="TAC"/>
              <w:rPr>
                <w:lang w:eastAsia="fi-FI"/>
              </w:rPr>
            </w:pPr>
            <w:r w:rsidRPr="00CC1EA8">
              <w:rPr>
                <w:lang w:eastAsia="fi-FI"/>
              </w:rPr>
              <w:t>CA_n261(2A-2G-O)</w:t>
            </w:r>
          </w:p>
        </w:tc>
        <w:tc>
          <w:tcPr>
            <w:tcW w:w="1701" w:type="dxa"/>
            <w:tcBorders>
              <w:top w:val="nil"/>
              <w:left w:val="nil"/>
              <w:bottom w:val="single" w:sz="4" w:space="0" w:color="auto"/>
              <w:right w:val="single" w:sz="4" w:space="0" w:color="auto"/>
            </w:tcBorders>
            <w:shd w:val="clear" w:color="auto" w:fill="auto"/>
          </w:tcPr>
          <w:p w14:paraId="2D5C8CBA" w14:textId="6DE91DAD" w:rsidR="007A6143" w:rsidRPr="00CC1EA8" w:rsidRDefault="007A6143" w:rsidP="007A6143">
            <w:pPr>
              <w:pStyle w:val="TAC"/>
            </w:pPr>
            <w:r w:rsidRPr="00A22488">
              <w:t>CA_n26</w:t>
            </w:r>
            <w:r>
              <w:t>1</w:t>
            </w:r>
            <w:r w:rsidRPr="00A22488">
              <w:t>G</w:t>
            </w:r>
          </w:p>
        </w:tc>
        <w:tc>
          <w:tcPr>
            <w:tcW w:w="2268" w:type="dxa"/>
            <w:tcBorders>
              <w:top w:val="nil"/>
              <w:left w:val="nil"/>
              <w:bottom w:val="single" w:sz="4" w:space="0" w:color="auto"/>
              <w:right w:val="single" w:sz="4" w:space="0" w:color="auto"/>
            </w:tcBorders>
            <w:shd w:val="clear" w:color="auto" w:fill="auto"/>
          </w:tcPr>
          <w:p w14:paraId="528F7E1B"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5E5B709" w14:textId="77777777" w:rsidR="007A6143" w:rsidRPr="00CC1EA8" w:rsidRDefault="007A6143" w:rsidP="007A6143">
            <w:pPr>
              <w:pStyle w:val="TAC"/>
              <w:rPr>
                <w:lang w:val="en-US" w:eastAsia="fi-FI"/>
              </w:rPr>
            </w:pPr>
            <w:r w:rsidRPr="00CC1EA8">
              <w:rPr>
                <w:lang w:val="en-US" w:eastAsia="fi-FI"/>
              </w:rPr>
              <w:t>0</w:t>
            </w:r>
          </w:p>
        </w:tc>
      </w:tr>
      <w:tr w:rsidR="007A6143" w:rsidRPr="00CC1EA8" w14:paraId="444AA2C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F8ABF98" w14:textId="77777777" w:rsidR="007A6143" w:rsidRPr="00CC1EA8" w:rsidRDefault="007A6143" w:rsidP="007A6143">
            <w:pPr>
              <w:pStyle w:val="TAC"/>
              <w:rPr>
                <w:lang w:eastAsia="fi-FI"/>
              </w:rPr>
            </w:pPr>
            <w:r w:rsidRPr="00CC1EA8">
              <w:rPr>
                <w:lang w:eastAsia="fi-FI"/>
              </w:rPr>
              <w:t>CA_n261(2A-3G)</w:t>
            </w:r>
          </w:p>
        </w:tc>
        <w:tc>
          <w:tcPr>
            <w:tcW w:w="1701" w:type="dxa"/>
            <w:tcBorders>
              <w:top w:val="nil"/>
              <w:left w:val="nil"/>
              <w:bottom w:val="single" w:sz="4" w:space="0" w:color="auto"/>
              <w:right w:val="single" w:sz="4" w:space="0" w:color="auto"/>
            </w:tcBorders>
            <w:shd w:val="clear" w:color="auto" w:fill="auto"/>
          </w:tcPr>
          <w:p w14:paraId="78E4E4A9" w14:textId="232476CD" w:rsidR="007A6143" w:rsidRPr="00CC1EA8" w:rsidRDefault="007A6143" w:rsidP="007A6143">
            <w:pPr>
              <w:pStyle w:val="TAC"/>
              <w:rPr>
                <w:lang w:val="en-US" w:eastAsia="fi-FI"/>
              </w:rPr>
            </w:pPr>
            <w:r w:rsidRPr="00A22488">
              <w:t>CA_n26</w:t>
            </w:r>
            <w:r>
              <w:t>1</w:t>
            </w:r>
            <w:r w:rsidRPr="00A22488">
              <w:t>G</w:t>
            </w:r>
          </w:p>
        </w:tc>
        <w:tc>
          <w:tcPr>
            <w:tcW w:w="2268" w:type="dxa"/>
            <w:tcBorders>
              <w:top w:val="nil"/>
              <w:left w:val="nil"/>
              <w:bottom w:val="single" w:sz="4" w:space="0" w:color="auto"/>
              <w:right w:val="single" w:sz="4" w:space="0" w:color="auto"/>
            </w:tcBorders>
            <w:shd w:val="clear" w:color="auto" w:fill="auto"/>
          </w:tcPr>
          <w:p w14:paraId="00251B50"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A957F8A" w14:textId="77777777" w:rsidR="007A6143" w:rsidRPr="00CC1EA8" w:rsidRDefault="007A6143" w:rsidP="007A6143">
            <w:pPr>
              <w:pStyle w:val="TAC"/>
              <w:rPr>
                <w:lang w:val="en-US" w:eastAsia="fi-FI"/>
              </w:rPr>
            </w:pPr>
            <w:r w:rsidRPr="00CC1EA8">
              <w:rPr>
                <w:lang w:val="en-US" w:eastAsia="fi-FI"/>
              </w:rPr>
              <w:t>0</w:t>
            </w:r>
          </w:p>
        </w:tc>
      </w:tr>
      <w:tr w:rsidR="007A6143" w:rsidRPr="00CC1EA8" w14:paraId="7F6023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54A09C" w14:textId="77777777" w:rsidR="007A6143" w:rsidRPr="00CC1EA8" w:rsidRDefault="007A6143" w:rsidP="007A6143">
            <w:pPr>
              <w:pStyle w:val="TAC"/>
              <w:rPr>
                <w:lang w:eastAsia="fi-FI"/>
              </w:rPr>
            </w:pPr>
            <w:r w:rsidRPr="00CC1EA8">
              <w:rPr>
                <w:lang w:eastAsia="fi-FI"/>
              </w:rPr>
              <w:t>CA_n261(2A-2O)</w:t>
            </w:r>
          </w:p>
        </w:tc>
        <w:tc>
          <w:tcPr>
            <w:tcW w:w="1701" w:type="dxa"/>
            <w:tcBorders>
              <w:top w:val="nil"/>
              <w:left w:val="nil"/>
              <w:bottom w:val="single" w:sz="4" w:space="0" w:color="auto"/>
              <w:right w:val="single" w:sz="4" w:space="0" w:color="auto"/>
            </w:tcBorders>
            <w:shd w:val="clear" w:color="auto" w:fill="auto"/>
          </w:tcPr>
          <w:p w14:paraId="0FA27078" w14:textId="77777777" w:rsidR="007A6143" w:rsidRPr="00CC1EA8" w:rsidRDefault="007A6143" w:rsidP="007A6143">
            <w:pPr>
              <w:pStyle w:val="TAC"/>
              <w:rPr>
                <w:lang w:val="en-US" w:eastAsia="fi-FI"/>
              </w:rPr>
            </w:pPr>
            <w:r w:rsidRPr="00CC1EA8">
              <w:t>-</w:t>
            </w:r>
          </w:p>
        </w:tc>
        <w:tc>
          <w:tcPr>
            <w:tcW w:w="2268" w:type="dxa"/>
            <w:tcBorders>
              <w:top w:val="nil"/>
              <w:left w:val="nil"/>
              <w:bottom w:val="single" w:sz="4" w:space="0" w:color="auto"/>
              <w:right w:val="single" w:sz="4" w:space="0" w:color="auto"/>
            </w:tcBorders>
            <w:shd w:val="clear" w:color="auto" w:fill="auto"/>
          </w:tcPr>
          <w:p w14:paraId="65C15F5E"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67486B2" w14:textId="77777777" w:rsidR="007A6143" w:rsidRPr="00CC1EA8" w:rsidRDefault="007A6143" w:rsidP="007A6143">
            <w:pPr>
              <w:pStyle w:val="TAC"/>
              <w:rPr>
                <w:lang w:val="en-US" w:eastAsia="fi-FI"/>
              </w:rPr>
            </w:pPr>
            <w:r w:rsidRPr="00CC1EA8">
              <w:rPr>
                <w:lang w:val="en-US" w:eastAsia="fi-FI"/>
              </w:rPr>
              <w:t>0</w:t>
            </w:r>
          </w:p>
        </w:tc>
      </w:tr>
      <w:tr w:rsidR="007A6143" w:rsidRPr="00CC1EA8" w14:paraId="76623B9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64167C4" w14:textId="77777777" w:rsidR="007A6143" w:rsidRPr="00CC1EA8" w:rsidRDefault="007A6143" w:rsidP="007A6143">
            <w:pPr>
              <w:pStyle w:val="TAC"/>
              <w:rPr>
                <w:lang w:eastAsia="fi-FI"/>
              </w:rPr>
            </w:pPr>
            <w:r w:rsidRPr="00CC1EA8">
              <w:rPr>
                <w:lang w:eastAsia="fi-FI"/>
              </w:rPr>
              <w:t>CA_n261(2A-3O)</w:t>
            </w:r>
          </w:p>
        </w:tc>
        <w:tc>
          <w:tcPr>
            <w:tcW w:w="1701" w:type="dxa"/>
            <w:tcBorders>
              <w:top w:val="nil"/>
              <w:left w:val="nil"/>
              <w:bottom w:val="single" w:sz="4" w:space="0" w:color="auto"/>
              <w:right w:val="single" w:sz="4" w:space="0" w:color="auto"/>
            </w:tcBorders>
            <w:shd w:val="clear" w:color="auto" w:fill="auto"/>
          </w:tcPr>
          <w:p w14:paraId="363687DF"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5073C4B"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1A0F19F" w14:textId="77777777" w:rsidR="007A6143" w:rsidRPr="00CC1EA8" w:rsidRDefault="007A6143" w:rsidP="007A6143">
            <w:pPr>
              <w:pStyle w:val="TAC"/>
              <w:rPr>
                <w:lang w:val="en-US" w:eastAsia="fi-FI"/>
              </w:rPr>
            </w:pPr>
            <w:r w:rsidRPr="00CC1EA8">
              <w:rPr>
                <w:lang w:val="en-US" w:eastAsia="fi-FI"/>
              </w:rPr>
              <w:t>0</w:t>
            </w:r>
          </w:p>
        </w:tc>
      </w:tr>
      <w:tr w:rsidR="007A6143" w:rsidRPr="00CC1EA8" w14:paraId="387F039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19455F0" w14:textId="77777777" w:rsidR="007A6143" w:rsidRPr="00CC1EA8" w:rsidRDefault="007A6143" w:rsidP="007A6143">
            <w:pPr>
              <w:pStyle w:val="TAC"/>
              <w:rPr>
                <w:lang w:eastAsia="fi-FI"/>
              </w:rPr>
            </w:pPr>
            <w:r w:rsidRPr="00CC1EA8">
              <w:rPr>
                <w:lang w:eastAsia="fi-FI"/>
              </w:rPr>
              <w:t>CA_n261(2A-4O)</w:t>
            </w:r>
          </w:p>
        </w:tc>
        <w:tc>
          <w:tcPr>
            <w:tcW w:w="1701" w:type="dxa"/>
            <w:tcBorders>
              <w:top w:val="nil"/>
              <w:left w:val="nil"/>
              <w:bottom w:val="single" w:sz="4" w:space="0" w:color="auto"/>
              <w:right w:val="single" w:sz="4" w:space="0" w:color="auto"/>
            </w:tcBorders>
            <w:shd w:val="clear" w:color="auto" w:fill="auto"/>
          </w:tcPr>
          <w:p w14:paraId="22B1A272"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3B1A31E"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0CB761D" w14:textId="77777777" w:rsidR="007A6143" w:rsidRPr="00CC1EA8" w:rsidRDefault="007A6143" w:rsidP="007A6143">
            <w:pPr>
              <w:pStyle w:val="TAC"/>
              <w:rPr>
                <w:lang w:val="en-US" w:eastAsia="fi-FI"/>
              </w:rPr>
            </w:pPr>
            <w:r w:rsidRPr="00CC1EA8">
              <w:rPr>
                <w:lang w:val="en-US" w:eastAsia="fi-FI"/>
              </w:rPr>
              <w:t>0</w:t>
            </w:r>
          </w:p>
        </w:tc>
      </w:tr>
      <w:tr w:rsidR="007A6143" w:rsidRPr="00CC1EA8" w14:paraId="7C85A08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B87AA9" w14:textId="77777777" w:rsidR="007A6143" w:rsidRPr="00CC1EA8" w:rsidRDefault="007A6143" w:rsidP="007A6143">
            <w:pPr>
              <w:pStyle w:val="TAC"/>
              <w:rPr>
                <w:lang w:eastAsia="fi-FI"/>
              </w:rPr>
            </w:pPr>
            <w:r w:rsidRPr="00CC1EA8">
              <w:rPr>
                <w:lang w:eastAsia="fi-FI"/>
              </w:rPr>
              <w:t>CA_n261(2A-5O)</w:t>
            </w:r>
          </w:p>
        </w:tc>
        <w:tc>
          <w:tcPr>
            <w:tcW w:w="1701" w:type="dxa"/>
            <w:tcBorders>
              <w:top w:val="nil"/>
              <w:left w:val="nil"/>
              <w:bottom w:val="single" w:sz="4" w:space="0" w:color="auto"/>
              <w:right w:val="single" w:sz="4" w:space="0" w:color="auto"/>
            </w:tcBorders>
            <w:shd w:val="clear" w:color="auto" w:fill="auto"/>
          </w:tcPr>
          <w:p w14:paraId="6F468CF1"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099FAF5"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E3D30CB" w14:textId="77777777" w:rsidR="007A6143" w:rsidRPr="00CC1EA8" w:rsidRDefault="007A6143" w:rsidP="007A6143">
            <w:pPr>
              <w:pStyle w:val="TAC"/>
              <w:rPr>
                <w:lang w:val="en-US" w:eastAsia="fi-FI"/>
              </w:rPr>
            </w:pPr>
            <w:r w:rsidRPr="00CC1EA8">
              <w:rPr>
                <w:lang w:val="en-US" w:eastAsia="fi-FI"/>
              </w:rPr>
              <w:t>0</w:t>
            </w:r>
          </w:p>
        </w:tc>
      </w:tr>
      <w:tr w:rsidR="007A6143" w:rsidRPr="00CC1EA8" w14:paraId="1E9763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6C5D02" w14:textId="77777777" w:rsidR="007A6143" w:rsidRPr="00CC1EA8" w:rsidRDefault="007A6143" w:rsidP="007A6143">
            <w:pPr>
              <w:pStyle w:val="TAC"/>
              <w:rPr>
                <w:lang w:eastAsia="fi-FI"/>
              </w:rPr>
            </w:pPr>
            <w:r w:rsidRPr="00CC1EA8">
              <w:rPr>
                <w:lang w:eastAsia="fi-FI"/>
              </w:rPr>
              <w:t>CA_n261(2A-6O)</w:t>
            </w:r>
          </w:p>
        </w:tc>
        <w:tc>
          <w:tcPr>
            <w:tcW w:w="1701" w:type="dxa"/>
            <w:tcBorders>
              <w:top w:val="nil"/>
              <w:left w:val="nil"/>
              <w:bottom w:val="single" w:sz="4" w:space="0" w:color="auto"/>
              <w:right w:val="single" w:sz="4" w:space="0" w:color="auto"/>
            </w:tcBorders>
            <w:shd w:val="clear" w:color="auto" w:fill="auto"/>
          </w:tcPr>
          <w:p w14:paraId="3138DEA2"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DC1BC93" w14:textId="77777777" w:rsidR="007A6143" w:rsidRPr="00CC1EA8" w:rsidRDefault="007A6143" w:rsidP="007A6143">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C6C376F" w14:textId="77777777" w:rsidR="007A6143" w:rsidRPr="00CC1EA8" w:rsidRDefault="007A6143" w:rsidP="007A6143">
            <w:pPr>
              <w:pStyle w:val="TAC"/>
              <w:rPr>
                <w:lang w:val="en-US" w:eastAsia="fi-FI"/>
              </w:rPr>
            </w:pPr>
            <w:r w:rsidRPr="00CC1EA8">
              <w:rPr>
                <w:lang w:val="en-US" w:eastAsia="fi-FI"/>
              </w:rPr>
              <w:t>0</w:t>
            </w:r>
          </w:p>
        </w:tc>
      </w:tr>
      <w:tr w:rsidR="007A6143" w:rsidRPr="00CC1EA8" w14:paraId="192EA3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D7F98E" w14:textId="77777777" w:rsidR="007A6143" w:rsidRPr="00CC1EA8" w:rsidRDefault="007A6143" w:rsidP="007A6143">
            <w:pPr>
              <w:pStyle w:val="TAC"/>
              <w:rPr>
                <w:lang w:val="fi-FI" w:eastAsia="fi-FI"/>
              </w:rPr>
            </w:pPr>
            <w:r w:rsidRPr="00CC1EA8">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1A57EAB4" w14:textId="3476AA7F" w:rsidR="007A6143" w:rsidRPr="00CC1EA8" w:rsidRDefault="007A6143" w:rsidP="007A6143">
            <w:pPr>
              <w:pStyle w:val="TAC"/>
              <w:rPr>
                <w:lang w:val="fi-FI" w:eastAsia="fi-FI"/>
              </w:rPr>
            </w:pPr>
            <w:r w:rsidRPr="00CC1EA8">
              <w:t>CA_n261G</w:t>
            </w:r>
            <w:r>
              <w:t>/H</w:t>
            </w:r>
          </w:p>
        </w:tc>
        <w:tc>
          <w:tcPr>
            <w:tcW w:w="2268" w:type="dxa"/>
            <w:tcBorders>
              <w:top w:val="nil"/>
              <w:left w:val="nil"/>
              <w:bottom w:val="single" w:sz="4" w:space="0" w:color="auto"/>
              <w:right w:val="single" w:sz="4" w:space="0" w:color="auto"/>
            </w:tcBorders>
            <w:shd w:val="clear" w:color="auto" w:fill="auto"/>
            <w:hideMark/>
          </w:tcPr>
          <w:p w14:paraId="39D3C20C" w14:textId="00FB6235"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0BC82B37" w14:textId="77777777" w:rsidR="007A6143" w:rsidRPr="00CC1EA8" w:rsidRDefault="007A6143" w:rsidP="007A6143">
            <w:pPr>
              <w:pStyle w:val="TAC"/>
              <w:rPr>
                <w:lang w:val="fi-FI" w:eastAsia="fi-FI"/>
              </w:rPr>
            </w:pPr>
            <w:r w:rsidRPr="00CC1EA8">
              <w:rPr>
                <w:lang w:val="en-US" w:eastAsia="fi-FI"/>
              </w:rPr>
              <w:t>0</w:t>
            </w:r>
          </w:p>
        </w:tc>
      </w:tr>
      <w:tr w:rsidR="007A6143" w:rsidRPr="00CC1EA8" w14:paraId="7C6B6AA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749D9" w14:textId="77777777" w:rsidR="007A6143" w:rsidRPr="00CC1EA8" w:rsidRDefault="007A6143" w:rsidP="007A6143">
            <w:pPr>
              <w:pStyle w:val="TAC"/>
              <w:rPr>
                <w:lang w:val="fi-FI" w:eastAsia="fi-FI"/>
              </w:rPr>
            </w:pPr>
            <w:r w:rsidRPr="00CC1EA8">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25A9A378" w14:textId="497DA31D" w:rsidR="007A6143" w:rsidRPr="00CC1EA8" w:rsidRDefault="007A6143" w:rsidP="007A6143">
            <w:pPr>
              <w:pStyle w:val="TAC"/>
              <w:rPr>
                <w:lang w:eastAsia="fi-FI"/>
              </w:rPr>
            </w:pPr>
            <w:r w:rsidRPr="00CC1EA8">
              <w:t>CA_n261G</w:t>
            </w:r>
            <w:r>
              <w:t>/H/I</w:t>
            </w:r>
          </w:p>
        </w:tc>
        <w:tc>
          <w:tcPr>
            <w:tcW w:w="2268" w:type="dxa"/>
            <w:tcBorders>
              <w:top w:val="nil"/>
              <w:left w:val="nil"/>
              <w:bottom w:val="single" w:sz="4" w:space="0" w:color="auto"/>
              <w:right w:val="single" w:sz="4" w:space="0" w:color="auto"/>
            </w:tcBorders>
            <w:shd w:val="clear" w:color="auto" w:fill="auto"/>
            <w:hideMark/>
          </w:tcPr>
          <w:p w14:paraId="77F0F401" w14:textId="05347CA4"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1CDBA27" w14:textId="77777777" w:rsidR="007A6143" w:rsidRPr="00CC1EA8" w:rsidRDefault="007A6143" w:rsidP="007A6143">
            <w:pPr>
              <w:pStyle w:val="TAC"/>
              <w:rPr>
                <w:lang w:val="fi-FI" w:eastAsia="fi-FI"/>
              </w:rPr>
            </w:pPr>
            <w:r w:rsidRPr="00CC1EA8">
              <w:rPr>
                <w:lang w:val="en-US" w:eastAsia="fi-FI"/>
              </w:rPr>
              <w:t>0</w:t>
            </w:r>
          </w:p>
        </w:tc>
      </w:tr>
      <w:tr w:rsidR="007A6143" w:rsidRPr="00CC1EA8" w14:paraId="0603662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FE80FBE" w14:textId="77777777" w:rsidR="007A6143" w:rsidRPr="00CC1EA8" w:rsidRDefault="007A6143" w:rsidP="007A6143">
            <w:pPr>
              <w:pStyle w:val="TAC"/>
              <w:rPr>
                <w:lang w:val="fi-FI" w:eastAsia="fi-FI"/>
              </w:rPr>
            </w:pPr>
            <w:r w:rsidRPr="00CC1EA8">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44B0BBF9" w14:textId="77777777" w:rsidR="007A6143" w:rsidRPr="00CC1EA8" w:rsidRDefault="007A6143" w:rsidP="007A6143">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4B281207" w14:textId="77777777"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B4876D3" w14:textId="77777777" w:rsidR="007A6143" w:rsidRPr="00CC1EA8" w:rsidRDefault="007A6143" w:rsidP="007A6143">
            <w:pPr>
              <w:pStyle w:val="TAC"/>
              <w:rPr>
                <w:lang w:val="fi-FI" w:eastAsia="fi-FI"/>
              </w:rPr>
            </w:pPr>
            <w:r w:rsidRPr="00CC1EA8">
              <w:rPr>
                <w:lang w:val="en-US" w:eastAsia="fi-FI"/>
              </w:rPr>
              <w:t>0</w:t>
            </w:r>
          </w:p>
        </w:tc>
      </w:tr>
      <w:tr w:rsidR="007A6143" w:rsidRPr="00CC1EA8" w14:paraId="45182F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2B66A" w14:textId="77777777" w:rsidR="007A6143" w:rsidRPr="00CC1EA8" w:rsidRDefault="007A6143" w:rsidP="007A6143">
            <w:pPr>
              <w:pStyle w:val="TAC"/>
              <w:rPr>
                <w:lang w:eastAsia="fi-FI"/>
              </w:rPr>
            </w:pPr>
            <w:r w:rsidRPr="00CC1EA8">
              <w:rPr>
                <w:lang w:eastAsia="fi-FI"/>
              </w:rPr>
              <w:t>CA_n261(3A-G-O)</w:t>
            </w:r>
          </w:p>
        </w:tc>
        <w:tc>
          <w:tcPr>
            <w:tcW w:w="1701" w:type="dxa"/>
            <w:tcBorders>
              <w:top w:val="nil"/>
              <w:left w:val="nil"/>
              <w:bottom w:val="single" w:sz="4" w:space="0" w:color="auto"/>
              <w:right w:val="single" w:sz="4" w:space="0" w:color="auto"/>
            </w:tcBorders>
            <w:shd w:val="clear" w:color="auto" w:fill="auto"/>
          </w:tcPr>
          <w:p w14:paraId="0ACCEEF5" w14:textId="0DCCBA6C" w:rsidR="007A6143" w:rsidRPr="00CC1EA8" w:rsidRDefault="007A6143" w:rsidP="007A6143">
            <w:pPr>
              <w:pStyle w:val="TAC"/>
            </w:pPr>
            <w:r w:rsidRPr="00CC1EA8">
              <w:t>CA_n26</w:t>
            </w:r>
            <w:r>
              <w:t>1G</w:t>
            </w:r>
          </w:p>
        </w:tc>
        <w:tc>
          <w:tcPr>
            <w:tcW w:w="2268" w:type="dxa"/>
            <w:tcBorders>
              <w:top w:val="nil"/>
              <w:left w:val="nil"/>
              <w:bottom w:val="single" w:sz="4" w:space="0" w:color="auto"/>
              <w:right w:val="single" w:sz="4" w:space="0" w:color="auto"/>
            </w:tcBorders>
            <w:shd w:val="clear" w:color="auto" w:fill="auto"/>
          </w:tcPr>
          <w:p w14:paraId="72F7D670"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8EA71B0" w14:textId="77777777" w:rsidR="007A6143" w:rsidRPr="00CC1EA8" w:rsidRDefault="007A6143" w:rsidP="007A6143">
            <w:pPr>
              <w:pStyle w:val="TAC"/>
              <w:rPr>
                <w:lang w:val="en-US" w:eastAsia="fi-FI"/>
              </w:rPr>
            </w:pPr>
            <w:r w:rsidRPr="00CC1EA8">
              <w:rPr>
                <w:lang w:val="en-US" w:eastAsia="fi-FI"/>
              </w:rPr>
              <w:t>0</w:t>
            </w:r>
          </w:p>
        </w:tc>
      </w:tr>
      <w:tr w:rsidR="007A6143" w:rsidRPr="00CC1EA8" w14:paraId="6CD708C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D3BAD5" w14:textId="77777777" w:rsidR="007A6143" w:rsidRPr="00CC1EA8" w:rsidRDefault="007A6143" w:rsidP="007A6143">
            <w:pPr>
              <w:pStyle w:val="TAC"/>
              <w:rPr>
                <w:lang w:eastAsia="fi-FI"/>
              </w:rPr>
            </w:pPr>
            <w:r w:rsidRPr="00CC1EA8">
              <w:rPr>
                <w:lang w:eastAsia="fi-FI"/>
              </w:rPr>
              <w:t>CA_n261(3A-2G)</w:t>
            </w:r>
          </w:p>
        </w:tc>
        <w:tc>
          <w:tcPr>
            <w:tcW w:w="1701" w:type="dxa"/>
            <w:tcBorders>
              <w:top w:val="nil"/>
              <w:left w:val="nil"/>
              <w:bottom w:val="single" w:sz="4" w:space="0" w:color="auto"/>
              <w:right w:val="single" w:sz="4" w:space="0" w:color="auto"/>
            </w:tcBorders>
            <w:shd w:val="clear" w:color="auto" w:fill="auto"/>
          </w:tcPr>
          <w:p w14:paraId="14B354AC" w14:textId="021875FD" w:rsidR="007A6143" w:rsidRPr="00CC1EA8" w:rsidRDefault="007A6143" w:rsidP="007A6143">
            <w:pPr>
              <w:pStyle w:val="TAC"/>
            </w:pPr>
            <w:r w:rsidRPr="00CC1EA8">
              <w:t>CA_n26</w:t>
            </w:r>
            <w:r>
              <w:t>1G</w:t>
            </w:r>
          </w:p>
        </w:tc>
        <w:tc>
          <w:tcPr>
            <w:tcW w:w="2268" w:type="dxa"/>
            <w:tcBorders>
              <w:top w:val="nil"/>
              <w:left w:val="nil"/>
              <w:bottom w:val="single" w:sz="4" w:space="0" w:color="auto"/>
              <w:right w:val="single" w:sz="4" w:space="0" w:color="auto"/>
            </w:tcBorders>
            <w:shd w:val="clear" w:color="auto" w:fill="auto"/>
          </w:tcPr>
          <w:p w14:paraId="3EC4156A"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3764F90" w14:textId="77777777" w:rsidR="007A6143" w:rsidRPr="00CC1EA8" w:rsidRDefault="007A6143" w:rsidP="007A6143">
            <w:pPr>
              <w:pStyle w:val="TAC"/>
              <w:rPr>
                <w:lang w:val="en-US" w:eastAsia="fi-FI"/>
              </w:rPr>
            </w:pPr>
            <w:r w:rsidRPr="00CC1EA8">
              <w:rPr>
                <w:lang w:val="en-US" w:eastAsia="fi-FI"/>
              </w:rPr>
              <w:t>0</w:t>
            </w:r>
          </w:p>
        </w:tc>
      </w:tr>
      <w:tr w:rsidR="007A6143" w:rsidRPr="00CC1EA8" w14:paraId="25D9A9C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07970E0" w14:textId="77777777" w:rsidR="007A6143" w:rsidRPr="00CC1EA8" w:rsidRDefault="007A6143" w:rsidP="007A6143">
            <w:pPr>
              <w:pStyle w:val="TAC"/>
              <w:rPr>
                <w:lang w:eastAsia="fi-FI"/>
              </w:rPr>
            </w:pPr>
            <w:r w:rsidRPr="00CC1EA8">
              <w:rPr>
                <w:lang w:eastAsia="fi-FI"/>
              </w:rPr>
              <w:t>CA_n261(3A-D)</w:t>
            </w:r>
          </w:p>
        </w:tc>
        <w:tc>
          <w:tcPr>
            <w:tcW w:w="1701" w:type="dxa"/>
            <w:tcBorders>
              <w:top w:val="nil"/>
              <w:left w:val="nil"/>
              <w:bottom w:val="single" w:sz="4" w:space="0" w:color="auto"/>
              <w:right w:val="single" w:sz="4" w:space="0" w:color="auto"/>
            </w:tcBorders>
            <w:shd w:val="clear" w:color="auto" w:fill="auto"/>
          </w:tcPr>
          <w:p w14:paraId="1DEBF11B"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8D6754"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EC20F81" w14:textId="77777777" w:rsidR="007A6143" w:rsidRPr="00CC1EA8" w:rsidRDefault="007A6143" w:rsidP="007A6143">
            <w:pPr>
              <w:pStyle w:val="TAC"/>
              <w:rPr>
                <w:lang w:val="en-US" w:eastAsia="fi-FI"/>
              </w:rPr>
            </w:pPr>
            <w:r w:rsidRPr="00CC1EA8">
              <w:rPr>
                <w:lang w:val="en-US" w:eastAsia="fi-FI"/>
              </w:rPr>
              <w:t>0</w:t>
            </w:r>
          </w:p>
        </w:tc>
      </w:tr>
      <w:tr w:rsidR="007A6143" w:rsidRPr="00CC1EA8" w14:paraId="68B3E9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A53BA2C" w14:textId="77777777" w:rsidR="007A6143" w:rsidRPr="00CC1EA8" w:rsidRDefault="007A6143" w:rsidP="007A6143">
            <w:pPr>
              <w:pStyle w:val="TAC"/>
              <w:rPr>
                <w:lang w:eastAsia="fi-FI"/>
              </w:rPr>
            </w:pPr>
            <w:r w:rsidRPr="00CC1EA8">
              <w:rPr>
                <w:lang w:eastAsia="fi-FI"/>
              </w:rPr>
              <w:t>CA_n261(3A-O)</w:t>
            </w:r>
          </w:p>
        </w:tc>
        <w:tc>
          <w:tcPr>
            <w:tcW w:w="1701" w:type="dxa"/>
            <w:tcBorders>
              <w:top w:val="nil"/>
              <w:left w:val="nil"/>
              <w:bottom w:val="single" w:sz="4" w:space="0" w:color="auto"/>
              <w:right w:val="single" w:sz="4" w:space="0" w:color="auto"/>
            </w:tcBorders>
            <w:shd w:val="clear" w:color="auto" w:fill="auto"/>
          </w:tcPr>
          <w:p w14:paraId="6919F343"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39643E8"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6B7EAB4" w14:textId="77777777" w:rsidR="007A6143" w:rsidRPr="00CC1EA8" w:rsidRDefault="007A6143" w:rsidP="007A6143">
            <w:pPr>
              <w:pStyle w:val="TAC"/>
              <w:rPr>
                <w:lang w:val="en-US" w:eastAsia="fi-FI"/>
              </w:rPr>
            </w:pPr>
            <w:r w:rsidRPr="00CC1EA8">
              <w:rPr>
                <w:lang w:val="en-US" w:eastAsia="fi-FI"/>
              </w:rPr>
              <w:t>0</w:t>
            </w:r>
          </w:p>
        </w:tc>
      </w:tr>
      <w:tr w:rsidR="007A6143" w:rsidRPr="00CC1EA8" w14:paraId="53C9D2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16669" w14:textId="77777777" w:rsidR="007A6143" w:rsidRPr="00CC1EA8" w:rsidRDefault="007A6143" w:rsidP="007A6143">
            <w:pPr>
              <w:pStyle w:val="TAC"/>
              <w:rPr>
                <w:lang w:eastAsia="fi-FI"/>
              </w:rPr>
            </w:pPr>
            <w:r w:rsidRPr="00CC1EA8">
              <w:rPr>
                <w:lang w:eastAsia="fi-FI"/>
              </w:rPr>
              <w:t>CA_n261(3A-2O)</w:t>
            </w:r>
          </w:p>
        </w:tc>
        <w:tc>
          <w:tcPr>
            <w:tcW w:w="1701" w:type="dxa"/>
            <w:tcBorders>
              <w:top w:val="nil"/>
              <w:left w:val="nil"/>
              <w:bottom w:val="single" w:sz="4" w:space="0" w:color="auto"/>
              <w:right w:val="single" w:sz="4" w:space="0" w:color="auto"/>
            </w:tcBorders>
            <w:shd w:val="clear" w:color="auto" w:fill="auto"/>
          </w:tcPr>
          <w:p w14:paraId="7162B105"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22DF5B7"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83852B5" w14:textId="77777777" w:rsidR="007A6143" w:rsidRPr="00CC1EA8" w:rsidRDefault="007A6143" w:rsidP="007A6143">
            <w:pPr>
              <w:pStyle w:val="TAC"/>
              <w:rPr>
                <w:lang w:val="en-US" w:eastAsia="fi-FI"/>
              </w:rPr>
            </w:pPr>
            <w:r w:rsidRPr="00CC1EA8">
              <w:rPr>
                <w:lang w:val="en-US" w:eastAsia="fi-FI"/>
              </w:rPr>
              <w:t>0</w:t>
            </w:r>
          </w:p>
        </w:tc>
      </w:tr>
      <w:tr w:rsidR="007A6143" w:rsidRPr="00CC1EA8" w14:paraId="574EC5D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0ABD583" w14:textId="77777777" w:rsidR="007A6143" w:rsidRPr="00CC1EA8" w:rsidRDefault="007A6143" w:rsidP="007A6143">
            <w:pPr>
              <w:pStyle w:val="TAC"/>
              <w:rPr>
                <w:lang w:eastAsia="fi-FI"/>
              </w:rPr>
            </w:pPr>
            <w:r w:rsidRPr="00CC1EA8">
              <w:rPr>
                <w:lang w:eastAsia="fi-FI"/>
              </w:rPr>
              <w:t>CA_n261(3A-3O)</w:t>
            </w:r>
          </w:p>
        </w:tc>
        <w:tc>
          <w:tcPr>
            <w:tcW w:w="1701" w:type="dxa"/>
            <w:tcBorders>
              <w:top w:val="nil"/>
              <w:left w:val="nil"/>
              <w:bottom w:val="single" w:sz="4" w:space="0" w:color="auto"/>
              <w:right w:val="single" w:sz="4" w:space="0" w:color="auto"/>
            </w:tcBorders>
            <w:shd w:val="clear" w:color="auto" w:fill="auto"/>
          </w:tcPr>
          <w:p w14:paraId="5B2AB8E9"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104B6F0"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CEAD087" w14:textId="77777777" w:rsidR="007A6143" w:rsidRPr="00CC1EA8" w:rsidRDefault="007A6143" w:rsidP="007A6143">
            <w:pPr>
              <w:pStyle w:val="TAC"/>
              <w:rPr>
                <w:lang w:val="en-US" w:eastAsia="fi-FI"/>
              </w:rPr>
            </w:pPr>
            <w:r w:rsidRPr="00CC1EA8">
              <w:rPr>
                <w:lang w:val="en-US" w:eastAsia="fi-FI"/>
              </w:rPr>
              <w:t>0</w:t>
            </w:r>
          </w:p>
        </w:tc>
      </w:tr>
      <w:tr w:rsidR="007A6143" w:rsidRPr="00CC1EA8" w14:paraId="5C4068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4090AF3" w14:textId="77777777" w:rsidR="007A6143" w:rsidRPr="00CC1EA8" w:rsidRDefault="007A6143" w:rsidP="007A6143">
            <w:pPr>
              <w:pStyle w:val="TAC"/>
              <w:rPr>
                <w:lang w:eastAsia="fi-FI"/>
              </w:rPr>
            </w:pPr>
            <w:r w:rsidRPr="00CC1EA8">
              <w:rPr>
                <w:lang w:eastAsia="fi-FI"/>
              </w:rPr>
              <w:t>CA_n261(3A-4O)</w:t>
            </w:r>
          </w:p>
        </w:tc>
        <w:tc>
          <w:tcPr>
            <w:tcW w:w="1701" w:type="dxa"/>
            <w:tcBorders>
              <w:top w:val="nil"/>
              <w:left w:val="nil"/>
              <w:bottom w:val="single" w:sz="4" w:space="0" w:color="auto"/>
              <w:right w:val="single" w:sz="4" w:space="0" w:color="auto"/>
            </w:tcBorders>
            <w:shd w:val="clear" w:color="auto" w:fill="auto"/>
          </w:tcPr>
          <w:p w14:paraId="69F5BC14"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33D4720"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0DE53C5" w14:textId="77777777" w:rsidR="007A6143" w:rsidRPr="00CC1EA8" w:rsidRDefault="007A6143" w:rsidP="007A6143">
            <w:pPr>
              <w:pStyle w:val="TAC"/>
              <w:rPr>
                <w:lang w:val="en-US" w:eastAsia="fi-FI"/>
              </w:rPr>
            </w:pPr>
            <w:r w:rsidRPr="00CC1EA8">
              <w:rPr>
                <w:lang w:val="en-US" w:eastAsia="fi-FI"/>
              </w:rPr>
              <w:t>0</w:t>
            </w:r>
          </w:p>
        </w:tc>
      </w:tr>
      <w:tr w:rsidR="007A6143" w:rsidRPr="00CC1EA8" w14:paraId="4AB438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F3492F" w14:textId="77777777" w:rsidR="007A6143" w:rsidRPr="00CC1EA8" w:rsidRDefault="007A6143" w:rsidP="007A6143">
            <w:pPr>
              <w:pStyle w:val="TAC"/>
              <w:rPr>
                <w:lang w:eastAsia="fi-FI"/>
              </w:rPr>
            </w:pPr>
            <w:r w:rsidRPr="00CC1EA8">
              <w:rPr>
                <w:lang w:eastAsia="fi-FI"/>
              </w:rPr>
              <w:t>CA_n261(3A-5O)</w:t>
            </w:r>
          </w:p>
        </w:tc>
        <w:tc>
          <w:tcPr>
            <w:tcW w:w="1701" w:type="dxa"/>
            <w:tcBorders>
              <w:top w:val="nil"/>
              <w:left w:val="nil"/>
              <w:bottom w:val="single" w:sz="4" w:space="0" w:color="auto"/>
              <w:right w:val="single" w:sz="4" w:space="0" w:color="auto"/>
            </w:tcBorders>
            <w:shd w:val="clear" w:color="auto" w:fill="auto"/>
          </w:tcPr>
          <w:p w14:paraId="694B6843"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CEBCA87"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CC55E01" w14:textId="77777777" w:rsidR="007A6143" w:rsidRPr="00CC1EA8" w:rsidRDefault="007A6143" w:rsidP="007A6143">
            <w:pPr>
              <w:pStyle w:val="TAC"/>
              <w:rPr>
                <w:lang w:val="en-US" w:eastAsia="fi-FI"/>
              </w:rPr>
            </w:pPr>
            <w:r w:rsidRPr="00CC1EA8">
              <w:rPr>
                <w:lang w:val="en-US" w:eastAsia="fi-FI"/>
              </w:rPr>
              <w:t>0</w:t>
            </w:r>
          </w:p>
        </w:tc>
      </w:tr>
      <w:tr w:rsidR="007A6143" w:rsidRPr="00CC1EA8" w14:paraId="5834110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F06A9E" w14:textId="77777777" w:rsidR="007A6143" w:rsidRPr="00CC1EA8" w:rsidRDefault="007A6143" w:rsidP="007A6143">
            <w:pPr>
              <w:pStyle w:val="TAC"/>
              <w:rPr>
                <w:lang w:eastAsia="fi-FI"/>
              </w:rPr>
            </w:pPr>
            <w:r w:rsidRPr="00CC1EA8">
              <w:rPr>
                <w:lang w:eastAsia="fi-FI"/>
              </w:rPr>
              <w:t>CA_n261(4A-G)</w:t>
            </w:r>
          </w:p>
        </w:tc>
        <w:tc>
          <w:tcPr>
            <w:tcW w:w="1701" w:type="dxa"/>
            <w:tcBorders>
              <w:top w:val="nil"/>
              <w:left w:val="nil"/>
              <w:bottom w:val="single" w:sz="4" w:space="0" w:color="auto"/>
              <w:right w:val="single" w:sz="4" w:space="0" w:color="auto"/>
            </w:tcBorders>
            <w:shd w:val="clear" w:color="auto" w:fill="auto"/>
          </w:tcPr>
          <w:p w14:paraId="68371AB2" w14:textId="7F731996" w:rsidR="007A6143" w:rsidRPr="00CC1EA8" w:rsidRDefault="007A6143" w:rsidP="007A6143">
            <w:pPr>
              <w:pStyle w:val="TAC"/>
            </w:pPr>
            <w:r w:rsidRPr="00CC1EA8">
              <w:t>CA_n26</w:t>
            </w:r>
            <w:r>
              <w:t>1G</w:t>
            </w:r>
          </w:p>
        </w:tc>
        <w:tc>
          <w:tcPr>
            <w:tcW w:w="2268" w:type="dxa"/>
            <w:tcBorders>
              <w:top w:val="nil"/>
              <w:left w:val="nil"/>
              <w:bottom w:val="single" w:sz="4" w:space="0" w:color="auto"/>
              <w:right w:val="single" w:sz="4" w:space="0" w:color="auto"/>
            </w:tcBorders>
            <w:shd w:val="clear" w:color="auto" w:fill="auto"/>
          </w:tcPr>
          <w:p w14:paraId="2507FCB3"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E76374B" w14:textId="77777777" w:rsidR="007A6143" w:rsidRPr="00CC1EA8" w:rsidRDefault="007A6143" w:rsidP="007A6143">
            <w:pPr>
              <w:pStyle w:val="TAC"/>
              <w:rPr>
                <w:lang w:val="en-US" w:eastAsia="fi-FI"/>
              </w:rPr>
            </w:pPr>
            <w:r w:rsidRPr="00CC1EA8">
              <w:rPr>
                <w:lang w:val="en-US" w:eastAsia="fi-FI"/>
              </w:rPr>
              <w:t>0</w:t>
            </w:r>
          </w:p>
        </w:tc>
      </w:tr>
      <w:tr w:rsidR="007A6143" w:rsidRPr="00CC1EA8" w14:paraId="2E3AF28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7E6979" w14:textId="77777777" w:rsidR="007A6143" w:rsidRPr="00CC1EA8" w:rsidRDefault="007A6143" w:rsidP="007A6143">
            <w:pPr>
              <w:pStyle w:val="TAC"/>
              <w:rPr>
                <w:lang w:eastAsia="fi-FI"/>
              </w:rPr>
            </w:pPr>
            <w:r w:rsidRPr="00CC1EA8">
              <w:rPr>
                <w:lang w:eastAsia="fi-FI"/>
              </w:rPr>
              <w:t>CA_n261(4A-O)</w:t>
            </w:r>
          </w:p>
        </w:tc>
        <w:tc>
          <w:tcPr>
            <w:tcW w:w="1701" w:type="dxa"/>
            <w:tcBorders>
              <w:top w:val="nil"/>
              <w:left w:val="nil"/>
              <w:bottom w:val="single" w:sz="4" w:space="0" w:color="auto"/>
              <w:right w:val="single" w:sz="4" w:space="0" w:color="auto"/>
            </w:tcBorders>
            <w:shd w:val="clear" w:color="auto" w:fill="auto"/>
          </w:tcPr>
          <w:p w14:paraId="6CA133AD"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486330"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71225A5" w14:textId="77777777" w:rsidR="007A6143" w:rsidRPr="00CC1EA8" w:rsidRDefault="007A6143" w:rsidP="007A6143">
            <w:pPr>
              <w:pStyle w:val="TAC"/>
              <w:rPr>
                <w:lang w:val="en-US" w:eastAsia="fi-FI"/>
              </w:rPr>
            </w:pPr>
            <w:r w:rsidRPr="00CC1EA8">
              <w:rPr>
                <w:lang w:val="en-US" w:eastAsia="fi-FI"/>
              </w:rPr>
              <w:t>0</w:t>
            </w:r>
          </w:p>
        </w:tc>
      </w:tr>
      <w:tr w:rsidR="007A6143" w:rsidRPr="00CC1EA8" w14:paraId="07FA7CF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675DDE3" w14:textId="77777777" w:rsidR="007A6143" w:rsidRPr="00CC1EA8" w:rsidRDefault="007A6143" w:rsidP="007A6143">
            <w:pPr>
              <w:pStyle w:val="TAC"/>
              <w:rPr>
                <w:lang w:eastAsia="fi-FI"/>
              </w:rPr>
            </w:pPr>
            <w:r w:rsidRPr="00CC1EA8">
              <w:rPr>
                <w:lang w:eastAsia="fi-FI"/>
              </w:rPr>
              <w:t>CA_n261(4A-2O)</w:t>
            </w:r>
          </w:p>
        </w:tc>
        <w:tc>
          <w:tcPr>
            <w:tcW w:w="1701" w:type="dxa"/>
            <w:tcBorders>
              <w:top w:val="nil"/>
              <w:left w:val="nil"/>
              <w:bottom w:val="single" w:sz="4" w:space="0" w:color="auto"/>
              <w:right w:val="single" w:sz="4" w:space="0" w:color="auto"/>
            </w:tcBorders>
            <w:shd w:val="clear" w:color="auto" w:fill="auto"/>
          </w:tcPr>
          <w:p w14:paraId="12CE0896"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52C2209"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92267F3" w14:textId="77777777" w:rsidR="007A6143" w:rsidRPr="00CC1EA8" w:rsidRDefault="007A6143" w:rsidP="007A6143">
            <w:pPr>
              <w:pStyle w:val="TAC"/>
              <w:rPr>
                <w:lang w:val="en-US" w:eastAsia="fi-FI"/>
              </w:rPr>
            </w:pPr>
            <w:r w:rsidRPr="00CC1EA8">
              <w:rPr>
                <w:lang w:val="en-US" w:eastAsia="fi-FI"/>
              </w:rPr>
              <w:t>0</w:t>
            </w:r>
          </w:p>
        </w:tc>
      </w:tr>
      <w:tr w:rsidR="007A6143" w:rsidRPr="00CC1EA8" w14:paraId="4A31438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F99DA17" w14:textId="77777777" w:rsidR="007A6143" w:rsidRPr="00CC1EA8" w:rsidRDefault="007A6143" w:rsidP="007A6143">
            <w:pPr>
              <w:pStyle w:val="TAC"/>
              <w:rPr>
                <w:lang w:eastAsia="fi-FI"/>
              </w:rPr>
            </w:pPr>
            <w:r w:rsidRPr="00CC1EA8">
              <w:rPr>
                <w:lang w:eastAsia="fi-FI"/>
              </w:rPr>
              <w:t>CA_n261(4A-3O)</w:t>
            </w:r>
          </w:p>
        </w:tc>
        <w:tc>
          <w:tcPr>
            <w:tcW w:w="1701" w:type="dxa"/>
            <w:tcBorders>
              <w:top w:val="nil"/>
              <w:left w:val="nil"/>
              <w:bottom w:val="single" w:sz="4" w:space="0" w:color="auto"/>
              <w:right w:val="single" w:sz="4" w:space="0" w:color="auto"/>
            </w:tcBorders>
            <w:shd w:val="clear" w:color="auto" w:fill="auto"/>
          </w:tcPr>
          <w:p w14:paraId="3C507893"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62E7F88"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0DF8654" w14:textId="77777777" w:rsidR="007A6143" w:rsidRPr="00CC1EA8" w:rsidRDefault="007A6143" w:rsidP="007A6143">
            <w:pPr>
              <w:pStyle w:val="TAC"/>
              <w:rPr>
                <w:lang w:val="en-US" w:eastAsia="fi-FI"/>
              </w:rPr>
            </w:pPr>
            <w:r w:rsidRPr="00CC1EA8">
              <w:rPr>
                <w:lang w:val="en-US" w:eastAsia="fi-FI"/>
              </w:rPr>
              <w:t>0</w:t>
            </w:r>
          </w:p>
        </w:tc>
      </w:tr>
      <w:tr w:rsidR="007A6143" w:rsidRPr="00CC1EA8" w14:paraId="28BF3C1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EF81AA8" w14:textId="77777777" w:rsidR="007A6143" w:rsidRPr="00CC1EA8" w:rsidRDefault="007A6143" w:rsidP="007A6143">
            <w:pPr>
              <w:pStyle w:val="TAC"/>
              <w:rPr>
                <w:lang w:eastAsia="fi-FI"/>
              </w:rPr>
            </w:pPr>
            <w:r w:rsidRPr="00CC1EA8">
              <w:rPr>
                <w:lang w:eastAsia="fi-FI"/>
              </w:rPr>
              <w:t>CA_n261(4A-4O)</w:t>
            </w:r>
          </w:p>
        </w:tc>
        <w:tc>
          <w:tcPr>
            <w:tcW w:w="1701" w:type="dxa"/>
            <w:tcBorders>
              <w:top w:val="nil"/>
              <w:left w:val="nil"/>
              <w:bottom w:val="single" w:sz="4" w:space="0" w:color="auto"/>
              <w:right w:val="single" w:sz="4" w:space="0" w:color="auto"/>
            </w:tcBorders>
            <w:shd w:val="clear" w:color="auto" w:fill="auto"/>
          </w:tcPr>
          <w:p w14:paraId="6F239AF6"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43FCB9D7"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1724B4A" w14:textId="77777777" w:rsidR="007A6143" w:rsidRPr="00CC1EA8" w:rsidRDefault="007A6143" w:rsidP="007A6143">
            <w:pPr>
              <w:pStyle w:val="TAC"/>
              <w:rPr>
                <w:lang w:val="en-US" w:eastAsia="fi-FI"/>
              </w:rPr>
            </w:pPr>
            <w:r w:rsidRPr="00CC1EA8">
              <w:rPr>
                <w:lang w:val="en-US" w:eastAsia="fi-FI"/>
              </w:rPr>
              <w:t>0</w:t>
            </w:r>
          </w:p>
        </w:tc>
      </w:tr>
      <w:tr w:rsidR="007A6143" w:rsidRPr="00CC1EA8" w14:paraId="100E1E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0E88A" w14:textId="77777777" w:rsidR="007A6143" w:rsidRPr="00CC1EA8" w:rsidRDefault="007A6143" w:rsidP="007A6143">
            <w:pPr>
              <w:pStyle w:val="TAC"/>
              <w:rPr>
                <w:lang w:eastAsia="fi-FI"/>
              </w:rPr>
            </w:pPr>
            <w:r w:rsidRPr="00CC1EA8">
              <w:rPr>
                <w:lang w:eastAsia="fi-FI"/>
              </w:rPr>
              <w:t>CA_n261(5A-O)</w:t>
            </w:r>
          </w:p>
        </w:tc>
        <w:tc>
          <w:tcPr>
            <w:tcW w:w="1701" w:type="dxa"/>
            <w:tcBorders>
              <w:top w:val="nil"/>
              <w:left w:val="nil"/>
              <w:bottom w:val="single" w:sz="4" w:space="0" w:color="auto"/>
              <w:right w:val="single" w:sz="4" w:space="0" w:color="auto"/>
            </w:tcBorders>
            <w:shd w:val="clear" w:color="auto" w:fill="auto"/>
          </w:tcPr>
          <w:p w14:paraId="4595DA16"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0DC63AC"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1E8839E" w14:textId="77777777" w:rsidR="007A6143" w:rsidRPr="00CC1EA8" w:rsidRDefault="007A6143" w:rsidP="007A6143">
            <w:pPr>
              <w:pStyle w:val="TAC"/>
              <w:rPr>
                <w:lang w:val="en-US" w:eastAsia="fi-FI"/>
              </w:rPr>
            </w:pPr>
            <w:r w:rsidRPr="00CC1EA8">
              <w:rPr>
                <w:lang w:val="en-US" w:eastAsia="fi-FI"/>
              </w:rPr>
              <w:t>0</w:t>
            </w:r>
          </w:p>
        </w:tc>
      </w:tr>
      <w:tr w:rsidR="007A6143" w:rsidRPr="00CC1EA8" w14:paraId="664AD6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8C1DACD" w14:textId="77777777" w:rsidR="007A6143" w:rsidRPr="00CC1EA8" w:rsidRDefault="007A6143" w:rsidP="007A6143">
            <w:pPr>
              <w:pStyle w:val="TAC"/>
              <w:rPr>
                <w:lang w:eastAsia="fi-FI"/>
              </w:rPr>
            </w:pPr>
            <w:r w:rsidRPr="00CC1EA8">
              <w:rPr>
                <w:lang w:eastAsia="fi-FI"/>
              </w:rPr>
              <w:t>CA_n261(5A-2O)</w:t>
            </w:r>
          </w:p>
        </w:tc>
        <w:tc>
          <w:tcPr>
            <w:tcW w:w="1701" w:type="dxa"/>
            <w:tcBorders>
              <w:top w:val="nil"/>
              <w:left w:val="nil"/>
              <w:bottom w:val="single" w:sz="4" w:space="0" w:color="auto"/>
              <w:right w:val="single" w:sz="4" w:space="0" w:color="auto"/>
            </w:tcBorders>
            <w:shd w:val="clear" w:color="auto" w:fill="auto"/>
          </w:tcPr>
          <w:p w14:paraId="0FF3A2E6"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0BCFC6B"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D2C4473" w14:textId="77777777" w:rsidR="007A6143" w:rsidRPr="00CC1EA8" w:rsidRDefault="007A6143" w:rsidP="007A6143">
            <w:pPr>
              <w:pStyle w:val="TAC"/>
              <w:rPr>
                <w:lang w:val="en-US" w:eastAsia="fi-FI"/>
              </w:rPr>
            </w:pPr>
            <w:r w:rsidRPr="00CC1EA8">
              <w:rPr>
                <w:lang w:val="en-US" w:eastAsia="fi-FI"/>
              </w:rPr>
              <w:t>0</w:t>
            </w:r>
          </w:p>
        </w:tc>
      </w:tr>
      <w:tr w:rsidR="007A6143" w:rsidRPr="00CC1EA8" w14:paraId="21F460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1C8D70" w14:textId="77777777" w:rsidR="007A6143" w:rsidRPr="00CC1EA8" w:rsidRDefault="007A6143" w:rsidP="007A6143">
            <w:pPr>
              <w:pStyle w:val="TAC"/>
              <w:rPr>
                <w:lang w:eastAsia="fi-FI"/>
              </w:rPr>
            </w:pPr>
            <w:r w:rsidRPr="00CC1EA8">
              <w:rPr>
                <w:lang w:eastAsia="fi-FI"/>
              </w:rPr>
              <w:t>CA_n261(5A-3O)</w:t>
            </w:r>
          </w:p>
        </w:tc>
        <w:tc>
          <w:tcPr>
            <w:tcW w:w="1701" w:type="dxa"/>
            <w:tcBorders>
              <w:top w:val="nil"/>
              <w:left w:val="nil"/>
              <w:bottom w:val="single" w:sz="4" w:space="0" w:color="auto"/>
              <w:right w:val="single" w:sz="4" w:space="0" w:color="auto"/>
            </w:tcBorders>
            <w:shd w:val="clear" w:color="auto" w:fill="auto"/>
          </w:tcPr>
          <w:p w14:paraId="426AE2CB"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98B6F2C"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534B444" w14:textId="77777777" w:rsidR="007A6143" w:rsidRPr="00CC1EA8" w:rsidRDefault="007A6143" w:rsidP="007A6143">
            <w:pPr>
              <w:pStyle w:val="TAC"/>
              <w:rPr>
                <w:lang w:val="en-US" w:eastAsia="fi-FI"/>
              </w:rPr>
            </w:pPr>
            <w:r w:rsidRPr="00CC1EA8">
              <w:rPr>
                <w:lang w:val="en-US" w:eastAsia="fi-FI"/>
              </w:rPr>
              <w:t>0</w:t>
            </w:r>
          </w:p>
        </w:tc>
      </w:tr>
      <w:tr w:rsidR="007A6143" w:rsidRPr="00CC1EA8" w14:paraId="429ACEB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73673B5" w14:textId="77777777" w:rsidR="007A6143" w:rsidRPr="00CC1EA8" w:rsidRDefault="007A6143" w:rsidP="007A6143">
            <w:pPr>
              <w:pStyle w:val="TAC"/>
              <w:rPr>
                <w:lang w:eastAsia="fi-FI"/>
              </w:rPr>
            </w:pPr>
            <w:r w:rsidRPr="00CC1EA8">
              <w:rPr>
                <w:lang w:eastAsia="fi-FI"/>
              </w:rPr>
              <w:t>CA_n261(6A-O)</w:t>
            </w:r>
          </w:p>
        </w:tc>
        <w:tc>
          <w:tcPr>
            <w:tcW w:w="1701" w:type="dxa"/>
            <w:tcBorders>
              <w:top w:val="nil"/>
              <w:left w:val="nil"/>
              <w:bottom w:val="single" w:sz="4" w:space="0" w:color="auto"/>
              <w:right w:val="single" w:sz="4" w:space="0" w:color="auto"/>
            </w:tcBorders>
            <w:shd w:val="clear" w:color="auto" w:fill="auto"/>
          </w:tcPr>
          <w:p w14:paraId="3F01AEE9"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E9FF769"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9E35E06" w14:textId="77777777" w:rsidR="007A6143" w:rsidRPr="00CC1EA8" w:rsidRDefault="007A6143" w:rsidP="007A6143">
            <w:pPr>
              <w:pStyle w:val="TAC"/>
              <w:rPr>
                <w:lang w:val="en-US" w:eastAsia="fi-FI"/>
              </w:rPr>
            </w:pPr>
            <w:r w:rsidRPr="00CC1EA8">
              <w:rPr>
                <w:lang w:val="en-US" w:eastAsia="fi-FI"/>
              </w:rPr>
              <w:t>0</w:t>
            </w:r>
          </w:p>
        </w:tc>
      </w:tr>
      <w:tr w:rsidR="007A6143" w:rsidRPr="00CC1EA8" w14:paraId="6FD94B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7F927B5" w14:textId="77777777" w:rsidR="007A6143" w:rsidRPr="00CC1EA8" w:rsidRDefault="007A6143" w:rsidP="007A6143">
            <w:pPr>
              <w:pStyle w:val="TAC"/>
              <w:rPr>
                <w:lang w:eastAsia="fi-FI"/>
              </w:rPr>
            </w:pPr>
            <w:r w:rsidRPr="00CC1EA8">
              <w:rPr>
                <w:lang w:eastAsia="fi-FI"/>
              </w:rPr>
              <w:t>CA_n261(6A-2O)</w:t>
            </w:r>
          </w:p>
        </w:tc>
        <w:tc>
          <w:tcPr>
            <w:tcW w:w="1701" w:type="dxa"/>
            <w:tcBorders>
              <w:top w:val="nil"/>
              <w:left w:val="nil"/>
              <w:bottom w:val="single" w:sz="4" w:space="0" w:color="auto"/>
              <w:right w:val="single" w:sz="4" w:space="0" w:color="auto"/>
            </w:tcBorders>
            <w:shd w:val="clear" w:color="auto" w:fill="auto"/>
          </w:tcPr>
          <w:p w14:paraId="3C7533CE"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75132A2"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1107807" w14:textId="77777777" w:rsidR="007A6143" w:rsidRPr="00CC1EA8" w:rsidRDefault="007A6143" w:rsidP="007A6143">
            <w:pPr>
              <w:pStyle w:val="TAC"/>
              <w:rPr>
                <w:lang w:val="en-US" w:eastAsia="fi-FI"/>
              </w:rPr>
            </w:pPr>
            <w:r w:rsidRPr="00CC1EA8">
              <w:rPr>
                <w:lang w:val="en-US" w:eastAsia="fi-FI"/>
              </w:rPr>
              <w:t>0</w:t>
            </w:r>
          </w:p>
        </w:tc>
      </w:tr>
      <w:tr w:rsidR="007A6143" w:rsidRPr="00CC1EA8" w14:paraId="2747EA3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3B1EB2" w14:textId="77777777" w:rsidR="007A6143" w:rsidRPr="00CC1EA8" w:rsidRDefault="007A6143" w:rsidP="007A6143">
            <w:pPr>
              <w:pStyle w:val="TAC"/>
              <w:rPr>
                <w:lang w:eastAsia="fi-FI"/>
              </w:rPr>
            </w:pPr>
            <w:r w:rsidRPr="00CC1EA8">
              <w:rPr>
                <w:lang w:eastAsia="fi-FI"/>
              </w:rPr>
              <w:t>CA_n261(7A-O)</w:t>
            </w:r>
          </w:p>
        </w:tc>
        <w:tc>
          <w:tcPr>
            <w:tcW w:w="1701" w:type="dxa"/>
            <w:tcBorders>
              <w:top w:val="nil"/>
              <w:left w:val="nil"/>
              <w:bottom w:val="single" w:sz="4" w:space="0" w:color="auto"/>
              <w:right w:val="single" w:sz="4" w:space="0" w:color="auto"/>
            </w:tcBorders>
            <w:shd w:val="clear" w:color="auto" w:fill="auto"/>
          </w:tcPr>
          <w:p w14:paraId="3D158F45"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262699" w14:textId="77777777" w:rsidR="007A6143" w:rsidRPr="00CC1EA8" w:rsidRDefault="007A6143" w:rsidP="007A6143">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5A3C84B" w14:textId="77777777" w:rsidR="007A6143" w:rsidRPr="00CC1EA8" w:rsidRDefault="007A6143" w:rsidP="007A6143">
            <w:pPr>
              <w:pStyle w:val="TAC"/>
              <w:rPr>
                <w:lang w:val="en-US" w:eastAsia="fi-FI"/>
              </w:rPr>
            </w:pPr>
            <w:r w:rsidRPr="00CC1EA8">
              <w:rPr>
                <w:lang w:val="en-US" w:eastAsia="fi-FI"/>
              </w:rPr>
              <w:t>0</w:t>
            </w:r>
          </w:p>
        </w:tc>
      </w:tr>
      <w:tr w:rsidR="007A6143" w:rsidRPr="00CC1EA8" w14:paraId="4EC765DA"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CF23640" w14:textId="77777777" w:rsidR="007A6143" w:rsidRPr="00CC1EA8" w:rsidRDefault="007A6143" w:rsidP="007A6143">
            <w:pPr>
              <w:pStyle w:val="TAC"/>
              <w:rPr>
                <w:lang w:val="fi-FI" w:eastAsia="fi-FI"/>
              </w:rPr>
            </w:pPr>
            <w:r w:rsidRPr="00CC1EA8">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317F40A" w14:textId="11186A29" w:rsidR="007A6143" w:rsidRPr="00CC1EA8" w:rsidRDefault="007A6143" w:rsidP="007A6143">
            <w:pPr>
              <w:pStyle w:val="TAC"/>
              <w:rPr>
                <w:lang w:val="fi-FI" w:eastAsia="fi-FI"/>
              </w:rPr>
            </w:pPr>
            <w:r w:rsidRPr="00CC1EA8">
              <w:rPr>
                <w:lang w:eastAsia="fi-FI"/>
              </w:rPr>
              <w:t>CA_n261D</w:t>
            </w:r>
            <w:r>
              <w:rPr>
                <w:lang w:eastAsia="fi-FI"/>
              </w:rPr>
              <w:t>/G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8FA05B8" w14:textId="5740F2C1" w:rsidR="007A6143" w:rsidRPr="00CC1EA8" w:rsidRDefault="007A6143" w:rsidP="007A6143">
            <w:pPr>
              <w:pStyle w:val="TAC"/>
              <w:rPr>
                <w:lang w:val="fi-FI" w:eastAsia="fi-FI"/>
              </w:rPr>
            </w:pPr>
            <w:r w:rsidRPr="00CC1EA8">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ABA0E66" w14:textId="77777777" w:rsidR="007A6143" w:rsidRPr="00CC1EA8" w:rsidRDefault="007A6143" w:rsidP="007A6143">
            <w:pPr>
              <w:pStyle w:val="TAC"/>
              <w:rPr>
                <w:lang w:val="fi-FI" w:eastAsia="fi-FI"/>
              </w:rPr>
            </w:pPr>
            <w:r w:rsidRPr="00CC1EA8">
              <w:rPr>
                <w:lang w:val="en-US" w:eastAsia="fi-FI"/>
              </w:rPr>
              <w:t>0</w:t>
            </w:r>
          </w:p>
        </w:tc>
      </w:tr>
      <w:tr w:rsidR="007A6143" w:rsidRPr="00CC1EA8" w14:paraId="208774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29B2D58" w14:textId="77777777" w:rsidR="007A6143" w:rsidRPr="00CC1EA8" w:rsidRDefault="007A6143" w:rsidP="007A614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62757F2" w14:textId="77777777" w:rsidR="007A6143" w:rsidRPr="00CC1EA8" w:rsidRDefault="007A6143" w:rsidP="007A614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E65A39F" w14:textId="77777777" w:rsidR="007A6143" w:rsidRPr="00CC1EA8" w:rsidRDefault="007A6143" w:rsidP="007A614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C42FA42" w14:textId="77777777" w:rsidR="007A6143" w:rsidRPr="00CC1EA8" w:rsidRDefault="007A6143" w:rsidP="007A6143">
            <w:pPr>
              <w:pStyle w:val="TAC"/>
              <w:rPr>
                <w:lang w:val="fi-FI" w:eastAsia="fi-FI"/>
              </w:rPr>
            </w:pPr>
          </w:p>
        </w:tc>
      </w:tr>
      <w:tr w:rsidR="007A6143" w:rsidRPr="00CC1EA8" w14:paraId="468767FF"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7834631" w14:textId="77777777" w:rsidR="007A6143" w:rsidRPr="00CC1EA8" w:rsidRDefault="007A6143" w:rsidP="007A6143">
            <w:pPr>
              <w:pStyle w:val="TAC"/>
              <w:rPr>
                <w:lang w:val="fi-FI" w:eastAsia="fi-FI"/>
              </w:rPr>
            </w:pPr>
            <w:r w:rsidRPr="00CC1EA8">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288D35" w14:textId="46A1727A" w:rsidR="007A6143" w:rsidRPr="00CC1EA8" w:rsidRDefault="007A6143" w:rsidP="007A6143">
            <w:pPr>
              <w:pStyle w:val="TAC"/>
              <w:rPr>
                <w:lang w:val="fi-FI" w:eastAsia="fi-FI"/>
              </w:rPr>
            </w:pPr>
            <w:r w:rsidRPr="00CC1EA8">
              <w:rPr>
                <w:lang w:eastAsia="fi-FI"/>
              </w:rPr>
              <w:t>CA_n261D</w:t>
            </w:r>
            <w:r>
              <w:rPr>
                <w:lang w:eastAsia="fi-FI"/>
              </w:rPr>
              <w:t>/H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8BE0810" w14:textId="3750730F" w:rsidR="007A6143" w:rsidRPr="00CC1EA8" w:rsidRDefault="007A6143" w:rsidP="007A6143">
            <w:pPr>
              <w:pStyle w:val="TAC"/>
              <w:rPr>
                <w:lang w:val="fi-FI" w:eastAsia="fi-FI"/>
              </w:rPr>
            </w:pPr>
            <w:r w:rsidRPr="00CC1EA8">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D48378A" w14:textId="77777777" w:rsidR="007A6143" w:rsidRPr="00CC1EA8" w:rsidRDefault="007A6143" w:rsidP="007A6143">
            <w:pPr>
              <w:pStyle w:val="TAC"/>
              <w:rPr>
                <w:lang w:val="fi-FI" w:eastAsia="fi-FI"/>
              </w:rPr>
            </w:pPr>
            <w:r w:rsidRPr="00CC1EA8">
              <w:rPr>
                <w:lang w:val="en-US" w:eastAsia="fi-FI"/>
              </w:rPr>
              <w:t>0</w:t>
            </w:r>
          </w:p>
        </w:tc>
      </w:tr>
      <w:tr w:rsidR="007A6143" w:rsidRPr="00CC1EA8" w14:paraId="1B6EFB35"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3AD8AAF" w14:textId="77777777" w:rsidR="007A6143" w:rsidRPr="00CC1EA8" w:rsidRDefault="007A6143" w:rsidP="007A614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3AE4EBD" w14:textId="77777777" w:rsidR="007A6143" w:rsidRPr="00CC1EA8" w:rsidRDefault="007A6143" w:rsidP="007A614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110F8978" w14:textId="77777777" w:rsidR="007A6143" w:rsidRPr="00CC1EA8" w:rsidRDefault="007A6143" w:rsidP="007A614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C198E26" w14:textId="77777777" w:rsidR="007A6143" w:rsidRPr="00CC1EA8" w:rsidRDefault="007A6143" w:rsidP="007A6143">
            <w:pPr>
              <w:pStyle w:val="TAC"/>
              <w:rPr>
                <w:lang w:val="fi-FI" w:eastAsia="fi-FI"/>
              </w:rPr>
            </w:pPr>
          </w:p>
        </w:tc>
      </w:tr>
      <w:tr w:rsidR="007A6143" w:rsidRPr="00CC1EA8" w14:paraId="0E2D33C2"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BA7EAF6" w14:textId="77777777" w:rsidR="007A6143" w:rsidRPr="00CC1EA8" w:rsidRDefault="007A6143" w:rsidP="007A6143">
            <w:pPr>
              <w:pStyle w:val="TAC"/>
              <w:rPr>
                <w:lang w:val="fi-FI" w:eastAsia="fi-FI"/>
              </w:rPr>
            </w:pPr>
            <w:r w:rsidRPr="00CC1EA8">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3ED9684" w14:textId="46106CF3" w:rsidR="007A6143" w:rsidRPr="00CC1EA8" w:rsidRDefault="007A6143" w:rsidP="007A6143">
            <w:pPr>
              <w:pStyle w:val="TAC"/>
              <w:rPr>
                <w:lang w:val="fi-FI" w:eastAsia="fi-FI"/>
              </w:rPr>
            </w:pPr>
            <w:r w:rsidRPr="00CC1EA8">
              <w:rPr>
                <w:lang w:eastAsia="fi-FI"/>
              </w:rPr>
              <w:t>CA_n261D</w:t>
            </w:r>
            <w:r>
              <w:rPr>
                <w:lang w:eastAsia="fi-FI"/>
              </w:rPr>
              <w:t>/I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CB413CF" w14:textId="524C8A1B" w:rsidR="007A6143" w:rsidRPr="00CC1EA8" w:rsidRDefault="007A6143" w:rsidP="007A6143">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68951B" w14:textId="77777777" w:rsidR="007A6143" w:rsidRPr="00CC1EA8" w:rsidRDefault="007A6143" w:rsidP="007A6143">
            <w:pPr>
              <w:pStyle w:val="TAC"/>
              <w:rPr>
                <w:lang w:val="fi-FI" w:eastAsia="fi-FI"/>
              </w:rPr>
            </w:pPr>
            <w:r w:rsidRPr="00CC1EA8">
              <w:rPr>
                <w:lang w:val="en-US" w:eastAsia="fi-FI"/>
              </w:rPr>
              <w:t>0</w:t>
            </w:r>
          </w:p>
        </w:tc>
      </w:tr>
      <w:tr w:rsidR="007A6143" w:rsidRPr="00CC1EA8" w14:paraId="7FDB31BA"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7275232" w14:textId="77777777" w:rsidR="007A6143" w:rsidRPr="00CC1EA8" w:rsidRDefault="007A6143" w:rsidP="007A614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A893543" w14:textId="77777777" w:rsidR="007A6143" w:rsidRPr="00CC1EA8" w:rsidRDefault="007A6143" w:rsidP="007A614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CCD10CD" w14:textId="77777777" w:rsidR="007A6143" w:rsidRPr="00CC1EA8" w:rsidRDefault="007A6143" w:rsidP="007A614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20A4A90" w14:textId="77777777" w:rsidR="007A6143" w:rsidRPr="00CC1EA8" w:rsidRDefault="007A6143" w:rsidP="007A6143">
            <w:pPr>
              <w:pStyle w:val="TAC"/>
              <w:rPr>
                <w:lang w:val="fi-FI" w:eastAsia="fi-FI"/>
              </w:rPr>
            </w:pPr>
          </w:p>
        </w:tc>
      </w:tr>
      <w:tr w:rsidR="007A6143" w:rsidRPr="00CC1EA8" w14:paraId="5995B118"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70FAE59" w14:textId="77777777" w:rsidR="007A6143" w:rsidRPr="00CC1EA8" w:rsidRDefault="007A6143" w:rsidP="007A6143">
            <w:pPr>
              <w:pStyle w:val="TAC"/>
              <w:rPr>
                <w:lang w:val="fi-FI" w:eastAsia="fi-FI"/>
              </w:rPr>
            </w:pPr>
            <w:r w:rsidRPr="00CC1EA8">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A056E3" w14:textId="0220170A" w:rsidR="007A6143" w:rsidRPr="00CC1EA8" w:rsidRDefault="007A6143" w:rsidP="007A6143">
            <w:pPr>
              <w:pStyle w:val="TAC"/>
              <w:rPr>
                <w:lang w:val="fi-FI" w:eastAsia="fi-FI"/>
              </w:rPr>
            </w:pPr>
            <w:r w:rsidRPr="00CC1EA8">
              <w:rPr>
                <w:lang w:eastAsia="fi-FI"/>
              </w:rPr>
              <w:t>CA_n261D</w:t>
            </w:r>
            <w:r>
              <w:rPr>
                <w:lang w:eastAsia="fi-FI"/>
              </w:rPr>
              <w:t>/O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532120A" w14:textId="4AE883D7" w:rsidR="007A6143" w:rsidRPr="00CC1EA8" w:rsidRDefault="007A6143" w:rsidP="007A6143">
            <w:pPr>
              <w:pStyle w:val="TAC"/>
              <w:rPr>
                <w:lang w:val="fi-FI" w:eastAsia="fi-FI"/>
              </w:rPr>
            </w:pPr>
            <w:r w:rsidRPr="00CC1EA8">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CEADFB9" w14:textId="77777777" w:rsidR="007A6143" w:rsidRPr="00CC1EA8" w:rsidRDefault="007A6143" w:rsidP="007A6143">
            <w:pPr>
              <w:pStyle w:val="TAC"/>
              <w:rPr>
                <w:lang w:val="fi-FI" w:eastAsia="fi-FI"/>
              </w:rPr>
            </w:pPr>
            <w:r w:rsidRPr="00CC1EA8">
              <w:rPr>
                <w:lang w:val="en-US" w:eastAsia="fi-FI"/>
              </w:rPr>
              <w:t>0</w:t>
            </w:r>
          </w:p>
        </w:tc>
      </w:tr>
      <w:tr w:rsidR="007A6143" w:rsidRPr="00CC1EA8" w14:paraId="47650757"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EB7CD58" w14:textId="77777777" w:rsidR="007A6143" w:rsidRPr="00CC1EA8" w:rsidRDefault="007A6143" w:rsidP="007A614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C4D8AD3" w14:textId="77777777" w:rsidR="007A6143" w:rsidRPr="00CC1EA8" w:rsidRDefault="007A6143" w:rsidP="007A614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5D3A308" w14:textId="77777777" w:rsidR="007A6143" w:rsidRPr="00CC1EA8" w:rsidRDefault="007A6143" w:rsidP="007A614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32256B4" w14:textId="77777777" w:rsidR="007A6143" w:rsidRPr="00CC1EA8" w:rsidRDefault="007A6143" w:rsidP="007A6143">
            <w:pPr>
              <w:pStyle w:val="TAC"/>
              <w:rPr>
                <w:lang w:val="fi-FI" w:eastAsia="fi-FI"/>
              </w:rPr>
            </w:pPr>
          </w:p>
        </w:tc>
      </w:tr>
      <w:tr w:rsidR="007A6143" w:rsidRPr="00CC1EA8" w14:paraId="0AF3BD0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D7672E" w14:textId="77777777" w:rsidR="007A6143" w:rsidRPr="00CC1EA8" w:rsidRDefault="007A6143" w:rsidP="007A6143">
            <w:pPr>
              <w:pStyle w:val="TAC"/>
              <w:rPr>
                <w:lang w:val="fi-FI" w:eastAsia="fi-FI"/>
              </w:rPr>
            </w:pPr>
            <w:r w:rsidRPr="00CC1EA8">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279E09A2" w14:textId="638CA45E" w:rsidR="007A6143" w:rsidRPr="00CC1EA8" w:rsidRDefault="007A6143" w:rsidP="007A6143">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4E44EFC" w14:textId="4E32AFDE" w:rsidR="007A6143" w:rsidRPr="00CC1EA8" w:rsidRDefault="007A6143" w:rsidP="007A6143">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5B71028" w14:textId="77777777" w:rsidR="007A6143" w:rsidRPr="00CC1EA8" w:rsidRDefault="007A6143" w:rsidP="007A6143">
            <w:pPr>
              <w:pStyle w:val="TAC"/>
              <w:rPr>
                <w:lang w:val="fi-FI" w:eastAsia="fi-FI"/>
              </w:rPr>
            </w:pPr>
            <w:r w:rsidRPr="00CC1EA8">
              <w:rPr>
                <w:lang w:val="en-US" w:eastAsia="fi-FI"/>
              </w:rPr>
              <w:t>0</w:t>
            </w:r>
          </w:p>
        </w:tc>
      </w:tr>
      <w:tr w:rsidR="007A6143" w:rsidRPr="00CC1EA8" w14:paraId="15079281"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3A87291" w14:textId="77777777" w:rsidR="007A6143" w:rsidRPr="00CC1EA8" w:rsidRDefault="007A6143" w:rsidP="007A6143">
            <w:pPr>
              <w:pStyle w:val="TAC"/>
              <w:rPr>
                <w:lang w:val="fi-FI" w:eastAsia="fi-FI"/>
              </w:rPr>
            </w:pPr>
            <w:r w:rsidRPr="00CC1EA8">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03FEC29" w14:textId="1209820E" w:rsidR="007A6143" w:rsidRPr="00CC1EA8" w:rsidRDefault="007A6143" w:rsidP="007A6143">
            <w:pPr>
              <w:pStyle w:val="TAC"/>
              <w:rPr>
                <w:lang w:val="fi-FI" w:eastAsia="fi-FI"/>
              </w:rPr>
            </w:pPr>
            <w:r w:rsidRPr="00CC1EA8">
              <w:rPr>
                <w:lang w:eastAsia="fi-FI"/>
              </w:rPr>
              <w:t>CA_n261D</w:t>
            </w:r>
            <w:r>
              <w:rPr>
                <w:lang w:eastAsia="fi-FI"/>
              </w:rPr>
              <w:t>/P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F539F50" w14:textId="28BC3F33" w:rsidR="007A6143" w:rsidRPr="00CC1EA8" w:rsidRDefault="007A6143" w:rsidP="007A6143">
            <w:pPr>
              <w:pStyle w:val="TAC"/>
              <w:rPr>
                <w:lang w:val="fi-FI" w:eastAsia="fi-FI"/>
              </w:rPr>
            </w:pPr>
            <w:r w:rsidRPr="00CC1EA8">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6137F4D" w14:textId="77777777" w:rsidR="007A6143" w:rsidRPr="00CC1EA8" w:rsidRDefault="007A6143" w:rsidP="007A6143">
            <w:pPr>
              <w:pStyle w:val="TAC"/>
              <w:rPr>
                <w:lang w:val="fi-FI" w:eastAsia="fi-FI"/>
              </w:rPr>
            </w:pPr>
            <w:r w:rsidRPr="00CC1EA8">
              <w:rPr>
                <w:lang w:val="en-US" w:eastAsia="fi-FI"/>
              </w:rPr>
              <w:t>0</w:t>
            </w:r>
          </w:p>
        </w:tc>
      </w:tr>
      <w:tr w:rsidR="007A6143" w:rsidRPr="00CC1EA8" w14:paraId="6C0548F8"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E8C170F" w14:textId="77777777" w:rsidR="007A6143" w:rsidRPr="00CC1EA8" w:rsidRDefault="007A6143" w:rsidP="007A614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F5D7D21" w14:textId="77777777" w:rsidR="007A6143" w:rsidRPr="00CC1EA8" w:rsidRDefault="007A6143" w:rsidP="007A614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0963D4C" w14:textId="77777777" w:rsidR="007A6143" w:rsidRPr="00CC1EA8" w:rsidRDefault="007A6143" w:rsidP="007A614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EBA4C13" w14:textId="77777777" w:rsidR="007A6143" w:rsidRPr="00CC1EA8" w:rsidRDefault="007A6143" w:rsidP="007A6143">
            <w:pPr>
              <w:pStyle w:val="TAC"/>
              <w:rPr>
                <w:lang w:val="fi-FI" w:eastAsia="fi-FI"/>
              </w:rPr>
            </w:pPr>
          </w:p>
        </w:tc>
      </w:tr>
      <w:tr w:rsidR="007A6143" w:rsidRPr="00CC1EA8" w14:paraId="7EDEDE8C"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1CD5628" w14:textId="77777777" w:rsidR="007A6143" w:rsidRPr="00CC1EA8" w:rsidRDefault="007A6143" w:rsidP="007A6143">
            <w:pPr>
              <w:pStyle w:val="TAC"/>
              <w:rPr>
                <w:lang w:val="fi-FI" w:eastAsia="fi-FI"/>
              </w:rPr>
            </w:pPr>
            <w:r w:rsidRPr="00CC1EA8">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6F08BB" w14:textId="4D35FFC1" w:rsidR="007A6143" w:rsidRPr="00CC1EA8" w:rsidRDefault="007A6143" w:rsidP="007A6143">
            <w:pPr>
              <w:pStyle w:val="TAC"/>
              <w:rPr>
                <w:lang w:val="fi-FI" w:eastAsia="fi-FI"/>
              </w:rPr>
            </w:pPr>
            <w:r w:rsidRPr="00CC1EA8">
              <w:rPr>
                <w:lang w:eastAsia="fi-FI"/>
              </w:rPr>
              <w:t>CA_n261D</w:t>
            </w:r>
            <w:r>
              <w:rPr>
                <w:lang w:eastAsia="fi-FI"/>
              </w:rPr>
              <w:t>/Q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7AEE3BA" w14:textId="3E25A973" w:rsidR="007A6143" w:rsidRPr="00CC1EA8" w:rsidRDefault="007A6143" w:rsidP="007A6143">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62F85D" w14:textId="77777777" w:rsidR="007A6143" w:rsidRPr="00CC1EA8" w:rsidRDefault="007A6143" w:rsidP="007A6143">
            <w:pPr>
              <w:pStyle w:val="TAC"/>
              <w:rPr>
                <w:lang w:val="fi-FI" w:eastAsia="fi-FI"/>
              </w:rPr>
            </w:pPr>
            <w:r w:rsidRPr="00CC1EA8">
              <w:rPr>
                <w:lang w:val="en-US" w:eastAsia="fi-FI"/>
              </w:rPr>
              <w:t>0</w:t>
            </w:r>
          </w:p>
        </w:tc>
      </w:tr>
      <w:tr w:rsidR="007A6143" w:rsidRPr="00CC1EA8" w14:paraId="650FEF2B"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70CAE19" w14:textId="77777777" w:rsidR="007A6143" w:rsidRPr="00CC1EA8" w:rsidRDefault="007A6143" w:rsidP="007A614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C7FDE0E" w14:textId="77777777" w:rsidR="007A6143" w:rsidRPr="00CC1EA8" w:rsidRDefault="007A6143" w:rsidP="007A614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076AB48" w14:textId="77777777" w:rsidR="007A6143" w:rsidRPr="00CC1EA8" w:rsidRDefault="007A6143" w:rsidP="007A614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395CE16" w14:textId="77777777" w:rsidR="007A6143" w:rsidRPr="00CC1EA8" w:rsidRDefault="007A6143" w:rsidP="007A6143">
            <w:pPr>
              <w:pStyle w:val="TAC"/>
              <w:rPr>
                <w:lang w:val="fi-FI" w:eastAsia="fi-FI"/>
              </w:rPr>
            </w:pPr>
          </w:p>
        </w:tc>
      </w:tr>
      <w:tr w:rsidR="007A6143" w:rsidRPr="00CC1EA8" w14:paraId="1E5C5A03"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F5721E8" w14:textId="77777777" w:rsidR="007A6143" w:rsidRPr="00CC1EA8" w:rsidRDefault="007A6143" w:rsidP="007A6143">
            <w:pPr>
              <w:pStyle w:val="TAC"/>
              <w:rPr>
                <w:lang w:val="fi-FI" w:eastAsia="fi-FI"/>
              </w:rPr>
            </w:pPr>
            <w:r w:rsidRPr="00CC1EA8">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CBCA097" w14:textId="68E859F5" w:rsidR="007A6143" w:rsidRPr="00CC1EA8" w:rsidRDefault="007A6143" w:rsidP="007A6143">
            <w:pPr>
              <w:pStyle w:val="TAC"/>
              <w:rPr>
                <w:lang w:val="fi-FI" w:eastAsia="fi-FI"/>
              </w:rPr>
            </w:pPr>
            <w:r w:rsidRPr="00CC1EA8">
              <w:rPr>
                <w:lang w:eastAsia="fi-FI"/>
              </w:rPr>
              <w:t>CA_n261E</w:t>
            </w:r>
            <w:r>
              <w:rPr>
                <w:lang w:eastAsia="fi-FI"/>
              </w:rPr>
              <w:t>/O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699C7F" w14:textId="3D118A84" w:rsidR="007A6143" w:rsidRPr="00CC1EA8" w:rsidRDefault="007A6143" w:rsidP="007A6143">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A56D3C" w14:textId="77777777" w:rsidR="007A6143" w:rsidRPr="00CC1EA8" w:rsidRDefault="007A6143" w:rsidP="007A6143">
            <w:pPr>
              <w:pStyle w:val="TAC"/>
              <w:rPr>
                <w:lang w:val="fi-FI" w:eastAsia="fi-FI"/>
              </w:rPr>
            </w:pPr>
            <w:r w:rsidRPr="00CC1EA8">
              <w:rPr>
                <w:lang w:val="en-US" w:eastAsia="fi-FI"/>
              </w:rPr>
              <w:t>0</w:t>
            </w:r>
          </w:p>
        </w:tc>
      </w:tr>
      <w:tr w:rsidR="007A6143" w:rsidRPr="00CC1EA8" w14:paraId="64CF022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7F5D5F1" w14:textId="77777777" w:rsidR="007A6143" w:rsidRPr="00CC1EA8" w:rsidRDefault="007A6143" w:rsidP="007A614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D1D68E1" w14:textId="77777777" w:rsidR="007A6143" w:rsidRPr="00CC1EA8" w:rsidRDefault="007A6143" w:rsidP="007A614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C4D298C" w14:textId="77777777" w:rsidR="007A6143" w:rsidRPr="00CC1EA8" w:rsidRDefault="007A6143" w:rsidP="007A614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773FC755" w14:textId="77777777" w:rsidR="007A6143" w:rsidRPr="00CC1EA8" w:rsidRDefault="007A6143" w:rsidP="007A6143">
            <w:pPr>
              <w:pStyle w:val="TAC"/>
              <w:rPr>
                <w:lang w:val="fi-FI" w:eastAsia="fi-FI"/>
              </w:rPr>
            </w:pPr>
          </w:p>
        </w:tc>
      </w:tr>
      <w:tr w:rsidR="007A6143" w:rsidRPr="00CC1EA8" w14:paraId="133A0A9F"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492C984" w14:textId="77777777" w:rsidR="007A6143" w:rsidRPr="00CC1EA8" w:rsidRDefault="007A6143" w:rsidP="007A6143">
            <w:pPr>
              <w:pStyle w:val="TAC"/>
              <w:rPr>
                <w:lang w:val="fi-FI" w:eastAsia="fi-FI"/>
              </w:rPr>
            </w:pPr>
            <w:r w:rsidRPr="00CC1EA8">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E49B900" w14:textId="2C5CFFD5" w:rsidR="007A6143" w:rsidRPr="00CC1EA8" w:rsidRDefault="007A6143" w:rsidP="007A6143">
            <w:pPr>
              <w:pStyle w:val="TAC"/>
              <w:rPr>
                <w:lang w:val="fi-FI" w:eastAsia="fi-FI"/>
              </w:rPr>
            </w:pPr>
            <w:r w:rsidRPr="00CC1EA8">
              <w:rPr>
                <w:lang w:eastAsia="fi-FI"/>
              </w:rPr>
              <w:t>CA_n261E</w:t>
            </w:r>
            <w:r>
              <w:rPr>
                <w:lang w:eastAsia="fi-FI"/>
              </w:rPr>
              <w:t>/P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D4B0C25" w14:textId="4205050A" w:rsidR="007A6143" w:rsidRPr="00CC1EA8" w:rsidRDefault="007A6143" w:rsidP="007A6143">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1DA46F" w14:textId="77777777" w:rsidR="007A6143" w:rsidRPr="00CC1EA8" w:rsidRDefault="007A6143" w:rsidP="007A6143">
            <w:pPr>
              <w:pStyle w:val="TAC"/>
              <w:rPr>
                <w:lang w:val="fi-FI" w:eastAsia="fi-FI"/>
              </w:rPr>
            </w:pPr>
            <w:r w:rsidRPr="00CC1EA8">
              <w:rPr>
                <w:lang w:val="en-US" w:eastAsia="fi-FI"/>
              </w:rPr>
              <w:t>0</w:t>
            </w:r>
          </w:p>
        </w:tc>
      </w:tr>
      <w:tr w:rsidR="007A6143" w:rsidRPr="00CC1EA8" w14:paraId="06F86CD1"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34B63680" w14:textId="77777777" w:rsidR="007A6143" w:rsidRPr="00CC1EA8" w:rsidRDefault="007A6143" w:rsidP="007A614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D55A3F1" w14:textId="77777777" w:rsidR="007A6143" w:rsidRPr="00CC1EA8" w:rsidRDefault="007A6143" w:rsidP="007A614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97F2D6A" w14:textId="77777777" w:rsidR="007A6143" w:rsidRPr="00CC1EA8" w:rsidRDefault="007A6143" w:rsidP="007A614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EFE25AE" w14:textId="77777777" w:rsidR="007A6143" w:rsidRPr="00CC1EA8" w:rsidRDefault="007A6143" w:rsidP="007A6143">
            <w:pPr>
              <w:pStyle w:val="TAC"/>
              <w:rPr>
                <w:lang w:val="fi-FI" w:eastAsia="fi-FI"/>
              </w:rPr>
            </w:pPr>
          </w:p>
        </w:tc>
      </w:tr>
      <w:tr w:rsidR="007A6143" w:rsidRPr="00CC1EA8" w14:paraId="26E6EF7B"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37330EC" w14:textId="77777777" w:rsidR="007A6143" w:rsidRPr="00CC1EA8" w:rsidRDefault="007A6143" w:rsidP="007A6143">
            <w:pPr>
              <w:pStyle w:val="TAC"/>
              <w:rPr>
                <w:lang w:val="fi-FI" w:eastAsia="fi-FI"/>
              </w:rPr>
            </w:pPr>
            <w:r w:rsidRPr="00CC1EA8">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5287A8A" w14:textId="5C5FAF37" w:rsidR="007A6143" w:rsidRPr="00CC1EA8" w:rsidRDefault="007A6143" w:rsidP="007A6143">
            <w:pPr>
              <w:pStyle w:val="TAC"/>
              <w:rPr>
                <w:lang w:val="fi-FI" w:eastAsia="fi-FI"/>
              </w:rPr>
            </w:pPr>
            <w:r w:rsidRPr="00CC1EA8">
              <w:rPr>
                <w:lang w:eastAsia="fi-FI"/>
              </w:rPr>
              <w:t>CA_n261E</w:t>
            </w:r>
            <w:r>
              <w:rPr>
                <w:lang w:eastAsia="fi-FI"/>
              </w:rPr>
              <w:t>/Q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CF1F1CD" w14:textId="77CA5041" w:rsidR="007A6143" w:rsidRPr="00CC1EA8" w:rsidRDefault="007A6143" w:rsidP="007A6143">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8D60E14" w14:textId="77777777" w:rsidR="007A6143" w:rsidRPr="00CC1EA8" w:rsidRDefault="007A6143" w:rsidP="007A6143">
            <w:pPr>
              <w:pStyle w:val="TAC"/>
              <w:rPr>
                <w:lang w:val="fi-FI" w:eastAsia="fi-FI"/>
              </w:rPr>
            </w:pPr>
            <w:r w:rsidRPr="00CC1EA8">
              <w:rPr>
                <w:lang w:val="en-US" w:eastAsia="fi-FI"/>
              </w:rPr>
              <w:t>0</w:t>
            </w:r>
          </w:p>
        </w:tc>
      </w:tr>
      <w:tr w:rsidR="007A6143" w:rsidRPr="00CC1EA8" w14:paraId="421B537B"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047E0FD6" w14:textId="77777777" w:rsidR="007A6143" w:rsidRPr="00CC1EA8" w:rsidRDefault="007A6143" w:rsidP="007A614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73324986" w14:textId="77777777" w:rsidR="007A6143" w:rsidRPr="00CC1EA8" w:rsidRDefault="007A6143" w:rsidP="007A614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B3B9024" w14:textId="77777777" w:rsidR="007A6143" w:rsidRPr="00CC1EA8" w:rsidRDefault="007A6143" w:rsidP="007A614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71595A9" w14:textId="77777777" w:rsidR="007A6143" w:rsidRPr="00CC1EA8" w:rsidRDefault="007A6143" w:rsidP="007A6143">
            <w:pPr>
              <w:pStyle w:val="TAC"/>
              <w:rPr>
                <w:lang w:val="fi-FI" w:eastAsia="fi-FI"/>
              </w:rPr>
            </w:pPr>
          </w:p>
        </w:tc>
      </w:tr>
      <w:tr w:rsidR="007A6143" w:rsidRPr="00CC1EA8" w14:paraId="739B64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5E5C6B" w14:textId="77777777" w:rsidR="007A6143" w:rsidRPr="00CC1EA8" w:rsidRDefault="007A6143" w:rsidP="007A6143">
            <w:pPr>
              <w:pStyle w:val="TAC"/>
              <w:rPr>
                <w:lang w:val="fi-FI" w:eastAsia="fi-FI"/>
              </w:rPr>
            </w:pPr>
            <w:r w:rsidRPr="00CC1EA8">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6A943582" w14:textId="6CD7CE4A" w:rsidR="007A6143" w:rsidRPr="00CC1EA8" w:rsidRDefault="007A6143" w:rsidP="007A6143">
            <w:pPr>
              <w:pStyle w:val="TAC"/>
              <w:rPr>
                <w:lang w:eastAsia="fi-FI"/>
              </w:rPr>
            </w:pPr>
            <w:r w:rsidRPr="00CC1EA8">
              <w:t>CA_n261G</w:t>
            </w:r>
            <w:r>
              <w:t>/H/I</w:t>
            </w:r>
          </w:p>
        </w:tc>
        <w:tc>
          <w:tcPr>
            <w:tcW w:w="2268" w:type="dxa"/>
            <w:tcBorders>
              <w:top w:val="nil"/>
              <w:left w:val="nil"/>
              <w:bottom w:val="single" w:sz="4" w:space="0" w:color="auto"/>
              <w:right w:val="single" w:sz="4" w:space="0" w:color="auto"/>
            </w:tcBorders>
            <w:shd w:val="clear" w:color="auto" w:fill="auto"/>
            <w:hideMark/>
          </w:tcPr>
          <w:p w14:paraId="52D5BE00" w14:textId="5DD36AC5" w:rsidR="007A6143" w:rsidRPr="00CC1EA8" w:rsidRDefault="007A6143" w:rsidP="007A6143">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CE6F6EA" w14:textId="77777777" w:rsidR="007A6143" w:rsidRPr="00CC1EA8" w:rsidRDefault="007A6143" w:rsidP="007A6143">
            <w:pPr>
              <w:pStyle w:val="TAC"/>
              <w:rPr>
                <w:lang w:val="fi-FI" w:eastAsia="fi-FI"/>
              </w:rPr>
            </w:pPr>
            <w:r w:rsidRPr="00CC1EA8">
              <w:rPr>
                <w:lang w:val="en-US" w:eastAsia="fi-FI"/>
              </w:rPr>
              <w:t>0</w:t>
            </w:r>
          </w:p>
        </w:tc>
      </w:tr>
      <w:tr w:rsidR="007A6143" w:rsidRPr="00CC1EA8" w14:paraId="48BD4C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C6E28" w14:textId="77777777" w:rsidR="007A6143" w:rsidRPr="00CC1EA8" w:rsidRDefault="007A6143" w:rsidP="007A6143">
            <w:pPr>
              <w:pStyle w:val="TAC"/>
              <w:rPr>
                <w:lang w:val="fi-FI" w:eastAsia="fi-FI"/>
              </w:rPr>
            </w:pPr>
            <w:r w:rsidRPr="00CC1EA8">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51535F87" w14:textId="7EF82B39" w:rsidR="007A6143" w:rsidRPr="00CC1EA8" w:rsidRDefault="007A6143" w:rsidP="007A6143">
            <w:pPr>
              <w:pStyle w:val="TAC"/>
              <w:rPr>
                <w:lang w:val="fi-FI" w:eastAsia="fi-FI"/>
              </w:rPr>
            </w:pPr>
            <w:r w:rsidRPr="00CC1EA8">
              <w:t>CA_n261G</w:t>
            </w:r>
            <w:r>
              <w:t>/H</w:t>
            </w:r>
          </w:p>
        </w:tc>
        <w:tc>
          <w:tcPr>
            <w:tcW w:w="2268" w:type="dxa"/>
            <w:tcBorders>
              <w:top w:val="nil"/>
              <w:left w:val="nil"/>
              <w:bottom w:val="single" w:sz="4" w:space="0" w:color="auto"/>
              <w:right w:val="single" w:sz="4" w:space="0" w:color="auto"/>
            </w:tcBorders>
            <w:shd w:val="clear" w:color="auto" w:fill="auto"/>
            <w:hideMark/>
          </w:tcPr>
          <w:p w14:paraId="06849C88" w14:textId="7E777B1B" w:rsidR="007A6143" w:rsidRPr="00CC1EA8" w:rsidRDefault="007A6143" w:rsidP="007A6143">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875C2C2" w14:textId="77777777" w:rsidR="007A6143" w:rsidRPr="00CC1EA8" w:rsidRDefault="007A6143" w:rsidP="007A6143">
            <w:pPr>
              <w:pStyle w:val="TAC"/>
              <w:rPr>
                <w:lang w:val="fi-FI" w:eastAsia="fi-FI"/>
              </w:rPr>
            </w:pPr>
            <w:r w:rsidRPr="00CC1EA8">
              <w:rPr>
                <w:lang w:val="en-US" w:eastAsia="fi-FI"/>
              </w:rPr>
              <w:t>0</w:t>
            </w:r>
          </w:p>
        </w:tc>
      </w:tr>
      <w:tr w:rsidR="007A6143" w:rsidRPr="00CC1EA8" w14:paraId="231CFB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12E2F97" w14:textId="77777777" w:rsidR="007A6143" w:rsidRPr="00CC1EA8" w:rsidRDefault="007A6143" w:rsidP="007A6143">
            <w:pPr>
              <w:pStyle w:val="TAC"/>
              <w:rPr>
                <w:lang w:eastAsia="fi-FI"/>
              </w:rPr>
            </w:pPr>
            <w:r w:rsidRPr="00CC1EA8">
              <w:t>CA_n261(G-J)</w:t>
            </w:r>
          </w:p>
        </w:tc>
        <w:tc>
          <w:tcPr>
            <w:tcW w:w="1701" w:type="dxa"/>
            <w:tcBorders>
              <w:top w:val="nil"/>
              <w:left w:val="nil"/>
              <w:bottom w:val="single" w:sz="4" w:space="0" w:color="auto"/>
              <w:right w:val="single" w:sz="4" w:space="0" w:color="auto"/>
            </w:tcBorders>
            <w:shd w:val="clear" w:color="auto" w:fill="auto"/>
          </w:tcPr>
          <w:p w14:paraId="1E7B4241" w14:textId="5842B799" w:rsidR="007A6143" w:rsidRPr="00CC1EA8" w:rsidRDefault="007A6143" w:rsidP="007A6143">
            <w:pPr>
              <w:pStyle w:val="TAC"/>
            </w:pPr>
            <w:r w:rsidRPr="00CC1EA8">
              <w:t>CA_n261A</w:t>
            </w:r>
            <w:r>
              <w:t>/G/H/I/J</w:t>
            </w:r>
          </w:p>
        </w:tc>
        <w:tc>
          <w:tcPr>
            <w:tcW w:w="2268" w:type="dxa"/>
            <w:tcBorders>
              <w:top w:val="nil"/>
              <w:left w:val="nil"/>
              <w:bottom w:val="single" w:sz="4" w:space="0" w:color="auto"/>
              <w:right w:val="single" w:sz="4" w:space="0" w:color="auto"/>
            </w:tcBorders>
            <w:shd w:val="clear" w:color="auto" w:fill="auto"/>
          </w:tcPr>
          <w:p w14:paraId="79A980E4" w14:textId="79939A86" w:rsidR="007A6143" w:rsidRPr="00CC1EA8" w:rsidRDefault="007A6143" w:rsidP="007A6143">
            <w:pPr>
              <w:pStyle w:val="TAC"/>
              <w:rPr>
                <w:lang w:val="en-US"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tcPr>
          <w:p w14:paraId="76C29D64" w14:textId="77777777" w:rsidR="007A6143" w:rsidRPr="00CC1EA8" w:rsidRDefault="007A6143" w:rsidP="007A6143">
            <w:pPr>
              <w:pStyle w:val="TAC"/>
              <w:rPr>
                <w:lang w:val="en-US" w:eastAsia="fi-FI"/>
              </w:rPr>
            </w:pPr>
            <w:r w:rsidRPr="00CC1EA8">
              <w:rPr>
                <w:lang w:val="en-US" w:eastAsia="fi-FI"/>
              </w:rPr>
              <w:t>0</w:t>
            </w:r>
          </w:p>
        </w:tc>
      </w:tr>
      <w:tr w:rsidR="007A6143" w:rsidRPr="00CC1EA8" w14:paraId="793ABA3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DD5600" w14:textId="77777777" w:rsidR="007A6143" w:rsidRPr="00CC1EA8" w:rsidRDefault="007A6143" w:rsidP="007A6143">
            <w:pPr>
              <w:pStyle w:val="TAC"/>
              <w:rPr>
                <w:lang w:val="fi-FI" w:eastAsia="fi-FI"/>
              </w:rPr>
            </w:pPr>
            <w:r w:rsidRPr="00CC1EA8">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2B39179E" w14:textId="081EF5F5" w:rsidR="007A6143" w:rsidRPr="00CC1EA8" w:rsidRDefault="007A6143" w:rsidP="007A6143">
            <w:pPr>
              <w:pStyle w:val="TAC"/>
              <w:rPr>
                <w:lang w:val="fi-FI" w:eastAsia="fi-FI"/>
              </w:rPr>
            </w:pPr>
            <w:r w:rsidRPr="00CC1EA8">
              <w:t>CA_n26</w:t>
            </w:r>
            <w:r>
              <w:t>1G</w:t>
            </w:r>
          </w:p>
        </w:tc>
        <w:tc>
          <w:tcPr>
            <w:tcW w:w="2268" w:type="dxa"/>
            <w:tcBorders>
              <w:top w:val="nil"/>
              <w:left w:val="nil"/>
              <w:bottom w:val="single" w:sz="4" w:space="0" w:color="auto"/>
              <w:right w:val="single" w:sz="4" w:space="0" w:color="auto"/>
            </w:tcBorders>
            <w:shd w:val="clear" w:color="auto" w:fill="auto"/>
            <w:hideMark/>
          </w:tcPr>
          <w:p w14:paraId="484BC52A"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DD7C203" w14:textId="77777777" w:rsidR="007A6143" w:rsidRPr="00CC1EA8" w:rsidRDefault="007A6143" w:rsidP="007A6143">
            <w:pPr>
              <w:pStyle w:val="TAC"/>
              <w:rPr>
                <w:lang w:val="fi-FI" w:eastAsia="fi-FI"/>
              </w:rPr>
            </w:pPr>
            <w:r w:rsidRPr="00CC1EA8">
              <w:rPr>
                <w:lang w:val="en-US" w:eastAsia="fi-FI"/>
              </w:rPr>
              <w:t>0</w:t>
            </w:r>
          </w:p>
        </w:tc>
      </w:tr>
      <w:tr w:rsidR="007A6143" w:rsidRPr="00CC1EA8" w14:paraId="52B8793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05C01E" w14:textId="77777777" w:rsidR="007A6143" w:rsidRPr="00CC1EA8" w:rsidRDefault="007A6143" w:rsidP="007A6143">
            <w:pPr>
              <w:pStyle w:val="TAC"/>
              <w:rPr>
                <w:lang w:val="fi-FI" w:eastAsia="fi-FI"/>
              </w:rPr>
            </w:pPr>
            <w:r w:rsidRPr="00CC1EA8">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40A82254" w14:textId="26CE78BE" w:rsidR="007A6143" w:rsidRPr="00CC1EA8" w:rsidRDefault="007A6143" w:rsidP="007A6143">
            <w:pPr>
              <w:pStyle w:val="TAC"/>
              <w:rPr>
                <w:lang w:val="fi-FI" w:eastAsia="fi-FI"/>
              </w:rPr>
            </w:pPr>
            <w:r w:rsidRPr="0022165C">
              <w:t>CA_n26</w:t>
            </w:r>
            <w:r>
              <w:t>1</w:t>
            </w:r>
            <w:r w:rsidRPr="0022165C">
              <w:t>G</w:t>
            </w:r>
          </w:p>
        </w:tc>
        <w:tc>
          <w:tcPr>
            <w:tcW w:w="2268" w:type="dxa"/>
            <w:tcBorders>
              <w:top w:val="nil"/>
              <w:left w:val="nil"/>
              <w:bottom w:val="single" w:sz="4" w:space="0" w:color="auto"/>
              <w:right w:val="single" w:sz="4" w:space="0" w:color="auto"/>
            </w:tcBorders>
            <w:shd w:val="clear" w:color="auto" w:fill="auto"/>
            <w:hideMark/>
          </w:tcPr>
          <w:p w14:paraId="0D39CBC8" w14:textId="77777777" w:rsidR="007A6143" w:rsidRPr="00CC1EA8" w:rsidRDefault="007A6143" w:rsidP="007A6143">
            <w:pPr>
              <w:pStyle w:val="TAC"/>
              <w:rPr>
                <w:lang w:val="fi-FI" w:eastAsia="fi-FI"/>
              </w:rPr>
            </w:pPr>
            <w:r w:rsidRPr="00CC1EA8">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7D4B7445" w14:textId="77777777" w:rsidR="007A6143" w:rsidRPr="00CC1EA8" w:rsidRDefault="007A6143" w:rsidP="007A6143">
            <w:pPr>
              <w:pStyle w:val="TAC"/>
              <w:rPr>
                <w:lang w:val="fi-FI" w:eastAsia="fi-FI"/>
              </w:rPr>
            </w:pPr>
            <w:r w:rsidRPr="00CC1EA8">
              <w:rPr>
                <w:lang w:val="en-US" w:eastAsia="fi-FI"/>
              </w:rPr>
              <w:t>0</w:t>
            </w:r>
          </w:p>
        </w:tc>
      </w:tr>
      <w:tr w:rsidR="007A6143" w:rsidRPr="00CC1EA8" w14:paraId="17C9B16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A103B3C" w14:textId="77777777" w:rsidR="007A6143" w:rsidRPr="00CC1EA8" w:rsidRDefault="007A6143" w:rsidP="007A6143">
            <w:pPr>
              <w:pStyle w:val="TAC"/>
              <w:rPr>
                <w:lang w:val="fi-FI" w:eastAsia="fi-FI"/>
              </w:rPr>
            </w:pPr>
            <w:r w:rsidRPr="00CC1EA8">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2BBD1C01" w14:textId="59FAE877" w:rsidR="007A6143" w:rsidRPr="00CC1EA8" w:rsidRDefault="007A6143" w:rsidP="007A6143">
            <w:pPr>
              <w:pStyle w:val="TAC"/>
              <w:rPr>
                <w:lang w:val="fi-FI" w:eastAsia="fi-FI"/>
              </w:rPr>
            </w:pPr>
            <w:r w:rsidRPr="0022165C">
              <w:t>CA_n26</w:t>
            </w:r>
            <w:r>
              <w:t>1</w:t>
            </w:r>
            <w:r w:rsidRPr="0022165C">
              <w:t>G</w:t>
            </w:r>
          </w:p>
        </w:tc>
        <w:tc>
          <w:tcPr>
            <w:tcW w:w="2268" w:type="dxa"/>
            <w:tcBorders>
              <w:top w:val="nil"/>
              <w:left w:val="nil"/>
              <w:bottom w:val="single" w:sz="4" w:space="0" w:color="auto"/>
              <w:right w:val="single" w:sz="4" w:space="0" w:color="auto"/>
            </w:tcBorders>
            <w:shd w:val="clear" w:color="auto" w:fill="auto"/>
            <w:hideMark/>
          </w:tcPr>
          <w:p w14:paraId="10E8167A" w14:textId="77777777" w:rsidR="007A6143" w:rsidRPr="00CC1EA8" w:rsidRDefault="007A6143" w:rsidP="007A6143">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2B2FE11" w14:textId="77777777" w:rsidR="007A6143" w:rsidRPr="00CC1EA8" w:rsidRDefault="007A6143" w:rsidP="007A6143">
            <w:pPr>
              <w:pStyle w:val="TAC"/>
              <w:rPr>
                <w:lang w:val="fi-FI" w:eastAsia="fi-FI"/>
              </w:rPr>
            </w:pPr>
            <w:r w:rsidRPr="00CC1EA8">
              <w:rPr>
                <w:lang w:val="en-US" w:eastAsia="fi-FI"/>
              </w:rPr>
              <w:t>0</w:t>
            </w:r>
          </w:p>
        </w:tc>
      </w:tr>
      <w:tr w:rsidR="007A6143" w:rsidRPr="00CC1EA8" w14:paraId="48DDF5F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FA7DDD1" w14:textId="77777777" w:rsidR="007A6143" w:rsidRPr="00CC1EA8" w:rsidRDefault="007A6143" w:rsidP="007A6143">
            <w:pPr>
              <w:pStyle w:val="TAC"/>
              <w:rPr>
                <w:lang w:val="fi-FI" w:eastAsia="fi-FI"/>
              </w:rPr>
            </w:pPr>
            <w:r w:rsidRPr="00CC1EA8">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55F55824" w14:textId="09B4F619" w:rsidR="007A6143" w:rsidRPr="00CC1EA8" w:rsidRDefault="007A6143" w:rsidP="007A6143">
            <w:pPr>
              <w:pStyle w:val="TAC"/>
              <w:rPr>
                <w:lang w:val="fi-FI" w:eastAsia="fi-FI"/>
              </w:rPr>
            </w:pPr>
            <w:r w:rsidRPr="0022165C">
              <w:t>CA_n26</w:t>
            </w:r>
            <w:r>
              <w:t>1</w:t>
            </w:r>
            <w:r w:rsidRPr="0022165C">
              <w:t>G</w:t>
            </w:r>
          </w:p>
        </w:tc>
        <w:tc>
          <w:tcPr>
            <w:tcW w:w="2268" w:type="dxa"/>
            <w:tcBorders>
              <w:top w:val="nil"/>
              <w:left w:val="nil"/>
              <w:bottom w:val="single" w:sz="4" w:space="0" w:color="auto"/>
              <w:right w:val="single" w:sz="4" w:space="0" w:color="auto"/>
            </w:tcBorders>
            <w:shd w:val="clear" w:color="auto" w:fill="auto"/>
            <w:hideMark/>
          </w:tcPr>
          <w:p w14:paraId="40434647" w14:textId="77777777" w:rsidR="007A6143" w:rsidRPr="00CC1EA8" w:rsidRDefault="007A6143" w:rsidP="007A6143">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FEBEC87" w14:textId="77777777" w:rsidR="007A6143" w:rsidRPr="00CC1EA8" w:rsidRDefault="007A6143" w:rsidP="007A6143">
            <w:pPr>
              <w:pStyle w:val="TAC"/>
              <w:rPr>
                <w:lang w:val="fi-FI" w:eastAsia="fi-FI"/>
              </w:rPr>
            </w:pPr>
            <w:r w:rsidRPr="00CC1EA8">
              <w:rPr>
                <w:lang w:val="en-US" w:eastAsia="fi-FI"/>
              </w:rPr>
              <w:t>0</w:t>
            </w:r>
          </w:p>
        </w:tc>
      </w:tr>
      <w:tr w:rsidR="007A6143" w:rsidRPr="00CC1EA8" w14:paraId="1EB55BA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321FE9" w14:textId="77777777" w:rsidR="007A6143" w:rsidRPr="00CC1EA8" w:rsidRDefault="007A6143" w:rsidP="007A6143">
            <w:pPr>
              <w:pStyle w:val="TAC"/>
              <w:rPr>
                <w:lang w:val="fi-FI" w:eastAsia="fi-FI"/>
              </w:rPr>
            </w:pPr>
            <w:r w:rsidRPr="00CC1EA8">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4BFEE7F0" w14:textId="7E51E0E3" w:rsidR="007A6143" w:rsidRPr="00CC1EA8" w:rsidRDefault="007A6143" w:rsidP="007A6143">
            <w:pPr>
              <w:pStyle w:val="TAC"/>
              <w:rPr>
                <w:lang w:val="fi-FI" w:eastAsia="fi-FI"/>
              </w:rPr>
            </w:pPr>
            <w:r w:rsidRPr="0022165C">
              <w:t>CA_n26</w:t>
            </w:r>
            <w:r>
              <w:t>1</w:t>
            </w:r>
            <w:r w:rsidRPr="0022165C">
              <w:t>G</w:t>
            </w:r>
          </w:p>
        </w:tc>
        <w:tc>
          <w:tcPr>
            <w:tcW w:w="2268" w:type="dxa"/>
            <w:tcBorders>
              <w:top w:val="nil"/>
              <w:left w:val="nil"/>
              <w:bottom w:val="single" w:sz="4" w:space="0" w:color="auto"/>
              <w:right w:val="single" w:sz="4" w:space="0" w:color="auto"/>
            </w:tcBorders>
            <w:shd w:val="clear" w:color="auto" w:fill="auto"/>
            <w:hideMark/>
          </w:tcPr>
          <w:p w14:paraId="0D14C82B" w14:textId="77777777" w:rsidR="007A6143" w:rsidRPr="00CC1EA8" w:rsidRDefault="007A6143" w:rsidP="007A6143">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14FD543" w14:textId="77777777" w:rsidR="007A6143" w:rsidRPr="00CC1EA8" w:rsidRDefault="007A6143" w:rsidP="007A6143">
            <w:pPr>
              <w:pStyle w:val="TAC"/>
              <w:rPr>
                <w:lang w:val="fi-FI" w:eastAsia="fi-FI"/>
              </w:rPr>
            </w:pPr>
            <w:r w:rsidRPr="00CC1EA8">
              <w:rPr>
                <w:lang w:val="en-US" w:eastAsia="fi-FI"/>
              </w:rPr>
              <w:t>0</w:t>
            </w:r>
          </w:p>
        </w:tc>
      </w:tr>
      <w:tr w:rsidR="007A6143" w:rsidRPr="00CC1EA8" w14:paraId="359E513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E8A20A9" w14:textId="77777777" w:rsidR="007A6143" w:rsidRPr="00CC1EA8" w:rsidRDefault="007A6143" w:rsidP="007A6143">
            <w:pPr>
              <w:pStyle w:val="TAC"/>
              <w:rPr>
                <w:lang w:val="fi-FI" w:eastAsia="fi-FI"/>
              </w:rPr>
            </w:pPr>
            <w:r w:rsidRPr="00CC1EA8">
              <w:rPr>
                <w:lang w:eastAsia="fi-FI"/>
              </w:rPr>
              <w:lastRenderedPageBreak/>
              <w:t>CA_n261(H-I)</w:t>
            </w:r>
          </w:p>
        </w:tc>
        <w:tc>
          <w:tcPr>
            <w:tcW w:w="1701" w:type="dxa"/>
            <w:tcBorders>
              <w:top w:val="nil"/>
              <w:left w:val="nil"/>
              <w:bottom w:val="single" w:sz="4" w:space="0" w:color="auto"/>
              <w:right w:val="single" w:sz="4" w:space="0" w:color="auto"/>
            </w:tcBorders>
            <w:shd w:val="clear" w:color="auto" w:fill="auto"/>
            <w:hideMark/>
          </w:tcPr>
          <w:p w14:paraId="75AFFE27" w14:textId="7E41E3AD" w:rsidR="007A6143" w:rsidRPr="00CC1EA8" w:rsidRDefault="007A6143" w:rsidP="007A6143">
            <w:pPr>
              <w:pStyle w:val="TAC"/>
              <w:rPr>
                <w:lang w:eastAsia="fi-FI"/>
              </w:rPr>
            </w:pPr>
            <w:r w:rsidRPr="00CC1EA8">
              <w:t>CA_n261G</w:t>
            </w:r>
            <w:r>
              <w:t>/H/I</w:t>
            </w:r>
          </w:p>
        </w:tc>
        <w:tc>
          <w:tcPr>
            <w:tcW w:w="2268" w:type="dxa"/>
            <w:tcBorders>
              <w:top w:val="nil"/>
              <w:left w:val="nil"/>
              <w:bottom w:val="single" w:sz="4" w:space="0" w:color="auto"/>
              <w:right w:val="single" w:sz="4" w:space="0" w:color="auto"/>
            </w:tcBorders>
            <w:shd w:val="clear" w:color="auto" w:fill="auto"/>
            <w:hideMark/>
          </w:tcPr>
          <w:p w14:paraId="7BB607E3" w14:textId="66590577" w:rsidR="007A6143" w:rsidRPr="00CC1EA8" w:rsidRDefault="007A6143" w:rsidP="007A6143">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1599B0F" w14:textId="77777777" w:rsidR="007A6143" w:rsidRPr="00CC1EA8" w:rsidRDefault="007A6143" w:rsidP="007A6143">
            <w:pPr>
              <w:pStyle w:val="TAC"/>
              <w:rPr>
                <w:lang w:val="fi-FI" w:eastAsia="fi-FI"/>
              </w:rPr>
            </w:pPr>
            <w:r w:rsidRPr="00CC1EA8">
              <w:rPr>
                <w:lang w:val="en-US" w:eastAsia="fi-FI"/>
              </w:rPr>
              <w:t>0</w:t>
            </w:r>
          </w:p>
        </w:tc>
      </w:tr>
      <w:tr w:rsidR="007A6143" w:rsidRPr="00CC1EA8" w14:paraId="66DC5A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9E5864" w14:textId="77777777" w:rsidR="007A6143" w:rsidRPr="00CC1EA8" w:rsidRDefault="007A6143" w:rsidP="007A6143">
            <w:pPr>
              <w:pStyle w:val="TAC"/>
              <w:rPr>
                <w:lang w:eastAsia="fi-FI"/>
              </w:rPr>
            </w:pPr>
            <w:r w:rsidRPr="00CC1EA8">
              <w:rPr>
                <w:lang w:eastAsia="fi-FI"/>
              </w:rPr>
              <w:t>CA_n261(O-P)</w:t>
            </w:r>
          </w:p>
        </w:tc>
        <w:tc>
          <w:tcPr>
            <w:tcW w:w="1701" w:type="dxa"/>
            <w:tcBorders>
              <w:top w:val="nil"/>
              <w:left w:val="nil"/>
              <w:bottom w:val="single" w:sz="4" w:space="0" w:color="auto"/>
              <w:right w:val="single" w:sz="4" w:space="0" w:color="auto"/>
            </w:tcBorders>
            <w:shd w:val="clear" w:color="auto" w:fill="auto"/>
          </w:tcPr>
          <w:p w14:paraId="76B1AAA6"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8EC9699" w14:textId="77777777" w:rsidR="007A6143" w:rsidRPr="00CC1EA8" w:rsidRDefault="007A6143" w:rsidP="007A6143">
            <w:pPr>
              <w:pStyle w:val="TAC"/>
              <w:rPr>
                <w:lang w:val="en-US"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tcPr>
          <w:p w14:paraId="475A1B76" w14:textId="77777777" w:rsidR="007A6143" w:rsidRPr="00CC1EA8" w:rsidRDefault="007A6143" w:rsidP="007A6143">
            <w:pPr>
              <w:pStyle w:val="TAC"/>
              <w:rPr>
                <w:lang w:val="en-US" w:eastAsia="fi-FI"/>
              </w:rPr>
            </w:pPr>
            <w:r w:rsidRPr="00CC1EA8">
              <w:rPr>
                <w:lang w:val="en-US" w:eastAsia="fi-FI"/>
              </w:rPr>
              <w:t>0</w:t>
            </w:r>
          </w:p>
        </w:tc>
      </w:tr>
      <w:tr w:rsidR="007A6143" w:rsidRPr="00CC1EA8" w14:paraId="5FC3394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E8227E7" w14:textId="77777777" w:rsidR="007A6143" w:rsidRPr="00CC1EA8" w:rsidRDefault="007A6143" w:rsidP="007A6143">
            <w:pPr>
              <w:pStyle w:val="TAC"/>
              <w:rPr>
                <w:lang w:eastAsia="fi-FI"/>
              </w:rPr>
            </w:pPr>
            <w:r w:rsidRPr="00CC1EA8">
              <w:rPr>
                <w:lang w:eastAsia="fi-FI"/>
              </w:rPr>
              <w:t>CA_n261(O-Q)</w:t>
            </w:r>
          </w:p>
        </w:tc>
        <w:tc>
          <w:tcPr>
            <w:tcW w:w="1701" w:type="dxa"/>
            <w:tcBorders>
              <w:top w:val="nil"/>
              <w:left w:val="nil"/>
              <w:bottom w:val="single" w:sz="4" w:space="0" w:color="auto"/>
              <w:right w:val="single" w:sz="4" w:space="0" w:color="auto"/>
            </w:tcBorders>
            <w:shd w:val="clear" w:color="auto" w:fill="auto"/>
          </w:tcPr>
          <w:p w14:paraId="52418529"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69E513C" w14:textId="77777777" w:rsidR="007A6143" w:rsidRPr="00CC1EA8" w:rsidRDefault="007A6143" w:rsidP="007A6143">
            <w:pPr>
              <w:pStyle w:val="TAC"/>
              <w:rPr>
                <w:lang w:val="en-US"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tcPr>
          <w:p w14:paraId="729F2E61" w14:textId="77777777" w:rsidR="007A6143" w:rsidRPr="00CC1EA8" w:rsidRDefault="007A6143" w:rsidP="007A6143">
            <w:pPr>
              <w:pStyle w:val="TAC"/>
              <w:rPr>
                <w:lang w:val="en-US" w:eastAsia="fi-FI"/>
              </w:rPr>
            </w:pPr>
            <w:r w:rsidRPr="00CC1EA8">
              <w:rPr>
                <w:lang w:val="en-US" w:eastAsia="fi-FI"/>
              </w:rPr>
              <w:t>0</w:t>
            </w:r>
          </w:p>
        </w:tc>
      </w:tr>
      <w:tr w:rsidR="007A6143" w:rsidRPr="00CC1EA8" w14:paraId="0D6215A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F79EE67" w14:textId="77777777" w:rsidR="007A6143" w:rsidRPr="00CC1EA8" w:rsidRDefault="007A6143" w:rsidP="007A6143">
            <w:pPr>
              <w:pStyle w:val="TAC"/>
              <w:rPr>
                <w:lang w:eastAsia="fi-FI"/>
              </w:rPr>
            </w:pPr>
            <w:r w:rsidRPr="00CC1EA8">
              <w:rPr>
                <w:lang w:eastAsia="fi-FI"/>
              </w:rPr>
              <w:t>CA_n261(P-Q)</w:t>
            </w:r>
          </w:p>
        </w:tc>
        <w:tc>
          <w:tcPr>
            <w:tcW w:w="1701" w:type="dxa"/>
            <w:tcBorders>
              <w:top w:val="nil"/>
              <w:left w:val="nil"/>
              <w:bottom w:val="single" w:sz="4" w:space="0" w:color="auto"/>
              <w:right w:val="single" w:sz="4" w:space="0" w:color="auto"/>
            </w:tcBorders>
            <w:shd w:val="clear" w:color="auto" w:fill="auto"/>
          </w:tcPr>
          <w:p w14:paraId="63BBBE6E" w14:textId="77777777" w:rsidR="007A6143" w:rsidRPr="00CC1EA8" w:rsidRDefault="007A6143" w:rsidP="007A6143">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4857A12" w14:textId="77777777" w:rsidR="007A6143" w:rsidRPr="00CC1EA8" w:rsidRDefault="007A6143" w:rsidP="007A6143">
            <w:pPr>
              <w:pStyle w:val="TAC"/>
              <w:rPr>
                <w:lang w:val="en-US"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tcPr>
          <w:p w14:paraId="7FA8E4E5" w14:textId="77777777" w:rsidR="007A6143" w:rsidRPr="00CC1EA8" w:rsidRDefault="007A6143" w:rsidP="007A6143">
            <w:pPr>
              <w:pStyle w:val="TAC"/>
              <w:rPr>
                <w:lang w:val="en-US" w:eastAsia="fi-FI"/>
              </w:rPr>
            </w:pPr>
            <w:r w:rsidRPr="00CC1EA8">
              <w:rPr>
                <w:lang w:val="en-US" w:eastAsia="fi-FI"/>
              </w:rPr>
              <w:t>0</w:t>
            </w:r>
          </w:p>
        </w:tc>
      </w:tr>
      <w:tr w:rsidR="007A6143" w:rsidRPr="00CC1EA8" w14:paraId="52B10928" w14:textId="77777777" w:rsidTr="00F66F19">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6E5C09A" w14:textId="77777777" w:rsidR="007A6143" w:rsidRPr="00CC1EA8" w:rsidRDefault="007A6143" w:rsidP="007A6143">
            <w:pPr>
              <w:pStyle w:val="TAN"/>
              <w:rPr>
                <w:rFonts w:eastAsia="Yu Mincho"/>
                <w:lang w:val="en-US" w:eastAsia="zh-CN"/>
              </w:rPr>
            </w:pPr>
            <w:r w:rsidRPr="00CC1EA8">
              <w:rPr>
                <w:lang w:val="en-US"/>
              </w:rPr>
              <w:t>NOTE 1:</w:t>
            </w:r>
            <w:r w:rsidRPr="00CC1EA8">
              <w:tab/>
            </w:r>
            <w:r w:rsidRPr="00CC1EA8">
              <w:rPr>
                <w:lang w:val="en-US"/>
              </w:rPr>
              <w:t>Void</w:t>
            </w:r>
          </w:p>
          <w:p w14:paraId="371A7D02" w14:textId="77777777" w:rsidR="007A6143" w:rsidRPr="00CC1EA8" w:rsidRDefault="007A6143" w:rsidP="007A6143">
            <w:pPr>
              <w:pStyle w:val="TAN"/>
            </w:pPr>
            <w:r w:rsidRPr="00CC1EA8">
              <w:t>NOTE 2:</w:t>
            </w:r>
            <w:r w:rsidRPr="00CC1EA8">
              <w:tab/>
              <w:t>Void</w:t>
            </w:r>
          </w:p>
          <w:p w14:paraId="0E3A7DE3" w14:textId="77777777" w:rsidR="007A6143" w:rsidRPr="00CC1EA8" w:rsidRDefault="007A6143" w:rsidP="007A6143">
            <w:pPr>
              <w:pStyle w:val="TAN"/>
            </w:pPr>
            <w:r w:rsidRPr="00CC1EA8">
              <w:t>NOTE 3:</w:t>
            </w:r>
            <w:r w:rsidRPr="00CC1EA8">
              <w:tab/>
              <w:t>Channel bandwidth per operating band defined in Table 5.3.5-1</w:t>
            </w:r>
          </w:p>
          <w:p w14:paraId="74FC1DDE" w14:textId="77777777" w:rsidR="007A6143" w:rsidRPr="00CC1EA8" w:rsidRDefault="007A6143" w:rsidP="007A6143">
            <w:pPr>
              <w:pStyle w:val="TAN"/>
            </w:pPr>
            <w:r w:rsidRPr="00CC1EA8">
              <w:t>NOTE 4:</w:t>
            </w:r>
            <w:r w:rsidRPr="00CC1EA8">
              <w:tab/>
              <w:t xml:space="preserve">Configurations for intra-band contiguous CA defined in Table 5.5A.1-1 </w:t>
            </w:r>
          </w:p>
          <w:p w14:paraId="0712B487" w14:textId="77777777" w:rsidR="007A6143" w:rsidRPr="00CC1EA8" w:rsidRDefault="007A6143" w:rsidP="007A6143">
            <w:pPr>
              <w:pStyle w:val="TAN"/>
            </w:pPr>
            <w:r w:rsidRPr="00CC1EA8">
              <w:t>NOTE 5:</w:t>
            </w:r>
            <w:r w:rsidRPr="00CC1EA8">
              <w:tab/>
              <w:t xml:space="preserve">Configurations for intra-band non-contiguous CA defined in Table </w:t>
            </w:r>
            <w:r w:rsidRPr="00CC1EA8">
              <w:rPr>
                <w:rFonts w:hint="eastAsia"/>
              </w:rPr>
              <w:t>5.5A.</w:t>
            </w:r>
            <w:r w:rsidRPr="00CC1EA8">
              <w:t>2</w:t>
            </w:r>
            <w:r w:rsidRPr="00CC1EA8">
              <w:rPr>
                <w:rFonts w:hint="eastAsia"/>
              </w:rPr>
              <w:t>-</w:t>
            </w:r>
            <w:r w:rsidRPr="00CC1EA8">
              <w:t>1</w:t>
            </w:r>
          </w:p>
          <w:p w14:paraId="73A461A7" w14:textId="77777777" w:rsidR="007A6143" w:rsidRPr="00CC1EA8" w:rsidRDefault="007A6143" w:rsidP="007A6143">
            <w:pPr>
              <w:pStyle w:val="TAN"/>
            </w:pPr>
            <w:r w:rsidRPr="00CC1EA8">
              <w:t>NOTE 6:</w:t>
            </w:r>
            <w:r w:rsidRPr="00CC1EA8">
              <w:tab/>
              <w:t>Void</w:t>
            </w:r>
          </w:p>
          <w:p w14:paraId="04432FDE" w14:textId="77777777" w:rsidR="007A6143" w:rsidRPr="00CC1EA8" w:rsidRDefault="007A6143" w:rsidP="007A6143">
            <w:pPr>
              <w:pStyle w:val="TAN"/>
              <w:rPr>
                <w:rFonts w:cs="Arial"/>
                <w:color w:val="000000"/>
                <w:szCs w:val="18"/>
                <w:lang w:eastAsia="fi-FI"/>
              </w:rPr>
            </w:pPr>
            <w:r w:rsidRPr="00CC1EA8">
              <w:rPr>
                <w:rFonts w:cs="Arial"/>
                <w:color w:val="000000"/>
                <w:szCs w:val="18"/>
                <w:lang w:eastAsia="fi-FI"/>
              </w:rPr>
              <w:t>NOTE 7:</w:t>
            </w:r>
            <w:r w:rsidRPr="00CC1EA8">
              <w:rPr>
                <w:rFonts w:cs="Arial"/>
                <w:color w:val="000000"/>
                <w:szCs w:val="18"/>
                <w:lang w:eastAsia="fi-FI"/>
              </w:rPr>
              <w:tab/>
              <w:t>Unless otherwise stated, BCS0 is referred in each constituent CA configuration.</w:t>
            </w:r>
          </w:p>
          <w:p w14:paraId="3E2498AB" w14:textId="77777777" w:rsidR="007A6143" w:rsidRDefault="007A6143" w:rsidP="007A6143">
            <w:pPr>
              <w:pStyle w:val="TAN"/>
              <w:rPr>
                <w:lang w:val="en-US"/>
              </w:rPr>
            </w:pPr>
            <w:r w:rsidRPr="00CC1EA8">
              <w:rPr>
                <w:lang w:eastAsia="fi-FI"/>
              </w:rPr>
              <w:t>NOTE 8:</w:t>
            </w:r>
            <w:r w:rsidRPr="00CC1EA8">
              <w:tab/>
            </w:r>
            <w:r w:rsidRPr="00CC1EA8">
              <w:rPr>
                <w:rFonts w:ascii="Symbol" w:hAnsi="Symbol"/>
                <w:lang w:val="en-US"/>
              </w:rPr>
              <w:t></w:t>
            </w:r>
            <w:r w:rsidRPr="00CC1EA8">
              <w:rPr>
                <w:lang w:val="en-US"/>
              </w:rPr>
              <w:t>(BW</w:t>
            </w:r>
            <w:r w:rsidRPr="00CC1EA8">
              <w:rPr>
                <w:vertAlign w:val="subscript"/>
                <w:lang w:val="en-US"/>
              </w:rPr>
              <w:t>Channel,block</w:t>
            </w:r>
            <w:r w:rsidRPr="00CC1EA8">
              <w:rPr>
                <w:lang w:val="en-US"/>
              </w:rPr>
              <w:t>) denotes the maximum total bandwidth from the summation of the sub-block bandwidths and shall be less than the bandwidth of the operating band.</w:t>
            </w:r>
          </w:p>
          <w:p w14:paraId="20901637" w14:textId="1D01B410" w:rsidR="007A6143" w:rsidRPr="00CC1EA8" w:rsidRDefault="007A6143" w:rsidP="007A6143">
            <w:pPr>
              <w:pStyle w:val="TAN"/>
              <w:rPr>
                <w:rFonts w:cs="Arial"/>
                <w:color w:val="000000"/>
                <w:szCs w:val="18"/>
                <w:lang w:eastAsia="fi-FI"/>
              </w:rPr>
            </w:pPr>
            <w:r>
              <w:rPr>
                <w:lang w:eastAsia="fi-FI"/>
              </w:rPr>
              <w:t>NOTE 9</w:t>
            </w:r>
            <w:r w:rsidRPr="00CC1EA8">
              <w:rPr>
                <w:lang w:eastAsia="fi-FI"/>
              </w:rPr>
              <w:t>:</w:t>
            </w:r>
            <w:r w:rsidRPr="00CC1EA8">
              <w:tab/>
            </w:r>
            <w:r w:rsidRPr="00981202">
              <w:rPr>
                <w:szCs w:val="22"/>
                <w:lang w:eastAsia="en-GB"/>
              </w:rPr>
              <w:t xml:space="preserve">The delimiter “/” </w:t>
            </w:r>
            <w:r>
              <w:rPr>
                <w:szCs w:val="22"/>
                <w:lang w:eastAsia="en-GB"/>
              </w:rPr>
              <w:t xml:space="preserve">is only </w:t>
            </w:r>
            <w:r w:rsidRPr="00981202">
              <w:rPr>
                <w:szCs w:val="22"/>
                <w:lang w:eastAsia="en-GB"/>
              </w:rPr>
              <w:t>used in the uplink configurations for the sake of simplicity. For example, CA_nyA/B/C denotes CA_nyA, CA</w:t>
            </w:r>
            <w:r>
              <w:rPr>
                <w:szCs w:val="22"/>
                <w:lang w:eastAsia="en-GB"/>
              </w:rPr>
              <w:t>_</w:t>
            </w:r>
            <w:r w:rsidRPr="00981202">
              <w:rPr>
                <w:szCs w:val="22"/>
                <w:lang w:eastAsia="en-GB"/>
              </w:rPr>
              <w:t>nyB and CA</w:t>
            </w:r>
            <w:r>
              <w:rPr>
                <w:szCs w:val="22"/>
                <w:lang w:eastAsia="en-GB"/>
              </w:rPr>
              <w:t>_</w:t>
            </w:r>
            <w:r w:rsidRPr="00981202">
              <w:rPr>
                <w:szCs w:val="22"/>
                <w:lang w:eastAsia="en-GB"/>
              </w:rPr>
              <w:t>nyC, where n</w:t>
            </w:r>
            <w:r w:rsidRPr="00981202">
              <w:rPr>
                <w:rFonts w:hint="eastAsia"/>
                <w:szCs w:val="22"/>
                <w:lang w:eastAsia="en-GB"/>
              </w:rPr>
              <w:t>y</w:t>
            </w:r>
            <w:r w:rsidRPr="00981202">
              <w:rPr>
                <w:szCs w:val="22"/>
                <w:lang w:eastAsia="en-GB"/>
              </w:rPr>
              <w:t xml:space="preserve"> is a FR2 </w:t>
            </w:r>
            <w:r>
              <w:rPr>
                <w:szCs w:val="22"/>
                <w:lang w:eastAsia="en-GB"/>
              </w:rPr>
              <w:t xml:space="preserve">NR </w:t>
            </w:r>
            <w:r w:rsidRPr="00981202">
              <w:rPr>
                <w:szCs w:val="22"/>
                <w:lang w:eastAsia="en-GB"/>
              </w:rPr>
              <w:t>band and A, B and C are the corresponding bandwidth classes respectively.</w:t>
            </w:r>
          </w:p>
        </w:tc>
      </w:tr>
    </w:tbl>
    <w:p w14:paraId="58A98A45" w14:textId="7B2A5287" w:rsidR="00E14763" w:rsidRDefault="00E14763" w:rsidP="005B5532"/>
    <w:p w14:paraId="751C0F30" w14:textId="77777777" w:rsidR="004963EA" w:rsidRPr="00C04A08" w:rsidRDefault="004963EA" w:rsidP="004963EA">
      <w:pPr>
        <w:pStyle w:val="Heading3"/>
      </w:pPr>
      <w:bookmarkStart w:id="1437" w:name="_Toc52196357"/>
      <w:bookmarkStart w:id="1438" w:name="_Toc52197337"/>
      <w:bookmarkStart w:id="1439" w:name="_Toc53173060"/>
      <w:bookmarkStart w:id="1440" w:name="_Toc53173429"/>
      <w:bookmarkStart w:id="1441" w:name="_Toc61119418"/>
      <w:bookmarkStart w:id="1442" w:name="_Toc61119800"/>
      <w:bookmarkStart w:id="1443" w:name="_Toc67925846"/>
      <w:bookmarkStart w:id="1444" w:name="_Toc75273484"/>
      <w:bookmarkStart w:id="1445" w:name="_Toc76510384"/>
      <w:bookmarkStart w:id="1446" w:name="_Toc83129537"/>
      <w:bookmarkStart w:id="1447" w:name="_Toc90591070"/>
      <w:bookmarkStart w:id="1448" w:name="_Toc98864092"/>
      <w:bookmarkStart w:id="1449" w:name="_Toc99733341"/>
      <w:bookmarkStart w:id="1450" w:name="_Toc106577232"/>
      <w:bookmarkStart w:id="1451" w:name="_Toc114536983"/>
      <w:bookmarkStart w:id="1452" w:name="_Toc115257251"/>
      <w:bookmarkStart w:id="1453" w:name="_Toc123086570"/>
      <w:bookmarkStart w:id="1454" w:name="_Toc123088305"/>
      <w:bookmarkStart w:id="1455" w:name="_Toc124297960"/>
      <w:bookmarkStart w:id="1456" w:name="_Toc130574711"/>
      <w:bookmarkStart w:id="1457" w:name="_Toc131767121"/>
      <w:bookmarkStart w:id="1458" w:name="_Toc138887707"/>
      <w:bookmarkStart w:id="1459" w:name="_Toc145919902"/>
      <w:bookmarkStart w:id="1460" w:name="_Toc21340754"/>
      <w:bookmarkStart w:id="1461" w:name="_Toc29805201"/>
      <w:bookmarkStart w:id="1462" w:name="_Toc36456410"/>
      <w:bookmarkStart w:id="1463" w:name="_Toc36469508"/>
      <w:bookmarkStart w:id="1464" w:name="_Toc37253917"/>
      <w:bookmarkStart w:id="1465" w:name="_Toc37322774"/>
      <w:bookmarkStart w:id="1466" w:name="_Toc37324180"/>
      <w:bookmarkStart w:id="1467" w:name="_Toc45889703"/>
      <w:r w:rsidRPr="00C04A08">
        <w:lastRenderedPageBreak/>
        <w:t>5.5A.3</w:t>
      </w:r>
      <w:r w:rsidRPr="00C04A08">
        <w:tab/>
        <w:t>Configurations for inter-band CA</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507F9282" w14:textId="5EE8B001"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047"/>
        <w:gridCol w:w="1062"/>
        <w:gridCol w:w="2826"/>
        <w:gridCol w:w="1579"/>
      </w:tblGrid>
      <w:tr w:rsidR="00A44D1E" w14:paraId="44076D93"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B445478" w14:textId="77777777" w:rsidR="00A44D1E" w:rsidRDefault="00A44D1E" w:rsidP="005B2BC8">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7769572F" w14:textId="77777777" w:rsidR="00A44D1E" w:rsidRDefault="00A44D1E" w:rsidP="005B2BC8">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1F428CE1" w14:textId="77777777" w:rsidR="00A44D1E" w:rsidRDefault="00A44D1E" w:rsidP="005B2BC8">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57234F4E" w14:textId="77777777" w:rsidR="00A44D1E" w:rsidRDefault="00A44D1E" w:rsidP="005B2BC8">
            <w:pPr>
              <w:pStyle w:val="TAH"/>
              <w:rPr>
                <w:lang w:eastAsia="zh-CN"/>
              </w:rPr>
            </w:pPr>
            <w:r>
              <w:rPr>
                <w:rFonts w:hint="eastAsia"/>
                <w:lang w:eastAsia="zh-CN"/>
              </w:rPr>
              <w:t>C</w:t>
            </w:r>
            <w:r>
              <w:rPr>
                <w:lang w:eastAsia="zh-CN"/>
              </w:rPr>
              <w:t xml:space="preserve">hannel bandwidth (MHz) </w:t>
            </w:r>
          </w:p>
          <w:p w14:paraId="00A64CB0" w14:textId="77777777" w:rsidR="00A44D1E" w:rsidRDefault="00A44D1E" w:rsidP="005B2BC8">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06D8BE41" w14:textId="77777777" w:rsidR="00A44D1E" w:rsidRDefault="00A44D1E" w:rsidP="005B2BC8">
            <w:pPr>
              <w:pStyle w:val="TAH"/>
              <w:rPr>
                <w:lang w:val="en-US" w:eastAsia="zh-CN"/>
              </w:rPr>
            </w:pPr>
            <w:r>
              <w:t>Bandwidth combination set</w:t>
            </w:r>
          </w:p>
        </w:tc>
      </w:tr>
      <w:tr w:rsidR="00A44D1E" w14:paraId="7832301A"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037AF3"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C90BD0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7AFAB9A"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56FD6C"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49450734" w14:textId="77777777" w:rsidR="00A44D1E" w:rsidRDefault="00A44D1E" w:rsidP="005B2BC8">
            <w:pPr>
              <w:pStyle w:val="TAC"/>
              <w:rPr>
                <w:lang w:val="en-US" w:eastAsia="zh-CN"/>
              </w:rPr>
            </w:pPr>
            <w:r>
              <w:rPr>
                <w:rFonts w:hint="eastAsia"/>
                <w:lang w:val="en-US" w:eastAsia="zh-CN"/>
              </w:rPr>
              <w:t>0</w:t>
            </w:r>
          </w:p>
        </w:tc>
      </w:tr>
      <w:tr w:rsidR="00A44D1E" w14:paraId="6DB139A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86C49F6"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D5E273A"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013B324"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CC221A"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84517DC" w14:textId="77777777" w:rsidR="00A44D1E" w:rsidRDefault="00A44D1E" w:rsidP="005B2BC8">
            <w:pPr>
              <w:pStyle w:val="TAC"/>
              <w:rPr>
                <w:lang w:val="en-US" w:eastAsia="zh-CN"/>
              </w:rPr>
            </w:pPr>
          </w:p>
        </w:tc>
      </w:tr>
      <w:tr w:rsidR="00A44D1E" w14:paraId="3B00A098"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2FD704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0FC8CE54"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5A01607"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79D626"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2192DD9" w14:textId="77777777" w:rsidR="00A44D1E" w:rsidRDefault="00A44D1E" w:rsidP="005B2BC8">
            <w:pPr>
              <w:pStyle w:val="TAC"/>
              <w:rPr>
                <w:lang w:val="en-US" w:eastAsia="zh-CN"/>
              </w:rPr>
            </w:pPr>
            <w:r>
              <w:rPr>
                <w:rFonts w:hint="eastAsia"/>
                <w:lang w:val="en-US" w:eastAsia="zh-CN"/>
              </w:rPr>
              <w:t>0</w:t>
            </w:r>
          </w:p>
        </w:tc>
      </w:tr>
      <w:tr w:rsidR="00A44D1E" w14:paraId="6B85887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1DBAFE"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99B589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7A2B383"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CD5879" w14:textId="77777777" w:rsidR="00A44D1E" w:rsidRDefault="00A44D1E" w:rsidP="005B2BC8">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BC7D00E" w14:textId="77777777" w:rsidR="00A44D1E" w:rsidRDefault="00A44D1E" w:rsidP="005B2BC8">
            <w:pPr>
              <w:pStyle w:val="TAC"/>
              <w:rPr>
                <w:lang w:val="en-US" w:eastAsia="zh-CN"/>
              </w:rPr>
            </w:pPr>
          </w:p>
        </w:tc>
      </w:tr>
      <w:tr w:rsidR="00A44D1E" w14:paraId="6DB1574C"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CD1464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1CDD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5C16B12"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356876"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F51EF5" w14:textId="77777777" w:rsidR="00A44D1E" w:rsidRDefault="00A44D1E" w:rsidP="005B2BC8">
            <w:pPr>
              <w:pStyle w:val="TAC"/>
              <w:rPr>
                <w:lang w:val="en-US" w:eastAsia="zh-CN"/>
              </w:rPr>
            </w:pPr>
            <w:r>
              <w:rPr>
                <w:rFonts w:hint="eastAsia"/>
                <w:lang w:val="en-US" w:eastAsia="zh-CN"/>
              </w:rPr>
              <w:t>0</w:t>
            </w:r>
          </w:p>
        </w:tc>
      </w:tr>
      <w:tr w:rsidR="00A44D1E" w14:paraId="0E6FF9A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76EE496"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4443094"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7084853"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CB7896" w14:textId="77777777" w:rsidR="00A44D1E" w:rsidRDefault="00A44D1E" w:rsidP="005B2BC8">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4FDDE390" w14:textId="77777777" w:rsidR="00A44D1E" w:rsidRDefault="00A44D1E" w:rsidP="005B2BC8">
            <w:pPr>
              <w:pStyle w:val="TAC"/>
              <w:rPr>
                <w:lang w:val="en-US" w:eastAsia="zh-CN"/>
              </w:rPr>
            </w:pPr>
          </w:p>
        </w:tc>
      </w:tr>
      <w:tr w:rsidR="00A44D1E" w14:paraId="5FB51394"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8CA7767"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A53998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43604FF"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A7783"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A77C45D" w14:textId="77777777" w:rsidR="00A44D1E" w:rsidRDefault="00A44D1E" w:rsidP="005B2BC8">
            <w:pPr>
              <w:pStyle w:val="TAC"/>
              <w:rPr>
                <w:lang w:val="en-US" w:eastAsia="zh-CN"/>
              </w:rPr>
            </w:pPr>
            <w:r>
              <w:rPr>
                <w:rFonts w:hint="eastAsia"/>
                <w:lang w:val="en-US" w:eastAsia="zh-CN"/>
              </w:rPr>
              <w:t>0</w:t>
            </w:r>
          </w:p>
        </w:tc>
      </w:tr>
      <w:tr w:rsidR="00A44D1E" w14:paraId="3571BA21"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0BCEEE8"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26017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C12FB22"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393D71" w14:textId="77777777" w:rsidR="00A44D1E" w:rsidRDefault="00A44D1E" w:rsidP="005B2BC8">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41F6D5B8" w14:textId="77777777" w:rsidR="00A44D1E" w:rsidRDefault="00A44D1E" w:rsidP="005B2BC8">
            <w:pPr>
              <w:pStyle w:val="TAC"/>
              <w:rPr>
                <w:lang w:val="en-US" w:eastAsia="zh-CN"/>
              </w:rPr>
            </w:pPr>
          </w:p>
        </w:tc>
      </w:tr>
      <w:tr w:rsidR="00A44D1E" w14:paraId="2ED1660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6FE4600"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3D048D0"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8863319"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631043"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5673AD6F" w14:textId="77777777" w:rsidR="00A44D1E" w:rsidRDefault="00A44D1E" w:rsidP="005B2BC8">
            <w:pPr>
              <w:pStyle w:val="TAC"/>
              <w:rPr>
                <w:lang w:val="en-US" w:eastAsia="zh-CN"/>
              </w:rPr>
            </w:pPr>
            <w:r>
              <w:rPr>
                <w:rFonts w:hint="eastAsia"/>
                <w:lang w:val="en-US" w:eastAsia="zh-CN"/>
              </w:rPr>
              <w:t>0</w:t>
            </w:r>
          </w:p>
        </w:tc>
      </w:tr>
      <w:tr w:rsidR="00A44D1E" w14:paraId="25CBC5FE"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43C0D5"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C497E3F"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A7D330B"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1C0617" w14:textId="77777777" w:rsidR="00A44D1E" w:rsidRDefault="00A44D1E" w:rsidP="005B2BC8">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E2252B6" w14:textId="77777777" w:rsidR="00A44D1E" w:rsidRDefault="00A44D1E" w:rsidP="005B2BC8">
            <w:pPr>
              <w:pStyle w:val="TAC"/>
              <w:rPr>
                <w:lang w:val="en-US" w:eastAsia="zh-CN"/>
              </w:rPr>
            </w:pPr>
          </w:p>
        </w:tc>
      </w:tr>
      <w:tr w:rsidR="00A44D1E" w14:paraId="0C34A70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5776BC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216D93B9"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C8D410"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7C1199"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4BC05BC" w14:textId="77777777" w:rsidR="00A44D1E" w:rsidRDefault="00A44D1E" w:rsidP="005B2BC8">
            <w:pPr>
              <w:pStyle w:val="TAC"/>
              <w:rPr>
                <w:lang w:val="en-US" w:eastAsia="zh-CN"/>
              </w:rPr>
            </w:pPr>
            <w:r>
              <w:rPr>
                <w:rFonts w:hint="eastAsia"/>
                <w:lang w:val="en-US" w:eastAsia="zh-CN"/>
              </w:rPr>
              <w:t>0</w:t>
            </w:r>
          </w:p>
        </w:tc>
      </w:tr>
      <w:tr w:rsidR="00A44D1E" w14:paraId="4AED978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AF8BE6A"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3ADC08D"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BC0A51C"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8AEC60" w14:textId="77777777" w:rsidR="00A44D1E" w:rsidRDefault="00A44D1E" w:rsidP="005B2BC8">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49B0A7A" w14:textId="77777777" w:rsidR="00A44D1E" w:rsidRDefault="00A44D1E" w:rsidP="005B2BC8">
            <w:pPr>
              <w:pStyle w:val="TAC"/>
              <w:rPr>
                <w:lang w:val="en-US" w:eastAsia="zh-CN"/>
              </w:rPr>
            </w:pPr>
          </w:p>
        </w:tc>
      </w:tr>
      <w:tr w:rsidR="00A44D1E" w14:paraId="356D0424"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7D9F7A6"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FFE4F3B"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A325F8D"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888B3F"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652E6CD" w14:textId="77777777" w:rsidR="00A44D1E" w:rsidRDefault="00A44D1E" w:rsidP="005B2BC8">
            <w:pPr>
              <w:pStyle w:val="TAC"/>
              <w:rPr>
                <w:lang w:val="en-US" w:eastAsia="zh-CN"/>
              </w:rPr>
            </w:pPr>
            <w:r>
              <w:rPr>
                <w:rFonts w:hint="eastAsia"/>
                <w:lang w:val="en-US" w:eastAsia="zh-CN"/>
              </w:rPr>
              <w:t>0</w:t>
            </w:r>
          </w:p>
        </w:tc>
      </w:tr>
      <w:tr w:rsidR="00A44D1E" w14:paraId="50D1F5FB"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449F5D"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DA274CD"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C6790ED"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2F8D45" w14:textId="77777777" w:rsidR="00A44D1E" w:rsidRDefault="00A44D1E" w:rsidP="005B2BC8">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4B5A3E" w14:textId="77777777" w:rsidR="00A44D1E" w:rsidRDefault="00A44D1E" w:rsidP="005B2BC8">
            <w:pPr>
              <w:pStyle w:val="TAC"/>
              <w:rPr>
                <w:lang w:val="en-US" w:eastAsia="zh-CN"/>
              </w:rPr>
            </w:pPr>
          </w:p>
        </w:tc>
      </w:tr>
      <w:tr w:rsidR="00A44D1E" w14:paraId="6D02488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1D688E2"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E4E12C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43248FC" w14:textId="77777777" w:rsidR="00A44D1E" w:rsidRDefault="00A44D1E" w:rsidP="005B2BC8">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26C157"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1D3FF9E" w14:textId="77777777" w:rsidR="00A44D1E" w:rsidRDefault="00A44D1E" w:rsidP="005B2BC8">
            <w:pPr>
              <w:pStyle w:val="TAC"/>
              <w:rPr>
                <w:lang w:val="en-US" w:eastAsia="zh-CN"/>
              </w:rPr>
            </w:pPr>
            <w:r>
              <w:rPr>
                <w:rFonts w:hint="eastAsia"/>
                <w:lang w:val="en-US" w:eastAsia="zh-CN"/>
              </w:rPr>
              <w:t>0</w:t>
            </w:r>
          </w:p>
        </w:tc>
      </w:tr>
      <w:tr w:rsidR="00A44D1E" w14:paraId="2CD4F0C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A483AA"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15BBB8B"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7369278" w14:textId="77777777" w:rsidR="00A44D1E" w:rsidRDefault="00A44D1E" w:rsidP="005B2BC8">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DF0AC" w14:textId="77777777" w:rsidR="00A44D1E" w:rsidRDefault="00A44D1E" w:rsidP="005B2BC8">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5D269953" w14:textId="77777777" w:rsidR="00A44D1E" w:rsidRDefault="00A44D1E" w:rsidP="005B2BC8">
            <w:pPr>
              <w:pStyle w:val="TAC"/>
              <w:rPr>
                <w:lang w:val="en-US" w:eastAsia="zh-CN"/>
              </w:rPr>
            </w:pPr>
          </w:p>
        </w:tc>
      </w:tr>
      <w:tr w:rsidR="00A44D1E" w14:paraId="6AC67EA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24C94D"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1E4B306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58C469E"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7DFEE8"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9A8C626" w14:textId="77777777" w:rsidR="00A44D1E" w:rsidRDefault="00A44D1E" w:rsidP="005B2BC8">
            <w:pPr>
              <w:pStyle w:val="TAC"/>
              <w:rPr>
                <w:lang w:val="en-US" w:eastAsia="zh-CN"/>
              </w:rPr>
            </w:pPr>
            <w:r>
              <w:rPr>
                <w:rFonts w:eastAsia="Yu Mincho" w:hint="eastAsia"/>
                <w:lang w:val="en-US" w:eastAsia="ja-JP"/>
              </w:rPr>
              <w:t>0</w:t>
            </w:r>
          </w:p>
        </w:tc>
      </w:tr>
      <w:tr w:rsidR="00A44D1E" w14:paraId="47D31B1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F617F2"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B01972D"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7116147" w14:textId="77777777" w:rsidR="00A44D1E" w:rsidRDefault="00A44D1E" w:rsidP="005B2BC8">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CDC904" w14:textId="77777777" w:rsidR="00A44D1E" w:rsidRDefault="00A44D1E" w:rsidP="005B2BC8">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01A591B2" w14:textId="77777777" w:rsidR="00A44D1E" w:rsidRDefault="00A44D1E" w:rsidP="005B2BC8">
            <w:pPr>
              <w:pStyle w:val="TAC"/>
              <w:rPr>
                <w:lang w:val="en-US" w:eastAsia="zh-CN"/>
              </w:rPr>
            </w:pPr>
          </w:p>
        </w:tc>
      </w:tr>
      <w:tr w:rsidR="00A44D1E" w14:paraId="1104E50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8C297B3"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2C426D4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B66AF3C"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5D48FD"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C61AF3" w14:textId="77777777" w:rsidR="00A44D1E" w:rsidRDefault="00A44D1E" w:rsidP="005B2BC8">
            <w:pPr>
              <w:pStyle w:val="TAC"/>
              <w:rPr>
                <w:lang w:val="en-US" w:eastAsia="zh-CN"/>
              </w:rPr>
            </w:pPr>
            <w:r>
              <w:rPr>
                <w:rFonts w:eastAsia="Yu Mincho" w:hint="eastAsia"/>
                <w:lang w:val="en-US" w:eastAsia="ja-JP"/>
              </w:rPr>
              <w:t>0</w:t>
            </w:r>
          </w:p>
        </w:tc>
      </w:tr>
      <w:tr w:rsidR="00A44D1E" w14:paraId="6FFB54C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D2DDB1"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B8F7FDB"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B28C302"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CE0462"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0B8B0995" w14:textId="77777777" w:rsidR="00A44D1E" w:rsidRDefault="00A44D1E" w:rsidP="005B2BC8">
            <w:pPr>
              <w:pStyle w:val="TAC"/>
              <w:rPr>
                <w:lang w:val="en-US" w:eastAsia="zh-CN"/>
              </w:rPr>
            </w:pPr>
          </w:p>
        </w:tc>
      </w:tr>
      <w:tr w:rsidR="00A44D1E" w14:paraId="6525EF5E"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7EFF9E3"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6C5237B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930D89A"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25380"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87A413F" w14:textId="77777777" w:rsidR="00A44D1E" w:rsidRDefault="00A44D1E" w:rsidP="005B2BC8">
            <w:pPr>
              <w:pStyle w:val="TAC"/>
              <w:rPr>
                <w:lang w:val="en-US" w:eastAsia="zh-CN"/>
              </w:rPr>
            </w:pPr>
            <w:r>
              <w:rPr>
                <w:rFonts w:eastAsia="Yu Mincho" w:hint="eastAsia"/>
                <w:lang w:val="en-US" w:eastAsia="ja-JP"/>
              </w:rPr>
              <w:t>0</w:t>
            </w:r>
          </w:p>
        </w:tc>
      </w:tr>
      <w:tr w:rsidR="00A44D1E" w14:paraId="0206691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B5CCF0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28000C3"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AA06FD"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DB030E"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591126B2" w14:textId="77777777" w:rsidR="00A44D1E" w:rsidRDefault="00A44D1E" w:rsidP="005B2BC8">
            <w:pPr>
              <w:pStyle w:val="TAC"/>
              <w:rPr>
                <w:lang w:val="en-US" w:eastAsia="zh-CN"/>
              </w:rPr>
            </w:pPr>
          </w:p>
        </w:tc>
      </w:tr>
      <w:tr w:rsidR="00A44D1E" w14:paraId="61EDB191"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FB26F8"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2012E319"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EE8E3"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5905C9"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83FC823" w14:textId="77777777" w:rsidR="00A44D1E" w:rsidRDefault="00A44D1E" w:rsidP="005B2BC8">
            <w:pPr>
              <w:pStyle w:val="TAC"/>
              <w:rPr>
                <w:lang w:val="en-US" w:eastAsia="zh-CN"/>
              </w:rPr>
            </w:pPr>
            <w:r>
              <w:rPr>
                <w:rFonts w:eastAsia="Yu Mincho" w:hint="eastAsia"/>
                <w:lang w:val="en-US" w:eastAsia="ja-JP"/>
              </w:rPr>
              <w:t>0</w:t>
            </w:r>
          </w:p>
        </w:tc>
      </w:tr>
      <w:tr w:rsidR="00A44D1E" w14:paraId="755A676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6C1F31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98D83D"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7AC45E5"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0242B3"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6CC5A511" w14:textId="77777777" w:rsidR="00A44D1E" w:rsidRDefault="00A44D1E" w:rsidP="005B2BC8">
            <w:pPr>
              <w:pStyle w:val="TAC"/>
              <w:rPr>
                <w:lang w:val="en-US" w:eastAsia="zh-CN"/>
              </w:rPr>
            </w:pPr>
          </w:p>
        </w:tc>
      </w:tr>
      <w:tr w:rsidR="00A44D1E" w14:paraId="530CFEF1"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83E89F4"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23F28E4"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C105EBC"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0F3D13"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02A6C62B" w14:textId="77777777" w:rsidR="00A44D1E" w:rsidRDefault="00A44D1E" w:rsidP="005B2BC8">
            <w:pPr>
              <w:pStyle w:val="TAC"/>
              <w:rPr>
                <w:lang w:val="en-US" w:eastAsia="zh-CN"/>
              </w:rPr>
            </w:pPr>
            <w:r>
              <w:rPr>
                <w:rFonts w:eastAsia="Yu Mincho" w:hint="eastAsia"/>
                <w:lang w:val="en-US" w:eastAsia="ja-JP"/>
              </w:rPr>
              <w:t>0</w:t>
            </w:r>
          </w:p>
        </w:tc>
      </w:tr>
      <w:tr w:rsidR="00A44D1E" w14:paraId="5DAF926B"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49D3A8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EDBD2EC"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23754D8"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BEA348"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0F8ADF92" w14:textId="77777777" w:rsidR="00A44D1E" w:rsidRDefault="00A44D1E" w:rsidP="005B2BC8">
            <w:pPr>
              <w:pStyle w:val="TAC"/>
              <w:rPr>
                <w:lang w:val="en-US" w:eastAsia="zh-CN"/>
              </w:rPr>
            </w:pPr>
          </w:p>
        </w:tc>
      </w:tr>
      <w:tr w:rsidR="00A44D1E" w14:paraId="332509A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390FD6C"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5C56D6F3"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810365"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6BE860"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0BE6492" w14:textId="77777777" w:rsidR="00A44D1E" w:rsidRDefault="00A44D1E" w:rsidP="005B2BC8">
            <w:pPr>
              <w:pStyle w:val="TAC"/>
              <w:rPr>
                <w:lang w:val="en-US" w:eastAsia="zh-CN"/>
              </w:rPr>
            </w:pPr>
            <w:r>
              <w:rPr>
                <w:rFonts w:eastAsia="Yu Mincho" w:hint="eastAsia"/>
                <w:lang w:val="en-US" w:eastAsia="ja-JP"/>
              </w:rPr>
              <w:t>0</w:t>
            </w:r>
          </w:p>
        </w:tc>
      </w:tr>
      <w:tr w:rsidR="00A44D1E" w14:paraId="25C0C16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EEF6877"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1876430"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21B5FCD"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37178F"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5F8FABDA" w14:textId="77777777" w:rsidR="00A44D1E" w:rsidRDefault="00A44D1E" w:rsidP="005B2BC8">
            <w:pPr>
              <w:pStyle w:val="TAC"/>
              <w:rPr>
                <w:lang w:val="en-US" w:eastAsia="zh-CN"/>
              </w:rPr>
            </w:pPr>
          </w:p>
        </w:tc>
      </w:tr>
      <w:tr w:rsidR="00A44D1E" w14:paraId="40A9E9F3"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EC88C3E"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EB9221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5D4756"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86818F"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254A8D" w14:textId="77777777" w:rsidR="00A44D1E" w:rsidRDefault="00A44D1E" w:rsidP="005B2BC8">
            <w:pPr>
              <w:pStyle w:val="TAC"/>
              <w:rPr>
                <w:lang w:val="en-US" w:eastAsia="zh-CN"/>
              </w:rPr>
            </w:pPr>
            <w:r>
              <w:rPr>
                <w:rFonts w:eastAsia="Yu Mincho" w:hint="eastAsia"/>
                <w:lang w:val="en-US" w:eastAsia="ja-JP"/>
              </w:rPr>
              <w:t>0</w:t>
            </w:r>
          </w:p>
        </w:tc>
      </w:tr>
      <w:tr w:rsidR="00A44D1E" w14:paraId="4B4A993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180EA3D"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713A1"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9A8EFC9"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03EC3A"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E8A50CC" w14:textId="77777777" w:rsidR="00A44D1E" w:rsidRDefault="00A44D1E" w:rsidP="005B2BC8">
            <w:pPr>
              <w:pStyle w:val="TAC"/>
              <w:rPr>
                <w:lang w:val="en-US" w:eastAsia="zh-CN"/>
              </w:rPr>
            </w:pPr>
          </w:p>
        </w:tc>
      </w:tr>
      <w:tr w:rsidR="00A44D1E" w14:paraId="218B954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7E5D889"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7B0C0A9"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2DBD268"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23D6C4"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7F30820" w14:textId="77777777" w:rsidR="00A44D1E" w:rsidRDefault="00A44D1E" w:rsidP="005B2BC8">
            <w:pPr>
              <w:pStyle w:val="TAC"/>
              <w:rPr>
                <w:lang w:val="en-US" w:eastAsia="zh-CN"/>
              </w:rPr>
            </w:pPr>
            <w:r>
              <w:rPr>
                <w:rFonts w:eastAsia="Yu Mincho" w:hint="eastAsia"/>
                <w:lang w:val="en-US" w:eastAsia="ja-JP"/>
              </w:rPr>
              <w:t>0</w:t>
            </w:r>
          </w:p>
        </w:tc>
      </w:tr>
      <w:tr w:rsidR="00A44D1E" w14:paraId="6716957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2E9D275"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F3B7EEF"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8818C05"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E5433A"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3250F6BE" w14:textId="77777777" w:rsidR="00A44D1E" w:rsidRDefault="00A44D1E" w:rsidP="005B2BC8">
            <w:pPr>
              <w:pStyle w:val="TAC"/>
              <w:rPr>
                <w:lang w:val="en-US" w:eastAsia="zh-CN"/>
              </w:rPr>
            </w:pPr>
          </w:p>
        </w:tc>
      </w:tr>
      <w:tr w:rsidR="00A44D1E" w14:paraId="33E7052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86FCF4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4702F6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ED7ADB3"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2FB513"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84255EB" w14:textId="77777777" w:rsidR="00A44D1E" w:rsidRDefault="00A44D1E" w:rsidP="005B2BC8">
            <w:pPr>
              <w:pStyle w:val="TAC"/>
              <w:rPr>
                <w:lang w:val="en-US" w:eastAsia="zh-CN"/>
              </w:rPr>
            </w:pPr>
            <w:r>
              <w:rPr>
                <w:rFonts w:eastAsia="Yu Mincho" w:hint="eastAsia"/>
                <w:lang w:val="en-US" w:eastAsia="ja-JP"/>
              </w:rPr>
              <w:t>0</w:t>
            </w:r>
          </w:p>
        </w:tc>
      </w:tr>
      <w:tr w:rsidR="00A44D1E" w14:paraId="63BC769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0BE1292"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6DB3D9C"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3D769F5" w14:textId="77777777" w:rsidR="00A44D1E" w:rsidRDefault="00A44D1E" w:rsidP="005B2BC8">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089F23" w14:textId="77777777" w:rsidR="00A44D1E" w:rsidRDefault="00A44D1E" w:rsidP="005B2BC8">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7CDF853" w14:textId="77777777" w:rsidR="00A44D1E" w:rsidRDefault="00A44D1E" w:rsidP="005B2BC8">
            <w:pPr>
              <w:pStyle w:val="TAC"/>
              <w:rPr>
                <w:lang w:val="en-US" w:eastAsia="zh-CN"/>
              </w:rPr>
            </w:pPr>
          </w:p>
        </w:tc>
      </w:tr>
      <w:tr w:rsidR="00A44D1E" w14:paraId="01176488"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01E9B6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413BC33C"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CBDBD53"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14DB8B"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937146C" w14:textId="77777777" w:rsidR="00A44D1E" w:rsidRDefault="00A44D1E" w:rsidP="005B2BC8">
            <w:pPr>
              <w:pStyle w:val="TAC"/>
              <w:rPr>
                <w:lang w:val="en-US" w:eastAsia="zh-CN"/>
              </w:rPr>
            </w:pPr>
            <w:r>
              <w:rPr>
                <w:rFonts w:eastAsia="Yu Mincho" w:hint="eastAsia"/>
                <w:lang w:val="en-US" w:eastAsia="ja-JP"/>
              </w:rPr>
              <w:t>0</w:t>
            </w:r>
          </w:p>
        </w:tc>
      </w:tr>
      <w:tr w:rsidR="00A44D1E" w14:paraId="5CDF45A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785B18"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94B8F93"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2CFAFFB"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9EDEC9"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0DD5C47A" w14:textId="77777777" w:rsidR="00A44D1E" w:rsidRDefault="00A44D1E" w:rsidP="005B2BC8">
            <w:pPr>
              <w:pStyle w:val="TAC"/>
              <w:rPr>
                <w:lang w:val="en-US" w:eastAsia="zh-CN"/>
              </w:rPr>
            </w:pPr>
          </w:p>
        </w:tc>
      </w:tr>
      <w:tr w:rsidR="00A44D1E" w14:paraId="4EAE5A5D"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C80D104"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74DF781E"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C1005DE"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BDEFF0"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0AAA9F4F" w14:textId="77777777" w:rsidR="00A44D1E" w:rsidRDefault="00A44D1E" w:rsidP="005B2BC8">
            <w:pPr>
              <w:pStyle w:val="TAC"/>
              <w:rPr>
                <w:lang w:val="en-US" w:eastAsia="zh-CN"/>
              </w:rPr>
            </w:pPr>
            <w:r>
              <w:rPr>
                <w:rFonts w:eastAsia="Yu Mincho" w:hint="eastAsia"/>
                <w:lang w:val="en-US" w:eastAsia="ja-JP"/>
              </w:rPr>
              <w:t>0</w:t>
            </w:r>
          </w:p>
        </w:tc>
      </w:tr>
      <w:tr w:rsidR="00A44D1E" w14:paraId="0C323CD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1CD7243"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A52AF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86E092B"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27C62"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5D4A7332" w14:textId="77777777" w:rsidR="00A44D1E" w:rsidRDefault="00A44D1E" w:rsidP="005B2BC8">
            <w:pPr>
              <w:pStyle w:val="TAC"/>
              <w:rPr>
                <w:lang w:val="en-US" w:eastAsia="zh-CN"/>
              </w:rPr>
            </w:pPr>
          </w:p>
        </w:tc>
      </w:tr>
      <w:tr w:rsidR="00A44D1E" w14:paraId="27AF1B2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5455F2"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472295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AA7BA68"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A6E12C"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0195A6F" w14:textId="77777777" w:rsidR="00A44D1E" w:rsidRDefault="00A44D1E" w:rsidP="005B2BC8">
            <w:pPr>
              <w:pStyle w:val="TAC"/>
              <w:rPr>
                <w:lang w:val="en-US" w:eastAsia="zh-CN"/>
              </w:rPr>
            </w:pPr>
            <w:r>
              <w:rPr>
                <w:rFonts w:eastAsia="Yu Mincho" w:hint="eastAsia"/>
                <w:lang w:val="en-US" w:eastAsia="ja-JP"/>
              </w:rPr>
              <w:t>0</w:t>
            </w:r>
          </w:p>
        </w:tc>
      </w:tr>
      <w:tr w:rsidR="00A44D1E" w14:paraId="36AC031E"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B0B3C8"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CEDBDA0"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905EEB"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963543"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758627A6" w14:textId="77777777" w:rsidR="00A44D1E" w:rsidRDefault="00A44D1E" w:rsidP="005B2BC8">
            <w:pPr>
              <w:pStyle w:val="TAC"/>
              <w:rPr>
                <w:lang w:val="en-US" w:eastAsia="zh-CN"/>
              </w:rPr>
            </w:pPr>
          </w:p>
        </w:tc>
      </w:tr>
      <w:tr w:rsidR="00A44D1E" w14:paraId="1072158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005A76"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289B1C10"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1905852"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99267D"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03668E69" w14:textId="77777777" w:rsidR="00A44D1E" w:rsidRDefault="00A44D1E" w:rsidP="005B2BC8">
            <w:pPr>
              <w:pStyle w:val="TAC"/>
              <w:rPr>
                <w:lang w:val="en-US" w:eastAsia="zh-CN"/>
              </w:rPr>
            </w:pPr>
            <w:r>
              <w:rPr>
                <w:rFonts w:eastAsia="Yu Mincho" w:hint="eastAsia"/>
                <w:lang w:val="en-US" w:eastAsia="ja-JP"/>
              </w:rPr>
              <w:t>0</w:t>
            </w:r>
          </w:p>
        </w:tc>
      </w:tr>
      <w:tr w:rsidR="00A44D1E" w14:paraId="7850E58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AFDB05"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C720A8A"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E0AFAB2"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4038BC"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78CD555E" w14:textId="77777777" w:rsidR="00A44D1E" w:rsidRDefault="00A44D1E" w:rsidP="005B2BC8">
            <w:pPr>
              <w:pStyle w:val="TAC"/>
              <w:rPr>
                <w:lang w:val="en-US" w:eastAsia="zh-CN"/>
              </w:rPr>
            </w:pPr>
          </w:p>
        </w:tc>
      </w:tr>
      <w:tr w:rsidR="00A44D1E" w14:paraId="5032C58C"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281E839"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5CB6A28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58519DC"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3DF573"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9FDFF29" w14:textId="77777777" w:rsidR="00A44D1E" w:rsidRDefault="00A44D1E" w:rsidP="005B2BC8">
            <w:pPr>
              <w:pStyle w:val="TAC"/>
              <w:rPr>
                <w:lang w:val="en-US" w:eastAsia="zh-CN"/>
              </w:rPr>
            </w:pPr>
            <w:r>
              <w:rPr>
                <w:rFonts w:eastAsia="Yu Mincho" w:hint="eastAsia"/>
                <w:lang w:val="en-US" w:eastAsia="ja-JP"/>
              </w:rPr>
              <w:t>0</w:t>
            </w:r>
          </w:p>
        </w:tc>
      </w:tr>
      <w:tr w:rsidR="00A44D1E" w14:paraId="2825313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6D17D27"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BB0D3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BF70532"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8F1FB7"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3C06D13" w14:textId="77777777" w:rsidR="00A44D1E" w:rsidRDefault="00A44D1E" w:rsidP="005B2BC8">
            <w:pPr>
              <w:pStyle w:val="TAC"/>
              <w:rPr>
                <w:lang w:val="en-US" w:eastAsia="zh-CN"/>
              </w:rPr>
            </w:pPr>
          </w:p>
        </w:tc>
      </w:tr>
      <w:tr w:rsidR="00A44D1E" w14:paraId="7406171F"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DDF77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F6BDDC3"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273E89"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96C630"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073E1707" w14:textId="77777777" w:rsidR="00A44D1E" w:rsidRDefault="00A44D1E" w:rsidP="005B2BC8">
            <w:pPr>
              <w:pStyle w:val="TAC"/>
              <w:rPr>
                <w:lang w:val="en-US" w:eastAsia="zh-CN"/>
              </w:rPr>
            </w:pPr>
            <w:r>
              <w:rPr>
                <w:rFonts w:eastAsia="Yu Mincho" w:hint="eastAsia"/>
                <w:lang w:val="en-US" w:eastAsia="ja-JP"/>
              </w:rPr>
              <w:t>0</w:t>
            </w:r>
          </w:p>
        </w:tc>
      </w:tr>
      <w:tr w:rsidR="00A44D1E" w14:paraId="0903627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8B1E737"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BFFF2A2"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50C1FE5"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307560"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3713ADE8" w14:textId="77777777" w:rsidR="00A44D1E" w:rsidRDefault="00A44D1E" w:rsidP="005B2BC8">
            <w:pPr>
              <w:pStyle w:val="TAC"/>
              <w:rPr>
                <w:lang w:val="en-US" w:eastAsia="zh-CN"/>
              </w:rPr>
            </w:pPr>
          </w:p>
        </w:tc>
      </w:tr>
      <w:tr w:rsidR="00A44D1E" w14:paraId="42AEAFA5"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1E455A0"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0FB5CD6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C954F3E"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0DD62B"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08DDDE88" w14:textId="77777777" w:rsidR="00A44D1E" w:rsidRDefault="00A44D1E" w:rsidP="005B2BC8">
            <w:pPr>
              <w:pStyle w:val="TAC"/>
              <w:rPr>
                <w:lang w:val="en-US" w:eastAsia="zh-CN"/>
              </w:rPr>
            </w:pPr>
            <w:r>
              <w:rPr>
                <w:rFonts w:eastAsia="Yu Mincho" w:hint="eastAsia"/>
                <w:lang w:val="en-US" w:eastAsia="ja-JP"/>
              </w:rPr>
              <w:t>0</w:t>
            </w:r>
          </w:p>
        </w:tc>
      </w:tr>
      <w:tr w:rsidR="00A44D1E" w14:paraId="1489251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295152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C5A16B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7267399"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2D9E01"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6137C01" w14:textId="77777777" w:rsidR="00A44D1E" w:rsidRDefault="00A44D1E" w:rsidP="005B2BC8">
            <w:pPr>
              <w:pStyle w:val="TAC"/>
              <w:rPr>
                <w:lang w:val="en-US" w:eastAsia="zh-CN"/>
              </w:rPr>
            </w:pPr>
          </w:p>
        </w:tc>
      </w:tr>
      <w:tr w:rsidR="00A44D1E" w14:paraId="7058FCCE"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604DA0"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58ED967"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4371C03"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3A5F88"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76F9FF9" w14:textId="77777777" w:rsidR="00A44D1E" w:rsidRDefault="00A44D1E" w:rsidP="005B2BC8">
            <w:pPr>
              <w:pStyle w:val="TAC"/>
              <w:rPr>
                <w:lang w:val="en-US" w:eastAsia="zh-CN"/>
              </w:rPr>
            </w:pPr>
            <w:r>
              <w:rPr>
                <w:rFonts w:eastAsia="Yu Mincho" w:hint="eastAsia"/>
                <w:lang w:val="en-US" w:eastAsia="ja-JP"/>
              </w:rPr>
              <w:t>0</w:t>
            </w:r>
          </w:p>
        </w:tc>
      </w:tr>
      <w:tr w:rsidR="00A44D1E" w14:paraId="4A342C0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0E75383"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57B98FC"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1A8F7ED"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3C2D04" w14:textId="77777777" w:rsidR="00A44D1E" w:rsidRDefault="00A44D1E" w:rsidP="005B2BC8">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197DE33" w14:textId="77777777" w:rsidR="00A44D1E" w:rsidRDefault="00A44D1E" w:rsidP="005B2BC8">
            <w:pPr>
              <w:pStyle w:val="TAC"/>
              <w:rPr>
                <w:lang w:val="en-US" w:eastAsia="zh-CN"/>
              </w:rPr>
            </w:pPr>
          </w:p>
        </w:tc>
      </w:tr>
      <w:tr w:rsidR="00A44D1E" w14:paraId="7C1E58F5"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E892EA1"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FCEB186"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77D561E"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5DA13A"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48FF103A" w14:textId="77777777" w:rsidR="00A44D1E" w:rsidRDefault="00A44D1E" w:rsidP="005B2BC8">
            <w:pPr>
              <w:pStyle w:val="TAC"/>
              <w:rPr>
                <w:lang w:val="en-US" w:eastAsia="zh-CN"/>
              </w:rPr>
            </w:pPr>
            <w:r>
              <w:rPr>
                <w:rFonts w:eastAsia="Yu Mincho" w:hint="eastAsia"/>
                <w:lang w:val="en-US" w:eastAsia="ja-JP"/>
              </w:rPr>
              <w:t>0</w:t>
            </w:r>
          </w:p>
        </w:tc>
      </w:tr>
      <w:tr w:rsidR="00A44D1E" w14:paraId="5B9B94D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347B1AE"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07831A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15E4E0"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FA6654"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29346F39" w14:textId="77777777" w:rsidR="00A44D1E" w:rsidRDefault="00A44D1E" w:rsidP="005B2BC8">
            <w:pPr>
              <w:pStyle w:val="TAC"/>
              <w:rPr>
                <w:lang w:val="en-US" w:eastAsia="zh-CN"/>
              </w:rPr>
            </w:pPr>
          </w:p>
        </w:tc>
      </w:tr>
      <w:tr w:rsidR="00A44D1E" w14:paraId="693D37D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AAA6368"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75B4826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8FC239B"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EEB7F7"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40146396" w14:textId="77777777" w:rsidR="00A44D1E" w:rsidRDefault="00A44D1E" w:rsidP="005B2BC8">
            <w:pPr>
              <w:pStyle w:val="TAC"/>
              <w:rPr>
                <w:lang w:val="en-US" w:eastAsia="zh-CN"/>
              </w:rPr>
            </w:pPr>
            <w:r>
              <w:rPr>
                <w:rFonts w:eastAsia="Yu Mincho" w:hint="eastAsia"/>
                <w:lang w:val="en-US" w:eastAsia="ja-JP"/>
              </w:rPr>
              <w:t>0</w:t>
            </w:r>
          </w:p>
        </w:tc>
      </w:tr>
      <w:tr w:rsidR="00A44D1E" w14:paraId="2166A717"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C946F2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579E80B"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0C7A79F"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762607"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7D9D94E9" w14:textId="77777777" w:rsidR="00A44D1E" w:rsidRDefault="00A44D1E" w:rsidP="005B2BC8">
            <w:pPr>
              <w:pStyle w:val="TAC"/>
              <w:rPr>
                <w:lang w:val="en-US" w:eastAsia="zh-CN"/>
              </w:rPr>
            </w:pPr>
          </w:p>
        </w:tc>
      </w:tr>
      <w:tr w:rsidR="00A44D1E" w14:paraId="50916EC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A24DBEB"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315B9E8"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389FD15"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ED595"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714B5DB" w14:textId="77777777" w:rsidR="00A44D1E" w:rsidRDefault="00A44D1E" w:rsidP="005B2BC8">
            <w:pPr>
              <w:pStyle w:val="TAC"/>
              <w:rPr>
                <w:lang w:val="en-US" w:eastAsia="zh-CN"/>
              </w:rPr>
            </w:pPr>
            <w:r>
              <w:rPr>
                <w:rFonts w:eastAsia="Yu Mincho" w:hint="eastAsia"/>
                <w:lang w:val="en-US" w:eastAsia="ja-JP"/>
              </w:rPr>
              <w:t>0</w:t>
            </w:r>
          </w:p>
        </w:tc>
      </w:tr>
      <w:tr w:rsidR="00A44D1E" w14:paraId="30FBD35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6545296"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BF1337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F501029"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8A3A7"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4DFAFE55" w14:textId="77777777" w:rsidR="00A44D1E" w:rsidRDefault="00A44D1E" w:rsidP="005B2BC8">
            <w:pPr>
              <w:pStyle w:val="TAC"/>
              <w:rPr>
                <w:lang w:val="en-US" w:eastAsia="zh-CN"/>
              </w:rPr>
            </w:pPr>
          </w:p>
        </w:tc>
      </w:tr>
      <w:tr w:rsidR="00A44D1E" w14:paraId="4A3D02A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7E800AE"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2A6EFD03"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EED21D8"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385FCA"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0FBFC032" w14:textId="77777777" w:rsidR="00A44D1E" w:rsidRDefault="00A44D1E" w:rsidP="005B2BC8">
            <w:pPr>
              <w:pStyle w:val="TAC"/>
              <w:rPr>
                <w:lang w:val="en-US" w:eastAsia="zh-CN"/>
              </w:rPr>
            </w:pPr>
            <w:r>
              <w:rPr>
                <w:rFonts w:eastAsia="Yu Mincho" w:hint="eastAsia"/>
                <w:lang w:val="en-US" w:eastAsia="ja-JP"/>
              </w:rPr>
              <w:t>0</w:t>
            </w:r>
          </w:p>
        </w:tc>
      </w:tr>
      <w:tr w:rsidR="00A44D1E" w14:paraId="4DB64453"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19B74E5"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E03FD1"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CFD31D5"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6D8A5B"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6D616D98" w14:textId="77777777" w:rsidR="00A44D1E" w:rsidRDefault="00A44D1E" w:rsidP="005B2BC8">
            <w:pPr>
              <w:pStyle w:val="TAC"/>
              <w:rPr>
                <w:lang w:val="en-US" w:eastAsia="zh-CN"/>
              </w:rPr>
            </w:pPr>
          </w:p>
        </w:tc>
      </w:tr>
      <w:tr w:rsidR="00A44D1E" w14:paraId="5122D531"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467F167"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02A4E0AD"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4C01AD"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E8FF80"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59E9E12" w14:textId="77777777" w:rsidR="00A44D1E" w:rsidRDefault="00A44D1E" w:rsidP="005B2BC8">
            <w:pPr>
              <w:pStyle w:val="TAC"/>
              <w:rPr>
                <w:lang w:val="en-US" w:eastAsia="zh-CN"/>
              </w:rPr>
            </w:pPr>
            <w:r>
              <w:rPr>
                <w:rFonts w:eastAsia="Yu Mincho" w:hint="eastAsia"/>
                <w:lang w:val="en-US" w:eastAsia="ja-JP"/>
              </w:rPr>
              <w:t>0</w:t>
            </w:r>
          </w:p>
        </w:tc>
      </w:tr>
      <w:tr w:rsidR="00A44D1E" w14:paraId="74CE933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059A748"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A735BA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902874"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6CBD9D"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1DB2F0DA" w14:textId="77777777" w:rsidR="00A44D1E" w:rsidRDefault="00A44D1E" w:rsidP="005B2BC8">
            <w:pPr>
              <w:pStyle w:val="TAC"/>
              <w:rPr>
                <w:lang w:val="en-US" w:eastAsia="zh-CN"/>
              </w:rPr>
            </w:pPr>
          </w:p>
        </w:tc>
      </w:tr>
      <w:tr w:rsidR="00A44D1E" w14:paraId="71DC37B4"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3F38645"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2072C954"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A26132"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77B884"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9EE9BD0" w14:textId="77777777" w:rsidR="00A44D1E" w:rsidRDefault="00A44D1E" w:rsidP="005B2BC8">
            <w:pPr>
              <w:pStyle w:val="TAC"/>
              <w:rPr>
                <w:lang w:val="en-US" w:eastAsia="zh-CN"/>
              </w:rPr>
            </w:pPr>
            <w:r>
              <w:rPr>
                <w:rFonts w:eastAsia="Yu Mincho" w:hint="eastAsia"/>
                <w:lang w:val="en-US" w:eastAsia="ja-JP"/>
              </w:rPr>
              <w:t>0</w:t>
            </w:r>
          </w:p>
        </w:tc>
      </w:tr>
      <w:tr w:rsidR="00A44D1E" w14:paraId="1F03528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851D6A0"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6A370B2"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273BD3"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2EDB5B"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BA1F365" w14:textId="77777777" w:rsidR="00A44D1E" w:rsidRDefault="00A44D1E" w:rsidP="005B2BC8">
            <w:pPr>
              <w:pStyle w:val="TAC"/>
              <w:rPr>
                <w:lang w:val="en-US" w:eastAsia="zh-CN"/>
              </w:rPr>
            </w:pPr>
          </w:p>
        </w:tc>
      </w:tr>
      <w:tr w:rsidR="00A44D1E" w14:paraId="77E13F6A"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D817036" w14:textId="77777777" w:rsidR="00A44D1E" w:rsidRDefault="00A44D1E" w:rsidP="005B2BC8">
            <w:pPr>
              <w:pStyle w:val="TAC"/>
              <w:rPr>
                <w:lang w:eastAsia="zh-CN"/>
              </w:rPr>
            </w:pPr>
            <w:r>
              <w:rPr>
                <w:rFonts w:hint="eastAsia"/>
                <w:lang w:eastAsia="zh-CN"/>
              </w:rPr>
              <w:lastRenderedPageBreak/>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9BAB4CA"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AB675D0" w14:textId="77777777" w:rsidR="00A44D1E" w:rsidRDefault="00A44D1E" w:rsidP="005B2BC8">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D26A87"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774D9F32" w14:textId="77777777" w:rsidR="00A44D1E" w:rsidRDefault="00A44D1E" w:rsidP="005B2BC8">
            <w:pPr>
              <w:pStyle w:val="TAC"/>
              <w:rPr>
                <w:lang w:val="en-US" w:eastAsia="zh-CN"/>
              </w:rPr>
            </w:pPr>
            <w:r>
              <w:rPr>
                <w:rFonts w:eastAsia="Yu Mincho" w:hint="eastAsia"/>
                <w:lang w:val="en-US" w:eastAsia="ja-JP"/>
              </w:rPr>
              <w:t>0</w:t>
            </w:r>
          </w:p>
        </w:tc>
      </w:tr>
      <w:tr w:rsidR="00A44D1E" w14:paraId="12B060B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74AC843"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AF1647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9A816EE" w14:textId="77777777" w:rsidR="00A44D1E" w:rsidRDefault="00A44D1E" w:rsidP="005B2BC8">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458F1" w14:textId="77777777" w:rsidR="00A44D1E" w:rsidRDefault="00A44D1E" w:rsidP="005B2BC8">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4054DD08" w14:textId="77777777" w:rsidR="00A44D1E" w:rsidRDefault="00A44D1E" w:rsidP="005B2BC8">
            <w:pPr>
              <w:pStyle w:val="TAC"/>
              <w:rPr>
                <w:lang w:val="en-US" w:eastAsia="zh-CN"/>
              </w:rPr>
            </w:pPr>
          </w:p>
        </w:tc>
      </w:tr>
      <w:tr w:rsidR="00A44D1E" w14:paraId="36CA0E5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79FF2E"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A3F46E0" w14:textId="77777777" w:rsidR="00A44D1E" w:rsidRDefault="00A44D1E" w:rsidP="005B2BC8">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88EDDEE" w14:textId="77777777" w:rsidR="00A44D1E" w:rsidRDefault="00A44D1E" w:rsidP="005B2BC8">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E4FC82" w14:textId="77777777" w:rsidR="00A44D1E" w:rsidRDefault="00A44D1E" w:rsidP="005B2BC8">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AB7C33F" w14:textId="77777777" w:rsidR="00A44D1E" w:rsidRDefault="00A44D1E" w:rsidP="005B2BC8">
            <w:pPr>
              <w:pStyle w:val="TAC"/>
              <w:rPr>
                <w:lang w:val="en-US" w:eastAsia="zh-CN"/>
              </w:rPr>
            </w:pPr>
            <w:r>
              <w:rPr>
                <w:rFonts w:hint="eastAsia"/>
                <w:lang w:val="en-US" w:eastAsia="zh-CN"/>
              </w:rPr>
              <w:t>0</w:t>
            </w:r>
          </w:p>
        </w:tc>
      </w:tr>
      <w:tr w:rsidR="00A44D1E" w14:paraId="60B06037"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0942FBE"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8383B"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0920FB9" w14:textId="77777777" w:rsidR="00A44D1E" w:rsidRDefault="00A44D1E" w:rsidP="005B2BC8">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71D471" w14:textId="77777777" w:rsidR="00A44D1E" w:rsidRDefault="00A44D1E" w:rsidP="005B2BC8">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FEFE1A5" w14:textId="77777777" w:rsidR="00A44D1E" w:rsidRDefault="00A44D1E" w:rsidP="005B2BC8">
            <w:pPr>
              <w:pStyle w:val="TAC"/>
              <w:rPr>
                <w:lang w:val="en-US" w:eastAsia="zh-CN"/>
              </w:rPr>
            </w:pPr>
          </w:p>
        </w:tc>
      </w:tr>
      <w:tr w:rsidR="00A44D1E" w14:paraId="09AE658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67FFC2" w14:textId="77777777" w:rsidR="00A44D1E" w:rsidRDefault="00A44D1E" w:rsidP="005B2BC8">
            <w:pPr>
              <w:pStyle w:val="TAC"/>
              <w:rPr>
                <w:lang w:eastAsia="zh-CN"/>
              </w:rPr>
            </w:pPr>
            <w:r>
              <w:rPr>
                <w:rFonts w:cs="Arial"/>
                <w:szCs w:val="18"/>
              </w:rPr>
              <w:t>CA_n258A-n260G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55CBB740" w14:textId="77777777" w:rsidR="00A44D1E" w:rsidRDefault="00A44D1E" w:rsidP="005B2BC8">
            <w:pPr>
              <w:pStyle w:val="TAC"/>
              <w:rPr>
                <w:lang w:eastAsia="zh-CN"/>
              </w:rPr>
            </w:pPr>
            <w:r>
              <w:rPr>
                <w:rFonts w:cs="Arial"/>
                <w:szCs w:val="18"/>
              </w:rP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0342032C"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6805833"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4C44C42" w14:textId="77777777" w:rsidR="00A44D1E" w:rsidRDefault="00A44D1E" w:rsidP="005B2BC8">
            <w:pPr>
              <w:pStyle w:val="TAC"/>
              <w:rPr>
                <w:lang w:val="en-US" w:eastAsia="zh-CN"/>
              </w:rPr>
            </w:pPr>
            <w:r>
              <w:rPr>
                <w:rFonts w:cs="Arial"/>
                <w:szCs w:val="18"/>
              </w:rPr>
              <w:t>0</w:t>
            </w:r>
          </w:p>
        </w:tc>
      </w:tr>
      <w:tr w:rsidR="00A44D1E" w14:paraId="29C51C3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278E46D"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2DFE5EA"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2842452"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2720DF7"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1C8EB511" w14:textId="77777777" w:rsidR="00A44D1E" w:rsidRDefault="00A44D1E" w:rsidP="005B2BC8">
            <w:pPr>
              <w:pStyle w:val="TAC"/>
              <w:rPr>
                <w:lang w:val="en-US" w:eastAsia="zh-CN"/>
              </w:rPr>
            </w:pPr>
          </w:p>
        </w:tc>
      </w:tr>
      <w:tr w:rsidR="00A44D1E" w14:paraId="292F0165"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9D8A8C0" w14:textId="77777777" w:rsidR="00A44D1E" w:rsidRDefault="00A44D1E" w:rsidP="005B2BC8">
            <w:pPr>
              <w:pStyle w:val="TAC"/>
              <w:rPr>
                <w:lang w:eastAsia="zh-CN"/>
              </w:rPr>
            </w:pPr>
            <w:r>
              <w:rPr>
                <w:rFonts w:cs="Arial"/>
                <w:szCs w:val="18"/>
              </w:rPr>
              <w:t>CA_n258A-n260H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57CE92C2" w14:textId="40C86A92" w:rsidR="00A44D1E" w:rsidRDefault="00A44D1E" w:rsidP="005B2BC8">
            <w:pPr>
              <w:pStyle w:val="TAC"/>
              <w:rPr>
                <w:lang w:eastAsia="zh-CN"/>
              </w:rPr>
            </w:pPr>
            <w:r>
              <w:rPr>
                <w:rFonts w:cs="Arial"/>
                <w:szCs w:val="18"/>
              </w:rPr>
              <w:t>CA_n260G/</w:t>
            </w:r>
            <w:r>
              <w:rPr>
                <w:rFonts w:cs="Arial" w:hint="eastAsia"/>
                <w:szCs w:val="18"/>
                <w:lang w:eastAsia="zh-CN"/>
              </w:rPr>
              <w:t>H</w:t>
            </w:r>
          </w:p>
        </w:tc>
        <w:tc>
          <w:tcPr>
            <w:tcW w:w="576" w:type="pct"/>
            <w:tcBorders>
              <w:top w:val="single" w:sz="4" w:space="0" w:color="auto"/>
              <w:left w:val="single" w:sz="4" w:space="0" w:color="auto"/>
              <w:bottom w:val="nil"/>
              <w:right w:val="single" w:sz="4" w:space="0" w:color="auto"/>
            </w:tcBorders>
            <w:shd w:val="clear" w:color="auto" w:fill="auto"/>
            <w:vAlign w:val="center"/>
          </w:tcPr>
          <w:p w14:paraId="2AE1017B"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5029FD5"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20BA612F" w14:textId="77777777" w:rsidR="00A44D1E" w:rsidRDefault="00A44D1E" w:rsidP="005B2BC8">
            <w:pPr>
              <w:pStyle w:val="TAC"/>
              <w:rPr>
                <w:lang w:val="en-US" w:eastAsia="zh-CN"/>
              </w:rPr>
            </w:pPr>
            <w:r>
              <w:rPr>
                <w:rFonts w:cs="Arial"/>
                <w:szCs w:val="18"/>
              </w:rPr>
              <w:t>0</w:t>
            </w:r>
          </w:p>
        </w:tc>
      </w:tr>
      <w:tr w:rsidR="00A44D1E" w14:paraId="6A5FB50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B5557D0"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4166B0D"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B15BD2B"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C070698"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5494C53E" w14:textId="77777777" w:rsidR="00A44D1E" w:rsidRDefault="00A44D1E" w:rsidP="005B2BC8">
            <w:pPr>
              <w:pStyle w:val="TAC"/>
              <w:rPr>
                <w:lang w:val="en-US" w:eastAsia="zh-CN"/>
              </w:rPr>
            </w:pPr>
          </w:p>
        </w:tc>
      </w:tr>
      <w:tr w:rsidR="00A44D1E" w14:paraId="2D1AE7C0"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4B202F9" w14:textId="77777777" w:rsidR="00A44D1E" w:rsidRDefault="00A44D1E" w:rsidP="005B2BC8">
            <w:pPr>
              <w:pStyle w:val="TAC"/>
              <w:rPr>
                <w:lang w:eastAsia="zh-CN"/>
              </w:rPr>
            </w:pPr>
            <w:r>
              <w:rPr>
                <w:rFonts w:cs="Arial"/>
                <w:szCs w:val="18"/>
              </w:rPr>
              <w:t>CA_n258A-n260I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6C28F454" w14:textId="63AD4438" w:rsidR="00A44D1E" w:rsidRDefault="00A44D1E" w:rsidP="005B2BC8">
            <w:pPr>
              <w:pStyle w:val="TAC"/>
              <w:rPr>
                <w:lang w:eastAsia="zh-CN"/>
              </w:rPr>
            </w:pPr>
            <w:r>
              <w:rPr>
                <w:rFonts w:cs="Arial"/>
                <w:szCs w:val="18"/>
              </w:rP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7A322DAD"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20F4D17"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00D6650" w14:textId="77777777" w:rsidR="00A44D1E" w:rsidRDefault="00A44D1E" w:rsidP="005B2BC8">
            <w:pPr>
              <w:pStyle w:val="TAC"/>
              <w:rPr>
                <w:lang w:val="en-US" w:eastAsia="zh-CN"/>
              </w:rPr>
            </w:pPr>
            <w:r>
              <w:rPr>
                <w:rFonts w:cs="Arial"/>
                <w:szCs w:val="18"/>
              </w:rPr>
              <w:t>0</w:t>
            </w:r>
          </w:p>
        </w:tc>
      </w:tr>
      <w:tr w:rsidR="00A44D1E" w14:paraId="35D2E8F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C397EA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4BD891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64113E5"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9A4F82D"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48D1DB32" w14:textId="77777777" w:rsidR="00A44D1E" w:rsidRDefault="00A44D1E" w:rsidP="005B2BC8">
            <w:pPr>
              <w:pStyle w:val="TAC"/>
              <w:rPr>
                <w:lang w:val="en-US" w:eastAsia="zh-CN"/>
              </w:rPr>
            </w:pPr>
          </w:p>
        </w:tc>
      </w:tr>
      <w:tr w:rsidR="00A44D1E" w14:paraId="1C0EFB4E"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73F9FAB" w14:textId="77777777" w:rsidR="00A44D1E" w:rsidRDefault="00A44D1E" w:rsidP="005B2BC8">
            <w:pPr>
              <w:pStyle w:val="TAC"/>
              <w:rPr>
                <w:lang w:eastAsia="zh-CN"/>
              </w:rPr>
            </w:pPr>
            <w:r>
              <w:rPr>
                <w:rFonts w:cs="Arial"/>
                <w:szCs w:val="18"/>
              </w:rPr>
              <w:t>CA_n258G-n260A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5EDD6AD1" w14:textId="77777777" w:rsidR="00A44D1E" w:rsidRDefault="00A44D1E" w:rsidP="005B2BC8">
            <w:pPr>
              <w:pStyle w:val="TAC"/>
              <w:rPr>
                <w:lang w:eastAsia="zh-CN"/>
              </w:rPr>
            </w:pPr>
            <w:r>
              <w:rPr>
                <w:rFonts w:cs="Arial"/>
                <w:szCs w:val="18"/>
              </w:rPr>
              <w:t>CA_n258G</w:t>
            </w:r>
          </w:p>
        </w:tc>
        <w:tc>
          <w:tcPr>
            <w:tcW w:w="576" w:type="pct"/>
            <w:tcBorders>
              <w:top w:val="single" w:sz="4" w:space="0" w:color="auto"/>
              <w:left w:val="single" w:sz="4" w:space="0" w:color="auto"/>
              <w:bottom w:val="nil"/>
              <w:right w:val="single" w:sz="4" w:space="0" w:color="auto"/>
            </w:tcBorders>
            <w:shd w:val="clear" w:color="auto" w:fill="auto"/>
            <w:vAlign w:val="center"/>
          </w:tcPr>
          <w:p w14:paraId="6F57ABF7"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16D0CFB" w14:textId="77777777" w:rsidR="00A44D1E" w:rsidRDefault="00A44D1E" w:rsidP="005B2BC8">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1F97C28A" w14:textId="77777777" w:rsidR="00A44D1E" w:rsidRDefault="00A44D1E" w:rsidP="005B2BC8">
            <w:pPr>
              <w:pStyle w:val="TAC"/>
              <w:rPr>
                <w:lang w:val="en-US" w:eastAsia="zh-CN"/>
              </w:rPr>
            </w:pPr>
            <w:r>
              <w:rPr>
                <w:rFonts w:cs="Arial"/>
                <w:szCs w:val="18"/>
              </w:rPr>
              <w:t>0</w:t>
            </w:r>
          </w:p>
        </w:tc>
      </w:tr>
      <w:tr w:rsidR="00A44D1E" w14:paraId="315125B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5CBAAA5"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15E1E1B"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2B5EB6B"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8153A37"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16741B9" w14:textId="77777777" w:rsidR="00A44D1E" w:rsidRDefault="00A44D1E" w:rsidP="005B2BC8">
            <w:pPr>
              <w:pStyle w:val="TAC"/>
              <w:rPr>
                <w:lang w:val="en-US" w:eastAsia="zh-CN"/>
              </w:rPr>
            </w:pPr>
          </w:p>
        </w:tc>
      </w:tr>
      <w:tr w:rsidR="00A44D1E" w14:paraId="20D6E41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1205FE2" w14:textId="77777777" w:rsidR="00A44D1E" w:rsidRDefault="00A44D1E" w:rsidP="005B2BC8">
            <w:pPr>
              <w:pStyle w:val="TAC"/>
              <w:rPr>
                <w:lang w:eastAsia="zh-CN"/>
              </w:rPr>
            </w:pPr>
            <w:r>
              <w:rPr>
                <w:rFonts w:cs="Arial"/>
                <w:szCs w:val="18"/>
              </w:rPr>
              <w:t>CA_n258G-n260G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220B0D63" w14:textId="77777777" w:rsidR="00A44D1E" w:rsidRDefault="00A44D1E" w:rsidP="005B2BC8">
            <w:pPr>
              <w:pStyle w:val="TAC"/>
              <w:rPr>
                <w:lang w:eastAsia="zh-CN"/>
              </w:rPr>
            </w:pPr>
            <w:r>
              <w:rPr>
                <w:rFonts w:cs="Arial"/>
                <w:szCs w:val="18"/>
              </w:rPr>
              <w:t>CA_n258G</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1D0D4FDB"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2BD4393" w14:textId="77777777" w:rsidR="00A44D1E" w:rsidRDefault="00A44D1E" w:rsidP="005B2BC8">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51D62F06" w14:textId="77777777" w:rsidR="00A44D1E" w:rsidRDefault="00A44D1E" w:rsidP="005B2BC8">
            <w:pPr>
              <w:pStyle w:val="TAC"/>
              <w:rPr>
                <w:lang w:val="en-US" w:eastAsia="zh-CN"/>
              </w:rPr>
            </w:pPr>
            <w:r>
              <w:rPr>
                <w:rFonts w:cs="Arial"/>
                <w:szCs w:val="18"/>
              </w:rPr>
              <w:t>0</w:t>
            </w:r>
          </w:p>
        </w:tc>
      </w:tr>
      <w:tr w:rsidR="00A44D1E" w14:paraId="19E8910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EF99B00"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8BC3BDE"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851B100"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10048DC"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22F7DD11" w14:textId="77777777" w:rsidR="00A44D1E" w:rsidRDefault="00A44D1E" w:rsidP="005B2BC8">
            <w:pPr>
              <w:pStyle w:val="TAC"/>
              <w:rPr>
                <w:lang w:val="en-US" w:eastAsia="zh-CN"/>
              </w:rPr>
            </w:pPr>
          </w:p>
        </w:tc>
      </w:tr>
      <w:tr w:rsidR="00A44D1E" w14:paraId="0E6721D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A1131DC" w14:textId="77777777" w:rsidR="00A44D1E" w:rsidRDefault="00A44D1E" w:rsidP="005B2BC8">
            <w:pPr>
              <w:pStyle w:val="TAC"/>
              <w:rPr>
                <w:lang w:eastAsia="zh-CN"/>
              </w:rPr>
            </w:pPr>
            <w:r>
              <w:rPr>
                <w:rFonts w:cs="Arial"/>
                <w:szCs w:val="18"/>
              </w:rPr>
              <w:t>CA_n258G-n260H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50B276C0" w14:textId="091F08BD" w:rsidR="00A44D1E" w:rsidRDefault="00A44D1E" w:rsidP="005B2BC8">
            <w:pPr>
              <w:pStyle w:val="TAC"/>
              <w:rPr>
                <w:lang w:eastAsia="zh-CN"/>
              </w:rPr>
            </w:pPr>
            <w:r>
              <w:rPr>
                <w:rFonts w:cs="Arial"/>
                <w:szCs w:val="18"/>
              </w:rPr>
              <w:t>CA_n258G</w:t>
            </w:r>
            <w:r>
              <w:rPr>
                <w:rFonts w:cs="Arial"/>
                <w:szCs w:val="18"/>
              </w:rPr>
              <w:b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69827592"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CE5495D" w14:textId="77777777" w:rsidR="00A44D1E" w:rsidRDefault="00A44D1E" w:rsidP="005B2BC8">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133C6122" w14:textId="77777777" w:rsidR="00A44D1E" w:rsidRDefault="00A44D1E" w:rsidP="005B2BC8">
            <w:pPr>
              <w:pStyle w:val="TAC"/>
              <w:rPr>
                <w:lang w:val="en-US" w:eastAsia="zh-CN"/>
              </w:rPr>
            </w:pPr>
            <w:r>
              <w:rPr>
                <w:rFonts w:cs="Arial"/>
                <w:szCs w:val="18"/>
              </w:rPr>
              <w:t>0</w:t>
            </w:r>
          </w:p>
        </w:tc>
      </w:tr>
      <w:tr w:rsidR="00A44D1E" w14:paraId="6645D88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58A937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04926CF"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162AB78"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158CD05"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26BE1C06" w14:textId="77777777" w:rsidR="00A44D1E" w:rsidRDefault="00A44D1E" w:rsidP="005B2BC8">
            <w:pPr>
              <w:pStyle w:val="TAC"/>
              <w:rPr>
                <w:lang w:val="en-US" w:eastAsia="zh-CN"/>
              </w:rPr>
            </w:pPr>
          </w:p>
        </w:tc>
      </w:tr>
      <w:tr w:rsidR="00A44D1E" w14:paraId="11F0FC94"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090EF1D" w14:textId="77777777" w:rsidR="00A44D1E" w:rsidRDefault="00A44D1E" w:rsidP="005B2BC8">
            <w:pPr>
              <w:pStyle w:val="TAC"/>
              <w:rPr>
                <w:lang w:eastAsia="zh-CN"/>
              </w:rPr>
            </w:pPr>
            <w:r>
              <w:rPr>
                <w:rFonts w:cs="Arial"/>
                <w:szCs w:val="18"/>
              </w:rPr>
              <w:t>CA_n258G-n260I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73320239" w14:textId="069EFFD3" w:rsidR="00A44D1E" w:rsidRDefault="00A44D1E" w:rsidP="005B2BC8">
            <w:pPr>
              <w:pStyle w:val="TAC"/>
              <w:rPr>
                <w:lang w:eastAsia="zh-CN"/>
              </w:rPr>
            </w:pPr>
            <w:r>
              <w:rPr>
                <w:rFonts w:cs="Arial"/>
                <w:szCs w:val="18"/>
              </w:rPr>
              <w:t>CA_n258G</w:t>
            </w:r>
            <w:r>
              <w:rPr>
                <w:rFonts w:cs="Arial"/>
                <w:szCs w:val="18"/>
              </w:rPr>
              <w:b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608C4AFA"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12545D8" w14:textId="77777777" w:rsidR="00A44D1E" w:rsidRDefault="00A44D1E" w:rsidP="005B2BC8">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0DF52DF6" w14:textId="77777777" w:rsidR="00A44D1E" w:rsidRDefault="00A44D1E" w:rsidP="005B2BC8">
            <w:pPr>
              <w:pStyle w:val="TAC"/>
              <w:rPr>
                <w:lang w:val="en-US" w:eastAsia="zh-CN"/>
              </w:rPr>
            </w:pPr>
            <w:r>
              <w:rPr>
                <w:rFonts w:cs="Arial"/>
                <w:szCs w:val="18"/>
              </w:rPr>
              <w:t>0</w:t>
            </w:r>
          </w:p>
        </w:tc>
      </w:tr>
      <w:tr w:rsidR="00A44D1E" w14:paraId="24CC4B3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516804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B454449"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B595DC4"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E6EF95A"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1260C0AC" w14:textId="77777777" w:rsidR="00A44D1E" w:rsidRDefault="00A44D1E" w:rsidP="005B2BC8">
            <w:pPr>
              <w:pStyle w:val="TAC"/>
              <w:rPr>
                <w:lang w:val="en-US" w:eastAsia="zh-CN"/>
              </w:rPr>
            </w:pPr>
          </w:p>
        </w:tc>
      </w:tr>
      <w:tr w:rsidR="00A44D1E" w14:paraId="6C4F34C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C6D864B" w14:textId="77777777" w:rsidR="00A44D1E" w:rsidRDefault="00A44D1E" w:rsidP="005B2BC8">
            <w:pPr>
              <w:pStyle w:val="TAC"/>
              <w:rPr>
                <w:lang w:eastAsia="zh-CN"/>
              </w:rPr>
            </w:pPr>
            <w:r>
              <w:rPr>
                <w:rFonts w:cs="Arial"/>
                <w:szCs w:val="18"/>
              </w:rPr>
              <w:t>CA_n258H-n260A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20C5CFE1" w14:textId="1CC8E7DE" w:rsidR="00A44D1E" w:rsidRDefault="00A44D1E" w:rsidP="005B2BC8">
            <w:pPr>
              <w:pStyle w:val="TAC"/>
              <w:rPr>
                <w:lang w:eastAsia="zh-CN"/>
              </w:rPr>
            </w:pPr>
            <w:r>
              <w:rPr>
                <w:rFonts w:cs="Arial"/>
                <w:szCs w:val="18"/>
              </w:rPr>
              <w:t>CA_n258G/H</w:t>
            </w:r>
          </w:p>
        </w:tc>
        <w:tc>
          <w:tcPr>
            <w:tcW w:w="576" w:type="pct"/>
            <w:tcBorders>
              <w:top w:val="single" w:sz="4" w:space="0" w:color="auto"/>
              <w:left w:val="single" w:sz="4" w:space="0" w:color="auto"/>
              <w:bottom w:val="nil"/>
              <w:right w:val="single" w:sz="4" w:space="0" w:color="auto"/>
            </w:tcBorders>
            <w:shd w:val="clear" w:color="auto" w:fill="auto"/>
            <w:vAlign w:val="center"/>
          </w:tcPr>
          <w:p w14:paraId="5FC49C0A"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4A31968" w14:textId="77777777" w:rsidR="00A44D1E" w:rsidRDefault="00A44D1E" w:rsidP="005B2BC8">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5012623A" w14:textId="77777777" w:rsidR="00A44D1E" w:rsidRDefault="00A44D1E" w:rsidP="005B2BC8">
            <w:pPr>
              <w:pStyle w:val="TAC"/>
              <w:rPr>
                <w:lang w:val="en-US" w:eastAsia="zh-CN"/>
              </w:rPr>
            </w:pPr>
            <w:r>
              <w:rPr>
                <w:rFonts w:cs="Arial"/>
                <w:szCs w:val="18"/>
              </w:rPr>
              <w:t>0</w:t>
            </w:r>
          </w:p>
        </w:tc>
      </w:tr>
      <w:tr w:rsidR="00A44D1E" w14:paraId="6108C27B"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A934E6"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75F3DC9"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BD226E1"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82A5DEE"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7C624547" w14:textId="77777777" w:rsidR="00A44D1E" w:rsidRDefault="00A44D1E" w:rsidP="005B2BC8">
            <w:pPr>
              <w:pStyle w:val="TAC"/>
              <w:rPr>
                <w:lang w:val="en-US" w:eastAsia="zh-CN"/>
              </w:rPr>
            </w:pPr>
          </w:p>
        </w:tc>
      </w:tr>
      <w:tr w:rsidR="00A44D1E" w14:paraId="4BA99C0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819D51B" w14:textId="77777777" w:rsidR="00A44D1E" w:rsidRDefault="00A44D1E" w:rsidP="005B2BC8">
            <w:pPr>
              <w:pStyle w:val="TAC"/>
              <w:rPr>
                <w:lang w:eastAsia="zh-CN"/>
              </w:rPr>
            </w:pPr>
            <w:r>
              <w:rPr>
                <w:rFonts w:cs="Arial"/>
                <w:szCs w:val="18"/>
              </w:rPr>
              <w:t>CA_n258H-n260G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02114048" w14:textId="6273FB8D" w:rsidR="00A44D1E" w:rsidRDefault="00A44D1E" w:rsidP="005B2BC8">
            <w:pPr>
              <w:pStyle w:val="TAC"/>
              <w:rPr>
                <w:lang w:eastAsia="zh-CN"/>
              </w:rPr>
            </w:pPr>
            <w:r>
              <w:rPr>
                <w:rFonts w:cs="Arial"/>
                <w:szCs w:val="18"/>
              </w:rPr>
              <w:t>CA_n258G/H</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6ADBCAF8"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D066A82" w14:textId="77777777" w:rsidR="00A44D1E" w:rsidRDefault="00A44D1E" w:rsidP="005B2BC8">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4A30C2AF" w14:textId="77777777" w:rsidR="00A44D1E" w:rsidRDefault="00A44D1E" w:rsidP="005B2BC8">
            <w:pPr>
              <w:pStyle w:val="TAC"/>
              <w:rPr>
                <w:lang w:val="en-US" w:eastAsia="zh-CN"/>
              </w:rPr>
            </w:pPr>
            <w:r>
              <w:rPr>
                <w:rFonts w:cs="Arial"/>
                <w:szCs w:val="18"/>
              </w:rPr>
              <w:t>0</w:t>
            </w:r>
          </w:p>
        </w:tc>
      </w:tr>
      <w:tr w:rsidR="00A44D1E" w14:paraId="716EBFC1"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D373F6"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F147FC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076E636"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C6A7543"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1B218EC4" w14:textId="77777777" w:rsidR="00A44D1E" w:rsidRDefault="00A44D1E" w:rsidP="005B2BC8">
            <w:pPr>
              <w:pStyle w:val="TAC"/>
              <w:rPr>
                <w:lang w:val="en-US" w:eastAsia="zh-CN"/>
              </w:rPr>
            </w:pPr>
          </w:p>
        </w:tc>
      </w:tr>
      <w:tr w:rsidR="00A44D1E" w14:paraId="154DBF8D"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0BF450D" w14:textId="77777777" w:rsidR="00A44D1E" w:rsidRDefault="00A44D1E" w:rsidP="005B2BC8">
            <w:pPr>
              <w:pStyle w:val="TAC"/>
              <w:rPr>
                <w:lang w:eastAsia="zh-CN"/>
              </w:rPr>
            </w:pPr>
            <w:r>
              <w:rPr>
                <w:rFonts w:cs="Arial"/>
                <w:szCs w:val="18"/>
              </w:rPr>
              <w:t>CA_n258H-n260H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04C8D9F8" w14:textId="340B595B" w:rsidR="00A44D1E" w:rsidRDefault="00A44D1E" w:rsidP="005B2BC8">
            <w:pPr>
              <w:pStyle w:val="TAC"/>
              <w:rPr>
                <w:lang w:eastAsia="zh-CN"/>
              </w:rPr>
            </w:pPr>
            <w:r>
              <w:rPr>
                <w:rFonts w:cs="Arial"/>
                <w:szCs w:val="18"/>
              </w:rPr>
              <w:t>CA_n258G/H</w:t>
            </w:r>
            <w:r>
              <w:rPr>
                <w:rFonts w:cs="Arial"/>
                <w:szCs w:val="18"/>
              </w:rPr>
              <w:b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285EB532"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459F82F" w14:textId="77777777" w:rsidR="00A44D1E" w:rsidRDefault="00A44D1E" w:rsidP="005B2BC8">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1A9305AF" w14:textId="77777777" w:rsidR="00A44D1E" w:rsidRDefault="00A44D1E" w:rsidP="005B2BC8">
            <w:pPr>
              <w:pStyle w:val="TAC"/>
              <w:rPr>
                <w:lang w:val="en-US" w:eastAsia="zh-CN"/>
              </w:rPr>
            </w:pPr>
            <w:r>
              <w:rPr>
                <w:rFonts w:cs="Arial"/>
                <w:szCs w:val="18"/>
              </w:rPr>
              <w:t>0</w:t>
            </w:r>
          </w:p>
        </w:tc>
      </w:tr>
      <w:tr w:rsidR="00A44D1E" w14:paraId="21380A7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BA47CE"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1F61A3E5"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FD95DE8"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0F485B1"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4FB9AD3E" w14:textId="77777777" w:rsidR="00A44D1E" w:rsidRDefault="00A44D1E" w:rsidP="005B2BC8">
            <w:pPr>
              <w:pStyle w:val="TAC"/>
              <w:rPr>
                <w:lang w:val="en-US" w:eastAsia="zh-CN"/>
              </w:rPr>
            </w:pPr>
          </w:p>
        </w:tc>
      </w:tr>
      <w:tr w:rsidR="00A44D1E" w14:paraId="36ED1B40"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DF6B3D2" w14:textId="77777777" w:rsidR="00A44D1E" w:rsidRDefault="00A44D1E" w:rsidP="005B2BC8">
            <w:pPr>
              <w:pStyle w:val="TAC"/>
              <w:rPr>
                <w:lang w:eastAsia="zh-CN"/>
              </w:rPr>
            </w:pPr>
            <w:r>
              <w:rPr>
                <w:rFonts w:cs="Arial"/>
                <w:szCs w:val="18"/>
              </w:rPr>
              <w:t>CA_n258H-n260I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7C5D86C2" w14:textId="0624DE1F" w:rsidR="00A44D1E" w:rsidRDefault="00A44D1E" w:rsidP="005B2BC8">
            <w:pPr>
              <w:pStyle w:val="TAC"/>
              <w:rPr>
                <w:lang w:eastAsia="zh-CN"/>
              </w:rPr>
            </w:pPr>
            <w:r>
              <w:rPr>
                <w:rFonts w:cs="Arial"/>
                <w:szCs w:val="18"/>
              </w:rPr>
              <w:t>CA_n258G/H</w:t>
            </w:r>
            <w:r>
              <w:rPr>
                <w:rFonts w:cs="Arial"/>
                <w:szCs w:val="18"/>
              </w:rPr>
              <w:b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2B07A9E7"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00DCC45" w14:textId="77777777" w:rsidR="00A44D1E" w:rsidRDefault="00A44D1E" w:rsidP="005B2BC8">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0C626C9B" w14:textId="77777777" w:rsidR="00A44D1E" w:rsidRDefault="00A44D1E" w:rsidP="005B2BC8">
            <w:pPr>
              <w:pStyle w:val="TAC"/>
              <w:rPr>
                <w:lang w:val="en-US" w:eastAsia="zh-CN"/>
              </w:rPr>
            </w:pPr>
            <w:r>
              <w:rPr>
                <w:rFonts w:cs="Arial"/>
                <w:szCs w:val="18"/>
              </w:rPr>
              <w:t>0</w:t>
            </w:r>
          </w:p>
        </w:tc>
      </w:tr>
      <w:tr w:rsidR="00A44D1E" w14:paraId="56A2CEE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3B2EC8"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167E81E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E4A4D31"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3801536"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73BA8C3C" w14:textId="77777777" w:rsidR="00A44D1E" w:rsidRDefault="00A44D1E" w:rsidP="005B2BC8">
            <w:pPr>
              <w:pStyle w:val="TAC"/>
              <w:rPr>
                <w:lang w:val="en-US" w:eastAsia="zh-CN"/>
              </w:rPr>
            </w:pPr>
          </w:p>
        </w:tc>
      </w:tr>
      <w:tr w:rsidR="00A44D1E" w14:paraId="438AC80E"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EE896E3" w14:textId="77777777" w:rsidR="00A44D1E" w:rsidRDefault="00A44D1E" w:rsidP="005B2BC8">
            <w:pPr>
              <w:pStyle w:val="TAC"/>
              <w:rPr>
                <w:lang w:eastAsia="zh-CN"/>
              </w:rPr>
            </w:pPr>
            <w:r>
              <w:rPr>
                <w:rFonts w:cs="Arial"/>
                <w:szCs w:val="18"/>
              </w:rPr>
              <w:t>CA_n258(2A)-n260A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7BF15EEC" w14:textId="77777777" w:rsidR="00A44D1E" w:rsidRDefault="00A44D1E" w:rsidP="005B2BC8">
            <w:pPr>
              <w:pStyle w:val="TAC"/>
              <w:rPr>
                <w:lang w:eastAsia="zh-CN"/>
              </w:rPr>
            </w:pPr>
            <w:r>
              <w:rPr>
                <w:rFonts w:cs="Arial"/>
                <w:szCs w:val="18"/>
              </w:rPr>
              <w:t>-</w:t>
            </w:r>
          </w:p>
        </w:tc>
        <w:tc>
          <w:tcPr>
            <w:tcW w:w="576" w:type="pct"/>
            <w:tcBorders>
              <w:top w:val="single" w:sz="4" w:space="0" w:color="auto"/>
              <w:left w:val="single" w:sz="4" w:space="0" w:color="auto"/>
              <w:bottom w:val="nil"/>
              <w:right w:val="single" w:sz="4" w:space="0" w:color="auto"/>
            </w:tcBorders>
            <w:shd w:val="clear" w:color="auto" w:fill="auto"/>
            <w:vAlign w:val="center"/>
          </w:tcPr>
          <w:p w14:paraId="75D3897A"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F4E165D" w14:textId="77777777" w:rsidR="00A44D1E" w:rsidRDefault="00A44D1E" w:rsidP="005B2BC8">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01BCD02C" w14:textId="77777777" w:rsidR="00A44D1E" w:rsidRDefault="00A44D1E" w:rsidP="005B2BC8">
            <w:pPr>
              <w:pStyle w:val="TAC"/>
              <w:rPr>
                <w:lang w:val="en-US" w:eastAsia="zh-CN"/>
              </w:rPr>
            </w:pPr>
            <w:r>
              <w:rPr>
                <w:rFonts w:cs="Arial"/>
                <w:szCs w:val="18"/>
              </w:rPr>
              <w:t>0</w:t>
            </w:r>
          </w:p>
        </w:tc>
      </w:tr>
      <w:tr w:rsidR="00A44D1E" w14:paraId="0FE4350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E29910A"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BADEFD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AD708B0"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6750BE5"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35646BB" w14:textId="77777777" w:rsidR="00A44D1E" w:rsidRDefault="00A44D1E" w:rsidP="005B2BC8">
            <w:pPr>
              <w:pStyle w:val="TAC"/>
              <w:rPr>
                <w:lang w:val="en-US" w:eastAsia="zh-CN"/>
              </w:rPr>
            </w:pPr>
          </w:p>
        </w:tc>
      </w:tr>
      <w:tr w:rsidR="00A44D1E" w14:paraId="3F6DCD9C"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0D3E148" w14:textId="77777777" w:rsidR="00A44D1E" w:rsidRDefault="00A44D1E" w:rsidP="005B2BC8">
            <w:pPr>
              <w:pStyle w:val="TAC"/>
              <w:rPr>
                <w:lang w:eastAsia="zh-CN"/>
              </w:rPr>
            </w:pPr>
            <w:r>
              <w:rPr>
                <w:rFonts w:cs="Arial"/>
                <w:szCs w:val="18"/>
              </w:rPr>
              <w:t>CA_n258(2A)-n260G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1B764B6B" w14:textId="77777777" w:rsidR="00A44D1E" w:rsidRDefault="00A44D1E" w:rsidP="005B2BC8">
            <w:pPr>
              <w:pStyle w:val="TAC"/>
              <w:rPr>
                <w:lang w:eastAsia="zh-CN"/>
              </w:rPr>
            </w:pPr>
            <w:r>
              <w:rPr>
                <w:rFonts w:cs="Arial"/>
                <w:szCs w:val="18"/>
              </w:rP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24380D8E"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56CD795" w14:textId="77777777" w:rsidR="00A44D1E" w:rsidRDefault="00A44D1E" w:rsidP="005B2BC8">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0B971E30" w14:textId="77777777" w:rsidR="00A44D1E" w:rsidRDefault="00A44D1E" w:rsidP="005B2BC8">
            <w:pPr>
              <w:pStyle w:val="TAC"/>
              <w:rPr>
                <w:lang w:val="en-US" w:eastAsia="zh-CN"/>
              </w:rPr>
            </w:pPr>
            <w:r>
              <w:rPr>
                <w:rFonts w:cs="Arial"/>
                <w:szCs w:val="18"/>
              </w:rPr>
              <w:t>0</w:t>
            </w:r>
          </w:p>
        </w:tc>
      </w:tr>
      <w:tr w:rsidR="00A44D1E" w14:paraId="48334ED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75C005"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A5484AA"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772498C"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67C46E4"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28B87A29" w14:textId="77777777" w:rsidR="00A44D1E" w:rsidRDefault="00A44D1E" w:rsidP="005B2BC8">
            <w:pPr>
              <w:pStyle w:val="TAC"/>
              <w:rPr>
                <w:lang w:val="en-US" w:eastAsia="zh-CN"/>
              </w:rPr>
            </w:pPr>
          </w:p>
        </w:tc>
      </w:tr>
      <w:tr w:rsidR="00A44D1E" w14:paraId="2713E6BF"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3653133" w14:textId="77777777" w:rsidR="00A44D1E" w:rsidRDefault="00A44D1E" w:rsidP="005B2BC8">
            <w:pPr>
              <w:pStyle w:val="TAC"/>
              <w:rPr>
                <w:lang w:eastAsia="zh-CN"/>
              </w:rPr>
            </w:pPr>
            <w:r>
              <w:rPr>
                <w:rFonts w:cs="Arial"/>
                <w:szCs w:val="18"/>
              </w:rPr>
              <w:t>CA_n258(2A)-n260H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0C1D6538" w14:textId="4F69ED21" w:rsidR="00A44D1E" w:rsidRDefault="00A44D1E" w:rsidP="005B2BC8">
            <w:pPr>
              <w:pStyle w:val="TAC"/>
              <w:rPr>
                <w:lang w:eastAsia="zh-CN"/>
              </w:rPr>
            </w:pPr>
            <w:r>
              <w:rPr>
                <w:rFonts w:cs="Arial"/>
                <w:szCs w:val="18"/>
              </w:rP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5EC0DA34"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77FD3F6" w14:textId="77777777" w:rsidR="00A44D1E" w:rsidRDefault="00A44D1E" w:rsidP="005B2BC8">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6DF33A63" w14:textId="77777777" w:rsidR="00A44D1E" w:rsidRDefault="00A44D1E" w:rsidP="005B2BC8">
            <w:pPr>
              <w:pStyle w:val="TAC"/>
              <w:rPr>
                <w:lang w:val="en-US" w:eastAsia="zh-CN"/>
              </w:rPr>
            </w:pPr>
            <w:r>
              <w:rPr>
                <w:rFonts w:cs="Arial"/>
                <w:szCs w:val="18"/>
              </w:rPr>
              <w:t>0</w:t>
            </w:r>
          </w:p>
        </w:tc>
      </w:tr>
      <w:tr w:rsidR="00A44D1E" w14:paraId="6934618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87EDC0"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16B8B9B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7B96896"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EEE2ACB"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01EC8198" w14:textId="77777777" w:rsidR="00A44D1E" w:rsidRDefault="00A44D1E" w:rsidP="005B2BC8">
            <w:pPr>
              <w:pStyle w:val="TAC"/>
              <w:rPr>
                <w:lang w:val="en-US" w:eastAsia="zh-CN"/>
              </w:rPr>
            </w:pPr>
          </w:p>
        </w:tc>
      </w:tr>
      <w:tr w:rsidR="00A44D1E" w14:paraId="4F2AD325"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8DA866" w14:textId="77777777" w:rsidR="00A44D1E" w:rsidRDefault="00A44D1E" w:rsidP="005B2BC8">
            <w:pPr>
              <w:pStyle w:val="TAC"/>
              <w:rPr>
                <w:lang w:eastAsia="zh-CN"/>
              </w:rPr>
            </w:pPr>
            <w:r>
              <w:rPr>
                <w:rFonts w:cs="Arial"/>
                <w:szCs w:val="18"/>
              </w:rPr>
              <w:t>CA_n258(2A)-n260I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6A82184F" w14:textId="2DBAE8BA" w:rsidR="00A44D1E" w:rsidRDefault="00A44D1E" w:rsidP="005B2BC8">
            <w:pPr>
              <w:pStyle w:val="TAC"/>
              <w:rPr>
                <w:lang w:eastAsia="zh-CN"/>
              </w:rPr>
            </w:pPr>
            <w:r>
              <w:rPr>
                <w:rFonts w:cs="Arial"/>
                <w:szCs w:val="18"/>
              </w:rP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1BEB84F0"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557B6CB" w14:textId="77777777" w:rsidR="00A44D1E" w:rsidRDefault="00A44D1E" w:rsidP="005B2BC8">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010C47CA" w14:textId="77777777" w:rsidR="00A44D1E" w:rsidRDefault="00A44D1E" w:rsidP="005B2BC8">
            <w:pPr>
              <w:pStyle w:val="TAC"/>
              <w:rPr>
                <w:lang w:val="en-US" w:eastAsia="zh-CN"/>
              </w:rPr>
            </w:pPr>
            <w:r>
              <w:rPr>
                <w:rFonts w:cs="Arial"/>
                <w:szCs w:val="18"/>
              </w:rPr>
              <w:t>0</w:t>
            </w:r>
          </w:p>
        </w:tc>
      </w:tr>
      <w:tr w:rsidR="00A44D1E" w14:paraId="4218BFB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8F30637"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E422DC4"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BE2A47A"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0CCA1DB"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356A179D" w14:textId="77777777" w:rsidR="00A44D1E" w:rsidRDefault="00A44D1E" w:rsidP="005B2BC8">
            <w:pPr>
              <w:pStyle w:val="TAC"/>
              <w:rPr>
                <w:lang w:val="en-US" w:eastAsia="zh-CN"/>
              </w:rPr>
            </w:pPr>
          </w:p>
        </w:tc>
      </w:tr>
      <w:tr w:rsidR="00A44D1E" w14:paraId="5CDB012A"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7EEB73" w14:textId="77777777" w:rsidR="00A44D1E" w:rsidRDefault="00A44D1E" w:rsidP="005B2BC8">
            <w:pPr>
              <w:pStyle w:val="TAC"/>
              <w:rPr>
                <w:lang w:eastAsia="zh-CN"/>
              </w:rPr>
            </w:pPr>
            <w:r>
              <w:rPr>
                <w:rFonts w:cs="Arial"/>
                <w:szCs w:val="18"/>
              </w:rPr>
              <w:t>CA_n258(A-G)-n260A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021B882D" w14:textId="77777777" w:rsidR="00A44D1E" w:rsidRDefault="00A44D1E" w:rsidP="005B2BC8">
            <w:pPr>
              <w:pStyle w:val="TAC"/>
              <w:rPr>
                <w:lang w:eastAsia="zh-CN"/>
              </w:rPr>
            </w:pPr>
            <w:r>
              <w:rPr>
                <w:rFonts w:cs="Arial"/>
                <w:szCs w:val="18"/>
              </w:rPr>
              <w:t>CA_n258G</w:t>
            </w:r>
          </w:p>
        </w:tc>
        <w:tc>
          <w:tcPr>
            <w:tcW w:w="576" w:type="pct"/>
            <w:tcBorders>
              <w:top w:val="single" w:sz="4" w:space="0" w:color="auto"/>
              <w:left w:val="single" w:sz="4" w:space="0" w:color="auto"/>
              <w:bottom w:val="nil"/>
              <w:right w:val="single" w:sz="4" w:space="0" w:color="auto"/>
            </w:tcBorders>
            <w:shd w:val="clear" w:color="auto" w:fill="auto"/>
            <w:vAlign w:val="center"/>
          </w:tcPr>
          <w:p w14:paraId="7543E150"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827B865" w14:textId="77777777" w:rsidR="00A44D1E" w:rsidRDefault="00A44D1E" w:rsidP="005B2BC8">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36D9CEB0" w14:textId="77777777" w:rsidR="00A44D1E" w:rsidRDefault="00A44D1E" w:rsidP="005B2BC8">
            <w:pPr>
              <w:pStyle w:val="TAC"/>
              <w:rPr>
                <w:lang w:val="en-US" w:eastAsia="zh-CN"/>
              </w:rPr>
            </w:pPr>
            <w:r>
              <w:rPr>
                <w:rFonts w:cs="Arial"/>
                <w:szCs w:val="18"/>
              </w:rPr>
              <w:t>0</w:t>
            </w:r>
          </w:p>
        </w:tc>
      </w:tr>
      <w:tr w:rsidR="00A44D1E" w14:paraId="3F9DE48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8C8902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1503271"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CABEAF3"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A613436"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1CBD7B" w14:textId="77777777" w:rsidR="00A44D1E" w:rsidRDefault="00A44D1E" w:rsidP="005B2BC8">
            <w:pPr>
              <w:pStyle w:val="TAC"/>
              <w:rPr>
                <w:lang w:val="en-US" w:eastAsia="zh-CN"/>
              </w:rPr>
            </w:pPr>
          </w:p>
        </w:tc>
      </w:tr>
      <w:tr w:rsidR="00A44D1E" w14:paraId="4C14A39C"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75629BA" w14:textId="77777777" w:rsidR="00A44D1E" w:rsidRDefault="00A44D1E" w:rsidP="005B2BC8">
            <w:pPr>
              <w:pStyle w:val="TAC"/>
              <w:rPr>
                <w:lang w:eastAsia="zh-CN"/>
              </w:rPr>
            </w:pPr>
            <w:r>
              <w:rPr>
                <w:rFonts w:cs="Arial"/>
                <w:szCs w:val="18"/>
              </w:rPr>
              <w:t>CA_n258(A-G)-n260G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2F8B8E00" w14:textId="77777777" w:rsidR="00A44D1E" w:rsidRDefault="00A44D1E" w:rsidP="005B2BC8">
            <w:pPr>
              <w:pStyle w:val="TAC"/>
              <w:rPr>
                <w:lang w:eastAsia="zh-CN"/>
              </w:rPr>
            </w:pPr>
            <w:r>
              <w:rPr>
                <w:rFonts w:cs="Arial"/>
                <w:szCs w:val="18"/>
              </w:rPr>
              <w:t>CA_n258G</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17D37024"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581DC43" w14:textId="77777777" w:rsidR="00A44D1E" w:rsidRDefault="00A44D1E" w:rsidP="005B2BC8">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01EBBF40" w14:textId="77777777" w:rsidR="00A44D1E" w:rsidRDefault="00A44D1E" w:rsidP="005B2BC8">
            <w:pPr>
              <w:pStyle w:val="TAC"/>
              <w:rPr>
                <w:lang w:val="en-US" w:eastAsia="zh-CN"/>
              </w:rPr>
            </w:pPr>
            <w:r>
              <w:rPr>
                <w:rFonts w:cs="Arial"/>
                <w:szCs w:val="18"/>
              </w:rPr>
              <w:t>0</w:t>
            </w:r>
          </w:p>
        </w:tc>
      </w:tr>
      <w:tr w:rsidR="00A44D1E" w14:paraId="6B9210D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D57BB4"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EF785AC"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8D01D28"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2FB632B"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11184815" w14:textId="77777777" w:rsidR="00A44D1E" w:rsidRDefault="00A44D1E" w:rsidP="005B2BC8">
            <w:pPr>
              <w:pStyle w:val="TAC"/>
              <w:rPr>
                <w:lang w:val="en-US" w:eastAsia="zh-CN"/>
              </w:rPr>
            </w:pPr>
          </w:p>
        </w:tc>
      </w:tr>
      <w:tr w:rsidR="00A44D1E" w14:paraId="5C07B451"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D9CDF52" w14:textId="77777777" w:rsidR="00A44D1E" w:rsidRDefault="00A44D1E" w:rsidP="005B2BC8">
            <w:pPr>
              <w:pStyle w:val="TAC"/>
              <w:rPr>
                <w:lang w:eastAsia="zh-CN"/>
              </w:rPr>
            </w:pPr>
            <w:r>
              <w:rPr>
                <w:rFonts w:cs="Arial"/>
                <w:szCs w:val="18"/>
              </w:rPr>
              <w:t>CA_n258(A-G)-n260H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6630371C" w14:textId="767EE3F6" w:rsidR="00A44D1E" w:rsidRDefault="00A44D1E" w:rsidP="005B2BC8">
            <w:pPr>
              <w:pStyle w:val="TAC"/>
              <w:rPr>
                <w:lang w:eastAsia="zh-CN"/>
              </w:rPr>
            </w:pPr>
            <w:r>
              <w:rPr>
                <w:rFonts w:cs="Arial"/>
                <w:szCs w:val="18"/>
              </w:rPr>
              <w:t>CA_n258G</w:t>
            </w:r>
            <w:r>
              <w:rPr>
                <w:rFonts w:cs="Arial"/>
                <w:szCs w:val="18"/>
              </w:rPr>
              <w:b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62BF23B5"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9C9BE3B" w14:textId="77777777" w:rsidR="00A44D1E" w:rsidRDefault="00A44D1E" w:rsidP="005B2BC8">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2B93B15B" w14:textId="77777777" w:rsidR="00A44D1E" w:rsidRDefault="00A44D1E" w:rsidP="005B2BC8">
            <w:pPr>
              <w:pStyle w:val="TAC"/>
              <w:rPr>
                <w:lang w:val="en-US" w:eastAsia="zh-CN"/>
              </w:rPr>
            </w:pPr>
            <w:r>
              <w:rPr>
                <w:rFonts w:cs="Arial"/>
                <w:szCs w:val="18"/>
              </w:rPr>
              <w:t>0</w:t>
            </w:r>
          </w:p>
        </w:tc>
      </w:tr>
      <w:tr w:rsidR="00A44D1E" w14:paraId="31C6733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9D7379"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963BFF2"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2C7A2B2"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FB96334"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761F81E0" w14:textId="77777777" w:rsidR="00A44D1E" w:rsidRDefault="00A44D1E" w:rsidP="005B2BC8">
            <w:pPr>
              <w:pStyle w:val="TAC"/>
              <w:rPr>
                <w:lang w:val="en-US" w:eastAsia="zh-CN"/>
              </w:rPr>
            </w:pPr>
          </w:p>
        </w:tc>
      </w:tr>
      <w:tr w:rsidR="00A44D1E" w14:paraId="3C5CE12F"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53F2D7F" w14:textId="77777777" w:rsidR="00A44D1E" w:rsidRDefault="00A44D1E" w:rsidP="005B2BC8">
            <w:pPr>
              <w:pStyle w:val="TAC"/>
              <w:rPr>
                <w:lang w:eastAsia="zh-CN"/>
              </w:rPr>
            </w:pPr>
            <w:r>
              <w:rPr>
                <w:rFonts w:cs="Arial"/>
                <w:szCs w:val="18"/>
              </w:rPr>
              <w:t>CA_n258(A-G)-n260I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03C1282C" w14:textId="7CFC3DA3" w:rsidR="00A44D1E" w:rsidRDefault="00A44D1E" w:rsidP="005B2BC8">
            <w:pPr>
              <w:pStyle w:val="TAC"/>
              <w:rPr>
                <w:lang w:eastAsia="zh-CN"/>
              </w:rPr>
            </w:pPr>
            <w:r>
              <w:rPr>
                <w:rFonts w:cs="Arial"/>
                <w:szCs w:val="18"/>
              </w:rPr>
              <w:t>CA_n258G</w:t>
            </w:r>
            <w:r>
              <w:rPr>
                <w:rFonts w:cs="Arial"/>
                <w:szCs w:val="18"/>
              </w:rPr>
              <w:b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242EDAF4"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4929A9C" w14:textId="77777777" w:rsidR="00A44D1E" w:rsidRDefault="00A44D1E" w:rsidP="005B2BC8">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77420F96" w14:textId="77777777" w:rsidR="00A44D1E" w:rsidRDefault="00A44D1E" w:rsidP="005B2BC8">
            <w:pPr>
              <w:pStyle w:val="TAC"/>
              <w:rPr>
                <w:lang w:val="en-US" w:eastAsia="zh-CN"/>
              </w:rPr>
            </w:pPr>
            <w:r>
              <w:rPr>
                <w:rFonts w:cs="Arial"/>
                <w:szCs w:val="18"/>
              </w:rPr>
              <w:t>0</w:t>
            </w:r>
          </w:p>
        </w:tc>
      </w:tr>
      <w:tr w:rsidR="00A44D1E" w14:paraId="1CF784D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378CE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82683E4"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89E9E37"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8287C66"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0439156C" w14:textId="77777777" w:rsidR="00A44D1E" w:rsidRDefault="00A44D1E" w:rsidP="005B2BC8">
            <w:pPr>
              <w:pStyle w:val="TAC"/>
              <w:rPr>
                <w:lang w:val="en-US" w:eastAsia="zh-CN"/>
              </w:rPr>
            </w:pPr>
          </w:p>
        </w:tc>
      </w:tr>
      <w:tr w:rsidR="00A44D1E" w14:paraId="46C8075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EAFCCD9" w14:textId="77777777" w:rsidR="00A44D1E" w:rsidRDefault="00A44D1E" w:rsidP="005B2BC8">
            <w:pPr>
              <w:pStyle w:val="TAC"/>
              <w:rPr>
                <w:lang w:eastAsia="zh-CN"/>
              </w:rPr>
            </w:pPr>
            <w:r>
              <w:rPr>
                <w:rFonts w:cs="Arial"/>
                <w:szCs w:val="18"/>
              </w:rPr>
              <w:t>CA_n258(2G)-n260A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19528923" w14:textId="77777777" w:rsidR="00A44D1E" w:rsidRDefault="00A44D1E" w:rsidP="005B2BC8">
            <w:pPr>
              <w:pStyle w:val="TAC"/>
              <w:rPr>
                <w:lang w:eastAsia="zh-CN"/>
              </w:rPr>
            </w:pPr>
            <w:r>
              <w:rPr>
                <w:rFonts w:cs="Arial"/>
                <w:szCs w:val="18"/>
              </w:rPr>
              <w:t>CA_n258G</w:t>
            </w:r>
          </w:p>
        </w:tc>
        <w:tc>
          <w:tcPr>
            <w:tcW w:w="576" w:type="pct"/>
            <w:tcBorders>
              <w:top w:val="single" w:sz="4" w:space="0" w:color="auto"/>
              <w:left w:val="single" w:sz="4" w:space="0" w:color="auto"/>
              <w:bottom w:val="nil"/>
              <w:right w:val="single" w:sz="4" w:space="0" w:color="auto"/>
            </w:tcBorders>
            <w:shd w:val="clear" w:color="auto" w:fill="auto"/>
            <w:vAlign w:val="center"/>
          </w:tcPr>
          <w:p w14:paraId="0E63B133"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191AED2" w14:textId="77777777" w:rsidR="00A44D1E" w:rsidRDefault="00A44D1E" w:rsidP="005B2BC8">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6CEC7817" w14:textId="77777777" w:rsidR="00A44D1E" w:rsidRDefault="00A44D1E" w:rsidP="005B2BC8">
            <w:pPr>
              <w:pStyle w:val="TAC"/>
              <w:rPr>
                <w:lang w:val="en-US" w:eastAsia="zh-CN"/>
              </w:rPr>
            </w:pPr>
            <w:r>
              <w:rPr>
                <w:rFonts w:cs="Arial"/>
                <w:szCs w:val="18"/>
              </w:rPr>
              <w:t>0</w:t>
            </w:r>
          </w:p>
        </w:tc>
      </w:tr>
      <w:tr w:rsidR="00A44D1E" w14:paraId="202FF601"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2CE4730"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E8DA0DA"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A60AFAD"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A406094"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2C5FAB7" w14:textId="77777777" w:rsidR="00A44D1E" w:rsidRDefault="00A44D1E" w:rsidP="005B2BC8">
            <w:pPr>
              <w:pStyle w:val="TAC"/>
              <w:rPr>
                <w:lang w:val="en-US" w:eastAsia="zh-CN"/>
              </w:rPr>
            </w:pPr>
          </w:p>
        </w:tc>
      </w:tr>
      <w:tr w:rsidR="00A44D1E" w14:paraId="2F0E91B7"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AFD4EB1" w14:textId="77777777" w:rsidR="00A44D1E" w:rsidRDefault="00A44D1E" w:rsidP="005B2BC8">
            <w:pPr>
              <w:pStyle w:val="TAC"/>
              <w:rPr>
                <w:lang w:eastAsia="zh-CN"/>
              </w:rPr>
            </w:pPr>
            <w:r>
              <w:rPr>
                <w:rFonts w:cs="Arial"/>
                <w:szCs w:val="18"/>
              </w:rPr>
              <w:t>CA_n258(2G)-n260G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12C0BD56" w14:textId="77777777" w:rsidR="00A44D1E" w:rsidRDefault="00A44D1E" w:rsidP="005B2BC8">
            <w:pPr>
              <w:pStyle w:val="TAC"/>
              <w:rPr>
                <w:lang w:eastAsia="zh-CN"/>
              </w:rPr>
            </w:pPr>
            <w:r>
              <w:rPr>
                <w:rFonts w:cs="Arial"/>
                <w:szCs w:val="18"/>
              </w:rPr>
              <w:t>CA_n258G</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072C486A"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8E2B883" w14:textId="77777777" w:rsidR="00A44D1E" w:rsidRDefault="00A44D1E" w:rsidP="005B2BC8">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3CCD67A9" w14:textId="77777777" w:rsidR="00A44D1E" w:rsidRDefault="00A44D1E" w:rsidP="005B2BC8">
            <w:pPr>
              <w:pStyle w:val="TAC"/>
              <w:rPr>
                <w:lang w:val="en-US" w:eastAsia="zh-CN"/>
              </w:rPr>
            </w:pPr>
            <w:r>
              <w:rPr>
                <w:rFonts w:cs="Arial"/>
                <w:szCs w:val="18"/>
              </w:rPr>
              <w:t>0</w:t>
            </w:r>
          </w:p>
        </w:tc>
      </w:tr>
      <w:tr w:rsidR="00A44D1E" w14:paraId="330F58BE"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CF8F2B8"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584637F"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2E9D321"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F558A94"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3FB237B1" w14:textId="77777777" w:rsidR="00A44D1E" w:rsidRDefault="00A44D1E" w:rsidP="005B2BC8">
            <w:pPr>
              <w:pStyle w:val="TAC"/>
              <w:rPr>
                <w:lang w:val="en-US" w:eastAsia="zh-CN"/>
              </w:rPr>
            </w:pPr>
          </w:p>
        </w:tc>
      </w:tr>
      <w:tr w:rsidR="00A44D1E" w14:paraId="4CC87A1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ECC49E3" w14:textId="77777777" w:rsidR="00A44D1E" w:rsidRDefault="00A44D1E" w:rsidP="005B2BC8">
            <w:pPr>
              <w:pStyle w:val="TAC"/>
              <w:rPr>
                <w:lang w:eastAsia="zh-CN"/>
              </w:rPr>
            </w:pPr>
            <w:r>
              <w:rPr>
                <w:rFonts w:cs="Arial"/>
                <w:szCs w:val="18"/>
              </w:rPr>
              <w:t>CA_n258(2G)-n260H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2E3B73A4" w14:textId="73D59E5B" w:rsidR="00A44D1E" w:rsidRDefault="00A44D1E" w:rsidP="005B2BC8">
            <w:pPr>
              <w:pStyle w:val="TAC"/>
              <w:rPr>
                <w:lang w:eastAsia="zh-CN"/>
              </w:rPr>
            </w:pPr>
            <w:r>
              <w:rPr>
                <w:rFonts w:cs="Arial"/>
                <w:szCs w:val="18"/>
              </w:rPr>
              <w:t>CA_n258G</w:t>
            </w:r>
            <w:r>
              <w:rPr>
                <w:rFonts w:cs="Arial"/>
                <w:szCs w:val="18"/>
              </w:rPr>
              <w:b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39D01CE4"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FF12726" w14:textId="77777777" w:rsidR="00A44D1E" w:rsidRDefault="00A44D1E" w:rsidP="005B2BC8">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6177D237" w14:textId="77777777" w:rsidR="00A44D1E" w:rsidRDefault="00A44D1E" w:rsidP="005B2BC8">
            <w:pPr>
              <w:pStyle w:val="TAC"/>
              <w:rPr>
                <w:lang w:val="en-US" w:eastAsia="zh-CN"/>
              </w:rPr>
            </w:pPr>
            <w:r>
              <w:rPr>
                <w:rFonts w:cs="Arial"/>
                <w:szCs w:val="18"/>
              </w:rPr>
              <w:t>0</w:t>
            </w:r>
          </w:p>
        </w:tc>
      </w:tr>
      <w:tr w:rsidR="00A44D1E" w14:paraId="6B3C67C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200DD0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62D6955"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72EB667"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6183CB3"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0ADD6A1C" w14:textId="77777777" w:rsidR="00A44D1E" w:rsidRDefault="00A44D1E" w:rsidP="005B2BC8">
            <w:pPr>
              <w:pStyle w:val="TAC"/>
              <w:rPr>
                <w:lang w:val="en-US" w:eastAsia="zh-CN"/>
              </w:rPr>
            </w:pPr>
          </w:p>
        </w:tc>
      </w:tr>
      <w:tr w:rsidR="00A44D1E" w14:paraId="505787C4"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66DCB9" w14:textId="77777777" w:rsidR="00A44D1E" w:rsidRDefault="00A44D1E" w:rsidP="005B2BC8">
            <w:pPr>
              <w:pStyle w:val="TAC"/>
              <w:rPr>
                <w:lang w:eastAsia="zh-CN"/>
              </w:rPr>
            </w:pPr>
            <w:r>
              <w:rPr>
                <w:rFonts w:cs="Arial"/>
                <w:szCs w:val="18"/>
              </w:rPr>
              <w:t>CA_n258(2G)-n260I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102E4FFF" w14:textId="65290AE8" w:rsidR="00A44D1E" w:rsidRDefault="00A44D1E" w:rsidP="005B2BC8">
            <w:pPr>
              <w:pStyle w:val="TAC"/>
              <w:rPr>
                <w:lang w:eastAsia="zh-CN"/>
              </w:rPr>
            </w:pPr>
            <w:r>
              <w:rPr>
                <w:rFonts w:cs="Arial"/>
                <w:szCs w:val="18"/>
              </w:rPr>
              <w:t>CA_n258G</w:t>
            </w:r>
            <w:r>
              <w:rPr>
                <w:rFonts w:cs="Arial"/>
                <w:szCs w:val="18"/>
              </w:rPr>
              <w:b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5BBF923F"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F5A65F5" w14:textId="77777777" w:rsidR="00A44D1E" w:rsidRDefault="00A44D1E" w:rsidP="005B2BC8">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2A065780" w14:textId="77777777" w:rsidR="00A44D1E" w:rsidRDefault="00A44D1E" w:rsidP="005B2BC8">
            <w:pPr>
              <w:pStyle w:val="TAC"/>
              <w:rPr>
                <w:lang w:val="en-US" w:eastAsia="zh-CN"/>
              </w:rPr>
            </w:pPr>
            <w:r>
              <w:rPr>
                <w:rFonts w:cs="Arial"/>
                <w:szCs w:val="18"/>
              </w:rPr>
              <w:t>0</w:t>
            </w:r>
          </w:p>
        </w:tc>
      </w:tr>
      <w:tr w:rsidR="00A44D1E" w14:paraId="7B7772E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90041DE"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9EBCF6C"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68119AE"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1C311F0"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2393E2FB" w14:textId="77777777" w:rsidR="00A44D1E" w:rsidRDefault="00A44D1E" w:rsidP="005B2BC8">
            <w:pPr>
              <w:pStyle w:val="TAC"/>
              <w:rPr>
                <w:lang w:val="en-US" w:eastAsia="zh-CN"/>
              </w:rPr>
            </w:pPr>
          </w:p>
        </w:tc>
      </w:tr>
      <w:tr w:rsidR="00A44D1E" w14:paraId="39DD53BE"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7FD8D8" w14:textId="77777777" w:rsidR="00A44D1E" w:rsidRDefault="00A44D1E" w:rsidP="005B2BC8">
            <w:pPr>
              <w:pStyle w:val="TAC"/>
              <w:rPr>
                <w:lang w:eastAsia="zh-CN"/>
              </w:rPr>
            </w:pPr>
            <w:r>
              <w:rPr>
                <w:rFonts w:cs="Arial"/>
                <w:szCs w:val="18"/>
              </w:rPr>
              <w:t>CA_n258(A-H)-n260A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33AE908A" w14:textId="72945E3D" w:rsidR="00A44D1E" w:rsidRDefault="00A44D1E" w:rsidP="005B2BC8">
            <w:pPr>
              <w:pStyle w:val="TAC"/>
              <w:rPr>
                <w:lang w:eastAsia="zh-CN"/>
              </w:rPr>
            </w:pPr>
            <w:r>
              <w:rPr>
                <w:rFonts w:cs="Arial"/>
                <w:szCs w:val="18"/>
              </w:rPr>
              <w:t>CA_n258G/H</w:t>
            </w:r>
          </w:p>
        </w:tc>
        <w:tc>
          <w:tcPr>
            <w:tcW w:w="576" w:type="pct"/>
            <w:tcBorders>
              <w:top w:val="single" w:sz="4" w:space="0" w:color="auto"/>
              <w:left w:val="single" w:sz="4" w:space="0" w:color="auto"/>
              <w:bottom w:val="nil"/>
              <w:right w:val="single" w:sz="4" w:space="0" w:color="auto"/>
            </w:tcBorders>
            <w:shd w:val="clear" w:color="auto" w:fill="auto"/>
            <w:vAlign w:val="center"/>
          </w:tcPr>
          <w:p w14:paraId="4AEBCF34"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378EC42" w14:textId="77777777" w:rsidR="00A44D1E" w:rsidRDefault="00A44D1E" w:rsidP="005B2BC8">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610C8F2B" w14:textId="77777777" w:rsidR="00A44D1E" w:rsidRDefault="00A44D1E" w:rsidP="005B2BC8">
            <w:pPr>
              <w:pStyle w:val="TAC"/>
              <w:rPr>
                <w:lang w:val="en-US" w:eastAsia="zh-CN"/>
              </w:rPr>
            </w:pPr>
            <w:r>
              <w:rPr>
                <w:rFonts w:cs="Arial"/>
                <w:szCs w:val="18"/>
              </w:rPr>
              <w:t>0</w:t>
            </w:r>
          </w:p>
        </w:tc>
      </w:tr>
      <w:tr w:rsidR="00A44D1E" w14:paraId="1ECD7DD7"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AE261CF"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9CF2E78"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C369D90"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64793B3"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FA1392" w14:textId="77777777" w:rsidR="00A44D1E" w:rsidRDefault="00A44D1E" w:rsidP="005B2BC8">
            <w:pPr>
              <w:pStyle w:val="TAC"/>
              <w:rPr>
                <w:lang w:val="en-US" w:eastAsia="zh-CN"/>
              </w:rPr>
            </w:pPr>
          </w:p>
        </w:tc>
      </w:tr>
      <w:tr w:rsidR="00A44D1E" w14:paraId="65569CEC"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C61649E" w14:textId="77777777" w:rsidR="00A44D1E" w:rsidRDefault="00A44D1E" w:rsidP="005B2BC8">
            <w:pPr>
              <w:pStyle w:val="TAC"/>
              <w:rPr>
                <w:lang w:eastAsia="zh-CN"/>
              </w:rPr>
            </w:pPr>
            <w:r>
              <w:rPr>
                <w:rFonts w:cs="Arial"/>
                <w:szCs w:val="18"/>
              </w:rPr>
              <w:t>CA_n258(A-H)-n260G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4F5DCE20" w14:textId="40F042F2" w:rsidR="00A44D1E" w:rsidRDefault="00A44D1E" w:rsidP="005B2BC8">
            <w:pPr>
              <w:pStyle w:val="TAC"/>
              <w:rPr>
                <w:lang w:eastAsia="zh-CN"/>
              </w:rPr>
            </w:pPr>
            <w:r>
              <w:rPr>
                <w:rFonts w:cs="Arial"/>
                <w:szCs w:val="18"/>
              </w:rPr>
              <w:t>CA_n258G/H</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5CB97B76"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2C255E7" w14:textId="77777777" w:rsidR="00A44D1E" w:rsidRDefault="00A44D1E" w:rsidP="005B2BC8">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04665850" w14:textId="77777777" w:rsidR="00A44D1E" w:rsidRDefault="00A44D1E" w:rsidP="005B2BC8">
            <w:pPr>
              <w:pStyle w:val="TAC"/>
              <w:rPr>
                <w:lang w:val="en-US" w:eastAsia="zh-CN"/>
              </w:rPr>
            </w:pPr>
            <w:r>
              <w:rPr>
                <w:rFonts w:cs="Arial"/>
                <w:szCs w:val="18"/>
              </w:rPr>
              <w:t>0</w:t>
            </w:r>
          </w:p>
        </w:tc>
      </w:tr>
      <w:tr w:rsidR="00A44D1E" w14:paraId="7C5B45D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6CEFBDA"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DA0A62D"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713C6DD"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CC1072A"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143CD244" w14:textId="77777777" w:rsidR="00A44D1E" w:rsidRDefault="00A44D1E" w:rsidP="005B2BC8">
            <w:pPr>
              <w:pStyle w:val="TAC"/>
              <w:rPr>
                <w:lang w:val="en-US" w:eastAsia="zh-CN"/>
              </w:rPr>
            </w:pPr>
          </w:p>
        </w:tc>
      </w:tr>
      <w:tr w:rsidR="00A44D1E" w14:paraId="0704CA4A"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93C384" w14:textId="77777777" w:rsidR="00A44D1E" w:rsidRDefault="00A44D1E" w:rsidP="005B2BC8">
            <w:pPr>
              <w:pStyle w:val="TAC"/>
              <w:rPr>
                <w:lang w:eastAsia="zh-CN"/>
              </w:rPr>
            </w:pPr>
            <w:r>
              <w:rPr>
                <w:rFonts w:cs="Arial"/>
                <w:szCs w:val="18"/>
              </w:rPr>
              <w:t>CA_n258(A-H)-n260H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43C07A97" w14:textId="608DA5B7" w:rsidR="00A44D1E" w:rsidRDefault="00A44D1E" w:rsidP="005B2BC8">
            <w:pPr>
              <w:pStyle w:val="TAC"/>
              <w:rPr>
                <w:lang w:eastAsia="zh-CN"/>
              </w:rPr>
            </w:pPr>
            <w:r>
              <w:rPr>
                <w:rFonts w:cs="Arial"/>
                <w:szCs w:val="18"/>
              </w:rPr>
              <w:t>CA_n258G/H</w:t>
            </w:r>
            <w:r>
              <w:rPr>
                <w:rFonts w:cs="Arial"/>
                <w:szCs w:val="18"/>
              </w:rPr>
              <w:b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4A2BD250"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E3030A4" w14:textId="77777777" w:rsidR="00A44D1E" w:rsidRDefault="00A44D1E" w:rsidP="005B2BC8">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69C6B46E" w14:textId="77777777" w:rsidR="00A44D1E" w:rsidRDefault="00A44D1E" w:rsidP="005B2BC8">
            <w:pPr>
              <w:pStyle w:val="TAC"/>
              <w:rPr>
                <w:lang w:val="en-US" w:eastAsia="zh-CN"/>
              </w:rPr>
            </w:pPr>
            <w:r>
              <w:rPr>
                <w:rFonts w:cs="Arial"/>
                <w:szCs w:val="18"/>
              </w:rPr>
              <w:t>0</w:t>
            </w:r>
          </w:p>
        </w:tc>
      </w:tr>
      <w:tr w:rsidR="00A44D1E" w14:paraId="5B95DF3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DD122B1"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B2CC7C7"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FF8F137"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C4A8F3D"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60334" w14:textId="77777777" w:rsidR="00A44D1E" w:rsidRDefault="00A44D1E" w:rsidP="005B2BC8">
            <w:pPr>
              <w:pStyle w:val="TAC"/>
              <w:rPr>
                <w:lang w:val="en-US" w:eastAsia="zh-CN"/>
              </w:rPr>
            </w:pPr>
          </w:p>
        </w:tc>
      </w:tr>
      <w:tr w:rsidR="00A44D1E" w14:paraId="368D16B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FA2494F" w14:textId="77777777" w:rsidR="00A44D1E" w:rsidRDefault="00A44D1E" w:rsidP="005B2BC8">
            <w:pPr>
              <w:pStyle w:val="TAC"/>
              <w:rPr>
                <w:lang w:eastAsia="zh-CN"/>
              </w:rPr>
            </w:pPr>
            <w:r>
              <w:rPr>
                <w:rFonts w:cs="Arial"/>
                <w:szCs w:val="18"/>
              </w:rPr>
              <w:t>CA_n258(A-H)-n260I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2FE311E0" w14:textId="74592617" w:rsidR="00A44D1E" w:rsidRDefault="00A44D1E" w:rsidP="005B2BC8">
            <w:pPr>
              <w:pStyle w:val="TAC"/>
              <w:rPr>
                <w:lang w:eastAsia="zh-CN"/>
              </w:rPr>
            </w:pPr>
            <w:r>
              <w:rPr>
                <w:rFonts w:cs="Arial"/>
                <w:szCs w:val="18"/>
              </w:rPr>
              <w:t>CA_n258G/H</w:t>
            </w:r>
            <w:r>
              <w:rPr>
                <w:rFonts w:cs="Arial"/>
                <w:szCs w:val="18"/>
              </w:rPr>
              <w:b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35317E5D"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6C99445" w14:textId="77777777" w:rsidR="00A44D1E" w:rsidRDefault="00A44D1E" w:rsidP="005B2BC8">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3E49F6C7" w14:textId="77777777" w:rsidR="00A44D1E" w:rsidRDefault="00A44D1E" w:rsidP="005B2BC8">
            <w:pPr>
              <w:pStyle w:val="TAC"/>
              <w:rPr>
                <w:lang w:val="en-US" w:eastAsia="zh-CN"/>
              </w:rPr>
            </w:pPr>
            <w:r>
              <w:rPr>
                <w:rFonts w:cs="Arial"/>
                <w:szCs w:val="18"/>
              </w:rPr>
              <w:t>0</w:t>
            </w:r>
          </w:p>
        </w:tc>
      </w:tr>
      <w:tr w:rsidR="00A44D1E" w14:paraId="391CBF8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DAD764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2A01933"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2F3A055"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75A9872"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799736C3" w14:textId="77777777" w:rsidR="00A44D1E" w:rsidRDefault="00A44D1E" w:rsidP="005B2BC8">
            <w:pPr>
              <w:pStyle w:val="TAC"/>
              <w:rPr>
                <w:lang w:val="en-US" w:eastAsia="zh-CN"/>
              </w:rPr>
            </w:pPr>
          </w:p>
        </w:tc>
      </w:tr>
      <w:tr w:rsidR="00A44D1E" w14:paraId="7C068AB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EEBFB5B" w14:textId="77777777" w:rsidR="00A44D1E" w:rsidRDefault="00A44D1E" w:rsidP="005B2BC8">
            <w:pPr>
              <w:pStyle w:val="TAC"/>
              <w:rPr>
                <w:lang w:eastAsia="zh-CN"/>
              </w:rPr>
            </w:pPr>
            <w:r>
              <w:rPr>
                <w:rFonts w:cs="Arial"/>
                <w:szCs w:val="18"/>
              </w:rPr>
              <w:t>CA_n258(G-H)-n260A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5E1681B6" w14:textId="1B17395E" w:rsidR="00A44D1E" w:rsidRDefault="00A44D1E" w:rsidP="005B2BC8">
            <w:pPr>
              <w:pStyle w:val="TAC"/>
              <w:rPr>
                <w:lang w:eastAsia="zh-CN"/>
              </w:rPr>
            </w:pPr>
            <w:r>
              <w:rPr>
                <w:rFonts w:cs="Arial"/>
                <w:szCs w:val="18"/>
              </w:rPr>
              <w:t>CA_n258G/H</w:t>
            </w:r>
          </w:p>
        </w:tc>
        <w:tc>
          <w:tcPr>
            <w:tcW w:w="576" w:type="pct"/>
            <w:tcBorders>
              <w:top w:val="single" w:sz="4" w:space="0" w:color="auto"/>
              <w:left w:val="single" w:sz="4" w:space="0" w:color="auto"/>
              <w:bottom w:val="nil"/>
              <w:right w:val="single" w:sz="4" w:space="0" w:color="auto"/>
            </w:tcBorders>
            <w:shd w:val="clear" w:color="auto" w:fill="auto"/>
            <w:vAlign w:val="center"/>
          </w:tcPr>
          <w:p w14:paraId="207B110A"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C497205" w14:textId="77777777" w:rsidR="00A44D1E" w:rsidRDefault="00A44D1E" w:rsidP="005B2BC8">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18A7E4F0" w14:textId="77777777" w:rsidR="00A44D1E" w:rsidRDefault="00A44D1E" w:rsidP="005B2BC8">
            <w:pPr>
              <w:pStyle w:val="TAC"/>
              <w:rPr>
                <w:lang w:val="en-US" w:eastAsia="zh-CN"/>
              </w:rPr>
            </w:pPr>
            <w:r>
              <w:rPr>
                <w:rFonts w:cs="Arial"/>
                <w:szCs w:val="18"/>
              </w:rPr>
              <w:t>0</w:t>
            </w:r>
          </w:p>
        </w:tc>
      </w:tr>
      <w:tr w:rsidR="00A44D1E" w14:paraId="445F371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204DC9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F901AD3"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661D570"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245F9C9" w14:textId="77777777" w:rsidR="00A44D1E" w:rsidRDefault="00A44D1E" w:rsidP="005B2BC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18C7487" w14:textId="77777777" w:rsidR="00A44D1E" w:rsidRDefault="00A44D1E" w:rsidP="005B2BC8">
            <w:pPr>
              <w:pStyle w:val="TAC"/>
              <w:rPr>
                <w:lang w:val="en-US" w:eastAsia="zh-CN"/>
              </w:rPr>
            </w:pPr>
          </w:p>
        </w:tc>
      </w:tr>
      <w:tr w:rsidR="00A44D1E" w14:paraId="52CF329C"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3D10AE1" w14:textId="77777777" w:rsidR="00A44D1E" w:rsidRDefault="00A44D1E" w:rsidP="005B2BC8">
            <w:pPr>
              <w:pStyle w:val="TAC"/>
              <w:rPr>
                <w:lang w:eastAsia="zh-CN"/>
              </w:rPr>
            </w:pPr>
            <w:r>
              <w:rPr>
                <w:rFonts w:cs="Arial"/>
                <w:szCs w:val="18"/>
              </w:rPr>
              <w:t>CA_n258(G-H)-n260G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559B22F1" w14:textId="65008C1C" w:rsidR="00A44D1E" w:rsidRDefault="00A44D1E" w:rsidP="005B2BC8">
            <w:pPr>
              <w:pStyle w:val="TAC"/>
              <w:rPr>
                <w:lang w:eastAsia="zh-CN"/>
              </w:rPr>
            </w:pPr>
            <w:r>
              <w:rPr>
                <w:rFonts w:cs="Arial"/>
                <w:szCs w:val="18"/>
              </w:rPr>
              <w:t>CA_n258G/H</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3B986326"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0207C59" w14:textId="77777777" w:rsidR="00A44D1E" w:rsidRDefault="00A44D1E" w:rsidP="005B2BC8">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F507A" w14:textId="77777777" w:rsidR="00A44D1E" w:rsidRDefault="00A44D1E" w:rsidP="005B2BC8">
            <w:pPr>
              <w:pStyle w:val="TAC"/>
              <w:rPr>
                <w:lang w:val="en-US" w:eastAsia="zh-CN"/>
              </w:rPr>
            </w:pPr>
            <w:r>
              <w:rPr>
                <w:rFonts w:cs="Arial"/>
                <w:szCs w:val="18"/>
              </w:rPr>
              <w:t>0</w:t>
            </w:r>
          </w:p>
        </w:tc>
      </w:tr>
      <w:tr w:rsidR="00A44D1E" w14:paraId="3BE60F7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D55FCA"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1C8AF69"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AFE1FB2"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212AD41" w14:textId="77777777" w:rsidR="00A44D1E" w:rsidRDefault="00A44D1E" w:rsidP="005B2BC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7C4A" w14:textId="77777777" w:rsidR="00A44D1E" w:rsidRDefault="00A44D1E" w:rsidP="005B2BC8">
            <w:pPr>
              <w:pStyle w:val="TAC"/>
              <w:rPr>
                <w:lang w:val="en-US" w:eastAsia="zh-CN"/>
              </w:rPr>
            </w:pPr>
          </w:p>
        </w:tc>
      </w:tr>
      <w:tr w:rsidR="00A44D1E" w14:paraId="4CFFACED"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3EBB68D" w14:textId="77777777" w:rsidR="00A44D1E" w:rsidRDefault="00A44D1E" w:rsidP="005B2BC8">
            <w:pPr>
              <w:pStyle w:val="TAC"/>
              <w:rPr>
                <w:lang w:eastAsia="zh-CN"/>
              </w:rPr>
            </w:pPr>
            <w:r>
              <w:rPr>
                <w:rFonts w:cs="Arial"/>
                <w:szCs w:val="18"/>
              </w:rPr>
              <w:t>CA_n258(G-H)-n260H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04C6F7CC" w14:textId="23968CD2" w:rsidR="00A44D1E" w:rsidRDefault="00A44D1E" w:rsidP="005B2BC8">
            <w:pPr>
              <w:pStyle w:val="TAC"/>
              <w:rPr>
                <w:lang w:eastAsia="zh-CN"/>
              </w:rPr>
            </w:pPr>
            <w:r>
              <w:rPr>
                <w:rFonts w:cs="Arial"/>
                <w:szCs w:val="18"/>
              </w:rPr>
              <w:t>CA_n258G/H</w:t>
            </w:r>
            <w:r>
              <w:rPr>
                <w:rFonts w:cs="Arial"/>
                <w:szCs w:val="18"/>
              </w:rPr>
              <w:br/>
              <w:t>CA_n260G/H</w:t>
            </w:r>
          </w:p>
        </w:tc>
        <w:tc>
          <w:tcPr>
            <w:tcW w:w="576" w:type="pct"/>
            <w:tcBorders>
              <w:top w:val="single" w:sz="4" w:space="0" w:color="auto"/>
              <w:left w:val="single" w:sz="4" w:space="0" w:color="auto"/>
              <w:bottom w:val="nil"/>
              <w:right w:val="single" w:sz="4" w:space="0" w:color="auto"/>
            </w:tcBorders>
            <w:shd w:val="clear" w:color="auto" w:fill="auto"/>
            <w:vAlign w:val="center"/>
          </w:tcPr>
          <w:p w14:paraId="601D05E7"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47862FB" w14:textId="77777777" w:rsidR="00A44D1E" w:rsidRDefault="00A44D1E" w:rsidP="005B2BC8">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297A1EE3" w14:textId="77777777" w:rsidR="00A44D1E" w:rsidRDefault="00A44D1E" w:rsidP="005B2BC8">
            <w:pPr>
              <w:pStyle w:val="TAC"/>
              <w:rPr>
                <w:lang w:val="en-US" w:eastAsia="zh-CN"/>
              </w:rPr>
            </w:pPr>
            <w:r>
              <w:rPr>
                <w:rFonts w:cs="Arial"/>
                <w:szCs w:val="18"/>
              </w:rPr>
              <w:t>0</w:t>
            </w:r>
          </w:p>
        </w:tc>
      </w:tr>
      <w:tr w:rsidR="00A44D1E" w14:paraId="238863A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99DE5C"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4F4363B"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7D141DD"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1D87940" w14:textId="77777777" w:rsidR="00A44D1E" w:rsidRDefault="00A44D1E" w:rsidP="005B2BC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78B06E67" w14:textId="77777777" w:rsidR="00A44D1E" w:rsidRDefault="00A44D1E" w:rsidP="005B2BC8">
            <w:pPr>
              <w:pStyle w:val="TAC"/>
              <w:rPr>
                <w:lang w:val="en-US" w:eastAsia="zh-CN"/>
              </w:rPr>
            </w:pPr>
          </w:p>
        </w:tc>
      </w:tr>
      <w:tr w:rsidR="00A44D1E" w14:paraId="3E9BE3AA"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26499DF" w14:textId="77777777" w:rsidR="00A44D1E" w:rsidRDefault="00A44D1E" w:rsidP="005B2BC8">
            <w:pPr>
              <w:pStyle w:val="TAC"/>
              <w:rPr>
                <w:lang w:eastAsia="zh-CN"/>
              </w:rPr>
            </w:pPr>
            <w:r>
              <w:rPr>
                <w:rFonts w:cs="Arial"/>
                <w:szCs w:val="18"/>
              </w:rPr>
              <w:t>CA_n258(G-H)-n260I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286FD86E" w14:textId="5475BA4A" w:rsidR="00A44D1E" w:rsidRDefault="00A44D1E" w:rsidP="005B2BC8">
            <w:pPr>
              <w:pStyle w:val="TAC"/>
              <w:rPr>
                <w:lang w:eastAsia="zh-CN"/>
              </w:rPr>
            </w:pPr>
            <w:r>
              <w:rPr>
                <w:rFonts w:cs="Arial"/>
                <w:szCs w:val="18"/>
              </w:rPr>
              <w:t>CA_n258G/H</w:t>
            </w:r>
            <w:r>
              <w:rPr>
                <w:rFonts w:cs="Arial"/>
                <w:szCs w:val="18"/>
              </w:rPr>
              <w:br/>
              <w:t>CA_n260G/H/I</w:t>
            </w:r>
          </w:p>
        </w:tc>
        <w:tc>
          <w:tcPr>
            <w:tcW w:w="576" w:type="pct"/>
            <w:tcBorders>
              <w:top w:val="single" w:sz="4" w:space="0" w:color="auto"/>
              <w:left w:val="single" w:sz="4" w:space="0" w:color="auto"/>
              <w:bottom w:val="nil"/>
              <w:right w:val="single" w:sz="4" w:space="0" w:color="auto"/>
            </w:tcBorders>
            <w:shd w:val="clear" w:color="auto" w:fill="auto"/>
            <w:vAlign w:val="center"/>
          </w:tcPr>
          <w:p w14:paraId="65CEB453" w14:textId="77777777" w:rsidR="00A44D1E" w:rsidRDefault="00A44D1E" w:rsidP="005B2BC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5E8AF1E" w14:textId="77777777" w:rsidR="00A44D1E" w:rsidRDefault="00A44D1E" w:rsidP="005B2BC8">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0A92D902" w14:textId="77777777" w:rsidR="00A44D1E" w:rsidRDefault="00A44D1E" w:rsidP="005B2BC8">
            <w:pPr>
              <w:pStyle w:val="TAC"/>
              <w:rPr>
                <w:lang w:val="en-US" w:eastAsia="zh-CN"/>
              </w:rPr>
            </w:pPr>
            <w:r>
              <w:rPr>
                <w:rFonts w:cs="Arial"/>
                <w:szCs w:val="18"/>
              </w:rPr>
              <w:t>0</w:t>
            </w:r>
          </w:p>
        </w:tc>
      </w:tr>
      <w:tr w:rsidR="00A44D1E" w14:paraId="6B8C5847"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9C499"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3782B9A"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42D7CE6" w14:textId="77777777" w:rsidR="00A44D1E" w:rsidRDefault="00A44D1E" w:rsidP="005B2BC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01D681D" w14:textId="77777777" w:rsidR="00A44D1E" w:rsidRDefault="00A44D1E" w:rsidP="005B2BC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2FCB05" w14:textId="77777777" w:rsidR="00A44D1E" w:rsidRDefault="00A44D1E" w:rsidP="005B2BC8">
            <w:pPr>
              <w:pStyle w:val="TAC"/>
              <w:rPr>
                <w:lang w:val="en-US" w:eastAsia="zh-CN"/>
              </w:rPr>
            </w:pPr>
          </w:p>
        </w:tc>
      </w:tr>
      <w:tr w:rsidR="00A44D1E" w14:paraId="0188036D"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223975B" w14:textId="77777777" w:rsidR="00A44D1E" w:rsidRDefault="00A44D1E" w:rsidP="005B2BC8">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A721F67" w14:textId="77777777" w:rsidR="00A44D1E" w:rsidRDefault="00A44D1E" w:rsidP="005B2BC8">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72B85BD" w14:textId="77777777" w:rsidR="00A44D1E" w:rsidRDefault="00A44D1E" w:rsidP="005B2BC8">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B693E7" w14:textId="77777777" w:rsidR="00A44D1E" w:rsidRDefault="00A44D1E" w:rsidP="005B2BC8">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654E2A8" w14:textId="77777777" w:rsidR="00A44D1E" w:rsidRDefault="00A44D1E" w:rsidP="005B2BC8">
            <w:pPr>
              <w:pStyle w:val="TAC"/>
              <w:rPr>
                <w:lang w:val="en-US" w:eastAsia="zh-CN"/>
              </w:rPr>
            </w:pPr>
            <w:r>
              <w:rPr>
                <w:lang w:val="en-US" w:eastAsia="zh-CN"/>
              </w:rPr>
              <w:t>0</w:t>
            </w:r>
          </w:p>
        </w:tc>
      </w:tr>
      <w:tr w:rsidR="00A44D1E" w14:paraId="3A6F607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F82F82" w14:textId="77777777" w:rsidR="00A44D1E" w:rsidRDefault="00A44D1E" w:rsidP="005B2BC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1436FF0" w14:textId="77777777" w:rsidR="00A44D1E" w:rsidRDefault="00A44D1E" w:rsidP="005B2BC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32A03BC" w14:textId="77777777" w:rsidR="00A44D1E" w:rsidRDefault="00A44D1E" w:rsidP="005B2BC8">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DE09F4" w14:textId="77777777" w:rsidR="00A44D1E" w:rsidRDefault="00A44D1E" w:rsidP="005B2BC8">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A30BA7E" w14:textId="77777777" w:rsidR="00A44D1E" w:rsidRDefault="00A44D1E" w:rsidP="005B2BC8">
            <w:pPr>
              <w:pStyle w:val="TAC"/>
              <w:rPr>
                <w:lang w:val="en-US" w:eastAsia="zh-CN"/>
              </w:rPr>
            </w:pPr>
          </w:p>
        </w:tc>
      </w:tr>
      <w:tr w:rsidR="00A44D1E" w14:paraId="2F25966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DD5B131" w14:textId="77777777" w:rsidR="00A44D1E" w:rsidRDefault="00A44D1E" w:rsidP="005B2BC8">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FB8275" w14:textId="77777777" w:rsidR="00A44D1E" w:rsidRDefault="00A44D1E" w:rsidP="005B2BC8">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70C8C4A7" w14:textId="77777777" w:rsidR="00A44D1E" w:rsidRDefault="00A44D1E" w:rsidP="005B2BC8">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2D2810"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C66CF26" w14:textId="77777777" w:rsidR="00A44D1E" w:rsidRDefault="00A44D1E" w:rsidP="005B2BC8">
            <w:pPr>
              <w:pStyle w:val="TAC"/>
              <w:rPr>
                <w:lang w:val="en-US" w:eastAsia="zh-CN"/>
              </w:rPr>
            </w:pPr>
            <w:r>
              <w:rPr>
                <w:rFonts w:hint="eastAsia"/>
                <w:lang w:val="en-US" w:eastAsia="zh-CN"/>
              </w:rPr>
              <w:t>0</w:t>
            </w:r>
          </w:p>
        </w:tc>
      </w:tr>
      <w:tr w:rsidR="00A44D1E" w14:paraId="4A9AA36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007F710" w14:textId="77777777" w:rsidR="00A44D1E" w:rsidRDefault="00A44D1E" w:rsidP="005B2BC8">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5C9DEE23" w14:textId="77777777" w:rsidR="00A44D1E" w:rsidRDefault="00A44D1E" w:rsidP="005B2BC8">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31C59FF0"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959142"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5F24700" w14:textId="77777777" w:rsidR="00A44D1E" w:rsidRDefault="00A44D1E" w:rsidP="005B2BC8">
            <w:pPr>
              <w:pStyle w:val="TAC"/>
              <w:rPr>
                <w:lang w:val="en-US" w:eastAsia="zh-CN"/>
              </w:rPr>
            </w:pPr>
          </w:p>
        </w:tc>
      </w:tr>
      <w:tr w:rsidR="00A44D1E" w14:paraId="27B474C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97C003C" w14:textId="77777777" w:rsidR="00A44D1E" w:rsidRDefault="00A44D1E" w:rsidP="005B2BC8">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1521D8C3" w14:textId="71726474" w:rsidR="00A44D1E" w:rsidRDefault="00A44D1E" w:rsidP="005B2BC8">
            <w:pPr>
              <w:pStyle w:val="TAC"/>
            </w:pPr>
            <w:r>
              <w:rPr>
                <w:rFonts w:hint="eastAsia"/>
              </w:rPr>
              <w:t>CA</w:t>
            </w:r>
            <w:r>
              <w:t>_</w:t>
            </w:r>
            <w:r>
              <w:rPr>
                <w:rFonts w:hint="eastAsia"/>
              </w:rPr>
              <w:t>n</w:t>
            </w:r>
            <w:r>
              <w:t>260A-</w:t>
            </w:r>
            <w:r>
              <w:rPr>
                <w:rFonts w:hint="eastAsia"/>
              </w:rPr>
              <w:t>n</w:t>
            </w:r>
            <w:r>
              <w:t>261A</w:t>
            </w:r>
          </w:p>
          <w:p w14:paraId="5CFF5CA4" w14:textId="68DD1DA9"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91EBED" w14:textId="77777777" w:rsidR="00A44D1E" w:rsidRDefault="00A44D1E" w:rsidP="005B2BC8">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4AF9A"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CA16BE2" w14:textId="77777777" w:rsidR="00A44D1E" w:rsidRDefault="00A44D1E" w:rsidP="005B2BC8">
            <w:pPr>
              <w:pStyle w:val="TAC"/>
              <w:rPr>
                <w:lang w:val="en-US" w:eastAsia="zh-CN"/>
              </w:rPr>
            </w:pPr>
            <w:r>
              <w:rPr>
                <w:rFonts w:hint="eastAsia"/>
                <w:lang w:val="en-US" w:eastAsia="zh-CN"/>
              </w:rPr>
              <w:t>0</w:t>
            </w:r>
          </w:p>
        </w:tc>
      </w:tr>
      <w:tr w:rsidR="00A44D1E" w14:paraId="01584F5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0F0A832"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B715EF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5499D9"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9EE030"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10B80C9" w14:textId="77777777" w:rsidR="00A44D1E" w:rsidRDefault="00A44D1E" w:rsidP="005B2BC8">
            <w:pPr>
              <w:pStyle w:val="TAC"/>
              <w:rPr>
                <w:lang w:val="en-US" w:eastAsia="zh-CN"/>
              </w:rPr>
            </w:pPr>
          </w:p>
        </w:tc>
      </w:tr>
      <w:tr w:rsidR="00A44D1E" w14:paraId="2951473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3E8E93E" w14:textId="77777777" w:rsidR="00A44D1E" w:rsidRDefault="00A44D1E" w:rsidP="005B2BC8">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0948B63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581F311"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6A809"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791CC4" w14:textId="77777777" w:rsidR="00A44D1E" w:rsidRDefault="00A44D1E" w:rsidP="005B2BC8">
            <w:pPr>
              <w:pStyle w:val="TAC"/>
              <w:rPr>
                <w:lang w:val="en-US" w:eastAsia="zh-CN"/>
              </w:rPr>
            </w:pPr>
            <w:r>
              <w:rPr>
                <w:rFonts w:hint="eastAsia"/>
                <w:lang w:val="en-US" w:eastAsia="zh-CN"/>
              </w:rPr>
              <w:t>0</w:t>
            </w:r>
          </w:p>
        </w:tc>
      </w:tr>
      <w:tr w:rsidR="00A44D1E" w14:paraId="3F5318D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261C24"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712610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7211C1D"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4064D1"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4D688F6D" w14:textId="77777777" w:rsidR="00A44D1E" w:rsidRDefault="00A44D1E" w:rsidP="005B2BC8">
            <w:pPr>
              <w:pStyle w:val="TAC"/>
              <w:rPr>
                <w:lang w:val="en-US" w:eastAsia="zh-CN"/>
              </w:rPr>
            </w:pPr>
          </w:p>
        </w:tc>
      </w:tr>
      <w:tr w:rsidR="00A44D1E" w14:paraId="0408B89F"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1ED04E9" w14:textId="77777777" w:rsidR="00A44D1E" w:rsidRDefault="00A44D1E" w:rsidP="005B2BC8">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2CE254C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DC4DEA"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A5ACC5"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1DE20C90" w14:textId="77777777" w:rsidR="00A44D1E" w:rsidRDefault="00A44D1E" w:rsidP="005B2BC8">
            <w:pPr>
              <w:pStyle w:val="TAC"/>
              <w:rPr>
                <w:lang w:val="en-US" w:eastAsia="zh-CN"/>
              </w:rPr>
            </w:pPr>
            <w:r>
              <w:rPr>
                <w:rFonts w:hint="eastAsia"/>
                <w:lang w:val="en-US" w:eastAsia="zh-CN"/>
              </w:rPr>
              <w:t>0</w:t>
            </w:r>
          </w:p>
        </w:tc>
      </w:tr>
      <w:tr w:rsidR="00A44D1E" w14:paraId="4E39D1E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D9F6A1A"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7B6461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AB56EA"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22D31"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DFC9701" w14:textId="77777777" w:rsidR="00A44D1E" w:rsidRDefault="00A44D1E" w:rsidP="005B2BC8">
            <w:pPr>
              <w:pStyle w:val="TAC"/>
              <w:rPr>
                <w:lang w:val="en-US" w:eastAsia="zh-CN"/>
              </w:rPr>
            </w:pPr>
          </w:p>
        </w:tc>
      </w:tr>
      <w:tr w:rsidR="00A44D1E" w14:paraId="058A9D53"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B36BB9A" w14:textId="77777777" w:rsidR="00A44D1E" w:rsidRDefault="00A44D1E" w:rsidP="005B2BC8">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1DC7C24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744A7A"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59DE65"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5B5ABBF" w14:textId="77777777" w:rsidR="00A44D1E" w:rsidRDefault="00A44D1E" w:rsidP="005B2BC8">
            <w:pPr>
              <w:pStyle w:val="TAC"/>
              <w:rPr>
                <w:lang w:val="en-US" w:eastAsia="zh-CN"/>
              </w:rPr>
            </w:pPr>
            <w:r>
              <w:rPr>
                <w:rFonts w:hint="eastAsia"/>
                <w:lang w:val="en-US" w:eastAsia="zh-CN"/>
              </w:rPr>
              <w:t>0</w:t>
            </w:r>
          </w:p>
        </w:tc>
      </w:tr>
      <w:tr w:rsidR="00A44D1E" w14:paraId="552288B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1C231F3"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20304F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8E2D285"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B32125"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0B5758" w14:textId="77777777" w:rsidR="00A44D1E" w:rsidRDefault="00A44D1E" w:rsidP="005B2BC8">
            <w:pPr>
              <w:pStyle w:val="TAC"/>
              <w:rPr>
                <w:lang w:val="en-US" w:eastAsia="zh-CN"/>
              </w:rPr>
            </w:pPr>
          </w:p>
        </w:tc>
      </w:tr>
      <w:tr w:rsidR="00A44D1E" w14:paraId="6A42D68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8E37B5F" w14:textId="77777777" w:rsidR="00A44D1E" w:rsidRDefault="00A44D1E" w:rsidP="005B2BC8">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3A00A96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6FAF9B"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B0A952"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255C8ABA" w14:textId="77777777" w:rsidR="00A44D1E" w:rsidRDefault="00A44D1E" w:rsidP="005B2BC8">
            <w:pPr>
              <w:pStyle w:val="TAC"/>
              <w:rPr>
                <w:lang w:val="en-US" w:eastAsia="zh-CN"/>
              </w:rPr>
            </w:pPr>
            <w:r>
              <w:rPr>
                <w:rFonts w:hint="eastAsia"/>
                <w:lang w:val="en-US" w:eastAsia="zh-CN"/>
              </w:rPr>
              <w:t>0</w:t>
            </w:r>
          </w:p>
        </w:tc>
      </w:tr>
      <w:tr w:rsidR="00A44D1E" w14:paraId="47E7FB7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12D453A"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0C5746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102F79"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F9FF70"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3EC9344B" w14:textId="77777777" w:rsidR="00A44D1E" w:rsidRDefault="00A44D1E" w:rsidP="005B2BC8">
            <w:pPr>
              <w:pStyle w:val="TAC"/>
              <w:rPr>
                <w:lang w:val="en-US" w:eastAsia="zh-CN"/>
              </w:rPr>
            </w:pPr>
          </w:p>
        </w:tc>
      </w:tr>
      <w:tr w:rsidR="00A44D1E" w14:paraId="7D98980E"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9A6AC05" w14:textId="77777777" w:rsidR="00A44D1E" w:rsidRDefault="00A44D1E" w:rsidP="005B2BC8">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7A220099"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7DE40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A25A94"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7479BEC6" w14:textId="77777777" w:rsidR="00A44D1E" w:rsidRDefault="00A44D1E" w:rsidP="005B2BC8">
            <w:pPr>
              <w:pStyle w:val="TAC"/>
              <w:rPr>
                <w:lang w:val="en-US" w:eastAsia="zh-CN"/>
              </w:rPr>
            </w:pPr>
            <w:r>
              <w:rPr>
                <w:rFonts w:hint="eastAsia"/>
                <w:lang w:val="en-US" w:eastAsia="zh-CN"/>
              </w:rPr>
              <w:t>0</w:t>
            </w:r>
          </w:p>
        </w:tc>
      </w:tr>
      <w:tr w:rsidR="00A44D1E" w14:paraId="22F6D1F7"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0E411A"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7E4719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1E58976"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D76024"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A900AB0" w14:textId="77777777" w:rsidR="00A44D1E" w:rsidRDefault="00A44D1E" w:rsidP="005B2BC8">
            <w:pPr>
              <w:pStyle w:val="TAC"/>
              <w:rPr>
                <w:lang w:val="en-US" w:eastAsia="zh-CN"/>
              </w:rPr>
            </w:pPr>
          </w:p>
        </w:tc>
      </w:tr>
      <w:tr w:rsidR="00A44D1E" w14:paraId="6423E4BD"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1E1A3E7" w14:textId="77777777" w:rsidR="00A44D1E" w:rsidRDefault="00A44D1E" w:rsidP="005B2BC8">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7859D77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AAF413"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6257A5"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DC90725" w14:textId="77777777" w:rsidR="00A44D1E" w:rsidRDefault="00A44D1E" w:rsidP="005B2BC8">
            <w:pPr>
              <w:pStyle w:val="TAC"/>
              <w:rPr>
                <w:lang w:val="en-US" w:eastAsia="zh-CN"/>
              </w:rPr>
            </w:pPr>
            <w:r>
              <w:rPr>
                <w:rFonts w:hint="eastAsia"/>
                <w:lang w:val="en-US" w:eastAsia="zh-CN"/>
              </w:rPr>
              <w:t>0</w:t>
            </w:r>
          </w:p>
        </w:tc>
      </w:tr>
      <w:tr w:rsidR="00A44D1E" w14:paraId="517C677D" w14:textId="77777777" w:rsidTr="005B2BC8">
        <w:trPr>
          <w:trHeight w:val="187"/>
          <w:jc w:val="center"/>
        </w:trPr>
        <w:tc>
          <w:tcPr>
            <w:tcW w:w="1094" w:type="pct"/>
            <w:tcBorders>
              <w:top w:val="nil"/>
              <w:left w:val="single" w:sz="4" w:space="0" w:color="auto"/>
              <w:right w:val="single" w:sz="4" w:space="0" w:color="auto"/>
            </w:tcBorders>
            <w:shd w:val="clear" w:color="auto" w:fill="auto"/>
            <w:vAlign w:val="center"/>
          </w:tcPr>
          <w:p w14:paraId="500B1FBE"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CDAA3E"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08EDC8"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96E2A7"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02820813" w14:textId="77777777" w:rsidR="00A44D1E" w:rsidRDefault="00A44D1E" w:rsidP="005B2BC8">
            <w:pPr>
              <w:pStyle w:val="TAC"/>
              <w:rPr>
                <w:lang w:val="en-US" w:eastAsia="zh-CN"/>
              </w:rPr>
            </w:pPr>
          </w:p>
        </w:tc>
      </w:tr>
      <w:tr w:rsidR="00A44D1E" w14:paraId="1E063430"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2C9B1528" w14:textId="77777777" w:rsidR="00A44D1E" w:rsidRDefault="00A44D1E" w:rsidP="005B2BC8">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54877BD8" w14:textId="0301A70E" w:rsidR="00A44D1E" w:rsidRDefault="00A44D1E" w:rsidP="005B2BC8">
            <w:pPr>
              <w:pStyle w:val="TAC"/>
            </w:pPr>
            <w:r>
              <w:rPr>
                <w:rFonts w:hint="eastAsia"/>
              </w:rPr>
              <w:t>CA</w:t>
            </w:r>
            <w:r>
              <w:t>_</w:t>
            </w:r>
            <w:r>
              <w:rPr>
                <w:rFonts w:hint="eastAsia"/>
              </w:rPr>
              <w:t>n</w:t>
            </w:r>
            <w:r>
              <w:t>260A-</w:t>
            </w:r>
            <w:r>
              <w:rPr>
                <w:rFonts w:hint="eastAsia"/>
              </w:rPr>
              <w:t>n</w:t>
            </w:r>
            <w:r>
              <w:t>261A</w:t>
            </w:r>
          </w:p>
          <w:p w14:paraId="6CA6DEEA" w14:textId="77777777" w:rsidR="00A44D1E" w:rsidRDefault="00A44D1E" w:rsidP="005B2BC8">
            <w:pPr>
              <w:pStyle w:val="TAC"/>
              <w:rPr>
                <w:rFonts w:cs="Arial"/>
                <w:szCs w:val="18"/>
              </w:rPr>
            </w:pPr>
            <w:r>
              <w:rPr>
                <w:rFonts w:cs="Arial"/>
                <w:szCs w:val="18"/>
              </w:rPr>
              <w:t>CA_n260G</w:t>
            </w:r>
          </w:p>
          <w:p w14:paraId="4D736650" w14:textId="00AF4D6C"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28DC0F" w14:textId="77777777" w:rsidR="00A44D1E" w:rsidRDefault="00A44D1E" w:rsidP="005B2BC8">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8F12DA"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4D30226" w14:textId="77777777" w:rsidR="00A44D1E" w:rsidRDefault="00A44D1E" w:rsidP="005B2BC8">
            <w:pPr>
              <w:pStyle w:val="TAC"/>
              <w:rPr>
                <w:lang w:val="en-US" w:eastAsia="zh-CN"/>
              </w:rPr>
            </w:pPr>
            <w:r>
              <w:rPr>
                <w:rFonts w:hint="eastAsia"/>
                <w:lang w:val="en-US" w:eastAsia="zh-CN"/>
              </w:rPr>
              <w:t>0</w:t>
            </w:r>
          </w:p>
        </w:tc>
      </w:tr>
      <w:tr w:rsidR="00A44D1E" w14:paraId="57E1C11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F0CDABE"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B30ABE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3F8093"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34886E"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A62B5B6" w14:textId="77777777" w:rsidR="00A44D1E" w:rsidRDefault="00A44D1E" w:rsidP="005B2BC8">
            <w:pPr>
              <w:pStyle w:val="TAC"/>
              <w:rPr>
                <w:lang w:val="en-US" w:eastAsia="zh-CN"/>
              </w:rPr>
            </w:pPr>
          </w:p>
        </w:tc>
      </w:tr>
      <w:tr w:rsidR="00A44D1E" w14:paraId="0D84CE46"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0ABA3FA5" w14:textId="77777777" w:rsidR="00A44D1E" w:rsidRDefault="00A44D1E" w:rsidP="005B2BC8">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262842B5"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193E235"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59FDE5"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046E10BD" w14:textId="77777777" w:rsidR="00A44D1E" w:rsidRDefault="00A44D1E" w:rsidP="005B2BC8">
            <w:pPr>
              <w:pStyle w:val="TAC"/>
              <w:rPr>
                <w:lang w:val="en-US" w:eastAsia="zh-CN"/>
              </w:rPr>
            </w:pPr>
            <w:r>
              <w:rPr>
                <w:rFonts w:hint="eastAsia"/>
                <w:lang w:val="en-US" w:eastAsia="zh-CN"/>
              </w:rPr>
              <w:t>0</w:t>
            </w:r>
          </w:p>
        </w:tc>
      </w:tr>
      <w:tr w:rsidR="00A44D1E" w14:paraId="14749173"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E9FBF7"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7416D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9CDCFF"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D6E088"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2B70763B" w14:textId="77777777" w:rsidR="00A44D1E" w:rsidRDefault="00A44D1E" w:rsidP="005B2BC8">
            <w:pPr>
              <w:pStyle w:val="TAC"/>
              <w:rPr>
                <w:lang w:val="en-US" w:eastAsia="zh-CN"/>
              </w:rPr>
            </w:pPr>
          </w:p>
        </w:tc>
      </w:tr>
      <w:tr w:rsidR="00A44D1E" w14:paraId="5AF7E6D6"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56FCB55A" w14:textId="77777777" w:rsidR="00A44D1E" w:rsidRDefault="00A44D1E" w:rsidP="005B2BC8">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37C62FF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2ACA48"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9F04CD"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487DB61" w14:textId="77777777" w:rsidR="00A44D1E" w:rsidRDefault="00A44D1E" w:rsidP="005B2BC8">
            <w:pPr>
              <w:pStyle w:val="TAC"/>
              <w:rPr>
                <w:lang w:val="en-US" w:eastAsia="zh-CN"/>
              </w:rPr>
            </w:pPr>
            <w:r>
              <w:rPr>
                <w:rFonts w:hint="eastAsia"/>
                <w:lang w:val="en-US" w:eastAsia="zh-CN"/>
              </w:rPr>
              <w:t>0</w:t>
            </w:r>
          </w:p>
        </w:tc>
      </w:tr>
      <w:tr w:rsidR="00A44D1E" w14:paraId="1C41A54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5F8E55"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3E456F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9E997A6"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6BAB8B"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4AA0F772" w14:textId="77777777" w:rsidR="00A44D1E" w:rsidRDefault="00A44D1E" w:rsidP="005B2BC8">
            <w:pPr>
              <w:pStyle w:val="TAC"/>
              <w:rPr>
                <w:lang w:val="en-US" w:eastAsia="zh-CN"/>
              </w:rPr>
            </w:pPr>
          </w:p>
        </w:tc>
      </w:tr>
      <w:tr w:rsidR="00A44D1E" w14:paraId="4CFCEE66"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1D6F99D3" w14:textId="77777777" w:rsidR="00A44D1E" w:rsidRDefault="00A44D1E" w:rsidP="005B2BC8">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5D6CEA2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5EA97D"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98EE69"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FF0F5B" w14:textId="77777777" w:rsidR="00A44D1E" w:rsidRDefault="00A44D1E" w:rsidP="005B2BC8">
            <w:pPr>
              <w:pStyle w:val="TAC"/>
              <w:rPr>
                <w:lang w:val="en-US" w:eastAsia="zh-CN"/>
              </w:rPr>
            </w:pPr>
            <w:r>
              <w:rPr>
                <w:rFonts w:hint="eastAsia"/>
                <w:lang w:val="en-US" w:eastAsia="zh-CN"/>
              </w:rPr>
              <w:t>0</w:t>
            </w:r>
          </w:p>
        </w:tc>
      </w:tr>
      <w:tr w:rsidR="00A44D1E" w14:paraId="0050529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E529ED1"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2A370A5"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25570A"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88E018"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009BACF" w14:textId="77777777" w:rsidR="00A44D1E" w:rsidRDefault="00A44D1E" w:rsidP="005B2BC8">
            <w:pPr>
              <w:pStyle w:val="TAC"/>
              <w:rPr>
                <w:lang w:val="en-US" w:eastAsia="zh-CN"/>
              </w:rPr>
            </w:pPr>
          </w:p>
        </w:tc>
      </w:tr>
      <w:tr w:rsidR="00A44D1E" w14:paraId="080B9A73"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247E52D0" w14:textId="77777777" w:rsidR="00A44D1E" w:rsidRDefault="00A44D1E" w:rsidP="005B2BC8">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1D3BC01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461CD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CDF538"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C454240" w14:textId="77777777" w:rsidR="00A44D1E" w:rsidRDefault="00A44D1E" w:rsidP="005B2BC8">
            <w:pPr>
              <w:pStyle w:val="TAC"/>
              <w:rPr>
                <w:lang w:val="en-US" w:eastAsia="zh-CN"/>
              </w:rPr>
            </w:pPr>
            <w:r>
              <w:rPr>
                <w:rFonts w:hint="eastAsia"/>
                <w:lang w:val="en-US" w:eastAsia="zh-CN"/>
              </w:rPr>
              <w:t>0</w:t>
            </w:r>
          </w:p>
        </w:tc>
      </w:tr>
      <w:tr w:rsidR="00A44D1E" w14:paraId="5686D20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030D15E"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BDCE7B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B1B516"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7CFEE2"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164B018A" w14:textId="77777777" w:rsidR="00A44D1E" w:rsidRDefault="00A44D1E" w:rsidP="005B2BC8">
            <w:pPr>
              <w:pStyle w:val="TAC"/>
              <w:rPr>
                <w:lang w:val="en-US" w:eastAsia="zh-CN"/>
              </w:rPr>
            </w:pPr>
          </w:p>
        </w:tc>
      </w:tr>
      <w:tr w:rsidR="00A44D1E" w14:paraId="76E4CD8E"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0D33B6DA" w14:textId="77777777" w:rsidR="00A44D1E" w:rsidRDefault="00A44D1E" w:rsidP="005B2BC8">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13FA830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81F92B"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4094A0"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92AC32" w14:textId="77777777" w:rsidR="00A44D1E" w:rsidRDefault="00A44D1E" w:rsidP="005B2BC8">
            <w:pPr>
              <w:pStyle w:val="TAC"/>
              <w:rPr>
                <w:lang w:val="en-US" w:eastAsia="zh-CN"/>
              </w:rPr>
            </w:pPr>
            <w:r>
              <w:rPr>
                <w:rFonts w:hint="eastAsia"/>
                <w:lang w:val="en-US" w:eastAsia="zh-CN"/>
              </w:rPr>
              <w:t>0</w:t>
            </w:r>
          </w:p>
        </w:tc>
      </w:tr>
      <w:tr w:rsidR="00A44D1E" w14:paraId="4BF8FF0F"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2AEC728"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61B2C1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B76362F"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0970C8"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2387BFB" w14:textId="77777777" w:rsidR="00A44D1E" w:rsidRDefault="00A44D1E" w:rsidP="005B2BC8">
            <w:pPr>
              <w:pStyle w:val="TAC"/>
              <w:rPr>
                <w:lang w:val="en-US" w:eastAsia="zh-CN"/>
              </w:rPr>
            </w:pPr>
          </w:p>
        </w:tc>
      </w:tr>
      <w:tr w:rsidR="00A44D1E" w14:paraId="6E2CFEAF"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2A5DC91B" w14:textId="77777777" w:rsidR="00A44D1E" w:rsidRDefault="00A44D1E" w:rsidP="005B2BC8">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6AF8D57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7213893"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84483B"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D3B754" w14:textId="77777777" w:rsidR="00A44D1E" w:rsidRDefault="00A44D1E" w:rsidP="005B2BC8">
            <w:pPr>
              <w:pStyle w:val="TAC"/>
              <w:rPr>
                <w:lang w:val="en-US" w:eastAsia="zh-CN"/>
              </w:rPr>
            </w:pPr>
            <w:r>
              <w:rPr>
                <w:rFonts w:hint="eastAsia"/>
                <w:lang w:val="en-US" w:eastAsia="zh-CN"/>
              </w:rPr>
              <w:t>0</w:t>
            </w:r>
          </w:p>
        </w:tc>
      </w:tr>
      <w:tr w:rsidR="00A44D1E" w14:paraId="1F2ED5B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F337DFA"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574CA2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7BBD9D"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261782"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A60D095" w14:textId="77777777" w:rsidR="00A44D1E" w:rsidRDefault="00A44D1E" w:rsidP="005B2BC8">
            <w:pPr>
              <w:pStyle w:val="TAC"/>
              <w:rPr>
                <w:lang w:val="en-US" w:eastAsia="zh-CN"/>
              </w:rPr>
            </w:pPr>
          </w:p>
        </w:tc>
      </w:tr>
      <w:tr w:rsidR="00A44D1E" w14:paraId="5A8D7051"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62C9DBC4" w14:textId="77777777" w:rsidR="00A44D1E" w:rsidRDefault="00A44D1E" w:rsidP="005B2BC8">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7500EBEE"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F6801B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16DE37" w14:textId="77777777" w:rsidR="00A44D1E" w:rsidRDefault="00A44D1E" w:rsidP="005B2BC8">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C57ACCF" w14:textId="77777777" w:rsidR="00A44D1E" w:rsidRDefault="00A44D1E" w:rsidP="005B2BC8">
            <w:pPr>
              <w:pStyle w:val="TAC"/>
              <w:rPr>
                <w:lang w:val="en-US" w:eastAsia="zh-CN"/>
              </w:rPr>
            </w:pPr>
            <w:r>
              <w:rPr>
                <w:rFonts w:hint="eastAsia"/>
                <w:lang w:val="en-US" w:eastAsia="zh-CN"/>
              </w:rPr>
              <w:t>0</w:t>
            </w:r>
          </w:p>
        </w:tc>
      </w:tr>
      <w:tr w:rsidR="00A44D1E" w14:paraId="301C884B"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F1ABB93"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F9AE2A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F6CC75"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0E7488"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2B993895" w14:textId="77777777" w:rsidR="00A44D1E" w:rsidRDefault="00A44D1E" w:rsidP="005B2BC8">
            <w:pPr>
              <w:pStyle w:val="TAC"/>
              <w:rPr>
                <w:lang w:val="en-US" w:eastAsia="zh-CN"/>
              </w:rPr>
            </w:pPr>
          </w:p>
        </w:tc>
      </w:tr>
      <w:tr w:rsidR="00A44D1E" w14:paraId="77143748"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51A568C1" w14:textId="77777777" w:rsidR="00A44D1E" w:rsidRDefault="00A44D1E" w:rsidP="005B2BC8">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51B0A734" w14:textId="22FA9A64" w:rsidR="00A44D1E" w:rsidRDefault="00A44D1E" w:rsidP="005B2BC8">
            <w:pPr>
              <w:pStyle w:val="TAC"/>
            </w:pPr>
            <w:r>
              <w:rPr>
                <w:rFonts w:hint="eastAsia"/>
              </w:rPr>
              <w:t>CA</w:t>
            </w:r>
            <w:r>
              <w:t>_</w:t>
            </w:r>
            <w:r>
              <w:rPr>
                <w:rFonts w:hint="eastAsia"/>
              </w:rPr>
              <w:t>n</w:t>
            </w:r>
            <w:r>
              <w:t>260A-</w:t>
            </w:r>
            <w:r>
              <w:rPr>
                <w:rFonts w:hint="eastAsia"/>
              </w:rPr>
              <w:t>n</w:t>
            </w:r>
            <w:r>
              <w:t>261A</w:t>
            </w:r>
          </w:p>
          <w:p w14:paraId="29FE8A9B" w14:textId="587925A7" w:rsidR="00A44D1E" w:rsidRDefault="00A44D1E" w:rsidP="005B2BC8">
            <w:pPr>
              <w:pStyle w:val="TAC"/>
              <w:rPr>
                <w:rFonts w:cs="Arial"/>
                <w:szCs w:val="18"/>
              </w:rPr>
            </w:pPr>
            <w:r>
              <w:rPr>
                <w:rFonts w:cs="Arial"/>
                <w:szCs w:val="18"/>
              </w:rPr>
              <w:t>CA_n260G/H</w:t>
            </w:r>
          </w:p>
          <w:p w14:paraId="309E9A39" w14:textId="12327C3A"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8F5A97"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93438C"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319332E5" w14:textId="77777777" w:rsidR="00A44D1E" w:rsidRDefault="00A44D1E" w:rsidP="005B2BC8">
            <w:pPr>
              <w:pStyle w:val="TAC"/>
              <w:rPr>
                <w:lang w:val="en-US" w:eastAsia="zh-CN"/>
              </w:rPr>
            </w:pPr>
            <w:r>
              <w:rPr>
                <w:rFonts w:hint="eastAsia"/>
                <w:lang w:val="en-US" w:eastAsia="zh-CN"/>
              </w:rPr>
              <w:t>0</w:t>
            </w:r>
          </w:p>
        </w:tc>
      </w:tr>
      <w:tr w:rsidR="00A44D1E" w14:paraId="0680B01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D99B8EB"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D5801A2"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43A420"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FC5EA2"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9C71BC2" w14:textId="77777777" w:rsidR="00A44D1E" w:rsidRDefault="00A44D1E" w:rsidP="005B2BC8">
            <w:pPr>
              <w:pStyle w:val="TAC"/>
              <w:rPr>
                <w:lang w:val="en-US" w:eastAsia="zh-CN"/>
              </w:rPr>
            </w:pPr>
          </w:p>
        </w:tc>
      </w:tr>
      <w:tr w:rsidR="00A44D1E" w14:paraId="25838BFE"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11EFB780" w14:textId="77777777" w:rsidR="00A44D1E" w:rsidRDefault="00A44D1E" w:rsidP="005B2BC8">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345F60E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142DC4"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2CA17B"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23BA706" w14:textId="77777777" w:rsidR="00A44D1E" w:rsidRDefault="00A44D1E" w:rsidP="005B2BC8">
            <w:pPr>
              <w:pStyle w:val="TAC"/>
              <w:rPr>
                <w:lang w:val="en-US" w:eastAsia="zh-CN"/>
              </w:rPr>
            </w:pPr>
            <w:r>
              <w:rPr>
                <w:lang w:val="en-US" w:eastAsia="zh-CN"/>
              </w:rPr>
              <w:t>0</w:t>
            </w:r>
          </w:p>
        </w:tc>
      </w:tr>
      <w:tr w:rsidR="00A44D1E" w14:paraId="10820BF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29E4E97"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39BCF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14105A"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C40963"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7FA8F9BF" w14:textId="77777777" w:rsidR="00A44D1E" w:rsidRDefault="00A44D1E" w:rsidP="005B2BC8">
            <w:pPr>
              <w:pStyle w:val="TAC"/>
              <w:rPr>
                <w:lang w:val="en-US" w:eastAsia="zh-CN"/>
              </w:rPr>
            </w:pPr>
          </w:p>
        </w:tc>
      </w:tr>
      <w:tr w:rsidR="00A44D1E" w14:paraId="3562694E"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68122566" w14:textId="77777777" w:rsidR="00A44D1E" w:rsidRDefault="00A44D1E" w:rsidP="005B2BC8">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1B31A102"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9FA933B"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EF1F8A"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7C99DA8E" w14:textId="77777777" w:rsidR="00A44D1E" w:rsidRDefault="00A44D1E" w:rsidP="005B2BC8">
            <w:pPr>
              <w:pStyle w:val="TAC"/>
              <w:rPr>
                <w:lang w:val="en-US" w:eastAsia="zh-CN"/>
              </w:rPr>
            </w:pPr>
            <w:r>
              <w:rPr>
                <w:lang w:val="en-US" w:eastAsia="zh-CN"/>
              </w:rPr>
              <w:t>0</w:t>
            </w:r>
          </w:p>
        </w:tc>
      </w:tr>
      <w:tr w:rsidR="00A44D1E" w14:paraId="142E97CB"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B6EA895"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462E6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EE9D4"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0D3DB6"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7B0544D5" w14:textId="77777777" w:rsidR="00A44D1E" w:rsidRDefault="00A44D1E" w:rsidP="005B2BC8">
            <w:pPr>
              <w:pStyle w:val="TAC"/>
              <w:rPr>
                <w:lang w:val="en-US" w:eastAsia="zh-CN"/>
              </w:rPr>
            </w:pPr>
          </w:p>
        </w:tc>
      </w:tr>
      <w:tr w:rsidR="00A44D1E" w14:paraId="726AE0A3"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5A81F653" w14:textId="77777777" w:rsidR="00A44D1E" w:rsidRDefault="00A44D1E" w:rsidP="005B2BC8">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46D3B51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D79650"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AE5C2B"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3312C70C" w14:textId="77777777" w:rsidR="00A44D1E" w:rsidRDefault="00A44D1E" w:rsidP="005B2BC8">
            <w:pPr>
              <w:pStyle w:val="TAC"/>
              <w:rPr>
                <w:lang w:val="en-US" w:eastAsia="zh-CN"/>
              </w:rPr>
            </w:pPr>
            <w:r>
              <w:rPr>
                <w:lang w:val="en-US" w:eastAsia="zh-CN"/>
              </w:rPr>
              <w:t>0</w:t>
            </w:r>
          </w:p>
        </w:tc>
      </w:tr>
      <w:tr w:rsidR="00A44D1E" w14:paraId="7576DB5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8BFC9"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1222B2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DE6CA7"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FB3BAD"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A2D432D" w14:textId="77777777" w:rsidR="00A44D1E" w:rsidRDefault="00A44D1E" w:rsidP="005B2BC8">
            <w:pPr>
              <w:pStyle w:val="TAC"/>
              <w:rPr>
                <w:lang w:val="en-US" w:eastAsia="zh-CN"/>
              </w:rPr>
            </w:pPr>
          </w:p>
        </w:tc>
      </w:tr>
      <w:tr w:rsidR="00A44D1E" w14:paraId="6C29A2A5"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6BC91861" w14:textId="77777777" w:rsidR="00A44D1E" w:rsidRDefault="00A44D1E" w:rsidP="005B2BC8">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CB92C9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F141C1"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743DDC"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36761C54" w14:textId="77777777" w:rsidR="00A44D1E" w:rsidRDefault="00A44D1E" w:rsidP="005B2BC8">
            <w:pPr>
              <w:pStyle w:val="TAC"/>
              <w:rPr>
                <w:lang w:val="en-US" w:eastAsia="zh-CN"/>
              </w:rPr>
            </w:pPr>
            <w:r>
              <w:rPr>
                <w:lang w:val="en-US" w:eastAsia="zh-CN"/>
              </w:rPr>
              <w:t>0</w:t>
            </w:r>
          </w:p>
        </w:tc>
      </w:tr>
      <w:tr w:rsidR="00A44D1E" w14:paraId="3A44F8D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5195DF"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EF3E4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357227"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6910C4"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7B51DCC" w14:textId="77777777" w:rsidR="00A44D1E" w:rsidRDefault="00A44D1E" w:rsidP="005B2BC8">
            <w:pPr>
              <w:pStyle w:val="TAC"/>
              <w:rPr>
                <w:lang w:val="en-US" w:eastAsia="zh-CN"/>
              </w:rPr>
            </w:pPr>
          </w:p>
        </w:tc>
      </w:tr>
      <w:tr w:rsidR="00A44D1E" w14:paraId="087B6872"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030B593A" w14:textId="77777777" w:rsidR="00A44D1E" w:rsidRDefault="00A44D1E" w:rsidP="005B2BC8">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656AC8F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AD26E4"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B9E447"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B773D66" w14:textId="77777777" w:rsidR="00A44D1E" w:rsidRDefault="00A44D1E" w:rsidP="005B2BC8">
            <w:pPr>
              <w:pStyle w:val="TAC"/>
              <w:rPr>
                <w:lang w:val="en-US" w:eastAsia="zh-CN"/>
              </w:rPr>
            </w:pPr>
            <w:r>
              <w:rPr>
                <w:lang w:val="en-US" w:eastAsia="zh-CN"/>
              </w:rPr>
              <w:t>0</w:t>
            </w:r>
          </w:p>
        </w:tc>
      </w:tr>
      <w:tr w:rsidR="00A44D1E" w14:paraId="2D77C5BB"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1629098"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51CD05"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32FC55"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06FAB4"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3FCCC393" w14:textId="77777777" w:rsidR="00A44D1E" w:rsidRDefault="00A44D1E" w:rsidP="005B2BC8">
            <w:pPr>
              <w:pStyle w:val="TAC"/>
              <w:rPr>
                <w:lang w:val="en-US" w:eastAsia="zh-CN"/>
              </w:rPr>
            </w:pPr>
          </w:p>
        </w:tc>
      </w:tr>
      <w:tr w:rsidR="00A44D1E" w14:paraId="0D03821B"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66E95CEA" w14:textId="77777777" w:rsidR="00A44D1E" w:rsidRDefault="00A44D1E" w:rsidP="005B2BC8">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219E6FE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636A94F"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0A19BD"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08A1990" w14:textId="77777777" w:rsidR="00A44D1E" w:rsidRDefault="00A44D1E" w:rsidP="005B2BC8">
            <w:pPr>
              <w:pStyle w:val="TAC"/>
              <w:rPr>
                <w:lang w:val="en-US" w:eastAsia="zh-CN"/>
              </w:rPr>
            </w:pPr>
            <w:r>
              <w:rPr>
                <w:lang w:val="en-US" w:eastAsia="zh-CN"/>
              </w:rPr>
              <w:t>0</w:t>
            </w:r>
          </w:p>
        </w:tc>
      </w:tr>
      <w:tr w:rsidR="00A44D1E" w14:paraId="47DB04E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A302A6"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AA9870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ADE087"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8B4B5F"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3D75B6C" w14:textId="77777777" w:rsidR="00A44D1E" w:rsidRDefault="00A44D1E" w:rsidP="005B2BC8">
            <w:pPr>
              <w:pStyle w:val="TAC"/>
              <w:rPr>
                <w:lang w:val="en-US" w:eastAsia="zh-CN"/>
              </w:rPr>
            </w:pPr>
          </w:p>
        </w:tc>
      </w:tr>
      <w:tr w:rsidR="00A44D1E" w14:paraId="44E6AA8F"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385783AF" w14:textId="77777777" w:rsidR="00A44D1E" w:rsidRDefault="00A44D1E" w:rsidP="005B2BC8">
            <w:pPr>
              <w:pStyle w:val="TAC"/>
              <w:rPr>
                <w:lang w:val="en-US" w:eastAsia="zh-CN"/>
              </w:rPr>
            </w:pPr>
            <w:r>
              <w:rPr>
                <w:rFonts w:cs="Arial"/>
                <w:szCs w:val="18"/>
              </w:rPr>
              <w:lastRenderedPageBreak/>
              <w:t>CA_n260H-n261M</w:t>
            </w:r>
          </w:p>
        </w:tc>
        <w:tc>
          <w:tcPr>
            <w:tcW w:w="986" w:type="pct"/>
            <w:vMerge/>
            <w:tcBorders>
              <w:left w:val="single" w:sz="4" w:space="0" w:color="auto"/>
              <w:right w:val="single" w:sz="4" w:space="0" w:color="auto"/>
            </w:tcBorders>
            <w:shd w:val="clear" w:color="auto" w:fill="auto"/>
            <w:vAlign w:val="center"/>
          </w:tcPr>
          <w:p w14:paraId="106396C9"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9C5810"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EB3CC0" w14:textId="77777777" w:rsidR="00A44D1E" w:rsidRDefault="00A44D1E" w:rsidP="005B2BC8">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12864A8C" w14:textId="77777777" w:rsidR="00A44D1E" w:rsidRDefault="00A44D1E" w:rsidP="005B2BC8">
            <w:pPr>
              <w:pStyle w:val="TAC"/>
              <w:rPr>
                <w:lang w:val="en-US" w:eastAsia="zh-CN"/>
              </w:rPr>
            </w:pPr>
            <w:r>
              <w:rPr>
                <w:lang w:val="en-US" w:eastAsia="zh-CN"/>
              </w:rPr>
              <w:t>0</w:t>
            </w:r>
          </w:p>
        </w:tc>
      </w:tr>
      <w:tr w:rsidR="00A44D1E" w14:paraId="06A9B6B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02A17A6"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9DA242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A8E43F"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9320E"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651235E0" w14:textId="77777777" w:rsidR="00A44D1E" w:rsidRDefault="00A44D1E" w:rsidP="005B2BC8">
            <w:pPr>
              <w:pStyle w:val="TAC"/>
              <w:rPr>
                <w:lang w:val="en-US" w:eastAsia="zh-CN"/>
              </w:rPr>
            </w:pPr>
          </w:p>
        </w:tc>
      </w:tr>
      <w:tr w:rsidR="00A44D1E" w14:paraId="022C6095"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37D2F98C" w14:textId="77777777" w:rsidR="00A44D1E" w:rsidRDefault="00A44D1E" w:rsidP="005B2BC8">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33BC47C0" w14:textId="0B219916" w:rsidR="00A44D1E" w:rsidRDefault="00A44D1E" w:rsidP="005B2BC8">
            <w:pPr>
              <w:pStyle w:val="TAC"/>
            </w:pPr>
            <w:r>
              <w:rPr>
                <w:rFonts w:hint="eastAsia"/>
              </w:rPr>
              <w:t>CA</w:t>
            </w:r>
            <w:r>
              <w:t>_</w:t>
            </w:r>
            <w:r>
              <w:rPr>
                <w:rFonts w:hint="eastAsia"/>
              </w:rPr>
              <w:t>n</w:t>
            </w:r>
            <w:r>
              <w:t>260A-</w:t>
            </w:r>
            <w:r>
              <w:rPr>
                <w:rFonts w:hint="eastAsia"/>
              </w:rPr>
              <w:t>n</w:t>
            </w:r>
            <w:r>
              <w:t>261A</w:t>
            </w:r>
          </w:p>
          <w:p w14:paraId="3F375ED3" w14:textId="0399830A" w:rsidR="00A44D1E" w:rsidRDefault="00A44D1E" w:rsidP="005B2BC8">
            <w:pPr>
              <w:pStyle w:val="TAC"/>
              <w:rPr>
                <w:rFonts w:cs="Arial"/>
                <w:szCs w:val="18"/>
              </w:rPr>
            </w:pPr>
            <w:r>
              <w:rPr>
                <w:rFonts w:cs="Arial"/>
                <w:szCs w:val="18"/>
              </w:rPr>
              <w:t>CA_n260G/H/I</w:t>
            </w:r>
          </w:p>
          <w:p w14:paraId="0AE36419" w14:textId="5AC644D9"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83D0F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F4BBA4"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6CF84F5" w14:textId="77777777" w:rsidR="00A44D1E" w:rsidRDefault="00A44D1E" w:rsidP="005B2BC8">
            <w:pPr>
              <w:pStyle w:val="TAC"/>
              <w:rPr>
                <w:lang w:val="en-US" w:eastAsia="zh-CN"/>
              </w:rPr>
            </w:pPr>
            <w:r>
              <w:rPr>
                <w:rFonts w:hint="eastAsia"/>
                <w:lang w:val="en-US" w:eastAsia="zh-CN"/>
              </w:rPr>
              <w:t>0</w:t>
            </w:r>
          </w:p>
        </w:tc>
      </w:tr>
      <w:tr w:rsidR="00A44D1E" w14:paraId="739C64D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B81E2BB"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0E41F6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9508B0"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7AF4BF"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0C0EB1" w14:textId="77777777" w:rsidR="00A44D1E" w:rsidRDefault="00A44D1E" w:rsidP="005B2BC8">
            <w:pPr>
              <w:pStyle w:val="TAC"/>
              <w:rPr>
                <w:lang w:val="en-US" w:eastAsia="zh-CN"/>
              </w:rPr>
            </w:pPr>
          </w:p>
        </w:tc>
      </w:tr>
      <w:tr w:rsidR="00A44D1E" w14:paraId="7A40193B"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51D512A0" w14:textId="77777777" w:rsidR="00A44D1E" w:rsidRDefault="00A44D1E" w:rsidP="005B2BC8">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7638567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A5A2B55"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3D51E5"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B7B74E3" w14:textId="77777777" w:rsidR="00A44D1E" w:rsidRDefault="00A44D1E" w:rsidP="005B2BC8">
            <w:pPr>
              <w:pStyle w:val="TAC"/>
              <w:rPr>
                <w:lang w:val="en-US" w:eastAsia="zh-CN"/>
              </w:rPr>
            </w:pPr>
            <w:r>
              <w:rPr>
                <w:rFonts w:hint="eastAsia"/>
                <w:lang w:val="en-US" w:eastAsia="zh-CN"/>
              </w:rPr>
              <w:t>0</w:t>
            </w:r>
          </w:p>
        </w:tc>
      </w:tr>
      <w:tr w:rsidR="00A44D1E" w14:paraId="664D6B6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14D483"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29649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055EEF"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17BB62"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7F7C8028" w14:textId="77777777" w:rsidR="00A44D1E" w:rsidRDefault="00A44D1E" w:rsidP="005B2BC8">
            <w:pPr>
              <w:pStyle w:val="TAC"/>
              <w:rPr>
                <w:lang w:val="en-US" w:eastAsia="zh-CN"/>
              </w:rPr>
            </w:pPr>
          </w:p>
        </w:tc>
      </w:tr>
      <w:tr w:rsidR="00A44D1E" w14:paraId="73CC2DB3"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431E2569" w14:textId="77777777" w:rsidR="00A44D1E" w:rsidRDefault="00A44D1E" w:rsidP="005B2BC8">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68E028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052AD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49AD41"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B88A26D" w14:textId="77777777" w:rsidR="00A44D1E" w:rsidRDefault="00A44D1E" w:rsidP="005B2BC8">
            <w:pPr>
              <w:pStyle w:val="TAC"/>
              <w:rPr>
                <w:lang w:val="en-US" w:eastAsia="zh-CN"/>
              </w:rPr>
            </w:pPr>
            <w:r>
              <w:rPr>
                <w:rFonts w:hint="eastAsia"/>
                <w:lang w:val="en-US" w:eastAsia="zh-CN"/>
              </w:rPr>
              <w:t>0</w:t>
            </w:r>
          </w:p>
        </w:tc>
      </w:tr>
      <w:tr w:rsidR="00A44D1E" w14:paraId="6F29A96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B0220D6"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BB2B8D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269D6C4"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60DBB2"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BD901E0" w14:textId="77777777" w:rsidR="00A44D1E" w:rsidRDefault="00A44D1E" w:rsidP="005B2BC8">
            <w:pPr>
              <w:pStyle w:val="TAC"/>
              <w:rPr>
                <w:lang w:val="en-US" w:eastAsia="zh-CN"/>
              </w:rPr>
            </w:pPr>
          </w:p>
        </w:tc>
      </w:tr>
      <w:tr w:rsidR="00A44D1E" w14:paraId="3E7A7D60"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2C554CCF" w14:textId="77777777" w:rsidR="00A44D1E" w:rsidRDefault="00A44D1E" w:rsidP="005B2BC8">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5F705A1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3C3935"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6B89D5"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99399A7" w14:textId="77777777" w:rsidR="00A44D1E" w:rsidRDefault="00A44D1E" w:rsidP="005B2BC8">
            <w:pPr>
              <w:pStyle w:val="TAC"/>
              <w:rPr>
                <w:lang w:val="en-US" w:eastAsia="zh-CN"/>
              </w:rPr>
            </w:pPr>
            <w:r>
              <w:rPr>
                <w:rFonts w:hint="eastAsia"/>
                <w:lang w:val="en-US" w:eastAsia="zh-CN"/>
              </w:rPr>
              <w:t>0</w:t>
            </w:r>
          </w:p>
        </w:tc>
      </w:tr>
      <w:tr w:rsidR="00A44D1E" w14:paraId="6BE7929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C28A051"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B387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D1FC95"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D3A151"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E07B51" w14:textId="77777777" w:rsidR="00A44D1E" w:rsidRDefault="00A44D1E" w:rsidP="005B2BC8">
            <w:pPr>
              <w:pStyle w:val="TAC"/>
              <w:rPr>
                <w:lang w:val="en-US" w:eastAsia="zh-CN"/>
              </w:rPr>
            </w:pPr>
          </w:p>
        </w:tc>
      </w:tr>
      <w:tr w:rsidR="00A44D1E" w14:paraId="3E917D47"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2DEE8ABC" w14:textId="77777777" w:rsidR="00A44D1E" w:rsidRDefault="00A44D1E" w:rsidP="005B2BC8">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334D21D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182340"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D288B"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1D90B40" w14:textId="77777777" w:rsidR="00A44D1E" w:rsidRDefault="00A44D1E" w:rsidP="005B2BC8">
            <w:pPr>
              <w:pStyle w:val="TAC"/>
              <w:rPr>
                <w:lang w:val="en-US" w:eastAsia="zh-CN"/>
              </w:rPr>
            </w:pPr>
            <w:r>
              <w:rPr>
                <w:rFonts w:hint="eastAsia"/>
                <w:lang w:val="en-US" w:eastAsia="zh-CN"/>
              </w:rPr>
              <w:t>0</w:t>
            </w:r>
          </w:p>
        </w:tc>
      </w:tr>
      <w:tr w:rsidR="00A44D1E" w14:paraId="249D15F5"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E7FDD43"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A5856B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A0287CF"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210349"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38807B9" w14:textId="77777777" w:rsidR="00A44D1E" w:rsidRDefault="00A44D1E" w:rsidP="005B2BC8">
            <w:pPr>
              <w:pStyle w:val="TAC"/>
              <w:rPr>
                <w:lang w:val="en-US" w:eastAsia="zh-CN"/>
              </w:rPr>
            </w:pPr>
          </w:p>
        </w:tc>
      </w:tr>
      <w:tr w:rsidR="00A44D1E" w14:paraId="270FA6BD"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39601200" w14:textId="77777777" w:rsidR="00A44D1E" w:rsidRDefault="00A44D1E" w:rsidP="005B2BC8">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59F541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6A5BF0"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55CEA4"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1E55C39" w14:textId="77777777" w:rsidR="00A44D1E" w:rsidRDefault="00A44D1E" w:rsidP="005B2BC8">
            <w:pPr>
              <w:pStyle w:val="TAC"/>
              <w:rPr>
                <w:lang w:val="en-US" w:eastAsia="zh-CN"/>
              </w:rPr>
            </w:pPr>
            <w:r>
              <w:rPr>
                <w:rFonts w:hint="eastAsia"/>
                <w:lang w:val="en-US" w:eastAsia="zh-CN"/>
              </w:rPr>
              <w:t>0</w:t>
            </w:r>
          </w:p>
        </w:tc>
      </w:tr>
      <w:tr w:rsidR="00A44D1E" w14:paraId="77514FB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E7C64B3"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2FD7C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76DD31"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107518"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06900D3" w14:textId="77777777" w:rsidR="00A44D1E" w:rsidRDefault="00A44D1E" w:rsidP="005B2BC8">
            <w:pPr>
              <w:pStyle w:val="TAC"/>
              <w:rPr>
                <w:lang w:val="en-US" w:eastAsia="zh-CN"/>
              </w:rPr>
            </w:pPr>
          </w:p>
        </w:tc>
      </w:tr>
      <w:tr w:rsidR="00A44D1E" w14:paraId="074D8744"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056C91CD" w14:textId="77777777" w:rsidR="00A44D1E" w:rsidRDefault="00A44D1E" w:rsidP="005B2BC8">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3122296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9C5780"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D58A9D"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337CF5" w14:textId="77777777" w:rsidR="00A44D1E" w:rsidRDefault="00A44D1E" w:rsidP="005B2BC8">
            <w:pPr>
              <w:pStyle w:val="TAC"/>
              <w:rPr>
                <w:lang w:val="en-US" w:eastAsia="zh-CN"/>
              </w:rPr>
            </w:pPr>
            <w:r>
              <w:rPr>
                <w:rFonts w:hint="eastAsia"/>
                <w:lang w:val="en-US" w:eastAsia="zh-CN"/>
              </w:rPr>
              <w:t>0</w:t>
            </w:r>
          </w:p>
        </w:tc>
      </w:tr>
      <w:tr w:rsidR="00A44D1E" w14:paraId="16B6ACD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4B0163"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C8109F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67D16C"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D9F8C6"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F2983EC" w14:textId="77777777" w:rsidR="00A44D1E" w:rsidRDefault="00A44D1E" w:rsidP="005B2BC8">
            <w:pPr>
              <w:pStyle w:val="TAC"/>
              <w:rPr>
                <w:lang w:val="en-US" w:eastAsia="zh-CN"/>
              </w:rPr>
            </w:pPr>
          </w:p>
        </w:tc>
      </w:tr>
      <w:tr w:rsidR="00A44D1E" w14:paraId="0ABBEF1E"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9122945" w14:textId="77777777" w:rsidR="00A44D1E" w:rsidRDefault="00A44D1E" w:rsidP="005B2BC8">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48C6227E"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26214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D86587" w14:textId="77777777" w:rsidR="00A44D1E" w:rsidRDefault="00A44D1E" w:rsidP="005B2BC8">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09BBF53E" w14:textId="77777777" w:rsidR="00A44D1E" w:rsidRDefault="00A44D1E" w:rsidP="005B2BC8">
            <w:pPr>
              <w:pStyle w:val="TAC"/>
              <w:rPr>
                <w:lang w:val="en-US" w:eastAsia="zh-CN"/>
              </w:rPr>
            </w:pPr>
            <w:r>
              <w:rPr>
                <w:rFonts w:hint="eastAsia"/>
                <w:lang w:val="en-US" w:eastAsia="zh-CN"/>
              </w:rPr>
              <w:t>0</w:t>
            </w:r>
          </w:p>
        </w:tc>
      </w:tr>
      <w:tr w:rsidR="00A44D1E" w14:paraId="052FCE81"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D11016"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D63130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DECB9D"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362378"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39FB9FD7" w14:textId="77777777" w:rsidR="00A44D1E" w:rsidRDefault="00A44D1E" w:rsidP="005B2BC8">
            <w:pPr>
              <w:pStyle w:val="TAC"/>
              <w:rPr>
                <w:lang w:val="en-US" w:eastAsia="zh-CN"/>
              </w:rPr>
            </w:pPr>
          </w:p>
        </w:tc>
      </w:tr>
      <w:tr w:rsidR="00A44D1E" w14:paraId="434692CD"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1611E4B6" w14:textId="77777777" w:rsidR="00A44D1E" w:rsidRDefault="00A44D1E" w:rsidP="005B2BC8">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477FD649" w14:textId="2F3E7BD6" w:rsidR="00A44D1E" w:rsidRDefault="00A44D1E" w:rsidP="005B2BC8">
            <w:pPr>
              <w:pStyle w:val="TAC"/>
            </w:pPr>
            <w:r>
              <w:rPr>
                <w:rFonts w:hint="eastAsia"/>
              </w:rPr>
              <w:t>CA</w:t>
            </w:r>
            <w:r>
              <w:t>_</w:t>
            </w:r>
            <w:r>
              <w:rPr>
                <w:rFonts w:hint="eastAsia"/>
              </w:rPr>
              <w:t>n</w:t>
            </w:r>
            <w:r>
              <w:t>260A-</w:t>
            </w:r>
            <w:r>
              <w:rPr>
                <w:rFonts w:hint="eastAsia"/>
              </w:rPr>
              <w:t>n</w:t>
            </w:r>
            <w:r>
              <w:t>261A</w:t>
            </w:r>
          </w:p>
          <w:p w14:paraId="2B44E699" w14:textId="4E93BBDD" w:rsidR="00A44D1E" w:rsidRDefault="00A44D1E" w:rsidP="005B2BC8">
            <w:pPr>
              <w:pStyle w:val="TAC"/>
              <w:rPr>
                <w:rFonts w:cs="Arial"/>
                <w:szCs w:val="18"/>
              </w:rPr>
            </w:pPr>
            <w:r>
              <w:rPr>
                <w:rFonts w:cs="Arial"/>
                <w:szCs w:val="18"/>
              </w:rPr>
              <w:t>CA_n260G/H/I/J</w:t>
            </w:r>
          </w:p>
          <w:p w14:paraId="6C722B1F" w14:textId="5E6564F2" w:rsidR="00A44D1E" w:rsidRDefault="00A44D1E" w:rsidP="005B2BC8">
            <w:pPr>
              <w:pStyle w:val="TAC"/>
              <w:rPr>
                <w:lang w:val="en-US" w:eastAsia="zh-CN"/>
              </w:rPr>
            </w:pPr>
            <w:r>
              <w:rPr>
                <w:rFonts w:cs="Arial"/>
                <w:szCs w:val="18"/>
              </w:rPr>
              <w:t xml:space="preserve"> 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ED2C7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0845D"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4D72AC3E" w14:textId="77777777" w:rsidR="00A44D1E" w:rsidRDefault="00A44D1E" w:rsidP="005B2BC8">
            <w:pPr>
              <w:pStyle w:val="TAC"/>
              <w:rPr>
                <w:lang w:val="en-US" w:eastAsia="zh-CN"/>
              </w:rPr>
            </w:pPr>
            <w:r>
              <w:rPr>
                <w:rFonts w:hint="eastAsia"/>
                <w:lang w:val="en-US" w:eastAsia="zh-CN"/>
              </w:rPr>
              <w:t>0</w:t>
            </w:r>
          </w:p>
        </w:tc>
      </w:tr>
      <w:tr w:rsidR="00A44D1E" w14:paraId="06A9656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57A98DE"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4740A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8950B8"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EA5FD6"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F6B6909" w14:textId="77777777" w:rsidR="00A44D1E" w:rsidRDefault="00A44D1E" w:rsidP="005B2BC8">
            <w:pPr>
              <w:pStyle w:val="TAC"/>
              <w:rPr>
                <w:lang w:val="en-US" w:eastAsia="zh-CN"/>
              </w:rPr>
            </w:pPr>
          </w:p>
        </w:tc>
      </w:tr>
      <w:tr w:rsidR="00A44D1E" w14:paraId="19D83E65"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2BA2C4F4" w14:textId="77777777" w:rsidR="00A44D1E" w:rsidRDefault="00A44D1E" w:rsidP="005B2BC8">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1E6A9D82"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29480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BD69DE"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293595D" w14:textId="77777777" w:rsidR="00A44D1E" w:rsidRDefault="00A44D1E" w:rsidP="005B2BC8">
            <w:pPr>
              <w:pStyle w:val="TAC"/>
              <w:rPr>
                <w:lang w:val="en-US" w:eastAsia="zh-CN"/>
              </w:rPr>
            </w:pPr>
            <w:r>
              <w:rPr>
                <w:lang w:val="en-US" w:eastAsia="zh-CN"/>
              </w:rPr>
              <w:t>0</w:t>
            </w:r>
          </w:p>
        </w:tc>
      </w:tr>
      <w:tr w:rsidR="00A44D1E" w14:paraId="56B48A4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7DE7B0A"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D22FA0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1DE1497"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C8B3FB"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1AD76D4" w14:textId="77777777" w:rsidR="00A44D1E" w:rsidRDefault="00A44D1E" w:rsidP="005B2BC8">
            <w:pPr>
              <w:pStyle w:val="TAC"/>
              <w:rPr>
                <w:lang w:val="en-US" w:eastAsia="zh-CN"/>
              </w:rPr>
            </w:pPr>
          </w:p>
        </w:tc>
      </w:tr>
      <w:tr w:rsidR="00A44D1E" w14:paraId="3A2E8548"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67293814" w14:textId="77777777" w:rsidR="00A44D1E" w:rsidRDefault="00A44D1E" w:rsidP="005B2BC8">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33594E4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1BD82D"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40F18B"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457F2801" w14:textId="77777777" w:rsidR="00A44D1E" w:rsidRDefault="00A44D1E" w:rsidP="005B2BC8">
            <w:pPr>
              <w:pStyle w:val="TAC"/>
              <w:rPr>
                <w:lang w:val="en-US" w:eastAsia="zh-CN"/>
              </w:rPr>
            </w:pPr>
            <w:r>
              <w:rPr>
                <w:lang w:val="en-US" w:eastAsia="zh-CN"/>
              </w:rPr>
              <w:t>0</w:t>
            </w:r>
          </w:p>
        </w:tc>
      </w:tr>
      <w:tr w:rsidR="00A44D1E" w14:paraId="1BE34F4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5BBE99C"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4FDBFF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BA4CB6"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1D9DC2"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63A0BCC" w14:textId="77777777" w:rsidR="00A44D1E" w:rsidRDefault="00A44D1E" w:rsidP="005B2BC8">
            <w:pPr>
              <w:pStyle w:val="TAC"/>
              <w:rPr>
                <w:lang w:val="en-US" w:eastAsia="zh-CN"/>
              </w:rPr>
            </w:pPr>
          </w:p>
        </w:tc>
      </w:tr>
      <w:tr w:rsidR="00A44D1E" w14:paraId="7743F10E"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A660DAB" w14:textId="77777777" w:rsidR="00A44D1E" w:rsidRDefault="00A44D1E" w:rsidP="005B2BC8">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38274B0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6758F86"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70FF4EC"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A33FB7E" w14:textId="77777777" w:rsidR="00A44D1E" w:rsidRDefault="00A44D1E" w:rsidP="005B2BC8">
            <w:pPr>
              <w:pStyle w:val="TAC"/>
              <w:rPr>
                <w:lang w:val="en-US" w:eastAsia="zh-CN"/>
              </w:rPr>
            </w:pPr>
            <w:r>
              <w:rPr>
                <w:lang w:val="en-US" w:eastAsia="zh-CN"/>
              </w:rPr>
              <w:t>0</w:t>
            </w:r>
          </w:p>
        </w:tc>
      </w:tr>
      <w:tr w:rsidR="00A44D1E" w14:paraId="589E0ED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4838F97"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6283DBE"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D56A1C"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545D9B"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4D97EE4E" w14:textId="77777777" w:rsidR="00A44D1E" w:rsidRDefault="00A44D1E" w:rsidP="005B2BC8">
            <w:pPr>
              <w:pStyle w:val="TAC"/>
              <w:rPr>
                <w:lang w:val="en-US" w:eastAsia="zh-CN"/>
              </w:rPr>
            </w:pPr>
          </w:p>
        </w:tc>
      </w:tr>
      <w:tr w:rsidR="00A44D1E" w14:paraId="64618733"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42ACF6AC" w14:textId="77777777" w:rsidR="00A44D1E" w:rsidRDefault="00A44D1E" w:rsidP="005B2BC8">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007FFBC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8EACC3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972C2"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A46FCA" w14:textId="77777777" w:rsidR="00A44D1E" w:rsidRDefault="00A44D1E" w:rsidP="005B2BC8">
            <w:pPr>
              <w:pStyle w:val="TAC"/>
              <w:rPr>
                <w:lang w:val="en-US" w:eastAsia="zh-CN"/>
              </w:rPr>
            </w:pPr>
            <w:r>
              <w:rPr>
                <w:lang w:val="en-US" w:eastAsia="zh-CN"/>
              </w:rPr>
              <w:t>0</w:t>
            </w:r>
          </w:p>
        </w:tc>
      </w:tr>
      <w:tr w:rsidR="00A44D1E" w14:paraId="0874AB10"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C8CA22C"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36220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9C3B77D"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30D8D"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70BBD94" w14:textId="77777777" w:rsidR="00A44D1E" w:rsidRDefault="00A44D1E" w:rsidP="005B2BC8">
            <w:pPr>
              <w:pStyle w:val="TAC"/>
              <w:rPr>
                <w:lang w:val="en-US" w:eastAsia="zh-CN"/>
              </w:rPr>
            </w:pPr>
          </w:p>
        </w:tc>
      </w:tr>
      <w:tr w:rsidR="00A44D1E" w14:paraId="0289FC3C"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ED3458C" w14:textId="77777777" w:rsidR="00A44D1E" w:rsidRDefault="00A44D1E" w:rsidP="005B2BC8">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0A2009A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F97B4"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0B78CD"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48265B51" w14:textId="77777777" w:rsidR="00A44D1E" w:rsidRDefault="00A44D1E" w:rsidP="005B2BC8">
            <w:pPr>
              <w:pStyle w:val="TAC"/>
              <w:rPr>
                <w:lang w:val="en-US" w:eastAsia="zh-CN"/>
              </w:rPr>
            </w:pPr>
            <w:r>
              <w:rPr>
                <w:lang w:val="en-US" w:eastAsia="zh-CN"/>
              </w:rPr>
              <w:t>0</w:t>
            </w:r>
          </w:p>
        </w:tc>
      </w:tr>
      <w:tr w:rsidR="00A44D1E" w14:paraId="5473F1B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29E3A0E"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B25DDA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A489"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75EF8F"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47415C4" w14:textId="77777777" w:rsidR="00A44D1E" w:rsidRDefault="00A44D1E" w:rsidP="005B2BC8">
            <w:pPr>
              <w:pStyle w:val="TAC"/>
              <w:rPr>
                <w:lang w:val="en-US" w:eastAsia="zh-CN"/>
              </w:rPr>
            </w:pPr>
          </w:p>
        </w:tc>
      </w:tr>
      <w:tr w:rsidR="00A44D1E" w14:paraId="08ECC456"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F0D00CC" w14:textId="77777777" w:rsidR="00A44D1E" w:rsidRDefault="00A44D1E" w:rsidP="005B2BC8">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30E493F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0D15F7"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107727"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BB7E583" w14:textId="77777777" w:rsidR="00A44D1E" w:rsidRDefault="00A44D1E" w:rsidP="005B2BC8">
            <w:pPr>
              <w:pStyle w:val="TAC"/>
              <w:rPr>
                <w:lang w:val="en-US" w:eastAsia="zh-CN"/>
              </w:rPr>
            </w:pPr>
            <w:r>
              <w:rPr>
                <w:lang w:val="en-US" w:eastAsia="zh-CN"/>
              </w:rPr>
              <w:t>0</w:t>
            </w:r>
          </w:p>
        </w:tc>
      </w:tr>
      <w:tr w:rsidR="00A44D1E" w14:paraId="0A6FD67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E34C086"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8CAD81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8D14E5D"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B8155D"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1184084" w14:textId="77777777" w:rsidR="00A44D1E" w:rsidRDefault="00A44D1E" w:rsidP="005B2BC8">
            <w:pPr>
              <w:pStyle w:val="TAC"/>
              <w:rPr>
                <w:lang w:val="en-US" w:eastAsia="zh-CN"/>
              </w:rPr>
            </w:pPr>
          </w:p>
        </w:tc>
      </w:tr>
      <w:tr w:rsidR="00A44D1E" w14:paraId="3C65F3FD"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F83F972" w14:textId="77777777" w:rsidR="00A44D1E" w:rsidRDefault="00A44D1E" w:rsidP="005B2BC8">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5057AE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496C34"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C8D0C6" w14:textId="77777777" w:rsidR="00A44D1E" w:rsidRDefault="00A44D1E" w:rsidP="005B2BC8">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FFDF327" w14:textId="77777777" w:rsidR="00A44D1E" w:rsidRDefault="00A44D1E" w:rsidP="005B2BC8">
            <w:pPr>
              <w:pStyle w:val="TAC"/>
              <w:rPr>
                <w:lang w:val="en-US" w:eastAsia="zh-CN"/>
              </w:rPr>
            </w:pPr>
            <w:r>
              <w:rPr>
                <w:lang w:val="en-US" w:eastAsia="zh-CN"/>
              </w:rPr>
              <w:t>0</w:t>
            </w:r>
          </w:p>
        </w:tc>
      </w:tr>
      <w:tr w:rsidR="00A44D1E" w14:paraId="2D6EEB3E" w14:textId="77777777" w:rsidTr="005B2BC8">
        <w:trPr>
          <w:trHeight w:val="187"/>
          <w:jc w:val="center"/>
        </w:trPr>
        <w:tc>
          <w:tcPr>
            <w:tcW w:w="1094" w:type="pct"/>
            <w:tcBorders>
              <w:top w:val="nil"/>
              <w:left w:val="single" w:sz="4" w:space="0" w:color="auto"/>
              <w:right w:val="single" w:sz="4" w:space="0" w:color="auto"/>
            </w:tcBorders>
            <w:shd w:val="clear" w:color="auto" w:fill="auto"/>
            <w:vAlign w:val="center"/>
          </w:tcPr>
          <w:p w14:paraId="2E4DFC11"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0CBD2C6"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61AB0E"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EC099D"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79397C9F" w14:textId="77777777" w:rsidR="00A44D1E" w:rsidRDefault="00A44D1E" w:rsidP="005B2BC8">
            <w:pPr>
              <w:pStyle w:val="TAC"/>
              <w:rPr>
                <w:lang w:val="en-US" w:eastAsia="zh-CN"/>
              </w:rPr>
            </w:pPr>
          </w:p>
        </w:tc>
      </w:tr>
      <w:tr w:rsidR="00A44D1E" w14:paraId="4FE2ACD6"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134374FB" w14:textId="77777777" w:rsidR="00A44D1E" w:rsidRDefault="00A44D1E" w:rsidP="005B2BC8">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1DEB714A" w14:textId="72DE7E0A" w:rsidR="00A44D1E" w:rsidRDefault="00A44D1E" w:rsidP="005B2BC8">
            <w:pPr>
              <w:pStyle w:val="TAC"/>
            </w:pPr>
            <w:r>
              <w:rPr>
                <w:rFonts w:hint="eastAsia"/>
              </w:rPr>
              <w:t>CA</w:t>
            </w:r>
            <w:r>
              <w:t>_</w:t>
            </w:r>
            <w:r>
              <w:rPr>
                <w:rFonts w:hint="eastAsia"/>
              </w:rPr>
              <w:t>n</w:t>
            </w:r>
            <w:r>
              <w:t>260A-</w:t>
            </w:r>
            <w:r>
              <w:rPr>
                <w:rFonts w:hint="eastAsia"/>
              </w:rPr>
              <w:t>n</w:t>
            </w:r>
            <w:r>
              <w:t>261A</w:t>
            </w:r>
          </w:p>
          <w:p w14:paraId="73E74EAB" w14:textId="58B0DE1B" w:rsidR="00A44D1E" w:rsidRDefault="00A44D1E" w:rsidP="005B2BC8">
            <w:pPr>
              <w:pStyle w:val="TAC"/>
              <w:rPr>
                <w:rFonts w:cs="Arial"/>
                <w:szCs w:val="18"/>
              </w:rPr>
            </w:pPr>
            <w:r>
              <w:rPr>
                <w:rFonts w:cs="Arial"/>
                <w:szCs w:val="18"/>
              </w:rPr>
              <w:t>CA_n260G/H/I/J/K</w:t>
            </w:r>
          </w:p>
          <w:p w14:paraId="29754546" w14:textId="46CA9486"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EF44C1"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2D6E0B"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69E34BDF" w14:textId="77777777" w:rsidR="00A44D1E" w:rsidRDefault="00A44D1E" w:rsidP="005B2BC8">
            <w:pPr>
              <w:pStyle w:val="TAC"/>
              <w:rPr>
                <w:lang w:val="en-US" w:eastAsia="zh-CN"/>
              </w:rPr>
            </w:pPr>
            <w:r>
              <w:rPr>
                <w:rFonts w:hint="eastAsia"/>
                <w:lang w:val="en-US" w:eastAsia="zh-CN"/>
              </w:rPr>
              <w:t>0</w:t>
            </w:r>
          </w:p>
        </w:tc>
      </w:tr>
      <w:tr w:rsidR="00A44D1E" w14:paraId="065DE211"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60D7B83"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E482E6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28E8C8"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76FF71"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29A7F" w14:textId="77777777" w:rsidR="00A44D1E" w:rsidRDefault="00A44D1E" w:rsidP="005B2BC8">
            <w:pPr>
              <w:pStyle w:val="TAC"/>
              <w:rPr>
                <w:lang w:val="en-US" w:eastAsia="zh-CN"/>
              </w:rPr>
            </w:pPr>
          </w:p>
        </w:tc>
      </w:tr>
      <w:tr w:rsidR="00A44D1E" w14:paraId="4356F8B3"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5AB6572D" w14:textId="77777777" w:rsidR="00A44D1E" w:rsidRDefault="00A44D1E" w:rsidP="005B2BC8">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203B519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B6959B"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961D2B"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62E9EDDC" w14:textId="77777777" w:rsidR="00A44D1E" w:rsidRDefault="00A44D1E" w:rsidP="005B2BC8">
            <w:pPr>
              <w:pStyle w:val="TAC"/>
              <w:rPr>
                <w:lang w:val="en-US" w:eastAsia="zh-CN"/>
              </w:rPr>
            </w:pPr>
            <w:r>
              <w:rPr>
                <w:lang w:val="en-US" w:eastAsia="zh-CN"/>
              </w:rPr>
              <w:t>0</w:t>
            </w:r>
          </w:p>
        </w:tc>
      </w:tr>
      <w:tr w:rsidR="00A44D1E" w14:paraId="1803BC1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A8FB474"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60AC6A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6736F33"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DC779"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255A65E5" w14:textId="77777777" w:rsidR="00A44D1E" w:rsidRDefault="00A44D1E" w:rsidP="005B2BC8">
            <w:pPr>
              <w:pStyle w:val="TAC"/>
              <w:rPr>
                <w:lang w:val="en-US" w:eastAsia="zh-CN"/>
              </w:rPr>
            </w:pPr>
          </w:p>
        </w:tc>
      </w:tr>
      <w:tr w:rsidR="00A44D1E" w14:paraId="069A433B"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625467AB" w14:textId="77777777" w:rsidR="00A44D1E" w:rsidRDefault="00A44D1E" w:rsidP="005B2BC8">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5B1A01B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FC15162"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5BC60A"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9C93245" w14:textId="77777777" w:rsidR="00A44D1E" w:rsidRDefault="00A44D1E" w:rsidP="005B2BC8">
            <w:pPr>
              <w:pStyle w:val="TAC"/>
              <w:rPr>
                <w:lang w:val="en-US" w:eastAsia="zh-CN"/>
              </w:rPr>
            </w:pPr>
            <w:r>
              <w:rPr>
                <w:lang w:val="en-US" w:eastAsia="zh-CN"/>
              </w:rPr>
              <w:t>0</w:t>
            </w:r>
          </w:p>
        </w:tc>
      </w:tr>
      <w:tr w:rsidR="00A44D1E" w14:paraId="67AD381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11F0D1"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6507F95"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3B420F"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20581"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879E75A" w14:textId="77777777" w:rsidR="00A44D1E" w:rsidRDefault="00A44D1E" w:rsidP="005B2BC8">
            <w:pPr>
              <w:pStyle w:val="TAC"/>
              <w:rPr>
                <w:lang w:val="en-US" w:eastAsia="zh-CN"/>
              </w:rPr>
            </w:pPr>
          </w:p>
        </w:tc>
      </w:tr>
      <w:tr w:rsidR="00A44D1E" w14:paraId="0FD3E7EB"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B4DD23C" w14:textId="77777777" w:rsidR="00A44D1E" w:rsidRDefault="00A44D1E" w:rsidP="005B2BC8">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7387445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55202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BF900D"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05FD51" w14:textId="77777777" w:rsidR="00A44D1E" w:rsidRDefault="00A44D1E" w:rsidP="005B2BC8">
            <w:pPr>
              <w:pStyle w:val="TAC"/>
              <w:rPr>
                <w:lang w:val="en-US" w:eastAsia="zh-CN"/>
              </w:rPr>
            </w:pPr>
            <w:r>
              <w:rPr>
                <w:lang w:val="en-US" w:eastAsia="zh-CN"/>
              </w:rPr>
              <w:t>0</w:t>
            </w:r>
          </w:p>
        </w:tc>
      </w:tr>
      <w:tr w:rsidR="00A44D1E" w14:paraId="47BB282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F74CD87"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FDA5D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3D0BF63"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A4B2A55"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0A3D1FA" w14:textId="77777777" w:rsidR="00A44D1E" w:rsidRDefault="00A44D1E" w:rsidP="005B2BC8">
            <w:pPr>
              <w:pStyle w:val="TAC"/>
              <w:rPr>
                <w:lang w:val="en-US" w:eastAsia="zh-CN"/>
              </w:rPr>
            </w:pPr>
          </w:p>
        </w:tc>
      </w:tr>
      <w:tr w:rsidR="00A44D1E" w14:paraId="0E5791E7"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200532E" w14:textId="77777777" w:rsidR="00A44D1E" w:rsidRDefault="00A44D1E" w:rsidP="005B2BC8">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118404F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BE8DD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4F182"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4AC1F818" w14:textId="77777777" w:rsidR="00A44D1E" w:rsidRDefault="00A44D1E" w:rsidP="005B2BC8">
            <w:pPr>
              <w:pStyle w:val="TAC"/>
              <w:rPr>
                <w:lang w:val="en-US" w:eastAsia="zh-CN"/>
              </w:rPr>
            </w:pPr>
            <w:r>
              <w:rPr>
                <w:lang w:val="en-US" w:eastAsia="zh-CN"/>
              </w:rPr>
              <w:t>0</w:t>
            </w:r>
          </w:p>
        </w:tc>
      </w:tr>
      <w:tr w:rsidR="00A44D1E" w14:paraId="41304F59"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08514F2"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81737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365C44"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97E689C"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17FDC3A" w14:textId="77777777" w:rsidR="00A44D1E" w:rsidRDefault="00A44D1E" w:rsidP="005B2BC8">
            <w:pPr>
              <w:pStyle w:val="TAC"/>
              <w:rPr>
                <w:lang w:val="en-US" w:eastAsia="zh-CN"/>
              </w:rPr>
            </w:pPr>
          </w:p>
        </w:tc>
      </w:tr>
      <w:tr w:rsidR="00A44D1E" w14:paraId="05B8F3A7"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560DE99" w14:textId="77777777" w:rsidR="00A44D1E" w:rsidRDefault="00A44D1E" w:rsidP="005B2BC8">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2048888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AB2B2B"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A3CEF6"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65479200" w14:textId="77777777" w:rsidR="00A44D1E" w:rsidRDefault="00A44D1E" w:rsidP="005B2BC8">
            <w:pPr>
              <w:pStyle w:val="TAC"/>
              <w:rPr>
                <w:lang w:val="en-US" w:eastAsia="zh-CN"/>
              </w:rPr>
            </w:pPr>
            <w:r>
              <w:rPr>
                <w:lang w:val="en-US" w:eastAsia="zh-CN"/>
              </w:rPr>
              <w:t>0</w:t>
            </w:r>
          </w:p>
        </w:tc>
      </w:tr>
      <w:tr w:rsidR="00A44D1E" w14:paraId="18D31893"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368057E"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A7729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E4C194"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E35516"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043EC76" w14:textId="77777777" w:rsidR="00A44D1E" w:rsidRDefault="00A44D1E" w:rsidP="005B2BC8">
            <w:pPr>
              <w:pStyle w:val="TAC"/>
              <w:rPr>
                <w:lang w:val="en-US" w:eastAsia="zh-CN"/>
              </w:rPr>
            </w:pPr>
          </w:p>
        </w:tc>
      </w:tr>
      <w:tr w:rsidR="00A44D1E" w14:paraId="7F92B2F1"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75629199" w14:textId="77777777" w:rsidR="00A44D1E" w:rsidRDefault="00A44D1E" w:rsidP="005B2BC8">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1787E6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9573B4"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84B522"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14258CAE" w14:textId="77777777" w:rsidR="00A44D1E" w:rsidRDefault="00A44D1E" w:rsidP="005B2BC8">
            <w:pPr>
              <w:pStyle w:val="TAC"/>
              <w:rPr>
                <w:lang w:val="en-US" w:eastAsia="zh-CN"/>
              </w:rPr>
            </w:pPr>
            <w:r>
              <w:rPr>
                <w:lang w:val="en-US" w:eastAsia="zh-CN"/>
              </w:rPr>
              <w:t>0</w:t>
            </w:r>
          </w:p>
        </w:tc>
      </w:tr>
      <w:tr w:rsidR="00A44D1E" w14:paraId="65FBA45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9E7CF8C"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D11FB6A"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E6C4EA"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1CE95A"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D30D8D8" w14:textId="77777777" w:rsidR="00A44D1E" w:rsidRDefault="00A44D1E" w:rsidP="005B2BC8">
            <w:pPr>
              <w:pStyle w:val="TAC"/>
              <w:rPr>
                <w:lang w:val="en-US" w:eastAsia="zh-CN"/>
              </w:rPr>
            </w:pPr>
          </w:p>
        </w:tc>
      </w:tr>
      <w:tr w:rsidR="00A44D1E" w14:paraId="4449505E" w14:textId="77777777" w:rsidTr="005B2BC8">
        <w:trPr>
          <w:trHeight w:val="187"/>
          <w:jc w:val="center"/>
        </w:trPr>
        <w:tc>
          <w:tcPr>
            <w:tcW w:w="1094" w:type="pct"/>
            <w:tcBorders>
              <w:left w:val="single" w:sz="4" w:space="0" w:color="auto"/>
              <w:bottom w:val="nil"/>
              <w:right w:val="single" w:sz="4" w:space="0" w:color="auto"/>
            </w:tcBorders>
            <w:shd w:val="clear" w:color="auto" w:fill="auto"/>
            <w:vAlign w:val="center"/>
          </w:tcPr>
          <w:p w14:paraId="01DBB888" w14:textId="77777777" w:rsidR="00A44D1E" w:rsidRDefault="00A44D1E" w:rsidP="005B2BC8">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6542EB9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3558DF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34732F" w14:textId="77777777" w:rsidR="00A44D1E" w:rsidRDefault="00A44D1E" w:rsidP="005B2BC8">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B3390DD" w14:textId="77777777" w:rsidR="00A44D1E" w:rsidRDefault="00A44D1E" w:rsidP="005B2BC8">
            <w:pPr>
              <w:pStyle w:val="TAC"/>
              <w:rPr>
                <w:lang w:val="en-US" w:eastAsia="zh-CN"/>
              </w:rPr>
            </w:pPr>
            <w:r>
              <w:rPr>
                <w:lang w:val="en-US" w:eastAsia="zh-CN"/>
              </w:rPr>
              <w:t>0</w:t>
            </w:r>
          </w:p>
        </w:tc>
      </w:tr>
      <w:tr w:rsidR="00A44D1E" w14:paraId="3D1FA45D" w14:textId="77777777" w:rsidTr="005B2BC8">
        <w:trPr>
          <w:trHeight w:val="187"/>
          <w:jc w:val="center"/>
        </w:trPr>
        <w:tc>
          <w:tcPr>
            <w:tcW w:w="1094" w:type="pct"/>
            <w:tcBorders>
              <w:top w:val="nil"/>
              <w:left w:val="single" w:sz="4" w:space="0" w:color="auto"/>
              <w:right w:val="single" w:sz="4" w:space="0" w:color="auto"/>
            </w:tcBorders>
            <w:shd w:val="clear" w:color="auto" w:fill="auto"/>
            <w:vAlign w:val="center"/>
          </w:tcPr>
          <w:p w14:paraId="4B9CF712"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FBF4DF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1F1A87"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499B69"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27DBFA57" w14:textId="77777777" w:rsidR="00A44D1E" w:rsidRDefault="00A44D1E" w:rsidP="005B2BC8">
            <w:pPr>
              <w:pStyle w:val="TAC"/>
              <w:rPr>
                <w:lang w:val="en-US" w:eastAsia="zh-CN"/>
              </w:rPr>
            </w:pPr>
          </w:p>
        </w:tc>
      </w:tr>
      <w:tr w:rsidR="00A44D1E" w14:paraId="416C2E4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1F14594" w14:textId="77777777" w:rsidR="00A44D1E" w:rsidRDefault="00A44D1E" w:rsidP="005B2BC8">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2006DE50" w14:textId="64B0A04F" w:rsidR="00A44D1E" w:rsidRDefault="00A44D1E" w:rsidP="005B2BC8">
            <w:pPr>
              <w:pStyle w:val="TAC"/>
            </w:pPr>
            <w:r>
              <w:rPr>
                <w:rFonts w:hint="eastAsia"/>
              </w:rPr>
              <w:t>CA</w:t>
            </w:r>
            <w:r>
              <w:t>_</w:t>
            </w:r>
            <w:r>
              <w:rPr>
                <w:rFonts w:hint="eastAsia"/>
              </w:rPr>
              <w:t>n</w:t>
            </w:r>
            <w:r>
              <w:t>260A-</w:t>
            </w:r>
            <w:r>
              <w:rPr>
                <w:rFonts w:hint="eastAsia"/>
              </w:rPr>
              <w:t>n</w:t>
            </w:r>
            <w:r>
              <w:t>261A</w:t>
            </w:r>
          </w:p>
          <w:p w14:paraId="31221763" w14:textId="509B564A" w:rsidR="00A44D1E" w:rsidRDefault="00A44D1E" w:rsidP="005B2BC8">
            <w:pPr>
              <w:pStyle w:val="TAC"/>
              <w:rPr>
                <w:rFonts w:cs="Arial"/>
                <w:szCs w:val="18"/>
              </w:rPr>
            </w:pPr>
            <w:r>
              <w:rPr>
                <w:rFonts w:cs="Arial"/>
                <w:szCs w:val="18"/>
              </w:rPr>
              <w:t>CA_n260G/H/I/J/K/L</w:t>
            </w:r>
          </w:p>
          <w:p w14:paraId="2F1FBBC5" w14:textId="60126781"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73469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68CAE7"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33CE00D" w14:textId="77777777" w:rsidR="00A44D1E" w:rsidRDefault="00A44D1E" w:rsidP="005B2BC8">
            <w:pPr>
              <w:pStyle w:val="TAC"/>
              <w:rPr>
                <w:lang w:val="en-US" w:eastAsia="zh-CN"/>
              </w:rPr>
            </w:pPr>
            <w:r>
              <w:rPr>
                <w:rFonts w:hint="eastAsia"/>
                <w:lang w:val="en-US" w:eastAsia="zh-CN"/>
              </w:rPr>
              <w:t>0</w:t>
            </w:r>
          </w:p>
        </w:tc>
      </w:tr>
      <w:tr w:rsidR="00A44D1E" w14:paraId="6945A5D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E387F02"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6D5D6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5CF13"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05F9C0"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A4AF92A" w14:textId="77777777" w:rsidR="00A44D1E" w:rsidRDefault="00A44D1E" w:rsidP="005B2BC8">
            <w:pPr>
              <w:pStyle w:val="TAC"/>
              <w:rPr>
                <w:lang w:val="en-US" w:eastAsia="zh-CN"/>
              </w:rPr>
            </w:pPr>
          </w:p>
        </w:tc>
      </w:tr>
      <w:tr w:rsidR="00A44D1E" w14:paraId="4A2C7937"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FF8E574" w14:textId="77777777" w:rsidR="00A44D1E" w:rsidRDefault="00A44D1E" w:rsidP="005B2BC8">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7A8768A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C5F25B"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EF6F4A"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5F8D48BE" w14:textId="77777777" w:rsidR="00A44D1E" w:rsidRDefault="00A44D1E" w:rsidP="005B2BC8">
            <w:pPr>
              <w:pStyle w:val="TAC"/>
              <w:rPr>
                <w:lang w:val="en-US" w:eastAsia="zh-CN"/>
              </w:rPr>
            </w:pPr>
            <w:r>
              <w:rPr>
                <w:lang w:val="en-US" w:eastAsia="zh-CN"/>
              </w:rPr>
              <w:t>0</w:t>
            </w:r>
          </w:p>
        </w:tc>
      </w:tr>
      <w:tr w:rsidR="00A44D1E" w14:paraId="4793E83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3304CE"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B4C13C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0A06574"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610629"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935FF68" w14:textId="77777777" w:rsidR="00A44D1E" w:rsidRDefault="00A44D1E" w:rsidP="005B2BC8">
            <w:pPr>
              <w:pStyle w:val="TAC"/>
              <w:rPr>
                <w:lang w:val="en-US" w:eastAsia="zh-CN"/>
              </w:rPr>
            </w:pPr>
          </w:p>
        </w:tc>
      </w:tr>
      <w:tr w:rsidR="00A44D1E" w14:paraId="39271239"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04038A3" w14:textId="77777777" w:rsidR="00A44D1E" w:rsidRDefault="00A44D1E" w:rsidP="005B2BC8">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AC9709A"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F17DF0"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7950A9"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5418093C" w14:textId="77777777" w:rsidR="00A44D1E" w:rsidRDefault="00A44D1E" w:rsidP="005B2BC8">
            <w:pPr>
              <w:pStyle w:val="TAC"/>
              <w:rPr>
                <w:lang w:val="en-US" w:eastAsia="zh-CN"/>
              </w:rPr>
            </w:pPr>
            <w:r>
              <w:rPr>
                <w:lang w:val="en-US" w:eastAsia="zh-CN"/>
              </w:rPr>
              <w:t>0</w:t>
            </w:r>
          </w:p>
        </w:tc>
      </w:tr>
      <w:tr w:rsidR="00A44D1E" w14:paraId="7853EEB1"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F2DCDD"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20FE10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399699"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53547C"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09DCD7EA" w14:textId="77777777" w:rsidR="00A44D1E" w:rsidRDefault="00A44D1E" w:rsidP="005B2BC8">
            <w:pPr>
              <w:pStyle w:val="TAC"/>
              <w:rPr>
                <w:lang w:val="en-US" w:eastAsia="zh-CN"/>
              </w:rPr>
            </w:pPr>
          </w:p>
        </w:tc>
      </w:tr>
      <w:tr w:rsidR="00A44D1E" w14:paraId="1D19D215"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6F8EF77" w14:textId="77777777" w:rsidR="00A44D1E" w:rsidRDefault="00A44D1E" w:rsidP="005B2BC8">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5707891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23F20E"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909D8BB"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9CC4903" w14:textId="77777777" w:rsidR="00A44D1E" w:rsidRDefault="00A44D1E" w:rsidP="005B2BC8">
            <w:pPr>
              <w:pStyle w:val="TAC"/>
              <w:rPr>
                <w:lang w:val="en-US" w:eastAsia="zh-CN"/>
              </w:rPr>
            </w:pPr>
            <w:r>
              <w:rPr>
                <w:lang w:val="en-US" w:eastAsia="zh-CN"/>
              </w:rPr>
              <w:t>0</w:t>
            </w:r>
          </w:p>
        </w:tc>
      </w:tr>
      <w:tr w:rsidR="00A44D1E" w14:paraId="6B2A653A"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29D28E1"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235EA85"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72E5A8"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E139BE"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11473" w14:textId="77777777" w:rsidR="00A44D1E" w:rsidRDefault="00A44D1E" w:rsidP="005B2BC8">
            <w:pPr>
              <w:pStyle w:val="TAC"/>
              <w:rPr>
                <w:lang w:val="en-US" w:eastAsia="zh-CN"/>
              </w:rPr>
            </w:pPr>
          </w:p>
        </w:tc>
      </w:tr>
      <w:tr w:rsidR="00A44D1E" w14:paraId="7C66B1BA"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7A602C" w14:textId="77777777" w:rsidR="00A44D1E" w:rsidRDefault="00A44D1E" w:rsidP="005B2BC8">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75C86CC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2AEC5"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F77B54"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1B433576" w14:textId="77777777" w:rsidR="00A44D1E" w:rsidRDefault="00A44D1E" w:rsidP="005B2BC8">
            <w:pPr>
              <w:pStyle w:val="TAC"/>
              <w:rPr>
                <w:lang w:val="en-US" w:eastAsia="zh-CN"/>
              </w:rPr>
            </w:pPr>
            <w:r>
              <w:rPr>
                <w:lang w:val="en-US" w:eastAsia="zh-CN"/>
              </w:rPr>
              <w:t>0</w:t>
            </w:r>
          </w:p>
        </w:tc>
      </w:tr>
      <w:tr w:rsidR="00A44D1E" w14:paraId="101A483C"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BD1FD0"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7A3021"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9512FE"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066C2C"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19709BEB" w14:textId="77777777" w:rsidR="00A44D1E" w:rsidRDefault="00A44D1E" w:rsidP="005B2BC8">
            <w:pPr>
              <w:pStyle w:val="TAC"/>
              <w:rPr>
                <w:lang w:val="en-US" w:eastAsia="zh-CN"/>
              </w:rPr>
            </w:pPr>
          </w:p>
        </w:tc>
      </w:tr>
      <w:tr w:rsidR="00A44D1E" w14:paraId="56B2FBF6"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B51F2AC" w14:textId="77777777" w:rsidR="00A44D1E" w:rsidRDefault="00A44D1E" w:rsidP="005B2BC8">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71D79842"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F90BC4"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B455EB4"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F4F0D03" w14:textId="77777777" w:rsidR="00A44D1E" w:rsidRDefault="00A44D1E" w:rsidP="005B2BC8">
            <w:pPr>
              <w:pStyle w:val="TAC"/>
              <w:rPr>
                <w:lang w:val="en-US" w:eastAsia="zh-CN"/>
              </w:rPr>
            </w:pPr>
            <w:r>
              <w:rPr>
                <w:lang w:val="en-US" w:eastAsia="zh-CN"/>
              </w:rPr>
              <w:t>0</w:t>
            </w:r>
          </w:p>
        </w:tc>
      </w:tr>
      <w:tr w:rsidR="00A44D1E" w14:paraId="62FE27F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B78FE56"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C1E74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8D29E48"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0F03EE"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721677C8" w14:textId="77777777" w:rsidR="00A44D1E" w:rsidRDefault="00A44D1E" w:rsidP="005B2BC8">
            <w:pPr>
              <w:pStyle w:val="TAC"/>
              <w:rPr>
                <w:lang w:val="en-US" w:eastAsia="zh-CN"/>
              </w:rPr>
            </w:pPr>
          </w:p>
        </w:tc>
      </w:tr>
      <w:tr w:rsidR="00A44D1E" w14:paraId="4B39FF5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4F5C3C" w14:textId="77777777" w:rsidR="00A44D1E" w:rsidRDefault="00A44D1E" w:rsidP="005B2BC8">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3E924429"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DB4F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24E417"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E4F1734" w14:textId="77777777" w:rsidR="00A44D1E" w:rsidRDefault="00A44D1E" w:rsidP="005B2BC8">
            <w:pPr>
              <w:pStyle w:val="TAC"/>
              <w:rPr>
                <w:lang w:val="en-US" w:eastAsia="zh-CN"/>
              </w:rPr>
            </w:pPr>
            <w:r>
              <w:rPr>
                <w:lang w:val="en-US" w:eastAsia="zh-CN"/>
              </w:rPr>
              <w:t>0</w:t>
            </w:r>
          </w:p>
        </w:tc>
      </w:tr>
      <w:tr w:rsidR="00A44D1E" w14:paraId="1D0430BD"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B061B41"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50544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BCC13E"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E1E86"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BF5BA97" w14:textId="77777777" w:rsidR="00A44D1E" w:rsidRDefault="00A44D1E" w:rsidP="005B2BC8">
            <w:pPr>
              <w:pStyle w:val="TAC"/>
              <w:rPr>
                <w:lang w:val="en-US" w:eastAsia="zh-CN"/>
              </w:rPr>
            </w:pPr>
          </w:p>
        </w:tc>
      </w:tr>
      <w:tr w:rsidR="00A44D1E" w14:paraId="7DFFEFEB"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CE7C21" w14:textId="77777777" w:rsidR="00A44D1E" w:rsidRDefault="00A44D1E" w:rsidP="005B2BC8">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407CE40A"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53C9C"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32F282" w14:textId="77777777" w:rsidR="00A44D1E" w:rsidRDefault="00A44D1E" w:rsidP="005B2BC8">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E8E23CC" w14:textId="77777777" w:rsidR="00A44D1E" w:rsidRDefault="00A44D1E" w:rsidP="005B2BC8">
            <w:pPr>
              <w:pStyle w:val="TAC"/>
              <w:rPr>
                <w:lang w:val="en-US" w:eastAsia="zh-CN"/>
              </w:rPr>
            </w:pPr>
            <w:r>
              <w:rPr>
                <w:lang w:val="en-US" w:eastAsia="zh-CN"/>
              </w:rPr>
              <w:t>0</w:t>
            </w:r>
          </w:p>
        </w:tc>
      </w:tr>
      <w:tr w:rsidR="00A44D1E" w14:paraId="7EE8904E"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EA40E05" w14:textId="77777777" w:rsidR="00A44D1E" w:rsidRDefault="00A44D1E" w:rsidP="005B2BC8">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56BAB533"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3C64822"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CA1BB0"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C9518E2" w14:textId="77777777" w:rsidR="00A44D1E" w:rsidRDefault="00A44D1E" w:rsidP="005B2BC8">
            <w:pPr>
              <w:pStyle w:val="TAC"/>
              <w:rPr>
                <w:lang w:val="en-US" w:eastAsia="zh-CN"/>
              </w:rPr>
            </w:pPr>
          </w:p>
        </w:tc>
      </w:tr>
      <w:tr w:rsidR="00A44D1E" w14:paraId="48401085"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AF50A6E" w14:textId="77777777" w:rsidR="00A44D1E" w:rsidRDefault="00A44D1E" w:rsidP="005B2BC8">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659DEECE" w14:textId="3D19A039" w:rsidR="00A44D1E" w:rsidRDefault="00A44D1E" w:rsidP="005B2BC8">
            <w:pPr>
              <w:pStyle w:val="TAC"/>
            </w:pPr>
            <w:r>
              <w:rPr>
                <w:rFonts w:hint="eastAsia"/>
              </w:rPr>
              <w:t>CA</w:t>
            </w:r>
            <w:r>
              <w:t>_</w:t>
            </w:r>
            <w:r>
              <w:rPr>
                <w:rFonts w:hint="eastAsia"/>
              </w:rPr>
              <w:t>n</w:t>
            </w:r>
            <w:r>
              <w:t>260A-</w:t>
            </w:r>
            <w:r>
              <w:rPr>
                <w:rFonts w:hint="eastAsia"/>
              </w:rPr>
              <w:t>n</w:t>
            </w:r>
            <w:r>
              <w:t>261A</w:t>
            </w:r>
          </w:p>
          <w:p w14:paraId="0571DD1A" w14:textId="5E6D1735" w:rsidR="00A44D1E" w:rsidRDefault="00A44D1E" w:rsidP="005B2BC8">
            <w:pPr>
              <w:pStyle w:val="TAC"/>
              <w:rPr>
                <w:rFonts w:cs="Arial"/>
                <w:szCs w:val="18"/>
              </w:rPr>
            </w:pPr>
            <w:r>
              <w:rPr>
                <w:rFonts w:cs="Arial"/>
                <w:szCs w:val="18"/>
              </w:rPr>
              <w:t>CA_n260G/H/I/J/K/L/M</w:t>
            </w:r>
          </w:p>
          <w:p w14:paraId="4864D8A6" w14:textId="08A6167C" w:rsidR="00A44D1E" w:rsidRDefault="00A44D1E" w:rsidP="005B2BC8">
            <w:pPr>
              <w:pStyle w:val="TAC"/>
              <w:rPr>
                <w:lang w:val="en-US" w:eastAsia="zh-CN"/>
              </w:rPr>
            </w:pPr>
            <w:r>
              <w:rPr>
                <w:rFonts w:cs="Arial"/>
                <w:szCs w:val="18"/>
              </w:rPr>
              <w:t>CA_n261G/H/I/J/K/L/M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D82721"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61FA21"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03C56F00" w14:textId="77777777" w:rsidR="00A44D1E" w:rsidRDefault="00A44D1E" w:rsidP="005B2BC8">
            <w:pPr>
              <w:pStyle w:val="TAC"/>
              <w:rPr>
                <w:lang w:val="en-US" w:eastAsia="zh-CN"/>
              </w:rPr>
            </w:pPr>
            <w:r>
              <w:rPr>
                <w:rFonts w:hint="eastAsia"/>
                <w:lang w:val="en-US" w:eastAsia="zh-CN"/>
              </w:rPr>
              <w:t>0</w:t>
            </w:r>
          </w:p>
        </w:tc>
      </w:tr>
      <w:tr w:rsidR="00A44D1E" w14:paraId="48AE8202"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CC68DA8" w14:textId="77777777" w:rsidR="00A44D1E" w:rsidRDefault="00A44D1E" w:rsidP="005B2BC8">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8353E4C"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A3C266" w14:textId="77777777" w:rsidR="00A44D1E" w:rsidRDefault="00A44D1E" w:rsidP="005B2BC8">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65A642" w14:textId="77777777" w:rsidR="00A44D1E" w:rsidRDefault="00A44D1E" w:rsidP="005B2BC8">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CA81EB3" w14:textId="77777777" w:rsidR="00A44D1E" w:rsidRDefault="00A44D1E" w:rsidP="005B2BC8">
            <w:pPr>
              <w:pStyle w:val="TAC"/>
              <w:rPr>
                <w:lang w:val="en-US" w:eastAsia="zh-CN"/>
              </w:rPr>
            </w:pPr>
          </w:p>
        </w:tc>
      </w:tr>
      <w:tr w:rsidR="00A44D1E" w14:paraId="244CDD40"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BE5D6B" w14:textId="77777777" w:rsidR="00A44D1E" w:rsidRDefault="00A44D1E" w:rsidP="005B2BC8">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4712B1C7"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3B0C51"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543DEA"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9D82694" w14:textId="77777777" w:rsidR="00A44D1E" w:rsidRDefault="00A44D1E" w:rsidP="005B2BC8">
            <w:pPr>
              <w:pStyle w:val="TAC"/>
              <w:rPr>
                <w:lang w:val="en-US" w:eastAsia="zh-CN"/>
              </w:rPr>
            </w:pPr>
            <w:r>
              <w:rPr>
                <w:rFonts w:hint="eastAsia"/>
                <w:lang w:val="en-US" w:eastAsia="zh-CN"/>
              </w:rPr>
              <w:t>0</w:t>
            </w:r>
          </w:p>
        </w:tc>
      </w:tr>
      <w:tr w:rsidR="00A44D1E" w14:paraId="2CAD6423"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D09FCA"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58EE36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B77450"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F5DEE1" w14:textId="77777777" w:rsidR="00A44D1E" w:rsidRDefault="00A44D1E" w:rsidP="005B2BC8">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87431F5" w14:textId="77777777" w:rsidR="00A44D1E" w:rsidRDefault="00A44D1E" w:rsidP="005B2BC8">
            <w:pPr>
              <w:pStyle w:val="TAC"/>
              <w:rPr>
                <w:lang w:val="en-US" w:eastAsia="zh-CN"/>
              </w:rPr>
            </w:pPr>
          </w:p>
        </w:tc>
      </w:tr>
      <w:tr w:rsidR="00A44D1E" w14:paraId="2907BF77"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E76E48" w14:textId="77777777" w:rsidR="00A44D1E" w:rsidRDefault="00A44D1E" w:rsidP="005B2BC8">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537E7248"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F321DA"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667F09"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D246A1D" w14:textId="77777777" w:rsidR="00A44D1E" w:rsidRDefault="00A44D1E" w:rsidP="005B2BC8">
            <w:pPr>
              <w:pStyle w:val="TAC"/>
              <w:rPr>
                <w:lang w:val="en-US" w:eastAsia="zh-CN"/>
              </w:rPr>
            </w:pPr>
            <w:r>
              <w:rPr>
                <w:rFonts w:hint="eastAsia"/>
                <w:lang w:val="en-US" w:eastAsia="zh-CN"/>
              </w:rPr>
              <w:t>0</w:t>
            </w:r>
          </w:p>
        </w:tc>
      </w:tr>
      <w:tr w:rsidR="00A44D1E" w14:paraId="04AD694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949057C"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16423EF"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38960"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7A03F6" w14:textId="77777777" w:rsidR="00A44D1E" w:rsidRDefault="00A44D1E" w:rsidP="005B2BC8">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CF6D745" w14:textId="77777777" w:rsidR="00A44D1E" w:rsidRDefault="00A44D1E" w:rsidP="005B2BC8">
            <w:pPr>
              <w:pStyle w:val="TAC"/>
              <w:rPr>
                <w:lang w:val="en-US" w:eastAsia="zh-CN"/>
              </w:rPr>
            </w:pPr>
          </w:p>
        </w:tc>
      </w:tr>
      <w:tr w:rsidR="00A44D1E" w14:paraId="35BA2E74"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BACA243" w14:textId="77777777" w:rsidR="00A44D1E" w:rsidRDefault="00A44D1E" w:rsidP="005B2BC8">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8D9932B"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FC69E"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A367C1"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1D00E1C" w14:textId="77777777" w:rsidR="00A44D1E" w:rsidRDefault="00A44D1E" w:rsidP="005B2BC8">
            <w:pPr>
              <w:pStyle w:val="TAC"/>
              <w:rPr>
                <w:lang w:val="en-US" w:eastAsia="zh-CN"/>
              </w:rPr>
            </w:pPr>
            <w:r>
              <w:rPr>
                <w:rFonts w:hint="eastAsia"/>
                <w:lang w:val="en-US" w:eastAsia="zh-CN"/>
              </w:rPr>
              <w:t>0</w:t>
            </w:r>
          </w:p>
        </w:tc>
      </w:tr>
      <w:tr w:rsidR="00A44D1E" w14:paraId="5848A074"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294E04C"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46D9A60"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83BC0"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91DA7" w14:textId="77777777" w:rsidR="00A44D1E" w:rsidRDefault="00A44D1E" w:rsidP="005B2BC8">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E34E89" w14:textId="77777777" w:rsidR="00A44D1E" w:rsidRDefault="00A44D1E" w:rsidP="005B2BC8">
            <w:pPr>
              <w:pStyle w:val="TAC"/>
              <w:rPr>
                <w:lang w:val="en-US" w:eastAsia="zh-CN"/>
              </w:rPr>
            </w:pPr>
          </w:p>
        </w:tc>
      </w:tr>
      <w:tr w:rsidR="00A44D1E" w14:paraId="041BC6C2"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540754D" w14:textId="77777777" w:rsidR="00A44D1E" w:rsidRDefault="00A44D1E" w:rsidP="005B2BC8">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44E11225"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81E2FF"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EE0409"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041DBE57" w14:textId="77777777" w:rsidR="00A44D1E" w:rsidRDefault="00A44D1E" w:rsidP="005B2BC8">
            <w:pPr>
              <w:pStyle w:val="TAC"/>
              <w:rPr>
                <w:lang w:val="en-US" w:eastAsia="zh-CN"/>
              </w:rPr>
            </w:pPr>
            <w:r>
              <w:rPr>
                <w:rFonts w:hint="eastAsia"/>
                <w:lang w:val="en-US" w:eastAsia="zh-CN"/>
              </w:rPr>
              <w:t>0</w:t>
            </w:r>
          </w:p>
        </w:tc>
      </w:tr>
      <w:tr w:rsidR="00A44D1E" w14:paraId="45EC03DE"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8A4A7F7"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FCC7E02"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0ACCF3"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653EEC" w14:textId="77777777" w:rsidR="00A44D1E" w:rsidRDefault="00A44D1E" w:rsidP="005B2BC8">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72BC9DD" w14:textId="77777777" w:rsidR="00A44D1E" w:rsidRDefault="00A44D1E" w:rsidP="005B2BC8">
            <w:pPr>
              <w:pStyle w:val="TAC"/>
              <w:rPr>
                <w:lang w:val="en-US" w:eastAsia="zh-CN"/>
              </w:rPr>
            </w:pPr>
          </w:p>
        </w:tc>
      </w:tr>
      <w:tr w:rsidR="00A44D1E" w14:paraId="04744E47"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A5D3AA9" w14:textId="77777777" w:rsidR="00A44D1E" w:rsidRDefault="00A44D1E" w:rsidP="005B2BC8">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35A02529"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E5F79"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618D09"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066C5137" w14:textId="77777777" w:rsidR="00A44D1E" w:rsidRDefault="00A44D1E" w:rsidP="005B2BC8">
            <w:pPr>
              <w:pStyle w:val="TAC"/>
              <w:rPr>
                <w:lang w:val="en-US" w:eastAsia="zh-CN"/>
              </w:rPr>
            </w:pPr>
            <w:r>
              <w:rPr>
                <w:rFonts w:hint="eastAsia"/>
                <w:lang w:val="en-US" w:eastAsia="zh-CN"/>
              </w:rPr>
              <w:t>0</w:t>
            </w:r>
          </w:p>
        </w:tc>
      </w:tr>
      <w:tr w:rsidR="00A44D1E" w14:paraId="0EC8EA68"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CEB9C1B"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5D0BF5A"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49D029"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C3A775" w14:textId="77777777" w:rsidR="00A44D1E" w:rsidRDefault="00A44D1E" w:rsidP="005B2BC8">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32FC294B" w14:textId="77777777" w:rsidR="00A44D1E" w:rsidRDefault="00A44D1E" w:rsidP="005B2BC8">
            <w:pPr>
              <w:pStyle w:val="TAC"/>
              <w:rPr>
                <w:lang w:val="en-US" w:eastAsia="zh-CN"/>
              </w:rPr>
            </w:pPr>
          </w:p>
        </w:tc>
      </w:tr>
      <w:tr w:rsidR="00A44D1E" w14:paraId="729261F0"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CD5482F" w14:textId="77777777" w:rsidR="00A44D1E" w:rsidRDefault="00A44D1E" w:rsidP="005B2BC8">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2D3F19F4"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D3682D"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506B94"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53BCF73" w14:textId="77777777" w:rsidR="00A44D1E" w:rsidRDefault="00A44D1E" w:rsidP="005B2BC8">
            <w:pPr>
              <w:pStyle w:val="TAC"/>
              <w:rPr>
                <w:lang w:val="en-US" w:eastAsia="zh-CN"/>
              </w:rPr>
            </w:pPr>
            <w:r>
              <w:rPr>
                <w:rFonts w:hint="eastAsia"/>
                <w:lang w:val="en-US" w:eastAsia="zh-CN"/>
              </w:rPr>
              <w:t>0</w:t>
            </w:r>
          </w:p>
        </w:tc>
      </w:tr>
      <w:tr w:rsidR="00A44D1E" w14:paraId="5DEA43E6"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4C43B5B" w14:textId="77777777" w:rsidR="00A44D1E" w:rsidRDefault="00A44D1E" w:rsidP="005B2BC8">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72605F9"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FFB4B" w14:textId="77777777" w:rsidR="00A44D1E" w:rsidRDefault="00A44D1E" w:rsidP="005B2BC8">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186447" w14:textId="77777777" w:rsidR="00A44D1E" w:rsidRDefault="00A44D1E" w:rsidP="005B2BC8">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5ACBF7B2" w14:textId="77777777" w:rsidR="00A44D1E" w:rsidRDefault="00A44D1E" w:rsidP="005B2BC8">
            <w:pPr>
              <w:pStyle w:val="TAC"/>
              <w:rPr>
                <w:lang w:val="en-US" w:eastAsia="zh-CN"/>
              </w:rPr>
            </w:pPr>
          </w:p>
        </w:tc>
      </w:tr>
      <w:tr w:rsidR="00A44D1E" w14:paraId="66D592FD" w14:textId="77777777" w:rsidTr="005B2BC8">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F3BBF65" w14:textId="77777777" w:rsidR="00A44D1E" w:rsidRDefault="00A44D1E" w:rsidP="005B2BC8">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322A74A9"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1CA51AF" w14:textId="77777777" w:rsidR="00A44D1E" w:rsidRDefault="00A44D1E" w:rsidP="005B2BC8">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AC7BB1" w14:textId="77777777" w:rsidR="00A44D1E" w:rsidRDefault="00A44D1E" w:rsidP="005B2BC8">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9121C54" w14:textId="77777777" w:rsidR="00A44D1E" w:rsidRDefault="00A44D1E" w:rsidP="005B2BC8">
            <w:pPr>
              <w:pStyle w:val="TAC"/>
              <w:rPr>
                <w:lang w:val="en-US" w:eastAsia="zh-CN"/>
              </w:rPr>
            </w:pPr>
            <w:r>
              <w:rPr>
                <w:rFonts w:hint="eastAsia"/>
                <w:lang w:val="en-US" w:eastAsia="zh-CN"/>
              </w:rPr>
              <w:t>0</w:t>
            </w:r>
          </w:p>
        </w:tc>
      </w:tr>
      <w:tr w:rsidR="00A44D1E" w14:paraId="6BDE69D3" w14:textId="77777777" w:rsidTr="005B2BC8">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74D0E6" w14:textId="77777777" w:rsidR="00A44D1E" w:rsidRDefault="00A44D1E" w:rsidP="005B2BC8">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5E7ECAFD" w14:textId="77777777" w:rsidR="00A44D1E" w:rsidRDefault="00A44D1E" w:rsidP="005B2BC8">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3E3808" w14:textId="77777777" w:rsidR="00A44D1E" w:rsidRDefault="00A44D1E" w:rsidP="005B2BC8">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F868DF" w14:textId="77777777" w:rsidR="00A44D1E" w:rsidRDefault="00A44D1E" w:rsidP="005B2BC8">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6DBDDF1" w14:textId="77777777" w:rsidR="00A44D1E" w:rsidRDefault="00A44D1E" w:rsidP="005B2BC8">
            <w:pPr>
              <w:pStyle w:val="TAC"/>
              <w:rPr>
                <w:lang w:val="en-US" w:eastAsia="zh-CN"/>
              </w:rPr>
            </w:pPr>
          </w:p>
        </w:tc>
      </w:tr>
      <w:tr w:rsidR="00A44D1E" w14:paraId="0191D920" w14:textId="77777777" w:rsidTr="005B2BC8">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4E8EA67B" w14:textId="77777777" w:rsidR="00A44D1E" w:rsidRDefault="00A44D1E" w:rsidP="005B2BC8">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5195AD00" w14:textId="77777777" w:rsidR="00A44D1E" w:rsidRDefault="00A44D1E" w:rsidP="005B2BC8">
            <w:pPr>
              <w:pStyle w:val="TAN"/>
              <w:rPr>
                <w:lang w:eastAsia="zh-CN"/>
              </w:rPr>
            </w:pPr>
            <w:r>
              <w:rPr>
                <w:lang w:eastAsia="zh-CN"/>
              </w:rPr>
              <w:t>NOTE 2:</w:t>
            </w:r>
            <w:r>
              <w:tab/>
            </w:r>
            <w:r>
              <w:rPr>
                <w:lang w:eastAsia="zh-CN"/>
              </w:rPr>
              <w:t>Unless otherwise stated, BCS0 is referred in each constituent CA configuration.</w:t>
            </w:r>
          </w:p>
          <w:p w14:paraId="761ABD8D" w14:textId="66B95296" w:rsidR="00A44D1E" w:rsidRDefault="00A44D1E" w:rsidP="005B2BC8">
            <w:pPr>
              <w:pStyle w:val="TAN"/>
            </w:pPr>
            <w:r>
              <w:rPr>
                <w:lang w:eastAsia="zh-CN"/>
              </w:rPr>
              <w:t>NOTE 3:</w:t>
            </w:r>
            <w:r>
              <w:tab/>
              <w:t>Void.</w:t>
            </w:r>
          </w:p>
          <w:p w14:paraId="7AE6C148" w14:textId="77777777" w:rsidR="00A44D1E" w:rsidRDefault="00A44D1E" w:rsidP="005B2BC8">
            <w:pPr>
              <w:pStyle w:val="TAN"/>
              <w:rPr>
                <w:lang w:val="en-US" w:eastAsia="zh-CN"/>
              </w:rPr>
            </w:pPr>
            <w:r>
              <w:rPr>
                <w:lang w:eastAsia="zh-CN"/>
              </w:rPr>
              <w:t>NOTE 4</w:t>
            </w:r>
            <w:r w:rsidRPr="00A911F2">
              <w:rPr>
                <w:lang w:val="en-US" w:eastAsia="zh-CN"/>
              </w:rPr>
              <w:t>:</w:t>
            </w:r>
            <w:r>
              <w:t xml:space="preserve"> </w:t>
            </w:r>
            <w:r>
              <w:tab/>
            </w:r>
            <w:r w:rsidRPr="00A911F2">
              <w:rPr>
                <w:szCs w:val="21"/>
                <w:lang w:eastAsia="zh-CN"/>
              </w:rPr>
              <w:t xml:space="preserve">The delimiter “/” </w:t>
            </w:r>
            <w:r>
              <w:rPr>
                <w:lang w:eastAsia="zh-CN"/>
              </w:rPr>
              <w:t>is only</w:t>
            </w:r>
            <w:r w:rsidRPr="00A911F2">
              <w:rPr>
                <w:szCs w:val="21"/>
                <w:lang w:eastAsia="zh-CN"/>
              </w:rPr>
              <w:t xml:space="preserve"> used in the uplink configurations for the sake of simplicity. For example, CA_nxA-nyA/B/C denotes CA_nxA-nyA, CA_nxA-nyB and CA_nxA-nyC, where nx and ny are two NR bands, ny is a FR2 band and A, B and C are the corresponding bandwidth classes respectively.</w:t>
            </w:r>
          </w:p>
        </w:tc>
      </w:tr>
    </w:tbl>
    <w:p w14:paraId="335DD0FE" w14:textId="77777777" w:rsidR="00A44D1E" w:rsidRDefault="00A44D1E" w:rsidP="00A44D1E"/>
    <w:p w14:paraId="390D58A7" w14:textId="19B71CE7" w:rsidR="00842EF7" w:rsidRPr="00C04A08" w:rsidRDefault="00842EF7" w:rsidP="00842EF7">
      <w:pPr>
        <w:pStyle w:val="Heading2"/>
      </w:pPr>
      <w:bookmarkStart w:id="1468" w:name="_Toc52196358"/>
      <w:bookmarkStart w:id="1469" w:name="_Toc52197338"/>
      <w:bookmarkStart w:id="1470" w:name="_Toc53173061"/>
      <w:bookmarkStart w:id="1471" w:name="_Toc53173430"/>
      <w:bookmarkStart w:id="1472" w:name="_Toc61119419"/>
      <w:bookmarkStart w:id="1473" w:name="_Toc61119801"/>
      <w:bookmarkStart w:id="1474" w:name="_Toc67925847"/>
      <w:bookmarkStart w:id="1475" w:name="_Toc75273485"/>
      <w:bookmarkStart w:id="1476" w:name="_Toc76510385"/>
      <w:bookmarkStart w:id="1477" w:name="_Toc83129538"/>
      <w:bookmarkStart w:id="1478" w:name="_Toc90591071"/>
      <w:bookmarkStart w:id="1479" w:name="_Toc98864093"/>
      <w:bookmarkStart w:id="1480" w:name="_Toc99733342"/>
      <w:bookmarkStart w:id="1481" w:name="_Toc106577233"/>
      <w:bookmarkStart w:id="1482" w:name="_Toc114536984"/>
      <w:bookmarkStart w:id="1483" w:name="_Toc115257252"/>
      <w:bookmarkStart w:id="1484" w:name="_Toc123086571"/>
      <w:bookmarkStart w:id="1485" w:name="_Toc123088306"/>
      <w:bookmarkStart w:id="1486" w:name="_Toc124297961"/>
      <w:bookmarkStart w:id="1487" w:name="_Toc130574712"/>
      <w:bookmarkStart w:id="1488" w:name="_Toc131767122"/>
      <w:bookmarkStart w:id="1489" w:name="_Toc138887708"/>
      <w:bookmarkStart w:id="1490" w:name="_Toc145919903"/>
      <w:r w:rsidRPr="00C04A08">
        <w:t>5.5D</w:t>
      </w:r>
      <w:r w:rsidRPr="00C04A08">
        <w:tab/>
        <w:t>Configurations for UL MIMO</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00EBE6C" w14:textId="77777777" w:rsidR="00842EF7" w:rsidRPr="00C04A08" w:rsidRDefault="00842EF7" w:rsidP="00842EF7">
      <w:pPr>
        <w:sectPr w:rsidR="00842EF7" w:rsidRPr="00C04A08" w:rsidSect="00F74891">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491" w:name="_Toc21340755"/>
      <w:bookmarkStart w:id="1492" w:name="_Toc29805202"/>
      <w:bookmarkStart w:id="1493" w:name="_Toc36456411"/>
      <w:bookmarkStart w:id="1494" w:name="_Toc36469509"/>
      <w:bookmarkStart w:id="1495" w:name="_Toc37253918"/>
      <w:bookmarkStart w:id="1496" w:name="_Toc37322775"/>
      <w:bookmarkStart w:id="1497" w:name="_Toc37324181"/>
      <w:bookmarkStart w:id="1498" w:name="_Toc45889704"/>
      <w:bookmarkStart w:id="1499" w:name="_Toc52196359"/>
      <w:bookmarkStart w:id="1500" w:name="_Toc52197339"/>
      <w:bookmarkStart w:id="1501" w:name="_Toc53173062"/>
      <w:bookmarkStart w:id="1502" w:name="_Toc53173431"/>
      <w:bookmarkStart w:id="1503" w:name="_Toc61119420"/>
      <w:bookmarkStart w:id="1504" w:name="_Toc61119802"/>
      <w:bookmarkStart w:id="1505" w:name="_Toc67925848"/>
      <w:bookmarkStart w:id="1506" w:name="_Toc75273486"/>
      <w:bookmarkStart w:id="1507" w:name="_Toc76510386"/>
      <w:bookmarkStart w:id="1508" w:name="_Toc83129539"/>
      <w:bookmarkStart w:id="1509" w:name="_Toc90591072"/>
      <w:bookmarkStart w:id="1510" w:name="_Toc98864094"/>
      <w:bookmarkStart w:id="1511" w:name="_Toc99733343"/>
      <w:bookmarkStart w:id="1512" w:name="_Toc106577234"/>
      <w:bookmarkStart w:id="1513" w:name="_Toc114536985"/>
      <w:bookmarkStart w:id="1514" w:name="_Toc115257253"/>
      <w:bookmarkStart w:id="1515" w:name="_Toc123086572"/>
      <w:bookmarkStart w:id="1516" w:name="_Toc123088307"/>
      <w:bookmarkStart w:id="1517" w:name="_Toc124297962"/>
      <w:bookmarkStart w:id="1518" w:name="_Toc130574713"/>
      <w:bookmarkStart w:id="1519" w:name="_Toc131767123"/>
      <w:bookmarkStart w:id="1520" w:name="_Toc138887709"/>
      <w:bookmarkStart w:id="1521" w:name="_Toc145919904"/>
      <w:r w:rsidRPr="00C04A08">
        <w:lastRenderedPageBreak/>
        <w:t>6</w:t>
      </w:r>
      <w:r w:rsidRPr="00C04A08">
        <w:tab/>
        <w:t>Transmitter characteristics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44D0B1CE" w14:textId="77777777" w:rsidR="00842EF7" w:rsidRPr="00C04A08" w:rsidRDefault="00842EF7" w:rsidP="00842EF7">
      <w:pPr>
        <w:pStyle w:val="Heading2"/>
      </w:pPr>
      <w:bookmarkStart w:id="1522" w:name="_Toc21340756"/>
      <w:bookmarkStart w:id="1523" w:name="_Toc29805203"/>
      <w:bookmarkStart w:id="1524" w:name="_Toc36456412"/>
      <w:bookmarkStart w:id="1525" w:name="_Toc36469510"/>
      <w:bookmarkStart w:id="1526" w:name="_Toc37253919"/>
      <w:bookmarkStart w:id="1527" w:name="_Toc37322776"/>
      <w:bookmarkStart w:id="1528" w:name="_Toc37324182"/>
      <w:bookmarkStart w:id="1529" w:name="_Toc45889705"/>
      <w:bookmarkStart w:id="1530" w:name="_Toc52196360"/>
      <w:bookmarkStart w:id="1531" w:name="_Toc52197340"/>
      <w:bookmarkStart w:id="1532" w:name="_Toc53173063"/>
      <w:bookmarkStart w:id="1533" w:name="_Toc53173432"/>
      <w:bookmarkStart w:id="1534" w:name="_Toc61119421"/>
      <w:bookmarkStart w:id="1535" w:name="_Toc61119803"/>
      <w:bookmarkStart w:id="1536" w:name="_Toc67925849"/>
      <w:bookmarkStart w:id="1537" w:name="_Toc75273487"/>
      <w:bookmarkStart w:id="1538" w:name="_Toc76510387"/>
      <w:bookmarkStart w:id="1539" w:name="_Toc83129540"/>
      <w:bookmarkStart w:id="1540" w:name="_Toc90591073"/>
      <w:bookmarkStart w:id="1541" w:name="_Toc98864095"/>
      <w:bookmarkStart w:id="1542" w:name="_Toc99733344"/>
      <w:bookmarkStart w:id="1543" w:name="_Toc106577235"/>
      <w:bookmarkStart w:id="1544" w:name="_Toc114536986"/>
      <w:bookmarkStart w:id="1545" w:name="_Toc115257254"/>
      <w:bookmarkStart w:id="1546" w:name="_Toc123086573"/>
      <w:bookmarkStart w:id="1547" w:name="_Toc123088308"/>
      <w:bookmarkStart w:id="1548" w:name="_Toc124297963"/>
      <w:bookmarkStart w:id="1549" w:name="_Toc130574714"/>
      <w:bookmarkStart w:id="1550" w:name="_Toc131767124"/>
      <w:bookmarkStart w:id="1551" w:name="_Toc138887710"/>
      <w:bookmarkStart w:id="1552" w:name="_Toc145919905"/>
      <w:r w:rsidRPr="00C04A08">
        <w:t>6.1</w:t>
      </w:r>
      <w:r w:rsidRPr="00C04A08">
        <w:tab/>
        <w:t>General</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1553"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553"/>
    </w:p>
    <w:p w14:paraId="23C6BEF8" w14:textId="77777777" w:rsidR="00842EF7" w:rsidRPr="00C04A08" w:rsidRDefault="00842EF7" w:rsidP="00842EF7">
      <w:pPr>
        <w:pStyle w:val="Heading2"/>
      </w:pPr>
      <w:bookmarkStart w:id="1554" w:name="_Toc21340757"/>
      <w:bookmarkStart w:id="1555" w:name="_Toc29805204"/>
      <w:bookmarkStart w:id="1556" w:name="_Toc36456413"/>
      <w:bookmarkStart w:id="1557" w:name="_Toc36469511"/>
      <w:bookmarkStart w:id="1558" w:name="_Toc37253920"/>
      <w:bookmarkStart w:id="1559" w:name="_Toc37322777"/>
      <w:bookmarkStart w:id="1560" w:name="_Toc37324183"/>
      <w:bookmarkStart w:id="1561" w:name="_Toc45889706"/>
      <w:bookmarkStart w:id="1562" w:name="_Toc52196361"/>
      <w:bookmarkStart w:id="1563" w:name="_Toc52197341"/>
      <w:bookmarkStart w:id="1564" w:name="_Toc53173064"/>
      <w:bookmarkStart w:id="1565" w:name="_Toc53173433"/>
      <w:bookmarkStart w:id="1566" w:name="_Toc61119422"/>
      <w:bookmarkStart w:id="1567" w:name="_Toc61119804"/>
      <w:bookmarkStart w:id="1568" w:name="_Toc67925850"/>
      <w:bookmarkStart w:id="1569" w:name="_Toc75273488"/>
      <w:bookmarkStart w:id="1570" w:name="_Toc76510388"/>
      <w:bookmarkStart w:id="1571" w:name="_Toc83129541"/>
      <w:bookmarkStart w:id="1572" w:name="_Toc90591074"/>
      <w:bookmarkStart w:id="1573" w:name="_Toc98864096"/>
      <w:bookmarkStart w:id="1574" w:name="_Toc99733345"/>
      <w:bookmarkStart w:id="1575" w:name="_Toc106577236"/>
      <w:bookmarkStart w:id="1576" w:name="_Toc114536987"/>
      <w:bookmarkStart w:id="1577" w:name="_Toc115257255"/>
      <w:bookmarkStart w:id="1578" w:name="_Toc123086574"/>
      <w:bookmarkStart w:id="1579" w:name="_Toc123088309"/>
      <w:bookmarkStart w:id="1580" w:name="_Toc124297964"/>
      <w:bookmarkStart w:id="1581" w:name="_Toc130574715"/>
      <w:bookmarkStart w:id="1582" w:name="_Toc131767125"/>
      <w:bookmarkStart w:id="1583" w:name="_Toc138887711"/>
      <w:bookmarkStart w:id="1584" w:name="_Toc145919906"/>
      <w:r w:rsidRPr="00C04A08">
        <w:t>6.2</w:t>
      </w:r>
      <w:r w:rsidRPr="00C04A08">
        <w:tab/>
        <w:t>Transmitter power</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1A98F6FB" w14:textId="77777777" w:rsidR="00842EF7" w:rsidRPr="00C04A08" w:rsidRDefault="00842EF7" w:rsidP="00842EF7">
      <w:pPr>
        <w:pStyle w:val="Heading3"/>
      </w:pPr>
      <w:bookmarkStart w:id="1585" w:name="_Toc21340758"/>
      <w:bookmarkStart w:id="1586" w:name="_Toc29805205"/>
      <w:bookmarkStart w:id="1587" w:name="_Toc36456414"/>
      <w:bookmarkStart w:id="1588" w:name="_Toc36469512"/>
      <w:bookmarkStart w:id="1589" w:name="_Toc37253921"/>
      <w:bookmarkStart w:id="1590" w:name="_Toc37322778"/>
      <w:bookmarkStart w:id="1591" w:name="_Toc37324184"/>
      <w:bookmarkStart w:id="1592" w:name="_Toc45889707"/>
      <w:bookmarkStart w:id="1593" w:name="_Toc52196362"/>
      <w:bookmarkStart w:id="1594" w:name="_Toc52197342"/>
      <w:bookmarkStart w:id="1595" w:name="_Toc53173065"/>
      <w:bookmarkStart w:id="1596" w:name="_Toc53173434"/>
      <w:bookmarkStart w:id="1597" w:name="_Toc61119423"/>
      <w:bookmarkStart w:id="1598" w:name="_Toc61119805"/>
      <w:bookmarkStart w:id="1599" w:name="_Toc67925851"/>
      <w:bookmarkStart w:id="1600" w:name="_Toc75273489"/>
      <w:bookmarkStart w:id="1601" w:name="_Toc76510389"/>
      <w:bookmarkStart w:id="1602" w:name="_Toc83129542"/>
      <w:bookmarkStart w:id="1603" w:name="_Toc90591075"/>
      <w:bookmarkStart w:id="1604" w:name="_Toc98864097"/>
      <w:bookmarkStart w:id="1605" w:name="_Toc99733346"/>
      <w:bookmarkStart w:id="1606" w:name="_Toc106577237"/>
      <w:bookmarkStart w:id="1607" w:name="_Toc114536988"/>
      <w:bookmarkStart w:id="1608" w:name="_Toc115257256"/>
      <w:bookmarkStart w:id="1609" w:name="_Toc123086575"/>
      <w:bookmarkStart w:id="1610" w:name="_Toc123088310"/>
      <w:bookmarkStart w:id="1611" w:name="_Toc124297965"/>
      <w:bookmarkStart w:id="1612" w:name="_Toc130574716"/>
      <w:bookmarkStart w:id="1613" w:name="_Toc131767126"/>
      <w:bookmarkStart w:id="1614" w:name="_Toc138887712"/>
      <w:bookmarkStart w:id="1615" w:name="_Toc145919907"/>
      <w:r w:rsidRPr="00C04A08">
        <w:t>6.2.1</w:t>
      </w:r>
      <w:r w:rsidRPr="00C04A08">
        <w:tab/>
        <w:t>UE maximum output power</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7947A836" w14:textId="77777777" w:rsidR="00842EF7" w:rsidRPr="00C04A08" w:rsidRDefault="00842EF7" w:rsidP="00842EF7">
      <w:pPr>
        <w:pStyle w:val="Heading4"/>
      </w:pPr>
      <w:bookmarkStart w:id="1616" w:name="_Toc21340759"/>
      <w:bookmarkStart w:id="1617" w:name="_Toc29805206"/>
      <w:bookmarkStart w:id="1618" w:name="_Toc36456415"/>
      <w:bookmarkStart w:id="1619" w:name="_Toc36469513"/>
      <w:bookmarkStart w:id="1620" w:name="_Toc37253922"/>
      <w:bookmarkStart w:id="1621" w:name="_Toc37322779"/>
      <w:bookmarkStart w:id="1622" w:name="_Toc37324185"/>
      <w:bookmarkStart w:id="1623" w:name="_Toc45889708"/>
      <w:bookmarkStart w:id="1624" w:name="_Toc52196363"/>
      <w:bookmarkStart w:id="1625" w:name="_Toc52197343"/>
      <w:bookmarkStart w:id="1626" w:name="_Toc53173066"/>
      <w:bookmarkStart w:id="1627" w:name="_Toc53173435"/>
      <w:bookmarkStart w:id="1628" w:name="_Toc61119424"/>
      <w:bookmarkStart w:id="1629" w:name="_Toc61119806"/>
      <w:bookmarkStart w:id="1630" w:name="_Toc67925852"/>
      <w:bookmarkStart w:id="1631" w:name="_Toc75273490"/>
      <w:bookmarkStart w:id="1632" w:name="_Toc76510390"/>
      <w:bookmarkStart w:id="1633" w:name="_Toc83129543"/>
      <w:bookmarkStart w:id="1634" w:name="_Toc90591076"/>
      <w:bookmarkStart w:id="1635" w:name="_Toc98864098"/>
      <w:bookmarkStart w:id="1636" w:name="_Toc99733347"/>
      <w:bookmarkStart w:id="1637" w:name="_Toc106577238"/>
      <w:bookmarkStart w:id="1638" w:name="_Toc114536989"/>
      <w:bookmarkStart w:id="1639" w:name="_Toc115257257"/>
      <w:bookmarkStart w:id="1640" w:name="_Toc123086576"/>
      <w:bookmarkStart w:id="1641" w:name="_Toc123088311"/>
      <w:bookmarkStart w:id="1642" w:name="_Toc124297966"/>
      <w:bookmarkStart w:id="1643" w:name="_Toc130574717"/>
      <w:bookmarkStart w:id="1644" w:name="_Toc131767127"/>
      <w:bookmarkStart w:id="1645" w:name="_Toc138887713"/>
      <w:bookmarkStart w:id="1646" w:name="_Toc145919908"/>
      <w:r w:rsidRPr="00C04A08">
        <w:t>6.2.1.0</w:t>
      </w:r>
      <w:r w:rsidRPr="00C04A08">
        <w:tab/>
        <w:t>General</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647" w:name="_Toc21340760"/>
      <w:bookmarkStart w:id="1648" w:name="_Toc29805207"/>
      <w:bookmarkStart w:id="1649" w:name="_Toc36456416"/>
      <w:bookmarkStart w:id="1650" w:name="_Toc36469514"/>
      <w:bookmarkStart w:id="1651" w:name="_Toc37253923"/>
      <w:bookmarkStart w:id="1652" w:name="_Toc37322780"/>
      <w:bookmarkStart w:id="1653" w:name="_Toc37324186"/>
      <w:bookmarkStart w:id="1654" w:name="_Toc45889709"/>
      <w:bookmarkStart w:id="1655" w:name="_Toc52196364"/>
      <w:bookmarkStart w:id="1656" w:name="_Toc52197344"/>
      <w:bookmarkStart w:id="1657" w:name="_Toc53173067"/>
      <w:bookmarkStart w:id="1658" w:name="_Toc53173436"/>
      <w:bookmarkStart w:id="1659" w:name="_Toc61119425"/>
      <w:bookmarkStart w:id="1660" w:name="_Toc61119807"/>
      <w:bookmarkStart w:id="1661" w:name="_Toc67925853"/>
      <w:bookmarkStart w:id="1662" w:name="_Toc75273491"/>
      <w:bookmarkStart w:id="1663" w:name="_Toc76510391"/>
      <w:bookmarkStart w:id="1664" w:name="_Toc83129544"/>
      <w:bookmarkStart w:id="1665" w:name="_Toc90591077"/>
      <w:bookmarkStart w:id="1666" w:name="_Toc98864099"/>
      <w:bookmarkStart w:id="1667" w:name="_Toc99733348"/>
      <w:bookmarkStart w:id="1668" w:name="_Toc106577239"/>
      <w:bookmarkStart w:id="1669" w:name="_Toc114536990"/>
      <w:bookmarkStart w:id="1670" w:name="_Toc115257258"/>
      <w:bookmarkStart w:id="1671" w:name="_Toc123086577"/>
      <w:bookmarkStart w:id="1672" w:name="_Toc123088312"/>
      <w:bookmarkStart w:id="1673" w:name="_Toc124297967"/>
      <w:bookmarkStart w:id="1674" w:name="_Toc130574718"/>
      <w:bookmarkStart w:id="1675" w:name="_Toc131767128"/>
      <w:bookmarkStart w:id="1676" w:name="_Toc138887714"/>
      <w:bookmarkStart w:id="1677" w:name="_Toc145919909"/>
      <w:r w:rsidRPr="00C04A08">
        <w:t>6.2.1.1</w:t>
      </w:r>
      <w:r w:rsidRPr="00C04A08">
        <w:tab/>
        <w:t>UE maximum output power for power class 1</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BC02C40" w14:textId="77777777" w:rsidR="003316FF" w:rsidRPr="00C04A08" w:rsidRDefault="003316FF" w:rsidP="003316FF">
      <w:pPr>
        <w:pStyle w:val="TH"/>
      </w:pPr>
      <w:bookmarkStart w:id="1678"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316FF" w:rsidRPr="00C04A08" w14:paraId="380E81E1" w14:textId="77777777" w:rsidTr="001905CB">
        <w:trPr>
          <w:trHeight w:val="187"/>
          <w:jc w:val="center"/>
        </w:trPr>
        <w:tc>
          <w:tcPr>
            <w:tcW w:w="1663" w:type="dxa"/>
            <w:shd w:val="clear" w:color="auto" w:fill="auto"/>
            <w:vAlign w:val="center"/>
          </w:tcPr>
          <w:p w14:paraId="766E6BF6" w14:textId="77777777" w:rsidR="003316FF" w:rsidRPr="00C04A08" w:rsidRDefault="003316FF" w:rsidP="001905CB">
            <w:pPr>
              <w:pStyle w:val="TAH"/>
            </w:pPr>
            <w:r w:rsidRPr="00C04A08">
              <w:t>Operating band</w:t>
            </w:r>
          </w:p>
        </w:tc>
        <w:tc>
          <w:tcPr>
            <w:tcW w:w="1686" w:type="dxa"/>
            <w:shd w:val="clear" w:color="auto" w:fill="auto"/>
            <w:vAlign w:val="center"/>
          </w:tcPr>
          <w:p w14:paraId="0530BEF9" w14:textId="77777777" w:rsidR="003316FF" w:rsidRPr="00C04A08" w:rsidRDefault="003316FF" w:rsidP="001905CB">
            <w:pPr>
              <w:pStyle w:val="TAH"/>
            </w:pPr>
            <w:r w:rsidRPr="00C04A08">
              <w:t>Max TRP (dBm)</w:t>
            </w:r>
          </w:p>
        </w:tc>
        <w:tc>
          <w:tcPr>
            <w:tcW w:w="1691" w:type="dxa"/>
            <w:shd w:val="clear" w:color="auto" w:fill="auto"/>
          </w:tcPr>
          <w:p w14:paraId="3A1AFAA6" w14:textId="77777777" w:rsidR="003316FF" w:rsidRPr="00C04A08" w:rsidRDefault="003316FF" w:rsidP="001905CB">
            <w:pPr>
              <w:pStyle w:val="TAH"/>
            </w:pPr>
            <w:r w:rsidRPr="00C04A08">
              <w:t>Max EIRP (dBm)</w:t>
            </w:r>
          </w:p>
        </w:tc>
      </w:tr>
      <w:tr w:rsidR="003316FF" w:rsidRPr="00C04A08" w14:paraId="41A45A5A" w14:textId="77777777" w:rsidTr="001905CB">
        <w:trPr>
          <w:trHeight w:val="187"/>
          <w:jc w:val="center"/>
        </w:trPr>
        <w:tc>
          <w:tcPr>
            <w:tcW w:w="1663" w:type="dxa"/>
            <w:shd w:val="clear" w:color="auto" w:fill="auto"/>
          </w:tcPr>
          <w:p w14:paraId="1F996AD5" w14:textId="77777777" w:rsidR="003316FF" w:rsidRPr="00C04A08" w:rsidRDefault="003316FF" w:rsidP="001905CB">
            <w:pPr>
              <w:pStyle w:val="TAC"/>
            </w:pPr>
            <w:r w:rsidRPr="00C04A08">
              <w:t>n257</w:t>
            </w:r>
          </w:p>
        </w:tc>
        <w:tc>
          <w:tcPr>
            <w:tcW w:w="1686" w:type="dxa"/>
            <w:shd w:val="clear" w:color="auto" w:fill="auto"/>
          </w:tcPr>
          <w:p w14:paraId="5BA43BE7" w14:textId="77777777" w:rsidR="003316FF" w:rsidRPr="00C04A08" w:rsidRDefault="003316FF" w:rsidP="001905CB">
            <w:pPr>
              <w:pStyle w:val="TAC"/>
            </w:pPr>
            <w:r w:rsidRPr="00C04A08">
              <w:t>35</w:t>
            </w:r>
          </w:p>
        </w:tc>
        <w:tc>
          <w:tcPr>
            <w:tcW w:w="1691" w:type="dxa"/>
            <w:shd w:val="clear" w:color="auto" w:fill="auto"/>
          </w:tcPr>
          <w:p w14:paraId="469AF48B" w14:textId="77777777" w:rsidR="003316FF" w:rsidRPr="00C04A08" w:rsidRDefault="003316FF" w:rsidP="001905CB">
            <w:pPr>
              <w:pStyle w:val="TAC"/>
            </w:pPr>
            <w:r w:rsidRPr="00C04A08">
              <w:t>55</w:t>
            </w:r>
          </w:p>
        </w:tc>
      </w:tr>
      <w:tr w:rsidR="003316FF" w:rsidRPr="00C04A08" w14:paraId="1F962565" w14:textId="77777777" w:rsidTr="001905CB">
        <w:trPr>
          <w:trHeight w:val="187"/>
          <w:jc w:val="center"/>
        </w:trPr>
        <w:tc>
          <w:tcPr>
            <w:tcW w:w="1663" w:type="dxa"/>
            <w:shd w:val="clear" w:color="auto" w:fill="auto"/>
          </w:tcPr>
          <w:p w14:paraId="592B1113" w14:textId="77777777" w:rsidR="003316FF" w:rsidRPr="00C04A08" w:rsidRDefault="003316FF" w:rsidP="001905CB">
            <w:pPr>
              <w:pStyle w:val="TAC"/>
            </w:pPr>
            <w:r w:rsidRPr="00C04A08">
              <w:t>n258</w:t>
            </w:r>
          </w:p>
        </w:tc>
        <w:tc>
          <w:tcPr>
            <w:tcW w:w="1686" w:type="dxa"/>
            <w:shd w:val="clear" w:color="auto" w:fill="auto"/>
          </w:tcPr>
          <w:p w14:paraId="643AF2B2" w14:textId="77777777" w:rsidR="003316FF" w:rsidRPr="00C04A08" w:rsidRDefault="003316FF" w:rsidP="001905CB">
            <w:pPr>
              <w:pStyle w:val="TAC"/>
            </w:pPr>
            <w:r w:rsidRPr="00C04A08">
              <w:t>35</w:t>
            </w:r>
          </w:p>
        </w:tc>
        <w:tc>
          <w:tcPr>
            <w:tcW w:w="1691" w:type="dxa"/>
            <w:shd w:val="clear" w:color="auto" w:fill="auto"/>
          </w:tcPr>
          <w:p w14:paraId="447D8CFA" w14:textId="77777777" w:rsidR="003316FF" w:rsidRPr="00C04A08" w:rsidRDefault="003316FF" w:rsidP="001905CB">
            <w:pPr>
              <w:pStyle w:val="TAC"/>
            </w:pPr>
            <w:r w:rsidRPr="00C04A08">
              <w:t>55</w:t>
            </w:r>
          </w:p>
        </w:tc>
      </w:tr>
      <w:tr w:rsidR="003316FF" w:rsidRPr="00C04A08" w14:paraId="149528E2" w14:textId="77777777" w:rsidTr="001905CB">
        <w:trPr>
          <w:trHeight w:val="187"/>
          <w:jc w:val="center"/>
        </w:trPr>
        <w:tc>
          <w:tcPr>
            <w:tcW w:w="1663" w:type="dxa"/>
            <w:shd w:val="clear" w:color="auto" w:fill="auto"/>
          </w:tcPr>
          <w:p w14:paraId="5E254D9C" w14:textId="77777777" w:rsidR="003316FF" w:rsidRPr="00C04A08" w:rsidRDefault="003316FF" w:rsidP="001905CB">
            <w:pPr>
              <w:pStyle w:val="TAC"/>
            </w:pPr>
            <w:r w:rsidRPr="00C04A08">
              <w:t>n260</w:t>
            </w:r>
          </w:p>
        </w:tc>
        <w:tc>
          <w:tcPr>
            <w:tcW w:w="1686" w:type="dxa"/>
            <w:shd w:val="clear" w:color="auto" w:fill="auto"/>
          </w:tcPr>
          <w:p w14:paraId="581F432B" w14:textId="77777777" w:rsidR="003316FF" w:rsidRPr="00C04A08" w:rsidRDefault="003316FF" w:rsidP="001905CB">
            <w:pPr>
              <w:pStyle w:val="TAC"/>
            </w:pPr>
            <w:r w:rsidRPr="00C04A08">
              <w:t>35</w:t>
            </w:r>
          </w:p>
        </w:tc>
        <w:tc>
          <w:tcPr>
            <w:tcW w:w="1691" w:type="dxa"/>
            <w:shd w:val="clear" w:color="auto" w:fill="auto"/>
          </w:tcPr>
          <w:p w14:paraId="4260BF3C" w14:textId="77777777" w:rsidR="003316FF" w:rsidRPr="00C04A08" w:rsidRDefault="003316FF" w:rsidP="001905CB">
            <w:pPr>
              <w:pStyle w:val="TAC"/>
            </w:pPr>
            <w:r w:rsidRPr="00C04A08">
              <w:t>55</w:t>
            </w:r>
          </w:p>
        </w:tc>
      </w:tr>
      <w:tr w:rsidR="003316FF" w:rsidRPr="00C04A08" w14:paraId="43B96053" w14:textId="77777777" w:rsidTr="001905CB">
        <w:trPr>
          <w:trHeight w:val="187"/>
          <w:jc w:val="center"/>
        </w:trPr>
        <w:tc>
          <w:tcPr>
            <w:tcW w:w="1663" w:type="dxa"/>
            <w:shd w:val="clear" w:color="auto" w:fill="auto"/>
          </w:tcPr>
          <w:p w14:paraId="394E0F8A" w14:textId="77777777" w:rsidR="003316FF" w:rsidRPr="00C04A08" w:rsidRDefault="003316FF" w:rsidP="001905CB">
            <w:pPr>
              <w:pStyle w:val="TAC"/>
            </w:pPr>
            <w:r w:rsidRPr="00C04A08">
              <w:t>n261</w:t>
            </w:r>
          </w:p>
        </w:tc>
        <w:tc>
          <w:tcPr>
            <w:tcW w:w="1686" w:type="dxa"/>
            <w:shd w:val="clear" w:color="auto" w:fill="auto"/>
          </w:tcPr>
          <w:p w14:paraId="02B6E5C5" w14:textId="77777777" w:rsidR="003316FF" w:rsidRPr="00C04A08" w:rsidRDefault="003316FF" w:rsidP="001905CB">
            <w:pPr>
              <w:pStyle w:val="TAC"/>
            </w:pPr>
            <w:r w:rsidRPr="00C04A08">
              <w:t>35</w:t>
            </w:r>
          </w:p>
        </w:tc>
        <w:tc>
          <w:tcPr>
            <w:tcW w:w="1691" w:type="dxa"/>
            <w:shd w:val="clear" w:color="auto" w:fill="auto"/>
          </w:tcPr>
          <w:p w14:paraId="3D9978BB" w14:textId="77777777" w:rsidR="003316FF" w:rsidRPr="00C04A08" w:rsidRDefault="003316FF" w:rsidP="001905CB">
            <w:pPr>
              <w:pStyle w:val="TAC"/>
            </w:pPr>
            <w:r w:rsidRPr="00C04A08">
              <w:t>55</w:t>
            </w:r>
          </w:p>
        </w:tc>
      </w:tr>
      <w:tr w:rsidR="003316FF" w:rsidRPr="00C04A08" w14:paraId="4F8C9D19" w14:textId="77777777" w:rsidTr="001905CB">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39B11816" w14:textId="77777777" w:rsidR="003316FF" w:rsidRPr="00C04A08" w:rsidRDefault="003316FF" w:rsidP="001905CB">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59F5C5DA" w14:textId="77777777" w:rsidR="003316FF" w:rsidRPr="00C04A08" w:rsidRDefault="003316FF" w:rsidP="001905CB">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44B42F6F" w14:textId="77777777" w:rsidR="003316FF" w:rsidRPr="00C04A08" w:rsidRDefault="003316FF" w:rsidP="001905CB">
            <w:pPr>
              <w:pStyle w:val="TAC"/>
            </w:pPr>
            <w:r>
              <w:t>55</w:t>
            </w:r>
          </w:p>
        </w:tc>
      </w:tr>
      <w:tr w:rsidR="003316FF" w:rsidRPr="00C04A08" w14:paraId="5ACB909E" w14:textId="77777777" w:rsidTr="001905CB">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6073B7E0" w14:textId="77777777" w:rsidR="003316FF" w:rsidRDefault="003316FF" w:rsidP="001905CB">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261E683" w14:textId="77777777" w:rsidR="003316FF" w:rsidRDefault="003316FF" w:rsidP="001905CB">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10D51D23" w14:textId="6F03BFC1" w:rsidR="003316FF" w:rsidRDefault="00B861E0" w:rsidP="001905CB">
            <w:pPr>
              <w:pStyle w:val="TAC"/>
            </w:pPr>
            <w:r>
              <w:t>40</w:t>
            </w:r>
          </w:p>
        </w:tc>
      </w:tr>
    </w:tbl>
    <w:p w14:paraId="1909858D" w14:textId="77777777" w:rsidR="003316FF" w:rsidRPr="00C04A08" w:rsidRDefault="003316FF" w:rsidP="003316FF"/>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678"/>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679" w:name="_Toc21340761"/>
      <w:bookmarkStart w:id="1680" w:name="_Toc29805208"/>
      <w:bookmarkStart w:id="1681" w:name="_Toc36456417"/>
      <w:bookmarkStart w:id="1682" w:name="_Toc36469515"/>
      <w:bookmarkStart w:id="1683" w:name="_Toc37253924"/>
      <w:bookmarkStart w:id="1684" w:name="_Toc37322781"/>
      <w:bookmarkStart w:id="1685" w:name="_Toc37324187"/>
      <w:bookmarkStart w:id="1686" w:name="_Toc45889710"/>
      <w:bookmarkStart w:id="1687" w:name="_Toc52196365"/>
      <w:bookmarkStart w:id="1688" w:name="_Toc52197345"/>
      <w:bookmarkStart w:id="1689" w:name="_Toc53173068"/>
      <w:bookmarkStart w:id="1690" w:name="_Toc53173437"/>
      <w:bookmarkStart w:id="1691" w:name="_Toc61119426"/>
      <w:bookmarkStart w:id="1692" w:name="_Toc61119808"/>
      <w:bookmarkStart w:id="1693" w:name="_Toc67925854"/>
      <w:bookmarkStart w:id="1694" w:name="_Toc75273492"/>
      <w:bookmarkStart w:id="1695" w:name="_Toc76510392"/>
      <w:bookmarkStart w:id="1696" w:name="_Toc83129545"/>
      <w:bookmarkStart w:id="1697" w:name="_Toc90591078"/>
      <w:bookmarkStart w:id="1698" w:name="_Toc98864100"/>
      <w:bookmarkStart w:id="1699" w:name="_Toc99733349"/>
      <w:bookmarkStart w:id="1700" w:name="_Toc106577240"/>
      <w:bookmarkStart w:id="1701" w:name="_Toc114536991"/>
      <w:bookmarkStart w:id="1702" w:name="_Toc115257259"/>
      <w:bookmarkStart w:id="1703" w:name="_Toc123086578"/>
      <w:bookmarkStart w:id="1704" w:name="_Toc123088313"/>
      <w:bookmarkStart w:id="1705" w:name="_Toc124297968"/>
      <w:bookmarkStart w:id="1706" w:name="_Toc130574719"/>
      <w:bookmarkStart w:id="1707" w:name="_Toc131767129"/>
      <w:bookmarkStart w:id="1708" w:name="_Toc138887715"/>
      <w:bookmarkStart w:id="1709" w:name="_Toc145919910"/>
      <w:r w:rsidRPr="00C04A08">
        <w:t>6.2.1.2</w:t>
      </w:r>
      <w:r w:rsidRPr="00C04A08">
        <w:tab/>
        <w:t>UE maximum output power for power class 2</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710"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1710"/>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711" w:name="_Toc21340762"/>
      <w:bookmarkStart w:id="1712" w:name="_Toc29805209"/>
      <w:bookmarkStart w:id="1713" w:name="_Toc36456418"/>
      <w:bookmarkStart w:id="1714" w:name="_Toc36469516"/>
      <w:bookmarkStart w:id="1715" w:name="_Toc37253925"/>
      <w:bookmarkStart w:id="1716" w:name="_Toc37322782"/>
      <w:bookmarkStart w:id="1717" w:name="_Toc37324188"/>
      <w:bookmarkStart w:id="1718" w:name="_Toc45889711"/>
      <w:bookmarkStart w:id="1719" w:name="_Toc52196366"/>
      <w:bookmarkStart w:id="1720" w:name="_Toc52197346"/>
      <w:bookmarkStart w:id="1721" w:name="_Toc53173069"/>
      <w:bookmarkStart w:id="1722" w:name="_Toc53173438"/>
      <w:bookmarkStart w:id="1723" w:name="_Toc61119427"/>
      <w:bookmarkStart w:id="1724" w:name="_Toc61119809"/>
      <w:bookmarkStart w:id="1725" w:name="_Toc67925855"/>
      <w:bookmarkStart w:id="1726" w:name="_Toc75273493"/>
      <w:bookmarkStart w:id="1727" w:name="_Toc76510393"/>
      <w:bookmarkStart w:id="1728" w:name="_Toc83129546"/>
      <w:bookmarkStart w:id="1729" w:name="_Toc90591079"/>
      <w:bookmarkStart w:id="1730" w:name="_Toc98864101"/>
      <w:bookmarkStart w:id="1731" w:name="_Toc99733350"/>
      <w:bookmarkStart w:id="1732" w:name="_Toc106577241"/>
      <w:bookmarkStart w:id="1733" w:name="_Toc114536992"/>
      <w:bookmarkStart w:id="1734" w:name="_Toc115257260"/>
      <w:bookmarkStart w:id="1735" w:name="_Toc123086579"/>
      <w:bookmarkStart w:id="1736" w:name="_Toc123088314"/>
      <w:bookmarkStart w:id="1737" w:name="_Toc124297969"/>
      <w:bookmarkStart w:id="1738" w:name="_Toc130574720"/>
      <w:bookmarkStart w:id="1739" w:name="_Toc131767130"/>
      <w:bookmarkStart w:id="1740" w:name="_Toc138887716"/>
      <w:bookmarkStart w:id="1741" w:name="_Toc145919911"/>
      <w:r w:rsidRPr="00C04A08">
        <w:t>6.2.1.3</w:t>
      </w:r>
      <w:r w:rsidRPr="00C04A08">
        <w:tab/>
        <w:t>UE maximum output power for power class 3</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1742"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3316FF"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3316FF" w:rsidRDefault="003316FF" w:rsidP="003316FF">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1C52BAE6" w:rsidR="003316FF" w:rsidRDefault="003316FF" w:rsidP="003316FF">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2CD8C0DA" w:rsidR="003316FF" w:rsidRDefault="003316FF" w:rsidP="003316FF">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3316FF" w:rsidRDefault="003316FF" w:rsidP="003316FF">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388EF894" w:rsidR="003316FF" w:rsidRDefault="003316FF" w:rsidP="003316FF">
            <w:pPr>
              <w:pStyle w:val="TAC"/>
            </w:pPr>
            <w:r>
              <w:t>Default for “NS_200”</w:t>
            </w:r>
          </w:p>
        </w:tc>
      </w:tr>
      <w:tr w:rsidR="008D2BA9"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8D2BA9" w:rsidRDefault="008D2BA9" w:rsidP="008D2BA9">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5FE32719" w:rsidR="008D2BA9" w:rsidRDefault="008D2BA9" w:rsidP="008D2BA9">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62CDECF5" w:rsidR="008D2BA9" w:rsidRDefault="008D2BA9" w:rsidP="008D2BA9">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0B23260A" w:rsidR="008D2BA9" w:rsidRDefault="008D2BA9" w:rsidP="008D2BA9">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356CEE2F" w:rsidR="008D2BA9" w:rsidRDefault="008D2BA9" w:rsidP="008D2BA9">
            <w:pPr>
              <w:pStyle w:val="TAC"/>
            </w:pPr>
            <w:r>
              <w:t>Applies when “NS_204” is indicated in the cell</w:t>
            </w:r>
          </w:p>
        </w:tc>
      </w:tr>
      <w:bookmarkEnd w:id="1742"/>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AC70E5">
            <w:pPr>
              <w:pStyle w:val="TAH"/>
              <w:rPr>
                <w:rFonts w:eastAsia="SimSun"/>
              </w:rPr>
            </w:pPr>
            <w:bookmarkStart w:id="1743" w:name="_Hlk32225119"/>
            <w:bookmarkStart w:id="1744" w:name="_Hlk32316771"/>
            <w:r w:rsidRPr="00C04A08">
              <w:rPr>
                <w:rFonts w:eastAsia="SimSun"/>
              </w:rPr>
              <w:t>Band</w:t>
            </w:r>
          </w:p>
        </w:tc>
        <w:tc>
          <w:tcPr>
            <w:tcW w:w="2292" w:type="dxa"/>
          </w:tcPr>
          <w:p w14:paraId="611B77CE" w14:textId="77777777" w:rsidR="003D79C0" w:rsidRPr="00C04A08" w:rsidRDefault="003D79C0" w:rsidP="00AC70E5">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AC70E5">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AC70E5">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AC70E5">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AC70E5">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AC70E5">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AC70E5">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AC70E5">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AC70E5">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AC70E5">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AC70E5">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AC70E5">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AC70E5">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AC70E5">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AC70E5">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AC70E5">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AC70E5">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C70E5">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C70E5">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C70E5">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AC70E5">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AC70E5">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AC70E5">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AC70E5">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AC70E5">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AC70E5">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AC70E5">
            <w:pPr>
              <w:pStyle w:val="TAN"/>
              <w:rPr>
                <w:rFonts w:eastAsia="SimSun"/>
              </w:rPr>
            </w:pPr>
            <w:r w:rsidRPr="00C04A08">
              <w:rPr>
                <w:rFonts w:eastAsia="SimSun"/>
              </w:rPr>
              <w:t>Note 4: n261 peak and spherical relaxations are 0 dB for UE that exclusively supports n261+n257</w:t>
            </w:r>
          </w:p>
        </w:tc>
      </w:tr>
      <w:bookmarkEnd w:id="1743"/>
      <w:bookmarkEnd w:id="1744"/>
    </w:tbl>
    <w:p w14:paraId="40BD39C8" w14:textId="77777777" w:rsidR="00842EF7" w:rsidRPr="00C04A08" w:rsidRDefault="00842EF7" w:rsidP="00842EF7"/>
    <w:p w14:paraId="365E7464" w14:textId="77777777" w:rsidR="00842EF7" w:rsidRPr="00C04A08" w:rsidRDefault="00842EF7" w:rsidP="00842EF7">
      <w:pPr>
        <w:pStyle w:val="Heading4"/>
      </w:pPr>
      <w:bookmarkStart w:id="1745" w:name="_Toc21340763"/>
      <w:bookmarkStart w:id="1746" w:name="_Toc29805210"/>
      <w:bookmarkStart w:id="1747" w:name="_Toc36456419"/>
      <w:bookmarkStart w:id="1748" w:name="_Toc36469517"/>
      <w:bookmarkStart w:id="1749" w:name="_Toc37253926"/>
      <w:bookmarkStart w:id="1750" w:name="_Toc37322783"/>
      <w:bookmarkStart w:id="1751" w:name="_Toc37324189"/>
      <w:bookmarkStart w:id="1752" w:name="_Toc45889712"/>
      <w:bookmarkStart w:id="1753" w:name="_Toc52196367"/>
      <w:bookmarkStart w:id="1754" w:name="_Toc52197347"/>
      <w:bookmarkStart w:id="1755" w:name="_Toc53173070"/>
      <w:bookmarkStart w:id="1756" w:name="_Toc53173439"/>
      <w:bookmarkStart w:id="1757" w:name="_Toc61119428"/>
      <w:bookmarkStart w:id="1758" w:name="_Toc61119810"/>
      <w:bookmarkStart w:id="1759" w:name="_Toc67925856"/>
      <w:bookmarkStart w:id="1760" w:name="_Toc75273494"/>
      <w:bookmarkStart w:id="1761" w:name="_Toc76510394"/>
      <w:bookmarkStart w:id="1762" w:name="_Toc83129547"/>
      <w:bookmarkStart w:id="1763" w:name="_Toc90591080"/>
      <w:bookmarkStart w:id="1764" w:name="_Toc98864102"/>
      <w:bookmarkStart w:id="1765" w:name="_Toc99733351"/>
      <w:bookmarkStart w:id="1766" w:name="_Toc106577242"/>
      <w:bookmarkStart w:id="1767" w:name="_Toc114536993"/>
      <w:bookmarkStart w:id="1768" w:name="_Toc115257261"/>
      <w:bookmarkStart w:id="1769" w:name="_Toc123086580"/>
      <w:bookmarkStart w:id="1770" w:name="_Toc123088315"/>
      <w:bookmarkStart w:id="1771" w:name="_Toc124297970"/>
      <w:bookmarkStart w:id="1772" w:name="_Toc130574721"/>
      <w:bookmarkStart w:id="1773" w:name="_Toc131767131"/>
      <w:bookmarkStart w:id="1774" w:name="_Toc138887717"/>
      <w:bookmarkStart w:id="1775" w:name="_Toc145919912"/>
      <w:r w:rsidRPr="00C04A08">
        <w:t>6.2.1.4</w:t>
      </w:r>
      <w:r w:rsidRPr="00C04A08">
        <w:tab/>
        <w:t>UE maximum output power for power class 4</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776"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776"/>
    </w:tbl>
    <w:p w14:paraId="31A58E9C" w14:textId="77777777" w:rsidR="00842EF7" w:rsidRDefault="00842EF7" w:rsidP="00842EF7"/>
    <w:p w14:paraId="375CBEFB" w14:textId="77777777" w:rsidR="00520437" w:rsidRPr="00FE760F" w:rsidRDefault="00520437" w:rsidP="00520437">
      <w:pPr>
        <w:pStyle w:val="Heading4"/>
      </w:pPr>
      <w:bookmarkStart w:id="1777" w:name="_Toc67925857"/>
      <w:bookmarkStart w:id="1778" w:name="_Toc75273495"/>
      <w:bookmarkStart w:id="1779" w:name="_Toc76510395"/>
      <w:bookmarkStart w:id="1780" w:name="_Toc83129548"/>
      <w:bookmarkStart w:id="1781" w:name="_Toc90591081"/>
      <w:bookmarkStart w:id="1782" w:name="_Toc98864103"/>
      <w:bookmarkStart w:id="1783" w:name="_Toc99733352"/>
      <w:bookmarkStart w:id="1784" w:name="_Toc106577243"/>
      <w:bookmarkStart w:id="1785" w:name="_Toc114536994"/>
      <w:bookmarkStart w:id="1786" w:name="_Toc115257262"/>
      <w:bookmarkStart w:id="1787" w:name="_Toc123086581"/>
      <w:bookmarkStart w:id="1788" w:name="_Toc123088316"/>
      <w:bookmarkStart w:id="1789" w:name="_Toc124297971"/>
      <w:bookmarkStart w:id="1790" w:name="_Toc130574722"/>
      <w:bookmarkStart w:id="1791" w:name="_Toc131767132"/>
      <w:bookmarkStart w:id="1792" w:name="_Toc138887718"/>
      <w:bookmarkStart w:id="1793" w:name="_Toc145919913"/>
      <w:r>
        <w:t>6.2.1.5</w:t>
      </w:r>
      <w:r w:rsidRPr="00FE760F">
        <w:tab/>
        <w:t>UE maximu</w:t>
      </w:r>
      <w:r>
        <w:t>m output power for power class 5</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794"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794"/>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AC70E5">
            <w:pPr>
              <w:pStyle w:val="TAH"/>
              <w:rPr>
                <w:rFonts w:eastAsia="SimSun"/>
              </w:rPr>
            </w:pPr>
            <w:r w:rsidRPr="005E01D7">
              <w:rPr>
                <w:rFonts w:eastAsia="SimSun"/>
              </w:rPr>
              <w:t>Band</w:t>
            </w:r>
          </w:p>
        </w:tc>
        <w:tc>
          <w:tcPr>
            <w:tcW w:w="2292" w:type="dxa"/>
          </w:tcPr>
          <w:p w14:paraId="0455D568" w14:textId="77777777" w:rsidR="00520437" w:rsidRPr="005E01D7" w:rsidRDefault="00520437" w:rsidP="00AC70E5">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AC70E5">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AC70E5">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AC70E5">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AC70E5">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AC70E5">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AC70E5">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AC70E5">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AC70E5">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AC70E5">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AC70E5">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1795" w:name="_Toc98864104"/>
      <w:bookmarkStart w:id="1796" w:name="_Toc99733353"/>
      <w:bookmarkStart w:id="1797" w:name="_Toc106577244"/>
      <w:bookmarkStart w:id="1798" w:name="_Toc114536995"/>
      <w:bookmarkStart w:id="1799" w:name="_Toc115257263"/>
      <w:bookmarkStart w:id="1800" w:name="_Toc123086582"/>
      <w:bookmarkStart w:id="1801" w:name="_Toc123088317"/>
      <w:bookmarkStart w:id="1802" w:name="_Toc124297972"/>
      <w:bookmarkStart w:id="1803" w:name="_Toc130574723"/>
      <w:bookmarkStart w:id="1804" w:name="_Toc131767133"/>
      <w:bookmarkStart w:id="1805" w:name="_Toc138887719"/>
      <w:bookmarkStart w:id="1806" w:name="_Toc145919914"/>
      <w:r>
        <w:t>6.2.1.6</w:t>
      </w:r>
      <w:r w:rsidRPr="00FE760F">
        <w:tab/>
        <w:t>UE maximu</w:t>
      </w:r>
      <w:r>
        <w:t>m output power for power class 6</w:t>
      </w:r>
      <w:bookmarkEnd w:id="1795"/>
      <w:bookmarkEnd w:id="1796"/>
      <w:bookmarkEnd w:id="1797"/>
      <w:bookmarkEnd w:id="1798"/>
      <w:bookmarkEnd w:id="1799"/>
      <w:bookmarkEnd w:id="1800"/>
      <w:bookmarkEnd w:id="1801"/>
      <w:bookmarkEnd w:id="1802"/>
      <w:bookmarkEnd w:id="1803"/>
      <w:bookmarkEnd w:id="1804"/>
      <w:bookmarkEnd w:id="1805"/>
      <w:bookmarkEnd w:id="1806"/>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6609DE">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6609DE">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6609DE">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6609DE">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6609DE">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6609DE">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2B27A49" w14:textId="77777777" w:rsidR="00617ABA" w:rsidRPr="00D431E6" w:rsidRDefault="00617ABA" w:rsidP="0011551F">
            <w:pPr>
              <w:pStyle w:val="TAH"/>
              <w:rPr>
                <w:rFonts w:cs="Arial"/>
                <w:szCs w:val="18"/>
              </w:rPr>
            </w:pP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6609DE">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6609DE">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6609DE">
        <w:trPr>
          <w:trHeight w:val="20"/>
          <w:jc w:val="center"/>
        </w:trPr>
        <w:tc>
          <w:tcPr>
            <w:tcW w:w="8113" w:type="dxa"/>
            <w:gridSpan w:val="3"/>
            <w:tcBorders>
              <w:top w:val="single" w:sz="4" w:space="0" w:color="auto"/>
              <w:left w:val="single" w:sz="4" w:space="0" w:color="auto"/>
              <w:bottom w:val="single" w:sz="4" w:space="0" w:color="auto"/>
              <w:right w:val="single" w:sz="4"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AC70E5">
            <w:pPr>
              <w:pStyle w:val="TAH"/>
            </w:pPr>
            <w:r w:rsidRPr="005E01D7">
              <w:t>Band</w:t>
            </w:r>
          </w:p>
        </w:tc>
        <w:tc>
          <w:tcPr>
            <w:tcW w:w="2292" w:type="dxa"/>
          </w:tcPr>
          <w:p w14:paraId="752D1C35" w14:textId="77777777" w:rsidR="00617ABA" w:rsidRPr="005E01D7" w:rsidRDefault="00617ABA" w:rsidP="00AC70E5">
            <w:pPr>
              <w:pStyle w:val="TAH"/>
            </w:pPr>
            <w:r w:rsidRPr="005E01D7">
              <w:rPr>
                <w:rFonts w:ascii="Symbol" w:hAnsi="Symbol"/>
              </w:rPr>
              <w:t></w:t>
            </w:r>
            <w:r w:rsidRPr="005E01D7">
              <w:t>MB</w:t>
            </w:r>
            <w:r w:rsidRPr="005E01D7">
              <w:rPr>
                <w:vertAlign w:val="subscript"/>
              </w:rPr>
              <w:t>P,n</w:t>
            </w:r>
            <w:r w:rsidRPr="005E01D7">
              <w:t xml:space="preserve"> (dB)</w:t>
            </w:r>
          </w:p>
        </w:tc>
        <w:tc>
          <w:tcPr>
            <w:tcW w:w="2379" w:type="dxa"/>
          </w:tcPr>
          <w:p w14:paraId="5EA00EEB" w14:textId="77777777" w:rsidR="00617ABA" w:rsidRPr="005E01D7" w:rsidRDefault="00617ABA" w:rsidP="00AC70E5">
            <w:pPr>
              <w:pStyle w:val="TAH"/>
            </w:pPr>
            <w:r w:rsidRPr="005E01D7">
              <w:rPr>
                <w:rFonts w:ascii="Symbol" w:hAnsi="Symbol"/>
              </w:rPr>
              <w:t></w:t>
            </w:r>
            <w:r w:rsidRPr="005E01D7">
              <w:t>MB</w:t>
            </w:r>
            <w:r w:rsidRPr="005E01D7">
              <w:rPr>
                <w:vertAlign w:val="subscript"/>
              </w:rPr>
              <w:t>S,n</w:t>
            </w:r>
            <w:r w:rsidRPr="005E01D7">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AC70E5">
            <w:pPr>
              <w:pStyle w:val="TAC"/>
              <w:rPr>
                <w:rFonts w:eastAsia="Malgun Gothic"/>
              </w:rPr>
            </w:pPr>
            <w:r w:rsidRPr="005E01D7">
              <w:rPr>
                <w:rFonts w:eastAsia="Malgun Gothic"/>
              </w:rPr>
              <w:t>n257</w:t>
            </w:r>
          </w:p>
        </w:tc>
        <w:tc>
          <w:tcPr>
            <w:tcW w:w="2292" w:type="dxa"/>
            <w:vAlign w:val="center"/>
          </w:tcPr>
          <w:p w14:paraId="7831D970" w14:textId="77777777" w:rsidR="00617ABA" w:rsidRPr="005E01D7" w:rsidRDefault="00617ABA" w:rsidP="00AC70E5">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B6F88D6" w14:textId="77777777" w:rsidR="00617ABA" w:rsidRPr="005E01D7" w:rsidRDefault="00617ABA" w:rsidP="00AC70E5">
            <w:pPr>
              <w:pStyle w:val="TAC"/>
              <w:rPr>
                <w:rFonts w:eastAsia="Malgun Gothic" w:cs="Arial"/>
              </w:rPr>
            </w:pPr>
            <w:r w:rsidRPr="005E01D7">
              <w:rPr>
                <w:rFonts w:eastAsia="Malgun Gothic" w:cs="Arial"/>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AC70E5">
            <w:pPr>
              <w:pStyle w:val="TAC"/>
              <w:rPr>
                <w:rFonts w:eastAsia="Malgun Gothic"/>
              </w:rPr>
            </w:pPr>
            <w:r w:rsidRPr="005E01D7">
              <w:rPr>
                <w:rFonts w:eastAsia="Malgun Gothic"/>
              </w:rPr>
              <w:t>n258</w:t>
            </w:r>
          </w:p>
        </w:tc>
        <w:tc>
          <w:tcPr>
            <w:tcW w:w="2292" w:type="dxa"/>
            <w:vAlign w:val="center"/>
          </w:tcPr>
          <w:p w14:paraId="736A3C01" w14:textId="77777777" w:rsidR="00617ABA" w:rsidRPr="005E01D7" w:rsidRDefault="00617ABA" w:rsidP="00AC70E5">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4D8CEB4C" w14:textId="77777777" w:rsidR="00617ABA" w:rsidRPr="005E01D7" w:rsidRDefault="00617ABA" w:rsidP="00AC70E5">
            <w:pPr>
              <w:pStyle w:val="TAC"/>
              <w:rPr>
                <w:rFonts w:eastAsia="Malgun Gothic" w:cs="Arial"/>
              </w:rPr>
            </w:pPr>
            <w:r w:rsidRPr="005E01D7">
              <w:rPr>
                <w:rFonts w:eastAsia="Malgun Gothic" w:cs="Arial"/>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AC70E5">
            <w:pPr>
              <w:pStyle w:val="TAC"/>
              <w:rPr>
                <w:rFonts w:eastAsia="Malgun Gothic"/>
              </w:rPr>
            </w:pPr>
            <w:r>
              <w:rPr>
                <w:rFonts w:eastAsia="Malgun Gothic"/>
              </w:rPr>
              <w:t>n261</w:t>
            </w:r>
          </w:p>
        </w:tc>
        <w:tc>
          <w:tcPr>
            <w:tcW w:w="2292" w:type="dxa"/>
            <w:vAlign w:val="center"/>
          </w:tcPr>
          <w:p w14:paraId="4D94B08B" w14:textId="77777777" w:rsidR="00617ABA" w:rsidRPr="005E01D7" w:rsidRDefault="00617ABA" w:rsidP="00AC70E5">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5C45B3B0" w14:textId="77777777" w:rsidR="00617ABA" w:rsidRPr="005E01D7" w:rsidRDefault="00617ABA" w:rsidP="00AC70E5">
            <w:pPr>
              <w:pStyle w:val="TAC"/>
              <w:rPr>
                <w:rFonts w:eastAsia="Malgun Gothic" w:cs="Arial"/>
              </w:rPr>
            </w:pPr>
            <w:r w:rsidRPr="005E01D7">
              <w:rPr>
                <w:rFonts w:eastAsia="Malgun Gothic" w:cs="Arial"/>
              </w:rPr>
              <w:t>0.7</w:t>
            </w:r>
          </w:p>
        </w:tc>
      </w:tr>
    </w:tbl>
    <w:p w14:paraId="2DE9118E" w14:textId="5D2CA081" w:rsidR="00617ABA" w:rsidRDefault="00617ABA" w:rsidP="00842EF7"/>
    <w:p w14:paraId="23591504" w14:textId="77777777" w:rsidR="004F4E32" w:rsidRDefault="004F4E32" w:rsidP="004F4E32">
      <w:pPr>
        <w:pStyle w:val="Heading4"/>
      </w:pPr>
      <w:bookmarkStart w:id="1807" w:name="_Toc98864105"/>
      <w:bookmarkStart w:id="1808" w:name="_Toc99733354"/>
      <w:bookmarkStart w:id="1809" w:name="_Toc106577245"/>
      <w:bookmarkStart w:id="1810" w:name="_Toc114536996"/>
      <w:bookmarkStart w:id="1811" w:name="_Toc115257264"/>
      <w:bookmarkStart w:id="1812" w:name="_Toc123086583"/>
      <w:bookmarkStart w:id="1813" w:name="_Toc123088318"/>
      <w:bookmarkStart w:id="1814" w:name="_Toc124297973"/>
      <w:bookmarkStart w:id="1815" w:name="_Toc130574724"/>
      <w:bookmarkStart w:id="1816" w:name="_Toc131767134"/>
      <w:bookmarkStart w:id="1817" w:name="_Toc138887720"/>
      <w:bookmarkStart w:id="1818" w:name="_Toc145919915"/>
      <w:r>
        <w:t>6.2.1.7</w:t>
      </w:r>
      <w:r>
        <w:tab/>
        <w:t>UE maximum output power for power class 7</w:t>
      </w:r>
      <w:bookmarkEnd w:id="1807"/>
      <w:bookmarkEnd w:id="1808"/>
      <w:bookmarkEnd w:id="1809"/>
      <w:bookmarkEnd w:id="1810"/>
      <w:bookmarkEnd w:id="1811"/>
      <w:bookmarkEnd w:id="1812"/>
      <w:bookmarkEnd w:id="1813"/>
      <w:bookmarkEnd w:id="1814"/>
      <w:bookmarkEnd w:id="1815"/>
      <w:bookmarkEnd w:id="1816"/>
      <w:bookmarkEnd w:id="1817"/>
      <w:bookmarkEnd w:id="1818"/>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1819" w:name="_Toc21340764"/>
      <w:bookmarkStart w:id="1820" w:name="_Toc29805211"/>
      <w:bookmarkStart w:id="1821" w:name="_Toc36456420"/>
      <w:bookmarkStart w:id="1822" w:name="_Toc36469518"/>
      <w:bookmarkStart w:id="1823" w:name="_Toc37253927"/>
      <w:bookmarkStart w:id="1824" w:name="_Toc37322784"/>
      <w:bookmarkStart w:id="1825" w:name="_Toc37324190"/>
      <w:bookmarkStart w:id="1826" w:name="_Toc45889713"/>
      <w:bookmarkStart w:id="1827" w:name="_Toc52196368"/>
      <w:bookmarkStart w:id="1828" w:name="_Toc52197348"/>
      <w:bookmarkStart w:id="1829" w:name="_Toc53173071"/>
      <w:bookmarkStart w:id="1830" w:name="_Toc53173440"/>
      <w:bookmarkStart w:id="1831" w:name="_Toc61119429"/>
      <w:bookmarkStart w:id="1832" w:name="_Toc61119811"/>
      <w:bookmarkStart w:id="1833" w:name="_Toc67925858"/>
      <w:bookmarkStart w:id="1834" w:name="_Toc75273496"/>
      <w:bookmarkStart w:id="1835" w:name="_Toc76510396"/>
      <w:bookmarkStart w:id="1836" w:name="_Toc83129549"/>
      <w:bookmarkStart w:id="1837" w:name="_Toc90591082"/>
      <w:bookmarkStart w:id="1838" w:name="_Toc98864106"/>
      <w:bookmarkStart w:id="1839" w:name="_Toc99733355"/>
      <w:bookmarkStart w:id="1840" w:name="_Toc106577246"/>
      <w:bookmarkStart w:id="1841" w:name="_Toc114536997"/>
      <w:bookmarkStart w:id="1842" w:name="_Toc115257265"/>
      <w:bookmarkStart w:id="1843" w:name="_Toc123086584"/>
      <w:bookmarkStart w:id="1844" w:name="_Toc123088319"/>
      <w:bookmarkStart w:id="1845" w:name="_Toc124297974"/>
      <w:bookmarkStart w:id="1846" w:name="_Toc130574725"/>
      <w:bookmarkStart w:id="1847" w:name="_Toc131767135"/>
      <w:bookmarkStart w:id="1848" w:name="_Toc138887721"/>
      <w:bookmarkStart w:id="1849" w:name="_Toc145919916"/>
      <w:r w:rsidRPr="00C04A08">
        <w:t>6.2.2</w:t>
      </w:r>
      <w:r w:rsidRPr="00C04A08">
        <w:tab/>
        <w:t>UE maximum output power reduction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D540CF6" w14:textId="77777777" w:rsidR="00842EF7" w:rsidRPr="00C04A08" w:rsidRDefault="00842EF7" w:rsidP="0013282A">
      <w:pPr>
        <w:pStyle w:val="Heading4"/>
        <w:rPr>
          <w:rFonts w:eastAsia="Malgun Gothic"/>
        </w:rPr>
      </w:pPr>
      <w:bookmarkStart w:id="1850" w:name="_Toc61119430"/>
      <w:bookmarkStart w:id="1851" w:name="_Toc61119812"/>
      <w:bookmarkStart w:id="1852" w:name="_Toc67925859"/>
      <w:bookmarkStart w:id="1853" w:name="_Toc75273497"/>
      <w:bookmarkStart w:id="1854" w:name="_Toc76510397"/>
      <w:bookmarkStart w:id="1855" w:name="_Toc83129550"/>
      <w:bookmarkStart w:id="1856" w:name="_Toc90591083"/>
      <w:bookmarkStart w:id="1857" w:name="_Toc98864107"/>
      <w:bookmarkStart w:id="1858" w:name="_Toc99733356"/>
      <w:bookmarkStart w:id="1859" w:name="_Toc106577247"/>
      <w:bookmarkStart w:id="1860" w:name="_Toc114536998"/>
      <w:bookmarkStart w:id="1861" w:name="_Toc115257266"/>
      <w:bookmarkStart w:id="1862" w:name="_Toc123086585"/>
      <w:bookmarkStart w:id="1863" w:name="_Toc123088320"/>
      <w:bookmarkStart w:id="1864" w:name="_Toc124297975"/>
      <w:bookmarkStart w:id="1865" w:name="_Toc130574726"/>
      <w:bookmarkStart w:id="1866" w:name="_Toc131767136"/>
      <w:bookmarkStart w:id="1867" w:name="_Toc138887722"/>
      <w:bookmarkStart w:id="1868" w:name="_Toc145919917"/>
      <w:r w:rsidRPr="00C04A08">
        <w:rPr>
          <w:rFonts w:eastAsia="Malgun Gothic"/>
        </w:rPr>
        <w:t>6.2.2.0</w:t>
      </w:r>
      <w:r w:rsidRPr="00C04A08">
        <w:rPr>
          <w:rFonts w:eastAsia="Malgun Gothic"/>
        </w:rPr>
        <w:tab/>
        <w:t>General</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869"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869"/>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870" w:name="_Toc21340765"/>
      <w:bookmarkStart w:id="1871" w:name="_Toc29805212"/>
      <w:bookmarkStart w:id="1872" w:name="_Toc36456421"/>
      <w:bookmarkStart w:id="1873" w:name="_Toc36469519"/>
      <w:bookmarkStart w:id="1874" w:name="_Toc37253928"/>
      <w:bookmarkStart w:id="1875" w:name="_Toc37322785"/>
      <w:bookmarkStart w:id="1876" w:name="_Toc37324191"/>
      <w:bookmarkStart w:id="1877" w:name="_Toc45889714"/>
      <w:bookmarkStart w:id="1878" w:name="_Toc52196369"/>
      <w:bookmarkStart w:id="1879" w:name="_Toc52197349"/>
      <w:bookmarkStart w:id="1880" w:name="_Toc53173072"/>
      <w:bookmarkStart w:id="1881" w:name="_Toc53173441"/>
      <w:bookmarkStart w:id="1882" w:name="_Toc61119431"/>
      <w:bookmarkStart w:id="1883" w:name="_Toc61119813"/>
      <w:bookmarkStart w:id="1884" w:name="_Toc67925860"/>
      <w:bookmarkStart w:id="1885" w:name="_Toc75273498"/>
      <w:bookmarkStart w:id="1886" w:name="_Toc76510398"/>
      <w:bookmarkStart w:id="1887" w:name="_Toc83129551"/>
      <w:bookmarkStart w:id="1888" w:name="_Toc90591084"/>
      <w:bookmarkStart w:id="1889" w:name="_Toc98864108"/>
      <w:bookmarkStart w:id="1890" w:name="_Toc99733357"/>
      <w:bookmarkStart w:id="1891" w:name="_Toc106577248"/>
      <w:bookmarkStart w:id="1892" w:name="_Toc114536999"/>
      <w:bookmarkStart w:id="1893" w:name="_Toc115257267"/>
      <w:bookmarkStart w:id="1894" w:name="_Toc123086586"/>
      <w:bookmarkStart w:id="1895" w:name="_Toc123088321"/>
      <w:bookmarkStart w:id="1896" w:name="_Toc124297976"/>
      <w:bookmarkStart w:id="1897" w:name="_Toc130574727"/>
      <w:bookmarkStart w:id="1898" w:name="_Toc131767137"/>
      <w:bookmarkStart w:id="1899" w:name="_Toc138887723"/>
      <w:bookmarkStart w:id="1900" w:name="_Toc145919918"/>
      <w:r w:rsidRPr="00C04A08">
        <w:t>6.2.2.1</w:t>
      </w:r>
      <w:r w:rsidRPr="00C04A08">
        <w:tab/>
        <w:t>UE maximum output power reduction for power class 1</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792CA1BD"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8D2BA9">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2D2C0C7A"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8D2BA9">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3316FF"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3316FF" w:rsidRPr="00C04A08" w:rsidRDefault="003316FF" w:rsidP="003316FF">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3316FF" w:rsidRPr="00C04A08" w:rsidRDefault="003316FF" w:rsidP="003316FF">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16511DD5" w:rsidR="003316FF" w:rsidRPr="00C04A08" w:rsidRDefault="003316FF" w:rsidP="003316FF">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24B930B1" w:rsidR="003316FF" w:rsidRPr="00C04A08" w:rsidRDefault="003316FF" w:rsidP="003316FF">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8E22707" w:rsidR="003316FF" w:rsidRPr="00C04A08" w:rsidRDefault="003316FF" w:rsidP="003316FF">
            <w:pPr>
              <w:pStyle w:val="TAC"/>
            </w:pPr>
            <w:r w:rsidRPr="00C04A08">
              <w:t>≤ 3.</w:t>
            </w:r>
            <w:r>
              <w:t>5</w:t>
            </w:r>
          </w:p>
        </w:tc>
      </w:tr>
      <w:tr w:rsidR="003316FF"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3316FF" w:rsidRPr="00C04A08" w:rsidRDefault="003316FF" w:rsidP="003316FF">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25159767" w:rsidR="003316FF" w:rsidRPr="00C04A08" w:rsidRDefault="003316FF" w:rsidP="003316FF">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59BC8209" w:rsidR="003316FF" w:rsidRPr="00C04A08" w:rsidRDefault="003316FF" w:rsidP="003316FF">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8C4E87C" w:rsidR="003316FF" w:rsidRPr="00C04A08" w:rsidRDefault="003316FF" w:rsidP="003316FF">
            <w:pPr>
              <w:pStyle w:val="TAC"/>
            </w:pPr>
            <w:r w:rsidRPr="00C04A08">
              <w:t xml:space="preserve">≤ </w:t>
            </w:r>
            <w:r>
              <w:t>3.5</w:t>
            </w:r>
          </w:p>
        </w:tc>
      </w:tr>
      <w:tr w:rsidR="003316FF"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3316FF" w:rsidRPr="00C04A08" w:rsidRDefault="003316FF" w:rsidP="003316FF">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17D60AE7" w:rsidR="003316FF" w:rsidRPr="00C04A08" w:rsidRDefault="003316FF" w:rsidP="003316FF">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33270259" w:rsidR="003316FF" w:rsidRPr="00C04A08" w:rsidRDefault="003316FF" w:rsidP="003316FF">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499AF9A0" w:rsidR="003316FF" w:rsidRPr="00C04A08" w:rsidRDefault="003316FF" w:rsidP="003316FF">
            <w:pPr>
              <w:pStyle w:val="TAC"/>
            </w:pPr>
            <w:r w:rsidRPr="00C04A08">
              <w:t xml:space="preserve">≤ </w:t>
            </w:r>
            <w:r>
              <w:rPr>
                <w:lang w:val="en-CA"/>
              </w:rPr>
              <w:t>2.5</w:t>
            </w:r>
          </w:p>
        </w:tc>
      </w:tr>
      <w:tr w:rsidR="003316FF"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3316FF" w:rsidRPr="00C04A08" w:rsidRDefault="003316FF" w:rsidP="003316FF">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6811184D"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FC67640"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5B8921" w:rsidR="003316FF" w:rsidRPr="00C04A08" w:rsidRDefault="003316FF" w:rsidP="003316FF">
            <w:pPr>
              <w:pStyle w:val="TAC"/>
            </w:pPr>
            <w:r w:rsidRPr="00C04A08">
              <w:t xml:space="preserve">≤ </w:t>
            </w:r>
            <w:r>
              <w:rPr>
                <w:lang w:val="en-CA"/>
              </w:rPr>
              <w:t>8.0</w:t>
            </w:r>
          </w:p>
        </w:tc>
      </w:tr>
      <w:tr w:rsidR="003316FF"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3316FF" w:rsidRPr="00C04A08" w:rsidRDefault="003316FF" w:rsidP="003316FF">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3316FF" w:rsidRPr="00C04A08" w:rsidRDefault="003316FF" w:rsidP="003316FF">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1CB0E2BD"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F6CE449" w:rsidR="003316FF" w:rsidRPr="00C04A08" w:rsidRDefault="003316FF" w:rsidP="003316FF">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599C096D" w:rsidR="003316FF" w:rsidRPr="00C04A08" w:rsidRDefault="003316FF" w:rsidP="003316FF">
            <w:pPr>
              <w:pStyle w:val="TAC"/>
            </w:pPr>
            <w:r w:rsidRPr="00C04A08">
              <w:t>≤</w:t>
            </w:r>
            <w:r w:rsidRPr="00C04A08">
              <w:rPr>
                <w:lang w:val="en-CA"/>
              </w:rPr>
              <w:t xml:space="preserve"> </w:t>
            </w:r>
            <w:r>
              <w:rPr>
                <w:lang w:val="en-CA"/>
              </w:rPr>
              <w:t>3.5</w:t>
            </w:r>
          </w:p>
        </w:tc>
      </w:tr>
      <w:tr w:rsidR="003316FF"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3316FF" w:rsidRPr="00C04A08" w:rsidRDefault="003316FF" w:rsidP="003316FF">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10BF8882" w:rsidR="003316FF" w:rsidRPr="00C04A08" w:rsidRDefault="003316FF" w:rsidP="003316FF">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4181F40E" w:rsidR="003316FF" w:rsidRPr="00C04A08" w:rsidRDefault="003316FF" w:rsidP="003316FF">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14662BE2" w:rsidR="003316FF" w:rsidRPr="00C04A08" w:rsidRDefault="003316FF" w:rsidP="003316FF">
            <w:pPr>
              <w:pStyle w:val="TAC"/>
            </w:pPr>
            <w:r w:rsidRPr="00C04A08">
              <w:t xml:space="preserve">≤ </w:t>
            </w:r>
            <w:r>
              <w:rPr>
                <w:lang w:val="en-CA"/>
              </w:rPr>
              <w:t>4.0</w:t>
            </w:r>
          </w:p>
        </w:tc>
      </w:tr>
      <w:tr w:rsidR="003316FF"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3316FF" w:rsidRPr="00C04A08" w:rsidRDefault="003316FF" w:rsidP="003316FF">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6E0B7298" w:rsidR="003316FF" w:rsidRPr="00C04A08" w:rsidRDefault="003316FF" w:rsidP="003316FF">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EFDABB6" w:rsidR="003316FF" w:rsidRPr="00C04A08" w:rsidRDefault="003316FF" w:rsidP="003316FF">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29F7E629" w:rsidR="003316FF" w:rsidRPr="00C04A08" w:rsidRDefault="003316FF" w:rsidP="003316FF">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3316FF"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3316FF" w:rsidRPr="00C04A08" w:rsidRDefault="003316FF" w:rsidP="003316FF">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3316FF" w:rsidRPr="00C04A08" w:rsidRDefault="003316FF" w:rsidP="003316FF">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4FDF7766" w:rsidR="003316FF" w:rsidRPr="00C04A08" w:rsidRDefault="003316FF" w:rsidP="003316FF">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1BD70AF6" w:rsidR="003316FF" w:rsidRPr="00C04A08" w:rsidRDefault="003316FF" w:rsidP="003316FF">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6D232A7D" w:rsidR="003316FF" w:rsidRPr="00C04A08" w:rsidRDefault="003316FF" w:rsidP="003316FF">
            <w:pPr>
              <w:pStyle w:val="TAC"/>
            </w:pPr>
            <w:r w:rsidRPr="00C04A08">
              <w:t>≤ 3.</w:t>
            </w:r>
            <w:r>
              <w:t>5</w:t>
            </w:r>
          </w:p>
        </w:tc>
      </w:tr>
      <w:tr w:rsidR="003316FF"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3316FF" w:rsidRPr="00C04A08" w:rsidRDefault="003316FF" w:rsidP="003316FF">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FCE281" w:rsidR="003316FF" w:rsidRPr="00C04A08" w:rsidRDefault="003316FF" w:rsidP="003316FF">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7272FA4D" w:rsidR="003316FF" w:rsidRPr="00C04A08" w:rsidRDefault="003316FF" w:rsidP="003316FF">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5C57BBD6" w:rsidR="003316FF" w:rsidRPr="00C04A08" w:rsidRDefault="003316FF" w:rsidP="003316FF">
            <w:pPr>
              <w:pStyle w:val="TAC"/>
            </w:pPr>
            <w:r w:rsidRPr="00C04A08">
              <w:t xml:space="preserve">≤ </w:t>
            </w:r>
            <w:r>
              <w:t>4.0</w:t>
            </w:r>
          </w:p>
        </w:tc>
      </w:tr>
      <w:tr w:rsidR="003316FF"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3316FF" w:rsidRPr="00C04A08" w:rsidRDefault="003316FF" w:rsidP="003316FF">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70053AC6" w:rsidR="003316FF" w:rsidRPr="00C04A08" w:rsidRDefault="003316FF" w:rsidP="003316FF">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61EAB3FF" w:rsidR="003316FF" w:rsidRPr="00C04A08" w:rsidRDefault="003316FF" w:rsidP="003316FF">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46178DE1" w:rsidR="003316FF" w:rsidRPr="00C04A08" w:rsidRDefault="003316FF" w:rsidP="003316FF">
            <w:pPr>
              <w:pStyle w:val="TAC"/>
            </w:pPr>
            <w:r w:rsidRPr="00C04A08">
              <w:t xml:space="preserve">≤ </w:t>
            </w:r>
            <w:r>
              <w:rPr>
                <w:lang w:val="en-CA"/>
              </w:rPr>
              <w:t>3.0</w:t>
            </w:r>
          </w:p>
        </w:tc>
      </w:tr>
      <w:tr w:rsidR="003316FF"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3316FF" w:rsidRPr="00C04A08" w:rsidRDefault="003316FF" w:rsidP="003316FF">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A03C24"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06FBA8CF"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1536E730" w:rsidR="003316FF" w:rsidRPr="00C04A08" w:rsidRDefault="003316FF" w:rsidP="003316FF">
            <w:pPr>
              <w:pStyle w:val="TAC"/>
            </w:pPr>
            <w:r w:rsidRPr="00C04A08">
              <w:t xml:space="preserve">≤ </w:t>
            </w:r>
            <w:r>
              <w:rPr>
                <w:lang w:val="en-CA"/>
              </w:rPr>
              <w:t>8.0</w:t>
            </w:r>
          </w:p>
        </w:tc>
      </w:tr>
      <w:tr w:rsidR="003316FF"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3316FF" w:rsidRPr="00C04A08" w:rsidRDefault="003316FF" w:rsidP="003316FF">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3316FF" w:rsidRPr="00C04A08" w:rsidRDefault="003316FF" w:rsidP="003316FF">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6FFC0943" w:rsidR="003316FF" w:rsidRPr="00C04A08" w:rsidRDefault="003316FF" w:rsidP="003316FF">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12ACEE75" w:rsidR="003316FF" w:rsidRPr="00C04A08" w:rsidRDefault="003316FF" w:rsidP="003316FF">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583369F3" w:rsidR="003316FF" w:rsidRPr="00C04A08" w:rsidRDefault="003316FF" w:rsidP="003316FF">
            <w:pPr>
              <w:pStyle w:val="TAC"/>
            </w:pPr>
            <w:r w:rsidRPr="00C04A08">
              <w:t>≤</w:t>
            </w:r>
            <w:r w:rsidRPr="00C04A08">
              <w:rPr>
                <w:lang w:val="en-CA"/>
              </w:rPr>
              <w:t xml:space="preserve"> </w:t>
            </w:r>
            <w:r>
              <w:rPr>
                <w:lang w:val="en-CA"/>
              </w:rPr>
              <w:t>3.5</w:t>
            </w:r>
          </w:p>
        </w:tc>
      </w:tr>
      <w:tr w:rsidR="003316FF"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3316FF" w:rsidRPr="00C04A08" w:rsidRDefault="003316FF" w:rsidP="003316FF">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5BF3A766" w:rsidR="003316FF" w:rsidRPr="00C04A08" w:rsidRDefault="003316FF" w:rsidP="003316FF">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52B89193" w:rsidR="003316FF" w:rsidRPr="00C04A08" w:rsidRDefault="003316FF" w:rsidP="003316FF">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8529B62" w:rsidR="003316FF" w:rsidRPr="00C04A08" w:rsidRDefault="003316FF" w:rsidP="003316FF">
            <w:pPr>
              <w:pStyle w:val="TAC"/>
            </w:pPr>
            <w:r w:rsidRPr="00C04A08">
              <w:t xml:space="preserve">≤ </w:t>
            </w:r>
            <w:r>
              <w:rPr>
                <w:lang w:val="en-CA"/>
              </w:rPr>
              <w:t>5.5</w:t>
            </w:r>
          </w:p>
        </w:tc>
      </w:tr>
      <w:tr w:rsidR="003316FF"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3316FF" w:rsidRPr="00C04A08" w:rsidRDefault="003316FF" w:rsidP="003316FF">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CC9346B" w:rsidR="003316FF" w:rsidRPr="00C04A08" w:rsidRDefault="003316FF" w:rsidP="003316FF">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3AAD9E0C" w:rsidR="003316FF" w:rsidRPr="00C04A08" w:rsidRDefault="003316FF" w:rsidP="003316FF">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3C6104F4" w:rsidR="003316FF" w:rsidRPr="00C04A08" w:rsidRDefault="003316FF" w:rsidP="003316FF">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29C45E28" w:rsidR="00842EF7" w:rsidRPr="00C04A08" w:rsidRDefault="00AA2CCA" w:rsidP="00842EF7">
      <w:pPr>
        <w:overflowPunct w:val="0"/>
        <w:autoSpaceDE w:val="0"/>
        <w:autoSpaceDN w:val="0"/>
        <w:adjustRightInd w:val="0"/>
        <w:textAlignment w:val="baseline"/>
        <w:rPr>
          <w:rFonts w:eastAsia="SimSun"/>
        </w:rPr>
      </w:pPr>
      <w:r>
        <w:rPr>
          <w:rFonts w:eastAsia="SimSun"/>
        </w:rPr>
        <w:t xml:space="preserve">An RB allocation belonging to table 6.2.2.1-1 </w:t>
      </w:r>
      <w:r>
        <w:rPr>
          <w:rFonts w:eastAsia="SimSun" w:hint="eastAsia"/>
          <w:lang w:val="en-US" w:eastAsia="zh-CN"/>
        </w:rPr>
        <w:t>and 6.2.2.1-3</w:t>
      </w:r>
      <w:r>
        <w:rPr>
          <w:rFonts w:eastAsia="SimSun"/>
        </w:rPr>
        <w:t xml:space="preserve"> is a Region 1 inner RB allocation if</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5ABE2F6" w:rsidR="00842EF7" w:rsidRPr="00C04A08" w:rsidRDefault="00AA2CCA" w:rsidP="00842EF7">
      <w:pPr>
        <w:overflowPunct w:val="0"/>
        <w:autoSpaceDE w:val="0"/>
        <w:autoSpaceDN w:val="0"/>
        <w:adjustRightInd w:val="0"/>
        <w:textAlignment w:val="baseline"/>
        <w:rPr>
          <w:rFonts w:eastAsia="SimSun"/>
        </w:rPr>
      </w:pPr>
      <w:r>
        <w:rPr>
          <w:rFonts w:eastAsia="SimSun"/>
        </w:rPr>
        <w:t xml:space="preserve">An RB allocation belonging to table 6.2.2.1-2 </w:t>
      </w:r>
      <w:r>
        <w:rPr>
          <w:rFonts w:eastAsia="SimSun" w:hint="eastAsia"/>
          <w:lang w:val="en-US" w:eastAsia="zh-CN"/>
        </w:rPr>
        <w:t>and 6.2.2.1-4</w:t>
      </w:r>
      <w:r>
        <w:rPr>
          <w:rFonts w:eastAsia="SimSun"/>
        </w:rPr>
        <w:t xml:space="preserve">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901" w:name="_Toc21340766"/>
      <w:bookmarkStart w:id="1902" w:name="_Toc29805213"/>
      <w:bookmarkStart w:id="1903" w:name="_Toc36456422"/>
      <w:bookmarkStart w:id="1904" w:name="_Toc36469520"/>
      <w:bookmarkStart w:id="1905" w:name="_Toc37253929"/>
      <w:bookmarkStart w:id="1906" w:name="_Toc37322786"/>
      <w:bookmarkStart w:id="1907" w:name="_Toc37324192"/>
      <w:bookmarkStart w:id="1908" w:name="_Toc45889715"/>
      <w:bookmarkStart w:id="1909" w:name="_Toc52196370"/>
      <w:bookmarkStart w:id="1910" w:name="_Toc52197350"/>
      <w:bookmarkStart w:id="1911" w:name="_Toc53173073"/>
      <w:bookmarkStart w:id="1912" w:name="_Toc53173442"/>
      <w:bookmarkStart w:id="1913" w:name="_Toc61119432"/>
      <w:bookmarkStart w:id="1914" w:name="_Toc61119814"/>
      <w:bookmarkStart w:id="1915" w:name="_Toc67925861"/>
      <w:bookmarkStart w:id="1916" w:name="_Toc75273499"/>
      <w:bookmarkStart w:id="1917" w:name="_Toc76510399"/>
      <w:bookmarkStart w:id="1918" w:name="_Toc83129552"/>
      <w:bookmarkStart w:id="1919" w:name="_Toc90591085"/>
      <w:bookmarkStart w:id="1920" w:name="_Toc98864109"/>
      <w:bookmarkStart w:id="1921" w:name="_Toc99733358"/>
      <w:bookmarkStart w:id="1922" w:name="_Toc106577249"/>
      <w:bookmarkStart w:id="1923" w:name="_Toc114537000"/>
      <w:bookmarkStart w:id="1924" w:name="_Toc115257268"/>
      <w:bookmarkStart w:id="1925" w:name="_Toc123086587"/>
      <w:bookmarkStart w:id="1926" w:name="_Toc123088322"/>
      <w:bookmarkStart w:id="1927" w:name="_Toc124297977"/>
      <w:bookmarkStart w:id="1928" w:name="_Toc130574728"/>
      <w:bookmarkStart w:id="1929" w:name="_Toc131767138"/>
      <w:bookmarkStart w:id="1930" w:name="_Toc138887724"/>
      <w:bookmarkStart w:id="1931" w:name="_Toc145919919"/>
      <w:r w:rsidRPr="00C04A08">
        <w:t>6.2.2.2</w:t>
      </w:r>
      <w:r w:rsidRPr="00C04A08">
        <w:tab/>
        <w:t>UE maximum output power reduction for power class 2</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932" w:name="_Toc21340767"/>
      <w:bookmarkStart w:id="1933" w:name="_Toc29805214"/>
      <w:bookmarkStart w:id="1934" w:name="_Toc36456423"/>
      <w:bookmarkStart w:id="1935" w:name="_Toc36469521"/>
      <w:bookmarkStart w:id="1936" w:name="_Toc37253930"/>
      <w:bookmarkStart w:id="1937" w:name="_Toc37322787"/>
      <w:bookmarkStart w:id="1938" w:name="_Toc37324193"/>
      <w:bookmarkStart w:id="1939" w:name="_Toc45889716"/>
      <w:bookmarkStart w:id="1940" w:name="_Toc52196371"/>
      <w:bookmarkStart w:id="1941" w:name="_Toc52197351"/>
      <w:bookmarkStart w:id="1942" w:name="_Toc53173074"/>
      <w:bookmarkStart w:id="1943" w:name="_Toc53173443"/>
      <w:bookmarkStart w:id="1944" w:name="_Toc61119433"/>
      <w:bookmarkStart w:id="1945" w:name="_Toc61119815"/>
      <w:bookmarkStart w:id="1946" w:name="_Toc67925862"/>
      <w:bookmarkStart w:id="1947" w:name="_Toc75273500"/>
      <w:bookmarkStart w:id="1948" w:name="_Toc76510400"/>
      <w:bookmarkStart w:id="1949" w:name="_Toc83129553"/>
      <w:bookmarkStart w:id="1950" w:name="_Toc90591086"/>
      <w:bookmarkStart w:id="1951" w:name="_Toc98864110"/>
      <w:bookmarkStart w:id="1952" w:name="_Toc99733359"/>
      <w:bookmarkStart w:id="1953" w:name="_Toc106577250"/>
      <w:bookmarkStart w:id="1954" w:name="_Toc114537001"/>
      <w:bookmarkStart w:id="1955" w:name="_Toc115257269"/>
      <w:bookmarkStart w:id="1956" w:name="_Toc123086588"/>
      <w:bookmarkStart w:id="1957" w:name="_Toc123088323"/>
      <w:bookmarkStart w:id="1958" w:name="_Toc124297978"/>
      <w:bookmarkStart w:id="1959" w:name="_Toc130574729"/>
      <w:bookmarkStart w:id="1960" w:name="_Toc131767139"/>
      <w:bookmarkStart w:id="1961" w:name="_Toc138887725"/>
      <w:bookmarkStart w:id="1962" w:name="_Toc145919920"/>
      <w:r w:rsidRPr="00C04A08">
        <w:t>6.2.2.3</w:t>
      </w:r>
      <w:r w:rsidRPr="00C04A08">
        <w:tab/>
        <w:t>UE maximum output power reduction for power class 3</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3978F11C"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6FC68647" w14:textId="77777777" w:rsidR="00AC70E5" w:rsidRDefault="00AC70E5" w:rsidP="000527C2">
      <w:pPr>
        <w:rPr>
          <w:lang w:val="en-US"/>
        </w:rPr>
      </w:pPr>
    </w:p>
    <w:p w14:paraId="3A333635" w14:textId="2E18B858" w:rsidR="000527C2" w:rsidRDefault="000527C2" w:rsidP="000527C2">
      <w:pPr>
        <w:pStyle w:val="TH"/>
      </w:pPr>
      <w:r w:rsidRPr="00C04A08">
        <w:lastRenderedPageBreak/>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3316FF" w:rsidRPr="00C04A08" w14:paraId="2523CA85" w14:textId="77777777" w:rsidTr="00975811">
        <w:trPr>
          <w:trHeight w:val="187"/>
        </w:trPr>
        <w:tc>
          <w:tcPr>
            <w:tcW w:w="1540" w:type="dxa"/>
            <w:tcBorders>
              <w:bottom w:val="nil"/>
            </w:tcBorders>
            <w:shd w:val="clear" w:color="auto" w:fill="auto"/>
            <w:hideMark/>
          </w:tcPr>
          <w:p w14:paraId="77922EC8" w14:textId="77777777" w:rsidR="003316FF" w:rsidRPr="00C04A08" w:rsidRDefault="003316FF" w:rsidP="003316FF">
            <w:pPr>
              <w:pStyle w:val="TAC"/>
              <w:rPr>
                <w:lang w:val="en-US"/>
              </w:rPr>
            </w:pPr>
            <w:r w:rsidRPr="00C04A08">
              <w:rPr>
                <w:lang w:val="en-US"/>
              </w:rPr>
              <w:t>DFT-s-OFDM</w:t>
            </w:r>
          </w:p>
        </w:tc>
        <w:tc>
          <w:tcPr>
            <w:tcW w:w="1180" w:type="dxa"/>
            <w:shd w:val="clear" w:color="auto" w:fill="auto"/>
            <w:noWrap/>
            <w:hideMark/>
          </w:tcPr>
          <w:p w14:paraId="3E19ACE9" w14:textId="77777777" w:rsidR="003316FF" w:rsidRPr="00C04A08" w:rsidRDefault="003316FF" w:rsidP="003316FF">
            <w:pPr>
              <w:pStyle w:val="TAC"/>
              <w:rPr>
                <w:lang w:val="en-US"/>
              </w:rPr>
            </w:pPr>
            <w:r w:rsidRPr="00C04A08">
              <w:rPr>
                <w:lang w:val="en-US"/>
              </w:rPr>
              <w:t>Pi/2 BPSK</w:t>
            </w:r>
          </w:p>
        </w:tc>
        <w:tc>
          <w:tcPr>
            <w:tcW w:w="2440" w:type="dxa"/>
            <w:shd w:val="clear" w:color="auto" w:fill="auto"/>
            <w:noWrap/>
          </w:tcPr>
          <w:p w14:paraId="7A0B4307" w14:textId="5F160CAB" w:rsidR="003316FF" w:rsidRPr="00C04A08" w:rsidRDefault="003316FF" w:rsidP="003316FF">
            <w:pPr>
              <w:pStyle w:val="TAC"/>
              <w:rPr>
                <w:lang w:val="en-US"/>
              </w:rPr>
            </w:pPr>
            <w:r w:rsidRPr="00C04A08">
              <w:t>0.0</w:t>
            </w:r>
          </w:p>
        </w:tc>
        <w:tc>
          <w:tcPr>
            <w:tcW w:w="2250" w:type="dxa"/>
            <w:shd w:val="clear" w:color="auto" w:fill="auto"/>
            <w:noWrap/>
          </w:tcPr>
          <w:p w14:paraId="1D176253" w14:textId="536DE332" w:rsidR="003316FF" w:rsidRPr="00C04A08" w:rsidRDefault="003316FF" w:rsidP="003316FF">
            <w:pPr>
              <w:pStyle w:val="TAC"/>
              <w:rPr>
                <w:lang w:val="en-US"/>
              </w:rPr>
            </w:pPr>
            <w:r w:rsidRPr="00C04A08">
              <w:t xml:space="preserve">≤ </w:t>
            </w:r>
            <w:r>
              <w:t>0.5</w:t>
            </w:r>
          </w:p>
        </w:tc>
      </w:tr>
      <w:tr w:rsidR="003316FF"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3316FF" w:rsidRPr="00C04A08" w:rsidRDefault="003316FF" w:rsidP="003316FF">
            <w:pPr>
              <w:pStyle w:val="TAC"/>
              <w:rPr>
                <w:lang w:val="en-US"/>
              </w:rPr>
            </w:pPr>
          </w:p>
        </w:tc>
        <w:tc>
          <w:tcPr>
            <w:tcW w:w="1180" w:type="dxa"/>
            <w:shd w:val="clear" w:color="auto" w:fill="auto"/>
            <w:noWrap/>
            <w:hideMark/>
          </w:tcPr>
          <w:p w14:paraId="1952727B" w14:textId="77777777" w:rsidR="003316FF" w:rsidRPr="00C04A08" w:rsidRDefault="003316FF" w:rsidP="003316FF">
            <w:pPr>
              <w:pStyle w:val="TAC"/>
              <w:rPr>
                <w:lang w:val="en-US"/>
              </w:rPr>
            </w:pPr>
            <w:r w:rsidRPr="00C04A08">
              <w:rPr>
                <w:lang w:val="en-US"/>
              </w:rPr>
              <w:t>QPSK</w:t>
            </w:r>
          </w:p>
        </w:tc>
        <w:tc>
          <w:tcPr>
            <w:tcW w:w="2440" w:type="dxa"/>
            <w:shd w:val="clear" w:color="auto" w:fill="auto"/>
            <w:noWrap/>
          </w:tcPr>
          <w:p w14:paraId="0AFE9AA0" w14:textId="00707073" w:rsidR="003316FF" w:rsidRPr="00C04A08" w:rsidRDefault="003316FF" w:rsidP="003316FF">
            <w:pPr>
              <w:pStyle w:val="TAC"/>
              <w:rPr>
                <w:lang w:val="en-US"/>
              </w:rPr>
            </w:pPr>
            <w:r w:rsidRPr="00C04A08">
              <w:t>0.0</w:t>
            </w:r>
          </w:p>
        </w:tc>
        <w:tc>
          <w:tcPr>
            <w:tcW w:w="2250" w:type="dxa"/>
            <w:shd w:val="clear" w:color="auto" w:fill="auto"/>
            <w:noWrap/>
          </w:tcPr>
          <w:p w14:paraId="647E999B" w14:textId="750EAEA7" w:rsidR="003316FF" w:rsidRPr="00C04A08" w:rsidRDefault="003316FF" w:rsidP="003316FF">
            <w:pPr>
              <w:pStyle w:val="TAC"/>
              <w:rPr>
                <w:lang w:val="en-US"/>
              </w:rPr>
            </w:pPr>
            <w:r w:rsidRPr="00C04A08">
              <w:t xml:space="preserve">≤ </w:t>
            </w:r>
            <w:r>
              <w:t>0.5</w:t>
            </w:r>
          </w:p>
        </w:tc>
      </w:tr>
      <w:tr w:rsidR="003316FF"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3316FF" w:rsidRPr="00C04A08" w:rsidRDefault="003316FF" w:rsidP="003316FF">
            <w:pPr>
              <w:pStyle w:val="TAC"/>
              <w:rPr>
                <w:lang w:val="en-US"/>
              </w:rPr>
            </w:pPr>
          </w:p>
        </w:tc>
        <w:tc>
          <w:tcPr>
            <w:tcW w:w="1180" w:type="dxa"/>
            <w:shd w:val="clear" w:color="auto" w:fill="auto"/>
            <w:noWrap/>
            <w:hideMark/>
          </w:tcPr>
          <w:p w14:paraId="756B9962"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tcPr>
          <w:p w14:paraId="3BE843E8" w14:textId="2DD94905" w:rsidR="003316FF" w:rsidRPr="00C04A08" w:rsidRDefault="003316FF" w:rsidP="003316FF">
            <w:pPr>
              <w:pStyle w:val="TAC"/>
              <w:rPr>
                <w:lang w:val="en-US"/>
              </w:rPr>
            </w:pPr>
            <w:r w:rsidRPr="00C04A08">
              <w:t xml:space="preserve">≤ </w:t>
            </w:r>
            <w:r>
              <w:t>3.0</w:t>
            </w:r>
          </w:p>
        </w:tc>
        <w:tc>
          <w:tcPr>
            <w:tcW w:w="2250" w:type="dxa"/>
            <w:shd w:val="clear" w:color="auto" w:fill="auto"/>
            <w:noWrap/>
          </w:tcPr>
          <w:p w14:paraId="5881E622" w14:textId="51C26D71" w:rsidR="003316FF" w:rsidRPr="00C04A08" w:rsidRDefault="003316FF" w:rsidP="003316FF">
            <w:pPr>
              <w:pStyle w:val="TAC"/>
              <w:rPr>
                <w:lang w:val="en-US"/>
              </w:rPr>
            </w:pPr>
            <w:r w:rsidRPr="00C04A08">
              <w:t xml:space="preserve">≤ </w:t>
            </w:r>
            <w:r>
              <w:t>3.0</w:t>
            </w:r>
          </w:p>
        </w:tc>
      </w:tr>
      <w:tr w:rsidR="003316FF"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3316FF" w:rsidRPr="00C04A08" w:rsidRDefault="003316FF" w:rsidP="003316FF">
            <w:pPr>
              <w:pStyle w:val="TAC"/>
              <w:rPr>
                <w:lang w:val="en-US"/>
              </w:rPr>
            </w:pPr>
          </w:p>
        </w:tc>
        <w:tc>
          <w:tcPr>
            <w:tcW w:w="1180" w:type="dxa"/>
            <w:shd w:val="clear" w:color="auto" w:fill="auto"/>
            <w:noWrap/>
            <w:hideMark/>
          </w:tcPr>
          <w:p w14:paraId="012594A8"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tcPr>
          <w:p w14:paraId="19C4A436" w14:textId="6ED16502" w:rsidR="003316FF" w:rsidRPr="00C04A08" w:rsidRDefault="003316FF" w:rsidP="003316FF">
            <w:pPr>
              <w:pStyle w:val="TAC"/>
              <w:rPr>
                <w:lang w:val="en-US"/>
              </w:rPr>
            </w:pPr>
            <w:r w:rsidRPr="00C04A08">
              <w:t xml:space="preserve">≤ </w:t>
            </w:r>
            <w:r>
              <w:t>8.5</w:t>
            </w:r>
          </w:p>
        </w:tc>
        <w:tc>
          <w:tcPr>
            <w:tcW w:w="2250" w:type="dxa"/>
            <w:shd w:val="clear" w:color="auto" w:fill="auto"/>
            <w:noWrap/>
          </w:tcPr>
          <w:p w14:paraId="27DC616B" w14:textId="5AAE6301" w:rsidR="003316FF" w:rsidRPr="00C04A08" w:rsidRDefault="003316FF" w:rsidP="003316FF">
            <w:pPr>
              <w:pStyle w:val="TAC"/>
              <w:rPr>
                <w:lang w:val="en-US"/>
              </w:rPr>
            </w:pPr>
            <w:r w:rsidRPr="00C04A08">
              <w:t xml:space="preserve">≤ </w:t>
            </w:r>
            <w:r>
              <w:t>8.5</w:t>
            </w:r>
          </w:p>
        </w:tc>
      </w:tr>
      <w:tr w:rsidR="003316FF" w:rsidRPr="00C04A08" w14:paraId="34420C6A" w14:textId="77777777" w:rsidTr="00975811">
        <w:trPr>
          <w:trHeight w:val="187"/>
        </w:trPr>
        <w:tc>
          <w:tcPr>
            <w:tcW w:w="1540" w:type="dxa"/>
            <w:tcBorders>
              <w:bottom w:val="nil"/>
            </w:tcBorders>
            <w:shd w:val="clear" w:color="auto" w:fill="auto"/>
            <w:noWrap/>
            <w:hideMark/>
          </w:tcPr>
          <w:p w14:paraId="1B37FD7B" w14:textId="77777777" w:rsidR="003316FF" w:rsidRPr="00C04A08" w:rsidRDefault="003316FF" w:rsidP="003316FF">
            <w:pPr>
              <w:pStyle w:val="TAC"/>
              <w:rPr>
                <w:lang w:val="en-US"/>
              </w:rPr>
            </w:pPr>
            <w:r w:rsidRPr="00C04A08">
              <w:rPr>
                <w:lang w:val="en-US"/>
              </w:rPr>
              <w:t>CP-OFDM</w:t>
            </w:r>
          </w:p>
        </w:tc>
        <w:tc>
          <w:tcPr>
            <w:tcW w:w="1180" w:type="dxa"/>
            <w:shd w:val="clear" w:color="auto" w:fill="auto"/>
            <w:noWrap/>
            <w:hideMark/>
          </w:tcPr>
          <w:p w14:paraId="4E040B89" w14:textId="77777777" w:rsidR="003316FF" w:rsidRPr="00C04A08" w:rsidRDefault="003316FF" w:rsidP="003316FF">
            <w:pPr>
              <w:pStyle w:val="TAC"/>
              <w:rPr>
                <w:lang w:val="en-US"/>
              </w:rPr>
            </w:pPr>
            <w:r w:rsidRPr="00C04A08">
              <w:rPr>
                <w:lang w:val="en-US"/>
              </w:rPr>
              <w:t>QPSK</w:t>
            </w:r>
          </w:p>
        </w:tc>
        <w:tc>
          <w:tcPr>
            <w:tcW w:w="2440" w:type="dxa"/>
            <w:shd w:val="clear" w:color="auto" w:fill="auto"/>
            <w:noWrap/>
          </w:tcPr>
          <w:p w14:paraId="0C3B54EC" w14:textId="3070A248" w:rsidR="003316FF" w:rsidRPr="00C04A08" w:rsidRDefault="003316FF" w:rsidP="003316FF">
            <w:pPr>
              <w:pStyle w:val="TAC"/>
              <w:rPr>
                <w:lang w:val="en-US"/>
              </w:rPr>
            </w:pPr>
            <w:r w:rsidRPr="00C04A08">
              <w:t xml:space="preserve">≤ </w:t>
            </w:r>
            <w:r>
              <w:t>1.5</w:t>
            </w:r>
          </w:p>
        </w:tc>
        <w:tc>
          <w:tcPr>
            <w:tcW w:w="2250" w:type="dxa"/>
            <w:shd w:val="clear" w:color="auto" w:fill="auto"/>
            <w:noWrap/>
          </w:tcPr>
          <w:p w14:paraId="5B35A684" w14:textId="017D82E7" w:rsidR="003316FF" w:rsidRPr="00C04A08" w:rsidRDefault="003316FF" w:rsidP="003316FF">
            <w:pPr>
              <w:pStyle w:val="TAC"/>
              <w:rPr>
                <w:lang w:val="en-US"/>
              </w:rPr>
            </w:pPr>
            <w:r w:rsidRPr="00C04A08">
              <w:t xml:space="preserve">≤ </w:t>
            </w:r>
            <w:r>
              <w:t>1.5</w:t>
            </w:r>
          </w:p>
        </w:tc>
      </w:tr>
      <w:tr w:rsidR="003316FF"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3316FF" w:rsidRPr="00C04A08" w:rsidRDefault="003316FF" w:rsidP="003316FF">
            <w:pPr>
              <w:pStyle w:val="TAC"/>
              <w:rPr>
                <w:lang w:val="en-US"/>
              </w:rPr>
            </w:pPr>
          </w:p>
        </w:tc>
        <w:tc>
          <w:tcPr>
            <w:tcW w:w="1180" w:type="dxa"/>
            <w:shd w:val="clear" w:color="auto" w:fill="auto"/>
            <w:noWrap/>
            <w:hideMark/>
          </w:tcPr>
          <w:p w14:paraId="7829B47E"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tcPr>
          <w:p w14:paraId="72FE3005" w14:textId="518D0DBF" w:rsidR="003316FF" w:rsidRPr="00C04A08" w:rsidRDefault="003316FF" w:rsidP="003316FF">
            <w:pPr>
              <w:pStyle w:val="TAC"/>
              <w:rPr>
                <w:lang w:val="en-US"/>
              </w:rPr>
            </w:pPr>
            <w:r w:rsidRPr="00C04A08">
              <w:t xml:space="preserve">≤ </w:t>
            </w:r>
            <w:r>
              <w:t>4.0</w:t>
            </w:r>
          </w:p>
        </w:tc>
        <w:tc>
          <w:tcPr>
            <w:tcW w:w="2250" w:type="dxa"/>
            <w:shd w:val="clear" w:color="auto" w:fill="auto"/>
            <w:noWrap/>
          </w:tcPr>
          <w:p w14:paraId="1C851F89" w14:textId="7F9CBF6B" w:rsidR="003316FF" w:rsidRPr="00C04A08" w:rsidRDefault="003316FF" w:rsidP="003316FF">
            <w:pPr>
              <w:pStyle w:val="TAC"/>
              <w:rPr>
                <w:lang w:val="en-US"/>
              </w:rPr>
            </w:pPr>
            <w:r w:rsidRPr="00C04A08">
              <w:t xml:space="preserve">≤ </w:t>
            </w:r>
            <w:r>
              <w:t>4.0</w:t>
            </w:r>
          </w:p>
        </w:tc>
      </w:tr>
      <w:tr w:rsidR="003316FF" w:rsidRPr="00C04A08" w14:paraId="1D02E9AA" w14:textId="77777777" w:rsidTr="00975811">
        <w:trPr>
          <w:trHeight w:val="187"/>
        </w:trPr>
        <w:tc>
          <w:tcPr>
            <w:tcW w:w="1540" w:type="dxa"/>
            <w:tcBorders>
              <w:top w:val="nil"/>
            </w:tcBorders>
            <w:shd w:val="clear" w:color="auto" w:fill="auto"/>
            <w:hideMark/>
          </w:tcPr>
          <w:p w14:paraId="3715D1BA" w14:textId="77777777" w:rsidR="003316FF" w:rsidRPr="00C04A08" w:rsidRDefault="003316FF" w:rsidP="003316FF">
            <w:pPr>
              <w:pStyle w:val="TAC"/>
              <w:rPr>
                <w:lang w:val="en-US"/>
              </w:rPr>
            </w:pPr>
          </w:p>
        </w:tc>
        <w:tc>
          <w:tcPr>
            <w:tcW w:w="1180" w:type="dxa"/>
            <w:shd w:val="clear" w:color="auto" w:fill="auto"/>
            <w:noWrap/>
            <w:hideMark/>
          </w:tcPr>
          <w:p w14:paraId="5B1B90FB"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tcPr>
          <w:p w14:paraId="4B95C0CE" w14:textId="2F96CB9F" w:rsidR="003316FF" w:rsidRPr="00C04A08" w:rsidRDefault="003316FF" w:rsidP="003316FF">
            <w:pPr>
              <w:pStyle w:val="TAC"/>
              <w:rPr>
                <w:lang w:val="en-US"/>
              </w:rPr>
            </w:pPr>
            <w:r w:rsidRPr="00C04A08">
              <w:t xml:space="preserve">≤ </w:t>
            </w:r>
            <w:r>
              <w:t>10.0</w:t>
            </w:r>
          </w:p>
        </w:tc>
        <w:tc>
          <w:tcPr>
            <w:tcW w:w="2250" w:type="dxa"/>
            <w:shd w:val="clear" w:color="auto" w:fill="auto"/>
            <w:noWrap/>
          </w:tcPr>
          <w:p w14:paraId="4B126D96" w14:textId="0AAEF811" w:rsidR="003316FF" w:rsidRPr="00C04A08" w:rsidRDefault="003316FF" w:rsidP="003316FF">
            <w:pPr>
              <w:pStyle w:val="TAC"/>
              <w:rPr>
                <w:lang w:val="en-US"/>
              </w:rPr>
            </w:pPr>
            <w:r w:rsidRPr="00C04A08">
              <w:t xml:space="preserve">≤ </w:t>
            </w:r>
            <w:r>
              <w:t>10.0</w:t>
            </w:r>
          </w:p>
        </w:tc>
      </w:tr>
    </w:tbl>
    <w:p w14:paraId="2D82EEAC" w14:textId="77777777" w:rsidR="000527C2" w:rsidRPr="00C04A08" w:rsidRDefault="000527C2" w:rsidP="00842EF7"/>
    <w:p w14:paraId="19C8E7C1" w14:textId="5D3F4BF7" w:rsidR="00842EF7" w:rsidRPr="00C04A08" w:rsidRDefault="00AA2CCA" w:rsidP="00842EF7">
      <w:pPr>
        <w:ind w:left="284"/>
        <w:rPr>
          <w:lang w:val="en-US"/>
        </w:rPr>
      </w:pPr>
      <w:r>
        <w:rPr>
          <w:lang w:val="en-US"/>
        </w:rPr>
        <w:t>Where the following parameters are defined to specify valid RB allocation ranges for RB allocations in Table 6.2.2.3-1</w:t>
      </w:r>
      <w:r>
        <w:rPr>
          <w:rFonts w:eastAsia="SimSun" w:hint="eastAsia"/>
          <w:lang w:val="en-US" w:eastAsia="zh-CN"/>
        </w:rPr>
        <w:t xml:space="preserve"> and 6.2.2.3-1b</w:t>
      </w:r>
      <w:r>
        <w:rPr>
          <w:lang w:val="en-US"/>
        </w:rPr>
        <w:t>:</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5BC460EC" w:rsidR="00842EF7" w:rsidRPr="00C04A08" w:rsidRDefault="00AA2CCA" w:rsidP="00842EF7">
      <w:pPr>
        <w:ind w:firstLine="284"/>
        <w:rPr>
          <w:lang w:val="en-US"/>
        </w:rPr>
      </w:pPr>
      <w:r>
        <w:rPr>
          <w:lang w:val="en-US"/>
        </w:rPr>
        <w:t>An RB allocation belonging to table 6.2.2.3-1</w:t>
      </w:r>
      <w:r>
        <w:rPr>
          <w:rFonts w:eastAsia="SimSun" w:hint="eastAsia"/>
          <w:lang w:val="en-US" w:eastAsia="zh-CN"/>
        </w:rPr>
        <w:t xml:space="preserve"> and 6.2.2.3-1b</w:t>
      </w:r>
      <w:r>
        <w:rPr>
          <w:lang w:val="en-US"/>
        </w:rPr>
        <w:t xml:space="preserve">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3316FF"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3316FF" w:rsidRPr="00C04A08" w:rsidRDefault="003316FF" w:rsidP="003316FF">
            <w:pPr>
              <w:pStyle w:val="TAC"/>
              <w:rPr>
                <w:lang w:val="en-US"/>
              </w:rPr>
            </w:pPr>
            <w:r w:rsidRPr="00C04A08">
              <w:rPr>
                <w:lang w:val="en-US"/>
              </w:rPr>
              <w:t>DFT-s-OFDM</w:t>
            </w:r>
          </w:p>
        </w:tc>
        <w:tc>
          <w:tcPr>
            <w:tcW w:w="1180" w:type="dxa"/>
            <w:shd w:val="clear" w:color="auto" w:fill="auto"/>
            <w:noWrap/>
            <w:vAlign w:val="center"/>
            <w:hideMark/>
          </w:tcPr>
          <w:p w14:paraId="55A34B0A" w14:textId="77777777" w:rsidR="003316FF" w:rsidRPr="00C04A08" w:rsidRDefault="003316FF" w:rsidP="003316FF">
            <w:pPr>
              <w:pStyle w:val="TAC"/>
              <w:rPr>
                <w:lang w:val="en-US"/>
              </w:rPr>
            </w:pPr>
            <w:r w:rsidRPr="00C04A08">
              <w:rPr>
                <w:lang w:val="en-US"/>
              </w:rPr>
              <w:t>Pi/2 BPSK</w:t>
            </w:r>
          </w:p>
        </w:tc>
        <w:tc>
          <w:tcPr>
            <w:tcW w:w="2440" w:type="dxa"/>
            <w:shd w:val="clear" w:color="auto" w:fill="auto"/>
            <w:noWrap/>
            <w:vAlign w:val="center"/>
          </w:tcPr>
          <w:p w14:paraId="74829D57" w14:textId="4CBBC53E" w:rsidR="003316FF" w:rsidRPr="00C04A08" w:rsidRDefault="003316FF" w:rsidP="003316FF">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253D03DC" w:rsidR="003316FF" w:rsidRPr="00C04A08" w:rsidRDefault="003316FF" w:rsidP="003316FF">
            <w:pPr>
              <w:pStyle w:val="TAC"/>
              <w:rPr>
                <w:rFonts w:eastAsia="Malgun Gothic"/>
                <w:lang w:val="en-US"/>
              </w:rPr>
            </w:pPr>
            <w:r w:rsidRPr="00C04A08">
              <w:t xml:space="preserve">≤ </w:t>
            </w:r>
            <w:r>
              <w:t>3</w:t>
            </w:r>
            <w:r>
              <w:rPr>
                <w:rFonts w:eastAsia="Malgun Gothic"/>
              </w:rPr>
              <w:t>.0</w:t>
            </w:r>
          </w:p>
        </w:tc>
      </w:tr>
      <w:tr w:rsidR="003316FF"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3316FF" w:rsidRPr="00C04A08" w:rsidRDefault="003316FF" w:rsidP="003316FF">
            <w:pPr>
              <w:pStyle w:val="TAC"/>
              <w:rPr>
                <w:lang w:val="en-US"/>
              </w:rPr>
            </w:pPr>
          </w:p>
        </w:tc>
        <w:tc>
          <w:tcPr>
            <w:tcW w:w="1180" w:type="dxa"/>
            <w:shd w:val="clear" w:color="auto" w:fill="auto"/>
            <w:noWrap/>
            <w:vAlign w:val="center"/>
            <w:hideMark/>
          </w:tcPr>
          <w:p w14:paraId="0B08915D" w14:textId="77777777" w:rsidR="003316FF" w:rsidRPr="00C04A08" w:rsidRDefault="003316FF" w:rsidP="003316FF">
            <w:pPr>
              <w:pStyle w:val="TAC"/>
              <w:rPr>
                <w:lang w:val="en-US"/>
              </w:rPr>
            </w:pPr>
            <w:r w:rsidRPr="00C04A08">
              <w:rPr>
                <w:lang w:val="en-US"/>
              </w:rPr>
              <w:t>QPSK</w:t>
            </w:r>
          </w:p>
        </w:tc>
        <w:tc>
          <w:tcPr>
            <w:tcW w:w="2440" w:type="dxa"/>
            <w:shd w:val="clear" w:color="auto" w:fill="auto"/>
            <w:noWrap/>
            <w:vAlign w:val="center"/>
          </w:tcPr>
          <w:p w14:paraId="62BD4625" w14:textId="17FA6FD6" w:rsidR="003316FF" w:rsidRPr="00C04A08" w:rsidRDefault="003316FF" w:rsidP="003316FF">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4D6A3C88" w:rsidR="003316FF" w:rsidRPr="00C04A08" w:rsidRDefault="003316FF" w:rsidP="003316FF">
            <w:pPr>
              <w:pStyle w:val="TAC"/>
              <w:rPr>
                <w:rFonts w:eastAsia="Malgun Gothic"/>
                <w:lang w:val="en-US"/>
              </w:rPr>
            </w:pPr>
            <w:r w:rsidRPr="00C04A08">
              <w:t xml:space="preserve">≤ </w:t>
            </w:r>
            <w:r>
              <w:t>3</w:t>
            </w:r>
            <w:r>
              <w:rPr>
                <w:rFonts w:eastAsia="Malgun Gothic"/>
              </w:rPr>
              <w:t>.0</w:t>
            </w:r>
          </w:p>
        </w:tc>
      </w:tr>
      <w:tr w:rsidR="003316FF"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3316FF" w:rsidRPr="00C04A08" w:rsidRDefault="003316FF" w:rsidP="003316FF">
            <w:pPr>
              <w:pStyle w:val="TAC"/>
              <w:rPr>
                <w:lang w:val="en-US"/>
              </w:rPr>
            </w:pPr>
          </w:p>
        </w:tc>
        <w:tc>
          <w:tcPr>
            <w:tcW w:w="1180" w:type="dxa"/>
            <w:shd w:val="clear" w:color="auto" w:fill="auto"/>
            <w:noWrap/>
            <w:vAlign w:val="center"/>
            <w:hideMark/>
          </w:tcPr>
          <w:p w14:paraId="5B3C3795"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vAlign w:val="center"/>
          </w:tcPr>
          <w:p w14:paraId="302D2EAA" w14:textId="620CB19F" w:rsidR="003316FF" w:rsidRPr="00C04A08" w:rsidRDefault="003316FF" w:rsidP="003316FF">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5752035E" w:rsidR="003316FF" w:rsidRPr="00C04A08" w:rsidRDefault="003316FF" w:rsidP="003316FF">
            <w:pPr>
              <w:pStyle w:val="TAC"/>
              <w:rPr>
                <w:rFonts w:eastAsia="Malgun Gothic"/>
                <w:lang w:val="en-US"/>
              </w:rPr>
            </w:pPr>
            <w:r w:rsidRPr="00C04A08">
              <w:t xml:space="preserve">≤ </w:t>
            </w:r>
            <w:r>
              <w:t>4.5</w:t>
            </w:r>
          </w:p>
        </w:tc>
      </w:tr>
      <w:tr w:rsidR="003316FF"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3316FF" w:rsidRPr="00C04A08" w:rsidRDefault="003316FF" w:rsidP="003316FF">
            <w:pPr>
              <w:pStyle w:val="TAC"/>
              <w:rPr>
                <w:lang w:val="en-US"/>
              </w:rPr>
            </w:pPr>
          </w:p>
        </w:tc>
        <w:tc>
          <w:tcPr>
            <w:tcW w:w="1180" w:type="dxa"/>
            <w:shd w:val="clear" w:color="auto" w:fill="auto"/>
            <w:noWrap/>
            <w:vAlign w:val="center"/>
            <w:hideMark/>
          </w:tcPr>
          <w:p w14:paraId="736E7935"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vAlign w:val="center"/>
          </w:tcPr>
          <w:p w14:paraId="702CDF8F" w14:textId="2B278B9E" w:rsidR="003316FF" w:rsidRPr="00C04A08" w:rsidRDefault="003316FF" w:rsidP="003316FF">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28B1CAA2" w:rsidR="003316FF" w:rsidRPr="00C04A08" w:rsidRDefault="003316FF" w:rsidP="003316FF">
            <w:pPr>
              <w:pStyle w:val="TAC"/>
              <w:rPr>
                <w:rFonts w:eastAsia="Malgun Gothic"/>
                <w:lang w:val="en-US"/>
              </w:rPr>
            </w:pPr>
            <w:r w:rsidRPr="00C04A08">
              <w:t xml:space="preserve">≤ </w:t>
            </w:r>
            <w:r>
              <w:rPr>
                <w:rFonts w:eastAsia="Malgun Gothic"/>
              </w:rPr>
              <w:t>9.0</w:t>
            </w:r>
          </w:p>
        </w:tc>
      </w:tr>
      <w:tr w:rsidR="003316FF"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3316FF" w:rsidRPr="00C04A08" w:rsidRDefault="003316FF" w:rsidP="003316FF">
            <w:pPr>
              <w:pStyle w:val="TAC"/>
              <w:rPr>
                <w:lang w:val="en-US"/>
              </w:rPr>
            </w:pPr>
            <w:r w:rsidRPr="00C04A08">
              <w:rPr>
                <w:lang w:val="en-US"/>
              </w:rPr>
              <w:t>CP-OFDM</w:t>
            </w:r>
          </w:p>
        </w:tc>
        <w:tc>
          <w:tcPr>
            <w:tcW w:w="1180" w:type="dxa"/>
            <w:shd w:val="clear" w:color="auto" w:fill="auto"/>
            <w:noWrap/>
            <w:vAlign w:val="center"/>
            <w:hideMark/>
          </w:tcPr>
          <w:p w14:paraId="569ADB5D" w14:textId="77777777" w:rsidR="003316FF" w:rsidRPr="00C04A08" w:rsidRDefault="003316FF" w:rsidP="003316FF">
            <w:pPr>
              <w:pStyle w:val="TAC"/>
              <w:rPr>
                <w:lang w:val="en-US"/>
              </w:rPr>
            </w:pPr>
            <w:r w:rsidRPr="00C04A08">
              <w:rPr>
                <w:lang w:val="en-US"/>
              </w:rPr>
              <w:t>QPSK</w:t>
            </w:r>
          </w:p>
        </w:tc>
        <w:tc>
          <w:tcPr>
            <w:tcW w:w="2440" w:type="dxa"/>
            <w:shd w:val="clear" w:color="auto" w:fill="auto"/>
            <w:noWrap/>
            <w:vAlign w:val="center"/>
          </w:tcPr>
          <w:p w14:paraId="0DDE5781" w14:textId="6E6491FA" w:rsidR="003316FF" w:rsidRPr="00C04A08" w:rsidRDefault="003316FF" w:rsidP="003316FF">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13F058DD" w:rsidR="003316FF" w:rsidRPr="00C04A08" w:rsidRDefault="003316FF" w:rsidP="003316FF">
            <w:pPr>
              <w:pStyle w:val="TAC"/>
              <w:rPr>
                <w:rFonts w:eastAsia="Malgun Gothic"/>
                <w:lang w:val="en-US"/>
              </w:rPr>
            </w:pPr>
            <w:r w:rsidRPr="00C04A08">
              <w:t xml:space="preserve">≤ </w:t>
            </w:r>
            <w:r>
              <w:t>5</w:t>
            </w:r>
            <w:r>
              <w:rPr>
                <w:rFonts w:eastAsia="Malgun Gothic"/>
              </w:rPr>
              <w:t>.0</w:t>
            </w:r>
          </w:p>
        </w:tc>
      </w:tr>
      <w:tr w:rsidR="003316FF"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3316FF" w:rsidRPr="00C04A08" w:rsidRDefault="003316FF" w:rsidP="003316FF">
            <w:pPr>
              <w:pStyle w:val="TAC"/>
              <w:rPr>
                <w:lang w:val="en-US"/>
              </w:rPr>
            </w:pPr>
          </w:p>
        </w:tc>
        <w:tc>
          <w:tcPr>
            <w:tcW w:w="1180" w:type="dxa"/>
            <w:shd w:val="clear" w:color="auto" w:fill="auto"/>
            <w:noWrap/>
            <w:vAlign w:val="center"/>
            <w:hideMark/>
          </w:tcPr>
          <w:p w14:paraId="69166AC9"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vAlign w:val="center"/>
          </w:tcPr>
          <w:p w14:paraId="1C0B9589" w14:textId="0800B556" w:rsidR="003316FF" w:rsidRPr="00C04A08" w:rsidRDefault="003316FF" w:rsidP="003316FF">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17E16B49" w:rsidR="003316FF" w:rsidRPr="00C04A08" w:rsidRDefault="003316FF" w:rsidP="003316FF">
            <w:pPr>
              <w:pStyle w:val="TAC"/>
              <w:rPr>
                <w:rFonts w:eastAsia="Malgun Gothic"/>
                <w:lang w:val="en-US"/>
              </w:rPr>
            </w:pPr>
            <w:r w:rsidRPr="00C04A08">
              <w:t xml:space="preserve">≤ </w:t>
            </w:r>
            <w:r>
              <w:t>6</w:t>
            </w:r>
            <w:r>
              <w:rPr>
                <w:rFonts w:eastAsia="Malgun Gothic"/>
              </w:rPr>
              <w:t>.5</w:t>
            </w:r>
          </w:p>
        </w:tc>
      </w:tr>
      <w:tr w:rsidR="003316FF"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3316FF" w:rsidRPr="00C04A08" w:rsidRDefault="003316FF" w:rsidP="003316FF">
            <w:pPr>
              <w:pStyle w:val="TAC"/>
              <w:rPr>
                <w:lang w:val="en-US"/>
              </w:rPr>
            </w:pPr>
          </w:p>
        </w:tc>
        <w:tc>
          <w:tcPr>
            <w:tcW w:w="1180" w:type="dxa"/>
            <w:shd w:val="clear" w:color="auto" w:fill="auto"/>
            <w:noWrap/>
            <w:vAlign w:val="center"/>
            <w:hideMark/>
          </w:tcPr>
          <w:p w14:paraId="454D9FAB"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vAlign w:val="center"/>
          </w:tcPr>
          <w:p w14:paraId="4DF34D5E" w14:textId="7A5B2FBD" w:rsidR="003316FF" w:rsidRPr="00C04A08" w:rsidRDefault="003316FF" w:rsidP="003316FF">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0F9381DE" w:rsidR="003316FF" w:rsidRPr="00C04A08" w:rsidRDefault="003316FF" w:rsidP="003316FF">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lastRenderedPageBreak/>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3A58B915" w:rsidR="00CD0B88" w:rsidRPr="00C04A08" w:rsidRDefault="0065509A"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t>&gt;</w:t>
            </w:r>
            <w:r w:rsidRPr="00C04A08">
              <w:t>=</w:t>
            </w:r>
            <w:r w:rsidRPr="00C04A08">
              <w:rPr>
                <w:lang w:val="en-US"/>
              </w:rPr>
              <w:t xml:space="preserve"> </w:t>
            </w:r>
            <w:r>
              <w:rPr>
                <w:lang w:val="en-US"/>
              </w:rPr>
              <w:t>8</w:t>
            </w:r>
            <w:r w:rsidRPr="00C04A08">
              <w:rPr>
                <w:lang w:val="en-US"/>
              </w:rPr>
              <w:t>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3316FF"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3316FF" w:rsidRPr="00C04A08" w:rsidRDefault="003316FF" w:rsidP="003316FF">
            <w:pPr>
              <w:pStyle w:val="TAC"/>
              <w:rPr>
                <w:lang w:val="en-US"/>
              </w:rPr>
            </w:pPr>
            <w:r w:rsidRPr="00C04A08">
              <w:rPr>
                <w:lang w:val="en-US"/>
              </w:rPr>
              <w:t>DFT-s-OFDM</w:t>
            </w:r>
          </w:p>
        </w:tc>
        <w:tc>
          <w:tcPr>
            <w:tcW w:w="1180" w:type="dxa"/>
            <w:shd w:val="clear" w:color="auto" w:fill="auto"/>
            <w:noWrap/>
            <w:vAlign w:val="center"/>
            <w:hideMark/>
          </w:tcPr>
          <w:p w14:paraId="6C3A1934" w14:textId="77777777" w:rsidR="003316FF" w:rsidRPr="00C04A08" w:rsidRDefault="003316FF" w:rsidP="003316FF">
            <w:pPr>
              <w:pStyle w:val="TAC"/>
              <w:rPr>
                <w:lang w:val="en-US"/>
              </w:rPr>
            </w:pPr>
            <w:r w:rsidRPr="00C04A08">
              <w:rPr>
                <w:lang w:val="en-US"/>
              </w:rPr>
              <w:t>Pi/2 BPSK</w:t>
            </w:r>
          </w:p>
        </w:tc>
        <w:tc>
          <w:tcPr>
            <w:tcW w:w="2440" w:type="dxa"/>
            <w:shd w:val="clear" w:color="auto" w:fill="auto"/>
            <w:noWrap/>
            <w:vAlign w:val="center"/>
          </w:tcPr>
          <w:p w14:paraId="0BE5E33E" w14:textId="619A05F6" w:rsidR="003316FF" w:rsidRPr="00C04A08" w:rsidRDefault="003316FF" w:rsidP="003316FF">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3F1814AF" w:rsidR="003316FF" w:rsidRPr="00C04A08" w:rsidRDefault="003316FF" w:rsidP="003316FF">
            <w:pPr>
              <w:pStyle w:val="TAC"/>
              <w:rPr>
                <w:rFonts w:eastAsia="Malgun Gothic"/>
                <w:lang w:val="en-US"/>
              </w:rPr>
            </w:pPr>
            <w:r w:rsidRPr="00C04A08">
              <w:t xml:space="preserve">≤ </w:t>
            </w:r>
            <w:r>
              <w:t>4</w:t>
            </w:r>
            <w:r>
              <w:rPr>
                <w:rFonts w:eastAsia="Malgun Gothic"/>
              </w:rPr>
              <w:t>.0</w:t>
            </w:r>
          </w:p>
        </w:tc>
      </w:tr>
      <w:tr w:rsidR="003316FF"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3316FF" w:rsidRPr="00C04A08" w:rsidRDefault="003316FF" w:rsidP="003316FF">
            <w:pPr>
              <w:pStyle w:val="TAC"/>
              <w:rPr>
                <w:lang w:val="en-US"/>
              </w:rPr>
            </w:pPr>
          </w:p>
        </w:tc>
        <w:tc>
          <w:tcPr>
            <w:tcW w:w="1180" w:type="dxa"/>
            <w:shd w:val="clear" w:color="auto" w:fill="auto"/>
            <w:noWrap/>
            <w:vAlign w:val="center"/>
            <w:hideMark/>
          </w:tcPr>
          <w:p w14:paraId="3CD98FFE" w14:textId="77777777" w:rsidR="003316FF" w:rsidRPr="00C04A08" w:rsidRDefault="003316FF" w:rsidP="003316FF">
            <w:pPr>
              <w:pStyle w:val="TAC"/>
              <w:rPr>
                <w:lang w:val="en-US"/>
              </w:rPr>
            </w:pPr>
            <w:r w:rsidRPr="00C04A08">
              <w:rPr>
                <w:lang w:val="en-US"/>
              </w:rPr>
              <w:t>QPSK</w:t>
            </w:r>
          </w:p>
        </w:tc>
        <w:tc>
          <w:tcPr>
            <w:tcW w:w="2440" w:type="dxa"/>
            <w:shd w:val="clear" w:color="auto" w:fill="auto"/>
            <w:noWrap/>
            <w:vAlign w:val="center"/>
          </w:tcPr>
          <w:p w14:paraId="0175DCD1" w14:textId="70EA1F8B" w:rsidR="003316FF" w:rsidRPr="00C04A08" w:rsidRDefault="003316FF" w:rsidP="003316FF">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1832098F" w:rsidR="003316FF" w:rsidRPr="00C04A08" w:rsidRDefault="003316FF" w:rsidP="003316FF">
            <w:pPr>
              <w:pStyle w:val="TAC"/>
              <w:rPr>
                <w:rFonts w:eastAsia="Malgun Gothic"/>
                <w:lang w:val="en-US"/>
              </w:rPr>
            </w:pPr>
            <w:r w:rsidRPr="00C04A08">
              <w:t xml:space="preserve">≤ </w:t>
            </w:r>
            <w:r>
              <w:t>4</w:t>
            </w:r>
            <w:r>
              <w:rPr>
                <w:rFonts w:eastAsia="Malgun Gothic"/>
              </w:rPr>
              <w:t>.0</w:t>
            </w:r>
          </w:p>
        </w:tc>
      </w:tr>
      <w:tr w:rsidR="003316FF"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3316FF" w:rsidRPr="00C04A08" w:rsidRDefault="003316FF" w:rsidP="003316FF">
            <w:pPr>
              <w:pStyle w:val="TAC"/>
              <w:rPr>
                <w:lang w:val="en-US"/>
              </w:rPr>
            </w:pPr>
          </w:p>
        </w:tc>
        <w:tc>
          <w:tcPr>
            <w:tcW w:w="1180" w:type="dxa"/>
            <w:shd w:val="clear" w:color="auto" w:fill="auto"/>
            <w:noWrap/>
            <w:vAlign w:val="center"/>
            <w:hideMark/>
          </w:tcPr>
          <w:p w14:paraId="0EDA5D03"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vAlign w:val="center"/>
          </w:tcPr>
          <w:p w14:paraId="6A2EF7A8" w14:textId="30A19AE3" w:rsidR="003316FF" w:rsidRPr="00C04A08" w:rsidRDefault="003316FF" w:rsidP="003316FF">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54144D18" w:rsidR="003316FF" w:rsidRPr="00C04A08" w:rsidRDefault="003316FF" w:rsidP="003316FF">
            <w:pPr>
              <w:pStyle w:val="TAC"/>
              <w:rPr>
                <w:rFonts w:eastAsia="Malgun Gothic"/>
                <w:lang w:val="en-US"/>
              </w:rPr>
            </w:pPr>
            <w:r w:rsidRPr="00C04A08">
              <w:t xml:space="preserve">≤ </w:t>
            </w:r>
            <w:r>
              <w:t>6</w:t>
            </w:r>
            <w:r>
              <w:rPr>
                <w:rFonts w:eastAsia="Malgun Gothic"/>
              </w:rPr>
              <w:t>.0</w:t>
            </w:r>
          </w:p>
        </w:tc>
      </w:tr>
      <w:tr w:rsidR="003316FF"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3316FF" w:rsidRPr="00C04A08" w:rsidRDefault="003316FF" w:rsidP="003316FF">
            <w:pPr>
              <w:pStyle w:val="TAC"/>
              <w:rPr>
                <w:lang w:val="en-US"/>
              </w:rPr>
            </w:pPr>
          </w:p>
        </w:tc>
        <w:tc>
          <w:tcPr>
            <w:tcW w:w="1180" w:type="dxa"/>
            <w:shd w:val="clear" w:color="auto" w:fill="auto"/>
            <w:noWrap/>
            <w:vAlign w:val="center"/>
            <w:hideMark/>
          </w:tcPr>
          <w:p w14:paraId="518416ED"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vAlign w:val="center"/>
          </w:tcPr>
          <w:p w14:paraId="53707423" w14:textId="1AF89E4C" w:rsidR="003316FF" w:rsidRPr="00C04A08" w:rsidRDefault="003316FF" w:rsidP="003316FF">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5140423" w:rsidR="003316FF" w:rsidRPr="00C04A08" w:rsidRDefault="003316FF" w:rsidP="003316FF">
            <w:pPr>
              <w:pStyle w:val="TAC"/>
              <w:rPr>
                <w:rFonts w:eastAsia="Malgun Gothic"/>
                <w:lang w:val="en-US"/>
              </w:rPr>
            </w:pPr>
            <w:r w:rsidRPr="00C04A08">
              <w:t xml:space="preserve">≤ </w:t>
            </w:r>
            <w:r>
              <w:rPr>
                <w:rFonts w:eastAsia="Malgun Gothic"/>
              </w:rPr>
              <w:t>9.0</w:t>
            </w:r>
          </w:p>
        </w:tc>
      </w:tr>
      <w:tr w:rsidR="003316FF"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3316FF" w:rsidRPr="00C04A08" w:rsidRDefault="003316FF" w:rsidP="003316FF">
            <w:pPr>
              <w:pStyle w:val="TAC"/>
              <w:rPr>
                <w:lang w:val="en-US"/>
              </w:rPr>
            </w:pPr>
            <w:r w:rsidRPr="00C04A08">
              <w:rPr>
                <w:lang w:val="en-US"/>
              </w:rPr>
              <w:t>CP-OFDM</w:t>
            </w:r>
          </w:p>
        </w:tc>
        <w:tc>
          <w:tcPr>
            <w:tcW w:w="1180" w:type="dxa"/>
            <w:shd w:val="clear" w:color="auto" w:fill="auto"/>
            <w:noWrap/>
            <w:vAlign w:val="center"/>
            <w:hideMark/>
          </w:tcPr>
          <w:p w14:paraId="46FCA9D2" w14:textId="77777777" w:rsidR="003316FF" w:rsidRPr="00C04A08" w:rsidRDefault="003316FF" w:rsidP="003316FF">
            <w:pPr>
              <w:pStyle w:val="TAC"/>
              <w:rPr>
                <w:lang w:val="en-US"/>
              </w:rPr>
            </w:pPr>
            <w:r w:rsidRPr="00C04A08">
              <w:rPr>
                <w:lang w:val="en-US"/>
              </w:rPr>
              <w:t>QPSK</w:t>
            </w:r>
          </w:p>
        </w:tc>
        <w:tc>
          <w:tcPr>
            <w:tcW w:w="2440" w:type="dxa"/>
            <w:shd w:val="clear" w:color="auto" w:fill="auto"/>
            <w:noWrap/>
            <w:vAlign w:val="center"/>
          </w:tcPr>
          <w:p w14:paraId="660BBD1F" w14:textId="4E4800E2" w:rsidR="003316FF" w:rsidRPr="00C04A08" w:rsidRDefault="003316FF" w:rsidP="003316FF">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07EFB4D5" w:rsidR="003316FF" w:rsidRPr="00C04A08" w:rsidRDefault="003316FF" w:rsidP="003316FF">
            <w:pPr>
              <w:pStyle w:val="TAC"/>
              <w:rPr>
                <w:rFonts w:eastAsia="Malgun Gothic"/>
                <w:lang w:val="en-US"/>
              </w:rPr>
            </w:pPr>
            <w:r w:rsidRPr="00C04A08">
              <w:t xml:space="preserve">≤ </w:t>
            </w:r>
            <w:r>
              <w:t>6</w:t>
            </w:r>
            <w:r>
              <w:rPr>
                <w:rFonts w:eastAsia="Malgun Gothic"/>
              </w:rPr>
              <w:t>.5</w:t>
            </w:r>
          </w:p>
        </w:tc>
      </w:tr>
      <w:tr w:rsidR="003316FF"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3316FF" w:rsidRPr="00C04A08" w:rsidRDefault="003316FF" w:rsidP="003316FF">
            <w:pPr>
              <w:pStyle w:val="TAC"/>
              <w:rPr>
                <w:lang w:val="en-US"/>
              </w:rPr>
            </w:pPr>
          </w:p>
        </w:tc>
        <w:tc>
          <w:tcPr>
            <w:tcW w:w="1180" w:type="dxa"/>
            <w:shd w:val="clear" w:color="auto" w:fill="auto"/>
            <w:noWrap/>
            <w:vAlign w:val="center"/>
            <w:hideMark/>
          </w:tcPr>
          <w:p w14:paraId="45794508"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vAlign w:val="center"/>
          </w:tcPr>
          <w:p w14:paraId="585A0CF6" w14:textId="17C46AAF" w:rsidR="003316FF" w:rsidRPr="00C04A08" w:rsidRDefault="003316FF" w:rsidP="003316FF">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01C5CCCB" w:rsidR="003316FF" w:rsidRPr="00C04A08" w:rsidRDefault="003316FF" w:rsidP="003316FF">
            <w:pPr>
              <w:pStyle w:val="TAC"/>
              <w:rPr>
                <w:rFonts w:eastAsia="Malgun Gothic"/>
                <w:lang w:val="en-US"/>
              </w:rPr>
            </w:pPr>
            <w:r w:rsidRPr="00C04A08">
              <w:t xml:space="preserve">≤ </w:t>
            </w:r>
            <w:r>
              <w:t>8</w:t>
            </w:r>
            <w:r>
              <w:rPr>
                <w:rFonts w:eastAsia="Malgun Gothic"/>
              </w:rPr>
              <w:t>.0</w:t>
            </w:r>
          </w:p>
        </w:tc>
      </w:tr>
      <w:tr w:rsidR="003316FF"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3316FF" w:rsidRPr="00C04A08" w:rsidRDefault="003316FF" w:rsidP="003316FF">
            <w:pPr>
              <w:pStyle w:val="TAC"/>
              <w:rPr>
                <w:lang w:val="en-US"/>
              </w:rPr>
            </w:pPr>
          </w:p>
        </w:tc>
        <w:tc>
          <w:tcPr>
            <w:tcW w:w="1180" w:type="dxa"/>
            <w:shd w:val="clear" w:color="auto" w:fill="auto"/>
            <w:noWrap/>
            <w:vAlign w:val="center"/>
            <w:hideMark/>
          </w:tcPr>
          <w:p w14:paraId="3681FDFA"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vAlign w:val="center"/>
          </w:tcPr>
          <w:p w14:paraId="33F937CA" w14:textId="014B3F7D" w:rsidR="003316FF" w:rsidRPr="00C04A08" w:rsidRDefault="003316FF" w:rsidP="003316FF">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30D336AB" w:rsidR="003316FF" w:rsidRPr="00C04A08" w:rsidRDefault="003316FF" w:rsidP="003316FF">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455131FB" w:rsidR="00842EF7" w:rsidRPr="00C04A08" w:rsidRDefault="00AA2CCA" w:rsidP="00842EF7">
      <w:pPr>
        <w:rPr>
          <w:rFonts w:eastAsia="Malgun Gothic"/>
        </w:rPr>
      </w:pPr>
      <w:r>
        <w:rPr>
          <w:rFonts w:eastAsia="Malgun Gothic"/>
        </w:rPr>
        <w:t>Where</w:t>
      </w:r>
      <w:r>
        <w:rPr>
          <w:rFonts w:eastAsia="Yu Mincho"/>
        </w:rPr>
        <w:t xml:space="preserve"> the </w:t>
      </w:r>
      <w:r>
        <w:rPr>
          <w:rFonts w:eastAsia="Malgun Gothic"/>
        </w:rPr>
        <w:t xml:space="preserve">following parameters are defined to specify valid RB allocation ranges for </w:t>
      </w:r>
      <w:r>
        <w:rPr>
          <w:rFonts w:eastAsia="SimSun"/>
        </w:rPr>
        <w:t xml:space="preserve">RB allocations in </w:t>
      </w:r>
      <w:r>
        <w:rPr>
          <w:rFonts w:eastAsia="Malgun Gothic"/>
        </w:rPr>
        <w:t>Table 6.2.2.3-2</w:t>
      </w:r>
      <w:r>
        <w:rPr>
          <w:rFonts w:eastAsia="SimSun" w:hint="eastAsia"/>
          <w:lang w:val="en-US" w:eastAsia="zh-CN"/>
        </w:rPr>
        <w:t>, 6.2.2.3-2b and 6.2.2.3-2c</w:t>
      </w:r>
      <w:r>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4A7DF215" w:rsidR="00842EF7" w:rsidRPr="00C04A08" w:rsidRDefault="00AA2CCA" w:rsidP="00842EF7">
      <w:pPr>
        <w:overflowPunct w:val="0"/>
        <w:autoSpaceDE w:val="0"/>
        <w:autoSpaceDN w:val="0"/>
        <w:adjustRightInd w:val="0"/>
        <w:textAlignment w:val="baseline"/>
        <w:rPr>
          <w:rFonts w:eastAsia="SimSun"/>
        </w:rPr>
      </w:pPr>
      <w:r>
        <w:rPr>
          <w:rFonts w:eastAsia="SimSun"/>
        </w:rPr>
        <w:t>An RB allocation belonging to table 6.2.2.3-2</w:t>
      </w:r>
      <w:r>
        <w:rPr>
          <w:rFonts w:eastAsia="SimSun" w:hint="eastAsia"/>
          <w:lang w:val="en-US" w:eastAsia="zh-CN"/>
        </w:rPr>
        <w:t>, 6.2.2.3-2b and 6.2.2.3-2c</w:t>
      </w:r>
      <w:r>
        <w:rPr>
          <w:rFonts w:eastAsia="SimSun"/>
        </w:rPr>
        <w:t xml:space="preserve">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1963" w:name="_Toc21340768"/>
      <w:bookmarkStart w:id="1964" w:name="_Toc29805215"/>
      <w:bookmarkStart w:id="1965" w:name="_Toc36456424"/>
      <w:bookmarkStart w:id="1966" w:name="_Toc36469522"/>
      <w:bookmarkStart w:id="1967" w:name="_Toc37253931"/>
      <w:bookmarkStart w:id="1968" w:name="_Toc37322788"/>
      <w:bookmarkStart w:id="1969" w:name="_Toc37324194"/>
      <w:bookmarkStart w:id="1970" w:name="_Toc45889717"/>
      <w:bookmarkStart w:id="1971" w:name="_Toc52196372"/>
      <w:bookmarkStart w:id="1972" w:name="_Toc52197352"/>
      <w:bookmarkStart w:id="1973" w:name="_Toc53173075"/>
      <w:bookmarkStart w:id="1974" w:name="_Toc53173444"/>
      <w:bookmarkStart w:id="1975" w:name="_Toc61119434"/>
      <w:bookmarkStart w:id="1976" w:name="_Toc61119816"/>
      <w:bookmarkStart w:id="1977" w:name="_Toc67925863"/>
      <w:bookmarkStart w:id="1978" w:name="_Toc75273501"/>
      <w:bookmarkStart w:id="1979" w:name="_Toc76510401"/>
      <w:bookmarkStart w:id="1980" w:name="_Toc83129554"/>
      <w:bookmarkStart w:id="1981" w:name="_Toc90591087"/>
      <w:bookmarkStart w:id="1982" w:name="_Toc98864111"/>
      <w:bookmarkStart w:id="1983" w:name="_Toc99733360"/>
      <w:bookmarkStart w:id="1984"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1985" w:name="_Toc114537002"/>
      <w:bookmarkStart w:id="1986" w:name="_Toc115257270"/>
      <w:bookmarkStart w:id="1987" w:name="_Toc123086589"/>
      <w:bookmarkStart w:id="1988" w:name="_Toc123088324"/>
      <w:bookmarkStart w:id="1989" w:name="_Toc124297979"/>
      <w:bookmarkStart w:id="1990" w:name="_Toc130574730"/>
      <w:bookmarkStart w:id="1991" w:name="_Toc131767140"/>
      <w:bookmarkStart w:id="1992" w:name="_Toc138887726"/>
      <w:bookmarkStart w:id="1993" w:name="_Toc145919921"/>
      <w:r w:rsidRPr="00C04A08">
        <w:t>6.2.2.4</w:t>
      </w:r>
      <w:r w:rsidRPr="00C04A08">
        <w:tab/>
        <w:t>UE maximum output power reduction for power class 4</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1994" w:name="_Toc67925864"/>
      <w:bookmarkStart w:id="1995" w:name="_Toc75273502"/>
      <w:bookmarkStart w:id="1996" w:name="_Toc76510402"/>
      <w:bookmarkStart w:id="1997" w:name="_Toc83129555"/>
      <w:bookmarkStart w:id="1998" w:name="_Toc90591088"/>
      <w:bookmarkStart w:id="1999" w:name="_Toc98864112"/>
      <w:bookmarkStart w:id="2000" w:name="_Toc99733361"/>
      <w:bookmarkStart w:id="2001" w:name="_Toc106577252"/>
      <w:bookmarkStart w:id="2002" w:name="_Toc114537003"/>
      <w:bookmarkStart w:id="2003" w:name="_Toc115257271"/>
      <w:bookmarkStart w:id="2004" w:name="_Toc123086590"/>
      <w:bookmarkStart w:id="2005" w:name="_Toc123088325"/>
      <w:bookmarkStart w:id="2006" w:name="_Toc124297980"/>
      <w:bookmarkStart w:id="2007" w:name="_Toc130574731"/>
      <w:bookmarkStart w:id="2008" w:name="_Toc131767141"/>
      <w:bookmarkStart w:id="2009" w:name="_Toc138887727"/>
      <w:bookmarkStart w:id="2010" w:name="_Toc145919922"/>
      <w:r w:rsidRPr="00FE760F">
        <w:t>6.2.2.</w:t>
      </w:r>
      <w:r>
        <w:t>5</w:t>
      </w:r>
      <w:r w:rsidRPr="00FE760F">
        <w:tab/>
        <w:t xml:space="preserve">UE maximum output power reduction for power class </w:t>
      </w:r>
      <w:r>
        <w:t>5</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2011" w:name="_Toc98864113"/>
      <w:bookmarkStart w:id="2012" w:name="_Toc99733362"/>
      <w:bookmarkStart w:id="2013" w:name="_Toc106577253"/>
      <w:bookmarkStart w:id="2014" w:name="_Toc114537004"/>
      <w:bookmarkStart w:id="2015" w:name="_Toc115257272"/>
      <w:bookmarkStart w:id="2016" w:name="_Toc123086591"/>
      <w:bookmarkStart w:id="2017" w:name="_Toc123088326"/>
      <w:bookmarkStart w:id="2018" w:name="_Toc124297981"/>
      <w:bookmarkStart w:id="2019" w:name="_Toc130574732"/>
      <w:bookmarkStart w:id="2020" w:name="_Toc131767142"/>
      <w:bookmarkStart w:id="2021" w:name="_Toc138887728"/>
      <w:bookmarkStart w:id="2022" w:name="_Toc145919923"/>
      <w:r w:rsidRPr="00FE760F">
        <w:t>6.2.2.</w:t>
      </w:r>
      <w:r>
        <w:t>6</w:t>
      </w:r>
      <w:r w:rsidRPr="00FE760F">
        <w:tab/>
        <w:t xml:space="preserve">UE maximum output power reduction for power class </w:t>
      </w:r>
      <w:r>
        <w:t>6</w:t>
      </w:r>
      <w:bookmarkEnd w:id="2011"/>
      <w:bookmarkEnd w:id="2012"/>
      <w:bookmarkEnd w:id="2013"/>
      <w:bookmarkEnd w:id="2014"/>
      <w:bookmarkEnd w:id="2015"/>
      <w:bookmarkEnd w:id="2016"/>
      <w:bookmarkEnd w:id="2017"/>
      <w:bookmarkEnd w:id="2018"/>
      <w:bookmarkEnd w:id="2019"/>
      <w:bookmarkEnd w:id="2020"/>
      <w:bookmarkEnd w:id="2021"/>
      <w:bookmarkEnd w:id="2022"/>
    </w:p>
    <w:p w14:paraId="0DB6C2EB" w14:textId="77777777" w:rsidR="006C0751" w:rsidRPr="00C77612" w:rsidRDefault="006C0751" w:rsidP="006C0751">
      <w:r>
        <w:t>For power class 6</w:t>
      </w:r>
      <w:r w:rsidRPr="00FE760F">
        <w:t>, MPR specified in sub-clause 6.2.2.3 applies</w:t>
      </w:r>
      <w:r>
        <w:t>.</w:t>
      </w:r>
    </w:p>
    <w:p w14:paraId="2E033D85" w14:textId="6642DAD0" w:rsidR="006C0751" w:rsidRDefault="006C0751" w:rsidP="00842EF7"/>
    <w:p w14:paraId="0336222C" w14:textId="77777777" w:rsidR="00FF6C20" w:rsidRDefault="00FF6C20" w:rsidP="00FF6C20">
      <w:pPr>
        <w:pStyle w:val="Heading4"/>
      </w:pPr>
      <w:bookmarkStart w:id="2023" w:name="_Toc106577254"/>
      <w:bookmarkStart w:id="2024" w:name="_Toc114537005"/>
      <w:bookmarkStart w:id="2025" w:name="_Toc115257273"/>
      <w:bookmarkStart w:id="2026" w:name="_Toc123086592"/>
      <w:bookmarkStart w:id="2027" w:name="_Toc123088327"/>
      <w:bookmarkStart w:id="2028" w:name="_Toc124297982"/>
      <w:bookmarkStart w:id="2029" w:name="_Toc130574733"/>
      <w:bookmarkStart w:id="2030" w:name="_Toc131767143"/>
      <w:bookmarkStart w:id="2031" w:name="_Toc138887729"/>
      <w:bookmarkStart w:id="2032" w:name="_Toc145919924"/>
      <w:r>
        <w:t>6.2.2.7</w:t>
      </w:r>
      <w:r>
        <w:tab/>
        <w:t>UE maximum output power reduction for power class 7</w:t>
      </w:r>
      <w:bookmarkEnd w:id="2023"/>
      <w:bookmarkEnd w:id="2024"/>
      <w:bookmarkEnd w:id="2025"/>
      <w:bookmarkEnd w:id="2026"/>
      <w:bookmarkEnd w:id="2027"/>
      <w:bookmarkEnd w:id="2028"/>
      <w:bookmarkEnd w:id="2029"/>
      <w:bookmarkEnd w:id="2030"/>
      <w:bookmarkEnd w:id="2031"/>
      <w:bookmarkEnd w:id="2032"/>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2033" w:name="_Toc21340769"/>
      <w:bookmarkStart w:id="2034" w:name="_Toc29805216"/>
      <w:bookmarkStart w:id="2035" w:name="_Toc36456425"/>
      <w:bookmarkStart w:id="2036" w:name="_Toc36469523"/>
      <w:bookmarkStart w:id="2037" w:name="_Toc37253932"/>
      <w:bookmarkStart w:id="2038" w:name="_Toc37322789"/>
      <w:bookmarkStart w:id="2039" w:name="_Toc37324195"/>
      <w:bookmarkStart w:id="2040" w:name="_Toc45889718"/>
      <w:bookmarkStart w:id="2041" w:name="_Toc52196373"/>
      <w:bookmarkStart w:id="2042" w:name="_Toc52197353"/>
      <w:bookmarkStart w:id="2043" w:name="_Toc53173076"/>
      <w:bookmarkStart w:id="2044" w:name="_Toc53173445"/>
      <w:bookmarkStart w:id="2045" w:name="_Toc61119435"/>
      <w:bookmarkStart w:id="2046" w:name="_Toc61119817"/>
      <w:bookmarkStart w:id="2047" w:name="_Toc67925865"/>
      <w:bookmarkStart w:id="2048" w:name="_Toc75273503"/>
      <w:bookmarkStart w:id="2049" w:name="_Toc76510403"/>
      <w:bookmarkStart w:id="2050" w:name="_Toc83129556"/>
      <w:bookmarkStart w:id="2051" w:name="_Toc90591089"/>
      <w:bookmarkStart w:id="2052" w:name="_Toc98864114"/>
      <w:bookmarkStart w:id="2053" w:name="_Toc99733363"/>
      <w:bookmarkStart w:id="2054" w:name="_Toc106577255"/>
      <w:bookmarkStart w:id="2055" w:name="_Toc114537006"/>
      <w:bookmarkStart w:id="2056" w:name="_Toc115257274"/>
      <w:bookmarkStart w:id="2057" w:name="_Toc123086593"/>
      <w:bookmarkStart w:id="2058" w:name="_Toc123088328"/>
      <w:bookmarkStart w:id="2059" w:name="_Toc124297983"/>
      <w:bookmarkStart w:id="2060" w:name="_Toc130574734"/>
      <w:bookmarkStart w:id="2061" w:name="_Toc131767144"/>
      <w:bookmarkStart w:id="2062" w:name="_Toc138887730"/>
      <w:bookmarkStart w:id="2063" w:name="_Toc145919925"/>
      <w:r w:rsidRPr="00C04A08">
        <w:t>6.2.3</w:t>
      </w:r>
      <w:r w:rsidRPr="00C04A08">
        <w:tab/>
        <w:t>UE maximum output power with additional requirements</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7F714232" w14:textId="77777777" w:rsidR="00842EF7" w:rsidRPr="00C04A08" w:rsidRDefault="00842EF7" w:rsidP="00842EF7">
      <w:pPr>
        <w:pStyle w:val="Heading4"/>
      </w:pPr>
      <w:bookmarkStart w:id="2064" w:name="_Toc21340770"/>
      <w:bookmarkStart w:id="2065" w:name="_Toc29805217"/>
      <w:bookmarkStart w:id="2066" w:name="_Toc36456426"/>
      <w:bookmarkStart w:id="2067" w:name="_Toc36469524"/>
      <w:bookmarkStart w:id="2068" w:name="_Toc37253933"/>
      <w:bookmarkStart w:id="2069" w:name="_Toc37322790"/>
      <w:bookmarkStart w:id="2070" w:name="_Toc37324196"/>
      <w:bookmarkStart w:id="2071" w:name="_Toc45889719"/>
      <w:bookmarkStart w:id="2072" w:name="_Toc52196374"/>
      <w:bookmarkStart w:id="2073" w:name="_Toc52197354"/>
      <w:bookmarkStart w:id="2074" w:name="_Toc53173077"/>
      <w:bookmarkStart w:id="2075" w:name="_Toc53173446"/>
      <w:bookmarkStart w:id="2076" w:name="_Toc61119436"/>
      <w:bookmarkStart w:id="2077" w:name="_Toc61119818"/>
      <w:bookmarkStart w:id="2078" w:name="_Toc67925866"/>
      <w:bookmarkStart w:id="2079" w:name="_Toc75273504"/>
      <w:bookmarkStart w:id="2080" w:name="_Toc76510404"/>
      <w:bookmarkStart w:id="2081" w:name="_Toc83129557"/>
      <w:bookmarkStart w:id="2082" w:name="_Toc90591090"/>
      <w:bookmarkStart w:id="2083" w:name="_Toc98864115"/>
      <w:bookmarkStart w:id="2084" w:name="_Toc99733364"/>
      <w:bookmarkStart w:id="2085" w:name="_Toc106577256"/>
      <w:bookmarkStart w:id="2086" w:name="_Toc114537007"/>
      <w:bookmarkStart w:id="2087" w:name="_Toc115257275"/>
      <w:bookmarkStart w:id="2088" w:name="_Toc123086594"/>
      <w:bookmarkStart w:id="2089" w:name="_Toc123088329"/>
      <w:bookmarkStart w:id="2090" w:name="_Toc124297984"/>
      <w:bookmarkStart w:id="2091" w:name="_Toc130574735"/>
      <w:bookmarkStart w:id="2092" w:name="_Toc131767145"/>
      <w:bookmarkStart w:id="2093" w:name="_Toc138887731"/>
      <w:bookmarkStart w:id="2094" w:name="_Toc145919926"/>
      <w:r w:rsidRPr="00C04A08">
        <w:t>6.2.3.1</w:t>
      </w:r>
      <w:r w:rsidRPr="00C04A08">
        <w:tab/>
        <w:t>General</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3F0E0F8C" w14:textId="5FCC141C" w:rsidR="00952A85" w:rsidRPr="00C04A08" w:rsidRDefault="00952A85" w:rsidP="00952A85">
      <w:pPr>
        <w:rPr>
          <w:i/>
          <w:lang w:eastAsia="zh-CN"/>
        </w:rPr>
      </w:pPr>
      <w:bookmarkStart w:id="2095"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lastRenderedPageBreak/>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095"/>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3316FF" w:rsidRPr="00C04A08" w14:paraId="6A11F202" w14:textId="77777777" w:rsidTr="00516813">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3316FF" w:rsidRPr="00C04A08" w:rsidRDefault="003316FF" w:rsidP="003316FF">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2986FA66" w:rsidR="003316FF" w:rsidRPr="00C04A08" w:rsidRDefault="003316FF" w:rsidP="003316FF">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3A40E828" w:rsidR="003316FF" w:rsidRPr="00C04A08" w:rsidRDefault="003316FF" w:rsidP="003316FF">
            <w:pPr>
              <w:pStyle w:val="TAC"/>
            </w:pPr>
            <w:r>
              <w:t>NS_204</w:t>
            </w:r>
          </w:p>
        </w:tc>
        <w:tc>
          <w:tcPr>
            <w:tcW w:w="990" w:type="dxa"/>
            <w:tcBorders>
              <w:top w:val="single" w:sz="4" w:space="0" w:color="auto"/>
              <w:left w:val="single" w:sz="4" w:space="0" w:color="auto"/>
              <w:right w:val="single" w:sz="4" w:space="0" w:color="auto"/>
            </w:tcBorders>
          </w:tcPr>
          <w:p w14:paraId="4628C6C8"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255EB1BD"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3CD55349"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5EE8F720"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2A5D7E23"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5FBCD3B0" w14:textId="77777777" w:rsidR="003316FF" w:rsidRPr="00C04A08" w:rsidRDefault="003316FF" w:rsidP="003316FF">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096" w:name="_Toc21340771"/>
      <w:bookmarkStart w:id="2097" w:name="_Toc29805218"/>
      <w:bookmarkStart w:id="2098" w:name="_Toc36456427"/>
      <w:bookmarkStart w:id="2099" w:name="_Toc36469525"/>
      <w:bookmarkStart w:id="2100" w:name="_Toc37253934"/>
      <w:bookmarkStart w:id="2101" w:name="_Toc37322791"/>
      <w:bookmarkStart w:id="2102" w:name="_Toc37324197"/>
      <w:bookmarkStart w:id="2103" w:name="_Toc45889720"/>
      <w:bookmarkStart w:id="2104" w:name="_Toc52196375"/>
      <w:bookmarkStart w:id="2105" w:name="_Toc52197355"/>
      <w:bookmarkStart w:id="2106" w:name="_Toc53173078"/>
      <w:bookmarkStart w:id="2107" w:name="_Toc53173447"/>
      <w:bookmarkStart w:id="2108" w:name="_Toc61119437"/>
      <w:bookmarkStart w:id="2109" w:name="_Toc61119819"/>
      <w:bookmarkStart w:id="2110" w:name="_Toc67925867"/>
      <w:bookmarkStart w:id="2111" w:name="_Toc75273505"/>
      <w:bookmarkStart w:id="2112" w:name="_Toc76510405"/>
      <w:bookmarkStart w:id="2113" w:name="_Toc83129558"/>
      <w:bookmarkStart w:id="2114" w:name="_Toc90591091"/>
      <w:bookmarkStart w:id="2115" w:name="_Toc98864116"/>
      <w:bookmarkStart w:id="2116" w:name="_Toc99733365"/>
      <w:bookmarkStart w:id="2117" w:name="_Toc106577257"/>
      <w:bookmarkStart w:id="2118" w:name="_Toc114537008"/>
      <w:bookmarkStart w:id="2119" w:name="_Toc115257276"/>
      <w:bookmarkStart w:id="2120" w:name="_Toc123086595"/>
      <w:bookmarkStart w:id="2121" w:name="_Toc123088330"/>
      <w:bookmarkStart w:id="2122" w:name="_Toc124297985"/>
      <w:bookmarkStart w:id="2123" w:name="_Toc130574736"/>
      <w:bookmarkStart w:id="2124" w:name="_Toc131767146"/>
      <w:bookmarkStart w:id="2125" w:name="_Toc138887732"/>
      <w:bookmarkStart w:id="2126" w:name="_Toc145919927"/>
      <w:r w:rsidRPr="00C04A08">
        <w:t>6.2.3.2</w:t>
      </w:r>
      <w:r w:rsidRPr="00C04A08">
        <w:tab/>
      </w:r>
      <w:bookmarkEnd w:id="2096"/>
      <w:bookmarkEnd w:id="2097"/>
      <w:bookmarkEnd w:id="2098"/>
      <w:bookmarkEnd w:id="2099"/>
      <w:bookmarkEnd w:id="2100"/>
      <w:bookmarkEnd w:id="2101"/>
      <w:bookmarkEnd w:id="2102"/>
      <w:bookmarkEnd w:id="2103"/>
      <w:bookmarkEnd w:id="2104"/>
      <w:bookmarkEnd w:id="2105"/>
      <w:bookmarkEnd w:id="2106"/>
      <w:bookmarkEnd w:id="2107"/>
      <w:r>
        <w:t>Void</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05A87BA9" w14:textId="77777777" w:rsidR="00C71299" w:rsidRPr="00C04A08" w:rsidRDefault="00C71299" w:rsidP="00C71299">
      <w:pPr>
        <w:pStyle w:val="Heading5"/>
        <w:rPr>
          <w:noProof/>
          <w:snapToGrid w:val="0"/>
          <w:lang w:eastAsia="zh-CN"/>
        </w:rPr>
      </w:pPr>
      <w:bookmarkStart w:id="2127" w:name="_Toc21340772"/>
      <w:bookmarkStart w:id="2128" w:name="_Toc29805219"/>
      <w:bookmarkStart w:id="2129" w:name="_Toc36456428"/>
      <w:bookmarkStart w:id="2130" w:name="_Toc36469526"/>
      <w:bookmarkStart w:id="2131" w:name="_Toc37253935"/>
      <w:bookmarkStart w:id="2132" w:name="_Toc37322792"/>
      <w:bookmarkStart w:id="2133" w:name="_Toc37324198"/>
      <w:bookmarkStart w:id="2134" w:name="_Toc45889721"/>
      <w:bookmarkStart w:id="2135" w:name="_Toc52196376"/>
      <w:bookmarkStart w:id="2136" w:name="_Toc52197356"/>
      <w:bookmarkStart w:id="2137" w:name="_Toc53173079"/>
      <w:bookmarkStart w:id="2138" w:name="_Toc53173448"/>
      <w:bookmarkStart w:id="2139" w:name="_Toc61119438"/>
      <w:bookmarkStart w:id="2140" w:name="_Toc61119820"/>
      <w:bookmarkStart w:id="2141" w:name="_Toc67925868"/>
      <w:bookmarkStart w:id="2142" w:name="_Toc75273506"/>
      <w:bookmarkStart w:id="2143" w:name="_Toc76510406"/>
      <w:bookmarkStart w:id="2144" w:name="_Toc83129559"/>
      <w:bookmarkStart w:id="2145" w:name="_Toc90591092"/>
      <w:bookmarkStart w:id="2146" w:name="_Toc98864117"/>
      <w:bookmarkStart w:id="2147" w:name="_Toc99733366"/>
      <w:bookmarkStart w:id="2148" w:name="_Toc106577258"/>
      <w:bookmarkStart w:id="2149" w:name="_Toc114537009"/>
      <w:bookmarkStart w:id="2150" w:name="_Toc115257277"/>
      <w:bookmarkStart w:id="2151" w:name="_Toc123086596"/>
      <w:bookmarkStart w:id="2152" w:name="_Toc123088331"/>
      <w:bookmarkStart w:id="2153" w:name="_Toc124297986"/>
      <w:bookmarkStart w:id="2154" w:name="_Toc130574737"/>
      <w:bookmarkStart w:id="2155" w:name="_Toc131767147"/>
      <w:bookmarkStart w:id="2156" w:name="_Toc138887733"/>
      <w:bookmarkStart w:id="2157" w:name="_Toc145919928"/>
      <w:r w:rsidRPr="00C04A08">
        <w:rPr>
          <w:noProof/>
          <w:snapToGrid w:val="0"/>
          <w:lang w:eastAsia="zh-CN"/>
        </w:rPr>
        <w:t>6.2.3.2.1</w:t>
      </w:r>
      <w:r w:rsidRPr="00C04A08">
        <w:rPr>
          <w:noProof/>
          <w:snapToGrid w:val="0"/>
          <w:lang w:eastAsia="zh-CN"/>
        </w:rPr>
        <w:tab/>
      </w:r>
      <w:bookmarkEnd w:id="2127"/>
      <w:bookmarkEnd w:id="2128"/>
      <w:bookmarkEnd w:id="2129"/>
      <w:bookmarkEnd w:id="2130"/>
      <w:bookmarkEnd w:id="2131"/>
      <w:bookmarkEnd w:id="2132"/>
      <w:bookmarkEnd w:id="2133"/>
      <w:bookmarkEnd w:id="2134"/>
      <w:bookmarkEnd w:id="2135"/>
      <w:bookmarkEnd w:id="2136"/>
      <w:bookmarkEnd w:id="2137"/>
      <w:bookmarkEnd w:id="2138"/>
      <w:r>
        <w:rPr>
          <w:noProof/>
          <w:snapToGrid w:val="0"/>
          <w:lang w:eastAsia="zh-CN"/>
        </w:rPr>
        <w:t>Void</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158" w:name="_Toc21340773"/>
      <w:bookmarkStart w:id="2159" w:name="_Toc29805220"/>
      <w:bookmarkStart w:id="2160" w:name="_Toc36456429"/>
      <w:bookmarkStart w:id="2161" w:name="_Toc36469527"/>
      <w:bookmarkStart w:id="2162" w:name="_Toc37253936"/>
      <w:bookmarkStart w:id="2163" w:name="_Toc37322793"/>
      <w:bookmarkStart w:id="2164" w:name="_Toc37324199"/>
      <w:bookmarkStart w:id="2165" w:name="_Toc45889722"/>
      <w:bookmarkStart w:id="2166" w:name="_Toc52196377"/>
      <w:bookmarkStart w:id="2167" w:name="_Toc52197357"/>
      <w:bookmarkStart w:id="2168" w:name="_Toc53173080"/>
      <w:bookmarkStart w:id="2169" w:name="_Toc53173449"/>
      <w:bookmarkStart w:id="2170" w:name="_Toc61119439"/>
      <w:bookmarkStart w:id="2171" w:name="_Toc61119821"/>
      <w:bookmarkStart w:id="2172" w:name="_Toc67925869"/>
      <w:bookmarkStart w:id="2173" w:name="_Toc75273507"/>
      <w:bookmarkStart w:id="2174" w:name="_Toc76510407"/>
      <w:bookmarkStart w:id="2175" w:name="_Toc83129560"/>
      <w:bookmarkStart w:id="2176" w:name="_Toc90591093"/>
      <w:bookmarkStart w:id="2177" w:name="_Toc98864118"/>
      <w:bookmarkStart w:id="2178" w:name="_Toc99733367"/>
      <w:bookmarkStart w:id="2179" w:name="_Toc106577259"/>
      <w:bookmarkStart w:id="2180" w:name="_Toc114537010"/>
      <w:bookmarkStart w:id="2181" w:name="_Toc115257278"/>
      <w:bookmarkStart w:id="2182" w:name="_Toc123086597"/>
      <w:bookmarkStart w:id="2183" w:name="_Toc123088332"/>
      <w:bookmarkStart w:id="2184" w:name="_Toc124297987"/>
      <w:bookmarkStart w:id="2185" w:name="_Toc130574738"/>
      <w:bookmarkStart w:id="2186" w:name="_Toc131767148"/>
      <w:bookmarkStart w:id="2187" w:name="_Toc138887734"/>
      <w:bookmarkStart w:id="2188" w:name="_Toc145919929"/>
      <w:r w:rsidRPr="00C04A08">
        <w:rPr>
          <w:noProof/>
          <w:snapToGrid w:val="0"/>
          <w:lang w:eastAsia="zh-CN"/>
        </w:rPr>
        <w:t>6.2.3.2.2</w:t>
      </w:r>
      <w:r w:rsidRPr="00C04A08">
        <w:rPr>
          <w:noProof/>
          <w:snapToGrid w:val="0"/>
          <w:lang w:eastAsia="zh-CN"/>
        </w:rPr>
        <w:tab/>
      </w:r>
      <w:bookmarkEnd w:id="2158"/>
      <w:bookmarkEnd w:id="2159"/>
      <w:bookmarkEnd w:id="2160"/>
      <w:bookmarkEnd w:id="2161"/>
      <w:bookmarkEnd w:id="2162"/>
      <w:bookmarkEnd w:id="2163"/>
      <w:bookmarkEnd w:id="2164"/>
      <w:bookmarkEnd w:id="2165"/>
      <w:bookmarkEnd w:id="2166"/>
      <w:bookmarkEnd w:id="2167"/>
      <w:bookmarkEnd w:id="2168"/>
      <w:bookmarkEnd w:id="2169"/>
      <w:r>
        <w:rPr>
          <w:noProof/>
          <w:snapToGrid w:val="0"/>
          <w:lang w:eastAsia="zh-CN"/>
        </w:rPr>
        <w:t>Void</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189" w:name="_Toc21340774"/>
      <w:bookmarkStart w:id="2190" w:name="_Toc29805221"/>
      <w:bookmarkStart w:id="2191" w:name="_Toc36456430"/>
      <w:bookmarkStart w:id="2192" w:name="_Toc36469528"/>
      <w:bookmarkStart w:id="2193" w:name="_Toc37253937"/>
      <w:bookmarkStart w:id="2194" w:name="_Toc37322794"/>
      <w:bookmarkStart w:id="2195" w:name="_Toc37324200"/>
      <w:bookmarkStart w:id="2196" w:name="_Toc45889723"/>
      <w:bookmarkStart w:id="2197" w:name="_Toc52196378"/>
      <w:bookmarkStart w:id="2198" w:name="_Toc52197358"/>
      <w:bookmarkStart w:id="2199" w:name="_Toc53173081"/>
      <w:bookmarkStart w:id="2200" w:name="_Toc53173450"/>
      <w:bookmarkStart w:id="2201" w:name="_Toc61119440"/>
      <w:bookmarkStart w:id="2202" w:name="_Toc61119822"/>
      <w:bookmarkStart w:id="2203" w:name="_Toc67925870"/>
      <w:bookmarkStart w:id="2204" w:name="_Toc75273508"/>
      <w:bookmarkStart w:id="2205" w:name="_Toc76510408"/>
      <w:bookmarkStart w:id="2206" w:name="_Toc83129561"/>
      <w:bookmarkStart w:id="2207" w:name="_Toc90591094"/>
      <w:bookmarkStart w:id="2208" w:name="_Toc98864119"/>
      <w:bookmarkStart w:id="2209" w:name="_Toc99733368"/>
      <w:bookmarkStart w:id="2210" w:name="_Toc106577260"/>
      <w:bookmarkStart w:id="2211" w:name="_Toc114537011"/>
      <w:bookmarkStart w:id="2212" w:name="_Toc115257279"/>
      <w:bookmarkStart w:id="2213" w:name="_Toc123086598"/>
      <w:bookmarkStart w:id="2214" w:name="_Toc123088333"/>
      <w:bookmarkStart w:id="2215" w:name="_Toc124297988"/>
      <w:bookmarkStart w:id="2216" w:name="_Toc130574739"/>
      <w:bookmarkStart w:id="2217" w:name="_Toc131767149"/>
      <w:bookmarkStart w:id="2218" w:name="_Toc138887735"/>
      <w:bookmarkStart w:id="2219" w:name="_Toc145919930"/>
      <w:r w:rsidRPr="00C04A08">
        <w:rPr>
          <w:noProof/>
          <w:snapToGrid w:val="0"/>
          <w:lang w:eastAsia="zh-CN"/>
        </w:rPr>
        <w:t>6.2.3.2.3</w:t>
      </w:r>
      <w:r w:rsidRPr="00C04A08">
        <w:rPr>
          <w:noProof/>
          <w:snapToGrid w:val="0"/>
          <w:lang w:eastAsia="zh-CN"/>
        </w:rPr>
        <w:tab/>
      </w:r>
      <w:bookmarkEnd w:id="2189"/>
      <w:bookmarkEnd w:id="2190"/>
      <w:bookmarkEnd w:id="2191"/>
      <w:bookmarkEnd w:id="2192"/>
      <w:bookmarkEnd w:id="2193"/>
      <w:bookmarkEnd w:id="2194"/>
      <w:bookmarkEnd w:id="2195"/>
      <w:bookmarkEnd w:id="2196"/>
      <w:bookmarkEnd w:id="2197"/>
      <w:bookmarkEnd w:id="2198"/>
      <w:bookmarkEnd w:id="2199"/>
      <w:bookmarkEnd w:id="2200"/>
      <w:r>
        <w:rPr>
          <w:noProof/>
          <w:snapToGrid w:val="0"/>
          <w:lang w:eastAsia="zh-CN"/>
        </w:rPr>
        <w:t>Void</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0D5922F8" w14:textId="552C0977" w:rsidR="00387A45" w:rsidRDefault="00387A45" w:rsidP="00387A45">
      <w:pPr>
        <w:rPr>
          <w:noProof/>
          <w:snapToGrid w:val="0"/>
          <w:lang w:eastAsia="zh-CN"/>
        </w:rPr>
      </w:pPr>
      <w:bookmarkStart w:id="2220" w:name="_Toc21340775"/>
      <w:bookmarkStart w:id="2221" w:name="_Toc29805222"/>
      <w:bookmarkStart w:id="2222" w:name="_Toc36456431"/>
      <w:bookmarkStart w:id="2223" w:name="_Toc36469529"/>
      <w:bookmarkStart w:id="2224" w:name="_Toc37253938"/>
      <w:bookmarkStart w:id="2225" w:name="_Toc37322795"/>
      <w:bookmarkStart w:id="2226" w:name="_Toc37324201"/>
      <w:bookmarkStart w:id="2227" w:name="_Toc45889724"/>
      <w:bookmarkStart w:id="2228" w:name="_Toc52196379"/>
      <w:bookmarkStart w:id="2229" w:name="_Toc52197359"/>
      <w:bookmarkStart w:id="2230" w:name="_Toc53173082"/>
      <w:bookmarkStart w:id="2231" w:name="_Toc53173451"/>
      <w:bookmarkStart w:id="2232" w:name="_Toc61119441"/>
      <w:bookmarkStart w:id="2233" w:name="_Toc61119823"/>
      <w:bookmarkStart w:id="2234" w:name="_Toc67925871"/>
      <w:bookmarkStart w:id="2235" w:name="_Toc75273509"/>
      <w:bookmarkStart w:id="2236" w:name="_Toc76510409"/>
      <w:bookmarkStart w:id="2237" w:name="_Toc83129562"/>
      <w:bookmarkStart w:id="2238" w:name="_Toc90591095"/>
      <w:bookmarkStart w:id="2239" w:name="_Toc21340776"/>
      <w:bookmarkStart w:id="2240" w:name="_Toc29805223"/>
      <w:bookmarkStart w:id="2241" w:name="_Toc36456432"/>
      <w:bookmarkStart w:id="2242" w:name="_Toc36469530"/>
      <w:bookmarkStart w:id="2243" w:name="_Toc37253939"/>
      <w:bookmarkStart w:id="2244" w:name="_Toc37322796"/>
      <w:bookmarkStart w:id="2245" w:name="_Toc37324202"/>
      <w:bookmarkStart w:id="2246" w:name="_Toc45889725"/>
      <w:bookmarkStart w:id="2247" w:name="_Toc52196380"/>
      <w:bookmarkStart w:id="2248" w:name="_Toc52197360"/>
      <w:bookmarkStart w:id="2249" w:name="_Toc53173083"/>
      <w:bookmarkStart w:id="2250" w:name="_Toc53173452"/>
    </w:p>
    <w:p w14:paraId="2F9F3493" w14:textId="77777777" w:rsidR="00387A45" w:rsidRPr="00C04A08" w:rsidRDefault="00387A45" w:rsidP="00D913B1">
      <w:pPr>
        <w:pStyle w:val="TH"/>
      </w:pPr>
      <w:r>
        <w:rPr>
          <w:noProof/>
          <w:snapToGrid w:val="0"/>
          <w:lang w:eastAsia="zh-CN"/>
        </w:rPr>
        <w:lastRenderedPageBreak/>
        <w:t>Table 6.2.3.2.3</w:t>
      </w:r>
      <w:r w:rsidRPr="00C04A08">
        <w:rPr>
          <w:noProof/>
          <w:snapToGrid w:val="0"/>
          <w:lang w:eastAsia="zh-CN"/>
        </w:rPr>
        <w:t>-1: (Void)</w:t>
      </w:r>
    </w:p>
    <w:p w14:paraId="26E86A51" w14:textId="77777777" w:rsidR="00C71299" w:rsidRDefault="00C71299" w:rsidP="00C71299">
      <w:pPr>
        <w:pStyle w:val="Heading5"/>
      </w:pPr>
      <w:bookmarkStart w:id="2251" w:name="_Toc98864120"/>
      <w:bookmarkStart w:id="2252" w:name="_Toc99733369"/>
      <w:bookmarkStart w:id="2253" w:name="_Toc106577261"/>
      <w:bookmarkStart w:id="2254" w:name="_Toc114537012"/>
      <w:bookmarkStart w:id="2255" w:name="_Toc115257280"/>
      <w:bookmarkStart w:id="2256" w:name="_Toc123086599"/>
      <w:bookmarkStart w:id="2257" w:name="_Toc123088334"/>
      <w:bookmarkStart w:id="2258" w:name="_Toc124297989"/>
      <w:bookmarkStart w:id="2259" w:name="_Toc130574740"/>
      <w:bookmarkStart w:id="2260" w:name="_Toc131767150"/>
      <w:bookmarkStart w:id="2261" w:name="_Toc138887736"/>
      <w:bookmarkStart w:id="2262" w:name="_Toc145919931"/>
      <w:r w:rsidRPr="00C04A08">
        <w:t>6.2.3.2.4</w:t>
      </w:r>
      <w:r w:rsidRPr="00C04A08">
        <w:tab/>
      </w:r>
      <w:r w:rsidRPr="0019697A">
        <w:t>Void</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51"/>
      <w:bookmarkEnd w:id="2252"/>
      <w:bookmarkEnd w:id="2253"/>
      <w:bookmarkEnd w:id="2254"/>
      <w:bookmarkEnd w:id="2255"/>
      <w:bookmarkEnd w:id="2256"/>
      <w:bookmarkEnd w:id="2257"/>
      <w:bookmarkEnd w:id="2258"/>
      <w:bookmarkEnd w:id="2259"/>
      <w:bookmarkEnd w:id="2260"/>
      <w:bookmarkEnd w:id="2261"/>
      <w:bookmarkEnd w:id="2262"/>
    </w:p>
    <w:p w14:paraId="360B497C" w14:textId="5ED0EABD" w:rsidR="000F2FDA" w:rsidRPr="00FE760F" w:rsidRDefault="000F2FDA" w:rsidP="00E32434">
      <w:pPr>
        <w:pStyle w:val="Heading5"/>
      </w:pPr>
      <w:bookmarkStart w:id="2263" w:name="_Toc67925872"/>
      <w:bookmarkStart w:id="2264" w:name="_Toc75273510"/>
      <w:bookmarkStart w:id="2265" w:name="_Toc76510410"/>
      <w:bookmarkStart w:id="2266" w:name="_Toc83129563"/>
      <w:bookmarkStart w:id="2267" w:name="_Toc90591096"/>
      <w:bookmarkStart w:id="2268" w:name="_Toc98864121"/>
      <w:bookmarkStart w:id="2269" w:name="_Toc99733370"/>
      <w:bookmarkStart w:id="2270" w:name="_Toc106577262"/>
      <w:bookmarkStart w:id="2271" w:name="_Toc114537013"/>
      <w:bookmarkStart w:id="2272" w:name="_Toc115257281"/>
      <w:bookmarkStart w:id="2273" w:name="_Toc123086600"/>
      <w:bookmarkStart w:id="2274" w:name="_Toc123088335"/>
      <w:bookmarkStart w:id="2275" w:name="_Toc124297990"/>
      <w:bookmarkStart w:id="2276" w:name="_Toc130574741"/>
      <w:bookmarkStart w:id="2277" w:name="_Toc131767151"/>
      <w:bookmarkStart w:id="2278" w:name="_Toc138887737"/>
      <w:bookmarkStart w:id="2279" w:name="_Toc145919932"/>
      <w:bookmarkStart w:id="2280" w:name="_Toc61119442"/>
      <w:bookmarkStart w:id="2281" w:name="_Toc61119824"/>
      <w:bookmarkStart w:id="2282" w:name="_Toc67925873"/>
      <w:bookmarkStart w:id="2283" w:name="_Toc75273511"/>
      <w:bookmarkStart w:id="2284" w:name="_Toc76510411"/>
      <w:r w:rsidRPr="00E32434">
        <w:rPr>
          <w:szCs w:val="22"/>
        </w:rPr>
        <w:t>6.2.3.2.5</w:t>
      </w:r>
      <w:r w:rsidRPr="00E32434">
        <w:rPr>
          <w:szCs w:val="22"/>
        </w:rPr>
        <w:tab/>
      </w:r>
      <w:bookmarkEnd w:id="2263"/>
      <w:bookmarkEnd w:id="2264"/>
      <w:bookmarkEnd w:id="2265"/>
      <w:r w:rsidRPr="00E32434">
        <w:rPr>
          <w:szCs w:val="22"/>
        </w:rPr>
        <w:t>Void</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206361A7" w14:textId="77777777" w:rsidR="00842EF7" w:rsidRPr="00C04A08" w:rsidRDefault="00842EF7" w:rsidP="00C71299">
      <w:pPr>
        <w:pStyle w:val="Heading4"/>
      </w:pPr>
      <w:bookmarkStart w:id="2285" w:name="_Toc83129564"/>
      <w:bookmarkStart w:id="2286" w:name="_Toc90591097"/>
      <w:bookmarkStart w:id="2287" w:name="_Toc98864122"/>
      <w:bookmarkStart w:id="2288" w:name="_Toc99733371"/>
      <w:bookmarkStart w:id="2289" w:name="_Toc106577263"/>
      <w:bookmarkStart w:id="2290" w:name="_Toc114537014"/>
      <w:bookmarkStart w:id="2291" w:name="_Toc115257282"/>
      <w:bookmarkStart w:id="2292" w:name="_Toc123086601"/>
      <w:bookmarkStart w:id="2293" w:name="_Toc123088336"/>
      <w:bookmarkStart w:id="2294" w:name="_Toc124297991"/>
      <w:bookmarkStart w:id="2295" w:name="_Toc130574742"/>
      <w:bookmarkStart w:id="2296" w:name="_Toc131767152"/>
      <w:bookmarkStart w:id="2297" w:name="_Toc138887738"/>
      <w:bookmarkStart w:id="2298" w:name="_Toc145919933"/>
      <w:r w:rsidRPr="00C04A08">
        <w:t>6.2.3.3</w:t>
      </w:r>
      <w:r w:rsidRPr="00C04A08">
        <w:tab/>
        <w:t>A-MPR for NS_202</w:t>
      </w:r>
      <w:bookmarkEnd w:id="2239"/>
      <w:bookmarkEnd w:id="2240"/>
      <w:bookmarkEnd w:id="2241"/>
      <w:bookmarkEnd w:id="2242"/>
      <w:bookmarkEnd w:id="2243"/>
      <w:bookmarkEnd w:id="2244"/>
      <w:bookmarkEnd w:id="2245"/>
      <w:bookmarkEnd w:id="2246"/>
      <w:bookmarkEnd w:id="2247"/>
      <w:bookmarkEnd w:id="2248"/>
      <w:bookmarkEnd w:id="2249"/>
      <w:bookmarkEnd w:id="2250"/>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1FA614AB" w14:textId="77777777" w:rsidR="00842EF7" w:rsidRPr="00C04A08" w:rsidRDefault="00842EF7" w:rsidP="0013282A">
      <w:pPr>
        <w:pStyle w:val="Heading5"/>
      </w:pPr>
      <w:bookmarkStart w:id="2299" w:name="_Toc21340777"/>
      <w:bookmarkStart w:id="2300" w:name="_Toc29805224"/>
      <w:bookmarkStart w:id="2301" w:name="_Toc36456433"/>
      <w:bookmarkStart w:id="2302" w:name="_Toc36469531"/>
      <w:bookmarkStart w:id="2303" w:name="_Toc37253940"/>
      <w:bookmarkStart w:id="2304" w:name="_Toc37322797"/>
      <w:bookmarkStart w:id="2305" w:name="_Toc37324203"/>
      <w:bookmarkStart w:id="2306" w:name="_Toc45889726"/>
      <w:bookmarkStart w:id="2307" w:name="_Toc52196381"/>
      <w:bookmarkStart w:id="2308" w:name="_Toc52197361"/>
      <w:bookmarkStart w:id="2309" w:name="_Toc53173084"/>
      <w:bookmarkStart w:id="2310" w:name="_Toc53173453"/>
      <w:bookmarkStart w:id="2311" w:name="_Toc61119443"/>
      <w:bookmarkStart w:id="2312" w:name="_Toc61119825"/>
      <w:bookmarkStart w:id="2313" w:name="_Toc67925874"/>
      <w:bookmarkStart w:id="2314" w:name="_Toc75273512"/>
      <w:bookmarkStart w:id="2315" w:name="_Toc76510412"/>
      <w:bookmarkStart w:id="2316" w:name="_Toc83129565"/>
      <w:bookmarkStart w:id="2317" w:name="_Toc90591098"/>
      <w:bookmarkStart w:id="2318" w:name="_Toc98864123"/>
      <w:bookmarkStart w:id="2319" w:name="_Toc99733372"/>
      <w:bookmarkStart w:id="2320" w:name="_Toc106577264"/>
      <w:bookmarkStart w:id="2321" w:name="_Toc114537015"/>
      <w:bookmarkStart w:id="2322" w:name="_Toc115257283"/>
      <w:bookmarkStart w:id="2323" w:name="_Toc123086602"/>
      <w:bookmarkStart w:id="2324" w:name="_Toc123088337"/>
      <w:bookmarkStart w:id="2325" w:name="_Toc124297992"/>
      <w:bookmarkStart w:id="2326" w:name="_Toc130574743"/>
      <w:bookmarkStart w:id="2327" w:name="_Toc131767153"/>
      <w:bookmarkStart w:id="2328" w:name="_Toc138887739"/>
      <w:bookmarkStart w:id="2329" w:name="_Toc145919934"/>
      <w:r w:rsidRPr="00C04A08">
        <w:t>6.2.3.3.1</w:t>
      </w:r>
      <w:r w:rsidRPr="00C04A08">
        <w:tab/>
        <w:t>A-MPR for NS_202 for power class 1</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330" w:name="_Toc21340778"/>
      <w:bookmarkStart w:id="2331" w:name="_Toc29805225"/>
      <w:bookmarkStart w:id="2332" w:name="_Toc36456434"/>
      <w:bookmarkStart w:id="2333" w:name="_Toc36469532"/>
      <w:bookmarkStart w:id="2334" w:name="_Toc37253941"/>
      <w:bookmarkStart w:id="2335" w:name="_Toc37322798"/>
      <w:bookmarkStart w:id="2336" w:name="_Toc37324204"/>
      <w:bookmarkStart w:id="2337" w:name="_Toc45889727"/>
      <w:bookmarkStart w:id="2338" w:name="_Toc52196382"/>
      <w:bookmarkStart w:id="2339" w:name="_Toc52197362"/>
      <w:bookmarkStart w:id="2340" w:name="_Toc53173085"/>
      <w:bookmarkStart w:id="2341" w:name="_Toc53173454"/>
      <w:bookmarkStart w:id="2342" w:name="_Toc61119444"/>
      <w:bookmarkStart w:id="2343" w:name="_Toc61119826"/>
      <w:bookmarkStart w:id="2344" w:name="_Toc67925875"/>
      <w:bookmarkStart w:id="2345" w:name="_Toc75273513"/>
      <w:bookmarkStart w:id="2346" w:name="_Toc76510413"/>
      <w:bookmarkStart w:id="2347" w:name="_Toc83129566"/>
      <w:bookmarkStart w:id="2348" w:name="_Toc90591099"/>
      <w:bookmarkStart w:id="2349" w:name="_Toc98864124"/>
      <w:bookmarkStart w:id="2350" w:name="_Toc99733373"/>
      <w:bookmarkStart w:id="2351" w:name="_Toc106577265"/>
      <w:bookmarkStart w:id="2352" w:name="_Toc114537016"/>
      <w:bookmarkStart w:id="2353" w:name="_Toc115257284"/>
      <w:bookmarkStart w:id="2354" w:name="_Toc123086603"/>
      <w:bookmarkStart w:id="2355" w:name="_Toc123088338"/>
      <w:bookmarkStart w:id="2356" w:name="_Toc124297993"/>
      <w:bookmarkStart w:id="2357" w:name="_Toc130574744"/>
      <w:bookmarkStart w:id="2358" w:name="_Toc131767154"/>
      <w:bookmarkStart w:id="2359" w:name="_Toc138887740"/>
      <w:bookmarkStart w:id="2360" w:name="_Toc145919935"/>
      <w:r w:rsidRPr="00C04A08">
        <w:t>6.2.3.3.2</w:t>
      </w:r>
      <w:r w:rsidRPr="00C04A08">
        <w:tab/>
        <w:t>A-MPR for NS_202 for power class 2</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2361" w:name="_Toc21340779"/>
      <w:bookmarkStart w:id="2362" w:name="_Toc29805226"/>
      <w:bookmarkStart w:id="2363" w:name="_Toc36456435"/>
      <w:bookmarkStart w:id="2364" w:name="_Toc36469533"/>
      <w:bookmarkStart w:id="2365" w:name="_Toc37253942"/>
      <w:bookmarkStart w:id="2366" w:name="_Toc37322799"/>
      <w:bookmarkStart w:id="2367" w:name="_Toc37324205"/>
      <w:bookmarkStart w:id="2368" w:name="_Toc45889728"/>
      <w:bookmarkStart w:id="2369" w:name="_Toc52196383"/>
      <w:bookmarkStart w:id="2370" w:name="_Toc52197363"/>
      <w:bookmarkStart w:id="2371" w:name="_Toc53173086"/>
      <w:bookmarkStart w:id="2372" w:name="_Toc53173455"/>
      <w:bookmarkStart w:id="2373" w:name="_Toc61119445"/>
      <w:bookmarkStart w:id="2374" w:name="_Toc61119827"/>
      <w:bookmarkStart w:id="2375" w:name="_Toc67925876"/>
      <w:bookmarkStart w:id="2376" w:name="_Toc75273514"/>
      <w:bookmarkStart w:id="2377" w:name="_Toc76510414"/>
      <w:bookmarkStart w:id="2378" w:name="_Toc83129567"/>
      <w:bookmarkStart w:id="2379" w:name="_Toc90591100"/>
      <w:bookmarkStart w:id="2380" w:name="_Toc98864125"/>
      <w:bookmarkStart w:id="2381" w:name="_Toc99733374"/>
      <w:bookmarkStart w:id="2382" w:name="_Toc106577266"/>
      <w:bookmarkStart w:id="2383" w:name="_Toc114537017"/>
      <w:bookmarkStart w:id="2384" w:name="_Toc115257285"/>
      <w:bookmarkStart w:id="2385" w:name="_Toc123086604"/>
      <w:bookmarkStart w:id="2386" w:name="_Toc123088339"/>
      <w:bookmarkStart w:id="2387" w:name="_Toc124297994"/>
      <w:bookmarkStart w:id="2388" w:name="_Toc130574745"/>
      <w:bookmarkStart w:id="2389" w:name="_Toc131767155"/>
      <w:bookmarkStart w:id="2390" w:name="_Toc138887741"/>
      <w:bookmarkStart w:id="2391" w:name="_Toc145919936"/>
      <w:r w:rsidRPr="00C04A08">
        <w:t>6.2.3.3.3</w:t>
      </w:r>
      <w:r w:rsidRPr="00C04A08">
        <w:tab/>
        <w:t>A-MPR for NS_202 for power class 3</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2392" w:name="_Toc21340780"/>
      <w:bookmarkStart w:id="2393" w:name="_Toc29805227"/>
      <w:bookmarkStart w:id="2394" w:name="_Toc36456436"/>
      <w:bookmarkStart w:id="2395" w:name="_Toc36469534"/>
      <w:bookmarkStart w:id="2396" w:name="_Toc37253943"/>
      <w:bookmarkStart w:id="2397" w:name="_Toc37322800"/>
      <w:bookmarkStart w:id="2398" w:name="_Toc37324206"/>
      <w:bookmarkStart w:id="2399" w:name="_Toc45889729"/>
      <w:bookmarkStart w:id="2400" w:name="_Toc52196384"/>
      <w:bookmarkStart w:id="2401" w:name="_Toc52197364"/>
      <w:bookmarkStart w:id="2402" w:name="_Toc53173087"/>
      <w:bookmarkStart w:id="2403" w:name="_Toc53173456"/>
      <w:bookmarkStart w:id="2404" w:name="_Toc61119446"/>
      <w:bookmarkStart w:id="2405" w:name="_Toc61119828"/>
      <w:bookmarkStart w:id="2406" w:name="_Toc67925877"/>
      <w:bookmarkStart w:id="2407" w:name="_Toc75273515"/>
      <w:bookmarkStart w:id="2408" w:name="_Toc76510415"/>
      <w:bookmarkStart w:id="2409" w:name="_Toc83129568"/>
      <w:bookmarkStart w:id="2410" w:name="_Toc90591101"/>
      <w:bookmarkStart w:id="2411" w:name="_Toc98864126"/>
      <w:bookmarkStart w:id="2412" w:name="_Toc99733375"/>
      <w:bookmarkStart w:id="2413" w:name="_Toc106577267"/>
      <w:bookmarkStart w:id="2414" w:name="_Toc114537018"/>
      <w:bookmarkStart w:id="2415" w:name="_Toc115257286"/>
      <w:bookmarkStart w:id="2416" w:name="_Toc123086605"/>
      <w:bookmarkStart w:id="2417" w:name="_Toc123088340"/>
      <w:bookmarkStart w:id="2418" w:name="_Toc124297995"/>
      <w:bookmarkStart w:id="2419" w:name="_Toc130574746"/>
      <w:bookmarkStart w:id="2420" w:name="_Toc131767156"/>
      <w:bookmarkStart w:id="2421" w:name="_Toc138887742"/>
      <w:bookmarkStart w:id="2422" w:name="_Toc145919937"/>
      <w:r w:rsidRPr="00C04A08">
        <w:t>6.2.3.3.4</w:t>
      </w:r>
      <w:r w:rsidRPr="00C04A08">
        <w:tab/>
        <w:t>A-MPR for NS_202 for power class 4</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2423" w:name="_Toc67925878"/>
      <w:bookmarkStart w:id="2424" w:name="_Toc75273516"/>
      <w:bookmarkStart w:id="2425" w:name="_Toc76510416"/>
      <w:bookmarkStart w:id="2426" w:name="_Toc83129569"/>
      <w:bookmarkStart w:id="2427" w:name="_Toc90591102"/>
      <w:bookmarkStart w:id="2428" w:name="_Toc98864127"/>
      <w:bookmarkStart w:id="2429" w:name="_Toc99733376"/>
      <w:bookmarkStart w:id="2430" w:name="_Toc106577268"/>
      <w:bookmarkStart w:id="2431" w:name="_Toc114537019"/>
      <w:bookmarkStart w:id="2432" w:name="_Toc115257287"/>
      <w:bookmarkStart w:id="2433" w:name="_Toc123086606"/>
      <w:bookmarkStart w:id="2434" w:name="_Toc123088341"/>
      <w:bookmarkStart w:id="2435" w:name="_Toc124297996"/>
      <w:bookmarkStart w:id="2436" w:name="_Toc130574747"/>
      <w:bookmarkStart w:id="2437" w:name="_Toc131767157"/>
      <w:bookmarkStart w:id="2438" w:name="_Toc138887743"/>
      <w:bookmarkStart w:id="2439" w:name="_Toc145919938"/>
      <w:r w:rsidRPr="00E32434">
        <w:rPr>
          <w:szCs w:val="22"/>
        </w:rPr>
        <w:t>6.2.3.3.5</w:t>
      </w:r>
      <w:r w:rsidRPr="00E32434">
        <w:rPr>
          <w:szCs w:val="22"/>
        </w:rPr>
        <w:tab/>
        <w:t>A-MPR for NS_202 for power class 5</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2440" w:name="_Toc98864128"/>
      <w:bookmarkStart w:id="2441" w:name="_Toc99733377"/>
      <w:bookmarkStart w:id="2442" w:name="_Toc106577269"/>
      <w:bookmarkStart w:id="2443" w:name="_Toc114537020"/>
      <w:bookmarkStart w:id="2444" w:name="_Toc115257288"/>
      <w:bookmarkStart w:id="2445" w:name="_Toc123086607"/>
      <w:bookmarkStart w:id="2446" w:name="_Toc123088342"/>
      <w:bookmarkStart w:id="2447" w:name="_Toc124297997"/>
      <w:bookmarkStart w:id="2448" w:name="_Toc130574748"/>
      <w:bookmarkStart w:id="2449" w:name="_Toc131767158"/>
      <w:bookmarkStart w:id="2450" w:name="_Toc138887744"/>
      <w:bookmarkStart w:id="2451" w:name="_Toc145919939"/>
      <w:r w:rsidRPr="00E32434">
        <w:rPr>
          <w:szCs w:val="22"/>
        </w:rPr>
        <w:t>6.2.3.3.</w:t>
      </w:r>
      <w:r>
        <w:rPr>
          <w:szCs w:val="22"/>
        </w:rPr>
        <w:t>6</w:t>
      </w:r>
      <w:r w:rsidRPr="00E32434">
        <w:rPr>
          <w:szCs w:val="22"/>
        </w:rPr>
        <w:tab/>
        <w:t xml:space="preserve">A-MPR for NS_202 for power class </w:t>
      </w:r>
      <w:r>
        <w:rPr>
          <w:szCs w:val="22"/>
        </w:rPr>
        <w:t>6</w:t>
      </w:r>
      <w:bookmarkEnd w:id="2440"/>
      <w:bookmarkEnd w:id="2441"/>
      <w:bookmarkEnd w:id="2442"/>
      <w:bookmarkEnd w:id="2443"/>
      <w:bookmarkEnd w:id="2444"/>
      <w:bookmarkEnd w:id="2445"/>
      <w:bookmarkEnd w:id="2446"/>
      <w:bookmarkEnd w:id="2447"/>
      <w:bookmarkEnd w:id="2448"/>
      <w:bookmarkEnd w:id="2449"/>
      <w:bookmarkEnd w:id="2450"/>
      <w:bookmarkEnd w:id="2451"/>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2452" w:name="_Toc106577270"/>
      <w:bookmarkStart w:id="2453" w:name="_Toc114537021"/>
      <w:bookmarkStart w:id="2454" w:name="_Toc115257289"/>
      <w:bookmarkStart w:id="2455" w:name="_Toc123086608"/>
      <w:bookmarkStart w:id="2456" w:name="_Toc123088343"/>
      <w:bookmarkStart w:id="2457" w:name="_Toc124297998"/>
      <w:bookmarkStart w:id="2458" w:name="_Toc130574749"/>
      <w:bookmarkStart w:id="2459" w:name="_Toc131767159"/>
      <w:bookmarkStart w:id="2460" w:name="_Toc138887745"/>
      <w:bookmarkStart w:id="2461" w:name="_Toc145919940"/>
      <w:r>
        <w:rPr>
          <w:szCs w:val="22"/>
        </w:rPr>
        <w:t>6.2.3.3.7</w:t>
      </w:r>
      <w:r>
        <w:rPr>
          <w:szCs w:val="22"/>
        </w:rPr>
        <w:tab/>
        <w:t>A-MPR for NS_202 for power class 7</w:t>
      </w:r>
      <w:bookmarkEnd w:id="2452"/>
      <w:bookmarkEnd w:id="2453"/>
      <w:bookmarkEnd w:id="2454"/>
      <w:bookmarkEnd w:id="2455"/>
      <w:bookmarkEnd w:id="2456"/>
      <w:bookmarkEnd w:id="2457"/>
      <w:bookmarkEnd w:id="2458"/>
      <w:bookmarkEnd w:id="2459"/>
      <w:bookmarkEnd w:id="2460"/>
      <w:bookmarkEnd w:id="2461"/>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2462" w:name="_Toc61119447"/>
      <w:bookmarkStart w:id="2463" w:name="_Toc61119829"/>
      <w:bookmarkStart w:id="2464" w:name="_Toc67925879"/>
      <w:bookmarkStart w:id="2465" w:name="_Toc75273517"/>
      <w:bookmarkStart w:id="2466" w:name="_Toc76510417"/>
      <w:bookmarkStart w:id="2467" w:name="_Toc83129570"/>
      <w:bookmarkStart w:id="2468" w:name="_Toc90591103"/>
      <w:bookmarkStart w:id="2469" w:name="_Toc98864129"/>
      <w:bookmarkStart w:id="2470" w:name="_Toc99733378"/>
      <w:bookmarkStart w:id="2471" w:name="_Toc106577271"/>
      <w:bookmarkStart w:id="2472" w:name="_Toc114537022"/>
      <w:bookmarkStart w:id="2473" w:name="_Toc115257290"/>
      <w:bookmarkStart w:id="2474" w:name="_Toc123086609"/>
      <w:bookmarkStart w:id="2475" w:name="_Toc123088344"/>
      <w:bookmarkStart w:id="2476" w:name="_Toc124297999"/>
      <w:bookmarkStart w:id="2477" w:name="_Toc130574750"/>
      <w:bookmarkStart w:id="2478" w:name="_Toc131767160"/>
      <w:bookmarkStart w:id="2479" w:name="_Toc138887746"/>
      <w:bookmarkStart w:id="2480" w:name="_Toc145919941"/>
      <w:r w:rsidRPr="000231CE">
        <w:rPr>
          <w:rFonts w:eastAsia="Malgun Gothic"/>
        </w:rPr>
        <w:t>6.2.3.4</w:t>
      </w:r>
      <w:r w:rsidRPr="000231CE">
        <w:rPr>
          <w:rFonts w:eastAsia="Malgun Gothic"/>
        </w:rPr>
        <w:tab/>
        <w:t>A-MPR for NS_203</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0DB1421C" w14:textId="77777777" w:rsidR="00C71299" w:rsidRPr="000231CE" w:rsidRDefault="00C71299" w:rsidP="00C71299">
      <w:pPr>
        <w:pStyle w:val="Heading5"/>
        <w:rPr>
          <w:rFonts w:eastAsia="Malgun Gothic"/>
          <w:noProof/>
          <w:snapToGrid w:val="0"/>
          <w:lang w:eastAsia="zh-CN"/>
        </w:rPr>
      </w:pPr>
      <w:bookmarkStart w:id="2481" w:name="_Toc61119448"/>
      <w:bookmarkStart w:id="2482" w:name="_Toc61119830"/>
      <w:bookmarkStart w:id="2483" w:name="_Toc67925880"/>
      <w:bookmarkStart w:id="2484" w:name="_Toc75273518"/>
      <w:bookmarkStart w:id="2485" w:name="_Toc76510418"/>
      <w:bookmarkStart w:id="2486" w:name="_Toc83129571"/>
      <w:bookmarkStart w:id="2487" w:name="_Toc90591104"/>
      <w:bookmarkStart w:id="2488" w:name="_Toc98864130"/>
      <w:bookmarkStart w:id="2489" w:name="_Toc99733379"/>
      <w:bookmarkStart w:id="2490" w:name="_Toc106577272"/>
      <w:bookmarkStart w:id="2491" w:name="_Toc114537023"/>
      <w:bookmarkStart w:id="2492" w:name="_Toc115257291"/>
      <w:bookmarkStart w:id="2493" w:name="_Toc123086610"/>
      <w:bookmarkStart w:id="2494" w:name="_Toc123088345"/>
      <w:bookmarkStart w:id="2495" w:name="_Toc124298000"/>
      <w:bookmarkStart w:id="2496" w:name="_Toc130574751"/>
      <w:bookmarkStart w:id="2497" w:name="_Toc131767161"/>
      <w:bookmarkStart w:id="2498" w:name="_Toc138887747"/>
      <w:bookmarkStart w:id="2499" w:name="_Toc145919942"/>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500"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2501" w:name="_Toc61119449"/>
      <w:bookmarkStart w:id="2502" w:name="_Toc61119831"/>
      <w:bookmarkStart w:id="2503" w:name="_Toc67925881"/>
      <w:bookmarkStart w:id="2504" w:name="_Toc75273519"/>
      <w:bookmarkStart w:id="2505" w:name="_Toc76510419"/>
      <w:bookmarkStart w:id="2506" w:name="_Toc83129572"/>
      <w:bookmarkStart w:id="2507" w:name="_Toc90591105"/>
      <w:bookmarkStart w:id="2508" w:name="_Toc98864131"/>
      <w:bookmarkStart w:id="2509" w:name="_Toc99733380"/>
      <w:bookmarkStart w:id="2510" w:name="_Toc106577273"/>
      <w:bookmarkStart w:id="2511" w:name="_Toc114537024"/>
      <w:bookmarkStart w:id="2512" w:name="_Toc115257292"/>
      <w:bookmarkStart w:id="2513" w:name="_Toc123086611"/>
      <w:bookmarkStart w:id="2514" w:name="_Toc123088346"/>
      <w:bookmarkStart w:id="2515" w:name="_Toc124298001"/>
      <w:bookmarkStart w:id="2516" w:name="_Toc130574752"/>
      <w:bookmarkStart w:id="2517" w:name="_Toc131767162"/>
      <w:bookmarkStart w:id="2518" w:name="_Toc138887748"/>
      <w:bookmarkStart w:id="2519" w:name="_Toc145919943"/>
      <w:bookmarkEnd w:id="2500"/>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2520" w:name="_Toc61119450"/>
      <w:bookmarkStart w:id="2521" w:name="_Toc61119832"/>
      <w:bookmarkStart w:id="2522" w:name="_Toc67925882"/>
      <w:bookmarkStart w:id="2523" w:name="_Toc75273520"/>
      <w:bookmarkStart w:id="2524" w:name="_Toc76510420"/>
      <w:bookmarkStart w:id="2525" w:name="_Toc83129573"/>
      <w:bookmarkStart w:id="2526" w:name="_Toc90591106"/>
      <w:bookmarkStart w:id="2527" w:name="_Toc98864132"/>
      <w:bookmarkStart w:id="2528" w:name="_Toc99733381"/>
      <w:bookmarkStart w:id="2529" w:name="_Toc106577274"/>
      <w:bookmarkStart w:id="2530" w:name="_Toc114537025"/>
      <w:bookmarkStart w:id="2531" w:name="_Toc115257293"/>
      <w:bookmarkStart w:id="2532" w:name="_Toc123086612"/>
      <w:bookmarkStart w:id="2533" w:name="_Toc123088347"/>
      <w:bookmarkStart w:id="2534" w:name="_Toc124298002"/>
      <w:bookmarkStart w:id="2535" w:name="_Toc130574753"/>
      <w:bookmarkStart w:id="2536" w:name="_Toc131767163"/>
      <w:bookmarkStart w:id="2537" w:name="_Toc138887749"/>
      <w:bookmarkStart w:id="2538" w:name="_Toc145919944"/>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2539" w:name="_Toc61119451"/>
      <w:bookmarkStart w:id="2540" w:name="_Toc61119833"/>
      <w:bookmarkStart w:id="2541" w:name="_Toc67925883"/>
      <w:bookmarkStart w:id="2542" w:name="_Toc75273521"/>
      <w:bookmarkStart w:id="2543" w:name="_Toc76510421"/>
      <w:bookmarkStart w:id="2544" w:name="_Toc83129574"/>
      <w:bookmarkStart w:id="2545" w:name="_Toc90591107"/>
      <w:bookmarkStart w:id="2546" w:name="_Toc98864133"/>
      <w:bookmarkStart w:id="2547" w:name="_Toc99733382"/>
      <w:bookmarkStart w:id="2548" w:name="_Toc106577275"/>
      <w:bookmarkStart w:id="2549" w:name="_Toc114537026"/>
      <w:bookmarkStart w:id="2550" w:name="_Toc115257294"/>
      <w:bookmarkStart w:id="2551" w:name="_Toc123086613"/>
      <w:bookmarkStart w:id="2552" w:name="_Toc123088348"/>
      <w:bookmarkStart w:id="2553" w:name="_Toc124298003"/>
      <w:bookmarkStart w:id="2554" w:name="_Toc130574754"/>
      <w:bookmarkStart w:id="2555" w:name="_Toc131767164"/>
      <w:bookmarkStart w:id="2556" w:name="_Toc138887750"/>
      <w:bookmarkStart w:id="2557" w:name="_Toc145919945"/>
      <w:r w:rsidRPr="000231CE">
        <w:rPr>
          <w:rFonts w:eastAsia="Malgun Gothic"/>
        </w:rPr>
        <w:t>6.2.3.4.4</w:t>
      </w:r>
      <w:r w:rsidRPr="000231CE">
        <w:rPr>
          <w:rFonts w:eastAsia="Malgun Gothic"/>
        </w:rPr>
        <w:tab/>
        <w:t>A-MPR for NS_203 for power class 4</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2558" w:name="_Toc83129575"/>
      <w:bookmarkStart w:id="2559" w:name="_Toc90591108"/>
      <w:bookmarkStart w:id="2560" w:name="_Toc98864134"/>
      <w:bookmarkStart w:id="2561" w:name="_Toc99733383"/>
      <w:bookmarkStart w:id="2562" w:name="_Toc106577276"/>
      <w:bookmarkStart w:id="2563" w:name="_Toc114537027"/>
      <w:bookmarkStart w:id="2564" w:name="_Toc115257295"/>
      <w:bookmarkStart w:id="2565" w:name="_Toc123086614"/>
      <w:bookmarkStart w:id="2566" w:name="_Toc123088349"/>
      <w:bookmarkStart w:id="2567" w:name="_Toc124298004"/>
      <w:bookmarkStart w:id="2568" w:name="_Toc130574755"/>
      <w:bookmarkStart w:id="2569" w:name="_Toc131767165"/>
      <w:bookmarkStart w:id="2570" w:name="_Toc138887751"/>
      <w:bookmarkStart w:id="2571" w:name="_Toc145919946"/>
      <w:r w:rsidRPr="000231CE">
        <w:rPr>
          <w:rFonts w:eastAsia="Malgun Gothic"/>
        </w:rPr>
        <w:lastRenderedPageBreak/>
        <w:t>6.2.3.4.</w:t>
      </w:r>
      <w:r>
        <w:rPr>
          <w:rFonts w:eastAsia="Malgun Gothic"/>
        </w:rPr>
        <w:t>5</w:t>
      </w:r>
      <w:r w:rsidRPr="000231CE">
        <w:rPr>
          <w:rFonts w:eastAsia="Malgun Gothic"/>
        </w:rPr>
        <w:tab/>
        <w:t xml:space="preserve">A-MPR for NS_203 for power class </w:t>
      </w:r>
      <w:r>
        <w:rPr>
          <w:rFonts w:eastAsia="Malgun Gothic"/>
        </w:rPr>
        <w:t>5</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2572" w:name="_Toc98864135"/>
      <w:bookmarkStart w:id="2573" w:name="_Toc99733384"/>
      <w:bookmarkStart w:id="2574" w:name="_Toc106577277"/>
      <w:bookmarkStart w:id="2575" w:name="_Toc114537028"/>
      <w:bookmarkStart w:id="2576" w:name="_Toc115257296"/>
      <w:bookmarkStart w:id="2577" w:name="_Toc123086615"/>
      <w:bookmarkStart w:id="2578" w:name="_Toc123088350"/>
      <w:bookmarkStart w:id="2579" w:name="_Toc124298005"/>
      <w:bookmarkStart w:id="2580" w:name="_Toc130574756"/>
      <w:bookmarkStart w:id="2581" w:name="_Toc131767166"/>
      <w:bookmarkStart w:id="2582" w:name="_Toc138887752"/>
      <w:bookmarkStart w:id="2583" w:name="_Toc145919947"/>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2572"/>
      <w:bookmarkEnd w:id="2573"/>
      <w:bookmarkEnd w:id="2574"/>
      <w:bookmarkEnd w:id="2575"/>
      <w:bookmarkEnd w:id="2576"/>
      <w:bookmarkEnd w:id="2577"/>
      <w:bookmarkEnd w:id="2578"/>
      <w:bookmarkEnd w:id="2579"/>
      <w:bookmarkEnd w:id="2580"/>
      <w:bookmarkEnd w:id="2581"/>
      <w:bookmarkEnd w:id="2582"/>
      <w:bookmarkEnd w:id="2583"/>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2584" w:name="_Toc106577278"/>
      <w:bookmarkStart w:id="2585" w:name="_Toc114537029"/>
      <w:bookmarkStart w:id="2586" w:name="_Toc115257297"/>
      <w:bookmarkStart w:id="2587" w:name="_Toc123086616"/>
      <w:bookmarkStart w:id="2588" w:name="_Toc123088351"/>
      <w:bookmarkStart w:id="2589" w:name="_Toc124298006"/>
      <w:bookmarkStart w:id="2590" w:name="_Toc130574757"/>
      <w:bookmarkStart w:id="2591" w:name="_Toc131767167"/>
      <w:bookmarkStart w:id="2592" w:name="_Toc138887753"/>
      <w:bookmarkStart w:id="2593" w:name="_Toc145919948"/>
      <w:r>
        <w:rPr>
          <w:rFonts w:eastAsia="Malgun Gothic"/>
        </w:rPr>
        <w:t>6.2.3.4.7</w:t>
      </w:r>
      <w:r>
        <w:rPr>
          <w:rFonts w:eastAsia="Malgun Gothic"/>
        </w:rPr>
        <w:tab/>
        <w:t>A-MPR for NS_203 for power class 7</w:t>
      </w:r>
      <w:bookmarkEnd w:id="2584"/>
      <w:bookmarkEnd w:id="2585"/>
      <w:bookmarkEnd w:id="2586"/>
      <w:bookmarkEnd w:id="2587"/>
      <w:bookmarkEnd w:id="2588"/>
      <w:bookmarkEnd w:id="2589"/>
      <w:bookmarkEnd w:id="2590"/>
      <w:bookmarkEnd w:id="2591"/>
      <w:bookmarkEnd w:id="2592"/>
      <w:bookmarkEnd w:id="2593"/>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2594" w:name="_Toc21340781"/>
      <w:bookmarkStart w:id="2595" w:name="_Toc29805228"/>
      <w:bookmarkStart w:id="2596" w:name="_Toc36456437"/>
      <w:bookmarkStart w:id="2597" w:name="_Toc36469535"/>
      <w:bookmarkStart w:id="2598" w:name="_Toc37253944"/>
      <w:bookmarkStart w:id="2599" w:name="_Toc37322801"/>
      <w:bookmarkStart w:id="2600" w:name="_Toc37324207"/>
      <w:bookmarkStart w:id="2601" w:name="_Toc45889730"/>
      <w:bookmarkStart w:id="2602" w:name="_Toc52196385"/>
      <w:bookmarkStart w:id="2603" w:name="_Toc52197365"/>
      <w:bookmarkStart w:id="2604" w:name="_Toc53173088"/>
      <w:bookmarkStart w:id="2605" w:name="_Toc53173457"/>
      <w:bookmarkStart w:id="2606" w:name="_Toc61119452"/>
      <w:bookmarkStart w:id="2607" w:name="_Toc61119834"/>
      <w:bookmarkStart w:id="2608" w:name="_Toc67925884"/>
      <w:bookmarkStart w:id="2609" w:name="_Toc75273522"/>
      <w:bookmarkStart w:id="2610" w:name="_Toc76510422"/>
      <w:bookmarkStart w:id="2611" w:name="_Toc83129576"/>
      <w:bookmarkStart w:id="2612" w:name="_Toc90591109"/>
      <w:bookmarkStart w:id="2613" w:name="_Toc98864136"/>
      <w:bookmarkStart w:id="2614" w:name="_Toc99733385"/>
      <w:bookmarkStart w:id="2615" w:name="_Toc106577279"/>
      <w:bookmarkStart w:id="2616" w:name="_Toc114537030"/>
      <w:bookmarkStart w:id="2617" w:name="_Toc115257298"/>
      <w:bookmarkStart w:id="2618" w:name="_Toc123086617"/>
      <w:bookmarkStart w:id="2619" w:name="_Toc123088352"/>
      <w:bookmarkStart w:id="2620" w:name="_Toc124298007"/>
      <w:bookmarkStart w:id="2621" w:name="_Toc130574758"/>
      <w:bookmarkStart w:id="2622" w:name="_Toc131767168"/>
      <w:bookmarkStart w:id="2623" w:name="_Toc138887754"/>
      <w:bookmarkStart w:id="2624" w:name="_Toc145919949"/>
      <w:bookmarkStart w:id="2625" w:name="_Hlk528842194"/>
      <w:r w:rsidRPr="00C04A08">
        <w:t>6.2.4</w:t>
      </w:r>
      <w:r w:rsidRPr="00C04A08">
        <w:tab/>
        <w:t>Configured transmitted power</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626" w:name="_Hlk36570999"/>
      <w:r w:rsidR="00EE21F4" w:rsidRPr="00C04A08">
        <w:rPr>
          <w:rFonts w:ascii="Symbol" w:hAnsi="Symbol"/>
        </w:rPr>
        <w:t>D</w:t>
      </w:r>
      <w:r w:rsidR="00EE21F4" w:rsidRPr="00C04A08">
        <w:t>P</w:t>
      </w:r>
      <w:r w:rsidR="00EE21F4" w:rsidRPr="00C04A08">
        <w:rPr>
          <w:vertAlign w:val="subscript"/>
        </w:rPr>
        <w:t>IBE</w:t>
      </w:r>
      <w:bookmarkEnd w:id="2626"/>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2627" w:name="_Hlk36573666"/>
      <w:r w:rsidRPr="00C04A08">
        <w:t xml:space="preserve">UL transmission </w:t>
      </w:r>
      <w:r>
        <w:t xml:space="preserve">is QPSK, </w:t>
      </w:r>
      <w:bookmarkStart w:id="2628" w:name="_Hlk36571523"/>
      <w:r w:rsidRPr="00C04A08">
        <w:t>MPR</w:t>
      </w:r>
      <w:r w:rsidRPr="00C04A08">
        <w:rPr>
          <w:vertAlign w:val="subscript"/>
        </w:rPr>
        <w:t xml:space="preserve">f,c </w:t>
      </w:r>
      <w:bookmarkEnd w:id="2628"/>
      <w:r w:rsidRPr="00C04A08">
        <w:t xml:space="preserve">= 0 </w:t>
      </w:r>
      <w:bookmarkEnd w:id="2627"/>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632AFD72" w:rsidR="00842EF7" w:rsidRPr="00C04A08" w:rsidRDefault="004D383A"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627357">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627357">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627357">
      <w:pPr>
        <w:pStyle w:val="NO"/>
      </w:pPr>
      <w:r w:rsidRPr="00C04A08">
        <w:lastRenderedPageBreak/>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625"/>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2629" w:name="_Toc114537031"/>
      <w:bookmarkStart w:id="2630" w:name="_Toc115257299"/>
      <w:bookmarkStart w:id="2631" w:name="_Toc123086618"/>
      <w:bookmarkStart w:id="2632" w:name="_Toc123088353"/>
      <w:bookmarkStart w:id="2633" w:name="_Toc124298008"/>
      <w:bookmarkStart w:id="2634" w:name="_Toc130574759"/>
      <w:bookmarkStart w:id="2635" w:name="_Toc131767169"/>
      <w:bookmarkStart w:id="2636" w:name="_Toc138887755"/>
      <w:bookmarkStart w:id="2637" w:name="_Toc145919950"/>
      <w:r>
        <w:t>6.2.5</w:t>
      </w:r>
      <w:r>
        <w:tab/>
        <w:t>Requirements for UL gap (</w:t>
      </w:r>
      <w:r w:rsidRPr="007F26E0">
        <w:rPr>
          <w:i/>
          <w:iCs/>
        </w:rPr>
        <w:t>ul-GapFR2-r17</w:t>
      </w:r>
      <w:r>
        <w:t>) for TX power management</w:t>
      </w:r>
      <w:bookmarkEnd w:id="2629"/>
      <w:bookmarkEnd w:id="2630"/>
      <w:bookmarkEnd w:id="2631"/>
      <w:bookmarkEnd w:id="2632"/>
      <w:bookmarkEnd w:id="2633"/>
      <w:bookmarkEnd w:id="2634"/>
      <w:bookmarkEnd w:id="2635"/>
      <w:bookmarkEnd w:id="2636"/>
      <w:bookmarkEnd w:id="2637"/>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 xml:space="preserve">of the </w:t>
      </w:r>
      <w:r w:rsidRPr="00625099">
        <w:rPr>
          <w:lang w:val="en-US"/>
        </w:rPr>
        <w:lastRenderedPageBreak/>
        <w:t>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2638" w:name="_Toc21340782"/>
      <w:bookmarkStart w:id="2639" w:name="_Toc29805229"/>
      <w:bookmarkStart w:id="2640" w:name="_Toc36456438"/>
      <w:bookmarkStart w:id="2641" w:name="_Toc36469536"/>
      <w:bookmarkStart w:id="2642" w:name="_Toc37253945"/>
      <w:bookmarkStart w:id="2643" w:name="_Toc37322802"/>
      <w:bookmarkStart w:id="2644" w:name="_Toc37324208"/>
      <w:bookmarkStart w:id="2645" w:name="_Toc45889731"/>
      <w:bookmarkStart w:id="2646" w:name="_Toc52196386"/>
      <w:bookmarkStart w:id="2647" w:name="_Toc52197366"/>
      <w:bookmarkStart w:id="2648" w:name="_Toc53173089"/>
      <w:bookmarkStart w:id="2649" w:name="_Toc53173458"/>
      <w:bookmarkStart w:id="2650" w:name="_Toc61119453"/>
      <w:bookmarkStart w:id="2651" w:name="_Toc61119835"/>
      <w:bookmarkStart w:id="2652" w:name="_Toc67925885"/>
      <w:bookmarkStart w:id="2653" w:name="_Toc75273523"/>
      <w:bookmarkStart w:id="2654" w:name="_Toc76510423"/>
      <w:bookmarkStart w:id="2655" w:name="_Toc83129577"/>
      <w:bookmarkStart w:id="2656" w:name="_Toc90591110"/>
      <w:bookmarkStart w:id="2657" w:name="_Toc98864137"/>
      <w:bookmarkStart w:id="2658" w:name="_Toc99733386"/>
      <w:bookmarkStart w:id="2659" w:name="_Toc106577281"/>
      <w:bookmarkStart w:id="2660" w:name="_Toc114537032"/>
      <w:bookmarkStart w:id="2661" w:name="_Toc115257300"/>
      <w:bookmarkStart w:id="2662" w:name="_Toc123086619"/>
      <w:bookmarkStart w:id="2663" w:name="_Toc123088354"/>
      <w:bookmarkStart w:id="2664" w:name="_Toc124298009"/>
      <w:bookmarkStart w:id="2665" w:name="_Toc130574760"/>
      <w:bookmarkStart w:id="2666" w:name="_Toc131767170"/>
      <w:bookmarkStart w:id="2667" w:name="_Toc138887756"/>
      <w:bookmarkStart w:id="2668" w:name="_Toc145919951"/>
      <w:r w:rsidRPr="00C04A08">
        <w:t>6.2A</w:t>
      </w:r>
      <w:r w:rsidRPr="00C04A08">
        <w:tab/>
        <w:t>Transmitter power for CA</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4AAA1F05" w14:textId="77777777" w:rsidR="00842EF7" w:rsidRPr="00C04A08" w:rsidRDefault="00842EF7" w:rsidP="00842EF7">
      <w:pPr>
        <w:pStyle w:val="Heading3"/>
      </w:pPr>
      <w:bookmarkStart w:id="2669" w:name="_Toc21340783"/>
      <w:bookmarkStart w:id="2670" w:name="_Toc29805230"/>
      <w:bookmarkStart w:id="2671" w:name="_Toc36456439"/>
      <w:bookmarkStart w:id="2672" w:name="_Toc36469537"/>
      <w:bookmarkStart w:id="2673" w:name="_Toc37253946"/>
      <w:bookmarkStart w:id="2674" w:name="_Toc37322803"/>
      <w:bookmarkStart w:id="2675" w:name="_Toc37324209"/>
      <w:bookmarkStart w:id="2676" w:name="_Toc45889732"/>
      <w:bookmarkStart w:id="2677" w:name="_Toc52196387"/>
      <w:bookmarkStart w:id="2678" w:name="_Toc52197367"/>
      <w:bookmarkStart w:id="2679" w:name="_Toc53173090"/>
      <w:bookmarkStart w:id="2680" w:name="_Toc53173459"/>
      <w:bookmarkStart w:id="2681" w:name="_Toc61119454"/>
      <w:bookmarkStart w:id="2682" w:name="_Toc61119836"/>
      <w:bookmarkStart w:id="2683" w:name="_Toc67925886"/>
      <w:bookmarkStart w:id="2684" w:name="_Toc75273524"/>
      <w:bookmarkStart w:id="2685" w:name="_Toc76510424"/>
      <w:bookmarkStart w:id="2686" w:name="_Toc83129578"/>
      <w:bookmarkStart w:id="2687" w:name="_Toc90591111"/>
      <w:bookmarkStart w:id="2688" w:name="_Toc98864138"/>
      <w:bookmarkStart w:id="2689" w:name="_Toc99733387"/>
      <w:bookmarkStart w:id="2690" w:name="_Toc106577282"/>
      <w:bookmarkStart w:id="2691" w:name="_Toc114537033"/>
      <w:bookmarkStart w:id="2692" w:name="_Toc115257301"/>
      <w:bookmarkStart w:id="2693" w:name="_Toc123086620"/>
      <w:bookmarkStart w:id="2694" w:name="_Toc123088355"/>
      <w:bookmarkStart w:id="2695" w:name="_Toc124298010"/>
      <w:bookmarkStart w:id="2696" w:name="_Toc130574761"/>
      <w:bookmarkStart w:id="2697" w:name="_Toc131767171"/>
      <w:bookmarkStart w:id="2698" w:name="_Toc138887757"/>
      <w:bookmarkStart w:id="2699" w:name="_Toc145919952"/>
      <w:r w:rsidRPr="00C04A08">
        <w:t>6.2A.1</w:t>
      </w:r>
      <w:r w:rsidRPr="00C04A08">
        <w:tab/>
        <w:t>UE maximum output power for CA</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83C7A67" w14:textId="77777777" w:rsidR="00270EF9" w:rsidRPr="00C04A08" w:rsidRDefault="00270EF9" w:rsidP="00270EF9">
      <w:bookmarkStart w:id="2700" w:name="_Toc21340784"/>
      <w:bookmarkStart w:id="2701" w:name="_Toc29805231"/>
      <w:bookmarkStart w:id="2702" w:name="_Toc36456440"/>
      <w:bookmarkStart w:id="2703" w:name="_Toc36469538"/>
      <w:bookmarkStart w:id="2704" w:name="_Toc37253947"/>
      <w:bookmarkStart w:id="2705" w:name="_Toc37322804"/>
      <w:bookmarkStart w:id="2706" w:name="_Toc37324210"/>
      <w:bookmarkStart w:id="2707" w:name="_Toc45889733"/>
      <w:bookmarkStart w:id="2708" w:name="_Toc52196388"/>
      <w:bookmarkStart w:id="2709" w:name="_Toc52197368"/>
      <w:bookmarkStart w:id="2710" w:name="_Toc53173091"/>
      <w:bookmarkStart w:id="2711" w:name="_Toc53173460"/>
      <w:bookmarkStart w:id="2712" w:name="_Toc61119455"/>
      <w:bookmarkStart w:id="2713" w:name="_Toc61119837"/>
      <w:bookmarkStart w:id="2714" w:name="_Toc67925887"/>
      <w:bookmarkStart w:id="2715" w:name="_Toc75273525"/>
      <w:bookmarkStart w:id="2716" w:name="_Toc76510425"/>
      <w:bookmarkStart w:id="2717" w:name="_Toc83129579"/>
      <w:bookmarkStart w:id="2718" w:name="_Toc90591112"/>
      <w:bookmarkStart w:id="2719" w:name="_Toc98864139"/>
      <w:bookmarkStart w:id="2720" w:name="_Toc99733388"/>
      <w:bookmarkStart w:id="2721"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2B3BABB7" w:rsidR="00117E1C" w:rsidRDefault="00270EF9" w:rsidP="00117E1C">
      <w:pPr>
        <w:pStyle w:val="TH"/>
      </w:pPr>
      <w:r w:rsidRPr="000E30E1">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lastRenderedPageBreak/>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26B11BEA" w:rsidR="00270EF9" w:rsidRPr="000E30E1" w:rsidRDefault="00270EF9" w:rsidP="001C3FF0">
            <w:pPr>
              <w:pStyle w:val="TAH"/>
            </w:pPr>
            <w:r w:rsidRPr="000E30E1">
              <w:t xml:space="preserve">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2722" w:name="_Toc106577283"/>
      <w:bookmarkStart w:id="2723" w:name="_Toc114537034"/>
      <w:bookmarkStart w:id="2724" w:name="_Toc115257302"/>
      <w:bookmarkStart w:id="2725" w:name="_Toc123086621"/>
      <w:bookmarkStart w:id="2726" w:name="_Toc123088356"/>
      <w:bookmarkStart w:id="2727" w:name="_Toc124298011"/>
      <w:bookmarkStart w:id="2728" w:name="_Toc130574762"/>
      <w:bookmarkStart w:id="2729" w:name="_Toc131767172"/>
      <w:bookmarkStart w:id="2730" w:name="_Toc138887758"/>
      <w:bookmarkStart w:id="2731" w:name="_Toc145919953"/>
      <w:r w:rsidRPr="00C04A08">
        <w:t>6.2A.2</w:t>
      </w:r>
      <w:r w:rsidRPr="00C04A08">
        <w:tab/>
        <w:t>UE maximum output power reduction for CA</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2"/>
      <w:bookmarkEnd w:id="2723"/>
      <w:bookmarkEnd w:id="2724"/>
      <w:bookmarkEnd w:id="2725"/>
      <w:bookmarkEnd w:id="2726"/>
      <w:bookmarkEnd w:id="2727"/>
      <w:bookmarkEnd w:id="2728"/>
      <w:bookmarkEnd w:id="2729"/>
      <w:bookmarkEnd w:id="2730"/>
      <w:bookmarkEnd w:id="2731"/>
    </w:p>
    <w:p w14:paraId="4C3864C0" w14:textId="77777777" w:rsidR="00842EF7" w:rsidRPr="00C04A08" w:rsidRDefault="00842EF7" w:rsidP="00842EF7">
      <w:pPr>
        <w:pStyle w:val="Heading4"/>
      </w:pPr>
      <w:bookmarkStart w:id="2732" w:name="_Toc21340785"/>
      <w:bookmarkStart w:id="2733" w:name="_Toc29805232"/>
      <w:bookmarkStart w:id="2734" w:name="_Toc36456441"/>
      <w:bookmarkStart w:id="2735" w:name="_Toc36469539"/>
      <w:bookmarkStart w:id="2736" w:name="_Toc37253948"/>
      <w:bookmarkStart w:id="2737" w:name="_Toc37322805"/>
      <w:bookmarkStart w:id="2738" w:name="_Toc37324211"/>
      <w:bookmarkStart w:id="2739" w:name="_Toc45889734"/>
      <w:bookmarkStart w:id="2740" w:name="_Toc52196389"/>
      <w:bookmarkStart w:id="2741" w:name="_Toc52197369"/>
      <w:bookmarkStart w:id="2742" w:name="_Toc53173092"/>
      <w:bookmarkStart w:id="2743" w:name="_Toc53173461"/>
      <w:bookmarkStart w:id="2744" w:name="_Toc61119456"/>
      <w:bookmarkStart w:id="2745" w:name="_Toc61119838"/>
      <w:bookmarkStart w:id="2746" w:name="_Toc67925888"/>
      <w:bookmarkStart w:id="2747" w:name="_Toc75273526"/>
      <w:bookmarkStart w:id="2748" w:name="_Toc76510426"/>
      <w:bookmarkStart w:id="2749" w:name="_Toc83129580"/>
      <w:bookmarkStart w:id="2750" w:name="_Toc90591113"/>
      <w:bookmarkStart w:id="2751" w:name="_Toc98864140"/>
      <w:bookmarkStart w:id="2752" w:name="_Toc99733389"/>
      <w:bookmarkStart w:id="2753" w:name="_Toc106577284"/>
      <w:bookmarkStart w:id="2754" w:name="_Toc114537035"/>
      <w:bookmarkStart w:id="2755" w:name="_Toc115257303"/>
      <w:bookmarkStart w:id="2756" w:name="_Toc123086622"/>
      <w:bookmarkStart w:id="2757" w:name="_Toc123088357"/>
      <w:bookmarkStart w:id="2758" w:name="_Toc124298012"/>
      <w:bookmarkStart w:id="2759" w:name="_Toc130574763"/>
      <w:bookmarkStart w:id="2760" w:name="_Toc131767173"/>
      <w:bookmarkStart w:id="2761" w:name="_Toc138887759"/>
      <w:bookmarkStart w:id="2762" w:name="_Toc145919954"/>
      <w:r w:rsidRPr="00C04A08">
        <w:t>6.2A.2.1</w:t>
      </w:r>
      <w:r w:rsidRPr="00C04A08">
        <w:tab/>
        <w:t>General</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77777777" w:rsidR="00F40808" w:rsidRDefault="00F40808" w:rsidP="00F40808">
      <w:pPr>
        <w:pStyle w:val="B10"/>
      </w:pPr>
      <w:bookmarkStart w:id="2763" w:name="_Toc21340786"/>
      <w:bookmarkStart w:id="2764" w:name="_Toc29805233"/>
      <w:bookmarkStart w:id="2765" w:name="_Toc36456442"/>
      <w:bookmarkStart w:id="2766" w:name="_Toc36469540"/>
      <w:bookmarkStart w:id="2767" w:name="_Toc37253949"/>
      <w:bookmarkStart w:id="2768" w:name="_Toc37322806"/>
      <w:bookmarkStart w:id="2769" w:name="_Toc37324212"/>
      <w:bookmarkStart w:id="2770"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77777777" w:rsidR="00F40808" w:rsidRPr="005E632D" w:rsidRDefault="00F40808" w:rsidP="00F40808">
      <w:pPr>
        <w:pStyle w:val="B10"/>
        <w:rPr>
          <w:rFonts w:eastAsia="Malgun Gothic"/>
        </w:rPr>
      </w:pPr>
      <w:r w:rsidRPr="005E632D">
        <w:rPr>
          <w:rStyle w:val="ListBulletChar"/>
        </w:rPr>
        <w:t>- inter-band uplink CA with two NR bands, and each UL band is configured with a single CC</w:t>
      </w:r>
      <w:r w:rsidRPr="005E632D">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2771" w:name="_Toc52196390"/>
      <w:bookmarkStart w:id="2772" w:name="_Toc52197370"/>
      <w:bookmarkStart w:id="2773" w:name="_Toc53173093"/>
      <w:bookmarkStart w:id="2774" w:name="_Toc53173462"/>
      <w:bookmarkStart w:id="2775" w:name="_Toc61119457"/>
      <w:bookmarkStart w:id="2776" w:name="_Toc61119839"/>
      <w:bookmarkStart w:id="2777" w:name="_Toc67925889"/>
      <w:bookmarkStart w:id="2778" w:name="_Toc75273527"/>
      <w:bookmarkStart w:id="2779" w:name="_Toc76510427"/>
      <w:bookmarkStart w:id="2780" w:name="_Toc83129581"/>
      <w:bookmarkStart w:id="2781" w:name="_Toc90591114"/>
      <w:bookmarkStart w:id="2782" w:name="_Toc98864141"/>
      <w:bookmarkStart w:id="2783" w:name="_Toc99733390"/>
      <w:bookmarkStart w:id="2784" w:name="_Toc106577285"/>
      <w:bookmarkStart w:id="2785" w:name="_Toc114537036"/>
      <w:bookmarkStart w:id="2786" w:name="_Toc115257304"/>
      <w:bookmarkStart w:id="2787" w:name="_Toc123086623"/>
      <w:bookmarkStart w:id="2788" w:name="_Toc123088358"/>
      <w:bookmarkStart w:id="2789" w:name="_Toc124298013"/>
      <w:bookmarkStart w:id="2790" w:name="_Toc130574764"/>
      <w:bookmarkStart w:id="2791" w:name="_Toc131767174"/>
      <w:bookmarkStart w:id="2792" w:name="_Toc138887760"/>
      <w:bookmarkStart w:id="2793" w:name="_Toc145919955"/>
      <w:r w:rsidRPr="00C04A08">
        <w:t>6.2A.2.2</w:t>
      </w:r>
      <w:r w:rsidRPr="00C04A08">
        <w:tab/>
        <w:t>Maximum output power reduction for power class 1</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r w:rsidRPr="00C04A08">
        <w:t xml:space="preserve"> </w:t>
      </w:r>
    </w:p>
    <w:p w14:paraId="6192A631" w14:textId="77777777" w:rsidR="00254D08" w:rsidRPr="00C04A08" w:rsidRDefault="00254D08" w:rsidP="0013282A">
      <w:pPr>
        <w:pStyle w:val="Heading5"/>
      </w:pPr>
      <w:bookmarkStart w:id="2794" w:name="_Toc52196391"/>
      <w:bookmarkStart w:id="2795" w:name="_Toc52197371"/>
      <w:bookmarkStart w:id="2796" w:name="_Toc53173094"/>
      <w:bookmarkStart w:id="2797" w:name="_Toc53173463"/>
      <w:bookmarkStart w:id="2798" w:name="_Toc61119458"/>
      <w:bookmarkStart w:id="2799" w:name="_Toc61119840"/>
      <w:bookmarkStart w:id="2800" w:name="_Toc67925890"/>
      <w:bookmarkStart w:id="2801" w:name="_Toc75273528"/>
      <w:bookmarkStart w:id="2802" w:name="_Toc76510428"/>
      <w:bookmarkStart w:id="2803" w:name="_Toc83129582"/>
      <w:bookmarkStart w:id="2804" w:name="_Toc90591115"/>
      <w:bookmarkStart w:id="2805" w:name="_Toc98864142"/>
      <w:bookmarkStart w:id="2806" w:name="_Toc99733391"/>
      <w:bookmarkStart w:id="2807" w:name="_Toc106577286"/>
      <w:bookmarkStart w:id="2808" w:name="_Toc114537037"/>
      <w:bookmarkStart w:id="2809" w:name="_Toc115257305"/>
      <w:bookmarkStart w:id="2810" w:name="_Toc123086624"/>
      <w:bookmarkStart w:id="2811" w:name="_Toc123088359"/>
      <w:bookmarkStart w:id="2812" w:name="_Toc124298014"/>
      <w:bookmarkStart w:id="2813" w:name="_Toc130574765"/>
      <w:bookmarkStart w:id="2814" w:name="_Toc131767175"/>
      <w:bookmarkStart w:id="2815" w:name="_Toc138887761"/>
      <w:bookmarkStart w:id="2816" w:name="_Toc145919956"/>
      <w:r w:rsidRPr="00C04A08">
        <w:t>6.2A.2.2.1</w:t>
      </w:r>
      <w:r w:rsidRPr="00C04A08">
        <w:tab/>
        <w:t>Maximum output power reduction for power class 1 intra-band contiguous UL CA</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lastRenderedPageBreak/>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AD1D90"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AD1D90" w:rsidRPr="00C04A08" w:rsidRDefault="00AD1D90" w:rsidP="00AD1D9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AD1D90" w:rsidRPr="00C04A08" w:rsidRDefault="00AD1D90" w:rsidP="00AD1D9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AD1D90" w:rsidRPr="00C04A08" w:rsidRDefault="00AD1D90" w:rsidP="00AD1D9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66E8116A" w:rsidR="00AD1D90" w:rsidRPr="00C04A08" w:rsidRDefault="00AD1D90" w:rsidP="00AD1D90">
            <w:pPr>
              <w:pStyle w:val="TAC"/>
            </w:pP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AD1D90" w:rsidRPr="00C04A08" w:rsidRDefault="00AD1D90" w:rsidP="00AD1D9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AD1D90" w:rsidRPr="00C04A08" w:rsidRDefault="00AD1D90" w:rsidP="00AD1D90">
            <w:pPr>
              <w:pStyle w:val="TAC"/>
            </w:pPr>
            <w:r w:rsidRPr="00C04A08">
              <w:rPr>
                <w:rFonts w:cs="Arial"/>
                <w:szCs w:val="18"/>
                <w:lang w:val="en-US"/>
              </w:rPr>
              <w:t>≤ 8.7</w:t>
            </w:r>
          </w:p>
        </w:tc>
      </w:tr>
      <w:tr w:rsidR="00AD1D90"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AD1D90" w:rsidRPr="00C04A08" w:rsidRDefault="00AD1D90" w:rsidP="00AD1D9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AD1D90" w:rsidRPr="00C04A08" w:rsidRDefault="00AD1D90" w:rsidP="00AD1D9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AD1D90" w:rsidRPr="00C04A08" w:rsidRDefault="00AD1D90" w:rsidP="00AD1D9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6FF0EAB1" w:rsidR="00AD1D90" w:rsidRPr="00C04A08" w:rsidRDefault="00AD1D90" w:rsidP="00AD1D90">
            <w:pPr>
              <w:pStyle w:val="TAC"/>
            </w:pP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AD1D90" w:rsidRPr="00C04A08" w:rsidRDefault="00AD1D90" w:rsidP="00AD1D9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AD1D90" w:rsidRPr="00C04A08" w:rsidRDefault="00AD1D90" w:rsidP="00AD1D90">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3316FF"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3316FF" w:rsidRPr="00C04A08" w:rsidRDefault="003316FF" w:rsidP="003316FF">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7BF3832A" w:rsidR="003316FF" w:rsidRPr="00C04A08" w:rsidRDefault="003316FF" w:rsidP="003316FF">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25E0B28B" w:rsidR="003316FF" w:rsidRPr="00C04A08" w:rsidRDefault="003316FF" w:rsidP="003316FF">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629B6875" w:rsidR="003316FF" w:rsidRPr="00C04A08" w:rsidRDefault="003316FF" w:rsidP="003316FF">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3C7B6A17" w:rsidR="003316FF" w:rsidRPr="00C04A08" w:rsidRDefault="003316FF" w:rsidP="003316FF">
            <w:pPr>
              <w:pStyle w:val="TAC"/>
            </w:pPr>
            <w:r w:rsidRPr="007F707E">
              <w:t>≤ 2.0</w:t>
            </w:r>
          </w:p>
        </w:tc>
      </w:tr>
      <w:tr w:rsidR="003316FF"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3316FF" w:rsidRPr="00C04A08" w:rsidRDefault="003316FF" w:rsidP="003316FF">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0C84196D" w:rsidR="003316FF" w:rsidRPr="00C04A08" w:rsidRDefault="003316FF" w:rsidP="003316FF">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4341660B" w:rsidR="003316FF" w:rsidRPr="00C04A08" w:rsidRDefault="003316FF" w:rsidP="003316FF">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45E9A850" w:rsidR="003316FF" w:rsidRPr="00C04A08" w:rsidRDefault="003316FF" w:rsidP="003316FF">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5FB85E20" w:rsidR="003316FF" w:rsidRPr="00C04A08" w:rsidRDefault="003316FF" w:rsidP="003316FF">
            <w:pPr>
              <w:pStyle w:val="TAC"/>
            </w:pPr>
            <w:r w:rsidRPr="007F707E">
              <w:t>≤ 3.0</w:t>
            </w:r>
          </w:p>
        </w:tc>
      </w:tr>
      <w:tr w:rsidR="003316FF"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3316FF" w:rsidRPr="00C04A08" w:rsidRDefault="003316FF" w:rsidP="003316FF">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76A060BA" w:rsidR="003316FF" w:rsidRPr="00C04A08" w:rsidRDefault="003316FF" w:rsidP="003316FF">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322B51C" w:rsidR="003316FF" w:rsidRPr="00C04A08" w:rsidRDefault="003316FF" w:rsidP="003316FF">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49B9AB53" w:rsidR="003316FF" w:rsidRPr="00C04A08" w:rsidRDefault="003316FF" w:rsidP="003316FF">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3EBA6FE5" w:rsidR="003316FF" w:rsidRPr="00C04A08" w:rsidRDefault="003316FF" w:rsidP="003316FF">
            <w:pPr>
              <w:pStyle w:val="TAC"/>
            </w:pPr>
            <w:r w:rsidRPr="007F707E">
              <w:t>≤ 4.0</w:t>
            </w:r>
          </w:p>
        </w:tc>
      </w:tr>
      <w:tr w:rsidR="003316FF"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3316FF" w:rsidRPr="00C04A08" w:rsidRDefault="003316FF" w:rsidP="003316FF">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307F4F3C" w:rsidR="003316FF" w:rsidRPr="00C04A08" w:rsidRDefault="003316FF" w:rsidP="003316FF">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171AA75" w:rsidR="003316FF" w:rsidRPr="00C04A08" w:rsidRDefault="003316FF" w:rsidP="003316FF">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0A1419C8" w:rsidR="003316FF" w:rsidRPr="00C04A08" w:rsidRDefault="003316FF" w:rsidP="003316FF">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38CF6A93" w:rsidR="003316FF" w:rsidRPr="00C04A08" w:rsidRDefault="003316FF" w:rsidP="003316FF">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2817" w:name="_Toc52196392"/>
      <w:bookmarkStart w:id="2818" w:name="_Toc52197372"/>
      <w:bookmarkStart w:id="2819" w:name="_Toc53173095"/>
      <w:bookmarkStart w:id="2820" w:name="_Toc53173464"/>
      <w:bookmarkStart w:id="2821" w:name="_Toc61119459"/>
      <w:bookmarkStart w:id="2822" w:name="_Toc61119841"/>
      <w:bookmarkStart w:id="2823" w:name="_Toc67925891"/>
      <w:bookmarkStart w:id="2824" w:name="_Toc75273529"/>
      <w:bookmarkStart w:id="2825" w:name="_Toc76510429"/>
      <w:bookmarkStart w:id="2826" w:name="_Toc83129583"/>
      <w:bookmarkStart w:id="2827" w:name="_Toc90591116"/>
      <w:bookmarkStart w:id="2828" w:name="_Toc98864143"/>
      <w:bookmarkStart w:id="2829" w:name="_Toc99733392"/>
      <w:bookmarkStart w:id="2830" w:name="_Toc106577287"/>
      <w:bookmarkStart w:id="2831" w:name="_Toc114537038"/>
      <w:bookmarkStart w:id="2832" w:name="_Toc115257306"/>
      <w:bookmarkStart w:id="2833" w:name="_Toc123086625"/>
      <w:bookmarkStart w:id="2834" w:name="_Toc123088360"/>
      <w:bookmarkStart w:id="2835" w:name="_Toc124298015"/>
      <w:bookmarkStart w:id="2836" w:name="_Toc130574766"/>
      <w:bookmarkStart w:id="2837" w:name="_Toc131767176"/>
      <w:bookmarkStart w:id="2838" w:name="_Toc138887762"/>
      <w:bookmarkStart w:id="2839" w:name="_Toc145919957"/>
      <w:bookmarkStart w:id="2840" w:name="_Toc21340787"/>
      <w:bookmarkStart w:id="2841" w:name="_Toc29805234"/>
      <w:bookmarkStart w:id="2842" w:name="_Toc36456443"/>
      <w:bookmarkStart w:id="2843" w:name="_Toc36469541"/>
      <w:bookmarkStart w:id="2844" w:name="_Toc37253950"/>
      <w:bookmarkStart w:id="2845" w:name="_Toc37322807"/>
      <w:bookmarkStart w:id="2846" w:name="_Toc37324213"/>
      <w:bookmarkStart w:id="2847" w:name="_Toc45889736"/>
      <w:r w:rsidRPr="00C04A08">
        <w:lastRenderedPageBreak/>
        <w:t>6.2A.2.2.2</w:t>
      </w:r>
      <w:r w:rsidRPr="00C04A08">
        <w:tab/>
        <w:t>Maximum output power reduction for power class 1 intra-band non-contiguous UL CA</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2848" w:name="_Toc106577288"/>
      <w:bookmarkStart w:id="2849" w:name="_Toc114537039"/>
      <w:bookmarkStart w:id="2850" w:name="_Toc115257307"/>
      <w:bookmarkStart w:id="2851" w:name="_Toc123086626"/>
      <w:bookmarkStart w:id="2852" w:name="_Toc123088361"/>
      <w:bookmarkStart w:id="2853" w:name="_Toc124298016"/>
      <w:bookmarkStart w:id="2854" w:name="_Toc130574767"/>
      <w:bookmarkStart w:id="2855" w:name="_Toc131767177"/>
      <w:bookmarkStart w:id="2856" w:name="_Toc138887763"/>
      <w:bookmarkStart w:id="2857" w:name="_Toc145919958"/>
      <w:r w:rsidRPr="00311FBF">
        <w:t>6.2A.2.</w:t>
      </w:r>
      <w:r>
        <w:t>2</w:t>
      </w:r>
      <w:r w:rsidRPr="00311FBF">
        <w:t>.</w:t>
      </w:r>
      <w:r>
        <w:t>3</w:t>
      </w:r>
      <w:r w:rsidRPr="00311FBF">
        <w:tab/>
        <w:t xml:space="preserve">Maximum output power reduction for power class </w:t>
      </w:r>
      <w:r>
        <w:t>1</w:t>
      </w:r>
      <w:r w:rsidRPr="00311FBF">
        <w:t xml:space="preserve"> inter-band CA</w:t>
      </w:r>
      <w:bookmarkEnd w:id="2848"/>
      <w:bookmarkEnd w:id="2849"/>
      <w:bookmarkEnd w:id="2850"/>
      <w:bookmarkEnd w:id="2851"/>
      <w:bookmarkEnd w:id="2852"/>
      <w:bookmarkEnd w:id="2853"/>
      <w:bookmarkEnd w:id="2854"/>
      <w:bookmarkEnd w:id="2855"/>
      <w:bookmarkEnd w:id="2856"/>
      <w:bookmarkEnd w:id="2857"/>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2858" w:name="_Toc52196393"/>
      <w:bookmarkStart w:id="2859" w:name="_Toc52197373"/>
      <w:bookmarkStart w:id="2860" w:name="_Toc53173096"/>
      <w:bookmarkStart w:id="2861" w:name="_Toc53173465"/>
      <w:bookmarkStart w:id="2862" w:name="_Toc61119460"/>
      <w:bookmarkStart w:id="2863" w:name="_Toc61119842"/>
      <w:bookmarkStart w:id="2864" w:name="_Toc67925892"/>
      <w:bookmarkStart w:id="2865" w:name="_Toc75273530"/>
      <w:bookmarkStart w:id="2866" w:name="_Toc76510430"/>
      <w:bookmarkStart w:id="2867" w:name="_Toc83129584"/>
      <w:bookmarkStart w:id="2868" w:name="_Toc90591117"/>
      <w:bookmarkStart w:id="2869" w:name="_Toc98864144"/>
      <w:bookmarkStart w:id="2870" w:name="_Toc99733393"/>
      <w:bookmarkStart w:id="2871" w:name="_Toc106577289"/>
      <w:bookmarkStart w:id="2872" w:name="_Toc114537040"/>
      <w:bookmarkStart w:id="2873" w:name="_Toc115257308"/>
      <w:bookmarkStart w:id="2874" w:name="_Toc123086627"/>
      <w:bookmarkStart w:id="2875" w:name="_Toc123088362"/>
      <w:bookmarkStart w:id="2876" w:name="_Toc124298017"/>
      <w:bookmarkStart w:id="2877" w:name="_Toc130574768"/>
      <w:bookmarkStart w:id="2878" w:name="_Toc131767178"/>
      <w:bookmarkStart w:id="2879" w:name="_Toc138887764"/>
      <w:bookmarkStart w:id="2880" w:name="_Toc145919959"/>
      <w:r w:rsidRPr="00C04A08">
        <w:lastRenderedPageBreak/>
        <w:t>6.2A.2.3</w:t>
      </w:r>
      <w:r w:rsidRPr="00C04A08">
        <w:tab/>
        <w:t>Maximum output power reduction for power class 2</w:t>
      </w:r>
      <w:bookmarkEnd w:id="2840"/>
      <w:bookmarkEnd w:id="2841"/>
      <w:bookmarkEnd w:id="2842"/>
      <w:bookmarkEnd w:id="2843"/>
      <w:bookmarkEnd w:id="2844"/>
      <w:bookmarkEnd w:id="2845"/>
      <w:bookmarkEnd w:id="2846"/>
      <w:bookmarkEnd w:id="284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2881" w:name="_Toc21340788"/>
      <w:bookmarkStart w:id="2882" w:name="_Toc29805235"/>
      <w:bookmarkStart w:id="2883" w:name="_Toc36456444"/>
      <w:bookmarkStart w:id="2884" w:name="_Toc36469542"/>
      <w:bookmarkStart w:id="2885" w:name="_Toc37253951"/>
      <w:bookmarkStart w:id="2886" w:name="_Toc37322808"/>
      <w:bookmarkStart w:id="2887" w:name="_Toc37324214"/>
      <w:bookmarkStart w:id="2888" w:name="_Toc45889737"/>
      <w:bookmarkStart w:id="2889" w:name="_Toc52196394"/>
      <w:bookmarkStart w:id="2890" w:name="_Toc52197374"/>
      <w:bookmarkStart w:id="2891" w:name="_Toc53173097"/>
      <w:bookmarkStart w:id="2892" w:name="_Toc53173466"/>
      <w:bookmarkStart w:id="2893" w:name="_Toc61119461"/>
      <w:bookmarkStart w:id="2894" w:name="_Toc61119843"/>
      <w:bookmarkStart w:id="2895" w:name="_Toc67925893"/>
      <w:bookmarkStart w:id="2896" w:name="_Toc75273531"/>
      <w:bookmarkStart w:id="2897" w:name="_Toc76510431"/>
      <w:bookmarkStart w:id="2898" w:name="_Toc83129585"/>
      <w:bookmarkStart w:id="2899" w:name="_Toc90591118"/>
      <w:bookmarkStart w:id="2900" w:name="_Toc98864145"/>
      <w:bookmarkStart w:id="2901" w:name="_Toc99733394"/>
      <w:bookmarkStart w:id="2902" w:name="_Toc106577290"/>
      <w:bookmarkStart w:id="2903" w:name="_Toc114537041"/>
      <w:bookmarkStart w:id="2904" w:name="_Toc115257309"/>
      <w:bookmarkStart w:id="2905" w:name="_Toc123086628"/>
      <w:bookmarkStart w:id="2906" w:name="_Toc123088363"/>
      <w:bookmarkStart w:id="2907" w:name="_Toc124298018"/>
      <w:bookmarkStart w:id="2908" w:name="_Toc130574769"/>
      <w:bookmarkStart w:id="2909" w:name="_Toc131767179"/>
      <w:bookmarkStart w:id="2910" w:name="_Toc138887765"/>
      <w:bookmarkStart w:id="2911" w:name="_Toc145919960"/>
      <w:r w:rsidRPr="00C04A08">
        <w:t>6.2A.2.4</w:t>
      </w:r>
      <w:r w:rsidRPr="00C04A08">
        <w:tab/>
        <w:t>Maximum output power reduction for power class 3</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2DEDD076" w14:textId="77777777" w:rsidR="00E4700A" w:rsidRPr="00C04A08" w:rsidRDefault="00E4700A" w:rsidP="0013282A">
      <w:pPr>
        <w:pStyle w:val="Heading5"/>
        <w:rPr>
          <w:rFonts w:eastAsia="Malgun Gothic"/>
          <w:sz w:val="24"/>
        </w:rPr>
      </w:pPr>
      <w:bookmarkStart w:id="2912" w:name="_Toc52196395"/>
      <w:bookmarkStart w:id="2913" w:name="_Toc52197375"/>
      <w:bookmarkStart w:id="2914" w:name="_Toc53173098"/>
      <w:bookmarkStart w:id="2915" w:name="_Toc53173467"/>
      <w:bookmarkStart w:id="2916" w:name="_Toc61119462"/>
      <w:bookmarkStart w:id="2917" w:name="_Toc61119844"/>
      <w:bookmarkStart w:id="2918" w:name="_Toc67925894"/>
      <w:bookmarkStart w:id="2919" w:name="_Toc75273532"/>
      <w:bookmarkStart w:id="2920" w:name="_Toc76510432"/>
      <w:bookmarkStart w:id="2921" w:name="_Toc83129586"/>
      <w:bookmarkStart w:id="2922" w:name="_Toc90591119"/>
      <w:bookmarkStart w:id="2923" w:name="_Toc98864146"/>
      <w:bookmarkStart w:id="2924" w:name="_Toc99733395"/>
      <w:bookmarkStart w:id="2925" w:name="_Toc106577291"/>
      <w:bookmarkStart w:id="2926" w:name="_Toc114537042"/>
      <w:bookmarkStart w:id="2927" w:name="_Toc115257310"/>
      <w:bookmarkStart w:id="2928" w:name="_Toc123086629"/>
      <w:bookmarkStart w:id="2929" w:name="_Toc123088364"/>
      <w:bookmarkStart w:id="2930" w:name="_Toc124298019"/>
      <w:bookmarkStart w:id="2931" w:name="_Toc130574770"/>
      <w:bookmarkStart w:id="2932" w:name="_Toc131767180"/>
      <w:bookmarkStart w:id="2933" w:name="_Toc138887766"/>
      <w:bookmarkStart w:id="2934" w:name="_Toc145919961"/>
      <w:r w:rsidRPr="00C04A08">
        <w:t>6.2A.2.4.1</w:t>
      </w:r>
      <w:r w:rsidRPr="00C04A08">
        <w:tab/>
        <w:t>Maximum output power reduction for power class 3 intra-band contiguous CA</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08688AA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2D9CEAC9"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3316FF"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3316FF" w:rsidRPr="00C04A08" w:rsidRDefault="003316FF" w:rsidP="003316FF">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728F7DDF" w:rsidR="003316FF" w:rsidRPr="00583807" w:rsidRDefault="003316FF" w:rsidP="003316FF">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008A38FA" w:rsidR="003316FF" w:rsidRPr="00583807" w:rsidRDefault="003316FF" w:rsidP="003316FF">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2F09882C" w:rsidR="003316FF" w:rsidRPr="00583807" w:rsidRDefault="003316FF" w:rsidP="003316FF">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40542E73" w:rsidR="003316FF" w:rsidRPr="00583807" w:rsidRDefault="003316FF" w:rsidP="003316FF">
            <w:pPr>
              <w:pStyle w:val="TAC"/>
            </w:pPr>
            <w:r w:rsidRPr="00583807">
              <w:t xml:space="preserve">≤ </w:t>
            </w:r>
            <w:r w:rsidRPr="00583807">
              <w:rPr>
                <w:lang w:val="en-CA"/>
              </w:rPr>
              <w:t>1.0</w:t>
            </w:r>
          </w:p>
        </w:tc>
      </w:tr>
      <w:tr w:rsidR="003316FF"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3316FF" w:rsidRPr="00C04A08" w:rsidRDefault="003316FF" w:rsidP="003316FF">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6718B43D" w:rsidR="003316FF" w:rsidRPr="00583807" w:rsidRDefault="003316FF" w:rsidP="003316FF">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35CA34D7" w:rsidR="003316FF" w:rsidRPr="00583807" w:rsidRDefault="003316FF" w:rsidP="003316FF">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7806FB92" w:rsidR="003316FF" w:rsidRPr="00583807" w:rsidRDefault="003316FF" w:rsidP="003316FF">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4C487F69" w:rsidR="003316FF" w:rsidRPr="00583807" w:rsidRDefault="003316FF" w:rsidP="003316FF">
            <w:pPr>
              <w:pStyle w:val="TAC"/>
            </w:pPr>
            <w:r w:rsidRPr="00583807">
              <w:t xml:space="preserve">≤ </w:t>
            </w:r>
            <w:r w:rsidRPr="00583807">
              <w:rPr>
                <w:lang w:val="en-CA"/>
              </w:rPr>
              <w:t>2.0</w:t>
            </w:r>
          </w:p>
        </w:tc>
      </w:tr>
      <w:tr w:rsidR="003316FF"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3316FF" w:rsidRPr="00C04A08" w:rsidRDefault="003316FF" w:rsidP="003316FF">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EC608B1" w:rsidR="003316FF" w:rsidRPr="00583807" w:rsidRDefault="003316FF" w:rsidP="003316FF">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6754AF9E" w:rsidR="003316FF" w:rsidRPr="00583807" w:rsidRDefault="003316FF" w:rsidP="003316FF">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1D824BE6" w:rsidR="003316FF" w:rsidRPr="00583807" w:rsidRDefault="003316FF" w:rsidP="003316FF">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51C21297" w:rsidR="003316FF" w:rsidRPr="00583807" w:rsidRDefault="003316FF" w:rsidP="003316FF">
            <w:pPr>
              <w:pStyle w:val="TAC"/>
            </w:pPr>
            <w:r w:rsidRPr="00583807">
              <w:t xml:space="preserve">≤ </w:t>
            </w:r>
            <w:r w:rsidRPr="00583807">
              <w:rPr>
                <w:lang w:val="en-CA"/>
              </w:rPr>
              <w:t>4.0</w:t>
            </w:r>
          </w:p>
        </w:tc>
      </w:tr>
      <w:tr w:rsidR="003316FF"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3316FF" w:rsidRPr="00C04A08" w:rsidRDefault="003316FF" w:rsidP="003316FF">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20B17F45" w:rsidR="003316FF" w:rsidRPr="00583807" w:rsidRDefault="003316FF" w:rsidP="003316FF">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594F0ECD" w:rsidR="003316FF" w:rsidRPr="00583807" w:rsidRDefault="003316FF" w:rsidP="003316FF">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5EECE326" w:rsidR="003316FF" w:rsidRPr="00583807" w:rsidRDefault="003316FF" w:rsidP="003316FF">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BD3F1B2" w:rsidR="003316FF" w:rsidRPr="00583807" w:rsidRDefault="003316FF" w:rsidP="003316FF">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lastRenderedPageBreak/>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2935" w:name="_Toc52196396"/>
      <w:bookmarkStart w:id="2936" w:name="_Toc52197376"/>
      <w:bookmarkStart w:id="2937" w:name="_Toc53173099"/>
      <w:bookmarkStart w:id="2938" w:name="_Toc53173468"/>
      <w:bookmarkStart w:id="2939" w:name="_Toc61119463"/>
      <w:bookmarkStart w:id="2940" w:name="_Toc61119845"/>
      <w:bookmarkStart w:id="2941" w:name="_Toc67925895"/>
      <w:bookmarkStart w:id="2942" w:name="_Toc75273533"/>
      <w:bookmarkStart w:id="2943" w:name="_Toc76510433"/>
      <w:bookmarkStart w:id="2944" w:name="_Toc83129587"/>
      <w:bookmarkStart w:id="2945" w:name="_Toc90591120"/>
      <w:bookmarkStart w:id="2946" w:name="_Toc98864147"/>
      <w:bookmarkStart w:id="2947" w:name="_Toc99733396"/>
      <w:bookmarkStart w:id="2948" w:name="_Toc106577292"/>
      <w:bookmarkStart w:id="2949" w:name="_Toc114537043"/>
      <w:bookmarkStart w:id="2950" w:name="_Toc115257311"/>
      <w:bookmarkStart w:id="2951" w:name="_Toc123086630"/>
      <w:bookmarkStart w:id="2952" w:name="_Toc123088365"/>
      <w:bookmarkStart w:id="2953" w:name="_Toc124298020"/>
      <w:bookmarkStart w:id="2954" w:name="_Toc130574771"/>
      <w:bookmarkStart w:id="2955" w:name="_Toc131767181"/>
      <w:bookmarkStart w:id="2956" w:name="_Toc138887767"/>
      <w:bookmarkStart w:id="2957" w:name="_Toc145919962"/>
      <w:bookmarkStart w:id="2958" w:name="_Toc21340789"/>
      <w:bookmarkStart w:id="2959" w:name="_Toc29805236"/>
      <w:bookmarkStart w:id="2960" w:name="_Toc36456445"/>
      <w:bookmarkStart w:id="2961" w:name="_Toc36469543"/>
      <w:bookmarkStart w:id="2962" w:name="_Toc37253952"/>
      <w:bookmarkStart w:id="2963" w:name="_Toc37322809"/>
      <w:bookmarkStart w:id="2964" w:name="_Toc37324215"/>
      <w:bookmarkStart w:id="2965" w:name="_Toc45889738"/>
      <w:r w:rsidRPr="00C04A08">
        <w:t>6.2A.2.4.2</w:t>
      </w:r>
      <w:r w:rsidRPr="00C04A08">
        <w:tab/>
        <w:t>Maximum output power reduction for power class 3 intra-band non-contiguous CA</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2966" w:name="_Toc123086631"/>
      <w:bookmarkStart w:id="2967" w:name="_Toc123088366"/>
      <w:bookmarkStart w:id="2968" w:name="_Toc124298021"/>
      <w:bookmarkStart w:id="2969" w:name="_Toc130574772"/>
      <w:bookmarkStart w:id="2970" w:name="_Toc131767182"/>
      <w:bookmarkStart w:id="2971" w:name="_Toc138887768"/>
      <w:bookmarkStart w:id="2972" w:name="_Toc145919963"/>
      <w:r w:rsidRPr="00311FBF">
        <w:t>6.2A.2.</w:t>
      </w:r>
      <w:r>
        <w:t>4</w:t>
      </w:r>
      <w:r w:rsidRPr="00311FBF">
        <w:t>.</w:t>
      </w:r>
      <w:r>
        <w:t>3</w:t>
      </w:r>
      <w:r w:rsidRPr="00311FBF">
        <w:tab/>
        <w:t xml:space="preserve">Maximum output power reduction for power class </w:t>
      </w:r>
      <w:r>
        <w:t>3</w:t>
      </w:r>
      <w:r w:rsidRPr="00311FBF">
        <w:t xml:space="preserve"> inter-band CA</w:t>
      </w:r>
      <w:bookmarkEnd w:id="2966"/>
      <w:bookmarkEnd w:id="2967"/>
      <w:bookmarkEnd w:id="2968"/>
      <w:bookmarkEnd w:id="2969"/>
      <w:bookmarkEnd w:id="2970"/>
      <w:bookmarkEnd w:id="2971"/>
      <w:bookmarkEnd w:id="2972"/>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131C3758" w:rsidR="00842EF7" w:rsidRPr="00C04A08" w:rsidRDefault="00842EF7" w:rsidP="0013282A">
      <w:pPr>
        <w:pStyle w:val="Heading4"/>
      </w:pPr>
      <w:bookmarkStart w:id="2973" w:name="_Toc52196397"/>
      <w:bookmarkStart w:id="2974" w:name="_Toc52197377"/>
      <w:bookmarkStart w:id="2975" w:name="_Toc53173100"/>
      <w:bookmarkStart w:id="2976" w:name="_Toc53173469"/>
      <w:bookmarkStart w:id="2977" w:name="_Toc61119464"/>
      <w:bookmarkStart w:id="2978" w:name="_Toc61119846"/>
      <w:bookmarkStart w:id="2979" w:name="_Toc67925896"/>
      <w:bookmarkStart w:id="2980" w:name="_Toc75273534"/>
      <w:bookmarkStart w:id="2981" w:name="_Toc76510434"/>
      <w:bookmarkStart w:id="2982" w:name="_Toc83129588"/>
      <w:bookmarkStart w:id="2983" w:name="_Toc90591121"/>
      <w:bookmarkStart w:id="2984" w:name="_Toc98864148"/>
      <w:bookmarkStart w:id="2985" w:name="_Toc99733397"/>
      <w:bookmarkStart w:id="2986" w:name="_Toc106577293"/>
      <w:bookmarkStart w:id="2987" w:name="_Toc114537044"/>
      <w:bookmarkStart w:id="2988" w:name="_Toc115257312"/>
      <w:bookmarkStart w:id="2989" w:name="_Toc123086632"/>
      <w:bookmarkStart w:id="2990" w:name="_Toc123088367"/>
      <w:bookmarkStart w:id="2991" w:name="_Toc124298022"/>
      <w:bookmarkStart w:id="2992" w:name="_Toc130574773"/>
      <w:bookmarkStart w:id="2993" w:name="_Toc131767183"/>
      <w:bookmarkStart w:id="2994" w:name="_Toc138887769"/>
      <w:bookmarkStart w:id="2995" w:name="_Toc145919964"/>
      <w:r w:rsidRPr="00C04A08">
        <w:t>6.2A.2.5</w:t>
      </w:r>
      <w:r w:rsidRPr="00C04A08">
        <w:tab/>
        <w:t>Maximum output power reduction for power class 4</w:t>
      </w:r>
      <w:bookmarkEnd w:id="2958"/>
      <w:bookmarkEnd w:id="2959"/>
      <w:bookmarkEnd w:id="2960"/>
      <w:bookmarkEnd w:id="2961"/>
      <w:bookmarkEnd w:id="2962"/>
      <w:bookmarkEnd w:id="2963"/>
      <w:bookmarkEnd w:id="2964"/>
      <w:bookmarkEnd w:id="2965"/>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634E668A" w:rsidR="00393343" w:rsidRPr="00FE760F" w:rsidRDefault="00393343" w:rsidP="00393343">
      <w:pPr>
        <w:pStyle w:val="Heading4"/>
      </w:pPr>
      <w:bookmarkStart w:id="2996" w:name="_Toc67925897"/>
      <w:bookmarkStart w:id="2997" w:name="_Toc75273535"/>
      <w:bookmarkStart w:id="2998" w:name="_Toc76510435"/>
      <w:bookmarkStart w:id="2999" w:name="_Toc83129589"/>
      <w:bookmarkStart w:id="3000" w:name="_Toc90591122"/>
      <w:bookmarkStart w:id="3001" w:name="_Toc98864149"/>
      <w:bookmarkStart w:id="3002" w:name="_Toc99733398"/>
      <w:bookmarkStart w:id="3003" w:name="_Toc106577294"/>
      <w:bookmarkStart w:id="3004" w:name="_Toc114537045"/>
      <w:bookmarkStart w:id="3005" w:name="_Toc115257313"/>
      <w:bookmarkStart w:id="3006" w:name="_Toc123086633"/>
      <w:bookmarkStart w:id="3007" w:name="_Toc123088368"/>
      <w:bookmarkStart w:id="3008" w:name="_Toc124298023"/>
      <w:bookmarkStart w:id="3009" w:name="_Toc130574774"/>
      <w:bookmarkStart w:id="3010" w:name="_Toc131767184"/>
      <w:bookmarkStart w:id="3011" w:name="_Toc138887770"/>
      <w:bookmarkStart w:id="3012" w:name="_Toc145919965"/>
      <w:r w:rsidRPr="00FE760F">
        <w:t>6.2A.2.</w:t>
      </w:r>
      <w:r>
        <w:t>6</w:t>
      </w:r>
      <w:r w:rsidRPr="00FE760F">
        <w:tab/>
        <w:t>Maximum output p</w:t>
      </w:r>
      <w:r>
        <w:t>ower reduction for power class 5</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lastRenderedPageBreak/>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5184E9B6"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rsidR="0065509A">
        <w:t>6</w:t>
      </w:r>
      <w:r w:rsidRPr="00311FBF">
        <w:t>-1</w:t>
      </w:r>
      <w:r>
        <w:t xml:space="preserve"> and applies only when both bands have non-zero UL RB allocations, 0 dB otherwise.</w:t>
      </w:r>
      <w:r w:rsidRPr="00311FBF">
        <w:t xml:space="preserve"> </w:t>
      </w:r>
    </w:p>
    <w:p w14:paraId="6E95A977" w14:textId="34DE2B74" w:rsidR="00033C26" w:rsidRPr="00461750" w:rsidRDefault="00033C26" w:rsidP="00461750">
      <w:pPr>
        <w:pStyle w:val="TH"/>
      </w:pPr>
      <w:r w:rsidRPr="00311FBF">
        <w:t>Table 6.2A.2.</w:t>
      </w:r>
      <w:r w:rsidR="0065509A">
        <w:t>6</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Default="00033C26" w:rsidP="00033886"/>
    <w:p w14:paraId="733AA965" w14:textId="77777777" w:rsidR="0065509A" w:rsidRPr="0065509A" w:rsidRDefault="0065509A" w:rsidP="001F74CA">
      <w:pPr>
        <w:pStyle w:val="Heading4"/>
        <w:rPr>
          <w:rFonts w:eastAsia="SimSun"/>
        </w:rPr>
      </w:pPr>
      <w:bookmarkStart w:id="3013" w:name="_Toc145919966"/>
      <w:r w:rsidRPr="0065509A">
        <w:rPr>
          <w:rFonts w:eastAsia="SimSun"/>
        </w:rPr>
        <w:t>6.2A.2.7</w:t>
      </w:r>
      <w:r w:rsidRPr="0065509A">
        <w:rPr>
          <w:rFonts w:eastAsia="SimSun"/>
        </w:rPr>
        <w:tab/>
        <w:t>Maximum output power reduction for power class 6</w:t>
      </w:r>
      <w:bookmarkEnd w:id="3013"/>
    </w:p>
    <w:p w14:paraId="3344CB07" w14:textId="2C818F9D" w:rsidR="0065509A" w:rsidRDefault="0065509A" w:rsidP="0065509A">
      <w:r w:rsidRPr="0065509A">
        <w:rPr>
          <w:rFonts w:eastAsia="SimSun"/>
        </w:rPr>
        <w:t xml:space="preserve">For power class </w:t>
      </w:r>
      <w:r w:rsidRPr="0065509A">
        <w:rPr>
          <w:rFonts w:eastAsia="SimSun"/>
          <w:lang w:eastAsia="ko-KR"/>
        </w:rPr>
        <w:t>6</w:t>
      </w:r>
      <w:r w:rsidRPr="0065509A">
        <w:rPr>
          <w:rFonts w:eastAsia="SimSun"/>
        </w:rPr>
        <w:t xml:space="preserve">, MPR specified in sub-clause 6.2A.2.4.1 applies </w:t>
      </w:r>
      <w:r w:rsidRPr="0065509A">
        <w:rPr>
          <w:rFonts w:eastAsia="Malgun Gothic"/>
        </w:rPr>
        <w:t>for intra-band contiguous UL CA and sub-clause 6.2A.2.4.2 applies for intra-band non-contiguous UL CA</w:t>
      </w:r>
      <w:r w:rsidRPr="0065509A">
        <w:rPr>
          <w:rFonts w:eastAsia="SimSun"/>
        </w:rPr>
        <w:t>.</w:t>
      </w:r>
    </w:p>
    <w:p w14:paraId="2C3F078D" w14:textId="77777777" w:rsidR="00842EF7" w:rsidRPr="00C04A08" w:rsidRDefault="00842EF7" w:rsidP="00842EF7">
      <w:pPr>
        <w:pStyle w:val="Heading3"/>
      </w:pPr>
      <w:bookmarkStart w:id="3014" w:name="_Toc21340790"/>
      <w:bookmarkStart w:id="3015" w:name="_Toc29805237"/>
      <w:bookmarkStart w:id="3016" w:name="_Toc36456446"/>
      <w:bookmarkStart w:id="3017" w:name="_Toc36469544"/>
      <w:bookmarkStart w:id="3018" w:name="_Toc37253953"/>
      <w:bookmarkStart w:id="3019" w:name="_Toc37322810"/>
      <w:bookmarkStart w:id="3020" w:name="_Toc37324216"/>
      <w:bookmarkStart w:id="3021" w:name="_Toc45889739"/>
      <w:bookmarkStart w:id="3022" w:name="_Toc52196398"/>
      <w:bookmarkStart w:id="3023" w:name="_Toc52197378"/>
      <w:bookmarkStart w:id="3024" w:name="_Toc53173101"/>
      <w:bookmarkStart w:id="3025" w:name="_Toc53173470"/>
      <w:bookmarkStart w:id="3026" w:name="_Toc61119465"/>
      <w:bookmarkStart w:id="3027" w:name="_Toc61119847"/>
      <w:bookmarkStart w:id="3028" w:name="_Toc67925898"/>
      <w:bookmarkStart w:id="3029" w:name="_Toc75273536"/>
      <w:bookmarkStart w:id="3030" w:name="_Toc76510436"/>
      <w:bookmarkStart w:id="3031" w:name="_Toc83129590"/>
      <w:bookmarkStart w:id="3032" w:name="_Toc90591123"/>
      <w:bookmarkStart w:id="3033" w:name="_Toc98864150"/>
      <w:bookmarkStart w:id="3034" w:name="_Toc99733399"/>
      <w:bookmarkStart w:id="3035" w:name="_Toc106577295"/>
      <w:bookmarkStart w:id="3036" w:name="_Toc114537046"/>
      <w:bookmarkStart w:id="3037" w:name="_Toc115257314"/>
      <w:bookmarkStart w:id="3038" w:name="_Toc123086634"/>
      <w:bookmarkStart w:id="3039" w:name="_Toc123088369"/>
      <w:bookmarkStart w:id="3040" w:name="_Toc124298024"/>
      <w:bookmarkStart w:id="3041" w:name="_Toc130574775"/>
      <w:bookmarkStart w:id="3042" w:name="_Toc131767185"/>
      <w:bookmarkStart w:id="3043" w:name="_Toc138887771"/>
      <w:bookmarkStart w:id="3044" w:name="_Toc145919967"/>
      <w:r w:rsidRPr="00C04A08">
        <w:t>6.2A.3</w:t>
      </w:r>
      <w:r w:rsidRPr="00C04A08">
        <w:tab/>
        <w:t>UE maximum output power with additional requirements for CA</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091164A6" w14:textId="77777777" w:rsidR="00842EF7" w:rsidRPr="00C04A08" w:rsidRDefault="00842EF7" w:rsidP="00842EF7">
      <w:pPr>
        <w:pStyle w:val="Heading4"/>
      </w:pPr>
      <w:bookmarkStart w:id="3045" w:name="_Toc21340791"/>
      <w:bookmarkStart w:id="3046" w:name="_Toc29805238"/>
      <w:bookmarkStart w:id="3047" w:name="_Toc36456447"/>
      <w:bookmarkStart w:id="3048" w:name="_Toc36469545"/>
      <w:bookmarkStart w:id="3049" w:name="_Toc37253954"/>
      <w:bookmarkStart w:id="3050" w:name="_Toc37322811"/>
      <w:bookmarkStart w:id="3051" w:name="_Toc37324217"/>
      <w:bookmarkStart w:id="3052" w:name="_Toc45889740"/>
      <w:bookmarkStart w:id="3053" w:name="_Toc52196399"/>
      <w:bookmarkStart w:id="3054" w:name="_Toc52197379"/>
      <w:bookmarkStart w:id="3055" w:name="_Toc53173102"/>
      <w:bookmarkStart w:id="3056" w:name="_Toc53173471"/>
      <w:bookmarkStart w:id="3057" w:name="_Toc61119466"/>
      <w:bookmarkStart w:id="3058" w:name="_Toc61119848"/>
      <w:bookmarkStart w:id="3059" w:name="_Toc67925899"/>
      <w:bookmarkStart w:id="3060" w:name="_Toc75273537"/>
      <w:bookmarkStart w:id="3061" w:name="_Toc76510437"/>
      <w:bookmarkStart w:id="3062" w:name="_Toc83129591"/>
      <w:bookmarkStart w:id="3063" w:name="_Toc90591124"/>
      <w:bookmarkStart w:id="3064" w:name="_Toc98864151"/>
      <w:bookmarkStart w:id="3065" w:name="_Toc99733400"/>
      <w:bookmarkStart w:id="3066" w:name="_Toc106577296"/>
      <w:bookmarkStart w:id="3067" w:name="_Toc114537047"/>
      <w:bookmarkStart w:id="3068" w:name="_Toc115257315"/>
      <w:bookmarkStart w:id="3069" w:name="_Toc123086635"/>
      <w:bookmarkStart w:id="3070" w:name="_Toc123088370"/>
      <w:bookmarkStart w:id="3071" w:name="_Toc124298025"/>
      <w:bookmarkStart w:id="3072" w:name="_Toc130574776"/>
      <w:bookmarkStart w:id="3073" w:name="_Toc131767186"/>
      <w:bookmarkStart w:id="3074" w:name="_Toc138887772"/>
      <w:bookmarkStart w:id="3075" w:name="_Toc145919968"/>
      <w:r w:rsidRPr="00C04A08">
        <w:t>6.2A.3.1</w:t>
      </w:r>
      <w:r w:rsidRPr="00C04A08">
        <w:tab/>
        <w:t>General</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055EBA37" w:rsidR="00842EF7" w:rsidRPr="00C04A08" w:rsidRDefault="00362078"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3076" w:name="_Toc21340792"/>
      <w:bookmarkStart w:id="3077" w:name="_Toc29805239"/>
      <w:bookmarkStart w:id="3078" w:name="_Toc36456448"/>
      <w:bookmarkStart w:id="3079" w:name="_Toc36469546"/>
      <w:bookmarkStart w:id="3080" w:name="_Toc37253955"/>
      <w:bookmarkStart w:id="3081" w:name="_Toc37322812"/>
      <w:bookmarkStart w:id="3082" w:name="_Toc37324218"/>
      <w:bookmarkStart w:id="3083" w:name="_Toc45889741"/>
      <w:bookmarkStart w:id="3084" w:name="_Toc52196400"/>
      <w:bookmarkStart w:id="3085" w:name="_Toc52197380"/>
      <w:bookmarkStart w:id="3086" w:name="_Toc53173103"/>
      <w:bookmarkStart w:id="3087" w:name="_Toc53173472"/>
      <w:bookmarkStart w:id="3088" w:name="_Toc61119467"/>
      <w:bookmarkStart w:id="3089" w:name="_Toc61119849"/>
      <w:bookmarkStart w:id="3090" w:name="_Toc67925900"/>
      <w:bookmarkStart w:id="3091" w:name="_Toc75273538"/>
      <w:bookmarkStart w:id="3092" w:name="_Toc76510438"/>
      <w:bookmarkStart w:id="3093" w:name="_Toc83129592"/>
      <w:bookmarkStart w:id="3094" w:name="_Toc90591125"/>
      <w:bookmarkStart w:id="3095" w:name="_Toc98864152"/>
      <w:bookmarkStart w:id="3096" w:name="_Toc99733401"/>
      <w:bookmarkStart w:id="3097" w:name="_Toc106577297"/>
      <w:bookmarkStart w:id="3098" w:name="_Toc114537048"/>
      <w:bookmarkStart w:id="3099" w:name="_Toc115257316"/>
      <w:bookmarkStart w:id="3100" w:name="_Toc123086636"/>
      <w:bookmarkStart w:id="3101" w:name="_Toc123088371"/>
      <w:bookmarkStart w:id="3102" w:name="_Toc124298026"/>
      <w:bookmarkStart w:id="3103" w:name="_Toc130574777"/>
      <w:bookmarkStart w:id="3104" w:name="_Toc131767187"/>
      <w:bookmarkStart w:id="3105" w:name="_Toc138887773"/>
      <w:bookmarkStart w:id="3106" w:name="_Toc145919969"/>
      <w:bookmarkStart w:id="3107" w:name="_Toc21340793"/>
      <w:bookmarkStart w:id="3108" w:name="_Toc29805240"/>
      <w:bookmarkStart w:id="3109" w:name="_Toc36456449"/>
      <w:bookmarkStart w:id="3110" w:name="_Toc36469547"/>
      <w:bookmarkStart w:id="3111" w:name="_Toc37253956"/>
      <w:bookmarkStart w:id="3112" w:name="_Toc37322813"/>
      <w:bookmarkStart w:id="3113" w:name="_Toc37324219"/>
      <w:bookmarkStart w:id="3114" w:name="_Toc45889742"/>
      <w:bookmarkStart w:id="3115" w:name="_Toc52196401"/>
      <w:bookmarkStart w:id="3116" w:name="_Toc52197381"/>
      <w:bookmarkStart w:id="3117" w:name="_Toc53173104"/>
      <w:bookmarkStart w:id="3118" w:name="_Toc53173473"/>
      <w:r w:rsidRPr="00C04A08">
        <w:lastRenderedPageBreak/>
        <w:t>6.2A.3.2</w:t>
      </w:r>
      <w:r w:rsidRPr="00C04A08">
        <w:tab/>
      </w:r>
      <w:r w:rsidRPr="0019697A">
        <w:t>Void</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6403250E" w14:textId="77777777" w:rsidR="00FF485D" w:rsidRPr="00C04A08" w:rsidRDefault="00FF485D" w:rsidP="0013282A">
      <w:pPr>
        <w:pStyle w:val="Heading5"/>
      </w:pPr>
      <w:bookmarkStart w:id="3119" w:name="_Toc61119468"/>
      <w:bookmarkStart w:id="3120" w:name="_Toc61119850"/>
      <w:bookmarkStart w:id="3121" w:name="_Toc67925901"/>
      <w:bookmarkStart w:id="3122" w:name="_Toc75273539"/>
      <w:bookmarkStart w:id="3123" w:name="_Toc76510439"/>
      <w:bookmarkStart w:id="3124" w:name="_Toc83129593"/>
      <w:bookmarkStart w:id="3125" w:name="_Toc90591126"/>
      <w:bookmarkStart w:id="3126" w:name="_Toc98864153"/>
      <w:bookmarkStart w:id="3127" w:name="_Toc99733402"/>
      <w:bookmarkStart w:id="3128" w:name="_Toc106577298"/>
      <w:bookmarkStart w:id="3129" w:name="_Toc114537049"/>
      <w:bookmarkStart w:id="3130" w:name="_Toc115257317"/>
      <w:bookmarkStart w:id="3131" w:name="_Toc123086637"/>
      <w:bookmarkStart w:id="3132" w:name="_Toc123088372"/>
      <w:bookmarkStart w:id="3133" w:name="_Toc124298027"/>
      <w:bookmarkStart w:id="3134" w:name="_Toc130574778"/>
      <w:bookmarkStart w:id="3135" w:name="_Toc131767188"/>
      <w:bookmarkStart w:id="3136" w:name="_Toc138887774"/>
      <w:bookmarkStart w:id="3137" w:name="_Toc145919970"/>
      <w:bookmarkEnd w:id="3107"/>
      <w:bookmarkEnd w:id="3108"/>
      <w:bookmarkEnd w:id="3109"/>
      <w:bookmarkEnd w:id="3110"/>
      <w:bookmarkEnd w:id="3111"/>
      <w:bookmarkEnd w:id="3112"/>
      <w:bookmarkEnd w:id="3113"/>
      <w:bookmarkEnd w:id="3114"/>
      <w:bookmarkEnd w:id="3115"/>
      <w:bookmarkEnd w:id="3116"/>
      <w:bookmarkEnd w:id="3117"/>
      <w:bookmarkEnd w:id="3118"/>
      <w:r w:rsidRPr="00C04A08">
        <w:t>6.2A.3.2.1</w:t>
      </w:r>
      <w:r w:rsidRPr="00C04A08">
        <w:tab/>
      </w:r>
      <w:r w:rsidRPr="0019697A">
        <w:t>Void</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3138" w:name="_Toc61119469"/>
      <w:bookmarkStart w:id="3139" w:name="_Toc61119851"/>
      <w:bookmarkStart w:id="3140" w:name="_Toc67925902"/>
      <w:bookmarkStart w:id="3141" w:name="_Toc75273540"/>
      <w:bookmarkStart w:id="3142" w:name="_Toc76510440"/>
      <w:bookmarkStart w:id="3143" w:name="_Toc83129594"/>
      <w:bookmarkStart w:id="3144" w:name="_Toc90591127"/>
      <w:bookmarkStart w:id="3145" w:name="_Toc98864154"/>
      <w:bookmarkStart w:id="3146" w:name="_Toc99733403"/>
      <w:bookmarkStart w:id="3147" w:name="_Toc106577299"/>
      <w:bookmarkStart w:id="3148" w:name="_Toc114537050"/>
      <w:bookmarkStart w:id="3149" w:name="_Toc115257318"/>
      <w:bookmarkStart w:id="3150" w:name="_Toc123086638"/>
      <w:bookmarkStart w:id="3151" w:name="_Toc123088373"/>
      <w:bookmarkStart w:id="3152" w:name="_Toc124298028"/>
      <w:bookmarkStart w:id="3153" w:name="_Toc130574779"/>
      <w:bookmarkStart w:id="3154" w:name="_Toc131767189"/>
      <w:bookmarkStart w:id="3155" w:name="_Toc138887775"/>
      <w:bookmarkStart w:id="3156" w:name="_Toc145919971"/>
      <w:r w:rsidRPr="00C04A08">
        <w:t>6.2A.3.2.2</w:t>
      </w:r>
      <w:r w:rsidRPr="00C04A08">
        <w:tab/>
      </w:r>
      <w:r w:rsidRPr="0019697A">
        <w:t>Void</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3157" w:name="_Toc21340795"/>
      <w:bookmarkStart w:id="3158" w:name="_Toc29805242"/>
      <w:bookmarkStart w:id="3159" w:name="_Toc36456451"/>
      <w:bookmarkStart w:id="3160" w:name="_Toc36469549"/>
      <w:bookmarkStart w:id="3161" w:name="_Toc37253958"/>
      <w:bookmarkStart w:id="3162" w:name="_Toc37322815"/>
      <w:bookmarkStart w:id="3163" w:name="_Toc37324221"/>
      <w:bookmarkStart w:id="3164" w:name="_Toc45889744"/>
      <w:bookmarkStart w:id="3165" w:name="_Toc52196403"/>
      <w:bookmarkStart w:id="3166" w:name="_Toc52197383"/>
      <w:bookmarkStart w:id="3167" w:name="_Toc53173106"/>
      <w:bookmarkStart w:id="3168" w:name="_Toc53173475"/>
      <w:bookmarkStart w:id="3169" w:name="_Toc61119470"/>
      <w:bookmarkStart w:id="3170" w:name="_Toc61119852"/>
      <w:bookmarkStart w:id="3171" w:name="_Toc67925903"/>
      <w:bookmarkStart w:id="3172" w:name="_Toc75273541"/>
      <w:bookmarkStart w:id="3173" w:name="_Toc76510441"/>
      <w:bookmarkStart w:id="3174" w:name="_Toc83129595"/>
      <w:bookmarkStart w:id="3175" w:name="_Toc90591128"/>
      <w:bookmarkStart w:id="3176" w:name="_Toc98864155"/>
      <w:bookmarkStart w:id="3177" w:name="_Toc99733404"/>
      <w:bookmarkStart w:id="3178" w:name="_Toc106577300"/>
      <w:bookmarkStart w:id="3179" w:name="_Toc114537051"/>
      <w:bookmarkStart w:id="3180" w:name="_Toc115257319"/>
      <w:bookmarkStart w:id="3181" w:name="_Toc123086639"/>
      <w:bookmarkStart w:id="3182" w:name="_Toc123088374"/>
      <w:bookmarkStart w:id="3183" w:name="_Toc124298029"/>
      <w:bookmarkStart w:id="3184" w:name="_Toc130574780"/>
      <w:bookmarkStart w:id="3185" w:name="_Toc131767190"/>
      <w:bookmarkStart w:id="3186" w:name="_Toc138887776"/>
      <w:bookmarkStart w:id="3187" w:name="_Toc145919972"/>
      <w:bookmarkStart w:id="3188" w:name="_Toc67925905"/>
      <w:bookmarkStart w:id="3189" w:name="_Toc75273543"/>
      <w:bookmarkStart w:id="3190" w:name="_Toc76510443"/>
      <w:bookmarkStart w:id="3191" w:name="_Toc21340797"/>
      <w:bookmarkStart w:id="3192" w:name="_Toc29805244"/>
      <w:bookmarkStart w:id="3193" w:name="_Toc36456453"/>
      <w:bookmarkStart w:id="3194" w:name="_Toc36469551"/>
      <w:bookmarkStart w:id="3195" w:name="_Toc37253960"/>
      <w:bookmarkStart w:id="3196" w:name="_Toc37322817"/>
      <w:bookmarkStart w:id="3197" w:name="_Toc37324223"/>
      <w:bookmarkStart w:id="3198" w:name="_Toc45889746"/>
      <w:bookmarkStart w:id="3199" w:name="_Toc52196405"/>
      <w:bookmarkStart w:id="3200" w:name="_Toc52197385"/>
      <w:bookmarkStart w:id="3201" w:name="_Toc53173108"/>
      <w:bookmarkStart w:id="3202" w:name="_Toc53173477"/>
      <w:r w:rsidRPr="00C04A08">
        <w:t>6.2A.3.2.3</w:t>
      </w:r>
      <w:r w:rsidRPr="00C04A08">
        <w:tab/>
      </w:r>
      <w:r w:rsidRPr="0019697A">
        <w:t>Void</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0E452E9C" w14:textId="77777777" w:rsidR="002E5EAD" w:rsidRDefault="002E5EAD" w:rsidP="00627357">
      <w:pPr>
        <w:pStyle w:val="TH"/>
      </w:pPr>
      <w:bookmarkStart w:id="3203" w:name="_Toc61119471"/>
      <w:bookmarkStart w:id="3204" w:name="_Toc61119853"/>
      <w:bookmarkStart w:id="3205" w:name="_Toc67925904"/>
      <w:bookmarkStart w:id="3206" w:name="_Toc75273542"/>
      <w:bookmarkStart w:id="3207" w:name="_Toc76510442"/>
      <w:r w:rsidRPr="00C04A08">
        <w:t xml:space="preserve">Table 6.2A.3.2.3-1: </w:t>
      </w:r>
      <w:r>
        <w:t>Void</w:t>
      </w:r>
      <w:bookmarkStart w:id="3208" w:name="_Toc21340796"/>
      <w:bookmarkStart w:id="3209" w:name="_Toc29805243"/>
      <w:bookmarkStart w:id="3210" w:name="_Toc36456452"/>
      <w:bookmarkStart w:id="3211" w:name="_Toc36469550"/>
      <w:bookmarkStart w:id="3212" w:name="_Toc37253959"/>
      <w:bookmarkStart w:id="3213" w:name="_Toc37322816"/>
      <w:bookmarkStart w:id="3214" w:name="_Toc37324222"/>
      <w:bookmarkStart w:id="3215" w:name="_Toc45889745"/>
      <w:bookmarkStart w:id="3216" w:name="_Toc52196404"/>
      <w:bookmarkStart w:id="3217" w:name="_Toc52197384"/>
      <w:bookmarkStart w:id="3218" w:name="_Toc53173107"/>
      <w:bookmarkStart w:id="3219" w:name="_Toc53173476"/>
    </w:p>
    <w:p w14:paraId="0F19CA3A" w14:textId="77777777" w:rsidR="002E5EAD" w:rsidRDefault="002E5EAD" w:rsidP="002E5EAD">
      <w:pPr>
        <w:pStyle w:val="Heading5"/>
      </w:pPr>
      <w:bookmarkStart w:id="3220" w:name="_Toc83129596"/>
      <w:bookmarkStart w:id="3221" w:name="_Toc90591129"/>
      <w:bookmarkStart w:id="3222" w:name="_Toc98864156"/>
      <w:bookmarkStart w:id="3223" w:name="_Toc99733405"/>
      <w:bookmarkStart w:id="3224" w:name="_Toc106577301"/>
      <w:bookmarkStart w:id="3225" w:name="_Toc114537052"/>
      <w:bookmarkStart w:id="3226" w:name="_Toc115257320"/>
      <w:bookmarkStart w:id="3227" w:name="_Toc123086640"/>
      <w:bookmarkStart w:id="3228" w:name="_Toc123088375"/>
      <w:bookmarkStart w:id="3229" w:name="_Toc124298030"/>
      <w:bookmarkStart w:id="3230" w:name="_Toc130574781"/>
      <w:bookmarkStart w:id="3231" w:name="_Toc131767191"/>
      <w:bookmarkStart w:id="3232" w:name="_Toc138887777"/>
      <w:bookmarkStart w:id="3233" w:name="_Toc145919973"/>
      <w:r w:rsidRPr="00C04A08">
        <w:t>6.2A.3.2.4</w:t>
      </w:r>
      <w:r w:rsidRPr="00C04A08">
        <w:tab/>
      </w:r>
      <w:r w:rsidRPr="00B45722">
        <w:t>Void</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20F8E3D4" w14:textId="13C8C54F" w:rsidR="003B6632" w:rsidRPr="00FE760F" w:rsidRDefault="003B6632" w:rsidP="00627357">
      <w:pPr>
        <w:pStyle w:val="Heading5"/>
      </w:pPr>
      <w:bookmarkStart w:id="3234" w:name="_Toc83129597"/>
      <w:bookmarkStart w:id="3235" w:name="_Toc124298031"/>
      <w:bookmarkStart w:id="3236" w:name="_Toc130574782"/>
      <w:bookmarkStart w:id="3237" w:name="_Toc131767192"/>
      <w:bookmarkStart w:id="3238" w:name="_Toc138887778"/>
      <w:bookmarkStart w:id="3239" w:name="_Toc145919974"/>
      <w:bookmarkStart w:id="3240" w:name="_Toc21340798"/>
      <w:bookmarkStart w:id="3241" w:name="_Toc29805245"/>
      <w:bookmarkStart w:id="3242" w:name="_Toc36456454"/>
      <w:bookmarkStart w:id="3243" w:name="_Toc36469552"/>
      <w:bookmarkStart w:id="3244" w:name="_Toc37253961"/>
      <w:bookmarkStart w:id="3245" w:name="_Toc37322818"/>
      <w:bookmarkStart w:id="3246" w:name="_Toc37324224"/>
      <w:bookmarkStart w:id="3247" w:name="_Toc45889747"/>
      <w:bookmarkStart w:id="3248" w:name="_Toc52196406"/>
      <w:bookmarkStart w:id="3249" w:name="_Toc52197386"/>
      <w:bookmarkStart w:id="3250" w:name="_Toc53173109"/>
      <w:bookmarkStart w:id="3251" w:name="_Toc53173478"/>
      <w:bookmarkStart w:id="3252" w:name="_Toc61119473"/>
      <w:bookmarkStart w:id="3253" w:name="_Toc61119855"/>
      <w:bookmarkStart w:id="3254" w:name="_Toc67925907"/>
      <w:bookmarkStart w:id="3255" w:name="_Toc75273545"/>
      <w:bookmarkStart w:id="3256" w:name="_Toc76510445"/>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r w:rsidRPr="00E32434">
        <w:t>6.2A.3.2.5</w:t>
      </w:r>
      <w:r w:rsidRPr="00E32434">
        <w:tab/>
      </w:r>
      <w:r>
        <w:t>Void</w:t>
      </w:r>
      <w:bookmarkEnd w:id="3234"/>
      <w:bookmarkEnd w:id="3235"/>
      <w:bookmarkEnd w:id="3236"/>
      <w:bookmarkEnd w:id="3237"/>
      <w:bookmarkEnd w:id="3238"/>
      <w:bookmarkEnd w:id="3239"/>
    </w:p>
    <w:p w14:paraId="07490586" w14:textId="77777777" w:rsidR="003B6632" w:rsidRPr="00C04A08" w:rsidRDefault="003B6632" w:rsidP="003B6632">
      <w:pPr>
        <w:pStyle w:val="Heading4"/>
      </w:pPr>
      <w:bookmarkStart w:id="3257" w:name="_Toc61119472"/>
      <w:bookmarkStart w:id="3258" w:name="_Toc61119854"/>
      <w:bookmarkStart w:id="3259" w:name="_Toc67925906"/>
      <w:bookmarkStart w:id="3260" w:name="_Toc75273544"/>
      <w:bookmarkStart w:id="3261" w:name="_Toc76510444"/>
      <w:bookmarkStart w:id="3262" w:name="_Toc83129598"/>
      <w:bookmarkStart w:id="3263" w:name="_Toc90591130"/>
      <w:bookmarkStart w:id="3264" w:name="_Toc98864157"/>
      <w:bookmarkStart w:id="3265" w:name="_Toc99733406"/>
      <w:bookmarkStart w:id="3266" w:name="_Toc106577302"/>
      <w:bookmarkStart w:id="3267" w:name="_Toc114537053"/>
      <w:bookmarkStart w:id="3268" w:name="_Toc115257321"/>
      <w:bookmarkStart w:id="3269" w:name="_Toc123086641"/>
      <w:bookmarkStart w:id="3270" w:name="_Toc123088376"/>
      <w:bookmarkStart w:id="3271" w:name="_Toc124298032"/>
      <w:bookmarkStart w:id="3272" w:name="_Toc130574783"/>
      <w:bookmarkStart w:id="3273" w:name="_Toc131767193"/>
      <w:bookmarkStart w:id="3274" w:name="_Toc138887779"/>
      <w:bookmarkStart w:id="3275" w:name="_Toc145919975"/>
      <w:r w:rsidRPr="00C04A08">
        <w:t>6.2A.3.3</w:t>
      </w:r>
      <w:r w:rsidRPr="00C04A08">
        <w:tab/>
        <w:t>A-MPR for CA_NS_202</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40C2A910" w14:textId="77777777" w:rsidR="00842EF7" w:rsidRPr="00C04A08" w:rsidRDefault="00842EF7" w:rsidP="00FF485D">
      <w:pPr>
        <w:pStyle w:val="Heading5"/>
      </w:pPr>
      <w:bookmarkStart w:id="3276" w:name="_Toc83129599"/>
      <w:bookmarkStart w:id="3277" w:name="_Toc90591131"/>
      <w:bookmarkStart w:id="3278" w:name="_Toc98864158"/>
      <w:bookmarkStart w:id="3279" w:name="_Toc99733407"/>
      <w:bookmarkStart w:id="3280" w:name="_Toc106577303"/>
      <w:bookmarkStart w:id="3281" w:name="_Toc114537054"/>
      <w:bookmarkStart w:id="3282" w:name="_Toc115257322"/>
      <w:bookmarkStart w:id="3283" w:name="_Toc123086642"/>
      <w:bookmarkStart w:id="3284" w:name="_Toc123088377"/>
      <w:bookmarkStart w:id="3285" w:name="_Toc124298033"/>
      <w:bookmarkStart w:id="3286" w:name="_Toc130574784"/>
      <w:bookmarkStart w:id="3287" w:name="_Toc131767194"/>
      <w:bookmarkStart w:id="3288" w:name="_Toc138887780"/>
      <w:bookmarkStart w:id="3289" w:name="_Toc145919976"/>
      <w:r w:rsidRPr="00C04A08">
        <w:t>6.2A.3.3.1</w:t>
      </w:r>
      <w:r w:rsidRPr="00C04A08">
        <w:tab/>
        <w:t>A-MPR for CA_NS_202 for power class 1</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3290" w:name="_Toc21340799"/>
      <w:bookmarkStart w:id="3291" w:name="_Toc29805246"/>
      <w:bookmarkStart w:id="3292" w:name="_Toc36456455"/>
      <w:bookmarkStart w:id="3293" w:name="_Toc36469553"/>
      <w:bookmarkStart w:id="3294" w:name="_Toc37253962"/>
      <w:bookmarkStart w:id="3295" w:name="_Toc37322819"/>
      <w:bookmarkStart w:id="3296" w:name="_Toc37324225"/>
      <w:bookmarkStart w:id="3297" w:name="_Toc45889748"/>
      <w:bookmarkStart w:id="3298" w:name="_Toc52196407"/>
      <w:bookmarkStart w:id="3299" w:name="_Toc52197387"/>
      <w:bookmarkStart w:id="3300" w:name="_Toc53173110"/>
      <w:bookmarkStart w:id="3301" w:name="_Toc53173479"/>
      <w:bookmarkStart w:id="3302" w:name="_Toc61119474"/>
      <w:bookmarkStart w:id="3303" w:name="_Toc61119856"/>
      <w:bookmarkStart w:id="3304" w:name="_Toc67925908"/>
      <w:bookmarkStart w:id="3305" w:name="_Toc75273546"/>
      <w:bookmarkStart w:id="3306" w:name="_Toc76510446"/>
      <w:bookmarkStart w:id="3307" w:name="_Toc83129600"/>
      <w:bookmarkStart w:id="3308" w:name="_Toc90591132"/>
      <w:bookmarkStart w:id="3309" w:name="_Toc98864159"/>
      <w:bookmarkStart w:id="3310" w:name="_Toc99733408"/>
      <w:bookmarkStart w:id="3311" w:name="_Toc106577304"/>
      <w:bookmarkStart w:id="3312" w:name="_Toc114537055"/>
      <w:bookmarkStart w:id="3313" w:name="_Toc115257323"/>
      <w:bookmarkStart w:id="3314" w:name="_Toc123086643"/>
      <w:bookmarkStart w:id="3315" w:name="_Toc123088378"/>
      <w:bookmarkStart w:id="3316" w:name="_Toc124298034"/>
      <w:bookmarkStart w:id="3317" w:name="_Toc130574785"/>
      <w:bookmarkStart w:id="3318" w:name="_Toc131767195"/>
      <w:bookmarkStart w:id="3319" w:name="_Toc138887781"/>
      <w:bookmarkStart w:id="3320" w:name="_Toc145919977"/>
      <w:r w:rsidRPr="00C04A08">
        <w:t>6.2A.3.3.2</w:t>
      </w:r>
      <w:r w:rsidRPr="00C04A08">
        <w:tab/>
        <w:t>A-MPR for CA_NS_202 for power class 2</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3321" w:name="_Toc21340800"/>
      <w:bookmarkStart w:id="3322" w:name="_Toc29805247"/>
      <w:bookmarkStart w:id="3323" w:name="_Toc36456456"/>
      <w:bookmarkStart w:id="3324" w:name="_Toc36469554"/>
      <w:bookmarkStart w:id="3325" w:name="_Toc37253963"/>
      <w:bookmarkStart w:id="3326" w:name="_Toc37322820"/>
      <w:bookmarkStart w:id="3327" w:name="_Toc37324226"/>
      <w:bookmarkStart w:id="3328" w:name="_Toc45889749"/>
      <w:bookmarkStart w:id="3329" w:name="_Toc52196408"/>
      <w:bookmarkStart w:id="3330" w:name="_Toc52197388"/>
      <w:bookmarkStart w:id="3331" w:name="_Toc53173111"/>
      <w:bookmarkStart w:id="3332" w:name="_Toc53173480"/>
      <w:bookmarkStart w:id="3333" w:name="_Toc61119475"/>
      <w:bookmarkStart w:id="3334" w:name="_Toc61119857"/>
      <w:bookmarkStart w:id="3335" w:name="_Toc67925909"/>
      <w:bookmarkStart w:id="3336" w:name="_Toc75273547"/>
      <w:bookmarkStart w:id="3337" w:name="_Toc76510447"/>
      <w:bookmarkStart w:id="3338" w:name="_Toc83129601"/>
      <w:bookmarkStart w:id="3339" w:name="_Toc90591133"/>
      <w:bookmarkStart w:id="3340" w:name="_Toc98864160"/>
      <w:bookmarkStart w:id="3341" w:name="_Toc99733409"/>
      <w:bookmarkStart w:id="3342" w:name="_Toc106577305"/>
      <w:bookmarkStart w:id="3343" w:name="_Toc114537056"/>
      <w:bookmarkStart w:id="3344" w:name="_Toc115257324"/>
      <w:bookmarkStart w:id="3345" w:name="_Toc123086644"/>
      <w:bookmarkStart w:id="3346" w:name="_Toc123088379"/>
      <w:bookmarkStart w:id="3347" w:name="_Toc124298035"/>
      <w:bookmarkStart w:id="3348" w:name="_Toc130574786"/>
      <w:bookmarkStart w:id="3349" w:name="_Toc131767196"/>
      <w:bookmarkStart w:id="3350" w:name="_Toc138887782"/>
      <w:bookmarkStart w:id="3351" w:name="_Toc145919978"/>
      <w:r w:rsidRPr="00C04A08">
        <w:t>6.2A.3.3.3</w:t>
      </w:r>
      <w:r w:rsidRPr="00C04A08">
        <w:tab/>
        <w:t>A-MPR for CA_NS_202 for power class 3</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3541D62" w14:textId="77777777" w:rsidR="00CF7919" w:rsidRPr="00C04A08" w:rsidRDefault="00CF7919" w:rsidP="00CF7919">
      <w:pPr>
        <w:rPr>
          <w:rFonts w:eastAsia="Malgun Gothic"/>
        </w:rPr>
      </w:pPr>
      <w:bookmarkStart w:id="3352" w:name="_Toc21340801"/>
      <w:bookmarkStart w:id="3353" w:name="_Toc29805248"/>
      <w:bookmarkStart w:id="3354" w:name="_Toc36456457"/>
      <w:bookmarkStart w:id="3355" w:name="_Toc36469555"/>
      <w:bookmarkStart w:id="3356" w:name="_Toc37253964"/>
      <w:bookmarkStart w:id="3357" w:name="_Toc37322821"/>
      <w:bookmarkStart w:id="3358"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3359" w:name="_Toc45889750"/>
      <w:bookmarkStart w:id="3360" w:name="_Toc52196409"/>
      <w:bookmarkStart w:id="3361" w:name="_Toc52197389"/>
      <w:bookmarkStart w:id="3362" w:name="_Toc53173112"/>
      <w:bookmarkStart w:id="3363" w:name="_Toc53173481"/>
      <w:bookmarkStart w:id="3364" w:name="_Toc61119476"/>
      <w:bookmarkStart w:id="3365" w:name="_Toc61119858"/>
      <w:bookmarkStart w:id="3366" w:name="_Toc67925910"/>
      <w:bookmarkStart w:id="3367" w:name="_Toc75273548"/>
      <w:bookmarkStart w:id="3368" w:name="_Toc76510448"/>
      <w:bookmarkStart w:id="3369" w:name="_Toc83129602"/>
      <w:bookmarkStart w:id="3370" w:name="_Toc90591134"/>
      <w:bookmarkStart w:id="3371" w:name="_Toc98864161"/>
      <w:bookmarkStart w:id="3372" w:name="_Toc99733410"/>
      <w:bookmarkStart w:id="3373" w:name="_Toc106577306"/>
      <w:bookmarkStart w:id="3374" w:name="_Toc114537057"/>
      <w:bookmarkStart w:id="3375" w:name="_Toc115257325"/>
      <w:bookmarkStart w:id="3376" w:name="_Toc123086645"/>
      <w:bookmarkStart w:id="3377" w:name="_Toc123088380"/>
      <w:bookmarkStart w:id="3378" w:name="_Toc124298036"/>
      <w:bookmarkStart w:id="3379" w:name="_Toc130574787"/>
      <w:bookmarkStart w:id="3380" w:name="_Toc131767197"/>
      <w:bookmarkStart w:id="3381" w:name="_Toc138887783"/>
      <w:bookmarkStart w:id="3382" w:name="_Toc145919979"/>
      <w:r w:rsidRPr="00C04A08">
        <w:t>6.2A.3.3.4</w:t>
      </w:r>
      <w:r w:rsidRPr="00C04A08">
        <w:tab/>
        <w:t>A-MPR for CA_NS_202 for power class 4</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3383" w:name="_Toc67925911"/>
      <w:bookmarkStart w:id="3384" w:name="_Toc75273549"/>
      <w:bookmarkStart w:id="3385" w:name="_Toc76510449"/>
      <w:bookmarkStart w:id="3386" w:name="_Toc83129603"/>
      <w:bookmarkStart w:id="3387" w:name="_Toc90591135"/>
      <w:bookmarkStart w:id="3388" w:name="_Toc98864162"/>
      <w:bookmarkStart w:id="3389" w:name="_Toc99733411"/>
      <w:bookmarkStart w:id="3390" w:name="_Toc106577307"/>
      <w:bookmarkStart w:id="3391" w:name="_Toc114537058"/>
      <w:bookmarkStart w:id="3392" w:name="_Toc115257326"/>
      <w:bookmarkStart w:id="3393" w:name="_Toc123086646"/>
      <w:bookmarkStart w:id="3394" w:name="_Toc123088381"/>
      <w:bookmarkStart w:id="3395" w:name="_Toc124298037"/>
      <w:bookmarkStart w:id="3396" w:name="_Toc130574788"/>
      <w:bookmarkStart w:id="3397" w:name="_Toc131767198"/>
      <w:bookmarkStart w:id="3398" w:name="_Toc138887784"/>
      <w:bookmarkStart w:id="3399" w:name="_Toc145919980"/>
      <w:bookmarkStart w:id="3400" w:name="_Toc61119477"/>
      <w:bookmarkStart w:id="3401" w:name="_Toc61119859"/>
      <w:bookmarkStart w:id="3402" w:name="_Toc67925912"/>
      <w:bookmarkStart w:id="3403" w:name="_Toc75273550"/>
      <w:bookmarkStart w:id="3404" w:name="_Toc76510450"/>
      <w:bookmarkStart w:id="3405" w:name="_Toc21340802"/>
      <w:bookmarkStart w:id="3406" w:name="_Toc29805249"/>
      <w:bookmarkStart w:id="3407" w:name="_Toc36456458"/>
      <w:bookmarkStart w:id="3408" w:name="_Toc36469556"/>
      <w:bookmarkStart w:id="3409" w:name="_Toc37253965"/>
      <w:bookmarkStart w:id="3410" w:name="_Toc37322822"/>
      <w:bookmarkStart w:id="3411" w:name="_Toc37324228"/>
      <w:bookmarkStart w:id="3412" w:name="_Toc45889751"/>
      <w:bookmarkStart w:id="3413" w:name="_Toc52196410"/>
      <w:bookmarkStart w:id="3414" w:name="_Toc52197390"/>
      <w:bookmarkStart w:id="3415" w:name="_Toc53173113"/>
      <w:bookmarkStart w:id="3416" w:name="_Toc53173482"/>
      <w:r w:rsidRPr="00E32434">
        <w:rPr>
          <w:szCs w:val="22"/>
        </w:rPr>
        <w:t>6.2A.3.3.5</w:t>
      </w:r>
      <w:r w:rsidRPr="00E32434">
        <w:rPr>
          <w:szCs w:val="22"/>
        </w:rPr>
        <w:tab/>
        <w:t>A-MPR for CA_NS_202 for power class 5</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0F151613" w14:textId="77777777" w:rsidR="003B6632" w:rsidRDefault="003B6632" w:rsidP="003B6632">
      <w:r w:rsidRPr="00FE760F">
        <w:t>For intra-band contiguous CA, A-MPR for CA_NS_202 specified in sub-clause 6.2A.3.3.3 applies.</w:t>
      </w:r>
    </w:p>
    <w:p w14:paraId="1490B29F" w14:textId="77777777" w:rsidR="001F74CA" w:rsidRPr="001F74CA" w:rsidRDefault="001F74CA" w:rsidP="001F74CA">
      <w:pPr>
        <w:pStyle w:val="Heading5"/>
        <w:rPr>
          <w:rFonts w:eastAsia="SimSun"/>
        </w:rPr>
      </w:pPr>
      <w:bookmarkStart w:id="3417" w:name="_Toc145919981"/>
      <w:r w:rsidRPr="001F74CA">
        <w:rPr>
          <w:rFonts w:eastAsia="SimSun"/>
        </w:rPr>
        <w:t>6.2A.3.3.6</w:t>
      </w:r>
      <w:r w:rsidRPr="001F74CA">
        <w:rPr>
          <w:rFonts w:eastAsia="SimSun"/>
        </w:rPr>
        <w:tab/>
        <w:t>A-MPR for CA_NS_202 for power class 6</w:t>
      </w:r>
      <w:bookmarkEnd w:id="3417"/>
    </w:p>
    <w:p w14:paraId="684C8122" w14:textId="0E213EA7" w:rsidR="001F74CA" w:rsidRDefault="001F74CA" w:rsidP="001F74CA">
      <w:r w:rsidRPr="001F74CA">
        <w:rPr>
          <w:rFonts w:eastAsia="SimSun"/>
        </w:rPr>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3418" w:name="_Toc83129604"/>
      <w:bookmarkStart w:id="3419" w:name="_Toc90591136"/>
      <w:bookmarkStart w:id="3420" w:name="_Toc98864163"/>
      <w:bookmarkStart w:id="3421" w:name="_Toc99733412"/>
      <w:bookmarkStart w:id="3422" w:name="_Toc106577308"/>
      <w:bookmarkStart w:id="3423" w:name="_Toc114537059"/>
      <w:bookmarkStart w:id="3424" w:name="_Toc115257327"/>
      <w:bookmarkStart w:id="3425" w:name="_Toc123086647"/>
      <w:bookmarkStart w:id="3426" w:name="_Toc123088382"/>
      <w:bookmarkStart w:id="3427" w:name="_Toc124298038"/>
      <w:bookmarkStart w:id="3428" w:name="_Toc130574789"/>
      <w:bookmarkStart w:id="3429" w:name="_Toc131767199"/>
      <w:bookmarkStart w:id="3430" w:name="_Toc138887785"/>
      <w:bookmarkStart w:id="3431" w:name="_Toc145919982"/>
      <w:r w:rsidRPr="000231CE">
        <w:rPr>
          <w:rFonts w:eastAsia="Malgun Gothic"/>
        </w:rPr>
        <w:t>6.2A.3.4</w:t>
      </w:r>
      <w:r w:rsidRPr="000231CE">
        <w:rPr>
          <w:rFonts w:eastAsia="Malgun Gothic"/>
        </w:rPr>
        <w:tab/>
        <w:t>A-MPR for CA_NS_203</w:t>
      </w:r>
      <w:bookmarkEnd w:id="3400"/>
      <w:bookmarkEnd w:id="3401"/>
      <w:bookmarkEnd w:id="3402"/>
      <w:bookmarkEnd w:id="3403"/>
      <w:bookmarkEnd w:id="3404"/>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3CF7CF75" w14:textId="77777777" w:rsidR="00FF485D" w:rsidRPr="000231CE" w:rsidRDefault="00FF485D" w:rsidP="0013282A">
      <w:pPr>
        <w:pStyle w:val="Heading5"/>
        <w:rPr>
          <w:rFonts w:eastAsia="Malgun Gothic"/>
        </w:rPr>
      </w:pPr>
      <w:bookmarkStart w:id="3432" w:name="_Toc61119478"/>
      <w:bookmarkStart w:id="3433" w:name="_Toc61119860"/>
      <w:bookmarkStart w:id="3434" w:name="_Toc67925913"/>
      <w:bookmarkStart w:id="3435" w:name="_Toc75273551"/>
      <w:bookmarkStart w:id="3436" w:name="_Toc76510451"/>
      <w:bookmarkStart w:id="3437" w:name="_Toc83129605"/>
      <w:bookmarkStart w:id="3438" w:name="_Toc90591137"/>
      <w:bookmarkStart w:id="3439" w:name="_Toc98864164"/>
      <w:bookmarkStart w:id="3440" w:name="_Toc99733413"/>
      <w:bookmarkStart w:id="3441" w:name="_Toc106577309"/>
      <w:bookmarkStart w:id="3442" w:name="_Toc114537060"/>
      <w:bookmarkStart w:id="3443" w:name="_Toc115257328"/>
      <w:bookmarkStart w:id="3444" w:name="_Toc123086648"/>
      <w:bookmarkStart w:id="3445" w:name="_Toc123088383"/>
      <w:bookmarkStart w:id="3446" w:name="_Toc124298039"/>
      <w:bookmarkStart w:id="3447" w:name="_Toc130574790"/>
      <w:bookmarkStart w:id="3448" w:name="_Toc131767200"/>
      <w:bookmarkStart w:id="3449" w:name="_Toc138887786"/>
      <w:bookmarkStart w:id="3450" w:name="_Toc145919983"/>
      <w:r w:rsidRPr="000231CE">
        <w:rPr>
          <w:rFonts w:eastAsia="Malgun Gothic"/>
        </w:rPr>
        <w:t>6.2A.3.4.1</w:t>
      </w:r>
      <w:r w:rsidRPr="000231CE">
        <w:rPr>
          <w:rFonts w:eastAsia="Malgun Gothic"/>
        </w:rPr>
        <w:tab/>
        <w:t>A-MPR for CA_NS_203 for power class 1</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3451" w:name="_Toc61119479"/>
      <w:bookmarkStart w:id="3452" w:name="_Toc61119861"/>
      <w:bookmarkStart w:id="3453" w:name="_Toc67925914"/>
      <w:bookmarkStart w:id="3454" w:name="_Toc75273552"/>
      <w:bookmarkStart w:id="3455" w:name="_Toc76510452"/>
      <w:bookmarkStart w:id="3456" w:name="_Toc83129606"/>
      <w:bookmarkStart w:id="3457" w:name="_Toc90591138"/>
      <w:bookmarkStart w:id="3458" w:name="_Toc98864165"/>
      <w:bookmarkStart w:id="3459" w:name="_Toc99733414"/>
      <w:bookmarkStart w:id="3460" w:name="_Toc106577310"/>
      <w:bookmarkStart w:id="3461" w:name="_Toc114537061"/>
      <w:bookmarkStart w:id="3462" w:name="_Toc115257329"/>
      <w:bookmarkStart w:id="3463" w:name="_Toc123086649"/>
      <w:bookmarkStart w:id="3464" w:name="_Toc123088384"/>
      <w:bookmarkStart w:id="3465" w:name="_Toc124298040"/>
      <w:bookmarkStart w:id="3466" w:name="_Toc130574791"/>
      <w:bookmarkStart w:id="3467" w:name="_Toc131767201"/>
      <w:bookmarkStart w:id="3468" w:name="_Toc138887787"/>
      <w:bookmarkStart w:id="3469" w:name="_Toc145919984"/>
      <w:r w:rsidRPr="000231CE">
        <w:rPr>
          <w:rFonts w:eastAsia="Malgun Gothic"/>
        </w:rPr>
        <w:t>6.2A.3.4.2</w:t>
      </w:r>
      <w:r w:rsidRPr="000231CE">
        <w:rPr>
          <w:rFonts w:eastAsia="Malgun Gothic"/>
        </w:rPr>
        <w:tab/>
        <w:t>A-MPR for CA_NS_203 for power class 2</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3470" w:name="_Toc61119480"/>
      <w:bookmarkStart w:id="3471" w:name="_Toc61119862"/>
      <w:bookmarkStart w:id="3472" w:name="_Toc67925915"/>
      <w:bookmarkStart w:id="3473" w:name="_Toc75273553"/>
      <w:bookmarkStart w:id="3474" w:name="_Toc76510453"/>
      <w:bookmarkStart w:id="3475" w:name="_Toc83129607"/>
      <w:bookmarkStart w:id="3476" w:name="_Toc90591139"/>
      <w:bookmarkStart w:id="3477" w:name="_Toc98864166"/>
      <w:bookmarkStart w:id="3478" w:name="_Toc99733415"/>
      <w:bookmarkStart w:id="3479" w:name="_Toc106577311"/>
      <w:bookmarkStart w:id="3480" w:name="_Toc114537062"/>
      <w:bookmarkStart w:id="3481" w:name="_Toc115257330"/>
      <w:bookmarkStart w:id="3482" w:name="_Toc123086650"/>
      <w:bookmarkStart w:id="3483" w:name="_Toc123088385"/>
      <w:bookmarkStart w:id="3484" w:name="_Toc124298041"/>
      <w:bookmarkStart w:id="3485" w:name="_Toc130574792"/>
      <w:bookmarkStart w:id="3486" w:name="_Toc131767202"/>
      <w:bookmarkStart w:id="3487" w:name="_Toc138887788"/>
      <w:bookmarkStart w:id="3488" w:name="_Toc145919985"/>
      <w:r w:rsidRPr="000231CE">
        <w:rPr>
          <w:rFonts w:eastAsia="Malgun Gothic"/>
        </w:rPr>
        <w:lastRenderedPageBreak/>
        <w:t>6.2A.3.4.3</w:t>
      </w:r>
      <w:r w:rsidRPr="000231CE">
        <w:rPr>
          <w:rFonts w:eastAsia="Malgun Gothic"/>
        </w:rPr>
        <w:tab/>
        <w:t>A-MPR for CA_NS_203 for power class 3</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3489" w:name="_Toc61119481"/>
      <w:bookmarkStart w:id="3490" w:name="_Toc61119863"/>
      <w:bookmarkStart w:id="3491" w:name="_Toc67925916"/>
      <w:bookmarkStart w:id="3492" w:name="_Toc75273554"/>
      <w:bookmarkStart w:id="3493" w:name="_Toc76510454"/>
      <w:bookmarkStart w:id="3494" w:name="_Toc83129608"/>
      <w:bookmarkStart w:id="3495" w:name="_Toc90591140"/>
      <w:bookmarkStart w:id="3496" w:name="_Toc98864167"/>
      <w:bookmarkStart w:id="3497" w:name="_Toc99733416"/>
      <w:bookmarkStart w:id="3498" w:name="_Toc106577312"/>
      <w:bookmarkStart w:id="3499" w:name="_Toc114537063"/>
      <w:bookmarkStart w:id="3500" w:name="_Toc115257331"/>
      <w:bookmarkStart w:id="3501" w:name="_Toc123086651"/>
      <w:bookmarkStart w:id="3502" w:name="_Toc123088386"/>
      <w:bookmarkStart w:id="3503" w:name="_Toc124298042"/>
      <w:bookmarkStart w:id="3504" w:name="_Toc130574793"/>
      <w:bookmarkStart w:id="3505" w:name="_Toc131767203"/>
      <w:bookmarkStart w:id="3506" w:name="_Toc138887789"/>
      <w:bookmarkStart w:id="3507" w:name="_Toc145919986"/>
      <w:r w:rsidRPr="000231CE">
        <w:rPr>
          <w:rFonts w:eastAsia="Malgun Gothic"/>
        </w:rPr>
        <w:t>6.2A.3.4.4</w:t>
      </w:r>
      <w:r w:rsidRPr="000231CE">
        <w:rPr>
          <w:rFonts w:eastAsia="Malgun Gothic"/>
        </w:rPr>
        <w:tab/>
        <w:t>A-MPR for CA_NS_203 for power class 4</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3508" w:name="_Toc83129609"/>
      <w:bookmarkStart w:id="3509" w:name="_Toc90591141"/>
      <w:bookmarkStart w:id="3510" w:name="_Toc98864168"/>
      <w:bookmarkStart w:id="3511" w:name="_Toc99733417"/>
      <w:bookmarkStart w:id="3512" w:name="_Toc106577313"/>
      <w:bookmarkStart w:id="3513" w:name="_Toc114537064"/>
      <w:bookmarkStart w:id="3514" w:name="_Toc115257332"/>
      <w:bookmarkStart w:id="3515" w:name="_Toc123086652"/>
      <w:bookmarkStart w:id="3516" w:name="_Toc123088387"/>
      <w:bookmarkStart w:id="3517" w:name="_Toc124298043"/>
      <w:bookmarkStart w:id="3518" w:name="_Toc130574794"/>
      <w:bookmarkStart w:id="3519" w:name="_Toc131767204"/>
      <w:bookmarkStart w:id="3520" w:name="_Toc138887790"/>
      <w:bookmarkStart w:id="3521" w:name="_Toc145919987"/>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24425B4" w14:textId="77777777" w:rsidR="008C3A4F" w:rsidRPr="008C3A4F" w:rsidRDefault="008C3A4F" w:rsidP="008C3A4F">
      <w:pPr>
        <w:pStyle w:val="Heading5"/>
        <w:rPr>
          <w:rFonts w:eastAsia="SimSun"/>
        </w:rPr>
      </w:pPr>
      <w:bookmarkStart w:id="3522" w:name="_Toc145919988"/>
      <w:r w:rsidRPr="008C3A4F">
        <w:rPr>
          <w:rFonts w:eastAsia="SimSun"/>
        </w:rPr>
        <w:t>6.2A.3.4.6</w:t>
      </w:r>
      <w:r w:rsidRPr="008C3A4F">
        <w:rPr>
          <w:rFonts w:eastAsia="SimSun"/>
        </w:rPr>
        <w:tab/>
        <w:t>A-MPR for CA_NS_203 for power class 6</w:t>
      </w:r>
      <w:bookmarkEnd w:id="3522"/>
    </w:p>
    <w:p w14:paraId="657E30F6" w14:textId="6B675982" w:rsidR="008C3A4F" w:rsidRDefault="008C3A4F" w:rsidP="008C3A4F">
      <w:pPr>
        <w:rPr>
          <w:rFonts w:eastAsia="Malgun Gothic"/>
        </w:rPr>
      </w:pPr>
      <w:r w:rsidRPr="008C3A4F">
        <w:rPr>
          <w:rFonts w:eastAsia="Malgun Gothic"/>
        </w:rPr>
        <w:t>For intra-band contiguous CA, AMPR specified in sub-clause 6.2A.3.4.3 applies.</w:t>
      </w:r>
    </w:p>
    <w:p w14:paraId="4C62BF62" w14:textId="77777777" w:rsidR="00842EF7" w:rsidRPr="00C04A08" w:rsidRDefault="00842EF7" w:rsidP="00FF485D">
      <w:pPr>
        <w:pStyle w:val="Heading3"/>
      </w:pPr>
      <w:bookmarkStart w:id="3523" w:name="_Toc61119482"/>
      <w:bookmarkStart w:id="3524" w:name="_Toc61119864"/>
      <w:bookmarkStart w:id="3525" w:name="_Toc67925917"/>
      <w:bookmarkStart w:id="3526" w:name="_Toc75273555"/>
      <w:bookmarkStart w:id="3527" w:name="_Toc76510455"/>
      <w:bookmarkStart w:id="3528" w:name="_Toc83129610"/>
      <w:bookmarkStart w:id="3529" w:name="_Toc90591142"/>
      <w:bookmarkStart w:id="3530" w:name="_Toc98864169"/>
      <w:bookmarkStart w:id="3531" w:name="_Toc99733418"/>
      <w:bookmarkStart w:id="3532" w:name="_Toc106577314"/>
      <w:bookmarkStart w:id="3533" w:name="_Toc114537065"/>
      <w:bookmarkStart w:id="3534" w:name="_Toc115257333"/>
      <w:bookmarkStart w:id="3535" w:name="_Toc123086653"/>
      <w:bookmarkStart w:id="3536" w:name="_Toc123088388"/>
      <w:bookmarkStart w:id="3537" w:name="_Toc124298044"/>
      <w:bookmarkStart w:id="3538" w:name="_Toc130574795"/>
      <w:bookmarkStart w:id="3539" w:name="_Toc131767205"/>
      <w:bookmarkStart w:id="3540" w:name="_Toc138887791"/>
      <w:bookmarkStart w:id="3541" w:name="_Toc145919989"/>
      <w:r w:rsidRPr="00C04A08">
        <w:t>6.2A.4</w:t>
      </w:r>
      <w:r w:rsidRPr="00C04A08">
        <w:tab/>
        <w:t>Configured transmitted power for CA</w:t>
      </w:r>
      <w:bookmarkEnd w:id="3405"/>
      <w:bookmarkEnd w:id="3406"/>
      <w:bookmarkEnd w:id="3407"/>
      <w:bookmarkEnd w:id="3408"/>
      <w:bookmarkEnd w:id="3409"/>
      <w:bookmarkEnd w:id="3410"/>
      <w:bookmarkEnd w:id="3411"/>
      <w:bookmarkEnd w:id="3412"/>
      <w:bookmarkEnd w:id="3413"/>
      <w:bookmarkEnd w:id="3414"/>
      <w:bookmarkEnd w:id="3415"/>
      <w:bookmarkEnd w:id="3416"/>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54E7694A" w14:textId="77777777" w:rsidR="0067506E" w:rsidRPr="00C04A08" w:rsidRDefault="0067506E" w:rsidP="0067506E">
      <w:pPr>
        <w:pStyle w:val="Heading4"/>
      </w:pPr>
      <w:bookmarkStart w:id="3542" w:name="_Toc106577315"/>
      <w:bookmarkStart w:id="3543" w:name="_Toc114537066"/>
      <w:bookmarkStart w:id="3544" w:name="_Toc115257334"/>
      <w:bookmarkStart w:id="3545" w:name="_Toc123086654"/>
      <w:bookmarkStart w:id="3546" w:name="_Toc123088389"/>
      <w:bookmarkStart w:id="3547" w:name="_Toc124298045"/>
      <w:bookmarkStart w:id="3548" w:name="_Toc130574796"/>
      <w:bookmarkStart w:id="3549" w:name="_Toc131767206"/>
      <w:bookmarkStart w:id="3550" w:name="_Toc138887792"/>
      <w:bookmarkStart w:id="3551" w:name="_Toc145919990"/>
      <w:r w:rsidRPr="00C04A08">
        <w:t>6.2A.4</w:t>
      </w:r>
      <w:r>
        <w:t>.1</w:t>
      </w:r>
      <w:r w:rsidRPr="00C04A08">
        <w:tab/>
        <w:t xml:space="preserve">Configured transmitted power for </w:t>
      </w:r>
      <w:r>
        <w:t xml:space="preserve">intra-band UL </w:t>
      </w:r>
      <w:r w:rsidRPr="00C04A08">
        <w:t>CA</w:t>
      </w:r>
      <w:bookmarkEnd w:id="3542"/>
      <w:bookmarkEnd w:id="3543"/>
      <w:bookmarkEnd w:id="3544"/>
      <w:bookmarkEnd w:id="3545"/>
      <w:bookmarkEnd w:id="3546"/>
      <w:bookmarkEnd w:id="3547"/>
      <w:bookmarkEnd w:id="3548"/>
      <w:bookmarkEnd w:id="3549"/>
      <w:bookmarkEnd w:id="3550"/>
      <w:bookmarkEnd w:id="3551"/>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lastRenderedPageBreak/>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3552" w:name="_Toc106577316"/>
      <w:bookmarkStart w:id="3553" w:name="_Toc114537067"/>
      <w:bookmarkStart w:id="3554" w:name="_Toc115257335"/>
      <w:bookmarkStart w:id="3555" w:name="_Toc123086655"/>
      <w:bookmarkStart w:id="3556" w:name="_Toc123088390"/>
      <w:bookmarkStart w:id="3557" w:name="_Toc124298046"/>
      <w:bookmarkStart w:id="3558" w:name="_Toc130574797"/>
      <w:bookmarkStart w:id="3559" w:name="_Toc131767207"/>
      <w:bookmarkStart w:id="3560" w:name="_Toc138887793"/>
      <w:bookmarkStart w:id="3561" w:name="_Toc145919991"/>
      <w:r w:rsidRPr="00C04A08">
        <w:t>6.2A.4</w:t>
      </w:r>
      <w:r>
        <w:t>.2</w:t>
      </w:r>
      <w:r w:rsidRPr="00C04A08">
        <w:tab/>
        <w:t xml:space="preserve">Configured transmitted power for </w:t>
      </w:r>
      <w:r>
        <w:t xml:space="preserve">inter-band UL </w:t>
      </w:r>
      <w:r w:rsidRPr="00C04A08">
        <w:t>CA</w:t>
      </w:r>
      <w:bookmarkEnd w:id="3552"/>
      <w:bookmarkEnd w:id="3553"/>
      <w:bookmarkEnd w:id="3554"/>
      <w:bookmarkEnd w:id="3555"/>
      <w:bookmarkEnd w:id="3556"/>
      <w:bookmarkEnd w:id="3557"/>
      <w:bookmarkEnd w:id="3558"/>
      <w:bookmarkEnd w:id="3559"/>
      <w:bookmarkEnd w:id="3560"/>
      <w:bookmarkEnd w:id="3561"/>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lastRenderedPageBreak/>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3562" w:name="_Toc114537068"/>
      <w:bookmarkStart w:id="3563" w:name="_Toc115257336"/>
      <w:bookmarkStart w:id="3564" w:name="_Toc123086656"/>
      <w:bookmarkStart w:id="3565" w:name="_Toc123088391"/>
      <w:bookmarkStart w:id="3566" w:name="_Toc124298047"/>
      <w:bookmarkStart w:id="3567" w:name="_Toc130574798"/>
      <w:bookmarkStart w:id="3568" w:name="_Toc131767208"/>
      <w:bookmarkStart w:id="3569" w:name="_Toc138887794"/>
      <w:bookmarkStart w:id="3570" w:name="_Toc145919992"/>
      <w:r>
        <w:t>6.2A.5</w:t>
      </w:r>
      <w:r>
        <w:tab/>
        <w:t>Requirements for UL gap (</w:t>
      </w:r>
      <w:r w:rsidRPr="00BC709E">
        <w:rPr>
          <w:i/>
          <w:iCs/>
        </w:rPr>
        <w:t>ul-GapFR2-r17</w:t>
      </w:r>
      <w:r>
        <w:t>) for TX power management in CA</w:t>
      </w:r>
      <w:bookmarkEnd w:id="3562"/>
      <w:bookmarkEnd w:id="3563"/>
      <w:bookmarkEnd w:id="3564"/>
      <w:bookmarkEnd w:id="3565"/>
      <w:bookmarkEnd w:id="3566"/>
      <w:bookmarkEnd w:id="3567"/>
      <w:bookmarkEnd w:id="3568"/>
      <w:bookmarkEnd w:id="3569"/>
      <w:bookmarkEnd w:id="3570"/>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3571" w:name="_Toc21340803"/>
      <w:bookmarkStart w:id="3572" w:name="_Toc29805250"/>
      <w:bookmarkStart w:id="3573" w:name="_Toc36456459"/>
      <w:bookmarkStart w:id="3574" w:name="_Toc36469557"/>
      <w:bookmarkStart w:id="3575" w:name="_Toc37253966"/>
      <w:bookmarkStart w:id="3576" w:name="_Toc37322823"/>
      <w:bookmarkStart w:id="3577" w:name="_Toc37324229"/>
      <w:bookmarkStart w:id="3578" w:name="_Toc45889752"/>
      <w:bookmarkStart w:id="3579" w:name="_Toc52196411"/>
      <w:bookmarkStart w:id="3580" w:name="_Toc52197391"/>
      <w:bookmarkStart w:id="3581" w:name="_Toc53173114"/>
      <w:bookmarkStart w:id="3582" w:name="_Toc53173483"/>
      <w:bookmarkStart w:id="3583" w:name="_Toc61119483"/>
      <w:bookmarkStart w:id="3584" w:name="_Toc61119865"/>
      <w:bookmarkStart w:id="3585" w:name="_Toc67925918"/>
      <w:bookmarkStart w:id="3586" w:name="_Toc75273556"/>
      <w:bookmarkStart w:id="3587" w:name="_Toc76510456"/>
      <w:bookmarkStart w:id="3588" w:name="_Toc83129611"/>
      <w:bookmarkStart w:id="3589" w:name="_Toc90591143"/>
      <w:bookmarkStart w:id="3590" w:name="_Toc98864170"/>
      <w:bookmarkStart w:id="3591" w:name="_Toc99733419"/>
      <w:bookmarkStart w:id="3592" w:name="_Toc106577318"/>
      <w:bookmarkStart w:id="3593" w:name="_Toc114537069"/>
      <w:bookmarkStart w:id="3594" w:name="_Toc115257337"/>
      <w:bookmarkStart w:id="3595" w:name="_Toc123086657"/>
      <w:bookmarkStart w:id="3596" w:name="_Toc123088392"/>
      <w:bookmarkStart w:id="3597" w:name="_Toc124298048"/>
      <w:bookmarkStart w:id="3598" w:name="_Toc130574799"/>
      <w:bookmarkStart w:id="3599" w:name="_Toc131767209"/>
      <w:bookmarkStart w:id="3600" w:name="_Toc138887795"/>
      <w:bookmarkStart w:id="3601" w:name="_Toc145919993"/>
      <w:bookmarkEnd w:id="2721"/>
      <w:r w:rsidRPr="00C04A08">
        <w:t>6.2D</w:t>
      </w:r>
      <w:r w:rsidRPr="00C04A08">
        <w:tab/>
        <w:t>Transmitter power for UL MIMO</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4CA312BC" w14:textId="77777777" w:rsidR="00842EF7" w:rsidRPr="00C04A08" w:rsidRDefault="00842EF7" w:rsidP="00842EF7">
      <w:pPr>
        <w:pStyle w:val="Heading3"/>
      </w:pPr>
      <w:bookmarkStart w:id="3602" w:name="_Toc21340804"/>
      <w:bookmarkStart w:id="3603" w:name="_Toc29805251"/>
      <w:bookmarkStart w:id="3604" w:name="_Toc36456460"/>
      <w:bookmarkStart w:id="3605" w:name="_Toc36469558"/>
      <w:bookmarkStart w:id="3606" w:name="_Toc37253967"/>
      <w:bookmarkStart w:id="3607" w:name="_Toc37322824"/>
      <w:bookmarkStart w:id="3608" w:name="_Toc37324230"/>
      <w:bookmarkStart w:id="3609" w:name="_Toc45889753"/>
      <w:bookmarkStart w:id="3610" w:name="_Toc52196412"/>
      <w:bookmarkStart w:id="3611" w:name="_Toc52197392"/>
      <w:bookmarkStart w:id="3612" w:name="_Toc53173115"/>
      <w:bookmarkStart w:id="3613" w:name="_Toc53173484"/>
      <w:bookmarkStart w:id="3614" w:name="_Toc61119484"/>
      <w:bookmarkStart w:id="3615" w:name="_Toc61119866"/>
      <w:bookmarkStart w:id="3616" w:name="_Toc67925919"/>
      <w:bookmarkStart w:id="3617" w:name="_Toc75273557"/>
      <w:bookmarkStart w:id="3618" w:name="_Toc76510457"/>
      <w:bookmarkStart w:id="3619" w:name="_Toc83129612"/>
      <w:bookmarkStart w:id="3620" w:name="_Toc90591144"/>
      <w:bookmarkStart w:id="3621" w:name="_Toc98864171"/>
      <w:bookmarkStart w:id="3622" w:name="_Toc99733420"/>
      <w:bookmarkStart w:id="3623" w:name="_Toc106577319"/>
      <w:bookmarkStart w:id="3624" w:name="_Toc114537070"/>
      <w:bookmarkStart w:id="3625" w:name="_Toc115257338"/>
      <w:bookmarkStart w:id="3626" w:name="_Toc123086658"/>
      <w:bookmarkStart w:id="3627" w:name="_Toc123088393"/>
      <w:bookmarkStart w:id="3628" w:name="_Toc124298049"/>
      <w:bookmarkStart w:id="3629" w:name="_Toc130574800"/>
      <w:bookmarkStart w:id="3630" w:name="_Toc131767210"/>
      <w:bookmarkStart w:id="3631" w:name="_Toc138887796"/>
      <w:bookmarkStart w:id="3632" w:name="_Toc145919994"/>
      <w:r w:rsidRPr="00C04A08">
        <w:t>6.2D.1</w:t>
      </w:r>
      <w:r w:rsidRPr="00C04A08">
        <w:tab/>
        <w:t>UE maximum output power for UL MIMO</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2712A5DE" w14:textId="77777777" w:rsidR="00DB6E16" w:rsidRPr="00C04A08" w:rsidRDefault="00DB6E16" w:rsidP="00DB6E16">
      <w:pPr>
        <w:pStyle w:val="Heading4"/>
      </w:pPr>
      <w:bookmarkStart w:id="3633" w:name="_Toc52196413"/>
      <w:bookmarkStart w:id="3634" w:name="_Toc52197393"/>
      <w:bookmarkStart w:id="3635" w:name="_Toc53173116"/>
      <w:bookmarkStart w:id="3636" w:name="_Toc53173485"/>
      <w:bookmarkStart w:id="3637" w:name="_Toc61119485"/>
      <w:bookmarkStart w:id="3638" w:name="_Toc61119867"/>
      <w:bookmarkStart w:id="3639" w:name="_Toc67925920"/>
      <w:bookmarkStart w:id="3640" w:name="_Toc75273558"/>
      <w:bookmarkStart w:id="3641" w:name="_Toc76510458"/>
      <w:bookmarkStart w:id="3642" w:name="_Toc83129613"/>
      <w:bookmarkStart w:id="3643" w:name="_Toc90591145"/>
      <w:bookmarkStart w:id="3644" w:name="_Toc98864172"/>
      <w:bookmarkStart w:id="3645" w:name="_Toc99733421"/>
      <w:bookmarkStart w:id="3646" w:name="_Toc106577320"/>
      <w:bookmarkStart w:id="3647" w:name="_Toc114537071"/>
      <w:bookmarkStart w:id="3648" w:name="_Toc115257339"/>
      <w:bookmarkStart w:id="3649" w:name="_Toc123086659"/>
      <w:bookmarkStart w:id="3650" w:name="_Toc123088394"/>
      <w:bookmarkStart w:id="3651" w:name="_Toc124298050"/>
      <w:bookmarkStart w:id="3652" w:name="_Toc130574801"/>
      <w:bookmarkStart w:id="3653" w:name="_Toc131767211"/>
      <w:bookmarkStart w:id="3654" w:name="_Toc138887797"/>
      <w:bookmarkStart w:id="3655" w:name="_Toc145919995"/>
      <w:bookmarkStart w:id="3656" w:name="_Toc21340805"/>
      <w:bookmarkStart w:id="3657" w:name="_Toc29805252"/>
      <w:bookmarkStart w:id="3658" w:name="_Toc36456461"/>
      <w:bookmarkStart w:id="3659" w:name="_Toc36469559"/>
      <w:bookmarkStart w:id="3660" w:name="_Toc37253968"/>
      <w:bookmarkStart w:id="3661" w:name="_Toc37322825"/>
      <w:bookmarkStart w:id="3662" w:name="_Toc37324231"/>
      <w:bookmarkStart w:id="3663" w:name="_Toc45889754"/>
      <w:r w:rsidRPr="00C04A08">
        <w:t>6.2D.1.0</w:t>
      </w:r>
      <w:r w:rsidRPr="00C04A08">
        <w:tab/>
        <w:t>General</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lastRenderedPageBreak/>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2240FE1" w:rsidR="00DB6E16" w:rsidRPr="00C04A08" w:rsidRDefault="00DB6E16" w:rsidP="00627357">
            <w:pPr>
              <w:pStyle w:val="TAN"/>
            </w:pPr>
            <w:r w:rsidRPr="00C04A08">
              <w:t>NOTE 1:</w:t>
            </w:r>
            <w:r w:rsidR="00627357" w:rsidRPr="00C04A08">
              <w:tab/>
            </w:r>
            <w:r w:rsidRPr="00C04A08">
              <w:t xml:space="preserve">For PUSCH configured with ULFPTxModes set to Mode-1, all requirements for 1-layer CP-OFDM based modulation in subsection 6.2D are assumed to be met if the requirement for 2-layer UL MIMO has been validated. </w:t>
            </w:r>
          </w:p>
          <w:p w14:paraId="4D148206" w14:textId="3F16249D" w:rsidR="00DB6E16" w:rsidRPr="00C04A08" w:rsidRDefault="00DB6E16" w:rsidP="00627357">
            <w:pPr>
              <w:pStyle w:val="TAN"/>
            </w:pPr>
            <w:r w:rsidRPr="00C04A08">
              <w:t>NOTE 2:</w:t>
            </w:r>
            <w:r w:rsidR="00627357" w:rsidRPr="00C04A08">
              <w:tab/>
            </w:r>
            <w:r w:rsidRPr="00C04A08">
              <w:t>TPMI index selected shall be based upon the full power TPMI reported by the UE [10, TS 38.213].</w:t>
            </w:r>
          </w:p>
        </w:tc>
      </w:tr>
    </w:tbl>
    <w:p w14:paraId="00E7C1CE" w14:textId="77777777" w:rsidR="0022394D" w:rsidRDefault="0022394D" w:rsidP="0022394D"/>
    <w:p w14:paraId="5602A1F9" w14:textId="4391BF85" w:rsidR="0022394D" w:rsidRPr="00C04A08" w:rsidRDefault="0022394D" w:rsidP="00627357">
      <w:pPr>
        <w:pStyle w:val="NO"/>
      </w:pPr>
      <w:r>
        <w:t>NOTE:</w:t>
      </w:r>
      <w:r w:rsidR="00627357">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3664" w:name="_Toc52196414"/>
      <w:bookmarkStart w:id="3665" w:name="_Toc52197394"/>
      <w:bookmarkStart w:id="3666" w:name="_Toc53173117"/>
      <w:bookmarkStart w:id="3667" w:name="_Toc53173486"/>
      <w:bookmarkStart w:id="3668" w:name="_Toc61119486"/>
      <w:bookmarkStart w:id="3669" w:name="_Toc61119868"/>
      <w:bookmarkStart w:id="3670" w:name="_Toc67925921"/>
      <w:bookmarkStart w:id="3671" w:name="_Toc75273559"/>
      <w:bookmarkStart w:id="3672" w:name="_Toc76510459"/>
      <w:bookmarkStart w:id="3673" w:name="_Toc83129614"/>
      <w:bookmarkStart w:id="3674" w:name="_Toc90591146"/>
      <w:bookmarkStart w:id="3675" w:name="_Toc98864173"/>
      <w:bookmarkStart w:id="3676" w:name="_Toc99733422"/>
      <w:bookmarkStart w:id="3677" w:name="_Toc106577321"/>
      <w:bookmarkStart w:id="3678" w:name="_Toc114537072"/>
      <w:bookmarkStart w:id="3679" w:name="_Toc115257340"/>
      <w:bookmarkStart w:id="3680" w:name="_Toc123086660"/>
      <w:bookmarkStart w:id="3681" w:name="_Toc123088395"/>
      <w:bookmarkStart w:id="3682" w:name="_Toc124298051"/>
      <w:bookmarkStart w:id="3683" w:name="_Toc130574802"/>
      <w:bookmarkStart w:id="3684" w:name="_Toc131767212"/>
      <w:bookmarkStart w:id="3685" w:name="_Toc138887798"/>
      <w:bookmarkStart w:id="3686" w:name="_Toc145919996"/>
      <w:r w:rsidRPr="00C04A08">
        <w:t>6.2D.1.1</w:t>
      </w:r>
      <w:r w:rsidRPr="00C04A08">
        <w:tab/>
        <w:t>UE maximum output power for UL MIMO for power class 1</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40AEBAAC" w:rsidR="00842EF7" w:rsidRDefault="00842EF7" w:rsidP="0086605C">
      <w:pPr>
        <w:pStyle w:val="TH"/>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(void)</w:t>
      </w:r>
    </w:p>
    <w:p w14:paraId="7C5B1686" w14:textId="77777777" w:rsidR="00627357" w:rsidRPr="00C04A08" w:rsidRDefault="00627357" w:rsidP="00627357">
      <w:pPr>
        <w:rPr>
          <w:lang w:eastAsia="zh-CN"/>
        </w:rPr>
      </w:pP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3687" w:name="_Hlk4399347"/>
      <w:r w:rsidRPr="00C04A08">
        <w:t>Table 6.2</w:t>
      </w:r>
      <w:r w:rsidRPr="00C04A08">
        <w:rPr>
          <w:rFonts w:hint="eastAsia"/>
          <w:lang w:eastAsia="zh-CN"/>
        </w:rPr>
        <w:t>D</w:t>
      </w:r>
      <w:r w:rsidRPr="00C04A08">
        <w:t>.1.1-</w:t>
      </w:r>
      <w:bookmarkEnd w:id="3687"/>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3688" w:name="_Toc21340806"/>
      <w:bookmarkStart w:id="3689" w:name="_Toc29805253"/>
      <w:bookmarkStart w:id="3690" w:name="_Toc36456462"/>
      <w:bookmarkStart w:id="3691" w:name="_Toc36469560"/>
      <w:bookmarkStart w:id="3692" w:name="_Toc37253969"/>
      <w:bookmarkStart w:id="3693" w:name="_Toc37322826"/>
      <w:bookmarkStart w:id="3694" w:name="_Toc37324232"/>
      <w:bookmarkStart w:id="3695" w:name="_Toc45889755"/>
      <w:bookmarkStart w:id="3696" w:name="_Toc52196415"/>
      <w:bookmarkStart w:id="3697" w:name="_Toc52197395"/>
      <w:bookmarkStart w:id="3698" w:name="_Toc53173118"/>
      <w:bookmarkStart w:id="3699" w:name="_Toc53173487"/>
      <w:bookmarkStart w:id="3700" w:name="_Toc61119487"/>
      <w:bookmarkStart w:id="3701" w:name="_Toc61119869"/>
      <w:bookmarkStart w:id="3702" w:name="_Toc67925922"/>
      <w:bookmarkStart w:id="3703" w:name="_Toc75273560"/>
      <w:bookmarkStart w:id="3704" w:name="_Toc76510460"/>
      <w:bookmarkStart w:id="3705" w:name="_Toc83129615"/>
      <w:bookmarkStart w:id="3706" w:name="_Toc90591147"/>
      <w:bookmarkStart w:id="3707" w:name="_Toc98864174"/>
      <w:bookmarkStart w:id="3708" w:name="_Toc99733423"/>
      <w:bookmarkStart w:id="3709" w:name="_Toc106577322"/>
      <w:bookmarkStart w:id="3710" w:name="_Toc114537073"/>
      <w:bookmarkStart w:id="3711" w:name="_Toc115257341"/>
      <w:bookmarkStart w:id="3712" w:name="_Toc123086661"/>
      <w:bookmarkStart w:id="3713" w:name="_Toc123088396"/>
      <w:bookmarkStart w:id="3714" w:name="_Toc124298052"/>
      <w:bookmarkStart w:id="3715" w:name="_Toc130574803"/>
      <w:bookmarkStart w:id="3716" w:name="_Toc131767213"/>
      <w:bookmarkStart w:id="3717" w:name="_Toc138887799"/>
      <w:bookmarkStart w:id="3718" w:name="_Toc145919997"/>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178049C5" w:rsidR="00842EF7" w:rsidRPr="00C04A08" w:rsidRDefault="00842EF7" w:rsidP="003A3BE5">
      <w:pPr>
        <w:pStyle w:val="TH"/>
      </w:pPr>
      <w:r w:rsidRPr="00C04A08">
        <w:t>Table 6.2D.1.</w:t>
      </w:r>
      <w:r w:rsidRPr="00C04A08">
        <w:rPr>
          <w:rFonts w:hint="eastAsia"/>
          <w:lang w:eastAsia="ko-KR"/>
        </w:rPr>
        <w:t>2</w:t>
      </w:r>
      <w:r w:rsidRPr="00C04A08">
        <w:t xml:space="preserve">-3: </w:t>
      </w:r>
      <w:r w:rsidR="00315F4B" w:rsidRPr="00C04A08">
        <w:t>(void)</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lastRenderedPageBreak/>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3719" w:name="_Toc21340807"/>
      <w:bookmarkStart w:id="3720" w:name="_Toc29805254"/>
      <w:bookmarkStart w:id="3721" w:name="_Toc36456463"/>
      <w:bookmarkStart w:id="3722" w:name="_Toc36469561"/>
      <w:bookmarkStart w:id="3723" w:name="_Toc37253970"/>
      <w:bookmarkStart w:id="3724" w:name="_Toc37322827"/>
      <w:bookmarkStart w:id="3725" w:name="_Toc37324233"/>
      <w:bookmarkStart w:id="3726" w:name="_Toc45889756"/>
      <w:bookmarkStart w:id="3727" w:name="_Toc52196416"/>
      <w:bookmarkStart w:id="3728" w:name="_Toc52197396"/>
      <w:bookmarkStart w:id="3729" w:name="_Toc53173119"/>
      <w:bookmarkStart w:id="3730" w:name="_Toc53173488"/>
      <w:bookmarkStart w:id="3731" w:name="_Toc61119488"/>
      <w:bookmarkStart w:id="3732" w:name="_Toc61119870"/>
      <w:bookmarkStart w:id="3733" w:name="_Toc67925923"/>
      <w:bookmarkStart w:id="3734" w:name="_Toc75273561"/>
      <w:bookmarkStart w:id="3735" w:name="_Toc76510461"/>
      <w:bookmarkStart w:id="3736" w:name="_Toc83129616"/>
      <w:bookmarkStart w:id="3737" w:name="_Toc90591148"/>
      <w:bookmarkStart w:id="3738" w:name="_Toc98864175"/>
      <w:bookmarkStart w:id="3739" w:name="_Toc99733424"/>
      <w:bookmarkStart w:id="3740" w:name="_Toc106577323"/>
      <w:bookmarkStart w:id="3741" w:name="_Toc114537074"/>
      <w:bookmarkStart w:id="3742" w:name="_Toc115257342"/>
      <w:bookmarkStart w:id="3743" w:name="_Toc123086662"/>
      <w:bookmarkStart w:id="3744" w:name="_Toc123088397"/>
      <w:bookmarkStart w:id="3745" w:name="_Toc124298053"/>
      <w:bookmarkStart w:id="3746" w:name="_Toc130574804"/>
      <w:bookmarkStart w:id="3747" w:name="_Toc131767214"/>
      <w:bookmarkStart w:id="3748" w:name="_Toc138887800"/>
      <w:bookmarkStart w:id="3749" w:name="_Toc145919998"/>
      <w:r w:rsidRPr="00C04A08">
        <w:t>6.2D.1.3</w:t>
      </w:r>
      <w:r w:rsidRPr="00C04A08">
        <w:tab/>
        <w:t>UE maximum output power for UL MIMO for power class 3</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43EB6BE4" w:rsidR="00842EF7" w:rsidRDefault="00842EF7" w:rsidP="00315F4B">
      <w:pPr>
        <w:pStyle w:val="TH"/>
      </w:pPr>
      <w:r w:rsidRPr="00C04A08">
        <w:t xml:space="preserve">Table 6.2D.1.3-3: </w:t>
      </w:r>
      <w:r w:rsidR="00315F4B" w:rsidRPr="00C04A08">
        <w:t>(void)</w:t>
      </w:r>
    </w:p>
    <w:p w14:paraId="3996ED2F" w14:textId="77777777" w:rsidR="003A3BE5" w:rsidRPr="00C04A08" w:rsidRDefault="003A3BE5" w:rsidP="003A3BE5"/>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3750" w:name="_Toc21340808"/>
      <w:bookmarkStart w:id="3751" w:name="_Toc29805255"/>
      <w:bookmarkStart w:id="3752" w:name="_Toc36456464"/>
      <w:bookmarkStart w:id="3753" w:name="_Toc36469562"/>
      <w:bookmarkStart w:id="3754" w:name="_Toc37253971"/>
      <w:bookmarkStart w:id="3755" w:name="_Toc37322828"/>
      <w:bookmarkStart w:id="3756" w:name="_Toc37324234"/>
      <w:bookmarkStart w:id="3757" w:name="_Toc45889757"/>
      <w:bookmarkStart w:id="3758" w:name="_Toc52196417"/>
      <w:bookmarkStart w:id="3759" w:name="_Toc52197397"/>
      <w:bookmarkStart w:id="3760" w:name="_Toc53173120"/>
      <w:bookmarkStart w:id="3761" w:name="_Toc53173489"/>
      <w:bookmarkStart w:id="3762" w:name="_Toc61119489"/>
      <w:bookmarkStart w:id="3763" w:name="_Toc61119871"/>
      <w:bookmarkStart w:id="3764" w:name="_Toc67925924"/>
      <w:bookmarkStart w:id="3765" w:name="_Toc75273562"/>
      <w:bookmarkStart w:id="3766" w:name="_Toc76510462"/>
      <w:bookmarkStart w:id="3767" w:name="_Toc83129617"/>
      <w:bookmarkStart w:id="3768" w:name="_Toc90591149"/>
      <w:bookmarkStart w:id="3769" w:name="_Toc98864176"/>
      <w:bookmarkStart w:id="3770" w:name="_Toc99733425"/>
      <w:bookmarkStart w:id="3771" w:name="_Toc106577324"/>
      <w:bookmarkStart w:id="3772" w:name="_Toc114537075"/>
      <w:bookmarkStart w:id="3773" w:name="_Toc115257343"/>
      <w:bookmarkStart w:id="3774" w:name="_Toc123086663"/>
      <w:bookmarkStart w:id="3775" w:name="_Toc123088398"/>
      <w:bookmarkStart w:id="3776" w:name="_Toc124298054"/>
      <w:bookmarkStart w:id="3777" w:name="_Toc130574805"/>
      <w:bookmarkStart w:id="3778" w:name="_Toc131767215"/>
      <w:bookmarkStart w:id="3779" w:name="_Toc138887801"/>
      <w:bookmarkStart w:id="3780" w:name="_Toc145919999"/>
      <w:r w:rsidRPr="00C04A08">
        <w:t>6.2D.1.4</w:t>
      </w:r>
      <w:r w:rsidRPr="00C04A08">
        <w:tab/>
        <w:t>UE maximum output power for UL MIMO for power class 4</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3781" w:name="_Toc67925925"/>
      <w:bookmarkStart w:id="3782" w:name="_Toc75273563"/>
      <w:bookmarkStart w:id="3783" w:name="_Toc76510463"/>
      <w:bookmarkStart w:id="3784" w:name="_Toc83129618"/>
      <w:bookmarkStart w:id="3785" w:name="_Toc90591150"/>
      <w:bookmarkStart w:id="3786" w:name="_Toc98864177"/>
      <w:bookmarkStart w:id="3787" w:name="_Toc99733426"/>
      <w:bookmarkStart w:id="3788" w:name="_Toc106577325"/>
      <w:bookmarkStart w:id="3789" w:name="_Toc114537076"/>
      <w:bookmarkStart w:id="3790" w:name="_Toc115257344"/>
      <w:bookmarkStart w:id="3791" w:name="_Toc123086664"/>
      <w:bookmarkStart w:id="3792" w:name="_Toc123088399"/>
      <w:bookmarkStart w:id="3793" w:name="_Toc124298055"/>
      <w:bookmarkStart w:id="3794" w:name="_Toc130574806"/>
      <w:bookmarkStart w:id="3795" w:name="_Toc131767216"/>
      <w:bookmarkStart w:id="3796" w:name="_Toc138887802"/>
      <w:bookmarkStart w:id="3797" w:name="_Toc145920000"/>
      <w:r>
        <w:t>6.2D.1.5</w:t>
      </w:r>
      <w:r w:rsidRPr="00FE760F">
        <w:tab/>
        <w:t>UE maximum output pow</w:t>
      </w:r>
      <w:r>
        <w:t>er for UL MIMO for power class 5</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3798" w:name="_Toc98864178"/>
      <w:bookmarkStart w:id="3799" w:name="_Toc99733427"/>
      <w:bookmarkStart w:id="3800" w:name="_Toc106577326"/>
      <w:bookmarkStart w:id="3801" w:name="_Toc114537077"/>
      <w:bookmarkStart w:id="3802" w:name="_Toc115257345"/>
      <w:bookmarkStart w:id="3803" w:name="_Toc123086665"/>
      <w:bookmarkStart w:id="3804" w:name="_Toc123088400"/>
      <w:bookmarkStart w:id="3805" w:name="_Toc124298056"/>
      <w:bookmarkStart w:id="3806" w:name="_Toc130574807"/>
      <w:bookmarkStart w:id="3807" w:name="_Toc131767217"/>
      <w:bookmarkStart w:id="3808" w:name="_Toc138887803"/>
      <w:bookmarkStart w:id="3809" w:name="_Toc145920001"/>
      <w:r>
        <w:t>6.2D.1.6</w:t>
      </w:r>
      <w:r w:rsidRPr="00FE760F">
        <w:tab/>
        <w:t>UE maximum output pow</w:t>
      </w:r>
      <w:r>
        <w:t>er for UL MIMO for power class 6</w:t>
      </w:r>
      <w:bookmarkEnd w:id="3798"/>
      <w:bookmarkEnd w:id="3799"/>
      <w:bookmarkEnd w:id="3800"/>
      <w:bookmarkEnd w:id="3801"/>
      <w:bookmarkEnd w:id="3802"/>
      <w:bookmarkEnd w:id="3803"/>
      <w:bookmarkEnd w:id="3804"/>
      <w:bookmarkEnd w:id="3805"/>
      <w:bookmarkEnd w:id="3806"/>
      <w:bookmarkEnd w:id="3807"/>
      <w:bookmarkEnd w:id="3808"/>
      <w:bookmarkEnd w:id="3809"/>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lastRenderedPageBreak/>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697445">
        <w:trPr>
          <w:trHeight w:val="20"/>
          <w:jc w:val="center"/>
        </w:trPr>
        <w:tc>
          <w:tcPr>
            <w:tcW w:w="1797" w:type="dxa"/>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697445">
        <w:trPr>
          <w:trHeight w:val="20"/>
          <w:jc w:val="center"/>
        </w:trPr>
        <w:tc>
          <w:tcPr>
            <w:tcW w:w="1797" w:type="dxa"/>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697445">
        <w:trPr>
          <w:trHeight w:val="20"/>
          <w:jc w:val="center"/>
        </w:trPr>
        <w:tc>
          <w:tcPr>
            <w:tcW w:w="1797" w:type="dxa"/>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697445">
        <w:trPr>
          <w:trHeight w:val="20"/>
          <w:jc w:val="center"/>
        </w:trPr>
        <w:tc>
          <w:tcPr>
            <w:tcW w:w="1797" w:type="dxa"/>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697445">
        <w:trPr>
          <w:trHeight w:val="20"/>
          <w:jc w:val="center"/>
        </w:trPr>
        <w:tc>
          <w:tcPr>
            <w:tcW w:w="5524" w:type="dxa"/>
            <w:gridSpan w:val="2"/>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3810"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3811" w:name="_Toc21340809"/>
      <w:bookmarkStart w:id="3812" w:name="_Toc29805256"/>
      <w:bookmarkStart w:id="3813" w:name="_Toc36456465"/>
      <w:bookmarkStart w:id="3814" w:name="_Toc36469563"/>
      <w:bookmarkStart w:id="3815" w:name="_Toc37253972"/>
      <w:bookmarkStart w:id="3816" w:name="_Toc37322829"/>
      <w:bookmarkStart w:id="3817" w:name="_Toc37324235"/>
      <w:bookmarkStart w:id="3818" w:name="_Toc45889758"/>
      <w:bookmarkStart w:id="3819" w:name="_Toc52196418"/>
      <w:bookmarkStart w:id="3820" w:name="_Toc52197398"/>
      <w:bookmarkStart w:id="3821" w:name="_Toc53173121"/>
      <w:bookmarkStart w:id="3822" w:name="_Toc53173490"/>
      <w:bookmarkStart w:id="3823" w:name="_Toc61119490"/>
      <w:bookmarkStart w:id="3824" w:name="_Toc61119872"/>
      <w:bookmarkStart w:id="3825" w:name="_Toc67925926"/>
      <w:bookmarkStart w:id="3826" w:name="_Toc75273564"/>
      <w:bookmarkStart w:id="3827" w:name="_Toc76510464"/>
      <w:bookmarkStart w:id="3828" w:name="_Toc83129619"/>
      <w:bookmarkStart w:id="3829" w:name="_Toc90591151"/>
      <w:bookmarkStart w:id="3830" w:name="_Toc98864179"/>
      <w:bookmarkStart w:id="3831" w:name="_Toc99733428"/>
      <w:bookmarkStart w:id="3832" w:name="_Toc106577327"/>
      <w:bookmarkStart w:id="3833" w:name="_Toc114537078"/>
      <w:bookmarkStart w:id="3834" w:name="_Toc115257346"/>
      <w:bookmarkStart w:id="3835" w:name="_Toc123086666"/>
      <w:bookmarkStart w:id="3836" w:name="_Toc123088401"/>
      <w:bookmarkStart w:id="3837" w:name="_Toc124298057"/>
      <w:bookmarkStart w:id="3838" w:name="_Toc130574808"/>
      <w:bookmarkStart w:id="3839" w:name="_Toc131767218"/>
      <w:bookmarkStart w:id="3840" w:name="_Toc138887804"/>
      <w:bookmarkStart w:id="3841" w:name="_Toc145920002"/>
      <w:bookmarkEnd w:id="3810"/>
      <w:r w:rsidRPr="00C04A08">
        <w:t>6.2D.2</w:t>
      </w:r>
      <w:r w:rsidRPr="00C04A08">
        <w:tab/>
        <w:t>UE maximum output power reduction for modulation / channel bandwidth for UL MIMO</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0EEB7979" w14:textId="77777777" w:rsidR="00842EF7" w:rsidRPr="00C04A08" w:rsidRDefault="00842EF7" w:rsidP="00842EF7">
      <w:pPr>
        <w:pStyle w:val="Heading4"/>
        <w:rPr>
          <w:lang w:eastAsia="ko-KR"/>
        </w:rPr>
      </w:pPr>
      <w:bookmarkStart w:id="3842" w:name="_Toc21340810"/>
      <w:bookmarkStart w:id="3843" w:name="_Toc29805257"/>
      <w:bookmarkStart w:id="3844" w:name="_Toc36456466"/>
      <w:bookmarkStart w:id="3845" w:name="_Toc36469564"/>
      <w:bookmarkStart w:id="3846" w:name="_Toc37253973"/>
      <w:bookmarkStart w:id="3847" w:name="_Toc37322830"/>
      <w:bookmarkStart w:id="3848" w:name="_Toc37324236"/>
      <w:bookmarkStart w:id="3849" w:name="_Toc45889759"/>
      <w:bookmarkStart w:id="3850" w:name="_Toc52196419"/>
      <w:bookmarkStart w:id="3851" w:name="_Toc52197399"/>
      <w:bookmarkStart w:id="3852" w:name="_Toc53173122"/>
      <w:bookmarkStart w:id="3853" w:name="_Toc53173491"/>
      <w:bookmarkStart w:id="3854" w:name="_Toc61119491"/>
      <w:bookmarkStart w:id="3855" w:name="_Toc61119873"/>
      <w:bookmarkStart w:id="3856" w:name="_Toc67925927"/>
      <w:bookmarkStart w:id="3857" w:name="_Toc75273565"/>
      <w:bookmarkStart w:id="3858" w:name="_Toc76510465"/>
      <w:bookmarkStart w:id="3859" w:name="_Toc83129620"/>
      <w:bookmarkStart w:id="3860" w:name="_Toc90591152"/>
      <w:bookmarkStart w:id="3861" w:name="_Toc98864180"/>
      <w:bookmarkStart w:id="3862" w:name="_Toc99733429"/>
      <w:bookmarkStart w:id="3863" w:name="_Toc106577328"/>
      <w:bookmarkStart w:id="3864" w:name="_Toc114537079"/>
      <w:bookmarkStart w:id="3865" w:name="_Toc115257347"/>
      <w:bookmarkStart w:id="3866" w:name="_Toc123086667"/>
      <w:bookmarkStart w:id="3867" w:name="_Toc123088402"/>
      <w:bookmarkStart w:id="3868" w:name="_Toc124298058"/>
      <w:bookmarkStart w:id="3869" w:name="_Toc130574809"/>
      <w:bookmarkStart w:id="3870" w:name="_Toc131767219"/>
      <w:bookmarkStart w:id="3871" w:name="_Toc138887805"/>
      <w:bookmarkStart w:id="3872" w:name="_Toc145920003"/>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3873" w:name="_Toc21340811"/>
      <w:bookmarkStart w:id="3874" w:name="_Toc29805258"/>
      <w:bookmarkStart w:id="3875" w:name="_Toc36456467"/>
      <w:bookmarkStart w:id="3876" w:name="_Toc36469565"/>
      <w:bookmarkStart w:id="3877" w:name="_Toc37253974"/>
      <w:bookmarkStart w:id="3878" w:name="_Toc37322831"/>
      <w:bookmarkStart w:id="3879" w:name="_Toc37324237"/>
      <w:bookmarkStart w:id="3880" w:name="_Toc45889760"/>
      <w:bookmarkStart w:id="3881" w:name="_Toc52196420"/>
      <w:bookmarkStart w:id="3882" w:name="_Toc52197400"/>
      <w:bookmarkStart w:id="3883" w:name="_Toc53173123"/>
      <w:bookmarkStart w:id="3884" w:name="_Toc53173492"/>
      <w:bookmarkStart w:id="3885" w:name="_Toc61119492"/>
      <w:bookmarkStart w:id="3886" w:name="_Toc61119874"/>
      <w:bookmarkStart w:id="3887" w:name="_Toc67925928"/>
      <w:bookmarkStart w:id="3888" w:name="_Toc75273566"/>
      <w:bookmarkStart w:id="3889" w:name="_Toc76510466"/>
      <w:bookmarkStart w:id="3890" w:name="_Toc83129621"/>
      <w:bookmarkStart w:id="3891" w:name="_Toc90591153"/>
      <w:bookmarkStart w:id="3892" w:name="_Toc98864181"/>
      <w:bookmarkStart w:id="3893" w:name="_Toc99733430"/>
      <w:bookmarkStart w:id="3894" w:name="_Toc106577329"/>
      <w:bookmarkStart w:id="3895" w:name="_Toc114537080"/>
      <w:bookmarkStart w:id="3896" w:name="_Toc115257348"/>
      <w:bookmarkStart w:id="3897" w:name="_Toc123086668"/>
      <w:bookmarkStart w:id="3898" w:name="_Toc123088403"/>
      <w:bookmarkStart w:id="3899" w:name="_Toc124298059"/>
      <w:bookmarkStart w:id="3900" w:name="_Toc130574810"/>
      <w:bookmarkStart w:id="3901" w:name="_Toc131767220"/>
      <w:bookmarkStart w:id="3902" w:name="_Toc138887806"/>
      <w:bookmarkStart w:id="3903" w:name="_Toc145920004"/>
      <w:r w:rsidRPr="00C04A08">
        <w:lastRenderedPageBreak/>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3904" w:name="_Toc21340812"/>
      <w:bookmarkStart w:id="3905" w:name="_Toc29805259"/>
      <w:bookmarkStart w:id="3906" w:name="_Toc36456468"/>
      <w:bookmarkStart w:id="3907" w:name="_Toc36469566"/>
      <w:bookmarkStart w:id="3908" w:name="_Toc37253975"/>
      <w:bookmarkStart w:id="3909" w:name="_Toc37322832"/>
      <w:bookmarkStart w:id="3910" w:name="_Toc37324238"/>
      <w:bookmarkStart w:id="3911" w:name="_Toc45889761"/>
      <w:bookmarkStart w:id="3912" w:name="_Toc52196421"/>
      <w:bookmarkStart w:id="3913" w:name="_Toc52197401"/>
      <w:bookmarkStart w:id="3914" w:name="_Toc53173124"/>
      <w:bookmarkStart w:id="3915" w:name="_Toc53173493"/>
      <w:bookmarkStart w:id="3916" w:name="_Toc61119493"/>
      <w:bookmarkStart w:id="3917" w:name="_Toc61119875"/>
      <w:bookmarkStart w:id="3918" w:name="_Toc67925929"/>
      <w:bookmarkStart w:id="3919" w:name="_Toc75273567"/>
      <w:bookmarkStart w:id="3920" w:name="_Toc76510467"/>
      <w:bookmarkStart w:id="3921" w:name="_Toc83129622"/>
      <w:bookmarkStart w:id="3922" w:name="_Toc90591154"/>
      <w:bookmarkStart w:id="3923" w:name="_Toc98864182"/>
      <w:bookmarkStart w:id="3924" w:name="_Toc99733431"/>
      <w:bookmarkStart w:id="3925" w:name="_Toc106577330"/>
      <w:bookmarkStart w:id="3926" w:name="_Toc114537081"/>
      <w:bookmarkStart w:id="3927" w:name="_Toc115257349"/>
      <w:bookmarkStart w:id="3928" w:name="_Toc123086669"/>
      <w:bookmarkStart w:id="3929" w:name="_Toc123088404"/>
      <w:bookmarkStart w:id="3930" w:name="_Toc124298060"/>
      <w:bookmarkStart w:id="3931" w:name="_Toc130574811"/>
      <w:bookmarkStart w:id="3932" w:name="_Toc131767221"/>
      <w:bookmarkStart w:id="3933" w:name="_Toc138887807"/>
      <w:bookmarkStart w:id="3934" w:name="_Toc145920005"/>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3935" w:name="_Toc21340813"/>
      <w:bookmarkStart w:id="3936" w:name="_Toc29805260"/>
      <w:bookmarkStart w:id="3937" w:name="_Toc36456469"/>
      <w:bookmarkStart w:id="3938" w:name="_Toc36469567"/>
      <w:bookmarkStart w:id="3939" w:name="_Toc37253976"/>
      <w:bookmarkStart w:id="3940" w:name="_Toc37322833"/>
      <w:bookmarkStart w:id="3941" w:name="_Toc37324239"/>
      <w:bookmarkStart w:id="3942" w:name="_Toc45889762"/>
      <w:bookmarkStart w:id="3943" w:name="_Toc52196422"/>
      <w:bookmarkStart w:id="3944" w:name="_Toc52197402"/>
      <w:bookmarkStart w:id="3945" w:name="_Toc53173125"/>
      <w:bookmarkStart w:id="3946" w:name="_Toc53173494"/>
      <w:bookmarkStart w:id="3947" w:name="_Toc61119494"/>
      <w:bookmarkStart w:id="3948" w:name="_Toc61119876"/>
      <w:bookmarkStart w:id="3949" w:name="_Toc67925930"/>
      <w:bookmarkStart w:id="3950" w:name="_Toc75273568"/>
      <w:bookmarkStart w:id="3951" w:name="_Toc76510468"/>
      <w:bookmarkStart w:id="3952" w:name="_Toc83129623"/>
      <w:bookmarkStart w:id="3953" w:name="_Toc90591155"/>
      <w:bookmarkStart w:id="3954" w:name="_Toc98864183"/>
      <w:bookmarkStart w:id="3955" w:name="_Toc99733432"/>
      <w:bookmarkStart w:id="3956" w:name="_Toc106577331"/>
      <w:bookmarkStart w:id="3957" w:name="_Toc114537082"/>
      <w:bookmarkStart w:id="3958" w:name="_Toc115257350"/>
      <w:bookmarkStart w:id="3959" w:name="_Toc123086670"/>
      <w:bookmarkStart w:id="3960" w:name="_Toc123088405"/>
      <w:bookmarkStart w:id="3961" w:name="_Toc124298061"/>
      <w:bookmarkStart w:id="3962" w:name="_Toc130574812"/>
      <w:bookmarkStart w:id="3963" w:name="_Toc131767222"/>
      <w:bookmarkStart w:id="3964" w:name="_Toc138887808"/>
      <w:bookmarkStart w:id="3965" w:name="_Toc145920006"/>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3966" w:name="_Toc67925931"/>
      <w:bookmarkStart w:id="3967" w:name="_Toc75273569"/>
      <w:bookmarkStart w:id="3968" w:name="_Toc76510469"/>
      <w:bookmarkStart w:id="3969" w:name="_Toc83129624"/>
      <w:bookmarkStart w:id="3970" w:name="_Toc90591156"/>
      <w:bookmarkStart w:id="3971" w:name="_Toc98864184"/>
      <w:bookmarkStart w:id="3972" w:name="_Toc99733433"/>
      <w:bookmarkStart w:id="3973" w:name="_Toc106577332"/>
      <w:bookmarkStart w:id="3974" w:name="_Toc114537083"/>
      <w:bookmarkStart w:id="3975" w:name="_Toc115257351"/>
      <w:bookmarkStart w:id="3976" w:name="_Toc123086671"/>
      <w:bookmarkStart w:id="3977" w:name="_Toc123088406"/>
      <w:bookmarkStart w:id="3978" w:name="_Toc124298062"/>
      <w:bookmarkStart w:id="3979" w:name="_Toc130574813"/>
      <w:bookmarkStart w:id="3980" w:name="_Toc131767223"/>
      <w:bookmarkStart w:id="3981" w:name="_Toc138887809"/>
      <w:bookmarkStart w:id="3982" w:name="_Toc145920007"/>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3983" w:name="_Toc98864185"/>
      <w:bookmarkStart w:id="3984" w:name="_Toc99733434"/>
      <w:bookmarkStart w:id="3985" w:name="_Toc106577333"/>
      <w:bookmarkStart w:id="3986" w:name="_Toc114537084"/>
      <w:bookmarkStart w:id="3987" w:name="_Toc115257352"/>
      <w:bookmarkStart w:id="3988" w:name="_Toc123086672"/>
      <w:bookmarkStart w:id="3989" w:name="_Toc123088407"/>
      <w:bookmarkStart w:id="3990" w:name="_Toc124298063"/>
      <w:bookmarkStart w:id="3991" w:name="_Toc130574814"/>
      <w:bookmarkStart w:id="3992" w:name="_Toc131767224"/>
      <w:bookmarkStart w:id="3993" w:name="_Toc138887810"/>
      <w:bookmarkStart w:id="3994" w:name="_Toc145920008"/>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3983"/>
      <w:bookmarkEnd w:id="3984"/>
      <w:bookmarkEnd w:id="3985"/>
      <w:bookmarkEnd w:id="3986"/>
      <w:bookmarkEnd w:id="3987"/>
      <w:bookmarkEnd w:id="3988"/>
      <w:bookmarkEnd w:id="3989"/>
      <w:bookmarkEnd w:id="3990"/>
      <w:bookmarkEnd w:id="3991"/>
      <w:bookmarkEnd w:id="3992"/>
      <w:bookmarkEnd w:id="3993"/>
      <w:bookmarkEnd w:id="3994"/>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3995" w:name="_Toc21340814"/>
      <w:bookmarkStart w:id="3996" w:name="_Toc29805261"/>
      <w:bookmarkStart w:id="3997" w:name="_Toc36456470"/>
      <w:bookmarkStart w:id="3998" w:name="_Toc36469568"/>
      <w:bookmarkStart w:id="3999" w:name="_Toc37253977"/>
      <w:bookmarkStart w:id="4000" w:name="_Toc37322834"/>
      <w:bookmarkStart w:id="4001" w:name="_Toc37324240"/>
      <w:bookmarkStart w:id="4002" w:name="_Toc45889763"/>
      <w:bookmarkStart w:id="4003" w:name="_Toc52196423"/>
      <w:bookmarkStart w:id="4004" w:name="_Toc52197403"/>
      <w:bookmarkStart w:id="4005" w:name="_Toc53173126"/>
      <w:bookmarkStart w:id="4006" w:name="_Toc53173495"/>
      <w:bookmarkStart w:id="4007" w:name="_Toc61119495"/>
      <w:bookmarkStart w:id="4008" w:name="_Toc61119877"/>
      <w:bookmarkStart w:id="4009" w:name="_Toc67925932"/>
      <w:bookmarkStart w:id="4010" w:name="_Toc75273570"/>
      <w:bookmarkStart w:id="4011" w:name="_Toc76510470"/>
      <w:bookmarkStart w:id="4012" w:name="_Toc83129625"/>
      <w:bookmarkStart w:id="4013" w:name="_Toc90591157"/>
      <w:bookmarkStart w:id="4014" w:name="_Toc98864186"/>
      <w:bookmarkStart w:id="4015" w:name="_Toc99733435"/>
      <w:bookmarkStart w:id="4016" w:name="_Toc106577334"/>
      <w:bookmarkStart w:id="4017" w:name="_Toc114537085"/>
      <w:bookmarkStart w:id="4018" w:name="_Toc115257353"/>
      <w:bookmarkStart w:id="4019" w:name="_Toc123086673"/>
      <w:bookmarkStart w:id="4020" w:name="_Toc123088408"/>
      <w:bookmarkStart w:id="4021" w:name="_Toc124298064"/>
      <w:bookmarkStart w:id="4022" w:name="_Toc130574815"/>
      <w:bookmarkStart w:id="4023" w:name="_Toc131767225"/>
      <w:bookmarkStart w:id="4024" w:name="_Toc138887811"/>
      <w:bookmarkStart w:id="4025" w:name="_Toc145920009"/>
      <w:r w:rsidRPr="00C04A08">
        <w:t>6.2D.3</w:t>
      </w:r>
      <w:r w:rsidRPr="00C04A08">
        <w:tab/>
        <w:t>UE maximum output power reduction with additional requirements for UL MIMO</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629FBD07" w14:textId="77777777" w:rsidR="00842EF7" w:rsidRPr="00C04A08" w:rsidRDefault="00842EF7" w:rsidP="00842EF7">
      <w:pPr>
        <w:pStyle w:val="Heading4"/>
        <w:rPr>
          <w:lang w:eastAsia="ko-KR"/>
        </w:rPr>
      </w:pPr>
      <w:bookmarkStart w:id="4026" w:name="_Toc21340815"/>
      <w:bookmarkStart w:id="4027" w:name="_Toc29805262"/>
      <w:bookmarkStart w:id="4028" w:name="_Toc36456471"/>
      <w:bookmarkStart w:id="4029" w:name="_Toc36469569"/>
      <w:bookmarkStart w:id="4030" w:name="_Toc37253978"/>
      <w:bookmarkStart w:id="4031" w:name="_Toc37322835"/>
      <w:bookmarkStart w:id="4032" w:name="_Toc37324241"/>
      <w:bookmarkStart w:id="4033" w:name="_Toc45889764"/>
      <w:bookmarkStart w:id="4034" w:name="_Toc52196424"/>
      <w:bookmarkStart w:id="4035" w:name="_Toc52197404"/>
      <w:bookmarkStart w:id="4036" w:name="_Toc53173127"/>
      <w:bookmarkStart w:id="4037" w:name="_Toc53173496"/>
      <w:bookmarkStart w:id="4038" w:name="_Toc61119496"/>
      <w:bookmarkStart w:id="4039" w:name="_Toc61119878"/>
      <w:bookmarkStart w:id="4040" w:name="_Toc67925933"/>
      <w:bookmarkStart w:id="4041" w:name="_Toc75273571"/>
      <w:bookmarkStart w:id="4042" w:name="_Toc76510471"/>
      <w:bookmarkStart w:id="4043" w:name="_Toc83129626"/>
      <w:bookmarkStart w:id="4044" w:name="_Toc90591158"/>
      <w:bookmarkStart w:id="4045" w:name="_Toc98864187"/>
      <w:bookmarkStart w:id="4046" w:name="_Toc99733436"/>
      <w:bookmarkStart w:id="4047" w:name="_Toc106577335"/>
      <w:bookmarkStart w:id="4048" w:name="_Toc114537086"/>
      <w:bookmarkStart w:id="4049" w:name="_Toc115257354"/>
      <w:bookmarkStart w:id="4050" w:name="_Toc123086674"/>
      <w:bookmarkStart w:id="4051" w:name="_Toc123088409"/>
      <w:bookmarkStart w:id="4052" w:name="_Toc124298065"/>
      <w:bookmarkStart w:id="4053" w:name="_Toc130574816"/>
      <w:bookmarkStart w:id="4054" w:name="_Toc131767226"/>
      <w:bookmarkStart w:id="4055" w:name="_Toc138887812"/>
      <w:bookmarkStart w:id="4056" w:name="_Toc145920010"/>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4057" w:name="_Toc21340816"/>
      <w:bookmarkStart w:id="4058" w:name="_Toc29805263"/>
      <w:bookmarkStart w:id="4059" w:name="_Toc36456472"/>
      <w:bookmarkStart w:id="4060" w:name="_Toc36469570"/>
      <w:bookmarkStart w:id="4061" w:name="_Toc37253979"/>
      <w:bookmarkStart w:id="4062" w:name="_Toc37322836"/>
      <w:bookmarkStart w:id="4063" w:name="_Toc37324242"/>
      <w:bookmarkStart w:id="4064" w:name="_Toc45889765"/>
      <w:bookmarkStart w:id="4065" w:name="_Toc52196425"/>
      <w:bookmarkStart w:id="4066" w:name="_Toc52197405"/>
      <w:bookmarkStart w:id="4067" w:name="_Toc53173128"/>
      <w:bookmarkStart w:id="4068" w:name="_Toc53173497"/>
      <w:bookmarkStart w:id="4069" w:name="_Toc61119497"/>
      <w:bookmarkStart w:id="4070" w:name="_Toc61119879"/>
      <w:bookmarkStart w:id="4071" w:name="_Toc67925934"/>
      <w:bookmarkStart w:id="4072" w:name="_Toc75273572"/>
      <w:bookmarkStart w:id="4073" w:name="_Toc76510472"/>
      <w:bookmarkStart w:id="4074" w:name="_Toc83129627"/>
      <w:bookmarkStart w:id="4075" w:name="_Toc90591159"/>
      <w:bookmarkStart w:id="4076" w:name="_Toc98864188"/>
      <w:bookmarkStart w:id="4077" w:name="_Toc99733437"/>
      <w:bookmarkStart w:id="4078" w:name="_Toc106577336"/>
      <w:bookmarkStart w:id="4079" w:name="_Toc114537087"/>
      <w:bookmarkStart w:id="4080" w:name="_Toc115257355"/>
      <w:bookmarkStart w:id="4081" w:name="_Toc123086675"/>
      <w:bookmarkStart w:id="4082" w:name="_Toc123088410"/>
      <w:bookmarkStart w:id="4083" w:name="_Toc124298066"/>
      <w:bookmarkStart w:id="4084" w:name="_Toc130574817"/>
      <w:bookmarkStart w:id="4085" w:name="_Toc131767227"/>
      <w:bookmarkStart w:id="4086" w:name="_Toc138887813"/>
      <w:bookmarkStart w:id="4087" w:name="_Toc145920011"/>
      <w:r w:rsidRPr="00C04A08">
        <w:lastRenderedPageBreak/>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4088" w:name="_Toc21340817"/>
      <w:bookmarkStart w:id="4089" w:name="_Toc29805264"/>
      <w:bookmarkStart w:id="4090" w:name="_Toc36456473"/>
      <w:bookmarkStart w:id="4091" w:name="_Toc36469571"/>
      <w:bookmarkStart w:id="4092" w:name="_Toc37253980"/>
      <w:bookmarkStart w:id="4093" w:name="_Toc37322837"/>
      <w:bookmarkStart w:id="4094" w:name="_Toc37324243"/>
      <w:bookmarkStart w:id="4095" w:name="_Toc45889766"/>
      <w:bookmarkStart w:id="4096" w:name="_Toc52196426"/>
      <w:bookmarkStart w:id="4097" w:name="_Toc52197406"/>
      <w:bookmarkStart w:id="4098" w:name="_Toc53173129"/>
      <w:bookmarkStart w:id="4099" w:name="_Toc53173498"/>
      <w:bookmarkStart w:id="4100" w:name="_Toc61119498"/>
      <w:bookmarkStart w:id="4101" w:name="_Toc61119880"/>
      <w:bookmarkStart w:id="4102" w:name="_Toc67925935"/>
      <w:bookmarkStart w:id="4103" w:name="_Toc75273573"/>
      <w:bookmarkStart w:id="4104" w:name="_Toc76510473"/>
      <w:bookmarkStart w:id="4105" w:name="_Toc83129628"/>
      <w:bookmarkStart w:id="4106" w:name="_Toc90591160"/>
      <w:bookmarkStart w:id="4107" w:name="_Toc98864189"/>
      <w:bookmarkStart w:id="4108" w:name="_Toc99733438"/>
      <w:bookmarkStart w:id="4109" w:name="_Toc106577337"/>
      <w:bookmarkStart w:id="4110" w:name="_Toc114537088"/>
      <w:bookmarkStart w:id="4111" w:name="_Toc115257356"/>
      <w:bookmarkStart w:id="4112" w:name="_Toc123086676"/>
      <w:bookmarkStart w:id="4113" w:name="_Toc123088411"/>
      <w:bookmarkStart w:id="4114" w:name="_Toc124298067"/>
      <w:bookmarkStart w:id="4115" w:name="_Toc130574818"/>
      <w:bookmarkStart w:id="4116" w:name="_Toc131767228"/>
      <w:bookmarkStart w:id="4117" w:name="_Toc138887814"/>
      <w:bookmarkStart w:id="4118" w:name="_Toc145920012"/>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4119" w:name="_Toc21340818"/>
      <w:bookmarkStart w:id="4120" w:name="_Toc29805265"/>
      <w:bookmarkStart w:id="4121" w:name="_Toc36456474"/>
      <w:bookmarkStart w:id="4122" w:name="_Toc36469572"/>
      <w:bookmarkStart w:id="4123" w:name="_Toc37253981"/>
      <w:bookmarkStart w:id="4124" w:name="_Toc37322838"/>
      <w:bookmarkStart w:id="4125" w:name="_Toc37324244"/>
      <w:bookmarkStart w:id="4126" w:name="_Toc45889767"/>
      <w:bookmarkStart w:id="4127" w:name="_Toc52196427"/>
      <w:bookmarkStart w:id="4128" w:name="_Toc52197407"/>
      <w:bookmarkStart w:id="4129" w:name="_Toc53173130"/>
      <w:bookmarkStart w:id="4130" w:name="_Toc53173499"/>
      <w:bookmarkStart w:id="4131" w:name="_Toc61119499"/>
      <w:bookmarkStart w:id="4132" w:name="_Toc61119881"/>
      <w:bookmarkStart w:id="4133" w:name="_Toc67925936"/>
      <w:bookmarkStart w:id="4134" w:name="_Toc75273574"/>
      <w:bookmarkStart w:id="4135" w:name="_Toc76510474"/>
      <w:bookmarkStart w:id="4136" w:name="_Toc83129629"/>
      <w:bookmarkStart w:id="4137" w:name="_Toc90591161"/>
      <w:bookmarkStart w:id="4138" w:name="_Toc98864190"/>
      <w:bookmarkStart w:id="4139" w:name="_Toc99733439"/>
      <w:bookmarkStart w:id="4140" w:name="_Toc106577338"/>
      <w:bookmarkStart w:id="4141" w:name="_Toc114537089"/>
      <w:bookmarkStart w:id="4142" w:name="_Toc115257357"/>
      <w:bookmarkStart w:id="4143" w:name="_Toc123086677"/>
      <w:bookmarkStart w:id="4144" w:name="_Toc123088412"/>
      <w:bookmarkStart w:id="4145" w:name="_Toc124298068"/>
      <w:bookmarkStart w:id="4146" w:name="_Toc130574819"/>
      <w:bookmarkStart w:id="4147" w:name="_Toc131767229"/>
      <w:bookmarkStart w:id="4148" w:name="_Toc138887815"/>
      <w:bookmarkStart w:id="4149" w:name="_Toc145920013"/>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4150" w:name="_Toc67925937"/>
      <w:bookmarkStart w:id="4151" w:name="_Toc75273575"/>
      <w:bookmarkStart w:id="4152" w:name="_Toc76510475"/>
      <w:bookmarkStart w:id="4153" w:name="_Toc83129630"/>
      <w:bookmarkStart w:id="4154" w:name="_Toc90591162"/>
      <w:bookmarkStart w:id="4155" w:name="_Toc98864191"/>
      <w:bookmarkStart w:id="4156" w:name="_Toc99733440"/>
      <w:bookmarkStart w:id="4157" w:name="_Toc106577339"/>
      <w:bookmarkStart w:id="4158" w:name="_Toc114537090"/>
      <w:bookmarkStart w:id="4159" w:name="_Toc115257358"/>
      <w:bookmarkStart w:id="4160" w:name="_Toc123086678"/>
      <w:bookmarkStart w:id="4161" w:name="_Toc123088413"/>
      <w:bookmarkStart w:id="4162" w:name="_Toc124298069"/>
      <w:bookmarkStart w:id="4163" w:name="_Toc130574820"/>
      <w:bookmarkStart w:id="4164" w:name="_Toc131767230"/>
      <w:bookmarkStart w:id="4165" w:name="_Toc138887816"/>
      <w:bookmarkStart w:id="4166" w:name="_Toc145920014"/>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4167" w:name="_Toc98864192"/>
      <w:bookmarkStart w:id="4168" w:name="_Toc99733441"/>
      <w:bookmarkStart w:id="4169" w:name="_Toc106577340"/>
      <w:bookmarkStart w:id="4170" w:name="_Toc114537091"/>
      <w:bookmarkStart w:id="4171" w:name="_Toc115257359"/>
      <w:bookmarkStart w:id="4172" w:name="_Toc123086679"/>
      <w:bookmarkStart w:id="4173" w:name="_Toc123088414"/>
      <w:bookmarkStart w:id="4174" w:name="_Toc124298070"/>
      <w:bookmarkStart w:id="4175" w:name="_Toc130574821"/>
      <w:bookmarkStart w:id="4176" w:name="_Toc131767231"/>
      <w:bookmarkStart w:id="4177" w:name="_Toc138887817"/>
      <w:bookmarkStart w:id="4178" w:name="_Toc145920015"/>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4167"/>
      <w:bookmarkEnd w:id="4168"/>
      <w:bookmarkEnd w:id="4169"/>
      <w:bookmarkEnd w:id="4170"/>
      <w:bookmarkEnd w:id="4171"/>
      <w:bookmarkEnd w:id="4172"/>
      <w:bookmarkEnd w:id="4173"/>
      <w:bookmarkEnd w:id="4174"/>
      <w:bookmarkEnd w:id="4175"/>
      <w:bookmarkEnd w:id="4176"/>
      <w:bookmarkEnd w:id="4177"/>
      <w:bookmarkEnd w:id="4178"/>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4179" w:name="_Toc21340819"/>
      <w:bookmarkStart w:id="4180" w:name="_Toc29805266"/>
      <w:bookmarkStart w:id="4181" w:name="_Toc36456475"/>
      <w:bookmarkStart w:id="4182" w:name="_Toc36469573"/>
      <w:bookmarkStart w:id="4183" w:name="_Toc37253982"/>
      <w:bookmarkStart w:id="4184" w:name="_Toc37322839"/>
      <w:bookmarkStart w:id="4185" w:name="_Toc37324245"/>
      <w:bookmarkStart w:id="4186" w:name="_Toc45889768"/>
      <w:bookmarkStart w:id="4187" w:name="_Toc52196428"/>
      <w:bookmarkStart w:id="4188" w:name="_Toc52197408"/>
      <w:bookmarkStart w:id="4189" w:name="_Toc53173131"/>
      <w:bookmarkStart w:id="4190" w:name="_Toc53173500"/>
      <w:bookmarkStart w:id="4191" w:name="_Toc61119500"/>
      <w:bookmarkStart w:id="4192" w:name="_Toc61119882"/>
      <w:bookmarkStart w:id="4193" w:name="_Toc67925938"/>
      <w:bookmarkStart w:id="4194" w:name="_Toc75273576"/>
      <w:bookmarkStart w:id="4195" w:name="_Toc76510476"/>
      <w:bookmarkStart w:id="4196" w:name="_Toc83129631"/>
      <w:bookmarkStart w:id="4197" w:name="_Toc90591163"/>
      <w:bookmarkStart w:id="4198" w:name="_Toc98864193"/>
      <w:bookmarkStart w:id="4199" w:name="_Toc99733442"/>
      <w:bookmarkStart w:id="4200" w:name="_Toc106577341"/>
      <w:bookmarkStart w:id="4201" w:name="_Toc114537092"/>
      <w:bookmarkStart w:id="4202" w:name="_Toc115257360"/>
      <w:bookmarkStart w:id="4203" w:name="_Toc123086680"/>
      <w:bookmarkStart w:id="4204" w:name="_Toc123088415"/>
      <w:bookmarkStart w:id="4205" w:name="_Toc124298071"/>
      <w:bookmarkStart w:id="4206" w:name="_Toc130574822"/>
      <w:bookmarkStart w:id="4207" w:name="_Toc131767232"/>
      <w:bookmarkStart w:id="4208" w:name="_Toc138887818"/>
      <w:bookmarkStart w:id="4209" w:name="_Toc145920016"/>
      <w:r w:rsidRPr="00C04A08">
        <w:t>6.2D.4</w:t>
      </w:r>
      <w:r w:rsidRPr="00C04A08">
        <w:tab/>
        <w:t>Configured transmitted power for UL MIMO</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4210" w:name="_Toc21340820"/>
      <w:bookmarkStart w:id="4211" w:name="_Toc29805267"/>
      <w:bookmarkStart w:id="4212" w:name="_Toc36456476"/>
      <w:bookmarkStart w:id="4213" w:name="_Toc36469574"/>
      <w:bookmarkStart w:id="4214" w:name="_Toc37253983"/>
      <w:bookmarkStart w:id="4215" w:name="_Toc37322840"/>
      <w:bookmarkStart w:id="4216" w:name="_Toc37324246"/>
      <w:bookmarkStart w:id="4217" w:name="_Toc45889769"/>
      <w:bookmarkStart w:id="4218" w:name="_Toc52196429"/>
      <w:bookmarkStart w:id="4219" w:name="_Toc52197409"/>
      <w:bookmarkStart w:id="4220" w:name="_Toc53173132"/>
      <w:bookmarkStart w:id="4221" w:name="_Toc53173501"/>
      <w:bookmarkStart w:id="4222" w:name="_Toc61119501"/>
      <w:bookmarkStart w:id="4223" w:name="_Toc61119883"/>
      <w:bookmarkStart w:id="4224" w:name="_Toc67925939"/>
      <w:bookmarkStart w:id="4225" w:name="_Toc75273577"/>
      <w:bookmarkStart w:id="4226" w:name="_Toc76510477"/>
      <w:bookmarkStart w:id="4227" w:name="_Toc83129632"/>
      <w:bookmarkStart w:id="4228" w:name="_Toc90591164"/>
      <w:bookmarkStart w:id="4229" w:name="_Toc98864194"/>
      <w:bookmarkStart w:id="4230" w:name="_Toc99733443"/>
      <w:bookmarkStart w:id="4231" w:name="_Toc106577342"/>
      <w:bookmarkStart w:id="4232" w:name="_Toc114537093"/>
      <w:bookmarkStart w:id="4233" w:name="_Toc115257361"/>
      <w:bookmarkStart w:id="4234" w:name="_Toc123086681"/>
      <w:bookmarkStart w:id="4235" w:name="_Toc123088416"/>
      <w:bookmarkStart w:id="4236" w:name="_Toc124298072"/>
      <w:bookmarkStart w:id="4237" w:name="_Toc130574823"/>
      <w:bookmarkStart w:id="4238" w:name="_Toc131767233"/>
      <w:bookmarkStart w:id="4239" w:name="_Toc138887819"/>
      <w:bookmarkStart w:id="4240" w:name="_Toc145920017"/>
      <w:r w:rsidRPr="00C04A08">
        <w:t>6.3</w:t>
      </w:r>
      <w:r w:rsidRPr="00C04A08">
        <w:tab/>
        <w:t>Output power dynamics</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2990B589" w14:textId="77777777" w:rsidR="00842EF7" w:rsidRPr="00C04A08" w:rsidRDefault="00842EF7" w:rsidP="00842EF7">
      <w:pPr>
        <w:pStyle w:val="Heading3"/>
      </w:pPr>
      <w:bookmarkStart w:id="4241" w:name="_Toc21340821"/>
      <w:bookmarkStart w:id="4242" w:name="_Toc29805268"/>
      <w:bookmarkStart w:id="4243" w:name="_Toc36456477"/>
      <w:bookmarkStart w:id="4244" w:name="_Toc36469575"/>
      <w:bookmarkStart w:id="4245" w:name="_Toc37253984"/>
      <w:bookmarkStart w:id="4246" w:name="_Toc37322841"/>
      <w:bookmarkStart w:id="4247" w:name="_Toc37324247"/>
      <w:bookmarkStart w:id="4248" w:name="_Toc45889770"/>
      <w:bookmarkStart w:id="4249" w:name="_Toc52196430"/>
      <w:bookmarkStart w:id="4250" w:name="_Toc52197410"/>
      <w:bookmarkStart w:id="4251" w:name="_Toc53173133"/>
      <w:bookmarkStart w:id="4252" w:name="_Toc53173502"/>
      <w:bookmarkStart w:id="4253" w:name="_Toc61119502"/>
      <w:bookmarkStart w:id="4254" w:name="_Toc61119884"/>
      <w:bookmarkStart w:id="4255" w:name="_Toc67925940"/>
      <w:bookmarkStart w:id="4256" w:name="_Toc75273578"/>
      <w:bookmarkStart w:id="4257" w:name="_Toc76510478"/>
      <w:bookmarkStart w:id="4258" w:name="_Toc83129633"/>
      <w:bookmarkStart w:id="4259" w:name="_Toc90591165"/>
      <w:bookmarkStart w:id="4260" w:name="_Toc98864195"/>
      <w:bookmarkStart w:id="4261" w:name="_Toc99733444"/>
      <w:bookmarkStart w:id="4262" w:name="_Toc106577343"/>
      <w:bookmarkStart w:id="4263" w:name="_Toc114537094"/>
      <w:bookmarkStart w:id="4264" w:name="_Toc115257362"/>
      <w:bookmarkStart w:id="4265" w:name="_Toc123086682"/>
      <w:bookmarkStart w:id="4266" w:name="_Toc123088417"/>
      <w:bookmarkStart w:id="4267" w:name="_Toc124298073"/>
      <w:bookmarkStart w:id="4268" w:name="_Toc130574824"/>
      <w:bookmarkStart w:id="4269" w:name="_Toc131767234"/>
      <w:bookmarkStart w:id="4270" w:name="_Toc138887820"/>
      <w:bookmarkStart w:id="4271" w:name="_Toc145920018"/>
      <w:r w:rsidRPr="00C04A08">
        <w:t>6.3.1</w:t>
      </w:r>
      <w:r w:rsidRPr="00C04A08">
        <w:tab/>
        <w:t>Minimum output power</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2F911EB7" w14:textId="77777777" w:rsidR="00842EF7" w:rsidRPr="00C04A08" w:rsidRDefault="00842EF7" w:rsidP="00842EF7">
      <w:pPr>
        <w:pStyle w:val="Heading4"/>
      </w:pPr>
      <w:bookmarkStart w:id="4272" w:name="_Toc21340822"/>
      <w:bookmarkStart w:id="4273" w:name="_Toc29805269"/>
      <w:bookmarkStart w:id="4274" w:name="_Toc36456478"/>
      <w:bookmarkStart w:id="4275" w:name="_Toc36469576"/>
      <w:bookmarkStart w:id="4276" w:name="_Toc37253985"/>
      <w:bookmarkStart w:id="4277" w:name="_Toc37322842"/>
      <w:bookmarkStart w:id="4278" w:name="_Toc37324248"/>
      <w:bookmarkStart w:id="4279" w:name="_Toc45889771"/>
      <w:bookmarkStart w:id="4280" w:name="_Toc52196431"/>
      <w:bookmarkStart w:id="4281" w:name="_Toc52197411"/>
      <w:bookmarkStart w:id="4282" w:name="_Toc53173134"/>
      <w:bookmarkStart w:id="4283" w:name="_Toc53173503"/>
      <w:bookmarkStart w:id="4284" w:name="_Toc61119503"/>
      <w:bookmarkStart w:id="4285" w:name="_Toc61119885"/>
      <w:bookmarkStart w:id="4286" w:name="_Toc67925941"/>
      <w:bookmarkStart w:id="4287" w:name="_Toc75273579"/>
      <w:bookmarkStart w:id="4288" w:name="_Toc76510479"/>
      <w:bookmarkStart w:id="4289" w:name="_Toc83129634"/>
      <w:bookmarkStart w:id="4290" w:name="_Toc90591166"/>
      <w:bookmarkStart w:id="4291" w:name="_Toc98864196"/>
      <w:bookmarkStart w:id="4292" w:name="_Toc99733445"/>
      <w:bookmarkStart w:id="4293" w:name="_Toc106577344"/>
      <w:bookmarkStart w:id="4294" w:name="_Toc114537095"/>
      <w:bookmarkStart w:id="4295" w:name="_Toc115257363"/>
      <w:bookmarkStart w:id="4296" w:name="_Toc123086683"/>
      <w:bookmarkStart w:id="4297" w:name="_Toc123088418"/>
      <w:bookmarkStart w:id="4298" w:name="_Toc124298074"/>
      <w:bookmarkStart w:id="4299" w:name="_Toc130574825"/>
      <w:bookmarkStart w:id="4300" w:name="_Toc131767235"/>
      <w:bookmarkStart w:id="4301" w:name="_Toc138887821"/>
      <w:bookmarkStart w:id="4302" w:name="_Toc145920019"/>
      <w:r w:rsidRPr="00C04A08">
        <w:t>6.3.1.0</w:t>
      </w:r>
      <w:r w:rsidRPr="00C04A08">
        <w:tab/>
        <w:t>General</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4303" w:name="_Toc21340823"/>
      <w:bookmarkStart w:id="4304" w:name="_Toc29805270"/>
      <w:bookmarkStart w:id="4305" w:name="_Toc36456479"/>
      <w:bookmarkStart w:id="4306" w:name="_Toc36469577"/>
      <w:bookmarkStart w:id="4307" w:name="_Toc37253986"/>
      <w:bookmarkStart w:id="4308" w:name="_Toc37322843"/>
      <w:bookmarkStart w:id="4309" w:name="_Toc37324249"/>
      <w:bookmarkStart w:id="4310"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4311" w:name="_Toc52196432"/>
      <w:bookmarkStart w:id="4312" w:name="_Toc52197412"/>
      <w:bookmarkStart w:id="4313" w:name="_Toc53173135"/>
      <w:bookmarkStart w:id="4314" w:name="_Toc53173504"/>
      <w:bookmarkStart w:id="4315" w:name="_Toc61119504"/>
      <w:bookmarkStart w:id="4316" w:name="_Toc61119886"/>
      <w:bookmarkStart w:id="4317" w:name="_Toc67925942"/>
      <w:bookmarkStart w:id="4318" w:name="_Toc75273580"/>
      <w:bookmarkStart w:id="4319" w:name="_Toc76510480"/>
      <w:bookmarkStart w:id="4320" w:name="_Toc83129635"/>
      <w:bookmarkStart w:id="4321" w:name="_Toc90591167"/>
      <w:bookmarkStart w:id="4322" w:name="_Toc98864197"/>
      <w:bookmarkStart w:id="4323" w:name="_Toc99733446"/>
      <w:bookmarkStart w:id="4324" w:name="_Toc106577345"/>
      <w:bookmarkStart w:id="4325" w:name="_Toc114537096"/>
      <w:bookmarkStart w:id="4326" w:name="_Toc115257364"/>
      <w:bookmarkStart w:id="4327" w:name="_Toc123086684"/>
      <w:bookmarkStart w:id="4328" w:name="_Toc123088419"/>
      <w:bookmarkStart w:id="4329" w:name="_Toc124298075"/>
      <w:bookmarkStart w:id="4330" w:name="_Toc130574826"/>
      <w:bookmarkStart w:id="4331" w:name="_Toc131767236"/>
      <w:bookmarkStart w:id="4332" w:name="_Toc138887822"/>
      <w:bookmarkStart w:id="4333" w:name="_Toc145920020"/>
      <w:r w:rsidRPr="00C04A08">
        <w:lastRenderedPageBreak/>
        <w:t>6.3.1.1</w:t>
      </w:r>
      <w:r w:rsidRPr="00C04A08">
        <w:tab/>
        <w:t>Minimum output power for power class 1</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4334" w:name="_Toc21340824"/>
      <w:bookmarkStart w:id="4335" w:name="_Toc29805271"/>
      <w:bookmarkStart w:id="4336" w:name="_Toc36456480"/>
      <w:bookmarkStart w:id="4337" w:name="_Toc36469578"/>
      <w:bookmarkStart w:id="4338" w:name="_Toc37253987"/>
      <w:bookmarkStart w:id="4339" w:name="_Toc37322844"/>
      <w:bookmarkStart w:id="4340" w:name="_Toc37324250"/>
      <w:bookmarkStart w:id="4341" w:name="_Toc45889773"/>
      <w:bookmarkStart w:id="4342" w:name="_Toc52196433"/>
      <w:bookmarkStart w:id="4343" w:name="_Toc52197413"/>
      <w:bookmarkStart w:id="4344" w:name="_Toc53173136"/>
      <w:bookmarkStart w:id="4345" w:name="_Toc53173505"/>
      <w:bookmarkStart w:id="4346" w:name="_Toc61119505"/>
      <w:bookmarkStart w:id="4347" w:name="_Toc61119887"/>
      <w:bookmarkStart w:id="4348" w:name="_Toc67925943"/>
      <w:bookmarkStart w:id="4349" w:name="_Toc75273581"/>
      <w:bookmarkStart w:id="4350" w:name="_Toc76510481"/>
      <w:bookmarkStart w:id="4351" w:name="_Toc83129636"/>
      <w:bookmarkStart w:id="4352" w:name="_Toc90591168"/>
      <w:bookmarkStart w:id="4353" w:name="_Toc98864198"/>
      <w:bookmarkStart w:id="4354" w:name="_Toc99733447"/>
      <w:bookmarkStart w:id="4355"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4356" w:name="_Toc114537097"/>
      <w:bookmarkStart w:id="4357" w:name="_Toc115257365"/>
      <w:bookmarkStart w:id="4358" w:name="_Toc123086685"/>
      <w:bookmarkStart w:id="4359" w:name="_Toc123088420"/>
      <w:bookmarkStart w:id="4360" w:name="_Toc124298076"/>
      <w:bookmarkStart w:id="4361" w:name="_Toc130574827"/>
      <w:bookmarkStart w:id="4362" w:name="_Toc131767237"/>
      <w:bookmarkStart w:id="4363" w:name="_Toc138887823"/>
      <w:bookmarkStart w:id="4364" w:name="_Toc145920021"/>
      <w:r w:rsidRPr="00C04A08">
        <w:t>6.3.1.2</w:t>
      </w:r>
      <w:r w:rsidRPr="00C04A08">
        <w:tab/>
        <w:t>Minimum output power for power class 2, 3, and 4</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4365" w:name="_Toc67925944"/>
      <w:bookmarkStart w:id="4366" w:name="_Toc75273582"/>
      <w:bookmarkStart w:id="4367" w:name="_Toc76510482"/>
      <w:bookmarkStart w:id="4368" w:name="_Toc83129637"/>
      <w:bookmarkStart w:id="4369" w:name="_Toc90591169"/>
      <w:bookmarkStart w:id="4370" w:name="_Toc98864199"/>
      <w:bookmarkStart w:id="4371" w:name="_Toc99733448"/>
      <w:bookmarkStart w:id="4372"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4373" w:name="_Toc114537098"/>
      <w:bookmarkStart w:id="4374" w:name="_Toc115257366"/>
      <w:bookmarkStart w:id="4375" w:name="_Toc123086686"/>
      <w:bookmarkStart w:id="4376" w:name="_Toc123088421"/>
      <w:bookmarkStart w:id="4377" w:name="_Toc124298077"/>
      <w:bookmarkStart w:id="4378" w:name="_Toc130574828"/>
      <w:bookmarkStart w:id="4379" w:name="_Toc131767238"/>
      <w:bookmarkStart w:id="4380" w:name="_Toc138887824"/>
      <w:bookmarkStart w:id="4381" w:name="_Toc145920022"/>
      <w:r>
        <w:t>6.3.1.3</w:t>
      </w:r>
      <w:r w:rsidRPr="00FE760F">
        <w:tab/>
        <w:t xml:space="preserve">Minimum output power for power class </w:t>
      </w:r>
      <w:r>
        <w:t>5</w:t>
      </w:r>
      <w:bookmarkEnd w:id="4365"/>
      <w:bookmarkEnd w:id="4366"/>
      <w:bookmarkEnd w:id="4367"/>
      <w:bookmarkEnd w:id="4368"/>
      <w:bookmarkEnd w:id="4369"/>
      <w:r>
        <w:t xml:space="preserve"> and 6</w:t>
      </w:r>
      <w:bookmarkEnd w:id="4370"/>
      <w:bookmarkEnd w:id="4371"/>
      <w:bookmarkEnd w:id="4372"/>
      <w:bookmarkEnd w:id="4373"/>
      <w:bookmarkEnd w:id="4374"/>
      <w:bookmarkEnd w:id="4375"/>
      <w:bookmarkEnd w:id="4376"/>
      <w:bookmarkEnd w:id="4377"/>
      <w:bookmarkEnd w:id="4378"/>
      <w:bookmarkEnd w:id="4379"/>
      <w:bookmarkEnd w:id="4380"/>
      <w:bookmarkEnd w:id="4381"/>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4382" w:name="_Toc106577348"/>
      <w:bookmarkStart w:id="4383" w:name="_Toc114537099"/>
      <w:bookmarkStart w:id="4384" w:name="_Toc115257367"/>
      <w:bookmarkStart w:id="4385" w:name="_Toc123086687"/>
      <w:bookmarkStart w:id="4386" w:name="_Toc123088422"/>
      <w:bookmarkStart w:id="4387" w:name="_Toc124298078"/>
      <w:bookmarkStart w:id="4388" w:name="_Toc130574829"/>
      <w:bookmarkStart w:id="4389" w:name="_Toc131767239"/>
      <w:bookmarkStart w:id="4390" w:name="_Toc138887825"/>
      <w:bookmarkStart w:id="4391" w:name="_Toc145920023"/>
      <w:r>
        <w:lastRenderedPageBreak/>
        <w:t>6.3.1.4</w:t>
      </w:r>
      <w:r>
        <w:tab/>
        <w:t>Minimum output power for power class 7</w:t>
      </w:r>
      <w:bookmarkEnd w:id="4382"/>
      <w:bookmarkEnd w:id="4383"/>
      <w:bookmarkEnd w:id="4384"/>
      <w:bookmarkEnd w:id="4385"/>
      <w:bookmarkEnd w:id="4386"/>
      <w:bookmarkEnd w:id="4387"/>
      <w:bookmarkEnd w:id="4388"/>
      <w:bookmarkEnd w:id="4389"/>
      <w:bookmarkEnd w:id="4390"/>
      <w:bookmarkEnd w:id="4391"/>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3A3BE5">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3A3BE5">
            <w:pPr>
              <w:pStyle w:val="TAC"/>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4392" w:name="_Toc21340825"/>
      <w:bookmarkStart w:id="4393" w:name="_Toc29805272"/>
      <w:bookmarkStart w:id="4394" w:name="_Toc36456481"/>
      <w:bookmarkStart w:id="4395" w:name="_Toc36469579"/>
      <w:bookmarkStart w:id="4396" w:name="_Toc37253988"/>
      <w:bookmarkStart w:id="4397" w:name="_Toc37322845"/>
      <w:bookmarkStart w:id="4398" w:name="_Toc37324251"/>
      <w:bookmarkStart w:id="4399" w:name="_Toc45889774"/>
      <w:bookmarkStart w:id="4400" w:name="_Toc52196434"/>
      <w:bookmarkStart w:id="4401" w:name="_Toc52197414"/>
      <w:bookmarkStart w:id="4402" w:name="_Toc53173137"/>
      <w:bookmarkStart w:id="4403" w:name="_Toc53173506"/>
      <w:bookmarkStart w:id="4404" w:name="_Toc61119506"/>
      <w:bookmarkStart w:id="4405" w:name="_Toc61119888"/>
      <w:bookmarkStart w:id="4406" w:name="_Toc67925945"/>
      <w:bookmarkStart w:id="4407" w:name="_Toc75273583"/>
      <w:bookmarkStart w:id="4408" w:name="_Toc76510483"/>
      <w:bookmarkStart w:id="4409" w:name="_Toc83129638"/>
      <w:bookmarkStart w:id="4410" w:name="_Toc90591170"/>
      <w:bookmarkStart w:id="4411" w:name="_Toc98864200"/>
      <w:bookmarkStart w:id="4412" w:name="_Toc99733449"/>
      <w:bookmarkStart w:id="4413" w:name="_Toc106577349"/>
      <w:bookmarkStart w:id="4414" w:name="_Toc114537100"/>
      <w:bookmarkStart w:id="4415" w:name="_Toc115257368"/>
      <w:bookmarkStart w:id="4416" w:name="_Toc123086688"/>
      <w:bookmarkStart w:id="4417" w:name="_Toc123088423"/>
      <w:bookmarkStart w:id="4418" w:name="_Toc124298079"/>
      <w:bookmarkStart w:id="4419" w:name="_Toc130574830"/>
      <w:bookmarkStart w:id="4420" w:name="_Toc131767240"/>
      <w:bookmarkStart w:id="4421" w:name="_Toc138887826"/>
      <w:bookmarkStart w:id="4422" w:name="_Toc145920024"/>
      <w:r w:rsidRPr="00C04A08">
        <w:t>6.3.2</w:t>
      </w:r>
      <w:r w:rsidRPr="00C04A08">
        <w:tab/>
        <w:t>Transmit OFF power</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4423" w:name="_Toc21340826"/>
      <w:bookmarkStart w:id="4424" w:name="_Toc29805273"/>
      <w:bookmarkStart w:id="4425" w:name="_Toc36456482"/>
      <w:bookmarkStart w:id="4426" w:name="_Toc36469580"/>
      <w:bookmarkStart w:id="4427" w:name="_Toc37253989"/>
      <w:bookmarkStart w:id="4428" w:name="_Toc37322846"/>
      <w:bookmarkStart w:id="4429" w:name="_Toc37324252"/>
      <w:bookmarkStart w:id="4430" w:name="_Toc45889775"/>
      <w:bookmarkStart w:id="4431" w:name="_Toc52196435"/>
      <w:bookmarkStart w:id="4432" w:name="_Toc52197415"/>
      <w:bookmarkStart w:id="4433" w:name="_Toc53173138"/>
      <w:bookmarkStart w:id="4434" w:name="_Toc53173507"/>
      <w:bookmarkStart w:id="4435" w:name="_Toc61119507"/>
      <w:bookmarkStart w:id="4436" w:name="_Toc61119889"/>
      <w:bookmarkStart w:id="4437" w:name="_Toc67925946"/>
      <w:bookmarkStart w:id="4438" w:name="_Toc75273584"/>
      <w:bookmarkStart w:id="4439" w:name="_Toc76510484"/>
      <w:bookmarkStart w:id="4440" w:name="_Toc83129639"/>
      <w:bookmarkStart w:id="4441" w:name="_Toc90591171"/>
      <w:bookmarkStart w:id="4442" w:name="_Toc98864201"/>
      <w:bookmarkStart w:id="4443"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1DD589D" w:rsidR="00ED341E" w:rsidRPr="003C4999" w:rsidRDefault="0064708B" w:rsidP="00ED341E">
      <w:r w:rsidRPr="003C4999">
        <w:t xml:space="preserve">For UE indicating </w:t>
      </w:r>
      <w:r w:rsidRPr="000D69A8">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4444" w:name="_Toc106577350"/>
      <w:bookmarkStart w:id="4445" w:name="_Toc114537101"/>
      <w:bookmarkStart w:id="4446" w:name="_Toc115257369"/>
      <w:bookmarkStart w:id="4447" w:name="_Toc123086689"/>
      <w:bookmarkStart w:id="4448" w:name="_Toc123088424"/>
      <w:bookmarkStart w:id="4449" w:name="_Toc124298080"/>
      <w:bookmarkStart w:id="4450" w:name="_Toc130574831"/>
      <w:bookmarkStart w:id="4451" w:name="_Toc131767241"/>
      <w:bookmarkStart w:id="4452" w:name="_Toc138887827"/>
      <w:bookmarkStart w:id="4453" w:name="_Toc145920025"/>
      <w:r w:rsidRPr="00C04A08">
        <w:t>6.3.3</w:t>
      </w:r>
      <w:r w:rsidRPr="00C04A08">
        <w:tab/>
        <w:t>Transmit ON/OFF time mask</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29BF46CE" w14:textId="77777777" w:rsidR="00842EF7" w:rsidRPr="00C04A08" w:rsidRDefault="00842EF7" w:rsidP="00842EF7">
      <w:pPr>
        <w:pStyle w:val="Heading4"/>
      </w:pPr>
      <w:bookmarkStart w:id="4454" w:name="_Toc21340827"/>
      <w:bookmarkStart w:id="4455" w:name="_Toc29805274"/>
      <w:bookmarkStart w:id="4456" w:name="_Toc36456483"/>
      <w:bookmarkStart w:id="4457" w:name="_Toc36469581"/>
      <w:bookmarkStart w:id="4458" w:name="_Toc37253990"/>
      <w:bookmarkStart w:id="4459" w:name="_Toc37322847"/>
      <w:bookmarkStart w:id="4460" w:name="_Toc37324253"/>
      <w:bookmarkStart w:id="4461" w:name="_Toc45889776"/>
      <w:bookmarkStart w:id="4462" w:name="_Toc52196436"/>
      <w:bookmarkStart w:id="4463" w:name="_Toc52197416"/>
      <w:bookmarkStart w:id="4464" w:name="_Toc53173139"/>
      <w:bookmarkStart w:id="4465" w:name="_Toc53173508"/>
      <w:bookmarkStart w:id="4466" w:name="_Toc61119508"/>
      <w:bookmarkStart w:id="4467" w:name="_Toc61119890"/>
      <w:bookmarkStart w:id="4468" w:name="_Toc67925947"/>
      <w:bookmarkStart w:id="4469" w:name="_Toc75273585"/>
      <w:bookmarkStart w:id="4470" w:name="_Toc76510485"/>
      <w:bookmarkStart w:id="4471" w:name="_Toc83129640"/>
      <w:bookmarkStart w:id="4472" w:name="_Toc90591172"/>
      <w:bookmarkStart w:id="4473" w:name="_Toc98864202"/>
      <w:bookmarkStart w:id="4474" w:name="_Toc99733451"/>
      <w:bookmarkStart w:id="4475" w:name="_Toc106577351"/>
      <w:bookmarkStart w:id="4476" w:name="_Toc114537102"/>
      <w:bookmarkStart w:id="4477" w:name="_Toc115257370"/>
      <w:bookmarkStart w:id="4478" w:name="_Toc123086690"/>
      <w:bookmarkStart w:id="4479" w:name="_Toc123088425"/>
      <w:bookmarkStart w:id="4480" w:name="_Toc124298081"/>
      <w:bookmarkStart w:id="4481" w:name="_Toc130574832"/>
      <w:bookmarkStart w:id="4482" w:name="_Toc131767242"/>
      <w:bookmarkStart w:id="4483" w:name="_Toc138887828"/>
      <w:bookmarkStart w:id="4484" w:name="_Toc145920026"/>
      <w:r w:rsidRPr="00C04A08">
        <w:t>6.3.3.1</w:t>
      </w:r>
      <w:r w:rsidRPr="00C04A08">
        <w:tab/>
        <w:t>General</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lastRenderedPageBreak/>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4485" w:name="_Toc21340828"/>
      <w:bookmarkStart w:id="4486" w:name="_Toc29805275"/>
      <w:bookmarkStart w:id="4487" w:name="_Toc36456484"/>
      <w:bookmarkStart w:id="4488" w:name="_Toc36469582"/>
      <w:bookmarkStart w:id="4489" w:name="_Toc37253991"/>
      <w:bookmarkStart w:id="4490" w:name="_Toc37322848"/>
      <w:bookmarkStart w:id="4491" w:name="_Toc37324254"/>
      <w:bookmarkStart w:id="4492" w:name="_Toc45889777"/>
      <w:bookmarkStart w:id="4493" w:name="_Toc52196437"/>
      <w:bookmarkStart w:id="4494" w:name="_Toc52197417"/>
      <w:bookmarkStart w:id="4495" w:name="_Toc53173140"/>
      <w:bookmarkStart w:id="4496" w:name="_Toc53173509"/>
      <w:bookmarkStart w:id="4497" w:name="_Toc61119509"/>
      <w:bookmarkStart w:id="4498" w:name="_Toc61119891"/>
      <w:bookmarkStart w:id="4499" w:name="_Toc67925948"/>
      <w:bookmarkStart w:id="4500" w:name="_Toc75273586"/>
      <w:bookmarkStart w:id="4501" w:name="_Toc76510486"/>
      <w:bookmarkStart w:id="4502" w:name="_Toc83129641"/>
      <w:bookmarkStart w:id="4503" w:name="_Toc90591173"/>
      <w:bookmarkStart w:id="4504" w:name="_Toc98864203"/>
      <w:bookmarkStart w:id="4505" w:name="_Toc99733452"/>
      <w:bookmarkStart w:id="4506" w:name="_Toc106577352"/>
      <w:bookmarkStart w:id="4507" w:name="_Toc114537103"/>
      <w:bookmarkStart w:id="4508" w:name="_Toc115257371"/>
      <w:bookmarkStart w:id="4509" w:name="_Toc123086691"/>
      <w:bookmarkStart w:id="4510" w:name="_Toc123088426"/>
      <w:bookmarkStart w:id="4511" w:name="_Toc124298082"/>
      <w:bookmarkStart w:id="4512" w:name="_Toc130574833"/>
      <w:bookmarkStart w:id="4513" w:name="_Toc131767243"/>
      <w:bookmarkStart w:id="4514" w:name="_Toc138887829"/>
      <w:bookmarkStart w:id="4515" w:name="_Toc145920027"/>
      <w:r w:rsidRPr="00C04A08">
        <w:t>6.3.3.2</w:t>
      </w:r>
      <w:r w:rsidRPr="00C04A08">
        <w:tab/>
        <w:t>General ON/OFF time mask</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4516" w:name="_Toc21340829"/>
      <w:bookmarkStart w:id="4517" w:name="_Toc29805276"/>
      <w:bookmarkStart w:id="4518" w:name="_Toc36456485"/>
      <w:bookmarkStart w:id="4519" w:name="_Toc36469583"/>
      <w:bookmarkStart w:id="4520" w:name="_Toc37253992"/>
      <w:bookmarkStart w:id="4521" w:name="_Toc37322849"/>
      <w:bookmarkStart w:id="4522" w:name="_Toc37324255"/>
      <w:bookmarkStart w:id="4523" w:name="_Toc45889778"/>
      <w:bookmarkStart w:id="4524" w:name="_Toc52196438"/>
      <w:bookmarkStart w:id="4525" w:name="_Toc52197418"/>
      <w:bookmarkStart w:id="4526" w:name="_Toc53173141"/>
      <w:bookmarkStart w:id="4527" w:name="_Toc53173510"/>
      <w:bookmarkStart w:id="4528" w:name="_Toc61119510"/>
      <w:bookmarkStart w:id="4529" w:name="_Toc61119892"/>
      <w:bookmarkStart w:id="4530" w:name="_Toc67925949"/>
      <w:bookmarkStart w:id="4531" w:name="_Toc75273587"/>
      <w:bookmarkStart w:id="4532" w:name="_Toc76510487"/>
      <w:bookmarkStart w:id="4533" w:name="_Toc83129642"/>
      <w:bookmarkStart w:id="4534" w:name="_Toc90591174"/>
      <w:bookmarkStart w:id="4535" w:name="_Toc98864204"/>
      <w:bookmarkStart w:id="4536" w:name="_Toc99733453"/>
      <w:bookmarkStart w:id="4537" w:name="_Toc106577353"/>
      <w:bookmarkStart w:id="4538" w:name="_Toc114537104"/>
      <w:bookmarkStart w:id="4539" w:name="_Toc115257372"/>
      <w:bookmarkStart w:id="4540" w:name="_Toc123086692"/>
      <w:bookmarkStart w:id="4541" w:name="_Toc123088427"/>
      <w:bookmarkStart w:id="4542" w:name="_Toc124298083"/>
      <w:bookmarkStart w:id="4543" w:name="_Toc130574834"/>
      <w:bookmarkStart w:id="4544" w:name="_Toc131767244"/>
      <w:bookmarkStart w:id="4545" w:name="_Toc138887830"/>
      <w:bookmarkStart w:id="4546" w:name="_Toc145920028"/>
      <w:r w:rsidRPr="00C04A08">
        <w:t>6.3.3.3</w:t>
      </w:r>
      <w:r w:rsidRPr="00C04A08">
        <w:tab/>
        <w:t>Transmit power time mask for slot and short or long subslot boundaries</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4547" w:name="_Toc21340830"/>
      <w:bookmarkStart w:id="4548" w:name="_Toc29805277"/>
      <w:bookmarkStart w:id="4549" w:name="_Toc36456486"/>
      <w:bookmarkStart w:id="4550" w:name="_Toc36469584"/>
      <w:bookmarkStart w:id="4551" w:name="_Toc37253993"/>
      <w:bookmarkStart w:id="4552" w:name="_Toc37322850"/>
      <w:bookmarkStart w:id="4553" w:name="_Toc37324256"/>
      <w:bookmarkStart w:id="4554" w:name="_Toc45889779"/>
      <w:bookmarkStart w:id="4555" w:name="_Toc52196439"/>
      <w:bookmarkStart w:id="4556" w:name="_Toc52197419"/>
      <w:bookmarkStart w:id="4557" w:name="_Toc53173142"/>
      <w:bookmarkStart w:id="4558" w:name="_Toc53173511"/>
      <w:bookmarkStart w:id="4559" w:name="_Toc61119511"/>
      <w:bookmarkStart w:id="4560" w:name="_Toc61119893"/>
      <w:bookmarkStart w:id="4561" w:name="_Toc67925950"/>
      <w:bookmarkStart w:id="4562" w:name="_Toc75273588"/>
      <w:bookmarkStart w:id="4563" w:name="_Toc76510488"/>
      <w:bookmarkStart w:id="4564" w:name="_Toc83129643"/>
      <w:bookmarkStart w:id="4565" w:name="_Toc90591175"/>
      <w:bookmarkStart w:id="4566" w:name="_Toc98864205"/>
      <w:bookmarkStart w:id="4567" w:name="_Toc99733454"/>
      <w:bookmarkStart w:id="4568" w:name="_Toc106577354"/>
      <w:bookmarkStart w:id="4569" w:name="_Toc114537105"/>
      <w:bookmarkStart w:id="4570" w:name="_Toc115257373"/>
      <w:bookmarkStart w:id="4571" w:name="_Toc123086693"/>
      <w:bookmarkStart w:id="4572" w:name="_Toc123088428"/>
      <w:bookmarkStart w:id="4573" w:name="_Toc124298084"/>
      <w:bookmarkStart w:id="4574" w:name="_Toc130574835"/>
      <w:bookmarkStart w:id="4575" w:name="_Toc131767245"/>
      <w:bookmarkStart w:id="4576" w:name="_Toc138887831"/>
      <w:bookmarkStart w:id="4577" w:name="_Toc145920029"/>
      <w:r w:rsidRPr="00C04A08">
        <w:t>6.3.3.4</w:t>
      </w:r>
      <w:r w:rsidRPr="00C04A08">
        <w:tab/>
        <w:t>PRACH time mask</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135E6FCD" w:rsidR="00842EF7"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3316FF" w:rsidRPr="00C04A08" w14:paraId="54666A5C" w14:textId="77777777" w:rsidTr="001905CB">
        <w:trPr>
          <w:trHeight w:val="208"/>
          <w:jc w:val="center"/>
        </w:trPr>
        <w:tc>
          <w:tcPr>
            <w:tcW w:w="1073" w:type="dxa"/>
            <w:tcBorders>
              <w:bottom w:val="single" w:sz="4" w:space="0" w:color="auto"/>
            </w:tcBorders>
            <w:shd w:val="clear" w:color="auto" w:fill="auto"/>
          </w:tcPr>
          <w:p w14:paraId="3223B636" w14:textId="77777777" w:rsidR="003316FF" w:rsidRPr="00C04A08" w:rsidRDefault="003316FF" w:rsidP="001905CB">
            <w:pPr>
              <w:pStyle w:val="TAH"/>
              <w:rPr>
                <w:rFonts w:eastAsia="Batang" w:cs="Arial"/>
                <w:szCs w:val="22"/>
                <w:lang w:eastAsia="zh-CN"/>
              </w:rPr>
            </w:pPr>
            <w:r w:rsidRPr="00C04A08">
              <w:rPr>
                <w:rFonts w:eastAsia="Batang" w:cs="Arial"/>
                <w:szCs w:val="22"/>
                <w:lang w:eastAsia="zh-CN"/>
              </w:rPr>
              <w:t>Format</w:t>
            </w:r>
          </w:p>
        </w:tc>
        <w:tc>
          <w:tcPr>
            <w:tcW w:w="923" w:type="dxa"/>
          </w:tcPr>
          <w:p w14:paraId="1F120139" w14:textId="77777777" w:rsidR="003316FF" w:rsidRPr="00C04A08" w:rsidRDefault="003316FF" w:rsidP="001905CB">
            <w:pPr>
              <w:pStyle w:val="TAH"/>
              <w:rPr>
                <w:rFonts w:cs="Arial"/>
                <w:szCs w:val="22"/>
                <w:lang w:eastAsia="zh-CN"/>
              </w:rPr>
            </w:pPr>
            <w:r w:rsidRPr="00C04A08">
              <w:rPr>
                <w:rFonts w:cs="Arial" w:hint="eastAsia"/>
                <w:szCs w:val="22"/>
                <w:lang w:eastAsia="zh-CN"/>
              </w:rPr>
              <w:t>SCS</w:t>
            </w:r>
          </w:p>
        </w:tc>
        <w:tc>
          <w:tcPr>
            <w:tcW w:w="3024" w:type="dxa"/>
          </w:tcPr>
          <w:p w14:paraId="10C5A5C0" w14:textId="77777777" w:rsidR="003316FF" w:rsidRPr="00C04A08" w:rsidRDefault="003316FF" w:rsidP="001905CB">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09747984" w14:textId="77777777" w:rsidR="003316FF" w:rsidRPr="00C04A08" w:rsidRDefault="003316FF" w:rsidP="001905CB">
            <w:pPr>
              <w:pStyle w:val="TAH"/>
              <w:rPr>
                <w:rFonts w:cs="Arial"/>
                <w:szCs w:val="22"/>
                <w:lang w:eastAsia="zh-CN"/>
              </w:rPr>
            </w:pPr>
            <w:r>
              <w:rPr>
                <w:rFonts w:cs="Arial"/>
                <w:szCs w:val="22"/>
                <w:lang w:eastAsia="zh-CN"/>
              </w:rPr>
              <w:t>Note</w:t>
            </w:r>
          </w:p>
        </w:tc>
      </w:tr>
      <w:tr w:rsidR="003316FF" w:rsidRPr="00C04A08" w14:paraId="2B2BA76C" w14:textId="77777777" w:rsidTr="001905CB">
        <w:trPr>
          <w:trHeight w:val="187"/>
          <w:jc w:val="center"/>
        </w:trPr>
        <w:tc>
          <w:tcPr>
            <w:tcW w:w="1073" w:type="dxa"/>
            <w:vMerge w:val="restart"/>
            <w:shd w:val="clear" w:color="auto" w:fill="auto"/>
            <w:vAlign w:val="center"/>
          </w:tcPr>
          <w:p w14:paraId="780B281B" w14:textId="77777777" w:rsidR="003316FF" w:rsidRPr="00C04A08" w:rsidRDefault="003316FF" w:rsidP="001905CB">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5F0E8819"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4B87FD53" w14:textId="77777777" w:rsidR="003316FF" w:rsidRPr="00C04A08" w:rsidRDefault="003316FF" w:rsidP="001905C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3B0E359D" w14:textId="77777777" w:rsidR="003316FF" w:rsidRPr="00C04A08" w:rsidRDefault="003316FF" w:rsidP="001905CB">
            <w:pPr>
              <w:pStyle w:val="TAC"/>
              <w:rPr>
                <w:lang w:eastAsia="zh-CN"/>
              </w:rPr>
            </w:pPr>
          </w:p>
        </w:tc>
      </w:tr>
      <w:tr w:rsidR="003316FF" w:rsidRPr="00C04A08" w14:paraId="33766833" w14:textId="77777777" w:rsidTr="001905CB">
        <w:trPr>
          <w:trHeight w:val="187"/>
          <w:jc w:val="center"/>
        </w:trPr>
        <w:tc>
          <w:tcPr>
            <w:tcW w:w="1073" w:type="dxa"/>
            <w:vMerge/>
            <w:shd w:val="clear" w:color="auto" w:fill="auto"/>
            <w:vAlign w:val="center"/>
          </w:tcPr>
          <w:p w14:paraId="44C2967A" w14:textId="77777777" w:rsidR="003316FF" w:rsidRPr="00C04A08" w:rsidRDefault="003316FF" w:rsidP="001905CB">
            <w:pPr>
              <w:pStyle w:val="TAC"/>
              <w:rPr>
                <w:lang w:eastAsia="zh-CN"/>
              </w:rPr>
            </w:pPr>
          </w:p>
        </w:tc>
        <w:tc>
          <w:tcPr>
            <w:tcW w:w="923" w:type="dxa"/>
          </w:tcPr>
          <w:p w14:paraId="7813A1A8"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242D93FB" w14:textId="77777777" w:rsidR="003316FF" w:rsidRPr="00C04A08" w:rsidRDefault="003316FF" w:rsidP="001905CB">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0392D808" w14:textId="77777777" w:rsidR="003316FF" w:rsidRPr="00C04A08" w:rsidRDefault="003316FF" w:rsidP="001905CB">
            <w:pPr>
              <w:pStyle w:val="TAC"/>
              <w:rPr>
                <w:lang w:eastAsia="zh-CN"/>
              </w:rPr>
            </w:pPr>
          </w:p>
        </w:tc>
      </w:tr>
      <w:tr w:rsidR="003316FF" w:rsidRPr="00C04A08" w14:paraId="04318A7B" w14:textId="77777777" w:rsidTr="001905CB">
        <w:trPr>
          <w:trHeight w:val="187"/>
          <w:jc w:val="center"/>
        </w:trPr>
        <w:tc>
          <w:tcPr>
            <w:tcW w:w="1073" w:type="dxa"/>
            <w:vMerge/>
            <w:shd w:val="clear" w:color="auto" w:fill="auto"/>
            <w:vAlign w:val="center"/>
          </w:tcPr>
          <w:p w14:paraId="60883654" w14:textId="77777777" w:rsidR="003316FF" w:rsidRPr="00C04A08" w:rsidRDefault="003316FF" w:rsidP="001905CB">
            <w:pPr>
              <w:pStyle w:val="TAC"/>
              <w:rPr>
                <w:lang w:eastAsia="zh-CN"/>
              </w:rPr>
            </w:pPr>
          </w:p>
        </w:tc>
        <w:tc>
          <w:tcPr>
            <w:tcW w:w="923" w:type="dxa"/>
          </w:tcPr>
          <w:p w14:paraId="6499317E" w14:textId="77777777" w:rsidR="003316FF" w:rsidRPr="00C04A08" w:rsidRDefault="003316FF" w:rsidP="001905CB">
            <w:pPr>
              <w:pStyle w:val="TAC"/>
              <w:rPr>
                <w:lang w:eastAsia="zh-CN"/>
              </w:rPr>
            </w:pPr>
            <w:r w:rsidRPr="00AB19BE">
              <w:t>480 kHz</w:t>
            </w:r>
          </w:p>
        </w:tc>
        <w:tc>
          <w:tcPr>
            <w:tcW w:w="3024" w:type="dxa"/>
          </w:tcPr>
          <w:p w14:paraId="640CAE13" w14:textId="77777777" w:rsidR="003316FF" w:rsidRPr="00C04A08" w:rsidRDefault="003316FF" w:rsidP="001905CB">
            <w:pPr>
              <w:pStyle w:val="TAC"/>
              <w:rPr>
                <w:lang w:eastAsia="zh-CN"/>
              </w:rPr>
            </w:pPr>
            <w:r w:rsidRPr="00AB19BE">
              <w:t>0.004460 ms</w:t>
            </w:r>
          </w:p>
        </w:tc>
        <w:tc>
          <w:tcPr>
            <w:tcW w:w="1872" w:type="dxa"/>
          </w:tcPr>
          <w:p w14:paraId="557F000B" w14:textId="77777777" w:rsidR="003316FF" w:rsidRPr="00C04A08" w:rsidRDefault="003316FF" w:rsidP="001905CB">
            <w:pPr>
              <w:pStyle w:val="TAC"/>
              <w:rPr>
                <w:lang w:eastAsia="zh-CN"/>
              </w:rPr>
            </w:pPr>
          </w:p>
        </w:tc>
      </w:tr>
      <w:tr w:rsidR="003316FF" w:rsidRPr="00C04A08" w14:paraId="6983FCBA" w14:textId="77777777" w:rsidTr="001905CB">
        <w:trPr>
          <w:trHeight w:val="187"/>
          <w:jc w:val="center"/>
        </w:trPr>
        <w:tc>
          <w:tcPr>
            <w:tcW w:w="1073" w:type="dxa"/>
            <w:vMerge/>
            <w:tcBorders>
              <w:bottom w:val="single" w:sz="4" w:space="0" w:color="auto"/>
            </w:tcBorders>
            <w:shd w:val="clear" w:color="auto" w:fill="auto"/>
            <w:vAlign w:val="center"/>
          </w:tcPr>
          <w:p w14:paraId="7B9A340C" w14:textId="77777777" w:rsidR="003316FF" w:rsidRPr="00C04A08" w:rsidRDefault="003316FF" w:rsidP="001905CB">
            <w:pPr>
              <w:pStyle w:val="TAC"/>
              <w:rPr>
                <w:lang w:eastAsia="zh-CN"/>
              </w:rPr>
            </w:pPr>
          </w:p>
        </w:tc>
        <w:tc>
          <w:tcPr>
            <w:tcW w:w="923" w:type="dxa"/>
          </w:tcPr>
          <w:p w14:paraId="65CBA65F" w14:textId="77777777" w:rsidR="003316FF" w:rsidRPr="00C04A08" w:rsidRDefault="003316FF" w:rsidP="001905CB">
            <w:pPr>
              <w:pStyle w:val="TAC"/>
              <w:rPr>
                <w:lang w:eastAsia="zh-CN"/>
              </w:rPr>
            </w:pPr>
            <w:r w:rsidRPr="00AB19BE">
              <w:t>960 kHz</w:t>
            </w:r>
          </w:p>
        </w:tc>
        <w:tc>
          <w:tcPr>
            <w:tcW w:w="3024" w:type="dxa"/>
          </w:tcPr>
          <w:p w14:paraId="50BA67A6" w14:textId="77777777" w:rsidR="003316FF" w:rsidRPr="00C04A08" w:rsidRDefault="003316FF" w:rsidP="001905CB">
            <w:pPr>
              <w:pStyle w:val="TAC"/>
              <w:rPr>
                <w:lang w:eastAsia="zh-CN"/>
              </w:rPr>
            </w:pPr>
            <w:r w:rsidRPr="00AB19BE">
              <w:t>0.002230 ms</w:t>
            </w:r>
          </w:p>
        </w:tc>
        <w:tc>
          <w:tcPr>
            <w:tcW w:w="1872" w:type="dxa"/>
          </w:tcPr>
          <w:p w14:paraId="1A271CAE" w14:textId="77777777" w:rsidR="003316FF" w:rsidRPr="00C04A08" w:rsidRDefault="003316FF" w:rsidP="001905CB">
            <w:pPr>
              <w:pStyle w:val="TAC"/>
              <w:rPr>
                <w:lang w:eastAsia="zh-CN"/>
              </w:rPr>
            </w:pPr>
          </w:p>
        </w:tc>
      </w:tr>
      <w:tr w:rsidR="003316FF" w:rsidRPr="00C04A08" w14:paraId="7BE3E77A" w14:textId="77777777" w:rsidTr="001905CB">
        <w:trPr>
          <w:trHeight w:val="187"/>
          <w:jc w:val="center"/>
        </w:trPr>
        <w:tc>
          <w:tcPr>
            <w:tcW w:w="1073" w:type="dxa"/>
            <w:vMerge w:val="restart"/>
            <w:shd w:val="clear" w:color="auto" w:fill="auto"/>
            <w:vAlign w:val="center"/>
          </w:tcPr>
          <w:p w14:paraId="07834A49" w14:textId="77777777" w:rsidR="003316FF" w:rsidRPr="00C04A08" w:rsidRDefault="003316FF" w:rsidP="001905CB">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52C57669"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7C5C7434" w14:textId="77777777" w:rsidR="003316FF" w:rsidRPr="00C04A08" w:rsidRDefault="003316FF" w:rsidP="001905CB">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01E2FBD6" w14:textId="77777777" w:rsidR="003316FF" w:rsidRPr="00C04A08" w:rsidRDefault="003316FF" w:rsidP="001905CB">
            <w:pPr>
              <w:pStyle w:val="TAC"/>
              <w:rPr>
                <w:lang w:eastAsia="zh-CN"/>
              </w:rPr>
            </w:pPr>
          </w:p>
        </w:tc>
      </w:tr>
      <w:tr w:rsidR="003316FF" w:rsidRPr="00C04A08" w14:paraId="7EFF86F7" w14:textId="77777777" w:rsidTr="001905CB">
        <w:trPr>
          <w:trHeight w:val="187"/>
          <w:jc w:val="center"/>
        </w:trPr>
        <w:tc>
          <w:tcPr>
            <w:tcW w:w="1073" w:type="dxa"/>
            <w:vMerge/>
            <w:shd w:val="clear" w:color="auto" w:fill="auto"/>
            <w:vAlign w:val="center"/>
          </w:tcPr>
          <w:p w14:paraId="71343000" w14:textId="77777777" w:rsidR="003316FF" w:rsidRPr="00C04A08" w:rsidRDefault="003316FF" w:rsidP="001905CB">
            <w:pPr>
              <w:pStyle w:val="TAC"/>
              <w:rPr>
                <w:lang w:eastAsia="zh-CN"/>
              </w:rPr>
            </w:pPr>
          </w:p>
        </w:tc>
        <w:tc>
          <w:tcPr>
            <w:tcW w:w="923" w:type="dxa"/>
          </w:tcPr>
          <w:p w14:paraId="7A226A81"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155CD678" w14:textId="77777777" w:rsidR="003316FF" w:rsidRPr="00C04A08" w:rsidRDefault="003316FF" w:rsidP="001905C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259C79F6" w14:textId="77777777" w:rsidR="003316FF" w:rsidRPr="00C04A08" w:rsidRDefault="003316FF" w:rsidP="001905CB">
            <w:pPr>
              <w:pStyle w:val="TAC"/>
              <w:rPr>
                <w:lang w:eastAsia="zh-CN"/>
              </w:rPr>
            </w:pPr>
          </w:p>
        </w:tc>
      </w:tr>
      <w:tr w:rsidR="003316FF" w:rsidRPr="00C04A08" w14:paraId="284FB9C6" w14:textId="77777777" w:rsidTr="001905CB">
        <w:trPr>
          <w:trHeight w:val="187"/>
          <w:jc w:val="center"/>
        </w:trPr>
        <w:tc>
          <w:tcPr>
            <w:tcW w:w="1073" w:type="dxa"/>
            <w:vMerge/>
            <w:shd w:val="clear" w:color="auto" w:fill="auto"/>
            <w:vAlign w:val="center"/>
          </w:tcPr>
          <w:p w14:paraId="2BE99F34" w14:textId="77777777" w:rsidR="003316FF" w:rsidRPr="00C04A08" w:rsidRDefault="003316FF" w:rsidP="001905CB">
            <w:pPr>
              <w:pStyle w:val="TAC"/>
              <w:rPr>
                <w:lang w:eastAsia="zh-CN"/>
              </w:rPr>
            </w:pPr>
          </w:p>
        </w:tc>
        <w:tc>
          <w:tcPr>
            <w:tcW w:w="923" w:type="dxa"/>
          </w:tcPr>
          <w:p w14:paraId="3C8D4FE7" w14:textId="77777777" w:rsidR="003316FF" w:rsidRPr="00C04A08" w:rsidRDefault="003316FF" w:rsidP="001905CB">
            <w:pPr>
              <w:pStyle w:val="TAC"/>
              <w:rPr>
                <w:lang w:eastAsia="zh-CN"/>
              </w:rPr>
            </w:pPr>
            <w:r w:rsidRPr="00D87BF1">
              <w:t>480 kHz</w:t>
            </w:r>
          </w:p>
        </w:tc>
        <w:tc>
          <w:tcPr>
            <w:tcW w:w="3024" w:type="dxa"/>
          </w:tcPr>
          <w:p w14:paraId="143F2BBC" w14:textId="77777777" w:rsidR="003316FF" w:rsidRPr="00C04A08" w:rsidRDefault="003316FF" w:rsidP="001905CB">
            <w:pPr>
              <w:pStyle w:val="TAC"/>
              <w:rPr>
                <w:lang w:eastAsia="zh-CN"/>
              </w:rPr>
            </w:pPr>
            <w:r w:rsidRPr="00D87BF1">
              <w:t>0.008919 ms</w:t>
            </w:r>
          </w:p>
        </w:tc>
        <w:tc>
          <w:tcPr>
            <w:tcW w:w="1872" w:type="dxa"/>
          </w:tcPr>
          <w:p w14:paraId="567D8477" w14:textId="77777777" w:rsidR="003316FF" w:rsidRPr="00C04A08" w:rsidRDefault="003316FF" w:rsidP="001905CB">
            <w:pPr>
              <w:pStyle w:val="TAC"/>
              <w:rPr>
                <w:lang w:eastAsia="zh-CN"/>
              </w:rPr>
            </w:pPr>
          </w:p>
        </w:tc>
      </w:tr>
      <w:tr w:rsidR="003316FF" w:rsidRPr="00C04A08" w14:paraId="441C5578" w14:textId="77777777" w:rsidTr="001905CB">
        <w:trPr>
          <w:trHeight w:val="187"/>
          <w:jc w:val="center"/>
        </w:trPr>
        <w:tc>
          <w:tcPr>
            <w:tcW w:w="1073" w:type="dxa"/>
            <w:vMerge/>
            <w:tcBorders>
              <w:bottom w:val="single" w:sz="4" w:space="0" w:color="auto"/>
            </w:tcBorders>
            <w:shd w:val="clear" w:color="auto" w:fill="auto"/>
            <w:vAlign w:val="center"/>
          </w:tcPr>
          <w:p w14:paraId="1596B407" w14:textId="77777777" w:rsidR="003316FF" w:rsidRPr="00C04A08" w:rsidRDefault="003316FF" w:rsidP="001905CB">
            <w:pPr>
              <w:pStyle w:val="TAC"/>
              <w:rPr>
                <w:lang w:eastAsia="zh-CN"/>
              </w:rPr>
            </w:pPr>
          </w:p>
        </w:tc>
        <w:tc>
          <w:tcPr>
            <w:tcW w:w="923" w:type="dxa"/>
          </w:tcPr>
          <w:p w14:paraId="518534E0" w14:textId="77777777" w:rsidR="003316FF" w:rsidRPr="00C04A08" w:rsidRDefault="003316FF" w:rsidP="001905CB">
            <w:pPr>
              <w:pStyle w:val="TAC"/>
              <w:rPr>
                <w:lang w:eastAsia="zh-CN"/>
              </w:rPr>
            </w:pPr>
            <w:r w:rsidRPr="00D87BF1">
              <w:t>960 kHz</w:t>
            </w:r>
          </w:p>
        </w:tc>
        <w:tc>
          <w:tcPr>
            <w:tcW w:w="3024" w:type="dxa"/>
          </w:tcPr>
          <w:p w14:paraId="7E4A6863" w14:textId="77777777" w:rsidR="003316FF" w:rsidRPr="00C04A08" w:rsidRDefault="003316FF" w:rsidP="001905CB">
            <w:pPr>
              <w:pStyle w:val="TAC"/>
              <w:rPr>
                <w:lang w:eastAsia="zh-CN"/>
              </w:rPr>
            </w:pPr>
            <w:r w:rsidRPr="00D87BF1">
              <w:t>0.004460 ms</w:t>
            </w:r>
          </w:p>
        </w:tc>
        <w:tc>
          <w:tcPr>
            <w:tcW w:w="1872" w:type="dxa"/>
          </w:tcPr>
          <w:p w14:paraId="07939734" w14:textId="77777777" w:rsidR="003316FF" w:rsidRPr="00C04A08" w:rsidRDefault="003316FF" w:rsidP="001905CB">
            <w:pPr>
              <w:pStyle w:val="TAC"/>
              <w:rPr>
                <w:lang w:eastAsia="zh-CN"/>
              </w:rPr>
            </w:pPr>
          </w:p>
        </w:tc>
      </w:tr>
      <w:tr w:rsidR="003316FF" w:rsidRPr="00C04A08" w14:paraId="245A21E5" w14:textId="77777777" w:rsidTr="001905CB">
        <w:trPr>
          <w:trHeight w:val="187"/>
          <w:jc w:val="center"/>
        </w:trPr>
        <w:tc>
          <w:tcPr>
            <w:tcW w:w="1073" w:type="dxa"/>
            <w:vMerge w:val="restart"/>
            <w:shd w:val="clear" w:color="auto" w:fill="auto"/>
            <w:vAlign w:val="center"/>
          </w:tcPr>
          <w:p w14:paraId="0E07C38C" w14:textId="77777777" w:rsidR="003316FF" w:rsidRPr="00C04A08" w:rsidRDefault="003316FF" w:rsidP="001905CB">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5AE59B5D"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35861FE5" w14:textId="77777777" w:rsidR="003316FF" w:rsidRPr="00C04A08" w:rsidRDefault="003316FF" w:rsidP="001905C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75825740" w14:textId="77777777" w:rsidR="003316FF" w:rsidRPr="00C04A08" w:rsidRDefault="003316FF" w:rsidP="001905CB">
            <w:pPr>
              <w:pStyle w:val="TAC"/>
              <w:rPr>
                <w:lang w:eastAsia="zh-CN"/>
              </w:rPr>
            </w:pPr>
          </w:p>
        </w:tc>
      </w:tr>
      <w:tr w:rsidR="003316FF" w:rsidRPr="00C04A08" w14:paraId="0DBBC6D0" w14:textId="77777777" w:rsidTr="001905CB">
        <w:trPr>
          <w:trHeight w:val="187"/>
          <w:jc w:val="center"/>
        </w:trPr>
        <w:tc>
          <w:tcPr>
            <w:tcW w:w="1073" w:type="dxa"/>
            <w:vMerge/>
            <w:shd w:val="clear" w:color="auto" w:fill="auto"/>
            <w:vAlign w:val="center"/>
          </w:tcPr>
          <w:p w14:paraId="30D31A8B" w14:textId="77777777" w:rsidR="003316FF" w:rsidRPr="00C04A08" w:rsidRDefault="003316FF" w:rsidP="001905CB">
            <w:pPr>
              <w:pStyle w:val="TAC"/>
              <w:rPr>
                <w:lang w:eastAsia="zh-CN"/>
              </w:rPr>
            </w:pPr>
          </w:p>
        </w:tc>
        <w:tc>
          <w:tcPr>
            <w:tcW w:w="923" w:type="dxa"/>
          </w:tcPr>
          <w:p w14:paraId="2DAE23DC"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0CA26ED7" w14:textId="77777777" w:rsidR="003316FF" w:rsidRPr="00C04A08" w:rsidRDefault="003316FF" w:rsidP="001905CB">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4E82DF42" w14:textId="77777777" w:rsidR="003316FF" w:rsidRPr="00C04A08" w:rsidRDefault="003316FF" w:rsidP="001905CB">
            <w:pPr>
              <w:pStyle w:val="TAC"/>
              <w:rPr>
                <w:lang w:eastAsia="zh-CN"/>
              </w:rPr>
            </w:pPr>
          </w:p>
        </w:tc>
      </w:tr>
      <w:tr w:rsidR="003316FF" w:rsidRPr="00C04A08" w14:paraId="231044E7" w14:textId="77777777" w:rsidTr="001905CB">
        <w:trPr>
          <w:trHeight w:val="187"/>
          <w:jc w:val="center"/>
        </w:trPr>
        <w:tc>
          <w:tcPr>
            <w:tcW w:w="1073" w:type="dxa"/>
            <w:vMerge/>
            <w:shd w:val="clear" w:color="auto" w:fill="auto"/>
            <w:vAlign w:val="center"/>
          </w:tcPr>
          <w:p w14:paraId="77C6D940" w14:textId="77777777" w:rsidR="003316FF" w:rsidRPr="00C04A08" w:rsidRDefault="003316FF" w:rsidP="001905CB">
            <w:pPr>
              <w:pStyle w:val="TAC"/>
              <w:rPr>
                <w:lang w:eastAsia="zh-CN"/>
              </w:rPr>
            </w:pPr>
          </w:p>
        </w:tc>
        <w:tc>
          <w:tcPr>
            <w:tcW w:w="923" w:type="dxa"/>
          </w:tcPr>
          <w:p w14:paraId="2289553A" w14:textId="77777777" w:rsidR="003316FF" w:rsidRPr="00C04A08" w:rsidRDefault="003316FF" w:rsidP="001905CB">
            <w:pPr>
              <w:pStyle w:val="TAC"/>
              <w:rPr>
                <w:lang w:eastAsia="zh-CN"/>
              </w:rPr>
            </w:pPr>
            <w:r w:rsidRPr="001D6E66">
              <w:t>480 kHz</w:t>
            </w:r>
          </w:p>
        </w:tc>
        <w:tc>
          <w:tcPr>
            <w:tcW w:w="3024" w:type="dxa"/>
          </w:tcPr>
          <w:p w14:paraId="099757FB" w14:textId="77777777" w:rsidR="003316FF" w:rsidRPr="00C04A08" w:rsidRDefault="003316FF" w:rsidP="001905CB">
            <w:pPr>
              <w:pStyle w:val="TAC"/>
              <w:rPr>
                <w:lang w:eastAsia="zh-CN"/>
              </w:rPr>
            </w:pPr>
            <w:r w:rsidRPr="001D6E66">
              <w:t>0.013379 ms</w:t>
            </w:r>
          </w:p>
        </w:tc>
        <w:tc>
          <w:tcPr>
            <w:tcW w:w="1872" w:type="dxa"/>
          </w:tcPr>
          <w:p w14:paraId="0E16FDB8" w14:textId="77777777" w:rsidR="003316FF" w:rsidRPr="00C04A08" w:rsidRDefault="003316FF" w:rsidP="001905CB">
            <w:pPr>
              <w:pStyle w:val="TAC"/>
              <w:rPr>
                <w:lang w:eastAsia="zh-CN"/>
              </w:rPr>
            </w:pPr>
          </w:p>
        </w:tc>
      </w:tr>
      <w:tr w:rsidR="003316FF" w:rsidRPr="00C04A08" w14:paraId="24DF40FA" w14:textId="77777777" w:rsidTr="001905CB">
        <w:trPr>
          <w:trHeight w:val="187"/>
          <w:jc w:val="center"/>
        </w:trPr>
        <w:tc>
          <w:tcPr>
            <w:tcW w:w="1073" w:type="dxa"/>
            <w:vMerge/>
            <w:tcBorders>
              <w:bottom w:val="single" w:sz="4" w:space="0" w:color="auto"/>
            </w:tcBorders>
            <w:shd w:val="clear" w:color="auto" w:fill="auto"/>
            <w:vAlign w:val="center"/>
          </w:tcPr>
          <w:p w14:paraId="42300937" w14:textId="77777777" w:rsidR="003316FF" w:rsidRPr="00C04A08" w:rsidRDefault="003316FF" w:rsidP="001905CB">
            <w:pPr>
              <w:pStyle w:val="TAC"/>
              <w:rPr>
                <w:lang w:eastAsia="zh-CN"/>
              </w:rPr>
            </w:pPr>
          </w:p>
        </w:tc>
        <w:tc>
          <w:tcPr>
            <w:tcW w:w="923" w:type="dxa"/>
          </w:tcPr>
          <w:p w14:paraId="47DE5EC4" w14:textId="77777777" w:rsidR="003316FF" w:rsidRPr="00C04A08" w:rsidRDefault="003316FF" w:rsidP="001905CB">
            <w:pPr>
              <w:pStyle w:val="TAC"/>
              <w:rPr>
                <w:lang w:eastAsia="zh-CN"/>
              </w:rPr>
            </w:pPr>
            <w:r w:rsidRPr="001D6E66">
              <w:t>960 kHz</w:t>
            </w:r>
          </w:p>
        </w:tc>
        <w:tc>
          <w:tcPr>
            <w:tcW w:w="3024" w:type="dxa"/>
          </w:tcPr>
          <w:p w14:paraId="38E67299" w14:textId="77777777" w:rsidR="003316FF" w:rsidRPr="00C04A08" w:rsidRDefault="003316FF" w:rsidP="001905CB">
            <w:pPr>
              <w:pStyle w:val="TAC"/>
              <w:rPr>
                <w:lang w:eastAsia="zh-CN"/>
              </w:rPr>
            </w:pPr>
            <w:r w:rsidRPr="001D6E66">
              <w:t>0.006690 ms</w:t>
            </w:r>
          </w:p>
        </w:tc>
        <w:tc>
          <w:tcPr>
            <w:tcW w:w="1872" w:type="dxa"/>
          </w:tcPr>
          <w:p w14:paraId="7BC738E9" w14:textId="77777777" w:rsidR="003316FF" w:rsidRPr="00C04A08" w:rsidRDefault="003316FF" w:rsidP="001905CB">
            <w:pPr>
              <w:pStyle w:val="TAC"/>
              <w:rPr>
                <w:lang w:eastAsia="zh-CN"/>
              </w:rPr>
            </w:pPr>
          </w:p>
        </w:tc>
      </w:tr>
      <w:tr w:rsidR="003316FF" w:rsidRPr="00C04A08" w14:paraId="78EA39D8" w14:textId="77777777" w:rsidTr="001905CB">
        <w:trPr>
          <w:trHeight w:val="187"/>
          <w:jc w:val="center"/>
        </w:trPr>
        <w:tc>
          <w:tcPr>
            <w:tcW w:w="1073" w:type="dxa"/>
            <w:vMerge w:val="restart"/>
            <w:shd w:val="clear" w:color="auto" w:fill="auto"/>
            <w:vAlign w:val="center"/>
          </w:tcPr>
          <w:p w14:paraId="23CC73E4" w14:textId="77777777" w:rsidR="003316FF" w:rsidRPr="00C04A08" w:rsidRDefault="003316FF" w:rsidP="001905CB">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7586A6B9"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49B7108D" w14:textId="77777777" w:rsidR="003316FF" w:rsidRPr="00C04A08" w:rsidRDefault="003316FF" w:rsidP="001905CB">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0F02C91E" w14:textId="77777777" w:rsidR="003316FF" w:rsidRPr="00C04A08" w:rsidRDefault="003316FF" w:rsidP="001905CB">
            <w:pPr>
              <w:pStyle w:val="TAC"/>
              <w:rPr>
                <w:lang w:eastAsia="zh-CN"/>
              </w:rPr>
            </w:pPr>
          </w:p>
        </w:tc>
      </w:tr>
      <w:tr w:rsidR="003316FF" w:rsidRPr="00C04A08" w14:paraId="2A96A8FF" w14:textId="77777777" w:rsidTr="001905CB">
        <w:trPr>
          <w:trHeight w:val="187"/>
          <w:jc w:val="center"/>
        </w:trPr>
        <w:tc>
          <w:tcPr>
            <w:tcW w:w="1073" w:type="dxa"/>
            <w:vMerge/>
            <w:shd w:val="clear" w:color="auto" w:fill="auto"/>
            <w:vAlign w:val="center"/>
          </w:tcPr>
          <w:p w14:paraId="4CBA0B47" w14:textId="77777777" w:rsidR="003316FF" w:rsidRPr="00C04A08" w:rsidRDefault="003316FF" w:rsidP="001905CB">
            <w:pPr>
              <w:pStyle w:val="TAC"/>
              <w:rPr>
                <w:lang w:eastAsia="zh-CN"/>
              </w:rPr>
            </w:pPr>
          </w:p>
        </w:tc>
        <w:tc>
          <w:tcPr>
            <w:tcW w:w="923" w:type="dxa"/>
          </w:tcPr>
          <w:p w14:paraId="184F8DB8"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3EFC870A" w14:textId="77777777" w:rsidR="003316FF" w:rsidRPr="00C04A08" w:rsidRDefault="003316FF" w:rsidP="001905CB">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78D55123" w14:textId="77777777" w:rsidR="003316FF" w:rsidRPr="00C04A08" w:rsidRDefault="003316FF" w:rsidP="001905CB">
            <w:pPr>
              <w:pStyle w:val="TAC"/>
              <w:rPr>
                <w:lang w:eastAsia="zh-CN"/>
              </w:rPr>
            </w:pPr>
          </w:p>
        </w:tc>
      </w:tr>
      <w:tr w:rsidR="003316FF" w:rsidRPr="00C04A08" w14:paraId="4ACC53FE" w14:textId="77777777" w:rsidTr="001905CB">
        <w:trPr>
          <w:trHeight w:val="187"/>
          <w:jc w:val="center"/>
        </w:trPr>
        <w:tc>
          <w:tcPr>
            <w:tcW w:w="1073" w:type="dxa"/>
            <w:vMerge/>
            <w:shd w:val="clear" w:color="auto" w:fill="auto"/>
            <w:vAlign w:val="center"/>
          </w:tcPr>
          <w:p w14:paraId="70DE0D16" w14:textId="77777777" w:rsidR="003316FF" w:rsidRPr="00C04A08" w:rsidRDefault="003316FF" w:rsidP="001905CB">
            <w:pPr>
              <w:pStyle w:val="TAC"/>
              <w:rPr>
                <w:lang w:eastAsia="zh-CN"/>
              </w:rPr>
            </w:pPr>
          </w:p>
        </w:tc>
        <w:tc>
          <w:tcPr>
            <w:tcW w:w="923" w:type="dxa"/>
          </w:tcPr>
          <w:p w14:paraId="11A8E5A7" w14:textId="77777777" w:rsidR="003316FF" w:rsidRPr="00C04A08" w:rsidRDefault="003316FF" w:rsidP="001905CB">
            <w:pPr>
              <w:pStyle w:val="TAC"/>
              <w:rPr>
                <w:lang w:eastAsia="zh-CN"/>
              </w:rPr>
            </w:pPr>
            <w:r w:rsidRPr="00DF766A">
              <w:t>480 kHz</w:t>
            </w:r>
          </w:p>
        </w:tc>
        <w:tc>
          <w:tcPr>
            <w:tcW w:w="3024" w:type="dxa"/>
          </w:tcPr>
          <w:p w14:paraId="177EF76F" w14:textId="77777777" w:rsidR="003316FF" w:rsidRPr="00C04A08" w:rsidRDefault="003316FF" w:rsidP="001905CB">
            <w:pPr>
              <w:pStyle w:val="TAC"/>
              <w:rPr>
                <w:lang w:eastAsia="zh-CN"/>
              </w:rPr>
            </w:pPr>
            <w:r w:rsidRPr="00DF766A">
              <w:t>0.004386 ms</w:t>
            </w:r>
          </w:p>
        </w:tc>
        <w:tc>
          <w:tcPr>
            <w:tcW w:w="1872" w:type="dxa"/>
          </w:tcPr>
          <w:p w14:paraId="7CE726E7" w14:textId="77777777" w:rsidR="003316FF" w:rsidRPr="00C04A08" w:rsidRDefault="003316FF" w:rsidP="001905CB">
            <w:pPr>
              <w:pStyle w:val="TAC"/>
              <w:rPr>
                <w:lang w:eastAsia="zh-CN"/>
              </w:rPr>
            </w:pPr>
          </w:p>
        </w:tc>
      </w:tr>
      <w:tr w:rsidR="003316FF" w:rsidRPr="00C04A08" w14:paraId="0E158134" w14:textId="77777777" w:rsidTr="001905CB">
        <w:trPr>
          <w:trHeight w:val="187"/>
          <w:jc w:val="center"/>
        </w:trPr>
        <w:tc>
          <w:tcPr>
            <w:tcW w:w="1073" w:type="dxa"/>
            <w:vMerge/>
            <w:tcBorders>
              <w:bottom w:val="single" w:sz="4" w:space="0" w:color="auto"/>
            </w:tcBorders>
            <w:shd w:val="clear" w:color="auto" w:fill="auto"/>
            <w:vAlign w:val="center"/>
          </w:tcPr>
          <w:p w14:paraId="1BBF1CA7" w14:textId="77777777" w:rsidR="003316FF" w:rsidRPr="00C04A08" w:rsidRDefault="003316FF" w:rsidP="001905CB">
            <w:pPr>
              <w:pStyle w:val="TAC"/>
              <w:rPr>
                <w:lang w:eastAsia="zh-CN"/>
              </w:rPr>
            </w:pPr>
          </w:p>
        </w:tc>
        <w:tc>
          <w:tcPr>
            <w:tcW w:w="923" w:type="dxa"/>
          </w:tcPr>
          <w:p w14:paraId="0DBB034B" w14:textId="77777777" w:rsidR="003316FF" w:rsidRPr="00C04A08" w:rsidRDefault="003316FF" w:rsidP="001905CB">
            <w:pPr>
              <w:pStyle w:val="TAC"/>
              <w:rPr>
                <w:lang w:eastAsia="zh-CN"/>
              </w:rPr>
            </w:pPr>
            <w:r w:rsidRPr="00DF766A">
              <w:t>960 kHz</w:t>
            </w:r>
          </w:p>
        </w:tc>
        <w:tc>
          <w:tcPr>
            <w:tcW w:w="3024" w:type="dxa"/>
          </w:tcPr>
          <w:p w14:paraId="5A7A18CE" w14:textId="77777777" w:rsidR="003316FF" w:rsidRPr="00C04A08" w:rsidRDefault="003316FF" w:rsidP="001905CB">
            <w:pPr>
              <w:pStyle w:val="TAC"/>
              <w:rPr>
                <w:lang w:eastAsia="zh-CN"/>
              </w:rPr>
            </w:pPr>
            <w:r w:rsidRPr="00DF766A">
              <w:t>0.002193 ms</w:t>
            </w:r>
          </w:p>
        </w:tc>
        <w:tc>
          <w:tcPr>
            <w:tcW w:w="1872" w:type="dxa"/>
          </w:tcPr>
          <w:p w14:paraId="19167865" w14:textId="77777777" w:rsidR="003316FF" w:rsidRPr="00C04A08" w:rsidRDefault="003316FF" w:rsidP="001905CB">
            <w:pPr>
              <w:pStyle w:val="TAC"/>
              <w:rPr>
                <w:lang w:eastAsia="zh-CN"/>
              </w:rPr>
            </w:pPr>
          </w:p>
        </w:tc>
      </w:tr>
      <w:tr w:rsidR="003316FF" w:rsidRPr="00C04A08" w14:paraId="45CAE920" w14:textId="77777777" w:rsidTr="001905CB">
        <w:trPr>
          <w:trHeight w:val="187"/>
          <w:jc w:val="center"/>
        </w:trPr>
        <w:tc>
          <w:tcPr>
            <w:tcW w:w="1073" w:type="dxa"/>
            <w:vMerge w:val="restart"/>
            <w:shd w:val="clear" w:color="auto" w:fill="auto"/>
            <w:vAlign w:val="center"/>
          </w:tcPr>
          <w:p w14:paraId="6A0A5871" w14:textId="77777777" w:rsidR="003316FF" w:rsidRPr="00C04A08" w:rsidRDefault="003316FF" w:rsidP="001905CB">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29EFDBDE"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71D28DF1" w14:textId="77777777" w:rsidR="003316FF" w:rsidRPr="00C04A08" w:rsidRDefault="003316FF" w:rsidP="001905CB">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359C3C87" w14:textId="77777777" w:rsidR="003316FF" w:rsidRPr="00C04A08" w:rsidRDefault="003316FF" w:rsidP="001905CB">
            <w:pPr>
              <w:pStyle w:val="TAC"/>
              <w:rPr>
                <w:lang w:eastAsia="zh-CN"/>
              </w:rPr>
            </w:pPr>
          </w:p>
        </w:tc>
      </w:tr>
      <w:tr w:rsidR="003316FF" w:rsidRPr="00C04A08" w14:paraId="4EE69DAE" w14:textId="77777777" w:rsidTr="001905CB">
        <w:trPr>
          <w:trHeight w:val="187"/>
          <w:jc w:val="center"/>
        </w:trPr>
        <w:tc>
          <w:tcPr>
            <w:tcW w:w="1073" w:type="dxa"/>
            <w:vMerge/>
            <w:shd w:val="clear" w:color="auto" w:fill="auto"/>
          </w:tcPr>
          <w:p w14:paraId="145E418D" w14:textId="77777777" w:rsidR="003316FF" w:rsidRPr="00C04A08" w:rsidRDefault="003316FF" w:rsidP="001905CB">
            <w:pPr>
              <w:pStyle w:val="TAC"/>
              <w:rPr>
                <w:lang w:eastAsia="zh-CN"/>
              </w:rPr>
            </w:pPr>
          </w:p>
        </w:tc>
        <w:tc>
          <w:tcPr>
            <w:tcW w:w="923" w:type="dxa"/>
          </w:tcPr>
          <w:p w14:paraId="7F05784A"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0FE4A652" w14:textId="77777777" w:rsidR="003316FF" w:rsidRPr="00C04A08" w:rsidRDefault="003316FF" w:rsidP="001905CB">
            <w:pPr>
              <w:pStyle w:val="TAC"/>
              <w:rPr>
                <w:lang w:eastAsia="zh-CN"/>
              </w:rPr>
            </w:pPr>
            <w:r w:rsidRPr="00C04A08">
              <w:rPr>
                <w:lang w:eastAsia="zh-CN"/>
              </w:rPr>
              <w:t>0.103809</w:t>
            </w:r>
            <w:r w:rsidRPr="00C04A08">
              <w:rPr>
                <w:rFonts w:hint="eastAsia"/>
                <w:lang w:eastAsia="zh-CN"/>
              </w:rPr>
              <w:t xml:space="preserve"> ms</w:t>
            </w:r>
          </w:p>
        </w:tc>
        <w:tc>
          <w:tcPr>
            <w:tcW w:w="1872" w:type="dxa"/>
          </w:tcPr>
          <w:p w14:paraId="51CD5FF2" w14:textId="77777777" w:rsidR="003316FF" w:rsidRPr="00C04A08" w:rsidRDefault="003316FF" w:rsidP="001905CB">
            <w:pPr>
              <w:pStyle w:val="TAC"/>
              <w:rPr>
                <w:lang w:eastAsia="zh-CN"/>
              </w:rPr>
            </w:pPr>
          </w:p>
        </w:tc>
      </w:tr>
      <w:tr w:rsidR="003316FF" w:rsidRPr="00C04A08" w14:paraId="74E0FBB7" w14:textId="77777777" w:rsidTr="001905CB">
        <w:trPr>
          <w:trHeight w:val="187"/>
          <w:jc w:val="center"/>
        </w:trPr>
        <w:tc>
          <w:tcPr>
            <w:tcW w:w="1073" w:type="dxa"/>
            <w:vMerge/>
            <w:shd w:val="clear" w:color="auto" w:fill="auto"/>
          </w:tcPr>
          <w:p w14:paraId="003C0317" w14:textId="77777777" w:rsidR="003316FF" w:rsidRPr="00C04A08" w:rsidRDefault="003316FF" w:rsidP="001905CB">
            <w:pPr>
              <w:pStyle w:val="TAC"/>
              <w:rPr>
                <w:lang w:eastAsia="zh-CN"/>
              </w:rPr>
            </w:pPr>
          </w:p>
        </w:tc>
        <w:tc>
          <w:tcPr>
            <w:tcW w:w="923" w:type="dxa"/>
          </w:tcPr>
          <w:p w14:paraId="194F4BE5" w14:textId="77777777" w:rsidR="003316FF" w:rsidRPr="00C04A08" w:rsidRDefault="003316FF" w:rsidP="001905CB">
            <w:pPr>
              <w:pStyle w:val="TAC"/>
              <w:rPr>
                <w:lang w:eastAsia="zh-CN"/>
              </w:rPr>
            </w:pPr>
            <w:r w:rsidRPr="000173D7">
              <w:t>480 kHz</w:t>
            </w:r>
          </w:p>
        </w:tc>
        <w:tc>
          <w:tcPr>
            <w:tcW w:w="3024" w:type="dxa"/>
          </w:tcPr>
          <w:p w14:paraId="121F4F10" w14:textId="77777777" w:rsidR="003316FF" w:rsidRPr="00C04A08" w:rsidRDefault="003316FF" w:rsidP="001905CB">
            <w:pPr>
              <w:pStyle w:val="TAC"/>
              <w:rPr>
                <w:lang w:eastAsia="zh-CN"/>
              </w:rPr>
            </w:pPr>
            <w:r w:rsidRPr="000173D7">
              <w:t>0.025952 ms</w:t>
            </w:r>
          </w:p>
        </w:tc>
        <w:tc>
          <w:tcPr>
            <w:tcW w:w="1872" w:type="dxa"/>
          </w:tcPr>
          <w:p w14:paraId="5628C380" w14:textId="77777777" w:rsidR="003316FF" w:rsidRPr="00C04A08" w:rsidRDefault="003316FF" w:rsidP="001905CB">
            <w:pPr>
              <w:pStyle w:val="TAC"/>
              <w:rPr>
                <w:lang w:eastAsia="zh-CN"/>
              </w:rPr>
            </w:pPr>
          </w:p>
        </w:tc>
      </w:tr>
      <w:tr w:rsidR="003316FF" w:rsidRPr="00C04A08" w14:paraId="2D835980" w14:textId="77777777" w:rsidTr="001905CB">
        <w:trPr>
          <w:trHeight w:val="187"/>
          <w:jc w:val="center"/>
        </w:trPr>
        <w:tc>
          <w:tcPr>
            <w:tcW w:w="1073" w:type="dxa"/>
            <w:vMerge/>
            <w:tcBorders>
              <w:bottom w:val="single" w:sz="4" w:space="0" w:color="auto"/>
            </w:tcBorders>
            <w:shd w:val="clear" w:color="auto" w:fill="auto"/>
          </w:tcPr>
          <w:p w14:paraId="76259550" w14:textId="77777777" w:rsidR="003316FF" w:rsidRPr="00C04A08" w:rsidRDefault="003316FF" w:rsidP="001905CB">
            <w:pPr>
              <w:pStyle w:val="TAC"/>
              <w:rPr>
                <w:lang w:eastAsia="zh-CN"/>
              </w:rPr>
            </w:pPr>
          </w:p>
        </w:tc>
        <w:tc>
          <w:tcPr>
            <w:tcW w:w="923" w:type="dxa"/>
          </w:tcPr>
          <w:p w14:paraId="1ADE0564" w14:textId="77777777" w:rsidR="003316FF" w:rsidRPr="00C04A08" w:rsidRDefault="003316FF" w:rsidP="001905CB">
            <w:pPr>
              <w:pStyle w:val="TAC"/>
              <w:rPr>
                <w:lang w:eastAsia="zh-CN"/>
              </w:rPr>
            </w:pPr>
            <w:r w:rsidRPr="000173D7">
              <w:t>960 kHz</w:t>
            </w:r>
          </w:p>
        </w:tc>
        <w:tc>
          <w:tcPr>
            <w:tcW w:w="3024" w:type="dxa"/>
          </w:tcPr>
          <w:p w14:paraId="52819363" w14:textId="77777777" w:rsidR="003316FF" w:rsidRPr="00C04A08" w:rsidRDefault="003316FF" w:rsidP="001905CB">
            <w:pPr>
              <w:pStyle w:val="TAC"/>
              <w:rPr>
                <w:lang w:eastAsia="zh-CN"/>
              </w:rPr>
            </w:pPr>
            <w:r w:rsidRPr="000173D7">
              <w:t>0.012976 ms</w:t>
            </w:r>
          </w:p>
        </w:tc>
        <w:tc>
          <w:tcPr>
            <w:tcW w:w="1872" w:type="dxa"/>
          </w:tcPr>
          <w:p w14:paraId="5000106F" w14:textId="77777777" w:rsidR="003316FF" w:rsidRPr="00C04A08" w:rsidRDefault="003316FF" w:rsidP="001905CB">
            <w:pPr>
              <w:pStyle w:val="TAC"/>
              <w:rPr>
                <w:lang w:eastAsia="zh-CN"/>
              </w:rPr>
            </w:pPr>
          </w:p>
        </w:tc>
      </w:tr>
      <w:tr w:rsidR="00F255C4" w:rsidRPr="00C04A08" w14:paraId="69C733D7" w14:textId="77777777" w:rsidTr="001905CB">
        <w:trPr>
          <w:trHeight w:val="187"/>
          <w:jc w:val="center"/>
        </w:trPr>
        <w:tc>
          <w:tcPr>
            <w:tcW w:w="1073" w:type="dxa"/>
            <w:vMerge w:val="restart"/>
            <w:shd w:val="clear" w:color="auto" w:fill="auto"/>
            <w:vAlign w:val="center"/>
          </w:tcPr>
          <w:p w14:paraId="230D61E9" w14:textId="77777777" w:rsidR="00F255C4" w:rsidRPr="00C04A08" w:rsidRDefault="00F255C4" w:rsidP="00F255C4">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371FC63" w14:textId="77777777" w:rsidR="00F255C4" w:rsidRPr="00C04A08" w:rsidRDefault="00F255C4" w:rsidP="00F255C4">
            <w:pPr>
              <w:pStyle w:val="TAC"/>
              <w:rPr>
                <w:lang w:eastAsia="zh-CN"/>
              </w:rPr>
            </w:pPr>
            <w:r w:rsidRPr="00C04A08">
              <w:rPr>
                <w:lang w:eastAsia="zh-CN"/>
              </w:rPr>
              <w:t xml:space="preserve">60 </w:t>
            </w:r>
            <w:r w:rsidRPr="00C04A08">
              <w:rPr>
                <w:rFonts w:hint="eastAsia"/>
                <w:lang w:eastAsia="zh-CN"/>
              </w:rPr>
              <w:t>kHz</w:t>
            </w:r>
          </w:p>
        </w:tc>
        <w:tc>
          <w:tcPr>
            <w:tcW w:w="3024" w:type="dxa"/>
          </w:tcPr>
          <w:p w14:paraId="02560F2C" w14:textId="77777777" w:rsidR="00F255C4" w:rsidRPr="00C04A08" w:rsidRDefault="00F255C4" w:rsidP="00F255C4">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424022AB" w14:textId="3470573B" w:rsidR="00F255C4" w:rsidRPr="00C04A08" w:rsidRDefault="00F255C4" w:rsidP="00F255C4">
            <w:pPr>
              <w:pStyle w:val="TAC"/>
              <w:rPr>
                <w:lang w:eastAsia="zh-CN"/>
              </w:rPr>
            </w:pPr>
          </w:p>
        </w:tc>
        <w:tc>
          <w:tcPr>
            <w:tcW w:w="1872" w:type="dxa"/>
            <w:vMerge w:val="restart"/>
            <w:vAlign w:val="center"/>
          </w:tcPr>
          <w:p w14:paraId="317ED53C" w14:textId="77777777" w:rsidR="00F255C4" w:rsidRPr="00C04A08" w:rsidRDefault="00F255C4" w:rsidP="00F255C4">
            <w:pPr>
              <w:pStyle w:val="TAC"/>
              <w:rPr>
                <w:lang w:eastAsia="zh-CN"/>
              </w:rPr>
            </w:pPr>
            <w:r w:rsidRPr="00C04A08">
              <w:rPr>
                <w:lang w:eastAsia="zh-CN"/>
              </w:rPr>
              <w:t>X1 = [2,5]</w:t>
            </w:r>
          </w:p>
        </w:tc>
      </w:tr>
      <w:tr w:rsidR="00F255C4" w:rsidRPr="00C04A08" w14:paraId="69CAF647" w14:textId="77777777" w:rsidTr="001905CB">
        <w:trPr>
          <w:trHeight w:val="187"/>
          <w:jc w:val="center"/>
        </w:trPr>
        <w:tc>
          <w:tcPr>
            <w:tcW w:w="1073" w:type="dxa"/>
            <w:vMerge/>
            <w:shd w:val="clear" w:color="auto" w:fill="auto"/>
          </w:tcPr>
          <w:p w14:paraId="1A1C9F2B" w14:textId="77777777" w:rsidR="00F255C4" w:rsidRPr="00C04A08" w:rsidRDefault="00F255C4" w:rsidP="00F255C4">
            <w:pPr>
              <w:pStyle w:val="TAC"/>
              <w:rPr>
                <w:lang w:eastAsia="zh-CN"/>
              </w:rPr>
            </w:pPr>
          </w:p>
        </w:tc>
        <w:tc>
          <w:tcPr>
            <w:tcW w:w="923" w:type="dxa"/>
          </w:tcPr>
          <w:p w14:paraId="5712E2DA" w14:textId="77777777" w:rsidR="00F255C4" w:rsidRPr="00C04A08" w:rsidRDefault="00F255C4" w:rsidP="00F255C4">
            <w:pPr>
              <w:pStyle w:val="TAC"/>
              <w:rPr>
                <w:lang w:eastAsia="zh-CN"/>
              </w:rPr>
            </w:pPr>
            <w:r w:rsidRPr="00C04A08">
              <w:rPr>
                <w:lang w:eastAsia="zh-CN"/>
              </w:rPr>
              <w:t>12</w:t>
            </w:r>
            <w:r w:rsidRPr="00C04A08">
              <w:rPr>
                <w:rFonts w:hint="eastAsia"/>
                <w:lang w:eastAsia="zh-CN"/>
              </w:rPr>
              <w:t>0 kHz</w:t>
            </w:r>
          </w:p>
        </w:tc>
        <w:tc>
          <w:tcPr>
            <w:tcW w:w="3024" w:type="dxa"/>
          </w:tcPr>
          <w:p w14:paraId="3A90B3F9" w14:textId="77777777" w:rsidR="00F255C4" w:rsidRPr="00C04A08" w:rsidRDefault="00F255C4" w:rsidP="00F255C4">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296D4928" w14:textId="54CF4D52" w:rsidR="00F255C4" w:rsidRPr="00C04A08" w:rsidRDefault="00F255C4" w:rsidP="00F255C4">
            <w:pPr>
              <w:pStyle w:val="TAC"/>
              <w:rPr>
                <w:lang w:eastAsia="zh-CN"/>
              </w:rPr>
            </w:pPr>
          </w:p>
        </w:tc>
        <w:tc>
          <w:tcPr>
            <w:tcW w:w="1872" w:type="dxa"/>
            <w:vMerge/>
            <w:vAlign w:val="center"/>
          </w:tcPr>
          <w:p w14:paraId="609C5DE5" w14:textId="77777777" w:rsidR="00F255C4" w:rsidRPr="00C04A08" w:rsidRDefault="00F255C4" w:rsidP="00F255C4">
            <w:pPr>
              <w:pStyle w:val="TAC"/>
              <w:rPr>
                <w:lang w:eastAsia="zh-CN"/>
              </w:rPr>
            </w:pPr>
          </w:p>
        </w:tc>
      </w:tr>
      <w:tr w:rsidR="00F255C4" w:rsidRPr="00C04A08" w14:paraId="3AE1979B" w14:textId="77777777" w:rsidTr="001905CB">
        <w:trPr>
          <w:trHeight w:val="187"/>
          <w:jc w:val="center"/>
        </w:trPr>
        <w:tc>
          <w:tcPr>
            <w:tcW w:w="1073" w:type="dxa"/>
            <w:vMerge/>
            <w:shd w:val="clear" w:color="auto" w:fill="auto"/>
          </w:tcPr>
          <w:p w14:paraId="2A56E4B3" w14:textId="77777777" w:rsidR="00F255C4" w:rsidRPr="00C04A08" w:rsidRDefault="00F255C4" w:rsidP="00F255C4">
            <w:pPr>
              <w:pStyle w:val="TAC"/>
              <w:rPr>
                <w:lang w:eastAsia="zh-CN"/>
              </w:rPr>
            </w:pPr>
          </w:p>
        </w:tc>
        <w:tc>
          <w:tcPr>
            <w:tcW w:w="923" w:type="dxa"/>
          </w:tcPr>
          <w:p w14:paraId="629077E0" w14:textId="77777777" w:rsidR="00F255C4" w:rsidRPr="00C04A08" w:rsidRDefault="00F255C4" w:rsidP="00F255C4">
            <w:pPr>
              <w:pStyle w:val="TAC"/>
              <w:rPr>
                <w:lang w:eastAsia="zh-CN"/>
              </w:rPr>
            </w:pPr>
            <w:r w:rsidRPr="00485DC8">
              <w:rPr>
                <w:rFonts w:cs="Arial"/>
              </w:rPr>
              <w:t>480 kHz</w:t>
            </w:r>
          </w:p>
        </w:tc>
        <w:tc>
          <w:tcPr>
            <w:tcW w:w="3024" w:type="dxa"/>
          </w:tcPr>
          <w:p w14:paraId="5B53A5D7" w14:textId="0B4B3ED4" w:rsidR="00F255C4" w:rsidRPr="00C04A08" w:rsidRDefault="00F255C4" w:rsidP="00F255C4">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30DFE4D" w14:textId="77777777" w:rsidR="00F255C4" w:rsidRPr="00C04A08" w:rsidRDefault="00F255C4" w:rsidP="00F255C4">
            <w:pPr>
              <w:pStyle w:val="TAC"/>
              <w:rPr>
                <w:lang w:eastAsia="zh-CN"/>
              </w:rPr>
            </w:pPr>
          </w:p>
        </w:tc>
      </w:tr>
      <w:tr w:rsidR="00F255C4" w:rsidRPr="00C04A08" w14:paraId="77D63C15" w14:textId="77777777" w:rsidTr="001905CB">
        <w:trPr>
          <w:trHeight w:val="187"/>
          <w:jc w:val="center"/>
        </w:trPr>
        <w:tc>
          <w:tcPr>
            <w:tcW w:w="1073" w:type="dxa"/>
            <w:vMerge/>
            <w:tcBorders>
              <w:bottom w:val="single" w:sz="4" w:space="0" w:color="auto"/>
            </w:tcBorders>
            <w:shd w:val="clear" w:color="auto" w:fill="auto"/>
          </w:tcPr>
          <w:p w14:paraId="7B81E1A8" w14:textId="77777777" w:rsidR="00F255C4" w:rsidRPr="00C04A08" w:rsidRDefault="00F255C4" w:rsidP="00F255C4">
            <w:pPr>
              <w:pStyle w:val="TAC"/>
              <w:rPr>
                <w:lang w:eastAsia="zh-CN"/>
              </w:rPr>
            </w:pPr>
          </w:p>
        </w:tc>
        <w:tc>
          <w:tcPr>
            <w:tcW w:w="923" w:type="dxa"/>
          </w:tcPr>
          <w:p w14:paraId="40BAEDC1" w14:textId="77777777" w:rsidR="00F255C4" w:rsidRPr="00C04A08" w:rsidRDefault="00F255C4" w:rsidP="00F255C4">
            <w:pPr>
              <w:pStyle w:val="TAC"/>
              <w:rPr>
                <w:lang w:eastAsia="zh-CN"/>
              </w:rPr>
            </w:pPr>
            <w:r w:rsidRPr="00485DC8">
              <w:rPr>
                <w:rFonts w:cs="Arial"/>
              </w:rPr>
              <w:t>960 kHz</w:t>
            </w:r>
          </w:p>
        </w:tc>
        <w:tc>
          <w:tcPr>
            <w:tcW w:w="3024" w:type="dxa"/>
          </w:tcPr>
          <w:p w14:paraId="5E3FEB8A" w14:textId="40E859D5" w:rsidR="00F255C4" w:rsidRPr="00C04A08" w:rsidRDefault="00F255C4" w:rsidP="00F255C4">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53BF296" w14:textId="77777777" w:rsidR="00F255C4" w:rsidRPr="00C04A08" w:rsidRDefault="00F255C4" w:rsidP="00F255C4">
            <w:pPr>
              <w:pStyle w:val="TAC"/>
              <w:rPr>
                <w:lang w:eastAsia="zh-CN"/>
              </w:rPr>
            </w:pPr>
          </w:p>
        </w:tc>
      </w:tr>
      <w:tr w:rsidR="003316FF" w:rsidRPr="00C04A08" w14:paraId="276AFA1E" w14:textId="77777777" w:rsidTr="001905CB">
        <w:trPr>
          <w:trHeight w:val="187"/>
          <w:jc w:val="center"/>
        </w:trPr>
        <w:tc>
          <w:tcPr>
            <w:tcW w:w="1073" w:type="dxa"/>
            <w:vMerge w:val="restart"/>
            <w:shd w:val="clear" w:color="auto" w:fill="auto"/>
            <w:vAlign w:val="center"/>
          </w:tcPr>
          <w:p w14:paraId="70CBD86E" w14:textId="77777777" w:rsidR="003316FF" w:rsidRPr="00C04A08" w:rsidRDefault="003316FF" w:rsidP="001905CB">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573AD5E4"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072C7542" w14:textId="77777777" w:rsidR="003316FF" w:rsidRPr="00C04A08" w:rsidRDefault="003316FF" w:rsidP="001905CB">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4F9B07E4" w14:textId="2FD6294B" w:rsidR="003316FF" w:rsidRPr="00C04A08" w:rsidRDefault="003316FF" w:rsidP="001905CB">
            <w:pPr>
              <w:pStyle w:val="TAC"/>
              <w:rPr>
                <w:lang w:eastAsia="zh-CN"/>
              </w:rPr>
            </w:pPr>
          </w:p>
        </w:tc>
        <w:tc>
          <w:tcPr>
            <w:tcW w:w="1872" w:type="dxa"/>
            <w:vMerge w:val="restart"/>
            <w:vAlign w:val="center"/>
          </w:tcPr>
          <w:p w14:paraId="098AA866" w14:textId="77777777" w:rsidR="003316FF" w:rsidRPr="00C04A08" w:rsidRDefault="003316FF" w:rsidP="001905CB">
            <w:pPr>
              <w:pStyle w:val="TAC"/>
              <w:rPr>
                <w:lang w:eastAsia="zh-CN"/>
              </w:rPr>
            </w:pPr>
            <w:r w:rsidRPr="00C04A08">
              <w:rPr>
                <w:lang w:eastAsia="zh-CN"/>
              </w:rPr>
              <w:t>X2 = [1,2]</w:t>
            </w:r>
          </w:p>
        </w:tc>
      </w:tr>
      <w:tr w:rsidR="003316FF" w:rsidRPr="00C04A08" w14:paraId="4D9F0DF3" w14:textId="77777777" w:rsidTr="001905CB">
        <w:trPr>
          <w:trHeight w:val="187"/>
          <w:jc w:val="center"/>
        </w:trPr>
        <w:tc>
          <w:tcPr>
            <w:tcW w:w="1073" w:type="dxa"/>
            <w:vMerge/>
            <w:shd w:val="clear" w:color="auto" w:fill="auto"/>
          </w:tcPr>
          <w:p w14:paraId="4E0A190E" w14:textId="77777777" w:rsidR="003316FF" w:rsidRPr="00C04A08" w:rsidRDefault="003316FF" w:rsidP="001905CB">
            <w:pPr>
              <w:pStyle w:val="TAC"/>
              <w:rPr>
                <w:lang w:eastAsia="zh-CN"/>
              </w:rPr>
            </w:pPr>
          </w:p>
        </w:tc>
        <w:tc>
          <w:tcPr>
            <w:tcW w:w="923" w:type="dxa"/>
          </w:tcPr>
          <w:p w14:paraId="747004DA"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08770613" w14:textId="77777777" w:rsidR="003316FF" w:rsidRPr="00C04A08" w:rsidRDefault="003316FF" w:rsidP="001905C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5930C983" w14:textId="45FAE84E" w:rsidR="003316FF" w:rsidRPr="00C04A08" w:rsidRDefault="003316FF" w:rsidP="001905CB">
            <w:pPr>
              <w:pStyle w:val="TAC"/>
              <w:rPr>
                <w:lang w:eastAsia="zh-CN"/>
              </w:rPr>
            </w:pPr>
          </w:p>
        </w:tc>
        <w:tc>
          <w:tcPr>
            <w:tcW w:w="1872" w:type="dxa"/>
            <w:vMerge/>
          </w:tcPr>
          <w:p w14:paraId="3FAF92C9" w14:textId="77777777" w:rsidR="003316FF" w:rsidRPr="00C04A08" w:rsidRDefault="003316FF" w:rsidP="001905CB">
            <w:pPr>
              <w:pStyle w:val="TAC"/>
              <w:rPr>
                <w:lang w:eastAsia="zh-CN"/>
              </w:rPr>
            </w:pPr>
          </w:p>
        </w:tc>
      </w:tr>
      <w:tr w:rsidR="003316FF" w:rsidRPr="00C04A08" w14:paraId="2851D8D5" w14:textId="77777777" w:rsidTr="001905CB">
        <w:trPr>
          <w:trHeight w:val="187"/>
          <w:jc w:val="center"/>
        </w:trPr>
        <w:tc>
          <w:tcPr>
            <w:tcW w:w="1073" w:type="dxa"/>
            <w:vMerge/>
            <w:shd w:val="clear" w:color="auto" w:fill="auto"/>
          </w:tcPr>
          <w:p w14:paraId="69E6F074" w14:textId="77777777" w:rsidR="003316FF" w:rsidRPr="00C04A08" w:rsidRDefault="003316FF" w:rsidP="001905CB">
            <w:pPr>
              <w:pStyle w:val="TAC"/>
              <w:rPr>
                <w:lang w:eastAsia="zh-CN"/>
              </w:rPr>
            </w:pPr>
          </w:p>
        </w:tc>
        <w:tc>
          <w:tcPr>
            <w:tcW w:w="923" w:type="dxa"/>
          </w:tcPr>
          <w:p w14:paraId="5BA36F6D" w14:textId="77777777" w:rsidR="003316FF" w:rsidRPr="00C04A08" w:rsidRDefault="003316FF" w:rsidP="001905CB">
            <w:pPr>
              <w:pStyle w:val="TAC"/>
              <w:rPr>
                <w:lang w:eastAsia="zh-CN"/>
              </w:rPr>
            </w:pPr>
            <w:r w:rsidRPr="00FE1B0A">
              <w:rPr>
                <w:rFonts w:cs="Arial"/>
              </w:rPr>
              <w:t>480 kHz</w:t>
            </w:r>
          </w:p>
        </w:tc>
        <w:tc>
          <w:tcPr>
            <w:tcW w:w="3024" w:type="dxa"/>
          </w:tcPr>
          <w:p w14:paraId="27F687E9" w14:textId="77777777" w:rsidR="003316FF" w:rsidRPr="00C04A08" w:rsidRDefault="003316FF" w:rsidP="001905CB">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37C8AAEB" w14:textId="77777777" w:rsidR="003316FF" w:rsidRPr="00C04A08" w:rsidRDefault="003316FF" w:rsidP="001905CB">
            <w:pPr>
              <w:pStyle w:val="TAC"/>
              <w:rPr>
                <w:lang w:eastAsia="zh-CN"/>
              </w:rPr>
            </w:pPr>
          </w:p>
        </w:tc>
      </w:tr>
      <w:tr w:rsidR="003316FF" w:rsidRPr="00C04A08" w14:paraId="42E1BFFB" w14:textId="77777777" w:rsidTr="001905CB">
        <w:trPr>
          <w:trHeight w:val="187"/>
          <w:jc w:val="center"/>
        </w:trPr>
        <w:tc>
          <w:tcPr>
            <w:tcW w:w="1073" w:type="dxa"/>
            <w:vMerge/>
            <w:tcBorders>
              <w:bottom w:val="single" w:sz="4" w:space="0" w:color="auto"/>
            </w:tcBorders>
            <w:shd w:val="clear" w:color="auto" w:fill="auto"/>
          </w:tcPr>
          <w:p w14:paraId="66F82696" w14:textId="77777777" w:rsidR="003316FF" w:rsidRPr="00C04A08" w:rsidRDefault="003316FF" w:rsidP="001905CB">
            <w:pPr>
              <w:pStyle w:val="TAC"/>
              <w:rPr>
                <w:lang w:eastAsia="zh-CN"/>
              </w:rPr>
            </w:pPr>
          </w:p>
        </w:tc>
        <w:tc>
          <w:tcPr>
            <w:tcW w:w="923" w:type="dxa"/>
          </w:tcPr>
          <w:p w14:paraId="58ED4612" w14:textId="77777777" w:rsidR="003316FF" w:rsidRPr="00C04A08" w:rsidRDefault="003316FF" w:rsidP="001905CB">
            <w:pPr>
              <w:pStyle w:val="TAC"/>
              <w:rPr>
                <w:lang w:eastAsia="zh-CN"/>
              </w:rPr>
            </w:pPr>
            <w:r w:rsidRPr="00FE1B0A">
              <w:rPr>
                <w:rFonts w:cs="Arial"/>
              </w:rPr>
              <w:t>960 kHz</w:t>
            </w:r>
          </w:p>
        </w:tc>
        <w:tc>
          <w:tcPr>
            <w:tcW w:w="3024" w:type="dxa"/>
          </w:tcPr>
          <w:p w14:paraId="21A60ADD" w14:textId="77777777" w:rsidR="003316FF" w:rsidRPr="00C04A08" w:rsidRDefault="003316FF" w:rsidP="001905CB">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79FB9075" w14:textId="77777777" w:rsidR="003316FF" w:rsidRPr="00C04A08" w:rsidRDefault="003316FF" w:rsidP="001905CB">
            <w:pPr>
              <w:pStyle w:val="TAC"/>
              <w:rPr>
                <w:lang w:eastAsia="zh-CN"/>
              </w:rPr>
            </w:pPr>
          </w:p>
        </w:tc>
      </w:tr>
      <w:tr w:rsidR="00F255C4" w:rsidRPr="00C04A08" w14:paraId="166B18D1" w14:textId="77777777" w:rsidTr="001905CB">
        <w:trPr>
          <w:trHeight w:val="187"/>
          <w:jc w:val="center"/>
        </w:trPr>
        <w:tc>
          <w:tcPr>
            <w:tcW w:w="1073" w:type="dxa"/>
            <w:vMerge w:val="restart"/>
            <w:shd w:val="clear" w:color="auto" w:fill="auto"/>
            <w:vAlign w:val="center"/>
          </w:tcPr>
          <w:p w14:paraId="698ED42D" w14:textId="77777777" w:rsidR="00F255C4" w:rsidRPr="00C04A08" w:rsidRDefault="00F255C4" w:rsidP="00F255C4">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76EB3F1" w14:textId="77777777" w:rsidR="00F255C4" w:rsidRPr="00C04A08" w:rsidRDefault="00F255C4" w:rsidP="00F255C4">
            <w:pPr>
              <w:pStyle w:val="TAC"/>
              <w:rPr>
                <w:lang w:eastAsia="zh-CN"/>
              </w:rPr>
            </w:pPr>
            <w:r w:rsidRPr="00C04A08">
              <w:rPr>
                <w:lang w:eastAsia="zh-CN"/>
              </w:rPr>
              <w:t xml:space="preserve">60 </w:t>
            </w:r>
            <w:r w:rsidRPr="00C04A08">
              <w:rPr>
                <w:rFonts w:hint="eastAsia"/>
                <w:lang w:eastAsia="zh-CN"/>
              </w:rPr>
              <w:t>kHz</w:t>
            </w:r>
          </w:p>
        </w:tc>
        <w:tc>
          <w:tcPr>
            <w:tcW w:w="3024" w:type="dxa"/>
          </w:tcPr>
          <w:p w14:paraId="5CF9E61D" w14:textId="756553A6" w:rsidR="00F255C4" w:rsidRPr="00C04A08" w:rsidRDefault="00F255C4" w:rsidP="00F255C4">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79FDBDE6" w14:textId="77777777" w:rsidR="00F255C4" w:rsidRPr="00C04A08" w:rsidRDefault="00F255C4" w:rsidP="00F255C4">
            <w:pPr>
              <w:pStyle w:val="TAC"/>
              <w:rPr>
                <w:lang w:eastAsia="zh-CN"/>
              </w:rPr>
            </w:pPr>
          </w:p>
        </w:tc>
      </w:tr>
      <w:tr w:rsidR="00F255C4" w:rsidRPr="00C04A08" w14:paraId="5CBCE3E4" w14:textId="77777777" w:rsidTr="001905CB">
        <w:trPr>
          <w:trHeight w:val="187"/>
          <w:jc w:val="center"/>
        </w:trPr>
        <w:tc>
          <w:tcPr>
            <w:tcW w:w="1073" w:type="dxa"/>
            <w:vMerge/>
            <w:shd w:val="clear" w:color="auto" w:fill="auto"/>
          </w:tcPr>
          <w:p w14:paraId="25A3D1EF" w14:textId="77777777" w:rsidR="00F255C4" w:rsidRPr="00C04A08" w:rsidRDefault="00F255C4" w:rsidP="00F255C4">
            <w:pPr>
              <w:pStyle w:val="TAC"/>
              <w:rPr>
                <w:lang w:eastAsia="zh-CN"/>
              </w:rPr>
            </w:pPr>
          </w:p>
        </w:tc>
        <w:tc>
          <w:tcPr>
            <w:tcW w:w="923" w:type="dxa"/>
          </w:tcPr>
          <w:p w14:paraId="18B986A8" w14:textId="77777777" w:rsidR="00F255C4" w:rsidRPr="00C04A08" w:rsidRDefault="00F255C4" w:rsidP="00F255C4">
            <w:pPr>
              <w:pStyle w:val="TAC"/>
              <w:rPr>
                <w:lang w:eastAsia="zh-CN"/>
              </w:rPr>
            </w:pPr>
            <w:r w:rsidRPr="00C04A08">
              <w:rPr>
                <w:lang w:eastAsia="zh-CN"/>
              </w:rPr>
              <w:t>12</w:t>
            </w:r>
            <w:r w:rsidRPr="00C04A08">
              <w:rPr>
                <w:rFonts w:hint="eastAsia"/>
                <w:lang w:eastAsia="zh-CN"/>
              </w:rPr>
              <w:t>0 kHz</w:t>
            </w:r>
          </w:p>
        </w:tc>
        <w:tc>
          <w:tcPr>
            <w:tcW w:w="3024" w:type="dxa"/>
          </w:tcPr>
          <w:p w14:paraId="206FA3CA" w14:textId="7E2058AC" w:rsidR="00F255C4" w:rsidRPr="00C04A08" w:rsidRDefault="00F255C4" w:rsidP="00F255C4">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5EB3E2B" w14:textId="77777777" w:rsidR="00F255C4" w:rsidRPr="00C04A08" w:rsidRDefault="00F255C4" w:rsidP="00F255C4">
            <w:pPr>
              <w:pStyle w:val="TAC"/>
              <w:rPr>
                <w:lang w:eastAsia="zh-CN"/>
              </w:rPr>
            </w:pPr>
          </w:p>
        </w:tc>
      </w:tr>
      <w:tr w:rsidR="00F255C4" w:rsidRPr="00C04A08" w14:paraId="4F15A9C0" w14:textId="77777777" w:rsidTr="001905CB">
        <w:trPr>
          <w:trHeight w:val="187"/>
          <w:jc w:val="center"/>
        </w:trPr>
        <w:tc>
          <w:tcPr>
            <w:tcW w:w="1073" w:type="dxa"/>
            <w:vMerge/>
            <w:shd w:val="clear" w:color="auto" w:fill="auto"/>
          </w:tcPr>
          <w:p w14:paraId="557F8DCC" w14:textId="77777777" w:rsidR="00F255C4" w:rsidRPr="00C04A08" w:rsidRDefault="00F255C4" w:rsidP="00F255C4">
            <w:pPr>
              <w:pStyle w:val="TAC"/>
              <w:rPr>
                <w:lang w:eastAsia="zh-CN"/>
              </w:rPr>
            </w:pPr>
          </w:p>
        </w:tc>
        <w:tc>
          <w:tcPr>
            <w:tcW w:w="923" w:type="dxa"/>
          </w:tcPr>
          <w:p w14:paraId="196FC180" w14:textId="77777777" w:rsidR="00F255C4" w:rsidRPr="00C04A08" w:rsidRDefault="00F255C4" w:rsidP="00F255C4">
            <w:pPr>
              <w:pStyle w:val="TAC"/>
              <w:rPr>
                <w:lang w:eastAsia="zh-CN"/>
              </w:rPr>
            </w:pPr>
            <w:r w:rsidRPr="00FE1B0A">
              <w:rPr>
                <w:rFonts w:cs="Arial"/>
              </w:rPr>
              <w:t>480 kHz</w:t>
            </w:r>
          </w:p>
        </w:tc>
        <w:tc>
          <w:tcPr>
            <w:tcW w:w="3024" w:type="dxa"/>
          </w:tcPr>
          <w:p w14:paraId="6F5EFEAC" w14:textId="49EFD868" w:rsidR="00F255C4" w:rsidRPr="00C04A08" w:rsidRDefault="00F255C4" w:rsidP="00F255C4">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2A5D0F03" w14:textId="77777777" w:rsidR="00F255C4" w:rsidRPr="00C04A08" w:rsidRDefault="00F255C4" w:rsidP="00F255C4">
            <w:pPr>
              <w:pStyle w:val="TAC"/>
              <w:rPr>
                <w:lang w:eastAsia="zh-CN"/>
              </w:rPr>
            </w:pPr>
          </w:p>
        </w:tc>
      </w:tr>
      <w:tr w:rsidR="00F255C4" w:rsidRPr="00C04A08" w14:paraId="38F81009" w14:textId="77777777" w:rsidTr="001905CB">
        <w:trPr>
          <w:trHeight w:val="187"/>
          <w:jc w:val="center"/>
        </w:trPr>
        <w:tc>
          <w:tcPr>
            <w:tcW w:w="1073" w:type="dxa"/>
            <w:vMerge/>
            <w:tcBorders>
              <w:bottom w:val="single" w:sz="4" w:space="0" w:color="auto"/>
            </w:tcBorders>
            <w:shd w:val="clear" w:color="auto" w:fill="auto"/>
          </w:tcPr>
          <w:p w14:paraId="0D1E056B" w14:textId="77777777" w:rsidR="00F255C4" w:rsidRPr="00C04A08" w:rsidRDefault="00F255C4" w:rsidP="00F255C4">
            <w:pPr>
              <w:pStyle w:val="TAC"/>
              <w:rPr>
                <w:lang w:eastAsia="zh-CN"/>
              </w:rPr>
            </w:pPr>
          </w:p>
        </w:tc>
        <w:tc>
          <w:tcPr>
            <w:tcW w:w="923" w:type="dxa"/>
          </w:tcPr>
          <w:p w14:paraId="53C2851B" w14:textId="77777777" w:rsidR="00F255C4" w:rsidRPr="00C04A08" w:rsidRDefault="00F255C4" w:rsidP="00F255C4">
            <w:pPr>
              <w:pStyle w:val="TAC"/>
              <w:rPr>
                <w:lang w:eastAsia="zh-CN"/>
              </w:rPr>
            </w:pPr>
            <w:r w:rsidRPr="00FE1B0A">
              <w:rPr>
                <w:rFonts w:cs="Arial"/>
              </w:rPr>
              <w:t>960 kHz</w:t>
            </w:r>
          </w:p>
        </w:tc>
        <w:tc>
          <w:tcPr>
            <w:tcW w:w="3024" w:type="dxa"/>
          </w:tcPr>
          <w:p w14:paraId="68792F3A" w14:textId="2CCB2622" w:rsidR="00F255C4" w:rsidRPr="00C04A08" w:rsidRDefault="00F255C4" w:rsidP="00F255C4">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0C15BCC9" w14:textId="77777777" w:rsidR="00F255C4" w:rsidRPr="00C04A08" w:rsidRDefault="00F255C4" w:rsidP="00F255C4">
            <w:pPr>
              <w:pStyle w:val="TAC"/>
              <w:rPr>
                <w:lang w:eastAsia="zh-CN"/>
              </w:rPr>
            </w:pPr>
          </w:p>
        </w:tc>
      </w:tr>
      <w:tr w:rsidR="003316FF" w:rsidRPr="00C04A08" w14:paraId="35AF03A3" w14:textId="77777777" w:rsidTr="001905CB">
        <w:trPr>
          <w:trHeight w:val="187"/>
          <w:jc w:val="center"/>
        </w:trPr>
        <w:tc>
          <w:tcPr>
            <w:tcW w:w="1073" w:type="dxa"/>
            <w:vMerge w:val="restart"/>
            <w:shd w:val="clear" w:color="auto" w:fill="auto"/>
            <w:vAlign w:val="center"/>
          </w:tcPr>
          <w:p w14:paraId="1F8BF8C5" w14:textId="77777777" w:rsidR="003316FF" w:rsidRPr="00C04A08" w:rsidRDefault="003316FF" w:rsidP="001905CB">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57D36CB1"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64FD94F2" w14:textId="77777777" w:rsidR="003316FF" w:rsidRPr="00C04A08" w:rsidRDefault="003316FF" w:rsidP="001905CB">
            <w:pPr>
              <w:pStyle w:val="TAC"/>
              <w:rPr>
                <w:lang w:eastAsia="zh-CN"/>
              </w:rPr>
            </w:pPr>
            <w:r w:rsidRPr="00C04A08">
              <w:rPr>
                <w:lang w:eastAsia="zh-CN"/>
              </w:rPr>
              <w:t>0.026758</w:t>
            </w:r>
            <w:r w:rsidRPr="00C04A08">
              <w:rPr>
                <w:rFonts w:hint="eastAsia"/>
                <w:lang w:eastAsia="zh-CN"/>
              </w:rPr>
              <w:t xml:space="preserve"> ms</w:t>
            </w:r>
          </w:p>
        </w:tc>
        <w:tc>
          <w:tcPr>
            <w:tcW w:w="1872" w:type="dxa"/>
          </w:tcPr>
          <w:p w14:paraId="6F47EF2A" w14:textId="77777777" w:rsidR="003316FF" w:rsidRPr="00C04A08" w:rsidRDefault="003316FF" w:rsidP="001905CB">
            <w:pPr>
              <w:pStyle w:val="TAC"/>
              <w:rPr>
                <w:lang w:eastAsia="zh-CN"/>
              </w:rPr>
            </w:pPr>
          </w:p>
        </w:tc>
      </w:tr>
      <w:tr w:rsidR="003316FF" w:rsidRPr="00C04A08" w14:paraId="1CAD171D" w14:textId="77777777" w:rsidTr="001905CB">
        <w:trPr>
          <w:trHeight w:val="187"/>
          <w:jc w:val="center"/>
        </w:trPr>
        <w:tc>
          <w:tcPr>
            <w:tcW w:w="1073" w:type="dxa"/>
            <w:vMerge/>
            <w:shd w:val="clear" w:color="auto" w:fill="auto"/>
          </w:tcPr>
          <w:p w14:paraId="162B54EA" w14:textId="77777777" w:rsidR="003316FF" w:rsidRPr="00C04A08" w:rsidRDefault="003316FF" w:rsidP="001905CB">
            <w:pPr>
              <w:pStyle w:val="TAC"/>
              <w:rPr>
                <w:lang w:eastAsia="zh-CN"/>
              </w:rPr>
            </w:pPr>
          </w:p>
        </w:tc>
        <w:tc>
          <w:tcPr>
            <w:tcW w:w="923" w:type="dxa"/>
          </w:tcPr>
          <w:p w14:paraId="1765608A"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27354535" w14:textId="77777777" w:rsidR="003316FF" w:rsidRPr="00C04A08" w:rsidRDefault="003316FF" w:rsidP="001905CB">
            <w:pPr>
              <w:pStyle w:val="TAC"/>
              <w:rPr>
                <w:lang w:eastAsia="zh-CN"/>
              </w:rPr>
            </w:pPr>
            <w:r w:rsidRPr="00C04A08">
              <w:rPr>
                <w:lang w:eastAsia="zh-CN"/>
              </w:rPr>
              <w:t>0.013379</w:t>
            </w:r>
            <w:r w:rsidRPr="00C04A08">
              <w:rPr>
                <w:rFonts w:hint="eastAsia"/>
                <w:lang w:eastAsia="zh-CN"/>
              </w:rPr>
              <w:t xml:space="preserve"> ms</w:t>
            </w:r>
          </w:p>
        </w:tc>
        <w:tc>
          <w:tcPr>
            <w:tcW w:w="1872" w:type="dxa"/>
          </w:tcPr>
          <w:p w14:paraId="41ACC923" w14:textId="77777777" w:rsidR="003316FF" w:rsidRPr="00C04A08" w:rsidRDefault="003316FF" w:rsidP="001905CB">
            <w:pPr>
              <w:pStyle w:val="TAC"/>
              <w:rPr>
                <w:lang w:eastAsia="zh-CN"/>
              </w:rPr>
            </w:pPr>
          </w:p>
        </w:tc>
      </w:tr>
      <w:tr w:rsidR="003316FF" w:rsidRPr="00C04A08" w14:paraId="5D83DF40" w14:textId="77777777" w:rsidTr="001905CB">
        <w:trPr>
          <w:trHeight w:val="187"/>
          <w:jc w:val="center"/>
        </w:trPr>
        <w:tc>
          <w:tcPr>
            <w:tcW w:w="1073" w:type="dxa"/>
            <w:vMerge/>
            <w:shd w:val="clear" w:color="auto" w:fill="auto"/>
          </w:tcPr>
          <w:p w14:paraId="375C6D61" w14:textId="77777777" w:rsidR="003316FF" w:rsidRPr="00C04A08" w:rsidRDefault="003316FF" w:rsidP="001905CB">
            <w:pPr>
              <w:pStyle w:val="TAC"/>
              <w:rPr>
                <w:lang w:eastAsia="zh-CN"/>
              </w:rPr>
            </w:pPr>
          </w:p>
        </w:tc>
        <w:tc>
          <w:tcPr>
            <w:tcW w:w="923" w:type="dxa"/>
          </w:tcPr>
          <w:p w14:paraId="6FDD04C4" w14:textId="77777777" w:rsidR="003316FF" w:rsidRPr="00C04A08" w:rsidRDefault="003316FF" w:rsidP="001905CB">
            <w:pPr>
              <w:pStyle w:val="TAC"/>
              <w:rPr>
                <w:lang w:eastAsia="zh-CN"/>
              </w:rPr>
            </w:pPr>
            <w:r w:rsidRPr="00BB4675">
              <w:t>480 kHz</w:t>
            </w:r>
          </w:p>
        </w:tc>
        <w:tc>
          <w:tcPr>
            <w:tcW w:w="3024" w:type="dxa"/>
          </w:tcPr>
          <w:p w14:paraId="0D0CCDF0" w14:textId="77777777" w:rsidR="003316FF" w:rsidRPr="00C04A08" w:rsidRDefault="003316FF" w:rsidP="001905CB">
            <w:pPr>
              <w:pStyle w:val="TAC"/>
              <w:rPr>
                <w:lang w:eastAsia="zh-CN"/>
              </w:rPr>
            </w:pPr>
            <w:r w:rsidRPr="00BB4675">
              <w:t>0.003345 ms</w:t>
            </w:r>
          </w:p>
        </w:tc>
        <w:tc>
          <w:tcPr>
            <w:tcW w:w="1872" w:type="dxa"/>
          </w:tcPr>
          <w:p w14:paraId="3F45380B" w14:textId="77777777" w:rsidR="003316FF" w:rsidRPr="00C04A08" w:rsidRDefault="003316FF" w:rsidP="001905CB">
            <w:pPr>
              <w:pStyle w:val="TAC"/>
              <w:rPr>
                <w:lang w:eastAsia="zh-CN"/>
              </w:rPr>
            </w:pPr>
          </w:p>
        </w:tc>
      </w:tr>
      <w:tr w:rsidR="003316FF" w:rsidRPr="00C04A08" w14:paraId="4BEEADBB" w14:textId="77777777" w:rsidTr="001905CB">
        <w:trPr>
          <w:trHeight w:val="187"/>
          <w:jc w:val="center"/>
        </w:trPr>
        <w:tc>
          <w:tcPr>
            <w:tcW w:w="1073" w:type="dxa"/>
            <w:vMerge/>
            <w:tcBorders>
              <w:bottom w:val="single" w:sz="4" w:space="0" w:color="auto"/>
            </w:tcBorders>
            <w:shd w:val="clear" w:color="auto" w:fill="auto"/>
          </w:tcPr>
          <w:p w14:paraId="2718919D" w14:textId="77777777" w:rsidR="003316FF" w:rsidRPr="00C04A08" w:rsidRDefault="003316FF" w:rsidP="001905CB">
            <w:pPr>
              <w:pStyle w:val="TAC"/>
              <w:rPr>
                <w:lang w:eastAsia="zh-CN"/>
              </w:rPr>
            </w:pPr>
          </w:p>
        </w:tc>
        <w:tc>
          <w:tcPr>
            <w:tcW w:w="923" w:type="dxa"/>
          </w:tcPr>
          <w:p w14:paraId="7496F512" w14:textId="77777777" w:rsidR="003316FF" w:rsidRPr="00C04A08" w:rsidRDefault="003316FF" w:rsidP="001905CB">
            <w:pPr>
              <w:pStyle w:val="TAC"/>
              <w:rPr>
                <w:lang w:eastAsia="zh-CN"/>
              </w:rPr>
            </w:pPr>
            <w:r w:rsidRPr="00BB4675">
              <w:t>960 kHz</w:t>
            </w:r>
          </w:p>
        </w:tc>
        <w:tc>
          <w:tcPr>
            <w:tcW w:w="3024" w:type="dxa"/>
          </w:tcPr>
          <w:p w14:paraId="5E44A6DA" w14:textId="77777777" w:rsidR="003316FF" w:rsidRPr="00C04A08" w:rsidRDefault="003316FF" w:rsidP="001905CB">
            <w:pPr>
              <w:pStyle w:val="TAC"/>
              <w:rPr>
                <w:lang w:eastAsia="zh-CN"/>
              </w:rPr>
            </w:pPr>
            <w:r w:rsidRPr="00BB4675">
              <w:t>0.001672 ms</w:t>
            </w:r>
          </w:p>
        </w:tc>
        <w:tc>
          <w:tcPr>
            <w:tcW w:w="1872" w:type="dxa"/>
          </w:tcPr>
          <w:p w14:paraId="0AC1E805" w14:textId="77777777" w:rsidR="003316FF" w:rsidRPr="00C04A08" w:rsidRDefault="003316FF" w:rsidP="001905CB">
            <w:pPr>
              <w:pStyle w:val="TAC"/>
              <w:rPr>
                <w:lang w:eastAsia="zh-CN"/>
              </w:rPr>
            </w:pPr>
          </w:p>
        </w:tc>
      </w:tr>
      <w:tr w:rsidR="003316FF" w:rsidRPr="00C04A08" w14:paraId="2299FF3F" w14:textId="77777777" w:rsidTr="001905CB">
        <w:trPr>
          <w:trHeight w:val="187"/>
          <w:jc w:val="center"/>
        </w:trPr>
        <w:tc>
          <w:tcPr>
            <w:tcW w:w="1073" w:type="dxa"/>
            <w:vMerge w:val="restart"/>
            <w:shd w:val="clear" w:color="auto" w:fill="auto"/>
            <w:vAlign w:val="center"/>
          </w:tcPr>
          <w:p w14:paraId="1E8BB554" w14:textId="77777777" w:rsidR="003316FF" w:rsidRPr="00C04A08" w:rsidRDefault="003316FF" w:rsidP="001905CB">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70B81B8C"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6205C75D" w14:textId="77777777" w:rsidR="003316FF" w:rsidRPr="00C04A08" w:rsidRDefault="003316FF" w:rsidP="001905CB">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12BE1E38" w14:textId="77777777" w:rsidR="003316FF" w:rsidRPr="00C04A08" w:rsidRDefault="003316FF" w:rsidP="001905CB">
            <w:pPr>
              <w:pStyle w:val="TAC"/>
              <w:rPr>
                <w:lang w:eastAsia="zh-CN"/>
              </w:rPr>
            </w:pPr>
          </w:p>
        </w:tc>
      </w:tr>
      <w:tr w:rsidR="003316FF" w:rsidRPr="00C04A08" w14:paraId="32A51FA4" w14:textId="77777777" w:rsidTr="001905CB">
        <w:trPr>
          <w:trHeight w:val="187"/>
          <w:jc w:val="center"/>
        </w:trPr>
        <w:tc>
          <w:tcPr>
            <w:tcW w:w="1073" w:type="dxa"/>
            <w:vMerge/>
            <w:shd w:val="clear" w:color="auto" w:fill="auto"/>
            <w:vAlign w:val="center"/>
          </w:tcPr>
          <w:p w14:paraId="08E1D082" w14:textId="77777777" w:rsidR="003316FF" w:rsidRPr="00C04A08" w:rsidRDefault="003316FF" w:rsidP="001905CB">
            <w:pPr>
              <w:pStyle w:val="TAC"/>
              <w:rPr>
                <w:lang w:eastAsia="zh-CN"/>
              </w:rPr>
            </w:pPr>
          </w:p>
        </w:tc>
        <w:tc>
          <w:tcPr>
            <w:tcW w:w="923" w:type="dxa"/>
          </w:tcPr>
          <w:p w14:paraId="5A08BCAE"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1C3B348F" w14:textId="77777777" w:rsidR="003316FF" w:rsidRPr="00C04A08" w:rsidRDefault="003316FF" w:rsidP="001905CB">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265C0128" w14:textId="77777777" w:rsidR="003316FF" w:rsidRPr="00C04A08" w:rsidRDefault="003316FF" w:rsidP="001905CB">
            <w:pPr>
              <w:pStyle w:val="TAC"/>
              <w:rPr>
                <w:lang w:eastAsia="zh-CN"/>
              </w:rPr>
            </w:pPr>
          </w:p>
        </w:tc>
      </w:tr>
      <w:tr w:rsidR="00F255C4" w:rsidRPr="00C04A08" w14:paraId="753A5715" w14:textId="77777777" w:rsidTr="001905CB">
        <w:trPr>
          <w:trHeight w:val="187"/>
          <w:jc w:val="center"/>
        </w:trPr>
        <w:tc>
          <w:tcPr>
            <w:tcW w:w="1073" w:type="dxa"/>
            <w:vMerge/>
            <w:shd w:val="clear" w:color="auto" w:fill="auto"/>
            <w:vAlign w:val="center"/>
          </w:tcPr>
          <w:p w14:paraId="03BBB4B1" w14:textId="77777777" w:rsidR="00F255C4" w:rsidRPr="00C04A08" w:rsidRDefault="00F255C4" w:rsidP="00F255C4">
            <w:pPr>
              <w:pStyle w:val="TAC"/>
              <w:rPr>
                <w:lang w:eastAsia="zh-CN"/>
              </w:rPr>
            </w:pPr>
          </w:p>
        </w:tc>
        <w:tc>
          <w:tcPr>
            <w:tcW w:w="923" w:type="dxa"/>
          </w:tcPr>
          <w:p w14:paraId="530FA32C" w14:textId="5DC9B081" w:rsidR="00F255C4" w:rsidRPr="00C04A08" w:rsidRDefault="00F255C4" w:rsidP="00F255C4">
            <w:pPr>
              <w:pStyle w:val="TAC"/>
              <w:rPr>
                <w:lang w:eastAsia="zh-CN"/>
              </w:rPr>
            </w:pPr>
            <w:r>
              <w:rPr>
                <w:rFonts w:hint="eastAsia"/>
                <w:lang w:eastAsia="zh-CN"/>
              </w:rPr>
              <w:t>4</w:t>
            </w:r>
            <w:r>
              <w:rPr>
                <w:lang w:eastAsia="zh-CN"/>
              </w:rPr>
              <w:t>80 kHz</w:t>
            </w:r>
          </w:p>
        </w:tc>
        <w:tc>
          <w:tcPr>
            <w:tcW w:w="3024" w:type="dxa"/>
          </w:tcPr>
          <w:p w14:paraId="19F3A3A8" w14:textId="0882B375" w:rsidR="00F255C4" w:rsidRPr="00C04A08" w:rsidRDefault="00F255C4" w:rsidP="00F255C4">
            <w:pPr>
              <w:pStyle w:val="TAC"/>
              <w:rPr>
                <w:lang w:eastAsia="zh-CN"/>
              </w:rPr>
            </w:pPr>
            <w:r>
              <w:t>0.010417 ms</w:t>
            </w:r>
          </w:p>
        </w:tc>
        <w:tc>
          <w:tcPr>
            <w:tcW w:w="1872" w:type="dxa"/>
          </w:tcPr>
          <w:p w14:paraId="32DA2140" w14:textId="77777777" w:rsidR="00F255C4" w:rsidRPr="00C04A08" w:rsidRDefault="00F255C4" w:rsidP="00F255C4">
            <w:pPr>
              <w:pStyle w:val="TAC"/>
              <w:rPr>
                <w:lang w:eastAsia="zh-CN"/>
              </w:rPr>
            </w:pPr>
          </w:p>
        </w:tc>
      </w:tr>
      <w:tr w:rsidR="00F255C4" w:rsidRPr="00C04A08" w14:paraId="2898D83A" w14:textId="77777777" w:rsidTr="001905CB">
        <w:trPr>
          <w:trHeight w:val="187"/>
          <w:jc w:val="center"/>
        </w:trPr>
        <w:tc>
          <w:tcPr>
            <w:tcW w:w="1073" w:type="dxa"/>
            <w:vMerge/>
            <w:shd w:val="clear" w:color="auto" w:fill="auto"/>
            <w:vAlign w:val="center"/>
          </w:tcPr>
          <w:p w14:paraId="5A2BC1BB" w14:textId="77777777" w:rsidR="00F255C4" w:rsidRPr="00C04A08" w:rsidRDefault="00F255C4" w:rsidP="00F255C4">
            <w:pPr>
              <w:pStyle w:val="TAC"/>
              <w:rPr>
                <w:lang w:eastAsia="zh-CN"/>
              </w:rPr>
            </w:pPr>
          </w:p>
        </w:tc>
        <w:tc>
          <w:tcPr>
            <w:tcW w:w="923" w:type="dxa"/>
          </w:tcPr>
          <w:p w14:paraId="5BB3FB93" w14:textId="7BD38C25" w:rsidR="00F255C4" w:rsidRPr="00C04A08" w:rsidRDefault="00F255C4" w:rsidP="00F255C4">
            <w:pPr>
              <w:pStyle w:val="TAC"/>
              <w:rPr>
                <w:lang w:eastAsia="zh-CN"/>
              </w:rPr>
            </w:pPr>
            <w:r>
              <w:rPr>
                <w:rFonts w:hint="eastAsia"/>
                <w:lang w:eastAsia="zh-CN"/>
              </w:rPr>
              <w:t>9</w:t>
            </w:r>
            <w:r>
              <w:rPr>
                <w:lang w:eastAsia="zh-CN"/>
              </w:rPr>
              <w:t>60 kHz</w:t>
            </w:r>
          </w:p>
        </w:tc>
        <w:tc>
          <w:tcPr>
            <w:tcW w:w="3024" w:type="dxa"/>
          </w:tcPr>
          <w:p w14:paraId="22C70BAC" w14:textId="192B3F76" w:rsidR="00F255C4" w:rsidRPr="00C04A08" w:rsidRDefault="00F255C4" w:rsidP="00F255C4">
            <w:pPr>
              <w:pStyle w:val="TAC"/>
              <w:rPr>
                <w:lang w:eastAsia="zh-CN"/>
              </w:rPr>
            </w:pPr>
            <w:r>
              <w:t>0.005208 ms</w:t>
            </w:r>
          </w:p>
        </w:tc>
        <w:tc>
          <w:tcPr>
            <w:tcW w:w="1872" w:type="dxa"/>
          </w:tcPr>
          <w:p w14:paraId="49179415" w14:textId="77777777" w:rsidR="00F255C4" w:rsidRPr="00C04A08" w:rsidRDefault="00F255C4" w:rsidP="00F255C4">
            <w:pPr>
              <w:pStyle w:val="TAC"/>
              <w:rPr>
                <w:lang w:eastAsia="zh-CN"/>
              </w:rPr>
            </w:pPr>
          </w:p>
        </w:tc>
      </w:tr>
      <w:tr w:rsidR="003316FF" w:rsidRPr="00C04A08" w14:paraId="7ECE31CE" w14:textId="77777777" w:rsidTr="001905CB">
        <w:trPr>
          <w:trHeight w:val="187"/>
          <w:jc w:val="center"/>
        </w:trPr>
        <w:tc>
          <w:tcPr>
            <w:tcW w:w="6892" w:type="dxa"/>
            <w:gridSpan w:val="4"/>
            <w:shd w:val="clear" w:color="auto" w:fill="auto"/>
            <w:vAlign w:val="center"/>
          </w:tcPr>
          <w:p w14:paraId="0AABE072" w14:textId="77777777" w:rsidR="003316FF" w:rsidRPr="00C04A08" w:rsidRDefault="003316FF" w:rsidP="001905CB">
            <w:pPr>
              <w:pStyle w:val="TAC"/>
              <w:jc w:val="left"/>
              <w:rPr>
                <w:lang w:eastAsia="zh-CN"/>
              </w:rPr>
            </w:pPr>
            <w:r w:rsidRPr="00C04A08">
              <w:t>NOTE:</w:t>
            </w:r>
            <w:r w:rsidRPr="00C04A08">
              <w:tab/>
              <w:t>For PRACH on PRACH occasion start from begin of 0ms or 0.5 ms boundary, the measurement period will plus 0.032552 μs</w:t>
            </w:r>
          </w:p>
        </w:tc>
      </w:tr>
    </w:tbl>
    <w:p w14:paraId="28F3C8D7" w14:textId="44C68738" w:rsidR="003316FF" w:rsidRDefault="003316FF" w:rsidP="003316FF"/>
    <w:p w14:paraId="097A792A" w14:textId="10A15B9B" w:rsidR="00842EF7" w:rsidRPr="00C04A08" w:rsidRDefault="009D1A65" w:rsidP="00842EF7">
      <w:pPr>
        <w:pStyle w:val="TH"/>
        <w:rPr>
          <w:noProof/>
          <w:lang w:val="sv-SE" w:eastAsia="sv-SE"/>
        </w:rPr>
      </w:pPr>
      <w:r>
        <w:rPr>
          <w:noProof/>
          <w:lang w:val="en-US" w:eastAsia="ko-KR"/>
        </w:rPr>
        <w:lastRenderedPageBreak/>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4578" w:name="_Toc21340831"/>
      <w:bookmarkStart w:id="4579" w:name="_Toc29805278"/>
      <w:bookmarkStart w:id="4580" w:name="_Toc36456487"/>
      <w:bookmarkStart w:id="4581" w:name="_Toc36469585"/>
      <w:bookmarkStart w:id="4582" w:name="_Toc37253994"/>
      <w:bookmarkStart w:id="4583" w:name="_Toc37322851"/>
      <w:bookmarkStart w:id="4584" w:name="_Toc37324257"/>
      <w:bookmarkStart w:id="4585" w:name="_Toc45889780"/>
      <w:bookmarkStart w:id="4586" w:name="_Toc52196440"/>
      <w:bookmarkStart w:id="4587" w:name="_Toc52197420"/>
      <w:bookmarkStart w:id="4588" w:name="_Toc53173143"/>
      <w:bookmarkStart w:id="4589" w:name="_Toc53173512"/>
      <w:bookmarkStart w:id="4590" w:name="_Toc61119512"/>
      <w:bookmarkStart w:id="4591" w:name="_Toc61119894"/>
      <w:bookmarkStart w:id="4592" w:name="_Toc67925951"/>
      <w:bookmarkStart w:id="4593" w:name="_Toc75273589"/>
      <w:bookmarkStart w:id="4594" w:name="_Toc76510489"/>
      <w:bookmarkStart w:id="4595" w:name="_Toc83129644"/>
      <w:bookmarkStart w:id="4596" w:name="_Toc90591176"/>
      <w:bookmarkStart w:id="4597" w:name="_Toc98864206"/>
      <w:bookmarkStart w:id="4598" w:name="_Toc99733455"/>
      <w:bookmarkStart w:id="4599" w:name="_Toc106577355"/>
      <w:bookmarkStart w:id="4600" w:name="_Toc114537106"/>
      <w:bookmarkStart w:id="4601" w:name="_Toc115257374"/>
      <w:bookmarkStart w:id="4602" w:name="_Toc123086694"/>
      <w:bookmarkStart w:id="4603" w:name="_Toc123088429"/>
      <w:bookmarkStart w:id="4604" w:name="_Toc124298085"/>
      <w:bookmarkStart w:id="4605" w:name="_Toc130574836"/>
      <w:bookmarkStart w:id="4606" w:name="_Toc131767246"/>
      <w:bookmarkStart w:id="4607" w:name="_Toc138887832"/>
      <w:bookmarkStart w:id="4608" w:name="_Toc145920030"/>
      <w:r w:rsidRPr="00C04A08">
        <w:t>6.3.3.5</w:t>
      </w:r>
      <w:r w:rsidRPr="00C04A08">
        <w:tab/>
        <w:t>Void</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18BD2043" w14:textId="77777777" w:rsidR="00842EF7" w:rsidRPr="00C04A08" w:rsidRDefault="00842EF7" w:rsidP="00842EF7">
      <w:pPr>
        <w:pStyle w:val="Heading4"/>
      </w:pPr>
      <w:bookmarkStart w:id="4609" w:name="_Toc21340832"/>
      <w:bookmarkStart w:id="4610" w:name="_Toc29805279"/>
      <w:bookmarkStart w:id="4611" w:name="_Toc36456488"/>
      <w:bookmarkStart w:id="4612" w:name="_Toc36469586"/>
      <w:bookmarkStart w:id="4613" w:name="_Toc37253995"/>
      <w:bookmarkStart w:id="4614" w:name="_Toc37322852"/>
      <w:bookmarkStart w:id="4615" w:name="_Toc37324258"/>
      <w:bookmarkStart w:id="4616" w:name="_Toc45889781"/>
      <w:bookmarkStart w:id="4617" w:name="_Toc52196441"/>
      <w:bookmarkStart w:id="4618" w:name="_Toc52197421"/>
      <w:bookmarkStart w:id="4619" w:name="_Toc53173144"/>
      <w:bookmarkStart w:id="4620" w:name="_Toc53173513"/>
      <w:bookmarkStart w:id="4621" w:name="_Toc61119513"/>
      <w:bookmarkStart w:id="4622" w:name="_Toc61119895"/>
      <w:bookmarkStart w:id="4623" w:name="_Toc67925952"/>
      <w:bookmarkStart w:id="4624" w:name="_Toc75273590"/>
      <w:bookmarkStart w:id="4625" w:name="_Toc76510490"/>
      <w:bookmarkStart w:id="4626" w:name="_Toc83129645"/>
      <w:bookmarkStart w:id="4627" w:name="_Toc90591177"/>
      <w:bookmarkStart w:id="4628" w:name="_Toc98864207"/>
      <w:bookmarkStart w:id="4629" w:name="_Toc99733456"/>
      <w:bookmarkStart w:id="4630" w:name="_Toc106577356"/>
      <w:bookmarkStart w:id="4631" w:name="_Toc114537107"/>
      <w:bookmarkStart w:id="4632" w:name="_Toc115257375"/>
      <w:bookmarkStart w:id="4633" w:name="_Toc123086695"/>
      <w:bookmarkStart w:id="4634" w:name="_Toc123088430"/>
      <w:bookmarkStart w:id="4635" w:name="_Toc124298086"/>
      <w:bookmarkStart w:id="4636" w:name="_Toc130574837"/>
      <w:bookmarkStart w:id="4637" w:name="_Toc131767247"/>
      <w:bookmarkStart w:id="4638" w:name="_Toc138887833"/>
      <w:bookmarkStart w:id="4639" w:name="_Toc145920031"/>
      <w:r w:rsidRPr="00C04A08">
        <w:t>6.3.3.6</w:t>
      </w:r>
      <w:r w:rsidRPr="00C04A08">
        <w:tab/>
        <w:t>SRS time mask</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lastRenderedPageBreak/>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4640" w:name="_Toc21340833"/>
      <w:bookmarkStart w:id="4641" w:name="_Toc29805280"/>
      <w:bookmarkStart w:id="4642" w:name="_Toc36456489"/>
      <w:bookmarkStart w:id="4643" w:name="_Toc36469587"/>
      <w:bookmarkStart w:id="4644" w:name="_Toc37253996"/>
      <w:bookmarkStart w:id="4645" w:name="_Toc37322853"/>
      <w:bookmarkStart w:id="4646" w:name="_Toc37324259"/>
      <w:bookmarkStart w:id="4647" w:name="_Toc45889782"/>
      <w:bookmarkStart w:id="4648" w:name="_Toc52196442"/>
      <w:bookmarkStart w:id="4649" w:name="_Toc52197422"/>
      <w:bookmarkStart w:id="4650" w:name="_Toc53173145"/>
      <w:bookmarkStart w:id="4651" w:name="_Toc53173514"/>
      <w:bookmarkStart w:id="4652" w:name="_Toc61119514"/>
      <w:bookmarkStart w:id="4653" w:name="_Toc61119896"/>
      <w:bookmarkStart w:id="4654" w:name="_Toc67925953"/>
      <w:bookmarkStart w:id="4655" w:name="_Toc75273591"/>
      <w:bookmarkStart w:id="4656" w:name="_Toc76510491"/>
      <w:bookmarkStart w:id="4657" w:name="_Toc83129646"/>
      <w:bookmarkStart w:id="4658" w:name="_Toc90591178"/>
      <w:bookmarkStart w:id="4659" w:name="_Toc98864208"/>
      <w:bookmarkStart w:id="4660" w:name="_Toc99733457"/>
      <w:bookmarkStart w:id="4661" w:name="_Toc106577357"/>
      <w:bookmarkStart w:id="4662" w:name="_Toc114537108"/>
      <w:bookmarkStart w:id="4663" w:name="_Toc115257376"/>
      <w:bookmarkStart w:id="4664" w:name="_Toc123086696"/>
      <w:bookmarkStart w:id="4665" w:name="_Toc123088431"/>
      <w:bookmarkStart w:id="4666" w:name="_Toc124298087"/>
      <w:bookmarkStart w:id="4667" w:name="_Toc130574838"/>
      <w:bookmarkStart w:id="4668" w:name="_Toc131767248"/>
      <w:bookmarkStart w:id="4669" w:name="_Toc138887834"/>
      <w:bookmarkStart w:id="4670" w:name="_Toc145920032"/>
      <w:r w:rsidRPr="00C04A08">
        <w:t>6.3.3.7</w:t>
      </w:r>
      <w:r w:rsidRPr="00C04A08">
        <w:tab/>
        <w:t>PUSCH-PUCCH and PUSCH-SRS time masks</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4671" w:name="_Toc21340834"/>
      <w:bookmarkStart w:id="4672" w:name="_Toc29805281"/>
      <w:bookmarkStart w:id="4673" w:name="_Toc36456490"/>
      <w:bookmarkStart w:id="4674" w:name="_Toc36469588"/>
      <w:bookmarkStart w:id="4675" w:name="_Toc37253997"/>
      <w:bookmarkStart w:id="4676" w:name="_Toc37322854"/>
      <w:bookmarkStart w:id="4677" w:name="_Toc37324260"/>
      <w:bookmarkStart w:id="4678" w:name="_Toc45889783"/>
      <w:bookmarkStart w:id="4679" w:name="_Toc52196443"/>
      <w:bookmarkStart w:id="4680" w:name="_Toc52197423"/>
      <w:bookmarkStart w:id="4681" w:name="_Toc53173146"/>
      <w:bookmarkStart w:id="4682" w:name="_Toc53173515"/>
      <w:bookmarkStart w:id="4683" w:name="_Toc61119515"/>
      <w:bookmarkStart w:id="4684" w:name="_Toc61119897"/>
      <w:bookmarkStart w:id="4685" w:name="_Toc67925954"/>
      <w:bookmarkStart w:id="4686" w:name="_Toc75273592"/>
      <w:bookmarkStart w:id="4687" w:name="_Toc76510492"/>
      <w:bookmarkStart w:id="4688" w:name="_Toc83129647"/>
      <w:bookmarkStart w:id="4689" w:name="_Toc90591179"/>
      <w:bookmarkStart w:id="4690" w:name="_Toc98864209"/>
      <w:bookmarkStart w:id="4691" w:name="_Toc99733458"/>
      <w:bookmarkStart w:id="4692" w:name="_Toc106577358"/>
      <w:bookmarkStart w:id="4693" w:name="_Toc114537109"/>
      <w:bookmarkStart w:id="4694" w:name="_Toc115257377"/>
      <w:bookmarkStart w:id="4695" w:name="_Toc123086697"/>
      <w:bookmarkStart w:id="4696" w:name="_Toc123088432"/>
      <w:bookmarkStart w:id="4697" w:name="_Toc124298088"/>
      <w:bookmarkStart w:id="4698" w:name="_Toc130574839"/>
      <w:bookmarkStart w:id="4699" w:name="_Toc131767249"/>
      <w:bookmarkStart w:id="4700" w:name="_Toc138887835"/>
      <w:bookmarkStart w:id="4701" w:name="_Toc145920033"/>
      <w:r w:rsidRPr="00C04A08">
        <w:t>6.3.3.8</w:t>
      </w:r>
      <w:r w:rsidRPr="00C04A08">
        <w:tab/>
        <w:t>Transmit power time mask for consecutive slot or long subslot transmission and short subslot transmission boundaries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lastRenderedPageBreak/>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4702" w:name="_Toc21340835"/>
      <w:bookmarkStart w:id="4703" w:name="_Toc29805282"/>
      <w:bookmarkStart w:id="4704" w:name="_Toc36456491"/>
      <w:bookmarkStart w:id="4705" w:name="_Toc36469589"/>
      <w:bookmarkStart w:id="4706" w:name="_Toc37253998"/>
      <w:bookmarkStart w:id="4707" w:name="_Toc37322855"/>
      <w:bookmarkStart w:id="4708" w:name="_Toc37324261"/>
      <w:bookmarkStart w:id="4709" w:name="_Toc45889784"/>
      <w:bookmarkStart w:id="4710" w:name="_Toc52196444"/>
      <w:bookmarkStart w:id="4711" w:name="_Toc52197424"/>
      <w:bookmarkStart w:id="4712" w:name="_Toc53173147"/>
      <w:bookmarkStart w:id="4713" w:name="_Toc53173516"/>
      <w:bookmarkStart w:id="4714" w:name="_Toc61119516"/>
      <w:bookmarkStart w:id="4715" w:name="_Toc61119898"/>
      <w:bookmarkStart w:id="4716" w:name="_Toc67925955"/>
      <w:bookmarkStart w:id="4717" w:name="_Toc75273593"/>
      <w:bookmarkStart w:id="4718" w:name="_Toc76510493"/>
      <w:bookmarkStart w:id="4719" w:name="_Toc83129648"/>
      <w:bookmarkStart w:id="4720" w:name="_Toc90591180"/>
      <w:bookmarkStart w:id="4721" w:name="_Toc98864210"/>
      <w:bookmarkStart w:id="4722" w:name="_Toc99733459"/>
      <w:bookmarkStart w:id="4723" w:name="_Toc106577359"/>
      <w:bookmarkStart w:id="4724" w:name="_Toc114537110"/>
      <w:bookmarkStart w:id="4725" w:name="_Toc115257378"/>
      <w:bookmarkStart w:id="4726" w:name="_Toc123086698"/>
      <w:bookmarkStart w:id="4727" w:name="_Toc123088433"/>
      <w:bookmarkStart w:id="4728" w:name="_Toc124298089"/>
      <w:bookmarkStart w:id="4729" w:name="_Toc130574840"/>
      <w:bookmarkStart w:id="4730" w:name="_Toc131767250"/>
      <w:bookmarkStart w:id="4731" w:name="_Toc138887836"/>
      <w:bookmarkStart w:id="4732" w:name="_Toc145920034"/>
      <w:r w:rsidRPr="00C04A08">
        <w:t>6.3.3.9</w:t>
      </w:r>
      <w:r w:rsidRPr="00C04A08">
        <w:tab/>
        <w:t>Transmit power time mask for consecutive short subslot transmissions boundaries</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4733" w:name="_Toc21340836"/>
      <w:bookmarkStart w:id="4734" w:name="_Toc29805283"/>
      <w:bookmarkStart w:id="4735" w:name="_Toc36456492"/>
      <w:bookmarkStart w:id="4736" w:name="_Toc36469590"/>
      <w:bookmarkStart w:id="4737" w:name="_Toc37253999"/>
      <w:bookmarkStart w:id="4738" w:name="_Toc37322856"/>
      <w:bookmarkStart w:id="4739" w:name="_Toc37324262"/>
      <w:bookmarkStart w:id="4740" w:name="_Toc45889785"/>
      <w:bookmarkStart w:id="4741" w:name="_Toc52196445"/>
      <w:bookmarkStart w:id="4742" w:name="_Toc52197425"/>
      <w:bookmarkStart w:id="4743" w:name="_Toc53173148"/>
      <w:bookmarkStart w:id="4744" w:name="_Toc53173517"/>
      <w:bookmarkStart w:id="4745" w:name="_Toc61119517"/>
      <w:bookmarkStart w:id="4746" w:name="_Toc61119899"/>
      <w:bookmarkStart w:id="4747" w:name="_Toc67925956"/>
      <w:bookmarkStart w:id="4748" w:name="_Toc75273594"/>
      <w:bookmarkStart w:id="4749" w:name="_Toc76510494"/>
      <w:bookmarkStart w:id="4750" w:name="_Toc83129649"/>
      <w:bookmarkStart w:id="4751" w:name="_Toc90591181"/>
      <w:bookmarkStart w:id="4752" w:name="_Toc98864211"/>
      <w:bookmarkStart w:id="4753" w:name="_Toc99733460"/>
      <w:bookmarkStart w:id="4754" w:name="_Toc106577360"/>
      <w:bookmarkStart w:id="4755" w:name="_Toc114537111"/>
      <w:bookmarkStart w:id="4756" w:name="_Toc115257379"/>
      <w:bookmarkStart w:id="4757" w:name="_Toc123086699"/>
      <w:bookmarkStart w:id="4758" w:name="_Toc123088434"/>
      <w:bookmarkStart w:id="4759" w:name="_Toc124298090"/>
      <w:bookmarkStart w:id="4760" w:name="_Toc130574841"/>
      <w:bookmarkStart w:id="4761" w:name="_Toc131767251"/>
      <w:bookmarkStart w:id="4762" w:name="_Toc138887837"/>
      <w:bookmarkStart w:id="4763" w:name="_Toc145920035"/>
      <w:r w:rsidRPr="00C04A08">
        <w:lastRenderedPageBreak/>
        <w:t>6.3.4</w:t>
      </w:r>
      <w:r w:rsidRPr="00C04A08">
        <w:tab/>
        <w:t>Power control</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4CB3F54F" w14:textId="77777777" w:rsidR="00842EF7" w:rsidRPr="00C04A08" w:rsidRDefault="00842EF7" w:rsidP="00842EF7">
      <w:pPr>
        <w:pStyle w:val="Heading4"/>
      </w:pPr>
      <w:bookmarkStart w:id="4764" w:name="_Toc21340837"/>
      <w:bookmarkStart w:id="4765" w:name="_Toc29805284"/>
      <w:bookmarkStart w:id="4766" w:name="_Toc36456493"/>
      <w:bookmarkStart w:id="4767" w:name="_Toc36469591"/>
      <w:bookmarkStart w:id="4768" w:name="_Toc37254000"/>
      <w:bookmarkStart w:id="4769" w:name="_Toc37322857"/>
      <w:bookmarkStart w:id="4770" w:name="_Toc37324263"/>
      <w:bookmarkStart w:id="4771" w:name="_Toc45889786"/>
      <w:bookmarkStart w:id="4772" w:name="_Toc52196446"/>
      <w:bookmarkStart w:id="4773" w:name="_Toc52197426"/>
      <w:bookmarkStart w:id="4774" w:name="_Toc53173149"/>
      <w:bookmarkStart w:id="4775" w:name="_Toc53173518"/>
      <w:bookmarkStart w:id="4776" w:name="_Toc61119518"/>
      <w:bookmarkStart w:id="4777" w:name="_Toc61119900"/>
      <w:bookmarkStart w:id="4778" w:name="_Toc67925957"/>
      <w:bookmarkStart w:id="4779" w:name="_Toc75273595"/>
      <w:bookmarkStart w:id="4780" w:name="_Toc76510495"/>
      <w:bookmarkStart w:id="4781" w:name="_Toc83129650"/>
      <w:bookmarkStart w:id="4782" w:name="_Toc90591182"/>
      <w:bookmarkStart w:id="4783" w:name="_Toc98864212"/>
      <w:bookmarkStart w:id="4784" w:name="_Toc99733461"/>
      <w:bookmarkStart w:id="4785" w:name="_Toc106577361"/>
      <w:bookmarkStart w:id="4786" w:name="_Toc114537112"/>
      <w:bookmarkStart w:id="4787" w:name="_Toc115257380"/>
      <w:bookmarkStart w:id="4788" w:name="_Toc123086700"/>
      <w:bookmarkStart w:id="4789" w:name="_Toc123088435"/>
      <w:bookmarkStart w:id="4790" w:name="_Toc124298091"/>
      <w:bookmarkStart w:id="4791" w:name="_Toc130574842"/>
      <w:bookmarkStart w:id="4792" w:name="_Toc131767252"/>
      <w:bookmarkStart w:id="4793" w:name="_Toc138887838"/>
      <w:bookmarkStart w:id="4794" w:name="_Toc145920036"/>
      <w:r w:rsidRPr="00C04A08">
        <w:t>6.3.4.1</w:t>
      </w:r>
      <w:r w:rsidRPr="00C04A08">
        <w:tab/>
        <w:t>General</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4795" w:name="_Toc21340838"/>
      <w:bookmarkStart w:id="4796" w:name="_Toc29805285"/>
      <w:bookmarkStart w:id="4797" w:name="_Toc36456494"/>
      <w:bookmarkStart w:id="4798" w:name="_Toc36469592"/>
      <w:bookmarkStart w:id="4799" w:name="_Toc37254001"/>
      <w:bookmarkStart w:id="4800" w:name="_Toc37322858"/>
      <w:bookmarkStart w:id="4801" w:name="_Toc37324264"/>
      <w:bookmarkStart w:id="4802" w:name="_Toc45889787"/>
      <w:bookmarkStart w:id="4803" w:name="_Toc52196447"/>
      <w:bookmarkStart w:id="4804" w:name="_Toc52197427"/>
      <w:bookmarkStart w:id="4805" w:name="_Toc53173150"/>
      <w:bookmarkStart w:id="4806" w:name="_Toc53173519"/>
      <w:bookmarkStart w:id="4807" w:name="_Toc61119519"/>
      <w:bookmarkStart w:id="4808" w:name="_Toc61119901"/>
      <w:bookmarkStart w:id="4809" w:name="_Toc67925958"/>
      <w:bookmarkStart w:id="4810" w:name="_Toc75273596"/>
      <w:bookmarkStart w:id="4811" w:name="_Toc76510496"/>
      <w:bookmarkStart w:id="4812" w:name="_Toc83129651"/>
      <w:bookmarkStart w:id="4813" w:name="_Toc90591183"/>
      <w:bookmarkStart w:id="4814" w:name="_Toc98864213"/>
      <w:bookmarkStart w:id="4815" w:name="_Toc99733462"/>
      <w:bookmarkStart w:id="4816" w:name="_Toc106577362"/>
      <w:bookmarkStart w:id="4817" w:name="_Toc114537113"/>
      <w:bookmarkStart w:id="4818" w:name="_Toc115257381"/>
      <w:bookmarkStart w:id="4819" w:name="_Toc123086701"/>
      <w:bookmarkStart w:id="4820" w:name="_Toc123088436"/>
      <w:bookmarkStart w:id="4821" w:name="_Toc124298092"/>
      <w:bookmarkStart w:id="4822" w:name="_Toc130574843"/>
      <w:bookmarkStart w:id="4823" w:name="_Toc131767253"/>
      <w:bookmarkStart w:id="4824" w:name="_Toc138887839"/>
      <w:bookmarkStart w:id="4825" w:name="_Toc145920037"/>
      <w:r w:rsidRPr="00C04A08">
        <w:t>6.3.4.2</w:t>
      </w:r>
      <w:r w:rsidRPr="00C04A08">
        <w:tab/>
        <w:t>Absolute power tolerance</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4826" w:name="_Toc21340839"/>
      <w:bookmarkStart w:id="4827" w:name="_Toc29805286"/>
      <w:bookmarkStart w:id="4828" w:name="_Toc36456495"/>
      <w:bookmarkStart w:id="4829" w:name="_Toc36469593"/>
      <w:bookmarkStart w:id="4830" w:name="_Toc37254002"/>
      <w:bookmarkStart w:id="4831" w:name="_Toc37322859"/>
      <w:bookmarkStart w:id="4832" w:name="_Toc37324265"/>
      <w:bookmarkStart w:id="4833" w:name="_Toc45889788"/>
      <w:bookmarkStart w:id="4834" w:name="_Toc52196448"/>
      <w:bookmarkStart w:id="4835" w:name="_Toc52197428"/>
      <w:bookmarkStart w:id="4836" w:name="_Toc53173151"/>
      <w:bookmarkStart w:id="4837" w:name="_Toc53173520"/>
      <w:bookmarkStart w:id="4838" w:name="_Toc61119520"/>
      <w:bookmarkStart w:id="4839" w:name="_Toc61119902"/>
      <w:bookmarkStart w:id="4840" w:name="_Toc67925959"/>
      <w:bookmarkStart w:id="4841" w:name="_Toc75273597"/>
      <w:bookmarkStart w:id="4842" w:name="_Toc76510497"/>
      <w:bookmarkStart w:id="4843" w:name="_Toc83129652"/>
      <w:bookmarkStart w:id="4844" w:name="_Toc90591184"/>
      <w:bookmarkStart w:id="4845" w:name="_Toc98864214"/>
      <w:bookmarkStart w:id="4846" w:name="_Toc99733463"/>
      <w:bookmarkStart w:id="4847" w:name="_Toc106577363"/>
      <w:bookmarkStart w:id="4848" w:name="_Toc114537114"/>
      <w:bookmarkStart w:id="4849" w:name="_Toc115257382"/>
      <w:bookmarkStart w:id="4850" w:name="_Toc123086702"/>
      <w:bookmarkStart w:id="4851" w:name="_Toc123088437"/>
      <w:bookmarkStart w:id="4852" w:name="_Toc124298093"/>
      <w:bookmarkStart w:id="4853" w:name="_Toc130574844"/>
      <w:bookmarkStart w:id="4854" w:name="_Toc131767254"/>
      <w:bookmarkStart w:id="4855" w:name="_Toc138887840"/>
      <w:bookmarkStart w:id="4856" w:name="_Toc145920038"/>
      <w:r w:rsidRPr="00C04A08">
        <w:t>6.3.4.3</w:t>
      </w:r>
      <w:r w:rsidRPr="00C04A08">
        <w:tab/>
        <w:t>Relative power tolerance</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3A3BE5">
            <w:pPr>
              <w:pStyle w:val="TAN"/>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3A3BE5">
            <w:pPr>
              <w:pStyle w:val="TAN"/>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3A3BE5">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4857" w:name="_Toc21340840"/>
      <w:bookmarkStart w:id="4858" w:name="_Toc29805287"/>
      <w:bookmarkStart w:id="4859" w:name="_Toc36456496"/>
      <w:bookmarkStart w:id="4860" w:name="_Toc36469594"/>
      <w:bookmarkStart w:id="4861" w:name="_Toc37254003"/>
      <w:bookmarkStart w:id="4862" w:name="_Toc37322860"/>
      <w:bookmarkStart w:id="4863" w:name="_Toc37324266"/>
      <w:bookmarkStart w:id="4864" w:name="_Toc45889789"/>
      <w:bookmarkStart w:id="4865" w:name="_Toc52196449"/>
      <w:bookmarkStart w:id="4866" w:name="_Toc52197429"/>
      <w:bookmarkStart w:id="4867" w:name="_Toc53173152"/>
      <w:bookmarkStart w:id="4868" w:name="_Toc53173521"/>
      <w:bookmarkStart w:id="4869" w:name="_Toc61119521"/>
      <w:bookmarkStart w:id="4870" w:name="_Toc61119903"/>
      <w:bookmarkStart w:id="4871" w:name="_Toc67925960"/>
      <w:bookmarkStart w:id="4872" w:name="_Toc75273598"/>
      <w:bookmarkStart w:id="4873" w:name="_Toc76510498"/>
      <w:bookmarkStart w:id="4874" w:name="_Toc83129653"/>
      <w:bookmarkStart w:id="4875" w:name="_Toc90591185"/>
      <w:bookmarkStart w:id="4876" w:name="_Toc98864215"/>
      <w:bookmarkStart w:id="4877" w:name="_Toc99733464"/>
      <w:bookmarkStart w:id="4878" w:name="_Toc106577364"/>
      <w:bookmarkStart w:id="4879" w:name="_Toc114537115"/>
      <w:bookmarkStart w:id="4880" w:name="_Toc115257383"/>
      <w:bookmarkStart w:id="4881" w:name="_Toc123086703"/>
      <w:bookmarkStart w:id="4882" w:name="_Toc123088438"/>
      <w:bookmarkStart w:id="4883" w:name="_Toc124298094"/>
      <w:bookmarkStart w:id="4884" w:name="_Toc130574845"/>
      <w:bookmarkStart w:id="4885" w:name="_Toc131767255"/>
      <w:bookmarkStart w:id="4886" w:name="_Toc138887841"/>
      <w:bookmarkStart w:id="4887" w:name="_Toc145920039"/>
      <w:r w:rsidRPr="00C04A08">
        <w:t>6.3.4.4</w:t>
      </w:r>
      <w:r w:rsidRPr="00C04A08">
        <w:tab/>
        <w:t>Aggregate power tolerance</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4888" w:name="_Toc21340841"/>
      <w:bookmarkStart w:id="4889" w:name="_Toc29805288"/>
      <w:bookmarkStart w:id="4890" w:name="_Toc36456497"/>
      <w:bookmarkStart w:id="4891" w:name="_Toc36469595"/>
      <w:bookmarkStart w:id="4892" w:name="_Toc37254004"/>
      <w:bookmarkStart w:id="4893" w:name="_Toc37322861"/>
      <w:bookmarkStart w:id="4894" w:name="_Toc37324267"/>
      <w:bookmarkStart w:id="4895" w:name="_Toc45889790"/>
      <w:bookmarkStart w:id="4896" w:name="_Toc52196450"/>
      <w:bookmarkStart w:id="4897" w:name="_Toc52197430"/>
      <w:bookmarkStart w:id="4898" w:name="_Toc53173153"/>
      <w:bookmarkStart w:id="4899" w:name="_Toc53173522"/>
      <w:bookmarkStart w:id="4900" w:name="_Toc61119522"/>
      <w:bookmarkStart w:id="4901" w:name="_Toc61119904"/>
      <w:bookmarkStart w:id="4902" w:name="_Toc67925961"/>
      <w:bookmarkStart w:id="4903" w:name="_Toc75273599"/>
      <w:bookmarkStart w:id="4904" w:name="_Toc76510499"/>
      <w:bookmarkStart w:id="4905" w:name="_Toc83129654"/>
      <w:bookmarkStart w:id="4906" w:name="_Toc90591186"/>
      <w:bookmarkStart w:id="4907" w:name="_Toc98864216"/>
      <w:bookmarkStart w:id="4908" w:name="_Toc99733465"/>
      <w:bookmarkStart w:id="4909" w:name="_Toc106577365"/>
      <w:bookmarkStart w:id="4910" w:name="_Toc114537116"/>
      <w:bookmarkStart w:id="4911" w:name="_Toc115257384"/>
      <w:bookmarkStart w:id="4912" w:name="_Toc123086704"/>
      <w:bookmarkStart w:id="4913" w:name="_Toc123088439"/>
      <w:bookmarkStart w:id="4914" w:name="_Toc124298095"/>
      <w:bookmarkStart w:id="4915" w:name="_Toc130574846"/>
      <w:bookmarkStart w:id="4916" w:name="_Toc131767256"/>
      <w:bookmarkStart w:id="4917" w:name="_Toc138887842"/>
      <w:bookmarkStart w:id="4918" w:name="_Toc145920040"/>
      <w:r w:rsidRPr="00C04A08">
        <w:t>6.3A</w:t>
      </w:r>
      <w:r w:rsidRPr="00C04A08">
        <w:tab/>
        <w:t>Output power dynamics for CA</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4A4BFEA1" w14:textId="77777777" w:rsidR="00842EF7" w:rsidRPr="00C04A08" w:rsidRDefault="00842EF7" w:rsidP="00842EF7">
      <w:pPr>
        <w:pStyle w:val="Heading3"/>
      </w:pPr>
      <w:bookmarkStart w:id="4919" w:name="_Toc21340842"/>
      <w:bookmarkStart w:id="4920" w:name="_Toc29805289"/>
      <w:bookmarkStart w:id="4921" w:name="_Toc36456498"/>
      <w:bookmarkStart w:id="4922" w:name="_Toc36469596"/>
      <w:bookmarkStart w:id="4923" w:name="_Toc37254005"/>
      <w:bookmarkStart w:id="4924" w:name="_Toc37322862"/>
      <w:bookmarkStart w:id="4925" w:name="_Toc37324268"/>
      <w:bookmarkStart w:id="4926" w:name="_Toc45889791"/>
      <w:bookmarkStart w:id="4927" w:name="_Toc52196451"/>
      <w:bookmarkStart w:id="4928" w:name="_Toc52197431"/>
      <w:bookmarkStart w:id="4929" w:name="_Toc53173154"/>
      <w:bookmarkStart w:id="4930" w:name="_Toc53173523"/>
      <w:bookmarkStart w:id="4931" w:name="_Toc61119523"/>
      <w:bookmarkStart w:id="4932" w:name="_Toc61119905"/>
      <w:bookmarkStart w:id="4933" w:name="_Toc67925962"/>
      <w:bookmarkStart w:id="4934" w:name="_Toc75273600"/>
      <w:bookmarkStart w:id="4935" w:name="_Toc76510500"/>
      <w:bookmarkStart w:id="4936" w:name="_Toc83129655"/>
      <w:bookmarkStart w:id="4937" w:name="_Toc90591187"/>
      <w:bookmarkStart w:id="4938" w:name="_Toc98864217"/>
      <w:bookmarkStart w:id="4939" w:name="_Toc99733466"/>
      <w:bookmarkStart w:id="4940" w:name="_Toc106577366"/>
      <w:bookmarkStart w:id="4941" w:name="_Toc114537117"/>
      <w:bookmarkStart w:id="4942" w:name="_Toc115257385"/>
      <w:bookmarkStart w:id="4943" w:name="_Toc123086705"/>
      <w:bookmarkStart w:id="4944" w:name="_Toc123088440"/>
      <w:bookmarkStart w:id="4945" w:name="_Toc124298096"/>
      <w:bookmarkStart w:id="4946" w:name="_Toc130574847"/>
      <w:bookmarkStart w:id="4947" w:name="_Toc131767257"/>
      <w:bookmarkStart w:id="4948" w:name="_Toc138887843"/>
      <w:bookmarkStart w:id="4949" w:name="_Toc145920041"/>
      <w:r w:rsidRPr="00C04A08">
        <w:t>6.3A.1</w:t>
      </w:r>
      <w:r w:rsidRPr="00C04A08">
        <w:tab/>
        <w:t>Minimum output power for CA</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4950" w:name="_Toc21340843"/>
      <w:bookmarkStart w:id="4951" w:name="_Toc29805290"/>
      <w:bookmarkStart w:id="4952" w:name="_Toc36456499"/>
      <w:bookmarkStart w:id="4953" w:name="_Toc36469597"/>
      <w:bookmarkStart w:id="4954" w:name="_Toc37254006"/>
      <w:bookmarkStart w:id="4955" w:name="_Toc37322863"/>
      <w:bookmarkStart w:id="4956" w:name="_Toc37324269"/>
      <w:bookmarkStart w:id="4957" w:name="_Toc45889792"/>
      <w:bookmarkStart w:id="4958" w:name="_Toc52196452"/>
      <w:bookmarkStart w:id="4959" w:name="_Toc52197432"/>
      <w:bookmarkStart w:id="4960" w:name="_Toc53173155"/>
      <w:bookmarkStart w:id="4961" w:name="_Toc53173524"/>
      <w:bookmarkStart w:id="4962" w:name="_Toc61119524"/>
      <w:bookmarkStart w:id="4963" w:name="_Toc61119906"/>
      <w:bookmarkStart w:id="4964" w:name="_Toc67925963"/>
      <w:bookmarkStart w:id="4965" w:name="_Toc75273601"/>
      <w:bookmarkStart w:id="4966" w:name="_Toc76510501"/>
      <w:bookmarkStart w:id="4967" w:name="_Toc83129656"/>
      <w:bookmarkStart w:id="4968" w:name="_Toc90591188"/>
      <w:bookmarkStart w:id="4969" w:name="_Toc98864218"/>
      <w:bookmarkStart w:id="4970" w:name="_Toc99733467"/>
      <w:bookmarkStart w:id="4971" w:name="_Toc106577367"/>
      <w:bookmarkStart w:id="4972" w:name="_Toc114537118"/>
      <w:bookmarkStart w:id="4973" w:name="_Toc115257386"/>
      <w:bookmarkStart w:id="4974" w:name="_Toc123086706"/>
      <w:bookmarkStart w:id="4975" w:name="_Toc123088441"/>
      <w:bookmarkStart w:id="4976" w:name="_Toc124298097"/>
      <w:bookmarkStart w:id="4977" w:name="_Toc130574848"/>
      <w:bookmarkStart w:id="4978" w:name="_Toc131767258"/>
      <w:bookmarkStart w:id="4979" w:name="_Toc138887844"/>
      <w:bookmarkStart w:id="4980" w:name="_Toc145920042"/>
      <w:r w:rsidRPr="00C04A08">
        <w:t>6.3A.1.0</w:t>
      </w:r>
      <w:r w:rsidRPr="00C04A08">
        <w:tab/>
        <w:t>General</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4981" w:name="_Toc21340844"/>
      <w:bookmarkStart w:id="4982" w:name="_Toc29805291"/>
      <w:bookmarkStart w:id="4983" w:name="_Toc36456500"/>
      <w:bookmarkStart w:id="4984" w:name="_Toc36469598"/>
      <w:bookmarkStart w:id="4985" w:name="_Toc37254007"/>
      <w:bookmarkStart w:id="4986" w:name="_Toc37322864"/>
      <w:bookmarkStart w:id="4987" w:name="_Toc37324270"/>
      <w:bookmarkStart w:id="4988" w:name="_Toc45889793"/>
      <w:r w:rsidRPr="00C04A08">
        <w:lastRenderedPageBreak/>
        <w:t>The minimum output power is defined as the mean power in at least one sub frame (1ms).</w:t>
      </w:r>
    </w:p>
    <w:p w14:paraId="03B64D86" w14:textId="77777777" w:rsidR="00842EF7" w:rsidRPr="00C04A08" w:rsidRDefault="00842EF7" w:rsidP="00842EF7">
      <w:pPr>
        <w:pStyle w:val="Heading4"/>
      </w:pPr>
      <w:bookmarkStart w:id="4989" w:name="_Toc52196453"/>
      <w:bookmarkStart w:id="4990" w:name="_Toc52197433"/>
      <w:bookmarkStart w:id="4991" w:name="_Toc53173156"/>
      <w:bookmarkStart w:id="4992" w:name="_Toc53173525"/>
      <w:bookmarkStart w:id="4993" w:name="_Toc61119525"/>
      <w:bookmarkStart w:id="4994" w:name="_Toc61119907"/>
      <w:bookmarkStart w:id="4995" w:name="_Toc67925964"/>
      <w:bookmarkStart w:id="4996" w:name="_Toc75273602"/>
      <w:bookmarkStart w:id="4997" w:name="_Toc76510502"/>
      <w:bookmarkStart w:id="4998" w:name="_Toc83129657"/>
      <w:bookmarkStart w:id="4999" w:name="_Toc90591189"/>
      <w:bookmarkStart w:id="5000" w:name="_Toc98864219"/>
      <w:bookmarkStart w:id="5001" w:name="_Toc99733468"/>
      <w:bookmarkStart w:id="5002" w:name="_Toc106577368"/>
      <w:bookmarkStart w:id="5003" w:name="_Toc114537119"/>
      <w:bookmarkStart w:id="5004" w:name="_Toc115257387"/>
      <w:bookmarkStart w:id="5005" w:name="_Toc123086707"/>
      <w:bookmarkStart w:id="5006" w:name="_Toc123088442"/>
      <w:bookmarkStart w:id="5007" w:name="_Toc124298098"/>
      <w:bookmarkStart w:id="5008" w:name="_Toc130574849"/>
      <w:bookmarkStart w:id="5009" w:name="_Toc131767259"/>
      <w:bookmarkStart w:id="5010" w:name="_Toc138887845"/>
      <w:bookmarkStart w:id="5011" w:name="_Toc145920043"/>
      <w:r w:rsidRPr="00C04A08">
        <w:t>6.3A.1.1</w:t>
      </w:r>
      <w:r w:rsidRPr="00C04A08">
        <w:tab/>
        <w:t>Minimum output power for power class 1</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5012" w:name="_Toc21340845"/>
      <w:bookmarkStart w:id="5013" w:name="_Toc29805292"/>
      <w:bookmarkStart w:id="5014" w:name="_Toc36456501"/>
      <w:bookmarkStart w:id="5015" w:name="_Toc36469599"/>
      <w:bookmarkStart w:id="5016" w:name="_Toc37254008"/>
      <w:bookmarkStart w:id="5017" w:name="_Toc37322865"/>
      <w:bookmarkStart w:id="5018" w:name="_Toc37324271"/>
      <w:bookmarkStart w:id="5019" w:name="_Toc45889794"/>
      <w:bookmarkStart w:id="5020" w:name="_Toc52196454"/>
      <w:bookmarkStart w:id="5021" w:name="_Toc52197434"/>
      <w:bookmarkStart w:id="5022" w:name="_Toc53173157"/>
      <w:bookmarkStart w:id="5023" w:name="_Toc53173526"/>
      <w:bookmarkStart w:id="5024" w:name="_Toc61119526"/>
      <w:bookmarkStart w:id="5025" w:name="_Toc61119908"/>
      <w:bookmarkStart w:id="5026" w:name="_Toc67925965"/>
      <w:bookmarkStart w:id="5027" w:name="_Toc75273603"/>
      <w:bookmarkStart w:id="5028" w:name="_Toc76510503"/>
      <w:bookmarkStart w:id="5029" w:name="_Toc83129658"/>
      <w:bookmarkStart w:id="5030" w:name="_Toc90591190"/>
      <w:bookmarkStart w:id="5031" w:name="_Toc98864220"/>
      <w:bookmarkStart w:id="5032" w:name="_Toc99733469"/>
      <w:bookmarkStart w:id="5033" w:name="_Toc106577369"/>
      <w:bookmarkStart w:id="5034" w:name="_Toc114537120"/>
      <w:bookmarkStart w:id="5035" w:name="_Toc115257388"/>
      <w:bookmarkStart w:id="5036" w:name="_Toc123086708"/>
      <w:bookmarkStart w:id="5037" w:name="_Toc123088443"/>
      <w:bookmarkStart w:id="5038" w:name="_Toc124298099"/>
      <w:bookmarkStart w:id="5039" w:name="_Toc130574850"/>
      <w:bookmarkStart w:id="5040" w:name="_Toc131767260"/>
      <w:bookmarkStart w:id="5041" w:name="_Toc138887846"/>
      <w:bookmarkStart w:id="5042" w:name="_Toc145920044"/>
      <w:r w:rsidRPr="00C04A08">
        <w:t>6.3A.1.2</w:t>
      </w:r>
      <w:r w:rsidRPr="00C04A08">
        <w:tab/>
        <w:t>Minimum output power for power class 2, 3, and 4</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975811">
            <w:pPr>
              <w:pStyle w:val="TAN"/>
            </w:pPr>
            <w:r w:rsidRPr="00C04A08">
              <w:t>NOTE 1:</w:t>
            </w:r>
            <w:r w:rsidRPr="00C04A08">
              <w:tab/>
              <w:t>n260 is not applied for power class 2.</w:t>
            </w:r>
          </w:p>
          <w:p w14:paraId="0438E6EF" w14:textId="414545BA" w:rsidR="00156662" w:rsidRPr="00C04A08" w:rsidRDefault="003503E6" w:rsidP="00975811">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662F9F69" w:rsidR="00393343" w:rsidRPr="00FE760F" w:rsidRDefault="00393343" w:rsidP="00393343">
      <w:pPr>
        <w:pStyle w:val="Heading4"/>
      </w:pPr>
      <w:bookmarkStart w:id="5043" w:name="_Toc67925966"/>
      <w:bookmarkStart w:id="5044" w:name="_Toc75273604"/>
      <w:bookmarkStart w:id="5045" w:name="_Toc76510504"/>
      <w:bookmarkStart w:id="5046" w:name="_Toc83129659"/>
      <w:bookmarkStart w:id="5047" w:name="_Toc90591191"/>
      <w:bookmarkStart w:id="5048" w:name="_Toc98864221"/>
      <w:bookmarkStart w:id="5049" w:name="_Toc99733470"/>
      <w:bookmarkStart w:id="5050" w:name="_Toc106577370"/>
      <w:bookmarkStart w:id="5051" w:name="_Toc114537121"/>
      <w:bookmarkStart w:id="5052" w:name="_Toc115257389"/>
      <w:bookmarkStart w:id="5053" w:name="_Toc123086709"/>
      <w:bookmarkStart w:id="5054" w:name="_Toc123088444"/>
      <w:bookmarkStart w:id="5055" w:name="_Toc124298100"/>
      <w:bookmarkStart w:id="5056" w:name="_Toc130574851"/>
      <w:bookmarkStart w:id="5057" w:name="_Toc131767261"/>
      <w:bookmarkStart w:id="5058" w:name="_Toc138887847"/>
      <w:bookmarkStart w:id="5059" w:name="_Toc145920045"/>
      <w:r>
        <w:lastRenderedPageBreak/>
        <w:t>6.3A.1.3</w:t>
      </w:r>
      <w:r w:rsidRPr="00FE760F">
        <w:tab/>
        <w:t xml:space="preserve">Minimum output power for power class </w:t>
      </w:r>
      <w:r>
        <w:t>5</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r w:rsidR="008C3A4F">
        <w:t xml:space="preserve"> and 6</w:t>
      </w:r>
      <w:bookmarkEnd w:id="5059"/>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CE47155" w:rsidR="00393343" w:rsidRPr="00FE760F" w:rsidRDefault="008C3A4F" w:rsidP="00393343">
      <w:pPr>
        <w:pStyle w:val="TH"/>
      </w:pPr>
      <w:r w:rsidRPr="00FE760F">
        <w:t>Table 6.3A.1.</w:t>
      </w:r>
      <w:r>
        <w:t>3</w:t>
      </w:r>
      <w:r w:rsidRPr="00FE760F">
        <w:t xml:space="preserve">-1: Minimum output power for CA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2793EA8D" w:rsidR="00393343" w:rsidRPr="00FE760F" w:rsidRDefault="00A04A7F" w:rsidP="00990156">
            <w:pPr>
              <w:pStyle w:val="TAC"/>
            </w:pPr>
            <w:r w:rsidRPr="00FE760F">
              <w:t>n257, n258</w:t>
            </w:r>
            <w:r>
              <w:t>, n259,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r w:rsidR="00A04A7F" w:rsidRPr="00FE760F" w14:paraId="2C4784A6" w14:textId="77777777" w:rsidTr="00277625">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B14D57E" w14:textId="77777777" w:rsidR="00A04A7F" w:rsidRPr="00A04A7F" w:rsidRDefault="00A04A7F" w:rsidP="00A04A7F">
            <w:pPr>
              <w:pStyle w:val="TAN"/>
              <w:rPr>
                <w:rFonts w:eastAsia="SimSun"/>
                <w:lang w:eastAsia="zh-CN"/>
              </w:rPr>
            </w:pPr>
            <w:r w:rsidRPr="00A04A7F">
              <w:rPr>
                <w:rFonts w:eastAsia="SimSun"/>
                <w:lang w:eastAsia="zh-CN"/>
              </w:rPr>
              <w:t>NOTE 1:</w:t>
            </w:r>
            <w:r w:rsidRPr="00A04A7F">
              <w:rPr>
                <w:rFonts w:eastAsia="SimSun"/>
                <w:lang w:eastAsia="zh-CN"/>
              </w:rPr>
              <w:tab/>
              <w:t>n261 is not applied for power class 5.</w:t>
            </w:r>
          </w:p>
          <w:p w14:paraId="2D302D53" w14:textId="194F3185" w:rsidR="00A04A7F" w:rsidRPr="00FE760F" w:rsidRDefault="00A04A7F" w:rsidP="00A04A7F">
            <w:pPr>
              <w:pStyle w:val="TAN"/>
            </w:pPr>
            <w:r w:rsidRPr="00A04A7F">
              <w:rPr>
                <w:rFonts w:eastAsia="SimSun"/>
                <w:lang w:eastAsia="zh-CN"/>
              </w:rPr>
              <w:t>NOTE 2:</w:t>
            </w:r>
            <w:r w:rsidRPr="00A04A7F">
              <w:rPr>
                <w:rFonts w:eastAsia="SimSun"/>
                <w:lang w:eastAsia="zh-CN"/>
              </w:rPr>
              <w:tab/>
              <w:t>n259 is not applied for power class 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5060" w:name="_Toc21340846"/>
      <w:bookmarkStart w:id="5061" w:name="_Toc29805293"/>
      <w:bookmarkStart w:id="5062" w:name="_Toc36456502"/>
      <w:bookmarkStart w:id="5063" w:name="_Toc36469600"/>
      <w:bookmarkStart w:id="5064" w:name="_Toc37254009"/>
      <w:bookmarkStart w:id="5065" w:name="_Toc37322866"/>
      <w:bookmarkStart w:id="5066" w:name="_Toc37324272"/>
      <w:bookmarkStart w:id="5067" w:name="_Toc45889795"/>
      <w:bookmarkStart w:id="5068" w:name="_Toc52196455"/>
      <w:bookmarkStart w:id="5069" w:name="_Toc52197435"/>
      <w:bookmarkStart w:id="5070" w:name="_Toc53173158"/>
      <w:bookmarkStart w:id="5071" w:name="_Toc53173527"/>
      <w:bookmarkStart w:id="5072" w:name="_Toc61119527"/>
      <w:bookmarkStart w:id="5073" w:name="_Toc61119909"/>
      <w:bookmarkStart w:id="5074" w:name="_Toc67925967"/>
      <w:bookmarkStart w:id="5075" w:name="_Toc75273605"/>
      <w:bookmarkStart w:id="5076" w:name="_Toc76510505"/>
      <w:bookmarkStart w:id="5077" w:name="_Toc83129660"/>
      <w:bookmarkStart w:id="5078" w:name="_Toc90591192"/>
      <w:bookmarkStart w:id="5079" w:name="_Toc98864222"/>
      <w:bookmarkStart w:id="5080" w:name="_Toc99733471"/>
      <w:bookmarkStart w:id="5081" w:name="_Toc106577371"/>
      <w:bookmarkStart w:id="5082" w:name="_Toc114537122"/>
      <w:bookmarkStart w:id="5083" w:name="_Toc115257390"/>
      <w:bookmarkStart w:id="5084" w:name="_Toc123086710"/>
      <w:bookmarkStart w:id="5085" w:name="_Toc123088445"/>
      <w:bookmarkStart w:id="5086" w:name="_Toc124298101"/>
      <w:bookmarkStart w:id="5087" w:name="_Toc130574852"/>
      <w:bookmarkStart w:id="5088" w:name="_Toc131767262"/>
      <w:bookmarkStart w:id="5089" w:name="_Toc138887848"/>
      <w:bookmarkStart w:id="5090" w:name="_Toc145920046"/>
      <w:r w:rsidRPr="00C04A08">
        <w:t>6.3A.2</w:t>
      </w:r>
      <w:r w:rsidRPr="00C04A08">
        <w:tab/>
        <w:t>Transmit OFF power for CA</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5091" w:name="_Toc21340847"/>
      <w:bookmarkStart w:id="5092" w:name="_Toc29805294"/>
      <w:bookmarkStart w:id="5093" w:name="_Toc36456503"/>
      <w:bookmarkStart w:id="5094" w:name="_Toc36469601"/>
      <w:bookmarkStart w:id="5095" w:name="_Toc37254010"/>
      <w:bookmarkStart w:id="5096" w:name="_Toc37322867"/>
      <w:bookmarkStart w:id="5097" w:name="_Toc37324273"/>
      <w:bookmarkStart w:id="5098" w:name="_Toc45889796"/>
      <w:bookmarkStart w:id="5099" w:name="_Toc52196456"/>
      <w:bookmarkStart w:id="5100" w:name="_Toc52197436"/>
      <w:bookmarkStart w:id="5101" w:name="_Toc53173159"/>
      <w:bookmarkStart w:id="5102" w:name="_Toc53173528"/>
      <w:bookmarkStart w:id="5103" w:name="_Toc61119528"/>
      <w:bookmarkStart w:id="5104" w:name="_Toc61119910"/>
      <w:bookmarkStart w:id="5105" w:name="_Toc67925968"/>
      <w:bookmarkStart w:id="5106" w:name="_Toc75273606"/>
      <w:bookmarkStart w:id="5107" w:name="_Toc76510506"/>
      <w:bookmarkStart w:id="5108" w:name="_Toc83129661"/>
      <w:bookmarkStart w:id="5109" w:name="_Toc90591193"/>
      <w:bookmarkStart w:id="5110" w:name="_Toc98864223"/>
      <w:bookmarkStart w:id="5111" w:name="_Toc99733472"/>
      <w:bookmarkStart w:id="5112" w:name="_Toc106577372"/>
      <w:bookmarkStart w:id="5113" w:name="_Toc114537123"/>
      <w:bookmarkStart w:id="5114" w:name="_Toc115257391"/>
      <w:bookmarkStart w:id="5115" w:name="_Toc123086711"/>
      <w:bookmarkStart w:id="5116" w:name="_Toc123088446"/>
      <w:bookmarkStart w:id="5117" w:name="_Toc124298102"/>
      <w:bookmarkStart w:id="5118" w:name="_Toc130574853"/>
      <w:bookmarkStart w:id="5119" w:name="_Toc131767263"/>
      <w:bookmarkStart w:id="5120" w:name="_Toc138887849"/>
      <w:bookmarkStart w:id="5121" w:name="_Toc145920047"/>
      <w:r w:rsidRPr="00C04A08">
        <w:t>6.3A.3</w:t>
      </w:r>
      <w:r w:rsidRPr="00C04A08">
        <w:tab/>
        <w:t>Transmit ON/OFF time mask for CA</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261FF98C" w14:textId="04A83CFB" w:rsidR="00842EF7" w:rsidRDefault="00842EF7" w:rsidP="00842EF7">
      <w:r w:rsidRPr="00C04A08">
        <w:t xml:space="preserve">For intra-band contiguous </w:t>
      </w:r>
      <w:r w:rsidR="00E06914" w:rsidRPr="00C04A08">
        <w:t xml:space="preserve">and non-contiguous UL </w:t>
      </w:r>
      <w:r w:rsidRPr="00C04A08">
        <w:t xml:space="preserve">carrier aggregation, the general output power ON/OFF time mask specified in clause 6.3.3.2 is applicable for each component carrier during the ON power period and the transient </w:t>
      </w:r>
      <w:r w:rsidRPr="00C04A08">
        <w:lastRenderedPageBreak/>
        <w:t>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5122" w:name="_Toc21340848"/>
      <w:bookmarkStart w:id="5123" w:name="_Toc29805295"/>
      <w:bookmarkStart w:id="5124" w:name="_Toc36456504"/>
      <w:bookmarkStart w:id="5125" w:name="_Toc36469602"/>
      <w:bookmarkStart w:id="5126" w:name="_Toc37254011"/>
      <w:bookmarkStart w:id="5127" w:name="_Toc37322868"/>
      <w:bookmarkStart w:id="5128" w:name="_Toc37324274"/>
      <w:bookmarkStart w:id="5129" w:name="_Toc45889797"/>
      <w:bookmarkStart w:id="5130" w:name="_Toc52196457"/>
      <w:bookmarkStart w:id="5131" w:name="_Toc52197437"/>
      <w:bookmarkStart w:id="5132" w:name="_Toc53173160"/>
      <w:bookmarkStart w:id="5133" w:name="_Toc53173529"/>
      <w:bookmarkStart w:id="5134" w:name="_Toc61119529"/>
      <w:bookmarkStart w:id="5135" w:name="_Toc61119911"/>
      <w:bookmarkStart w:id="5136" w:name="_Toc67925969"/>
      <w:bookmarkStart w:id="5137" w:name="_Toc75273607"/>
      <w:bookmarkStart w:id="5138" w:name="_Toc76510507"/>
      <w:bookmarkStart w:id="5139" w:name="_Toc83129662"/>
      <w:bookmarkStart w:id="5140" w:name="_Toc90591194"/>
      <w:bookmarkStart w:id="5141" w:name="_Toc98864224"/>
      <w:bookmarkStart w:id="5142" w:name="_Toc99733473"/>
      <w:bookmarkStart w:id="5143" w:name="_Toc106577373"/>
      <w:bookmarkStart w:id="5144" w:name="_Toc114537124"/>
      <w:bookmarkStart w:id="5145" w:name="_Toc115257392"/>
      <w:bookmarkStart w:id="5146" w:name="_Toc123086712"/>
      <w:bookmarkStart w:id="5147" w:name="_Toc123088447"/>
      <w:bookmarkStart w:id="5148" w:name="_Toc124298103"/>
      <w:bookmarkStart w:id="5149" w:name="_Toc130574854"/>
      <w:bookmarkStart w:id="5150" w:name="_Toc131767264"/>
      <w:bookmarkStart w:id="5151" w:name="_Toc138887850"/>
      <w:bookmarkStart w:id="5152" w:name="_Toc145920048"/>
      <w:r w:rsidRPr="00C04A08">
        <w:t>6.3A.4</w:t>
      </w:r>
      <w:r w:rsidRPr="00C04A08">
        <w:tab/>
        <w:t>Power control for CA</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4ABCC203" w14:textId="77777777" w:rsidR="00842EF7" w:rsidRPr="00C04A08" w:rsidRDefault="00842EF7" w:rsidP="00842EF7">
      <w:pPr>
        <w:pStyle w:val="Heading4"/>
        <w:rPr>
          <w:rFonts w:eastAsia="Malgun Gothic"/>
        </w:rPr>
      </w:pPr>
      <w:bookmarkStart w:id="5153" w:name="_Toc21340849"/>
      <w:bookmarkStart w:id="5154" w:name="_Toc29805296"/>
      <w:bookmarkStart w:id="5155" w:name="_Toc36456505"/>
      <w:bookmarkStart w:id="5156" w:name="_Toc36469603"/>
      <w:bookmarkStart w:id="5157" w:name="_Toc37254012"/>
      <w:bookmarkStart w:id="5158" w:name="_Toc37322869"/>
      <w:bookmarkStart w:id="5159" w:name="_Toc37324275"/>
      <w:bookmarkStart w:id="5160" w:name="_Toc45889798"/>
      <w:bookmarkStart w:id="5161" w:name="_Toc52196458"/>
      <w:bookmarkStart w:id="5162" w:name="_Toc52197438"/>
      <w:bookmarkStart w:id="5163" w:name="_Toc53173161"/>
      <w:bookmarkStart w:id="5164" w:name="_Toc53173530"/>
      <w:bookmarkStart w:id="5165" w:name="_Toc61119530"/>
      <w:bookmarkStart w:id="5166" w:name="_Toc61119912"/>
      <w:bookmarkStart w:id="5167" w:name="_Toc67925970"/>
      <w:bookmarkStart w:id="5168" w:name="_Toc75273608"/>
      <w:bookmarkStart w:id="5169" w:name="_Toc76510508"/>
      <w:bookmarkStart w:id="5170" w:name="_Toc83129663"/>
      <w:bookmarkStart w:id="5171" w:name="_Toc90591195"/>
      <w:bookmarkStart w:id="5172" w:name="_Toc98864225"/>
      <w:bookmarkStart w:id="5173" w:name="_Toc99733474"/>
      <w:bookmarkStart w:id="5174" w:name="_Toc106577374"/>
      <w:bookmarkStart w:id="5175" w:name="_Toc114537125"/>
      <w:bookmarkStart w:id="5176" w:name="_Toc115257393"/>
      <w:bookmarkStart w:id="5177" w:name="_Toc123086713"/>
      <w:bookmarkStart w:id="5178" w:name="_Toc123088448"/>
      <w:bookmarkStart w:id="5179" w:name="_Toc124298104"/>
      <w:bookmarkStart w:id="5180" w:name="_Toc130574855"/>
      <w:bookmarkStart w:id="5181" w:name="_Toc131767265"/>
      <w:bookmarkStart w:id="5182" w:name="_Toc138887851"/>
      <w:bookmarkStart w:id="5183" w:name="_Toc145920049"/>
      <w:r w:rsidRPr="00C04A08">
        <w:rPr>
          <w:rFonts w:eastAsia="Malgun Gothic"/>
        </w:rPr>
        <w:t>6.3A.4.1</w:t>
      </w:r>
      <w:r w:rsidRPr="00C04A08">
        <w:rPr>
          <w:rFonts w:eastAsia="Malgun Gothic"/>
        </w:rPr>
        <w:tab/>
        <w:t>General</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466BCDF9" w14:textId="77777777" w:rsidR="00842EF7" w:rsidRPr="00C04A08" w:rsidRDefault="00842EF7" w:rsidP="00842EF7">
      <w:pPr>
        <w:rPr>
          <w:rFonts w:eastAsia="Malgun Gothic"/>
        </w:rPr>
      </w:pPr>
      <w:bookmarkStart w:id="5184" w:name="_Hlk519746368"/>
      <w:r w:rsidRPr="00C04A08">
        <w:rPr>
          <w:rFonts w:eastAsia="Malgun Gothic"/>
        </w:rPr>
        <w:t>The requirements in this clause apply to a UE when it has at least one of UL or DL configured for CA operation</w:t>
      </w:r>
      <w:bookmarkEnd w:id="5184"/>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lastRenderedPageBreak/>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5185" w:name="_Toc21340850"/>
      <w:bookmarkStart w:id="5186" w:name="_Toc29805297"/>
      <w:bookmarkStart w:id="5187" w:name="_Toc36456506"/>
      <w:bookmarkStart w:id="5188" w:name="_Toc36469604"/>
      <w:bookmarkStart w:id="5189" w:name="_Toc37254013"/>
      <w:bookmarkStart w:id="5190" w:name="_Toc37322870"/>
      <w:bookmarkStart w:id="5191" w:name="_Toc37324276"/>
      <w:bookmarkStart w:id="5192" w:name="_Toc45889799"/>
      <w:bookmarkStart w:id="5193" w:name="_Toc52196459"/>
      <w:bookmarkStart w:id="5194" w:name="_Toc52197439"/>
      <w:bookmarkStart w:id="5195" w:name="_Toc53173162"/>
      <w:bookmarkStart w:id="5196" w:name="_Toc53173531"/>
      <w:bookmarkStart w:id="5197" w:name="_Toc61119531"/>
      <w:bookmarkStart w:id="5198" w:name="_Toc61119913"/>
      <w:bookmarkStart w:id="5199" w:name="_Toc67925971"/>
      <w:bookmarkStart w:id="5200" w:name="_Toc75273609"/>
      <w:bookmarkStart w:id="5201" w:name="_Toc76510509"/>
      <w:bookmarkStart w:id="5202" w:name="_Toc83129664"/>
      <w:bookmarkStart w:id="5203" w:name="_Toc90591196"/>
      <w:bookmarkStart w:id="5204" w:name="_Toc98864226"/>
      <w:bookmarkStart w:id="5205" w:name="_Toc99733475"/>
      <w:bookmarkStart w:id="5206" w:name="_Toc106577375"/>
      <w:bookmarkStart w:id="5207" w:name="_Toc114537126"/>
      <w:bookmarkStart w:id="5208" w:name="_Toc115257394"/>
      <w:bookmarkStart w:id="5209" w:name="_Toc123086714"/>
      <w:bookmarkStart w:id="5210" w:name="_Toc123088449"/>
      <w:bookmarkStart w:id="5211" w:name="_Toc124298105"/>
      <w:bookmarkStart w:id="5212" w:name="_Toc130574856"/>
      <w:bookmarkStart w:id="5213" w:name="_Toc131767266"/>
      <w:bookmarkStart w:id="5214" w:name="_Toc138887852"/>
      <w:bookmarkStart w:id="5215" w:name="_Toc145920050"/>
      <w:r w:rsidRPr="00C04A08">
        <w:t>6.3D</w:t>
      </w:r>
      <w:r w:rsidRPr="00C04A08">
        <w:tab/>
        <w:t>Output power dynamics for UL MIMO</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0232F12" w14:textId="77777777" w:rsidR="00B44295" w:rsidRPr="00C04A08" w:rsidRDefault="00B44295" w:rsidP="00B44295">
      <w:pPr>
        <w:pStyle w:val="Heading3"/>
      </w:pPr>
      <w:bookmarkStart w:id="5216" w:name="_Toc83129665"/>
      <w:bookmarkStart w:id="5217" w:name="_Toc90591197"/>
      <w:bookmarkStart w:id="5218" w:name="_Toc98864227"/>
      <w:bookmarkStart w:id="5219" w:name="_Toc99733476"/>
      <w:bookmarkStart w:id="5220" w:name="_Toc106577376"/>
      <w:bookmarkStart w:id="5221" w:name="_Toc114537127"/>
      <w:bookmarkStart w:id="5222" w:name="_Toc115257395"/>
      <w:bookmarkStart w:id="5223" w:name="_Toc123086715"/>
      <w:bookmarkStart w:id="5224" w:name="_Toc123088450"/>
      <w:bookmarkStart w:id="5225" w:name="_Toc124298106"/>
      <w:bookmarkStart w:id="5226" w:name="_Toc130574857"/>
      <w:bookmarkStart w:id="5227" w:name="_Toc131767267"/>
      <w:bookmarkStart w:id="5228" w:name="_Toc138887853"/>
      <w:bookmarkStart w:id="5229" w:name="_Toc145920051"/>
      <w:r w:rsidRPr="00C04A08">
        <w:t>6.3D.</w:t>
      </w:r>
      <w:r>
        <w:t>0</w:t>
      </w:r>
      <w:r w:rsidRPr="00C04A08">
        <w:tab/>
      </w:r>
      <w:r>
        <w:t>General</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5230" w:name="_Toc21340851"/>
      <w:bookmarkStart w:id="5231" w:name="_Toc29805298"/>
      <w:bookmarkStart w:id="5232" w:name="_Toc36456507"/>
      <w:bookmarkStart w:id="5233" w:name="_Toc36469605"/>
      <w:bookmarkStart w:id="5234" w:name="_Toc37254014"/>
      <w:bookmarkStart w:id="5235" w:name="_Toc37322871"/>
      <w:bookmarkStart w:id="5236" w:name="_Toc37324277"/>
      <w:bookmarkStart w:id="5237" w:name="_Toc45889800"/>
      <w:bookmarkStart w:id="5238" w:name="_Toc52196460"/>
      <w:bookmarkStart w:id="5239" w:name="_Toc52197440"/>
      <w:bookmarkStart w:id="5240" w:name="_Toc53173163"/>
      <w:bookmarkStart w:id="5241" w:name="_Toc53173532"/>
      <w:bookmarkStart w:id="5242" w:name="_Toc61119532"/>
      <w:bookmarkStart w:id="5243" w:name="_Toc61119914"/>
      <w:bookmarkStart w:id="5244" w:name="_Toc67925972"/>
      <w:bookmarkStart w:id="5245" w:name="_Toc75273610"/>
      <w:bookmarkStart w:id="5246" w:name="_Toc76510510"/>
      <w:bookmarkStart w:id="5247" w:name="_Toc83129666"/>
      <w:bookmarkStart w:id="5248" w:name="_Toc90591198"/>
      <w:bookmarkStart w:id="5249" w:name="_Toc98864228"/>
      <w:bookmarkStart w:id="5250" w:name="_Toc99733477"/>
      <w:bookmarkStart w:id="5251" w:name="_Toc106577377"/>
      <w:bookmarkStart w:id="5252" w:name="_Toc114537128"/>
      <w:bookmarkStart w:id="5253" w:name="_Toc115257396"/>
      <w:bookmarkStart w:id="5254" w:name="_Toc123086716"/>
      <w:bookmarkStart w:id="5255" w:name="_Toc123088451"/>
      <w:bookmarkStart w:id="5256" w:name="_Toc124298107"/>
      <w:bookmarkStart w:id="5257" w:name="_Toc130574858"/>
      <w:bookmarkStart w:id="5258" w:name="_Toc131767268"/>
      <w:bookmarkStart w:id="5259" w:name="_Toc138887854"/>
      <w:bookmarkStart w:id="5260" w:name="_Toc145920052"/>
      <w:r w:rsidRPr="00C04A08">
        <w:t>6.3D.1</w:t>
      </w:r>
      <w:r w:rsidRPr="00C04A08">
        <w:tab/>
        <w:t>Minimum output power for UL MIMO</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6855EEBA" w14:textId="77777777" w:rsidR="00024EFD" w:rsidRPr="00C04A08" w:rsidRDefault="00024EFD" w:rsidP="00993B78">
      <w:pPr>
        <w:pStyle w:val="Heading4"/>
      </w:pPr>
      <w:bookmarkStart w:id="5261" w:name="_Toc145920053"/>
      <w:bookmarkStart w:id="5262" w:name="_Toc21340852"/>
      <w:bookmarkStart w:id="5263" w:name="_Toc29805299"/>
      <w:bookmarkStart w:id="5264" w:name="_Toc36456508"/>
      <w:bookmarkStart w:id="5265" w:name="_Toc36469606"/>
      <w:bookmarkStart w:id="5266" w:name="_Toc37254015"/>
      <w:bookmarkStart w:id="5267" w:name="_Toc37322872"/>
      <w:bookmarkStart w:id="5268" w:name="_Toc37324278"/>
      <w:bookmarkStart w:id="5269" w:name="_Toc45889801"/>
      <w:r w:rsidRPr="00C04A08">
        <w:t>6.3D.1.0</w:t>
      </w:r>
      <w:r w:rsidRPr="00C04A08">
        <w:tab/>
        <w:t>General</w:t>
      </w:r>
      <w:bookmarkEnd w:id="5261"/>
    </w:p>
    <w:p w14:paraId="00313333" w14:textId="77777777" w:rsidR="00B44295" w:rsidRPr="00C04A08" w:rsidRDefault="00B44295" w:rsidP="00B44295">
      <w:bookmarkStart w:id="5270" w:name="_Toc52196461"/>
      <w:bookmarkStart w:id="5271" w:name="_Toc52197441"/>
      <w:bookmarkStart w:id="5272" w:name="_Toc53173164"/>
      <w:bookmarkStart w:id="5273" w:name="_Toc53173533"/>
      <w:bookmarkStart w:id="5274" w:name="_Toc61119533"/>
      <w:bookmarkStart w:id="5275" w:name="_Toc61119915"/>
      <w:bookmarkStart w:id="5276" w:name="_Toc67925973"/>
      <w:bookmarkStart w:id="5277" w:name="_Toc75273611"/>
      <w:bookmarkStart w:id="5278"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5279" w:name="_Toc83129667"/>
      <w:bookmarkStart w:id="5280" w:name="_Toc90591199"/>
      <w:bookmarkStart w:id="5281" w:name="_Toc98864229"/>
      <w:bookmarkStart w:id="5282" w:name="_Toc99733478"/>
      <w:bookmarkStart w:id="5283" w:name="_Toc106577378"/>
      <w:bookmarkStart w:id="5284" w:name="_Toc114537129"/>
      <w:bookmarkStart w:id="5285" w:name="_Toc115257397"/>
      <w:bookmarkStart w:id="5286" w:name="_Toc123086717"/>
      <w:bookmarkStart w:id="5287" w:name="_Toc123088452"/>
      <w:bookmarkStart w:id="5288" w:name="_Toc124298108"/>
      <w:bookmarkStart w:id="5289" w:name="_Toc130574859"/>
      <w:bookmarkStart w:id="5290" w:name="_Toc131767269"/>
      <w:bookmarkStart w:id="5291" w:name="_Toc138887855"/>
      <w:bookmarkStart w:id="5292" w:name="_Toc145920054"/>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53FDAAA3" w14:textId="596F6408" w:rsidR="00B44295" w:rsidRPr="00C04A08" w:rsidRDefault="00B44295" w:rsidP="00B44295">
      <w:pPr>
        <w:rPr>
          <w:lang w:eastAsia="zh-CN"/>
        </w:rPr>
      </w:pPr>
      <w:bookmarkStart w:id="5293" w:name="_Toc21340853"/>
      <w:bookmarkStart w:id="5294" w:name="_Toc29805300"/>
      <w:bookmarkStart w:id="5295" w:name="_Toc36456509"/>
      <w:bookmarkStart w:id="5296" w:name="_Toc36469607"/>
      <w:bookmarkStart w:id="5297" w:name="_Toc37254016"/>
      <w:bookmarkStart w:id="5298" w:name="_Toc37322873"/>
      <w:bookmarkStart w:id="5299" w:name="_Toc37324279"/>
      <w:bookmarkStart w:id="5300" w:name="_Toc45889802"/>
      <w:bookmarkStart w:id="5301" w:name="_Toc52196462"/>
      <w:bookmarkStart w:id="5302" w:name="_Toc52197442"/>
      <w:bookmarkStart w:id="5303" w:name="_Toc53173165"/>
      <w:bookmarkStart w:id="5304" w:name="_Toc53173534"/>
      <w:bookmarkStart w:id="5305" w:name="_Toc61119534"/>
      <w:bookmarkStart w:id="5306" w:name="_Toc61119916"/>
      <w:bookmarkStart w:id="5307" w:name="_Toc67925974"/>
      <w:bookmarkStart w:id="5308" w:name="_Toc75273612"/>
      <w:bookmarkStart w:id="5309"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5310" w:name="_Toc83129668"/>
      <w:bookmarkStart w:id="5311" w:name="_Toc90591200"/>
      <w:bookmarkStart w:id="5312" w:name="_Toc98864230"/>
      <w:bookmarkStart w:id="5313" w:name="_Toc99733479"/>
      <w:bookmarkStart w:id="5314" w:name="_Toc106577379"/>
      <w:bookmarkStart w:id="5315" w:name="_Toc114537130"/>
      <w:bookmarkStart w:id="5316" w:name="_Toc115257398"/>
      <w:bookmarkStart w:id="5317" w:name="_Toc123086718"/>
      <w:bookmarkStart w:id="5318" w:name="_Toc123088453"/>
      <w:bookmarkStart w:id="5319" w:name="_Toc124298109"/>
      <w:bookmarkStart w:id="5320" w:name="_Toc130574860"/>
      <w:bookmarkStart w:id="5321" w:name="_Toc131767270"/>
      <w:bookmarkStart w:id="5322" w:name="_Toc138887856"/>
      <w:bookmarkStart w:id="5323" w:name="_Toc145920055"/>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FA9F267" w14:textId="3D28D294" w:rsidR="00B44295" w:rsidRDefault="00B44295" w:rsidP="00B44295">
      <w:bookmarkStart w:id="5324" w:name="_Toc21340854"/>
      <w:bookmarkStart w:id="5325" w:name="_Toc29805301"/>
      <w:bookmarkStart w:id="5326" w:name="_Toc36456510"/>
      <w:bookmarkStart w:id="5327" w:name="_Toc36469608"/>
      <w:bookmarkStart w:id="5328" w:name="_Toc37254017"/>
      <w:bookmarkStart w:id="5329" w:name="_Toc37322874"/>
      <w:bookmarkStart w:id="5330" w:name="_Toc37324280"/>
      <w:bookmarkStart w:id="5331" w:name="_Toc45889803"/>
      <w:bookmarkStart w:id="5332" w:name="_Toc52196463"/>
      <w:bookmarkStart w:id="5333" w:name="_Toc52197443"/>
      <w:bookmarkStart w:id="5334" w:name="_Toc53173166"/>
      <w:bookmarkStart w:id="5335" w:name="_Toc53173535"/>
      <w:bookmarkStart w:id="5336" w:name="_Toc61119535"/>
      <w:bookmarkStart w:id="5337" w:name="_Toc61119917"/>
      <w:bookmarkStart w:id="5338" w:name="_Toc67925975"/>
      <w:bookmarkStart w:id="5339" w:name="_Toc75273613"/>
      <w:bookmarkStart w:id="5340"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5341" w:name="_Toc83129669"/>
      <w:bookmarkStart w:id="5342" w:name="_Toc90591201"/>
      <w:bookmarkStart w:id="5343" w:name="_Toc98864231"/>
      <w:bookmarkStart w:id="5344" w:name="_Toc99733480"/>
      <w:bookmarkStart w:id="5345" w:name="_Toc106577380"/>
      <w:bookmarkStart w:id="5346" w:name="_Toc114537131"/>
      <w:bookmarkStart w:id="5347" w:name="_Toc115257399"/>
      <w:bookmarkStart w:id="5348" w:name="_Toc123086719"/>
      <w:bookmarkStart w:id="5349" w:name="_Toc123088454"/>
      <w:bookmarkStart w:id="5350" w:name="_Toc124298110"/>
      <w:bookmarkStart w:id="5351" w:name="_Toc130574861"/>
      <w:bookmarkStart w:id="5352" w:name="_Toc131767271"/>
      <w:bookmarkStart w:id="5353" w:name="_Toc138887857"/>
      <w:bookmarkStart w:id="5354" w:name="_Toc145920056"/>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5341"/>
      <w:bookmarkEnd w:id="5342"/>
      <w:r>
        <w:rPr>
          <w:lang w:eastAsia="ko-KR"/>
        </w:rPr>
        <w:t xml:space="preserve"> and 6</w:t>
      </w:r>
      <w:bookmarkEnd w:id="5343"/>
      <w:bookmarkEnd w:id="5344"/>
      <w:bookmarkEnd w:id="5345"/>
      <w:bookmarkEnd w:id="5346"/>
      <w:bookmarkEnd w:id="5347"/>
      <w:bookmarkEnd w:id="5348"/>
      <w:bookmarkEnd w:id="5349"/>
      <w:bookmarkEnd w:id="5350"/>
      <w:bookmarkEnd w:id="5351"/>
      <w:bookmarkEnd w:id="5352"/>
      <w:bookmarkEnd w:id="5353"/>
      <w:bookmarkEnd w:id="5354"/>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5355" w:name="_Toc83129670"/>
      <w:bookmarkStart w:id="5356" w:name="_Toc90591202"/>
      <w:bookmarkStart w:id="5357" w:name="_Toc98864232"/>
      <w:bookmarkStart w:id="5358" w:name="_Toc99733481"/>
      <w:bookmarkStart w:id="5359" w:name="_Toc106577381"/>
      <w:bookmarkStart w:id="5360" w:name="_Toc114537132"/>
      <w:bookmarkStart w:id="5361" w:name="_Toc115257400"/>
      <w:bookmarkStart w:id="5362" w:name="_Toc123086720"/>
      <w:bookmarkStart w:id="5363" w:name="_Toc123088455"/>
      <w:bookmarkStart w:id="5364" w:name="_Toc124298111"/>
      <w:bookmarkStart w:id="5365" w:name="_Toc130574862"/>
      <w:bookmarkStart w:id="5366" w:name="_Toc131767272"/>
      <w:bookmarkStart w:id="5367" w:name="_Toc138887858"/>
      <w:bookmarkStart w:id="5368" w:name="_Toc145920057"/>
      <w:r w:rsidRPr="00C04A08">
        <w:t>6.3D.2</w:t>
      </w:r>
      <w:r w:rsidRPr="00C04A08">
        <w:tab/>
        <w:t>Transmit OFF power for UL MIMO</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5369" w:name="_Toc21340855"/>
      <w:bookmarkStart w:id="5370" w:name="_Toc29805302"/>
      <w:bookmarkStart w:id="5371" w:name="_Toc36456511"/>
      <w:bookmarkStart w:id="5372" w:name="_Toc36469609"/>
      <w:bookmarkStart w:id="5373" w:name="_Toc37254018"/>
      <w:bookmarkStart w:id="5374" w:name="_Toc37322875"/>
      <w:bookmarkStart w:id="5375" w:name="_Toc37324281"/>
      <w:bookmarkStart w:id="5376" w:name="_Toc45889804"/>
      <w:bookmarkStart w:id="5377" w:name="_Toc52196464"/>
      <w:bookmarkStart w:id="5378" w:name="_Toc52197444"/>
      <w:bookmarkStart w:id="5379" w:name="_Toc53173167"/>
      <w:bookmarkStart w:id="5380" w:name="_Toc53173536"/>
      <w:bookmarkStart w:id="5381" w:name="_Toc61119536"/>
      <w:bookmarkStart w:id="5382" w:name="_Toc61119918"/>
      <w:bookmarkStart w:id="5383" w:name="_Toc67925976"/>
      <w:bookmarkStart w:id="5384" w:name="_Toc75273614"/>
      <w:bookmarkStart w:id="5385" w:name="_Toc76510514"/>
      <w:bookmarkStart w:id="5386" w:name="_Toc83129671"/>
      <w:bookmarkStart w:id="5387" w:name="_Toc90591203"/>
      <w:bookmarkStart w:id="5388" w:name="_Toc98864233"/>
      <w:bookmarkStart w:id="5389" w:name="_Toc99733482"/>
      <w:bookmarkStart w:id="5390" w:name="_Toc106577382"/>
      <w:bookmarkStart w:id="5391" w:name="_Toc114537133"/>
      <w:bookmarkStart w:id="5392" w:name="_Toc115257401"/>
      <w:bookmarkStart w:id="5393" w:name="_Toc123086721"/>
      <w:bookmarkStart w:id="5394" w:name="_Toc123088456"/>
      <w:bookmarkStart w:id="5395" w:name="_Toc124298112"/>
      <w:bookmarkStart w:id="5396" w:name="_Toc130574863"/>
      <w:bookmarkStart w:id="5397" w:name="_Toc131767273"/>
      <w:bookmarkStart w:id="5398" w:name="_Toc138887859"/>
      <w:bookmarkStart w:id="5399" w:name="_Toc145920058"/>
      <w:r w:rsidRPr="00C04A08">
        <w:t>6.3D.3</w:t>
      </w:r>
      <w:r w:rsidRPr="00C04A08">
        <w:tab/>
        <w:t>Transmit ON/OFF time mask for UL MIMO</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1E62B0AA" w14:textId="391C7DAF" w:rsidR="00B44295" w:rsidRPr="00C04A08" w:rsidRDefault="00B44295" w:rsidP="00B44295">
      <w:bookmarkStart w:id="5400" w:name="_Toc21340856"/>
      <w:bookmarkStart w:id="5401" w:name="_Toc29805303"/>
      <w:bookmarkStart w:id="5402" w:name="_Toc36456512"/>
      <w:bookmarkStart w:id="5403" w:name="_Toc36469610"/>
      <w:bookmarkStart w:id="5404" w:name="_Toc37254019"/>
      <w:bookmarkStart w:id="5405" w:name="_Toc37322876"/>
      <w:bookmarkStart w:id="5406" w:name="_Toc37324282"/>
      <w:bookmarkStart w:id="5407" w:name="_Toc45889805"/>
      <w:bookmarkStart w:id="5408" w:name="_Toc52196465"/>
      <w:bookmarkStart w:id="5409" w:name="_Toc52197445"/>
      <w:bookmarkStart w:id="5410" w:name="_Toc53173168"/>
      <w:bookmarkStart w:id="5411" w:name="_Toc53173537"/>
      <w:bookmarkStart w:id="5412" w:name="_Toc61119537"/>
      <w:bookmarkStart w:id="5413" w:name="_Toc61119919"/>
      <w:bookmarkStart w:id="5414" w:name="_Toc67925977"/>
      <w:bookmarkStart w:id="5415" w:name="_Toc75273615"/>
      <w:bookmarkStart w:id="5416"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5417" w:name="_Toc83129672"/>
      <w:bookmarkStart w:id="5418" w:name="_Toc90591204"/>
      <w:bookmarkStart w:id="5419" w:name="_Toc98864234"/>
      <w:bookmarkStart w:id="5420" w:name="_Toc99733483"/>
      <w:bookmarkStart w:id="5421" w:name="_Toc106577383"/>
      <w:bookmarkStart w:id="5422" w:name="_Toc114537134"/>
      <w:bookmarkStart w:id="5423" w:name="_Toc115257402"/>
      <w:bookmarkStart w:id="5424" w:name="_Toc123086722"/>
      <w:bookmarkStart w:id="5425" w:name="_Toc123088457"/>
      <w:bookmarkStart w:id="5426" w:name="_Toc124298113"/>
      <w:bookmarkStart w:id="5427" w:name="_Toc130574864"/>
      <w:bookmarkStart w:id="5428" w:name="_Toc131767274"/>
      <w:bookmarkStart w:id="5429" w:name="_Toc138887860"/>
      <w:bookmarkStart w:id="5430" w:name="_Toc145920059"/>
      <w:r w:rsidRPr="00C04A08">
        <w:lastRenderedPageBreak/>
        <w:t>6.4</w:t>
      </w:r>
      <w:r w:rsidRPr="00C04A08">
        <w:tab/>
        <w:t>Transmit signal quality</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50004D4F" w14:textId="77777777" w:rsidR="00842EF7" w:rsidRPr="00C04A08" w:rsidRDefault="00842EF7" w:rsidP="00842EF7">
      <w:pPr>
        <w:pStyle w:val="Heading3"/>
      </w:pPr>
      <w:bookmarkStart w:id="5431" w:name="_Toc21340857"/>
      <w:bookmarkStart w:id="5432" w:name="_Toc29805304"/>
      <w:bookmarkStart w:id="5433" w:name="_Toc36456513"/>
      <w:bookmarkStart w:id="5434" w:name="_Toc36469611"/>
      <w:bookmarkStart w:id="5435" w:name="_Toc37254020"/>
      <w:bookmarkStart w:id="5436" w:name="_Toc37322877"/>
      <w:bookmarkStart w:id="5437" w:name="_Toc37324283"/>
      <w:bookmarkStart w:id="5438" w:name="_Toc45889806"/>
      <w:bookmarkStart w:id="5439" w:name="_Toc52196466"/>
      <w:bookmarkStart w:id="5440" w:name="_Toc52197446"/>
      <w:bookmarkStart w:id="5441" w:name="_Toc53173169"/>
      <w:bookmarkStart w:id="5442" w:name="_Toc53173538"/>
      <w:bookmarkStart w:id="5443" w:name="_Toc61119538"/>
      <w:bookmarkStart w:id="5444" w:name="_Toc61119920"/>
      <w:bookmarkStart w:id="5445" w:name="_Toc67925978"/>
      <w:bookmarkStart w:id="5446" w:name="_Toc75273616"/>
      <w:bookmarkStart w:id="5447" w:name="_Toc76510516"/>
      <w:bookmarkStart w:id="5448" w:name="_Toc83129673"/>
      <w:bookmarkStart w:id="5449" w:name="_Toc90591205"/>
      <w:bookmarkStart w:id="5450" w:name="_Toc98864235"/>
      <w:bookmarkStart w:id="5451" w:name="_Toc99733484"/>
      <w:bookmarkStart w:id="5452" w:name="_Toc106577384"/>
      <w:bookmarkStart w:id="5453" w:name="_Toc114537135"/>
      <w:bookmarkStart w:id="5454" w:name="_Toc115257403"/>
      <w:bookmarkStart w:id="5455" w:name="_Toc123086723"/>
      <w:bookmarkStart w:id="5456" w:name="_Toc123088458"/>
      <w:bookmarkStart w:id="5457" w:name="_Toc124298114"/>
      <w:bookmarkStart w:id="5458" w:name="_Toc130574865"/>
      <w:bookmarkStart w:id="5459" w:name="_Toc131767275"/>
      <w:bookmarkStart w:id="5460" w:name="_Toc138887861"/>
      <w:bookmarkStart w:id="5461" w:name="_Toc145920060"/>
      <w:r w:rsidRPr="00C04A08">
        <w:t>6.4.1</w:t>
      </w:r>
      <w:r w:rsidRPr="00C04A08">
        <w:tab/>
        <w:t>Frequency Error</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5462" w:name="_Toc21340858"/>
      <w:bookmarkStart w:id="5463" w:name="_Toc29805305"/>
      <w:bookmarkStart w:id="5464" w:name="_Toc36456514"/>
      <w:bookmarkStart w:id="5465" w:name="_Toc36469612"/>
      <w:bookmarkStart w:id="5466" w:name="_Toc37254021"/>
      <w:bookmarkStart w:id="5467" w:name="_Toc37322878"/>
      <w:bookmarkStart w:id="5468" w:name="_Toc37324284"/>
      <w:bookmarkStart w:id="5469" w:name="_Toc45889807"/>
      <w:bookmarkStart w:id="5470" w:name="_Toc52196467"/>
      <w:bookmarkStart w:id="5471" w:name="_Toc52197447"/>
      <w:bookmarkStart w:id="5472" w:name="_Toc53173170"/>
      <w:bookmarkStart w:id="5473" w:name="_Toc53173539"/>
      <w:bookmarkStart w:id="5474" w:name="_Toc61119539"/>
      <w:bookmarkStart w:id="5475" w:name="_Toc61119921"/>
      <w:bookmarkStart w:id="5476" w:name="_Toc67925979"/>
      <w:bookmarkStart w:id="5477" w:name="_Toc75273617"/>
      <w:bookmarkStart w:id="5478" w:name="_Toc76510517"/>
      <w:bookmarkStart w:id="5479" w:name="_Toc83129674"/>
      <w:bookmarkStart w:id="5480" w:name="_Toc90591206"/>
      <w:bookmarkStart w:id="5481" w:name="_Toc98864236"/>
      <w:bookmarkStart w:id="5482" w:name="_Toc99733485"/>
      <w:bookmarkStart w:id="5483" w:name="_Toc106577385"/>
      <w:bookmarkStart w:id="5484" w:name="_Toc114537136"/>
      <w:bookmarkStart w:id="5485" w:name="_Toc115257404"/>
      <w:bookmarkStart w:id="5486" w:name="_Toc123086724"/>
      <w:bookmarkStart w:id="5487" w:name="_Toc123088459"/>
      <w:bookmarkStart w:id="5488" w:name="_Toc124298115"/>
      <w:bookmarkStart w:id="5489" w:name="_Toc130574866"/>
      <w:bookmarkStart w:id="5490" w:name="_Toc131767276"/>
      <w:bookmarkStart w:id="5491" w:name="_Toc138887862"/>
      <w:bookmarkStart w:id="5492" w:name="_Toc145920061"/>
      <w:r w:rsidRPr="00C04A08">
        <w:t>6.4.2</w:t>
      </w:r>
      <w:r w:rsidRPr="00C04A08">
        <w:tab/>
        <w:t>Transmit modulation quality</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180A8166" w14:textId="77777777" w:rsidR="00842EF7" w:rsidRPr="00C04A08" w:rsidRDefault="00842EF7" w:rsidP="00842EF7">
      <w:pPr>
        <w:pStyle w:val="Heading4"/>
      </w:pPr>
      <w:bookmarkStart w:id="5493" w:name="_Toc21340859"/>
      <w:bookmarkStart w:id="5494" w:name="_Toc29805306"/>
      <w:bookmarkStart w:id="5495" w:name="_Toc36456515"/>
      <w:bookmarkStart w:id="5496" w:name="_Toc36469613"/>
      <w:bookmarkStart w:id="5497" w:name="_Toc37254022"/>
      <w:bookmarkStart w:id="5498" w:name="_Toc37322879"/>
      <w:bookmarkStart w:id="5499" w:name="_Toc37324285"/>
      <w:bookmarkStart w:id="5500" w:name="_Toc45889808"/>
      <w:bookmarkStart w:id="5501" w:name="_Toc52196468"/>
      <w:bookmarkStart w:id="5502" w:name="_Toc52197448"/>
      <w:bookmarkStart w:id="5503" w:name="_Toc53173171"/>
      <w:bookmarkStart w:id="5504" w:name="_Toc53173540"/>
      <w:bookmarkStart w:id="5505" w:name="_Toc61119540"/>
      <w:bookmarkStart w:id="5506" w:name="_Toc61119922"/>
      <w:bookmarkStart w:id="5507" w:name="_Toc67925980"/>
      <w:bookmarkStart w:id="5508" w:name="_Toc75273618"/>
      <w:bookmarkStart w:id="5509" w:name="_Toc76510518"/>
      <w:bookmarkStart w:id="5510" w:name="_Toc83129675"/>
      <w:bookmarkStart w:id="5511" w:name="_Toc90591207"/>
      <w:bookmarkStart w:id="5512" w:name="_Toc98864237"/>
      <w:bookmarkStart w:id="5513" w:name="_Toc99733486"/>
      <w:bookmarkStart w:id="5514" w:name="_Toc106577386"/>
      <w:bookmarkStart w:id="5515" w:name="_Toc114537137"/>
      <w:bookmarkStart w:id="5516" w:name="_Toc115257405"/>
      <w:bookmarkStart w:id="5517" w:name="_Toc123086725"/>
      <w:bookmarkStart w:id="5518" w:name="_Toc123088460"/>
      <w:bookmarkStart w:id="5519" w:name="_Toc124298116"/>
      <w:bookmarkStart w:id="5520" w:name="_Toc130574867"/>
      <w:bookmarkStart w:id="5521" w:name="_Toc131767277"/>
      <w:bookmarkStart w:id="5522" w:name="_Toc138887863"/>
      <w:bookmarkStart w:id="5523" w:name="_Toc145920062"/>
      <w:r w:rsidRPr="00C04A08">
        <w:t>6.4.2.0</w:t>
      </w:r>
      <w:r w:rsidRPr="00C04A08">
        <w:tab/>
        <w:t>General</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524" w:name="_Hlk522654542"/>
      <w:r w:rsidRPr="00C04A08">
        <w:rPr>
          <w:lang w:val="en-US"/>
        </w:rPr>
        <w:t>(as defined in TS 38.331</w:t>
      </w:r>
      <w:r w:rsidRPr="00C04A08">
        <w:t> [13]</w:t>
      </w:r>
      <w:r w:rsidRPr="00C04A08">
        <w:rPr>
          <w:lang w:val="en-US"/>
        </w:rPr>
        <w:t xml:space="preserve">) </w:t>
      </w:r>
      <w:bookmarkEnd w:id="5524"/>
      <w:r w:rsidRPr="00C04A08">
        <w:rPr>
          <w:lang w:val="en-US"/>
        </w:rPr>
        <w:t>of UE, enabled one at a time.</w:t>
      </w:r>
    </w:p>
    <w:p w14:paraId="06F5562D" w14:textId="77777777" w:rsidR="00DC2AC0" w:rsidRPr="00C04A08" w:rsidRDefault="00DC2AC0" w:rsidP="00DC2AC0">
      <w:bookmarkStart w:id="5525" w:name="_Toc21340860"/>
      <w:bookmarkStart w:id="5526" w:name="_Toc29805307"/>
      <w:bookmarkStart w:id="5527" w:name="_Toc36456516"/>
      <w:bookmarkStart w:id="5528" w:name="_Toc36469614"/>
      <w:bookmarkStart w:id="5529" w:name="_Toc37254023"/>
      <w:bookmarkStart w:id="5530" w:name="_Toc37322880"/>
      <w:bookmarkStart w:id="5531" w:name="_Toc37324286"/>
      <w:bookmarkStart w:id="5532" w:name="_Toc45889809"/>
      <w:bookmarkStart w:id="5533" w:name="_Toc52196469"/>
      <w:bookmarkStart w:id="5534" w:name="_Toc52197449"/>
      <w:bookmarkStart w:id="5535" w:name="_Toc53173172"/>
      <w:bookmarkStart w:id="5536"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5537" w:name="_Toc61119541"/>
      <w:bookmarkStart w:id="5538" w:name="_Toc61119923"/>
      <w:bookmarkStart w:id="5539" w:name="_Toc67925981"/>
      <w:bookmarkStart w:id="5540" w:name="_Toc75273619"/>
      <w:bookmarkStart w:id="5541" w:name="_Toc76510519"/>
      <w:bookmarkStart w:id="5542" w:name="_Toc83129676"/>
      <w:bookmarkStart w:id="5543" w:name="_Toc90591208"/>
      <w:bookmarkStart w:id="5544" w:name="_Toc98864238"/>
      <w:bookmarkStart w:id="5545" w:name="_Toc99733487"/>
      <w:bookmarkStart w:id="5546" w:name="_Toc106577387"/>
      <w:bookmarkStart w:id="5547" w:name="_Toc114537138"/>
      <w:bookmarkStart w:id="5548" w:name="_Toc115257406"/>
      <w:bookmarkStart w:id="5549" w:name="_Toc123086726"/>
      <w:bookmarkStart w:id="5550" w:name="_Toc123088461"/>
      <w:bookmarkStart w:id="5551" w:name="_Toc124298117"/>
      <w:bookmarkStart w:id="5552" w:name="_Toc130574868"/>
      <w:bookmarkStart w:id="5553" w:name="_Toc131767278"/>
      <w:bookmarkStart w:id="5554" w:name="_Toc138887864"/>
      <w:bookmarkStart w:id="5555" w:name="_Toc145920063"/>
      <w:r w:rsidRPr="00C04A08">
        <w:t>6.4.2.1</w:t>
      </w:r>
      <w:r w:rsidRPr="00C04A08">
        <w:tab/>
        <w:t>Error vector magnitude</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lastRenderedPageBreak/>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5556" w:name="_Toc21340861"/>
      <w:bookmarkStart w:id="5557" w:name="_Toc29805308"/>
      <w:bookmarkStart w:id="5558" w:name="_Toc36456517"/>
      <w:bookmarkStart w:id="5559" w:name="_Toc36469615"/>
      <w:bookmarkStart w:id="5560" w:name="_Toc37254024"/>
      <w:bookmarkStart w:id="5561" w:name="_Toc37322881"/>
      <w:bookmarkStart w:id="5562" w:name="_Toc37324287"/>
      <w:bookmarkStart w:id="5563" w:name="_Toc45889810"/>
      <w:bookmarkStart w:id="5564" w:name="_Toc52196470"/>
      <w:bookmarkStart w:id="5565" w:name="_Toc52197450"/>
      <w:bookmarkStart w:id="5566" w:name="_Toc53173173"/>
      <w:bookmarkStart w:id="5567" w:name="_Toc53173542"/>
      <w:bookmarkStart w:id="5568" w:name="_Toc61119542"/>
      <w:bookmarkStart w:id="5569" w:name="_Toc61119924"/>
      <w:bookmarkStart w:id="5570" w:name="_Toc67925982"/>
      <w:bookmarkStart w:id="5571" w:name="_Toc75273620"/>
      <w:bookmarkStart w:id="5572" w:name="_Toc76510520"/>
      <w:bookmarkStart w:id="5573" w:name="_Toc83129677"/>
      <w:bookmarkStart w:id="5574" w:name="_Toc90591209"/>
      <w:bookmarkStart w:id="5575" w:name="_Toc98864239"/>
      <w:bookmarkStart w:id="5576" w:name="_Toc99733488"/>
      <w:bookmarkStart w:id="5577" w:name="_Toc106577388"/>
      <w:r w:rsidRPr="00C04A08">
        <w:rPr>
          <w:lang w:eastAsia="zh-CN"/>
        </w:rPr>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3316FF" w:rsidRPr="00C04A08" w14:paraId="3647AE40" w14:textId="77777777" w:rsidTr="00975811">
        <w:trPr>
          <w:jc w:val="center"/>
        </w:trPr>
        <w:tc>
          <w:tcPr>
            <w:tcW w:w="3166" w:type="dxa"/>
          </w:tcPr>
          <w:p w14:paraId="0AC11B18" w14:textId="77777777" w:rsidR="003316FF" w:rsidRPr="00C04A08" w:rsidRDefault="003316FF" w:rsidP="003316FF">
            <w:pPr>
              <w:pStyle w:val="TAL"/>
              <w:rPr>
                <w:rFonts w:cs="v5.0.0"/>
              </w:rPr>
            </w:pPr>
            <w:r w:rsidRPr="00C04A08">
              <w:rPr>
                <w:rFonts w:cs="v5.0.0"/>
              </w:rPr>
              <w:t>UE EIRP</w:t>
            </w:r>
          </w:p>
        </w:tc>
        <w:tc>
          <w:tcPr>
            <w:tcW w:w="1135" w:type="dxa"/>
          </w:tcPr>
          <w:p w14:paraId="2D3929CF" w14:textId="77777777" w:rsidR="003316FF" w:rsidRPr="00C04A08" w:rsidRDefault="003316FF" w:rsidP="003316FF">
            <w:pPr>
              <w:pStyle w:val="TAC"/>
              <w:rPr>
                <w:rFonts w:cs="v5.0.0"/>
              </w:rPr>
            </w:pPr>
            <w:r w:rsidRPr="00C04A08">
              <w:rPr>
                <w:rFonts w:cs="v5.0.0"/>
              </w:rPr>
              <w:t>dBm</w:t>
            </w:r>
          </w:p>
        </w:tc>
        <w:tc>
          <w:tcPr>
            <w:tcW w:w="1094" w:type="dxa"/>
          </w:tcPr>
          <w:p w14:paraId="0505A59F"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5DCD8503"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058ADD3F"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002F5D9F"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636EE3A2"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9</w:t>
            </w:r>
          </w:p>
        </w:tc>
      </w:tr>
      <w:tr w:rsidR="003316FF" w:rsidRPr="00C04A08" w14:paraId="3AC8F254" w14:textId="77777777" w:rsidTr="00975811">
        <w:trPr>
          <w:jc w:val="center"/>
        </w:trPr>
        <w:tc>
          <w:tcPr>
            <w:tcW w:w="3166" w:type="dxa"/>
          </w:tcPr>
          <w:p w14:paraId="76F48E82"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3316FF" w:rsidRPr="00C04A08" w:rsidRDefault="003316FF" w:rsidP="003316FF">
            <w:pPr>
              <w:pStyle w:val="TAC"/>
              <w:rPr>
                <w:rFonts w:cs="v5.0.0"/>
              </w:rPr>
            </w:pPr>
            <w:r w:rsidRPr="00C04A08">
              <w:rPr>
                <w:rFonts w:cs="v5.0.0"/>
              </w:rPr>
              <w:t>dBm</w:t>
            </w:r>
          </w:p>
        </w:tc>
        <w:tc>
          <w:tcPr>
            <w:tcW w:w="1094" w:type="dxa"/>
          </w:tcPr>
          <w:p w14:paraId="2E390CF2"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4A21AF68"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532AA1D1"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6F293F23"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5FADFFC7"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12</w:t>
            </w:r>
          </w:p>
        </w:tc>
      </w:tr>
      <w:tr w:rsidR="003316FF" w:rsidRPr="00C04A08" w14:paraId="7B949C45" w14:textId="77777777" w:rsidTr="00975811">
        <w:trPr>
          <w:jc w:val="center"/>
        </w:trPr>
        <w:tc>
          <w:tcPr>
            <w:tcW w:w="3166" w:type="dxa"/>
          </w:tcPr>
          <w:p w14:paraId="4A055483"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3316FF" w:rsidRPr="00C04A08" w:rsidRDefault="003316FF" w:rsidP="003316FF">
            <w:pPr>
              <w:pStyle w:val="TAC"/>
              <w:rPr>
                <w:rFonts w:cs="v5.0.0"/>
              </w:rPr>
            </w:pPr>
            <w:r w:rsidRPr="00C04A08">
              <w:rPr>
                <w:rFonts w:cs="v5.0.0"/>
              </w:rPr>
              <w:t>dBm</w:t>
            </w:r>
          </w:p>
        </w:tc>
        <w:tc>
          <w:tcPr>
            <w:tcW w:w="1094" w:type="dxa"/>
          </w:tcPr>
          <w:p w14:paraId="7F2E69D9"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71424D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13E7ED2F"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10430EFD"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399779D1"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3316FF" w:rsidRPr="00C04A08" w14:paraId="1381B5EE" w14:textId="77777777" w:rsidTr="00975811">
        <w:trPr>
          <w:jc w:val="center"/>
        </w:trPr>
        <w:tc>
          <w:tcPr>
            <w:tcW w:w="3166" w:type="dxa"/>
          </w:tcPr>
          <w:p w14:paraId="4BE0C2A8" w14:textId="77777777" w:rsidR="003316FF" w:rsidRPr="00C04A08" w:rsidRDefault="003316FF" w:rsidP="003316FF">
            <w:pPr>
              <w:pStyle w:val="TAL"/>
              <w:rPr>
                <w:rFonts w:cs="v5.0.0"/>
              </w:rPr>
            </w:pPr>
            <w:r w:rsidRPr="00C04A08">
              <w:rPr>
                <w:rFonts w:cs="v5.0.0"/>
              </w:rPr>
              <w:t>UE EIRP</w:t>
            </w:r>
          </w:p>
        </w:tc>
        <w:tc>
          <w:tcPr>
            <w:tcW w:w="1135" w:type="dxa"/>
          </w:tcPr>
          <w:p w14:paraId="089884C5" w14:textId="77777777" w:rsidR="003316FF" w:rsidRPr="00C04A08" w:rsidRDefault="003316FF" w:rsidP="003316FF">
            <w:pPr>
              <w:pStyle w:val="TAC"/>
              <w:rPr>
                <w:rFonts w:cs="v5.0.0"/>
              </w:rPr>
            </w:pPr>
            <w:r w:rsidRPr="00C04A08">
              <w:rPr>
                <w:rFonts w:cs="v5.0.0"/>
              </w:rPr>
              <w:t>dBm</w:t>
            </w:r>
          </w:p>
        </w:tc>
        <w:tc>
          <w:tcPr>
            <w:tcW w:w="1094" w:type="dxa"/>
          </w:tcPr>
          <w:p w14:paraId="5E2A35F5" w14:textId="6A1A6BE6"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5A1A650C"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369F36CD"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27D7717D"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48C13FC3"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3316FF" w:rsidRPr="00C04A08" w14:paraId="0AA2998F" w14:textId="77777777" w:rsidTr="00975811">
        <w:trPr>
          <w:jc w:val="center"/>
        </w:trPr>
        <w:tc>
          <w:tcPr>
            <w:tcW w:w="3166" w:type="dxa"/>
          </w:tcPr>
          <w:p w14:paraId="722D1A97"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3316FF" w:rsidRPr="00C04A08" w:rsidRDefault="003316FF" w:rsidP="003316FF">
            <w:pPr>
              <w:pStyle w:val="TAC"/>
              <w:rPr>
                <w:rFonts w:cs="v5.0.0"/>
              </w:rPr>
            </w:pPr>
            <w:r w:rsidRPr="00C04A08">
              <w:rPr>
                <w:rFonts w:cs="v5.0.0"/>
              </w:rPr>
              <w:t>dBm</w:t>
            </w:r>
          </w:p>
        </w:tc>
        <w:tc>
          <w:tcPr>
            <w:tcW w:w="1094" w:type="dxa"/>
          </w:tcPr>
          <w:p w14:paraId="143509A8" w14:textId="1BCEBC86"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040589A3"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7079E21E"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6EC49AF3"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569E43D7"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3316FF" w:rsidRPr="00C04A08" w14:paraId="3F20E4E2" w14:textId="77777777" w:rsidTr="00975811">
        <w:trPr>
          <w:jc w:val="center"/>
        </w:trPr>
        <w:tc>
          <w:tcPr>
            <w:tcW w:w="3166" w:type="dxa"/>
          </w:tcPr>
          <w:p w14:paraId="1AE9A93D"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3316FF" w:rsidRPr="00C04A08" w:rsidRDefault="003316FF" w:rsidP="003316FF">
            <w:pPr>
              <w:pStyle w:val="TAC"/>
              <w:rPr>
                <w:rFonts w:cs="v5.0.0"/>
              </w:rPr>
            </w:pPr>
            <w:r w:rsidRPr="00C04A08">
              <w:rPr>
                <w:rFonts w:cs="v5.0.0"/>
              </w:rPr>
              <w:t>dBm</w:t>
            </w:r>
          </w:p>
        </w:tc>
        <w:tc>
          <w:tcPr>
            <w:tcW w:w="1094" w:type="dxa"/>
          </w:tcPr>
          <w:p w14:paraId="6EED74B2" w14:textId="7E656454"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02B2F360"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7F401858"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79A4F305"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11DD6C53"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3316FF" w:rsidRPr="00C04A08" w14:paraId="49F52466" w14:textId="77777777" w:rsidTr="00975811">
        <w:trPr>
          <w:jc w:val="center"/>
        </w:trPr>
        <w:tc>
          <w:tcPr>
            <w:tcW w:w="3166" w:type="dxa"/>
          </w:tcPr>
          <w:p w14:paraId="2A4F9BA7" w14:textId="77777777" w:rsidR="003316FF" w:rsidRPr="00C04A08" w:rsidRDefault="003316FF" w:rsidP="003316FF">
            <w:pPr>
              <w:pStyle w:val="TAL"/>
              <w:rPr>
                <w:rFonts w:cs="v5.0.0"/>
              </w:rPr>
            </w:pPr>
            <w:r w:rsidRPr="00C04A08">
              <w:rPr>
                <w:rFonts w:cs="v5.0.0"/>
              </w:rPr>
              <w:t>UE EIRP</w:t>
            </w:r>
          </w:p>
        </w:tc>
        <w:tc>
          <w:tcPr>
            <w:tcW w:w="1135" w:type="dxa"/>
          </w:tcPr>
          <w:p w14:paraId="4B132BE9" w14:textId="77777777" w:rsidR="003316FF" w:rsidRPr="00C04A08" w:rsidRDefault="003316FF" w:rsidP="003316FF">
            <w:pPr>
              <w:pStyle w:val="TAC"/>
              <w:rPr>
                <w:rFonts w:cs="v5.0.0"/>
              </w:rPr>
            </w:pPr>
            <w:r w:rsidRPr="00C04A08">
              <w:rPr>
                <w:rFonts w:cs="v5.0.0"/>
              </w:rPr>
              <w:t>dBm</w:t>
            </w:r>
          </w:p>
        </w:tc>
        <w:tc>
          <w:tcPr>
            <w:tcW w:w="1094" w:type="dxa"/>
          </w:tcPr>
          <w:p w14:paraId="3988661B"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4547700B"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49FDABCF"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728B0B6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78D8D486"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p>
        </w:tc>
      </w:tr>
      <w:tr w:rsidR="003316FF" w:rsidRPr="00C04A08" w14:paraId="6C9C557C" w14:textId="77777777" w:rsidTr="00975811">
        <w:trPr>
          <w:jc w:val="center"/>
        </w:trPr>
        <w:tc>
          <w:tcPr>
            <w:tcW w:w="3166" w:type="dxa"/>
          </w:tcPr>
          <w:p w14:paraId="5C822EA6"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3316FF" w:rsidRPr="00C04A08" w:rsidRDefault="003316FF" w:rsidP="003316FF">
            <w:pPr>
              <w:pStyle w:val="TAC"/>
              <w:rPr>
                <w:rFonts w:cs="v5.0.0"/>
              </w:rPr>
            </w:pPr>
            <w:r w:rsidRPr="00C04A08">
              <w:rPr>
                <w:rFonts w:cs="v5.0.0"/>
              </w:rPr>
              <w:t>dBm</w:t>
            </w:r>
          </w:p>
        </w:tc>
        <w:tc>
          <w:tcPr>
            <w:tcW w:w="1094" w:type="dxa"/>
          </w:tcPr>
          <w:p w14:paraId="263237B4"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7E4CF18B"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417116AC"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7AE15F3B"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6BD07685"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w:t>
            </w:r>
          </w:p>
        </w:tc>
      </w:tr>
      <w:tr w:rsidR="003316FF" w:rsidRPr="00C04A08" w14:paraId="1955D9E2" w14:textId="77777777" w:rsidTr="00975811">
        <w:trPr>
          <w:jc w:val="center"/>
        </w:trPr>
        <w:tc>
          <w:tcPr>
            <w:tcW w:w="3166" w:type="dxa"/>
          </w:tcPr>
          <w:p w14:paraId="44885EA6"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3316FF" w:rsidRPr="00C04A08" w:rsidRDefault="003316FF" w:rsidP="003316FF">
            <w:pPr>
              <w:pStyle w:val="TAC"/>
              <w:rPr>
                <w:rFonts w:cs="v5.0.0"/>
              </w:rPr>
            </w:pPr>
            <w:r w:rsidRPr="00C04A08">
              <w:rPr>
                <w:rFonts w:cs="v5.0.0"/>
              </w:rPr>
              <w:t>dBm</w:t>
            </w:r>
          </w:p>
        </w:tc>
        <w:tc>
          <w:tcPr>
            <w:tcW w:w="1094" w:type="dxa"/>
          </w:tcPr>
          <w:p w14:paraId="2D625991"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6CE32DED"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773B5810"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AA7DBD3"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01CDF2C1"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4FC52BF7" w:rsidR="00271FA7" w:rsidRPr="00C04A08" w:rsidRDefault="00271FA7" w:rsidP="00271FA7">
      <w:pPr>
        <w:pStyle w:val="TH"/>
        <w:rPr>
          <w:lang w:eastAsia="zh-CN"/>
        </w:rPr>
      </w:pPr>
      <w:r w:rsidRPr="00C04A08">
        <w:rPr>
          <w:lang w:eastAsia="zh-CN"/>
        </w:rPr>
        <w:lastRenderedPageBreak/>
        <w:t>Table 6.4.2.1-</w:t>
      </w:r>
      <w:r>
        <w:rPr>
          <w:lang w:eastAsia="zh-CN"/>
        </w:rPr>
        <w:t>4</w:t>
      </w:r>
      <w:r w:rsidRPr="00C04A08">
        <w:rPr>
          <w:lang w:eastAsia="zh-CN"/>
        </w:rPr>
        <w:t xml:space="preserve">: Parameters for Error Vector Magnitude for power class </w:t>
      </w:r>
      <w:r>
        <w:rPr>
          <w:lang w:eastAsia="zh-CN"/>
        </w:rPr>
        <w:t>5</w:t>
      </w:r>
      <w:r w:rsidR="00F255C4">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5578" w:name="_Toc114537139"/>
      <w:bookmarkStart w:id="5579" w:name="_Toc115257407"/>
      <w:bookmarkStart w:id="5580" w:name="_Toc123086727"/>
      <w:bookmarkStart w:id="5581" w:name="_Toc123088462"/>
      <w:bookmarkStart w:id="5582" w:name="_Toc124298118"/>
      <w:bookmarkStart w:id="5583" w:name="_Toc130574869"/>
      <w:bookmarkStart w:id="5584" w:name="_Toc131767279"/>
      <w:bookmarkStart w:id="5585" w:name="_Toc138887865"/>
      <w:bookmarkStart w:id="5586" w:name="_Toc145920064"/>
      <w:r w:rsidRPr="00C04A08">
        <w:t>6.4.2.2</w:t>
      </w:r>
      <w:r w:rsidRPr="00C04A08">
        <w:tab/>
        <w:t>Carrier leakage</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0B6817D5" w14:textId="77777777" w:rsidR="00842EF7" w:rsidRPr="00C04A08" w:rsidRDefault="00842EF7" w:rsidP="0013282A">
      <w:pPr>
        <w:pStyle w:val="Heading5"/>
      </w:pPr>
      <w:bookmarkStart w:id="5587" w:name="_Toc21340862"/>
      <w:bookmarkStart w:id="5588" w:name="_Toc29805309"/>
      <w:bookmarkStart w:id="5589" w:name="_Toc36456518"/>
      <w:bookmarkStart w:id="5590" w:name="_Toc36469616"/>
      <w:bookmarkStart w:id="5591" w:name="_Toc37254025"/>
      <w:bookmarkStart w:id="5592" w:name="_Toc37322882"/>
      <w:bookmarkStart w:id="5593" w:name="_Toc37324288"/>
      <w:bookmarkStart w:id="5594" w:name="_Toc45889811"/>
      <w:bookmarkStart w:id="5595" w:name="_Toc52196471"/>
      <w:bookmarkStart w:id="5596" w:name="_Toc52197451"/>
      <w:bookmarkStart w:id="5597" w:name="_Toc53173174"/>
      <w:bookmarkStart w:id="5598" w:name="_Toc53173543"/>
      <w:bookmarkStart w:id="5599" w:name="_Toc61119543"/>
      <w:bookmarkStart w:id="5600" w:name="_Toc61119925"/>
      <w:bookmarkStart w:id="5601" w:name="_Toc67925983"/>
      <w:bookmarkStart w:id="5602" w:name="_Toc75273621"/>
      <w:bookmarkStart w:id="5603" w:name="_Toc76510521"/>
      <w:bookmarkStart w:id="5604" w:name="_Toc83129678"/>
      <w:bookmarkStart w:id="5605" w:name="_Toc90591210"/>
      <w:bookmarkStart w:id="5606" w:name="_Toc98864240"/>
      <w:bookmarkStart w:id="5607" w:name="_Toc99733489"/>
      <w:bookmarkStart w:id="5608" w:name="_Toc106577389"/>
      <w:bookmarkStart w:id="5609" w:name="_Toc114537140"/>
      <w:bookmarkStart w:id="5610" w:name="_Toc115257408"/>
      <w:bookmarkStart w:id="5611" w:name="_Toc123086728"/>
      <w:bookmarkStart w:id="5612" w:name="_Toc123088463"/>
      <w:bookmarkStart w:id="5613" w:name="_Toc124298119"/>
      <w:bookmarkStart w:id="5614" w:name="_Toc130574870"/>
      <w:bookmarkStart w:id="5615" w:name="_Toc131767280"/>
      <w:bookmarkStart w:id="5616" w:name="_Toc138887866"/>
      <w:bookmarkStart w:id="5617" w:name="_Toc145920065"/>
      <w:r w:rsidRPr="00C04A08">
        <w:t>6.4.2.2.1</w:t>
      </w:r>
      <w:r w:rsidRPr="00C04A08">
        <w:tab/>
        <w:t>General</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5618" w:name="_Toc21340863"/>
      <w:bookmarkStart w:id="5619" w:name="_Toc29805310"/>
      <w:bookmarkStart w:id="5620" w:name="_Toc36456519"/>
      <w:bookmarkStart w:id="5621" w:name="_Toc36469617"/>
      <w:bookmarkStart w:id="5622" w:name="_Toc37254026"/>
      <w:bookmarkStart w:id="5623" w:name="_Toc37322883"/>
      <w:bookmarkStart w:id="5624" w:name="_Toc37324289"/>
      <w:bookmarkStart w:id="5625" w:name="_Toc45889812"/>
      <w:bookmarkStart w:id="5626" w:name="_Toc52196472"/>
      <w:bookmarkStart w:id="5627" w:name="_Toc52197452"/>
      <w:bookmarkStart w:id="5628" w:name="_Toc53173175"/>
      <w:bookmarkStart w:id="5629" w:name="_Toc53173544"/>
      <w:bookmarkStart w:id="5630" w:name="_Toc61119544"/>
      <w:bookmarkStart w:id="5631" w:name="_Toc61119926"/>
      <w:bookmarkStart w:id="5632" w:name="_Toc67925984"/>
      <w:bookmarkStart w:id="5633" w:name="_Toc75273622"/>
      <w:bookmarkStart w:id="5634" w:name="_Toc76510522"/>
      <w:bookmarkStart w:id="5635" w:name="_Toc83129679"/>
      <w:bookmarkStart w:id="5636" w:name="_Toc90591211"/>
      <w:bookmarkStart w:id="5637" w:name="_Toc98864241"/>
      <w:bookmarkStart w:id="5638" w:name="_Toc99733490"/>
      <w:bookmarkStart w:id="5639" w:name="_Toc106577390"/>
      <w:bookmarkStart w:id="5640" w:name="_Toc114537141"/>
      <w:bookmarkStart w:id="5641" w:name="_Toc115257409"/>
      <w:bookmarkStart w:id="5642" w:name="_Toc123086729"/>
      <w:bookmarkStart w:id="5643" w:name="_Toc123088464"/>
      <w:bookmarkStart w:id="5644" w:name="_Toc124298120"/>
      <w:bookmarkStart w:id="5645" w:name="_Toc130574871"/>
      <w:bookmarkStart w:id="5646" w:name="_Toc131767281"/>
      <w:bookmarkStart w:id="5647" w:name="_Toc138887867"/>
      <w:bookmarkStart w:id="5648" w:name="_Toc145920066"/>
      <w:r w:rsidRPr="00C04A08">
        <w:t>6.4.2.2.2</w:t>
      </w:r>
      <w:r w:rsidRPr="00C04A08">
        <w:tab/>
        <w:t>Carrier leakage for power class 1</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5649" w:name="_Toc21340864"/>
      <w:bookmarkStart w:id="5650" w:name="_Toc29805311"/>
      <w:bookmarkStart w:id="5651" w:name="_Toc36456520"/>
      <w:bookmarkStart w:id="5652" w:name="_Toc36469618"/>
      <w:bookmarkStart w:id="5653" w:name="_Toc37254027"/>
      <w:bookmarkStart w:id="5654" w:name="_Toc37322884"/>
      <w:bookmarkStart w:id="5655" w:name="_Toc37324290"/>
      <w:bookmarkStart w:id="5656" w:name="_Toc45889813"/>
      <w:bookmarkStart w:id="5657" w:name="_Toc52196473"/>
      <w:bookmarkStart w:id="5658" w:name="_Toc52197453"/>
      <w:bookmarkStart w:id="5659" w:name="_Toc53173176"/>
      <w:bookmarkStart w:id="5660" w:name="_Toc53173545"/>
      <w:bookmarkStart w:id="5661" w:name="_Toc61119545"/>
      <w:bookmarkStart w:id="5662" w:name="_Toc61119927"/>
      <w:bookmarkStart w:id="5663" w:name="_Toc67925985"/>
      <w:bookmarkStart w:id="5664" w:name="_Toc75273623"/>
      <w:bookmarkStart w:id="5665" w:name="_Toc76510523"/>
      <w:bookmarkStart w:id="5666" w:name="_Toc83129680"/>
      <w:bookmarkStart w:id="5667" w:name="_Toc90591212"/>
      <w:bookmarkStart w:id="5668" w:name="_Toc98864242"/>
      <w:bookmarkStart w:id="5669" w:name="_Toc99733491"/>
      <w:bookmarkStart w:id="5670" w:name="_Toc106577391"/>
      <w:bookmarkStart w:id="5671" w:name="_Toc114537142"/>
      <w:bookmarkStart w:id="5672" w:name="_Toc115257410"/>
      <w:bookmarkStart w:id="5673" w:name="_Toc123086730"/>
      <w:bookmarkStart w:id="5674" w:name="_Toc123088465"/>
      <w:bookmarkStart w:id="5675" w:name="_Toc124298121"/>
      <w:bookmarkStart w:id="5676" w:name="_Toc130574872"/>
      <w:bookmarkStart w:id="5677" w:name="_Toc131767282"/>
      <w:bookmarkStart w:id="5678" w:name="_Toc138887868"/>
      <w:bookmarkStart w:id="5679" w:name="_Toc145920067"/>
      <w:r w:rsidRPr="00C04A08">
        <w:t>6.4.2.2.3</w:t>
      </w:r>
      <w:r w:rsidRPr="00C04A08">
        <w:tab/>
        <w:t>Carrier leakage for power class 2</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4BC124C" w14:textId="77777777" w:rsidR="001173DE" w:rsidRPr="00C04A08" w:rsidRDefault="001173DE" w:rsidP="001173DE">
      <w:bookmarkStart w:id="5680" w:name="_Toc21340865"/>
      <w:bookmarkStart w:id="5681" w:name="_Toc29805312"/>
      <w:bookmarkStart w:id="5682" w:name="_Toc36456521"/>
      <w:bookmarkStart w:id="5683" w:name="_Toc36469619"/>
      <w:bookmarkStart w:id="5684" w:name="_Toc37254028"/>
      <w:bookmarkStart w:id="5685" w:name="_Toc37322885"/>
      <w:bookmarkStart w:id="5686" w:name="_Toc37324291"/>
      <w:bookmarkStart w:id="5687" w:name="_Toc45889814"/>
      <w:bookmarkStart w:id="5688" w:name="_Toc52196474"/>
      <w:bookmarkStart w:id="5689" w:name="_Toc52197454"/>
      <w:bookmarkStart w:id="5690" w:name="_Toc53173177"/>
      <w:bookmarkStart w:id="5691" w:name="_Toc53173546"/>
      <w:bookmarkStart w:id="5692" w:name="_Toc61119546"/>
      <w:bookmarkStart w:id="5693" w:name="_Toc61119928"/>
      <w:bookmarkStart w:id="5694" w:name="_Toc67925986"/>
      <w:bookmarkStart w:id="5695" w:name="_Toc75273624"/>
      <w:bookmarkStart w:id="5696" w:name="_Toc76510524"/>
      <w:bookmarkStart w:id="5697" w:name="_Toc83129681"/>
      <w:bookmarkStart w:id="5698" w:name="_Toc90591213"/>
      <w:bookmarkStart w:id="5699" w:name="_Toc98864243"/>
      <w:bookmarkStart w:id="5700"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5701" w:name="_Toc106577392"/>
      <w:bookmarkStart w:id="5702" w:name="_Toc114537143"/>
      <w:bookmarkStart w:id="5703" w:name="_Toc115257411"/>
      <w:bookmarkStart w:id="5704" w:name="_Toc123086731"/>
      <w:bookmarkStart w:id="5705" w:name="_Toc123088466"/>
      <w:bookmarkStart w:id="5706" w:name="_Toc124298122"/>
      <w:bookmarkStart w:id="5707" w:name="_Toc130574873"/>
      <w:bookmarkStart w:id="5708" w:name="_Toc131767283"/>
      <w:bookmarkStart w:id="5709" w:name="_Toc138887869"/>
      <w:bookmarkStart w:id="5710" w:name="_Toc145920068"/>
      <w:r w:rsidRPr="00C04A08">
        <w:lastRenderedPageBreak/>
        <w:t>6.4.2.2.4</w:t>
      </w:r>
      <w:r w:rsidRPr="00C04A08">
        <w:tab/>
        <w:t>Carrier leakage for power class 3</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5711" w:name="_Toc21340866"/>
      <w:bookmarkStart w:id="5712" w:name="_Toc29805313"/>
      <w:bookmarkStart w:id="5713" w:name="_Toc36456522"/>
      <w:bookmarkStart w:id="5714" w:name="_Toc36469620"/>
      <w:bookmarkStart w:id="5715" w:name="_Toc37254029"/>
      <w:bookmarkStart w:id="5716" w:name="_Toc37322886"/>
      <w:bookmarkStart w:id="5717" w:name="_Toc37324292"/>
      <w:bookmarkStart w:id="5718" w:name="_Toc45889815"/>
      <w:bookmarkStart w:id="5719" w:name="_Toc52196475"/>
      <w:bookmarkStart w:id="5720" w:name="_Toc52197455"/>
      <w:bookmarkStart w:id="5721" w:name="_Toc53173178"/>
      <w:bookmarkStart w:id="5722" w:name="_Toc53173547"/>
      <w:bookmarkStart w:id="5723" w:name="_Toc61119547"/>
      <w:bookmarkStart w:id="5724" w:name="_Toc61119929"/>
      <w:bookmarkStart w:id="5725" w:name="_Toc67925987"/>
      <w:bookmarkStart w:id="5726" w:name="_Toc75273625"/>
      <w:bookmarkStart w:id="5727" w:name="_Toc76510525"/>
      <w:bookmarkStart w:id="5728" w:name="_Toc83129682"/>
      <w:bookmarkStart w:id="5729" w:name="_Toc90591214"/>
      <w:bookmarkStart w:id="5730" w:name="_Toc98864244"/>
      <w:bookmarkStart w:id="5731" w:name="_Toc99733493"/>
      <w:bookmarkStart w:id="5732" w:name="_Toc106577393"/>
      <w:bookmarkStart w:id="5733" w:name="_Toc114537144"/>
      <w:bookmarkStart w:id="5734" w:name="_Toc115257412"/>
      <w:bookmarkStart w:id="5735" w:name="_Toc123086732"/>
      <w:bookmarkStart w:id="5736" w:name="_Toc123088467"/>
      <w:bookmarkStart w:id="5737" w:name="_Toc124298123"/>
      <w:bookmarkStart w:id="5738" w:name="_Toc130574874"/>
      <w:bookmarkStart w:id="5739" w:name="_Toc131767284"/>
      <w:bookmarkStart w:id="5740" w:name="_Toc138887870"/>
      <w:bookmarkStart w:id="5741" w:name="_Toc145920069"/>
      <w:r w:rsidRPr="00C04A08">
        <w:t>6.4.2.2.5</w:t>
      </w:r>
      <w:r w:rsidRPr="00C04A08">
        <w:tab/>
        <w:t>Carrier leakage for power class 4</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47B3C104" w:rsidR="00842EF7" w:rsidRPr="00C04A08" w:rsidRDefault="00842EF7" w:rsidP="00842EF7">
      <w:pPr>
        <w:pStyle w:val="TH"/>
      </w:pPr>
      <w:r w:rsidRPr="00C04A08">
        <w:t>Table 6.4.2.2.5-1: Minimum requirements for relative carrier leakage power for power class 4</w:t>
      </w:r>
      <w:r w:rsidR="00C94FEF">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5742" w:name="_Toc67925988"/>
      <w:bookmarkStart w:id="5743" w:name="_Toc75273626"/>
      <w:bookmarkStart w:id="5744" w:name="_Toc76510526"/>
      <w:bookmarkStart w:id="5745" w:name="_Toc83129683"/>
      <w:bookmarkStart w:id="5746" w:name="_Toc90591215"/>
      <w:bookmarkStart w:id="5747" w:name="_Toc98864245"/>
      <w:bookmarkStart w:id="5748" w:name="_Toc99733494"/>
      <w:bookmarkStart w:id="5749" w:name="_Toc106577394"/>
      <w:bookmarkStart w:id="5750" w:name="_Toc114537145"/>
      <w:bookmarkStart w:id="5751" w:name="_Toc115257413"/>
      <w:bookmarkStart w:id="5752" w:name="_Toc123086733"/>
      <w:bookmarkStart w:id="5753" w:name="_Toc123088468"/>
      <w:bookmarkStart w:id="5754" w:name="_Toc124298124"/>
      <w:bookmarkStart w:id="5755" w:name="_Toc130574875"/>
      <w:bookmarkStart w:id="5756" w:name="_Toc131767285"/>
      <w:bookmarkStart w:id="5757" w:name="_Toc138887871"/>
      <w:bookmarkStart w:id="5758" w:name="_Toc145920070"/>
      <w:r w:rsidRPr="00C04A08">
        <w:t>6.4.2.2.</w:t>
      </w:r>
      <w:r>
        <w:t>6</w:t>
      </w:r>
      <w:r w:rsidRPr="00C04A08">
        <w:tab/>
        <w:t>C</w:t>
      </w:r>
      <w:r>
        <w:t>arrier leakage for power class 5</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0675A3"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C94FEF">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5759" w:name="_Toc98864246"/>
      <w:bookmarkStart w:id="5760" w:name="_Toc99733495"/>
      <w:bookmarkStart w:id="5761" w:name="_Toc106577395"/>
      <w:bookmarkStart w:id="5762" w:name="_Toc114537146"/>
      <w:bookmarkStart w:id="5763" w:name="_Toc115257414"/>
      <w:bookmarkStart w:id="5764" w:name="_Toc123086734"/>
      <w:bookmarkStart w:id="5765" w:name="_Toc123088469"/>
      <w:bookmarkStart w:id="5766" w:name="_Toc124298125"/>
      <w:bookmarkStart w:id="5767" w:name="_Toc130574876"/>
      <w:bookmarkStart w:id="5768" w:name="_Toc131767286"/>
      <w:bookmarkStart w:id="5769" w:name="_Toc138887872"/>
      <w:bookmarkStart w:id="5770" w:name="_Toc145920071"/>
      <w:r w:rsidRPr="00C04A08">
        <w:t>6.4.2.2.</w:t>
      </w:r>
      <w:r>
        <w:t>7</w:t>
      </w:r>
      <w:r w:rsidRPr="00C04A08">
        <w:tab/>
        <w:t>C</w:t>
      </w:r>
      <w:r>
        <w:t>arrier leakage for power class 6</w:t>
      </w:r>
      <w:bookmarkEnd w:id="5759"/>
      <w:bookmarkEnd w:id="5760"/>
      <w:bookmarkEnd w:id="5761"/>
      <w:bookmarkEnd w:id="5762"/>
      <w:bookmarkEnd w:id="5763"/>
      <w:bookmarkEnd w:id="5764"/>
      <w:bookmarkEnd w:id="5765"/>
      <w:bookmarkEnd w:id="5766"/>
      <w:bookmarkEnd w:id="5767"/>
      <w:bookmarkEnd w:id="5768"/>
      <w:bookmarkEnd w:id="5769"/>
      <w:bookmarkEnd w:id="5770"/>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5771" w:name="_Toc98864247"/>
      <w:bookmarkStart w:id="5772" w:name="_Toc99733496"/>
      <w:bookmarkStart w:id="5773" w:name="_Toc106577396"/>
      <w:bookmarkStart w:id="5774" w:name="_Toc114537147"/>
      <w:bookmarkStart w:id="5775" w:name="_Toc115257415"/>
      <w:bookmarkStart w:id="5776" w:name="_Toc123086735"/>
      <w:bookmarkStart w:id="5777" w:name="_Toc123088470"/>
      <w:bookmarkStart w:id="5778" w:name="_Toc124298126"/>
      <w:bookmarkStart w:id="5779" w:name="_Toc130574877"/>
      <w:bookmarkStart w:id="5780" w:name="_Toc131767287"/>
      <w:bookmarkStart w:id="5781" w:name="_Toc138887873"/>
      <w:bookmarkStart w:id="5782" w:name="_Toc145920072"/>
      <w:r>
        <w:t>6.4.2.2.8</w:t>
      </w:r>
      <w:r>
        <w:tab/>
        <w:t>Carrier leakage for power class 7</w:t>
      </w:r>
      <w:bookmarkEnd w:id="5771"/>
      <w:bookmarkEnd w:id="5772"/>
      <w:bookmarkEnd w:id="5773"/>
      <w:bookmarkEnd w:id="5774"/>
      <w:bookmarkEnd w:id="5775"/>
      <w:bookmarkEnd w:id="5776"/>
      <w:bookmarkEnd w:id="5777"/>
      <w:bookmarkEnd w:id="5778"/>
      <w:bookmarkEnd w:id="5779"/>
      <w:bookmarkEnd w:id="5780"/>
      <w:bookmarkEnd w:id="5781"/>
      <w:bookmarkEnd w:id="5782"/>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5783" w:name="_Toc21340867"/>
      <w:bookmarkStart w:id="5784" w:name="_Toc29805314"/>
      <w:bookmarkStart w:id="5785" w:name="_Toc36456523"/>
      <w:bookmarkStart w:id="5786" w:name="_Toc36469621"/>
      <w:bookmarkStart w:id="5787" w:name="_Toc37254030"/>
      <w:bookmarkStart w:id="5788" w:name="_Toc37322887"/>
      <w:bookmarkStart w:id="5789" w:name="_Toc37324293"/>
      <w:bookmarkStart w:id="5790" w:name="_Toc45889816"/>
      <w:bookmarkStart w:id="5791" w:name="_Toc52196476"/>
      <w:bookmarkStart w:id="5792" w:name="_Toc52197456"/>
      <w:bookmarkStart w:id="5793" w:name="_Toc53173179"/>
      <w:bookmarkStart w:id="5794" w:name="_Toc53173548"/>
      <w:bookmarkStart w:id="5795" w:name="_Toc61119548"/>
      <w:bookmarkStart w:id="5796" w:name="_Toc61119930"/>
      <w:bookmarkStart w:id="5797" w:name="_Toc67925989"/>
      <w:bookmarkStart w:id="5798" w:name="_Toc75273627"/>
      <w:bookmarkStart w:id="5799" w:name="_Toc76510527"/>
      <w:bookmarkStart w:id="5800" w:name="_Toc83129684"/>
      <w:bookmarkStart w:id="5801" w:name="_Toc90591216"/>
      <w:bookmarkStart w:id="5802" w:name="_Toc98864248"/>
      <w:bookmarkStart w:id="5803" w:name="_Toc99733497"/>
      <w:bookmarkStart w:id="5804" w:name="_Toc106577397"/>
      <w:bookmarkStart w:id="5805" w:name="_Toc114537148"/>
      <w:bookmarkStart w:id="5806" w:name="_Toc115257416"/>
      <w:bookmarkStart w:id="5807" w:name="_Toc123086736"/>
      <w:bookmarkStart w:id="5808" w:name="_Toc123088471"/>
      <w:bookmarkStart w:id="5809" w:name="_Toc124298127"/>
      <w:bookmarkStart w:id="5810" w:name="_Toc130574878"/>
      <w:bookmarkStart w:id="5811" w:name="_Toc131767288"/>
      <w:bookmarkStart w:id="5812" w:name="_Toc138887874"/>
      <w:bookmarkStart w:id="5813" w:name="_Toc145920073"/>
      <w:r w:rsidRPr="00C04A08">
        <w:lastRenderedPageBreak/>
        <w:t>6.4.2.3</w:t>
      </w:r>
      <w:r w:rsidRPr="00C04A08">
        <w:tab/>
        <w:t>In-band emissions</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262DCF58" w14:textId="77777777" w:rsidR="00842EF7" w:rsidRPr="00C04A08" w:rsidRDefault="00842EF7" w:rsidP="00842EF7">
      <w:pPr>
        <w:pStyle w:val="Heading5"/>
      </w:pPr>
      <w:bookmarkStart w:id="5814" w:name="_Toc21340868"/>
      <w:bookmarkStart w:id="5815" w:name="_Toc29805315"/>
      <w:bookmarkStart w:id="5816" w:name="_Toc36456524"/>
      <w:bookmarkStart w:id="5817" w:name="_Toc36469622"/>
      <w:bookmarkStart w:id="5818" w:name="_Toc37254031"/>
      <w:bookmarkStart w:id="5819" w:name="_Toc37322888"/>
      <w:bookmarkStart w:id="5820" w:name="_Toc37324294"/>
      <w:bookmarkStart w:id="5821" w:name="_Toc45889817"/>
      <w:bookmarkStart w:id="5822" w:name="_Toc52196477"/>
      <w:bookmarkStart w:id="5823" w:name="_Toc52197457"/>
      <w:bookmarkStart w:id="5824" w:name="_Toc53173180"/>
      <w:bookmarkStart w:id="5825" w:name="_Toc53173549"/>
      <w:bookmarkStart w:id="5826" w:name="_Toc61119549"/>
      <w:bookmarkStart w:id="5827" w:name="_Toc61119931"/>
      <w:bookmarkStart w:id="5828" w:name="_Toc67925990"/>
      <w:bookmarkStart w:id="5829" w:name="_Toc75273628"/>
      <w:bookmarkStart w:id="5830" w:name="_Toc76510528"/>
      <w:bookmarkStart w:id="5831" w:name="_Toc83129685"/>
      <w:bookmarkStart w:id="5832" w:name="_Toc90591217"/>
      <w:bookmarkStart w:id="5833" w:name="_Toc98864249"/>
      <w:bookmarkStart w:id="5834" w:name="_Toc99733498"/>
      <w:bookmarkStart w:id="5835" w:name="_Toc106577398"/>
      <w:bookmarkStart w:id="5836" w:name="_Toc114537149"/>
      <w:bookmarkStart w:id="5837" w:name="_Toc115257417"/>
      <w:bookmarkStart w:id="5838" w:name="_Toc123086737"/>
      <w:bookmarkStart w:id="5839" w:name="_Toc123088472"/>
      <w:bookmarkStart w:id="5840" w:name="_Toc124298128"/>
      <w:bookmarkStart w:id="5841" w:name="_Toc130574879"/>
      <w:bookmarkStart w:id="5842" w:name="_Toc131767289"/>
      <w:bookmarkStart w:id="5843" w:name="_Toc138887875"/>
      <w:bookmarkStart w:id="5844" w:name="_Toc145920074"/>
      <w:r w:rsidRPr="00C04A08">
        <w:t>6.4.2.3.1</w:t>
      </w:r>
      <w:r w:rsidRPr="00C04A08">
        <w:tab/>
        <w:t>General</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5845" w:name="_Toc21340869"/>
      <w:bookmarkStart w:id="5846" w:name="_Toc29805316"/>
      <w:bookmarkStart w:id="5847" w:name="_Toc36456525"/>
      <w:bookmarkStart w:id="5848" w:name="_Toc36469623"/>
      <w:bookmarkStart w:id="5849" w:name="_Toc37254032"/>
      <w:bookmarkStart w:id="5850" w:name="_Toc37322889"/>
      <w:bookmarkStart w:id="5851" w:name="_Toc37324295"/>
      <w:bookmarkStart w:id="5852" w:name="_Toc45889818"/>
      <w:bookmarkStart w:id="5853" w:name="_Toc52196478"/>
      <w:bookmarkStart w:id="5854" w:name="_Toc52197458"/>
      <w:bookmarkStart w:id="5855" w:name="_Toc53173181"/>
      <w:bookmarkStart w:id="5856" w:name="_Toc53173550"/>
      <w:bookmarkStart w:id="5857" w:name="_Toc61119550"/>
      <w:bookmarkStart w:id="5858" w:name="_Toc61119932"/>
      <w:bookmarkStart w:id="5859" w:name="_Toc67925991"/>
      <w:bookmarkStart w:id="5860" w:name="_Toc75273629"/>
      <w:bookmarkStart w:id="5861" w:name="_Toc76510529"/>
      <w:bookmarkStart w:id="5862" w:name="_Toc83129686"/>
      <w:bookmarkStart w:id="5863" w:name="_Toc90591218"/>
      <w:bookmarkStart w:id="5864" w:name="_Toc98864250"/>
      <w:bookmarkStart w:id="5865" w:name="_Toc99733499"/>
      <w:bookmarkStart w:id="5866" w:name="_Toc106577399"/>
      <w:bookmarkStart w:id="5867" w:name="_Toc114537150"/>
      <w:bookmarkStart w:id="5868" w:name="_Toc115257418"/>
      <w:bookmarkStart w:id="5869" w:name="_Toc123086738"/>
      <w:bookmarkStart w:id="5870" w:name="_Toc123088473"/>
      <w:bookmarkStart w:id="5871" w:name="_Toc124298129"/>
      <w:bookmarkStart w:id="5872" w:name="_Toc130574880"/>
      <w:bookmarkStart w:id="5873" w:name="_Toc131767290"/>
      <w:bookmarkStart w:id="5874" w:name="_Toc138887876"/>
      <w:bookmarkStart w:id="5875" w:name="_Toc145920075"/>
      <w:r w:rsidRPr="00C04A08">
        <w:t>6.4.2.3.2</w:t>
      </w:r>
      <w:r w:rsidRPr="00C04A08">
        <w:tab/>
        <w:t>In-band emissions for power class 1</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5A343E18" w14:textId="77777777" w:rsidR="00842EF7" w:rsidRPr="00C04A08" w:rsidRDefault="00842EF7" w:rsidP="00842EF7">
      <w:pPr>
        <w:rPr>
          <w:rFonts w:cs="v5.0.0"/>
        </w:rPr>
      </w:pPr>
      <w:bookmarkStart w:id="5876" w:name="_Hlk519673118"/>
      <w:r w:rsidRPr="00C04A08">
        <w:t xml:space="preserve">The average of the in-band emission measurement over 10 sub-frames shall not exceed the values specified in </w:t>
      </w:r>
      <w:bookmarkEnd w:id="5876"/>
      <w:r w:rsidRPr="00C04A08">
        <w:t>Table 6.4.2.3.2-1 for power class 1 UEs</w:t>
      </w:r>
      <w:r w:rsidRPr="00C04A08">
        <w:rPr>
          <w:rFonts w:cs="v5.0.0"/>
        </w:rPr>
        <w:t>.</w:t>
      </w:r>
    </w:p>
    <w:p w14:paraId="3BC474FE" w14:textId="77777777" w:rsidR="001A2F73" w:rsidRPr="00C04A08" w:rsidRDefault="001A2F73" w:rsidP="001A2F73">
      <w:pPr>
        <w:pStyle w:val="TH"/>
      </w:pPr>
      <w:bookmarkStart w:id="5877" w:name="_Toc21340870"/>
      <w:bookmarkStart w:id="5878" w:name="_Toc29805317"/>
      <w:bookmarkStart w:id="5879" w:name="_Toc36456526"/>
      <w:bookmarkStart w:id="5880" w:name="_Toc36469624"/>
      <w:bookmarkStart w:id="5881" w:name="_Toc37254033"/>
      <w:bookmarkStart w:id="5882" w:name="_Toc37322890"/>
      <w:bookmarkStart w:id="5883" w:name="_Toc37324296"/>
      <w:bookmarkStart w:id="5884" w:name="_Toc45889819"/>
      <w:bookmarkStart w:id="5885" w:name="_Toc52196479"/>
      <w:bookmarkStart w:id="5886" w:name="_Toc52197459"/>
      <w:bookmarkStart w:id="5887" w:name="_Toc53173182"/>
      <w:bookmarkStart w:id="5888" w:name="_Toc53173551"/>
      <w:bookmarkStart w:id="5889" w:name="_Toc61119551"/>
      <w:bookmarkStart w:id="5890" w:name="_Toc61119933"/>
      <w:bookmarkStart w:id="5891" w:name="_Toc67925992"/>
      <w:bookmarkStart w:id="5892" w:name="_Toc75273630"/>
      <w:bookmarkStart w:id="5893" w:name="_Toc76510530"/>
      <w:bookmarkStart w:id="5894" w:name="_Toc83129687"/>
      <w:bookmarkStart w:id="5895" w:name="_Toc90591219"/>
      <w:bookmarkStart w:id="5896" w:name="_Toc98864251"/>
      <w:bookmarkStart w:id="5897" w:name="_Toc99733500"/>
      <w:bookmarkStart w:id="5898"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5899" w:name="_Toc114537151"/>
      <w:bookmarkStart w:id="5900" w:name="_Toc115257419"/>
      <w:bookmarkStart w:id="5901" w:name="_Toc123086739"/>
      <w:bookmarkStart w:id="5902" w:name="_Toc123088474"/>
      <w:bookmarkStart w:id="5903" w:name="_Toc124298130"/>
      <w:bookmarkStart w:id="5904" w:name="_Toc130574881"/>
      <w:bookmarkStart w:id="5905" w:name="_Toc131767291"/>
      <w:bookmarkStart w:id="5906" w:name="_Toc138887877"/>
      <w:bookmarkStart w:id="5907" w:name="_Toc145920076"/>
      <w:r w:rsidRPr="00C04A08">
        <w:lastRenderedPageBreak/>
        <w:t>6.4.2.3.3</w:t>
      </w:r>
      <w:r w:rsidRPr="00C04A08">
        <w:tab/>
      </w:r>
      <w:r w:rsidRPr="00C04A08">
        <w:rPr>
          <w:rFonts w:eastAsia="Malgun Gothic"/>
          <w:sz w:val="24"/>
        </w:rPr>
        <w:t>In-band emissions for power class 2</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5908" w:name="_Toc21340871"/>
      <w:bookmarkStart w:id="5909" w:name="_Toc29805318"/>
      <w:bookmarkStart w:id="5910" w:name="_Toc36456527"/>
      <w:bookmarkStart w:id="5911" w:name="_Toc36469625"/>
      <w:bookmarkStart w:id="5912" w:name="_Toc37254034"/>
      <w:bookmarkStart w:id="5913" w:name="_Toc37322891"/>
      <w:bookmarkStart w:id="5914" w:name="_Toc37324297"/>
      <w:bookmarkStart w:id="5915" w:name="_Toc45889820"/>
      <w:bookmarkStart w:id="5916" w:name="_Toc52196480"/>
      <w:bookmarkStart w:id="5917" w:name="_Toc52197460"/>
      <w:bookmarkStart w:id="5918" w:name="_Toc53173183"/>
      <w:bookmarkStart w:id="5919" w:name="_Toc53173552"/>
      <w:bookmarkStart w:id="5920" w:name="_Toc61119552"/>
      <w:bookmarkStart w:id="5921" w:name="_Toc61119934"/>
      <w:bookmarkStart w:id="5922" w:name="_Toc67925993"/>
      <w:bookmarkStart w:id="5923" w:name="_Toc75273631"/>
      <w:bookmarkStart w:id="5924" w:name="_Toc76510531"/>
      <w:bookmarkStart w:id="5925" w:name="_Toc83129688"/>
      <w:bookmarkStart w:id="5926" w:name="_Toc90591220"/>
      <w:bookmarkStart w:id="5927" w:name="_Toc98864252"/>
      <w:bookmarkStart w:id="5928" w:name="_Toc99733501"/>
      <w:bookmarkStart w:id="5929" w:name="_Toc106577401"/>
      <w:bookmarkStart w:id="5930" w:name="_Toc114537152"/>
      <w:bookmarkStart w:id="5931" w:name="_Toc115257420"/>
      <w:bookmarkStart w:id="5932" w:name="_Toc123086740"/>
      <w:bookmarkStart w:id="5933" w:name="_Toc123088475"/>
      <w:bookmarkStart w:id="5934" w:name="_Toc124298131"/>
      <w:bookmarkStart w:id="5935" w:name="_Toc130574882"/>
      <w:bookmarkStart w:id="5936" w:name="_Toc131767292"/>
      <w:bookmarkStart w:id="5937" w:name="_Toc138887878"/>
      <w:bookmarkStart w:id="5938" w:name="_Toc145920077"/>
      <w:r w:rsidRPr="00C04A08">
        <w:t>6.4.2.3.4</w:t>
      </w:r>
      <w:r w:rsidRPr="00C04A08">
        <w:tab/>
      </w:r>
      <w:r w:rsidRPr="00C04A08">
        <w:rPr>
          <w:rFonts w:eastAsia="Malgun Gothic"/>
          <w:sz w:val="24"/>
        </w:rPr>
        <w:t>In-band emissions for power class 3</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5939" w:name="_Toc21340872"/>
      <w:bookmarkStart w:id="5940" w:name="_Toc29805319"/>
      <w:bookmarkStart w:id="5941" w:name="_Toc36456528"/>
      <w:bookmarkStart w:id="5942" w:name="_Toc36469626"/>
      <w:bookmarkStart w:id="5943" w:name="_Toc37254035"/>
      <w:bookmarkStart w:id="5944" w:name="_Toc37322892"/>
      <w:bookmarkStart w:id="5945" w:name="_Toc37324298"/>
      <w:bookmarkStart w:id="5946" w:name="_Toc45889821"/>
      <w:bookmarkStart w:id="5947" w:name="_Toc52196481"/>
      <w:bookmarkStart w:id="5948" w:name="_Toc52197461"/>
      <w:bookmarkStart w:id="5949" w:name="_Toc53173184"/>
      <w:bookmarkStart w:id="5950" w:name="_Toc53173553"/>
      <w:bookmarkStart w:id="5951" w:name="_Toc61119553"/>
      <w:bookmarkStart w:id="5952" w:name="_Toc61119935"/>
      <w:bookmarkStart w:id="5953" w:name="_Toc67925994"/>
      <w:bookmarkStart w:id="5954" w:name="_Toc75273632"/>
      <w:bookmarkStart w:id="5955" w:name="_Toc76510532"/>
      <w:bookmarkStart w:id="5956" w:name="_Toc83129689"/>
      <w:bookmarkStart w:id="5957" w:name="_Toc90591221"/>
      <w:bookmarkStart w:id="5958" w:name="_Toc98864253"/>
      <w:bookmarkStart w:id="5959" w:name="_Toc99733502"/>
      <w:bookmarkStart w:id="5960"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5961" w:name="_Toc114537153"/>
      <w:bookmarkStart w:id="5962" w:name="_Toc115257421"/>
      <w:bookmarkStart w:id="5963" w:name="_Toc123086741"/>
      <w:bookmarkStart w:id="5964" w:name="_Toc123088476"/>
      <w:bookmarkStart w:id="5965" w:name="_Toc124298132"/>
      <w:bookmarkStart w:id="5966" w:name="_Toc130574883"/>
      <w:bookmarkStart w:id="5967" w:name="_Toc131767293"/>
      <w:bookmarkStart w:id="5968" w:name="_Toc138887879"/>
      <w:bookmarkStart w:id="5969" w:name="_Toc145920078"/>
      <w:r w:rsidRPr="00C04A08">
        <w:t>6.4.2.3.5</w:t>
      </w:r>
      <w:r w:rsidRPr="00C04A08">
        <w:tab/>
      </w:r>
      <w:r w:rsidRPr="00C04A08">
        <w:rPr>
          <w:rFonts w:eastAsia="Malgun Gothic"/>
        </w:rPr>
        <w:t>In-band emissions for power class 4</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399C7C83" w:rsidR="00842EF7" w:rsidRPr="00C04A08" w:rsidRDefault="00842EF7" w:rsidP="00842EF7">
      <w:pPr>
        <w:pStyle w:val="TH"/>
      </w:pPr>
      <w:r w:rsidRPr="00C04A08">
        <w:lastRenderedPageBreak/>
        <w:t>Table 6.4.2.3.5-1: Requirements for in-band emissions for power class 4</w:t>
      </w:r>
      <w:r w:rsidR="00202D79">
        <w:t xml:space="preserve"> 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5970" w:name="_Toc67925995"/>
      <w:bookmarkStart w:id="5971" w:name="_Toc75273633"/>
      <w:bookmarkStart w:id="5972" w:name="_Toc76510533"/>
      <w:bookmarkStart w:id="5973" w:name="_Toc83129690"/>
      <w:bookmarkStart w:id="5974" w:name="_Toc90591222"/>
      <w:bookmarkStart w:id="5975" w:name="_Toc98864254"/>
      <w:bookmarkStart w:id="5976" w:name="_Toc99733503"/>
      <w:bookmarkStart w:id="5977" w:name="_Toc106577403"/>
      <w:bookmarkStart w:id="5978" w:name="_Toc114537154"/>
      <w:bookmarkStart w:id="5979" w:name="_Toc115257422"/>
      <w:bookmarkStart w:id="5980" w:name="_Toc123086742"/>
      <w:bookmarkStart w:id="5981" w:name="_Toc123088477"/>
      <w:bookmarkStart w:id="5982" w:name="_Toc124298133"/>
      <w:bookmarkStart w:id="5983" w:name="_Toc130574884"/>
      <w:bookmarkStart w:id="5984" w:name="_Toc131767294"/>
      <w:bookmarkStart w:id="5985" w:name="_Toc138887880"/>
      <w:bookmarkStart w:id="5986" w:name="_Toc145920079"/>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33A20AF9" w:rsidR="00FD5D84" w:rsidRPr="00C04A08" w:rsidRDefault="00FD5D84" w:rsidP="00FD5D84">
      <w:pPr>
        <w:pStyle w:val="TH"/>
      </w:pPr>
      <w:r>
        <w:lastRenderedPageBreak/>
        <w:t>Table 6.4.2.3.6</w:t>
      </w:r>
      <w:r w:rsidRPr="00C04A08">
        <w:t>-1: Requirements for in-</w:t>
      </w:r>
      <w:r>
        <w:t>band emissions for power class 5</w:t>
      </w:r>
      <w:r w:rsidR="00202D79">
        <w:t xml:space="preserve"> 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5987" w:name="_Toc98864255"/>
      <w:bookmarkStart w:id="5988" w:name="_Toc99733504"/>
      <w:bookmarkStart w:id="5989" w:name="_Toc106577404"/>
      <w:bookmarkStart w:id="5990" w:name="_Toc114537155"/>
      <w:bookmarkStart w:id="5991" w:name="_Toc115257423"/>
      <w:bookmarkStart w:id="5992" w:name="_Toc123086743"/>
      <w:bookmarkStart w:id="5993" w:name="_Toc123088478"/>
      <w:bookmarkStart w:id="5994" w:name="_Toc124298134"/>
      <w:bookmarkStart w:id="5995" w:name="_Toc130574885"/>
      <w:bookmarkStart w:id="5996" w:name="_Toc131767295"/>
      <w:bookmarkStart w:id="5997" w:name="_Toc138887881"/>
      <w:bookmarkStart w:id="5998" w:name="_Toc145920080"/>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5987"/>
      <w:bookmarkEnd w:id="5988"/>
      <w:bookmarkEnd w:id="5989"/>
      <w:bookmarkEnd w:id="5990"/>
      <w:bookmarkEnd w:id="5991"/>
      <w:bookmarkEnd w:id="5992"/>
      <w:bookmarkEnd w:id="5993"/>
      <w:bookmarkEnd w:id="5994"/>
      <w:bookmarkEnd w:id="5995"/>
      <w:bookmarkEnd w:id="5996"/>
      <w:bookmarkEnd w:id="5997"/>
      <w:bookmarkEnd w:id="5998"/>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5999" w:name="_Toc98864256"/>
      <w:bookmarkStart w:id="6000" w:name="_Toc99733505"/>
      <w:bookmarkStart w:id="6001" w:name="_Toc106577405"/>
      <w:bookmarkStart w:id="6002" w:name="_Toc114537156"/>
      <w:bookmarkStart w:id="6003" w:name="_Toc115257424"/>
      <w:bookmarkStart w:id="6004" w:name="_Toc123086744"/>
      <w:bookmarkStart w:id="6005" w:name="_Toc123088479"/>
      <w:bookmarkStart w:id="6006" w:name="_Toc124298135"/>
      <w:bookmarkStart w:id="6007" w:name="_Toc130574886"/>
      <w:bookmarkStart w:id="6008" w:name="_Toc131767296"/>
      <w:bookmarkStart w:id="6009" w:name="_Toc138887882"/>
      <w:bookmarkStart w:id="6010" w:name="_Toc145920081"/>
      <w:r>
        <w:t>6.4.2.3.8</w:t>
      </w:r>
      <w:r>
        <w:tab/>
      </w:r>
      <w:r>
        <w:rPr>
          <w:rFonts w:eastAsia="Malgun Gothic"/>
          <w:sz w:val="24"/>
        </w:rPr>
        <w:t>In-band emissions for power class 7</w:t>
      </w:r>
      <w:bookmarkEnd w:id="5999"/>
      <w:bookmarkEnd w:id="6000"/>
      <w:bookmarkEnd w:id="6001"/>
      <w:bookmarkEnd w:id="6002"/>
      <w:bookmarkEnd w:id="6003"/>
      <w:bookmarkEnd w:id="6004"/>
      <w:bookmarkEnd w:id="6005"/>
      <w:bookmarkEnd w:id="6006"/>
      <w:bookmarkEnd w:id="6007"/>
      <w:bookmarkEnd w:id="6008"/>
      <w:bookmarkEnd w:id="6009"/>
      <w:bookmarkEnd w:id="6010"/>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6011" w:name="_Toc21340873"/>
      <w:bookmarkStart w:id="6012" w:name="_Toc29805320"/>
      <w:bookmarkStart w:id="6013" w:name="_Toc36456529"/>
      <w:bookmarkStart w:id="6014" w:name="_Toc36469627"/>
      <w:bookmarkStart w:id="6015" w:name="_Toc37254036"/>
      <w:bookmarkStart w:id="6016" w:name="_Toc37322893"/>
      <w:bookmarkStart w:id="6017" w:name="_Toc37324299"/>
      <w:bookmarkStart w:id="6018" w:name="_Toc45889822"/>
      <w:bookmarkStart w:id="6019" w:name="_Toc52196482"/>
      <w:bookmarkStart w:id="6020" w:name="_Toc52197462"/>
      <w:bookmarkStart w:id="6021" w:name="_Toc53173185"/>
      <w:bookmarkStart w:id="6022" w:name="_Toc53173554"/>
      <w:bookmarkStart w:id="6023" w:name="_Toc61119554"/>
      <w:bookmarkStart w:id="6024" w:name="_Toc61119936"/>
      <w:bookmarkStart w:id="6025" w:name="_Toc67925996"/>
      <w:bookmarkStart w:id="6026" w:name="_Toc75273634"/>
      <w:bookmarkStart w:id="6027" w:name="_Toc76510534"/>
      <w:bookmarkStart w:id="6028" w:name="_Toc83129691"/>
      <w:bookmarkStart w:id="6029" w:name="_Toc90591223"/>
      <w:bookmarkStart w:id="6030" w:name="_Toc98864257"/>
      <w:bookmarkStart w:id="6031" w:name="_Toc99733506"/>
      <w:bookmarkStart w:id="6032" w:name="_Toc106577406"/>
      <w:bookmarkStart w:id="6033" w:name="_Toc114537157"/>
      <w:bookmarkStart w:id="6034" w:name="_Toc115257425"/>
      <w:bookmarkStart w:id="6035" w:name="_Toc123086745"/>
      <w:bookmarkStart w:id="6036" w:name="_Toc123088480"/>
      <w:bookmarkStart w:id="6037" w:name="_Toc124298136"/>
      <w:bookmarkStart w:id="6038" w:name="_Toc130574887"/>
      <w:bookmarkStart w:id="6039" w:name="_Toc131767297"/>
      <w:bookmarkStart w:id="6040" w:name="_Toc138887883"/>
      <w:bookmarkStart w:id="6041" w:name="_Toc145920082"/>
      <w:r w:rsidRPr="00C04A08">
        <w:t>6.4.2.4</w:t>
      </w:r>
      <w:r w:rsidRPr="00C04A08">
        <w:tab/>
        <w:t>EVM equalizer spectrum flatness</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6042" w:name="_Toc21340874"/>
      <w:bookmarkStart w:id="6043" w:name="_Toc29805321"/>
      <w:bookmarkStart w:id="6044" w:name="_Toc36456530"/>
      <w:bookmarkStart w:id="6045" w:name="_Toc36469628"/>
      <w:bookmarkStart w:id="6046" w:name="_Toc37254037"/>
      <w:bookmarkStart w:id="6047" w:name="_Toc37322894"/>
      <w:bookmarkStart w:id="6048" w:name="_Toc37324300"/>
      <w:bookmarkStart w:id="6049" w:name="_Toc45889823"/>
      <w:bookmarkStart w:id="6050" w:name="_Toc52196483"/>
      <w:bookmarkStart w:id="6051" w:name="_Toc52197463"/>
      <w:bookmarkStart w:id="6052" w:name="_Toc53173186"/>
      <w:bookmarkStart w:id="6053" w:name="_Toc53173555"/>
      <w:bookmarkStart w:id="6054" w:name="_Toc61119555"/>
      <w:bookmarkStart w:id="6055" w:name="_Toc61119937"/>
      <w:bookmarkStart w:id="6056" w:name="_Toc67925997"/>
      <w:bookmarkStart w:id="6057" w:name="_Toc75273635"/>
      <w:bookmarkStart w:id="6058" w:name="_Toc76510535"/>
      <w:bookmarkStart w:id="6059" w:name="_Toc83129692"/>
      <w:bookmarkStart w:id="6060" w:name="_Toc90591224"/>
      <w:bookmarkStart w:id="6061" w:name="_Toc98864258"/>
      <w:bookmarkStart w:id="6062" w:name="_Toc99733507"/>
      <w:bookmarkStart w:id="6063" w:name="_Toc106577407"/>
      <w:bookmarkStart w:id="6064" w:name="_Toc114537158"/>
      <w:bookmarkStart w:id="6065" w:name="_Toc115257426"/>
      <w:bookmarkStart w:id="6066" w:name="_Toc123086746"/>
      <w:bookmarkStart w:id="6067" w:name="_Toc123088481"/>
      <w:bookmarkStart w:id="6068" w:name="_Toc124298137"/>
      <w:bookmarkStart w:id="6069" w:name="_Toc130574888"/>
      <w:bookmarkStart w:id="6070" w:name="_Toc131767298"/>
      <w:bookmarkStart w:id="6071" w:name="_Toc138887884"/>
      <w:bookmarkStart w:id="6072" w:name="_Toc145920083"/>
      <w:r w:rsidRPr="00C04A08">
        <w:t>6.4.2.5</w:t>
      </w:r>
      <w:r w:rsidRPr="00C04A08">
        <w:tab/>
        <w:t>EVM spectral flatness for Pi/2 BPSK modulation</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993B78"/>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6073" w:name="_Toc98864259"/>
      <w:bookmarkStart w:id="6074" w:name="_Toc99733508"/>
      <w:bookmarkStart w:id="6075" w:name="_Toc106577408"/>
      <w:bookmarkStart w:id="6076" w:name="_Toc114537159"/>
      <w:bookmarkStart w:id="6077" w:name="_Toc115257427"/>
      <w:bookmarkStart w:id="6078" w:name="_Toc123086747"/>
      <w:bookmarkStart w:id="6079" w:name="_Toc123088482"/>
      <w:bookmarkStart w:id="6080" w:name="_Toc124298138"/>
      <w:bookmarkStart w:id="6081" w:name="_Toc130574889"/>
      <w:bookmarkStart w:id="6082" w:name="_Toc131767299"/>
      <w:bookmarkStart w:id="6083" w:name="_Toc138887885"/>
      <w:bookmarkStart w:id="6084" w:name="_Toc145920084"/>
      <w:bookmarkStart w:id="6085" w:name="_Toc21344332"/>
      <w:bookmarkStart w:id="6086" w:name="_Toc29801818"/>
      <w:bookmarkStart w:id="6087" w:name="_Toc29802242"/>
      <w:bookmarkStart w:id="6088" w:name="_Toc29802867"/>
      <w:bookmarkStart w:id="6089" w:name="_Toc36107609"/>
      <w:bookmarkStart w:id="6090" w:name="_Toc37251375"/>
      <w:bookmarkStart w:id="6091" w:name="_Toc45888239"/>
      <w:bookmarkStart w:id="6092" w:name="_Toc45888838"/>
      <w:bookmarkStart w:id="6093" w:name="_Toc61367516"/>
      <w:bookmarkStart w:id="6094" w:name="_Toc61372899"/>
      <w:bookmarkStart w:id="6095" w:name="_Toc68230847"/>
      <w:bookmarkStart w:id="6096" w:name="_Toc69084260"/>
      <w:bookmarkStart w:id="6097" w:name="_Toc75467270"/>
      <w:bookmarkStart w:id="6098" w:name="_Toc76509292"/>
      <w:bookmarkStart w:id="6099" w:name="_Toc76718282"/>
      <w:bookmarkStart w:id="6100" w:name="_Toc83580613"/>
      <w:bookmarkStart w:id="6101" w:name="_Toc84405122"/>
      <w:bookmarkStart w:id="6102" w:name="_Toc84413731"/>
      <w:r w:rsidRPr="00A1115A">
        <w:t>6.4.2.</w:t>
      </w:r>
      <w:r>
        <w:t>6</w:t>
      </w:r>
      <w:r w:rsidRPr="00A1115A">
        <w:tab/>
      </w:r>
      <w:r>
        <w:t>Phase continuity requirements for DMRS bundling</w:t>
      </w:r>
      <w:bookmarkEnd w:id="6073"/>
      <w:bookmarkEnd w:id="6074"/>
      <w:bookmarkEnd w:id="6075"/>
      <w:bookmarkEnd w:id="6076"/>
      <w:bookmarkEnd w:id="6077"/>
      <w:bookmarkEnd w:id="6078"/>
      <w:bookmarkEnd w:id="6079"/>
      <w:bookmarkEnd w:id="6080"/>
      <w:bookmarkEnd w:id="6081"/>
      <w:bookmarkEnd w:id="6082"/>
      <w:bookmarkEnd w:id="6083"/>
      <w:bookmarkEnd w:id="6084"/>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tbl>
    <w:p w14:paraId="19E15AF7" w14:textId="77777777" w:rsidR="00D23D7F" w:rsidRDefault="00D23D7F" w:rsidP="00D23D7F"/>
    <w:p w14:paraId="756B87B3" w14:textId="77777777" w:rsidR="00D23D7F" w:rsidRPr="00C04A08" w:rsidRDefault="00D23D7F" w:rsidP="00D23D7F">
      <w:r w:rsidRPr="0046241C">
        <w:t>NOTE: 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6103" w:name="_Toc21340875"/>
      <w:bookmarkStart w:id="6104" w:name="_Toc29805322"/>
      <w:bookmarkStart w:id="6105" w:name="_Toc36456531"/>
      <w:bookmarkStart w:id="6106" w:name="_Toc36469629"/>
      <w:bookmarkStart w:id="6107" w:name="_Toc37254038"/>
      <w:bookmarkStart w:id="6108" w:name="_Toc37322895"/>
      <w:bookmarkStart w:id="6109" w:name="_Toc37324301"/>
      <w:bookmarkStart w:id="6110" w:name="_Toc45889824"/>
      <w:bookmarkStart w:id="6111" w:name="_Toc52196484"/>
      <w:bookmarkStart w:id="6112" w:name="_Toc52197464"/>
      <w:bookmarkStart w:id="6113" w:name="_Toc53173187"/>
      <w:bookmarkStart w:id="6114" w:name="_Toc53173556"/>
      <w:bookmarkStart w:id="6115" w:name="_Toc61119556"/>
      <w:bookmarkStart w:id="6116" w:name="_Toc61119938"/>
      <w:bookmarkStart w:id="6117" w:name="_Toc67925998"/>
      <w:bookmarkStart w:id="6118" w:name="_Toc75273636"/>
      <w:bookmarkStart w:id="6119" w:name="_Toc76510536"/>
      <w:bookmarkStart w:id="6120" w:name="_Toc83129693"/>
      <w:bookmarkStart w:id="6121" w:name="_Toc90591225"/>
      <w:bookmarkStart w:id="6122" w:name="_Toc98864260"/>
      <w:bookmarkStart w:id="6123" w:name="_Toc99733509"/>
      <w:bookmarkStart w:id="6124" w:name="_Toc106577409"/>
      <w:bookmarkStart w:id="6125" w:name="_Toc114537160"/>
      <w:bookmarkStart w:id="6126" w:name="_Toc115257428"/>
      <w:bookmarkStart w:id="6127" w:name="_Toc123086748"/>
      <w:bookmarkStart w:id="6128" w:name="_Toc123088483"/>
      <w:bookmarkStart w:id="6129" w:name="_Toc124298139"/>
      <w:bookmarkStart w:id="6130" w:name="_Toc130574890"/>
      <w:bookmarkStart w:id="6131" w:name="_Toc131767300"/>
      <w:bookmarkStart w:id="6132" w:name="_Toc138887886"/>
      <w:bookmarkStart w:id="6133" w:name="_Toc145920085"/>
      <w:r w:rsidRPr="00C04A08">
        <w:t>6.4A</w:t>
      </w:r>
      <w:r w:rsidRPr="00C04A08">
        <w:tab/>
        <w:t>Transmit signal quality for CA</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065174C9" w14:textId="014D67F2" w:rsidR="00E06914" w:rsidRPr="00C04A08" w:rsidRDefault="00E06914" w:rsidP="00C04A08">
      <w:pPr>
        <w:pStyle w:val="Heading3"/>
      </w:pPr>
      <w:bookmarkStart w:id="6134" w:name="_Toc52196485"/>
      <w:bookmarkStart w:id="6135" w:name="_Toc52197465"/>
      <w:bookmarkStart w:id="6136" w:name="_Toc53173188"/>
      <w:bookmarkStart w:id="6137" w:name="_Toc53173557"/>
      <w:bookmarkStart w:id="6138" w:name="_Toc61119557"/>
      <w:bookmarkStart w:id="6139" w:name="_Toc61119939"/>
      <w:bookmarkStart w:id="6140" w:name="_Toc67925999"/>
      <w:bookmarkStart w:id="6141" w:name="_Toc75273637"/>
      <w:bookmarkStart w:id="6142" w:name="_Toc76510537"/>
      <w:bookmarkStart w:id="6143" w:name="_Toc83129694"/>
      <w:bookmarkStart w:id="6144" w:name="_Toc90591226"/>
      <w:bookmarkStart w:id="6145" w:name="_Toc98864261"/>
      <w:bookmarkStart w:id="6146" w:name="_Toc99733510"/>
      <w:bookmarkStart w:id="6147" w:name="_Toc106577410"/>
      <w:bookmarkStart w:id="6148" w:name="_Toc114537161"/>
      <w:bookmarkStart w:id="6149" w:name="_Toc115257429"/>
      <w:bookmarkStart w:id="6150" w:name="_Toc123086749"/>
      <w:bookmarkStart w:id="6151" w:name="_Toc123088484"/>
      <w:bookmarkStart w:id="6152" w:name="_Toc124298140"/>
      <w:bookmarkStart w:id="6153" w:name="_Toc130574891"/>
      <w:bookmarkStart w:id="6154" w:name="_Toc131767301"/>
      <w:bookmarkStart w:id="6155" w:name="_Toc138887887"/>
      <w:bookmarkStart w:id="6156" w:name="_Toc145920086"/>
      <w:r w:rsidRPr="00C04A08">
        <w:t>6.4A.0</w:t>
      </w:r>
      <w:r w:rsidRPr="00C04A08">
        <w:tab/>
        <w:t>General</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6157" w:name="_Toc21340876"/>
      <w:bookmarkStart w:id="6158" w:name="_Toc29805323"/>
      <w:bookmarkStart w:id="6159" w:name="_Toc36456532"/>
      <w:bookmarkStart w:id="6160" w:name="_Toc36469630"/>
      <w:bookmarkStart w:id="6161" w:name="_Toc37254039"/>
      <w:bookmarkStart w:id="6162" w:name="_Toc37322896"/>
      <w:bookmarkStart w:id="6163" w:name="_Toc37324302"/>
      <w:bookmarkStart w:id="6164" w:name="_Toc45889825"/>
      <w:bookmarkStart w:id="6165" w:name="_Toc52196486"/>
      <w:bookmarkStart w:id="6166" w:name="_Toc52197466"/>
      <w:bookmarkStart w:id="6167" w:name="_Toc53173189"/>
      <w:bookmarkStart w:id="6168" w:name="_Toc53173558"/>
      <w:bookmarkStart w:id="6169" w:name="_Toc61119558"/>
      <w:bookmarkStart w:id="6170" w:name="_Toc61119940"/>
      <w:bookmarkStart w:id="6171" w:name="_Toc67926000"/>
      <w:bookmarkStart w:id="6172" w:name="_Toc75273638"/>
      <w:bookmarkStart w:id="6173" w:name="_Toc76510538"/>
      <w:bookmarkStart w:id="6174" w:name="_Toc83129695"/>
      <w:bookmarkStart w:id="6175" w:name="_Toc90591227"/>
      <w:bookmarkStart w:id="6176" w:name="_Toc98864262"/>
      <w:bookmarkStart w:id="6177"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6178" w:name="_Toc106577411"/>
      <w:bookmarkStart w:id="6179" w:name="_Toc114537162"/>
      <w:bookmarkStart w:id="6180" w:name="_Toc115257430"/>
      <w:bookmarkStart w:id="6181" w:name="_Toc123086750"/>
      <w:bookmarkStart w:id="6182" w:name="_Toc123088485"/>
      <w:bookmarkStart w:id="6183" w:name="_Toc124298141"/>
      <w:bookmarkStart w:id="6184" w:name="_Toc130574892"/>
      <w:bookmarkStart w:id="6185" w:name="_Toc131767302"/>
      <w:bookmarkStart w:id="6186" w:name="_Toc138887888"/>
      <w:bookmarkStart w:id="6187" w:name="_Toc145920087"/>
      <w:r w:rsidRPr="00C04A08">
        <w:lastRenderedPageBreak/>
        <w:t>6.4A.1</w:t>
      </w:r>
      <w:r w:rsidRPr="00C04A08">
        <w:tab/>
        <w:t>Frequency error</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6188" w:name="_Toc21340877"/>
      <w:bookmarkStart w:id="6189" w:name="_Toc29805324"/>
      <w:bookmarkStart w:id="6190" w:name="_Toc36456533"/>
      <w:bookmarkStart w:id="6191" w:name="_Toc36469631"/>
      <w:bookmarkStart w:id="6192" w:name="_Toc37254040"/>
      <w:bookmarkStart w:id="6193" w:name="_Toc37322897"/>
      <w:bookmarkStart w:id="6194" w:name="_Toc37324303"/>
      <w:bookmarkStart w:id="6195" w:name="_Toc45889826"/>
      <w:bookmarkStart w:id="6196" w:name="_Toc52196487"/>
      <w:bookmarkStart w:id="6197" w:name="_Toc52197467"/>
      <w:bookmarkStart w:id="6198" w:name="_Toc53173190"/>
      <w:bookmarkStart w:id="6199" w:name="_Toc53173559"/>
      <w:bookmarkStart w:id="6200" w:name="_Toc61119559"/>
      <w:bookmarkStart w:id="6201" w:name="_Toc61119941"/>
      <w:bookmarkStart w:id="6202" w:name="_Toc67926001"/>
      <w:bookmarkStart w:id="6203" w:name="_Toc75273639"/>
      <w:bookmarkStart w:id="6204" w:name="_Toc76510539"/>
      <w:bookmarkStart w:id="6205" w:name="_Toc83129696"/>
      <w:bookmarkStart w:id="6206" w:name="_Toc90591228"/>
      <w:bookmarkStart w:id="6207" w:name="_Toc98864263"/>
      <w:bookmarkStart w:id="6208" w:name="_Toc99733512"/>
      <w:bookmarkStart w:id="6209" w:name="_Toc106577412"/>
      <w:bookmarkStart w:id="6210" w:name="_Toc114537163"/>
      <w:bookmarkStart w:id="6211" w:name="_Toc115257431"/>
      <w:bookmarkStart w:id="6212" w:name="_Toc123086751"/>
      <w:bookmarkStart w:id="6213" w:name="_Toc123088486"/>
      <w:bookmarkStart w:id="6214" w:name="_Toc124298142"/>
      <w:bookmarkStart w:id="6215" w:name="_Toc130574893"/>
      <w:bookmarkStart w:id="6216" w:name="_Toc131767303"/>
      <w:bookmarkStart w:id="6217" w:name="_Toc138887889"/>
      <w:bookmarkStart w:id="6218" w:name="_Toc145920088"/>
      <w:r w:rsidRPr="00C04A08">
        <w:t>6.4A.2</w:t>
      </w:r>
      <w:r w:rsidRPr="00C04A08">
        <w:tab/>
        <w:t>Transmit modulation quality</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0C5C92A5" w14:textId="77777777" w:rsidR="00842EF7" w:rsidRPr="00C04A08" w:rsidRDefault="00842EF7" w:rsidP="00842EF7">
      <w:pPr>
        <w:pStyle w:val="Heading4"/>
      </w:pPr>
      <w:bookmarkStart w:id="6219" w:name="_Toc21340878"/>
      <w:bookmarkStart w:id="6220" w:name="_Toc29805325"/>
      <w:bookmarkStart w:id="6221" w:name="_Toc36456534"/>
      <w:bookmarkStart w:id="6222" w:name="_Toc36469632"/>
      <w:bookmarkStart w:id="6223" w:name="_Toc37254041"/>
      <w:bookmarkStart w:id="6224" w:name="_Toc37322898"/>
      <w:bookmarkStart w:id="6225" w:name="_Toc37324304"/>
      <w:bookmarkStart w:id="6226" w:name="_Toc45889827"/>
      <w:bookmarkStart w:id="6227" w:name="_Toc52196488"/>
      <w:bookmarkStart w:id="6228" w:name="_Toc52197468"/>
      <w:bookmarkStart w:id="6229" w:name="_Toc53173191"/>
      <w:bookmarkStart w:id="6230" w:name="_Toc53173560"/>
      <w:bookmarkStart w:id="6231" w:name="_Toc61119560"/>
      <w:bookmarkStart w:id="6232" w:name="_Toc61119942"/>
      <w:bookmarkStart w:id="6233" w:name="_Toc67926002"/>
      <w:bookmarkStart w:id="6234" w:name="_Toc75273640"/>
      <w:bookmarkStart w:id="6235" w:name="_Toc76510540"/>
      <w:bookmarkStart w:id="6236" w:name="_Toc83129697"/>
      <w:bookmarkStart w:id="6237" w:name="_Toc90591229"/>
      <w:bookmarkStart w:id="6238" w:name="_Toc98864264"/>
      <w:bookmarkStart w:id="6239" w:name="_Toc99733513"/>
      <w:bookmarkStart w:id="6240" w:name="_Toc106577413"/>
      <w:bookmarkStart w:id="6241" w:name="_Toc114537164"/>
      <w:bookmarkStart w:id="6242" w:name="_Toc115257432"/>
      <w:bookmarkStart w:id="6243" w:name="_Toc123086752"/>
      <w:bookmarkStart w:id="6244" w:name="_Toc123088487"/>
      <w:bookmarkStart w:id="6245" w:name="_Toc124298143"/>
      <w:bookmarkStart w:id="6246" w:name="_Toc130574894"/>
      <w:bookmarkStart w:id="6247" w:name="_Toc131767304"/>
      <w:bookmarkStart w:id="6248" w:name="_Toc138887890"/>
      <w:bookmarkStart w:id="6249" w:name="_Toc145920089"/>
      <w:r w:rsidRPr="00C04A08">
        <w:t>6.4A.2.0</w:t>
      </w:r>
      <w:r w:rsidRPr="00C04A08">
        <w:tab/>
        <w:t>General</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5CFBE2CE" w14:textId="7AB95EDD" w:rsidR="0007123C" w:rsidRPr="00832951" w:rsidRDefault="00862597" w:rsidP="0007123C">
      <w:pPr>
        <w:rPr>
          <w:lang w:eastAsia="zh-CN"/>
        </w:rPr>
      </w:pPr>
      <w:bookmarkStart w:id="6250" w:name="_Toc21340879"/>
      <w:bookmarkStart w:id="6251" w:name="_Toc29805326"/>
      <w:bookmarkStart w:id="6252" w:name="_Toc36456535"/>
      <w:bookmarkStart w:id="6253" w:name="_Toc36469633"/>
      <w:bookmarkStart w:id="6254" w:name="_Toc37254042"/>
      <w:bookmarkStart w:id="6255" w:name="_Toc37322899"/>
      <w:bookmarkStart w:id="6256" w:name="_Toc37324305"/>
      <w:bookmarkStart w:id="6257" w:name="_Toc45889828"/>
      <w:bookmarkStart w:id="6258" w:name="_Toc52196489"/>
      <w:bookmarkStart w:id="6259" w:name="_Toc52197469"/>
      <w:bookmarkStart w:id="6260" w:name="_Toc53173192"/>
      <w:bookmarkStart w:id="6261" w:name="_Toc53173561"/>
      <w:bookmarkStart w:id="6262" w:name="_Toc61119561"/>
      <w:bookmarkStart w:id="6263" w:name="_Toc61119943"/>
      <w:bookmarkStart w:id="6264" w:name="_Toc67926003"/>
      <w:bookmarkStart w:id="6265" w:name="_Toc75273641"/>
      <w:bookmarkStart w:id="6266" w:name="_Toc76510541"/>
      <w:bookmarkStart w:id="6267" w:name="_Toc83129698"/>
      <w:bookmarkStart w:id="6268" w:name="_Toc90591230"/>
      <w:bookmarkStart w:id="6269" w:name="_Toc98864265"/>
      <w:bookmarkStart w:id="6270"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2060D028" w14:textId="77777777" w:rsidR="00BF3311" w:rsidRDefault="00BF3311" w:rsidP="00BF3311">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4D1EF52A" w14:textId="6DA51175" w:rsidR="00BF3311" w:rsidRPr="003F773C" w:rsidRDefault="00BF3311" w:rsidP="00BF3311">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7D6FEAB4" w14:textId="63805877" w:rsidR="00BF3311" w:rsidRDefault="00BF3311" w:rsidP="00BF3311">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1C311185" w14:textId="6949EB1A" w:rsidR="00BF3311" w:rsidRDefault="00BF3311" w:rsidP="00BF3311">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6271" w:name="_Toc106577414"/>
      <w:bookmarkStart w:id="6272" w:name="_Toc114537165"/>
      <w:bookmarkStart w:id="6273" w:name="_Toc115257433"/>
      <w:bookmarkStart w:id="6274" w:name="_Toc123086753"/>
      <w:bookmarkStart w:id="6275" w:name="_Toc123088488"/>
      <w:bookmarkStart w:id="6276" w:name="_Toc124298144"/>
      <w:bookmarkStart w:id="6277" w:name="_Toc130574895"/>
      <w:bookmarkStart w:id="6278" w:name="_Toc131767305"/>
      <w:bookmarkStart w:id="6279" w:name="_Toc138887891"/>
      <w:bookmarkStart w:id="6280" w:name="_Toc145920090"/>
      <w:r w:rsidRPr="00C04A08">
        <w:t>6.4A.2.1</w:t>
      </w:r>
      <w:r w:rsidRPr="00C04A08">
        <w:tab/>
        <w:t>Error Vector magnitude</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6281" w:name="_Toc21340880"/>
      <w:bookmarkStart w:id="6282" w:name="_Toc29805327"/>
      <w:bookmarkStart w:id="6283" w:name="_Toc36456536"/>
      <w:bookmarkStart w:id="6284" w:name="_Toc36469634"/>
      <w:bookmarkStart w:id="6285" w:name="_Toc37254043"/>
      <w:bookmarkStart w:id="6286" w:name="_Toc37322900"/>
      <w:bookmarkStart w:id="6287" w:name="_Toc37324306"/>
      <w:bookmarkStart w:id="6288" w:name="_Toc45889829"/>
      <w:bookmarkStart w:id="6289" w:name="_Toc52196490"/>
      <w:bookmarkStart w:id="6290" w:name="_Toc52197470"/>
      <w:bookmarkStart w:id="6291" w:name="_Toc53173193"/>
      <w:bookmarkStart w:id="6292" w:name="_Toc53173562"/>
      <w:bookmarkStart w:id="6293" w:name="_Toc61119562"/>
      <w:bookmarkStart w:id="6294" w:name="_Toc61119944"/>
      <w:bookmarkStart w:id="6295" w:name="_Toc67926004"/>
      <w:bookmarkStart w:id="6296" w:name="_Toc75273642"/>
      <w:bookmarkStart w:id="6297" w:name="_Toc76510542"/>
      <w:bookmarkStart w:id="6298" w:name="_Toc83129699"/>
      <w:bookmarkStart w:id="6299" w:name="_Toc90591231"/>
      <w:bookmarkStart w:id="6300" w:name="_Toc98864266"/>
      <w:bookmarkStart w:id="6301" w:name="_Toc99733515"/>
      <w:bookmarkStart w:id="6302" w:name="_Toc106577415"/>
      <w:bookmarkStart w:id="6303" w:name="_Toc114537166"/>
      <w:bookmarkStart w:id="6304" w:name="_Toc115257434"/>
      <w:bookmarkStart w:id="6305" w:name="_Toc123086754"/>
      <w:bookmarkStart w:id="6306" w:name="_Toc123088489"/>
      <w:bookmarkStart w:id="6307" w:name="_Toc124298145"/>
      <w:bookmarkStart w:id="6308" w:name="_Toc130574896"/>
      <w:bookmarkStart w:id="6309" w:name="_Toc131767306"/>
      <w:bookmarkStart w:id="6310" w:name="_Toc138887892"/>
      <w:bookmarkStart w:id="6311" w:name="_Toc145920091"/>
      <w:r w:rsidRPr="00C04A08">
        <w:t>6.4A.2.2</w:t>
      </w:r>
      <w:r w:rsidRPr="00C04A08">
        <w:tab/>
        <w:t>Carrier leakage</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FA5D238" w14:textId="77777777" w:rsidR="00842EF7" w:rsidRPr="00C04A08" w:rsidRDefault="00842EF7" w:rsidP="0013282A">
      <w:pPr>
        <w:pStyle w:val="Heading5"/>
      </w:pPr>
      <w:bookmarkStart w:id="6312" w:name="_Toc21340881"/>
      <w:bookmarkStart w:id="6313" w:name="_Toc29805328"/>
      <w:bookmarkStart w:id="6314" w:name="_Toc36456537"/>
      <w:bookmarkStart w:id="6315" w:name="_Toc36469635"/>
      <w:bookmarkStart w:id="6316" w:name="_Toc37254044"/>
      <w:bookmarkStart w:id="6317" w:name="_Toc37322901"/>
      <w:bookmarkStart w:id="6318" w:name="_Toc37324307"/>
      <w:bookmarkStart w:id="6319" w:name="_Toc45889830"/>
      <w:bookmarkStart w:id="6320" w:name="_Toc52196491"/>
      <w:bookmarkStart w:id="6321" w:name="_Toc52197471"/>
      <w:bookmarkStart w:id="6322" w:name="_Toc53173194"/>
      <w:bookmarkStart w:id="6323" w:name="_Toc53173563"/>
      <w:bookmarkStart w:id="6324" w:name="_Toc61119563"/>
      <w:bookmarkStart w:id="6325" w:name="_Toc61119945"/>
      <w:bookmarkStart w:id="6326" w:name="_Toc67926005"/>
      <w:bookmarkStart w:id="6327" w:name="_Toc75273643"/>
      <w:bookmarkStart w:id="6328" w:name="_Toc76510543"/>
      <w:bookmarkStart w:id="6329" w:name="_Toc83129700"/>
      <w:bookmarkStart w:id="6330" w:name="_Toc90591232"/>
      <w:bookmarkStart w:id="6331" w:name="_Toc98864267"/>
      <w:bookmarkStart w:id="6332" w:name="_Toc99733516"/>
      <w:bookmarkStart w:id="6333" w:name="_Toc106577416"/>
      <w:bookmarkStart w:id="6334" w:name="_Toc114537167"/>
      <w:bookmarkStart w:id="6335" w:name="_Toc115257435"/>
      <w:bookmarkStart w:id="6336" w:name="_Toc123086755"/>
      <w:bookmarkStart w:id="6337" w:name="_Toc123088490"/>
      <w:bookmarkStart w:id="6338" w:name="_Toc124298146"/>
      <w:bookmarkStart w:id="6339" w:name="_Toc130574897"/>
      <w:bookmarkStart w:id="6340" w:name="_Toc131767307"/>
      <w:bookmarkStart w:id="6341" w:name="_Toc138887893"/>
      <w:bookmarkStart w:id="6342" w:name="_Toc145920092"/>
      <w:r w:rsidRPr="00C04A08">
        <w:t>6.4A.2.2.1</w:t>
      </w:r>
      <w:r w:rsidRPr="00C04A08">
        <w:tab/>
        <w:t>General</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30B7D605" w:rsidR="00FE5823" w:rsidRPr="00C04A08" w:rsidRDefault="00EF1497" w:rsidP="00FE5823">
      <w:pPr>
        <w:pStyle w:val="NO"/>
      </w:pPr>
      <w:r w:rsidRPr="00C04A08">
        <w:lastRenderedPageBreak/>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6343" w:name="_Toc21340882"/>
      <w:bookmarkStart w:id="6344" w:name="_Toc29805329"/>
      <w:bookmarkStart w:id="6345" w:name="_Toc36456538"/>
      <w:bookmarkStart w:id="6346" w:name="_Toc36469636"/>
      <w:bookmarkStart w:id="6347" w:name="_Toc37254045"/>
      <w:bookmarkStart w:id="6348" w:name="_Toc37322902"/>
      <w:bookmarkStart w:id="6349" w:name="_Toc37324308"/>
      <w:bookmarkStart w:id="6350" w:name="_Toc45889831"/>
      <w:bookmarkStart w:id="6351" w:name="_Toc52196492"/>
      <w:bookmarkStart w:id="6352" w:name="_Toc52197472"/>
      <w:bookmarkStart w:id="6353" w:name="_Toc53173195"/>
      <w:bookmarkStart w:id="6354" w:name="_Toc53173564"/>
      <w:bookmarkStart w:id="6355" w:name="_Toc61119564"/>
      <w:bookmarkStart w:id="6356" w:name="_Toc61119946"/>
      <w:bookmarkStart w:id="6357" w:name="_Toc67926006"/>
      <w:bookmarkStart w:id="6358" w:name="_Toc75273644"/>
      <w:bookmarkStart w:id="6359" w:name="_Toc76510544"/>
      <w:bookmarkStart w:id="6360" w:name="_Toc83129701"/>
      <w:bookmarkStart w:id="6361" w:name="_Toc90591233"/>
      <w:bookmarkStart w:id="6362" w:name="_Toc106577417"/>
      <w:bookmarkStart w:id="6363" w:name="_Toc114537168"/>
      <w:bookmarkStart w:id="6364" w:name="_Toc115257436"/>
      <w:bookmarkStart w:id="6365" w:name="_Toc123086756"/>
      <w:bookmarkStart w:id="6366" w:name="_Toc123088491"/>
      <w:bookmarkStart w:id="6367" w:name="_Toc124298147"/>
      <w:bookmarkStart w:id="6368" w:name="_Toc130574898"/>
      <w:bookmarkStart w:id="6369" w:name="_Toc131767308"/>
      <w:bookmarkStart w:id="6370" w:name="_Toc138887894"/>
      <w:bookmarkStart w:id="6371" w:name="_Toc145920093"/>
      <w:r w:rsidRPr="00C04A08">
        <w:t>6.4A.2.2.2</w:t>
      </w:r>
      <w:r w:rsidRPr="00C04A08">
        <w:tab/>
        <w:t>Carrier leakage for power class 1</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6372" w:name="_Toc21340883"/>
      <w:bookmarkStart w:id="6373" w:name="_Toc29805330"/>
      <w:bookmarkStart w:id="6374" w:name="_Toc36456539"/>
      <w:bookmarkStart w:id="6375" w:name="_Toc36469637"/>
      <w:bookmarkStart w:id="6376" w:name="_Toc37254046"/>
      <w:bookmarkStart w:id="6377" w:name="_Toc37322903"/>
      <w:bookmarkStart w:id="6378" w:name="_Toc37324309"/>
      <w:bookmarkStart w:id="6379" w:name="_Toc45889832"/>
      <w:bookmarkStart w:id="6380" w:name="_Toc52196493"/>
      <w:bookmarkStart w:id="6381" w:name="_Toc52197473"/>
      <w:bookmarkStart w:id="6382" w:name="_Toc53173196"/>
      <w:bookmarkStart w:id="6383" w:name="_Toc53173565"/>
      <w:bookmarkStart w:id="6384" w:name="_Toc61119565"/>
      <w:bookmarkStart w:id="6385" w:name="_Toc61119947"/>
      <w:bookmarkStart w:id="6386" w:name="_Toc67926007"/>
      <w:bookmarkStart w:id="6387" w:name="_Toc75273645"/>
      <w:bookmarkStart w:id="6388" w:name="_Toc76510545"/>
      <w:bookmarkStart w:id="6389" w:name="_Toc83129702"/>
      <w:bookmarkStart w:id="6390" w:name="_Toc90591234"/>
      <w:bookmarkStart w:id="6391" w:name="_Toc106577418"/>
      <w:bookmarkStart w:id="6392" w:name="_Toc114537169"/>
      <w:bookmarkStart w:id="6393" w:name="_Toc115257437"/>
      <w:bookmarkStart w:id="6394" w:name="_Toc123086757"/>
      <w:bookmarkStart w:id="6395" w:name="_Toc123088492"/>
      <w:bookmarkStart w:id="6396" w:name="_Toc124298148"/>
      <w:bookmarkStart w:id="6397" w:name="_Toc130574899"/>
      <w:bookmarkStart w:id="6398" w:name="_Toc131767309"/>
      <w:bookmarkStart w:id="6399" w:name="_Toc138887895"/>
      <w:bookmarkStart w:id="6400" w:name="_Toc145920094"/>
      <w:bookmarkStart w:id="6401" w:name="_Toc21340892"/>
      <w:bookmarkStart w:id="6402" w:name="_Toc29805339"/>
      <w:bookmarkStart w:id="6403" w:name="_Toc36456548"/>
      <w:bookmarkStart w:id="6404" w:name="_Toc36469646"/>
      <w:bookmarkStart w:id="6405" w:name="_Toc37254055"/>
      <w:bookmarkStart w:id="6406" w:name="_Toc37322912"/>
      <w:bookmarkStart w:id="6407" w:name="_Toc37324318"/>
      <w:bookmarkStart w:id="6408" w:name="_Toc45889841"/>
      <w:bookmarkStart w:id="6409" w:name="_Toc52196502"/>
      <w:bookmarkStart w:id="6410" w:name="_Toc52197482"/>
      <w:bookmarkStart w:id="6411" w:name="_Toc53173205"/>
      <w:bookmarkStart w:id="6412" w:name="_Toc53173574"/>
      <w:bookmarkStart w:id="6413" w:name="_Toc61119574"/>
      <w:bookmarkStart w:id="6414" w:name="_Toc61119956"/>
      <w:bookmarkStart w:id="6415" w:name="_Toc67926018"/>
      <w:bookmarkStart w:id="6416" w:name="_Toc75273656"/>
      <w:bookmarkStart w:id="6417" w:name="_Toc76510556"/>
      <w:bookmarkStart w:id="6418" w:name="_Toc83129713"/>
      <w:bookmarkStart w:id="6419" w:name="_Toc90591245"/>
      <w:bookmarkStart w:id="6420" w:name="_Toc98864280"/>
      <w:bookmarkStart w:id="6421" w:name="_Toc99733529"/>
      <w:r w:rsidRPr="00C04A08">
        <w:t>6.4A.2.2.3</w:t>
      </w:r>
      <w:r w:rsidRPr="00C04A08">
        <w:tab/>
        <w:t>Carrier leakage for power class 2</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6422" w:name="_Toc21340884"/>
      <w:bookmarkStart w:id="6423" w:name="_Toc29805331"/>
      <w:bookmarkStart w:id="6424" w:name="_Toc36456540"/>
      <w:bookmarkStart w:id="6425" w:name="_Toc36469638"/>
      <w:bookmarkStart w:id="6426" w:name="_Toc37254047"/>
      <w:bookmarkStart w:id="6427" w:name="_Toc37322904"/>
      <w:bookmarkStart w:id="6428" w:name="_Toc37324310"/>
      <w:bookmarkStart w:id="6429" w:name="_Toc45889833"/>
      <w:bookmarkStart w:id="6430" w:name="_Toc52196494"/>
      <w:bookmarkStart w:id="6431" w:name="_Toc52197474"/>
      <w:bookmarkStart w:id="6432" w:name="_Toc53173197"/>
      <w:bookmarkStart w:id="6433" w:name="_Toc53173566"/>
      <w:bookmarkStart w:id="6434" w:name="_Toc61119566"/>
      <w:bookmarkStart w:id="6435" w:name="_Toc61119948"/>
      <w:bookmarkStart w:id="6436" w:name="_Toc67926008"/>
      <w:bookmarkStart w:id="6437" w:name="_Toc75273646"/>
      <w:bookmarkStart w:id="6438" w:name="_Toc76510546"/>
      <w:bookmarkStart w:id="6439" w:name="_Toc83129703"/>
      <w:bookmarkStart w:id="6440"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6441" w:name="_Toc106577419"/>
      <w:bookmarkStart w:id="6442" w:name="_Toc114537170"/>
      <w:bookmarkStart w:id="6443" w:name="_Toc115257438"/>
      <w:bookmarkStart w:id="6444" w:name="_Toc123086758"/>
      <w:bookmarkStart w:id="6445" w:name="_Toc123088493"/>
      <w:bookmarkStart w:id="6446" w:name="_Toc124298149"/>
      <w:bookmarkStart w:id="6447" w:name="_Toc130574900"/>
      <w:bookmarkStart w:id="6448" w:name="_Toc131767310"/>
      <w:bookmarkStart w:id="6449" w:name="_Toc138887896"/>
      <w:bookmarkStart w:id="6450" w:name="_Toc145920095"/>
      <w:r w:rsidRPr="00C04A08">
        <w:t>6.4A.2.2.4</w:t>
      </w:r>
      <w:r w:rsidRPr="00C04A08">
        <w:tab/>
        <w:t>Carrier leakage for power class 3</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6451" w:name="_Toc21340885"/>
      <w:bookmarkStart w:id="6452" w:name="_Toc29805332"/>
      <w:bookmarkStart w:id="6453" w:name="_Toc36456541"/>
      <w:bookmarkStart w:id="6454" w:name="_Toc36469639"/>
      <w:bookmarkStart w:id="6455" w:name="_Toc37254048"/>
      <w:bookmarkStart w:id="6456" w:name="_Toc37322905"/>
      <w:bookmarkStart w:id="6457" w:name="_Toc37324311"/>
      <w:bookmarkStart w:id="6458" w:name="_Toc45889834"/>
      <w:bookmarkStart w:id="6459" w:name="_Toc52196495"/>
      <w:bookmarkStart w:id="6460" w:name="_Toc52197475"/>
      <w:bookmarkStart w:id="6461" w:name="_Toc53173198"/>
      <w:bookmarkStart w:id="6462" w:name="_Toc53173567"/>
      <w:bookmarkStart w:id="6463" w:name="_Toc61119567"/>
      <w:bookmarkStart w:id="6464" w:name="_Toc61119949"/>
      <w:bookmarkStart w:id="6465" w:name="_Toc67926009"/>
      <w:bookmarkStart w:id="6466" w:name="_Toc75273647"/>
      <w:bookmarkStart w:id="6467" w:name="_Toc76510547"/>
      <w:bookmarkStart w:id="6468" w:name="_Toc83129704"/>
      <w:bookmarkStart w:id="6469" w:name="_Toc90591236"/>
      <w:bookmarkStart w:id="6470"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6471" w:name="_Toc114537171"/>
      <w:bookmarkStart w:id="6472" w:name="_Toc115257439"/>
      <w:bookmarkStart w:id="6473" w:name="_Toc123086759"/>
      <w:bookmarkStart w:id="6474" w:name="_Toc123088494"/>
      <w:bookmarkStart w:id="6475" w:name="_Toc124298150"/>
      <w:bookmarkStart w:id="6476" w:name="_Toc130574901"/>
      <w:bookmarkStart w:id="6477" w:name="_Toc131767311"/>
      <w:bookmarkStart w:id="6478" w:name="_Toc138887897"/>
      <w:bookmarkStart w:id="6479" w:name="_Toc145920096"/>
      <w:r w:rsidRPr="00C04A08">
        <w:t>6.4A.2.2.5</w:t>
      </w:r>
      <w:r w:rsidRPr="00C04A08">
        <w:tab/>
        <w:t>Carrier leakage for power class 4</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29D0CA1E" w14:textId="77777777" w:rsidR="003A3BE5" w:rsidRDefault="003A3BE5" w:rsidP="003A3BE5">
      <w:bookmarkStart w:id="6480" w:name="_Toc67926010"/>
      <w:bookmarkStart w:id="6481" w:name="_Toc75273648"/>
      <w:bookmarkStart w:id="6482" w:name="_Toc76510548"/>
      <w:bookmarkStart w:id="6483" w:name="_Toc83129705"/>
      <w:bookmarkStart w:id="6484" w:name="_Toc90591237"/>
      <w:bookmarkStart w:id="6485" w:name="_Toc106577421"/>
      <w:bookmarkStart w:id="6486" w:name="_Toc114537172"/>
      <w:bookmarkStart w:id="6487" w:name="_Toc115257440"/>
      <w:bookmarkStart w:id="6488" w:name="_Toc123086760"/>
      <w:bookmarkStart w:id="6489" w:name="_Toc123088495"/>
    </w:p>
    <w:p w14:paraId="1015B0A4" w14:textId="5AE54D3B" w:rsidR="00755366" w:rsidRPr="00C04A08" w:rsidRDefault="00755366" w:rsidP="00755366">
      <w:pPr>
        <w:pStyle w:val="Heading5"/>
      </w:pPr>
      <w:bookmarkStart w:id="6490" w:name="_Toc124298151"/>
      <w:bookmarkStart w:id="6491" w:name="_Toc130574902"/>
      <w:bookmarkStart w:id="6492" w:name="_Toc131767312"/>
      <w:bookmarkStart w:id="6493" w:name="_Toc138887898"/>
      <w:bookmarkStart w:id="6494" w:name="_Toc145920097"/>
      <w:r w:rsidRPr="00C04A08">
        <w:t>6.4A.2.2.</w:t>
      </w:r>
      <w:r>
        <w:t>6</w:t>
      </w:r>
      <w:r w:rsidRPr="00C04A08">
        <w:tab/>
        <w:t>C</w:t>
      </w:r>
      <w:r>
        <w:t>arrier leakage for power class 5</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Default="00755366" w:rsidP="00755366">
      <w:pPr>
        <w:overflowPunct w:val="0"/>
        <w:autoSpaceDE w:val="0"/>
        <w:autoSpaceDN w:val="0"/>
        <w:adjustRightInd w:val="0"/>
        <w:textAlignment w:val="baseline"/>
      </w:pPr>
      <w:bookmarkStart w:id="6495" w:name="_Toc21340886"/>
      <w:bookmarkStart w:id="6496" w:name="_Toc29805333"/>
      <w:bookmarkStart w:id="6497" w:name="_Toc36456542"/>
      <w:bookmarkStart w:id="6498" w:name="_Toc36469640"/>
      <w:bookmarkStart w:id="6499" w:name="_Toc37254049"/>
      <w:bookmarkStart w:id="6500" w:name="_Toc37322906"/>
      <w:bookmarkStart w:id="6501" w:name="_Toc37324312"/>
      <w:bookmarkStart w:id="6502" w:name="_Toc45889835"/>
      <w:bookmarkStart w:id="6503" w:name="_Toc52196496"/>
      <w:bookmarkStart w:id="6504" w:name="_Toc52197476"/>
      <w:bookmarkStart w:id="6505" w:name="_Toc53173199"/>
      <w:bookmarkStart w:id="6506" w:name="_Toc53173568"/>
      <w:bookmarkStart w:id="6507" w:name="_Toc61119568"/>
      <w:bookmarkStart w:id="6508" w:name="_Toc61119950"/>
      <w:bookmarkStart w:id="6509" w:name="_Toc67926011"/>
      <w:bookmarkStart w:id="6510" w:name="_Toc75273649"/>
      <w:bookmarkStart w:id="6511" w:name="_Toc76510549"/>
      <w:bookmarkStart w:id="6512" w:name="_Toc83129706"/>
      <w:bookmarkStart w:id="6513"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08B70C7" w14:textId="77777777" w:rsidR="00A04A7F" w:rsidRPr="00A04A7F" w:rsidRDefault="00A04A7F" w:rsidP="00A04A7F">
      <w:pPr>
        <w:pStyle w:val="Heading5"/>
        <w:rPr>
          <w:rFonts w:eastAsia="SimSun"/>
        </w:rPr>
      </w:pPr>
      <w:bookmarkStart w:id="6514" w:name="_Toc145920098"/>
      <w:r w:rsidRPr="00A04A7F">
        <w:rPr>
          <w:rFonts w:eastAsia="SimSun"/>
        </w:rPr>
        <w:t>6.4A.2.2.7</w:t>
      </w:r>
      <w:r w:rsidRPr="00A04A7F">
        <w:rPr>
          <w:rFonts w:eastAsia="SimSun"/>
        </w:rPr>
        <w:tab/>
        <w:t>Carrier leakage for power class 6</w:t>
      </w:r>
      <w:bookmarkEnd w:id="6514"/>
    </w:p>
    <w:p w14:paraId="2D8B3A48" w14:textId="10727071" w:rsidR="00A04A7F" w:rsidRDefault="00A04A7F" w:rsidP="00A04A7F">
      <w:pPr>
        <w:overflowPunct w:val="0"/>
        <w:autoSpaceDE w:val="0"/>
        <w:autoSpaceDN w:val="0"/>
        <w:adjustRightInd w:val="0"/>
        <w:textAlignment w:val="baseline"/>
      </w:pPr>
      <w:r w:rsidRPr="00A04A7F">
        <w:rPr>
          <w:rFonts w:eastAsia="SimSun"/>
          <w:lang w:eastAsia="zh-CN"/>
        </w:rPr>
        <w:t xml:space="preserve">For intra-band contiguous </w:t>
      </w:r>
      <w:r w:rsidRPr="00A04A7F">
        <w:rPr>
          <w:rFonts w:eastAsia="Malgun Gothic"/>
        </w:rPr>
        <w:t xml:space="preserve">and non-contiguous </w:t>
      </w:r>
      <w:r w:rsidRPr="00A04A7F">
        <w:rPr>
          <w:rFonts w:eastAsia="SimSun"/>
          <w:lang w:eastAsia="zh-CN"/>
        </w:rPr>
        <w:t>carrier aggregation</w:t>
      </w:r>
      <w:r w:rsidRPr="00A04A7F">
        <w:rPr>
          <w:rFonts w:eastAsia="SimSun" w:hint="eastAsia"/>
          <w:lang w:eastAsia="zh-CN"/>
        </w:rPr>
        <w:t>,</w:t>
      </w:r>
      <w:r w:rsidRPr="00A04A7F">
        <w:rPr>
          <w:rFonts w:eastAsia="SimSun"/>
          <w:lang w:eastAsia="zh-CN"/>
        </w:rPr>
        <w:t xml:space="preserve"> the carrier leakage requirement specified in clause 6.4A.2.2.6 for power class 5 applies.</w:t>
      </w:r>
    </w:p>
    <w:p w14:paraId="5BBBD59D" w14:textId="77777777" w:rsidR="00755366" w:rsidRPr="00DE3715" w:rsidRDefault="00755366" w:rsidP="00755366">
      <w:pPr>
        <w:pStyle w:val="Heading4"/>
      </w:pPr>
      <w:bookmarkStart w:id="6515" w:name="_Toc106577422"/>
      <w:bookmarkStart w:id="6516" w:name="_Toc114537173"/>
      <w:bookmarkStart w:id="6517" w:name="_Toc115257441"/>
      <w:bookmarkStart w:id="6518" w:name="_Toc123086761"/>
      <w:bookmarkStart w:id="6519" w:name="_Toc123088496"/>
      <w:bookmarkStart w:id="6520" w:name="_Toc124298152"/>
      <w:bookmarkStart w:id="6521" w:name="_Toc130574903"/>
      <w:bookmarkStart w:id="6522" w:name="_Toc131767313"/>
      <w:bookmarkStart w:id="6523" w:name="_Toc138887899"/>
      <w:bookmarkStart w:id="6524" w:name="_Toc145920099"/>
      <w:r w:rsidRPr="00DE3715">
        <w:lastRenderedPageBreak/>
        <w:t>6.4A.2.3</w:t>
      </w:r>
      <w:r w:rsidRPr="00DE3715">
        <w:tab/>
        <w:t>Inband emissions</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5"/>
      <w:bookmarkEnd w:id="6516"/>
      <w:bookmarkEnd w:id="6517"/>
      <w:bookmarkEnd w:id="6518"/>
      <w:bookmarkEnd w:id="6519"/>
      <w:bookmarkEnd w:id="6520"/>
      <w:bookmarkEnd w:id="6521"/>
      <w:bookmarkEnd w:id="6522"/>
      <w:bookmarkEnd w:id="6523"/>
      <w:bookmarkEnd w:id="6524"/>
    </w:p>
    <w:p w14:paraId="4FFEDA00" w14:textId="77777777" w:rsidR="00755366" w:rsidRPr="00DE3715" w:rsidRDefault="00755366" w:rsidP="00755366">
      <w:pPr>
        <w:pStyle w:val="Heading5"/>
      </w:pPr>
      <w:bookmarkStart w:id="6525" w:name="_Toc21340887"/>
      <w:bookmarkStart w:id="6526" w:name="_Toc29805334"/>
      <w:bookmarkStart w:id="6527" w:name="_Toc36456543"/>
      <w:bookmarkStart w:id="6528" w:name="_Toc36469641"/>
      <w:bookmarkStart w:id="6529" w:name="_Toc37254050"/>
      <w:bookmarkStart w:id="6530" w:name="_Toc37322907"/>
      <w:bookmarkStart w:id="6531" w:name="_Toc37324313"/>
      <w:bookmarkStart w:id="6532" w:name="_Toc45889836"/>
      <w:bookmarkStart w:id="6533" w:name="_Toc52196497"/>
      <w:bookmarkStart w:id="6534" w:name="_Toc52197477"/>
      <w:bookmarkStart w:id="6535" w:name="_Toc53173200"/>
      <w:bookmarkStart w:id="6536" w:name="_Toc53173569"/>
      <w:bookmarkStart w:id="6537" w:name="_Toc61119569"/>
      <w:bookmarkStart w:id="6538" w:name="_Toc61119951"/>
      <w:bookmarkStart w:id="6539" w:name="_Toc67926012"/>
      <w:bookmarkStart w:id="6540" w:name="_Toc75273650"/>
      <w:bookmarkStart w:id="6541" w:name="_Toc76510550"/>
      <w:bookmarkStart w:id="6542" w:name="_Toc83129707"/>
      <w:bookmarkStart w:id="6543" w:name="_Toc90591239"/>
      <w:bookmarkStart w:id="6544" w:name="_Toc106577423"/>
      <w:bookmarkStart w:id="6545" w:name="_Toc114537174"/>
      <w:bookmarkStart w:id="6546" w:name="_Toc115257442"/>
      <w:bookmarkStart w:id="6547" w:name="_Toc123086762"/>
      <w:bookmarkStart w:id="6548" w:name="_Toc123088497"/>
      <w:bookmarkStart w:id="6549" w:name="_Toc124298153"/>
      <w:bookmarkStart w:id="6550" w:name="_Toc130574904"/>
      <w:bookmarkStart w:id="6551" w:name="_Toc131767314"/>
      <w:bookmarkStart w:id="6552" w:name="_Toc138887900"/>
      <w:bookmarkStart w:id="6553" w:name="_Toc145920100"/>
      <w:r w:rsidRPr="00DE3715">
        <w:t>6.4A.2.3.1</w:t>
      </w:r>
      <w:r w:rsidRPr="00DE3715">
        <w:tab/>
        <w:t>General</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6554" w:name="_Toc21340888"/>
      <w:bookmarkStart w:id="6555" w:name="_Toc29805335"/>
      <w:bookmarkStart w:id="6556" w:name="_Toc36456544"/>
      <w:bookmarkStart w:id="6557" w:name="_Toc36469642"/>
      <w:bookmarkStart w:id="6558" w:name="_Toc37254051"/>
      <w:bookmarkStart w:id="6559" w:name="_Toc37322908"/>
      <w:bookmarkStart w:id="6560" w:name="_Toc37324314"/>
      <w:bookmarkStart w:id="6561" w:name="_Toc45889837"/>
      <w:bookmarkStart w:id="6562" w:name="_Toc52196498"/>
      <w:bookmarkStart w:id="6563" w:name="_Toc52197478"/>
      <w:bookmarkStart w:id="6564" w:name="_Toc53173201"/>
      <w:bookmarkStart w:id="6565" w:name="_Toc53173570"/>
      <w:bookmarkStart w:id="6566" w:name="_Toc61119570"/>
      <w:bookmarkStart w:id="6567" w:name="_Toc61119952"/>
      <w:bookmarkStart w:id="6568" w:name="_Toc67926013"/>
      <w:bookmarkStart w:id="6569" w:name="_Toc75273651"/>
      <w:bookmarkStart w:id="6570" w:name="_Toc76510551"/>
      <w:bookmarkStart w:id="6571" w:name="_Toc83129708"/>
      <w:bookmarkStart w:id="6572" w:name="_Toc90591240"/>
      <w:bookmarkStart w:id="6573" w:name="_Toc106577424"/>
      <w:bookmarkStart w:id="6574" w:name="_Toc114537175"/>
      <w:bookmarkStart w:id="6575" w:name="_Toc115257443"/>
      <w:bookmarkStart w:id="6576" w:name="_Toc123086763"/>
      <w:bookmarkStart w:id="6577" w:name="_Toc123088498"/>
      <w:bookmarkStart w:id="6578" w:name="_Toc124298154"/>
      <w:bookmarkStart w:id="6579" w:name="_Toc130574905"/>
      <w:bookmarkStart w:id="6580" w:name="_Toc131767315"/>
      <w:bookmarkStart w:id="6581" w:name="_Toc138887901"/>
      <w:bookmarkStart w:id="6582" w:name="_Toc145920101"/>
      <w:r w:rsidRPr="00DE3715">
        <w:t>6.4A.2.3.2</w:t>
      </w:r>
      <w:r w:rsidRPr="00DE3715">
        <w:tab/>
        <w:t>Inband emissions for power class 1</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6583" w:name="_Toc21340889"/>
      <w:bookmarkStart w:id="6584" w:name="_Toc29805336"/>
      <w:bookmarkStart w:id="6585" w:name="_Toc36456545"/>
      <w:bookmarkStart w:id="6586" w:name="_Toc36469643"/>
      <w:bookmarkStart w:id="6587" w:name="_Toc37254052"/>
      <w:bookmarkStart w:id="6588" w:name="_Toc37322909"/>
      <w:bookmarkStart w:id="6589" w:name="_Toc37324315"/>
      <w:bookmarkStart w:id="6590" w:name="_Toc45889838"/>
      <w:bookmarkStart w:id="6591" w:name="_Toc52196499"/>
      <w:bookmarkStart w:id="6592" w:name="_Toc52197479"/>
      <w:bookmarkStart w:id="6593" w:name="_Toc53173202"/>
      <w:bookmarkStart w:id="6594" w:name="_Toc53173571"/>
      <w:bookmarkStart w:id="6595" w:name="_Toc61119571"/>
      <w:bookmarkStart w:id="6596" w:name="_Toc61119953"/>
      <w:bookmarkStart w:id="6597" w:name="_Toc67926014"/>
      <w:bookmarkStart w:id="6598" w:name="_Toc75273652"/>
      <w:bookmarkStart w:id="6599" w:name="_Toc76510552"/>
      <w:bookmarkStart w:id="6600" w:name="_Toc83129709"/>
      <w:bookmarkStart w:id="6601" w:name="_Toc90591241"/>
      <w:bookmarkStart w:id="6602"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6603" w:name="_Toc114537176"/>
      <w:bookmarkStart w:id="6604" w:name="_Toc115257444"/>
      <w:bookmarkStart w:id="6605" w:name="_Toc123086764"/>
      <w:bookmarkStart w:id="6606" w:name="_Toc123088499"/>
      <w:bookmarkStart w:id="6607" w:name="_Toc124298155"/>
      <w:bookmarkStart w:id="6608" w:name="_Toc130574906"/>
      <w:bookmarkStart w:id="6609" w:name="_Toc131767316"/>
      <w:bookmarkStart w:id="6610" w:name="_Toc138887902"/>
      <w:bookmarkStart w:id="6611" w:name="_Toc145920102"/>
      <w:r w:rsidRPr="00C04A08">
        <w:t>6.4A.2.3.3</w:t>
      </w:r>
      <w:r w:rsidRPr="00C04A08">
        <w:tab/>
        <w:t>Inband emissions for power class 2</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6612" w:name="_Toc21340890"/>
      <w:bookmarkStart w:id="6613" w:name="_Toc29805337"/>
      <w:bookmarkStart w:id="6614" w:name="_Toc36456546"/>
      <w:bookmarkStart w:id="6615" w:name="_Toc36469644"/>
      <w:bookmarkStart w:id="6616" w:name="_Toc37254053"/>
      <w:bookmarkStart w:id="6617" w:name="_Toc37322910"/>
      <w:bookmarkStart w:id="6618" w:name="_Toc37324316"/>
      <w:bookmarkStart w:id="6619" w:name="_Toc45889839"/>
      <w:bookmarkStart w:id="6620" w:name="_Toc52196500"/>
      <w:bookmarkStart w:id="6621" w:name="_Toc52197480"/>
      <w:bookmarkStart w:id="6622" w:name="_Toc53173203"/>
      <w:bookmarkStart w:id="6623" w:name="_Toc53173572"/>
      <w:bookmarkStart w:id="6624" w:name="_Toc61119572"/>
      <w:bookmarkStart w:id="6625" w:name="_Toc61119954"/>
      <w:bookmarkStart w:id="6626" w:name="_Toc67926015"/>
      <w:bookmarkStart w:id="6627" w:name="_Toc75273653"/>
      <w:bookmarkStart w:id="6628" w:name="_Toc76510553"/>
      <w:bookmarkStart w:id="6629" w:name="_Toc83129710"/>
      <w:bookmarkStart w:id="6630" w:name="_Toc90591242"/>
      <w:bookmarkStart w:id="6631"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6632" w:name="_Toc114537177"/>
      <w:bookmarkStart w:id="6633" w:name="_Toc115257445"/>
      <w:bookmarkStart w:id="6634" w:name="_Toc123086765"/>
      <w:bookmarkStart w:id="6635" w:name="_Toc123088500"/>
      <w:bookmarkStart w:id="6636" w:name="_Toc124298156"/>
      <w:bookmarkStart w:id="6637" w:name="_Toc130574907"/>
      <w:bookmarkStart w:id="6638" w:name="_Toc131767317"/>
      <w:bookmarkStart w:id="6639" w:name="_Toc138887903"/>
      <w:bookmarkStart w:id="6640" w:name="_Toc145920103"/>
      <w:r w:rsidRPr="00C04A08">
        <w:t>6.4A.2.3.4</w:t>
      </w:r>
      <w:r w:rsidRPr="00C04A08">
        <w:tab/>
        <w:t>Inband emissions for power class 3</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6641" w:name="_Toc21340891"/>
      <w:bookmarkStart w:id="6642" w:name="_Toc29805338"/>
      <w:bookmarkStart w:id="6643" w:name="_Toc36456547"/>
      <w:bookmarkStart w:id="6644" w:name="_Toc36469645"/>
      <w:bookmarkStart w:id="6645" w:name="_Toc37254054"/>
      <w:bookmarkStart w:id="6646" w:name="_Toc37322911"/>
      <w:bookmarkStart w:id="6647" w:name="_Toc37324317"/>
      <w:bookmarkStart w:id="6648" w:name="_Toc45889840"/>
      <w:bookmarkStart w:id="6649" w:name="_Toc52196501"/>
      <w:bookmarkStart w:id="6650" w:name="_Toc52197481"/>
      <w:bookmarkStart w:id="6651" w:name="_Toc53173204"/>
      <w:bookmarkStart w:id="6652" w:name="_Toc53173573"/>
      <w:bookmarkStart w:id="6653" w:name="_Toc61119573"/>
      <w:bookmarkStart w:id="6654" w:name="_Toc61119955"/>
      <w:bookmarkStart w:id="6655" w:name="_Toc67926016"/>
      <w:bookmarkStart w:id="6656" w:name="_Toc75273654"/>
      <w:bookmarkStart w:id="6657" w:name="_Toc76510554"/>
      <w:bookmarkStart w:id="6658" w:name="_Toc83129711"/>
      <w:bookmarkStart w:id="6659" w:name="_Toc90591243"/>
      <w:bookmarkStart w:id="6660" w:name="_Toc106577427"/>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6661" w:name="_Toc114537178"/>
      <w:bookmarkStart w:id="6662" w:name="_Toc115257446"/>
      <w:bookmarkStart w:id="6663" w:name="_Toc123086766"/>
      <w:bookmarkStart w:id="6664" w:name="_Toc123088501"/>
      <w:bookmarkStart w:id="6665" w:name="_Toc124298157"/>
      <w:bookmarkStart w:id="6666" w:name="_Toc130574908"/>
      <w:bookmarkStart w:id="6667" w:name="_Toc131767318"/>
      <w:bookmarkStart w:id="6668" w:name="_Toc138887904"/>
      <w:bookmarkStart w:id="6669" w:name="_Toc145920104"/>
      <w:r w:rsidRPr="00C04A08">
        <w:t>6.4A.2.3.5</w:t>
      </w:r>
      <w:r w:rsidRPr="00C04A08">
        <w:tab/>
        <w:t>Inband emissions for power class 4</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6670" w:name="_Toc67926017"/>
      <w:bookmarkStart w:id="6671" w:name="_Toc75273655"/>
      <w:bookmarkStart w:id="6672" w:name="_Toc76510555"/>
      <w:bookmarkStart w:id="6673" w:name="_Toc83129712"/>
      <w:bookmarkStart w:id="6674" w:name="_Toc90591244"/>
      <w:bookmarkStart w:id="6675" w:name="_Toc106577428"/>
      <w:bookmarkStart w:id="6676" w:name="_Toc114537179"/>
      <w:bookmarkStart w:id="6677" w:name="_Toc115257447"/>
      <w:bookmarkStart w:id="6678" w:name="_Toc123086767"/>
      <w:bookmarkStart w:id="6679" w:name="_Toc123088502"/>
      <w:bookmarkStart w:id="6680" w:name="_Toc124298158"/>
      <w:bookmarkStart w:id="6681" w:name="_Toc130574909"/>
      <w:bookmarkStart w:id="6682" w:name="_Toc131767319"/>
      <w:bookmarkStart w:id="6683" w:name="_Toc138887905"/>
      <w:bookmarkStart w:id="6684" w:name="_Toc145920105"/>
      <w:r>
        <w:t>6.4A.2.3.6</w:t>
      </w:r>
      <w:r w:rsidRPr="00C04A08">
        <w:tab/>
        <w:t>In</w:t>
      </w:r>
      <w:r>
        <w:t>band emissions for power class 5</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Default="00755366" w:rsidP="00755366"/>
    <w:p w14:paraId="2617C2F6" w14:textId="77777777" w:rsidR="00A04A7F" w:rsidRPr="00A04A7F" w:rsidRDefault="00A04A7F" w:rsidP="00A04A7F">
      <w:pPr>
        <w:pStyle w:val="Heading5"/>
        <w:rPr>
          <w:rFonts w:eastAsia="SimSun"/>
        </w:rPr>
      </w:pPr>
      <w:bookmarkStart w:id="6685" w:name="_Toc145920106"/>
      <w:r w:rsidRPr="00A04A7F">
        <w:rPr>
          <w:rFonts w:eastAsia="SimSun"/>
        </w:rPr>
        <w:t>6.4A.2.3.7</w:t>
      </w:r>
      <w:r w:rsidRPr="00A04A7F">
        <w:rPr>
          <w:rFonts w:eastAsia="SimSun"/>
        </w:rPr>
        <w:tab/>
        <w:t>Inband emissions for power class 6</w:t>
      </w:r>
      <w:bookmarkEnd w:id="6685"/>
    </w:p>
    <w:p w14:paraId="1605EB77" w14:textId="789F146E" w:rsidR="00A04A7F" w:rsidRDefault="00A04A7F" w:rsidP="00A04A7F">
      <w:r w:rsidRPr="00A04A7F">
        <w:rPr>
          <w:rFonts w:eastAsia="SimSun"/>
        </w:rPr>
        <w:t xml:space="preserve">For intra-band contiguous </w:t>
      </w:r>
      <w:r w:rsidRPr="00A04A7F">
        <w:rPr>
          <w:rFonts w:eastAsia="Malgun Gothic"/>
        </w:rPr>
        <w:t>and non-contiguous</w:t>
      </w:r>
      <w:r w:rsidRPr="00A04A7F">
        <w:rPr>
          <w:rFonts w:eastAsia="SimSun"/>
        </w:rPr>
        <w:t xml:space="preserve"> carrier aggregation, the average of the in-band emission specified in clause 6.4A.2.3.6 applies</w:t>
      </w:r>
    </w:p>
    <w:p w14:paraId="74F986A2" w14:textId="77777777" w:rsidR="00A04A7F" w:rsidRPr="00DE3715" w:rsidRDefault="00A04A7F" w:rsidP="00755366"/>
    <w:p w14:paraId="5DDD0832" w14:textId="784DC861" w:rsidR="00842EF7" w:rsidRDefault="00842EF7" w:rsidP="00842EF7">
      <w:pPr>
        <w:pStyle w:val="Heading4"/>
      </w:pPr>
      <w:bookmarkStart w:id="6686" w:name="_Toc106577429"/>
      <w:bookmarkStart w:id="6687" w:name="_Toc114537180"/>
      <w:bookmarkStart w:id="6688" w:name="_Toc115257448"/>
      <w:bookmarkStart w:id="6689" w:name="_Toc123086768"/>
      <w:bookmarkStart w:id="6690" w:name="_Toc123088503"/>
      <w:bookmarkStart w:id="6691" w:name="_Toc124298159"/>
      <w:bookmarkStart w:id="6692" w:name="_Toc130574910"/>
      <w:bookmarkStart w:id="6693" w:name="_Toc131767320"/>
      <w:bookmarkStart w:id="6694" w:name="_Toc138887906"/>
      <w:bookmarkStart w:id="6695" w:name="_Toc145920107"/>
      <w:r w:rsidRPr="00C04A08">
        <w:t>6.4A.2.4</w:t>
      </w:r>
      <w:r w:rsidRPr="00C04A08">
        <w:tab/>
        <w:t>EVM equalizer spectrum flatness</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686"/>
      <w:bookmarkEnd w:id="6687"/>
      <w:bookmarkEnd w:id="6688"/>
      <w:bookmarkEnd w:id="6689"/>
      <w:bookmarkEnd w:id="6690"/>
      <w:bookmarkEnd w:id="6691"/>
      <w:bookmarkEnd w:id="6692"/>
      <w:bookmarkEnd w:id="6693"/>
      <w:bookmarkEnd w:id="6694"/>
      <w:bookmarkEnd w:id="6695"/>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6696" w:name="_Toc21340893"/>
      <w:bookmarkStart w:id="6697" w:name="_Toc29805340"/>
      <w:bookmarkStart w:id="6698" w:name="_Toc36456549"/>
      <w:bookmarkStart w:id="6699" w:name="_Toc36469647"/>
      <w:bookmarkStart w:id="6700" w:name="_Toc37254056"/>
      <w:bookmarkStart w:id="6701" w:name="_Toc37322913"/>
      <w:bookmarkStart w:id="6702" w:name="_Toc37324319"/>
      <w:bookmarkStart w:id="6703" w:name="_Toc45889842"/>
      <w:bookmarkStart w:id="6704" w:name="_Toc52196503"/>
      <w:bookmarkStart w:id="6705" w:name="_Toc52197483"/>
      <w:bookmarkStart w:id="6706" w:name="_Toc53173206"/>
      <w:bookmarkStart w:id="6707" w:name="_Toc53173575"/>
      <w:bookmarkStart w:id="6708" w:name="_Toc61119575"/>
      <w:bookmarkStart w:id="6709" w:name="_Toc61119957"/>
      <w:bookmarkStart w:id="6710" w:name="_Toc67926019"/>
      <w:bookmarkStart w:id="6711" w:name="_Toc75273657"/>
      <w:bookmarkStart w:id="6712" w:name="_Toc76510557"/>
      <w:bookmarkStart w:id="6713" w:name="_Toc83129714"/>
      <w:bookmarkStart w:id="6714" w:name="_Toc90591246"/>
      <w:bookmarkStart w:id="6715" w:name="_Toc98864281"/>
      <w:bookmarkStart w:id="6716" w:name="_Toc99733530"/>
      <w:bookmarkStart w:id="6717" w:name="_Toc106577430"/>
      <w:bookmarkStart w:id="6718" w:name="_Toc114537181"/>
      <w:bookmarkStart w:id="6719" w:name="_Toc115257449"/>
      <w:bookmarkStart w:id="6720" w:name="_Toc123086769"/>
      <w:bookmarkStart w:id="6721" w:name="_Toc123088504"/>
      <w:bookmarkStart w:id="6722" w:name="_Toc124298160"/>
      <w:bookmarkStart w:id="6723" w:name="_Toc130574911"/>
      <w:bookmarkStart w:id="6724" w:name="_Toc131767321"/>
      <w:bookmarkStart w:id="6725" w:name="_Toc138887907"/>
      <w:bookmarkStart w:id="6726" w:name="_Toc145920108"/>
      <w:r w:rsidRPr="00C04A08">
        <w:t>6.4D</w:t>
      </w:r>
      <w:r w:rsidRPr="00C04A08">
        <w:tab/>
        <w:t>Transmit signal quality for UL MIMO</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52F3B581" w14:textId="77777777" w:rsidR="00842EF7" w:rsidRPr="00C04A08" w:rsidRDefault="00842EF7" w:rsidP="003C6ED8">
      <w:pPr>
        <w:pStyle w:val="Heading3"/>
      </w:pPr>
      <w:bookmarkStart w:id="6727" w:name="_Toc21340894"/>
      <w:bookmarkStart w:id="6728" w:name="_Toc29805341"/>
      <w:bookmarkStart w:id="6729" w:name="_Toc36456550"/>
      <w:bookmarkStart w:id="6730" w:name="_Toc36469648"/>
      <w:bookmarkStart w:id="6731" w:name="_Toc37254057"/>
      <w:bookmarkStart w:id="6732" w:name="_Toc37322914"/>
      <w:bookmarkStart w:id="6733" w:name="_Toc37324320"/>
      <w:bookmarkStart w:id="6734" w:name="_Toc45889843"/>
      <w:bookmarkStart w:id="6735" w:name="_Toc52196504"/>
      <w:bookmarkStart w:id="6736" w:name="_Toc52197484"/>
      <w:bookmarkStart w:id="6737" w:name="_Toc53173207"/>
      <w:bookmarkStart w:id="6738" w:name="_Toc53173576"/>
      <w:bookmarkStart w:id="6739" w:name="_Toc61119576"/>
      <w:bookmarkStart w:id="6740" w:name="_Toc61119958"/>
      <w:bookmarkStart w:id="6741" w:name="_Toc67926020"/>
      <w:bookmarkStart w:id="6742" w:name="_Toc75273658"/>
      <w:bookmarkStart w:id="6743" w:name="_Toc76510558"/>
      <w:bookmarkStart w:id="6744" w:name="_Toc83129715"/>
      <w:bookmarkStart w:id="6745" w:name="_Toc90591247"/>
      <w:bookmarkStart w:id="6746" w:name="_Toc98864282"/>
      <w:bookmarkStart w:id="6747" w:name="_Toc99733531"/>
      <w:bookmarkStart w:id="6748" w:name="_Toc106577431"/>
      <w:bookmarkStart w:id="6749" w:name="_Toc114537182"/>
      <w:bookmarkStart w:id="6750" w:name="_Toc115257450"/>
      <w:bookmarkStart w:id="6751" w:name="_Toc123086770"/>
      <w:bookmarkStart w:id="6752" w:name="_Toc123088505"/>
      <w:bookmarkStart w:id="6753" w:name="_Toc124298161"/>
      <w:bookmarkStart w:id="6754" w:name="_Toc130574912"/>
      <w:bookmarkStart w:id="6755" w:name="_Toc131767322"/>
      <w:bookmarkStart w:id="6756" w:name="_Toc138887908"/>
      <w:bookmarkStart w:id="6757" w:name="_Toc145920109"/>
      <w:r w:rsidRPr="00C04A08">
        <w:t>6.4D.0</w:t>
      </w:r>
      <w:r w:rsidRPr="00C04A08">
        <w:tab/>
        <w:t>General</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6758" w:name="_Toc21340895"/>
      <w:bookmarkStart w:id="6759" w:name="_Toc29805342"/>
      <w:bookmarkStart w:id="6760" w:name="_Toc36456551"/>
      <w:bookmarkStart w:id="6761" w:name="_Toc36469649"/>
      <w:bookmarkStart w:id="6762" w:name="_Toc37254058"/>
      <w:bookmarkStart w:id="6763" w:name="_Toc37322915"/>
      <w:bookmarkStart w:id="6764" w:name="_Toc37324321"/>
      <w:bookmarkStart w:id="6765" w:name="_Toc45889844"/>
      <w:bookmarkStart w:id="6766" w:name="_Toc52196505"/>
      <w:bookmarkStart w:id="6767" w:name="_Toc52197485"/>
      <w:bookmarkStart w:id="6768" w:name="_Toc53173208"/>
      <w:bookmarkStart w:id="6769" w:name="_Toc53173577"/>
      <w:bookmarkStart w:id="6770" w:name="_Toc61119577"/>
      <w:bookmarkStart w:id="6771" w:name="_Toc61119959"/>
      <w:bookmarkStart w:id="6772" w:name="_Toc67926021"/>
      <w:bookmarkStart w:id="6773" w:name="_Toc75273659"/>
      <w:bookmarkStart w:id="6774" w:name="_Toc76510559"/>
      <w:bookmarkStart w:id="6775" w:name="_Toc83129716"/>
      <w:bookmarkStart w:id="6776" w:name="_Toc90591248"/>
      <w:bookmarkStart w:id="6777" w:name="_Toc98864283"/>
      <w:bookmarkStart w:id="6778" w:name="_Toc99733532"/>
      <w:bookmarkStart w:id="6779" w:name="_Toc106577432"/>
      <w:bookmarkStart w:id="6780" w:name="_Toc114537183"/>
      <w:bookmarkStart w:id="6781" w:name="_Toc115257451"/>
      <w:bookmarkStart w:id="6782" w:name="_Toc123086771"/>
      <w:bookmarkStart w:id="6783" w:name="_Toc123088506"/>
      <w:bookmarkStart w:id="6784" w:name="_Toc124298162"/>
      <w:bookmarkStart w:id="6785" w:name="_Toc130574913"/>
      <w:bookmarkStart w:id="6786" w:name="_Toc131767323"/>
      <w:bookmarkStart w:id="6787" w:name="_Toc138887909"/>
      <w:bookmarkStart w:id="6788" w:name="_Toc145920110"/>
      <w:r w:rsidRPr="00C04A08">
        <w:t>6.4D.1</w:t>
      </w:r>
      <w:r w:rsidRPr="00C04A08">
        <w:tab/>
        <w:t>Frequency error for UL MIMO</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7CF0CB72" w14:textId="77777777" w:rsidR="00842EF7" w:rsidRPr="00C04A08" w:rsidRDefault="00842EF7" w:rsidP="00842EF7">
      <w:bookmarkStart w:id="6789"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w:t>
      </w:r>
      <w:r w:rsidRPr="00C04A08">
        <w:lastRenderedPageBreak/>
        <w:t>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6790" w:name="_Toc29805343"/>
      <w:bookmarkStart w:id="6791" w:name="_Toc36456552"/>
      <w:bookmarkStart w:id="6792" w:name="_Toc36469650"/>
      <w:bookmarkStart w:id="6793" w:name="_Toc37254059"/>
      <w:bookmarkStart w:id="6794" w:name="_Toc37322916"/>
      <w:bookmarkStart w:id="6795" w:name="_Toc37324322"/>
      <w:bookmarkStart w:id="6796" w:name="_Toc45889845"/>
      <w:bookmarkStart w:id="6797" w:name="_Toc52196506"/>
      <w:bookmarkStart w:id="6798" w:name="_Toc52197486"/>
      <w:bookmarkStart w:id="6799" w:name="_Toc53173209"/>
      <w:bookmarkStart w:id="6800" w:name="_Toc53173578"/>
      <w:bookmarkStart w:id="6801" w:name="_Toc61119578"/>
      <w:bookmarkStart w:id="6802" w:name="_Toc61119960"/>
      <w:bookmarkStart w:id="6803" w:name="_Toc67926022"/>
      <w:bookmarkStart w:id="6804" w:name="_Toc75273660"/>
      <w:bookmarkStart w:id="6805" w:name="_Toc76510560"/>
      <w:bookmarkStart w:id="6806" w:name="_Toc83129717"/>
      <w:bookmarkStart w:id="6807" w:name="_Toc90591249"/>
      <w:bookmarkStart w:id="6808" w:name="_Toc98864284"/>
      <w:bookmarkStart w:id="6809" w:name="_Toc99733533"/>
      <w:bookmarkStart w:id="6810" w:name="_Toc106577433"/>
      <w:bookmarkStart w:id="6811" w:name="_Toc114537184"/>
      <w:bookmarkStart w:id="6812" w:name="_Toc115257452"/>
      <w:bookmarkStart w:id="6813" w:name="_Toc123086772"/>
      <w:bookmarkStart w:id="6814" w:name="_Toc123088507"/>
      <w:bookmarkStart w:id="6815" w:name="_Toc124298163"/>
      <w:bookmarkStart w:id="6816" w:name="_Toc130574914"/>
      <w:bookmarkStart w:id="6817" w:name="_Toc131767324"/>
      <w:bookmarkStart w:id="6818" w:name="_Toc138887910"/>
      <w:bookmarkStart w:id="6819" w:name="_Toc145920111"/>
      <w:r w:rsidRPr="00C04A08">
        <w:t>6.4D.2</w:t>
      </w:r>
      <w:r w:rsidRPr="00C04A08">
        <w:tab/>
        <w:t>Transmit modulation quality for UL MIMO</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01B4CAC5" w14:textId="108CE05E" w:rsidR="001C457E" w:rsidRPr="009133B6" w:rsidRDefault="001C457E" w:rsidP="001C457E">
      <w:bookmarkStart w:id="6820" w:name="_Toc21340897"/>
      <w:bookmarkStart w:id="6821" w:name="_Toc29805344"/>
      <w:bookmarkStart w:id="6822" w:name="_Toc36456553"/>
      <w:bookmarkStart w:id="6823" w:name="_Toc36469651"/>
      <w:bookmarkStart w:id="6824" w:name="_Toc37254060"/>
      <w:bookmarkStart w:id="6825" w:name="_Toc37322917"/>
      <w:bookmarkStart w:id="6826" w:name="_Toc37324323"/>
      <w:bookmarkStart w:id="6827" w:name="_Toc45889846"/>
      <w:bookmarkStart w:id="6828" w:name="_Toc52196507"/>
      <w:bookmarkStart w:id="6829" w:name="_Toc52197487"/>
      <w:bookmarkStart w:id="6830" w:name="_Toc53173210"/>
      <w:bookmarkStart w:id="6831"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6832" w:name="_Toc61119579"/>
      <w:bookmarkStart w:id="6833" w:name="_Toc61119961"/>
      <w:bookmarkStart w:id="6834" w:name="_Toc67926023"/>
      <w:bookmarkStart w:id="6835" w:name="_Toc75273661"/>
      <w:bookmarkStart w:id="6836" w:name="_Toc76510561"/>
      <w:bookmarkStart w:id="6837" w:name="_Toc83129718"/>
      <w:bookmarkStart w:id="6838" w:name="_Toc90591250"/>
      <w:bookmarkStart w:id="6839" w:name="_Toc98864285"/>
      <w:bookmarkStart w:id="6840" w:name="_Toc99733534"/>
      <w:bookmarkStart w:id="6841" w:name="_Toc106577434"/>
      <w:bookmarkStart w:id="6842" w:name="_Toc114537185"/>
      <w:bookmarkStart w:id="6843" w:name="_Toc115257453"/>
      <w:bookmarkStart w:id="6844" w:name="_Toc123086773"/>
      <w:bookmarkStart w:id="6845" w:name="_Toc123088508"/>
      <w:bookmarkStart w:id="6846" w:name="_Toc124298164"/>
      <w:bookmarkStart w:id="6847" w:name="_Toc130574915"/>
      <w:bookmarkStart w:id="6848" w:name="_Toc131767325"/>
      <w:bookmarkStart w:id="6849" w:name="_Toc138887911"/>
      <w:bookmarkStart w:id="6850" w:name="_Toc145920112"/>
      <w:r w:rsidRPr="00C04A08">
        <w:t>6.4D.3</w:t>
      </w:r>
      <w:r w:rsidRPr="00C04A08">
        <w:tab/>
        <w:t>Time alignment error for UL MIMO</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6851" w:name="_Toc21340898"/>
      <w:bookmarkStart w:id="6852" w:name="_Toc29805345"/>
      <w:bookmarkStart w:id="6853" w:name="_Toc36456554"/>
      <w:bookmarkStart w:id="6854" w:name="_Toc36469652"/>
      <w:bookmarkStart w:id="6855" w:name="_Toc37254061"/>
      <w:bookmarkStart w:id="6856" w:name="_Toc37322918"/>
      <w:bookmarkStart w:id="6857" w:name="_Toc37324324"/>
      <w:bookmarkStart w:id="6858" w:name="_Toc45889847"/>
      <w:bookmarkStart w:id="6859" w:name="_Toc52196508"/>
      <w:bookmarkStart w:id="6860" w:name="_Toc52197488"/>
      <w:bookmarkStart w:id="6861" w:name="_Toc53173211"/>
      <w:bookmarkStart w:id="6862" w:name="_Toc53173580"/>
      <w:bookmarkStart w:id="6863" w:name="_Toc61119580"/>
      <w:bookmarkStart w:id="6864" w:name="_Toc61119962"/>
      <w:bookmarkStart w:id="6865" w:name="_Toc67926024"/>
      <w:bookmarkStart w:id="6866" w:name="_Toc75273662"/>
      <w:bookmarkStart w:id="6867" w:name="_Toc76510562"/>
      <w:bookmarkStart w:id="6868" w:name="_Toc83129719"/>
      <w:bookmarkStart w:id="6869" w:name="_Toc90591251"/>
      <w:bookmarkStart w:id="6870" w:name="_Toc98864286"/>
      <w:bookmarkStart w:id="6871" w:name="_Toc99733535"/>
      <w:bookmarkStart w:id="6872" w:name="_Toc106577435"/>
      <w:bookmarkStart w:id="6873" w:name="_Toc114537186"/>
      <w:bookmarkStart w:id="6874" w:name="_Toc115257454"/>
      <w:bookmarkStart w:id="6875" w:name="_Toc123086774"/>
      <w:bookmarkStart w:id="6876" w:name="_Toc123088509"/>
      <w:bookmarkStart w:id="6877" w:name="_Toc124298165"/>
      <w:bookmarkStart w:id="6878" w:name="_Toc130574916"/>
      <w:bookmarkStart w:id="6879" w:name="_Toc131767326"/>
      <w:bookmarkStart w:id="6880" w:name="_Toc138887912"/>
      <w:bookmarkStart w:id="6881" w:name="_Toc145920113"/>
      <w:bookmarkStart w:id="6882" w:name="_Hlk528918230"/>
      <w:r w:rsidRPr="00C04A08">
        <w:t>6.4D.4</w:t>
      </w:r>
      <w:r w:rsidRPr="00C04A08">
        <w:tab/>
        <w:t>Requirements for coherent UL MIMO</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lastRenderedPageBreak/>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6883" w:name="_Toc21340899"/>
      <w:bookmarkStart w:id="6884" w:name="_Toc29805346"/>
      <w:bookmarkStart w:id="6885" w:name="_Toc36456555"/>
      <w:bookmarkStart w:id="6886" w:name="_Toc36469653"/>
      <w:bookmarkStart w:id="6887" w:name="_Toc37254062"/>
      <w:bookmarkStart w:id="6888" w:name="_Toc37322919"/>
      <w:bookmarkStart w:id="6889" w:name="_Toc37324325"/>
      <w:bookmarkStart w:id="6890" w:name="_Toc45889848"/>
      <w:bookmarkStart w:id="6891" w:name="_Toc52196509"/>
      <w:bookmarkStart w:id="6892" w:name="_Toc52197489"/>
      <w:bookmarkStart w:id="6893" w:name="_Toc53173212"/>
      <w:bookmarkStart w:id="6894" w:name="_Toc53173581"/>
      <w:bookmarkStart w:id="6895" w:name="_Toc61119581"/>
      <w:bookmarkStart w:id="6896" w:name="_Toc61119963"/>
      <w:bookmarkStart w:id="6897" w:name="_Toc67926025"/>
      <w:bookmarkStart w:id="6898" w:name="_Toc75273663"/>
      <w:bookmarkStart w:id="6899" w:name="_Toc76510563"/>
      <w:bookmarkStart w:id="6900" w:name="_Toc83129720"/>
      <w:bookmarkStart w:id="6901" w:name="_Toc90591252"/>
      <w:bookmarkStart w:id="6902" w:name="_Toc98864287"/>
      <w:bookmarkStart w:id="6903" w:name="_Toc99733536"/>
      <w:bookmarkStart w:id="6904" w:name="_Toc106577436"/>
      <w:bookmarkStart w:id="6905" w:name="_Toc114537187"/>
      <w:bookmarkStart w:id="6906" w:name="_Toc115257455"/>
      <w:bookmarkStart w:id="6907" w:name="_Toc123086775"/>
      <w:bookmarkStart w:id="6908" w:name="_Toc123088510"/>
      <w:bookmarkStart w:id="6909" w:name="_Toc124298166"/>
      <w:bookmarkStart w:id="6910" w:name="_Toc130574917"/>
      <w:bookmarkStart w:id="6911" w:name="_Toc131767327"/>
      <w:bookmarkStart w:id="6912" w:name="_Toc138887913"/>
      <w:bookmarkStart w:id="6913" w:name="_Toc145920114"/>
      <w:bookmarkEnd w:id="6882"/>
      <w:r w:rsidRPr="00C04A08">
        <w:t>6.5</w:t>
      </w:r>
      <w:r w:rsidRPr="00C04A08">
        <w:tab/>
        <w:t>Output RF spectrum emissions</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21ACA4FC" w14:textId="77777777" w:rsidR="00842EF7" w:rsidRPr="00C04A08" w:rsidRDefault="00842EF7" w:rsidP="00842EF7">
      <w:pPr>
        <w:pStyle w:val="Heading3"/>
      </w:pPr>
      <w:bookmarkStart w:id="6914" w:name="_Toc21340900"/>
      <w:bookmarkStart w:id="6915" w:name="_Toc29805347"/>
      <w:bookmarkStart w:id="6916" w:name="_Toc36456556"/>
      <w:bookmarkStart w:id="6917" w:name="_Toc36469654"/>
      <w:bookmarkStart w:id="6918" w:name="_Toc37254063"/>
      <w:bookmarkStart w:id="6919" w:name="_Toc37322920"/>
      <w:bookmarkStart w:id="6920" w:name="_Toc37324326"/>
      <w:bookmarkStart w:id="6921" w:name="_Toc45889849"/>
      <w:bookmarkStart w:id="6922" w:name="_Toc52196510"/>
      <w:bookmarkStart w:id="6923" w:name="_Toc52197490"/>
      <w:bookmarkStart w:id="6924" w:name="_Toc53173213"/>
      <w:bookmarkStart w:id="6925" w:name="_Toc53173582"/>
      <w:bookmarkStart w:id="6926" w:name="_Toc61119582"/>
      <w:bookmarkStart w:id="6927" w:name="_Toc61119964"/>
      <w:bookmarkStart w:id="6928" w:name="_Toc67926026"/>
      <w:bookmarkStart w:id="6929" w:name="_Toc75273664"/>
      <w:bookmarkStart w:id="6930" w:name="_Toc76510564"/>
      <w:bookmarkStart w:id="6931" w:name="_Toc83129721"/>
      <w:bookmarkStart w:id="6932" w:name="_Toc90591253"/>
      <w:bookmarkStart w:id="6933" w:name="_Toc98864288"/>
      <w:bookmarkStart w:id="6934" w:name="_Toc99733537"/>
      <w:bookmarkStart w:id="6935" w:name="_Toc106577437"/>
      <w:bookmarkStart w:id="6936" w:name="_Toc114537188"/>
      <w:bookmarkStart w:id="6937" w:name="_Toc115257456"/>
      <w:bookmarkStart w:id="6938" w:name="_Toc123086776"/>
      <w:bookmarkStart w:id="6939" w:name="_Toc123088511"/>
      <w:bookmarkStart w:id="6940" w:name="_Toc124298167"/>
      <w:bookmarkStart w:id="6941" w:name="_Toc130574918"/>
      <w:bookmarkStart w:id="6942" w:name="_Toc131767328"/>
      <w:bookmarkStart w:id="6943" w:name="_Toc138887914"/>
      <w:bookmarkStart w:id="6944" w:name="_Toc145920115"/>
      <w:r w:rsidRPr="00C04A08">
        <w:t>6.5.1</w:t>
      </w:r>
      <w:r w:rsidRPr="00C04A08">
        <w:tab/>
        <w:t>Occupied bandwidth</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6945" w:name="_Toc21340901"/>
      <w:bookmarkStart w:id="6946" w:name="_Toc29805348"/>
      <w:bookmarkStart w:id="6947" w:name="_Toc36456557"/>
      <w:bookmarkStart w:id="6948" w:name="_Toc36469655"/>
      <w:bookmarkStart w:id="6949" w:name="_Toc37254064"/>
      <w:bookmarkStart w:id="6950" w:name="_Toc37322921"/>
      <w:bookmarkStart w:id="6951" w:name="_Toc37324327"/>
      <w:bookmarkStart w:id="6952" w:name="_Toc45889850"/>
      <w:bookmarkStart w:id="6953" w:name="_Toc52196511"/>
      <w:bookmarkStart w:id="6954" w:name="_Toc52197491"/>
      <w:bookmarkStart w:id="6955" w:name="_Toc53173214"/>
      <w:bookmarkStart w:id="6956" w:name="_Toc53173583"/>
      <w:bookmarkStart w:id="6957" w:name="_Toc61119583"/>
      <w:bookmarkStart w:id="6958" w:name="_Toc61119965"/>
      <w:bookmarkStart w:id="6959" w:name="_Toc67926027"/>
      <w:bookmarkStart w:id="6960" w:name="_Toc75273665"/>
      <w:bookmarkStart w:id="6961" w:name="_Toc76510565"/>
      <w:bookmarkStart w:id="6962" w:name="_Toc83129722"/>
      <w:bookmarkStart w:id="6963" w:name="_Toc90591254"/>
      <w:bookmarkStart w:id="6964" w:name="_Toc98864289"/>
      <w:bookmarkStart w:id="6965" w:name="_Toc99733538"/>
      <w:bookmarkStart w:id="6966" w:name="_Toc106577438"/>
      <w:bookmarkStart w:id="6967" w:name="_Toc114537189"/>
      <w:bookmarkStart w:id="6968" w:name="_Toc115257457"/>
      <w:bookmarkStart w:id="6969" w:name="_Toc123086777"/>
      <w:bookmarkStart w:id="6970" w:name="_Toc123088512"/>
      <w:bookmarkStart w:id="6971" w:name="_Toc124298168"/>
      <w:bookmarkStart w:id="6972" w:name="_Toc130574919"/>
      <w:bookmarkStart w:id="6973" w:name="_Toc131767329"/>
      <w:bookmarkStart w:id="6974" w:name="_Toc138887915"/>
      <w:bookmarkStart w:id="6975" w:name="_Toc145920116"/>
      <w:r w:rsidRPr="00C04A08">
        <w:t>6.5.2</w:t>
      </w:r>
      <w:r w:rsidRPr="00C04A08">
        <w:tab/>
        <w:t>Out of band emissions</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0957A33F" w14:textId="77777777" w:rsidR="00842EF7" w:rsidRPr="00C04A08" w:rsidRDefault="00842EF7" w:rsidP="00842EF7">
      <w:pPr>
        <w:pStyle w:val="Heading4"/>
      </w:pPr>
      <w:bookmarkStart w:id="6976" w:name="_Toc21340902"/>
      <w:bookmarkStart w:id="6977" w:name="_Toc29805349"/>
      <w:bookmarkStart w:id="6978" w:name="_Toc36456558"/>
      <w:bookmarkStart w:id="6979" w:name="_Toc36469656"/>
      <w:bookmarkStart w:id="6980" w:name="_Toc37254065"/>
      <w:bookmarkStart w:id="6981" w:name="_Toc37322922"/>
      <w:bookmarkStart w:id="6982" w:name="_Toc37324328"/>
      <w:bookmarkStart w:id="6983" w:name="_Toc45889851"/>
      <w:bookmarkStart w:id="6984" w:name="_Toc52196512"/>
      <w:bookmarkStart w:id="6985" w:name="_Toc52197492"/>
      <w:bookmarkStart w:id="6986" w:name="_Toc53173215"/>
      <w:bookmarkStart w:id="6987" w:name="_Toc53173584"/>
      <w:bookmarkStart w:id="6988" w:name="_Toc61119584"/>
      <w:bookmarkStart w:id="6989" w:name="_Toc61119966"/>
      <w:bookmarkStart w:id="6990" w:name="_Toc67926028"/>
      <w:bookmarkStart w:id="6991" w:name="_Toc75273666"/>
      <w:bookmarkStart w:id="6992" w:name="_Toc76510566"/>
      <w:bookmarkStart w:id="6993" w:name="_Toc83129723"/>
      <w:bookmarkStart w:id="6994" w:name="_Toc90591255"/>
      <w:bookmarkStart w:id="6995" w:name="_Toc98864290"/>
      <w:bookmarkStart w:id="6996" w:name="_Toc99733539"/>
      <w:bookmarkStart w:id="6997" w:name="_Toc106577439"/>
      <w:bookmarkStart w:id="6998" w:name="_Toc114537190"/>
      <w:bookmarkStart w:id="6999" w:name="_Toc115257458"/>
      <w:bookmarkStart w:id="7000" w:name="_Toc123086778"/>
      <w:bookmarkStart w:id="7001" w:name="_Toc123088513"/>
      <w:bookmarkStart w:id="7002" w:name="_Toc124298169"/>
      <w:bookmarkStart w:id="7003" w:name="_Toc130574920"/>
      <w:bookmarkStart w:id="7004" w:name="_Toc131767330"/>
      <w:bookmarkStart w:id="7005" w:name="_Toc138887916"/>
      <w:bookmarkStart w:id="7006" w:name="_Toc145920117"/>
      <w:r w:rsidRPr="00C04A08">
        <w:t>6.5.2.0</w:t>
      </w:r>
      <w:r w:rsidRPr="00C04A08">
        <w:tab/>
        <w:t>General</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7007" w:name="_Toc21340903"/>
      <w:bookmarkStart w:id="7008" w:name="_Toc29805350"/>
      <w:bookmarkStart w:id="7009" w:name="_Toc36456559"/>
      <w:bookmarkStart w:id="7010" w:name="_Toc36469657"/>
      <w:bookmarkStart w:id="7011" w:name="_Toc37254066"/>
      <w:bookmarkStart w:id="7012" w:name="_Toc37322923"/>
      <w:bookmarkStart w:id="7013" w:name="_Toc37324329"/>
      <w:bookmarkStart w:id="7014" w:name="_Toc45889852"/>
      <w:bookmarkStart w:id="7015" w:name="_Toc52196513"/>
      <w:bookmarkStart w:id="7016" w:name="_Toc52197493"/>
      <w:bookmarkStart w:id="7017" w:name="_Toc53173216"/>
      <w:bookmarkStart w:id="7018" w:name="_Toc53173585"/>
      <w:bookmarkStart w:id="7019" w:name="_Toc61119585"/>
      <w:bookmarkStart w:id="7020" w:name="_Toc61119967"/>
      <w:bookmarkStart w:id="7021" w:name="_Toc67926029"/>
      <w:bookmarkStart w:id="7022" w:name="_Toc75273667"/>
      <w:bookmarkStart w:id="7023" w:name="_Toc76510567"/>
      <w:bookmarkStart w:id="7024" w:name="_Toc83129724"/>
      <w:bookmarkStart w:id="7025" w:name="_Toc90591256"/>
      <w:bookmarkStart w:id="7026" w:name="_Toc98864291"/>
      <w:bookmarkStart w:id="7027" w:name="_Toc99733540"/>
      <w:bookmarkStart w:id="7028" w:name="_Toc106577440"/>
      <w:bookmarkStart w:id="7029" w:name="_Toc114537191"/>
      <w:bookmarkStart w:id="7030" w:name="_Toc115257459"/>
      <w:bookmarkStart w:id="7031" w:name="_Toc123086779"/>
      <w:bookmarkStart w:id="7032" w:name="_Toc123088514"/>
      <w:bookmarkStart w:id="7033" w:name="_Toc124298170"/>
      <w:bookmarkStart w:id="7034" w:name="_Toc130574921"/>
      <w:bookmarkStart w:id="7035" w:name="_Toc131767331"/>
      <w:bookmarkStart w:id="7036" w:name="_Toc138887917"/>
      <w:bookmarkStart w:id="7037" w:name="_Toc145920118"/>
      <w:r w:rsidRPr="00C04A08">
        <w:t>6.5.2.1</w:t>
      </w:r>
      <w:r w:rsidRPr="00C04A08">
        <w:tab/>
        <w:t>Spectrum emission mask</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7038" w:name="_Toc21340904"/>
      <w:bookmarkStart w:id="7039" w:name="_Toc29805351"/>
      <w:bookmarkStart w:id="7040" w:name="_Toc36456560"/>
      <w:bookmarkStart w:id="7041" w:name="_Toc36469658"/>
      <w:bookmarkStart w:id="7042" w:name="_Toc37254067"/>
      <w:bookmarkStart w:id="7043" w:name="_Toc37322924"/>
      <w:bookmarkStart w:id="7044" w:name="_Toc37324330"/>
      <w:bookmarkStart w:id="7045" w:name="_Toc45889853"/>
      <w:bookmarkStart w:id="7046" w:name="_Toc52196514"/>
      <w:bookmarkStart w:id="7047" w:name="_Toc52197494"/>
      <w:bookmarkStart w:id="7048" w:name="_Toc53173217"/>
      <w:bookmarkStart w:id="7049" w:name="_Toc53173586"/>
      <w:bookmarkStart w:id="7050" w:name="_Toc61119586"/>
      <w:bookmarkStart w:id="7051" w:name="_Toc61119968"/>
      <w:bookmarkStart w:id="7052" w:name="_Toc67926030"/>
      <w:bookmarkStart w:id="7053" w:name="_Toc75273668"/>
      <w:bookmarkStart w:id="7054" w:name="_Toc76510568"/>
      <w:bookmarkStart w:id="7055" w:name="_Toc83129725"/>
      <w:bookmarkStart w:id="7056" w:name="_Toc90591257"/>
      <w:bookmarkStart w:id="7057" w:name="_Toc98864292"/>
      <w:bookmarkStart w:id="7058" w:name="_Toc99733541"/>
      <w:bookmarkStart w:id="7059" w:name="_Toc106577441"/>
      <w:bookmarkStart w:id="7060" w:name="_Toc114537192"/>
      <w:bookmarkStart w:id="7061" w:name="_Toc115257460"/>
      <w:bookmarkStart w:id="7062" w:name="_Toc123086780"/>
      <w:bookmarkStart w:id="7063" w:name="_Toc123088515"/>
      <w:bookmarkStart w:id="7064" w:name="_Toc124298171"/>
      <w:bookmarkStart w:id="7065" w:name="_Toc130574922"/>
      <w:bookmarkStart w:id="7066" w:name="_Toc131767332"/>
      <w:bookmarkStart w:id="7067" w:name="_Toc138887918"/>
      <w:bookmarkStart w:id="7068" w:name="_Toc145920119"/>
      <w:r w:rsidRPr="00C04A08">
        <w:t>6.5.2.2</w:t>
      </w:r>
      <w:r w:rsidRPr="00C04A08">
        <w:tab/>
        <w:t>Void</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1F0C73C1" w14:textId="77777777" w:rsidR="00842EF7" w:rsidRPr="00C04A08" w:rsidRDefault="00842EF7" w:rsidP="00842EF7">
      <w:pPr>
        <w:pStyle w:val="Heading4"/>
      </w:pPr>
      <w:bookmarkStart w:id="7069" w:name="_Toc21340905"/>
      <w:bookmarkStart w:id="7070" w:name="_Toc29805352"/>
      <w:bookmarkStart w:id="7071" w:name="_Toc36456561"/>
      <w:bookmarkStart w:id="7072" w:name="_Toc36469659"/>
      <w:bookmarkStart w:id="7073" w:name="_Toc37254068"/>
      <w:bookmarkStart w:id="7074" w:name="_Toc37322925"/>
      <w:bookmarkStart w:id="7075" w:name="_Toc37324331"/>
      <w:bookmarkStart w:id="7076" w:name="_Toc45889854"/>
      <w:bookmarkStart w:id="7077" w:name="_Toc52196515"/>
      <w:bookmarkStart w:id="7078" w:name="_Toc52197495"/>
      <w:bookmarkStart w:id="7079" w:name="_Toc53173218"/>
      <w:bookmarkStart w:id="7080" w:name="_Toc53173587"/>
      <w:bookmarkStart w:id="7081" w:name="_Toc61119587"/>
      <w:bookmarkStart w:id="7082" w:name="_Toc61119969"/>
      <w:bookmarkStart w:id="7083" w:name="_Toc67926031"/>
      <w:bookmarkStart w:id="7084" w:name="_Toc75273669"/>
      <w:bookmarkStart w:id="7085" w:name="_Toc76510569"/>
      <w:bookmarkStart w:id="7086" w:name="_Toc83129726"/>
      <w:bookmarkStart w:id="7087" w:name="_Toc90591258"/>
      <w:bookmarkStart w:id="7088" w:name="_Toc98864293"/>
      <w:bookmarkStart w:id="7089" w:name="_Toc99733542"/>
      <w:bookmarkStart w:id="7090" w:name="_Toc106577442"/>
      <w:bookmarkStart w:id="7091" w:name="_Toc114537193"/>
      <w:bookmarkStart w:id="7092" w:name="_Toc115257461"/>
      <w:bookmarkStart w:id="7093" w:name="_Toc123086781"/>
      <w:bookmarkStart w:id="7094" w:name="_Toc123088516"/>
      <w:bookmarkStart w:id="7095" w:name="_Toc124298172"/>
      <w:bookmarkStart w:id="7096" w:name="_Toc130574923"/>
      <w:bookmarkStart w:id="7097" w:name="_Toc131767333"/>
      <w:bookmarkStart w:id="7098" w:name="_Toc138887919"/>
      <w:bookmarkStart w:id="7099" w:name="_Toc145920120"/>
      <w:r w:rsidRPr="00C04A08">
        <w:t>6.5.2.3</w:t>
      </w:r>
      <w:r w:rsidRPr="00C04A08">
        <w:tab/>
        <w:t>Adjacent channel leakage ratio</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7100" w:name="_Toc21340906"/>
      <w:bookmarkStart w:id="7101" w:name="_Toc29805353"/>
      <w:bookmarkStart w:id="7102" w:name="_Toc36456562"/>
      <w:bookmarkStart w:id="7103" w:name="_Toc36469660"/>
      <w:bookmarkStart w:id="7104" w:name="_Toc37254069"/>
      <w:bookmarkStart w:id="7105" w:name="_Toc37322926"/>
      <w:bookmarkStart w:id="7106" w:name="_Toc37324332"/>
      <w:bookmarkStart w:id="7107" w:name="_Toc45889855"/>
      <w:bookmarkStart w:id="7108" w:name="_Toc52196516"/>
      <w:bookmarkStart w:id="7109" w:name="_Toc52197496"/>
      <w:bookmarkStart w:id="7110" w:name="_Toc53173219"/>
      <w:bookmarkStart w:id="7111" w:name="_Toc53173588"/>
      <w:bookmarkStart w:id="7112" w:name="_Toc61119588"/>
      <w:bookmarkStart w:id="7113" w:name="_Toc61119970"/>
      <w:bookmarkStart w:id="7114" w:name="_Toc67926032"/>
      <w:bookmarkStart w:id="7115" w:name="_Toc75273670"/>
      <w:bookmarkStart w:id="7116" w:name="_Toc76510570"/>
      <w:bookmarkStart w:id="7117" w:name="_Toc83129727"/>
      <w:bookmarkStart w:id="7118" w:name="_Toc90591259"/>
      <w:bookmarkStart w:id="7119" w:name="_Toc98864294"/>
      <w:bookmarkStart w:id="7120"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7121" w:name="_Toc106577443"/>
      <w:bookmarkStart w:id="7122" w:name="_Toc114537194"/>
      <w:bookmarkStart w:id="7123" w:name="_Toc115257462"/>
      <w:bookmarkStart w:id="7124" w:name="_Toc123086782"/>
      <w:bookmarkStart w:id="7125" w:name="_Toc123088517"/>
      <w:bookmarkStart w:id="7126" w:name="_Toc124298173"/>
      <w:bookmarkStart w:id="7127" w:name="_Toc130574924"/>
      <w:bookmarkStart w:id="7128" w:name="_Toc131767334"/>
      <w:bookmarkStart w:id="7129" w:name="_Toc138887920"/>
      <w:bookmarkStart w:id="7130" w:name="_Toc145920121"/>
      <w:r w:rsidRPr="00C04A08">
        <w:t>6.5.3</w:t>
      </w:r>
      <w:r w:rsidRPr="00C04A08">
        <w:tab/>
        <w:t>Spurious emissions</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7131" w:name="_Toc21340907"/>
      <w:bookmarkStart w:id="7132" w:name="_Toc29805354"/>
      <w:bookmarkStart w:id="7133" w:name="_Toc36456563"/>
      <w:bookmarkStart w:id="7134" w:name="_Toc36469661"/>
      <w:bookmarkStart w:id="7135" w:name="_Toc37254070"/>
      <w:bookmarkStart w:id="7136" w:name="_Toc37322927"/>
      <w:bookmarkStart w:id="7137" w:name="_Toc37324333"/>
      <w:bookmarkStart w:id="7138" w:name="_Toc45889856"/>
      <w:bookmarkStart w:id="7139" w:name="_Toc52196517"/>
      <w:bookmarkStart w:id="7140" w:name="_Toc52197497"/>
      <w:bookmarkStart w:id="7141" w:name="_Toc53173220"/>
      <w:bookmarkStart w:id="7142" w:name="_Toc53173589"/>
      <w:bookmarkStart w:id="7143" w:name="_Toc61119589"/>
      <w:bookmarkStart w:id="7144" w:name="_Toc61119971"/>
      <w:bookmarkStart w:id="7145" w:name="_Toc67926033"/>
      <w:bookmarkStart w:id="7146" w:name="_Toc75273671"/>
      <w:bookmarkStart w:id="7147" w:name="_Toc76510571"/>
      <w:bookmarkStart w:id="7148" w:name="_Toc83129728"/>
      <w:bookmarkStart w:id="7149" w:name="_Toc90591260"/>
      <w:bookmarkStart w:id="7150" w:name="_Toc98864295"/>
      <w:bookmarkStart w:id="7151" w:name="_Toc99733544"/>
      <w:bookmarkStart w:id="7152" w:name="_Toc106577444"/>
      <w:bookmarkStart w:id="7153" w:name="_Toc114537195"/>
      <w:bookmarkStart w:id="7154" w:name="_Toc115257463"/>
      <w:bookmarkStart w:id="7155" w:name="_Toc123086783"/>
      <w:bookmarkStart w:id="7156" w:name="_Toc123088518"/>
      <w:bookmarkStart w:id="7157" w:name="_Toc124298174"/>
      <w:bookmarkStart w:id="7158" w:name="_Toc130574925"/>
      <w:bookmarkStart w:id="7159" w:name="_Toc131767335"/>
      <w:bookmarkStart w:id="7160" w:name="_Toc138887921"/>
      <w:bookmarkStart w:id="7161" w:name="_Toc145920122"/>
      <w:r w:rsidRPr="00C04A08">
        <w:t>6.5.3.1</w:t>
      </w:r>
      <w:r w:rsidRPr="00C04A08">
        <w:tab/>
        <w:t>Spurious emission band UE co-existence</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7162" w:name="_Toc21340908"/>
      <w:bookmarkStart w:id="7163" w:name="_Toc29805355"/>
      <w:bookmarkStart w:id="7164" w:name="_Toc36456564"/>
      <w:bookmarkStart w:id="7165" w:name="_Toc36469662"/>
      <w:bookmarkStart w:id="7166" w:name="_Toc37254071"/>
      <w:bookmarkStart w:id="7167" w:name="_Toc37322928"/>
      <w:bookmarkStart w:id="7168" w:name="_Toc37324334"/>
      <w:bookmarkStart w:id="7169" w:name="_Toc45889857"/>
      <w:bookmarkStart w:id="7170" w:name="_Toc52196518"/>
      <w:bookmarkStart w:id="7171" w:name="_Toc52197498"/>
      <w:bookmarkStart w:id="7172" w:name="_Toc53173221"/>
      <w:bookmarkStart w:id="7173" w:name="_Toc53173590"/>
      <w:bookmarkStart w:id="7174" w:name="_Toc61119590"/>
      <w:bookmarkStart w:id="7175" w:name="_Toc61119972"/>
      <w:bookmarkStart w:id="7176" w:name="_Toc67926034"/>
      <w:bookmarkStart w:id="7177" w:name="_Toc75273672"/>
      <w:bookmarkStart w:id="7178" w:name="_Toc76510572"/>
      <w:bookmarkStart w:id="7179" w:name="_Toc83129729"/>
      <w:bookmarkStart w:id="7180" w:name="_Toc90591261"/>
      <w:bookmarkStart w:id="7181" w:name="_Toc98864296"/>
      <w:bookmarkStart w:id="7182" w:name="_Toc99733545"/>
      <w:bookmarkStart w:id="7183" w:name="_Toc106577445"/>
      <w:bookmarkStart w:id="7184" w:name="_Toc114537196"/>
      <w:bookmarkStart w:id="7185" w:name="_Toc115257464"/>
      <w:bookmarkStart w:id="7186" w:name="_Toc123086784"/>
      <w:bookmarkStart w:id="7187" w:name="_Toc123088519"/>
      <w:bookmarkStart w:id="7188" w:name="_Toc124298175"/>
      <w:bookmarkStart w:id="7189" w:name="_Toc130574926"/>
      <w:bookmarkStart w:id="7190" w:name="_Toc131767336"/>
      <w:bookmarkStart w:id="7191" w:name="_Toc138887922"/>
      <w:bookmarkStart w:id="7192" w:name="_Toc145920123"/>
      <w:r w:rsidRPr="00C04A08">
        <w:t>6.5.3.2</w:t>
      </w:r>
      <w:r w:rsidRPr="00C04A08">
        <w:tab/>
      </w:r>
      <w:r w:rsidRPr="00C04A08">
        <w:rPr>
          <w:rFonts w:cs="Arial"/>
          <w:szCs w:val="24"/>
          <w:lang w:val="en-US" w:eastAsia="it-IT"/>
        </w:rPr>
        <w:t>Additional spurious emissions</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0BEC4DE4" w14:textId="77777777" w:rsidR="00842EF7" w:rsidRPr="00C04A08" w:rsidRDefault="00842EF7" w:rsidP="003C6ED8">
      <w:pPr>
        <w:pStyle w:val="Heading5"/>
        <w:rPr>
          <w:lang w:val="en-US" w:eastAsia="it-IT"/>
        </w:rPr>
      </w:pPr>
      <w:bookmarkStart w:id="7193" w:name="_Toc21340909"/>
      <w:bookmarkStart w:id="7194" w:name="_Toc29805356"/>
      <w:bookmarkStart w:id="7195" w:name="_Toc36456565"/>
      <w:bookmarkStart w:id="7196" w:name="_Toc36469663"/>
      <w:bookmarkStart w:id="7197" w:name="_Toc37254072"/>
      <w:bookmarkStart w:id="7198" w:name="_Toc37322929"/>
      <w:bookmarkStart w:id="7199" w:name="_Toc37324335"/>
      <w:bookmarkStart w:id="7200" w:name="_Toc45889858"/>
      <w:bookmarkStart w:id="7201" w:name="_Toc52196519"/>
      <w:bookmarkStart w:id="7202" w:name="_Toc52197499"/>
      <w:bookmarkStart w:id="7203" w:name="_Toc53173222"/>
      <w:bookmarkStart w:id="7204" w:name="_Toc53173591"/>
      <w:bookmarkStart w:id="7205" w:name="_Toc61119591"/>
      <w:bookmarkStart w:id="7206" w:name="_Toc61119973"/>
      <w:bookmarkStart w:id="7207" w:name="_Toc67926035"/>
      <w:bookmarkStart w:id="7208" w:name="_Toc75273673"/>
      <w:bookmarkStart w:id="7209" w:name="_Toc76510573"/>
      <w:bookmarkStart w:id="7210" w:name="_Toc83129730"/>
      <w:bookmarkStart w:id="7211" w:name="_Toc90591262"/>
      <w:bookmarkStart w:id="7212" w:name="_Toc98864297"/>
      <w:bookmarkStart w:id="7213" w:name="_Toc99733546"/>
      <w:bookmarkStart w:id="7214" w:name="_Toc106577446"/>
      <w:bookmarkStart w:id="7215" w:name="_Toc114537197"/>
      <w:bookmarkStart w:id="7216" w:name="_Toc115257465"/>
      <w:bookmarkStart w:id="7217" w:name="_Toc123086785"/>
      <w:bookmarkStart w:id="7218" w:name="_Toc123088520"/>
      <w:bookmarkStart w:id="7219" w:name="_Toc124298176"/>
      <w:bookmarkStart w:id="7220" w:name="_Toc130574927"/>
      <w:bookmarkStart w:id="7221" w:name="_Toc131767337"/>
      <w:bookmarkStart w:id="7222" w:name="_Toc138887923"/>
      <w:bookmarkStart w:id="7223" w:name="_Toc145920124"/>
      <w:r w:rsidRPr="00C04A08">
        <w:t>6.5.3.2.1</w:t>
      </w:r>
      <w:r w:rsidRPr="00C04A08">
        <w:tab/>
        <w:t>General</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7224" w:name="_Toc21340910"/>
      <w:bookmarkStart w:id="7225" w:name="_Toc29805357"/>
      <w:bookmarkStart w:id="7226" w:name="_Toc36456566"/>
      <w:bookmarkStart w:id="7227" w:name="_Toc36469664"/>
      <w:bookmarkStart w:id="7228" w:name="_Toc37254073"/>
      <w:bookmarkStart w:id="7229" w:name="_Toc37322930"/>
      <w:bookmarkStart w:id="7230" w:name="_Toc37324336"/>
      <w:bookmarkStart w:id="7231" w:name="_Toc45889859"/>
      <w:bookmarkStart w:id="7232" w:name="_Toc52196520"/>
      <w:bookmarkStart w:id="7233" w:name="_Toc52197500"/>
      <w:bookmarkStart w:id="7234" w:name="_Toc53173223"/>
      <w:bookmarkStart w:id="7235" w:name="_Toc53173592"/>
      <w:bookmarkStart w:id="7236" w:name="_Toc61119592"/>
      <w:bookmarkStart w:id="7237" w:name="_Toc61119974"/>
      <w:bookmarkStart w:id="7238" w:name="_Toc67926036"/>
      <w:bookmarkStart w:id="7239" w:name="_Toc75273674"/>
      <w:bookmarkStart w:id="7240" w:name="_Toc76510574"/>
      <w:bookmarkStart w:id="7241" w:name="_Toc83129731"/>
      <w:bookmarkStart w:id="7242" w:name="_Toc90591263"/>
      <w:bookmarkStart w:id="7243" w:name="_Toc98864298"/>
      <w:bookmarkStart w:id="7244" w:name="_Toc99733547"/>
      <w:bookmarkStart w:id="7245" w:name="_Toc106577447"/>
      <w:bookmarkStart w:id="7246" w:name="_Toc114537198"/>
      <w:bookmarkStart w:id="7247" w:name="_Toc115257466"/>
      <w:bookmarkStart w:id="7248" w:name="_Toc123086786"/>
      <w:bookmarkStart w:id="7249" w:name="_Toc123088521"/>
      <w:bookmarkStart w:id="7250" w:name="_Toc124298177"/>
      <w:bookmarkStart w:id="7251" w:name="_Toc130574928"/>
      <w:bookmarkStart w:id="7252" w:name="_Toc131767338"/>
      <w:bookmarkStart w:id="7253" w:name="_Toc138887924"/>
      <w:bookmarkStart w:id="7254" w:name="_Toc145920125"/>
      <w:r w:rsidRPr="00C04A08">
        <w:rPr>
          <w:lang w:val="en-US" w:eastAsia="it-IT"/>
        </w:rPr>
        <w:lastRenderedPageBreak/>
        <w:t>6.5.3.2.2</w:t>
      </w:r>
      <w:r w:rsidRPr="00C04A08">
        <w:rPr>
          <w:lang w:val="en-US" w:eastAsia="it-IT"/>
        </w:rPr>
        <w:tab/>
      </w:r>
      <w:bookmarkEnd w:id="7224"/>
      <w:bookmarkEnd w:id="7225"/>
      <w:bookmarkEnd w:id="7226"/>
      <w:bookmarkEnd w:id="7227"/>
      <w:bookmarkEnd w:id="7228"/>
      <w:bookmarkEnd w:id="7229"/>
      <w:bookmarkEnd w:id="7230"/>
      <w:bookmarkEnd w:id="7231"/>
      <w:bookmarkEnd w:id="7232"/>
      <w:bookmarkEnd w:id="7233"/>
      <w:bookmarkEnd w:id="7234"/>
      <w:bookmarkEnd w:id="7235"/>
      <w:r>
        <w:rPr>
          <w:lang w:val="en-US" w:eastAsia="it-IT"/>
        </w:rPr>
        <w:t>Void</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20C4E60C" w14:textId="77777777" w:rsidR="00842EF7" w:rsidRPr="00C04A08" w:rsidRDefault="00554860" w:rsidP="003A3BE5">
      <w:pPr>
        <w:pStyle w:val="TH"/>
      </w:pPr>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7255" w:name="_Toc21340911"/>
      <w:bookmarkStart w:id="7256" w:name="_Toc29805358"/>
      <w:bookmarkStart w:id="7257" w:name="_Toc36456567"/>
      <w:bookmarkStart w:id="7258" w:name="_Toc36469665"/>
      <w:bookmarkStart w:id="7259" w:name="_Toc37254074"/>
      <w:bookmarkStart w:id="7260" w:name="_Toc37322931"/>
      <w:bookmarkStart w:id="7261" w:name="_Toc37324337"/>
      <w:bookmarkStart w:id="7262" w:name="_Toc45889860"/>
      <w:bookmarkStart w:id="7263" w:name="_Toc52196521"/>
      <w:bookmarkStart w:id="7264" w:name="_Toc52197501"/>
      <w:bookmarkStart w:id="7265" w:name="_Toc53173224"/>
      <w:bookmarkStart w:id="7266" w:name="_Toc53173593"/>
      <w:bookmarkStart w:id="7267" w:name="_Toc61119593"/>
      <w:bookmarkStart w:id="7268" w:name="_Toc61119975"/>
      <w:bookmarkStart w:id="7269" w:name="_Toc67926037"/>
      <w:bookmarkStart w:id="7270" w:name="_Toc75273675"/>
      <w:bookmarkStart w:id="7271" w:name="_Toc76510575"/>
      <w:bookmarkStart w:id="7272" w:name="_Toc83129732"/>
      <w:bookmarkStart w:id="7273" w:name="_Toc90591264"/>
      <w:bookmarkStart w:id="7274" w:name="_Toc98864299"/>
      <w:bookmarkStart w:id="7275" w:name="_Toc99733548"/>
      <w:bookmarkStart w:id="7276" w:name="_Toc106577448"/>
      <w:bookmarkStart w:id="7277" w:name="_Toc114537199"/>
      <w:bookmarkStart w:id="7278" w:name="_Toc115257467"/>
      <w:bookmarkStart w:id="7279" w:name="_Toc123086787"/>
      <w:bookmarkStart w:id="7280" w:name="_Toc123088522"/>
      <w:bookmarkStart w:id="7281" w:name="_Toc124298178"/>
      <w:bookmarkStart w:id="7282" w:name="_Toc130574929"/>
      <w:bookmarkStart w:id="7283" w:name="_Toc131767339"/>
      <w:bookmarkStart w:id="7284" w:name="_Toc138887925"/>
      <w:bookmarkStart w:id="7285" w:name="_Toc145920126"/>
      <w:r w:rsidRPr="00C04A08">
        <w:rPr>
          <w:lang w:val="en-US" w:eastAsia="it-IT"/>
        </w:rPr>
        <w:t>6.5.3.2.3</w:t>
      </w:r>
      <w:r w:rsidRPr="00C04A08">
        <w:rPr>
          <w:lang w:val="en-US" w:eastAsia="it-IT"/>
        </w:rPr>
        <w:tab/>
        <w:t>Additional spurious emission requirements for NS_202</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7286" w:name="_Toc61119594"/>
      <w:bookmarkStart w:id="7287" w:name="_Toc61119976"/>
      <w:bookmarkStart w:id="7288" w:name="_Toc67926038"/>
      <w:bookmarkStart w:id="7289" w:name="_Toc75273676"/>
      <w:bookmarkStart w:id="7290" w:name="_Toc76510576"/>
      <w:bookmarkStart w:id="7291" w:name="_Toc83129733"/>
      <w:bookmarkStart w:id="7292" w:name="_Toc90591265"/>
      <w:bookmarkStart w:id="7293" w:name="_Toc98864300"/>
      <w:bookmarkStart w:id="7294" w:name="_Toc99733549"/>
      <w:bookmarkStart w:id="7295" w:name="_Toc106577449"/>
      <w:bookmarkStart w:id="7296" w:name="_Toc114537200"/>
      <w:bookmarkStart w:id="7297" w:name="_Toc115257468"/>
      <w:bookmarkStart w:id="7298" w:name="_Toc123086788"/>
      <w:bookmarkStart w:id="7299" w:name="_Toc123088523"/>
      <w:bookmarkStart w:id="7300" w:name="_Toc124298179"/>
      <w:bookmarkStart w:id="7301" w:name="_Toc130574930"/>
      <w:bookmarkStart w:id="7302" w:name="_Toc131767340"/>
      <w:bookmarkStart w:id="7303" w:name="_Toc138887926"/>
      <w:bookmarkStart w:id="7304" w:name="_Toc145920127"/>
      <w:r w:rsidRPr="00282D2F">
        <w:rPr>
          <w:rFonts w:eastAsia="Malgun Gothic"/>
          <w:lang w:val="en-US" w:eastAsia="it-IT"/>
        </w:rPr>
        <w:t>6.5.3.2.4</w:t>
      </w:r>
      <w:r w:rsidRPr="00282D2F">
        <w:rPr>
          <w:rFonts w:eastAsia="Malgun Gothic"/>
          <w:lang w:val="en-US" w:eastAsia="it-IT"/>
        </w:rPr>
        <w:tab/>
        <w:t>Additional spurious emission requirements for NS_203</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7305" w:name="_Toc106577450"/>
      <w:bookmarkStart w:id="7306" w:name="_Toc114537201"/>
      <w:bookmarkStart w:id="7307" w:name="_Toc115257469"/>
      <w:bookmarkStart w:id="7308" w:name="_Toc123086789"/>
      <w:bookmarkStart w:id="7309" w:name="_Toc123088524"/>
      <w:bookmarkStart w:id="7310" w:name="_Toc124298180"/>
      <w:bookmarkStart w:id="7311" w:name="_Toc130574931"/>
      <w:bookmarkStart w:id="7312" w:name="_Toc131767341"/>
      <w:bookmarkStart w:id="7313" w:name="_Toc138887927"/>
      <w:bookmarkStart w:id="7314" w:name="_Toc145920128"/>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7305"/>
      <w:bookmarkEnd w:id="7306"/>
      <w:bookmarkEnd w:id="7307"/>
      <w:bookmarkEnd w:id="7308"/>
      <w:bookmarkEnd w:id="7309"/>
      <w:bookmarkEnd w:id="7310"/>
      <w:bookmarkEnd w:id="7311"/>
      <w:bookmarkEnd w:id="7312"/>
      <w:bookmarkEnd w:id="7313"/>
      <w:bookmarkEnd w:id="7314"/>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6026434" w14:textId="77777777" w:rsidR="00202D79" w:rsidRPr="00202D79" w:rsidRDefault="00202D79" w:rsidP="00097B1E">
      <w:pPr>
        <w:pStyle w:val="TH"/>
        <w:rPr>
          <w:rFonts w:eastAsia="Malgun Gothic"/>
        </w:rPr>
      </w:pPr>
      <w:bookmarkStart w:id="7315" w:name="_Toc21340912"/>
      <w:bookmarkStart w:id="7316" w:name="_Toc29805359"/>
      <w:bookmarkStart w:id="7317" w:name="_Toc36456568"/>
      <w:bookmarkStart w:id="7318" w:name="_Toc36469666"/>
      <w:bookmarkStart w:id="7319" w:name="_Toc37254075"/>
      <w:bookmarkStart w:id="7320" w:name="_Toc37322932"/>
      <w:bookmarkStart w:id="7321" w:name="_Toc37324338"/>
      <w:bookmarkStart w:id="7322" w:name="_Toc45889861"/>
      <w:bookmarkStart w:id="7323" w:name="_Toc52196522"/>
      <w:bookmarkStart w:id="7324" w:name="_Toc52197502"/>
      <w:bookmarkStart w:id="7325" w:name="_Toc53173225"/>
      <w:bookmarkStart w:id="7326" w:name="_Toc53173594"/>
      <w:bookmarkStart w:id="7327" w:name="_Toc61119595"/>
      <w:bookmarkStart w:id="7328" w:name="_Toc61119977"/>
      <w:bookmarkStart w:id="7329" w:name="_Toc67926039"/>
      <w:bookmarkStart w:id="7330" w:name="_Toc75273677"/>
      <w:bookmarkStart w:id="7331" w:name="_Toc76510577"/>
      <w:bookmarkStart w:id="7332" w:name="_Toc83129734"/>
      <w:bookmarkStart w:id="7333" w:name="_Toc90591266"/>
      <w:bookmarkStart w:id="7334" w:name="_Toc98864301"/>
      <w:bookmarkStart w:id="7335" w:name="_Toc99733550"/>
      <w:bookmarkStart w:id="7336" w:name="_Toc106577451"/>
      <w:bookmarkStart w:id="7337" w:name="_Toc114537202"/>
      <w:bookmarkStart w:id="7338" w:name="_Toc115257470"/>
      <w:bookmarkStart w:id="7339" w:name="_Toc123086790"/>
      <w:bookmarkStart w:id="7340" w:name="_Toc123088525"/>
      <w:bookmarkStart w:id="7341" w:name="_Toc124298181"/>
      <w:bookmarkStart w:id="7342" w:name="_Toc130574932"/>
      <w:bookmarkStart w:id="7343" w:name="_Toc131767342"/>
      <w:r w:rsidRPr="00202D79">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202D79" w:rsidRPr="00202D79" w14:paraId="302A5A13" w14:textId="77777777" w:rsidTr="005B2BC8">
        <w:trPr>
          <w:trHeight w:val="187"/>
          <w:jc w:val="center"/>
        </w:trPr>
        <w:tc>
          <w:tcPr>
            <w:tcW w:w="2757" w:type="dxa"/>
          </w:tcPr>
          <w:p w14:paraId="74CAE04D" w14:textId="77777777" w:rsidR="00202D79" w:rsidRPr="00202D79" w:rsidRDefault="00202D79" w:rsidP="00097B1E">
            <w:pPr>
              <w:pStyle w:val="TAH"/>
              <w:rPr>
                <w:rFonts w:eastAsia="Malgun Gothic"/>
              </w:rPr>
            </w:pPr>
            <w:r w:rsidRPr="00202D79">
              <w:rPr>
                <w:rFonts w:eastAsia="Malgun Gothic"/>
              </w:rPr>
              <w:t>Frequency band</w:t>
            </w:r>
          </w:p>
          <w:p w14:paraId="260BD9C4" w14:textId="77777777" w:rsidR="00202D79" w:rsidRPr="00202D79" w:rsidRDefault="00202D79" w:rsidP="00097B1E">
            <w:pPr>
              <w:pStyle w:val="TAH"/>
              <w:rPr>
                <w:rFonts w:eastAsia="Malgun Gothic"/>
              </w:rPr>
            </w:pPr>
            <w:r w:rsidRPr="00202D79">
              <w:rPr>
                <w:rFonts w:eastAsia="Malgun Gothic"/>
              </w:rPr>
              <w:t>(GHz)</w:t>
            </w:r>
          </w:p>
        </w:tc>
        <w:tc>
          <w:tcPr>
            <w:tcW w:w="0" w:type="auto"/>
          </w:tcPr>
          <w:p w14:paraId="2FAE0E58" w14:textId="77777777" w:rsidR="00202D79" w:rsidRPr="00202D79" w:rsidRDefault="00202D79" w:rsidP="00097B1E">
            <w:pPr>
              <w:pStyle w:val="TAH"/>
              <w:rPr>
                <w:rFonts w:eastAsia="SimSun"/>
              </w:rPr>
            </w:pPr>
            <w:r w:rsidRPr="00202D79">
              <w:rPr>
                <w:rFonts w:eastAsia="Malgun Gothic"/>
              </w:rPr>
              <w:t>Spectrum emission limit (dBm)</w:t>
            </w:r>
          </w:p>
        </w:tc>
        <w:tc>
          <w:tcPr>
            <w:tcW w:w="0" w:type="auto"/>
          </w:tcPr>
          <w:p w14:paraId="43690D27" w14:textId="77777777" w:rsidR="00202D79" w:rsidRPr="00202D79" w:rsidRDefault="00202D79" w:rsidP="00097B1E">
            <w:pPr>
              <w:pStyle w:val="TAH"/>
              <w:rPr>
                <w:rFonts w:eastAsia="Malgun Gothic"/>
              </w:rPr>
            </w:pPr>
            <w:r w:rsidRPr="00202D79">
              <w:rPr>
                <w:rFonts w:eastAsia="Malgun Gothic"/>
              </w:rPr>
              <w:t>Measurement bandwidth</w:t>
            </w:r>
          </w:p>
        </w:tc>
      </w:tr>
      <w:tr w:rsidR="00202D79" w:rsidRPr="00202D79" w14:paraId="3B455817" w14:textId="77777777" w:rsidTr="005B2BC8">
        <w:trPr>
          <w:trHeight w:val="187"/>
          <w:jc w:val="center"/>
        </w:trPr>
        <w:tc>
          <w:tcPr>
            <w:tcW w:w="2757" w:type="dxa"/>
          </w:tcPr>
          <w:p w14:paraId="63CE5AA0" w14:textId="20FCA2B6" w:rsidR="00202D79" w:rsidRPr="00202D79" w:rsidRDefault="00202D79" w:rsidP="00097B1E">
            <w:pPr>
              <w:pStyle w:val="TAC"/>
              <w:rPr>
                <w:rFonts w:eastAsia="Malgun Gothic"/>
              </w:rPr>
            </w:pPr>
            <w:r w:rsidRPr="00202D79">
              <w:rPr>
                <w:rFonts w:eastAsia="Malgun Gothic"/>
              </w:rPr>
              <w:t>12.75 GHz ≤ f ≤ 2</w:t>
            </w:r>
            <w:r w:rsidRPr="00202D79">
              <w:rPr>
                <w:rFonts w:eastAsia="Malgun Gothic"/>
                <w:vertAlign w:val="superscript"/>
              </w:rPr>
              <w:t>nd</w:t>
            </w:r>
            <w:r w:rsidRPr="00202D79">
              <w:rPr>
                <w:rFonts w:eastAsia="Malgun Gothic"/>
              </w:rPr>
              <w:t xml:space="preserve"> harmonic of the upper frequency edge of the UL operating band</w:t>
            </w:r>
          </w:p>
        </w:tc>
        <w:tc>
          <w:tcPr>
            <w:tcW w:w="0" w:type="auto"/>
          </w:tcPr>
          <w:p w14:paraId="7E779027" w14:textId="16FAD120" w:rsidR="00202D79" w:rsidRPr="00202D79" w:rsidRDefault="00202D79" w:rsidP="00097B1E">
            <w:pPr>
              <w:pStyle w:val="TAC"/>
              <w:rPr>
                <w:rFonts w:eastAsia="Malgun Gothic"/>
              </w:rPr>
            </w:pPr>
            <w:r w:rsidRPr="00202D79">
              <w:rPr>
                <w:rFonts w:eastAsia="Malgun Gothic"/>
              </w:rPr>
              <w:t>-10 dBm</w:t>
            </w:r>
          </w:p>
        </w:tc>
        <w:tc>
          <w:tcPr>
            <w:tcW w:w="0" w:type="auto"/>
          </w:tcPr>
          <w:p w14:paraId="4BE214D0" w14:textId="2F356429" w:rsidR="00202D79" w:rsidRPr="00202D79" w:rsidRDefault="00202D79" w:rsidP="00097B1E">
            <w:pPr>
              <w:pStyle w:val="TAC"/>
              <w:rPr>
                <w:rFonts w:eastAsia="Malgun Gothic"/>
              </w:rPr>
            </w:pPr>
            <w:r w:rsidRPr="00202D79">
              <w:rPr>
                <w:rFonts w:eastAsia="Malgun Gothic"/>
              </w:rPr>
              <w:t>100 MHz</w:t>
            </w:r>
          </w:p>
        </w:tc>
      </w:tr>
      <w:tr w:rsidR="00202D79" w:rsidRPr="00202D79" w14:paraId="7FF570FA" w14:textId="77777777" w:rsidTr="005B2BC8">
        <w:trPr>
          <w:trHeight w:val="187"/>
          <w:jc w:val="center"/>
        </w:trPr>
        <w:tc>
          <w:tcPr>
            <w:tcW w:w="2757" w:type="dxa"/>
          </w:tcPr>
          <w:p w14:paraId="6E512CBD" w14:textId="77777777" w:rsidR="00202D79" w:rsidRPr="00202D79" w:rsidRDefault="00202D79" w:rsidP="00097B1E">
            <w:pPr>
              <w:pStyle w:val="TAC"/>
              <w:rPr>
                <w:rFonts w:eastAsia="Malgun Gothic"/>
              </w:rPr>
            </w:pPr>
            <w:r w:rsidRPr="00202D79">
              <w:rPr>
                <w:rFonts w:eastAsia="SimSun"/>
              </w:rPr>
              <w:t xml:space="preserve">87,5 MHz </w:t>
            </w:r>
            <w:r w:rsidRPr="00202D79">
              <w:rPr>
                <w:rFonts w:eastAsia="SimSun" w:cs="Arial"/>
              </w:rPr>
              <w:t>≤</w:t>
            </w:r>
            <w:r w:rsidRPr="00202D79">
              <w:rPr>
                <w:rFonts w:eastAsia="SimSun"/>
              </w:rPr>
              <w:t> f </w:t>
            </w:r>
            <w:r w:rsidRPr="00202D79">
              <w:rPr>
                <w:rFonts w:eastAsia="SimSun" w:cs="Arial"/>
              </w:rPr>
              <w:t>≤</w:t>
            </w:r>
            <w:r w:rsidRPr="00202D79">
              <w:rPr>
                <w:rFonts w:eastAsia="SimSun"/>
              </w:rPr>
              <w:t xml:space="preserve"> 118 MHz</w:t>
            </w:r>
          </w:p>
        </w:tc>
        <w:tc>
          <w:tcPr>
            <w:tcW w:w="0" w:type="auto"/>
          </w:tcPr>
          <w:p w14:paraId="3B2E4C51" w14:textId="77777777" w:rsidR="00202D79" w:rsidRPr="00202D79" w:rsidRDefault="00202D79" w:rsidP="00097B1E">
            <w:pPr>
              <w:pStyle w:val="TAC"/>
              <w:rPr>
                <w:rFonts w:eastAsia="Malgun Gothic"/>
              </w:rPr>
            </w:pPr>
            <w:r w:rsidRPr="00202D79">
              <w:rPr>
                <w:rFonts w:eastAsia="SimSun"/>
              </w:rPr>
              <w:t>-54 dBm</w:t>
            </w:r>
          </w:p>
        </w:tc>
        <w:tc>
          <w:tcPr>
            <w:tcW w:w="0" w:type="auto"/>
          </w:tcPr>
          <w:p w14:paraId="7A328A6D" w14:textId="77777777" w:rsidR="00202D79" w:rsidRPr="00202D79" w:rsidRDefault="00202D79" w:rsidP="00097B1E">
            <w:pPr>
              <w:pStyle w:val="TAC"/>
              <w:rPr>
                <w:rFonts w:eastAsia="Malgun Gothic"/>
              </w:rPr>
            </w:pPr>
            <w:r w:rsidRPr="00202D79">
              <w:rPr>
                <w:rFonts w:eastAsia="SimSun"/>
              </w:rPr>
              <w:t>100 kHz</w:t>
            </w:r>
          </w:p>
        </w:tc>
      </w:tr>
      <w:tr w:rsidR="00202D79" w:rsidRPr="00202D79" w14:paraId="06287361" w14:textId="77777777" w:rsidTr="005B2BC8">
        <w:trPr>
          <w:trHeight w:val="187"/>
          <w:jc w:val="center"/>
        </w:trPr>
        <w:tc>
          <w:tcPr>
            <w:tcW w:w="2757" w:type="dxa"/>
          </w:tcPr>
          <w:p w14:paraId="05FC30EB" w14:textId="77777777" w:rsidR="00202D79" w:rsidRPr="00202D79" w:rsidRDefault="00202D79" w:rsidP="00097B1E">
            <w:pPr>
              <w:pStyle w:val="TAC"/>
              <w:rPr>
                <w:rFonts w:eastAsia="Malgun Gothic"/>
              </w:rPr>
            </w:pPr>
            <w:r w:rsidRPr="00202D79">
              <w:rPr>
                <w:rFonts w:eastAsia="SimSun"/>
              </w:rPr>
              <w:t xml:space="preserve">174 MHz </w:t>
            </w:r>
            <w:r w:rsidRPr="00202D79">
              <w:rPr>
                <w:rFonts w:eastAsia="SimSun" w:cs="Arial"/>
              </w:rPr>
              <w:t>≤</w:t>
            </w:r>
            <w:r w:rsidRPr="00202D79">
              <w:rPr>
                <w:rFonts w:eastAsia="SimSun"/>
              </w:rPr>
              <w:t> f </w:t>
            </w:r>
            <w:r w:rsidRPr="00202D79">
              <w:rPr>
                <w:rFonts w:eastAsia="SimSun" w:cs="Arial"/>
              </w:rPr>
              <w:t>≤</w:t>
            </w:r>
            <w:r w:rsidRPr="00202D79">
              <w:rPr>
                <w:rFonts w:eastAsia="SimSun"/>
              </w:rPr>
              <w:t xml:space="preserve"> 230 MHz</w:t>
            </w:r>
          </w:p>
        </w:tc>
        <w:tc>
          <w:tcPr>
            <w:tcW w:w="0" w:type="auto"/>
          </w:tcPr>
          <w:p w14:paraId="36ED51DB" w14:textId="77777777" w:rsidR="00202D79" w:rsidRPr="00202D79" w:rsidRDefault="00202D79" w:rsidP="00097B1E">
            <w:pPr>
              <w:pStyle w:val="TAC"/>
              <w:rPr>
                <w:rFonts w:eastAsia="Malgun Gothic"/>
              </w:rPr>
            </w:pPr>
            <w:r w:rsidRPr="00202D79">
              <w:rPr>
                <w:rFonts w:eastAsia="SimSun"/>
              </w:rPr>
              <w:t>-54 dBm</w:t>
            </w:r>
          </w:p>
        </w:tc>
        <w:tc>
          <w:tcPr>
            <w:tcW w:w="0" w:type="auto"/>
          </w:tcPr>
          <w:p w14:paraId="496A1806" w14:textId="77777777" w:rsidR="00202D79" w:rsidRPr="00202D79" w:rsidRDefault="00202D79" w:rsidP="00097B1E">
            <w:pPr>
              <w:pStyle w:val="TAC"/>
              <w:rPr>
                <w:rFonts w:eastAsia="Malgun Gothic"/>
              </w:rPr>
            </w:pPr>
            <w:r w:rsidRPr="00202D79">
              <w:rPr>
                <w:rFonts w:eastAsia="SimSun"/>
              </w:rPr>
              <w:t>100 kHz</w:t>
            </w:r>
          </w:p>
        </w:tc>
      </w:tr>
      <w:tr w:rsidR="00202D79" w:rsidRPr="00202D79" w14:paraId="4FD4250D" w14:textId="77777777" w:rsidTr="005B2BC8">
        <w:trPr>
          <w:trHeight w:val="187"/>
          <w:jc w:val="center"/>
        </w:trPr>
        <w:tc>
          <w:tcPr>
            <w:tcW w:w="2757" w:type="dxa"/>
          </w:tcPr>
          <w:p w14:paraId="58DEF181" w14:textId="77777777" w:rsidR="00202D79" w:rsidRPr="00202D79" w:rsidRDefault="00202D79" w:rsidP="00097B1E">
            <w:pPr>
              <w:pStyle w:val="TAC"/>
              <w:rPr>
                <w:rFonts w:eastAsia="Malgun Gothic"/>
              </w:rPr>
            </w:pPr>
            <w:r w:rsidRPr="00202D79">
              <w:rPr>
                <w:rFonts w:eastAsia="SimSun"/>
              </w:rPr>
              <w:t xml:space="preserve">470 MHz </w:t>
            </w:r>
            <w:r w:rsidRPr="00202D79">
              <w:rPr>
                <w:rFonts w:eastAsia="SimSun" w:cs="Arial"/>
              </w:rPr>
              <w:t>≤</w:t>
            </w:r>
            <w:r w:rsidRPr="00202D79">
              <w:rPr>
                <w:rFonts w:eastAsia="SimSun"/>
              </w:rPr>
              <w:t> f </w:t>
            </w:r>
            <w:r w:rsidRPr="00202D79">
              <w:rPr>
                <w:rFonts w:eastAsia="SimSun" w:cs="Arial"/>
              </w:rPr>
              <w:t>≤</w:t>
            </w:r>
            <w:r w:rsidRPr="00202D79">
              <w:rPr>
                <w:rFonts w:eastAsia="SimSun"/>
              </w:rPr>
              <w:t xml:space="preserve"> 694 MHz</w:t>
            </w:r>
          </w:p>
        </w:tc>
        <w:tc>
          <w:tcPr>
            <w:tcW w:w="0" w:type="auto"/>
          </w:tcPr>
          <w:p w14:paraId="7BE3D493" w14:textId="77777777" w:rsidR="00202D79" w:rsidRPr="00202D79" w:rsidRDefault="00202D79" w:rsidP="00097B1E">
            <w:pPr>
              <w:pStyle w:val="TAC"/>
              <w:rPr>
                <w:rFonts w:eastAsia="Malgun Gothic"/>
              </w:rPr>
            </w:pPr>
            <w:r w:rsidRPr="00202D79">
              <w:rPr>
                <w:rFonts w:eastAsia="SimSun"/>
              </w:rPr>
              <w:t>-54 dBm</w:t>
            </w:r>
          </w:p>
        </w:tc>
        <w:tc>
          <w:tcPr>
            <w:tcW w:w="0" w:type="auto"/>
          </w:tcPr>
          <w:p w14:paraId="6E5F0F20" w14:textId="77777777" w:rsidR="00202D79" w:rsidRPr="00202D79" w:rsidRDefault="00202D79" w:rsidP="00097B1E">
            <w:pPr>
              <w:pStyle w:val="TAC"/>
              <w:rPr>
                <w:rFonts w:eastAsia="Malgun Gothic"/>
              </w:rPr>
            </w:pPr>
            <w:r w:rsidRPr="00202D79">
              <w:rPr>
                <w:rFonts w:eastAsia="SimSun"/>
              </w:rPr>
              <w:t>100 kHz</w:t>
            </w:r>
          </w:p>
        </w:tc>
      </w:tr>
    </w:tbl>
    <w:p w14:paraId="189E4941" w14:textId="77777777" w:rsidR="00202D79" w:rsidRPr="00202D79" w:rsidRDefault="00202D79" w:rsidP="00202D79">
      <w:pPr>
        <w:rPr>
          <w:rFonts w:eastAsia="SimSun"/>
        </w:rPr>
      </w:pPr>
    </w:p>
    <w:p w14:paraId="7307E074" w14:textId="77777777" w:rsidR="00842EF7" w:rsidRPr="00C04A08" w:rsidRDefault="00842EF7" w:rsidP="00842EF7">
      <w:pPr>
        <w:pStyle w:val="Heading2"/>
      </w:pPr>
      <w:bookmarkStart w:id="7344" w:name="_Toc138887928"/>
      <w:bookmarkStart w:id="7345" w:name="_Toc145920129"/>
      <w:r w:rsidRPr="00C04A08">
        <w:lastRenderedPageBreak/>
        <w:t>6.5A</w:t>
      </w:r>
      <w:r w:rsidRPr="00C04A08">
        <w:tab/>
        <w:t>Output RF spectrum emissions for CA</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103AB04A" w14:textId="77777777" w:rsidR="00842EF7" w:rsidRPr="00C04A08" w:rsidRDefault="00842EF7" w:rsidP="00842EF7">
      <w:pPr>
        <w:pStyle w:val="Heading3"/>
      </w:pPr>
      <w:bookmarkStart w:id="7346" w:name="_Toc21340913"/>
      <w:bookmarkStart w:id="7347" w:name="_Toc29805360"/>
      <w:bookmarkStart w:id="7348" w:name="_Toc36456569"/>
      <w:bookmarkStart w:id="7349" w:name="_Toc36469667"/>
      <w:bookmarkStart w:id="7350" w:name="_Toc37254076"/>
      <w:bookmarkStart w:id="7351" w:name="_Toc37322933"/>
      <w:bookmarkStart w:id="7352" w:name="_Toc37324339"/>
      <w:bookmarkStart w:id="7353" w:name="_Toc45889862"/>
      <w:bookmarkStart w:id="7354" w:name="_Toc52196523"/>
      <w:bookmarkStart w:id="7355" w:name="_Toc52197503"/>
      <w:bookmarkStart w:id="7356" w:name="_Toc53173226"/>
      <w:bookmarkStart w:id="7357" w:name="_Toc53173595"/>
      <w:bookmarkStart w:id="7358" w:name="_Toc61119596"/>
      <w:bookmarkStart w:id="7359" w:name="_Toc61119978"/>
      <w:bookmarkStart w:id="7360" w:name="_Toc67926040"/>
      <w:bookmarkStart w:id="7361" w:name="_Toc75273678"/>
      <w:bookmarkStart w:id="7362" w:name="_Toc76510578"/>
      <w:bookmarkStart w:id="7363" w:name="_Toc83129735"/>
      <w:bookmarkStart w:id="7364" w:name="_Toc90591267"/>
      <w:bookmarkStart w:id="7365" w:name="_Toc98864302"/>
      <w:bookmarkStart w:id="7366" w:name="_Toc99733551"/>
      <w:bookmarkStart w:id="7367" w:name="_Toc106577452"/>
      <w:bookmarkStart w:id="7368" w:name="_Toc114537203"/>
      <w:bookmarkStart w:id="7369" w:name="_Toc115257471"/>
      <w:bookmarkStart w:id="7370" w:name="_Toc123086791"/>
      <w:bookmarkStart w:id="7371" w:name="_Toc123088526"/>
      <w:bookmarkStart w:id="7372" w:name="_Toc124298182"/>
      <w:bookmarkStart w:id="7373" w:name="_Toc130574933"/>
      <w:bookmarkStart w:id="7374" w:name="_Toc131767343"/>
      <w:bookmarkStart w:id="7375" w:name="_Toc138887929"/>
      <w:bookmarkStart w:id="7376" w:name="_Toc145920130"/>
      <w:r w:rsidRPr="00C04A08">
        <w:t>6.5A.1</w:t>
      </w:r>
      <w:r w:rsidRPr="00C04A08">
        <w:tab/>
        <w:t>Occupied bandwidth for CA</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3689BAF5" w14:textId="77777777" w:rsidR="002915DA" w:rsidRPr="00C04A08" w:rsidRDefault="002915DA" w:rsidP="00C04A08">
      <w:pPr>
        <w:pStyle w:val="Heading4"/>
      </w:pPr>
      <w:bookmarkStart w:id="7377" w:name="_Toc52196524"/>
      <w:bookmarkStart w:id="7378" w:name="_Toc52197504"/>
      <w:bookmarkStart w:id="7379" w:name="_Toc53173227"/>
      <w:bookmarkStart w:id="7380" w:name="_Toc53173596"/>
      <w:bookmarkStart w:id="7381" w:name="_Toc61119597"/>
      <w:bookmarkStart w:id="7382" w:name="_Toc61119979"/>
      <w:bookmarkStart w:id="7383" w:name="_Toc67926041"/>
      <w:bookmarkStart w:id="7384" w:name="_Toc75273679"/>
      <w:bookmarkStart w:id="7385" w:name="_Toc76510579"/>
      <w:bookmarkStart w:id="7386" w:name="_Toc83129736"/>
      <w:bookmarkStart w:id="7387" w:name="_Toc90591268"/>
      <w:bookmarkStart w:id="7388" w:name="_Toc98864303"/>
      <w:bookmarkStart w:id="7389" w:name="_Toc99733552"/>
      <w:bookmarkStart w:id="7390" w:name="_Toc106577453"/>
      <w:bookmarkStart w:id="7391" w:name="_Toc114537204"/>
      <w:bookmarkStart w:id="7392" w:name="_Toc115257472"/>
      <w:bookmarkStart w:id="7393" w:name="_Toc123086792"/>
      <w:bookmarkStart w:id="7394" w:name="_Toc123088527"/>
      <w:bookmarkStart w:id="7395" w:name="_Toc124298183"/>
      <w:bookmarkStart w:id="7396" w:name="_Toc130574934"/>
      <w:bookmarkStart w:id="7397" w:name="_Toc131767344"/>
      <w:bookmarkStart w:id="7398" w:name="_Toc138887930"/>
      <w:bookmarkStart w:id="7399" w:name="_Toc145920131"/>
      <w:bookmarkStart w:id="7400" w:name="_Hlk52185232"/>
      <w:r w:rsidRPr="00C04A08">
        <w:t>6.5A.1.0</w:t>
      </w:r>
      <w:r w:rsidRPr="00C04A08">
        <w:tab/>
        <w:t>General</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5DF63AEF" w14:textId="77777777" w:rsidR="00295A0B" w:rsidRPr="00C04A08" w:rsidRDefault="00295A0B" w:rsidP="00295A0B">
      <w:bookmarkStart w:id="7401" w:name="_Toc52196525"/>
      <w:bookmarkStart w:id="7402" w:name="_Toc52197505"/>
      <w:bookmarkStart w:id="7403" w:name="_Toc53173228"/>
      <w:bookmarkStart w:id="7404" w:name="_Toc53173597"/>
      <w:bookmarkStart w:id="7405" w:name="_Toc61119598"/>
      <w:bookmarkStart w:id="7406" w:name="_Toc61119980"/>
      <w:bookmarkStart w:id="7407" w:name="_Toc67926042"/>
      <w:bookmarkStart w:id="7408" w:name="_Toc75273680"/>
      <w:bookmarkStart w:id="7409" w:name="_Toc76510580"/>
      <w:bookmarkStart w:id="7410" w:name="_Toc83129737"/>
      <w:bookmarkStart w:id="7411" w:name="_Toc90591269"/>
      <w:bookmarkStart w:id="7412" w:name="_Toc98864304"/>
      <w:bookmarkStart w:id="7413"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7414" w:name="_Toc106577454"/>
      <w:bookmarkStart w:id="7415" w:name="_Toc114537205"/>
      <w:bookmarkStart w:id="7416" w:name="_Toc115257473"/>
      <w:bookmarkStart w:id="7417" w:name="_Toc123086793"/>
      <w:bookmarkStart w:id="7418" w:name="_Toc123088528"/>
      <w:bookmarkStart w:id="7419" w:name="_Toc124298184"/>
      <w:bookmarkStart w:id="7420" w:name="_Toc130574935"/>
      <w:bookmarkStart w:id="7421" w:name="_Toc131767345"/>
      <w:bookmarkStart w:id="7422" w:name="_Toc138887931"/>
      <w:bookmarkStart w:id="7423" w:name="_Toc145920132"/>
      <w:r w:rsidRPr="00C04A08">
        <w:t>6.5A.1.1</w:t>
      </w:r>
      <w:r w:rsidRPr="00C04A08">
        <w:tab/>
        <w:t>Occupied bandwidth for intra-band contiguous UL CA</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bookmarkEnd w:id="7400"/>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7424" w:name="_Toc52196526"/>
      <w:bookmarkStart w:id="7425" w:name="_Toc52197506"/>
      <w:bookmarkStart w:id="7426" w:name="_Toc53173229"/>
      <w:bookmarkStart w:id="7427" w:name="_Toc53173598"/>
      <w:bookmarkStart w:id="7428" w:name="_Toc61119599"/>
      <w:bookmarkStart w:id="7429" w:name="_Toc61119981"/>
      <w:bookmarkStart w:id="7430" w:name="_Toc67926043"/>
      <w:bookmarkStart w:id="7431" w:name="_Toc75273681"/>
      <w:bookmarkStart w:id="7432" w:name="_Toc76510581"/>
      <w:bookmarkStart w:id="7433" w:name="_Toc83129738"/>
      <w:bookmarkStart w:id="7434" w:name="_Toc90591270"/>
      <w:bookmarkStart w:id="7435" w:name="_Toc98864305"/>
      <w:bookmarkStart w:id="7436" w:name="_Toc99733554"/>
      <w:bookmarkStart w:id="7437" w:name="_Toc106577455"/>
      <w:bookmarkStart w:id="7438" w:name="_Toc114537206"/>
      <w:bookmarkStart w:id="7439" w:name="_Toc115257474"/>
      <w:bookmarkStart w:id="7440" w:name="_Toc123086794"/>
      <w:bookmarkStart w:id="7441" w:name="_Toc123088529"/>
      <w:bookmarkStart w:id="7442" w:name="_Toc124298185"/>
      <w:bookmarkStart w:id="7443" w:name="_Toc130574936"/>
      <w:bookmarkStart w:id="7444" w:name="_Toc131767346"/>
      <w:bookmarkStart w:id="7445" w:name="_Toc138887932"/>
      <w:bookmarkStart w:id="7446" w:name="_Toc145920133"/>
      <w:bookmarkStart w:id="7447" w:name="_Toc21340914"/>
      <w:bookmarkStart w:id="7448" w:name="_Toc29805361"/>
      <w:bookmarkStart w:id="7449" w:name="_Toc36456570"/>
      <w:bookmarkStart w:id="7450" w:name="_Toc36469668"/>
      <w:bookmarkStart w:id="7451" w:name="_Toc37254077"/>
      <w:bookmarkStart w:id="7452" w:name="_Toc37322934"/>
      <w:bookmarkStart w:id="7453" w:name="_Toc37324340"/>
      <w:bookmarkStart w:id="7454" w:name="_Toc45889863"/>
      <w:r w:rsidRPr="00C04A08">
        <w:t>6.5A.1.2</w:t>
      </w:r>
      <w:r w:rsidRPr="00C04A08">
        <w:tab/>
        <w:t>Occupied bandwidth for intra-band non-contiguous UL CA</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7455" w:name="_Toc106577456"/>
      <w:bookmarkStart w:id="7456" w:name="_Toc114537207"/>
      <w:bookmarkStart w:id="7457" w:name="_Toc115257475"/>
      <w:bookmarkStart w:id="7458" w:name="_Toc123086795"/>
      <w:bookmarkStart w:id="7459" w:name="_Toc123088530"/>
      <w:bookmarkStart w:id="7460" w:name="_Toc124298186"/>
      <w:bookmarkStart w:id="7461" w:name="_Toc130574937"/>
      <w:bookmarkStart w:id="7462" w:name="_Toc131767347"/>
      <w:bookmarkStart w:id="7463" w:name="_Toc138887933"/>
      <w:bookmarkStart w:id="7464" w:name="_Toc145920134"/>
      <w:r w:rsidRPr="003E5BDA">
        <w:t>6.5A.1.3</w:t>
      </w:r>
      <w:r w:rsidRPr="003E5BDA">
        <w:tab/>
        <w:t xml:space="preserve">Occupied bandwidth for </w:t>
      </w:r>
      <w:r w:rsidRPr="00DE3715">
        <w:t>inter-band UL CA</w:t>
      </w:r>
      <w:bookmarkEnd w:id="7455"/>
      <w:bookmarkEnd w:id="7456"/>
      <w:bookmarkEnd w:id="7457"/>
      <w:bookmarkEnd w:id="7458"/>
      <w:bookmarkEnd w:id="7459"/>
      <w:bookmarkEnd w:id="7460"/>
      <w:bookmarkEnd w:id="7461"/>
      <w:bookmarkEnd w:id="7462"/>
      <w:bookmarkEnd w:id="7463"/>
      <w:bookmarkEnd w:id="7464"/>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7465" w:name="_Toc52196527"/>
      <w:bookmarkStart w:id="7466" w:name="_Toc52197507"/>
      <w:bookmarkStart w:id="7467" w:name="_Toc53173230"/>
      <w:bookmarkStart w:id="7468" w:name="_Toc53173599"/>
      <w:bookmarkStart w:id="7469" w:name="_Toc61119600"/>
      <w:bookmarkStart w:id="7470" w:name="_Toc61119982"/>
      <w:bookmarkStart w:id="7471" w:name="_Toc67926044"/>
      <w:bookmarkStart w:id="7472" w:name="_Toc75273682"/>
      <w:bookmarkStart w:id="7473" w:name="_Toc76510582"/>
      <w:bookmarkStart w:id="7474" w:name="_Toc83129739"/>
      <w:bookmarkStart w:id="7475" w:name="_Toc90591271"/>
      <w:bookmarkStart w:id="7476" w:name="_Toc98864306"/>
      <w:bookmarkStart w:id="7477" w:name="_Toc99733555"/>
      <w:bookmarkStart w:id="7478" w:name="_Toc106577457"/>
      <w:bookmarkStart w:id="7479" w:name="_Toc114537208"/>
      <w:bookmarkStart w:id="7480" w:name="_Toc115257476"/>
      <w:bookmarkStart w:id="7481" w:name="_Toc123086796"/>
      <w:bookmarkStart w:id="7482" w:name="_Toc123088531"/>
      <w:bookmarkStart w:id="7483" w:name="_Toc124298187"/>
      <w:bookmarkStart w:id="7484" w:name="_Toc130574938"/>
      <w:bookmarkStart w:id="7485" w:name="_Toc131767348"/>
      <w:bookmarkStart w:id="7486" w:name="_Toc138887934"/>
      <w:bookmarkStart w:id="7487" w:name="_Toc145920135"/>
      <w:r w:rsidRPr="00C04A08">
        <w:t>6.5A.2</w:t>
      </w:r>
      <w:r w:rsidRPr="00C04A08">
        <w:tab/>
        <w:t>Out of band emissions</w:t>
      </w:r>
      <w:bookmarkEnd w:id="7447"/>
      <w:bookmarkEnd w:id="7448"/>
      <w:bookmarkEnd w:id="7449"/>
      <w:bookmarkEnd w:id="7450"/>
      <w:bookmarkEnd w:id="7451"/>
      <w:bookmarkEnd w:id="7452"/>
      <w:bookmarkEnd w:id="7453"/>
      <w:bookmarkEnd w:id="745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163C4257" w14:textId="77777777" w:rsidR="00842EF7" w:rsidRPr="00C04A08" w:rsidRDefault="00842EF7" w:rsidP="00842EF7">
      <w:pPr>
        <w:pStyle w:val="Heading4"/>
      </w:pPr>
      <w:bookmarkStart w:id="7488" w:name="_Toc21340915"/>
      <w:bookmarkStart w:id="7489" w:name="_Toc29805362"/>
      <w:bookmarkStart w:id="7490" w:name="_Toc36456571"/>
      <w:bookmarkStart w:id="7491" w:name="_Toc36469669"/>
      <w:bookmarkStart w:id="7492" w:name="_Toc37254078"/>
      <w:bookmarkStart w:id="7493" w:name="_Toc37322935"/>
      <w:bookmarkStart w:id="7494" w:name="_Toc37324341"/>
      <w:bookmarkStart w:id="7495" w:name="_Toc45889864"/>
      <w:bookmarkStart w:id="7496" w:name="_Toc52196529"/>
      <w:bookmarkStart w:id="7497" w:name="_Toc52197508"/>
      <w:bookmarkStart w:id="7498" w:name="_Toc53173231"/>
      <w:bookmarkStart w:id="7499" w:name="_Toc53173600"/>
      <w:bookmarkStart w:id="7500" w:name="_Toc61119601"/>
      <w:bookmarkStart w:id="7501" w:name="_Toc61119983"/>
      <w:bookmarkStart w:id="7502" w:name="_Toc67926045"/>
      <w:bookmarkStart w:id="7503" w:name="_Toc75273683"/>
      <w:bookmarkStart w:id="7504" w:name="_Toc76510583"/>
      <w:bookmarkStart w:id="7505" w:name="_Toc83129740"/>
      <w:bookmarkStart w:id="7506" w:name="_Toc90591272"/>
      <w:bookmarkStart w:id="7507" w:name="_Toc98864307"/>
      <w:bookmarkStart w:id="7508" w:name="_Toc99733556"/>
      <w:bookmarkStart w:id="7509" w:name="_Toc106577458"/>
      <w:bookmarkStart w:id="7510" w:name="_Toc114537209"/>
      <w:bookmarkStart w:id="7511" w:name="_Toc115257477"/>
      <w:bookmarkStart w:id="7512" w:name="_Toc123086797"/>
      <w:bookmarkStart w:id="7513" w:name="_Toc123088532"/>
      <w:bookmarkStart w:id="7514" w:name="_Toc124298188"/>
      <w:bookmarkStart w:id="7515" w:name="_Toc130574939"/>
      <w:bookmarkStart w:id="7516" w:name="_Toc131767349"/>
      <w:bookmarkStart w:id="7517" w:name="_Toc138887935"/>
      <w:bookmarkStart w:id="7518" w:name="_Toc145920136"/>
      <w:r w:rsidRPr="00C04A08">
        <w:t>6.5A.2.1</w:t>
      </w:r>
      <w:r w:rsidRPr="00C04A08">
        <w:tab/>
        <w:t>Spectrum emission mask for CA</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20C9C6AB" w14:textId="77777777" w:rsidR="00C65024" w:rsidRPr="00C04A08" w:rsidRDefault="00C65024" w:rsidP="003C6ED8">
      <w:pPr>
        <w:pStyle w:val="Heading5"/>
      </w:pPr>
      <w:bookmarkStart w:id="7519" w:name="_Toc52196528"/>
      <w:bookmarkStart w:id="7520" w:name="_Toc52197509"/>
      <w:bookmarkStart w:id="7521" w:name="_Toc53173232"/>
      <w:bookmarkStart w:id="7522" w:name="_Toc53173601"/>
      <w:bookmarkStart w:id="7523" w:name="_Toc61119602"/>
      <w:bookmarkStart w:id="7524" w:name="_Toc61119984"/>
      <w:bookmarkStart w:id="7525" w:name="_Toc67926046"/>
      <w:bookmarkStart w:id="7526" w:name="_Toc75273684"/>
      <w:bookmarkStart w:id="7527" w:name="_Toc76510584"/>
      <w:bookmarkStart w:id="7528" w:name="_Toc83129741"/>
      <w:bookmarkStart w:id="7529" w:name="_Toc90591273"/>
      <w:bookmarkStart w:id="7530" w:name="_Toc98864308"/>
      <w:bookmarkStart w:id="7531" w:name="_Toc99733557"/>
      <w:bookmarkStart w:id="7532" w:name="_Toc106577459"/>
      <w:bookmarkStart w:id="7533" w:name="_Toc114537210"/>
      <w:bookmarkStart w:id="7534" w:name="_Toc115257478"/>
      <w:bookmarkStart w:id="7535" w:name="_Toc123086798"/>
      <w:bookmarkStart w:id="7536" w:name="_Toc123088533"/>
      <w:bookmarkStart w:id="7537" w:name="_Toc124298189"/>
      <w:bookmarkStart w:id="7538" w:name="_Toc130574940"/>
      <w:bookmarkStart w:id="7539" w:name="_Toc131767350"/>
      <w:bookmarkStart w:id="7540" w:name="_Toc138887936"/>
      <w:bookmarkStart w:id="7541" w:name="_Toc145920137"/>
      <w:r w:rsidRPr="00C04A08">
        <w:t>6.5A.2.1.0</w:t>
      </w:r>
      <w:r w:rsidRPr="00C04A08">
        <w:tab/>
        <w:t>General</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2C7167B8" w14:textId="21B5E540" w:rsidR="00295A0B" w:rsidRPr="00C04A08" w:rsidRDefault="00295A0B" w:rsidP="00295A0B">
      <w:bookmarkStart w:id="7542"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7543" w:name="_Toc52196530"/>
      <w:bookmarkStart w:id="7544" w:name="_Toc52197510"/>
      <w:bookmarkStart w:id="7545" w:name="_Toc53173233"/>
      <w:bookmarkStart w:id="7546" w:name="_Toc53173602"/>
      <w:bookmarkStart w:id="7547" w:name="_Toc61119603"/>
      <w:bookmarkStart w:id="7548" w:name="_Toc61119985"/>
      <w:bookmarkStart w:id="7549" w:name="_Toc67926047"/>
      <w:bookmarkStart w:id="7550" w:name="_Toc75273685"/>
      <w:bookmarkStart w:id="7551" w:name="_Toc76510585"/>
      <w:bookmarkStart w:id="7552" w:name="_Toc83129742"/>
      <w:bookmarkStart w:id="7553" w:name="_Toc90591274"/>
      <w:bookmarkStart w:id="7554" w:name="_Toc98864309"/>
      <w:bookmarkStart w:id="7555" w:name="_Toc99733558"/>
      <w:bookmarkStart w:id="7556" w:name="_Toc106577460"/>
      <w:bookmarkStart w:id="7557" w:name="_Toc114537211"/>
      <w:bookmarkStart w:id="7558" w:name="_Toc115257479"/>
      <w:bookmarkStart w:id="7559" w:name="_Toc123086799"/>
      <w:bookmarkStart w:id="7560" w:name="_Toc123088534"/>
      <w:bookmarkStart w:id="7561" w:name="_Toc124298190"/>
      <w:bookmarkStart w:id="7562" w:name="_Toc130574941"/>
      <w:bookmarkStart w:id="7563" w:name="_Toc131767351"/>
      <w:bookmarkStart w:id="7564" w:name="_Toc138887937"/>
      <w:bookmarkStart w:id="7565" w:name="_Toc145920138"/>
      <w:bookmarkEnd w:id="7542"/>
      <w:r w:rsidRPr="00C04A08">
        <w:t>6.5A.2.1.1</w:t>
      </w:r>
      <w:r w:rsidRPr="00C04A08">
        <w:tab/>
        <w:t>Spectrum emission mask for intra-band contiguous UL CA</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17092FEF" w14:textId="7856B80A" w:rsidR="00682580" w:rsidRPr="00C04A08" w:rsidRDefault="00682580" w:rsidP="00682580">
      <w:pPr>
        <w:pStyle w:val="TH"/>
      </w:pPr>
      <w:r w:rsidRPr="00C04A08">
        <w:lastRenderedPageBreak/>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7566" w:name="_Toc52196531"/>
      <w:bookmarkStart w:id="7567" w:name="_Toc52197511"/>
      <w:bookmarkStart w:id="7568" w:name="_Toc53173234"/>
      <w:bookmarkStart w:id="7569" w:name="_Toc53173603"/>
      <w:bookmarkStart w:id="7570" w:name="_Toc61119604"/>
      <w:bookmarkStart w:id="7571" w:name="_Toc61119986"/>
      <w:bookmarkStart w:id="7572" w:name="_Toc67926048"/>
      <w:bookmarkStart w:id="7573" w:name="_Toc75273686"/>
      <w:bookmarkStart w:id="7574" w:name="_Toc76510586"/>
      <w:bookmarkStart w:id="7575" w:name="_Toc83129743"/>
      <w:bookmarkStart w:id="7576" w:name="_Toc90591275"/>
      <w:bookmarkStart w:id="7577" w:name="_Toc98864310"/>
      <w:bookmarkStart w:id="7578" w:name="_Toc99733559"/>
      <w:bookmarkStart w:id="7579" w:name="_Toc106577461"/>
      <w:bookmarkStart w:id="7580" w:name="_Toc114537212"/>
      <w:bookmarkStart w:id="7581" w:name="_Toc115257480"/>
      <w:bookmarkStart w:id="7582" w:name="_Toc123086800"/>
      <w:bookmarkStart w:id="7583" w:name="_Toc123088535"/>
      <w:bookmarkStart w:id="7584" w:name="_Toc124298191"/>
      <w:bookmarkStart w:id="7585" w:name="_Toc130574942"/>
      <w:bookmarkStart w:id="7586" w:name="_Toc131767352"/>
      <w:bookmarkStart w:id="7587" w:name="_Toc138887938"/>
      <w:bookmarkStart w:id="7588" w:name="_Toc145920139"/>
      <w:bookmarkStart w:id="7589" w:name="_Toc21340916"/>
      <w:bookmarkStart w:id="7590" w:name="_Toc29805363"/>
      <w:bookmarkStart w:id="7591" w:name="_Toc36456572"/>
      <w:bookmarkStart w:id="7592" w:name="_Toc36469670"/>
      <w:bookmarkStart w:id="7593" w:name="_Toc37254079"/>
      <w:bookmarkStart w:id="7594" w:name="_Toc37322936"/>
      <w:bookmarkStart w:id="7595" w:name="_Toc37324342"/>
      <w:bookmarkStart w:id="7596" w:name="_Toc45889865"/>
      <w:r w:rsidRPr="00C04A08">
        <w:t>6.5A.2.1.2</w:t>
      </w:r>
      <w:r w:rsidRPr="00C04A08">
        <w:tab/>
        <w:t>Spectrum emission mask for intra-band non-contiguous UL CA</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7597" w:name="_Toc106577462"/>
      <w:bookmarkStart w:id="7598" w:name="_Toc114537213"/>
      <w:bookmarkStart w:id="7599" w:name="_Toc115257481"/>
      <w:bookmarkStart w:id="7600" w:name="_Toc123086801"/>
      <w:bookmarkStart w:id="7601" w:name="_Toc123088536"/>
      <w:bookmarkStart w:id="7602" w:name="_Toc124298192"/>
      <w:bookmarkStart w:id="7603" w:name="_Toc130574943"/>
      <w:bookmarkStart w:id="7604" w:name="_Toc131767353"/>
      <w:bookmarkStart w:id="7605" w:name="_Toc138887939"/>
      <w:bookmarkStart w:id="7606" w:name="_Toc145920140"/>
      <w:r w:rsidRPr="008D2D07">
        <w:t>6.5A.2.1.3</w:t>
      </w:r>
      <w:r w:rsidRPr="008D2D07">
        <w:tab/>
        <w:t>Spectrum emission mask for inter-band UL CA</w:t>
      </w:r>
      <w:bookmarkEnd w:id="7597"/>
      <w:bookmarkEnd w:id="7598"/>
      <w:bookmarkEnd w:id="7599"/>
      <w:bookmarkEnd w:id="7600"/>
      <w:bookmarkEnd w:id="7601"/>
      <w:bookmarkEnd w:id="7602"/>
      <w:bookmarkEnd w:id="7603"/>
      <w:bookmarkEnd w:id="7604"/>
      <w:bookmarkEnd w:id="7605"/>
      <w:bookmarkEnd w:id="7606"/>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77777777" w:rsidR="00295A0B" w:rsidRPr="00C04A08" w:rsidRDefault="00295A0B" w:rsidP="00295A0B"/>
    <w:p w14:paraId="7522AB44" w14:textId="77777777" w:rsidR="00842EF7" w:rsidRPr="00C04A08" w:rsidRDefault="00842EF7" w:rsidP="00842EF7">
      <w:pPr>
        <w:pStyle w:val="Heading4"/>
      </w:pPr>
      <w:bookmarkStart w:id="7607" w:name="_Toc13085710"/>
      <w:bookmarkStart w:id="7608" w:name="_Toc29805364"/>
      <w:bookmarkStart w:id="7609" w:name="_Toc36456573"/>
      <w:bookmarkStart w:id="7610" w:name="_Toc36469671"/>
      <w:bookmarkStart w:id="7611" w:name="_Toc37254080"/>
      <w:bookmarkStart w:id="7612" w:name="_Toc37322937"/>
      <w:bookmarkStart w:id="7613" w:name="_Toc37324343"/>
      <w:bookmarkStart w:id="7614" w:name="_Toc45889866"/>
      <w:bookmarkStart w:id="7615" w:name="_Toc52196532"/>
      <w:bookmarkStart w:id="7616" w:name="_Toc52197512"/>
      <w:bookmarkStart w:id="7617" w:name="_Toc53173235"/>
      <w:bookmarkStart w:id="7618" w:name="_Toc53173604"/>
      <w:bookmarkStart w:id="7619" w:name="_Toc61119605"/>
      <w:bookmarkStart w:id="7620" w:name="_Toc61119987"/>
      <w:bookmarkStart w:id="7621" w:name="_Toc67926049"/>
      <w:bookmarkStart w:id="7622" w:name="_Toc75273687"/>
      <w:bookmarkStart w:id="7623" w:name="_Toc76510587"/>
      <w:bookmarkStart w:id="7624" w:name="_Toc83129744"/>
      <w:bookmarkStart w:id="7625" w:name="_Toc90591276"/>
      <w:bookmarkStart w:id="7626" w:name="_Toc98864311"/>
      <w:bookmarkStart w:id="7627" w:name="_Toc99733560"/>
      <w:bookmarkStart w:id="7628" w:name="_Toc106577463"/>
      <w:bookmarkStart w:id="7629" w:name="_Toc114537214"/>
      <w:bookmarkStart w:id="7630" w:name="_Toc115257482"/>
      <w:bookmarkStart w:id="7631" w:name="_Toc123086802"/>
      <w:bookmarkStart w:id="7632" w:name="_Toc123088537"/>
      <w:bookmarkStart w:id="7633" w:name="_Toc124298193"/>
      <w:bookmarkStart w:id="7634" w:name="_Toc130574944"/>
      <w:bookmarkStart w:id="7635" w:name="_Toc131767354"/>
      <w:bookmarkStart w:id="7636" w:name="_Toc138887940"/>
      <w:bookmarkStart w:id="7637" w:name="_Toc145920141"/>
      <w:bookmarkEnd w:id="7589"/>
      <w:bookmarkEnd w:id="7590"/>
      <w:bookmarkEnd w:id="7591"/>
      <w:bookmarkEnd w:id="7592"/>
      <w:bookmarkEnd w:id="7593"/>
      <w:bookmarkEnd w:id="7594"/>
      <w:bookmarkEnd w:id="7595"/>
      <w:bookmarkEnd w:id="7596"/>
      <w:r w:rsidRPr="00C04A08">
        <w:t>6.5A.2.3</w:t>
      </w:r>
      <w:r w:rsidRPr="00C04A08">
        <w:tab/>
        <w:t>Adjacent channel leakage ratio for CA</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4E113C0D" w14:textId="77777777" w:rsidR="00E902A4" w:rsidRPr="00C04A08" w:rsidRDefault="00E902A4" w:rsidP="003C6ED8">
      <w:pPr>
        <w:pStyle w:val="Heading5"/>
        <w:rPr>
          <w:sz w:val="24"/>
        </w:rPr>
      </w:pPr>
      <w:bookmarkStart w:id="7638" w:name="_Toc52196533"/>
      <w:bookmarkStart w:id="7639" w:name="_Toc52197513"/>
      <w:bookmarkStart w:id="7640" w:name="_Toc53173236"/>
      <w:bookmarkStart w:id="7641" w:name="_Toc53173605"/>
      <w:bookmarkStart w:id="7642" w:name="_Toc61119606"/>
      <w:bookmarkStart w:id="7643" w:name="_Toc61119988"/>
      <w:bookmarkStart w:id="7644" w:name="_Toc67926050"/>
      <w:bookmarkStart w:id="7645" w:name="_Toc75273688"/>
      <w:bookmarkStart w:id="7646" w:name="_Toc76510588"/>
      <w:bookmarkStart w:id="7647" w:name="_Toc83129745"/>
      <w:bookmarkStart w:id="7648" w:name="_Toc90591277"/>
      <w:bookmarkStart w:id="7649" w:name="_Toc98864312"/>
      <w:bookmarkStart w:id="7650" w:name="_Toc99733561"/>
      <w:bookmarkStart w:id="7651" w:name="_Toc106577464"/>
      <w:bookmarkStart w:id="7652" w:name="_Toc114537215"/>
      <w:bookmarkStart w:id="7653" w:name="_Toc115257483"/>
      <w:bookmarkStart w:id="7654" w:name="_Toc123086803"/>
      <w:bookmarkStart w:id="7655" w:name="_Toc123088538"/>
      <w:bookmarkStart w:id="7656" w:name="_Toc124298194"/>
      <w:bookmarkStart w:id="7657" w:name="_Toc130574945"/>
      <w:bookmarkStart w:id="7658" w:name="_Toc131767355"/>
      <w:bookmarkStart w:id="7659" w:name="_Toc138887941"/>
      <w:bookmarkStart w:id="7660" w:name="_Toc145920142"/>
      <w:bookmarkStart w:id="7661" w:name="_Hlk52185973"/>
      <w:r w:rsidRPr="00C04A08">
        <w:t>6.5A.2.3.1</w:t>
      </w:r>
      <w:r w:rsidRPr="00C04A08">
        <w:tab/>
        <w:t>Adjacent channel leakage ratio for CA intra-band contiguous UL CA</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bookmarkEnd w:id="7661"/>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7662" w:name="_Toc52196534"/>
      <w:bookmarkStart w:id="7663" w:name="_Toc52197514"/>
      <w:bookmarkStart w:id="7664" w:name="_Toc53173237"/>
      <w:bookmarkStart w:id="7665" w:name="_Toc53173606"/>
      <w:bookmarkStart w:id="7666" w:name="_Toc61119607"/>
      <w:bookmarkStart w:id="7667" w:name="_Toc61119989"/>
      <w:bookmarkStart w:id="7668" w:name="_Toc67926051"/>
      <w:bookmarkStart w:id="7669" w:name="_Toc75273689"/>
      <w:bookmarkStart w:id="7670" w:name="_Toc76510589"/>
      <w:bookmarkStart w:id="7671" w:name="_Toc83129746"/>
      <w:bookmarkStart w:id="7672" w:name="_Toc90591278"/>
      <w:bookmarkStart w:id="7673" w:name="_Toc98864313"/>
      <w:bookmarkStart w:id="7674" w:name="_Toc99733562"/>
      <w:bookmarkStart w:id="7675" w:name="_Toc106577465"/>
      <w:bookmarkStart w:id="7676" w:name="_Toc114537216"/>
      <w:bookmarkStart w:id="7677" w:name="_Toc115257484"/>
      <w:bookmarkStart w:id="7678" w:name="_Toc123086804"/>
      <w:bookmarkStart w:id="7679" w:name="_Toc123088539"/>
      <w:bookmarkStart w:id="7680" w:name="_Toc124298195"/>
      <w:bookmarkStart w:id="7681" w:name="_Toc130574946"/>
      <w:bookmarkStart w:id="7682" w:name="_Toc131767356"/>
      <w:bookmarkStart w:id="7683" w:name="_Toc138887942"/>
      <w:bookmarkStart w:id="7684" w:name="_Toc145920143"/>
      <w:r w:rsidRPr="00C04A08">
        <w:t>6.5A.2.3.2</w:t>
      </w:r>
      <w:r w:rsidRPr="00C04A08">
        <w:tab/>
        <w:t>Adjacent channel leakage ratio for CA intra-band non-contiguous UL CA</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7685" w:name="_Toc106577466"/>
      <w:bookmarkStart w:id="7686" w:name="_Toc114537217"/>
      <w:bookmarkStart w:id="7687" w:name="_Toc115257485"/>
      <w:bookmarkStart w:id="7688" w:name="_Toc123086805"/>
      <w:bookmarkStart w:id="7689" w:name="_Toc123088540"/>
      <w:bookmarkStart w:id="7690" w:name="_Toc124298196"/>
      <w:bookmarkStart w:id="7691" w:name="_Toc130574947"/>
      <w:bookmarkStart w:id="7692" w:name="_Toc131767357"/>
      <w:bookmarkStart w:id="7693" w:name="_Toc138887943"/>
      <w:bookmarkStart w:id="7694" w:name="_Toc145920144"/>
      <w:r w:rsidRPr="006910D1">
        <w:t>6.5A.2.3.3</w:t>
      </w:r>
      <w:r w:rsidRPr="006910D1">
        <w:tab/>
        <w:t>Adjacent channel leakage ratio for CA inter-band UL CA</w:t>
      </w:r>
      <w:bookmarkEnd w:id="7685"/>
      <w:bookmarkEnd w:id="7686"/>
      <w:bookmarkEnd w:id="7687"/>
      <w:bookmarkEnd w:id="7688"/>
      <w:bookmarkEnd w:id="7689"/>
      <w:bookmarkEnd w:id="7690"/>
      <w:bookmarkEnd w:id="7691"/>
      <w:bookmarkEnd w:id="7692"/>
      <w:bookmarkEnd w:id="7693"/>
      <w:bookmarkEnd w:id="7694"/>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7695" w:name="_Toc21340917"/>
      <w:bookmarkStart w:id="7696" w:name="_Toc29805365"/>
      <w:bookmarkStart w:id="7697" w:name="_Toc36456574"/>
      <w:bookmarkStart w:id="7698" w:name="_Toc36469672"/>
      <w:bookmarkStart w:id="7699" w:name="_Toc37254081"/>
      <w:bookmarkStart w:id="7700" w:name="_Toc37322938"/>
      <w:bookmarkStart w:id="7701" w:name="_Toc37324344"/>
      <w:bookmarkStart w:id="7702" w:name="_Toc45889867"/>
      <w:bookmarkStart w:id="7703" w:name="_Toc52196535"/>
      <w:bookmarkStart w:id="7704" w:name="_Toc52197515"/>
      <w:bookmarkStart w:id="7705" w:name="_Toc53173238"/>
      <w:bookmarkStart w:id="7706" w:name="_Toc53173607"/>
      <w:bookmarkStart w:id="7707" w:name="_Toc61119608"/>
      <w:bookmarkStart w:id="7708" w:name="_Toc61119990"/>
      <w:bookmarkStart w:id="7709" w:name="_Toc67926052"/>
      <w:bookmarkStart w:id="7710" w:name="_Toc75273690"/>
      <w:bookmarkStart w:id="7711" w:name="_Toc76510590"/>
      <w:bookmarkStart w:id="7712" w:name="_Toc83129747"/>
      <w:bookmarkStart w:id="7713" w:name="_Toc90591279"/>
      <w:bookmarkStart w:id="7714" w:name="_Toc98864314"/>
      <w:bookmarkStart w:id="7715" w:name="_Toc99733563"/>
      <w:bookmarkStart w:id="7716" w:name="_Toc106577467"/>
      <w:bookmarkStart w:id="7717" w:name="_Toc114537218"/>
      <w:bookmarkStart w:id="7718" w:name="_Toc115257486"/>
      <w:bookmarkStart w:id="7719" w:name="_Toc123086806"/>
      <w:bookmarkStart w:id="7720" w:name="_Toc123088541"/>
      <w:bookmarkStart w:id="7721" w:name="_Toc124298197"/>
      <w:bookmarkStart w:id="7722" w:name="_Toc130574948"/>
      <w:bookmarkStart w:id="7723" w:name="_Toc131767358"/>
      <w:bookmarkStart w:id="7724" w:name="_Toc138887944"/>
      <w:bookmarkStart w:id="7725" w:name="_Toc145920145"/>
      <w:r w:rsidRPr="00C04A08">
        <w:t>6.5A.3</w:t>
      </w:r>
      <w:r w:rsidRPr="00C04A08">
        <w:tab/>
        <w:t>Spurious emissions for CA</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5421BFD3" w14:textId="77777777" w:rsidR="00E902A4" w:rsidRPr="00C04A08" w:rsidRDefault="00E902A4" w:rsidP="003C6ED8">
      <w:pPr>
        <w:pStyle w:val="Heading4"/>
        <w:rPr>
          <w:lang w:eastAsia="ko-KR"/>
        </w:rPr>
      </w:pPr>
      <w:bookmarkStart w:id="7726" w:name="_Toc52196536"/>
      <w:bookmarkStart w:id="7727" w:name="_Toc52197516"/>
      <w:bookmarkStart w:id="7728" w:name="_Toc53173239"/>
      <w:bookmarkStart w:id="7729" w:name="_Toc53173608"/>
      <w:bookmarkStart w:id="7730" w:name="_Toc61119609"/>
      <w:bookmarkStart w:id="7731" w:name="_Toc61119991"/>
      <w:bookmarkStart w:id="7732" w:name="_Toc67926053"/>
      <w:bookmarkStart w:id="7733" w:name="_Toc75273691"/>
      <w:bookmarkStart w:id="7734" w:name="_Toc76510591"/>
      <w:bookmarkStart w:id="7735" w:name="_Toc83129748"/>
      <w:bookmarkStart w:id="7736" w:name="_Toc90591280"/>
      <w:bookmarkStart w:id="7737" w:name="_Toc98864315"/>
      <w:bookmarkStart w:id="7738" w:name="_Toc99733564"/>
      <w:bookmarkStart w:id="7739" w:name="_Toc106577468"/>
      <w:bookmarkStart w:id="7740" w:name="_Toc114537219"/>
      <w:bookmarkStart w:id="7741" w:name="_Toc115257487"/>
      <w:bookmarkStart w:id="7742" w:name="_Toc123086807"/>
      <w:bookmarkStart w:id="7743" w:name="_Toc123088542"/>
      <w:bookmarkStart w:id="7744" w:name="_Toc124298198"/>
      <w:bookmarkStart w:id="7745" w:name="_Toc130574949"/>
      <w:bookmarkStart w:id="7746" w:name="_Toc131767359"/>
      <w:bookmarkStart w:id="7747" w:name="_Toc138887945"/>
      <w:bookmarkStart w:id="7748" w:name="_Toc145920146"/>
      <w:r w:rsidRPr="00C04A08">
        <w:t>6.5A.3.0</w:t>
      </w:r>
      <w:r w:rsidRPr="00C04A08">
        <w:rPr>
          <w:lang w:eastAsia="ko-KR"/>
        </w:rPr>
        <w:tab/>
        <w:t>General</w:t>
      </w:r>
      <w:r w:rsidRPr="00C04A08">
        <w:t xml:space="preserve"> </w:t>
      </w:r>
      <w:r w:rsidRPr="00C04A08">
        <w:rPr>
          <w:lang w:eastAsia="ko-KR"/>
        </w:rPr>
        <w:t>spurious emissions for CA</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2DC8F711" w14:textId="77777777" w:rsidR="00E902A4" w:rsidRPr="00C04A08" w:rsidRDefault="00E902A4" w:rsidP="003C6ED8">
      <w:pPr>
        <w:pStyle w:val="Heading5"/>
        <w:rPr>
          <w:lang w:eastAsia="ko-KR"/>
        </w:rPr>
      </w:pPr>
      <w:bookmarkStart w:id="7749" w:name="_Toc52196537"/>
      <w:bookmarkStart w:id="7750" w:name="_Toc52197517"/>
      <w:bookmarkStart w:id="7751" w:name="_Toc53173240"/>
      <w:bookmarkStart w:id="7752" w:name="_Toc53173609"/>
      <w:bookmarkStart w:id="7753" w:name="_Toc61119610"/>
      <w:bookmarkStart w:id="7754" w:name="_Toc61119992"/>
      <w:bookmarkStart w:id="7755" w:name="_Toc67926054"/>
      <w:bookmarkStart w:id="7756" w:name="_Toc75273692"/>
      <w:bookmarkStart w:id="7757" w:name="_Toc76510592"/>
      <w:bookmarkStart w:id="7758" w:name="_Toc83129749"/>
      <w:bookmarkStart w:id="7759" w:name="_Toc90591281"/>
      <w:bookmarkStart w:id="7760" w:name="_Toc98864316"/>
      <w:bookmarkStart w:id="7761" w:name="_Toc99733565"/>
      <w:bookmarkStart w:id="7762" w:name="_Toc106577469"/>
      <w:bookmarkStart w:id="7763" w:name="_Toc114537220"/>
      <w:bookmarkStart w:id="7764" w:name="_Toc115257488"/>
      <w:bookmarkStart w:id="7765" w:name="_Toc123086808"/>
      <w:bookmarkStart w:id="7766" w:name="_Toc123088543"/>
      <w:bookmarkStart w:id="7767" w:name="_Toc124298199"/>
      <w:bookmarkStart w:id="7768" w:name="_Toc130574950"/>
      <w:bookmarkStart w:id="7769" w:name="_Toc131767360"/>
      <w:bookmarkStart w:id="7770" w:name="_Toc138887946"/>
      <w:bookmarkStart w:id="7771" w:name="_Toc145920147"/>
      <w:r w:rsidRPr="00C04A08">
        <w:t>6.5A.3.0.0</w:t>
      </w:r>
      <w:r w:rsidRPr="00C04A08">
        <w:rPr>
          <w:lang w:eastAsia="ko-KR"/>
        </w:rPr>
        <w:tab/>
        <w:t>General</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lastRenderedPageBreak/>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7772" w:name="_Toc52196538"/>
      <w:bookmarkStart w:id="7773" w:name="_Toc52197518"/>
      <w:bookmarkStart w:id="7774" w:name="_Toc53173241"/>
      <w:bookmarkStart w:id="7775" w:name="_Toc53173610"/>
      <w:bookmarkStart w:id="7776" w:name="_Toc61119611"/>
      <w:bookmarkStart w:id="7777" w:name="_Toc61119993"/>
      <w:bookmarkStart w:id="7778" w:name="_Toc67926055"/>
      <w:bookmarkStart w:id="7779" w:name="_Toc75273693"/>
      <w:bookmarkStart w:id="7780" w:name="_Toc76510593"/>
      <w:bookmarkStart w:id="7781" w:name="_Toc83129750"/>
      <w:bookmarkStart w:id="7782" w:name="_Toc90591282"/>
      <w:bookmarkStart w:id="7783" w:name="_Toc98864317"/>
      <w:bookmarkStart w:id="7784" w:name="_Toc99733566"/>
      <w:bookmarkStart w:id="7785" w:name="_Toc106577470"/>
      <w:bookmarkStart w:id="7786" w:name="_Toc114537221"/>
      <w:bookmarkStart w:id="7787" w:name="_Toc115257489"/>
      <w:bookmarkStart w:id="7788" w:name="_Toc123086809"/>
      <w:bookmarkStart w:id="7789" w:name="_Toc123088544"/>
      <w:bookmarkStart w:id="7790" w:name="_Toc124298200"/>
      <w:bookmarkStart w:id="7791" w:name="_Toc130574951"/>
      <w:bookmarkStart w:id="7792" w:name="_Toc131767361"/>
      <w:bookmarkStart w:id="7793" w:name="_Toc138887947"/>
      <w:bookmarkStart w:id="7794" w:name="_Toc145920148"/>
      <w:r w:rsidRPr="00C04A08">
        <w:t>6.5A.3.0.1</w:t>
      </w:r>
      <w:r w:rsidRPr="00C04A08">
        <w:tab/>
        <w:t>Spurious emissions for intra-band contiguous UL CA</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0223DE3A" w14:textId="77777777" w:rsidR="00897889" w:rsidRPr="00EC03C7" w:rsidRDefault="00897889" w:rsidP="00897889">
      <w:bookmarkStart w:id="7795" w:name="_Toc52196539"/>
      <w:bookmarkStart w:id="7796" w:name="_Toc52197519"/>
      <w:bookmarkStart w:id="7797" w:name="_Toc53173242"/>
      <w:bookmarkStart w:id="7798" w:name="_Toc53173611"/>
      <w:bookmarkStart w:id="7799" w:name="_Toc21340918"/>
      <w:bookmarkStart w:id="7800" w:name="_Toc29805366"/>
      <w:bookmarkStart w:id="7801" w:name="_Toc36456575"/>
      <w:bookmarkStart w:id="7802" w:name="_Toc36469673"/>
      <w:bookmarkStart w:id="7803" w:name="_Toc37254082"/>
      <w:bookmarkStart w:id="7804" w:name="_Toc37322939"/>
      <w:bookmarkStart w:id="7805" w:name="_Toc37324345"/>
      <w:bookmarkStart w:id="7806"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7807" w:name="_Toc61119612"/>
      <w:bookmarkStart w:id="7808" w:name="_Toc61119994"/>
      <w:bookmarkStart w:id="7809" w:name="_Toc67926056"/>
      <w:bookmarkStart w:id="7810" w:name="_Toc75273694"/>
      <w:bookmarkStart w:id="7811" w:name="_Toc76510594"/>
      <w:bookmarkStart w:id="7812" w:name="_Toc83129751"/>
      <w:bookmarkStart w:id="7813" w:name="_Toc90591283"/>
      <w:bookmarkStart w:id="7814" w:name="_Toc98864318"/>
      <w:bookmarkStart w:id="7815" w:name="_Toc99733567"/>
      <w:bookmarkStart w:id="7816" w:name="_Toc106577471"/>
      <w:bookmarkStart w:id="7817" w:name="_Toc114537222"/>
      <w:bookmarkStart w:id="7818" w:name="_Toc115257490"/>
      <w:bookmarkStart w:id="7819" w:name="_Toc123086810"/>
      <w:bookmarkStart w:id="7820" w:name="_Toc123088545"/>
      <w:bookmarkStart w:id="7821" w:name="_Toc124298201"/>
      <w:bookmarkStart w:id="7822" w:name="_Toc130574952"/>
      <w:bookmarkStart w:id="7823" w:name="_Toc131767362"/>
      <w:bookmarkStart w:id="7824" w:name="_Toc138887948"/>
      <w:bookmarkStart w:id="7825" w:name="_Toc145920149"/>
      <w:r w:rsidRPr="00C04A08">
        <w:t>6.5A.3.0.2</w:t>
      </w:r>
      <w:r w:rsidRPr="00C04A08">
        <w:tab/>
        <w:t>Spurious emissions for intra-band non-contiguous UL CA</w:t>
      </w:r>
      <w:bookmarkEnd w:id="7795"/>
      <w:bookmarkEnd w:id="7796"/>
      <w:bookmarkEnd w:id="7797"/>
      <w:bookmarkEnd w:id="7798"/>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7826" w:name="_Toc106577472"/>
      <w:bookmarkStart w:id="7827" w:name="_Toc114537223"/>
      <w:bookmarkStart w:id="7828" w:name="_Toc115257491"/>
      <w:bookmarkStart w:id="7829" w:name="_Toc123086811"/>
      <w:bookmarkStart w:id="7830" w:name="_Toc123088546"/>
      <w:bookmarkStart w:id="7831" w:name="_Toc124298202"/>
      <w:bookmarkStart w:id="7832" w:name="_Toc130574953"/>
      <w:bookmarkStart w:id="7833" w:name="_Toc131767363"/>
      <w:bookmarkStart w:id="7834" w:name="_Toc138887949"/>
      <w:bookmarkStart w:id="7835" w:name="_Toc145920150"/>
      <w:r w:rsidRPr="008122E7">
        <w:t>6.5A.3.0.3</w:t>
      </w:r>
      <w:r w:rsidRPr="008122E7">
        <w:tab/>
        <w:t>Spurious emissions for inter-band UL CA</w:t>
      </w:r>
      <w:bookmarkEnd w:id="7826"/>
      <w:bookmarkEnd w:id="7827"/>
      <w:bookmarkEnd w:id="7828"/>
      <w:bookmarkEnd w:id="7829"/>
      <w:bookmarkEnd w:id="7830"/>
      <w:bookmarkEnd w:id="7831"/>
      <w:bookmarkEnd w:id="7832"/>
      <w:bookmarkEnd w:id="7833"/>
      <w:bookmarkEnd w:id="7834"/>
      <w:bookmarkEnd w:id="7835"/>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7836" w:name="_Toc52196540"/>
      <w:bookmarkStart w:id="7837" w:name="_Toc52197520"/>
      <w:bookmarkStart w:id="7838" w:name="_Toc53173243"/>
      <w:bookmarkStart w:id="7839" w:name="_Toc53173612"/>
      <w:bookmarkStart w:id="7840" w:name="_Toc61119613"/>
      <w:bookmarkStart w:id="7841" w:name="_Toc61119995"/>
      <w:bookmarkStart w:id="7842" w:name="_Toc67926057"/>
      <w:bookmarkStart w:id="7843" w:name="_Toc75273695"/>
      <w:bookmarkStart w:id="7844" w:name="_Toc76510595"/>
      <w:bookmarkStart w:id="7845" w:name="_Toc83129752"/>
      <w:bookmarkStart w:id="7846" w:name="_Toc90591284"/>
      <w:bookmarkStart w:id="7847" w:name="_Toc98864319"/>
      <w:bookmarkStart w:id="7848" w:name="_Toc99733568"/>
      <w:bookmarkStart w:id="7849" w:name="_Toc106577473"/>
      <w:bookmarkStart w:id="7850" w:name="_Toc114537224"/>
      <w:bookmarkStart w:id="7851" w:name="_Toc115257492"/>
      <w:bookmarkStart w:id="7852" w:name="_Toc123086812"/>
      <w:bookmarkStart w:id="7853" w:name="_Toc123088547"/>
      <w:bookmarkStart w:id="7854" w:name="_Toc124298203"/>
      <w:bookmarkStart w:id="7855" w:name="_Toc130574954"/>
      <w:bookmarkStart w:id="7856" w:name="_Toc131767364"/>
      <w:bookmarkStart w:id="7857" w:name="_Toc138887950"/>
      <w:bookmarkStart w:id="7858" w:name="_Toc145920151"/>
      <w:r w:rsidRPr="00C04A08">
        <w:t>6.5A.3.1</w:t>
      </w:r>
      <w:r w:rsidRPr="00C04A08">
        <w:tab/>
        <w:t xml:space="preserve">Spurious emission band UE co-existence for </w:t>
      </w:r>
      <w:r w:rsidR="00167752" w:rsidRPr="00C04A08">
        <w:t xml:space="preserve">UL </w:t>
      </w:r>
      <w:r w:rsidRPr="00C04A08">
        <w:t>CA</w:t>
      </w:r>
      <w:bookmarkEnd w:id="7799"/>
      <w:bookmarkEnd w:id="7800"/>
      <w:bookmarkEnd w:id="7801"/>
      <w:bookmarkEnd w:id="7802"/>
      <w:bookmarkEnd w:id="7803"/>
      <w:bookmarkEnd w:id="7804"/>
      <w:bookmarkEnd w:id="7805"/>
      <w:bookmarkEnd w:id="7806"/>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lastRenderedPageBreak/>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4E207DA4"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4F80D55E"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0FDD842C"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7859" w:name="_Hlk9415938"/>
      <w:bookmarkStart w:id="7860" w:name="_Toc21340919"/>
      <w:bookmarkStart w:id="7861" w:name="_Toc29805367"/>
      <w:bookmarkStart w:id="7862" w:name="_Toc36456576"/>
      <w:bookmarkStart w:id="7863" w:name="_Toc36469674"/>
      <w:bookmarkStart w:id="7864" w:name="_Toc37254083"/>
      <w:bookmarkStart w:id="7865" w:name="_Toc37322940"/>
      <w:bookmarkStart w:id="7866" w:name="_Toc37324346"/>
      <w:bookmarkStart w:id="7867" w:name="_Toc45889869"/>
      <w:bookmarkStart w:id="7868" w:name="_Toc52196541"/>
      <w:bookmarkStart w:id="7869" w:name="_Toc52197521"/>
      <w:bookmarkStart w:id="7870" w:name="_Toc53173244"/>
      <w:bookmarkStart w:id="7871" w:name="_Toc53173613"/>
      <w:bookmarkStart w:id="7872" w:name="_Toc61119614"/>
      <w:bookmarkStart w:id="7873" w:name="_Toc61119996"/>
      <w:bookmarkStart w:id="7874" w:name="_Toc67926058"/>
      <w:bookmarkStart w:id="7875" w:name="_Toc75273696"/>
      <w:bookmarkStart w:id="7876" w:name="_Toc76510596"/>
      <w:bookmarkStart w:id="7877" w:name="_Toc83129753"/>
      <w:bookmarkStart w:id="7878" w:name="_Toc90591285"/>
      <w:bookmarkStart w:id="7879" w:name="_Toc98864320"/>
      <w:bookmarkStart w:id="7880" w:name="_Toc99733569"/>
      <w:bookmarkStart w:id="7881" w:name="_Toc106577474"/>
      <w:bookmarkStart w:id="7882" w:name="_Toc114537225"/>
      <w:bookmarkStart w:id="7883" w:name="_Toc115257493"/>
      <w:bookmarkStart w:id="7884" w:name="_Toc123086813"/>
      <w:bookmarkStart w:id="7885" w:name="_Toc123088548"/>
      <w:bookmarkStart w:id="7886" w:name="_Toc124298204"/>
      <w:bookmarkStart w:id="7887" w:name="_Toc130574955"/>
      <w:bookmarkStart w:id="7888" w:name="_Toc131767365"/>
      <w:bookmarkStart w:id="7889" w:name="_Toc138887951"/>
      <w:bookmarkStart w:id="7890" w:name="_Toc145920152"/>
      <w:r w:rsidRPr="00C04A08">
        <w:t>6.5A.3.2</w:t>
      </w:r>
      <w:r w:rsidRPr="00C04A08">
        <w:tab/>
        <w:t>Additional spurious emissions</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123D5134" w14:textId="77777777" w:rsidR="00842EF7" w:rsidRPr="00C04A08" w:rsidRDefault="00842EF7" w:rsidP="003C6ED8">
      <w:pPr>
        <w:pStyle w:val="Heading5"/>
      </w:pPr>
      <w:bookmarkStart w:id="7891" w:name="_Toc21340920"/>
      <w:bookmarkStart w:id="7892" w:name="_Toc29805368"/>
      <w:bookmarkStart w:id="7893" w:name="_Toc36456577"/>
      <w:bookmarkStart w:id="7894" w:name="_Toc36469675"/>
      <w:bookmarkStart w:id="7895" w:name="_Toc37254084"/>
      <w:bookmarkStart w:id="7896" w:name="_Toc37322941"/>
      <w:bookmarkStart w:id="7897" w:name="_Toc37324347"/>
      <w:bookmarkStart w:id="7898" w:name="_Toc45889870"/>
      <w:bookmarkStart w:id="7899" w:name="_Toc52196542"/>
      <w:bookmarkStart w:id="7900" w:name="_Toc52197522"/>
      <w:bookmarkStart w:id="7901" w:name="_Toc53173245"/>
      <w:bookmarkStart w:id="7902" w:name="_Toc53173614"/>
      <w:bookmarkStart w:id="7903" w:name="_Toc61119615"/>
      <w:bookmarkStart w:id="7904" w:name="_Toc61119997"/>
      <w:bookmarkStart w:id="7905" w:name="_Toc67926059"/>
      <w:bookmarkStart w:id="7906" w:name="_Toc75273697"/>
      <w:bookmarkStart w:id="7907" w:name="_Toc76510597"/>
      <w:bookmarkStart w:id="7908" w:name="_Toc83129754"/>
      <w:bookmarkStart w:id="7909" w:name="_Toc90591286"/>
      <w:bookmarkStart w:id="7910" w:name="_Toc98864321"/>
      <w:bookmarkStart w:id="7911" w:name="_Toc99733570"/>
      <w:bookmarkStart w:id="7912" w:name="_Toc106577475"/>
      <w:bookmarkStart w:id="7913" w:name="_Toc114537226"/>
      <w:bookmarkStart w:id="7914" w:name="_Toc115257494"/>
      <w:bookmarkStart w:id="7915" w:name="_Toc123086814"/>
      <w:bookmarkStart w:id="7916" w:name="_Toc123088549"/>
      <w:bookmarkStart w:id="7917" w:name="_Toc124298205"/>
      <w:bookmarkStart w:id="7918" w:name="_Toc130574956"/>
      <w:bookmarkStart w:id="7919" w:name="_Toc131767366"/>
      <w:bookmarkStart w:id="7920" w:name="_Toc138887952"/>
      <w:bookmarkStart w:id="7921" w:name="_Toc145920153"/>
      <w:r w:rsidRPr="00C04A08">
        <w:t>6.5A.3.2.1</w:t>
      </w:r>
      <w:r w:rsidRPr="00C04A08">
        <w:tab/>
        <w:t>General</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7922" w:name="_Toc21340921"/>
      <w:bookmarkStart w:id="7923" w:name="_Toc29805369"/>
      <w:bookmarkStart w:id="7924" w:name="_Toc36456578"/>
      <w:bookmarkStart w:id="7925" w:name="_Toc36469676"/>
      <w:bookmarkStart w:id="7926" w:name="_Toc37254085"/>
      <w:bookmarkStart w:id="7927" w:name="_Toc37322942"/>
      <w:bookmarkStart w:id="7928" w:name="_Toc37324348"/>
      <w:bookmarkStart w:id="7929" w:name="_Toc45889871"/>
      <w:bookmarkStart w:id="7930" w:name="_Toc52196543"/>
      <w:bookmarkStart w:id="7931" w:name="_Toc52197523"/>
      <w:bookmarkStart w:id="7932" w:name="_Toc53173246"/>
      <w:bookmarkStart w:id="7933" w:name="_Toc53173615"/>
      <w:bookmarkStart w:id="7934" w:name="_Toc61119616"/>
      <w:bookmarkStart w:id="7935" w:name="_Toc61119998"/>
      <w:bookmarkStart w:id="7936" w:name="_Toc67926060"/>
      <w:bookmarkStart w:id="7937" w:name="_Toc75273698"/>
      <w:bookmarkStart w:id="7938" w:name="_Toc76510598"/>
      <w:bookmarkStart w:id="7939" w:name="_Toc83129755"/>
      <w:bookmarkStart w:id="7940" w:name="_Toc90591287"/>
      <w:bookmarkStart w:id="7941" w:name="_Toc98864322"/>
      <w:bookmarkStart w:id="7942" w:name="_Toc99733571"/>
      <w:bookmarkStart w:id="7943" w:name="_Toc106577476"/>
      <w:bookmarkStart w:id="7944" w:name="_Toc114537227"/>
      <w:bookmarkStart w:id="7945" w:name="_Toc115257495"/>
      <w:bookmarkStart w:id="7946" w:name="_Toc123086815"/>
      <w:bookmarkStart w:id="7947" w:name="_Toc123088550"/>
      <w:bookmarkStart w:id="7948" w:name="_Toc124298206"/>
      <w:bookmarkStart w:id="7949" w:name="_Toc130574957"/>
      <w:bookmarkStart w:id="7950" w:name="_Toc131767367"/>
      <w:bookmarkStart w:id="7951" w:name="_Toc138887953"/>
      <w:bookmarkStart w:id="7952" w:name="_Toc145920154"/>
      <w:r w:rsidRPr="00C04A08">
        <w:t>6.5A.3.2.2</w:t>
      </w:r>
      <w:r w:rsidRPr="00C04A08">
        <w:tab/>
      </w:r>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r w:rsidR="00392D8F">
        <w:rPr>
          <w:lang w:val="en-US"/>
        </w:rPr>
        <w:t>Void</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6BE8B102" w14:textId="77777777" w:rsidR="00842EF7" w:rsidRPr="00C04A08" w:rsidRDefault="00842EF7" w:rsidP="003C6ED8">
      <w:pPr>
        <w:pStyle w:val="Heading5"/>
      </w:pPr>
      <w:bookmarkStart w:id="7953" w:name="_Toc21340922"/>
      <w:bookmarkStart w:id="7954" w:name="_Toc29805370"/>
      <w:bookmarkStart w:id="7955" w:name="_Toc36456579"/>
      <w:bookmarkStart w:id="7956" w:name="_Toc36469677"/>
      <w:bookmarkStart w:id="7957" w:name="_Toc37254086"/>
      <w:bookmarkStart w:id="7958" w:name="_Toc37322943"/>
      <w:bookmarkStart w:id="7959" w:name="_Toc37324349"/>
      <w:bookmarkStart w:id="7960" w:name="_Toc45889872"/>
      <w:bookmarkStart w:id="7961" w:name="_Toc52196544"/>
      <w:bookmarkStart w:id="7962" w:name="_Toc52197524"/>
      <w:bookmarkStart w:id="7963" w:name="_Toc53173247"/>
      <w:bookmarkStart w:id="7964" w:name="_Toc53173616"/>
      <w:bookmarkStart w:id="7965" w:name="_Toc61119617"/>
      <w:bookmarkStart w:id="7966" w:name="_Toc61119999"/>
      <w:bookmarkStart w:id="7967" w:name="_Toc67926061"/>
      <w:bookmarkStart w:id="7968" w:name="_Toc75273699"/>
      <w:bookmarkStart w:id="7969" w:name="_Toc76510599"/>
      <w:bookmarkStart w:id="7970" w:name="_Toc83129756"/>
      <w:bookmarkStart w:id="7971" w:name="_Toc90591288"/>
      <w:bookmarkStart w:id="7972" w:name="_Toc98864323"/>
      <w:bookmarkStart w:id="7973" w:name="_Toc99733572"/>
      <w:bookmarkStart w:id="7974" w:name="_Toc106577477"/>
      <w:bookmarkStart w:id="7975" w:name="_Toc114537228"/>
      <w:bookmarkStart w:id="7976" w:name="_Toc115257496"/>
      <w:bookmarkStart w:id="7977" w:name="_Toc123086816"/>
      <w:bookmarkStart w:id="7978" w:name="_Toc123088551"/>
      <w:bookmarkStart w:id="7979" w:name="_Toc124298207"/>
      <w:bookmarkStart w:id="7980" w:name="_Toc130574958"/>
      <w:bookmarkStart w:id="7981" w:name="_Toc131767368"/>
      <w:bookmarkStart w:id="7982" w:name="_Toc138887954"/>
      <w:bookmarkStart w:id="7983" w:name="_Toc145920155"/>
      <w:r w:rsidRPr="00C04A08">
        <w:t>6.5A.3.2.3</w:t>
      </w:r>
      <w:r w:rsidRPr="00C04A08">
        <w:tab/>
      </w:r>
      <w:r w:rsidRPr="00C04A08">
        <w:rPr>
          <w:lang w:val="en-US"/>
        </w:rPr>
        <w:t>Additional spurious emission requirements for CA_NS_202</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7984" w:name="_Toc61119618"/>
      <w:bookmarkStart w:id="7985" w:name="_Toc61120000"/>
      <w:bookmarkStart w:id="7986" w:name="_Toc67926062"/>
      <w:bookmarkStart w:id="7987" w:name="_Toc75273700"/>
      <w:bookmarkStart w:id="7988" w:name="_Toc76510600"/>
      <w:bookmarkStart w:id="7989" w:name="_Toc83129757"/>
      <w:bookmarkStart w:id="7990" w:name="_Toc90591289"/>
      <w:bookmarkStart w:id="7991" w:name="_Toc98864324"/>
      <w:bookmarkStart w:id="7992" w:name="_Toc99733573"/>
      <w:bookmarkStart w:id="7993" w:name="_Toc106577478"/>
      <w:bookmarkStart w:id="7994" w:name="_Toc114537229"/>
      <w:bookmarkStart w:id="7995" w:name="_Toc115257497"/>
      <w:bookmarkStart w:id="7996" w:name="_Toc123086817"/>
      <w:bookmarkStart w:id="7997" w:name="_Toc123088552"/>
      <w:bookmarkStart w:id="7998" w:name="_Toc124298208"/>
      <w:bookmarkStart w:id="7999" w:name="_Toc130574959"/>
      <w:bookmarkStart w:id="8000" w:name="_Toc131767369"/>
      <w:bookmarkStart w:id="8001" w:name="_Toc138887955"/>
      <w:bookmarkStart w:id="8002" w:name="_Toc145920156"/>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8003" w:name="_Toc21340923"/>
      <w:bookmarkStart w:id="8004" w:name="_Toc29805371"/>
      <w:bookmarkStart w:id="8005" w:name="_Toc36456580"/>
      <w:bookmarkStart w:id="8006" w:name="_Toc36469678"/>
      <w:bookmarkStart w:id="8007" w:name="_Toc37254087"/>
      <w:bookmarkStart w:id="8008" w:name="_Toc37322944"/>
      <w:bookmarkStart w:id="8009" w:name="_Toc37324350"/>
      <w:bookmarkStart w:id="8010" w:name="_Toc45889873"/>
      <w:bookmarkStart w:id="8011" w:name="_Toc52196545"/>
      <w:bookmarkStart w:id="8012" w:name="_Toc52197525"/>
      <w:bookmarkStart w:id="8013" w:name="_Toc53173248"/>
      <w:bookmarkStart w:id="8014" w:name="_Toc53173617"/>
      <w:bookmarkStart w:id="8015" w:name="_Toc61119619"/>
      <w:bookmarkStart w:id="8016" w:name="_Toc61120001"/>
      <w:bookmarkStart w:id="8017" w:name="_Toc67926063"/>
      <w:bookmarkStart w:id="8018" w:name="_Toc75273701"/>
      <w:bookmarkStart w:id="8019" w:name="_Toc76510601"/>
      <w:bookmarkStart w:id="8020" w:name="_Toc83129758"/>
      <w:bookmarkStart w:id="8021" w:name="_Toc90591290"/>
      <w:bookmarkStart w:id="8022" w:name="_Toc98864325"/>
      <w:bookmarkStart w:id="8023" w:name="_Toc99733574"/>
      <w:bookmarkStart w:id="8024" w:name="_Toc106577479"/>
      <w:bookmarkStart w:id="8025" w:name="_Toc114537230"/>
      <w:bookmarkStart w:id="8026" w:name="_Toc115257498"/>
      <w:bookmarkStart w:id="8027" w:name="_Toc123086818"/>
      <w:bookmarkStart w:id="8028" w:name="_Toc123088553"/>
      <w:bookmarkStart w:id="8029" w:name="_Toc124298209"/>
      <w:bookmarkStart w:id="8030" w:name="_Toc130574960"/>
      <w:bookmarkStart w:id="8031" w:name="_Toc131767370"/>
      <w:bookmarkStart w:id="8032" w:name="_Toc138887956"/>
      <w:bookmarkStart w:id="8033" w:name="_Toc145920157"/>
      <w:r w:rsidRPr="00C04A08">
        <w:lastRenderedPageBreak/>
        <w:t>6.5D</w:t>
      </w:r>
      <w:r w:rsidRPr="00C04A08">
        <w:tab/>
        <w:t>Output RF spectrum emissions for UL MIMO</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75ABC81A" w14:textId="77777777" w:rsidR="00842EF7" w:rsidRPr="00C04A08" w:rsidRDefault="00842EF7" w:rsidP="003C6ED8">
      <w:pPr>
        <w:pStyle w:val="Heading3"/>
      </w:pPr>
      <w:bookmarkStart w:id="8034" w:name="_Toc21340924"/>
      <w:bookmarkStart w:id="8035" w:name="_Toc29805372"/>
      <w:bookmarkStart w:id="8036" w:name="_Toc36456581"/>
      <w:bookmarkStart w:id="8037" w:name="_Toc36469679"/>
      <w:bookmarkStart w:id="8038" w:name="_Toc37254088"/>
      <w:bookmarkStart w:id="8039" w:name="_Toc37322945"/>
      <w:bookmarkStart w:id="8040" w:name="_Toc37324351"/>
      <w:bookmarkStart w:id="8041" w:name="_Toc45889874"/>
      <w:bookmarkStart w:id="8042" w:name="_Toc52196546"/>
      <w:bookmarkStart w:id="8043" w:name="_Toc52197526"/>
      <w:bookmarkStart w:id="8044" w:name="_Toc53173249"/>
      <w:bookmarkStart w:id="8045" w:name="_Toc53173618"/>
      <w:bookmarkStart w:id="8046" w:name="_Toc61119620"/>
      <w:bookmarkStart w:id="8047" w:name="_Toc61120002"/>
      <w:bookmarkStart w:id="8048" w:name="_Toc67926064"/>
      <w:bookmarkStart w:id="8049" w:name="_Toc75273702"/>
      <w:bookmarkStart w:id="8050" w:name="_Toc76510602"/>
      <w:bookmarkStart w:id="8051" w:name="_Toc83129759"/>
      <w:bookmarkStart w:id="8052" w:name="_Toc90591291"/>
      <w:bookmarkStart w:id="8053" w:name="_Toc98864326"/>
      <w:bookmarkStart w:id="8054" w:name="_Toc99733575"/>
      <w:bookmarkStart w:id="8055" w:name="_Toc106577480"/>
      <w:bookmarkStart w:id="8056" w:name="_Toc114537231"/>
      <w:bookmarkStart w:id="8057" w:name="_Toc115257499"/>
      <w:bookmarkStart w:id="8058" w:name="_Toc123086819"/>
      <w:bookmarkStart w:id="8059" w:name="_Toc123088554"/>
      <w:bookmarkStart w:id="8060" w:name="_Toc124298210"/>
      <w:bookmarkStart w:id="8061" w:name="_Toc130574961"/>
      <w:bookmarkStart w:id="8062" w:name="_Toc131767371"/>
      <w:bookmarkStart w:id="8063" w:name="_Toc138887957"/>
      <w:bookmarkStart w:id="8064" w:name="_Toc145920158"/>
      <w:r w:rsidRPr="00C04A08">
        <w:t>6.5D.1</w:t>
      </w:r>
      <w:r w:rsidRPr="00C04A08">
        <w:tab/>
        <w:t>Occupied bandwidth for UL MIMO</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8065" w:name="_Toc21340925"/>
      <w:bookmarkStart w:id="8066" w:name="_Toc29805373"/>
      <w:bookmarkStart w:id="8067" w:name="_Toc36456582"/>
      <w:bookmarkStart w:id="8068" w:name="_Toc36469680"/>
      <w:bookmarkStart w:id="8069" w:name="_Toc37254089"/>
      <w:bookmarkStart w:id="8070" w:name="_Toc37322946"/>
      <w:bookmarkStart w:id="8071" w:name="_Toc37324352"/>
      <w:bookmarkStart w:id="8072" w:name="_Toc45889875"/>
      <w:bookmarkStart w:id="8073" w:name="_Toc52196547"/>
      <w:bookmarkStart w:id="8074" w:name="_Toc52197527"/>
      <w:bookmarkStart w:id="8075" w:name="_Toc53173250"/>
      <w:bookmarkStart w:id="8076" w:name="_Toc53173619"/>
      <w:bookmarkStart w:id="8077" w:name="_Toc61119621"/>
      <w:bookmarkStart w:id="8078" w:name="_Toc61120003"/>
      <w:bookmarkStart w:id="8079" w:name="_Toc67926065"/>
      <w:bookmarkStart w:id="8080" w:name="_Toc75273703"/>
      <w:bookmarkStart w:id="8081" w:name="_Toc76510603"/>
      <w:bookmarkStart w:id="8082" w:name="_Toc83129760"/>
      <w:bookmarkStart w:id="8083" w:name="_Toc90591292"/>
      <w:bookmarkStart w:id="8084" w:name="_Toc98864327"/>
      <w:bookmarkStart w:id="8085" w:name="_Toc99733576"/>
      <w:bookmarkStart w:id="8086" w:name="_Toc106577481"/>
      <w:bookmarkStart w:id="8087" w:name="_Toc114537232"/>
      <w:bookmarkStart w:id="8088" w:name="_Toc115257500"/>
      <w:bookmarkStart w:id="8089" w:name="_Toc123086820"/>
      <w:bookmarkStart w:id="8090" w:name="_Toc123088555"/>
      <w:bookmarkStart w:id="8091" w:name="_Toc124298211"/>
      <w:bookmarkStart w:id="8092" w:name="_Toc130574962"/>
      <w:bookmarkStart w:id="8093" w:name="_Toc131767372"/>
      <w:bookmarkStart w:id="8094" w:name="_Toc138887958"/>
      <w:bookmarkStart w:id="8095" w:name="_Toc145920159"/>
      <w:r w:rsidRPr="00C04A08">
        <w:t>6.5D.2</w:t>
      </w:r>
      <w:r w:rsidRPr="00C04A08">
        <w:tab/>
        <w:t>Out of band emissions for UL MIMO</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8096" w:name="_Toc21340926"/>
      <w:bookmarkStart w:id="8097" w:name="_Toc29805374"/>
      <w:bookmarkStart w:id="8098" w:name="_Toc36456583"/>
      <w:bookmarkStart w:id="8099" w:name="_Toc36469681"/>
      <w:bookmarkStart w:id="8100" w:name="_Toc37254090"/>
      <w:bookmarkStart w:id="8101" w:name="_Toc37322947"/>
      <w:bookmarkStart w:id="8102" w:name="_Toc37324353"/>
      <w:bookmarkStart w:id="8103" w:name="_Toc45889876"/>
      <w:bookmarkStart w:id="8104" w:name="_Toc52196548"/>
      <w:bookmarkStart w:id="8105" w:name="_Toc52197528"/>
      <w:bookmarkStart w:id="8106" w:name="_Toc53173251"/>
      <w:bookmarkStart w:id="8107" w:name="_Toc53173620"/>
      <w:bookmarkStart w:id="8108" w:name="_Toc61119622"/>
      <w:bookmarkStart w:id="8109" w:name="_Toc61120004"/>
      <w:bookmarkStart w:id="8110" w:name="_Toc67926066"/>
      <w:bookmarkStart w:id="8111" w:name="_Toc75273704"/>
      <w:bookmarkStart w:id="8112" w:name="_Toc76510604"/>
      <w:bookmarkStart w:id="8113" w:name="_Toc83129761"/>
      <w:bookmarkStart w:id="8114" w:name="_Toc90591293"/>
      <w:bookmarkStart w:id="8115" w:name="_Toc98864328"/>
      <w:bookmarkStart w:id="8116" w:name="_Toc99733577"/>
      <w:bookmarkStart w:id="8117" w:name="_Toc106577482"/>
      <w:bookmarkStart w:id="8118" w:name="_Toc114537233"/>
      <w:bookmarkStart w:id="8119" w:name="_Toc115257501"/>
      <w:bookmarkStart w:id="8120" w:name="_Toc123086821"/>
      <w:bookmarkStart w:id="8121" w:name="_Toc123088556"/>
      <w:bookmarkStart w:id="8122" w:name="_Toc124298212"/>
      <w:bookmarkStart w:id="8123" w:name="_Toc130574963"/>
      <w:bookmarkStart w:id="8124" w:name="_Toc131767373"/>
      <w:bookmarkStart w:id="8125" w:name="_Toc138887959"/>
      <w:bookmarkStart w:id="8126" w:name="_Toc145920160"/>
      <w:r w:rsidRPr="00C04A08">
        <w:t>6.5D.3</w:t>
      </w:r>
      <w:r w:rsidRPr="00C04A08">
        <w:tab/>
        <w:t>Spurious emissions for UL MIMO</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8127" w:name="_Toc21340927"/>
      <w:bookmarkStart w:id="8128" w:name="_Toc29805375"/>
      <w:bookmarkStart w:id="8129" w:name="_Toc36456584"/>
      <w:bookmarkStart w:id="8130" w:name="_Toc36469682"/>
      <w:bookmarkStart w:id="8131" w:name="_Toc37254091"/>
      <w:bookmarkStart w:id="8132" w:name="_Toc37322948"/>
      <w:bookmarkStart w:id="8133" w:name="_Toc37324354"/>
      <w:bookmarkStart w:id="8134" w:name="_Toc45889877"/>
      <w:bookmarkStart w:id="8135" w:name="_Toc52196549"/>
      <w:bookmarkStart w:id="8136" w:name="_Toc52197529"/>
      <w:bookmarkStart w:id="8137" w:name="_Toc53173252"/>
      <w:bookmarkStart w:id="8138" w:name="_Toc53173621"/>
      <w:bookmarkStart w:id="8139" w:name="_Toc61119623"/>
      <w:bookmarkStart w:id="8140" w:name="_Toc61120005"/>
      <w:bookmarkStart w:id="8141" w:name="_Toc67926067"/>
      <w:bookmarkStart w:id="8142" w:name="_Toc75273705"/>
      <w:bookmarkStart w:id="8143" w:name="_Toc76510605"/>
      <w:bookmarkStart w:id="8144" w:name="_Toc83129762"/>
      <w:bookmarkStart w:id="8145" w:name="_Toc90591294"/>
      <w:bookmarkStart w:id="8146" w:name="_Toc98864329"/>
      <w:bookmarkStart w:id="8147" w:name="_Toc99733578"/>
      <w:bookmarkStart w:id="8148" w:name="_Toc106577483"/>
      <w:bookmarkStart w:id="8149" w:name="_Toc114537234"/>
      <w:bookmarkStart w:id="8150" w:name="_Toc115257502"/>
      <w:bookmarkStart w:id="8151" w:name="_Toc123086822"/>
      <w:bookmarkStart w:id="8152" w:name="_Toc123088557"/>
      <w:bookmarkStart w:id="8153" w:name="_Toc124298213"/>
      <w:bookmarkStart w:id="8154" w:name="_Toc130574964"/>
      <w:bookmarkStart w:id="8155" w:name="_Toc131767374"/>
      <w:bookmarkStart w:id="8156" w:name="_Toc138887960"/>
      <w:bookmarkStart w:id="8157" w:name="_Toc145920161"/>
      <w:r w:rsidRPr="00C04A08">
        <w:t>6.6</w:t>
      </w:r>
      <w:r w:rsidRPr="00C04A08">
        <w:tab/>
        <w:t>Beam correspondence</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12B37587" w14:textId="77777777" w:rsidR="00842EF7" w:rsidRPr="00C04A08" w:rsidRDefault="00842EF7" w:rsidP="00842EF7">
      <w:pPr>
        <w:pStyle w:val="Heading3"/>
      </w:pPr>
      <w:bookmarkStart w:id="8158" w:name="_Toc21340928"/>
      <w:bookmarkStart w:id="8159" w:name="_Toc29805376"/>
      <w:bookmarkStart w:id="8160" w:name="_Toc36456585"/>
      <w:bookmarkStart w:id="8161" w:name="_Toc36469683"/>
      <w:bookmarkStart w:id="8162" w:name="_Toc37254092"/>
      <w:bookmarkStart w:id="8163" w:name="_Toc37322949"/>
      <w:bookmarkStart w:id="8164" w:name="_Toc37324355"/>
      <w:bookmarkStart w:id="8165" w:name="_Toc45889878"/>
      <w:bookmarkStart w:id="8166" w:name="_Toc52196550"/>
      <w:bookmarkStart w:id="8167" w:name="_Toc52197530"/>
      <w:bookmarkStart w:id="8168" w:name="_Toc53173253"/>
      <w:bookmarkStart w:id="8169" w:name="_Toc53173622"/>
      <w:bookmarkStart w:id="8170" w:name="_Toc61119624"/>
      <w:bookmarkStart w:id="8171" w:name="_Toc61120006"/>
      <w:bookmarkStart w:id="8172" w:name="_Toc67926068"/>
      <w:bookmarkStart w:id="8173" w:name="_Toc75273706"/>
      <w:bookmarkStart w:id="8174" w:name="_Toc76510606"/>
      <w:bookmarkStart w:id="8175" w:name="_Toc83129763"/>
      <w:bookmarkStart w:id="8176" w:name="_Toc90591295"/>
      <w:bookmarkStart w:id="8177" w:name="_Toc98864330"/>
      <w:bookmarkStart w:id="8178" w:name="_Toc99733579"/>
      <w:bookmarkStart w:id="8179" w:name="_Toc106577484"/>
      <w:bookmarkStart w:id="8180" w:name="_Toc114537235"/>
      <w:bookmarkStart w:id="8181" w:name="_Toc115257503"/>
      <w:bookmarkStart w:id="8182" w:name="_Toc123086823"/>
      <w:bookmarkStart w:id="8183" w:name="_Toc123088558"/>
      <w:bookmarkStart w:id="8184" w:name="_Toc124298214"/>
      <w:bookmarkStart w:id="8185" w:name="_Toc130574965"/>
      <w:bookmarkStart w:id="8186" w:name="_Toc131767375"/>
      <w:bookmarkStart w:id="8187" w:name="_Toc138887961"/>
      <w:bookmarkStart w:id="8188" w:name="_Toc145920162"/>
      <w:r w:rsidRPr="00C04A08">
        <w:t>6.6.1</w:t>
      </w:r>
      <w:r w:rsidRPr="00C04A08">
        <w:tab/>
        <w:t>General</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406F10E6" w14:textId="77652F3D" w:rsidR="00A91134" w:rsidRPr="00C04A08" w:rsidRDefault="00A91134" w:rsidP="00A91134">
      <w:bookmarkStart w:id="8189" w:name="_Toc21340929"/>
      <w:bookmarkStart w:id="8190" w:name="_Toc29805377"/>
      <w:bookmarkStart w:id="8191" w:name="_Toc36456586"/>
      <w:bookmarkStart w:id="8192" w:name="_Toc36469684"/>
      <w:bookmarkStart w:id="8193" w:name="_Toc37254093"/>
      <w:bookmarkStart w:id="8194" w:name="_Toc37322950"/>
      <w:bookmarkStart w:id="8195" w:name="_Toc37324356"/>
      <w:bookmarkStart w:id="8196" w:name="_Toc45889879"/>
      <w:bookmarkStart w:id="8197" w:name="_Toc52196551"/>
      <w:bookmarkStart w:id="8198" w:name="_Toc52197531"/>
      <w:bookmarkStart w:id="8199" w:name="_Toc53173254"/>
      <w:bookmarkStart w:id="8200" w:name="_Toc53173623"/>
      <w:bookmarkStart w:id="8201" w:name="_Toc61119625"/>
      <w:bookmarkStart w:id="8202" w:name="_Toc61120007"/>
      <w:bookmarkStart w:id="8203" w:name="_Toc67926069"/>
      <w:bookmarkStart w:id="8204" w:name="_Toc75273707"/>
      <w:bookmarkStart w:id="8205" w:name="_Toc76510607"/>
      <w:bookmarkStart w:id="8206" w:name="_Toc83129764"/>
      <w:bookmarkStart w:id="8207" w:name="_Toc90591296"/>
      <w:bookmarkStart w:id="8208" w:name="_Toc98864331"/>
      <w:bookmarkStart w:id="8209" w:name="_Toc99733580"/>
      <w:bookmarkStart w:id="8210"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8211" w:name="_Toc114537236"/>
      <w:bookmarkStart w:id="8212" w:name="_Toc115257504"/>
      <w:bookmarkStart w:id="8213" w:name="_Toc123086824"/>
      <w:bookmarkStart w:id="8214" w:name="_Toc123088559"/>
      <w:bookmarkStart w:id="8215" w:name="_Toc124298215"/>
      <w:bookmarkStart w:id="8216" w:name="_Toc130574966"/>
      <w:bookmarkStart w:id="8217" w:name="_Toc131767376"/>
      <w:bookmarkStart w:id="8218" w:name="_Toc138887962"/>
      <w:bookmarkStart w:id="8219" w:name="_Toc145920163"/>
      <w:r w:rsidRPr="00C04A08">
        <w:t>6.6.2</w:t>
      </w:r>
      <w:r w:rsidRPr="00C04A08">
        <w:tab/>
        <w:t>(Void)</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268497CC" w14:textId="77777777" w:rsidR="00842EF7" w:rsidRPr="00C04A08" w:rsidRDefault="00842EF7" w:rsidP="00842EF7">
      <w:pPr>
        <w:pStyle w:val="Heading3"/>
      </w:pPr>
      <w:bookmarkStart w:id="8220" w:name="_Toc21340930"/>
      <w:bookmarkStart w:id="8221" w:name="_Toc29805378"/>
      <w:bookmarkStart w:id="8222" w:name="_Toc36456587"/>
      <w:bookmarkStart w:id="8223" w:name="_Toc36469685"/>
      <w:bookmarkStart w:id="8224" w:name="_Toc37254094"/>
      <w:bookmarkStart w:id="8225" w:name="_Toc37322951"/>
      <w:bookmarkStart w:id="8226" w:name="_Toc37324357"/>
      <w:bookmarkStart w:id="8227" w:name="_Toc45889880"/>
      <w:bookmarkStart w:id="8228" w:name="_Toc52196552"/>
      <w:bookmarkStart w:id="8229" w:name="_Toc52197532"/>
      <w:bookmarkStart w:id="8230" w:name="_Toc53173255"/>
      <w:bookmarkStart w:id="8231" w:name="_Toc53173624"/>
      <w:bookmarkStart w:id="8232" w:name="_Toc61119626"/>
      <w:bookmarkStart w:id="8233" w:name="_Toc61120008"/>
      <w:bookmarkStart w:id="8234" w:name="_Toc67926070"/>
      <w:bookmarkStart w:id="8235" w:name="_Toc75273708"/>
      <w:bookmarkStart w:id="8236" w:name="_Toc76510608"/>
      <w:bookmarkStart w:id="8237" w:name="_Toc83129765"/>
      <w:bookmarkStart w:id="8238" w:name="_Toc90591297"/>
      <w:bookmarkStart w:id="8239" w:name="_Toc98864332"/>
      <w:bookmarkStart w:id="8240" w:name="_Toc99733581"/>
      <w:bookmarkStart w:id="8241" w:name="_Toc106577486"/>
      <w:bookmarkStart w:id="8242" w:name="_Toc114537237"/>
      <w:bookmarkStart w:id="8243" w:name="_Toc115257505"/>
      <w:bookmarkStart w:id="8244" w:name="_Toc123086825"/>
      <w:bookmarkStart w:id="8245" w:name="_Toc123088560"/>
      <w:bookmarkStart w:id="8246" w:name="_Toc124298216"/>
      <w:bookmarkStart w:id="8247" w:name="_Toc130574967"/>
      <w:bookmarkStart w:id="8248" w:name="_Toc131767377"/>
      <w:bookmarkStart w:id="8249" w:name="_Toc138887963"/>
      <w:bookmarkStart w:id="8250" w:name="_Toc145920164"/>
      <w:r w:rsidRPr="00C04A08">
        <w:t>6.6.3</w:t>
      </w:r>
      <w:r w:rsidRPr="00C04A08">
        <w:tab/>
        <w:t>(Void)</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47C03DBB" w14:textId="77777777" w:rsidR="00842EF7" w:rsidRPr="00C04A08" w:rsidRDefault="00842EF7" w:rsidP="00842EF7">
      <w:pPr>
        <w:pStyle w:val="Heading3"/>
      </w:pPr>
      <w:bookmarkStart w:id="8251" w:name="_Toc21340931"/>
      <w:bookmarkStart w:id="8252" w:name="_Toc29805379"/>
      <w:bookmarkStart w:id="8253" w:name="_Toc36456588"/>
      <w:bookmarkStart w:id="8254" w:name="_Toc36469686"/>
      <w:bookmarkStart w:id="8255" w:name="_Toc37254095"/>
      <w:bookmarkStart w:id="8256" w:name="_Toc37322952"/>
      <w:bookmarkStart w:id="8257" w:name="_Toc37324358"/>
      <w:bookmarkStart w:id="8258" w:name="_Toc45889881"/>
      <w:bookmarkStart w:id="8259" w:name="_Toc52196553"/>
      <w:bookmarkStart w:id="8260" w:name="_Toc52197533"/>
      <w:bookmarkStart w:id="8261" w:name="_Toc53173256"/>
      <w:bookmarkStart w:id="8262" w:name="_Toc53173625"/>
      <w:bookmarkStart w:id="8263" w:name="_Toc61119627"/>
      <w:bookmarkStart w:id="8264" w:name="_Toc61120009"/>
      <w:bookmarkStart w:id="8265" w:name="_Toc67926071"/>
      <w:bookmarkStart w:id="8266" w:name="_Toc75273709"/>
      <w:bookmarkStart w:id="8267" w:name="_Toc76510609"/>
      <w:bookmarkStart w:id="8268" w:name="_Toc83129766"/>
      <w:bookmarkStart w:id="8269" w:name="_Toc90591298"/>
      <w:bookmarkStart w:id="8270" w:name="_Toc98864333"/>
      <w:bookmarkStart w:id="8271" w:name="_Toc99733582"/>
      <w:bookmarkStart w:id="8272" w:name="_Toc106577487"/>
      <w:bookmarkStart w:id="8273" w:name="_Toc114537238"/>
      <w:bookmarkStart w:id="8274" w:name="_Toc115257506"/>
      <w:bookmarkStart w:id="8275" w:name="_Toc123086826"/>
      <w:bookmarkStart w:id="8276" w:name="_Toc123088561"/>
      <w:bookmarkStart w:id="8277" w:name="_Toc124298217"/>
      <w:bookmarkStart w:id="8278" w:name="_Toc130574968"/>
      <w:bookmarkStart w:id="8279" w:name="_Toc131767378"/>
      <w:bookmarkStart w:id="8280" w:name="_Toc138887964"/>
      <w:bookmarkStart w:id="8281" w:name="_Toc145920165"/>
      <w:r w:rsidRPr="00C04A08">
        <w:t>6.6.4</w:t>
      </w:r>
      <w:r w:rsidRPr="00C04A08">
        <w:tab/>
        <w:t>Beam correspondence for power class 3</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350D19DB" w14:textId="77777777" w:rsidR="00842EF7" w:rsidRPr="00C04A08" w:rsidRDefault="00842EF7" w:rsidP="003C6ED8">
      <w:pPr>
        <w:pStyle w:val="Heading4"/>
      </w:pPr>
      <w:bookmarkStart w:id="8282" w:name="_Toc21340932"/>
      <w:bookmarkStart w:id="8283" w:name="_Toc29805380"/>
      <w:bookmarkStart w:id="8284" w:name="_Toc36456589"/>
      <w:bookmarkStart w:id="8285" w:name="_Toc36469687"/>
      <w:bookmarkStart w:id="8286" w:name="_Toc37254096"/>
      <w:bookmarkStart w:id="8287" w:name="_Toc37322953"/>
      <w:bookmarkStart w:id="8288" w:name="_Toc37324359"/>
      <w:bookmarkStart w:id="8289" w:name="_Toc45889882"/>
      <w:bookmarkStart w:id="8290" w:name="_Toc52196554"/>
      <w:bookmarkStart w:id="8291" w:name="_Toc52197534"/>
      <w:bookmarkStart w:id="8292" w:name="_Toc53173257"/>
      <w:bookmarkStart w:id="8293" w:name="_Toc53173626"/>
      <w:bookmarkStart w:id="8294" w:name="_Toc61119628"/>
      <w:bookmarkStart w:id="8295" w:name="_Toc61120010"/>
      <w:bookmarkStart w:id="8296" w:name="_Toc67926072"/>
      <w:bookmarkStart w:id="8297" w:name="_Toc75273710"/>
      <w:bookmarkStart w:id="8298" w:name="_Toc76510610"/>
      <w:bookmarkStart w:id="8299" w:name="_Toc83129767"/>
      <w:bookmarkStart w:id="8300" w:name="_Toc90591299"/>
      <w:bookmarkStart w:id="8301" w:name="_Toc98864334"/>
      <w:bookmarkStart w:id="8302" w:name="_Toc99733583"/>
      <w:bookmarkStart w:id="8303" w:name="_Toc106577488"/>
      <w:bookmarkStart w:id="8304" w:name="_Toc114537239"/>
      <w:bookmarkStart w:id="8305" w:name="_Toc115257507"/>
      <w:bookmarkStart w:id="8306" w:name="_Toc123086827"/>
      <w:bookmarkStart w:id="8307" w:name="_Toc123088562"/>
      <w:bookmarkStart w:id="8308" w:name="_Toc124298218"/>
      <w:bookmarkStart w:id="8309" w:name="_Toc130574969"/>
      <w:bookmarkStart w:id="8310" w:name="_Toc131767379"/>
      <w:bookmarkStart w:id="8311" w:name="_Toc138887965"/>
      <w:bookmarkStart w:id="8312" w:name="_Toc145920166"/>
      <w:r w:rsidRPr="00C04A08">
        <w:t>6.6.4.1</w:t>
      </w:r>
      <w:r w:rsidRPr="00C04A08">
        <w:tab/>
        <w:t>General</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8313" w:name="_Toc21340933"/>
      <w:bookmarkStart w:id="8314" w:name="_Toc29805381"/>
      <w:bookmarkStart w:id="8315" w:name="_Toc36456590"/>
      <w:bookmarkStart w:id="8316" w:name="_Toc36469688"/>
      <w:bookmarkStart w:id="8317" w:name="_Toc37254097"/>
      <w:bookmarkStart w:id="8318" w:name="_Toc37322954"/>
      <w:bookmarkStart w:id="8319" w:name="_Toc37324360"/>
      <w:bookmarkStart w:id="8320" w:name="_Toc45889883"/>
      <w:bookmarkStart w:id="8321" w:name="_Toc52196555"/>
      <w:bookmarkStart w:id="8322" w:name="_Toc52197535"/>
      <w:bookmarkStart w:id="8323" w:name="_Toc53173258"/>
      <w:bookmarkStart w:id="8324" w:name="_Toc53173627"/>
      <w:bookmarkStart w:id="8325" w:name="_Toc61119629"/>
      <w:bookmarkStart w:id="8326" w:name="_Toc61120011"/>
      <w:bookmarkStart w:id="8327" w:name="_Toc67926073"/>
      <w:bookmarkStart w:id="8328" w:name="_Toc75273711"/>
      <w:bookmarkStart w:id="8329" w:name="_Toc76510611"/>
      <w:bookmarkStart w:id="8330"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lastRenderedPageBreak/>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3CF713E8" w:rsidR="00842EF7" w:rsidRPr="00C04A08" w:rsidRDefault="00842EF7" w:rsidP="00842EF7">
      <w:pPr>
        <w:pStyle w:val="Heading4"/>
      </w:pPr>
      <w:bookmarkStart w:id="8331" w:name="_Toc90591300"/>
      <w:bookmarkStart w:id="8332" w:name="_Toc98864335"/>
      <w:bookmarkStart w:id="8333" w:name="_Toc99733584"/>
      <w:bookmarkStart w:id="8334" w:name="_Toc106577489"/>
      <w:bookmarkStart w:id="8335" w:name="_Toc114537240"/>
      <w:bookmarkStart w:id="8336" w:name="_Toc115257508"/>
      <w:bookmarkStart w:id="8337" w:name="_Toc123086828"/>
      <w:bookmarkStart w:id="8338" w:name="_Toc123088563"/>
      <w:bookmarkStart w:id="8339" w:name="_Toc124298219"/>
      <w:bookmarkStart w:id="8340" w:name="_Toc130574970"/>
      <w:bookmarkStart w:id="8341" w:name="_Toc131767380"/>
      <w:bookmarkStart w:id="8342" w:name="_Toc138887966"/>
      <w:bookmarkStart w:id="8343" w:name="_Toc145920167"/>
      <w:r w:rsidRPr="00C04A08">
        <w:t>6.6.4.2</w:t>
      </w:r>
      <w:r w:rsidRPr="00C04A08">
        <w:tab/>
        <w:t>Beam correspondence tolerance for power class 3</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8344" w:name="_Toc37322955"/>
      <w:bookmarkStart w:id="8345" w:name="_Toc37324361"/>
      <w:bookmarkStart w:id="8346" w:name="_Toc45889884"/>
      <w:bookmarkStart w:id="8347" w:name="_Toc52196556"/>
      <w:bookmarkStart w:id="8348" w:name="_Toc52197536"/>
      <w:bookmarkStart w:id="8349" w:name="_Toc53173259"/>
      <w:bookmarkStart w:id="8350" w:name="_Toc53173628"/>
      <w:bookmarkStart w:id="8351" w:name="_Toc61119630"/>
      <w:bookmarkStart w:id="8352" w:name="_Toc61120012"/>
      <w:bookmarkStart w:id="8353" w:name="_Toc67926074"/>
      <w:bookmarkStart w:id="8354" w:name="_Toc75273712"/>
      <w:bookmarkStart w:id="8355" w:name="_Toc76510612"/>
      <w:bookmarkStart w:id="8356" w:name="_Toc83129769"/>
      <w:bookmarkStart w:id="8357" w:name="_Toc90591301"/>
      <w:bookmarkStart w:id="8358" w:name="_Toc98864336"/>
      <w:bookmarkStart w:id="8359" w:name="_Toc99733585"/>
      <w:bookmarkStart w:id="8360" w:name="_Toc106577490"/>
      <w:bookmarkStart w:id="8361" w:name="_Toc114537241"/>
      <w:bookmarkStart w:id="8362" w:name="_Toc115257509"/>
      <w:bookmarkStart w:id="8363" w:name="_Toc123086829"/>
      <w:bookmarkStart w:id="8364" w:name="_Toc123088564"/>
      <w:bookmarkStart w:id="8365" w:name="_Toc124298220"/>
      <w:bookmarkStart w:id="8366" w:name="_Toc130574971"/>
      <w:bookmarkStart w:id="8367" w:name="_Toc131767381"/>
      <w:bookmarkStart w:id="8368" w:name="_Toc138887967"/>
      <w:bookmarkStart w:id="8369" w:name="_Toc145920168"/>
      <w:r w:rsidRPr="00C04A08">
        <w:t>6.6.4.3</w:t>
      </w:r>
      <w:r w:rsidRPr="00C04A08">
        <w:tab/>
        <w:t>Side Conditions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4F7B8C22" w14:textId="77777777" w:rsidR="00952DE1" w:rsidRPr="00C04A08" w:rsidRDefault="00952DE1" w:rsidP="003C6ED8">
      <w:pPr>
        <w:pStyle w:val="Heading5"/>
      </w:pPr>
      <w:bookmarkStart w:id="8370" w:name="_Toc37322956"/>
      <w:bookmarkStart w:id="8371" w:name="_Toc37324362"/>
      <w:bookmarkStart w:id="8372" w:name="_Toc45889885"/>
      <w:bookmarkStart w:id="8373" w:name="_Toc52196557"/>
      <w:bookmarkStart w:id="8374" w:name="_Toc52197537"/>
      <w:bookmarkStart w:id="8375" w:name="_Toc53173260"/>
      <w:bookmarkStart w:id="8376" w:name="_Toc53173629"/>
      <w:bookmarkStart w:id="8377" w:name="_Toc61119631"/>
      <w:bookmarkStart w:id="8378" w:name="_Toc61120013"/>
      <w:bookmarkStart w:id="8379" w:name="_Toc67926075"/>
      <w:bookmarkStart w:id="8380" w:name="_Toc75273713"/>
      <w:bookmarkStart w:id="8381" w:name="_Toc76510613"/>
      <w:bookmarkStart w:id="8382" w:name="_Toc83129770"/>
      <w:bookmarkStart w:id="8383" w:name="_Toc90591302"/>
      <w:bookmarkStart w:id="8384" w:name="_Toc98864337"/>
      <w:bookmarkStart w:id="8385" w:name="_Toc99733586"/>
      <w:bookmarkStart w:id="8386" w:name="_Toc106577491"/>
      <w:bookmarkStart w:id="8387" w:name="_Toc114537242"/>
      <w:bookmarkStart w:id="8388" w:name="_Toc115257510"/>
      <w:bookmarkStart w:id="8389" w:name="_Toc123086830"/>
      <w:bookmarkStart w:id="8390" w:name="_Toc123088565"/>
      <w:bookmarkStart w:id="8391" w:name="_Toc124298221"/>
      <w:bookmarkStart w:id="8392" w:name="_Toc130574972"/>
      <w:bookmarkStart w:id="8393" w:name="_Toc131767382"/>
      <w:bookmarkStart w:id="8394" w:name="_Toc138887968"/>
      <w:bookmarkStart w:id="8395" w:name="_Toc145920169"/>
      <w:r w:rsidRPr="00C04A08">
        <w:t>6.6.4.3.1</w:t>
      </w:r>
      <w:r w:rsidRPr="00C04A08">
        <w:tab/>
        <w:t xml:space="preserve">Side Condition for </w:t>
      </w:r>
      <w:r w:rsidR="008C68B8" w:rsidRPr="00C04A08">
        <w:t xml:space="preserve">beam correspondence based on </w:t>
      </w:r>
      <w:r w:rsidRPr="00C04A08">
        <w:t>SSB and CSI-RS</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lastRenderedPageBreak/>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3A3BE5">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3316FF" w:rsidRPr="00C04A08" w14:paraId="6749185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70166DB6" w14:textId="77777777" w:rsidR="003316FF" w:rsidRPr="00C04A08" w:rsidRDefault="003316FF" w:rsidP="003316FF">
            <w:pPr>
              <w:pStyle w:val="TAC"/>
            </w:pPr>
          </w:p>
        </w:tc>
        <w:tc>
          <w:tcPr>
            <w:tcW w:w="1827" w:type="dxa"/>
            <w:tcBorders>
              <w:top w:val="single" w:sz="4" w:space="0" w:color="auto"/>
              <w:left w:val="single" w:sz="4" w:space="0" w:color="auto"/>
              <w:bottom w:val="single" w:sz="4" w:space="0" w:color="auto"/>
              <w:right w:val="single" w:sz="4" w:space="0" w:color="auto"/>
            </w:tcBorders>
          </w:tcPr>
          <w:p w14:paraId="277BD80E" w14:textId="107CA826" w:rsidR="003316FF" w:rsidRDefault="003316FF" w:rsidP="003316FF">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551C4B28" w14:textId="194B7A78" w:rsidR="003316FF" w:rsidRDefault="003316FF" w:rsidP="003316FF">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397C0E9B" w14:textId="77777777" w:rsidR="003316FF" w:rsidRPr="00C04A08" w:rsidRDefault="003316FF" w:rsidP="003316FF">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3A3BE5"/>
    <w:p w14:paraId="18D560D8" w14:textId="77777777" w:rsidR="00952DE1" w:rsidRPr="00C04A08" w:rsidRDefault="00952DE1" w:rsidP="003A3BE5">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3316FF" w:rsidRPr="00C04A08" w14:paraId="5EA943F5"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4242000C" w14:textId="77777777" w:rsidR="003316FF" w:rsidRPr="00C04A08" w:rsidRDefault="003316FF" w:rsidP="003316FF">
            <w:pPr>
              <w:pStyle w:val="TAC"/>
            </w:pPr>
          </w:p>
        </w:tc>
        <w:tc>
          <w:tcPr>
            <w:tcW w:w="1968" w:type="dxa"/>
            <w:tcBorders>
              <w:top w:val="single" w:sz="4" w:space="0" w:color="auto"/>
              <w:left w:val="single" w:sz="4" w:space="0" w:color="auto"/>
              <w:bottom w:val="single" w:sz="4" w:space="0" w:color="auto"/>
              <w:right w:val="single" w:sz="4" w:space="0" w:color="auto"/>
            </w:tcBorders>
          </w:tcPr>
          <w:p w14:paraId="790894F6" w14:textId="3D527D68" w:rsidR="003316FF" w:rsidRDefault="003316FF" w:rsidP="003316FF">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5947A1F1" w14:textId="20A1E1FD" w:rsidR="003316FF" w:rsidRDefault="003316FF" w:rsidP="003316FF">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2C1C8F11" w14:textId="77777777" w:rsidR="003316FF" w:rsidRPr="00C04A08" w:rsidRDefault="003316FF" w:rsidP="003316FF">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8396" w:name="_Toc52196558"/>
      <w:bookmarkStart w:id="8397" w:name="_Toc52197538"/>
      <w:bookmarkStart w:id="8398" w:name="_Toc53173261"/>
      <w:bookmarkStart w:id="8399" w:name="_Toc53173630"/>
      <w:bookmarkStart w:id="8400" w:name="_Toc61119632"/>
      <w:bookmarkStart w:id="8401" w:name="_Toc61120014"/>
      <w:bookmarkStart w:id="8402" w:name="_Toc67926076"/>
      <w:bookmarkStart w:id="8403" w:name="_Toc75273714"/>
      <w:bookmarkStart w:id="8404" w:name="_Toc76510614"/>
      <w:bookmarkStart w:id="8405" w:name="_Toc83129771"/>
      <w:bookmarkStart w:id="8406" w:name="_Toc90591303"/>
      <w:bookmarkStart w:id="8407" w:name="_Toc98864338"/>
      <w:bookmarkStart w:id="8408" w:name="_Toc99733587"/>
      <w:bookmarkStart w:id="8409" w:name="_Toc106577492"/>
      <w:bookmarkStart w:id="8410" w:name="_Toc114537243"/>
      <w:bookmarkStart w:id="8411" w:name="_Toc115257511"/>
      <w:bookmarkStart w:id="8412" w:name="_Toc123086831"/>
      <w:bookmarkStart w:id="8413" w:name="_Toc123088566"/>
      <w:bookmarkStart w:id="8414" w:name="_Toc124298222"/>
      <w:bookmarkStart w:id="8415" w:name="_Toc130574973"/>
      <w:bookmarkStart w:id="8416" w:name="_Toc131767383"/>
      <w:bookmarkStart w:id="8417" w:name="_Toc138887969"/>
      <w:bookmarkStart w:id="8418" w:name="_Toc145920170"/>
      <w:r w:rsidRPr="00C04A08">
        <w:t>6.6.4.3.2</w:t>
      </w:r>
      <w:r w:rsidRPr="00C04A08">
        <w:tab/>
        <w:t>Side Condition for SSB based enhanced Beam Correspondence requirements</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8419" w:name="_Toc52196559"/>
      <w:bookmarkStart w:id="8420" w:name="_Toc52197539"/>
      <w:bookmarkStart w:id="8421" w:name="_Toc53173262"/>
      <w:bookmarkStart w:id="8422" w:name="_Toc53173631"/>
      <w:bookmarkStart w:id="8423" w:name="_Toc61119633"/>
      <w:bookmarkStart w:id="8424" w:name="_Toc61120015"/>
      <w:bookmarkStart w:id="8425" w:name="_Toc67926077"/>
      <w:bookmarkStart w:id="8426" w:name="_Toc75273715"/>
      <w:bookmarkStart w:id="8427" w:name="_Toc76510615"/>
      <w:bookmarkStart w:id="8428" w:name="_Toc83129772"/>
      <w:bookmarkStart w:id="8429" w:name="_Toc90591304"/>
      <w:bookmarkStart w:id="8430" w:name="_Toc98864339"/>
      <w:bookmarkStart w:id="8431" w:name="_Toc99733588"/>
      <w:bookmarkStart w:id="8432" w:name="_Toc106577493"/>
      <w:bookmarkStart w:id="8433" w:name="_Toc114537244"/>
      <w:bookmarkStart w:id="8434" w:name="_Toc115257512"/>
      <w:bookmarkStart w:id="8435" w:name="_Toc123086832"/>
      <w:bookmarkStart w:id="8436" w:name="_Toc123088567"/>
      <w:bookmarkStart w:id="8437" w:name="_Toc124298223"/>
      <w:bookmarkStart w:id="8438" w:name="_Toc130574974"/>
      <w:bookmarkStart w:id="8439" w:name="_Toc131767384"/>
      <w:bookmarkStart w:id="8440" w:name="_Toc138887970"/>
      <w:bookmarkStart w:id="8441" w:name="_Toc145920171"/>
      <w:r w:rsidRPr="00C04A08">
        <w:t>6.6.4.3.3</w:t>
      </w:r>
      <w:r w:rsidRPr="00C04A08">
        <w:tab/>
        <w:t>Side Condition for CSI-RS based enhanced Beam Correspondence requirements</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8442" w:name="_Toc52196560"/>
      <w:bookmarkStart w:id="8443" w:name="_Toc52197540"/>
      <w:bookmarkStart w:id="8444" w:name="_Toc53173263"/>
      <w:bookmarkStart w:id="8445"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lastRenderedPageBreak/>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0422EEE2"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3734649F"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107F287B"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5149D682"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3C6507C3"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64613A"/>
    <w:p w14:paraId="7592BC73" w14:textId="77777777" w:rsidR="008C68B8" w:rsidRPr="00C04A08" w:rsidRDefault="008C68B8" w:rsidP="008C68B8">
      <w:pPr>
        <w:pStyle w:val="Heading4"/>
      </w:pPr>
      <w:bookmarkStart w:id="8446" w:name="_Toc61119634"/>
      <w:bookmarkStart w:id="8447" w:name="_Toc61120016"/>
      <w:bookmarkStart w:id="8448" w:name="_Toc67926078"/>
      <w:bookmarkStart w:id="8449" w:name="_Toc75273716"/>
      <w:bookmarkStart w:id="8450" w:name="_Toc76510616"/>
      <w:bookmarkStart w:id="8451" w:name="_Toc83129773"/>
      <w:bookmarkStart w:id="8452" w:name="_Toc90591305"/>
      <w:bookmarkStart w:id="8453" w:name="_Toc98864340"/>
      <w:bookmarkStart w:id="8454" w:name="_Toc99733589"/>
      <w:bookmarkStart w:id="8455" w:name="_Toc106577494"/>
      <w:bookmarkStart w:id="8456" w:name="_Toc114537245"/>
      <w:bookmarkStart w:id="8457" w:name="_Toc115257513"/>
      <w:bookmarkStart w:id="8458" w:name="_Toc123086833"/>
      <w:bookmarkStart w:id="8459" w:name="_Toc123088568"/>
      <w:bookmarkStart w:id="8460" w:name="_Toc124298224"/>
      <w:bookmarkStart w:id="8461" w:name="_Toc130574975"/>
      <w:bookmarkStart w:id="8462" w:name="_Toc131767385"/>
      <w:bookmarkStart w:id="8463" w:name="_Toc138887971"/>
      <w:bookmarkStart w:id="8464" w:name="_Toc145920172"/>
      <w:r w:rsidRPr="00C04A08">
        <w:t>6.6.4.4</w:t>
      </w:r>
      <w:r w:rsidRPr="00C04A08">
        <w:tab/>
        <w:t>Applicability</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195485F6" w14:textId="77777777" w:rsidR="008F641A" w:rsidRPr="008F641A" w:rsidRDefault="008F641A" w:rsidP="008F641A">
      <w:pPr>
        <w:rPr>
          <w:lang w:eastAsia="zh-CN"/>
        </w:rPr>
      </w:pPr>
      <w:bookmarkStart w:id="8465" w:name="_Toc21340934"/>
      <w:bookmarkStart w:id="8466" w:name="_Toc29805382"/>
      <w:bookmarkStart w:id="8467" w:name="_Toc36456591"/>
      <w:bookmarkStart w:id="8468" w:name="_Toc36469689"/>
      <w:bookmarkStart w:id="8469" w:name="_Toc37254098"/>
      <w:bookmarkStart w:id="8470" w:name="_Toc37322957"/>
      <w:bookmarkStart w:id="8471" w:name="_Toc37324363"/>
      <w:bookmarkStart w:id="8472" w:name="_Toc45889886"/>
      <w:bookmarkStart w:id="8473" w:name="_Toc52196561"/>
      <w:bookmarkStart w:id="8474" w:name="_Toc52197541"/>
      <w:bookmarkStart w:id="8475" w:name="_Toc53173264"/>
      <w:bookmarkStart w:id="8476"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8477" w:name="_Toc61119635"/>
      <w:bookmarkStart w:id="8478" w:name="_Toc61120017"/>
      <w:bookmarkStart w:id="8479" w:name="_Toc67926079"/>
      <w:bookmarkStart w:id="8480" w:name="_Toc75273717"/>
      <w:bookmarkStart w:id="8481" w:name="_Toc76510617"/>
      <w:bookmarkStart w:id="8482"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8483" w:name="_Toc90591306"/>
      <w:bookmarkStart w:id="8484" w:name="_Toc98864341"/>
      <w:bookmarkStart w:id="8485" w:name="_Toc99733590"/>
      <w:bookmarkStart w:id="8486" w:name="_Toc106577495"/>
      <w:bookmarkStart w:id="8487" w:name="_Toc114537246"/>
      <w:bookmarkStart w:id="8488" w:name="_Toc115257514"/>
      <w:bookmarkStart w:id="8489" w:name="_Toc123086834"/>
      <w:bookmarkStart w:id="8490" w:name="_Toc123088569"/>
      <w:bookmarkStart w:id="8491" w:name="_Toc124298225"/>
      <w:bookmarkStart w:id="8492" w:name="_Toc130574976"/>
      <w:bookmarkStart w:id="8493" w:name="_Toc131767386"/>
      <w:bookmarkStart w:id="8494" w:name="_Toc138887972"/>
      <w:bookmarkStart w:id="8495" w:name="_Toc145920173"/>
      <w:r w:rsidRPr="00C04A08">
        <w:t>6.6.5</w:t>
      </w:r>
      <w:r w:rsidRPr="00C04A08">
        <w:tab/>
        <w:t>(Void)</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49AE8D12" w14:textId="77777777" w:rsidR="00FD5D84" w:rsidRPr="00C04A08" w:rsidRDefault="00FD5D84" w:rsidP="00FD5D84">
      <w:pPr>
        <w:pStyle w:val="Heading3"/>
      </w:pPr>
      <w:bookmarkStart w:id="8496" w:name="_Toc67926080"/>
      <w:bookmarkStart w:id="8497" w:name="_Toc75273718"/>
      <w:bookmarkStart w:id="8498" w:name="_Toc76510618"/>
      <w:bookmarkStart w:id="8499" w:name="_Toc83129775"/>
      <w:bookmarkStart w:id="8500" w:name="_Toc90591307"/>
      <w:bookmarkStart w:id="8501" w:name="_Toc98864342"/>
      <w:bookmarkStart w:id="8502" w:name="_Toc99733591"/>
      <w:bookmarkStart w:id="8503" w:name="_Toc106577496"/>
      <w:bookmarkStart w:id="8504" w:name="_Toc114537247"/>
      <w:bookmarkStart w:id="8505" w:name="_Toc115257515"/>
      <w:bookmarkStart w:id="8506" w:name="_Toc123086835"/>
      <w:bookmarkStart w:id="8507" w:name="_Toc123088570"/>
      <w:bookmarkStart w:id="8508" w:name="_Toc124298226"/>
      <w:bookmarkStart w:id="8509" w:name="_Toc130574977"/>
      <w:bookmarkStart w:id="8510" w:name="_Toc131767387"/>
      <w:bookmarkStart w:id="8511" w:name="_Toc138887973"/>
      <w:bookmarkStart w:id="8512" w:name="_Toc145920174"/>
      <w:r>
        <w:t>6.6.6</w:t>
      </w:r>
      <w:r w:rsidRPr="00C04A08">
        <w:tab/>
        <w:t xml:space="preserve">Beam </w:t>
      </w:r>
      <w:r>
        <w:t>correspondence for power class 5</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4866D4BE" w14:textId="77777777" w:rsidR="00FD5D84" w:rsidRPr="00C04A08" w:rsidRDefault="00FD5D84" w:rsidP="00FD5D84">
      <w:pPr>
        <w:pStyle w:val="Heading4"/>
      </w:pPr>
      <w:bookmarkStart w:id="8513" w:name="_Toc67926081"/>
      <w:bookmarkStart w:id="8514" w:name="_Toc75273719"/>
      <w:bookmarkStart w:id="8515" w:name="_Toc76510619"/>
      <w:bookmarkStart w:id="8516" w:name="_Toc83129776"/>
      <w:bookmarkStart w:id="8517" w:name="_Toc90591308"/>
      <w:bookmarkStart w:id="8518" w:name="_Toc98864343"/>
      <w:bookmarkStart w:id="8519" w:name="_Toc99733592"/>
      <w:bookmarkStart w:id="8520" w:name="_Toc106577497"/>
      <w:bookmarkStart w:id="8521" w:name="_Toc114537248"/>
      <w:bookmarkStart w:id="8522" w:name="_Toc115257516"/>
      <w:bookmarkStart w:id="8523" w:name="_Toc123086836"/>
      <w:bookmarkStart w:id="8524" w:name="_Toc123088571"/>
      <w:bookmarkStart w:id="8525" w:name="_Toc124298227"/>
      <w:bookmarkStart w:id="8526" w:name="_Toc130574978"/>
      <w:bookmarkStart w:id="8527" w:name="_Toc131767388"/>
      <w:bookmarkStart w:id="8528" w:name="_Toc138887974"/>
      <w:bookmarkStart w:id="8529" w:name="_Toc145920175"/>
      <w:r>
        <w:t>6.6.6</w:t>
      </w:r>
      <w:r w:rsidRPr="00C04A08">
        <w:t>.1</w:t>
      </w:r>
      <w:r w:rsidRPr="00C04A08">
        <w:tab/>
        <w:t>General</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8530" w:name="_Toc67926082"/>
      <w:bookmarkStart w:id="8531" w:name="_Toc75273720"/>
      <w:bookmarkStart w:id="8532" w:name="_Toc76510620"/>
      <w:bookmarkStart w:id="8533"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w:t>
      </w:r>
      <w:r w:rsidR="001C457E" w:rsidRPr="003E4238">
        <w:lastRenderedPageBreak/>
        <w:t>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8534" w:name="_Toc90591309"/>
      <w:bookmarkStart w:id="8535" w:name="_Toc98864344"/>
      <w:bookmarkStart w:id="8536" w:name="_Toc99733593"/>
      <w:bookmarkStart w:id="8537" w:name="_Toc106577498"/>
      <w:bookmarkStart w:id="8538" w:name="_Toc114537249"/>
      <w:bookmarkStart w:id="8539" w:name="_Toc115257517"/>
      <w:bookmarkStart w:id="8540" w:name="_Toc123086837"/>
      <w:bookmarkStart w:id="8541" w:name="_Toc123088572"/>
      <w:bookmarkStart w:id="8542" w:name="_Toc124298228"/>
      <w:bookmarkStart w:id="8543" w:name="_Toc130574979"/>
      <w:bookmarkStart w:id="8544" w:name="_Toc131767389"/>
      <w:bookmarkStart w:id="8545" w:name="_Toc138887975"/>
      <w:bookmarkStart w:id="8546" w:name="_Toc145920176"/>
      <w:r>
        <w:t>6.6.6</w:t>
      </w:r>
      <w:r w:rsidRPr="00C04A08">
        <w:t>.2</w:t>
      </w:r>
      <w:r w:rsidRPr="00C04A08">
        <w:tab/>
      </w:r>
      <w:r>
        <w:t>(Reserved)</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8547" w:name="_Toc67926083"/>
      <w:bookmarkStart w:id="8548" w:name="_Toc75273721"/>
      <w:bookmarkStart w:id="8549" w:name="_Toc76510621"/>
      <w:bookmarkStart w:id="8550" w:name="_Toc83129778"/>
      <w:bookmarkStart w:id="8551" w:name="_Toc90591310"/>
      <w:bookmarkStart w:id="8552" w:name="_Toc98864345"/>
      <w:bookmarkStart w:id="8553" w:name="_Toc99733594"/>
      <w:bookmarkStart w:id="8554" w:name="_Toc106577499"/>
      <w:bookmarkStart w:id="8555" w:name="_Toc114537250"/>
      <w:bookmarkStart w:id="8556" w:name="_Toc115257518"/>
      <w:bookmarkStart w:id="8557" w:name="_Toc123086838"/>
      <w:bookmarkStart w:id="8558" w:name="_Toc123088573"/>
      <w:bookmarkStart w:id="8559" w:name="_Toc124298229"/>
      <w:bookmarkStart w:id="8560" w:name="_Toc130574980"/>
      <w:bookmarkStart w:id="8561" w:name="_Toc131767390"/>
      <w:bookmarkStart w:id="8562" w:name="_Toc138887976"/>
      <w:bookmarkStart w:id="8563" w:name="_Toc145920177"/>
      <w:r>
        <w:t>6.6.6</w:t>
      </w:r>
      <w:r w:rsidRPr="00C04A08">
        <w:t>.3</w:t>
      </w:r>
      <w:r w:rsidRPr="00C04A08">
        <w:tab/>
        <w:t>Side Conditions</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11202261" w14:textId="77777777" w:rsidR="00FD5D84" w:rsidRPr="00C04A08" w:rsidRDefault="00FD5D84" w:rsidP="00FD5D84">
      <w:pPr>
        <w:pStyle w:val="Heading5"/>
      </w:pPr>
      <w:bookmarkStart w:id="8564" w:name="_Toc67926084"/>
      <w:bookmarkStart w:id="8565" w:name="_Toc75273722"/>
      <w:bookmarkStart w:id="8566" w:name="_Toc76510622"/>
      <w:bookmarkStart w:id="8567" w:name="_Toc83129779"/>
      <w:bookmarkStart w:id="8568" w:name="_Toc90591311"/>
      <w:bookmarkStart w:id="8569" w:name="_Toc98864346"/>
      <w:bookmarkStart w:id="8570" w:name="_Toc99733595"/>
      <w:bookmarkStart w:id="8571" w:name="_Toc106577500"/>
      <w:bookmarkStart w:id="8572" w:name="_Toc114537251"/>
      <w:bookmarkStart w:id="8573" w:name="_Toc115257519"/>
      <w:bookmarkStart w:id="8574" w:name="_Toc123086839"/>
      <w:bookmarkStart w:id="8575" w:name="_Toc123088574"/>
      <w:bookmarkStart w:id="8576" w:name="_Toc124298230"/>
      <w:bookmarkStart w:id="8577" w:name="_Toc130574981"/>
      <w:bookmarkStart w:id="8578" w:name="_Toc131767391"/>
      <w:bookmarkStart w:id="8579" w:name="_Toc138887977"/>
      <w:bookmarkStart w:id="8580" w:name="_Toc145920178"/>
      <w:r>
        <w:t>6.6.6</w:t>
      </w:r>
      <w:r w:rsidRPr="00C04A08">
        <w:t>.3.1</w:t>
      </w:r>
      <w:r w:rsidRPr="00C04A08">
        <w:tab/>
        <w:t>Side Condition for beam correspondence based on SSB and CSI-RS</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581A3A">
      <w:pPr>
        <w:pStyle w:val="TH"/>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D9347A">
      <w:pPr>
        <w:pStyle w:val="TH"/>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8581" w:name="_Toc67926085"/>
      <w:bookmarkStart w:id="8582" w:name="_Toc75273723"/>
      <w:bookmarkStart w:id="8583" w:name="_Toc76510623"/>
      <w:bookmarkStart w:id="8584" w:name="_Toc83129780"/>
      <w:bookmarkStart w:id="8585" w:name="_Toc90591312"/>
      <w:bookmarkStart w:id="8586" w:name="_Toc98864347"/>
      <w:bookmarkStart w:id="8587" w:name="_Toc99733596"/>
      <w:bookmarkStart w:id="8588" w:name="_Toc106577501"/>
      <w:bookmarkStart w:id="8589" w:name="_Toc114537252"/>
      <w:bookmarkStart w:id="8590" w:name="_Toc115257520"/>
      <w:bookmarkStart w:id="8591" w:name="_Toc123086840"/>
      <w:bookmarkStart w:id="8592" w:name="_Toc123088575"/>
      <w:bookmarkStart w:id="8593" w:name="_Toc124298231"/>
      <w:bookmarkStart w:id="8594" w:name="_Toc130574982"/>
      <w:bookmarkStart w:id="8595" w:name="_Toc131767392"/>
      <w:bookmarkStart w:id="8596" w:name="_Toc138887978"/>
      <w:bookmarkStart w:id="8597" w:name="_Toc145920179"/>
      <w:r>
        <w:lastRenderedPageBreak/>
        <w:t>6.6.6</w:t>
      </w:r>
      <w:r w:rsidRPr="00C04A08">
        <w:t>.3.2</w:t>
      </w:r>
      <w:r w:rsidRPr="00C04A08">
        <w:tab/>
        <w:t>Side Condition for SSB based enhanced Beam Correspondence requirements</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8598" w:name="_Toc67926086"/>
      <w:bookmarkStart w:id="8599" w:name="_Toc75273724"/>
      <w:bookmarkStart w:id="8600" w:name="_Toc76510624"/>
      <w:bookmarkStart w:id="8601" w:name="_Toc83129781"/>
      <w:bookmarkStart w:id="8602" w:name="_Toc90591313"/>
      <w:bookmarkStart w:id="8603" w:name="_Toc98864348"/>
      <w:bookmarkStart w:id="8604" w:name="_Toc99733597"/>
      <w:bookmarkStart w:id="8605" w:name="_Toc106577502"/>
      <w:bookmarkStart w:id="8606" w:name="_Toc114537253"/>
      <w:bookmarkStart w:id="8607" w:name="_Toc115257521"/>
      <w:bookmarkStart w:id="8608" w:name="_Toc123086841"/>
      <w:bookmarkStart w:id="8609" w:name="_Toc123088576"/>
      <w:bookmarkStart w:id="8610" w:name="_Toc124298232"/>
      <w:bookmarkStart w:id="8611" w:name="_Toc130574983"/>
      <w:bookmarkStart w:id="8612" w:name="_Toc131767393"/>
      <w:bookmarkStart w:id="8613" w:name="_Toc138887979"/>
      <w:bookmarkStart w:id="8614" w:name="_Toc145920180"/>
      <w:r>
        <w:t>6.6.6</w:t>
      </w:r>
      <w:r w:rsidRPr="00C04A08">
        <w:t>.3.3</w:t>
      </w:r>
      <w:r w:rsidRPr="00C04A08">
        <w:tab/>
        <w:t>Side Condition for CSI-RS based enhanced Beam Correspondence requirements</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8615" w:name="_Toc67926087"/>
      <w:bookmarkStart w:id="8616" w:name="_Toc75273725"/>
      <w:bookmarkStart w:id="8617" w:name="_Toc76510625"/>
      <w:bookmarkStart w:id="8618" w:name="_Toc83129782"/>
      <w:bookmarkStart w:id="8619" w:name="_Toc90591314"/>
      <w:bookmarkStart w:id="8620" w:name="_Toc98864349"/>
      <w:bookmarkStart w:id="8621" w:name="_Toc99733598"/>
      <w:bookmarkStart w:id="8622" w:name="_Toc106577503"/>
      <w:bookmarkStart w:id="8623" w:name="_Toc114537254"/>
      <w:bookmarkStart w:id="8624" w:name="_Toc115257522"/>
      <w:bookmarkStart w:id="8625" w:name="_Toc123086842"/>
      <w:bookmarkStart w:id="8626" w:name="_Toc123088577"/>
      <w:bookmarkStart w:id="8627" w:name="_Toc124298233"/>
      <w:bookmarkStart w:id="8628" w:name="_Toc130574984"/>
      <w:bookmarkStart w:id="8629" w:name="_Toc131767394"/>
      <w:bookmarkStart w:id="8630" w:name="_Toc138887980"/>
      <w:bookmarkStart w:id="8631" w:name="_Toc145920181"/>
      <w:r>
        <w:t>6.6.6</w:t>
      </w:r>
      <w:r w:rsidRPr="00C04A08">
        <w:t>.4</w:t>
      </w:r>
      <w:r w:rsidRPr="00C04A08">
        <w:tab/>
        <w:t>Applicability</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8632" w:name="_Toc21340935"/>
      <w:bookmarkStart w:id="8633" w:name="_Toc29805383"/>
      <w:bookmarkStart w:id="8634" w:name="_Toc36456592"/>
      <w:bookmarkStart w:id="8635" w:name="_Toc36469690"/>
      <w:bookmarkStart w:id="8636" w:name="_Toc37254099"/>
      <w:bookmarkStart w:id="8637" w:name="_Toc37322958"/>
      <w:bookmarkStart w:id="8638" w:name="_Toc37324364"/>
      <w:bookmarkStart w:id="8639" w:name="_Toc45889887"/>
      <w:bookmarkStart w:id="8640" w:name="_Toc52196562"/>
      <w:bookmarkStart w:id="8641" w:name="_Toc52197542"/>
      <w:bookmarkStart w:id="8642" w:name="_Toc53173265"/>
      <w:bookmarkStart w:id="8643" w:name="_Toc53173634"/>
      <w:bookmarkStart w:id="8644" w:name="_Toc61119636"/>
      <w:bookmarkStart w:id="8645" w:name="_Toc61120018"/>
      <w:bookmarkStart w:id="8646" w:name="_Toc67926088"/>
      <w:bookmarkStart w:id="8647" w:name="_Toc75273726"/>
      <w:bookmarkStart w:id="8648" w:name="_Toc76510626"/>
      <w:bookmarkStart w:id="8649"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8650" w:name="_Toc98864350"/>
      <w:bookmarkStart w:id="8651" w:name="_Toc99733599"/>
      <w:bookmarkStart w:id="8652" w:name="_Toc106577504"/>
      <w:bookmarkStart w:id="8653" w:name="_Toc114537255"/>
      <w:bookmarkStart w:id="8654" w:name="_Toc115257523"/>
      <w:bookmarkStart w:id="8655" w:name="_Toc123086843"/>
      <w:bookmarkStart w:id="8656" w:name="_Toc123088578"/>
      <w:bookmarkStart w:id="8657" w:name="_Toc124298234"/>
      <w:bookmarkStart w:id="8658" w:name="_Toc130574985"/>
      <w:bookmarkStart w:id="8659" w:name="_Toc131767395"/>
      <w:bookmarkStart w:id="8660" w:name="_Toc138887981"/>
      <w:bookmarkStart w:id="8661" w:name="_Toc145920182"/>
      <w:r w:rsidRPr="00BA0C52">
        <w:lastRenderedPageBreak/>
        <w:t>6.6.7</w:t>
      </w:r>
      <w:r w:rsidRPr="00BA0C52">
        <w:tab/>
        <w:t>Beam correspondence for power class 6</w:t>
      </w:r>
      <w:bookmarkEnd w:id="8650"/>
      <w:bookmarkEnd w:id="8651"/>
      <w:bookmarkEnd w:id="8652"/>
      <w:bookmarkEnd w:id="8653"/>
      <w:bookmarkEnd w:id="8654"/>
      <w:bookmarkEnd w:id="8655"/>
      <w:bookmarkEnd w:id="8656"/>
      <w:bookmarkEnd w:id="8657"/>
      <w:bookmarkEnd w:id="8658"/>
      <w:bookmarkEnd w:id="8659"/>
      <w:bookmarkEnd w:id="8660"/>
      <w:bookmarkEnd w:id="8661"/>
    </w:p>
    <w:p w14:paraId="46AE60EB" w14:textId="77777777" w:rsidR="00DF42CB" w:rsidRPr="00BA0C52" w:rsidRDefault="00DF42CB" w:rsidP="00DF42CB">
      <w:pPr>
        <w:pStyle w:val="Heading4"/>
      </w:pPr>
      <w:bookmarkStart w:id="8662" w:name="_Toc98864351"/>
      <w:bookmarkStart w:id="8663" w:name="_Toc99733600"/>
      <w:bookmarkStart w:id="8664" w:name="_Toc106577505"/>
      <w:bookmarkStart w:id="8665" w:name="_Toc114537256"/>
      <w:bookmarkStart w:id="8666" w:name="_Toc115257524"/>
      <w:bookmarkStart w:id="8667" w:name="_Toc123086844"/>
      <w:bookmarkStart w:id="8668" w:name="_Toc123088579"/>
      <w:bookmarkStart w:id="8669" w:name="_Toc124298235"/>
      <w:bookmarkStart w:id="8670" w:name="_Toc130574986"/>
      <w:bookmarkStart w:id="8671" w:name="_Toc131767396"/>
      <w:bookmarkStart w:id="8672" w:name="_Toc138887982"/>
      <w:bookmarkStart w:id="8673" w:name="_Toc145920183"/>
      <w:r w:rsidRPr="00BA0C52">
        <w:t>6.6.7.1</w:t>
      </w:r>
      <w:r w:rsidRPr="00BA0C52">
        <w:tab/>
        <w:t>General</w:t>
      </w:r>
      <w:bookmarkEnd w:id="8662"/>
      <w:bookmarkEnd w:id="8663"/>
      <w:bookmarkEnd w:id="8664"/>
      <w:bookmarkEnd w:id="8665"/>
      <w:bookmarkEnd w:id="8666"/>
      <w:bookmarkEnd w:id="8667"/>
      <w:bookmarkEnd w:id="8668"/>
      <w:bookmarkEnd w:id="8669"/>
      <w:bookmarkEnd w:id="8670"/>
      <w:bookmarkEnd w:id="8671"/>
      <w:bookmarkEnd w:id="8672"/>
      <w:bookmarkEnd w:id="8673"/>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8674" w:name="_Toc98864352"/>
      <w:bookmarkStart w:id="8675" w:name="_Toc99733601"/>
      <w:bookmarkStart w:id="8676" w:name="_Toc106577506"/>
      <w:bookmarkStart w:id="8677" w:name="_Toc114537257"/>
      <w:bookmarkStart w:id="8678" w:name="_Toc115257525"/>
      <w:bookmarkStart w:id="8679" w:name="_Toc123086845"/>
      <w:bookmarkStart w:id="8680" w:name="_Toc123088580"/>
      <w:bookmarkStart w:id="8681" w:name="_Toc124298236"/>
      <w:bookmarkStart w:id="8682" w:name="_Toc130574987"/>
      <w:bookmarkStart w:id="8683" w:name="_Toc131767397"/>
      <w:bookmarkStart w:id="8684" w:name="_Toc138887983"/>
      <w:bookmarkStart w:id="8685" w:name="_Toc145920184"/>
      <w:r w:rsidRPr="00BA0C52">
        <w:t>6.6.7.2</w:t>
      </w:r>
      <w:r w:rsidRPr="00BA0C52">
        <w:tab/>
        <w:t>(Void)</w:t>
      </w:r>
      <w:bookmarkEnd w:id="8674"/>
      <w:bookmarkEnd w:id="8675"/>
      <w:bookmarkEnd w:id="8676"/>
      <w:bookmarkEnd w:id="8677"/>
      <w:bookmarkEnd w:id="8678"/>
      <w:bookmarkEnd w:id="8679"/>
      <w:bookmarkEnd w:id="8680"/>
      <w:bookmarkEnd w:id="8681"/>
      <w:bookmarkEnd w:id="8682"/>
      <w:bookmarkEnd w:id="8683"/>
      <w:bookmarkEnd w:id="8684"/>
      <w:bookmarkEnd w:id="8685"/>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8686" w:name="_Toc98864353"/>
      <w:bookmarkStart w:id="8687" w:name="_Toc99733602"/>
      <w:bookmarkStart w:id="8688" w:name="_Toc106577507"/>
      <w:bookmarkStart w:id="8689" w:name="_Toc114537258"/>
      <w:bookmarkStart w:id="8690" w:name="_Toc115257526"/>
      <w:bookmarkStart w:id="8691" w:name="_Toc123086846"/>
      <w:bookmarkStart w:id="8692" w:name="_Toc123088581"/>
      <w:bookmarkStart w:id="8693" w:name="_Toc124298237"/>
      <w:bookmarkStart w:id="8694" w:name="_Toc130574988"/>
      <w:bookmarkStart w:id="8695" w:name="_Toc131767398"/>
      <w:bookmarkStart w:id="8696" w:name="_Toc138887984"/>
      <w:bookmarkStart w:id="8697" w:name="_Toc145920185"/>
      <w:r w:rsidRPr="00BA0C52">
        <w:t>6.6.7.3</w:t>
      </w:r>
      <w:r w:rsidRPr="00BA0C52">
        <w:tab/>
        <w:t>Side Conditions</w:t>
      </w:r>
      <w:bookmarkEnd w:id="8686"/>
      <w:bookmarkEnd w:id="8687"/>
      <w:bookmarkEnd w:id="8688"/>
      <w:bookmarkEnd w:id="8689"/>
      <w:bookmarkEnd w:id="8690"/>
      <w:bookmarkEnd w:id="8691"/>
      <w:bookmarkEnd w:id="8692"/>
      <w:bookmarkEnd w:id="8693"/>
      <w:bookmarkEnd w:id="8694"/>
      <w:bookmarkEnd w:id="8695"/>
      <w:bookmarkEnd w:id="8696"/>
      <w:bookmarkEnd w:id="8697"/>
    </w:p>
    <w:p w14:paraId="110A34B9" w14:textId="77777777" w:rsidR="00DF42CB" w:rsidRPr="00BA0C52" w:rsidRDefault="00DF42CB" w:rsidP="00DF42CB">
      <w:pPr>
        <w:pStyle w:val="Heading5"/>
      </w:pPr>
      <w:bookmarkStart w:id="8698" w:name="_Toc98864354"/>
      <w:bookmarkStart w:id="8699" w:name="_Toc99733603"/>
      <w:bookmarkStart w:id="8700" w:name="_Toc106577508"/>
      <w:bookmarkStart w:id="8701" w:name="_Toc114537259"/>
      <w:bookmarkStart w:id="8702" w:name="_Toc115257527"/>
      <w:bookmarkStart w:id="8703" w:name="_Toc123086847"/>
      <w:bookmarkStart w:id="8704" w:name="_Toc123088582"/>
      <w:bookmarkStart w:id="8705" w:name="_Toc124298238"/>
      <w:bookmarkStart w:id="8706" w:name="_Toc130574989"/>
      <w:bookmarkStart w:id="8707" w:name="_Toc131767399"/>
      <w:bookmarkStart w:id="8708" w:name="_Toc138887985"/>
      <w:bookmarkStart w:id="8709" w:name="_Toc145920186"/>
      <w:r w:rsidRPr="00BA0C52">
        <w:t>6.6.7.3.1</w:t>
      </w:r>
      <w:r w:rsidRPr="00BA0C52">
        <w:tab/>
        <w:t>(Void)</w:t>
      </w:r>
      <w:bookmarkEnd w:id="8698"/>
      <w:bookmarkEnd w:id="8699"/>
      <w:bookmarkEnd w:id="8700"/>
      <w:bookmarkEnd w:id="8701"/>
      <w:bookmarkEnd w:id="8702"/>
      <w:bookmarkEnd w:id="8703"/>
      <w:bookmarkEnd w:id="8704"/>
      <w:bookmarkEnd w:id="8705"/>
      <w:bookmarkEnd w:id="8706"/>
      <w:bookmarkEnd w:id="8707"/>
      <w:bookmarkEnd w:id="8708"/>
      <w:bookmarkEnd w:id="8709"/>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8710" w:name="_Toc98864355"/>
      <w:bookmarkStart w:id="8711" w:name="_Toc99733604"/>
      <w:bookmarkStart w:id="8712" w:name="_Toc106577509"/>
      <w:bookmarkStart w:id="8713" w:name="_Toc114537260"/>
      <w:bookmarkStart w:id="8714" w:name="_Toc115257528"/>
      <w:bookmarkStart w:id="8715" w:name="_Toc123086848"/>
      <w:bookmarkStart w:id="8716" w:name="_Toc123088583"/>
      <w:bookmarkStart w:id="8717" w:name="_Toc124298239"/>
      <w:bookmarkStart w:id="8718" w:name="_Toc130574990"/>
      <w:bookmarkStart w:id="8719" w:name="_Toc131767400"/>
      <w:bookmarkStart w:id="8720" w:name="_Toc138887986"/>
      <w:bookmarkStart w:id="8721" w:name="_Toc145920187"/>
      <w:r w:rsidRPr="00BA0C52">
        <w:t>6.6.7.3.2</w:t>
      </w:r>
      <w:r w:rsidRPr="00BA0C52">
        <w:tab/>
        <w:t>Side Condition for SSB based enhanced Beam Correspondence requirements</w:t>
      </w:r>
      <w:bookmarkEnd w:id="8710"/>
      <w:bookmarkEnd w:id="8711"/>
      <w:bookmarkEnd w:id="8712"/>
      <w:bookmarkEnd w:id="8713"/>
      <w:bookmarkEnd w:id="8714"/>
      <w:bookmarkEnd w:id="8715"/>
      <w:bookmarkEnd w:id="8716"/>
      <w:bookmarkEnd w:id="8717"/>
      <w:bookmarkEnd w:id="8718"/>
      <w:bookmarkEnd w:id="8719"/>
      <w:bookmarkEnd w:id="8720"/>
      <w:bookmarkEnd w:id="8721"/>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DF42CB">
      <w:pPr>
        <w:pStyle w:val="B10"/>
        <w:rPr>
          <w:rFonts w:cs="v4.2.0"/>
        </w:rPr>
      </w:pPr>
    </w:p>
    <w:p w14:paraId="5275276F" w14:textId="77777777" w:rsidR="00DF42CB" w:rsidRPr="00BA0C52" w:rsidRDefault="00DF42CB" w:rsidP="00DF42CB">
      <w:pPr>
        <w:pStyle w:val="Heading5"/>
      </w:pPr>
      <w:bookmarkStart w:id="8722" w:name="_Toc98864356"/>
      <w:bookmarkStart w:id="8723" w:name="_Toc99733605"/>
      <w:bookmarkStart w:id="8724" w:name="_Toc106577510"/>
      <w:bookmarkStart w:id="8725" w:name="_Toc114537261"/>
      <w:bookmarkStart w:id="8726" w:name="_Toc115257529"/>
      <w:bookmarkStart w:id="8727" w:name="_Toc123086849"/>
      <w:bookmarkStart w:id="8728" w:name="_Toc123088584"/>
      <w:bookmarkStart w:id="8729" w:name="_Toc124298240"/>
      <w:bookmarkStart w:id="8730" w:name="_Toc130574991"/>
      <w:bookmarkStart w:id="8731" w:name="_Toc131767401"/>
      <w:bookmarkStart w:id="8732" w:name="_Toc138887987"/>
      <w:bookmarkStart w:id="8733" w:name="_Toc145920188"/>
      <w:r w:rsidRPr="00BA0C52">
        <w:t>6.6.7.3.3</w:t>
      </w:r>
      <w:r w:rsidRPr="00BA0C52">
        <w:tab/>
        <w:t>Side Condition for CSI-RS based enhanced Beam Correspondence requirements</w:t>
      </w:r>
      <w:bookmarkEnd w:id="8722"/>
      <w:bookmarkEnd w:id="8723"/>
      <w:bookmarkEnd w:id="8724"/>
      <w:bookmarkEnd w:id="8725"/>
      <w:bookmarkEnd w:id="8726"/>
      <w:bookmarkEnd w:id="8727"/>
      <w:bookmarkEnd w:id="8728"/>
      <w:bookmarkEnd w:id="8729"/>
      <w:bookmarkEnd w:id="8730"/>
      <w:bookmarkEnd w:id="8731"/>
      <w:bookmarkEnd w:id="8732"/>
      <w:bookmarkEnd w:id="8733"/>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lastRenderedPageBreak/>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3A3BE5"/>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8734" w:name="_Toc98864357"/>
      <w:bookmarkStart w:id="8735" w:name="_Toc99733606"/>
      <w:bookmarkStart w:id="8736" w:name="_Toc106577511"/>
      <w:bookmarkStart w:id="8737" w:name="_Toc114537262"/>
      <w:bookmarkStart w:id="8738" w:name="_Toc115257530"/>
      <w:bookmarkStart w:id="8739" w:name="_Toc123086850"/>
      <w:bookmarkStart w:id="8740" w:name="_Toc123088585"/>
      <w:bookmarkStart w:id="8741" w:name="_Toc124298241"/>
      <w:bookmarkStart w:id="8742" w:name="_Toc130574992"/>
      <w:bookmarkStart w:id="8743" w:name="_Toc131767402"/>
      <w:bookmarkStart w:id="8744" w:name="_Toc138887988"/>
      <w:bookmarkStart w:id="8745" w:name="_Toc145920189"/>
      <w:r w:rsidRPr="00BA0C52">
        <w:t>6.6.7.4</w:t>
      </w:r>
      <w:r w:rsidRPr="00BA0C52">
        <w:tab/>
        <w:t>Applicability</w:t>
      </w:r>
      <w:bookmarkEnd w:id="8734"/>
      <w:bookmarkEnd w:id="8735"/>
      <w:bookmarkEnd w:id="8736"/>
      <w:bookmarkEnd w:id="8737"/>
      <w:bookmarkEnd w:id="8738"/>
      <w:bookmarkEnd w:id="8739"/>
      <w:bookmarkEnd w:id="8740"/>
      <w:bookmarkEnd w:id="8741"/>
      <w:bookmarkEnd w:id="8742"/>
      <w:bookmarkEnd w:id="8743"/>
      <w:bookmarkEnd w:id="8744"/>
      <w:bookmarkEnd w:id="8745"/>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 xml:space="preserve">Otherwise, if UE does not meet the minimum peak EIRP requirement as defined in clause 6.2.1.6 using the CSI-RS based side conditions in clause 6.6.7.3.3, the enhanced beam correspondence requirements </w:t>
      </w:r>
      <w:r w:rsidRPr="00BA0C52">
        <w:lastRenderedPageBreak/>
        <w:t>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8746" w:name="_Toc98864358"/>
      <w:bookmarkStart w:id="8747" w:name="_Toc99733607"/>
      <w:bookmarkStart w:id="8748" w:name="_Toc106577512"/>
      <w:bookmarkStart w:id="8749" w:name="_Toc114537263"/>
      <w:bookmarkStart w:id="8750" w:name="_Toc115257531"/>
      <w:bookmarkStart w:id="8751" w:name="_Toc123086851"/>
      <w:bookmarkStart w:id="8752" w:name="_Toc123088586"/>
      <w:bookmarkStart w:id="8753" w:name="_Toc124298242"/>
      <w:bookmarkStart w:id="8754" w:name="_Toc130574993"/>
      <w:bookmarkStart w:id="8755" w:name="_Toc131767403"/>
      <w:bookmarkStart w:id="8756" w:name="_Toc138887989"/>
      <w:bookmarkStart w:id="8757" w:name="_Toc145920190"/>
      <w:r>
        <w:t>6.6.8</w:t>
      </w:r>
      <w:r>
        <w:tab/>
        <w:t>Beam correspondence for power class 7</w:t>
      </w:r>
      <w:bookmarkEnd w:id="8746"/>
      <w:bookmarkEnd w:id="8747"/>
      <w:bookmarkEnd w:id="8748"/>
      <w:bookmarkEnd w:id="8749"/>
      <w:bookmarkEnd w:id="8750"/>
      <w:bookmarkEnd w:id="8751"/>
      <w:bookmarkEnd w:id="8752"/>
      <w:bookmarkEnd w:id="8753"/>
      <w:bookmarkEnd w:id="8754"/>
      <w:bookmarkEnd w:id="8755"/>
      <w:bookmarkEnd w:id="8756"/>
      <w:bookmarkEnd w:id="8757"/>
    </w:p>
    <w:p w14:paraId="438838F5" w14:textId="77777777" w:rsidR="00911FD5" w:rsidRPr="00C04A08" w:rsidRDefault="00911FD5" w:rsidP="00911FD5">
      <w:pPr>
        <w:pStyle w:val="Heading4"/>
      </w:pPr>
      <w:bookmarkStart w:id="8758" w:name="_Toc98864359"/>
      <w:bookmarkStart w:id="8759" w:name="_Toc99733608"/>
      <w:bookmarkStart w:id="8760" w:name="_Toc106577513"/>
      <w:bookmarkStart w:id="8761" w:name="_Toc114537264"/>
      <w:bookmarkStart w:id="8762" w:name="_Toc115257532"/>
      <w:bookmarkStart w:id="8763" w:name="_Toc123086852"/>
      <w:bookmarkStart w:id="8764" w:name="_Toc123088587"/>
      <w:bookmarkStart w:id="8765" w:name="_Toc124298243"/>
      <w:bookmarkStart w:id="8766" w:name="_Toc130574994"/>
      <w:bookmarkStart w:id="8767" w:name="_Toc131767404"/>
      <w:bookmarkStart w:id="8768" w:name="_Toc138887990"/>
      <w:bookmarkStart w:id="8769" w:name="_Toc145920191"/>
      <w:r>
        <w:t>6.6.8</w:t>
      </w:r>
      <w:r w:rsidRPr="00C04A08">
        <w:t>.1</w:t>
      </w:r>
      <w:r w:rsidRPr="00C04A08">
        <w:tab/>
        <w:t>General</w:t>
      </w:r>
      <w:bookmarkEnd w:id="8758"/>
      <w:bookmarkEnd w:id="8759"/>
      <w:bookmarkEnd w:id="8760"/>
      <w:bookmarkEnd w:id="8761"/>
      <w:bookmarkEnd w:id="8762"/>
      <w:bookmarkEnd w:id="8763"/>
      <w:bookmarkEnd w:id="8764"/>
      <w:bookmarkEnd w:id="8765"/>
      <w:bookmarkEnd w:id="8766"/>
      <w:bookmarkEnd w:id="8767"/>
      <w:bookmarkEnd w:id="8768"/>
      <w:bookmarkEnd w:id="8769"/>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8770" w:name="_Toc98864360"/>
      <w:bookmarkStart w:id="8771" w:name="_Toc99733609"/>
      <w:bookmarkStart w:id="8772" w:name="_Toc106577514"/>
      <w:bookmarkStart w:id="8773" w:name="_Toc114537265"/>
      <w:bookmarkStart w:id="8774" w:name="_Toc115257533"/>
      <w:bookmarkStart w:id="8775" w:name="_Toc123086853"/>
      <w:bookmarkStart w:id="8776" w:name="_Toc123088588"/>
      <w:bookmarkStart w:id="8777" w:name="_Toc124298244"/>
      <w:bookmarkStart w:id="8778" w:name="_Toc130574995"/>
      <w:bookmarkStart w:id="8779" w:name="_Toc131767405"/>
      <w:bookmarkStart w:id="8780" w:name="_Toc138887991"/>
      <w:bookmarkStart w:id="8781" w:name="_Toc145920192"/>
      <w:r>
        <w:t>6.6.8</w:t>
      </w:r>
      <w:r w:rsidRPr="00C04A08">
        <w:t>.2</w:t>
      </w:r>
      <w:r w:rsidRPr="00C04A08">
        <w:tab/>
      </w:r>
      <w:r>
        <w:t>Void</w:t>
      </w:r>
      <w:bookmarkEnd w:id="8770"/>
      <w:bookmarkEnd w:id="8771"/>
      <w:bookmarkEnd w:id="8772"/>
      <w:bookmarkEnd w:id="8773"/>
      <w:bookmarkEnd w:id="8774"/>
      <w:bookmarkEnd w:id="8775"/>
      <w:bookmarkEnd w:id="8776"/>
      <w:bookmarkEnd w:id="8777"/>
      <w:bookmarkEnd w:id="8778"/>
      <w:bookmarkEnd w:id="8779"/>
      <w:bookmarkEnd w:id="8780"/>
      <w:bookmarkEnd w:id="8781"/>
      <w:r w:rsidRPr="00C04A08">
        <w:t xml:space="preserve"> </w:t>
      </w:r>
    </w:p>
    <w:p w14:paraId="35A004F2" w14:textId="77777777" w:rsidR="00911FD5" w:rsidRPr="00C04A08" w:rsidRDefault="00911FD5" w:rsidP="00911FD5">
      <w:pPr>
        <w:pStyle w:val="Heading4"/>
      </w:pPr>
      <w:bookmarkStart w:id="8782" w:name="_Toc98864361"/>
      <w:bookmarkStart w:id="8783" w:name="_Toc99733610"/>
      <w:bookmarkStart w:id="8784" w:name="_Toc106577515"/>
      <w:bookmarkStart w:id="8785" w:name="_Toc114537266"/>
      <w:bookmarkStart w:id="8786" w:name="_Toc115257534"/>
      <w:bookmarkStart w:id="8787" w:name="_Toc123086854"/>
      <w:bookmarkStart w:id="8788" w:name="_Toc123088589"/>
      <w:bookmarkStart w:id="8789" w:name="_Toc124298245"/>
      <w:bookmarkStart w:id="8790" w:name="_Toc130574996"/>
      <w:bookmarkStart w:id="8791" w:name="_Toc131767406"/>
      <w:bookmarkStart w:id="8792" w:name="_Toc138887992"/>
      <w:bookmarkStart w:id="8793" w:name="_Toc145920193"/>
      <w:r>
        <w:t>6.6.8</w:t>
      </w:r>
      <w:r w:rsidRPr="00C04A08">
        <w:t>.3</w:t>
      </w:r>
      <w:r w:rsidRPr="00C04A08">
        <w:tab/>
        <w:t>Side Conditions</w:t>
      </w:r>
      <w:bookmarkEnd w:id="8782"/>
      <w:bookmarkEnd w:id="8783"/>
      <w:bookmarkEnd w:id="8784"/>
      <w:bookmarkEnd w:id="8785"/>
      <w:bookmarkEnd w:id="8786"/>
      <w:bookmarkEnd w:id="8787"/>
      <w:bookmarkEnd w:id="8788"/>
      <w:bookmarkEnd w:id="8789"/>
      <w:bookmarkEnd w:id="8790"/>
      <w:bookmarkEnd w:id="8791"/>
      <w:bookmarkEnd w:id="8792"/>
      <w:bookmarkEnd w:id="8793"/>
    </w:p>
    <w:p w14:paraId="56EA871D" w14:textId="77777777" w:rsidR="00911FD5" w:rsidRPr="00C04A08" w:rsidRDefault="00911FD5" w:rsidP="00911FD5">
      <w:pPr>
        <w:pStyle w:val="Heading5"/>
      </w:pPr>
      <w:bookmarkStart w:id="8794" w:name="_Toc98864362"/>
      <w:bookmarkStart w:id="8795" w:name="_Toc99733611"/>
      <w:bookmarkStart w:id="8796" w:name="_Toc106577516"/>
      <w:bookmarkStart w:id="8797" w:name="_Toc114537267"/>
      <w:bookmarkStart w:id="8798" w:name="_Toc115257535"/>
      <w:bookmarkStart w:id="8799" w:name="_Toc123086855"/>
      <w:bookmarkStart w:id="8800" w:name="_Toc123088590"/>
      <w:bookmarkStart w:id="8801" w:name="_Toc124298246"/>
      <w:bookmarkStart w:id="8802" w:name="_Toc130574997"/>
      <w:bookmarkStart w:id="8803" w:name="_Toc131767407"/>
      <w:bookmarkStart w:id="8804" w:name="_Toc138887993"/>
      <w:bookmarkStart w:id="8805" w:name="_Toc145920194"/>
      <w:r>
        <w:t>6.6.8</w:t>
      </w:r>
      <w:r w:rsidRPr="00C04A08">
        <w:t>.3.1</w:t>
      </w:r>
      <w:r w:rsidRPr="00C04A08">
        <w:tab/>
        <w:t>Side Condition for beam correspondence based on SSB and CSI-RS</w:t>
      </w:r>
      <w:bookmarkEnd w:id="8794"/>
      <w:bookmarkEnd w:id="8795"/>
      <w:bookmarkEnd w:id="8796"/>
      <w:bookmarkEnd w:id="8797"/>
      <w:bookmarkEnd w:id="8798"/>
      <w:bookmarkEnd w:id="8799"/>
      <w:bookmarkEnd w:id="8800"/>
      <w:bookmarkEnd w:id="8801"/>
      <w:bookmarkEnd w:id="8802"/>
      <w:bookmarkEnd w:id="8803"/>
      <w:bookmarkEnd w:id="8804"/>
      <w:bookmarkEnd w:id="8805"/>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911FD5">
      <w:pPr>
        <w:pStyle w:val="B10"/>
        <w:ind w:leftChars="142"/>
      </w:pPr>
    </w:p>
    <w:p w14:paraId="198096AD" w14:textId="77777777" w:rsidR="00911FD5" w:rsidRPr="00C04A08" w:rsidRDefault="00911FD5" w:rsidP="00911FD5">
      <w:pPr>
        <w:pStyle w:val="TH"/>
      </w:pPr>
      <w:r>
        <w:lastRenderedPageBreak/>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8806" w:name="_Toc98864363"/>
      <w:bookmarkStart w:id="8807" w:name="_Toc99733612"/>
      <w:bookmarkStart w:id="8808" w:name="_Toc106577517"/>
      <w:bookmarkStart w:id="8809" w:name="_Toc114537268"/>
      <w:bookmarkStart w:id="8810" w:name="_Toc115257536"/>
      <w:bookmarkStart w:id="8811" w:name="_Toc123086856"/>
      <w:bookmarkStart w:id="8812" w:name="_Toc123088591"/>
      <w:bookmarkStart w:id="8813" w:name="_Toc124298247"/>
      <w:bookmarkStart w:id="8814" w:name="_Toc130574998"/>
      <w:bookmarkStart w:id="8815" w:name="_Toc131767408"/>
      <w:bookmarkStart w:id="8816" w:name="_Toc138887994"/>
      <w:bookmarkStart w:id="8817" w:name="_Toc145920195"/>
      <w:r>
        <w:t>6.6.8</w:t>
      </w:r>
      <w:r w:rsidRPr="00C04A08">
        <w:t>.3.2</w:t>
      </w:r>
      <w:r w:rsidRPr="00C04A08">
        <w:tab/>
        <w:t>Side Condition for SSB based enhanced Beam Correspondence requirements</w:t>
      </w:r>
      <w:bookmarkEnd w:id="8806"/>
      <w:bookmarkEnd w:id="8807"/>
      <w:bookmarkEnd w:id="8808"/>
      <w:bookmarkEnd w:id="8809"/>
      <w:bookmarkEnd w:id="8810"/>
      <w:bookmarkEnd w:id="8811"/>
      <w:bookmarkEnd w:id="8812"/>
      <w:bookmarkEnd w:id="8813"/>
      <w:bookmarkEnd w:id="8814"/>
      <w:bookmarkEnd w:id="8815"/>
      <w:bookmarkEnd w:id="8816"/>
      <w:bookmarkEnd w:id="8817"/>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8818" w:name="_Toc98864364"/>
      <w:bookmarkStart w:id="8819" w:name="_Toc99733613"/>
      <w:bookmarkStart w:id="8820" w:name="_Toc106577518"/>
      <w:bookmarkStart w:id="8821" w:name="_Toc114537269"/>
      <w:bookmarkStart w:id="8822" w:name="_Toc115257537"/>
      <w:bookmarkStart w:id="8823" w:name="_Toc123086857"/>
      <w:bookmarkStart w:id="8824" w:name="_Toc123088592"/>
      <w:bookmarkStart w:id="8825" w:name="_Toc124298248"/>
      <w:bookmarkStart w:id="8826" w:name="_Toc130574999"/>
      <w:bookmarkStart w:id="8827" w:name="_Toc131767409"/>
      <w:bookmarkStart w:id="8828" w:name="_Toc138887995"/>
      <w:bookmarkStart w:id="8829" w:name="_Toc145920196"/>
      <w:r>
        <w:t>6.6.8</w:t>
      </w:r>
      <w:r w:rsidRPr="00C04A08">
        <w:t>.3.3</w:t>
      </w:r>
      <w:r w:rsidRPr="00C04A08">
        <w:tab/>
        <w:t>Side Condition for CSI-RS based enhanced Beam Correspondence requirements</w:t>
      </w:r>
      <w:bookmarkEnd w:id="8818"/>
      <w:bookmarkEnd w:id="8819"/>
      <w:bookmarkEnd w:id="8820"/>
      <w:bookmarkEnd w:id="8821"/>
      <w:bookmarkEnd w:id="8822"/>
      <w:bookmarkEnd w:id="8823"/>
      <w:bookmarkEnd w:id="8824"/>
      <w:bookmarkEnd w:id="8825"/>
      <w:bookmarkEnd w:id="8826"/>
      <w:bookmarkEnd w:id="8827"/>
      <w:bookmarkEnd w:id="8828"/>
      <w:bookmarkEnd w:id="8829"/>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64613A"/>
    <w:p w14:paraId="4166089A" w14:textId="77777777" w:rsidR="00911FD5" w:rsidRPr="00C04A08" w:rsidRDefault="00911FD5" w:rsidP="00911FD5">
      <w:pPr>
        <w:pStyle w:val="Heading4"/>
      </w:pPr>
      <w:bookmarkStart w:id="8830" w:name="_Toc98864365"/>
      <w:bookmarkStart w:id="8831" w:name="_Toc99733614"/>
      <w:bookmarkStart w:id="8832" w:name="_Toc106577519"/>
      <w:bookmarkStart w:id="8833" w:name="_Toc114537270"/>
      <w:bookmarkStart w:id="8834" w:name="_Toc115257538"/>
      <w:bookmarkStart w:id="8835" w:name="_Toc123086858"/>
      <w:bookmarkStart w:id="8836" w:name="_Toc123088593"/>
      <w:bookmarkStart w:id="8837" w:name="_Toc124298249"/>
      <w:bookmarkStart w:id="8838" w:name="_Toc130575000"/>
      <w:bookmarkStart w:id="8839" w:name="_Toc131767410"/>
      <w:bookmarkStart w:id="8840" w:name="_Toc138887996"/>
      <w:bookmarkStart w:id="8841" w:name="_Toc145920197"/>
      <w:r>
        <w:t>6.6.8</w:t>
      </w:r>
      <w:r w:rsidRPr="00C04A08">
        <w:t>.4</w:t>
      </w:r>
      <w:r w:rsidRPr="00C04A08">
        <w:tab/>
        <w:t>Applicability</w:t>
      </w:r>
      <w:bookmarkEnd w:id="8830"/>
      <w:bookmarkEnd w:id="8831"/>
      <w:bookmarkEnd w:id="8832"/>
      <w:bookmarkEnd w:id="8833"/>
      <w:bookmarkEnd w:id="8834"/>
      <w:bookmarkEnd w:id="8835"/>
      <w:bookmarkEnd w:id="8836"/>
      <w:bookmarkEnd w:id="8837"/>
      <w:bookmarkEnd w:id="8838"/>
      <w:bookmarkEnd w:id="8839"/>
      <w:bookmarkEnd w:id="8840"/>
      <w:bookmarkEnd w:id="8841"/>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lastRenderedPageBreak/>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8842" w:name="_Toc90591315"/>
      <w:bookmarkStart w:id="8843" w:name="_Toc98864366"/>
      <w:bookmarkStart w:id="8844" w:name="_Toc99733615"/>
      <w:bookmarkStart w:id="8845" w:name="_Toc106577520"/>
      <w:bookmarkStart w:id="8846" w:name="_Toc114537271"/>
      <w:bookmarkStart w:id="8847" w:name="_Toc115257539"/>
      <w:bookmarkStart w:id="8848" w:name="_Toc123086859"/>
      <w:bookmarkStart w:id="8849" w:name="_Toc123088594"/>
      <w:bookmarkStart w:id="8850" w:name="_Toc124298250"/>
      <w:bookmarkStart w:id="8851" w:name="_Toc130575001"/>
      <w:bookmarkStart w:id="8852" w:name="_Toc131767411"/>
      <w:bookmarkStart w:id="8853" w:name="_Toc138887997"/>
      <w:bookmarkStart w:id="8854" w:name="_Toc145920198"/>
      <w:r w:rsidRPr="00C04A08">
        <w:t>6.6A</w:t>
      </w:r>
      <w:r w:rsidRPr="00C04A08">
        <w:tab/>
        <w:t>Beam correspondence for CA</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8855" w:name="_Toc21340936"/>
      <w:bookmarkStart w:id="8856" w:name="_Toc29805384"/>
      <w:bookmarkStart w:id="8857" w:name="_Toc36456593"/>
      <w:bookmarkStart w:id="8858" w:name="_Toc36469691"/>
      <w:bookmarkStart w:id="8859" w:name="_Toc37254100"/>
      <w:bookmarkStart w:id="8860" w:name="_Toc37322959"/>
      <w:bookmarkStart w:id="8861" w:name="_Toc37324365"/>
      <w:bookmarkStart w:id="8862" w:name="_Toc45889888"/>
      <w:bookmarkStart w:id="8863" w:name="_Toc52196563"/>
      <w:bookmarkStart w:id="8864" w:name="_Toc52197543"/>
      <w:bookmarkStart w:id="8865" w:name="_Toc53173266"/>
      <w:bookmarkStart w:id="8866" w:name="_Toc53173635"/>
      <w:bookmarkStart w:id="8867" w:name="_Toc61119637"/>
      <w:bookmarkStart w:id="8868" w:name="_Toc61120019"/>
      <w:bookmarkStart w:id="8869" w:name="_Toc67926089"/>
      <w:bookmarkStart w:id="8870" w:name="_Toc75273727"/>
      <w:bookmarkStart w:id="8871" w:name="_Toc76510627"/>
      <w:bookmarkStart w:id="8872" w:name="_Toc83129784"/>
      <w:bookmarkStart w:id="8873" w:name="_Toc90591316"/>
      <w:bookmarkStart w:id="8874" w:name="_Toc98864367"/>
      <w:bookmarkStart w:id="8875" w:name="_Toc99733616"/>
      <w:bookmarkStart w:id="8876" w:name="_Toc106577521"/>
      <w:bookmarkStart w:id="8877" w:name="_Toc114537272"/>
      <w:bookmarkStart w:id="8878" w:name="_Toc115257540"/>
      <w:bookmarkStart w:id="8879" w:name="_Toc123086860"/>
      <w:bookmarkStart w:id="8880" w:name="_Toc123088595"/>
      <w:bookmarkStart w:id="8881" w:name="_Toc124298251"/>
      <w:bookmarkStart w:id="8882" w:name="_Toc130575002"/>
      <w:bookmarkStart w:id="8883" w:name="_Toc131767412"/>
      <w:bookmarkStart w:id="8884" w:name="_Toc138887998"/>
      <w:bookmarkStart w:id="8885" w:name="_Toc145920199"/>
      <w:r w:rsidRPr="00C04A08">
        <w:lastRenderedPageBreak/>
        <w:t>7</w:t>
      </w:r>
      <w:r w:rsidRPr="00C04A08">
        <w:tab/>
        <w:t>Receiver characteristics</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CF09DE0" w14:textId="77777777" w:rsidR="00842EF7" w:rsidRPr="00C04A08" w:rsidRDefault="00842EF7" w:rsidP="00842EF7">
      <w:pPr>
        <w:pStyle w:val="Heading2"/>
      </w:pPr>
      <w:bookmarkStart w:id="8886" w:name="_Toc21340937"/>
      <w:bookmarkStart w:id="8887" w:name="_Toc29805385"/>
      <w:bookmarkStart w:id="8888" w:name="_Toc36456594"/>
      <w:bookmarkStart w:id="8889" w:name="_Toc36469692"/>
      <w:bookmarkStart w:id="8890" w:name="_Toc37254101"/>
      <w:bookmarkStart w:id="8891" w:name="_Toc37322960"/>
      <w:bookmarkStart w:id="8892" w:name="_Toc37324366"/>
      <w:bookmarkStart w:id="8893" w:name="_Toc45889889"/>
      <w:bookmarkStart w:id="8894" w:name="_Toc52196564"/>
      <w:bookmarkStart w:id="8895" w:name="_Toc52197544"/>
      <w:bookmarkStart w:id="8896" w:name="_Toc53173267"/>
      <w:bookmarkStart w:id="8897" w:name="_Toc53173636"/>
      <w:bookmarkStart w:id="8898" w:name="_Toc61119638"/>
      <w:bookmarkStart w:id="8899" w:name="_Toc61120020"/>
      <w:bookmarkStart w:id="8900" w:name="_Toc67926090"/>
      <w:bookmarkStart w:id="8901" w:name="_Toc75273728"/>
      <w:bookmarkStart w:id="8902" w:name="_Toc76510628"/>
      <w:bookmarkStart w:id="8903" w:name="_Toc83129785"/>
      <w:bookmarkStart w:id="8904" w:name="_Toc90591317"/>
      <w:bookmarkStart w:id="8905" w:name="_Toc98864368"/>
      <w:bookmarkStart w:id="8906" w:name="_Toc99733617"/>
      <w:bookmarkStart w:id="8907" w:name="_Toc106577522"/>
      <w:bookmarkStart w:id="8908" w:name="_Toc114537273"/>
      <w:bookmarkStart w:id="8909" w:name="_Toc115257541"/>
      <w:bookmarkStart w:id="8910" w:name="_Toc123086861"/>
      <w:bookmarkStart w:id="8911" w:name="_Toc123088596"/>
      <w:bookmarkStart w:id="8912" w:name="_Toc124298252"/>
      <w:bookmarkStart w:id="8913" w:name="_Toc130575003"/>
      <w:bookmarkStart w:id="8914" w:name="_Toc131767413"/>
      <w:bookmarkStart w:id="8915" w:name="_Toc138887999"/>
      <w:bookmarkStart w:id="8916" w:name="_Toc145920200"/>
      <w:bookmarkStart w:id="8917" w:name="_Hlk528841293"/>
      <w:r w:rsidRPr="00C04A08">
        <w:t>7.1</w:t>
      </w:r>
      <w:r w:rsidRPr="00C04A08">
        <w:tab/>
        <w:t>General</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8918" w:name="_Toc21340938"/>
      <w:bookmarkStart w:id="8919" w:name="_Toc29805386"/>
      <w:bookmarkStart w:id="8920" w:name="_Toc36456595"/>
      <w:bookmarkStart w:id="8921" w:name="_Toc36469693"/>
      <w:bookmarkStart w:id="8922" w:name="_Toc37254102"/>
      <w:bookmarkStart w:id="8923" w:name="_Toc37322961"/>
      <w:bookmarkStart w:id="8924" w:name="_Toc37324367"/>
      <w:bookmarkStart w:id="8925" w:name="_Toc45889890"/>
      <w:bookmarkStart w:id="8926" w:name="_Toc52196565"/>
      <w:bookmarkStart w:id="8927" w:name="_Toc52197545"/>
      <w:bookmarkStart w:id="8928" w:name="_Toc53173268"/>
      <w:bookmarkStart w:id="8929" w:name="_Toc53173637"/>
      <w:bookmarkStart w:id="8930" w:name="_Toc61119639"/>
      <w:bookmarkStart w:id="8931" w:name="_Toc61120021"/>
      <w:bookmarkStart w:id="8932" w:name="_Toc67926091"/>
      <w:bookmarkStart w:id="8933" w:name="_Toc75273729"/>
      <w:bookmarkStart w:id="8934" w:name="_Toc76510629"/>
      <w:bookmarkStart w:id="8935" w:name="_Toc83129786"/>
      <w:bookmarkStart w:id="8936" w:name="_Toc90591318"/>
      <w:bookmarkStart w:id="8937" w:name="_Toc98864369"/>
      <w:bookmarkStart w:id="8938" w:name="_Toc99733618"/>
      <w:bookmarkStart w:id="8939" w:name="_Toc106577523"/>
      <w:bookmarkStart w:id="8940" w:name="_Toc114537274"/>
      <w:bookmarkStart w:id="8941" w:name="_Toc115257542"/>
      <w:bookmarkStart w:id="8942" w:name="_Toc123086862"/>
      <w:bookmarkStart w:id="8943" w:name="_Toc123088597"/>
      <w:bookmarkStart w:id="8944" w:name="_Toc124298253"/>
      <w:bookmarkStart w:id="8945" w:name="_Toc130575004"/>
      <w:bookmarkStart w:id="8946" w:name="_Toc131767414"/>
      <w:bookmarkStart w:id="8947" w:name="_Toc138888000"/>
      <w:bookmarkStart w:id="8948" w:name="_Toc145920201"/>
      <w:r w:rsidRPr="00C04A08">
        <w:t>7.2</w:t>
      </w:r>
      <w:r w:rsidRPr="00C04A08">
        <w:tab/>
        <w:t>Diversity characteristics</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8949" w:name="_Toc21340939"/>
      <w:bookmarkStart w:id="8950" w:name="_Toc29805387"/>
      <w:bookmarkStart w:id="8951" w:name="_Toc36456596"/>
      <w:bookmarkStart w:id="8952" w:name="_Toc36469694"/>
      <w:bookmarkStart w:id="8953" w:name="_Toc37254103"/>
      <w:bookmarkStart w:id="8954" w:name="_Toc37322962"/>
      <w:bookmarkStart w:id="8955" w:name="_Toc37324368"/>
      <w:bookmarkStart w:id="8956" w:name="_Toc45889891"/>
      <w:bookmarkStart w:id="8957" w:name="_Toc52196566"/>
      <w:bookmarkStart w:id="8958" w:name="_Toc52197546"/>
      <w:bookmarkStart w:id="8959" w:name="_Toc53173269"/>
      <w:bookmarkStart w:id="8960" w:name="_Toc53173638"/>
      <w:bookmarkStart w:id="8961" w:name="_Toc61119640"/>
      <w:bookmarkStart w:id="8962" w:name="_Toc61120022"/>
      <w:bookmarkStart w:id="8963" w:name="_Toc67926092"/>
      <w:bookmarkStart w:id="8964" w:name="_Toc75273730"/>
      <w:bookmarkStart w:id="8965" w:name="_Toc76510630"/>
      <w:bookmarkStart w:id="8966" w:name="_Toc83129787"/>
      <w:bookmarkStart w:id="8967" w:name="_Toc90591319"/>
      <w:bookmarkStart w:id="8968" w:name="_Toc98864370"/>
      <w:bookmarkStart w:id="8969" w:name="_Toc99733619"/>
      <w:bookmarkStart w:id="8970" w:name="_Toc106577524"/>
      <w:bookmarkStart w:id="8971" w:name="_Toc114537275"/>
      <w:bookmarkStart w:id="8972" w:name="_Toc115257543"/>
      <w:bookmarkStart w:id="8973" w:name="_Toc123086863"/>
      <w:bookmarkStart w:id="8974" w:name="_Toc123088598"/>
      <w:bookmarkStart w:id="8975" w:name="_Toc124298254"/>
      <w:bookmarkStart w:id="8976" w:name="_Toc130575005"/>
      <w:bookmarkStart w:id="8977" w:name="_Toc131767415"/>
      <w:bookmarkStart w:id="8978" w:name="_Toc138888001"/>
      <w:bookmarkStart w:id="8979" w:name="_Toc145920202"/>
      <w:bookmarkEnd w:id="8917"/>
      <w:r w:rsidRPr="00C04A08">
        <w:t>7.3</w:t>
      </w:r>
      <w:r w:rsidRPr="00C04A08">
        <w:tab/>
        <w:t>Reference sensitivity</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1B31A28B" w14:textId="77777777" w:rsidR="00842EF7" w:rsidRPr="00C04A08" w:rsidRDefault="00842EF7" w:rsidP="00842EF7">
      <w:pPr>
        <w:pStyle w:val="Heading3"/>
      </w:pPr>
      <w:bookmarkStart w:id="8980" w:name="_Toc21340940"/>
      <w:bookmarkStart w:id="8981" w:name="_Toc29805388"/>
      <w:bookmarkStart w:id="8982" w:name="_Toc36456597"/>
      <w:bookmarkStart w:id="8983" w:name="_Toc36469695"/>
      <w:bookmarkStart w:id="8984" w:name="_Toc37254104"/>
      <w:bookmarkStart w:id="8985" w:name="_Toc37322963"/>
      <w:bookmarkStart w:id="8986" w:name="_Toc37324369"/>
      <w:bookmarkStart w:id="8987" w:name="_Toc45889892"/>
      <w:bookmarkStart w:id="8988" w:name="_Toc52196567"/>
      <w:bookmarkStart w:id="8989" w:name="_Toc52197547"/>
      <w:bookmarkStart w:id="8990" w:name="_Toc53173270"/>
      <w:bookmarkStart w:id="8991" w:name="_Toc53173639"/>
      <w:bookmarkStart w:id="8992" w:name="_Toc61119641"/>
      <w:bookmarkStart w:id="8993" w:name="_Toc61120023"/>
      <w:bookmarkStart w:id="8994" w:name="_Toc67926093"/>
      <w:bookmarkStart w:id="8995" w:name="_Toc75273731"/>
      <w:bookmarkStart w:id="8996" w:name="_Toc76510631"/>
      <w:bookmarkStart w:id="8997" w:name="_Toc83129788"/>
      <w:bookmarkStart w:id="8998" w:name="_Toc90591320"/>
      <w:bookmarkStart w:id="8999" w:name="_Toc98864371"/>
      <w:bookmarkStart w:id="9000" w:name="_Toc99733620"/>
      <w:bookmarkStart w:id="9001" w:name="_Toc106577525"/>
      <w:bookmarkStart w:id="9002" w:name="_Toc114537276"/>
      <w:bookmarkStart w:id="9003" w:name="_Toc115257544"/>
      <w:bookmarkStart w:id="9004" w:name="_Toc123086864"/>
      <w:bookmarkStart w:id="9005" w:name="_Toc123088599"/>
      <w:bookmarkStart w:id="9006" w:name="_Toc124298255"/>
      <w:bookmarkStart w:id="9007" w:name="_Toc130575006"/>
      <w:bookmarkStart w:id="9008" w:name="_Toc131767416"/>
      <w:bookmarkStart w:id="9009" w:name="_Toc138888002"/>
      <w:bookmarkStart w:id="9010" w:name="_Toc145920203"/>
      <w:r w:rsidRPr="00C04A08">
        <w:t>7.3.1</w:t>
      </w:r>
      <w:r w:rsidRPr="00C04A08">
        <w:tab/>
        <w:t>General</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9011" w:name="_Toc21340941"/>
      <w:bookmarkStart w:id="9012" w:name="_Toc29805389"/>
      <w:bookmarkStart w:id="9013" w:name="_Toc36456598"/>
      <w:bookmarkStart w:id="9014" w:name="_Toc36469696"/>
      <w:bookmarkStart w:id="9015" w:name="_Toc37254105"/>
      <w:bookmarkStart w:id="9016" w:name="_Toc37322964"/>
      <w:bookmarkStart w:id="9017" w:name="_Toc37324370"/>
      <w:bookmarkStart w:id="9018" w:name="_Toc45889893"/>
      <w:bookmarkStart w:id="9019" w:name="_Toc52196568"/>
      <w:bookmarkStart w:id="9020" w:name="_Toc52197548"/>
      <w:bookmarkStart w:id="9021" w:name="_Toc53173271"/>
      <w:bookmarkStart w:id="9022" w:name="_Toc53173640"/>
      <w:bookmarkStart w:id="9023" w:name="_Toc61119642"/>
      <w:bookmarkStart w:id="9024" w:name="_Toc61120024"/>
      <w:bookmarkStart w:id="9025" w:name="_Toc67926094"/>
      <w:bookmarkStart w:id="9026" w:name="_Toc75273732"/>
      <w:bookmarkStart w:id="9027" w:name="_Toc76510632"/>
      <w:bookmarkStart w:id="9028" w:name="_Toc83129789"/>
      <w:bookmarkStart w:id="9029" w:name="_Toc90591321"/>
      <w:bookmarkStart w:id="9030" w:name="_Toc98864372"/>
      <w:bookmarkStart w:id="9031" w:name="_Toc99733621"/>
      <w:bookmarkStart w:id="9032" w:name="_Toc106577526"/>
      <w:bookmarkStart w:id="9033" w:name="_Toc114537277"/>
      <w:bookmarkStart w:id="9034" w:name="_Toc115257545"/>
      <w:bookmarkStart w:id="9035" w:name="_Toc123086865"/>
      <w:bookmarkStart w:id="9036" w:name="_Toc123088600"/>
      <w:bookmarkStart w:id="9037" w:name="_Toc124298256"/>
      <w:bookmarkStart w:id="9038" w:name="_Toc130575007"/>
      <w:bookmarkStart w:id="9039" w:name="_Toc131767417"/>
      <w:bookmarkStart w:id="9040" w:name="_Toc138888003"/>
      <w:bookmarkStart w:id="9041" w:name="_Toc145920204"/>
      <w:r w:rsidRPr="00C04A08">
        <w:t>7.3.2</w:t>
      </w:r>
      <w:r w:rsidRPr="00C04A08">
        <w:tab/>
        <w:t>Reference sensitivity power level</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439C9FCA" w14:textId="77777777" w:rsidR="00842EF7" w:rsidRPr="00C04A08" w:rsidRDefault="00842EF7" w:rsidP="00842EF7">
      <w:pPr>
        <w:pStyle w:val="Heading4"/>
      </w:pPr>
      <w:bookmarkStart w:id="9042" w:name="_Toc21340942"/>
      <w:bookmarkStart w:id="9043" w:name="_Toc29805390"/>
      <w:bookmarkStart w:id="9044" w:name="_Toc36456599"/>
      <w:bookmarkStart w:id="9045" w:name="_Toc36469697"/>
      <w:bookmarkStart w:id="9046" w:name="_Toc37254106"/>
      <w:bookmarkStart w:id="9047" w:name="_Toc37322965"/>
      <w:bookmarkStart w:id="9048" w:name="_Toc37324371"/>
      <w:bookmarkStart w:id="9049" w:name="_Toc45889894"/>
      <w:bookmarkStart w:id="9050" w:name="_Toc52196569"/>
      <w:bookmarkStart w:id="9051" w:name="_Toc52197549"/>
      <w:bookmarkStart w:id="9052" w:name="_Toc53173272"/>
      <w:bookmarkStart w:id="9053" w:name="_Toc53173641"/>
      <w:bookmarkStart w:id="9054" w:name="_Toc61119643"/>
      <w:bookmarkStart w:id="9055" w:name="_Toc61120025"/>
      <w:bookmarkStart w:id="9056" w:name="_Toc67926095"/>
      <w:bookmarkStart w:id="9057" w:name="_Toc75273733"/>
      <w:bookmarkStart w:id="9058" w:name="_Toc76510633"/>
      <w:bookmarkStart w:id="9059" w:name="_Toc83129790"/>
      <w:bookmarkStart w:id="9060" w:name="_Toc90591322"/>
      <w:bookmarkStart w:id="9061" w:name="_Toc98864373"/>
      <w:bookmarkStart w:id="9062" w:name="_Toc99733622"/>
      <w:bookmarkStart w:id="9063" w:name="_Toc106577527"/>
      <w:bookmarkStart w:id="9064" w:name="_Toc114537278"/>
      <w:bookmarkStart w:id="9065" w:name="_Toc115257546"/>
      <w:bookmarkStart w:id="9066" w:name="_Toc123086866"/>
      <w:bookmarkStart w:id="9067" w:name="_Toc123088601"/>
      <w:bookmarkStart w:id="9068" w:name="_Toc124298257"/>
      <w:bookmarkStart w:id="9069" w:name="_Toc130575008"/>
      <w:bookmarkStart w:id="9070" w:name="_Toc131767418"/>
      <w:bookmarkStart w:id="9071" w:name="_Toc138888004"/>
      <w:bookmarkStart w:id="9072" w:name="_Toc145920205"/>
      <w:r w:rsidRPr="00C04A08">
        <w:t>7.3.2.1</w:t>
      </w:r>
      <w:r w:rsidRPr="00C04A08">
        <w:tab/>
        <w:t>Reference sensitivity power level for power class 1</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9073" w:name="_Hlk44411793"/>
      <w:r w:rsidR="00CF7919" w:rsidRPr="00C04A08">
        <w:t>The requirement is verified with the test metric of EIS (Link=RX beam peak direction, Meas=Link Angle).</w:t>
      </w:r>
      <w:bookmarkEnd w:id="9073"/>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3316FF"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3316FF" w:rsidRDefault="003316FF" w:rsidP="003316FF">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4CE21706" w:rsidR="003316FF" w:rsidRDefault="003316FF" w:rsidP="003316FF">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6C6CF094" w:rsidR="003316FF" w:rsidRDefault="003316FF" w:rsidP="003316FF">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4D1533A3" w:rsidR="003316FF" w:rsidRDefault="003316FF" w:rsidP="003316FF">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44D9A2D6" w:rsidR="003316FF" w:rsidRDefault="003316FF" w:rsidP="003316FF">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4CF3055B" w:rsidR="003316FF" w:rsidRDefault="003316FF" w:rsidP="003316FF">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4085A325" w:rsidR="003316FF" w:rsidRDefault="003316FF" w:rsidP="003316FF">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454CEC60" w:rsidR="003316FF" w:rsidRDefault="003316FF" w:rsidP="003316FF">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46A4B581" w:rsidR="003316FF" w:rsidRDefault="003316FF" w:rsidP="003316FF">
            <w:pPr>
              <w:pStyle w:val="TAC"/>
            </w:pPr>
            <w:r>
              <w:t>480 kHz</w:t>
            </w:r>
          </w:p>
        </w:tc>
        <w:tc>
          <w:tcPr>
            <w:tcW w:w="987" w:type="dxa"/>
            <w:tcBorders>
              <w:top w:val="nil"/>
              <w:left w:val="single" w:sz="4" w:space="0" w:color="auto"/>
              <w:bottom w:val="nil"/>
              <w:right w:val="single" w:sz="4" w:space="0" w:color="auto"/>
            </w:tcBorders>
          </w:tcPr>
          <w:p w14:paraId="7D6A7F7C" w14:textId="77777777" w:rsidR="003316FF" w:rsidRDefault="003316FF" w:rsidP="003316FF">
            <w:pPr>
              <w:pStyle w:val="TAC"/>
            </w:pPr>
          </w:p>
        </w:tc>
      </w:tr>
      <w:tr w:rsidR="003316FF"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3316FF" w:rsidRDefault="003316FF" w:rsidP="003316FF">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5B37A030" w:rsidR="003316FF" w:rsidRDefault="003316FF" w:rsidP="003316FF">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7BCDE8F4" w:rsidR="003316FF" w:rsidRDefault="003316FF" w:rsidP="003316FF">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25377BD2" w:rsidR="003316FF" w:rsidRDefault="003316FF" w:rsidP="003316FF">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1919DE13" w:rsidR="003316FF" w:rsidRDefault="003316FF" w:rsidP="003316FF">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316AA622" w:rsidR="003316FF" w:rsidRDefault="003316FF" w:rsidP="003316FF">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7A7C8FC0" w:rsidR="003316FF" w:rsidRDefault="003316FF" w:rsidP="003316FF">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421688AC" w:rsidR="003316FF" w:rsidRDefault="003316FF" w:rsidP="003316FF">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33A9566D" w:rsidR="003316FF" w:rsidRDefault="003316FF" w:rsidP="003316FF">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3316FF" w:rsidRDefault="003316FF" w:rsidP="003316FF">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9074" w:name="_Toc21340943"/>
      <w:bookmarkStart w:id="9075" w:name="_Toc29805391"/>
      <w:bookmarkStart w:id="9076" w:name="_Toc36456600"/>
      <w:bookmarkStart w:id="9077" w:name="_Toc36469698"/>
      <w:bookmarkStart w:id="9078" w:name="_Toc37254107"/>
      <w:bookmarkStart w:id="9079" w:name="_Toc37322966"/>
      <w:bookmarkStart w:id="9080" w:name="_Toc37324372"/>
      <w:bookmarkStart w:id="9081" w:name="_Toc45889895"/>
      <w:bookmarkStart w:id="9082" w:name="_Toc52196570"/>
      <w:bookmarkStart w:id="9083" w:name="_Toc52197550"/>
      <w:bookmarkStart w:id="9084" w:name="_Toc53173273"/>
      <w:bookmarkStart w:id="9085" w:name="_Toc53173642"/>
      <w:bookmarkStart w:id="9086" w:name="_Toc61119644"/>
      <w:bookmarkStart w:id="9087" w:name="_Toc61120026"/>
      <w:bookmarkStart w:id="9088" w:name="_Toc67926096"/>
      <w:bookmarkStart w:id="9089" w:name="_Toc75273734"/>
      <w:bookmarkStart w:id="9090" w:name="_Toc76510634"/>
      <w:bookmarkStart w:id="9091" w:name="_Toc83129791"/>
      <w:bookmarkStart w:id="9092" w:name="_Toc90591323"/>
      <w:bookmarkStart w:id="9093" w:name="_Toc98864374"/>
      <w:bookmarkStart w:id="9094" w:name="_Toc99733623"/>
      <w:bookmarkStart w:id="9095" w:name="_Toc106577528"/>
      <w:bookmarkStart w:id="9096" w:name="_Toc114537279"/>
      <w:bookmarkStart w:id="9097" w:name="_Toc115257547"/>
      <w:bookmarkStart w:id="9098" w:name="_Toc123086867"/>
      <w:bookmarkStart w:id="9099" w:name="_Toc123088602"/>
      <w:bookmarkStart w:id="9100" w:name="_Toc124298258"/>
      <w:bookmarkStart w:id="9101" w:name="_Toc130575009"/>
      <w:bookmarkStart w:id="9102" w:name="_Toc131767419"/>
      <w:bookmarkStart w:id="9103" w:name="_Toc138888005"/>
      <w:bookmarkStart w:id="9104" w:name="_Toc145920206"/>
      <w:r w:rsidRPr="00C04A08">
        <w:t>7.3.2.2</w:t>
      </w:r>
      <w:r w:rsidRPr="00C04A08">
        <w:tab/>
        <w:t>Reference sensitivity power level for power class 2</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9105" w:name="_Toc21340944"/>
      <w:bookmarkStart w:id="9106" w:name="_Toc29805392"/>
      <w:bookmarkStart w:id="9107" w:name="_Toc36456601"/>
      <w:bookmarkStart w:id="9108" w:name="_Toc36469699"/>
      <w:bookmarkStart w:id="9109" w:name="_Toc37254108"/>
      <w:bookmarkStart w:id="9110" w:name="_Toc37322967"/>
      <w:bookmarkStart w:id="9111" w:name="_Toc37324373"/>
      <w:bookmarkStart w:id="9112" w:name="_Toc45889896"/>
      <w:bookmarkStart w:id="9113" w:name="_Toc52196571"/>
      <w:bookmarkStart w:id="9114" w:name="_Toc52197551"/>
      <w:bookmarkStart w:id="9115" w:name="_Toc53173274"/>
      <w:bookmarkStart w:id="9116" w:name="_Toc53173643"/>
      <w:bookmarkStart w:id="9117" w:name="_Toc61119645"/>
      <w:bookmarkStart w:id="9118" w:name="_Toc61120027"/>
      <w:bookmarkStart w:id="9119" w:name="_Toc67926097"/>
      <w:bookmarkStart w:id="9120" w:name="_Toc75273735"/>
      <w:bookmarkStart w:id="9121" w:name="_Toc76510635"/>
      <w:bookmarkStart w:id="9122" w:name="_Toc83129792"/>
      <w:bookmarkStart w:id="9123" w:name="_Toc90591324"/>
      <w:bookmarkStart w:id="9124" w:name="_Toc98864375"/>
      <w:bookmarkStart w:id="9125" w:name="_Toc99733624"/>
      <w:bookmarkStart w:id="9126" w:name="_Toc106577529"/>
      <w:bookmarkStart w:id="9127" w:name="_Toc114537280"/>
      <w:bookmarkStart w:id="9128" w:name="_Toc115257548"/>
      <w:bookmarkStart w:id="9129" w:name="_Toc123086868"/>
      <w:bookmarkStart w:id="9130" w:name="_Toc123088603"/>
      <w:bookmarkStart w:id="9131" w:name="_Toc124298259"/>
      <w:bookmarkStart w:id="9132" w:name="_Toc130575010"/>
      <w:bookmarkStart w:id="9133" w:name="_Toc131767420"/>
      <w:bookmarkStart w:id="9134" w:name="_Toc138888006"/>
      <w:bookmarkStart w:id="9135" w:name="_Toc145920207"/>
      <w:r w:rsidRPr="00C04A08">
        <w:t>7.3.2.3</w:t>
      </w:r>
      <w:r w:rsidRPr="00C04A08">
        <w:tab/>
        <w:t>Reference sensitivity power level for power class 3</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9136" w:name="_Toc21340945"/>
      <w:bookmarkStart w:id="9137" w:name="_Toc29805393"/>
      <w:bookmarkStart w:id="9138" w:name="_Toc36456602"/>
      <w:bookmarkStart w:id="9139" w:name="_Toc36469700"/>
      <w:bookmarkStart w:id="9140" w:name="_Toc37254109"/>
      <w:bookmarkStart w:id="9141" w:name="_Toc37322968"/>
      <w:bookmarkStart w:id="9142" w:name="_Toc37324374"/>
      <w:bookmarkStart w:id="9143" w:name="_Toc45889897"/>
      <w:bookmarkStart w:id="9144" w:name="_Toc52196572"/>
      <w:bookmarkStart w:id="9145" w:name="_Toc52197552"/>
      <w:bookmarkStart w:id="9146" w:name="_Toc53173275"/>
      <w:bookmarkStart w:id="9147" w:name="_Toc53173644"/>
      <w:bookmarkStart w:id="9148" w:name="_Toc61119646"/>
      <w:bookmarkStart w:id="9149" w:name="_Toc61120028"/>
      <w:bookmarkStart w:id="9150" w:name="_Toc67926098"/>
      <w:bookmarkStart w:id="9151" w:name="_Toc75273736"/>
      <w:bookmarkStart w:id="9152" w:name="_Toc76510636"/>
      <w:bookmarkStart w:id="9153" w:name="_Toc83129793"/>
      <w:bookmarkStart w:id="9154" w:name="_Toc90591325"/>
      <w:bookmarkStart w:id="9155" w:name="_Toc98864376"/>
      <w:bookmarkStart w:id="9156" w:name="_Toc99733625"/>
      <w:bookmarkStart w:id="9157" w:name="_Toc106577530"/>
      <w:bookmarkStart w:id="9158" w:name="_Toc114537281"/>
      <w:bookmarkStart w:id="9159" w:name="_Toc115257549"/>
      <w:bookmarkStart w:id="9160" w:name="_Toc123086869"/>
      <w:bookmarkStart w:id="9161" w:name="_Toc123088604"/>
      <w:bookmarkStart w:id="9162" w:name="_Toc124298260"/>
      <w:bookmarkStart w:id="9163" w:name="_Toc130575011"/>
      <w:bookmarkStart w:id="9164" w:name="_Toc131767421"/>
      <w:bookmarkStart w:id="9165" w:name="_Toc138888007"/>
      <w:bookmarkStart w:id="9166" w:name="_Toc145920208"/>
      <w:r w:rsidRPr="00C04A08">
        <w:t>7.3.2.4</w:t>
      </w:r>
      <w:r w:rsidRPr="00C04A08">
        <w:tab/>
        <w:t>Reference sensitivity power level for power class 4</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9167" w:name="_Toc67926099"/>
      <w:bookmarkStart w:id="9168" w:name="_Toc75273737"/>
      <w:bookmarkStart w:id="9169" w:name="_Toc76510637"/>
      <w:bookmarkStart w:id="9170" w:name="_Toc83129794"/>
      <w:bookmarkStart w:id="9171" w:name="_Toc90591326"/>
      <w:bookmarkStart w:id="9172" w:name="_Toc98864377"/>
      <w:bookmarkStart w:id="9173" w:name="_Toc99733626"/>
      <w:bookmarkStart w:id="9174" w:name="_Toc106577531"/>
      <w:bookmarkStart w:id="9175" w:name="_Toc114537282"/>
      <w:bookmarkStart w:id="9176" w:name="_Toc115257550"/>
      <w:bookmarkStart w:id="9177" w:name="_Toc123086870"/>
      <w:bookmarkStart w:id="9178" w:name="_Toc123088605"/>
      <w:bookmarkStart w:id="9179" w:name="_Toc124298261"/>
      <w:bookmarkStart w:id="9180" w:name="_Toc130575012"/>
      <w:bookmarkStart w:id="9181" w:name="_Toc131767422"/>
      <w:bookmarkStart w:id="9182" w:name="_Toc138888008"/>
      <w:bookmarkStart w:id="9183" w:name="_Toc145920209"/>
      <w:r>
        <w:t>7.3.2.5</w:t>
      </w:r>
      <w:r w:rsidRPr="00FE760F">
        <w:tab/>
        <w:t>Reference sensitivi</w:t>
      </w:r>
      <w:r>
        <w:t>ty power level for power class 5</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9184" w:name="_Toc98864378"/>
      <w:bookmarkStart w:id="9185" w:name="_Toc99733627"/>
      <w:bookmarkStart w:id="9186" w:name="_Toc106577532"/>
      <w:bookmarkStart w:id="9187" w:name="_Toc114537283"/>
      <w:bookmarkStart w:id="9188" w:name="_Toc115257551"/>
      <w:bookmarkStart w:id="9189" w:name="_Toc123086871"/>
      <w:bookmarkStart w:id="9190" w:name="_Toc123088606"/>
      <w:bookmarkStart w:id="9191" w:name="_Toc124298262"/>
      <w:bookmarkStart w:id="9192" w:name="_Toc130575013"/>
      <w:bookmarkStart w:id="9193" w:name="_Toc131767423"/>
      <w:bookmarkStart w:id="9194" w:name="_Toc138888009"/>
      <w:bookmarkStart w:id="9195" w:name="_Toc145920210"/>
      <w:r>
        <w:t>7.3.2.6</w:t>
      </w:r>
      <w:r w:rsidRPr="00FE760F">
        <w:tab/>
        <w:t>Reference sensitivi</w:t>
      </w:r>
      <w:r>
        <w:t>ty power level for power class 6</w:t>
      </w:r>
      <w:bookmarkEnd w:id="9184"/>
      <w:bookmarkEnd w:id="9185"/>
      <w:bookmarkEnd w:id="9186"/>
      <w:bookmarkEnd w:id="9187"/>
      <w:bookmarkEnd w:id="9188"/>
      <w:bookmarkEnd w:id="9189"/>
      <w:bookmarkEnd w:id="9190"/>
      <w:bookmarkEnd w:id="9191"/>
      <w:bookmarkEnd w:id="9192"/>
      <w:bookmarkEnd w:id="9193"/>
      <w:bookmarkEnd w:id="9194"/>
      <w:bookmarkEnd w:id="9195"/>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9196" w:name="_Toc98864379"/>
      <w:bookmarkStart w:id="9197" w:name="_Toc99733628"/>
      <w:bookmarkStart w:id="9198" w:name="_Toc106577533"/>
      <w:bookmarkStart w:id="9199" w:name="_Toc114537284"/>
      <w:bookmarkStart w:id="9200" w:name="_Toc115257552"/>
      <w:bookmarkStart w:id="9201" w:name="_Toc123086872"/>
      <w:bookmarkStart w:id="9202" w:name="_Toc123088607"/>
      <w:bookmarkStart w:id="9203" w:name="_Toc124298263"/>
      <w:bookmarkStart w:id="9204" w:name="_Toc130575014"/>
      <w:bookmarkStart w:id="9205" w:name="_Toc131767424"/>
      <w:bookmarkStart w:id="9206" w:name="_Toc138888010"/>
      <w:bookmarkStart w:id="9207" w:name="_Toc145920211"/>
      <w:r>
        <w:t>7</w:t>
      </w:r>
      <w:r w:rsidR="009A34CE">
        <w:t>.3.2.7</w:t>
      </w:r>
      <w:r w:rsidR="009A34CE">
        <w:tab/>
        <w:t>Reference sensitivity power level for power class 7</w:t>
      </w:r>
      <w:bookmarkEnd w:id="9196"/>
      <w:bookmarkEnd w:id="9197"/>
      <w:bookmarkEnd w:id="9198"/>
      <w:bookmarkEnd w:id="9199"/>
      <w:bookmarkEnd w:id="9200"/>
      <w:bookmarkEnd w:id="9201"/>
      <w:bookmarkEnd w:id="9202"/>
      <w:bookmarkEnd w:id="9203"/>
      <w:bookmarkEnd w:id="9204"/>
      <w:bookmarkEnd w:id="9205"/>
      <w:bookmarkEnd w:id="9206"/>
      <w:bookmarkEnd w:id="9207"/>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9208" w:name="_Toc21340946"/>
      <w:bookmarkStart w:id="9209" w:name="_Toc29805394"/>
      <w:bookmarkStart w:id="9210" w:name="_Toc36456603"/>
      <w:bookmarkStart w:id="9211" w:name="_Toc36469701"/>
      <w:bookmarkStart w:id="9212" w:name="_Toc37254110"/>
      <w:bookmarkStart w:id="9213" w:name="_Toc37322969"/>
      <w:bookmarkStart w:id="9214" w:name="_Toc37324375"/>
      <w:bookmarkStart w:id="9215" w:name="_Toc45889898"/>
      <w:bookmarkStart w:id="9216" w:name="_Toc52196573"/>
      <w:bookmarkStart w:id="9217" w:name="_Toc52197553"/>
      <w:bookmarkStart w:id="9218" w:name="_Toc53173276"/>
      <w:bookmarkStart w:id="9219" w:name="_Toc53173645"/>
      <w:bookmarkStart w:id="9220" w:name="_Toc61119647"/>
      <w:bookmarkStart w:id="9221" w:name="_Toc61120029"/>
      <w:bookmarkStart w:id="9222" w:name="_Toc67926100"/>
      <w:bookmarkStart w:id="9223" w:name="_Toc75273738"/>
      <w:bookmarkStart w:id="9224" w:name="_Toc76510638"/>
      <w:bookmarkStart w:id="9225" w:name="_Toc83129795"/>
      <w:bookmarkStart w:id="9226" w:name="_Toc90591327"/>
      <w:bookmarkStart w:id="9227" w:name="_Toc98864380"/>
      <w:bookmarkStart w:id="9228" w:name="_Toc99733629"/>
      <w:bookmarkStart w:id="9229" w:name="_Toc106577534"/>
      <w:bookmarkStart w:id="9230" w:name="_Toc114537285"/>
      <w:bookmarkStart w:id="9231" w:name="_Toc115257553"/>
      <w:bookmarkStart w:id="9232" w:name="_Toc123086873"/>
      <w:bookmarkStart w:id="9233" w:name="_Toc123088608"/>
      <w:bookmarkStart w:id="9234" w:name="_Toc124298264"/>
      <w:bookmarkStart w:id="9235" w:name="_Toc130575015"/>
      <w:bookmarkStart w:id="9236" w:name="_Toc131767425"/>
      <w:bookmarkStart w:id="9237" w:name="_Toc138888011"/>
      <w:bookmarkStart w:id="9238" w:name="_Toc145920212"/>
      <w:r w:rsidRPr="00C04A08">
        <w:rPr>
          <w:snapToGrid w:val="0"/>
        </w:rPr>
        <w:lastRenderedPageBreak/>
        <w:t>7.3.3</w:t>
      </w:r>
      <w:r w:rsidRPr="00C04A08">
        <w:rPr>
          <w:snapToGrid w:val="0"/>
        </w:rPr>
        <w:tab/>
        <w:t>Void</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71A3FCEA" w14:textId="77777777" w:rsidR="00842EF7" w:rsidRPr="00C04A08" w:rsidRDefault="00842EF7" w:rsidP="00842EF7">
      <w:pPr>
        <w:pStyle w:val="Heading3"/>
      </w:pPr>
      <w:bookmarkStart w:id="9239" w:name="_Toc21340947"/>
      <w:bookmarkStart w:id="9240" w:name="_Toc29805395"/>
      <w:bookmarkStart w:id="9241" w:name="_Toc36456604"/>
      <w:bookmarkStart w:id="9242" w:name="_Toc36469702"/>
      <w:bookmarkStart w:id="9243" w:name="_Toc37254111"/>
      <w:bookmarkStart w:id="9244" w:name="_Toc37322970"/>
      <w:bookmarkStart w:id="9245" w:name="_Toc37324376"/>
      <w:bookmarkStart w:id="9246" w:name="_Toc45889899"/>
      <w:bookmarkStart w:id="9247" w:name="_Toc52196574"/>
      <w:bookmarkStart w:id="9248" w:name="_Toc52197554"/>
      <w:bookmarkStart w:id="9249" w:name="_Toc53173277"/>
      <w:bookmarkStart w:id="9250" w:name="_Toc53173646"/>
      <w:bookmarkStart w:id="9251" w:name="_Toc61119648"/>
      <w:bookmarkStart w:id="9252" w:name="_Toc61120030"/>
      <w:bookmarkStart w:id="9253" w:name="_Toc67926101"/>
      <w:bookmarkStart w:id="9254" w:name="_Toc75273739"/>
      <w:bookmarkStart w:id="9255" w:name="_Toc76510639"/>
      <w:bookmarkStart w:id="9256" w:name="_Toc83129796"/>
      <w:bookmarkStart w:id="9257" w:name="_Toc90591328"/>
      <w:bookmarkStart w:id="9258" w:name="_Toc98864381"/>
      <w:bookmarkStart w:id="9259" w:name="_Toc99733630"/>
      <w:bookmarkStart w:id="9260" w:name="_Toc106577535"/>
      <w:bookmarkStart w:id="9261" w:name="_Toc114537286"/>
      <w:bookmarkStart w:id="9262" w:name="_Toc115257554"/>
      <w:bookmarkStart w:id="9263" w:name="_Toc123086874"/>
      <w:bookmarkStart w:id="9264" w:name="_Toc123088609"/>
      <w:bookmarkStart w:id="9265" w:name="_Toc124298265"/>
      <w:bookmarkStart w:id="9266" w:name="_Toc130575016"/>
      <w:bookmarkStart w:id="9267" w:name="_Toc131767426"/>
      <w:bookmarkStart w:id="9268" w:name="_Toc138888012"/>
      <w:bookmarkStart w:id="9269" w:name="_Toc145920213"/>
      <w:r w:rsidRPr="00C04A08">
        <w:t>7.3.4</w:t>
      </w:r>
      <w:r w:rsidRPr="00C04A08">
        <w:tab/>
      </w:r>
      <w:bookmarkStart w:id="9270" w:name="_Hlk528876588"/>
      <w:r w:rsidRPr="00C04A08">
        <w:t>EIS spherical coverage</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3B2A9186" w14:textId="77777777" w:rsidR="00842EF7" w:rsidRPr="00C04A08" w:rsidRDefault="00842EF7" w:rsidP="00301D62">
      <w:pPr>
        <w:pStyle w:val="Heading4"/>
        <w:rPr>
          <w:rFonts w:eastAsia="Malgun Gothic"/>
        </w:rPr>
      </w:pPr>
      <w:bookmarkStart w:id="9271" w:name="_Toc98864382"/>
      <w:bookmarkStart w:id="9272" w:name="_Toc99733631"/>
      <w:bookmarkStart w:id="9273" w:name="_Toc106577536"/>
      <w:bookmarkStart w:id="9274" w:name="_Toc114537287"/>
      <w:bookmarkStart w:id="9275" w:name="_Toc115257555"/>
      <w:bookmarkStart w:id="9276" w:name="_Toc123086875"/>
      <w:bookmarkStart w:id="9277" w:name="_Toc123088610"/>
      <w:bookmarkStart w:id="9278" w:name="_Toc124298266"/>
      <w:bookmarkStart w:id="9279" w:name="_Toc130575017"/>
      <w:bookmarkStart w:id="9280" w:name="_Toc131767427"/>
      <w:bookmarkStart w:id="9281" w:name="_Toc138888013"/>
      <w:bookmarkStart w:id="9282" w:name="_Toc145920214"/>
      <w:r w:rsidRPr="00C04A08">
        <w:rPr>
          <w:rFonts w:eastAsia="Malgun Gothic"/>
        </w:rPr>
        <w:t>7.3.4.1</w:t>
      </w:r>
      <w:r w:rsidRPr="00C04A08">
        <w:rPr>
          <w:rFonts w:eastAsia="Malgun Gothic"/>
        </w:rPr>
        <w:tab/>
      </w:r>
      <w:bookmarkStart w:id="9283" w:name="_Hlk528876724"/>
      <w:r w:rsidRPr="00C04A08">
        <w:rPr>
          <w:rFonts w:eastAsia="Malgun Gothic"/>
        </w:rPr>
        <w:t xml:space="preserve">EIS spherical coverage </w:t>
      </w:r>
      <w:bookmarkEnd w:id="9283"/>
      <w:r w:rsidRPr="00C04A08">
        <w:rPr>
          <w:rFonts w:eastAsia="Malgun Gothic"/>
        </w:rPr>
        <w:t>for power class 1</w:t>
      </w:r>
      <w:bookmarkEnd w:id="9271"/>
      <w:bookmarkEnd w:id="9272"/>
      <w:bookmarkEnd w:id="9273"/>
      <w:bookmarkEnd w:id="9274"/>
      <w:bookmarkEnd w:id="9275"/>
      <w:bookmarkEnd w:id="9276"/>
      <w:bookmarkEnd w:id="9277"/>
      <w:bookmarkEnd w:id="9278"/>
      <w:bookmarkEnd w:id="9279"/>
      <w:bookmarkEnd w:id="9280"/>
      <w:bookmarkEnd w:id="9281"/>
      <w:bookmarkEnd w:id="9282"/>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9284" w:name="_Toc98864383"/>
      <w:bookmarkStart w:id="9285" w:name="_Toc99733632"/>
      <w:bookmarkStart w:id="9286" w:name="_Toc106577537"/>
      <w:bookmarkStart w:id="9287" w:name="_Toc114537288"/>
      <w:bookmarkStart w:id="9288" w:name="_Toc115257556"/>
      <w:bookmarkStart w:id="9289" w:name="_Toc123086876"/>
      <w:bookmarkStart w:id="9290" w:name="_Toc123088611"/>
      <w:bookmarkStart w:id="9291" w:name="_Toc124298267"/>
      <w:bookmarkStart w:id="9292" w:name="_Toc130575018"/>
      <w:bookmarkStart w:id="9293" w:name="_Toc131767428"/>
      <w:bookmarkStart w:id="9294" w:name="_Toc138888014"/>
      <w:bookmarkStart w:id="9295" w:name="_Toc145920215"/>
      <w:r w:rsidRPr="00C04A08">
        <w:rPr>
          <w:rFonts w:eastAsia="Malgun Gothic"/>
        </w:rPr>
        <w:t>7.3.4.2</w:t>
      </w:r>
      <w:r w:rsidRPr="00C04A08">
        <w:rPr>
          <w:rFonts w:eastAsia="Malgun Gothic"/>
        </w:rPr>
        <w:tab/>
        <w:t>EIS spherical coverage for power class 2</w:t>
      </w:r>
      <w:bookmarkEnd w:id="9284"/>
      <w:bookmarkEnd w:id="9285"/>
      <w:bookmarkEnd w:id="9286"/>
      <w:bookmarkEnd w:id="9287"/>
      <w:bookmarkEnd w:id="9288"/>
      <w:bookmarkEnd w:id="9289"/>
      <w:bookmarkEnd w:id="9290"/>
      <w:bookmarkEnd w:id="9291"/>
      <w:bookmarkEnd w:id="9292"/>
      <w:bookmarkEnd w:id="9293"/>
      <w:bookmarkEnd w:id="9294"/>
      <w:bookmarkEnd w:id="9295"/>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9296" w:name="_Toc21340948"/>
      <w:bookmarkStart w:id="9297" w:name="_Toc29805396"/>
      <w:bookmarkStart w:id="9298" w:name="_Toc36456605"/>
      <w:bookmarkStart w:id="9299" w:name="_Toc36469703"/>
      <w:bookmarkStart w:id="9300" w:name="_Toc37254112"/>
      <w:bookmarkStart w:id="9301" w:name="_Toc37322971"/>
      <w:bookmarkStart w:id="9302" w:name="_Toc37324377"/>
      <w:bookmarkStart w:id="9303" w:name="_Toc45889900"/>
      <w:bookmarkStart w:id="9304" w:name="_Toc52196575"/>
      <w:bookmarkStart w:id="9305" w:name="_Toc52197555"/>
      <w:bookmarkStart w:id="9306" w:name="_Toc53173278"/>
      <w:bookmarkStart w:id="9307" w:name="_Toc53173647"/>
      <w:bookmarkStart w:id="9308" w:name="_Toc61119649"/>
      <w:bookmarkStart w:id="9309" w:name="_Toc61120031"/>
      <w:bookmarkStart w:id="9310" w:name="_Toc67926102"/>
      <w:bookmarkStart w:id="9311" w:name="_Toc75273740"/>
      <w:bookmarkStart w:id="9312" w:name="_Toc76510640"/>
      <w:bookmarkStart w:id="9313" w:name="_Toc83129797"/>
      <w:bookmarkStart w:id="9314" w:name="_Toc90591329"/>
      <w:bookmarkStart w:id="9315" w:name="_Toc98864384"/>
      <w:bookmarkStart w:id="9316" w:name="_Toc99733633"/>
      <w:bookmarkStart w:id="9317" w:name="_Toc106577538"/>
      <w:bookmarkStart w:id="9318" w:name="_Toc114537289"/>
      <w:bookmarkStart w:id="9319" w:name="_Toc115257557"/>
      <w:bookmarkStart w:id="9320" w:name="_Toc123086877"/>
      <w:bookmarkStart w:id="9321" w:name="_Toc123088612"/>
      <w:bookmarkStart w:id="9322" w:name="_Toc124298268"/>
      <w:bookmarkStart w:id="9323" w:name="_Toc130575019"/>
      <w:bookmarkStart w:id="9324" w:name="_Toc131767429"/>
      <w:bookmarkStart w:id="9325" w:name="_Toc138888015"/>
      <w:bookmarkStart w:id="9326" w:name="_Toc145920216"/>
      <w:r w:rsidRPr="00C04A08">
        <w:lastRenderedPageBreak/>
        <w:t>7.3.4.3</w:t>
      </w:r>
      <w:r w:rsidRPr="00C04A08">
        <w:tab/>
        <w:t>EIS spherical coverage for power class 3</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2B27BF">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2B27BF">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2B27BF">
            <w:pPr>
              <w:pStyle w:val="TAH"/>
              <w:rPr>
                <w:rFonts w:eastAsia="Calibri"/>
              </w:rPr>
            </w:pPr>
          </w:p>
        </w:tc>
        <w:tc>
          <w:tcPr>
            <w:tcW w:w="808" w:type="dxa"/>
            <w:shd w:val="clear" w:color="auto" w:fill="auto"/>
          </w:tcPr>
          <w:p w14:paraId="36ABD072" w14:textId="77777777" w:rsidR="00DB3B07" w:rsidRPr="00C04A08" w:rsidRDefault="00DB3B07" w:rsidP="002B27BF">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2B27BF">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2B27BF">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2B27BF">
            <w:pPr>
              <w:pStyle w:val="TAH"/>
              <w:rPr>
                <w:rFonts w:eastAsia="Calibri"/>
              </w:rPr>
            </w:pPr>
            <w:r w:rsidRPr="00C04A08">
              <w:rPr>
                <w:rFonts w:eastAsia="MS Mincho"/>
              </w:rPr>
              <w:t>400 MHz</w:t>
            </w:r>
          </w:p>
        </w:tc>
        <w:tc>
          <w:tcPr>
            <w:tcW w:w="1698" w:type="dxa"/>
          </w:tcPr>
          <w:p w14:paraId="08747D1B" w14:textId="77777777" w:rsidR="00DB3B07" w:rsidRPr="00C04A08" w:rsidRDefault="00DB3B07" w:rsidP="002B27BF">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2B27BF">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2B27BF">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2B27BF">
            <w:pPr>
              <w:pStyle w:val="TAC"/>
            </w:pPr>
            <w:r w:rsidRPr="00C04A08">
              <w:t>n257</w:t>
            </w:r>
          </w:p>
        </w:tc>
        <w:tc>
          <w:tcPr>
            <w:tcW w:w="808" w:type="dxa"/>
            <w:shd w:val="clear" w:color="auto" w:fill="auto"/>
          </w:tcPr>
          <w:p w14:paraId="18AC3999" w14:textId="77777777" w:rsidR="00DB3B07" w:rsidRPr="00C04A08" w:rsidRDefault="00DB3B07" w:rsidP="002B27BF">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2B27BF">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2B27BF">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2B27BF">
            <w:pPr>
              <w:pStyle w:val="TAC"/>
              <w:rPr>
                <w:szCs w:val="18"/>
              </w:rPr>
            </w:pPr>
            <w:r w:rsidRPr="00C04A08">
              <w:rPr>
                <w:szCs w:val="18"/>
              </w:rPr>
              <w:t>-68.4</w:t>
            </w:r>
          </w:p>
        </w:tc>
        <w:tc>
          <w:tcPr>
            <w:tcW w:w="1698" w:type="dxa"/>
          </w:tcPr>
          <w:p w14:paraId="3FDE5A98" w14:textId="77777777" w:rsidR="00DB3B07" w:rsidRPr="00C04A08" w:rsidRDefault="00DB3B07" w:rsidP="002B27BF">
            <w:pPr>
              <w:pStyle w:val="TAC"/>
              <w:rPr>
                <w:szCs w:val="18"/>
              </w:rPr>
            </w:pPr>
            <w:r>
              <w:rPr>
                <w:szCs w:val="18"/>
              </w:rPr>
              <w:t>N.A</w:t>
            </w:r>
          </w:p>
        </w:tc>
        <w:tc>
          <w:tcPr>
            <w:tcW w:w="1698" w:type="dxa"/>
          </w:tcPr>
          <w:p w14:paraId="504650A9" w14:textId="77777777" w:rsidR="00DB3B07" w:rsidRPr="00C04A08" w:rsidRDefault="00DB3B07" w:rsidP="002B27BF">
            <w:pPr>
              <w:pStyle w:val="TAC"/>
              <w:rPr>
                <w:szCs w:val="18"/>
              </w:rPr>
            </w:pPr>
            <w:r>
              <w:rPr>
                <w:szCs w:val="18"/>
              </w:rPr>
              <w:t>N.A</w:t>
            </w:r>
          </w:p>
        </w:tc>
        <w:tc>
          <w:tcPr>
            <w:tcW w:w="1698" w:type="dxa"/>
          </w:tcPr>
          <w:p w14:paraId="34913C43" w14:textId="77777777" w:rsidR="00DB3B07" w:rsidRPr="00C04A08" w:rsidRDefault="00DB3B07" w:rsidP="002B27BF">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2B27BF">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2B27BF">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2B27BF">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2B27BF">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2B27BF">
            <w:pPr>
              <w:pStyle w:val="TAC"/>
              <w:rPr>
                <w:szCs w:val="18"/>
              </w:rPr>
            </w:pPr>
            <w:r w:rsidRPr="00C04A08">
              <w:rPr>
                <w:szCs w:val="18"/>
              </w:rPr>
              <w:t>-68.4</w:t>
            </w:r>
          </w:p>
        </w:tc>
        <w:tc>
          <w:tcPr>
            <w:tcW w:w="1698" w:type="dxa"/>
          </w:tcPr>
          <w:p w14:paraId="4280C31C" w14:textId="77777777" w:rsidR="00DB3B07" w:rsidRPr="00C04A08" w:rsidRDefault="00DB3B07" w:rsidP="002B27BF">
            <w:pPr>
              <w:pStyle w:val="TAC"/>
              <w:rPr>
                <w:szCs w:val="18"/>
              </w:rPr>
            </w:pPr>
            <w:r>
              <w:rPr>
                <w:szCs w:val="18"/>
              </w:rPr>
              <w:t>N.A</w:t>
            </w:r>
          </w:p>
        </w:tc>
        <w:tc>
          <w:tcPr>
            <w:tcW w:w="1698" w:type="dxa"/>
          </w:tcPr>
          <w:p w14:paraId="60C9DC31" w14:textId="77777777" w:rsidR="00DB3B07" w:rsidRPr="00C04A08" w:rsidRDefault="00DB3B07" w:rsidP="002B27BF">
            <w:pPr>
              <w:pStyle w:val="TAC"/>
              <w:rPr>
                <w:szCs w:val="18"/>
              </w:rPr>
            </w:pPr>
            <w:r>
              <w:rPr>
                <w:szCs w:val="18"/>
              </w:rPr>
              <w:t>N.A</w:t>
            </w:r>
          </w:p>
        </w:tc>
        <w:tc>
          <w:tcPr>
            <w:tcW w:w="1698" w:type="dxa"/>
          </w:tcPr>
          <w:p w14:paraId="3B112788" w14:textId="77777777" w:rsidR="00DB3B07" w:rsidRPr="00C04A08" w:rsidRDefault="00DB3B07" w:rsidP="002B27BF">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2B27BF">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2B27BF">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2B27BF">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2B27BF">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2B27BF">
            <w:pPr>
              <w:pStyle w:val="TAC"/>
              <w:rPr>
                <w:szCs w:val="18"/>
              </w:rPr>
            </w:pPr>
            <w:r w:rsidRPr="00C04A08">
              <w:rPr>
                <w:szCs w:val="18"/>
              </w:rPr>
              <w:t>-62.9</w:t>
            </w:r>
          </w:p>
        </w:tc>
        <w:tc>
          <w:tcPr>
            <w:tcW w:w="1698" w:type="dxa"/>
          </w:tcPr>
          <w:p w14:paraId="449261B5" w14:textId="77777777" w:rsidR="00DB3B07" w:rsidRPr="00C04A08" w:rsidRDefault="00DB3B07" w:rsidP="002B27BF">
            <w:pPr>
              <w:pStyle w:val="TAC"/>
              <w:rPr>
                <w:szCs w:val="18"/>
              </w:rPr>
            </w:pPr>
            <w:r>
              <w:rPr>
                <w:szCs w:val="18"/>
              </w:rPr>
              <w:t>N.A</w:t>
            </w:r>
          </w:p>
        </w:tc>
        <w:tc>
          <w:tcPr>
            <w:tcW w:w="1698" w:type="dxa"/>
          </w:tcPr>
          <w:p w14:paraId="3EBB45E1" w14:textId="77777777" w:rsidR="00DB3B07" w:rsidRPr="00C04A08" w:rsidRDefault="00DB3B07" w:rsidP="002B27BF">
            <w:pPr>
              <w:pStyle w:val="TAC"/>
              <w:rPr>
                <w:szCs w:val="18"/>
              </w:rPr>
            </w:pPr>
            <w:r>
              <w:rPr>
                <w:szCs w:val="18"/>
              </w:rPr>
              <w:t>N.A</w:t>
            </w:r>
          </w:p>
        </w:tc>
        <w:tc>
          <w:tcPr>
            <w:tcW w:w="1698" w:type="dxa"/>
          </w:tcPr>
          <w:p w14:paraId="31749C82" w14:textId="77777777" w:rsidR="00DB3B07" w:rsidRPr="00C04A08" w:rsidRDefault="00DB3B07" w:rsidP="002B27BF">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2B27BF">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2B27BF">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2B27BF">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2B27BF">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2B27BF">
            <w:pPr>
              <w:pStyle w:val="TAC"/>
              <w:rPr>
                <w:szCs w:val="18"/>
              </w:rPr>
            </w:pPr>
            <w:r w:rsidRPr="00C04A08">
              <w:rPr>
                <w:szCs w:val="18"/>
              </w:rPr>
              <w:t>-64.1</w:t>
            </w:r>
          </w:p>
        </w:tc>
        <w:tc>
          <w:tcPr>
            <w:tcW w:w="1698" w:type="dxa"/>
          </w:tcPr>
          <w:p w14:paraId="24B778C7" w14:textId="77777777" w:rsidR="00DB3B07" w:rsidRPr="00C04A08" w:rsidRDefault="00DB3B07" w:rsidP="002B27BF">
            <w:pPr>
              <w:pStyle w:val="TAC"/>
              <w:rPr>
                <w:szCs w:val="18"/>
              </w:rPr>
            </w:pPr>
            <w:r>
              <w:rPr>
                <w:szCs w:val="18"/>
              </w:rPr>
              <w:t>N.A</w:t>
            </w:r>
          </w:p>
        </w:tc>
        <w:tc>
          <w:tcPr>
            <w:tcW w:w="1698" w:type="dxa"/>
          </w:tcPr>
          <w:p w14:paraId="2DA12DE1" w14:textId="77777777" w:rsidR="00DB3B07" w:rsidRPr="00C04A08" w:rsidRDefault="00DB3B07" w:rsidP="002B27BF">
            <w:pPr>
              <w:pStyle w:val="TAC"/>
              <w:rPr>
                <w:szCs w:val="18"/>
              </w:rPr>
            </w:pPr>
            <w:r>
              <w:rPr>
                <w:szCs w:val="18"/>
              </w:rPr>
              <w:t>N.A</w:t>
            </w:r>
          </w:p>
        </w:tc>
        <w:tc>
          <w:tcPr>
            <w:tcW w:w="1698" w:type="dxa"/>
          </w:tcPr>
          <w:p w14:paraId="1B69E470" w14:textId="77777777" w:rsidR="00DB3B07" w:rsidRPr="00C04A08" w:rsidRDefault="00DB3B07" w:rsidP="002B27BF">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2B27BF">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2B27BF">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2B27BF">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2B27BF">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2B27BF">
            <w:pPr>
              <w:pStyle w:val="TAC"/>
              <w:rPr>
                <w:szCs w:val="18"/>
              </w:rPr>
            </w:pPr>
            <w:r w:rsidRPr="00C04A08">
              <w:rPr>
                <w:szCs w:val="18"/>
              </w:rPr>
              <w:t>-68.4</w:t>
            </w:r>
          </w:p>
        </w:tc>
        <w:tc>
          <w:tcPr>
            <w:tcW w:w="1698" w:type="dxa"/>
          </w:tcPr>
          <w:p w14:paraId="3BFEB3DA" w14:textId="77777777" w:rsidR="00DB3B07" w:rsidRPr="00C04A08" w:rsidRDefault="00DB3B07" w:rsidP="002B27BF">
            <w:pPr>
              <w:pStyle w:val="TAC"/>
              <w:rPr>
                <w:szCs w:val="18"/>
              </w:rPr>
            </w:pPr>
            <w:r>
              <w:rPr>
                <w:szCs w:val="18"/>
              </w:rPr>
              <w:t>N.A</w:t>
            </w:r>
          </w:p>
        </w:tc>
        <w:tc>
          <w:tcPr>
            <w:tcW w:w="1698" w:type="dxa"/>
          </w:tcPr>
          <w:p w14:paraId="35469015" w14:textId="77777777" w:rsidR="00DB3B07" w:rsidRPr="00C04A08" w:rsidRDefault="00DB3B07" w:rsidP="002B27BF">
            <w:pPr>
              <w:pStyle w:val="TAC"/>
              <w:rPr>
                <w:szCs w:val="18"/>
              </w:rPr>
            </w:pPr>
            <w:r>
              <w:rPr>
                <w:szCs w:val="18"/>
              </w:rPr>
              <w:t>N.A</w:t>
            </w:r>
          </w:p>
        </w:tc>
        <w:tc>
          <w:tcPr>
            <w:tcW w:w="1698" w:type="dxa"/>
          </w:tcPr>
          <w:p w14:paraId="6F123FF5" w14:textId="77777777" w:rsidR="00DB3B07" w:rsidRPr="00C04A08" w:rsidRDefault="00DB3B07" w:rsidP="002B27BF">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2B27BF">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2B27BF">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2B27BF">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2B27BF">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2B27BF">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2B27BF">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2B27BF">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2B27BF">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2B27BF">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2B27BF">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2B27BF">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2B27BF">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2B27BF">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2B27BF">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2B27BF">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2B27BF">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2B27BF">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2B27BF">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9327" w:name="_Toc98864385"/>
      <w:bookmarkStart w:id="9328" w:name="_Toc99733634"/>
      <w:bookmarkStart w:id="9329" w:name="_Toc106577539"/>
      <w:bookmarkStart w:id="9330" w:name="_Toc114537290"/>
      <w:bookmarkStart w:id="9331" w:name="_Toc115257558"/>
      <w:bookmarkStart w:id="9332" w:name="_Toc123086878"/>
      <w:bookmarkStart w:id="9333" w:name="_Toc123088613"/>
      <w:bookmarkStart w:id="9334" w:name="_Toc124298269"/>
      <w:bookmarkStart w:id="9335" w:name="_Toc130575020"/>
      <w:bookmarkStart w:id="9336" w:name="_Toc131767430"/>
      <w:bookmarkStart w:id="9337" w:name="_Toc138888016"/>
      <w:bookmarkStart w:id="9338" w:name="_Toc145920217"/>
      <w:r w:rsidRPr="00C04A08">
        <w:rPr>
          <w:rFonts w:eastAsia="Malgun Gothic"/>
        </w:rPr>
        <w:t>7.3.4.4</w:t>
      </w:r>
      <w:r w:rsidRPr="00C04A08">
        <w:rPr>
          <w:rFonts w:eastAsia="Malgun Gothic"/>
        </w:rPr>
        <w:tab/>
        <w:t>EIS spherical coverage for power class 4</w:t>
      </w:r>
      <w:bookmarkEnd w:id="9327"/>
      <w:bookmarkEnd w:id="9328"/>
      <w:bookmarkEnd w:id="9329"/>
      <w:bookmarkEnd w:id="9330"/>
      <w:bookmarkEnd w:id="9331"/>
      <w:bookmarkEnd w:id="9332"/>
      <w:bookmarkEnd w:id="9333"/>
      <w:bookmarkEnd w:id="9334"/>
      <w:bookmarkEnd w:id="9335"/>
      <w:bookmarkEnd w:id="9336"/>
      <w:bookmarkEnd w:id="9337"/>
      <w:bookmarkEnd w:id="9338"/>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2B27BF">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2B27BF">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2B27BF">
            <w:pPr>
              <w:pStyle w:val="TAH"/>
              <w:rPr>
                <w:rFonts w:eastAsia="Malgun Gothic"/>
              </w:rPr>
            </w:pPr>
          </w:p>
        </w:tc>
        <w:tc>
          <w:tcPr>
            <w:tcW w:w="1517" w:type="dxa"/>
            <w:shd w:val="clear" w:color="auto" w:fill="auto"/>
            <w:vAlign w:val="center"/>
          </w:tcPr>
          <w:p w14:paraId="017D5C59" w14:textId="77777777" w:rsidR="00EB5970" w:rsidRPr="00C04A08" w:rsidRDefault="00EB5970" w:rsidP="002B27BF">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2B27BF">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2B27BF">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2B27BF">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2B27BF">
            <w:pPr>
              <w:pStyle w:val="TAC"/>
            </w:pPr>
            <w:r w:rsidRPr="00C04A08">
              <w:t>n257</w:t>
            </w:r>
          </w:p>
        </w:tc>
        <w:tc>
          <w:tcPr>
            <w:tcW w:w="1517" w:type="dxa"/>
            <w:shd w:val="clear" w:color="auto" w:fill="auto"/>
          </w:tcPr>
          <w:p w14:paraId="2ECFF8E6" w14:textId="77777777" w:rsidR="00842EF7" w:rsidRPr="00C04A08" w:rsidRDefault="00842EF7" w:rsidP="002B27BF">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2B27BF">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2B27BF">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2B27BF">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2B27BF">
            <w:pPr>
              <w:pStyle w:val="TAC"/>
            </w:pPr>
            <w:r w:rsidRPr="00C04A08">
              <w:rPr>
                <w:lang w:val="en-US"/>
              </w:rPr>
              <w:t>n258</w:t>
            </w:r>
          </w:p>
        </w:tc>
        <w:tc>
          <w:tcPr>
            <w:tcW w:w="1517" w:type="dxa"/>
            <w:shd w:val="clear" w:color="auto" w:fill="auto"/>
          </w:tcPr>
          <w:p w14:paraId="3E56D84B" w14:textId="77777777" w:rsidR="00842EF7" w:rsidRPr="00C04A08" w:rsidRDefault="00842EF7" w:rsidP="002B27BF">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2B27BF">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2B27BF">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2B27BF">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2B27BF">
            <w:pPr>
              <w:pStyle w:val="TAC"/>
            </w:pPr>
            <w:r w:rsidRPr="00C04A08">
              <w:rPr>
                <w:lang w:val="en-US"/>
              </w:rPr>
              <w:t>n260</w:t>
            </w:r>
          </w:p>
        </w:tc>
        <w:tc>
          <w:tcPr>
            <w:tcW w:w="1517" w:type="dxa"/>
            <w:shd w:val="clear" w:color="auto" w:fill="auto"/>
          </w:tcPr>
          <w:p w14:paraId="349E998D" w14:textId="77777777" w:rsidR="00842EF7" w:rsidRPr="00C04A08" w:rsidRDefault="00842EF7" w:rsidP="002B27BF">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2B27BF">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2B27BF">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2B27BF">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2B27BF">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2B27BF">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2B27BF">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2B27BF">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2B27BF">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2B27BF">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2B27BF">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2B27BF">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2B27BF">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2B27BF">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2B27BF">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2B27BF">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9339" w:name="_Toc98864386"/>
      <w:bookmarkStart w:id="9340" w:name="_Toc99733635"/>
      <w:bookmarkStart w:id="9341" w:name="_Toc106577540"/>
      <w:bookmarkStart w:id="9342" w:name="_Toc114537291"/>
      <w:bookmarkStart w:id="9343" w:name="_Toc115257559"/>
      <w:bookmarkStart w:id="9344" w:name="_Toc123086879"/>
      <w:bookmarkStart w:id="9345" w:name="_Toc123088614"/>
      <w:bookmarkStart w:id="9346" w:name="_Toc124298270"/>
      <w:bookmarkStart w:id="9347" w:name="_Toc130575021"/>
      <w:bookmarkStart w:id="9348" w:name="_Toc131767431"/>
      <w:bookmarkStart w:id="9349" w:name="_Toc138888017"/>
      <w:bookmarkStart w:id="9350" w:name="_Toc145920218"/>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9339"/>
      <w:bookmarkEnd w:id="9340"/>
      <w:bookmarkEnd w:id="9341"/>
      <w:bookmarkEnd w:id="9342"/>
      <w:bookmarkEnd w:id="9343"/>
      <w:bookmarkEnd w:id="9344"/>
      <w:bookmarkEnd w:id="9345"/>
      <w:bookmarkEnd w:id="9346"/>
      <w:bookmarkEnd w:id="9347"/>
      <w:bookmarkEnd w:id="9348"/>
      <w:bookmarkEnd w:id="9349"/>
      <w:bookmarkEnd w:id="9350"/>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2B27BF">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2B27BF">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2B27BF">
            <w:pPr>
              <w:pStyle w:val="TAH"/>
              <w:rPr>
                <w:rFonts w:eastAsia="Malgun Gothic"/>
              </w:rPr>
            </w:pPr>
          </w:p>
        </w:tc>
        <w:tc>
          <w:tcPr>
            <w:tcW w:w="1517" w:type="dxa"/>
            <w:shd w:val="clear" w:color="auto" w:fill="auto"/>
            <w:vAlign w:val="center"/>
          </w:tcPr>
          <w:p w14:paraId="27670081" w14:textId="77777777" w:rsidR="00FD5D84" w:rsidRPr="00FE760F" w:rsidRDefault="00FD5D84" w:rsidP="002B27BF">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2B27BF">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2B27BF">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2B27BF">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2B27BF">
            <w:pPr>
              <w:pStyle w:val="TAC"/>
            </w:pPr>
            <w:r w:rsidRPr="00FE760F">
              <w:t>n257</w:t>
            </w:r>
          </w:p>
        </w:tc>
        <w:tc>
          <w:tcPr>
            <w:tcW w:w="1517" w:type="dxa"/>
            <w:shd w:val="clear" w:color="auto" w:fill="auto"/>
          </w:tcPr>
          <w:p w14:paraId="404E9BE8" w14:textId="77777777" w:rsidR="00FD5D84" w:rsidRPr="00FE760F" w:rsidRDefault="00FD5D84" w:rsidP="002B27BF">
            <w:pPr>
              <w:pStyle w:val="TAC"/>
              <w:rPr>
                <w:szCs w:val="18"/>
              </w:rPr>
            </w:pPr>
            <w:r>
              <w:rPr>
                <w:szCs w:val="18"/>
              </w:rPr>
              <w:t>-84.6</w:t>
            </w:r>
          </w:p>
        </w:tc>
        <w:tc>
          <w:tcPr>
            <w:tcW w:w="1971" w:type="dxa"/>
            <w:shd w:val="clear" w:color="auto" w:fill="auto"/>
          </w:tcPr>
          <w:p w14:paraId="22BFF584" w14:textId="77777777" w:rsidR="00FD5D84" w:rsidRPr="00FE760F" w:rsidRDefault="00FD5D84" w:rsidP="002B27BF">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2B27BF">
            <w:pPr>
              <w:pStyle w:val="TAC"/>
            </w:pPr>
            <w:r w:rsidRPr="00FE760F">
              <w:rPr>
                <w:lang w:val="en-US"/>
              </w:rPr>
              <w:t>n258</w:t>
            </w:r>
          </w:p>
        </w:tc>
        <w:tc>
          <w:tcPr>
            <w:tcW w:w="1517" w:type="dxa"/>
            <w:shd w:val="clear" w:color="auto" w:fill="auto"/>
          </w:tcPr>
          <w:p w14:paraId="31FC843A" w14:textId="77777777" w:rsidR="00FD5D84" w:rsidRPr="00FE760F" w:rsidRDefault="00FD5D84" w:rsidP="002B27BF">
            <w:pPr>
              <w:pStyle w:val="TAC"/>
              <w:rPr>
                <w:szCs w:val="18"/>
              </w:rPr>
            </w:pPr>
            <w:r>
              <w:rPr>
                <w:szCs w:val="18"/>
              </w:rPr>
              <w:t>-84.8</w:t>
            </w:r>
          </w:p>
        </w:tc>
        <w:tc>
          <w:tcPr>
            <w:tcW w:w="1971" w:type="dxa"/>
            <w:shd w:val="clear" w:color="auto" w:fill="auto"/>
          </w:tcPr>
          <w:p w14:paraId="3F697193"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2B27BF">
            <w:pPr>
              <w:pStyle w:val="TAC"/>
              <w:rPr>
                <w:lang w:val="en-US"/>
              </w:rPr>
            </w:pPr>
            <w:r>
              <w:rPr>
                <w:lang w:val="en-US"/>
              </w:rPr>
              <w:t>n259</w:t>
            </w:r>
          </w:p>
        </w:tc>
        <w:tc>
          <w:tcPr>
            <w:tcW w:w="1517" w:type="dxa"/>
            <w:shd w:val="clear" w:color="auto" w:fill="auto"/>
            <w:vAlign w:val="bottom"/>
          </w:tcPr>
          <w:p w14:paraId="62E9CA8F" w14:textId="58608B55" w:rsidR="003B6632" w:rsidRDefault="003B6632" w:rsidP="002B27BF">
            <w:pPr>
              <w:pStyle w:val="TAC"/>
              <w:rPr>
                <w:szCs w:val="18"/>
              </w:rPr>
            </w:pPr>
            <w:r>
              <w:t>-81.7</w:t>
            </w:r>
          </w:p>
        </w:tc>
        <w:tc>
          <w:tcPr>
            <w:tcW w:w="1971" w:type="dxa"/>
            <w:shd w:val="clear" w:color="auto" w:fill="auto"/>
            <w:vAlign w:val="bottom"/>
          </w:tcPr>
          <w:p w14:paraId="3E0CCA75" w14:textId="0ACE26F4" w:rsidR="003B6632" w:rsidRDefault="003B6632" w:rsidP="002B27BF">
            <w:pPr>
              <w:pStyle w:val="TAC"/>
              <w:rPr>
                <w:szCs w:val="18"/>
                <w:lang w:eastAsia="zh-CN"/>
              </w:rPr>
            </w:pPr>
            <w:r>
              <w:t>-78.7</w:t>
            </w:r>
          </w:p>
        </w:tc>
        <w:tc>
          <w:tcPr>
            <w:tcW w:w="1372" w:type="dxa"/>
            <w:shd w:val="clear" w:color="auto" w:fill="auto"/>
          </w:tcPr>
          <w:p w14:paraId="0BBFC3AC" w14:textId="21B927C6" w:rsidR="003B6632" w:rsidRDefault="003B6632" w:rsidP="002B27BF">
            <w:pPr>
              <w:pStyle w:val="TAC"/>
              <w:rPr>
                <w:szCs w:val="18"/>
                <w:lang w:eastAsia="zh-CN"/>
              </w:rPr>
            </w:pPr>
            <w:r>
              <w:t>-75.7</w:t>
            </w:r>
          </w:p>
        </w:tc>
        <w:tc>
          <w:tcPr>
            <w:tcW w:w="1553" w:type="dxa"/>
            <w:shd w:val="clear" w:color="auto" w:fill="auto"/>
            <w:vAlign w:val="bottom"/>
          </w:tcPr>
          <w:p w14:paraId="56C256CE" w14:textId="57379532" w:rsidR="003B6632" w:rsidRDefault="003B6632" w:rsidP="002B27BF">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2B27BF">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2B27BF">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9351" w:name="_Toc98864387"/>
      <w:bookmarkStart w:id="9352" w:name="_Toc99733636"/>
      <w:bookmarkStart w:id="9353" w:name="_Toc106577541"/>
      <w:bookmarkStart w:id="9354" w:name="_Toc114537292"/>
      <w:bookmarkStart w:id="9355" w:name="_Toc115257560"/>
      <w:bookmarkStart w:id="9356" w:name="_Toc123086880"/>
      <w:bookmarkStart w:id="9357" w:name="_Toc123088615"/>
      <w:bookmarkStart w:id="9358" w:name="_Toc124298271"/>
      <w:bookmarkStart w:id="9359" w:name="_Toc130575022"/>
      <w:bookmarkStart w:id="9360" w:name="_Toc131767432"/>
      <w:bookmarkStart w:id="9361" w:name="_Toc138888018"/>
      <w:bookmarkStart w:id="9362" w:name="_Toc145920219"/>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9351"/>
      <w:bookmarkEnd w:id="9352"/>
      <w:bookmarkEnd w:id="9353"/>
      <w:bookmarkEnd w:id="9354"/>
      <w:bookmarkEnd w:id="9355"/>
      <w:bookmarkEnd w:id="9356"/>
      <w:bookmarkEnd w:id="9357"/>
      <w:bookmarkEnd w:id="9358"/>
      <w:bookmarkEnd w:id="9359"/>
      <w:bookmarkEnd w:id="9360"/>
      <w:bookmarkEnd w:id="9361"/>
      <w:bookmarkEnd w:id="9362"/>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2B27BF">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2B27BF">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2B27BF">
            <w:pPr>
              <w:pStyle w:val="TAH"/>
              <w:rPr>
                <w:rFonts w:eastAsia="Malgun Gothic"/>
              </w:rPr>
            </w:pPr>
          </w:p>
        </w:tc>
        <w:tc>
          <w:tcPr>
            <w:tcW w:w="1517" w:type="dxa"/>
            <w:shd w:val="clear" w:color="auto" w:fill="auto"/>
            <w:vAlign w:val="center"/>
          </w:tcPr>
          <w:p w14:paraId="5CBA607D" w14:textId="77777777" w:rsidR="002C3811" w:rsidRPr="00FE760F" w:rsidRDefault="002C3811" w:rsidP="002B27BF">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2B27BF">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2B27BF">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2B27BF">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1551F">
            <w:pPr>
              <w:pStyle w:val="TAC"/>
            </w:pPr>
            <w:r w:rsidRPr="00FE760F">
              <w:t>n257</w:t>
            </w:r>
          </w:p>
        </w:tc>
        <w:tc>
          <w:tcPr>
            <w:tcW w:w="1517" w:type="dxa"/>
            <w:shd w:val="clear" w:color="auto" w:fill="auto"/>
            <w:vAlign w:val="bottom"/>
          </w:tcPr>
          <w:p w14:paraId="7C91C2BF" w14:textId="4313408B" w:rsidR="002C3811" w:rsidRPr="00FE760F" w:rsidRDefault="002C3811" w:rsidP="0011551F">
            <w:pPr>
              <w:pStyle w:val="TAC"/>
              <w:rPr>
                <w:szCs w:val="18"/>
              </w:rPr>
            </w:pPr>
            <w:r>
              <w:t>-82.6</w:t>
            </w:r>
          </w:p>
        </w:tc>
        <w:tc>
          <w:tcPr>
            <w:tcW w:w="1971" w:type="dxa"/>
            <w:shd w:val="clear" w:color="auto" w:fill="auto"/>
            <w:vAlign w:val="bottom"/>
          </w:tcPr>
          <w:p w14:paraId="7EE91C48" w14:textId="0BC6097F" w:rsidR="002C3811" w:rsidRPr="00FE760F" w:rsidRDefault="002C3811" w:rsidP="0011551F">
            <w:pPr>
              <w:pStyle w:val="TAC"/>
              <w:rPr>
                <w:szCs w:val="18"/>
                <w:lang w:eastAsia="zh-CN"/>
              </w:rPr>
            </w:pPr>
            <w:r>
              <w:t>-79.6</w:t>
            </w:r>
          </w:p>
        </w:tc>
        <w:tc>
          <w:tcPr>
            <w:tcW w:w="1372" w:type="dxa"/>
            <w:shd w:val="clear" w:color="auto" w:fill="auto"/>
          </w:tcPr>
          <w:p w14:paraId="4FEF02F2" w14:textId="28E8258F" w:rsidR="002C3811" w:rsidRPr="00FE760F" w:rsidRDefault="002C3811" w:rsidP="0011551F">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1551F">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1551F">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1551F">
            <w:pPr>
              <w:pStyle w:val="TAC"/>
              <w:rPr>
                <w:szCs w:val="18"/>
              </w:rPr>
            </w:pPr>
            <w:r>
              <w:t>-82.8</w:t>
            </w:r>
          </w:p>
        </w:tc>
        <w:tc>
          <w:tcPr>
            <w:tcW w:w="1971" w:type="dxa"/>
            <w:shd w:val="clear" w:color="auto" w:fill="auto"/>
            <w:vAlign w:val="bottom"/>
          </w:tcPr>
          <w:p w14:paraId="32C937B3" w14:textId="1A48C342" w:rsidR="002C3811" w:rsidRPr="00FE760F" w:rsidRDefault="002C3811" w:rsidP="0011551F">
            <w:pPr>
              <w:pStyle w:val="TAC"/>
              <w:rPr>
                <w:szCs w:val="18"/>
                <w:lang w:eastAsia="zh-CN"/>
              </w:rPr>
            </w:pPr>
            <w:r>
              <w:t>-79.8</w:t>
            </w:r>
          </w:p>
        </w:tc>
        <w:tc>
          <w:tcPr>
            <w:tcW w:w="1372" w:type="dxa"/>
            <w:shd w:val="clear" w:color="auto" w:fill="auto"/>
          </w:tcPr>
          <w:p w14:paraId="6C6A9DF9" w14:textId="533D19A6" w:rsidR="002C3811" w:rsidRPr="00FE760F" w:rsidRDefault="002C3811" w:rsidP="0011551F">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1551F">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1551F">
            <w:pPr>
              <w:pStyle w:val="TAC"/>
              <w:rPr>
                <w:lang w:val="en-US"/>
              </w:rPr>
            </w:pPr>
            <w:r>
              <w:rPr>
                <w:lang w:val="en-US"/>
              </w:rPr>
              <w:t>n261</w:t>
            </w:r>
          </w:p>
        </w:tc>
        <w:tc>
          <w:tcPr>
            <w:tcW w:w="1517" w:type="dxa"/>
            <w:shd w:val="clear" w:color="auto" w:fill="auto"/>
            <w:vAlign w:val="bottom"/>
          </w:tcPr>
          <w:p w14:paraId="394F742A" w14:textId="4720EE92" w:rsidR="002C3811" w:rsidRDefault="002C3811" w:rsidP="0011551F">
            <w:pPr>
              <w:pStyle w:val="TAC"/>
              <w:rPr>
                <w:szCs w:val="18"/>
              </w:rPr>
            </w:pPr>
            <w:r>
              <w:t>-82.6</w:t>
            </w:r>
          </w:p>
        </w:tc>
        <w:tc>
          <w:tcPr>
            <w:tcW w:w="1971" w:type="dxa"/>
            <w:shd w:val="clear" w:color="auto" w:fill="auto"/>
            <w:vAlign w:val="bottom"/>
          </w:tcPr>
          <w:p w14:paraId="38284607" w14:textId="375730F4" w:rsidR="002C3811" w:rsidRDefault="002C3811" w:rsidP="0011551F">
            <w:pPr>
              <w:pStyle w:val="TAC"/>
              <w:rPr>
                <w:szCs w:val="18"/>
                <w:lang w:eastAsia="zh-CN"/>
              </w:rPr>
            </w:pPr>
            <w:r>
              <w:t>-79.6</w:t>
            </w:r>
          </w:p>
        </w:tc>
        <w:tc>
          <w:tcPr>
            <w:tcW w:w="1372" w:type="dxa"/>
            <w:shd w:val="clear" w:color="auto" w:fill="auto"/>
          </w:tcPr>
          <w:p w14:paraId="7C133B0E" w14:textId="36835183" w:rsidR="002C3811" w:rsidRDefault="002C3811" w:rsidP="0011551F">
            <w:pPr>
              <w:pStyle w:val="TAC"/>
              <w:rPr>
                <w:szCs w:val="18"/>
                <w:lang w:eastAsia="zh-CN"/>
              </w:rPr>
            </w:pPr>
            <w:r>
              <w:t>-76.6</w:t>
            </w:r>
          </w:p>
        </w:tc>
        <w:tc>
          <w:tcPr>
            <w:tcW w:w="1553" w:type="dxa"/>
            <w:shd w:val="clear" w:color="auto" w:fill="auto"/>
            <w:vAlign w:val="bottom"/>
          </w:tcPr>
          <w:p w14:paraId="08CD70FD" w14:textId="2082A563" w:rsidR="002C3811" w:rsidRDefault="002C3811" w:rsidP="0011551F">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2B27BF">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2B27BF">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26AABDC8" w:rsidR="002C3811" w:rsidRPr="00B351CE" w:rsidRDefault="002C3811" w:rsidP="002B27BF">
            <w:pPr>
              <w:pStyle w:val="TAN"/>
              <w:rPr>
                <w:rFonts w:eastAsia="Malgun Gothic" w:cs="Arial"/>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9363" w:name="_Toc98864388"/>
      <w:bookmarkStart w:id="9364" w:name="_Toc99733637"/>
      <w:bookmarkStart w:id="9365" w:name="_Toc106577542"/>
      <w:bookmarkStart w:id="9366" w:name="_Toc114537293"/>
      <w:bookmarkStart w:id="9367" w:name="_Toc115257561"/>
      <w:bookmarkStart w:id="9368" w:name="_Toc123086881"/>
      <w:bookmarkStart w:id="9369" w:name="_Toc123088616"/>
      <w:bookmarkStart w:id="9370" w:name="_Toc124298272"/>
      <w:bookmarkStart w:id="9371" w:name="_Toc130575023"/>
      <w:bookmarkStart w:id="9372" w:name="_Toc131767433"/>
      <w:bookmarkStart w:id="9373" w:name="_Toc138888019"/>
      <w:bookmarkStart w:id="9374" w:name="_Toc145920220"/>
      <w:r>
        <w:t>7.3.4.7</w:t>
      </w:r>
      <w:r>
        <w:tab/>
        <w:t>EIS spherical coverage for power class 7</w:t>
      </w:r>
      <w:bookmarkEnd w:id="9363"/>
      <w:bookmarkEnd w:id="9364"/>
      <w:bookmarkEnd w:id="9365"/>
      <w:bookmarkEnd w:id="9366"/>
      <w:bookmarkEnd w:id="9367"/>
      <w:bookmarkEnd w:id="9368"/>
      <w:bookmarkEnd w:id="9369"/>
      <w:bookmarkEnd w:id="9370"/>
      <w:bookmarkEnd w:id="9371"/>
      <w:bookmarkEnd w:id="9372"/>
      <w:bookmarkEnd w:id="9373"/>
      <w:bookmarkEnd w:id="9374"/>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2B27BF">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2B27BF">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2B27BF">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2B27BF">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2B27BF">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2B27BF">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2B27BF">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2B27BF">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2B27BF">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2B27BF">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2B27BF">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2B27BF">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2B27BF">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2B27BF">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2B27BF">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2B27BF">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9375" w:name="_Toc21340949"/>
      <w:bookmarkStart w:id="9376" w:name="_Toc29805397"/>
      <w:bookmarkStart w:id="9377" w:name="_Toc36456606"/>
      <w:bookmarkStart w:id="9378" w:name="_Toc36469704"/>
      <w:bookmarkStart w:id="9379" w:name="_Toc37254113"/>
      <w:bookmarkStart w:id="9380" w:name="_Toc37322972"/>
      <w:bookmarkStart w:id="9381" w:name="_Toc37324378"/>
      <w:bookmarkStart w:id="9382" w:name="_Toc45889901"/>
      <w:bookmarkStart w:id="9383" w:name="_Toc52196576"/>
      <w:bookmarkStart w:id="9384" w:name="_Toc52197556"/>
      <w:bookmarkStart w:id="9385" w:name="_Toc53173279"/>
      <w:bookmarkStart w:id="9386" w:name="_Toc53173648"/>
      <w:bookmarkStart w:id="9387" w:name="_Toc61119650"/>
      <w:bookmarkStart w:id="9388" w:name="_Toc61120032"/>
      <w:bookmarkStart w:id="9389" w:name="_Toc67926103"/>
      <w:bookmarkStart w:id="9390" w:name="_Toc75273741"/>
      <w:bookmarkStart w:id="9391" w:name="_Toc76510641"/>
      <w:bookmarkStart w:id="9392" w:name="_Toc83129798"/>
      <w:bookmarkStart w:id="9393" w:name="_Toc90591330"/>
      <w:bookmarkStart w:id="9394" w:name="_Toc98864389"/>
      <w:bookmarkStart w:id="9395" w:name="_Toc99733638"/>
      <w:bookmarkStart w:id="9396" w:name="_Toc106577543"/>
      <w:bookmarkStart w:id="9397" w:name="_Toc114537294"/>
      <w:bookmarkStart w:id="9398" w:name="_Toc115257562"/>
      <w:bookmarkStart w:id="9399" w:name="_Toc123086882"/>
      <w:bookmarkStart w:id="9400" w:name="_Toc123088617"/>
      <w:bookmarkStart w:id="9401" w:name="_Toc124298273"/>
      <w:bookmarkStart w:id="9402" w:name="_Toc130575024"/>
      <w:bookmarkStart w:id="9403" w:name="_Toc131767434"/>
      <w:bookmarkStart w:id="9404" w:name="_Toc138888020"/>
      <w:bookmarkStart w:id="9405" w:name="_Toc145920221"/>
      <w:r w:rsidRPr="00C04A08">
        <w:t>7.3A</w:t>
      </w:r>
      <w:r w:rsidRPr="00C04A08">
        <w:tab/>
        <w:t xml:space="preserve">Reference sensitivity for </w:t>
      </w:r>
      <w:r w:rsidR="004963EA" w:rsidRPr="00C04A08">
        <w:t xml:space="preserve">DL </w:t>
      </w:r>
      <w:r w:rsidRPr="00C04A08">
        <w:t>CA</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6829DB8D" w14:textId="77777777" w:rsidR="00842EF7" w:rsidRPr="00C04A08" w:rsidRDefault="00842EF7" w:rsidP="00842EF7">
      <w:pPr>
        <w:pStyle w:val="Heading3"/>
      </w:pPr>
      <w:bookmarkStart w:id="9406" w:name="_Toc21340950"/>
      <w:bookmarkStart w:id="9407" w:name="_Toc29805398"/>
      <w:bookmarkStart w:id="9408" w:name="_Toc36456607"/>
      <w:bookmarkStart w:id="9409" w:name="_Toc36469705"/>
      <w:bookmarkStart w:id="9410" w:name="_Toc37254114"/>
      <w:bookmarkStart w:id="9411" w:name="_Toc37322973"/>
      <w:bookmarkStart w:id="9412" w:name="_Toc37324379"/>
      <w:bookmarkStart w:id="9413" w:name="_Toc45889902"/>
      <w:bookmarkStart w:id="9414" w:name="_Toc52196577"/>
      <w:bookmarkStart w:id="9415" w:name="_Toc52197557"/>
      <w:bookmarkStart w:id="9416" w:name="_Toc53173280"/>
      <w:bookmarkStart w:id="9417" w:name="_Toc53173649"/>
      <w:bookmarkStart w:id="9418" w:name="_Toc61119651"/>
      <w:bookmarkStart w:id="9419" w:name="_Toc61120033"/>
      <w:bookmarkStart w:id="9420" w:name="_Toc67926104"/>
      <w:bookmarkStart w:id="9421" w:name="_Toc75273742"/>
      <w:bookmarkStart w:id="9422" w:name="_Toc76510642"/>
      <w:bookmarkStart w:id="9423" w:name="_Toc83129799"/>
      <w:bookmarkStart w:id="9424" w:name="_Toc90591331"/>
      <w:bookmarkStart w:id="9425" w:name="_Toc98864390"/>
      <w:bookmarkStart w:id="9426" w:name="_Toc99733639"/>
      <w:bookmarkStart w:id="9427" w:name="_Toc106577544"/>
      <w:bookmarkStart w:id="9428" w:name="_Toc114537295"/>
      <w:bookmarkStart w:id="9429" w:name="_Toc115257563"/>
      <w:bookmarkStart w:id="9430" w:name="_Toc123086883"/>
      <w:bookmarkStart w:id="9431" w:name="_Toc123088618"/>
      <w:bookmarkStart w:id="9432" w:name="_Toc124298274"/>
      <w:bookmarkStart w:id="9433" w:name="_Toc130575025"/>
      <w:bookmarkStart w:id="9434" w:name="_Toc131767435"/>
      <w:bookmarkStart w:id="9435" w:name="_Toc138888021"/>
      <w:bookmarkStart w:id="9436" w:name="_Toc145920222"/>
      <w:r w:rsidRPr="00C04A08">
        <w:t>7.3A.1</w:t>
      </w:r>
      <w:r w:rsidRPr="00C04A08">
        <w:tab/>
        <w:t>General</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28D89CCC" w14:textId="77777777" w:rsidR="00842EF7" w:rsidRPr="00C04A08" w:rsidRDefault="00842EF7" w:rsidP="003C6ED8">
      <w:pPr>
        <w:pStyle w:val="Heading3"/>
      </w:pPr>
      <w:bookmarkStart w:id="9437" w:name="_Toc21340951"/>
      <w:bookmarkStart w:id="9438" w:name="_Toc29805399"/>
      <w:bookmarkStart w:id="9439" w:name="_Toc36456608"/>
      <w:bookmarkStart w:id="9440" w:name="_Toc36469706"/>
      <w:bookmarkStart w:id="9441" w:name="_Toc37254115"/>
      <w:bookmarkStart w:id="9442" w:name="_Toc37322974"/>
      <w:bookmarkStart w:id="9443" w:name="_Toc37324380"/>
      <w:bookmarkStart w:id="9444" w:name="_Toc45889903"/>
      <w:bookmarkStart w:id="9445" w:name="_Toc52196578"/>
      <w:bookmarkStart w:id="9446" w:name="_Toc52197558"/>
      <w:bookmarkStart w:id="9447" w:name="_Toc53173281"/>
      <w:bookmarkStart w:id="9448" w:name="_Toc53173650"/>
      <w:bookmarkStart w:id="9449" w:name="_Toc61119652"/>
      <w:bookmarkStart w:id="9450" w:name="_Toc61120034"/>
      <w:bookmarkStart w:id="9451" w:name="_Toc67926105"/>
      <w:bookmarkStart w:id="9452" w:name="_Toc75273743"/>
      <w:bookmarkStart w:id="9453" w:name="_Toc76510643"/>
      <w:bookmarkStart w:id="9454" w:name="_Toc83129800"/>
      <w:bookmarkStart w:id="9455" w:name="_Toc90591332"/>
      <w:bookmarkStart w:id="9456" w:name="_Toc98864391"/>
      <w:bookmarkStart w:id="9457" w:name="_Toc99733640"/>
      <w:bookmarkStart w:id="9458" w:name="_Toc106577545"/>
      <w:bookmarkStart w:id="9459" w:name="_Toc114537296"/>
      <w:bookmarkStart w:id="9460" w:name="_Toc115257564"/>
      <w:bookmarkStart w:id="9461" w:name="_Toc123086884"/>
      <w:bookmarkStart w:id="9462" w:name="_Toc123088619"/>
      <w:bookmarkStart w:id="9463" w:name="_Toc124298275"/>
      <w:bookmarkStart w:id="9464" w:name="_Toc130575026"/>
      <w:bookmarkStart w:id="9465" w:name="_Toc131767436"/>
      <w:bookmarkStart w:id="9466" w:name="_Toc138888022"/>
      <w:bookmarkStart w:id="9467" w:name="_Toc145920223"/>
      <w:r w:rsidRPr="00C04A08">
        <w:t>7.3A.2</w:t>
      </w:r>
      <w:r w:rsidRPr="00C04A08">
        <w:tab/>
        <w:t>Reference sensitivity power level for CA</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1903F928" w14:textId="77777777" w:rsidR="00842EF7" w:rsidRPr="00C04A08" w:rsidRDefault="00842EF7" w:rsidP="003C6ED8">
      <w:pPr>
        <w:pStyle w:val="Heading4"/>
      </w:pPr>
      <w:bookmarkStart w:id="9468" w:name="_Toc21340952"/>
      <w:bookmarkStart w:id="9469" w:name="_Toc29805400"/>
      <w:bookmarkStart w:id="9470" w:name="_Toc36456609"/>
      <w:bookmarkStart w:id="9471" w:name="_Toc36469707"/>
      <w:bookmarkStart w:id="9472" w:name="_Toc37254116"/>
      <w:bookmarkStart w:id="9473" w:name="_Toc37322975"/>
      <w:bookmarkStart w:id="9474" w:name="_Toc37324381"/>
      <w:bookmarkStart w:id="9475" w:name="_Toc45889904"/>
      <w:bookmarkStart w:id="9476" w:name="_Toc52196579"/>
      <w:bookmarkStart w:id="9477" w:name="_Toc52197559"/>
      <w:bookmarkStart w:id="9478" w:name="_Toc53173282"/>
      <w:bookmarkStart w:id="9479" w:name="_Toc53173651"/>
      <w:bookmarkStart w:id="9480" w:name="_Toc61119653"/>
      <w:bookmarkStart w:id="9481" w:name="_Toc61120035"/>
      <w:bookmarkStart w:id="9482" w:name="_Toc67926106"/>
      <w:bookmarkStart w:id="9483" w:name="_Toc75273744"/>
      <w:bookmarkStart w:id="9484" w:name="_Toc76510644"/>
      <w:bookmarkStart w:id="9485" w:name="_Toc83129801"/>
      <w:bookmarkStart w:id="9486" w:name="_Toc90591333"/>
      <w:bookmarkStart w:id="9487" w:name="_Toc98864392"/>
      <w:bookmarkStart w:id="9488" w:name="_Toc99733641"/>
      <w:bookmarkStart w:id="9489" w:name="_Toc106577546"/>
      <w:bookmarkStart w:id="9490" w:name="_Toc114537297"/>
      <w:bookmarkStart w:id="9491" w:name="_Toc115257565"/>
      <w:bookmarkStart w:id="9492" w:name="_Toc123086885"/>
      <w:bookmarkStart w:id="9493" w:name="_Toc123088620"/>
      <w:bookmarkStart w:id="9494" w:name="_Toc124298276"/>
      <w:bookmarkStart w:id="9495" w:name="_Toc130575027"/>
      <w:bookmarkStart w:id="9496" w:name="_Toc131767437"/>
      <w:bookmarkStart w:id="9497" w:name="_Toc138888023"/>
      <w:bookmarkStart w:id="9498" w:name="_Toc145920224"/>
      <w:r w:rsidRPr="00C04A08">
        <w:t>7.3A.2.1</w:t>
      </w:r>
      <w:r w:rsidRPr="00C04A08">
        <w:tab/>
        <w:t>Intra-band contiguous CA</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3316FF" w14:paraId="1CBD6F5B" w14:textId="77777777" w:rsidTr="00CF3BB3">
        <w:trPr>
          <w:trHeight w:val="187"/>
          <w:jc w:val="center"/>
        </w:trPr>
        <w:tc>
          <w:tcPr>
            <w:tcW w:w="4923" w:type="dxa"/>
            <w:vAlign w:val="center"/>
          </w:tcPr>
          <w:p w14:paraId="08058CDC" w14:textId="779A4B57" w:rsidR="003316FF" w:rsidRDefault="003316FF" w:rsidP="003316FF">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7DBF089C" w:rsidR="003316FF" w:rsidRDefault="003316FF" w:rsidP="003316FF">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9499" w:name="_Toc52196580"/>
      <w:bookmarkStart w:id="9500" w:name="_Toc52197560"/>
      <w:bookmarkStart w:id="9501" w:name="_Toc53173283"/>
      <w:bookmarkStart w:id="9502" w:name="_Toc53173652"/>
      <w:bookmarkStart w:id="9503" w:name="_Toc61119654"/>
      <w:bookmarkStart w:id="9504" w:name="_Toc61120036"/>
      <w:bookmarkStart w:id="9505" w:name="_Toc67926107"/>
      <w:bookmarkStart w:id="9506" w:name="_Toc75273745"/>
      <w:bookmarkStart w:id="9507" w:name="_Toc76510645"/>
      <w:bookmarkStart w:id="9508" w:name="_Toc83129802"/>
      <w:bookmarkStart w:id="9509" w:name="_Toc90591334"/>
      <w:bookmarkStart w:id="9510" w:name="_Toc98864393"/>
      <w:bookmarkStart w:id="9511" w:name="_Toc99733642"/>
      <w:bookmarkStart w:id="9512" w:name="_Toc106577547"/>
      <w:bookmarkStart w:id="9513" w:name="_Toc21340953"/>
      <w:bookmarkStart w:id="9514" w:name="_Toc29805401"/>
      <w:bookmarkStart w:id="9515" w:name="_Toc36456610"/>
      <w:bookmarkStart w:id="9516" w:name="_Toc36469708"/>
      <w:bookmarkStart w:id="9517" w:name="_Toc37254117"/>
      <w:bookmarkStart w:id="9518" w:name="_Toc37322976"/>
      <w:bookmarkStart w:id="9519" w:name="_Toc37324382"/>
      <w:bookmarkStart w:id="9520"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9521" w:name="_Toc114537298"/>
      <w:bookmarkStart w:id="9522" w:name="_Toc115257566"/>
      <w:bookmarkStart w:id="9523" w:name="_Toc123086886"/>
      <w:bookmarkStart w:id="9524" w:name="_Toc123088621"/>
      <w:bookmarkStart w:id="9525" w:name="_Toc124298277"/>
      <w:bookmarkStart w:id="9526" w:name="_Toc130575028"/>
      <w:bookmarkStart w:id="9527" w:name="_Toc131767438"/>
      <w:bookmarkStart w:id="9528" w:name="_Toc138888024"/>
      <w:bookmarkStart w:id="9529" w:name="_Toc145920225"/>
      <w:r w:rsidRPr="00C04A08">
        <w:rPr>
          <w:rFonts w:eastAsia="Malgun Gothic"/>
        </w:rPr>
        <w:t>7.3A.2.3</w:t>
      </w:r>
      <w:r w:rsidRPr="00C04A08">
        <w:rPr>
          <w:rFonts w:eastAsia="Malgun Gothic"/>
        </w:rPr>
        <w:tab/>
        <w:t>Inter-band CA</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21"/>
      <w:bookmarkEnd w:id="9522"/>
      <w:bookmarkEnd w:id="9523"/>
      <w:bookmarkEnd w:id="9524"/>
      <w:bookmarkEnd w:id="9525"/>
      <w:bookmarkEnd w:id="9526"/>
      <w:bookmarkEnd w:id="9527"/>
      <w:bookmarkEnd w:id="9528"/>
      <w:bookmarkEnd w:id="9529"/>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9530"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9530"/>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2B27BF">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2B27BF">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2B27BF">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2B27BF">
            <w:pPr>
              <w:pStyle w:val="TAH"/>
              <w:rPr>
                <w:rFonts w:eastAsia="Malgun Gothic"/>
              </w:rPr>
            </w:pPr>
          </w:p>
        </w:tc>
        <w:tc>
          <w:tcPr>
            <w:tcW w:w="864" w:type="dxa"/>
          </w:tcPr>
          <w:p w14:paraId="16C694D1" w14:textId="77777777" w:rsidR="007843F3" w:rsidRPr="00C04A08" w:rsidRDefault="007843F3" w:rsidP="002B27BF">
            <w:pPr>
              <w:pStyle w:val="TAH"/>
              <w:rPr>
                <w:rFonts w:eastAsia="Malgun Gothic"/>
              </w:rPr>
            </w:pPr>
          </w:p>
        </w:tc>
        <w:tc>
          <w:tcPr>
            <w:tcW w:w="1296" w:type="dxa"/>
          </w:tcPr>
          <w:p w14:paraId="5B47DC95" w14:textId="77777777" w:rsidR="007843F3" w:rsidRPr="00C04A08" w:rsidRDefault="007843F3" w:rsidP="002B27BF">
            <w:pPr>
              <w:pStyle w:val="TAH"/>
              <w:rPr>
                <w:rFonts w:eastAsia="Malgun Gothic"/>
              </w:rPr>
            </w:pPr>
            <w:r>
              <w:rPr>
                <w:rFonts w:eastAsia="Malgun Gothic"/>
              </w:rPr>
              <w:t>PC1</w:t>
            </w:r>
          </w:p>
        </w:tc>
        <w:tc>
          <w:tcPr>
            <w:tcW w:w="1296" w:type="dxa"/>
          </w:tcPr>
          <w:p w14:paraId="6EE624FB" w14:textId="77777777" w:rsidR="007843F3" w:rsidRPr="00C04A08" w:rsidRDefault="007843F3" w:rsidP="002B27BF">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2B27BF">
            <w:pPr>
              <w:pStyle w:val="TAH"/>
              <w:rPr>
                <w:rFonts w:eastAsia="Malgun Gothic"/>
              </w:rPr>
            </w:pPr>
            <w:r>
              <w:rPr>
                <w:rFonts w:eastAsia="Malgun Gothic"/>
              </w:rPr>
              <w:t>PC3</w:t>
            </w:r>
          </w:p>
        </w:tc>
        <w:tc>
          <w:tcPr>
            <w:tcW w:w="1296" w:type="dxa"/>
          </w:tcPr>
          <w:p w14:paraId="5421D698" w14:textId="77777777" w:rsidR="007843F3" w:rsidRPr="00C04A08" w:rsidRDefault="007843F3" w:rsidP="002B27BF">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2B27BF">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2B27BF">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2B27BF">
            <w:pPr>
              <w:pStyle w:val="TAC"/>
              <w:rPr>
                <w:rFonts w:eastAsia="Malgun Gothic"/>
              </w:rPr>
            </w:pPr>
          </w:p>
        </w:tc>
        <w:tc>
          <w:tcPr>
            <w:tcW w:w="1296" w:type="dxa"/>
          </w:tcPr>
          <w:p w14:paraId="0B402519" w14:textId="23888C85" w:rsidR="00EB6CE6" w:rsidRDefault="00EB6CE6" w:rsidP="002B27BF">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2B27BF">
            <w:pPr>
              <w:pStyle w:val="TAC"/>
              <w:rPr>
                <w:rFonts w:eastAsia="Malgun Gothic"/>
              </w:rPr>
            </w:pPr>
            <w:r>
              <w:rPr>
                <w:rFonts w:eastAsia="Malgun Gothic"/>
              </w:rPr>
              <w:t>4.0</w:t>
            </w:r>
          </w:p>
        </w:tc>
        <w:tc>
          <w:tcPr>
            <w:tcW w:w="1296" w:type="dxa"/>
          </w:tcPr>
          <w:p w14:paraId="2C6AF9FC" w14:textId="77777777" w:rsidR="00EB6CE6" w:rsidRDefault="00EB6CE6" w:rsidP="002B27BF">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2B27BF">
            <w:pPr>
              <w:pStyle w:val="TAC"/>
              <w:rPr>
                <w:rFonts w:eastAsia="Malgun Gothic"/>
              </w:rPr>
            </w:pPr>
          </w:p>
        </w:tc>
        <w:tc>
          <w:tcPr>
            <w:tcW w:w="864" w:type="dxa"/>
            <w:tcBorders>
              <w:left w:val="single" w:sz="4" w:space="0" w:color="auto"/>
            </w:tcBorders>
          </w:tcPr>
          <w:p w14:paraId="5771BFD9" w14:textId="77777777" w:rsidR="00EB6CE6" w:rsidRPr="00C04A08" w:rsidRDefault="00EB6CE6" w:rsidP="002B27BF">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2B27BF">
            <w:pPr>
              <w:pStyle w:val="TAC"/>
              <w:rPr>
                <w:rFonts w:eastAsia="Malgun Gothic"/>
              </w:rPr>
            </w:pPr>
          </w:p>
        </w:tc>
        <w:tc>
          <w:tcPr>
            <w:tcW w:w="1296" w:type="dxa"/>
          </w:tcPr>
          <w:p w14:paraId="5D5FED31" w14:textId="77E801A1" w:rsidR="00EB6CE6" w:rsidRDefault="00EB6CE6" w:rsidP="002B27BF">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2B27BF">
            <w:pPr>
              <w:pStyle w:val="TAC"/>
              <w:rPr>
                <w:rFonts w:eastAsia="Malgun Gothic"/>
              </w:rPr>
            </w:pPr>
            <w:r>
              <w:rPr>
                <w:rFonts w:eastAsia="Malgun Gothic"/>
              </w:rPr>
              <w:t>4.0</w:t>
            </w:r>
          </w:p>
        </w:tc>
        <w:tc>
          <w:tcPr>
            <w:tcW w:w="1296" w:type="dxa"/>
          </w:tcPr>
          <w:p w14:paraId="6A9D329D" w14:textId="77777777" w:rsidR="00EB6CE6" w:rsidRDefault="00EB6CE6" w:rsidP="002B27BF">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2B27BF">
            <w:pPr>
              <w:pStyle w:val="TAC"/>
              <w:rPr>
                <w:rFonts w:eastAsia="Malgun Gothic"/>
              </w:rPr>
            </w:pPr>
            <w:r>
              <w:rPr>
                <w:rFonts w:eastAsia="Malgun Gothic"/>
              </w:rPr>
              <w:t>n258</w:t>
            </w:r>
          </w:p>
        </w:tc>
        <w:tc>
          <w:tcPr>
            <w:tcW w:w="1296" w:type="dxa"/>
          </w:tcPr>
          <w:p w14:paraId="6F7CDDE7" w14:textId="77777777" w:rsidR="007843F3" w:rsidRDefault="007843F3" w:rsidP="002B27BF">
            <w:pPr>
              <w:pStyle w:val="TAC"/>
              <w:rPr>
                <w:rFonts w:eastAsia="Malgun Gothic"/>
              </w:rPr>
            </w:pPr>
          </w:p>
        </w:tc>
        <w:tc>
          <w:tcPr>
            <w:tcW w:w="1296" w:type="dxa"/>
          </w:tcPr>
          <w:p w14:paraId="2459D0DE" w14:textId="77777777" w:rsidR="007843F3" w:rsidRDefault="007843F3" w:rsidP="002B27BF">
            <w:pPr>
              <w:pStyle w:val="TAC"/>
              <w:rPr>
                <w:rFonts w:eastAsia="Malgun Gothic"/>
              </w:rPr>
            </w:pPr>
          </w:p>
        </w:tc>
        <w:tc>
          <w:tcPr>
            <w:tcW w:w="1296" w:type="dxa"/>
            <w:shd w:val="clear" w:color="auto" w:fill="auto"/>
          </w:tcPr>
          <w:p w14:paraId="24AEA87F" w14:textId="77777777" w:rsidR="007843F3" w:rsidRPr="00C04A08" w:rsidRDefault="007843F3" w:rsidP="002B27BF">
            <w:pPr>
              <w:pStyle w:val="TAC"/>
              <w:rPr>
                <w:rFonts w:eastAsia="Malgun Gothic"/>
              </w:rPr>
            </w:pPr>
            <w:r>
              <w:rPr>
                <w:rFonts w:eastAsia="Malgun Gothic"/>
              </w:rPr>
              <w:t>3.5</w:t>
            </w:r>
          </w:p>
        </w:tc>
        <w:tc>
          <w:tcPr>
            <w:tcW w:w="1296" w:type="dxa"/>
          </w:tcPr>
          <w:p w14:paraId="5B82CD6D" w14:textId="77777777" w:rsidR="007843F3" w:rsidRDefault="007843F3" w:rsidP="002B27BF">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2B27BF">
            <w:pPr>
              <w:pStyle w:val="TAC"/>
              <w:rPr>
                <w:rFonts w:eastAsia="Malgun Gothic"/>
              </w:rPr>
            </w:pPr>
          </w:p>
        </w:tc>
        <w:tc>
          <w:tcPr>
            <w:tcW w:w="864" w:type="dxa"/>
            <w:tcBorders>
              <w:left w:val="single" w:sz="4" w:space="0" w:color="auto"/>
            </w:tcBorders>
          </w:tcPr>
          <w:p w14:paraId="0F01C03B" w14:textId="77777777" w:rsidR="007843F3" w:rsidRPr="00C04A08" w:rsidRDefault="007843F3" w:rsidP="002B27BF">
            <w:pPr>
              <w:pStyle w:val="TAC"/>
              <w:rPr>
                <w:rFonts w:eastAsia="Malgun Gothic"/>
              </w:rPr>
            </w:pPr>
            <w:r>
              <w:rPr>
                <w:rFonts w:eastAsia="Malgun Gothic"/>
              </w:rPr>
              <w:t>n260</w:t>
            </w:r>
          </w:p>
        </w:tc>
        <w:tc>
          <w:tcPr>
            <w:tcW w:w="1296" w:type="dxa"/>
          </w:tcPr>
          <w:p w14:paraId="51386236" w14:textId="77777777" w:rsidR="007843F3" w:rsidRDefault="007843F3" w:rsidP="002B27BF">
            <w:pPr>
              <w:pStyle w:val="TAC"/>
              <w:rPr>
                <w:rFonts w:eastAsia="Malgun Gothic"/>
              </w:rPr>
            </w:pPr>
          </w:p>
        </w:tc>
        <w:tc>
          <w:tcPr>
            <w:tcW w:w="1296" w:type="dxa"/>
          </w:tcPr>
          <w:p w14:paraId="7B1C9618" w14:textId="77777777" w:rsidR="007843F3" w:rsidRDefault="007843F3" w:rsidP="002B27BF">
            <w:pPr>
              <w:pStyle w:val="TAC"/>
              <w:rPr>
                <w:rFonts w:eastAsia="Malgun Gothic"/>
              </w:rPr>
            </w:pPr>
          </w:p>
        </w:tc>
        <w:tc>
          <w:tcPr>
            <w:tcW w:w="1296" w:type="dxa"/>
            <w:shd w:val="clear" w:color="auto" w:fill="auto"/>
          </w:tcPr>
          <w:p w14:paraId="12B706D1" w14:textId="77777777" w:rsidR="007843F3" w:rsidRPr="00C04A08" w:rsidRDefault="007843F3" w:rsidP="002B27BF">
            <w:pPr>
              <w:pStyle w:val="TAC"/>
              <w:rPr>
                <w:rFonts w:eastAsia="Malgun Gothic"/>
              </w:rPr>
            </w:pPr>
            <w:r>
              <w:rPr>
                <w:rFonts w:eastAsia="Malgun Gothic"/>
              </w:rPr>
              <w:t>3.5</w:t>
            </w:r>
          </w:p>
        </w:tc>
        <w:tc>
          <w:tcPr>
            <w:tcW w:w="1296" w:type="dxa"/>
          </w:tcPr>
          <w:p w14:paraId="128D2937" w14:textId="77777777" w:rsidR="007843F3" w:rsidRDefault="007843F3" w:rsidP="002B27BF">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2B27BF">
            <w:pPr>
              <w:pStyle w:val="TAC"/>
              <w:rPr>
                <w:rFonts w:eastAsia="Malgun Gothic"/>
              </w:rPr>
            </w:pPr>
            <w:r>
              <w:rPr>
                <w:rFonts w:eastAsia="Malgun Gothic"/>
              </w:rPr>
              <w:t>n258</w:t>
            </w:r>
          </w:p>
        </w:tc>
        <w:tc>
          <w:tcPr>
            <w:tcW w:w="1296" w:type="dxa"/>
          </w:tcPr>
          <w:p w14:paraId="5E647BE7" w14:textId="77777777" w:rsidR="007843F3" w:rsidRDefault="007843F3" w:rsidP="002B27BF">
            <w:pPr>
              <w:pStyle w:val="TAC"/>
              <w:rPr>
                <w:rFonts w:eastAsia="Malgun Gothic"/>
              </w:rPr>
            </w:pPr>
          </w:p>
        </w:tc>
        <w:tc>
          <w:tcPr>
            <w:tcW w:w="1296" w:type="dxa"/>
          </w:tcPr>
          <w:p w14:paraId="4FF223C2" w14:textId="77777777" w:rsidR="007843F3" w:rsidRPr="00C04A08" w:rsidRDefault="007843F3" w:rsidP="002B27BF">
            <w:pPr>
              <w:pStyle w:val="TAC"/>
              <w:rPr>
                <w:rFonts w:eastAsia="Malgun Gothic"/>
              </w:rPr>
            </w:pPr>
          </w:p>
        </w:tc>
        <w:tc>
          <w:tcPr>
            <w:tcW w:w="1296" w:type="dxa"/>
            <w:shd w:val="clear" w:color="auto" w:fill="auto"/>
          </w:tcPr>
          <w:p w14:paraId="1752B753" w14:textId="57A04FA0" w:rsidR="007843F3" w:rsidRPr="00C04A08" w:rsidRDefault="007843F3" w:rsidP="002B27BF">
            <w:pPr>
              <w:pStyle w:val="TAC"/>
              <w:rPr>
                <w:rFonts w:eastAsia="Malgun Gothic"/>
              </w:rPr>
            </w:pPr>
            <w:r>
              <w:rPr>
                <w:rFonts w:eastAsia="Malgun Gothic"/>
              </w:rPr>
              <w:t>3.5</w:t>
            </w:r>
          </w:p>
        </w:tc>
        <w:tc>
          <w:tcPr>
            <w:tcW w:w="1296" w:type="dxa"/>
          </w:tcPr>
          <w:p w14:paraId="5B4FA991" w14:textId="77777777" w:rsidR="007843F3" w:rsidRPr="00C04A08" w:rsidRDefault="007843F3" w:rsidP="002B27BF">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2B27BF">
            <w:pPr>
              <w:pStyle w:val="TAC"/>
              <w:rPr>
                <w:rFonts w:eastAsia="Malgun Gothic"/>
              </w:rPr>
            </w:pPr>
          </w:p>
        </w:tc>
        <w:tc>
          <w:tcPr>
            <w:tcW w:w="864" w:type="dxa"/>
            <w:tcBorders>
              <w:left w:val="single" w:sz="4" w:space="0" w:color="auto"/>
            </w:tcBorders>
          </w:tcPr>
          <w:p w14:paraId="37E19ED9" w14:textId="080FCD2E" w:rsidR="007843F3" w:rsidRPr="00C04A08" w:rsidRDefault="007843F3" w:rsidP="002B27BF">
            <w:pPr>
              <w:pStyle w:val="TAC"/>
              <w:rPr>
                <w:rFonts w:eastAsia="Malgun Gothic"/>
              </w:rPr>
            </w:pPr>
            <w:r>
              <w:rPr>
                <w:rFonts w:eastAsia="Malgun Gothic"/>
              </w:rPr>
              <w:t>n261</w:t>
            </w:r>
          </w:p>
        </w:tc>
        <w:tc>
          <w:tcPr>
            <w:tcW w:w="1296" w:type="dxa"/>
          </w:tcPr>
          <w:p w14:paraId="6597C3FF" w14:textId="77777777" w:rsidR="007843F3" w:rsidRDefault="007843F3" w:rsidP="002B27BF">
            <w:pPr>
              <w:pStyle w:val="TAC"/>
              <w:rPr>
                <w:rFonts w:eastAsia="Malgun Gothic"/>
              </w:rPr>
            </w:pPr>
          </w:p>
        </w:tc>
        <w:tc>
          <w:tcPr>
            <w:tcW w:w="1296" w:type="dxa"/>
          </w:tcPr>
          <w:p w14:paraId="0A46ED53" w14:textId="77777777" w:rsidR="007843F3" w:rsidRPr="00C04A08" w:rsidRDefault="007843F3" w:rsidP="002B27BF">
            <w:pPr>
              <w:pStyle w:val="TAC"/>
              <w:rPr>
                <w:rFonts w:eastAsia="Malgun Gothic"/>
              </w:rPr>
            </w:pPr>
          </w:p>
        </w:tc>
        <w:tc>
          <w:tcPr>
            <w:tcW w:w="1296" w:type="dxa"/>
            <w:shd w:val="clear" w:color="auto" w:fill="auto"/>
          </w:tcPr>
          <w:p w14:paraId="5E0B3AE7" w14:textId="3C1BA250" w:rsidR="007843F3" w:rsidRPr="00C04A08" w:rsidRDefault="007843F3" w:rsidP="002B27BF">
            <w:pPr>
              <w:pStyle w:val="TAC"/>
              <w:rPr>
                <w:rFonts w:eastAsia="Malgun Gothic"/>
              </w:rPr>
            </w:pPr>
            <w:r>
              <w:rPr>
                <w:rFonts w:eastAsia="Malgun Gothic"/>
              </w:rPr>
              <w:t>3.5</w:t>
            </w:r>
          </w:p>
        </w:tc>
        <w:tc>
          <w:tcPr>
            <w:tcW w:w="1296" w:type="dxa"/>
          </w:tcPr>
          <w:p w14:paraId="6FDFA122" w14:textId="77777777" w:rsidR="007843F3" w:rsidRPr="00C04A08" w:rsidRDefault="007843F3" w:rsidP="002B27BF">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2B27BF">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2B27BF">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2B27BF">
            <w:pPr>
              <w:pStyle w:val="TAC"/>
              <w:rPr>
                <w:rFonts w:eastAsia="Malgun Gothic"/>
              </w:rPr>
            </w:pPr>
            <w:r>
              <w:rPr>
                <w:rFonts w:eastAsia="Malgun Gothic"/>
              </w:rPr>
              <w:t>2.5</w:t>
            </w:r>
          </w:p>
        </w:tc>
        <w:tc>
          <w:tcPr>
            <w:tcW w:w="1296" w:type="dxa"/>
          </w:tcPr>
          <w:p w14:paraId="5C82A428" w14:textId="77777777" w:rsidR="007843F3" w:rsidRPr="00C04A08" w:rsidRDefault="007843F3" w:rsidP="002B27BF">
            <w:pPr>
              <w:pStyle w:val="TAC"/>
              <w:rPr>
                <w:rFonts w:eastAsia="Malgun Gothic"/>
              </w:rPr>
            </w:pPr>
          </w:p>
        </w:tc>
        <w:tc>
          <w:tcPr>
            <w:tcW w:w="1296" w:type="dxa"/>
            <w:shd w:val="clear" w:color="auto" w:fill="auto"/>
          </w:tcPr>
          <w:p w14:paraId="1AE0882C" w14:textId="77777777" w:rsidR="007843F3" w:rsidRPr="00C04A08" w:rsidRDefault="007843F3" w:rsidP="002B27BF">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2B27BF">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2B27BF">
            <w:pPr>
              <w:pStyle w:val="TAC"/>
              <w:rPr>
                <w:rFonts w:eastAsia="Malgun Gothic"/>
              </w:rPr>
            </w:pPr>
          </w:p>
        </w:tc>
        <w:tc>
          <w:tcPr>
            <w:tcW w:w="864" w:type="dxa"/>
          </w:tcPr>
          <w:p w14:paraId="1B9F1F28" w14:textId="77777777" w:rsidR="007843F3" w:rsidRPr="00C04A08" w:rsidRDefault="007843F3" w:rsidP="002B27BF">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2B27BF">
            <w:pPr>
              <w:pStyle w:val="TAC"/>
              <w:rPr>
                <w:rFonts w:eastAsia="Malgun Gothic"/>
              </w:rPr>
            </w:pPr>
            <w:r>
              <w:rPr>
                <w:rFonts w:eastAsia="Malgun Gothic"/>
              </w:rPr>
              <w:t>2.5</w:t>
            </w:r>
          </w:p>
        </w:tc>
        <w:tc>
          <w:tcPr>
            <w:tcW w:w="1296" w:type="dxa"/>
          </w:tcPr>
          <w:p w14:paraId="043846D5" w14:textId="77777777" w:rsidR="007843F3" w:rsidRPr="00C04A08" w:rsidRDefault="007843F3" w:rsidP="002B27BF">
            <w:pPr>
              <w:pStyle w:val="TAC"/>
              <w:rPr>
                <w:rFonts w:eastAsia="Malgun Gothic"/>
              </w:rPr>
            </w:pPr>
          </w:p>
        </w:tc>
        <w:tc>
          <w:tcPr>
            <w:tcW w:w="1296" w:type="dxa"/>
            <w:shd w:val="clear" w:color="auto" w:fill="auto"/>
          </w:tcPr>
          <w:p w14:paraId="7E01FCAB" w14:textId="77777777" w:rsidR="007843F3" w:rsidRPr="00C04A08" w:rsidRDefault="007843F3" w:rsidP="002B27BF">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2B27BF">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312B4E11" w:rsidR="00992ADF" w:rsidRPr="00C04A08" w:rsidRDefault="00992ADF" w:rsidP="00992ADF">
            <w:pPr>
              <w:pStyle w:val="TAN"/>
              <w:rPr>
                <w:rFonts w:eastAsia="Malgun Gothic"/>
              </w:rPr>
            </w:pPr>
            <w:r>
              <w:rPr>
                <w:rFonts w:eastAsia="Malgun Gothic"/>
                <w:bCs/>
              </w:rPr>
              <w:t>Note:</w:t>
            </w:r>
            <w:r w:rsidR="00104E5E"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9531" w:name="_Toc52196581"/>
      <w:bookmarkStart w:id="9532" w:name="_Toc52197561"/>
      <w:bookmarkStart w:id="9533" w:name="_Toc53173284"/>
      <w:bookmarkStart w:id="9534" w:name="_Toc53173653"/>
      <w:bookmarkStart w:id="9535" w:name="_Toc61119655"/>
      <w:bookmarkStart w:id="9536" w:name="_Toc61120037"/>
      <w:bookmarkStart w:id="9537" w:name="_Toc67926108"/>
      <w:bookmarkStart w:id="9538" w:name="_Toc75273746"/>
      <w:bookmarkStart w:id="9539" w:name="_Toc76510646"/>
      <w:bookmarkStart w:id="9540" w:name="_Toc83129803"/>
      <w:bookmarkStart w:id="9541" w:name="_Toc90591335"/>
      <w:bookmarkStart w:id="9542" w:name="_Toc98864394"/>
      <w:bookmarkStart w:id="9543" w:name="_Toc99733643"/>
      <w:bookmarkStart w:id="9544" w:name="_Toc106577548"/>
      <w:bookmarkStart w:id="9545" w:name="_Toc114537299"/>
      <w:bookmarkStart w:id="9546" w:name="_Toc115257567"/>
      <w:bookmarkStart w:id="9547" w:name="_Toc123086887"/>
      <w:bookmarkStart w:id="9548" w:name="_Toc123088622"/>
      <w:bookmarkStart w:id="9549" w:name="_Toc124298278"/>
      <w:bookmarkStart w:id="9550" w:name="_Toc130575029"/>
      <w:bookmarkStart w:id="9551" w:name="_Toc131767439"/>
      <w:bookmarkStart w:id="9552" w:name="_Toc138888025"/>
      <w:bookmarkStart w:id="9553" w:name="_Toc145920226"/>
      <w:r w:rsidRPr="00C04A08">
        <w:t>7.3A.3</w:t>
      </w:r>
      <w:r w:rsidRPr="00C04A08">
        <w:tab/>
        <w:t>EIS spherical coverage for DL CA</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70AC87A6" w14:textId="77777777" w:rsidR="004963EA" w:rsidRPr="00C04A08" w:rsidRDefault="004963EA" w:rsidP="003C6ED8">
      <w:pPr>
        <w:pStyle w:val="Heading4"/>
        <w:rPr>
          <w:lang w:val="en-US"/>
        </w:rPr>
      </w:pPr>
      <w:bookmarkStart w:id="9554" w:name="_Toc52196582"/>
      <w:bookmarkStart w:id="9555" w:name="_Toc52197562"/>
      <w:bookmarkStart w:id="9556" w:name="_Toc53173285"/>
      <w:bookmarkStart w:id="9557" w:name="_Toc53173654"/>
      <w:bookmarkStart w:id="9558" w:name="_Toc61119656"/>
      <w:bookmarkStart w:id="9559" w:name="_Toc61120038"/>
      <w:bookmarkStart w:id="9560" w:name="_Toc67926109"/>
      <w:bookmarkStart w:id="9561" w:name="_Toc75273747"/>
      <w:bookmarkStart w:id="9562" w:name="_Toc76510647"/>
      <w:bookmarkStart w:id="9563" w:name="_Toc83129804"/>
      <w:bookmarkStart w:id="9564" w:name="_Toc90591336"/>
      <w:bookmarkStart w:id="9565" w:name="_Toc98864395"/>
      <w:bookmarkStart w:id="9566" w:name="_Toc99733644"/>
      <w:bookmarkStart w:id="9567" w:name="_Toc106577549"/>
      <w:bookmarkStart w:id="9568" w:name="_Toc114537300"/>
      <w:bookmarkStart w:id="9569" w:name="_Toc115257568"/>
      <w:bookmarkStart w:id="9570" w:name="_Toc123086888"/>
      <w:bookmarkStart w:id="9571" w:name="_Toc123088623"/>
      <w:bookmarkStart w:id="9572" w:name="_Toc124298279"/>
      <w:bookmarkStart w:id="9573" w:name="_Toc130575030"/>
      <w:bookmarkStart w:id="9574" w:name="_Toc131767440"/>
      <w:bookmarkStart w:id="9575" w:name="_Toc138888026"/>
      <w:bookmarkStart w:id="9576" w:name="_Toc145920227"/>
      <w:r w:rsidRPr="00C04A08">
        <w:rPr>
          <w:lang w:val="en-US"/>
        </w:rPr>
        <w:t>7.3A.3.1</w:t>
      </w:r>
      <w:r w:rsidRPr="00C04A08">
        <w:rPr>
          <w:lang w:val="en-US"/>
        </w:rPr>
        <w:tab/>
        <w:t>Void</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25DCE55D" w14:textId="77777777" w:rsidR="004963EA" w:rsidRPr="00C04A08" w:rsidRDefault="004963EA" w:rsidP="003C6ED8">
      <w:pPr>
        <w:pStyle w:val="Heading4"/>
        <w:rPr>
          <w:lang w:val="en-US"/>
        </w:rPr>
      </w:pPr>
      <w:bookmarkStart w:id="9577" w:name="_Toc52196583"/>
      <w:bookmarkStart w:id="9578" w:name="_Toc52197563"/>
      <w:bookmarkStart w:id="9579" w:name="_Toc53173286"/>
      <w:bookmarkStart w:id="9580" w:name="_Toc53173655"/>
      <w:bookmarkStart w:id="9581" w:name="_Toc61119657"/>
      <w:bookmarkStart w:id="9582" w:name="_Toc61120039"/>
      <w:bookmarkStart w:id="9583" w:name="_Toc67926110"/>
      <w:bookmarkStart w:id="9584" w:name="_Toc75273748"/>
      <w:bookmarkStart w:id="9585" w:name="_Toc76510648"/>
      <w:bookmarkStart w:id="9586" w:name="_Toc83129805"/>
      <w:bookmarkStart w:id="9587" w:name="_Toc90591337"/>
      <w:bookmarkStart w:id="9588" w:name="_Toc98864396"/>
      <w:bookmarkStart w:id="9589" w:name="_Toc99733645"/>
      <w:bookmarkStart w:id="9590" w:name="_Toc106577550"/>
      <w:bookmarkStart w:id="9591" w:name="_Toc114537301"/>
      <w:bookmarkStart w:id="9592" w:name="_Toc115257569"/>
      <w:bookmarkStart w:id="9593" w:name="_Toc123086889"/>
      <w:bookmarkStart w:id="9594" w:name="_Toc123088624"/>
      <w:bookmarkStart w:id="9595" w:name="_Toc124298280"/>
      <w:bookmarkStart w:id="9596" w:name="_Toc130575031"/>
      <w:bookmarkStart w:id="9597" w:name="_Toc131767441"/>
      <w:bookmarkStart w:id="9598" w:name="_Toc138888027"/>
      <w:bookmarkStart w:id="9599" w:name="_Toc145920228"/>
      <w:r w:rsidRPr="00C04A08">
        <w:rPr>
          <w:lang w:val="en-US"/>
        </w:rPr>
        <w:t>7.3A.3.2</w:t>
      </w:r>
      <w:r w:rsidRPr="00C04A08">
        <w:rPr>
          <w:lang w:val="en-US"/>
        </w:rPr>
        <w:tab/>
        <w:t>Void</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2657F694" w14:textId="77777777" w:rsidR="004963EA" w:rsidRPr="00C04A08" w:rsidRDefault="004963EA" w:rsidP="003C6ED8">
      <w:pPr>
        <w:pStyle w:val="Heading4"/>
      </w:pPr>
      <w:bookmarkStart w:id="9600" w:name="_Toc52196584"/>
      <w:bookmarkStart w:id="9601" w:name="_Toc52197564"/>
      <w:bookmarkStart w:id="9602" w:name="_Toc53173287"/>
      <w:bookmarkStart w:id="9603" w:name="_Toc53173656"/>
      <w:bookmarkStart w:id="9604" w:name="_Toc61119658"/>
      <w:bookmarkStart w:id="9605" w:name="_Toc61120040"/>
      <w:bookmarkStart w:id="9606" w:name="_Toc67926111"/>
      <w:bookmarkStart w:id="9607" w:name="_Toc75273749"/>
      <w:bookmarkStart w:id="9608" w:name="_Toc76510649"/>
      <w:bookmarkStart w:id="9609" w:name="_Toc83129806"/>
      <w:bookmarkStart w:id="9610" w:name="_Toc90591338"/>
      <w:bookmarkStart w:id="9611" w:name="_Toc98864397"/>
      <w:bookmarkStart w:id="9612" w:name="_Toc99733646"/>
      <w:bookmarkStart w:id="9613" w:name="_Toc106577551"/>
      <w:bookmarkStart w:id="9614" w:name="_Toc114537302"/>
      <w:bookmarkStart w:id="9615" w:name="_Toc115257570"/>
      <w:bookmarkStart w:id="9616" w:name="_Toc123086890"/>
      <w:bookmarkStart w:id="9617" w:name="_Toc123088625"/>
      <w:bookmarkStart w:id="9618" w:name="_Toc124298281"/>
      <w:bookmarkStart w:id="9619" w:name="_Toc130575032"/>
      <w:bookmarkStart w:id="9620" w:name="_Toc131767442"/>
      <w:bookmarkStart w:id="9621" w:name="_Toc138888028"/>
      <w:bookmarkStart w:id="9622" w:name="_Toc145920229"/>
      <w:r w:rsidRPr="00C04A08">
        <w:rPr>
          <w:lang w:val="en-US"/>
        </w:rPr>
        <w:t>7.3A.3.3</w:t>
      </w:r>
      <w:r w:rsidRPr="00C04A08">
        <w:rPr>
          <w:lang w:val="en-US"/>
        </w:rPr>
        <w:tab/>
      </w:r>
      <w:r w:rsidRPr="00C04A08">
        <w:t>EIS spherical coverage for inter-band CA</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2B27BF">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2B27BF">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2B27BF">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2B27BF">
            <w:pPr>
              <w:pStyle w:val="TAH"/>
              <w:rPr>
                <w:rFonts w:eastAsia="Malgun Gothic"/>
              </w:rPr>
            </w:pPr>
          </w:p>
        </w:tc>
        <w:tc>
          <w:tcPr>
            <w:tcW w:w="864" w:type="dxa"/>
            <w:tcBorders>
              <w:top w:val="nil"/>
            </w:tcBorders>
          </w:tcPr>
          <w:p w14:paraId="0164B18E" w14:textId="77777777" w:rsidR="005B3887" w:rsidRPr="00C04A08" w:rsidRDefault="005B3887" w:rsidP="002B27BF">
            <w:pPr>
              <w:pStyle w:val="TAH"/>
              <w:rPr>
                <w:rFonts w:eastAsia="Malgun Gothic"/>
              </w:rPr>
            </w:pPr>
          </w:p>
        </w:tc>
        <w:tc>
          <w:tcPr>
            <w:tcW w:w="1296" w:type="dxa"/>
          </w:tcPr>
          <w:p w14:paraId="0EFC5434" w14:textId="77777777" w:rsidR="005B3887" w:rsidRPr="00C04A08" w:rsidRDefault="005B3887" w:rsidP="002B27BF">
            <w:pPr>
              <w:pStyle w:val="TAH"/>
              <w:rPr>
                <w:rFonts w:eastAsia="Malgun Gothic"/>
              </w:rPr>
            </w:pPr>
            <w:r>
              <w:rPr>
                <w:rFonts w:eastAsia="Malgun Gothic"/>
              </w:rPr>
              <w:t>PC1</w:t>
            </w:r>
          </w:p>
        </w:tc>
        <w:tc>
          <w:tcPr>
            <w:tcW w:w="1296" w:type="dxa"/>
          </w:tcPr>
          <w:p w14:paraId="01370A8A" w14:textId="77777777" w:rsidR="005B3887" w:rsidRPr="00C04A08" w:rsidRDefault="005B3887" w:rsidP="002B27BF">
            <w:pPr>
              <w:pStyle w:val="TAH"/>
              <w:rPr>
                <w:rFonts w:eastAsia="Malgun Gothic"/>
              </w:rPr>
            </w:pPr>
            <w:r>
              <w:rPr>
                <w:rFonts w:eastAsia="Malgun Gothic"/>
              </w:rPr>
              <w:t>PC2</w:t>
            </w:r>
          </w:p>
        </w:tc>
        <w:tc>
          <w:tcPr>
            <w:tcW w:w="1296" w:type="dxa"/>
            <w:shd w:val="clear" w:color="auto" w:fill="auto"/>
            <w:vAlign w:val="center"/>
          </w:tcPr>
          <w:p w14:paraId="379BFF3A" w14:textId="77777777" w:rsidR="005B3887" w:rsidRPr="00C04A08" w:rsidRDefault="005B3887" w:rsidP="002B27BF">
            <w:pPr>
              <w:pStyle w:val="TAH"/>
              <w:rPr>
                <w:rFonts w:eastAsia="Malgun Gothic"/>
              </w:rPr>
            </w:pPr>
            <w:r>
              <w:rPr>
                <w:rFonts w:eastAsia="Malgun Gothic"/>
              </w:rPr>
              <w:t>PC3</w:t>
            </w:r>
          </w:p>
        </w:tc>
        <w:tc>
          <w:tcPr>
            <w:tcW w:w="1296" w:type="dxa"/>
          </w:tcPr>
          <w:p w14:paraId="769B20E8" w14:textId="77777777" w:rsidR="005B3887" w:rsidRPr="00C04A08" w:rsidRDefault="005B3887" w:rsidP="002B27BF">
            <w:pPr>
              <w:pStyle w:val="TAH"/>
              <w:rPr>
                <w:rFonts w:eastAsia="Malgun Gothic"/>
              </w:rPr>
            </w:pPr>
            <w:r>
              <w:rPr>
                <w:rFonts w:eastAsia="Malgun Gothic"/>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2B27BF">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2B27BF">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2B27BF">
            <w:pPr>
              <w:pStyle w:val="TAC"/>
              <w:rPr>
                <w:rFonts w:eastAsia="Malgun Gothic"/>
              </w:rPr>
            </w:pPr>
          </w:p>
        </w:tc>
        <w:tc>
          <w:tcPr>
            <w:tcW w:w="1296" w:type="dxa"/>
          </w:tcPr>
          <w:p w14:paraId="663D5C95" w14:textId="275DE038" w:rsidR="00EB6CE6" w:rsidRDefault="00EB6CE6" w:rsidP="002B27BF">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2B27BF">
            <w:pPr>
              <w:pStyle w:val="TAC"/>
              <w:rPr>
                <w:rFonts w:eastAsia="Malgun Gothic"/>
              </w:rPr>
            </w:pPr>
            <w:r>
              <w:rPr>
                <w:rFonts w:eastAsia="Malgun Gothic"/>
              </w:rPr>
              <w:t>3.5</w:t>
            </w:r>
          </w:p>
        </w:tc>
        <w:tc>
          <w:tcPr>
            <w:tcW w:w="1296" w:type="dxa"/>
          </w:tcPr>
          <w:p w14:paraId="6B275E11" w14:textId="77777777" w:rsidR="00EB6CE6" w:rsidRDefault="00EB6CE6" w:rsidP="002B27BF">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2B27BF">
            <w:pPr>
              <w:pStyle w:val="TAC"/>
              <w:rPr>
                <w:rFonts w:eastAsia="Malgun Gothic"/>
              </w:rPr>
            </w:pPr>
          </w:p>
        </w:tc>
        <w:tc>
          <w:tcPr>
            <w:tcW w:w="864" w:type="dxa"/>
            <w:tcBorders>
              <w:left w:val="single" w:sz="4" w:space="0" w:color="auto"/>
            </w:tcBorders>
          </w:tcPr>
          <w:p w14:paraId="4F3672AF" w14:textId="77777777" w:rsidR="00EB6CE6" w:rsidRPr="00C04A08" w:rsidRDefault="00EB6CE6" w:rsidP="002B27BF">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2B27BF">
            <w:pPr>
              <w:pStyle w:val="TAC"/>
              <w:rPr>
                <w:rFonts w:eastAsia="Malgun Gothic"/>
              </w:rPr>
            </w:pPr>
          </w:p>
        </w:tc>
        <w:tc>
          <w:tcPr>
            <w:tcW w:w="1296" w:type="dxa"/>
          </w:tcPr>
          <w:p w14:paraId="36F31E37" w14:textId="6DC6FD41" w:rsidR="00EB6CE6" w:rsidRDefault="00EB6CE6" w:rsidP="002B27BF">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2B27BF">
            <w:pPr>
              <w:pStyle w:val="TAC"/>
              <w:rPr>
                <w:rFonts w:eastAsia="Malgun Gothic"/>
              </w:rPr>
            </w:pPr>
            <w:r>
              <w:rPr>
                <w:rFonts w:eastAsia="Malgun Gothic"/>
              </w:rPr>
              <w:t>3.5</w:t>
            </w:r>
          </w:p>
        </w:tc>
        <w:tc>
          <w:tcPr>
            <w:tcW w:w="1296" w:type="dxa"/>
          </w:tcPr>
          <w:p w14:paraId="166DBCCB" w14:textId="77777777" w:rsidR="00EB6CE6" w:rsidRDefault="00EB6CE6" w:rsidP="002B27BF">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2B27BF">
            <w:pPr>
              <w:pStyle w:val="TAC"/>
              <w:rPr>
                <w:rFonts w:eastAsia="Malgun Gothic"/>
              </w:rPr>
            </w:pPr>
            <w:r>
              <w:rPr>
                <w:rFonts w:eastAsia="Malgun Gothic"/>
              </w:rPr>
              <w:t>n258</w:t>
            </w:r>
          </w:p>
        </w:tc>
        <w:tc>
          <w:tcPr>
            <w:tcW w:w="1296" w:type="dxa"/>
          </w:tcPr>
          <w:p w14:paraId="6DDF4B87" w14:textId="77777777" w:rsidR="005B3887" w:rsidRDefault="005B3887" w:rsidP="002B27BF">
            <w:pPr>
              <w:pStyle w:val="TAC"/>
              <w:rPr>
                <w:rFonts w:eastAsia="Malgun Gothic"/>
              </w:rPr>
            </w:pPr>
          </w:p>
        </w:tc>
        <w:tc>
          <w:tcPr>
            <w:tcW w:w="1296" w:type="dxa"/>
          </w:tcPr>
          <w:p w14:paraId="2A616604" w14:textId="77777777" w:rsidR="005B3887" w:rsidRDefault="005B3887" w:rsidP="002B27BF">
            <w:pPr>
              <w:pStyle w:val="TAC"/>
              <w:rPr>
                <w:rFonts w:eastAsia="Malgun Gothic"/>
              </w:rPr>
            </w:pPr>
          </w:p>
        </w:tc>
        <w:tc>
          <w:tcPr>
            <w:tcW w:w="1296" w:type="dxa"/>
            <w:shd w:val="clear" w:color="auto" w:fill="auto"/>
          </w:tcPr>
          <w:p w14:paraId="7593778C" w14:textId="77777777" w:rsidR="005B3887" w:rsidRPr="00C04A08" w:rsidRDefault="005B3887" w:rsidP="002B27BF">
            <w:pPr>
              <w:pStyle w:val="TAC"/>
              <w:rPr>
                <w:rFonts w:eastAsia="Malgun Gothic"/>
              </w:rPr>
            </w:pPr>
            <w:r>
              <w:rPr>
                <w:rFonts w:eastAsia="Malgun Gothic"/>
              </w:rPr>
              <w:t>3.5</w:t>
            </w:r>
          </w:p>
        </w:tc>
        <w:tc>
          <w:tcPr>
            <w:tcW w:w="1296" w:type="dxa"/>
          </w:tcPr>
          <w:p w14:paraId="355E3CBB" w14:textId="77777777" w:rsidR="005B3887" w:rsidRDefault="005B3887" w:rsidP="002B27BF">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2B27BF">
            <w:pPr>
              <w:pStyle w:val="TAC"/>
              <w:rPr>
                <w:rFonts w:eastAsia="Malgun Gothic"/>
              </w:rPr>
            </w:pPr>
          </w:p>
        </w:tc>
        <w:tc>
          <w:tcPr>
            <w:tcW w:w="864" w:type="dxa"/>
            <w:tcBorders>
              <w:left w:val="single" w:sz="4" w:space="0" w:color="auto"/>
            </w:tcBorders>
          </w:tcPr>
          <w:p w14:paraId="6FF8AC1B" w14:textId="77777777" w:rsidR="005B3887" w:rsidRPr="00C04A08" w:rsidRDefault="005B3887" w:rsidP="002B27BF">
            <w:pPr>
              <w:pStyle w:val="TAC"/>
              <w:rPr>
                <w:rFonts w:eastAsia="Malgun Gothic"/>
              </w:rPr>
            </w:pPr>
            <w:r>
              <w:rPr>
                <w:rFonts w:eastAsia="Malgun Gothic"/>
              </w:rPr>
              <w:t>n260</w:t>
            </w:r>
          </w:p>
        </w:tc>
        <w:tc>
          <w:tcPr>
            <w:tcW w:w="1296" w:type="dxa"/>
          </w:tcPr>
          <w:p w14:paraId="31EF8158" w14:textId="77777777" w:rsidR="005B3887" w:rsidRDefault="005B3887" w:rsidP="002B27BF">
            <w:pPr>
              <w:pStyle w:val="TAC"/>
              <w:rPr>
                <w:rFonts w:eastAsia="Malgun Gothic"/>
              </w:rPr>
            </w:pPr>
          </w:p>
        </w:tc>
        <w:tc>
          <w:tcPr>
            <w:tcW w:w="1296" w:type="dxa"/>
          </w:tcPr>
          <w:p w14:paraId="4C41D86C" w14:textId="77777777" w:rsidR="005B3887" w:rsidRDefault="005B3887" w:rsidP="002B27BF">
            <w:pPr>
              <w:pStyle w:val="TAC"/>
              <w:rPr>
                <w:rFonts w:eastAsia="Malgun Gothic"/>
              </w:rPr>
            </w:pPr>
          </w:p>
        </w:tc>
        <w:tc>
          <w:tcPr>
            <w:tcW w:w="1296" w:type="dxa"/>
            <w:shd w:val="clear" w:color="auto" w:fill="auto"/>
          </w:tcPr>
          <w:p w14:paraId="15187DB4" w14:textId="77777777" w:rsidR="005B3887" w:rsidRPr="00C04A08" w:rsidRDefault="005B3887" w:rsidP="002B27BF">
            <w:pPr>
              <w:pStyle w:val="TAC"/>
              <w:rPr>
                <w:rFonts w:eastAsia="Malgun Gothic"/>
              </w:rPr>
            </w:pPr>
            <w:r>
              <w:rPr>
                <w:rFonts w:eastAsia="Malgun Gothic"/>
              </w:rPr>
              <w:t>3.5</w:t>
            </w:r>
          </w:p>
        </w:tc>
        <w:tc>
          <w:tcPr>
            <w:tcW w:w="1296" w:type="dxa"/>
          </w:tcPr>
          <w:p w14:paraId="679B2D64" w14:textId="77777777" w:rsidR="005B3887" w:rsidRDefault="005B3887" w:rsidP="002B27BF">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2B27BF">
            <w:pPr>
              <w:pStyle w:val="TAC"/>
              <w:rPr>
                <w:rFonts w:eastAsia="Malgun Gothic"/>
              </w:rPr>
            </w:pPr>
            <w:r>
              <w:rPr>
                <w:rFonts w:eastAsia="Malgun Gothic"/>
              </w:rPr>
              <w:t>n258</w:t>
            </w:r>
          </w:p>
        </w:tc>
        <w:tc>
          <w:tcPr>
            <w:tcW w:w="1296" w:type="dxa"/>
          </w:tcPr>
          <w:p w14:paraId="2CC2A292" w14:textId="77777777" w:rsidR="005B3887" w:rsidRDefault="005B3887" w:rsidP="002B27BF">
            <w:pPr>
              <w:pStyle w:val="TAC"/>
              <w:rPr>
                <w:rFonts w:eastAsia="Malgun Gothic"/>
              </w:rPr>
            </w:pPr>
          </w:p>
        </w:tc>
        <w:tc>
          <w:tcPr>
            <w:tcW w:w="1296" w:type="dxa"/>
          </w:tcPr>
          <w:p w14:paraId="41E38D63" w14:textId="77777777" w:rsidR="005B3887" w:rsidRDefault="005B3887" w:rsidP="002B27BF">
            <w:pPr>
              <w:pStyle w:val="TAC"/>
              <w:rPr>
                <w:rFonts w:eastAsia="Malgun Gothic"/>
              </w:rPr>
            </w:pPr>
          </w:p>
        </w:tc>
        <w:tc>
          <w:tcPr>
            <w:tcW w:w="1296" w:type="dxa"/>
            <w:shd w:val="clear" w:color="auto" w:fill="auto"/>
          </w:tcPr>
          <w:p w14:paraId="51B3DA58" w14:textId="14E3D3E0" w:rsidR="005B3887" w:rsidRDefault="005B3887" w:rsidP="002B27BF">
            <w:pPr>
              <w:pStyle w:val="TAC"/>
              <w:rPr>
                <w:rFonts w:eastAsia="Malgun Gothic"/>
              </w:rPr>
            </w:pPr>
            <w:r>
              <w:rPr>
                <w:rFonts w:eastAsia="Malgun Gothic"/>
              </w:rPr>
              <w:t>3.5</w:t>
            </w:r>
          </w:p>
        </w:tc>
        <w:tc>
          <w:tcPr>
            <w:tcW w:w="1296" w:type="dxa"/>
          </w:tcPr>
          <w:p w14:paraId="7BCC3177" w14:textId="77777777" w:rsidR="005B3887" w:rsidRDefault="005B3887" w:rsidP="002B27BF">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2B27BF">
            <w:pPr>
              <w:pStyle w:val="TAC"/>
              <w:rPr>
                <w:rFonts w:eastAsia="Malgun Gothic"/>
              </w:rPr>
            </w:pPr>
          </w:p>
        </w:tc>
        <w:tc>
          <w:tcPr>
            <w:tcW w:w="864" w:type="dxa"/>
            <w:tcBorders>
              <w:left w:val="single" w:sz="4" w:space="0" w:color="auto"/>
            </w:tcBorders>
          </w:tcPr>
          <w:p w14:paraId="0BE0C46B" w14:textId="57901AF8" w:rsidR="005B3887" w:rsidRDefault="005B3887" w:rsidP="002B27BF">
            <w:pPr>
              <w:pStyle w:val="TAC"/>
              <w:rPr>
                <w:rFonts w:eastAsia="Malgun Gothic"/>
              </w:rPr>
            </w:pPr>
            <w:r>
              <w:rPr>
                <w:rFonts w:eastAsia="Malgun Gothic"/>
              </w:rPr>
              <w:t>n261</w:t>
            </w:r>
          </w:p>
        </w:tc>
        <w:tc>
          <w:tcPr>
            <w:tcW w:w="1296" w:type="dxa"/>
          </w:tcPr>
          <w:p w14:paraId="48DC016E" w14:textId="77777777" w:rsidR="005B3887" w:rsidRDefault="005B3887" w:rsidP="002B27BF">
            <w:pPr>
              <w:pStyle w:val="TAC"/>
              <w:rPr>
                <w:rFonts w:eastAsia="Malgun Gothic"/>
              </w:rPr>
            </w:pPr>
          </w:p>
        </w:tc>
        <w:tc>
          <w:tcPr>
            <w:tcW w:w="1296" w:type="dxa"/>
          </w:tcPr>
          <w:p w14:paraId="3B2FBA85" w14:textId="77777777" w:rsidR="005B3887" w:rsidRDefault="005B3887" w:rsidP="002B27BF">
            <w:pPr>
              <w:pStyle w:val="TAC"/>
              <w:rPr>
                <w:rFonts w:eastAsia="Malgun Gothic"/>
              </w:rPr>
            </w:pPr>
          </w:p>
        </w:tc>
        <w:tc>
          <w:tcPr>
            <w:tcW w:w="1296" w:type="dxa"/>
            <w:shd w:val="clear" w:color="auto" w:fill="auto"/>
          </w:tcPr>
          <w:p w14:paraId="311346D3" w14:textId="0343F3CC" w:rsidR="005B3887" w:rsidRDefault="005B3887" w:rsidP="002B27BF">
            <w:pPr>
              <w:pStyle w:val="TAC"/>
              <w:rPr>
                <w:rFonts w:eastAsia="Malgun Gothic"/>
              </w:rPr>
            </w:pPr>
            <w:r>
              <w:rPr>
                <w:rFonts w:eastAsia="Malgun Gothic"/>
              </w:rPr>
              <w:t>3.5</w:t>
            </w:r>
          </w:p>
        </w:tc>
        <w:tc>
          <w:tcPr>
            <w:tcW w:w="1296" w:type="dxa"/>
          </w:tcPr>
          <w:p w14:paraId="4B90E392" w14:textId="77777777" w:rsidR="005B3887" w:rsidRDefault="005B3887" w:rsidP="002B27BF">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2B27BF">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2B27BF">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2B27BF">
            <w:pPr>
              <w:pStyle w:val="TAC"/>
              <w:rPr>
                <w:rFonts w:eastAsia="Malgun Gothic"/>
              </w:rPr>
            </w:pPr>
            <w:r>
              <w:rPr>
                <w:rFonts w:eastAsia="Malgun Gothic"/>
              </w:rPr>
              <w:t>[2.5]</w:t>
            </w:r>
          </w:p>
        </w:tc>
        <w:tc>
          <w:tcPr>
            <w:tcW w:w="1296" w:type="dxa"/>
          </w:tcPr>
          <w:p w14:paraId="34504C3A" w14:textId="77777777" w:rsidR="005B3887" w:rsidRPr="00C04A08" w:rsidRDefault="005B3887" w:rsidP="002B27BF">
            <w:pPr>
              <w:pStyle w:val="TAC"/>
              <w:rPr>
                <w:rFonts w:eastAsia="Malgun Gothic"/>
              </w:rPr>
            </w:pPr>
          </w:p>
        </w:tc>
        <w:tc>
          <w:tcPr>
            <w:tcW w:w="1296" w:type="dxa"/>
            <w:shd w:val="clear" w:color="auto" w:fill="auto"/>
          </w:tcPr>
          <w:p w14:paraId="07891B4D" w14:textId="77777777" w:rsidR="005B3887" w:rsidRPr="00C04A08" w:rsidRDefault="005B3887" w:rsidP="002B27BF">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2B27BF">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2B27BF">
            <w:pPr>
              <w:pStyle w:val="TAC"/>
              <w:rPr>
                <w:rFonts w:eastAsia="Malgun Gothic"/>
              </w:rPr>
            </w:pPr>
          </w:p>
        </w:tc>
        <w:tc>
          <w:tcPr>
            <w:tcW w:w="864" w:type="dxa"/>
          </w:tcPr>
          <w:p w14:paraId="1C326BBB" w14:textId="77777777" w:rsidR="005B3887" w:rsidRPr="00C04A08" w:rsidRDefault="005B3887" w:rsidP="002B27BF">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2B27BF">
            <w:pPr>
              <w:pStyle w:val="TAC"/>
              <w:rPr>
                <w:rFonts w:eastAsia="Malgun Gothic"/>
              </w:rPr>
            </w:pPr>
            <w:r>
              <w:rPr>
                <w:rFonts w:eastAsia="Malgun Gothic"/>
              </w:rPr>
              <w:t>[2.5]</w:t>
            </w:r>
          </w:p>
        </w:tc>
        <w:tc>
          <w:tcPr>
            <w:tcW w:w="1296" w:type="dxa"/>
          </w:tcPr>
          <w:p w14:paraId="3551CD0F" w14:textId="77777777" w:rsidR="005B3887" w:rsidRPr="00C04A08" w:rsidRDefault="005B3887" w:rsidP="002B27BF">
            <w:pPr>
              <w:pStyle w:val="TAC"/>
              <w:rPr>
                <w:rFonts w:eastAsia="Malgun Gothic"/>
              </w:rPr>
            </w:pPr>
          </w:p>
        </w:tc>
        <w:tc>
          <w:tcPr>
            <w:tcW w:w="1296" w:type="dxa"/>
            <w:shd w:val="clear" w:color="auto" w:fill="auto"/>
          </w:tcPr>
          <w:p w14:paraId="1E349271" w14:textId="77777777" w:rsidR="005B3887" w:rsidRPr="00C04A08" w:rsidRDefault="005B3887" w:rsidP="002B27BF">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2B27BF">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588AB45F" w:rsidR="00455031" w:rsidRPr="00C04A08" w:rsidRDefault="00455031" w:rsidP="00455031">
            <w:pPr>
              <w:pStyle w:val="TAN"/>
              <w:rPr>
                <w:rFonts w:eastAsia="Malgun Gothic"/>
              </w:rPr>
            </w:pPr>
            <w:r>
              <w:rPr>
                <w:rFonts w:eastAsia="Malgun Gothic"/>
                <w:bCs/>
              </w:rPr>
              <w:t>Note:</w:t>
            </w:r>
            <w:r w:rsidR="00104E5E" w:rsidRPr="00C04A08">
              <w:tab/>
            </w:r>
            <w:r>
              <w:rPr>
                <w:rFonts w:eastAsia="Malgun Gothic"/>
                <w:bCs/>
              </w:rPr>
              <w:t>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Default="009D2126" w:rsidP="009D2126">
      <w:pPr>
        <w:pStyle w:val="Heading2"/>
      </w:pPr>
      <w:bookmarkStart w:id="9623" w:name="_Toc52196585"/>
      <w:bookmarkStart w:id="9624" w:name="_Toc52197565"/>
      <w:bookmarkStart w:id="9625" w:name="_Toc53173288"/>
      <w:bookmarkStart w:id="9626" w:name="_Toc53173657"/>
      <w:bookmarkStart w:id="9627" w:name="_Toc61118925"/>
      <w:bookmarkStart w:id="9628" w:name="_Toc61119307"/>
      <w:bookmarkStart w:id="9629" w:name="_Toc67923879"/>
      <w:bookmarkStart w:id="9630" w:name="_Toc75294691"/>
      <w:bookmarkStart w:id="9631" w:name="_Toc83130418"/>
      <w:bookmarkStart w:id="9632" w:name="_Toc90590003"/>
      <w:bookmarkStart w:id="9633" w:name="_Toc98869577"/>
      <w:bookmarkStart w:id="9634" w:name="_Toc106547321"/>
      <w:bookmarkStart w:id="9635" w:name="_Toc114537303"/>
      <w:bookmarkStart w:id="9636" w:name="_Toc115257571"/>
      <w:bookmarkStart w:id="9637" w:name="_Toc123086891"/>
      <w:bookmarkStart w:id="9638" w:name="_Toc123088626"/>
      <w:bookmarkStart w:id="9639" w:name="_Toc124298282"/>
      <w:bookmarkStart w:id="9640" w:name="_Toc130575033"/>
      <w:bookmarkStart w:id="9641" w:name="_Toc131767443"/>
      <w:bookmarkStart w:id="9642" w:name="_Toc138888029"/>
      <w:bookmarkStart w:id="9643" w:name="_Toc145920230"/>
      <w:bookmarkStart w:id="9644" w:name="_Toc21340954"/>
      <w:bookmarkStart w:id="9645" w:name="_Toc29805402"/>
      <w:bookmarkStart w:id="9646" w:name="_Toc36456611"/>
      <w:bookmarkStart w:id="9647" w:name="_Toc36469709"/>
      <w:bookmarkStart w:id="9648" w:name="_Toc37254118"/>
      <w:bookmarkStart w:id="9649" w:name="_Toc37322977"/>
      <w:bookmarkStart w:id="9650" w:name="_Toc37324383"/>
      <w:bookmarkStart w:id="9651" w:name="_Toc45889906"/>
      <w:bookmarkStart w:id="9652" w:name="_Toc52196586"/>
      <w:bookmarkStart w:id="9653" w:name="_Toc52197566"/>
      <w:bookmarkStart w:id="9654" w:name="_Toc53173289"/>
      <w:bookmarkStart w:id="9655" w:name="_Toc53173658"/>
      <w:bookmarkStart w:id="9656" w:name="_Toc61119660"/>
      <w:bookmarkStart w:id="9657" w:name="_Toc61120042"/>
      <w:bookmarkStart w:id="9658" w:name="_Toc67926113"/>
      <w:bookmarkStart w:id="9659" w:name="_Toc75273751"/>
      <w:bookmarkStart w:id="9660" w:name="_Toc76510651"/>
      <w:bookmarkStart w:id="9661" w:name="_Toc83129808"/>
      <w:bookmarkStart w:id="9662" w:name="_Toc90591340"/>
      <w:bookmarkStart w:id="9663" w:name="_Toc98864399"/>
      <w:bookmarkStart w:id="9664" w:name="_Toc99733648"/>
      <w:bookmarkStart w:id="9665" w:name="_Toc106577553"/>
      <w:bookmarkEnd w:id="9513"/>
      <w:bookmarkEnd w:id="9514"/>
      <w:bookmarkEnd w:id="9515"/>
      <w:bookmarkEnd w:id="9516"/>
      <w:bookmarkEnd w:id="9517"/>
      <w:bookmarkEnd w:id="9518"/>
      <w:bookmarkEnd w:id="9519"/>
      <w:bookmarkEnd w:id="9520"/>
      <w:r w:rsidRPr="00C04A08">
        <w:t>7.3D</w:t>
      </w:r>
      <w:r w:rsidRPr="00C04A08">
        <w:tab/>
      </w:r>
      <w:r>
        <w:t>Void</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3321244E" w14:textId="77777777" w:rsidR="00362078" w:rsidRDefault="00362078" w:rsidP="00362078"/>
    <w:p w14:paraId="3B4AA502" w14:textId="27E0432B" w:rsidR="00362078" w:rsidRDefault="00362078" w:rsidP="00362078">
      <w:pPr>
        <w:pStyle w:val="Heading2"/>
        <w:rPr>
          <w:rFonts w:eastAsia="Malgun Gothic"/>
        </w:rPr>
      </w:pPr>
      <w:bookmarkStart w:id="9666" w:name="_Toc145920231"/>
      <w:r>
        <w:t>7.3K</w:t>
      </w:r>
      <w:r>
        <w:tab/>
      </w:r>
      <w:r>
        <w:rPr>
          <w:rFonts w:eastAsia="Malgun Gothic"/>
        </w:rPr>
        <w:t>2AoA</w:t>
      </w:r>
      <w:r w:rsidRPr="00FE760F">
        <w:rPr>
          <w:rFonts w:eastAsia="Malgun Gothic"/>
        </w:rPr>
        <w:t xml:space="preserve"> </w:t>
      </w:r>
      <w:r>
        <w:rPr>
          <w:rFonts w:eastAsia="Malgun Gothic"/>
        </w:rPr>
        <w:t>spherical coverage</w:t>
      </w:r>
      <w:bookmarkEnd w:id="9666"/>
    </w:p>
    <w:p w14:paraId="7464581A" w14:textId="77777777" w:rsidR="00686995" w:rsidRPr="00686995" w:rsidRDefault="00686995" w:rsidP="00686995">
      <w:pPr>
        <w:rPr>
          <w:rFonts w:eastAsia="Malgun Gothic"/>
        </w:rPr>
      </w:pPr>
    </w:p>
    <w:p w14:paraId="21A97795" w14:textId="3764A754" w:rsidR="00362078" w:rsidRDefault="00362078" w:rsidP="00362078">
      <w:pPr>
        <w:pStyle w:val="Heading3"/>
        <w:rPr>
          <w:rFonts w:eastAsia="Malgun Gothic"/>
        </w:rPr>
      </w:pPr>
      <w:bookmarkStart w:id="9667" w:name="_Toc145920232"/>
      <w:r>
        <w:rPr>
          <w:rFonts w:eastAsia="Malgun Gothic"/>
        </w:rPr>
        <w:t>7.3K.6</w:t>
      </w:r>
      <w:r w:rsidRPr="00FE760F">
        <w:rPr>
          <w:rFonts w:eastAsia="Malgun Gothic"/>
        </w:rPr>
        <w:tab/>
      </w:r>
      <w:bookmarkStart w:id="9668" w:name="_Hlk145919448"/>
      <w:r>
        <w:rPr>
          <w:rFonts w:eastAsia="Malgun Gothic"/>
        </w:rPr>
        <w:t>2AoA</w:t>
      </w:r>
      <w:r w:rsidRPr="00FE760F">
        <w:rPr>
          <w:rFonts w:eastAsia="Malgun Gothic"/>
        </w:rPr>
        <w:t xml:space="preserve"> </w:t>
      </w:r>
      <w:r>
        <w:rPr>
          <w:rFonts w:eastAsia="Malgun Gothic"/>
        </w:rPr>
        <w:t>spherical coverage</w:t>
      </w:r>
      <w:bookmarkEnd w:id="9668"/>
      <w:r w:rsidRPr="00FE760F">
        <w:rPr>
          <w:rFonts w:eastAsia="Malgun Gothic"/>
        </w:rPr>
        <w:t xml:space="preserve"> for power cl</w:t>
      </w:r>
      <w:r>
        <w:rPr>
          <w:rFonts w:eastAsia="Malgun Gothic"/>
        </w:rPr>
        <w:t>ass 6</w:t>
      </w:r>
      <w:bookmarkEnd w:id="9667"/>
    </w:p>
    <w:p w14:paraId="4F031941" w14:textId="77777777" w:rsidR="00362078" w:rsidRDefault="00362078" w:rsidP="00362078">
      <w:pPr>
        <w:rPr>
          <w:rFonts w:eastAsia="Malgun Gothic"/>
        </w:rPr>
      </w:pPr>
      <w:r>
        <w:rPr>
          <w:rFonts w:eastAsia="Malgun Gothic"/>
        </w:rPr>
        <w:t>F</w:t>
      </w:r>
      <w:r w:rsidRPr="00FB1904">
        <w:rPr>
          <w:rFonts w:eastAsia="Malgun Gothic"/>
        </w:rPr>
        <w:t xml:space="preserve">or enhanced FR2-1 </w:t>
      </w:r>
      <w:r>
        <w:rPr>
          <w:rFonts w:eastAsia="Malgun Gothic"/>
        </w:rPr>
        <w:t xml:space="preserve">power class 6 </w:t>
      </w:r>
      <w:r w:rsidRPr="00FB1904">
        <w:rPr>
          <w:rFonts w:eastAsia="Malgun Gothic"/>
        </w:rPr>
        <w:t xml:space="preserve">UEs with simultaneous DL reception with two different QCL TypeD RSs on single component carrier </w:t>
      </w:r>
      <w:r>
        <w:rPr>
          <w:rFonts w:eastAsia="Malgun Gothic"/>
        </w:rPr>
        <w:t>supporting the following set of capabilities, 2AoA spherical coverage requirements apply</w:t>
      </w:r>
      <w:r w:rsidRPr="00CD5F4D">
        <w:rPr>
          <w:rFonts w:eastAsia="Malgun Gothic"/>
        </w:rPr>
        <w:t>:</w:t>
      </w:r>
    </w:p>
    <w:p w14:paraId="30FA4E36" w14:textId="6470AD91" w:rsidR="00362078" w:rsidRPr="00CB0747" w:rsidRDefault="00362078" w:rsidP="009325E7">
      <w:pPr>
        <w:pStyle w:val="B10"/>
      </w:pPr>
      <w:bookmarkStart w:id="9669" w:name="_Hlk145919571"/>
      <w:r>
        <w:t>1</w:t>
      </w:r>
      <w:r>
        <w:tab/>
      </w:r>
      <w:r w:rsidRPr="00CB0747">
        <w:t>simultaneousReceptionDiffTypeD-r16</w:t>
      </w:r>
    </w:p>
    <w:p w14:paraId="0D97322E" w14:textId="7F7155D0" w:rsidR="00362078" w:rsidRPr="00555AC3" w:rsidRDefault="00362078" w:rsidP="009325E7">
      <w:pPr>
        <w:pStyle w:val="B10"/>
      </w:pPr>
      <w:r>
        <w:t>2</w:t>
      </w:r>
      <w:r>
        <w:tab/>
      </w:r>
      <w:r w:rsidRPr="00555AC3">
        <w:t xml:space="preserve">4L per CC in DL </w:t>
      </w:r>
    </w:p>
    <w:p w14:paraId="7C6CC9E7" w14:textId="47B23D2E" w:rsidR="00362078" w:rsidRPr="00555AC3" w:rsidRDefault="00362078" w:rsidP="009325E7">
      <w:pPr>
        <w:pStyle w:val="B10"/>
      </w:pPr>
      <w:r>
        <w:t>3</w:t>
      </w:r>
      <w:r>
        <w:tab/>
      </w:r>
      <w:r w:rsidRPr="00555AC3">
        <w:t>either of:</w:t>
      </w:r>
    </w:p>
    <w:p w14:paraId="748A8FC9" w14:textId="4632B462" w:rsidR="00362078" w:rsidRPr="00555AC3" w:rsidRDefault="00362078" w:rsidP="009325E7">
      <w:pPr>
        <w:pStyle w:val="B20"/>
      </w:pPr>
      <w:r>
        <w:t>a.</w:t>
      </w:r>
      <w:r>
        <w:tab/>
      </w:r>
      <w:r w:rsidRPr="00555AC3">
        <w:t xml:space="preserve">singleDCI-SDM-scheme-r16 or </w:t>
      </w:r>
    </w:p>
    <w:p w14:paraId="02BB0F61" w14:textId="11799BBE" w:rsidR="00362078" w:rsidRPr="00555AC3" w:rsidRDefault="00362078" w:rsidP="009325E7">
      <w:pPr>
        <w:pStyle w:val="B20"/>
      </w:pPr>
      <w:r>
        <w:t>b.</w:t>
      </w:r>
      <w:r>
        <w:tab/>
      </w:r>
      <w:r w:rsidRPr="00555AC3">
        <w:t>multiDCI-MultiTRP-r16 and either of:</w:t>
      </w:r>
    </w:p>
    <w:p w14:paraId="5D49AB5E" w14:textId="582A339B" w:rsidR="00362078" w:rsidRPr="00555AC3" w:rsidRDefault="00362078" w:rsidP="009325E7">
      <w:pPr>
        <w:pStyle w:val="B30"/>
      </w:pPr>
      <w:r>
        <w:t>-</w:t>
      </w:r>
      <w:r>
        <w:tab/>
      </w:r>
      <w:r w:rsidRPr="00555AC3">
        <w:t>overlapPDSCHsFullyFreqTime-r16.</w:t>
      </w:r>
    </w:p>
    <w:p w14:paraId="7F48A01E" w14:textId="794CBA07" w:rsidR="00362078" w:rsidRDefault="00362078" w:rsidP="00362078">
      <w:pPr>
        <w:pStyle w:val="B30"/>
      </w:pPr>
      <w:r>
        <w:t>-</w:t>
      </w:r>
      <w:r>
        <w:tab/>
      </w:r>
      <w:r w:rsidRPr="00CB0747">
        <w:t>overlapPDSCHsInTimePartiallyFreq-r16</w:t>
      </w:r>
      <w:bookmarkEnd w:id="9669"/>
    </w:p>
    <w:p w14:paraId="2D9F2C23" w14:textId="77777777" w:rsidR="00362078" w:rsidRDefault="00362078" w:rsidP="00362078">
      <w:pPr>
        <w:rPr>
          <w:lang w:eastAsia="zh-CN"/>
        </w:rPr>
      </w:pPr>
      <w:r>
        <w:rPr>
          <w:lang w:eastAsia="zh-CN"/>
        </w:rPr>
        <w:t xml:space="preserve">The requirement applies with simultaneous reception of rank 2 PDSCH, where each layer uses overlapping RBs in both time and frequency and is associated with a TCI state and AoA. The scheduled TCI states for the two layer PDSCH shall be configured with different QCL type-D reference signals. </w:t>
      </w:r>
    </w:p>
    <w:p w14:paraId="74F5A3BE" w14:textId="4E6D045E" w:rsidR="00362078" w:rsidRDefault="00362078" w:rsidP="00362078">
      <w:pPr>
        <w:rPr>
          <w:rFonts w:eastAsia="Malgun Gothic"/>
        </w:rPr>
      </w:pPr>
      <w:r w:rsidRPr="00A80F9C">
        <w:rPr>
          <w:rFonts w:eastAsia="Malgun Gothic"/>
        </w:rPr>
        <w:t xml:space="preserve">The requirements are applicable </w:t>
      </w:r>
      <w:r>
        <w:rPr>
          <w:rFonts w:eastAsia="Malgun Gothic"/>
        </w:rPr>
        <w:t>with</w:t>
      </w:r>
      <w:r w:rsidRPr="00A80F9C">
        <w:rPr>
          <w:rFonts w:eastAsia="Malgun Gothic"/>
        </w:rPr>
        <w:t xml:space="preserve"> network signalling</w:t>
      </w:r>
      <w:r>
        <w:rPr>
          <w:rFonts w:eastAsia="Malgun Gothic"/>
        </w:rPr>
        <w:t xml:space="preserve"> </w:t>
      </w:r>
      <w:r w:rsidRPr="00C74383">
        <w:rPr>
          <w:rFonts w:eastAsia="Malgun Gothic"/>
          <w:i/>
        </w:rPr>
        <w:t>highSpeedDeploymentTypeFR2-r17</w:t>
      </w:r>
      <w:r>
        <w:rPr>
          <w:rFonts w:eastAsia="Malgun Gothic"/>
        </w:rPr>
        <w:t xml:space="preserve"> </w:t>
      </w:r>
      <w:r w:rsidRPr="00A80F9C">
        <w:rPr>
          <w:rFonts w:eastAsia="Malgun Gothic"/>
        </w:rPr>
        <w:t xml:space="preserve">configured as </w:t>
      </w:r>
      <w:r w:rsidRPr="00C74383">
        <w:rPr>
          <w:rFonts w:eastAsia="Malgun Gothic"/>
          <w:i/>
        </w:rPr>
        <w:t>bidirectional</w:t>
      </w:r>
      <w:r w:rsidRPr="00A80F9C">
        <w:rPr>
          <w:rFonts w:eastAsia="Malgun Gothic"/>
        </w:rPr>
        <w:t>.</w:t>
      </w:r>
      <w:r>
        <w:rPr>
          <w:rFonts w:eastAsia="Malgun Gothic"/>
        </w:rPr>
        <w:t xml:space="preserve"> </w:t>
      </w:r>
      <w:r w:rsidRPr="00107BDC">
        <w:rPr>
          <w:rFonts w:eastAsia="MS Mincho"/>
        </w:rPr>
        <w:t xml:space="preserve">UE spherical coverage evaluation areas are found in Table 6.2.1.6-3a in clause 6.2.1.6, by consisting of Area-1 and Area-2, in the reference coordinate system in Annex </w:t>
      </w:r>
      <w:r>
        <w:rPr>
          <w:rFonts w:eastAsia="MS Mincho"/>
        </w:rPr>
        <w:t>K</w:t>
      </w:r>
      <w:r w:rsidRPr="00107BDC">
        <w:rPr>
          <w:rFonts w:eastAsia="MS Mincho"/>
        </w:rPr>
        <w:t xml:space="preserve">.1. If </w:t>
      </w:r>
      <w:r>
        <w:rPr>
          <w:rFonts w:eastAsia="MS Mincho"/>
        </w:rPr>
        <w:t xml:space="preserve">one AoA is within Area-1 and another AoA is within Area-2, the 2AoA spherical coverage requirements apply with DL power specified in </w:t>
      </w:r>
      <w:r w:rsidRPr="003365C0">
        <w:rPr>
          <w:rFonts w:eastAsia="MS Mincho"/>
        </w:rPr>
        <w:t xml:space="preserve">Table </w:t>
      </w:r>
      <w:r>
        <w:rPr>
          <w:rFonts w:eastAsia="MS Mincho"/>
        </w:rPr>
        <w:t>7.3K</w:t>
      </w:r>
      <w:r w:rsidRPr="003365C0">
        <w:rPr>
          <w:rFonts w:eastAsia="MS Mincho"/>
        </w:rPr>
        <w:t>.6-1</w:t>
      </w:r>
      <w:r>
        <w:rPr>
          <w:rFonts w:eastAsia="MS Mincho"/>
        </w:rPr>
        <w:t xml:space="preserve"> for the PDSCH of each AoA. For any AoA pair selected from Area-1 and Area-2, respectively, </w:t>
      </w:r>
      <w:r>
        <w:t>t</w:t>
      </w:r>
      <w:r w:rsidRPr="00C04A08">
        <w:t xml:space="preserve">he throughput shall be ≥ 95 % </w:t>
      </w:r>
      <w:r w:rsidRPr="00C04A08">
        <w:lastRenderedPageBreak/>
        <w:t>of the maximum throughput of the reference measurement channels</w:t>
      </w:r>
      <w:r>
        <w:t xml:space="preserve"> which </w:t>
      </w:r>
      <w:r>
        <w:rPr>
          <w:rFonts w:eastAsia="Malgun Gothic"/>
        </w:rPr>
        <w:t>is</w:t>
      </w:r>
      <w:r w:rsidRPr="00FE760F">
        <w:rPr>
          <w:rFonts w:eastAsia="Malgun Gothic"/>
        </w:rPr>
        <w:t xml:space="preserve"> specified in </w:t>
      </w:r>
      <w:r>
        <w:rPr>
          <w:rFonts w:eastAsia="Malgun Gothic"/>
        </w:rPr>
        <w:t>A.3.x and A.3.y</w:t>
      </w:r>
      <w:r w:rsidRPr="00FE760F">
        <w:rPr>
          <w:rFonts w:eastAsia="Malgun Gothic"/>
        </w:rPr>
        <w:t xml:space="preserve"> </w:t>
      </w:r>
      <w:r>
        <w:rPr>
          <w:rFonts w:eastAsia="Malgun Gothic"/>
        </w:rPr>
        <w:t xml:space="preserve">for </w:t>
      </w:r>
      <w:r>
        <w:rPr>
          <w:lang w:eastAsia="zh-CN"/>
        </w:rPr>
        <w:t xml:space="preserve">UEs supporting </w:t>
      </w:r>
      <w:r w:rsidRPr="00555AC3">
        <w:rPr>
          <w:i/>
          <w:iCs/>
        </w:rPr>
        <w:t>singleDCI-SDM-scheme-r16</w:t>
      </w:r>
      <w:r w:rsidRPr="00FE760F">
        <w:rPr>
          <w:rFonts w:eastAsia="Malgun Gothic"/>
        </w:rPr>
        <w:t xml:space="preserve"> </w:t>
      </w:r>
      <w:r>
        <w:rPr>
          <w:rFonts w:eastAsia="Malgun Gothic"/>
        </w:rPr>
        <w:t xml:space="preserve">and for UEs </w:t>
      </w:r>
      <w:r>
        <w:rPr>
          <w:lang w:eastAsia="zh-CN"/>
        </w:rPr>
        <w:t xml:space="preserve">supporting </w:t>
      </w:r>
      <w:r w:rsidRPr="003C7483">
        <w:rPr>
          <w:i/>
          <w:iCs/>
        </w:rPr>
        <w:t>multiDCI-MultiTRP-r16</w:t>
      </w:r>
      <w:r>
        <w:rPr>
          <w:rFonts w:eastAsia="Malgun Gothic"/>
        </w:rPr>
        <w:t xml:space="preserve"> respectively. The requirement is verified with a </w:t>
      </w:r>
      <w:r w:rsidRPr="00C74383">
        <w:rPr>
          <w:rFonts w:eastAsia="Malgun Gothic"/>
        </w:rPr>
        <w:t xml:space="preserve">150° angular separation </w:t>
      </w:r>
      <w:r>
        <w:rPr>
          <w:rFonts w:eastAsia="Malgun Gothic"/>
        </w:rPr>
        <w:t>between 2AoAs</w:t>
      </w:r>
      <w:r>
        <w:rPr>
          <w:noProof/>
          <w:lang w:eastAsia="zh-CN"/>
        </w:rPr>
        <w:t xml:space="preserve">. </w:t>
      </w:r>
      <w:r w:rsidRPr="00257DEF">
        <w:rPr>
          <w:rFonts w:eastAsia="Malgun Gothic"/>
        </w:rPr>
        <w:t xml:space="preserve">The requirement is verified with the test metric of </w:t>
      </w:r>
      <w:r>
        <w:rPr>
          <w:rFonts w:eastAsia="Malgun Gothic"/>
        </w:rPr>
        <w:t>Throughput</w:t>
      </w:r>
      <w:r w:rsidRPr="00257DEF">
        <w:rPr>
          <w:rFonts w:eastAsia="Malgun Gothic"/>
        </w:rPr>
        <w:t xml:space="preserve"> (Link=</w:t>
      </w:r>
      <w:r>
        <w:rPr>
          <w:rFonts w:eastAsia="Malgun Gothic"/>
        </w:rPr>
        <w:t>2AoA Spherical coverage grid</w:t>
      </w:r>
      <w:r w:rsidRPr="00257DEF">
        <w:rPr>
          <w:rFonts w:eastAsia="Malgun Gothic"/>
        </w:rPr>
        <w:t>, Meas=Link angle).</w:t>
      </w:r>
    </w:p>
    <w:p w14:paraId="6B0C7A09" w14:textId="77777777" w:rsidR="00362078" w:rsidRPr="00FE760F" w:rsidRDefault="00362078" w:rsidP="00362078">
      <w:pPr>
        <w:pStyle w:val="TH"/>
      </w:pPr>
      <w:r>
        <w:t>Table 7.3K.6</w:t>
      </w:r>
      <w:r w:rsidRPr="00FE760F">
        <w:t xml:space="preserve">-1: </w:t>
      </w:r>
      <w:r>
        <w:t>DL power for 2AoA</w:t>
      </w:r>
      <w:r w:rsidRPr="00FE760F">
        <w:t xml:space="preserve"> sphe</w:t>
      </w:r>
      <w:r>
        <w:t>rical coverage requirement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62078" w:rsidRPr="00FE760F" w14:paraId="099558BA" w14:textId="77777777" w:rsidTr="009207AB">
        <w:tc>
          <w:tcPr>
            <w:tcW w:w="1710" w:type="dxa"/>
            <w:vMerge w:val="restart"/>
            <w:shd w:val="clear" w:color="auto" w:fill="auto"/>
          </w:tcPr>
          <w:p w14:paraId="58B2A15B" w14:textId="77777777" w:rsidR="00362078" w:rsidRPr="00FE760F" w:rsidRDefault="00362078" w:rsidP="009207AB">
            <w:pPr>
              <w:pStyle w:val="TAH"/>
              <w:rPr>
                <w:rFonts w:eastAsia="Malgun Gothic"/>
              </w:rPr>
            </w:pPr>
            <w:r w:rsidRPr="00FE760F">
              <w:rPr>
                <w:rFonts w:eastAsia="Malgun Gothic"/>
              </w:rPr>
              <w:t>Operating band</w:t>
            </w:r>
          </w:p>
        </w:tc>
        <w:tc>
          <w:tcPr>
            <w:tcW w:w="6413" w:type="dxa"/>
            <w:gridSpan w:val="4"/>
            <w:shd w:val="clear" w:color="auto" w:fill="auto"/>
            <w:vAlign w:val="center"/>
          </w:tcPr>
          <w:p w14:paraId="57E50FA0" w14:textId="77777777" w:rsidR="00362078" w:rsidRPr="00FE760F" w:rsidRDefault="00362078" w:rsidP="009207AB">
            <w:pPr>
              <w:pStyle w:val="TAH"/>
              <w:rPr>
                <w:rFonts w:eastAsia="Malgun Gothic"/>
              </w:rPr>
            </w:pPr>
            <w:r>
              <w:rPr>
                <w:rFonts w:eastAsia="Malgun Gothic"/>
              </w:rPr>
              <w:t>PDSCH DL power</w:t>
            </w:r>
            <w:r w:rsidRPr="00FE760F">
              <w:rPr>
                <w:rFonts w:eastAsia="Malgun Gothic"/>
              </w:rPr>
              <w:t xml:space="preserve"> </w:t>
            </w:r>
            <w:r w:rsidRPr="001D43F9">
              <w:rPr>
                <w:rFonts w:eastAsia="Malgun Gothic"/>
              </w:rPr>
              <w:t>over UE spherical coverage evaluation areas (dBm)</w:t>
            </w:r>
            <w:r w:rsidRPr="00FE760F">
              <w:rPr>
                <w:rFonts w:eastAsia="Malgun Gothic"/>
              </w:rPr>
              <w:t xml:space="preserve"> / Channel bandwidth</w:t>
            </w:r>
          </w:p>
        </w:tc>
      </w:tr>
      <w:tr w:rsidR="00362078" w:rsidRPr="00FE760F" w14:paraId="77DEF4DC" w14:textId="77777777" w:rsidTr="009207AB">
        <w:tc>
          <w:tcPr>
            <w:tcW w:w="1710" w:type="dxa"/>
            <w:vMerge/>
            <w:shd w:val="clear" w:color="auto" w:fill="auto"/>
          </w:tcPr>
          <w:p w14:paraId="417984C1" w14:textId="77777777" w:rsidR="00362078" w:rsidRPr="00FE760F" w:rsidRDefault="00362078" w:rsidP="009207AB">
            <w:pPr>
              <w:pStyle w:val="TAH"/>
              <w:rPr>
                <w:rFonts w:eastAsia="Malgun Gothic"/>
              </w:rPr>
            </w:pPr>
          </w:p>
        </w:tc>
        <w:tc>
          <w:tcPr>
            <w:tcW w:w="1517" w:type="dxa"/>
            <w:shd w:val="clear" w:color="auto" w:fill="auto"/>
            <w:vAlign w:val="center"/>
          </w:tcPr>
          <w:p w14:paraId="6DE6A7E4" w14:textId="77777777" w:rsidR="00362078" w:rsidRPr="00FE760F" w:rsidRDefault="00362078" w:rsidP="009207AB">
            <w:pPr>
              <w:pStyle w:val="TAH"/>
              <w:rPr>
                <w:rFonts w:eastAsia="Malgun Gothic"/>
              </w:rPr>
            </w:pPr>
            <w:r w:rsidRPr="00FE760F">
              <w:rPr>
                <w:rFonts w:eastAsia="Malgun Gothic"/>
              </w:rPr>
              <w:t>50 MHz</w:t>
            </w:r>
          </w:p>
        </w:tc>
        <w:tc>
          <w:tcPr>
            <w:tcW w:w="1971" w:type="dxa"/>
            <w:shd w:val="clear" w:color="auto" w:fill="auto"/>
          </w:tcPr>
          <w:p w14:paraId="44C3D67B" w14:textId="77777777" w:rsidR="00362078" w:rsidRPr="00FE760F" w:rsidRDefault="00362078" w:rsidP="009207AB">
            <w:pPr>
              <w:pStyle w:val="TAH"/>
              <w:rPr>
                <w:rFonts w:eastAsia="Malgun Gothic"/>
              </w:rPr>
            </w:pPr>
            <w:r w:rsidRPr="00FE760F">
              <w:rPr>
                <w:rFonts w:eastAsia="Malgun Gothic"/>
              </w:rPr>
              <w:t>100 MHz</w:t>
            </w:r>
          </w:p>
        </w:tc>
        <w:tc>
          <w:tcPr>
            <w:tcW w:w="1372" w:type="dxa"/>
            <w:shd w:val="clear" w:color="auto" w:fill="auto"/>
          </w:tcPr>
          <w:p w14:paraId="280801E1" w14:textId="77777777" w:rsidR="00362078" w:rsidRPr="00FE760F" w:rsidRDefault="00362078" w:rsidP="009207AB">
            <w:pPr>
              <w:pStyle w:val="TAH"/>
              <w:rPr>
                <w:rFonts w:eastAsia="Malgun Gothic"/>
              </w:rPr>
            </w:pPr>
            <w:r w:rsidRPr="00FE760F">
              <w:rPr>
                <w:rFonts w:eastAsia="Malgun Gothic"/>
              </w:rPr>
              <w:t>200 MHz</w:t>
            </w:r>
          </w:p>
        </w:tc>
        <w:tc>
          <w:tcPr>
            <w:tcW w:w="1553" w:type="dxa"/>
            <w:shd w:val="clear" w:color="auto" w:fill="auto"/>
          </w:tcPr>
          <w:p w14:paraId="563CDC5E" w14:textId="77777777" w:rsidR="00362078" w:rsidRPr="00FE760F" w:rsidRDefault="00362078" w:rsidP="009207AB">
            <w:pPr>
              <w:pStyle w:val="TAH"/>
              <w:rPr>
                <w:rFonts w:eastAsia="Malgun Gothic"/>
              </w:rPr>
            </w:pPr>
            <w:r w:rsidRPr="00FE760F">
              <w:rPr>
                <w:rFonts w:eastAsia="Malgun Gothic"/>
              </w:rPr>
              <w:t>400 MHz</w:t>
            </w:r>
          </w:p>
        </w:tc>
      </w:tr>
      <w:tr w:rsidR="00362078" w:rsidRPr="00FE760F" w14:paraId="05EFF5F9" w14:textId="77777777" w:rsidTr="009207AB">
        <w:tc>
          <w:tcPr>
            <w:tcW w:w="1710" w:type="dxa"/>
            <w:shd w:val="clear" w:color="auto" w:fill="auto"/>
          </w:tcPr>
          <w:p w14:paraId="3F649FA5" w14:textId="77777777" w:rsidR="00362078" w:rsidRPr="00FE760F" w:rsidRDefault="00362078" w:rsidP="009207AB">
            <w:pPr>
              <w:pStyle w:val="TAC"/>
            </w:pPr>
            <w:r w:rsidRPr="00FE760F">
              <w:t>n257</w:t>
            </w:r>
          </w:p>
        </w:tc>
        <w:tc>
          <w:tcPr>
            <w:tcW w:w="1517" w:type="dxa"/>
            <w:shd w:val="clear" w:color="auto" w:fill="auto"/>
            <w:vAlign w:val="bottom"/>
          </w:tcPr>
          <w:p w14:paraId="124D635F" w14:textId="77777777" w:rsidR="00362078" w:rsidRPr="00FE760F" w:rsidRDefault="00362078" w:rsidP="009207AB">
            <w:pPr>
              <w:pStyle w:val="TAC"/>
              <w:rPr>
                <w:szCs w:val="18"/>
              </w:rPr>
            </w:pPr>
            <w:r>
              <w:t>-82.6</w:t>
            </w:r>
          </w:p>
        </w:tc>
        <w:tc>
          <w:tcPr>
            <w:tcW w:w="1971" w:type="dxa"/>
            <w:shd w:val="clear" w:color="auto" w:fill="auto"/>
            <w:vAlign w:val="bottom"/>
          </w:tcPr>
          <w:p w14:paraId="3DE9F29A" w14:textId="77777777" w:rsidR="00362078" w:rsidRPr="00FE760F" w:rsidRDefault="00362078" w:rsidP="009207AB">
            <w:pPr>
              <w:pStyle w:val="TAC"/>
              <w:rPr>
                <w:szCs w:val="18"/>
                <w:lang w:eastAsia="zh-CN"/>
              </w:rPr>
            </w:pPr>
            <w:r>
              <w:t>-79.6</w:t>
            </w:r>
          </w:p>
        </w:tc>
        <w:tc>
          <w:tcPr>
            <w:tcW w:w="1372" w:type="dxa"/>
            <w:shd w:val="clear" w:color="auto" w:fill="auto"/>
          </w:tcPr>
          <w:p w14:paraId="530CD589" w14:textId="77777777" w:rsidR="00362078" w:rsidRPr="00FE760F" w:rsidRDefault="00362078" w:rsidP="009207AB">
            <w:pPr>
              <w:pStyle w:val="TAC"/>
              <w:rPr>
                <w:szCs w:val="18"/>
                <w:lang w:eastAsia="zh-CN"/>
              </w:rPr>
            </w:pPr>
            <w:r>
              <w:t>-76.6</w:t>
            </w:r>
          </w:p>
        </w:tc>
        <w:tc>
          <w:tcPr>
            <w:tcW w:w="1553" w:type="dxa"/>
            <w:shd w:val="clear" w:color="auto" w:fill="auto"/>
            <w:vAlign w:val="bottom"/>
          </w:tcPr>
          <w:p w14:paraId="2E68CF93" w14:textId="77777777" w:rsidR="00362078" w:rsidRPr="00FE760F" w:rsidRDefault="00362078" w:rsidP="009207AB">
            <w:pPr>
              <w:pStyle w:val="TAC"/>
              <w:rPr>
                <w:szCs w:val="18"/>
                <w:lang w:eastAsia="zh-CN"/>
              </w:rPr>
            </w:pPr>
            <w:r>
              <w:t>-73.6</w:t>
            </w:r>
          </w:p>
        </w:tc>
      </w:tr>
      <w:tr w:rsidR="00362078" w:rsidRPr="00FE760F" w14:paraId="002E23E7" w14:textId="77777777" w:rsidTr="009207AB">
        <w:tc>
          <w:tcPr>
            <w:tcW w:w="1710" w:type="dxa"/>
            <w:shd w:val="clear" w:color="auto" w:fill="auto"/>
          </w:tcPr>
          <w:p w14:paraId="61BC1471" w14:textId="77777777" w:rsidR="00362078" w:rsidRPr="00FE760F" w:rsidRDefault="00362078" w:rsidP="009207AB">
            <w:pPr>
              <w:pStyle w:val="TAC"/>
            </w:pPr>
            <w:r w:rsidRPr="00FE760F">
              <w:rPr>
                <w:lang w:val="en-US"/>
              </w:rPr>
              <w:t>n258</w:t>
            </w:r>
          </w:p>
        </w:tc>
        <w:tc>
          <w:tcPr>
            <w:tcW w:w="1517" w:type="dxa"/>
            <w:shd w:val="clear" w:color="auto" w:fill="auto"/>
            <w:vAlign w:val="bottom"/>
          </w:tcPr>
          <w:p w14:paraId="07691BBB" w14:textId="77777777" w:rsidR="00362078" w:rsidRPr="00FE760F" w:rsidRDefault="00362078" w:rsidP="009207AB">
            <w:pPr>
              <w:pStyle w:val="TAC"/>
              <w:rPr>
                <w:szCs w:val="18"/>
              </w:rPr>
            </w:pPr>
            <w:r>
              <w:t>-82.8</w:t>
            </w:r>
          </w:p>
        </w:tc>
        <w:tc>
          <w:tcPr>
            <w:tcW w:w="1971" w:type="dxa"/>
            <w:shd w:val="clear" w:color="auto" w:fill="auto"/>
            <w:vAlign w:val="bottom"/>
          </w:tcPr>
          <w:p w14:paraId="66597EE4" w14:textId="77777777" w:rsidR="00362078" w:rsidRPr="00FE760F" w:rsidRDefault="00362078" w:rsidP="009207AB">
            <w:pPr>
              <w:pStyle w:val="TAC"/>
              <w:rPr>
                <w:szCs w:val="18"/>
                <w:lang w:eastAsia="zh-CN"/>
              </w:rPr>
            </w:pPr>
            <w:r>
              <w:t>-79.8</w:t>
            </w:r>
          </w:p>
        </w:tc>
        <w:tc>
          <w:tcPr>
            <w:tcW w:w="1372" w:type="dxa"/>
            <w:shd w:val="clear" w:color="auto" w:fill="auto"/>
          </w:tcPr>
          <w:p w14:paraId="1265E63E" w14:textId="77777777" w:rsidR="00362078" w:rsidRPr="00FE760F" w:rsidRDefault="00362078" w:rsidP="009207AB">
            <w:pPr>
              <w:pStyle w:val="TAC"/>
              <w:rPr>
                <w:szCs w:val="18"/>
                <w:lang w:eastAsia="zh-CN"/>
              </w:rPr>
            </w:pPr>
            <w:r>
              <w:t>-76.8</w:t>
            </w:r>
          </w:p>
        </w:tc>
        <w:tc>
          <w:tcPr>
            <w:tcW w:w="1553" w:type="dxa"/>
            <w:shd w:val="clear" w:color="auto" w:fill="auto"/>
            <w:vAlign w:val="bottom"/>
          </w:tcPr>
          <w:p w14:paraId="6A3EA433" w14:textId="77777777" w:rsidR="00362078" w:rsidRPr="00FE760F" w:rsidRDefault="00362078" w:rsidP="009207AB">
            <w:pPr>
              <w:pStyle w:val="TAC"/>
              <w:rPr>
                <w:szCs w:val="18"/>
                <w:lang w:eastAsia="zh-CN"/>
              </w:rPr>
            </w:pPr>
            <w:r>
              <w:t>-73.8</w:t>
            </w:r>
          </w:p>
        </w:tc>
      </w:tr>
      <w:tr w:rsidR="00362078" w:rsidRPr="00FE760F" w14:paraId="03E97DCB" w14:textId="77777777" w:rsidTr="009207AB">
        <w:tc>
          <w:tcPr>
            <w:tcW w:w="1710" w:type="dxa"/>
            <w:shd w:val="clear" w:color="auto" w:fill="auto"/>
          </w:tcPr>
          <w:p w14:paraId="05241390" w14:textId="77777777" w:rsidR="00362078" w:rsidRPr="00FE760F" w:rsidRDefault="00362078" w:rsidP="009207AB">
            <w:pPr>
              <w:pStyle w:val="TAC"/>
              <w:rPr>
                <w:lang w:val="en-US"/>
              </w:rPr>
            </w:pPr>
            <w:r>
              <w:rPr>
                <w:lang w:val="en-US"/>
              </w:rPr>
              <w:t>n261</w:t>
            </w:r>
          </w:p>
        </w:tc>
        <w:tc>
          <w:tcPr>
            <w:tcW w:w="1517" w:type="dxa"/>
            <w:shd w:val="clear" w:color="auto" w:fill="auto"/>
            <w:vAlign w:val="bottom"/>
          </w:tcPr>
          <w:p w14:paraId="540F2918" w14:textId="77777777" w:rsidR="00362078" w:rsidRDefault="00362078" w:rsidP="009207AB">
            <w:pPr>
              <w:pStyle w:val="TAC"/>
              <w:rPr>
                <w:szCs w:val="18"/>
              </w:rPr>
            </w:pPr>
            <w:r>
              <w:t>-82.6</w:t>
            </w:r>
          </w:p>
        </w:tc>
        <w:tc>
          <w:tcPr>
            <w:tcW w:w="1971" w:type="dxa"/>
            <w:shd w:val="clear" w:color="auto" w:fill="auto"/>
            <w:vAlign w:val="bottom"/>
          </w:tcPr>
          <w:p w14:paraId="64A86541" w14:textId="77777777" w:rsidR="00362078" w:rsidRDefault="00362078" w:rsidP="009207AB">
            <w:pPr>
              <w:pStyle w:val="TAC"/>
              <w:rPr>
                <w:szCs w:val="18"/>
                <w:lang w:eastAsia="zh-CN"/>
              </w:rPr>
            </w:pPr>
            <w:r>
              <w:t>-79.6</w:t>
            </w:r>
          </w:p>
        </w:tc>
        <w:tc>
          <w:tcPr>
            <w:tcW w:w="1372" w:type="dxa"/>
            <w:shd w:val="clear" w:color="auto" w:fill="auto"/>
          </w:tcPr>
          <w:p w14:paraId="2B415903" w14:textId="77777777" w:rsidR="00362078" w:rsidRDefault="00362078" w:rsidP="009207AB">
            <w:pPr>
              <w:pStyle w:val="TAC"/>
              <w:rPr>
                <w:szCs w:val="18"/>
                <w:lang w:eastAsia="zh-CN"/>
              </w:rPr>
            </w:pPr>
            <w:r>
              <w:t>-76.6</w:t>
            </w:r>
          </w:p>
        </w:tc>
        <w:tc>
          <w:tcPr>
            <w:tcW w:w="1553" w:type="dxa"/>
            <w:shd w:val="clear" w:color="auto" w:fill="auto"/>
            <w:vAlign w:val="bottom"/>
          </w:tcPr>
          <w:p w14:paraId="05009F3C" w14:textId="77777777" w:rsidR="00362078" w:rsidRDefault="00362078" w:rsidP="009207AB">
            <w:pPr>
              <w:pStyle w:val="TAC"/>
              <w:rPr>
                <w:szCs w:val="18"/>
                <w:lang w:eastAsia="zh-CN"/>
              </w:rPr>
            </w:pPr>
            <w:r>
              <w:t>-73.6</w:t>
            </w:r>
          </w:p>
        </w:tc>
      </w:tr>
      <w:tr w:rsidR="00362078" w:rsidRPr="00FE760F" w14:paraId="453F3DB5" w14:textId="77777777" w:rsidTr="009207AB">
        <w:tc>
          <w:tcPr>
            <w:tcW w:w="8123" w:type="dxa"/>
            <w:gridSpan w:val="5"/>
            <w:shd w:val="clear" w:color="auto" w:fill="auto"/>
          </w:tcPr>
          <w:p w14:paraId="2F8B82AE" w14:textId="77777777" w:rsidR="00362078" w:rsidRPr="00FE760F" w:rsidRDefault="00362078" w:rsidP="009207AB">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6210DF4" w14:textId="77777777" w:rsidR="00362078" w:rsidRDefault="00362078" w:rsidP="009207AB">
            <w:pPr>
              <w:pStyle w:val="TAN"/>
              <w:rPr>
                <w:rFonts w:eastAsia="Malgun Gothic"/>
              </w:rPr>
            </w:pPr>
            <w:r w:rsidRPr="00FE760F">
              <w:rPr>
                <w:rFonts w:eastAsia="Malgun Gothic"/>
              </w:rPr>
              <w:t>NOTE 2:</w:t>
            </w:r>
            <w:r w:rsidRPr="00FE760F">
              <w:rPr>
                <w:rFonts w:eastAsia="Malgun Gothic"/>
              </w:rPr>
              <w:tab/>
              <w:t xml:space="preserve">The </w:t>
            </w:r>
            <w:r>
              <w:rPr>
                <w:rFonts w:eastAsia="Malgun Gothic"/>
              </w:rPr>
              <w:t>2AoA</w:t>
            </w:r>
            <w:r w:rsidRPr="00FE760F">
              <w:rPr>
                <w:rFonts w:eastAsia="Malgun Gothic"/>
              </w:rPr>
              <w:t xml:space="preserve"> spherical coverage requirements are verified only under normal thermal conditions as defined in Annex E.2.1.</w:t>
            </w:r>
          </w:p>
          <w:p w14:paraId="0D20FAB9" w14:textId="77777777" w:rsidR="00362078" w:rsidRPr="00B351CE" w:rsidRDefault="00362078" w:rsidP="009207AB">
            <w:pPr>
              <w:pStyle w:val="TAN"/>
              <w:rPr>
                <w:rFonts w:eastAsia="Malgun Gothic" w:cs="Arial"/>
              </w:rPr>
            </w:pPr>
            <w:r w:rsidRPr="00867FC9">
              <w:rPr>
                <w:rFonts w:cs="Arial"/>
                <w:szCs w:val="18"/>
              </w:rPr>
              <w:t>NOTE 3</w:t>
            </w:r>
            <w:r w:rsidRPr="00FE760F">
              <w:rPr>
                <w:rFonts w:eastAsia="Malgun Gothic"/>
              </w:rPr>
              <w:t>:</w:t>
            </w:r>
            <w:r w:rsidRPr="00FE760F">
              <w:rPr>
                <w:rFonts w:eastAsia="Malgun Gothic"/>
              </w:rPr>
              <w:tab/>
            </w:r>
            <w:r w:rsidRPr="00867FC9">
              <w:rPr>
                <w:rFonts w:cs="Arial"/>
                <w:szCs w:val="18"/>
              </w:rPr>
              <w:t xml:space="preserve">The requirements in this table are applicable with the network signalling </w:t>
            </w:r>
            <w:r w:rsidRPr="00867FC9">
              <w:rPr>
                <w:rFonts w:cs="Arial"/>
                <w:i/>
                <w:szCs w:val="18"/>
              </w:rPr>
              <w:t>highSpeedMeasFlag</w:t>
            </w:r>
            <w:r>
              <w:rPr>
                <w:rFonts w:cs="Arial"/>
                <w:i/>
                <w:szCs w:val="18"/>
              </w:rPr>
              <w:t>FR2</w:t>
            </w:r>
            <w:r w:rsidRPr="00867FC9">
              <w:rPr>
                <w:rFonts w:cs="Arial"/>
                <w:i/>
                <w:szCs w:val="18"/>
              </w:rPr>
              <w:t>-r17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57129F9B" w14:textId="77777777" w:rsidR="00362078" w:rsidRDefault="00362078" w:rsidP="00362078"/>
    <w:p w14:paraId="3B635B47" w14:textId="77777777" w:rsidR="00362078" w:rsidRPr="00FE760F" w:rsidRDefault="00362078" w:rsidP="00362078">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0BDBF412" w14:textId="6DB17A0C" w:rsidR="00362078" w:rsidRDefault="00362078" w:rsidP="00362078">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w:t>
      </w:r>
      <w:r>
        <w:rPr>
          <w:rFonts w:eastAsia="Malgun Gothic"/>
        </w:rPr>
        <w:t xml:space="preserve">2AoA spherical coverage </w:t>
      </w:r>
      <w:r w:rsidRPr="00FE760F">
        <w:rPr>
          <w:rFonts w:eastAsia="Malgun Gothic"/>
          <w:snapToGrid w:val="0"/>
        </w:rPr>
        <w:t>shall be verified with the network signalling value NS_200 (Table 6.2.3</w:t>
      </w:r>
      <w:r>
        <w:rPr>
          <w:rFonts w:eastAsia="Malgun Gothic"/>
          <w:snapToGrid w:val="0"/>
        </w:rPr>
        <w:t>.1</w:t>
      </w:r>
      <w:r w:rsidRPr="00FE760F">
        <w:rPr>
          <w:rFonts w:eastAsia="Malgun Gothic"/>
          <w:snapToGrid w:val="0"/>
        </w:rPr>
        <w:t>-1) configured.</w:t>
      </w:r>
    </w:p>
    <w:p w14:paraId="292C22AD" w14:textId="77777777" w:rsidR="00362078" w:rsidRPr="00362078" w:rsidRDefault="00362078" w:rsidP="00362078"/>
    <w:p w14:paraId="04F8368E" w14:textId="77777777" w:rsidR="00842EF7" w:rsidRPr="00C04A08" w:rsidRDefault="00842EF7" w:rsidP="00842EF7">
      <w:pPr>
        <w:pStyle w:val="Heading2"/>
      </w:pPr>
      <w:bookmarkStart w:id="9670" w:name="_Toc114537304"/>
      <w:bookmarkStart w:id="9671" w:name="_Toc115257572"/>
      <w:bookmarkStart w:id="9672" w:name="_Toc123086892"/>
      <w:bookmarkStart w:id="9673" w:name="_Toc123088627"/>
      <w:bookmarkStart w:id="9674" w:name="_Toc124298283"/>
      <w:bookmarkStart w:id="9675" w:name="_Toc130575034"/>
      <w:bookmarkStart w:id="9676" w:name="_Toc131767444"/>
      <w:bookmarkStart w:id="9677" w:name="_Toc138888030"/>
      <w:bookmarkStart w:id="9678" w:name="_Toc145920233"/>
      <w:r w:rsidRPr="00C04A08">
        <w:t>7.4</w:t>
      </w:r>
      <w:r w:rsidRPr="00C04A08">
        <w:tab/>
        <w:t>Maximum input level</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70"/>
      <w:bookmarkEnd w:id="9671"/>
      <w:bookmarkEnd w:id="9672"/>
      <w:bookmarkEnd w:id="9673"/>
      <w:bookmarkEnd w:id="9674"/>
      <w:bookmarkEnd w:id="9675"/>
      <w:bookmarkEnd w:id="9676"/>
      <w:bookmarkEnd w:id="9677"/>
      <w:bookmarkEnd w:id="9678"/>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1074CFBF" w14:textId="77777777" w:rsidR="00AA2CCA" w:rsidRPr="00C04A08" w:rsidRDefault="00AA2CCA" w:rsidP="00AA2CCA">
            <w:pPr>
              <w:pStyle w:val="TAC"/>
            </w:pPr>
            <w:r>
              <w:rPr>
                <w:rFonts w:eastAsia="MS Mincho" w:hint="eastAsia"/>
                <w:lang w:eastAsia="ja-JP"/>
              </w:rPr>
              <w:t>-</w:t>
            </w:r>
            <w:r w:rsidRPr="00C04A08">
              <w:rPr>
                <w:rFonts w:eastAsia="MS Mincho"/>
              </w:rPr>
              <w:t>25</w:t>
            </w:r>
            <w:r w:rsidRPr="00C04A08">
              <w:rPr>
                <w:vertAlign w:val="superscript"/>
                <w:lang w:eastAsia="zh-CN"/>
              </w:rPr>
              <w:t xml:space="preserve"> </w:t>
            </w:r>
            <w:r w:rsidRPr="00C04A08">
              <w:t>(NOTE 2)</w:t>
            </w:r>
          </w:p>
          <w:p w14:paraId="49D862D4" w14:textId="6C527DFE" w:rsidR="00EF7D10" w:rsidRDefault="00AA2CCA" w:rsidP="00AA2CCA">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9679" w:name="_Toc21340955"/>
      <w:bookmarkStart w:id="9680" w:name="_Toc29805403"/>
      <w:bookmarkStart w:id="9681" w:name="_Toc36456612"/>
      <w:bookmarkStart w:id="9682" w:name="_Toc36469710"/>
      <w:bookmarkStart w:id="9683" w:name="_Toc37254119"/>
      <w:bookmarkStart w:id="9684" w:name="_Toc37322978"/>
      <w:bookmarkStart w:id="9685" w:name="_Toc37324384"/>
      <w:bookmarkStart w:id="9686" w:name="_Toc45889907"/>
      <w:bookmarkStart w:id="9687" w:name="_Toc52196587"/>
      <w:bookmarkStart w:id="9688" w:name="_Toc52197567"/>
      <w:bookmarkStart w:id="9689" w:name="_Toc53173290"/>
      <w:bookmarkStart w:id="9690" w:name="_Toc53173659"/>
      <w:bookmarkStart w:id="9691" w:name="_Toc61119661"/>
      <w:bookmarkStart w:id="9692" w:name="_Toc61120043"/>
      <w:bookmarkStart w:id="9693" w:name="_Toc67926114"/>
      <w:bookmarkStart w:id="9694" w:name="_Toc75273752"/>
      <w:bookmarkStart w:id="9695" w:name="_Toc76510652"/>
      <w:bookmarkStart w:id="9696" w:name="_Toc83129809"/>
      <w:bookmarkStart w:id="9697" w:name="_Toc90591341"/>
      <w:bookmarkStart w:id="9698" w:name="_Toc98864400"/>
      <w:bookmarkStart w:id="9699" w:name="_Toc99733649"/>
      <w:bookmarkStart w:id="9700" w:name="_Toc106577554"/>
      <w:bookmarkStart w:id="9701" w:name="_Toc114537305"/>
      <w:bookmarkStart w:id="9702" w:name="_Toc115257573"/>
      <w:bookmarkStart w:id="9703" w:name="_Toc123086893"/>
      <w:bookmarkStart w:id="9704" w:name="_Toc123088628"/>
      <w:bookmarkStart w:id="9705" w:name="_Toc124298284"/>
      <w:bookmarkStart w:id="9706" w:name="_Toc130575035"/>
      <w:bookmarkStart w:id="9707" w:name="_Toc131767445"/>
      <w:bookmarkStart w:id="9708" w:name="_Toc138888031"/>
      <w:bookmarkStart w:id="9709" w:name="_Toc145920234"/>
      <w:r w:rsidRPr="00C04A08">
        <w:lastRenderedPageBreak/>
        <w:t>7.4A</w:t>
      </w:r>
      <w:r w:rsidRPr="00C04A08">
        <w:tab/>
        <w:t xml:space="preserve">Maximum input level for </w:t>
      </w:r>
      <w:r w:rsidR="004963EA" w:rsidRPr="00C04A08">
        <w:t xml:space="preserve">DL </w:t>
      </w:r>
      <w:r w:rsidRPr="00C04A08">
        <w:t>CA</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9710" w:name="_Toc37254120"/>
      <w:bookmarkStart w:id="9711" w:name="_Toc37322979"/>
      <w:bookmarkStart w:id="9712" w:name="_Toc37324385"/>
      <w:bookmarkStart w:id="9713" w:name="_Toc45889908"/>
      <w:bookmarkStart w:id="9714" w:name="_Toc52196588"/>
      <w:bookmarkStart w:id="9715" w:name="_Toc52197568"/>
      <w:bookmarkStart w:id="9716" w:name="_Toc53173291"/>
      <w:bookmarkStart w:id="9717" w:name="_Toc53173660"/>
      <w:bookmarkStart w:id="9718" w:name="_Toc61119662"/>
      <w:bookmarkStart w:id="9719" w:name="_Toc61120044"/>
      <w:bookmarkStart w:id="9720" w:name="_Toc67926115"/>
      <w:bookmarkStart w:id="9721" w:name="_Toc75273753"/>
      <w:bookmarkStart w:id="9722" w:name="_Toc76510653"/>
      <w:bookmarkStart w:id="9723" w:name="_Toc83129810"/>
      <w:bookmarkStart w:id="9724" w:name="_Toc90591342"/>
      <w:bookmarkStart w:id="9725" w:name="_Toc98864401"/>
      <w:bookmarkStart w:id="9726" w:name="_Toc99733650"/>
      <w:bookmarkStart w:id="9727" w:name="_Toc106577555"/>
      <w:bookmarkStart w:id="9728" w:name="_Toc114537306"/>
      <w:bookmarkStart w:id="9729" w:name="_Toc115257574"/>
      <w:bookmarkStart w:id="9730" w:name="_Toc123086894"/>
      <w:bookmarkStart w:id="9731" w:name="_Toc123088629"/>
      <w:bookmarkStart w:id="9732" w:name="_Toc124298285"/>
      <w:bookmarkStart w:id="9733" w:name="_Toc130575036"/>
      <w:bookmarkStart w:id="9734" w:name="_Toc131767446"/>
      <w:bookmarkStart w:id="9735" w:name="_Toc138888032"/>
      <w:bookmarkStart w:id="9736" w:name="_Toc145920235"/>
      <w:r w:rsidRPr="00C04A08">
        <w:rPr>
          <w:lang w:eastAsia="en-GB"/>
        </w:rPr>
        <w:t>7.4A.1</w:t>
      </w:r>
      <w:r w:rsidRPr="00C04A08">
        <w:rPr>
          <w:lang w:eastAsia="en-GB"/>
        </w:rPr>
        <w:tab/>
        <w:t xml:space="preserve">Maximum input level for </w:t>
      </w:r>
      <w:bookmarkStart w:id="9737" w:name="_Hlk32425289"/>
      <w:r w:rsidRPr="00C04A08">
        <w:rPr>
          <w:lang w:eastAsia="en-GB"/>
        </w:rPr>
        <w:t xml:space="preserve">Intra-band contiguous </w:t>
      </w:r>
      <w:bookmarkEnd w:id="9737"/>
      <w:r w:rsidRPr="00C04A08">
        <w:rPr>
          <w:lang w:eastAsia="en-GB"/>
        </w:rPr>
        <w:t>CA</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2B27BF">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2B27BF">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2B27BF">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2B27BF">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2B27BF">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2B27BF">
            <w:pPr>
              <w:pStyle w:val="TAC"/>
              <w:rPr>
                <w:rFonts w:eastAsia="Malgun Gothic"/>
              </w:rPr>
            </w:pPr>
            <w:r w:rsidRPr="00C04A08">
              <w:rPr>
                <w:rFonts w:eastAsia="Malgun Gothic"/>
              </w:rPr>
              <w:t>-25 (NOTE 2)</w:t>
            </w:r>
          </w:p>
          <w:p w14:paraId="3C7AC2B0" w14:textId="77777777" w:rsidR="00263719" w:rsidRPr="00C04A08" w:rsidRDefault="00CF7919" w:rsidP="002B27BF">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2B27BF">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2B27BF">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2B27BF">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9738" w:name="_Toc37254121"/>
      <w:bookmarkStart w:id="9739" w:name="_Toc37322980"/>
      <w:bookmarkStart w:id="9740" w:name="_Toc37324386"/>
      <w:bookmarkStart w:id="9741" w:name="_Toc45889909"/>
      <w:bookmarkStart w:id="9742" w:name="_Toc52196589"/>
      <w:bookmarkStart w:id="9743" w:name="_Toc52197569"/>
      <w:bookmarkStart w:id="9744" w:name="_Toc53173292"/>
      <w:bookmarkStart w:id="9745" w:name="_Toc53173661"/>
      <w:bookmarkStart w:id="9746" w:name="_Toc61119663"/>
      <w:bookmarkStart w:id="9747" w:name="_Toc61120045"/>
      <w:bookmarkStart w:id="9748" w:name="_Toc67926116"/>
      <w:bookmarkStart w:id="9749" w:name="_Toc75273754"/>
      <w:bookmarkStart w:id="9750" w:name="_Toc76510654"/>
      <w:bookmarkStart w:id="9751" w:name="_Toc83129811"/>
      <w:bookmarkStart w:id="9752" w:name="_Toc90591343"/>
      <w:bookmarkStart w:id="9753" w:name="_Toc98864402"/>
      <w:bookmarkStart w:id="9754" w:name="_Toc99733651"/>
      <w:bookmarkStart w:id="9755" w:name="_Toc106577556"/>
      <w:bookmarkStart w:id="9756" w:name="_Toc114537307"/>
      <w:bookmarkStart w:id="9757" w:name="_Toc115257575"/>
      <w:bookmarkStart w:id="9758" w:name="_Toc123086895"/>
      <w:bookmarkStart w:id="9759" w:name="_Toc123088630"/>
      <w:bookmarkStart w:id="9760" w:name="_Toc124298286"/>
      <w:bookmarkStart w:id="9761" w:name="_Toc130575037"/>
      <w:bookmarkStart w:id="9762" w:name="_Toc131767447"/>
      <w:bookmarkStart w:id="9763" w:name="_Toc138888033"/>
      <w:bookmarkStart w:id="9764" w:name="_Toc145920236"/>
      <w:r w:rsidRPr="00C04A08">
        <w:rPr>
          <w:lang w:eastAsia="en-GB"/>
        </w:rPr>
        <w:t>7.4A.2</w:t>
      </w:r>
      <w:r w:rsidRPr="00C04A08">
        <w:rPr>
          <w:lang w:eastAsia="en-GB"/>
        </w:rPr>
        <w:tab/>
        <w:t>Maximum input level for Intra-band non-contiguous CA</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9765" w:name="_Toc21343112"/>
      <w:bookmarkStart w:id="9766" w:name="_Toc29770078"/>
      <w:bookmarkStart w:id="9767" w:name="_Toc29799577"/>
      <w:bookmarkStart w:id="9768" w:name="_Toc37254122"/>
      <w:bookmarkStart w:id="9769" w:name="_Toc37322981"/>
      <w:bookmarkStart w:id="9770" w:name="_Toc37324387"/>
      <w:bookmarkStart w:id="9771" w:name="_Toc45889910"/>
      <w:bookmarkStart w:id="9772" w:name="_Toc52196590"/>
      <w:bookmarkStart w:id="9773" w:name="_Toc52197570"/>
      <w:bookmarkStart w:id="9774" w:name="_Toc53173293"/>
      <w:bookmarkStart w:id="9775" w:name="_Toc53173662"/>
      <w:bookmarkStart w:id="9776" w:name="_Toc61119664"/>
      <w:bookmarkStart w:id="9777" w:name="_Toc61120046"/>
      <w:bookmarkStart w:id="9778" w:name="_Toc67926117"/>
      <w:bookmarkStart w:id="9779" w:name="_Toc75273755"/>
      <w:bookmarkStart w:id="9780" w:name="_Toc76510655"/>
      <w:bookmarkStart w:id="9781" w:name="_Toc83129812"/>
      <w:bookmarkStart w:id="9782" w:name="_Toc90591344"/>
      <w:bookmarkStart w:id="9783" w:name="_Toc98864403"/>
      <w:bookmarkStart w:id="9784" w:name="_Toc99733652"/>
      <w:bookmarkStart w:id="9785" w:name="_Toc106577557"/>
      <w:bookmarkStart w:id="9786" w:name="_Toc114537308"/>
      <w:bookmarkStart w:id="9787" w:name="_Toc115257576"/>
      <w:bookmarkStart w:id="9788" w:name="_Toc123086896"/>
      <w:bookmarkStart w:id="9789" w:name="_Toc123088631"/>
      <w:bookmarkStart w:id="9790" w:name="_Toc124298287"/>
      <w:bookmarkStart w:id="9791" w:name="_Toc130575038"/>
      <w:bookmarkStart w:id="9792" w:name="_Toc131767448"/>
      <w:bookmarkStart w:id="9793" w:name="_Toc138888034"/>
      <w:bookmarkStart w:id="9794" w:name="_Toc145920237"/>
      <w:r w:rsidRPr="00C04A08">
        <w:rPr>
          <w:lang w:eastAsia="en-GB"/>
        </w:rPr>
        <w:t>7.4A.3</w:t>
      </w:r>
      <w:r w:rsidRPr="00C04A08">
        <w:rPr>
          <w:lang w:eastAsia="en-GB"/>
        </w:rPr>
        <w:tab/>
      </w:r>
      <w:bookmarkStart w:id="9795" w:name="_Hlk51960226"/>
      <w:bookmarkEnd w:id="9765"/>
      <w:bookmarkEnd w:id="9766"/>
      <w:bookmarkEnd w:id="9767"/>
      <w:bookmarkEnd w:id="9768"/>
      <w:bookmarkEnd w:id="9769"/>
      <w:bookmarkEnd w:id="9770"/>
      <w:bookmarkEnd w:id="9771"/>
      <w:r w:rsidR="004963EA" w:rsidRPr="00C04A08">
        <w:rPr>
          <w:lang w:eastAsia="en-GB"/>
        </w:rPr>
        <w:t>Maximum input level for Inter-band CA</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40ACF0C0" w14:textId="74C9675D" w:rsidR="004963EA" w:rsidRDefault="004963EA" w:rsidP="004963EA">
      <w:bookmarkStart w:id="9796" w:name="_Toc21340956"/>
      <w:bookmarkStart w:id="9797" w:name="_Toc29805404"/>
      <w:bookmarkStart w:id="9798" w:name="_Toc36456613"/>
      <w:bookmarkStart w:id="9799" w:name="_Toc36469711"/>
      <w:bookmarkStart w:id="9800" w:name="_Toc37254123"/>
      <w:bookmarkStart w:id="9801" w:name="_Toc37322982"/>
      <w:bookmarkStart w:id="9802" w:name="_Toc37324388"/>
      <w:bookmarkStart w:id="9803"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9804" w:name="_Toc52196591"/>
      <w:bookmarkStart w:id="9805" w:name="_Toc52197571"/>
      <w:bookmarkStart w:id="9806" w:name="_Toc53173294"/>
      <w:bookmarkStart w:id="9807" w:name="_Toc53173663"/>
      <w:bookmarkStart w:id="9808" w:name="_Toc61118931"/>
      <w:bookmarkStart w:id="9809" w:name="_Toc61119313"/>
      <w:bookmarkStart w:id="9810" w:name="_Toc67923885"/>
      <w:bookmarkStart w:id="9811" w:name="_Toc75294697"/>
      <w:bookmarkStart w:id="9812" w:name="_Toc83130424"/>
      <w:bookmarkStart w:id="9813" w:name="_Toc90590009"/>
      <w:bookmarkStart w:id="9814" w:name="_Toc98869583"/>
      <w:bookmarkStart w:id="9815" w:name="_Toc106547327"/>
      <w:bookmarkStart w:id="9816" w:name="_Toc114537309"/>
      <w:bookmarkStart w:id="9817" w:name="_Toc115257577"/>
      <w:bookmarkStart w:id="9818" w:name="_Toc123086897"/>
      <w:bookmarkStart w:id="9819" w:name="_Toc123088632"/>
      <w:bookmarkStart w:id="9820" w:name="_Toc124298288"/>
      <w:bookmarkStart w:id="9821" w:name="_Toc130575039"/>
      <w:bookmarkStart w:id="9822" w:name="_Toc131767449"/>
      <w:bookmarkStart w:id="9823" w:name="_Toc138888035"/>
      <w:bookmarkStart w:id="9824" w:name="_Toc145920238"/>
      <w:bookmarkStart w:id="9825" w:name="_Toc36456614"/>
      <w:bookmarkStart w:id="9826" w:name="_Toc36469712"/>
      <w:bookmarkStart w:id="9827" w:name="_Toc37254124"/>
      <w:bookmarkStart w:id="9828" w:name="_Toc37322983"/>
      <w:bookmarkStart w:id="9829" w:name="_Toc37324389"/>
      <w:bookmarkStart w:id="9830" w:name="_Toc45889912"/>
      <w:bookmarkStart w:id="9831" w:name="_Toc52196592"/>
      <w:bookmarkStart w:id="9832" w:name="_Toc52197572"/>
      <w:bookmarkStart w:id="9833" w:name="_Toc53173295"/>
      <w:bookmarkStart w:id="9834" w:name="_Toc53173664"/>
      <w:bookmarkStart w:id="9835" w:name="_Toc61119666"/>
      <w:bookmarkStart w:id="9836" w:name="_Toc61120048"/>
      <w:bookmarkStart w:id="9837" w:name="_Toc67926119"/>
      <w:bookmarkStart w:id="9838" w:name="_Toc75273757"/>
      <w:bookmarkStart w:id="9839" w:name="_Toc76510657"/>
      <w:bookmarkStart w:id="9840" w:name="_Toc83129814"/>
      <w:bookmarkStart w:id="9841" w:name="_Toc90591346"/>
      <w:bookmarkStart w:id="9842" w:name="_Toc98864405"/>
      <w:bookmarkStart w:id="9843" w:name="_Toc99733654"/>
      <w:bookmarkStart w:id="9844" w:name="_Toc106577559"/>
      <w:bookmarkEnd w:id="9796"/>
      <w:bookmarkEnd w:id="9797"/>
      <w:bookmarkEnd w:id="9798"/>
      <w:bookmarkEnd w:id="9799"/>
      <w:bookmarkEnd w:id="9800"/>
      <w:bookmarkEnd w:id="9801"/>
      <w:bookmarkEnd w:id="9802"/>
      <w:bookmarkEnd w:id="9803"/>
      <w:r w:rsidRPr="00C04A08">
        <w:t>7.4D</w:t>
      </w:r>
      <w:r w:rsidRPr="00C04A08">
        <w:tab/>
      </w:r>
      <w:r>
        <w:t>Void</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9845" w:name="_Toc114537310"/>
      <w:bookmarkStart w:id="9846" w:name="_Toc115257578"/>
      <w:bookmarkStart w:id="9847" w:name="_Toc123086898"/>
      <w:bookmarkStart w:id="9848" w:name="_Toc123088633"/>
      <w:bookmarkStart w:id="9849" w:name="_Toc124298289"/>
      <w:bookmarkStart w:id="9850" w:name="_Toc130575040"/>
      <w:bookmarkStart w:id="9851" w:name="_Toc131767450"/>
      <w:bookmarkStart w:id="9852" w:name="_Toc138888036"/>
      <w:bookmarkStart w:id="9853" w:name="_Toc145920239"/>
      <w:r w:rsidRPr="00C04A08">
        <w:t>7.5</w:t>
      </w:r>
      <w:r w:rsidRPr="00C04A08">
        <w:tab/>
        <w:t>Adjacent channel selectivity</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2B27BF">
      <w:pPr>
        <w:pStyle w:val="TH"/>
        <w:rPr>
          <w:rFonts w:eastAsia="Malgun Gothic"/>
        </w:rPr>
      </w:pPr>
      <w:bookmarkStart w:id="9854" w:name="_Toc21339506"/>
      <w:bookmarkStart w:id="9855" w:name="_Toc29804723"/>
      <w:bookmarkStart w:id="9856" w:name="_Toc36548293"/>
      <w:bookmarkStart w:id="9857" w:name="_Toc37253511"/>
      <w:bookmarkStart w:id="9858" w:name="_Toc37253843"/>
      <w:bookmarkStart w:id="9859" w:name="_Toc37321614"/>
      <w:bookmarkStart w:id="9860" w:name="_Toc45889913"/>
      <w:bookmarkStart w:id="9861" w:name="_Toc52196593"/>
      <w:bookmarkStart w:id="9862" w:name="_Toc52197573"/>
      <w:bookmarkStart w:id="9863" w:name="_Toc53173296"/>
      <w:bookmarkStart w:id="9864" w:name="_Toc53173665"/>
      <w:bookmarkStart w:id="9865" w:name="_Toc61119667"/>
      <w:bookmarkStart w:id="9866" w:name="_Toc61120049"/>
      <w:bookmarkStart w:id="9867" w:name="_Toc67926120"/>
      <w:bookmarkStart w:id="9868" w:name="_Toc75273758"/>
      <w:bookmarkStart w:id="9869" w:name="_Toc76510658"/>
      <w:bookmarkStart w:id="9870" w:name="_Toc83129815"/>
      <w:bookmarkStart w:id="9871" w:name="_Toc90591347"/>
      <w:bookmarkStart w:id="9872" w:name="_Toc98864406"/>
      <w:bookmarkStart w:id="9873" w:name="_Toc99733655"/>
      <w:bookmarkStart w:id="9874" w:name="_Toc106577560"/>
      <w:bookmarkStart w:id="9875" w:name="_Toc37253512"/>
      <w:bookmarkStart w:id="9876" w:name="_Toc37253844"/>
      <w:bookmarkStart w:id="9877"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4441D3">
      <w:pPr>
        <w:rPr>
          <w:rFonts w:eastAsia="MS Mincho"/>
        </w:rPr>
      </w:pPr>
    </w:p>
    <w:p w14:paraId="4EB9CBD9" w14:textId="77777777" w:rsidR="000A6E07" w:rsidRPr="00C04A08" w:rsidRDefault="000A6E07" w:rsidP="002B27BF">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77777777" w:rsidR="000A6E07" w:rsidRPr="00C04A08" w:rsidRDefault="000A6E07" w:rsidP="00975811">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37E57ED1" w:rsidR="000A6E07" w:rsidRPr="00C04A08" w:rsidRDefault="00761C0F"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2A6849">
              <w:rPr>
                <w:rFonts w:eastAsia="MS Mincho"/>
              </w:rPr>
              <w:t>(</w:t>
            </w:r>
            <w:r>
              <w:rPr>
                <w:rFonts w:eastAsia="MS Mincho"/>
              </w:rPr>
              <w:t>offset</w:t>
            </w:r>
            <w:r w:rsidRPr="002A6849">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2B27BF">
      <w:pPr>
        <w:pStyle w:val="TH"/>
        <w:rPr>
          <w:rFonts w:eastAsia="Malgun Gothic"/>
        </w:rPr>
      </w:pPr>
      <w:r w:rsidRPr="00C04A08">
        <w:rPr>
          <w:rFonts w:eastAsia="Malgun Gothic"/>
        </w:rPr>
        <w:lastRenderedPageBreak/>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77777777" w:rsidR="000A6E07" w:rsidRPr="00C04A08" w:rsidRDefault="000A6E07"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71226CB9" w14:textId="59015DA9" w:rsidR="000A6E07" w:rsidRPr="00C04A08" w:rsidRDefault="00761C0F"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9878" w:name="_Toc114537311"/>
      <w:bookmarkStart w:id="9879" w:name="_Toc115257579"/>
      <w:bookmarkStart w:id="9880" w:name="_Toc123086899"/>
      <w:bookmarkStart w:id="9881" w:name="_Toc123088634"/>
      <w:bookmarkStart w:id="9882" w:name="_Toc124298290"/>
      <w:bookmarkStart w:id="9883" w:name="_Toc130575041"/>
      <w:bookmarkStart w:id="9884" w:name="_Toc131767451"/>
      <w:bookmarkStart w:id="9885" w:name="_Toc138888037"/>
      <w:bookmarkStart w:id="9886" w:name="_Toc145920240"/>
      <w:r w:rsidRPr="00C04A08">
        <w:t>7.5A</w:t>
      </w:r>
      <w:r w:rsidRPr="00C04A08">
        <w:tab/>
        <w:t xml:space="preserve">Adjacent channel selectivity for </w:t>
      </w:r>
      <w:r w:rsidR="004963EA" w:rsidRPr="00C04A08">
        <w:t xml:space="preserve">DL </w:t>
      </w:r>
      <w:r w:rsidRPr="00C04A08">
        <w:t>CA</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8"/>
      <w:bookmarkEnd w:id="9879"/>
      <w:bookmarkEnd w:id="9880"/>
      <w:bookmarkEnd w:id="9881"/>
      <w:bookmarkEnd w:id="9882"/>
      <w:bookmarkEnd w:id="9883"/>
      <w:bookmarkEnd w:id="9884"/>
      <w:bookmarkEnd w:id="9885"/>
      <w:bookmarkEnd w:id="9886"/>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9887" w:name="_Toc45889914"/>
      <w:bookmarkStart w:id="9888" w:name="_Toc52196594"/>
      <w:bookmarkStart w:id="9889" w:name="_Toc52197574"/>
      <w:bookmarkStart w:id="9890" w:name="_Toc53173297"/>
      <w:bookmarkStart w:id="9891" w:name="_Toc53173666"/>
      <w:bookmarkStart w:id="9892" w:name="_Toc61119668"/>
      <w:bookmarkStart w:id="9893" w:name="_Toc61120050"/>
      <w:bookmarkStart w:id="9894" w:name="_Toc67926121"/>
      <w:bookmarkStart w:id="9895" w:name="_Toc75273759"/>
      <w:bookmarkStart w:id="9896" w:name="_Toc76510659"/>
      <w:bookmarkStart w:id="9897" w:name="_Toc83129816"/>
      <w:bookmarkStart w:id="9898" w:name="_Toc90591348"/>
      <w:bookmarkStart w:id="9899" w:name="_Toc98864407"/>
      <w:bookmarkStart w:id="9900" w:name="_Toc99733656"/>
      <w:bookmarkStart w:id="9901" w:name="_Toc106577561"/>
      <w:bookmarkStart w:id="9902" w:name="_Toc114537312"/>
      <w:bookmarkStart w:id="9903" w:name="_Toc115257580"/>
      <w:bookmarkStart w:id="9904" w:name="_Toc123086900"/>
      <w:bookmarkStart w:id="9905" w:name="_Toc123088635"/>
      <w:bookmarkStart w:id="9906" w:name="_Toc124298291"/>
      <w:bookmarkStart w:id="9907" w:name="_Toc130575042"/>
      <w:bookmarkStart w:id="9908" w:name="_Toc131767452"/>
      <w:bookmarkStart w:id="9909" w:name="_Toc138888038"/>
      <w:bookmarkStart w:id="9910" w:name="_Toc145920241"/>
      <w:r w:rsidRPr="00C04A08">
        <w:rPr>
          <w:lang w:eastAsia="en-GB"/>
        </w:rPr>
        <w:t>7.5A.1</w:t>
      </w:r>
      <w:r w:rsidRPr="00C04A08">
        <w:rPr>
          <w:lang w:eastAsia="en-GB"/>
        </w:rPr>
        <w:tab/>
        <w:t>Adjacent channel selectivity for Intra-band contiguous CA</w:t>
      </w:r>
      <w:bookmarkEnd w:id="9875"/>
      <w:bookmarkEnd w:id="9876"/>
      <w:bookmarkEnd w:id="9877"/>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2B27BF">
      <w:pPr>
        <w:pStyle w:val="TH"/>
        <w:rPr>
          <w:rFonts w:eastAsia="Malgun Gothic"/>
        </w:rPr>
      </w:pPr>
      <w:bookmarkStart w:id="9911" w:name="_Toc37322985"/>
      <w:bookmarkStart w:id="9912" w:name="_Toc37324391"/>
      <w:bookmarkStart w:id="9913" w:name="_Toc45889915"/>
      <w:bookmarkStart w:id="9914" w:name="_Toc52196595"/>
      <w:bookmarkStart w:id="9915" w:name="_Toc52197575"/>
      <w:bookmarkStart w:id="9916" w:name="_Toc53173298"/>
      <w:bookmarkStart w:id="9917" w:name="_Toc53173667"/>
      <w:bookmarkStart w:id="9918" w:name="_Toc61119669"/>
      <w:bookmarkStart w:id="9919" w:name="_Toc61120051"/>
      <w:bookmarkStart w:id="9920" w:name="_Toc67926122"/>
      <w:bookmarkStart w:id="9921" w:name="_Toc75273760"/>
      <w:bookmarkStart w:id="9922" w:name="_Toc76510660"/>
      <w:bookmarkStart w:id="9923" w:name="_Toc83129817"/>
      <w:bookmarkStart w:id="9924" w:name="_Toc90591349"/>
      <w:bookmarkStart w:id="9925" w:name="_Toc98864408"/>
      <w:bookmarkStart w:id="9926" w:name="_Toc99733657"/>
      <w:bookmarkStart w:id="9927" w:name="_Toc106577562"/>
      <w:bookmarkStart w:id="9928" w:name="_Toc21340959"/>
      <w:bookmarkStart w:id="9929" w:name="_Toc29805407"/>
      <w:bookmarkStart w:id="9930" w:name="_Toc36456616"/>
      <w:bookmarkStart w:id="9931" w:name="_Toc36469714"/>
      <w:bookmarkStart w:id="9932" w:name="_Toc37254129"/>
      <w:r w:rsidRPr="00C04A08">
        <w:rPr>
          <w:rFonts w:eastAsia="Malgun Gothic"/>
        </w:rPr>
        <w:lastRenderedPageBreak/>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2B27BF">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1F8FD312"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34C176D2" w:rsidR="008C2F46" w:rsidRPr="00C04A08" w:rsidRDefault="00761C0F"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2B27BF">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C6DA2D7"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14DCAA81" w:rsidR="008C2F46" w:rsidRPr="00C04A08" w:rsidRDefault="00761C0F"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9933" w:name="_Toc114537313"/>
      <w:bookmarkStart w:id="9934" w:name="_Toc115257581"/>
      <w:bookmarkStart w:id="9935" w:name="_Toc123086901"/>
      <w:bookmarkStart w:id="9936" w:name="_Toc123088636"/>
      <w:bookmarkStart w:id="9937" w:name="_Toc124298292"/>
      <w:bookmarkStart w:id="9938" w:name="_Toc130575043"/>
      <w:bookmarkStart w:id="9939" w:name="_Toc131767453"/>
      <w:bookmarkStart w:id="9940" w:name="_Toc138888039"/>
      <w:bookmarkStart w:id="9941" w:name="_Toc145920242"/>
      <w:r w:rsidRPr="00C04A08">
        <w:rPr>
          <w:lang w:eastAsia="en-GB"/>
        </w:rPr>
        <w:t>7.5A.2</w:t>
      </w:r>
      <w:r w:rsidRPr="00C04A08">
        <w:rPr>
          <w:lang w:eastAsia="en-GB"/>
        </w:rPr>
        <w:tab/>
        <w:t xml:space="preserve">Adjacent channel selectivity </w:t>
      </w:r>
      <w:bookmarkStart w:id="9942" w:name="_Hlk32426810"/>
      <w:r w:rsidRPr="00C04A08">
        <w:rPr>
          <w:lang w:eastAsia="en-GB"/>
        </w:rPr>
        <w:t>for Intra-band non-contiguous CA</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33"/>
      <w:bookmarkEnd w:id="9934"/>
      <w:bookmarkEnd w:id="9935"/>
      <w:bookmarkEnd w:id="9936"/>
      <w:bookmarkEnd w:id="9937"/>
      <w:bookmarkEnd w:id="9938"/>
      <w:bookmarkEnd w:id="9939"/>
      <w:bookmarkEnd w:id="9940"/>
      <w:bookmarkEnd w:id="9941"/>
      <w:bookmarkEnd w:id="9942"/>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9943" w:name="_Toc37322986"/>
      <w:bookmarkStart w:id="9944" w:name="_Toc37324392"/>
      <w:bookmarkStart w:id="9945" w:name="_Toc45889916"/>
      <w:bookmarkStart w:id="9946" w:name="_Toc52196596"/>
      <w:bookmarkStart w:id="9947" w:name="_Toc52197576"/>
      <w:bookmarkStart w:id="9948" w:name="_Toc53173299"/>
      <w:bookmarkStart w:id="9949" w:name="_Toc53173668"/>
      <w:bookmarkStart w:id="9950" w:name="_Toc61119670"/>
      <w:bookmarkStart w:id="9951" w:name="_Toc61120052"/>
      <w:bookmarkStart w:id="9952" w:name="_Toc67926123"/>
      <w:bookmarkStart w:id="9953" w:name="_Toc75273761"/>
      <w:bookmarkStart w:id="9954" w:name="_Toc76510661"/>
      <w:bookmarkStart w:id="9955" w:name="_Toc83129818"/>
      <w:bookmarkStart w:id="9956" w:name="_Toc90591350"/>
      <w:bookmarkStart w:id="9957" w:name="_Toc98864409"/>
      <w:bookmarkStart w:id="9958" w:name="_Toc99733658"/>
      <w:bookmarkStart w:id="9959" w:name="_Toc106577563"/>
      <w:bookmarkStart w:id="9960" w:name="_Toc114537314"/>
      <w:bookmarkStart w:id="9961" w:name="_Toc115257582"/>
      <w:bookmarkStart w:id="9962" w:name="_Toc123086902"/>
      <w:bookmarkStart w:id="9963" w:name="_Toc123088637"/>
      <w:bookmarkStart w:id="9964" w:name="_Toc124298293"/>
      <w:bookmarkStart w:id="9965" w:name="_Toc130575044"/>
      <w:bookmarkStart w:id="9966" w:name="_Toc131767454"/>
      <w:bookmarkStart w:id="9967" w:name="_Toc138888040"/>
      <w:bookmarkStart w:id="9968" w:name="_Toc145920243"/>
      <w:r w:rsidRPr="00C04A08">
        <w:rPr>
          <w:lang w:eastAsia="en-GB"/>
        </w:rPr>
        <w:t>7.5A.3</w:t>
      </w:r>
      <w:r w:rsidRPr="00C04A08">
        <w:rPr>
          <w:lang w:eastAsia="en-GB"/>
        </w:rPr>
        <w:tab/>
      </w:r>
      <w:r w:rsidR="004963EA" w:rsidRPr="00C04A08">
        <w:rPr>
          <w:lang w:eastAsia="en-GB"/>
        </w:rPr>
        <w:t>Adjacent channel selectivity for Inter-band CA</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7CB80AEB" w14:textId="1A6A955A" w:rsidR="004963EA" w:rsidRDefault="00593C10" w:rsidP="004963EA">
      <w:bookmarkStart w:id="9969" w:name="_Toc37322987"/>
      <w:bookmarkStart w:id="9970" w:name="_Toc37324393"/>
      <w:bookmarkStart w:id="9971"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9972" w:name="_Toc52196597"/>
      <w:bookmarkStart w:id="9973" w:name="_Toc52197577"/>
      <w:bookmarkStart w:id="9974" w:name="_Toc53173300"/>
      <w:bookmarkStart w:id="9975" w:name="_Toc53173669"/>
      <w:bookmarkStart w:id="9976" w:name="_Toc61118937"/>
      <w:bookmarkStart w:id="9977" w:name="_Toc61119319"/>
      <w:bookmarkStart w:id="9978" w:name="_Toc67923891"/>
      <w:bookmarkStart w:id="9979" w:name="_Toc75294703"/>
      <w:bookmarkStart w:id="9980" w:name="_Toc83130430"/>
      <w:bookmarkStart w:id="9981" w:name="_Toc90590015"/>
      <w:bookmarkStart w:id="9982" w:name="_Toc98869589"/>
      <w:bookmarkStart w:id="9983" w:name="_Toc106547333"/>
      <w:bookmarkStart w:id="9984" w:name="_Toc114537315"/>
      <w:bookmarkStart w:id="9985" w:name="_Toc115257583"/>
      <w:bookmarkStart w:id="9986" w:name="_Toc123086903"/>
      <w:bookmarkStart w:id="9987" w:name="_Toc123088638"/>
      <w:bookmarkStart w:id="9988" w:name="_Toc124298294"/>
      <w:bookmarkStart w:id="9989" w:name="_Toc130575045"/>
      <w:bookmarkStart w:id="9990" w:name="_Toc131767455"/>
      <w:bookmarkStart w:id="9991" w:name="_Toc138888041"/>
      <w:bookmarkStart w:id="9992" w:name="_Toc145920244"/>
      <w:bookmarkStart w:id="9993" w:name="_Toc21340960"/>
      <w:bookmarkStart w:id="9994" w:name="_Toc29805408"/>
      <w:bookmarkStart w:id="9995" w:name="_Toc36456617"/>
      <w:bookmarkStart w:id="9996" w:name="_Toc36469715"/>
      <w:bookmarkStart w:id="9997" w:name="_Toc37254130"/>
      <w:bookmarkStart w:id="9998" w:name="_Toc37322988"/>
      <w:bookmarkStart w:id="9999" w:name="_Toc37324394"/>
      <w:bookmarkStart w:id="10000" w:name="_Toc45889918"/>
      <w:bookmarkStart w:id="10001" w:name="_Toc52196598"/>
      <w:bookmarkStart w:id="10002" w:name="_Toc52197578"/>
      <w:bookmarkStart w:id="10003" w:name="_Toc53173301"/>
      <w:bookmarkStart w:id="10004" w:name="_Toc53173670"/>
      <w:bookmarkStart w:id="10005" w:name="_Toc61119672"/>
      <w:bookmarkStart w:id="10006" w:name="_Toc61120054"/>
      <w:bookmarkStart w:id="10007" w:name="_Toc67926125"/>
      <w:bookmarkStart w:id="10008" w:name="_Toc75273763"/>
      <w:bookmarkStart w:id="10009" w:name="_Toc76510663"/>
      <w:bookmarkStart w:id="10010" w:name="_Toc83129820"/>
      <w:bookmarkStart w:id="10011" w:name="_Toc90591352"/>
      <w:bookmarkStart w:id="10012" w:name="_Toc98864411"/>
      <w:bookmarkStart w:id="10013" w:name="_Toc99733660"/>
      <w:bookmarkStart w:id="10014" w:name="_Toc106577565"/>
      <w:bookmarkEnd w:id="9928"/>
      <w:bookmarkEnd w:id="9929"/>
      <w:bookmarkEnd w:id="9930"/>
      <w:bookmarkEnd w:id="9931"/>
      <w:bookmarkEnd w:id="9932"/>
      <w:bookmarkEnd w:id="9969"/>
      <w:bookmarkEnd w:id="9970"/>
      <w:bookmarkEnd w:id="9971"/>
      <w:r w:rsidRPr="00C04A08">
        <w:t>7.5D</w:t>
      </w:r>
      <w:r w:rsidRPr="00C04A08">
        <w:tab/>
      </w:r>
      <w:r>
        <w:t>Void</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0B3437E9" w14:textId="77777777" w:rsidR="00842EF7" w:rsidRPr="00C04A08" w:rsidRDefault="00842EF7" w:rsidP="00842EF7">
      <w:pPr>
        <w:pStyle w:val="Heading2"/>
      </w:pPr>
      <w:bookmarkStart w:id="10015" w:name="_Toc114537316"/>
      <w:bookmarkStart w:id="10016" w:name="_Toc115257584"/>
      <w:bookmarkStart w:id="10017" w:name="_Toc123086904"/>
      <w:bookmarkStart w:id="10018" w:name="_Toc123088639"/>
      <w:bookmarkStart w:id="10019" w:name="_Toc124298295"/>
      <w:bookmarkStart w:id="10020" w:name="_Toc130575046"/>
      <w:bookmarkStart w:id="10021" w:name="_Toc131767456"/>
      <w:bookmarkStart w:id="10022" w:name="_Toc138888042"/>
      <w:bookmarkStart w:id="10023" w:name="_Toc145920245"/>
      <w:r w:rsidRPr="00C04A08">
        <w:t>7.6</w:t>
      </w:r>
      <w:r w:rsidRPr="00C04A08">
        <w:tab/>
        <w:t>Blocking characteristics</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6D51A029" w14:textId="77777777" w:rsidR="00842EF7" w:rsidRPr="00C04A08" w:rsidRDefault="00842EF7" w:rsidP="00842EF7">
      <w:pPr>
        <w:pStyle w:val="Heading3"/>
      </w:pPr>
      <w:bookmarkStart w:id="10024" w:name="_Toc21340961"/>
      <w:bookmarkStart w:id="10025" w:name="_Toc29805409"/>
      <w:bookmarkStart w:id="10026" w:name="_Toc36456618"/>
      <w:bookmarkStart w:id="10027" w:name="_Toc36469716"/>
      <w:bookmarkStart w:id="10028" w:name="_Toc37254131"/>
      <w:bookmarkStart w:id="10029" w:name="_Toc37322989"/>
      <w:bookmarkStart w:id="10030" w:name="_Toc37324395"/>
      <w:bookmarkStart w:id="10031" w:name="_Toc45889919"/>
      <w:bookmarkStart w:id="10032" w:name="_Toc52196599"/>
      <w:bookmarkStart w:id="10033" w:name="_Toc52197579"/>
      <w:bookmarkStart w:id="10034" w:name="_Toc53173302"/>
      <w:bookmarkStart w:id="10035" w:name="_Toc53173671"/>
      <w:bookmarkStart w:id="10036" w:name="_Toc61119673"/>
      <w:bookmarkStart w:id="10037" w:name="_Toc61120055"/>
      <w:bookmarkStart w:id="10038" w:name="_Toc67926126"/>
      <w:bookmarkStart w:id="10039" w:name="_Toc75273764"/>
      <w:bookmarkStart w:id="10040" w:name="_Toc76510664"/>
      <w:bookmarkStart w:id="10041" w:name="_Toc83129821"/>
      <w:bookmarkStart w:id="10042" w:name="_Toc90591353"/>
      <w:bookmarkStart w:id="10043" w:name="_Toc98864412"/>
      <w:bookmarkStart w:id="10044" w:name="_Toc99733661"/>
      <w:bookmarkStart w:id="10045" w:name="_Toc106577566"/>
      <w:bookmarkStart w:id="10046" w:name="_Toc114537317"/>
      <w:bookmarkStart w:id="10047" w:name="_Toc115257585"/>
      <w:bookmarkStart w:id="10048" w:name="_Toc123086905"/>
      <w:bookmarkStart w:id="10049" w:name="_Toc123088640"/>
      <w:bookmarkStart w:id="10050" w:name="_Toc124298296"/>
      <w:bookmarkStart w:id="10051" w:name="_Toc130575047"/>
      <w:bookmarkStart w:id="10052" w:name="_Toc131767457"/>
      <w:bookmarkStart w:id="10053" w:name="_Toc138888043"/>
      <w:bookmarkStart w:id="10054" w:name="_Toc145920246"/>
      <w:r w:rsidRPr="00C04A08">
        <w:t>7.6.1</w:t>
      </w:r>
      <w:r w:rsidRPr="00C04A08">
        <w:tab/>
        <w:t>General</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0055" w:name="_Toc21340962"/>
      <w:bookmarkStart w:id="10056" w:name="_Toc29805410"/>
      <w:bookmarkStart w:id="10057" w:name="_Toc36456619"/>
      <w:bookmarkStart w:id="10058" w:name="_Toc36469717"/>
      <w:bookmarkStart w:id="10059" w:name="_Toc37254132"/>
      <w:bookmarkStart w:id="10060" w:name="_Toc37322990"/>
      <w:bookmarkStart w:id="10061" w:name="_Toc37324396"/>
      <w:bookmarkStart w:id="10062" w:name="_Toc45889920"/>
      <w:bookmarkStart w:id="10063" w:name="_Toc52196600"/>
      <w:bookmarkStart w:id="10064" w:name="_Toc52197580"/>
      <w:bookmarkStart w:id="10065" w:name="_Toc53173303"/>
      <w:bookmarkStart w:id="10066" w:name="_Toc53173672"/>
      <w:bookmarkStart w:id="10067" w:name="_Toc61119674"/>
      <w:bookmarkStart w:id="10068" w:name="_Toc61120056"/>
      <w:bookmarkStart w:id="10069" w:name="_Toc67926127"/>
      <w:bookmarkStart w:id="10070" w:name="_Toc75273765"/>
      <w:bookmarkStart w:id="10071" w:name="_Toc76510665"/>
      <w:bookmarkStart w:id="10072" w:name="_Toc83129822"/>
      <w:bookmarkStart w:id="10073" w:name="_Toc90591354"/>
      <w:bookmarkStart w:id="10074" w:name="_Toc98864413"/>
      <w:bookmarkStart w:id="10075" w:name="_Toc99733662"/>
      <w:bookmarkStart w:id="10076" w:name="_Toc106577567"/>
      <w:bookmarkStart w:id="10077" w:name="_Toc114537318"/>
      <w:bookmarkStart w:id="10078" w:name="_Toc115257586"/>
      <w:bookmarkStart w:id="10079" w:name="_Toc123086906"/>
      <w:bookmarkStart w:id="10080" w:name="_Toc123088641"/>
      <w:bookmarkStart w:id="10081" w:name="_Toc124298297"/>
      <w:bookmarkStart w:id="10082" w:name="_Toc130575048"/>
      <w:bookmarkStart w:id="10083" w:name="_Toc131767458"/>
      <w:bookmarkStart w:id="10084" w:name="_Toc138888044"/>
      <w:bookmarkStart w:id="10085" w:name="_Toc145920247"/>
      <w:r w:rsidRPr="00C04A08">
        <w:t>7.6.2</w:t>
      </w:r>
      <w:r w:rsidRPr="00C04A08">
        <w:tab/>
        <w:t>In-band blocking</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2B27BF">
      <w:pPr>
        <w:pStyle w:val="TH"/>
      </w:pPr>
      <w:bookmarkStart w:id="10086" w:name="_Toc21340963"/>
      <w:bookmarkStart w:id="10087" w:name="_Toc29805411"/>
      <w:bookmarkStart w:id="10088" w:name="_Toc36456620"/>
      <w:bookmarkStart w:id="10089" w:name="_Toc36469718"/>
      <w:bookmarkStart w:id="10090" w:name="_Toc37254133"/>
      <w:bookmarkStart w:id="10091" w:name="_Toc37322991"/>
      <w:bookmarkStart w:id="10092" w:name="_Toc37324397"/>
      <w:bookmarkStart w:id="10093" w:name="_Toc45889921"/>
      <w:bookmarkStart w:id="10094" w:name="_Toc52196601"/>
      <w:bookmarkStart w:id="10095" w:name="_Toc52197581"/>
      <w:bookmarkStart w:id="10096" w:name="_Toc53173304"/>
      <w:bookmarkStart w:id="10097" w:name="_Toc53173673"/>
      <w:bookmarkStart w:id="10098" w:name="_Toc61119675"/>
      <w:bookmarkStart w:id="10099" w:name="_Toc61120057"/>
      <w:bookmarkStart w:id="10100" w:name="_Toc67926128"/>
      <w:bookmarkStart w:id="10101" w:name="_Toc75273766"/>
      <w:bookmarkStart w:id="10102" w:name="_Toc76510666"/>
      <w:bookmarkStart w:id="10103" w:name="_Toc83129823"/>
      <w:bookmarkStart w:id="10104" w:name="_Toc90591355"/>
      <w:bookmarkStart w:id="10105" w:name="_Toc98864414"/>
      <w:bookmarkStart w:id="10106" w:name="_Toc99733663"/>
      <w:bookmarkStart w:id="10107"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53"/>
        <w:gridCol w:w="7"/>
        <w:gridCol w:w="7"/>
      </w:tblGrid>
      <w:tr w:rsidR="008C2F46" w:rsidRPr="00501480" w14:paraId="649027A6" w14:textId="77777777" w:rsidTr="00975811">
        <w:trPr>
          <w:gridAfter w:val="1"/>
          <w:wAfter w:w="7" w:type="dxa"/>
          <w:trHeight w:val="211"/>
          <w:jc w:val="center"/>
        </w:trPr>
        <w:tc>
          <w:tcPr>
            <w:tcW w:w="1628" w:type="dxa"/>
            <w:tcBorders>
              <w:bottom w:val="nil"/>
            </w:tcBorders>
            <w:shd w:val="clear" w:color="auto" w:fill="auto"/>
          </w:tcPr>
          <w:p w14:paraId="08B547D7" w14:textId="77777777" w:rsidR="008C2F46" w:rsidRPr="00501480" w:rsidRDefault="008C2F46" w:rsidP="002B27BF">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2B27BF">
            <w:pPr>
              <w:pStyle w:val="TAH"/>
            </w:pPr>
            <w:r w:rsidRPr="00501480">
              <w:t xml:space="preserve">Units </w:t>
            </w:r>
          </w:p>
        </w:tc>
        <w:tc>
          <w:tcPr>
            <w:tcW w:w="8529" w:type="dxa"/>
            <w:gridSpan w:val="8"/>
          </w:tcPr>
          <w:p w14:paraId="4C43EAB6" w14:textId="77777777" w:rsidR="008C2F46" w:rsidRPr="00501480" w:rsidRDefault="008C2F46" w:rsidP="002B27BF">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2B27BF">
            <w:pPr>
              <w:pStyle w:val="TAH"/>
            </w:pPr>
          </w:p>
        </w:tc>
        <w:tc>
          <w:tcPr>
            <w:tcW w:w="742" w:type="dxa"/>
            <w:tcBorders>
              <w:top w:val="nil"/>
            </w:tcBorders>
            <w:shd w:val="clear" w:color="auto" w:fill="auto"/>
          </w:tcPr>
          <w:p w14:paraId="0FC386EE" w14:textId="77777777" w:rsidR="008C2F46" w:rsidRPr="00501480" w:rsidRDefault="008C2F46" w:rsidP="002B27BF">
            <w:pPr>
              <w:pStyle w:val="TAH"/>
            </w:pPr>
          </w:p>
        </w:tc>
        <w:tc>
          <w:tcPr>
            <w:tcW w:w="1135" w:type="dxa"/>
          </w:tcPr>
          <w:p w14:paraId="5B1C1CCB" w14:textId="77777777" w:rsidR="008C2F46" w:rsidRPr="00501480" w:rsidRDefault="008C2F46" w:rsidP="002B27BF">
            <w:pPr>
              <w:pStyle w:val="TAH"/>
            </w:pPr>
            <w:r w:rsidRPr="00501480">
              <w:t xml:space="preserve">50 MHz </w:t>
            </w:r>
          </w:p>
        </w:tc>
        <w:tc>
          <w:tcPr>
            <w:tcW w:w="1267" w:type="dxa"/>
          </w:tcPr>
          <w:p w14:paraId="60898AC2" w14:textId="77777777" w:rsidR="008C2F46" w:rsidRPr="00501480" w:rsidRDefault="008C2F46" w:rsidP="002B27BF">
            <w:pPr>
              <w:pStyle w:val="TAH"/>
            </w:pPr>
            <w:r w:rsidRPr="00501480">
              <w:t>100 MHz</w:t>
            </w:r>
          </w:p>
        </w:tc>
        <w:tc>
          <w:tcPr>
            <w:tcW w:w="990" w:type="dxa"/>
          </w:tcPr>
          <w:p w14:paraId="179D2DB7" w14:textId="77777777" w:rsidR="008C2F46" w:rsidRPr="00501480" w:rsidRDefault="008C2F46" w:rsidP="002B27BF">
            <w:pPr>
              <w:pStyle w:val="TAH"/>
            </w:pPr>
            <w:r w:rsidRPr="00501480">
              <w:t>200 MHz</w:t>
            </w:r>
          </w:p>
        </w:tc>
        <w:tc>
          <w:tcPr>
            <w:tcW w:w="1267" w:type="dxa"/>
          </w:tcPr>
          <w:p w14:paraId="03EF74EA" w14:textId="77777777" w:rsidR="008C2F46" w:rsidRPr="00501480" w:rsidRDefault="008C2F46" w:rsidP="002B27BF">
            <w:pPr>
              <w:pStyle w:val="TAH"/>
            </w:pPr>
            <w:r w:rsidRPr="00501480">
              <w:t>400 MHz</w:t>
            </w:r>
          </w:p>
        </w:tc>
        <w:tc>
          <w:tcPr>
            <w:tcW w:w="1260" w:type="dxa"/>
          </w:tcPr>
          <w:p w14:paraId="1464E7AA" w14:textId="77777777" w:rsidR="008C2F46" w:rsidRPr="00501480" w:rsidRDefault="008C2F46" w:rsidP="002B27BF">
            <w:pPr>
              <w:pStyle w:val="TAH"/>
            </w:pPr>
            <w:r>
              <w:t>800 MHz</w:t>
            </w:r>
          </w:p>
        </w:tc>
        <w:tc>
          <w:tcPr>
            <w:tcW w:w="1350" w:type="dxa"/>
          </w:tcPr>
          <w:p w14:paraId="7E181023" w14:textId="77777777" w:rsidR="008C2F46" w:rsidRPr="00501480" w:rsidRDefault="008C2F46" w:rsidP="002B27BF">
            <w:pPr>
              <w:pStyle w:val="TAH"/>
            </w:pPr>
            <w:r>
              <w:t>1600 MHz</w:t>
            </w:r>
          </w:p>
        </w:tc>
        <w:tc>
          <w:tcPr>
            <w:tcW w:w="1267" w:type="dxa"/>
            <w:gridSpan w:val="3"/>
          </w:tcPr>
          <w:p w14:paraId="7C30156F" w14:textId="77777777" w:rsidR="008C2F46" w:rsidRPr="00501480" w:rsidRDefault="008C2F46" w:rsidP="002B27BF">
            <w:pPr>
              <w:pStyle w:val="TAH"/>
            </w:pPr>
            <w:r>
              <w:t>2000 MHz</w:t>
            </w:r>
          </w:p>
        </w:tc>
      </w:tr>
      <w:tr w:rsidR="008C2F46" w:rsidRPr="00501480" w14:paraId="483517D0" w14:textId="77777777" w:rsidTr="00975811">
        <w:trPr>
          <w:gridAfter w:val="1"/>
          <w:wAfter w:w="7" w:type="dxa"/>
          <w:trHeight w:val="833"/>
          <w:jc w:val="center"/>
        </w:trPr>
        <w:tc>
          <w:tcPr>
            <w:tcW w:w="1628" w:type="dxa"/>
            <w:vAlign w:val="center"/>
          </w:tcPr>
          <w:p w14:paraId="04DC7EB2" w14:textId="77777777" w:rsidR="008C2F46" w:rsidRPr="00501480" w:rsidRDefault="008C2F46" w:rsidP="002B27BF">
            <w:pPr>
              <w:pStyle w:val="TAL"/>
            </w:pPr>
            <w:r w:rsidRPr="00501480">
              <w:t>Power in Transmission Bandwidth Configuration</w:t>
            </w:r>
          </w:p>
        </w:tc>
        <w:tc>
          <w:tcPr>
            <w:tcW w:w="742" w:type="dxa"/>
          </w:tcPr>
          <w:p w14:paraId="19F5137C" w14:textId="77777777" w:rsidR="008C2F46" w:rsidRPr="00501480" w:rsidRDefault="008C2F46" w:rsidP="002B27BF">
            <w:pPr>
              <w:pStyle w:val="TAC"/>
            </w:pPr>
            <w:r w:rsidRPr="00501480">
              <w:t>dBm</w:t>
            </w:r>
          </w:p>
        </w:tc>
        <w:tc>
          <w:tcPr>
            <w:tcW w:w="8529" w:type="dxa"/>
            <w:gridSpan w:val="8"/>
          </w:tcPr>
          <w:p w14:paraId="69F944F3" w14:textId="77777777" w:rsidR="008C2F46" w:rsidRPr="00501480" w:rsidRDefault="008C2F46" w:rsidP="002B27BF">
            <w:pPr>
              <w:pStyle w:val="TAC"/>
            </w:pPr>
            <w:r w:rsidRPr="00501480">
              <w:t>REFSENS + 14 dB</w:t>
            </w:r>
          </w:p>
          <w:p w14:paraId="1AD7145E" w14:textId="77777777" w:rsidR="008C2F46" w:rsidRPr="00501480" w:rsidRDefault="008C2F46" w:rsidP="002B27BF">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2B27BF">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2B27BF">
            <w:pPr>
              <w:pStyle w:val="TAC"/>
            </w:pPr>
            <w:r w:rsidRPr="00501480">
              <w:t>MHz</w:t>
            </w:r>
          </w:p>
        </w:tc>
        <w:tc>
          <w:tcPr>
            <w:tcW w:w="1135" w:type="dxa"/>
          </w:tcPr>
          <w:p w14:paraId="2D461B4E" w14:textId="77777777" w:rsidR="008C2F46" w:rsidRPr="00501480" w:rsidRDefault="008C2F46" w:rsidP="002B27BF">
            <w:pPr>
              <w:pStyle w:val="TAC"/>
            </w:pPr>
            <w:r w:rsidRPr="00501480">
              <w:t>50</w:t>
            </w:r>
          </w:p>
        </w:tc>
        <w:tc>
          <w:tcPr>
            <w:tcW w:w="1267" w:type="dxa"/>
          </w:tcPr>
          <w:p w14:paraId="75923881" w14:textId="77777777" w:rsidR="008C2F46" w:rsidRPr="00501480" w:rsidRDefault="008C2F46" w:rsidP="002B27BF">
            <w:pPr>
              <w:pStyle w:val="TAC"/>
            </w:pPr>
            <w:r w:rsidRPr="00501480">
              <w:t>100</w:t>
            </w:r>
          </w:p>
        </w:tc>
        <w:tc>
          <w:tcPr>
            <w:tcW w:w="990" w:type="dxa"/>
          </w:tcPr>
          <w:p w14:paraId="058E9D69" w14:textId="77777777" w:rsidR="008C2F46" w:rsidRPr="00501480" w:rsidRDefault="008C2F46" w:rsidP="002B27BF">
            <w:pPr>
              <w:pStyle w:val="TAC"/>
            </w:pPr>
            <w:r w:rsidRPr="00501480">
              <w:t>200</w:t>
            </w:r>
          </w:p>
        </w:tc>
        <w:tc>
          <w:tcPr>
            <w:tcW w:w="1267" w:type="dxa"/>
          </w:tcPr>
          <w:p w14:paraId="4B397207" w14:textId="77777777" w:rsidR="008C2F46" w:rsidRPr="00501480" w:rsidRDefault="008C2F46" w:rsidP="002B27BF">
            <w:pPr>
              <w:pStyle w:val="TAC"/>
            </w:pPr>
            <w:r w:rsidRPr="00501480">
              <w:t>400</w:t>
            </w:r>
          </w:p>
        </w:tc>
        <w:tc>
          <w:tcPr>
            <w:tcW w:w="1260" w:type="dxa"/>
          </w:tcPr>
          <w:p w14:paraId="75D848D0" w14:textId="77777777" w:rsidR="008C2F46" w:rsidRPr="00501480" w:rsidRDefault="008C2F46" w:rsidP="002B27BF">
            <w:pPr>
              <w:pStyle w:val="TAC"/>
            </w:pPr>
            <w:r>
              <w:t>800</w:t>
            </w:r>
          </w:p>
        </w:tc>
        <w:tc>
          <w:tcPr>
            <w:tcW w:w="1350" w:type="dxa"/>
          </w:tcPr>
          <w:p w14:paraId="056E3E57" w14:textId="77777777" w:rsidR="008C2F46" w:rsidRPr="00501480" w:rsidRDefault="008C2F46" w:rsidP="002B27BF">
            <w:pPr>
              <w:pStyle w:val="TAC"/>
            </w:pPr>
            <w:r>
              <w:t>1600</w:t>
            </w:r>
          </w:p>
        </w:tc>
        <w:tc>
          <w:tcPr>
            <w:tcW w:w="1267" w:type="dxa"/>
            <w:gridSpan w:val="3"/>
          </w:tcPr>
          <w:p w14:paraId="715A3CEF" w14:textId="77777777" w:rsidR="008C2F46" w:rsidRPr="00501480" w:rsidRDefault="008C2F46" w:rsidP="002B27BF">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2B27BF">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2B27BF">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2B27BF">
            <w:pPr>
              <w:pStyle w:val="TAC"/>
            </w:pPr>
            <w:r w:rsidRPr="00501480">
              <w:t>dBm</w:t>
            </w:r>
          </w:p>
        </w:tc>
        <w:tc>
          <w:tcPr>
            <w:tcW w:w="1135" w:type="dxa"/>
          </w:tcPr>
          <w:p w14:paraId="53B40D1E" w14:textId="77777777" w:rsidR="008C2F46" w:rsidRPr="00501480" w:rsidRDefault="008C2F46" w:rsidP="002B27BF">
            <w:pPr>
              <w:pStyle w:val="TAC"/>
            </w:pPr>
            <w:r w:rsidRPr="00501480">
              <w:t>REFSENS + 35.5 dB</w:t>
            </w:r>
          </w:p>
        </w:tc>
        <w:tc>
          <w:tcPr>
            <w:tcW w:w="1267" w:type="dxa"/>
          </w:tcPr>
          <w:p w14:paraId="3D6818A2" w14:textId="77777777" w:rsidR="008C2F46" w:rsidRPr="00501480" w:rsidRDefault="008C2F46" w:rsidP="002B27BF">
            <w:pPr>
              <w:pStyle w:val="TAC"/>
            </w:pPr>
            <w:r w:rsidRPr="00501480">
              <w:t>REFSENS + 35.5 dB</w:t>
            </w:r>
          </w:p>
        </w:tc>
        <w:tc>
          <w:tcPr>
            <w:tcW w:w="990" w:type="dxa"/>
          </w:tcPr>
          <w:p w14:paraId="5D85C56F" w14:textId="77777777" w:rsidR="008C2F46" w:rsidRPr="00501480" w:rsidRDefault="008C2F46" w:rsidP="002B27BF">
            <w:pPr>
              <w:pStyle w:val="TAC"/>
            </w:pPr>
            <w:r w:rsidRPr="00501480">
              <w:t>REFSENS + 35.5 dB</w:t>
            </w:r>
          </w:p>
        </w:tc>
        <w:tc>
          <w:tcPr>
            <w:tcW w:w="1267" w:type="dxa"/>
          </w:tcPr>
          <w:p w14:paraId="6FF41135" w14:textId="77777777" w:rsidR="008C2F46" w:rsidRPr="00501480" w:rsidRDefault="008C2F46" w:rsidP="002B27BF">
            <w:pPr>
              <w:pStyle w:val="TAC"/>
            </w:pPr>
            <w:r w:rsidRPr="00501480">
              <w:t>REFSENS + 35.5 dB</w:t>
            </w:r>
          </w:p>
        </w:tc>
        <w:tc>
          <w:tcPr>
            <w:tcW w:w="1260" w:type="dxa"/>
          </w:tcPr>
          <w:p w14:paraId="01450EF3" w14:textId="77777777" w:rsidR="008C2F46" w:rsidRPr="00501480" w:rsidRDefault="008C2F46" w:rsidP="002B27BF">
            <w:pPr>
              <w:pStyle w:val="TAC"/>
            </w:pPr>
            <w:r>
              <w:t>N/A</w:t>
            </w:r>
          </w:p>
        </w:tc>
        <w:tc>
          <w:tcPr>
            <w:tcW w:w="1350" w:type="dxa"/>
          </w:tcPr>
          <w:p w14:paraId="515B3AF2" w14:textId="77777777" w:rsidR="008C2F46" w:rsidRPr="00501480" w:rsidRDefault="008C2F46" w:rsidP="002B27BF">
            <w:pPr>
              <w:pStyle w:val="TAC"/>
            </w:pPr>
            <w:r>
              <w:t>N/A</w:t>
            </w:r>
          </w:p>
        </w:tc>
        <w:tc>
          <w:tcPr>
            <w:tcW w:w="1267" w:type="dxa"/>
            <w:gridSpan w:val="3"/>
          </w:tcPr>
          <w:p w14:paraId="33F1385F" w14:textId="77777777" w:rsidR="008C2F46" w:rsidRPr="00501480" w:rsidRDefault="008C2F46" w:rsidP="002B27BF">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2B27BF">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2B27BF">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2B27BF">
            <w:pPr>
              <w:pStyle w:val="TAC"/>
            </w:pPr>
            <w:r w:rsidRPr="00501480">
              <w:t>dBm</w:t>
            </w:r>
          </w:p>
        </w:tc>
        <w:tc>
          <w:tcPr>
            <w:tcW w:w="1135" w:type="dxa"/>
          </w:tcPr>
          <w:p w14:paraId="04F5AC62" w14:textId="77777777" w:rsidR="008C2F46" w:rsidRPr="00501480" w:rsidRDefault="008C2F46" w:rsidP="002B27BF">
            <w:pPr>
              <w:pStyle w:val="TAC"/>
            </w:pPr>
            <w:r w:rsidRPr="00501480">
              <w:t>REFSENS + 34.5 dB</w:t>
            </w:r>
          </w:p>
        </w:tc>
        <w:tc>
          <w:tcPr>
            <w:tcW w:w="1267" w:type="dxa"/>
          </w:tcPr>
          <w:p w14:paraId="5FE2D0B0" w14:textId="77777777" w:rsidR="008C2F46" w:rsidRPr="00501480" w:rsidRDefault="008C2F46" w:rsidP="002B27BF">
            <w:pPr>
              <w:pStyle w:val="TAC"/>
            </w:pPr>
            <w:r w:rsidRPr="00501480">
              <w:t>REFSENS + 34.5 dB</w:t>
            </w:r>
          </w:p>
        </w:tc>
        <w:tc>
          <w:tcPr>
            <w:tcW w:w="990" w:type="dxa"/>
          </w:tcPr>
          <w:p w14:paraId="1B6CECC5" w14:textId="77777777" w:rsidR="008C2F46" w:rsidRPr="00501480" w:rsidRDefault="008C2F46" w:rsidP="002B27BF">
            <w:pPr>
              <w:pStyle w:val="TAC"/>
            </w:pPr>
            <w:r w:rsidRPr="00501480">
              <w:t>REFSENS + 34.5 dB</w:t>
            </w:r>
          </w:p>
        </w:tc>
        <w:tc>
          <w:tcPr>
            <w:tcW w:w="1267" w:type="dxa"/>
          </w:tcPr>
          <w:p w14:paraId="3CC40C92" w14:textId="77777777" w:rsidR="008C2F46" w:rsidRPr="00501480" w:rsidRDefault="008C2F46" w:rsidP="002B27BF">
            <w:pPr>
              <w:pStyle w:val="TAC"/>
            </w:pPr>
            <w:r w:rsidRPr="00501480">
              <w:t>REFSENS + 34.5 dB</w:t>
            </w:r>
          </w:p>
        </w:tc>
        <w:tc>
          <w:tcPr>
            <w:tcW w:w="1260" w:type="dxa"/>
          </w:tcPr>
          <w:p w14:paraId="4823100F" w14:textId="77777777" w:rsidR="008C2F46" w:rsidRPr="00501480" w:rsidRDefault="008C2F46" w:rsidP="002B27BF">
            <w:pPr>
              <w:pStyle w:val="TAC"/>
            </w:pPr>
            <w:r>
              <w:t>N/A</w:t>
            </w:r>
          </w:p>
        </w:tc>
        <w:tc>
          <w:tcPr>
            <w:tcW w:w="1350" w:type="dxa"/>
          </w:tcPr>
          <w:p w14:paraId="042BF32F" w14:textId="77777777" w:rsidR="008C2F46" w:rsidRPr="00501480" w:rsidRDefault="008C2F46" w:rsidP="002B27BF">
            <w:pPr>
              <w:pStyle w:val="TAC"/>
            </w:pPr>
            <w:r>
              <w:t>N/A</w:t>
            </w:r>
          </w:p>
        </w:tc>
        <w:tc>
          <w:tcPr>
            <w:tcW w:w="1267" w:type="dxa"/>
            <w:gridSpan w:val="3"/>
          </w:tcPr>
          <w:p w14:paraId="251CFC7C" w14:textId="77777777" w:rsidR="008C2F46" w:rsidRPr="00501480" w:rsidRDefault="008C2F46" w:rsidP="002B27BF">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2B27BF">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2B27BF">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2B27BF">
            <w:pPr>
              <w:pStyle w:val="TAC"/>
            </w:pPr>
            <w:r>
              <w:t>dBm</w:t>
            </w:r>
          </w:p>
        </w:tc>
        <w:tc>
          <w:tcPr>
            <w:tcW w:w="1135" w:type="dxa"/>
          </w:tcPr>
          <w:p w14:paraId="63CE04DC" w14:textId="77777777" w:rsidR="008C2F46" w:rsidRPr="00501480" w:rsidRDefault="008C2F46" w:rsidP="002B27BF">
            <w:pPr>
              <w:pStyle w:val="TAC"/>
            </w:pPr>
            <w:r>
              <w:t>N/A</w:t>
            </w:r>
          </w:p>
        </w:tc>
        <w:tc>
          <w:tcPr>
            <w:tcW w:w="1267" w:type="dxa"/>
          </w:tcPr>
          <w:p w14:paraId="719D5053" w14:textId="77777777" w:rsidR="008C2F46" w:rsidRPr="00501480" w:rsidRDefault="008C2F46" w:rsidP="002B27BF">
            <w:pPr>
              <w:pStyle w:val="TAC"/>
            </w:pPr>
            <w:r w:rsidRPr="00501480">
              <w:t>REFSENS + 3</w:t>
            </w:r>
            <w:r>
              <w:t>3</w:t>
            </w:r>
            <w:r w:rsidRPr="00501480">
              <w:t>.5 dB</w:t>
            </w:r>
          </w:p>
        </w:tc>
        <w:tc>
          <w:tcPr>
            <w:tcW w:w="990" w:type="dxa"/>
          </w:tcPr>
          <w:p w14:paraId="3B1F6947" w14:textId="77777777" w:rsidR="008C2F46" w:rsidRPr="00501480" w:rsidRDefault="008C2F46" w:rsidP="002B27BF">
            <w:pPr>
              <w:pStyle w:val="TAC"/>
            </w:pPr>
            <w:r>
              <w:t>N/A</w:t>
            </w:r>
          </w:p>
        </w:tc>
        <w:tc>
          <w:tcPr>
            <w:tcW w:w="1267" w:type="dxa"/>
          </w:tcPr>
          <w:p w14:paraId="3F169CA3" w14:textId="77777777" w:rsidR="008C2F46" w:rsidRPr="00501480" w:rsidRDefault="008C2F46" w:rsidP="002B27BF">
            <w:pPr>
              <w:pStyle w:val="TAC"/>
            </w:pPr>
            <w:r w:rsidRPr="00501480">
              <w:t>REFSENS + 3</w:t>
            </w:r>
            <w:r w:rsidRPr="00421CF6">
              <w:t>3</w:t>
            </w:r>
            <w:r w:rsidRPr="00501480">
              <w:t>.5 dB</w:t>
            </w:r>
          </w:p>
        </w:tc>
        <w:tc>
          <w:tcPr>
            <w:tcW w:w="1260" w:type="dxa"/>
          </w:tcPr>
          <w:p w14:paraId="6183FCDE" w14:textId="77777777" w:rsidR="008C2F46" w:rsidRPr="00501480" w:rsidRDefault="008C2F46" w:rsidP="002B27BF">
            <w:pPr>
              <w:pStyle w:val="TAC"/>
            </w:pPr>
            <w:r w:rsidRPr="00501480">
              <w:t>REFSENS + 3</w:t>
            </w:r>
            <w:r w:rsidRPr="00421CF6">
              <w:t>3</w:t>
            </w:r>
            <w:r w:rsidRPr="00501480">
              <w:t>.5 dB</w:t>
            </w:r>
          </w:p>
        </w:tc>
        <w:tc>
          <w:tcPr>
            <w:tcW w:w="1350" w:type="dxa"/>
          </w:tcPr>
          <w:p w14:paraId="1F88C0D2" w14:textId="77777777" w:rsidR="008C2F46" w:rsidRPr="00501480" w:rsidRDefault="008C2F46" w:rsidP="002B27BF">
            <w:pPr>
              <w:pStyle w:val="TAC"/>
            </w:pPr>
            <w:r w:rsidRPr="00501480">
              <w:t>REFSENS + 3</w:t>
            </w:r>
            <w:r w:rsidRPr="00421CF6">
              <w:t>3</w:t>
            </w:r>
            <w:r w:rsidRPr="00501480">
              <w:t>.5 dB</w:t>
            </w:r>
          </w:p>
        </w:tc>
        <w:tc>
          <w:tcPr>
            <w:tcW w:w="1267" w:type="dxa"/>
            <w:gridSpan w:val="3"/>
          </w:tcPr>
          <w:p w14:paraId="5C59E88B" w14:textId="77777777" w:rsidR="008C2F46" w:rsidRPr="00501480" w:rsidRDefault="008C2F46" w:rsidP="002B27BF">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4410D744" w:rsidR="008C2F46" w:rsidRPr="00501480" w:rsidRDefault="00761C0F" w:rsidP="002B27BF">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2B27BF">
            <w:pPr>
              <w:pStyle w:val="TAC"/>
            </w:pPr>
            <w:r w:rsidRPr="00501480">
              <w:t>MHz</w:t>
            </w:r>
          </w:p>
        </w:tc>
        <w:tc>
          <w:tcPr>
            <w:tcW w:w="1135" w:type="dxa"/>
          </w:tcPr>
          <w:p w14:paraId="5115874F" w14:textId="77777777" w:rsidR="008C2F46" w:rsidRPr="00501480" w:rsidRDefault="008C2F46" w:rsidP="002B27BF">
            <w:pPr>
              <w:pStyle w:val="TAC"/>
            </w:pPr>
            <w:r w:rsidRPr="00501480">
              <w:t>≤ -100 &amp; ≥ 100</w:t>
            </w:r>
          </w:p>
          <w:p w14:paraId="41F4B385" w14:textId="77777777" w:rsidR="008C2F46" w:rsidRPr="00501480" w:rsidRDefault="008C2F46" w:rsidP="002B27BF">
            <w:pPr>
              <w:pStyle w:val="TAC"/>
            </w:pPr>
            <w:r w:rsidRPr="00501480">
              <w:t>NOTE 5</w:t>
            </w:r>
          </w:p>
        </w:tc>
        <w:tc>
          <w:tcPr>
            <w:tcW w:w="1267" w:type="dxa"/>
          </w:tcPr>
          <w:p w14:paraId="6397DCA4" w14:textId="77777777" w:rsidR="008C2F46" w:rsidRPr="00501480" w:rsidRDefault="008C2F46" w:rsidP="002B27BF">
            <w:pPr>
              <w:pStyle w:val="TAC"/>
            </w:pPr>
            <w:r w:rsidRPr="00501480">
              <w:t>≤ -200 &amp; ≥ 200</w:t>
            </w:r>
          </w:p>
          <w:p w14:paraId="53F86BEC" w14:textId="77777777" w:rsidR="008C2F46" w:rsidRPr="00501480" w:rsidRDefault="008C2F46" w:rsidP="002B27BF">
            <w:pPr>
              <w:pStyle w:val="TAC"/>
            </w:pPr>
            <w:r w:rsidRPr="00501480">
              <w:t>NOTE 5</w:t>
            </w:r>
          </w:p>
        </w:tc>
        <w:tc>
          <w:tcPr>
            <w:tcW w:w="990" w:type="dxa"/>
          </w:tcPr>
          <w:p w14:paraId="7C512F99" w14:textId="77777777" w:rsidR="008C2F46" w:rsidRPr="00501480" w:rsidRDefault="008C2F46" w:rsidP="002B27BF">
            <w:pPr>
              <w:pStyle w:val="TAC"/>
            </w:pPr>
            <w:r w:rsidRPr="00501480">
              <w:t>≤ -400 &amp; ≥ 400</w:t>
            </w:r>
          </w:p>
          <w:p w14:paraId="519BEBE1" w14:textId="77777777" w:rsidR="008C2F46" w:rsidRPr="00501480" w:rsidRDefault="008C2F46" w:rsidP="002B27BF">
            <w:pPr>
              <w:pStyle w:val="TAC"/>
            </w:pPr>
            <w:r w:rsidRPr="00501480">
              <w:t>NOTE 5</w:t>
            </w:r>
          </w:p>
        </w:tc>
        <w:tc>
          <w:tcPr>
            <w:tcW w:w="1267" w:type="dxa"/>
          </w:tcPr>
          <w:p w14:paraId="65B4F4C5" w14:textId="77777777" w:rsidR="008C2F46" w:rsidRPr="00501480" w:rsidRDefault="008C2F46" w:rsidP="002B27BF">
            <w:pPr>
              <w:pStyle w:val="TAC"/>
            </w:pPr>
            <w:r w:rsidRPr="00501480">
              <w:t>≤ -800 &amp; ≥ 800</w:t>
            </w:r>
          </w:p>
          <w:p w14:paraId="6A1F2831" w14:textId="77777777" w:rsidR="008C2F46" w:rsidRPr="00501480" w:rsidRDefault="008C2F46" w:rsidP="002B27BF">
            <w:pPr>
              <w:pStyle w:val="TAC"/>
            </w:pPr>
            <w:r w:rsidRPr="00501480">
              <w:t>NOTE 5</w:t>
            </w:r>
          </w:p>
        </w:tc>
        <w:tc>
          <w:tcPr>
            <w:tcW w:w="1260" w:type="dxa"/>
          </w:tcPr>
          <w:p w14:paraId="4855DEF4" w14:textId="77777777" w:rsidR="008C2F46" w:rsidRDefault="008C2F46" w:rsidP="002B27BF">
            <w:pPr>
              <w:pStyle w:val="TAC"/>
            </w:pPr>
            <w:r w:rsidRPr="00501480">
              <w:t>≤ -</w:t>
            </w:r>
            <w:r>
              <w:t>16</w:t>
            </w:r>
            <w:r w:rsidRPr="00501480">
              <w:t xml:space="preserve">00 &amp; ≥ </w:t>
            </w:r>
            <w:r>
              <w:t>16</w:t>
            </w:r>
            <w:r w:rsidRPr="00501480">
              <w:t>00</w:t>
            </w:r>
          </w:p>
          <w:p w14:paraId="215719D9" w14:textId="77777777" w:rsidR="008C2F46" w:rsidRPr="00501480" w:rsidRDefault="008C2F46" w:rsidP="002B27BF">
            <w:pPr>
              <w:pStyle w:val="TAC"/>
            </w:pPr>
            <w:r w:rsidRPr="00501480">
              <w:t>NOTE 5</w:t>
            </w:r>
          </w:p>
        </w:tc>
        <w:tc>
          <w:tcPr>
            <w:tcW w:w="1350" w:type="dxa"/>
          </w:tcPr>
          <w:p w14:paraId="25876031" w14:textId="77777777" w:rsidR="008C2F46" w:rsidRPr="00501480" w:rsidRDefault="008C2F46" w:rsidP="002B27BF">
            <w:pPr>
              <w:pStyle w:val="TAC"/>
            </w:pPr>
            <w:r w:rsidRPr="00501480">
              <w:t>≤ -</w:t>
            </w:r>
            <w:r>
              <w:t>32</w:t>
            </w:r>
            <w:r w:rsidRPr="00501480">
              <w:t xml:space="preserve">00 &amp; ≥ </w:t>
            </w:r>
            <w:r>
              <w:t>32</w:t>
            </w:r>
            <w:r w:rsidRPr="00501480">
              <w:t>00</w:t>
            </w:r>
          </w:p>
        </w:tc>
        <w:tc>
          <w:tcPr>
            <w:tcW w:w="1267" w:type="dxa"/>
            <w:gridSpan w:val="3"/>
          </w:tcPr>
          <w:p w14:paraId="558200C8" w14:textId="77777777" w:rsidR="008C2F46" w:rsidRPr="00501480" w:rsidRDefault="008C2F46" w:rsidP="002B27BF">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2B27BF">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2B27BF">
            <w:pPr>
              <w:pStyle w:val="TAC"/>
            </w:pPr>
            <w:r w:rsidRPr="00501480">
              <w:t>MHz</w:t>
            </w:r>
          </w:p>
        </w:tc>
        <w:tc>
          <w:tcPr>
            <w:tcW w:w="1135" w:type="dxa"/>
          </w:tcPr>
          <w:p w14:paraId="57C067A3"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2B27BF">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2B27BF">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gridSpan w:val="3"/>
          </w:tcPr>
          <w:p w14:paraId="5D128453"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2B27BF">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gridAfter w:val="2"/>
          <w:wAfter w:w="14" w:type="dxa"/>
          <w:trHeight w:val="400"/>
          <w:jc w:val="center"/>
        </w:trPr>
        <w:tc>
          <w:tcPr>
            <w:tcW w:w="10892" w:type="dxa"/>
            <w:gridSpan w:val="9"/>
          </w:tcPr>
          <w:p w14:paraId="6AFAAEE9" w14:textId="77777777" w:rsidR="008C2F46" w:rsidRPr="00501480" w:rsidRDefault="008C2F46" w:rsidP="002B27BF">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2B27BF">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2B27BF">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5997A028" w:rsidR="008C2F46" w:rsidRPr="00501480" w:rsidRDefault="00761C0F" w:rsidP="002B27BF">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28E7FCB8" w:rsidR="008C2F46" w:rsidRPr="00501480" w:rsidRDefault="00761C0F" w:rsidP="002B27BF">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2B27BF">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2B27BF">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0108" w:name="_Toc114537319"/>
      <w:bookmarkStart w:id="10109" w:name="_Toc115257587"/>
      <w:bookmarkStart w:id="10110" w:name="_Toc123086907"/>
      <w:bookmarkStart w:id="10111" w:name="_Toc123088642"/>
      <w:bookmarkStart w:id="10112" w:name="_Toc124298298"/>
      <w:bookmarkStart w:id="10113" w:name="_Toc130575049"/>
      <w:bookmarkStart w:id="10114" w:name="_Toc131767459"/>
      <w:bookmarkStart w:id="10115" w:name="_Toc138888045"/>
      <w:bookmarkStart w:id="10116" w:name="_Toc145920248"/>
      <w:r w:rsidRPr="00C04A08">
        <w:lastRenderedPageBreak/>
        <w:t>7.6.3</w:t>
      </w:r>
      <w:r w:rsidRPr="00C04A08">
        <w:tab/>
        <w:t>Void</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1734BF7D" w14:textId="77777777" w:rsidR="00842EF7" w:rsidRPr="00C04A08" w:rsidRDefault="00842EF7" w:rsidP="00842EF7">
      <w:pPr>
        <w:pStyle w:val="Heading2"/>
      </w:pPr>
      <w:bookmarkStart w:id="10117" w:name="_Toc21340964"/>
      <w:bookmarkStart w:id="10118" w:name="_Toc29805412"/>
      <w:bookmarkStart w:id="10119" w:name="_Toc36456621"/>
      <w:bookmarkStart w:id="10120" w:name="_Toc36469719"/>
      <w:bookmarkStart w:id="10121" w:name="_Toc37254134"/>
      <w:bookmarkStart w:id="10122" w:name="_Toc37322992"/>
      <w:bookmarkStart w:id="10123" w:name="_Toc37324398"/>
      <w:bookmarkStart w:id="10124" w:name="_Toc45889922"/>
      <w:bookmarkStart w:id="10125" w:name="_Toc52196602"/>
      <w:bookmarkStart w:id="10126" w:name="_Toc52197582"/>
      <w:bookmarkStart w:id="10127" w:name="_Toc53173305"/>
      <w:bookmarkStart w:id="10128" w:name="_Toc53173674"/>
      <w:bookmarkStart w:id="10129" w:name="_Toc61119676"/>
      <w:bookmarkStart w:id="10130" w:name="_Toc61120058"/>
      <w:bookmarkStart w:id="10131" w:name="_Toc67926129"/>
      <w:bookmarkStart w:id="10132" w:name="_Toc75273767"/>
      <w:bookmarkStart w:id="10133" w:name="_Toc76510667"/>
      <w:bookmarkStart w:id="10134" w:name="_Toc83129824"/>
      <w:bookmarkStart w:id="10135" w:name="_Toc90591356"/>
      <w:bookmarkStart w:id="10136" w:name="_Toc98864415"/>
      <w:bookmarkStart w:id="10137" w:name="_Toc99733664"/>
      <w:bookmarkStart w:id="10138" w:name="_Toc106577569"/>
      <w:bookmarkStart w:id="10139" w:name="_Toc114537320"/>
      <w:bookmarkStart w:id="10140" w:name="_Toc115257588"/>
      <w:bookmarkStart w:id="10141" w:name="_Toc123086908"/>
      <w:bookmarkStart w:id="10142" w:name="_Toc123088643"/>
      <w:bookmarkStart w:id="10143" w:name="_Toc124298299"/>
      <w:bookmarkStart w:id="10144" w:name="_Toc130575050"/>
      <w:bookmarkStart w:id="10145" w:name="_Toc131767460"/>
      <w:bookmarkStart w:id="10146" w:name="_Toc138888046"/>
      <w:bookmarkStart w:id="10147" w:name="_Toc145920249"/>
      <w:r w:rsidRPr="00C04A08">
        <w:t>7.6A</w:t>
      </w:r>
      <w:r w:rsidRPr="00C04A08">
        <w:tab/>
        <w:t xml:space="preserve">Blocking characteristics for </w:t>
      </w:r>
      <w:r w:rsidR="004963EA" w:rsidRPr="00C04A08">
        <w:t xml:space="preserve">DL </w:t>
      </w:r>
      <w:r w:rsidRPr="00C04A08">
        <w:t>CA</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5DA2E837" w14:textId="77777777" w:rsidR="00842EF7" w:rsidRPr="00C04A08" w:rsidRDefault="00842EF7" w:rsidP="00842EF7">
      <w:pPr>
        <w:pStyle w:val="Heading3"/>
      </w:pPr>
      <w:bookmarkStart w:id="10148" w:name="_Toc21340965"/>
      <w:bookmarkStart w:id="10149" w:name="_Toc29805413"/>
      <w:bookmarkStart w:id="10150" w:name="_Toc36456622"/>
      <w:bookmarkStart w:id="10151" w:name="_Toc36469720"/>
      <w:bookmarkStart w:id="10152" w:name="_Toc37254135"/>
      <w:bookmarkStart w:id="10153" w:name="_Toc37322993"/>
      <w:bookmarkStart w:id="10154" w:name="_Toc37324399"/>
      <w:bookmarkStart w:id="10155" w:name="_Toc45889923"/>
      <w:bookmarkStart w:id="10156" w:name="_Toc52196603"/>
      <w:bookmarkStart w:id="10157" w:name="_Toc52197583"/>
      <w:bookmarkStart w:id="10158" w:name="_Toc53173306"/>
      <w:bookmarkStart w:id="10159" w:name="_Toc53173675"/>
      <w:bookmarkStart w:id="10160" w:name="_Toc61119677"/>
      <w:bookmarkStart w:id="10161" w:name="_Toc61120059"/>
      <w:bookmarkStart w:id="10162" w:name="_Toc67926130"/>
      <w:bookmarkStart w:id="10163" w:name="_Toc75273768"/>
      <w:bookmarkStart w:id="10164" w:name="_Toc76510668"/>
      <w:bookmarkStart w:id="10165" w:name="_Toc83129825"/>
      <w:bookmarkStart w:id="10166" w:name="_Toc90591357"/>
      <w:bookmarkStart w:id="10167" w:name="_Toc98864416"/>
      <w:bookmarkStart w:id="10168" w:name="_Toc99733665"/>
      <w:bookmarkStart w:id="10169" w:name="_Toc106577570"/>
      <w:bookmarkStart w:id="10170" w:name="_Toc114537321"/>
      <w:bookmarkStart w:id="10171" w:name="_Toc115257589"/>
      <w:bookmarkStart w:id="10172" w:name="_Toc123086909"/>
      <w:bookmarkStart w:id="10173" w:name="_Toc123088644"/>
      <w:bookmarkStart w:id="10174" w:name="_Toc124298300"/>
      <w:bookmarkStart w:id="10175" w:name="_Toc130575051"/>
      <w:bookmarkStart w:id="10176" w:name="_Toc131767461"/>
      <w:bookmarkStart w:id="10177" w:name="_Toc138888047"/>
      <w:bookmarkStart w:id="10178" w:name="_Toc145920250"/>
      <w:r w:rsidRPr="00C04A08">
        <w:t>7.6A.1</w:t>
      </w:r>
      <w:r w:rsidRPr="00C04A08">
        <w:tab/>
        <w:t>General</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4DB36AF7" w14:textId="77777777" w:rsidR="00842EF7" w:rsidRPr="00C04A08" w:rsidRDefault="00842EF7" w:rsidP="00842EF7">
      <w:pPr>
        <w:pStyle w:val="Heading3"/>
      </w:pPr>
      <w:bookmarkStart w:id="10179" w:name="_Toc21340966"/>
      <w:bookmarkStart w:id="10180" w:name="_Toc29805414"/>
      <w:bookmarkStart w:id="10181" w:name="_Toc36456623"/>
      <w:bookmarkStart w:id="10182" w:name="_Toc36469721"/>
      <w:bookmarkStart w:id="10183" w:name="_Toc37254136"/>
      <w:bookmarkStart w:id="10184" w:name="_Toc37322994"/>
      <w:bookmarkStart w:id="10185" w:name="_Toc37324400"/>
      <w:bookmarkStart w:id="10186" w:name="_Toc45889924"/>
      <w:bookmarkStart w:id="10187" w:name="_Toc52196604"/>
      <w:bookmarkStart w:id="10188" w:name="_Toc52197584"/>
      <w:bookmarkStart w:id="10189" w:name="_Toc53173307"/>
      <w:bookmarkStart w:id="10190" w:name="_Toc53173676"/>
      <w:bookmarkStart w:id="10191" w:name="_Toc61119678"/>
      <w:bookmarkStart w:id="10192" w:name="_Toc61120060"/>
      <w:bookmarkStart w:id="10193" w:name="_Toc67926131"/>
      <w:bookmarkStart w:id="10194" w:name="_Toc75273769"/>
      <w:bookmarkStart w:id="10195" w:name="_Toc76510669"/>
      <w:bookmarkStart w:id="10196" w:name="_Toc83129826"/>
      <w:bookmarkStart w:id="10197" w:name="_Toc90591358"/>
      <w:bookmarkStart w:id="10198" w:name="_Toc98864417"/>
      <w:bookmarkStart w:id="10199" w:name="_Toc99733666"/>
      <w:bookmarkStart w:id="10200" w:name="_Toc106577571"/>
      <w:bookmarkStart w:id="10201" w:name="_Toc114537322"/>
      <w:bookmarkStart w:id="10202" w:name="_Toc115257590"/>
      <w:bookmarkStart w:id="10203" w:name="_Toc123086910"/>
      <w:bookmarkStart w:id="10204" w:name="_Toc123088645"/>
      <w:bookmarkStart w:id="10205" w:name="_Toc124298301"/>
      <w:bookmarkStart w:id="10206" w:name="_Toc130575052"/>
      <w:bookmarkStart w:id="10207" w:name="_Toc131767462"/>
      <w:bookmarkStart w:id="10208" w:name="_Toc138888048"/>
      <w:bookmarkStart w:id="10209" w:name="_Toc145920251"/>
      <w:r w:rsidRPr="00C04A08">
        <w:t>7.6A.2</w:t>
      </w:r>
      <w:r w:rsidRPr="00C04A08">
        <w:tab/>
        <w:t>In-band blocking</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254689">
      <w:pPr>
        <w:keepNext/>
        <w:keepLines/>
        <w:spacing w:before="60"/>
        <w:jc w:val="center"/>
        <w:rPr>
          <w:rFonts w:ascii="Arial" w:eastAsia="Malgun Gothic" w:hAnsi="Arial"/>
          <w:b/>
        </w:rPr>
      </w:pPr>
      <w:bookmarkStart w:id="10210" w:name="_Toc37254137"/>
      <w:bookmarkStart w:id="10211" w:name="_Toc37322995"/>
      <w:bookmarkStart w:id="10212" w:name="_Toc37324401"/>
      <w:bookmarkStart w:id="10213" w:name="_Toc45889925"/>
      <w:bookmarkStart w:id="10214" w:name="_Toc52196605"/>
      <w:bookmarkStart w:id="10215" w:name="_Toc52197585"/>
      <w:bookmarkStart w:id="10216" w:name="_Toc53173308"/>
      <w:bookmarkStart w:id="10217" w:name="_Toc53173677"/>
      <w:bookmarkStart w:id="10218" w:name="_Toc61119679"/>
      <w:bookmarkStart w:id="10219" w:name="_Toc61120061"/>
      <w:bookmarkStart w:id="10220" w:name="_Toc67926132"/>
      <w:bookmarkStart w:id="10221" w:name="_Toc75273770"/>
      <w:bookmarkStart w:id="10222" w:name="_Toc76510670"/>
      <w:bookmarkStart w:id="10223" w:name="_Toc83129827"/>
      <w:bookmarkStart w:id="10224" w:name="_Toc90591359"/>
      <w:bookmarkStart w:id="10225" w:name="_Toc98864418"/>
      <w:bookmarkStart w:id="10226" w:name="_Toc99733667"/>
      <w:bookmarkStart w:id="10227" w:name="_Toc106577572"/>
      <w:r w:rsidRPr="002827A5">
        <w:rPr>
          <w:rFonts w:ascii="Arial" w:eastAsia="Malgun Gothic" w:hAnsi="Arial"/>
          <w:b/>
        </w:rPr>
        <w:t xml:space="preserve">Table </w:t>
      </w:r>
      <w:r w:rsidRPr="002827A5">
        <w:rPr>
          <w:rFonts w:ascii="Arial" w:eastAsia="MS Mincho" w:hAnsi="Arial"/>
          <w:b/>
        </w:rPr>
        <w:t>7.6A.2.1-1</w:t>
      </w:r>
      <w:r w:rsidRPr="002827A5">
        <w:rPr>
          <w:rFonts w:ascii="Arial" w:eastAsia="Malgun Gothic" w:hAnsi="Arial"/>
          <w:b/>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2B27BF">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2B27BF">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2B27BF">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2B27BF">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2B27BF">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2B27BF">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2B27BF">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2B27BF">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2B27BF">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2B27BF">
            <w:pPr>
              <w:pStyle w:val="TAL"/>
            </w:pPr>
            <w:r w:rsidRPr="002827A5">
              <w:t>Pinterferer for band</w:t>
            </w:r>
            <w:r>
              <w:t>s</w:t>
            </w:r>
            <w:r w:rsidRPr="002827A5">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2B27BF">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2B27BF">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2B27BF">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2B27BF">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2B27BF">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2B27BF">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2B27BF">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2B27BF">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32AA0BD1" w:rsidR="00254689" w:rsidRPr="002827A5" w:rsidRDefault="00761C0F" w:rsidP="002B27BF">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2B27BF">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2B27BF">
            <w:pPr>
              <w:pStyle w:val="TAC"/>
            </w:pPr>
          </w:p>
          <w:p w14:paraId="6203E4B0" w14:textId="77777777" w:rsidR="00254689" w:rsidRPr="002827A5" w:rsidRDefault="00254689" w:rsidP="002B27BF">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2B27BF">
            <w:pPr>
              <w:pStyle w:val="TAC"/>
            </w:pPr>
          </w:p>
          <w:p w14:paraId="3D33A698" w14:textId="77777777" w:rsidR="00254689" w:rsidRPr="002827A5" w:rsidRDefault="00254689" w:rsidP="002B27BF">
            <w:pPr>
              <w:pStyle w:val="TAC"/>
            </w:pPr>
            <w:r w:rsidRPr="002827A5">
              <w:t>NOTE 5</w:t>
            </w:r>
          </w:p>
          <w:p w14:paraId="018AD835" w14:textId="77777777" w:rsidR="00254689" w:rsidRPr="002827A5" w:rsidRDefault="00254689" w:rsidP="002B27BF">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2B27BF">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2B27BF">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2B27BF">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2B27BF">
            <w:pPr>
              <w:pStyle w:val="TAC"/>
            </w:pPr>
            <w:r w:rsidRPr="002827A5">
              <w:t>To</w:t>
            </w:r>
          </w:p>
          <w:p w14:paraId="304E90A0" w14:textId="77777777" w:rsidR="00254689" w:rsidRPr="002827A5" w:rsidRDefault="00254689" w:rsidP="002B27BF">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2B27BF">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2B27BF">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2B27BF">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2B27BF">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0075C5D1" w:rsidR="00254689" w:rsidRPr="002827A5" w:rsidRDefault="00761C0F" w:rsidP="002B27BF">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2B27BF">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2B27BF">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0228" w:name="_Toc114537323"/>
      <w:bookmarkStart w:id="10229" w:name="_Toc115257591"/>
      <w:bookmarkStart w:id="10230" w:name="_Toc123086911"/>
      <w:bookmarkStart w:id="10231" w:name="_Toc123088646"/>
      <w:bookmarkStart w:id="10232" w:name="_Toc124298302"/>
      <w:bookmarkStart w:id="10233" w:name="_Toc130575053"/>
      <w:bookmarkStart w:id="10234" w:name="_Toc131767463"/>
      <w:bookmarkStart w:id="10235" w:name="_Toc138888049"/>
      <w:bookmarkStart w:id="10236" w:name="_Toc145920252"/>
      <w:r w:rsidRPr="00C04A08">
        <w:t>7.6A.2.2</w:t>
      </w:r>
      <w:r w:rsidRPr="00C04A08">
        <w:tab/>
        <w:t>In-band blocking for Intra-band non-contiguous CA</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w:t>
      </w:r>
      <w:r w:rsidRPr="00C04A08">
        <w:lastRenderedPageBreak/>
        <w:t xml:space="preserve">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0237" w:name="_Toc37254138"/>
      <w:bookmarkStart w:id="10238" w:name="_Toc37322996"/>
      <w:bookmarkStart w:id="10239" w:name="_Toc37324402"/>
      <w:bookmarkStart w:id="10240" w:name="_Toc45889926"/>
      <w:bookmarkStart w:id="10241" w:name="_Toc52196606"/>
      <w:bookmarkStart w:id="10242" w:name="_Toc52197586"/>
      <w:bookmarkStart w:id="10243" w:name="_Toc53173309"/>
      <w:bookmarkStart w:id="10244" w:name="_Toc53173678"/>
      <w:bookmarkStart w:id="10245" w:name="_Toc61119680"/>
      <w:bookmarkStart w:id="10246" w:name="_Toc61120062"/>
      <w:bookmarkStart w:id="10247" w:name="_Toc67926133"/>
      <w:bookmarkStart w:id="10248" w:name="_Toc75273771"/>
      <w:bookmarkStart w:id="10249" w:name="_Toc76510671"/>
      <w:bookmarkStart w:id="10250" w:name="_Toc83129828"/>
      <w:bookmarkStart w:id="10251" w:name="_Toc90591360"/>
      <w:bookmarkStart w:id="10252" w:name="_Toc98864419"/>
      <w:bookmarkStart w:id="10253" w:name="_Toc99733668"/>
      <w:bookmarkStart w:id="10254" w:name="_Toc106577573"/>
      <w:bookmarkStart w:id="10255" w:name="_Toc114537324"/>
      <w:bookmarkStart w:id="10256" w:name="_Toc115257592"/>
      <w:bookmarkStart w:id="10257" w:name="_Toc123086912"/>
      <w:bookmarkStart w:id="10258" w:name="_Toc123088647"/>
      <w:bookmarkStart w:id="10259" w:name="_Toc124298303"/>
      <w:bookmarkStart w:id="10260" w:name="_Toc130575054"/>
      <w:bookmarkStart w:id="10261" w:name="_Toc131767464"/>
      <w:bookmarkStart w:id="10262" w:name="_Toc138888050"/>
      <w:bookmarkStart w:id="10263" w:name="_Toc145920253"/>
      <w:r w:rsidRPr="00C04A08">
        <w:t>7.6A.2.3</w:t>
      </w:r>
      <w:r w:rsidRPr="00C04A08">
        <w:tab/>
      </w:r>
      <w:r w:rsidR="0014412D" w:rsidRPr="00C04A08">
        <w:t>In-band blocking for Inter-band CA</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0264" w:name="_Toc21340967"/>
      <w:bookmarkStart w:id="10265" w:name="_Toc29805415"/>
      <w:bookmarkStart w:id="10266" w:name="_Toc36456624"/>
      <w:bookmarkStart w:id="10267" w:name="_Toc36469722"/>
      <w:bookmarkStart w:id="10268" w:name="_Toc37254139"/>
      <w:bookmarkStart w:id="10269" w:name="_Toc37322997"/>
      <w:bookmarkStart w:id="10270" w:name="_Toc37324403"/>
      <w:bookmarkStart w:id="10271" w:name="_Toc45889927"/>
      <w:bookmarkStart w:id="10272" w:name="_Toc52196607"/>
      <w:bookmarkStart w:id="10273" w:name="_Toc52197587"/>
      <w:bookmarkStart w:id="10274" w:name="_Toc53173310"/>
      <w:bookmarkStart w:id="10275" w:name="_Toc53173679"/>
      <w:bookmarkStart w:id="10276" w:name="_Toc61118947"/>
      <w:bookmarkStart w:id="10277" w:name="_Toc61119329"/>
      <w:bookmarkStart w:id="10278" w:name="_Toc67923901"/>
      <w:bookmarkStart w:id="10279" w:name="_Toc75294713"/>
      <w:bookmarkStart w:id="10280" w:name="_Toc83130440"/>
      <w:bookmarkStart w:id="10281" w:name="_Toc90590025"/>
      <w:bookmarkStart w:id="10282" w:name="_Toc98869599"/>
      <w:bookmarkStart w:id="10283" w:name="_Toc106547343"/>
      <w:bookmarkStart w:id="10284" w:name="_Toc114537325"/>
      <w:bookmarkStart w:id="10285" w:name="_Toc115257593"/>
      <w:bookmarkStart w:id="10286" w:name="_Toc123086913"/>
      <w:bookmarkStart w:id="10287" w:name="_Toc123088648"/>
      <w:bookmarkStart w:id="10288" w:name="_Toc124298304"/>
      <w:bookmarkStart w:id="10289" w:name="_Toc130575055"/>
      <w:bookmarkStart w:id="10290" w:name="_Toc131767465"/>
      <w:bookmarkStart w:id="10291" w:name="_Toc138888051"/>
      <w:bookmarkStart w:id="10292" w:name="_Toc145920254"/>
      <w:bookmarkStart w:id="10293" w:name="_Toc21340968"/>
      <w:bookmarkStart w:id="10294" w:name="_Toc29805416"/>
      <w:bookmarkStart w:id="10295" w:name="_Toc36456625"/>
      <w:bookmarkStart w:id="10296" w:name="_Toc36469723"/>
      <w:bookmarkStart w:id="10297" w:name="_Toc37254140"/>
      <w:bookmarkStart w:id="10298" w:name="_Toc37322998"/>
      <w:bookmarkStart w:id="10299" w:name="_Toc37324404"/>
      <w:bookmarkStart w:id="10300" w:name="_Toc45889928"/>
      <w:bookmarkStart w:id="10301" w:name="_Toc52196608"/>
      <w:bookmarkStart w:id="10302" w:name="_Toc52197588"/>
      <w:bookmarkStart w:id="10303" w:name="_Toc53173311"/>
      <w:bookmarkStart w:id="10304" w:name="_Toc53173680"/>
      <w:bookmarkStart w:id="10305" w:name="_Toc61119682"/>
      <w:bookmarkStart w:id="10306" w:name="_Toc61120064"/>
      <w:bookmarkStart w:id="10307" w:name="_Toc67926135"/>
      <w:bookmarkStart w:id="10308" w:name="_Toc75273773"/>
      <w:bookmarkStart w:id="10309" w:name="_Toc76510673"/>
      <w:bookmarkStart w:id="10310" w:name="_Toc83129830"/>
      <w:bookmarkStart w:id="10311" w:name="_Toc90591362"/>
      <w:bookmarkStart w:id="10312" w:name="_Toc98864421"/>
      <w:bookmarkStart w:id="10313" w:name="_Toc99733670"/>
      <w:bookmarkStart w:id="10314" w:name="_Toc106577575"/>
      <w:r w:rsidRPr="00C04A08">
        <w:t>7.6D</w:t>
      </w:r>
      <w:r w:rsidRPr="00C04A08">
        <w:tab/>
      </w:r>
      <w:r>
        <w:t>Void</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2FF0F824" w14:textId="77777777" w:rsidR="00842EF7" w:rsidRPr="00C04A08" w:rsidRDefault="00842EF7" w:rsidP="00842EF7">
      <w:pPr>
        <w:pStyle w:val="Heading2"/>
      </w:pPr>
      <w:bookmarkStart w:id="10315" w:name="_Toc114537326"/>
      <w:bookmarkStart w:id="10316" w:name="_Toc115257594"/>
      <w:bookmarkStart w:id="10317" w:name="_Toc123086914"/>
      <w:bookmarkStart w:id="10318" w:name="_Toc123088649"/>
      <w:bookmarkStart w:id="10319" w:name="_Toc124298305"/>
      <w:bookmarkStart w:id="10320" w:name="_Toc130575056"/>
      <w:bookmarkStart w:id="10321" w:name="_Toc131767466"/>
      <w:bookmarkStart w:id="10322" w:name="_Toc138888052"/>
      <w:bookmarkStart w:id="10323" w:name="_Toc145920255"/>
      <w:r w:rsidRPr="00C04A08">
        <w:t>7.7</w:t>
      </w:r>
      <w:r w:rsidRPr="00C04A08">
        <w:tab/>
        <w:t>Void</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4A6C4ED3" w14:textId="77777777" w:rsidR="00842EF7" w:rsidRPr="00C04A08" w:rsidRDefault="00842EF7" w:rsidP="00842EF7">
      <w:pPr>
        <w:pStyle w:val="Heading2"/>
      </w:pPr>
      <w:bookmarkStart w:id="10324" w:name="_Toc21340969"/>
      <w:bookmarkStart w:id="10325" w:name="_Toc29805417"/>
      <w:bookmarkStart w:id="10326" w:name="_Toc36456626"/>
      <w:bookmarkStart w:id="10327" w:name="_Toc36469724"/>
      <w:bookmarkStart w:id="10328" w:name="_Toc37254141"/>
      <w:bookmarkStart w:id="10329" w:name="_Toc37322999"/>
      <w:bookmarkStart w:id="10330" w:name="_Toc37324405"/>
      <w:bookmarkStart w:id="10331" w:name="_Toc45889929"/>
      <w:bookmarkStart w:id="10332" w:name="_Toc52196609"/>
      <w:bookmarkStart w:id="10333" w:name="_Toc52197589"/>
      <w:bookmarkStart w:id="10334" w:name="_Toc53173312"/>
      <w:bookmarkStart w:id="10335" w:name="_Toc53173681"/>
      <w:bookmarkStart w:id="10336" w:name="_Toc61119683"/>
      <w:bookmarkStart w:id="10337" w:name="_Toc61120065"/>
      <w:bookmarkStart w:id="10338" w:name="_Toc67926136"/>
      <w:bookmarkStart w:id="10339" w:name="_Toc75273774"/>
      <w:bookmarkStart w:id="10340" w:name="_Toc76510674"/>
      <w:bookmarkStart w:id="10341" w:name="_Toc83129831"/>
      <w:bookmarkStart w:id="10342" w:name="_Toc90591363"/>
      <w:bookmarkStart w:id="10343" w:name="_Toc98864422"/>
      <w:bookmarkStart w:id="10344" w:name="_Toc99733671"/>
      <w:bookmarkStart w:id="10345" w:name="_Toc106577576"/>
      <w:bookmarkStart w:id="10346" w:name="_Toc114537327"/>
      <w:bookmarkStart w:id="10347" w:name="_Toc115257595"/>
      <w:bookmarkStart w:id="10348" w:name="_Toc123086915"/>
      <w:bookmarkStart w:id="10349" w:name="_Toc123088650"/>
      <w:bookmarkStart w:id="10350" w:name="_Toc124298306"/>
      <w:bookmarkStart w:id="10351" w:name="_Toc130575057"/>
      <w:bookmarkStart w:id="10352" w:name="_Toc131767467"/>
      <w:bookmarkStart w:id="10353" w:name="_Toc138888053"/>
      <w:bookmarkStart w:id="10354" w:name="_Toc145920256"/>
      <w:r w:rsidRPr="00C04A08">
        <w:t>7.8</w:t>
      </w:r>
      <w:r w:rsidRPr="00C04A08">
        <w:tab/>
        <w:t>Void</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3818D503" w14:textId="77777777" w:rsidR="00842EF7" w:rsidRPr="00C04A08" w:rsidRDefault="00842EF7" w:rsidP="00842EF7">
      <w:pPr>
        <w:pStyle w:val="Heading2"/>
      </w:pPr>
      <w:bookmarkStart w:id="10355" w:name="_Toc21340970"/>
      <w:bookmarkStart w:id="10356" w:name="_Toc29805418"/>
      <w:bookmarkStart w:id="10357" w:name="_Toc36456627"/>
      <w:bookmarkStart w:id="10358" w:name="_Toc36469725"/>
      <w:bookmarkStart w:id="10359" w:name="_Toc37254142"/>
      <w:bookmarkStart w:id="10360" w:name="_Toc37323000"/>
      <w:bookmarkStart w:id="10361" w:name="_Toc37324406"/>
      <w:bookmarkStart w:id="10362" w:name="_Toc45889930"/>
      <w:bookmarkStart w:id="10363" w:name="_Toc52196610"/>
      <w:bookmarkStart w:id="10364" w:name="_Toc52197590"/>
      <w:bookmarkStart w:id="10365" w:name="_Toc53173313"/>
      <w:bookmarkStart w:id="10366" w:name="_Toc53173682"/>
      <w:bookmarkStart w:id="10367" w:name="_Toc61119684"/>
      <w:bookmarkStart w:id="10368" w:name="_Toc61120066"/>
      <w:bookmarkStart w:id="10369" w:name="_Toc67926137"/>
      <w:bookmarkStart w:id="10370" w:name="_Toc75273775"/>
      <w:bookmarkStart w:id="10371" w:name="_Toc76510675"/>
      <w:bookmarkStart w:id="10372" w:name="_Toc83129832"/>
      <w:bookmarkStart w:id="10373" w:name="_Toc90591364"/>
      <w:bookmarkStart w:id="10374" w:name="_Toc98864423"/>
      <w:bookmarkStart w:id="10375" w:name="_Toc99733672"/>
      <w:bookmarkStart w:id="10376" w:name="_Toc106577577"/>
      <w:bookmarkStart w:id="10377" w:name="_Toc114537328"/>
      <w:bookmarkStart w:id="10378" w:name="_Toc115257596"/>
      <w:bookmarkStart w:id="10379" w:name="_Toc123086916"/>
      <w:bookmarkStart w:id="10380" w:name="_Toc123088651"/>
      <w:bookmarkStart w:id="10381" w:name="_Toc124298307"/>
      <w:bookmarkStart w:id="10382" w:name="_Toc130575058"/>
      <w:bookmarkStart w:id="10383" w:name="_Toc131767468"/>
      <w:bookmarkStart w:id="10384" w:name="_Toc138888054"/>
      <w:bookmarkStart w:id="10385" w:name="_Toc145920257"/>
      <w:r w:rsidRPr="00C04A08">
        <w:t>7.9</w:t>
      </w:r>
      <w:r w:rsidRPr="00C04A08">
        <w:tab/>
        <w:t>Spurious emissions</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DF52BD">
      <w:r w:rsidRPr="00C04A08">
        <w:t xml:space="preserve">The power of any narrow band CW spurious emission shall not exceed the maximum level specified in Table 7.9-1. The requirement is verified in beam locked mode with the test metric of TRP </w:t>
      </w:r>
      <w:r w:rsidR="00CF7919" w:rsidRPr="00C04A08">
        <w:t>(Link=TX beam peak direction, Meas=TRP grid).</w:t>
      </w:r>
    </w:p>
    <w:p w14:paraId="412254DD" w14:textId="77777777" w:rsidR="00254689" w:rsidRPr="00C04A08" w:rsidRDefault="00254689" w:rsidP="00254689">
      <w:pPr>
        <w:pStyle w:val="TH"/>
      </w:pPr>
      <w:bookmarkStart w:id="10386" w:name="_Toc21340971"/>
      <w:bookmarkStart w:id="10387" w:name="_Toc29805419"/>
      <w:bookmarkStart w:id="10388" w:name="_Toc36456628"/>
      <w:bookmarkStart w:id="10389" w:name="_Toc36469726"/>
      <w:bookmarkStart w:id="10390" w:name="_Toc37254143"/>
      <w:bookmarkStart w:id="10391" w:name="_Toc37323001"/>
      <w:bookmarkStart w:id="10392" w:name="_Toc37324407"/>
      <w:bookmarkStart w:id="10393" w:name="_Toc45889931"/>
      <w:bookmarkStart w:id="10394" w:name="_Toc52196611"/>
      <w:bookmarkStart w:id="10395" w:name="_Toc52197591"/>
      <w:bookmarkStart w:id="10396" w:name="_Toc53173314"/>
      <w:bookmarkStart w:id="10397" w:name="_Toc53173683"/>
      <w:bookmarkStart w:id="10398" w:name="_Toc61119685"/>
      <w:bookmarkStart w:id="10399" w:name="_Toc61120067"/>
      <w:bookmarkStart w:id="10400" w:name="_Toc67926138"/>
      <w:bookmarkStart w:id="10401" w:name="_Toc75273776"/>
      <w:bookmarkStart w:id="10402" w:name="_Toc76510676"/>
      <w:bookmarkStart w:id="10403" w:name="_Toc83129833"/>
      <w:bookmarkStart w:id="10404" w:name="_Toc90591365"/>
      <w:bookmarkStart w:id="10405" w:name="_Toc98864424"/>
      <w:bookmarkStart w:id="10406" w:name="_Toc99733673"/>
      <w:bookmarkStart w:id="10407" w:name="_Toc106577578"/>
      <w:r w:rsidRPr="00C04A08">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08FA6CDC" w:rsidR="00254689" w:rsidRPr="00C04A08" w:rsidRDefault="00254689" w:rsidP="002B27BF">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0408" w:name="_Toc114537329"/>
      <w:bookmarkStart w:id="10409" w:name="_Toc115257597"/>
      <w:bookmarkStart w:id="10410" w:name="_Toc123086917"/>
      <w:bookmarkStart w:id="10411" w:name="_Toc123088652"/>
      <w:bookmarkStart w:id="10412" w:name="_Toc124298308"/>
      <w:bookmarkStart w:id="10413" w:name="_Toc130575059"/>
      <w:bookmarkStart w:id="10414" w:name="_Toc131767469"/>
      <w:bookmarkStart w:id="10415" w:name="_Toc138888055"/>
      <w:bookmarkStart w:id="10416" w:name="_Toc145920258"/>
      <w:r w:rsidRPr="00C04A08">
        <w:t>7.10</w:t>
      </w:r>
      <w:r w:rsidRPr="00C04A08">
        <w:tab/>
        <w:t>Void</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3067FE77" w14:textId="77777777" w:rsidR="00842EF7" w:rsidRPr="00C04A08" w:rsidRDefault="00842EF7" w:rsidP="00842EF7">
      <w:pPr>
        <w:pStyle w:val="Heading8"/>
      </w:pPr>
      <w:r w:rsidRPr="00C04A08">
        <w:br w:type="page"/>
      </w:r>
      <w:bookmarkStart w:id="10417" w:name="_Toc21340972"/>
      <w:bookmarkStart w:id="10418" w:name="_Toc29805420"/>
      <w:bookmarkStart w:id="10419" w:name="_Toc36456629"/>
      <w:bookmarkStart w:id="10420" w:name="_Toc36469727"/>
      <w:bookmarkStart w:id="10421" w:name="_Toc37254144"/>
      <w:bookmarkStart w:id="10422" w:name="_Toc37323002"/>
      <w:bookmarkStart w:id="10423" w:name="_Toc37324408"/>
      <w:bookmarkStart w:id="10424" w:name="_Toc45889932"/>
      <w:bookmarkStart w:id="10425" w:name="_Toc52196612"/>
      <w:bookmarkStart w:id="10426" w:name="_Toc52197592"/>
      <w:bookmarkStart w:id="10427" w:name="_Toc53173315"/>
      <w:bookmarkStart w:id="10428" w:name="_Toc53173684"/>
      <w:bookmarkStart w:id="10429" w:name="_Toc61119686"/>
      <w:bookmarkStart w:id="10430" w:name="_Toc61120068"/>
      <w:bookmarkStart w:id="10431" w:name="_Toc67926139"/>
      <w:bookmarkStart w:id="10432" w:name="_Toc75273777"/>
      <w:bookmarkStart w:id="10433" w:name="_Toc76510677"/>
      <w:bookmarkStart w:id="10434" w:name="_Toc83129834"/>
      <w:bookmarkStart w:id="10435" w:name="_Toc90591366"/>
      <w:bookmarkStart w:id="10436" w:name="_Toc98864425"/>
      <w:bookmarkStart w:id="10437" w:name="_Toc99733674"/>
      <w:bookmarkStart w:id="10438" w:name="_Toc106577579"/>
      <w:bookmarkStart w:id="10439" w:name="_Toc114537330"/>
      <w:bookmarkStart w:id="10440" w:name="_Toc115257598"/>
      <w:bookmarkStart w:id="10441" w:name="_Toc123086918"/>
      <w:bookmarkStart w:id="10442" w:name="_Toc123088653"/>
      <w:bookmarkStart w:id="10443" w:name="_Toc124298309"/>
      <w:bookmarkStart w:id="10444" w:name="_Toc130575060"/>
      <w:bookmarkStart w:id="10445" w:name="_Toc131767470"/>
      <w:bookmarkStart w:id="10446" w:name="_Toc138888056"/>
      <w:bookmarkStart w:id="10447" w:name="_Toc145920259"/>
      <w:r w:rsidRPr="00C04A08">
        <w:lastRenderedPageBreak/>
        <w:t>Annex A (normative):</w:t>
      </w:r>
      <w:r w:rsidRPr="00C04A08">
        <w:br/>
        <w:t>Measurement channels</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0448" w:name="_Toc21340973"/>
      <w:bookmarkStart w:id="10449" w:name="_Toc29805421"/>
      <w:bookmarkStart w:id="10450" w:name="_Toc36456630"/>
      <w:bookmarkStart w:id="10451" w:name="_Toc36469728"/>
      <w:bookmarkStart w:id="10452" w:name="_Toc37254145"/>
      <w:bookmarkStart w:id="10453" w:name="_Toc37323003"/>
      <w:bookmarkStart w:id="10454" w:name="_Toc37324409"/>
      <w:bookmarkStart w:id="10455" w:name="_Toc45889933"/>
      <w:bookmarkStart w:id="10456" w:name="_Toc52196613"/>
      <w:bookmarkStart w:id="10457" w:name="_Toc52197593"/>
      <w:bookmarkStart w:id="10458" w:name="_Toc53173316"/>
      <w:bookmarkStart w:id="10459" w:name="_Toc53173685"/>
      <w:bookmarkStart w:id="10460" w:name="_Toc61119687"/>
      <w:bookmarkStart w:id="10461" w:name="_Toc61120069"/>
      <w:bookmarkStart w:id="10462" w:name="_Toc67926140"/>
      <w:bookmarkStart w:id="10463" w:name="_Toc75273778"/>
      <w:bookmarkStart w:id="10464" w:name="_Toc76510678"/>
      <w:bookmarkStart w:id="10465" w:name="_Toc83129835"/>
      <w:bookmarkStart w:id="10466" w:name="_Toc90591367"/>
      <w:bookmarkStart w:id="10467" w:name="_Toc98864426"/>
      <w:bookmarkStart w:id="10468" w:name="_Toc99733675"/>
      <w:bookmarkStart w:id="10469" w:name="_Toc106577580"/>
      <w:bookmarkStart w:id="10470" w:name="_Toc114537331"/>
      <w:bookmarkStart w:id="10471" w:name="_Toc115257599"/>
      <w:bookmarkStart w:id="10472" w:name="_Toc123086919"/>
      <w:bookmarkStart w:id="10473" w:name="_Toc123088654"/>
      <w:bookmarkStart w:id="10474" w:name="_Toc124298310"/>
      <w:bookmarkStart w:id="10475" w:name="_Toc130575061"/>
      <w:bookmarkStart w:id="10476" w:name="_Toc131767471"/>
      <w:bookmarkStart w:id="10477" w:name="_Toc138888057"/>
      <w:bookmarkStart w:id="10478" w:name="_Toc145920260"/>
      <w:r w:rsidRPr="00C04A08">
        <w:t>A.1</w:t>
      </w:r>
      <w:r w:rsidRPr="00C04A08">
        <w:tab/>
        <w:t>General</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25F66BF1" w14:textId="77777777" w:rsidR="00842EF7" w:rsidRPr="00C04A08" w:rsidRDefault="00842EF7" w:rsidP="00842EF7"/>
    <w:p w14:paraId="7997B3B2" w14:textId="77777777" w:rsidR="00842EF7" w:rsidRPr="00C04A08" w:rsidRDefault="00842EF7" w:rsidP="00842EF7">
      <w:pPr>
        <w:pStyle w:val="Heading1"/>
      </w:pPr>
      <w:bookmarkStart w:id="10479" w:name="_Toc21340974"/>
      <w:bookmarkStart w:id="10480" w:name="_Toc29805422"/>
      <w:bookmarkStart w:id="10481" w:name="_Toc36456631"/>
      <w:bookmarkStart w:id="10482" w:name="_Toc36469729"/>
      <w:bookmarkStart w:id="10483" w:name="_Toc37254146"/>
      <w:bookmarkStart w:id="10484" w:name="_Toc37323004"/>
      <w:bookmarkStart w:id="10485" w:name="_Toc37324410"/>
      <w:bookmarkStart w:id="10486" w:name="_Toc45889934"/>
      <w:bookmarkStart w:id="10487" w:name="_Toc52196614"/>
      <w:bookmarkStart w:id="10488" w:name="_Toc52197594"/>
      <w:bookmarkStart w:id="10489" w:name="_Toc53173317"/>
      <w:bookmarkStart w:id="10490" w:name="_Toc53173686"/>
      <w:bookmarkStart w:id="10491" w:name="_Toc61119688"/>
      <w:bookmarkStart w:id="10492" w:name="_Toc61120070"/>
      <w:bookmarkStart w:id="10493" w:name="_Toc67926141"/>
      <w:bookmarkStart w:id="10494" w:name="_Toc75273779"/>
      <w:bookmarkStart w:id="10495" w:name="_Toc76510679"/>
      <w:bookmarkStart w:id="10496" w:name="_Toc83129836"/>
      <w:bookmarkStart w:id="10497" w:name="_Toc90591368"/>
      <w:bookmarkStart w:id="10498" w:name="_Toc98864427"/>
      <w:bookmarkStart w:id="10499" w:name="_Toc99733676"/>
      <w:bookmarkStart w:id="10500" w:name="_Toc106577581"/>
      <w:bookmarkStart w:id="10501" w:name="_Toc114537332"/>
      <w:bookmarkStart w:id="10502" w:name="_Toc115257600"/>
      <w:bookmarkStart w:id="10503" w:name="_Toc123086920"/>
      <w:bookmarkStart w:id="10504" w:name="_Toc123088655"/>
      <w:bookmarkStart w:id="10505" w:name="_Toc124298311"/>
      <w:bookmarkStart w:id="10506" w:name="_Toc130575062"/>
      <w:bookmarkStart w:id="10507" w:name="_Toc131767472"/>
      <w:bookmarkStart w:id="10508" w:name="_Toc138888058"/>
      <w:bookmarkStart w:id="10509" w:name="_Toc145920261"/>
      <w:r w:rsidRPr="00C04A08">
        <w:t>A.2</w:t>
      </w:r>
      <w:r w:rsidRPr="00C04A08">
        <w:tab/>
        <w:t>UL reference measurement channels</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4BD5A7E1" w14:textId="77777777" w:rsidR="00842EF7" w:rsidRPr="00C04A08" w:rsidRDefault="00842EF7" w:rsidP="00842EF7">
      <w:pPr>
        <w:pStyle w:val="Heading2"/>
      </w:pPr>
      <w:bookmarkStart w:id="10510" w:name="_Toc21340975"/>
      <w:bookmarkStart w:id="10511" w:name="_Toc29805423"/>
      <w:bookmarkStart w:id="10512" w:name="_Toc36456632"/>
      <w:bookmarkStart w:id="10513" w:name="_Toc36469730"/>
      <w:bookmarkStart w:id="10514" w:name="_Toc37254147"/>
      <w:bookmarkStart w:id="10515" w:name="_Toc37323005"/>
      <w:bookmarkStart w:id="10516" w:name="_Toc37324411"/>
      <w:bookmarkStart w:id="10517" w:name="_Toc45889935"/>
      <w:bookmarkStart w:id="10518" w:name="_Toc52196615"/>
      <w:bookmarkStart w:id="10519" w:name="_Toc52197595"/>
      <w:bookmarkStart w:id="10520" w:name="_Toc53173318"/>
      <w:bookmarkStart w:id="10521" w:name="_Toc53173687"/>
      <w:bookmarkStart w:id="10522" w:name="_Toc61119689"/>
      <w:bookmarkStart w:id="10523" w:name="_Toc61120071"/>
      <w:bookmarkStart w:id="10524" w:name="_Toc67926142"/>
      <w:bookmarkStart w:id="10525" w:name="_Toc75273780"/>
      <w:bookmarkStart w:id="10526" w:name="_Toc76510680"/>
      <w:bookmarkStart w:id="10527" w:name="_Toc83129837"/>
      <w:bookmarkStart w:id="10528" w:name="_Toc90591369"/>
      <w:bookmarkStart w:id="10529" w:name="_Toc98864428"/>
      <w:bookmarkStart w:id="10530" w:name="_Toc99733677"/>
      <w:bookmarkStart w:id="10531" w:name="_Toc106577582"/>
      <w:bookmarkStart w:id="10532" w:name="_Toc114537333"/>
      <w:bookmarkStart w:id="10533" w:name="_Toc115257601"/>
      <w:bookmarkStart w:id="10534" w:name="_Toc123086921"/>
      <w:bookmarkStart w:id="10535" w:name="_Toc123088656"/>
      <w:bookmarkStart w:id="10536" w:name="_Toc124298312"/>
      <w:bookmarkStart w:id="10537" w:name="_Toc130575063"/>
      <w:bookmarkStart w:id="10538" w:name="_Toc131767473"/>
      <w:bookmarkStart w:id="10539" w:name="_Toc138888059"/>
      <w:bookmarkStart w:id="10540" w:name="_Toc145920262"/>
      <w:r w:rsidRPr="00C04A08">
        <w:t>A.2.1</w:t>
      </w:r>
      <w:r w:rsidRPr="00C04A08">
        <w:tab/>
        <w:t>General</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5E963216" w14:textId="77777777" w:rsidR="00842EF7" w:rsidRPr="00C04A08" w:rsidRDefault="00842EF7" w:rsidP="00842EF7">
      <w:pPr>
        <w:pStyle w:val="Heading2"/>
      </w:pPr>
      <w:bookmarkStart w:id="10541" w:name="_Toc21340976"/>
      <w:bookmarkStart w:id="10542" w:name="_Toc29805424"/>
      <w:bookmarkStart w:id="10543" w:name="_Toc36456633"/>
      <w:bookmarkStart w:id="10544" w:name="_Toc36469731"/>
      <w:bookmarkStart w:id="10545" w:name="_Toc37254148"/>
      <w:bookmarkStart w:id="10546" w:name="_Toc37323006"/>
      <w:bookmarkStart w:id="10547" w:name="_Toc37324412"/>
      <w:bookmarkStart w:id="10548" w:name="_Toc45889936"/>
      <w:bookmarkStart w:id="10549" w:name="_Toc52196616"/>
      <w:bookmarkStart w:id="10550" w:name="_Toc52197596"/>
      <w:bookmarkStart w:id="10551" w:name="_Toc53173319"/>
      <w:bookmarkStart w:id="10552" w:name="_Toc53173688"/>
      <w:bookmarkStart w:id="10553" w:name="_Toc61119690"/>
      <w:bookmarkStart w:id="10554" w:name="_Toc61120072"/>
      <w:bookmarkStart w:id="10555" w:name="_Toc67926143"/>
      <w:bookmarkStart w:id="10556" w:name="_Toc75273781"/>
      <w:bookmarkStart w:id="10557" w:name="_Toc76510681"/>
      <w:bookmarkStart w:id="10558" w:name="_Toc83129838"/>
      <w:bookmarkStart w:id="10559" w:name="_Toc90591370"/>
      <w:bookmarkStart w:id="10560" w:name="_Toc98864429"/>
      <w:bookmarkStart w:id="10561" w:name="_Toc99733678"/>
      <w:bookmarkStart w:id="10562" w:name="_Toc106577583"/>
      <w:bookmarkStart w:id="10563" w:name="_Toc114537334"/>
      <w:bookmarkStart w:id="10564" w:name="_Toc115257602"/>
      <w:bookmarkStart w:id="10565" w:name="_Toc123086922"/>
      <w:bookmarkStart w:id="10566" w:name="_Toc123088657"/>
      <w:bookmarkStart w:id="10567" w:name="_Toc124298313"/>
      <w:bookmarkStart w:id="10568" w:name="_Toc130575064"/>
      <w:bookmarkStart w:id="10569" w:name="_Toc131767474"/>
      <w:bookmarkStart w:id="10570" w:name="_Toc138888060"/>
      <w:bookmarkStart w:id="10571" w:name="_Toc145920263"/>
      <w:r w:rsidRPr="00C04A08">
        <w:t>A.2.2</w:t>
      </w:r>
      <w:r w:rsidRPr="00C04A08">
        <w:tab/>
        <w:t>Void</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0572" w:name="_Toc21340977"/>
      <w:bookmarkStart w:id="10573" w:name="_Toc29805425"/>
      <w:bookmarkStart w:id="10574" w:name="_Toc36456634"/>
      <w:bookmarkStart w:id="10575" w:name="_Toc36469732"/>
      <w:bookmarkStart w:id="10576" w:name="_Toc37254149"/>
      <w:bookmarkStart w:id="10577" w:name="_Toc37323007"/>
      <w:bookmarkStart w:id="10578" w:name="_Toc37324413"/>
      <w:bookmarkStart w:id="10579" w:name="_Toc45889937"/>
      <w:bookmarkStart w:id="10580" w:name="_Toc52196617"/>
      <w:bookmarkStart w:id="10581" w:name="_Toc52197597"/>
      <w:bookmarkStart w:id="10582" w:name="_Toc53173320"/>
      <w:bookmarkStart w:id="10583" w:name="_Toc53173689"/>
      <w:bookmarkStart w:id="10584" w:name="_Toc61119691"/>
      <w:bookmarkStart w:id="10585" w:name="_Toc61120073"/>
      <w:bookmarkStart w:id="10586" w:name="_Toc67926144"/>
      <w:bookmarkStart w:id="10587" w:name="_Toc75273782"/>
      <w:bookmarkStart w:id="10588" w:name="_Toc76510682"/>
      <w:bookmarkStart w:id="10589" w:name="_Toc83129839"/>
      <w:bookmarkStart w:id="10590" w:name="_Toc90591371"/>
      <w:bookmarkStart w:id="10591" w:name="_Toc98864430"/>
      <w:bookmarkStart w:id="10592" w:name="_Toc99733679"/>
      <w:bookmarkStart w:id="10593" w:name="_Toc106577584"/>
      <w:bookmarkStart w:id="10594" w:name="_Toc114537335"/>
      <w:bookmarkStart w:id="10595" w:name="_Toc115257603"/>
      <w:bookmarkStart w:id="10596" w:name="_Toc123086923"/>
      <w:bookmarkStart w:id="10597" w:name="_Toc123088658"/>
      <w:bookmarkStart w:id="10598" w:name="_Toc124298314"/>
      <w:bookmarkStart w:id="10599" w:name="_Toc130575065"/>
      <w:bookmarkStart w:id="10600" w:name="_Toc131767475"/>
      <w:bookmarkStart w:id="10601" w:name="_Toc138888061"/>
      <w:bookmarkStart w:id="10602" w:name="_Toc145920264"/>
      <w:r w:rsidRPr="00C04A08">
        <w:lastRenderedPageBreak/>
        <w:t>A.2.3</w:t>
      </w:r>
      <w:r w:rsidRPr="00C04A08">
        <w:tab/>
        <w:t>Reference measurement channels for TDD</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0603" w:name="_Toc21340978"/>
      <w:bookmarkStart w:id="10604" w:name="_Toc29805426"/>
      <w:bookmarkStart w:id="10605" w:name="_Toc36456635"/>
      <w:bookmarkStart w:id="10606" w:name="_Toc36469733"/>
      <w:bookmarkStart w:id="10607" w:name="_Toc37254150"/>
      <w:bookmarkStart w:id="10608" w:name="_Toc37323008"/>
      <w:bookmarkStart w:id="10609" w:name="_Toc37324414"/>
      <w:bookmarkStart w:id="10610" w:name="_Toc45889938"/>
      <w:bookmarkStart w:id="10611" w:name="_Toc52196618"/>
      <w:bookmarkStart w:id="10612" w:name="_Toc52197598"/>
      <w:bookmarkStart w:id="10613" w:name="_Toc53173321"/>
      <w:bookmarkStart w:id="10614" w:name="_Toc53173690"/>
      <w:bookmarkStart w:id="10615" w:name="_Toc61119692"/>
      <w:bookmarkStart w:id="10616" w:name="_Toc61120074"/>
      <w:bookmarkStart w:id="10617" w:name="_Toc67926145"/>
      <w:bookmarkStart w:id="10618" w:name="_Toc75273783"/>
      <w:bookmarkStart w:id="10619" w:name="_Toc76510683"/>
      <w:bookmarkStart w:id="10620" w:name="_Toc83129840"/>
      <w:bookmarkStart w:id="10621" w:name="_Toc90591372"/>
      <w:bookmarkStart w:id="10622" w:name="_Toc98864431"/>
      <w:bookmarkStart w:id="10623" w:name="_Toc99733680"/>
      <w:bookmarkStart w:id="10624"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0625" w:name="_Toc114537336"/>
      <w:bookmarkStart w:id="10626" w:name="_Toc115257604"/>
      <w:bookmarkStart w:id="10627" w:name="_Toc123086924"/>
      <w:bookmarkStart w:id="10628" w:name="_Toc123088659"/>
      <w:bookmarkStart w:id="10629" w:name="_Toc124298315"/>
      <w:bookmarkStart w:id="10630" w:name="_Toc130575066"/>
      <w:bookmarkStart w:id="10631" w:name="_Toc131767476"/>
      <w:bookmarkStart w:id="10632" w:name="_Toc138888062"/>
      <w:bookmarkStart w:id="10633" w:name="_Toc145920265"/>
      <w:r w:rsidRPr="00C04A08">
        <w:t>A.2.3.1</w:t>
      </w:r>
      <w:r w:rsidRPr="00C04A08">
        <w:tab/>
        <w:t>DFT-s-OFDM Pi/2-BPSK</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0634" w:name="_Toc21340979"/>
      <w:bookmarkStart w:id="10635" w:name="_Toc29805427"/>
      <w:bookmarkStart w:id="10636" w:name="_Toc36456636"/>
      <w:bookmarkStart w:id="10637" w:name="_Toc36469734"/>
      <w:bookmarkStart w:id="10638" w:name="_Toc37254151"/>
      <w:bookmarkStart w:id="10639" w:name="_Toc37323009"/>
      <w:bookmarkStart w:id="10640" w:name="_Toc37324415"/>
      <w:bookmarkStart w:id="10641" w:name="_Toc45889939"/>
      <w:bookmarkStart w:id="10642" w:name="_Toc52196619"/>
      <w:bookmarkStart w:id="10643" w:name="_Toc52197599"/>
      <w:bookmarkStart w:id="10644" w:name="_Toc53173322"/>
      <w:bookmarkStart w:id="10645" w:name="_Toc53173691"/>
      <w:bookmarkStart w:id="10646" w:name="_Toc61119693"/>
      <w:bookmarkStart w:id="10647" w:name="_Toc61120075"/>
      <w:bookmarkStart w:id="10648" w:name="_Toc67926146"/>
      <w:bookmarkStart w:id="10649" w:name="_Toc75273784"/>
      <w:bookmarkStart w:id="10650" w:name="_Toc76510684"/>
      <w:bookmarkStart w:id="10651" w:name="_Toc83129841"/>
      <w:bookmarkStart w:id="10652" w:name="_Toc90591373"/>
      <w:bookmarkStart w:id="10653" w:name="_Toc98864432"/>
      <w:bookmarkStart w:id="10654" w:name="_Toc99733681"/>
      <w:bookmarkStart w:id="10655" w:name="_Toc106577586"/>
      <w:bookmarkStart w:id="10656" w:name="_Toc114537337"/>
      <w:bookmarkStart w:id="10657" w:name="_Toc115257605"/>
      <w:bookmarkStart w:id="10658" w:name="_Toc123086925"/>
      <w:bookmarkStart w:id="10659" w:name="_Toc123088660"/>
      <w:bookmarkStart w:id="10660" w:name="_Toc124298316"/>
      <w:bookmarkStart w:id="10661" w:name="_Toc130575067"/>
      <w:bookmarkStart w:id="10662" w:name="_Toc131767477"/>
      <w:bookmarkStart w:id="10663" w:name="_Toc138888063"/>
      <w:bookmarkStart w:id="10664" w:name="_Toc145920266"/>
      <w:r w:rsidRPr="00C04A08">
        <w:t>A.2.3.2</w:t>
      </w:r>
      <w:r w:rsidRPr="00C04A08">
        <w:tab/>
        <w:t>DFT-s-OFDM QPSK</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0665" w:name="_Toc21340980"/>
      <w:bookmarkStart w:id="10666" w:name="_Toc29805428"/>
      <w:bookmarkStart w:id="10667" w:name="_Toc36456637"/>
      <w:bookmarkStart w:id="10668" w:name="_Toc36469735"/>
      <w:bookmarkStart w:id="10669" w:name="_Toc37254152"/>
      <w:bookmarkStart w:id="10670" w:name="_Toc37323010"/>
      <w:bookmarkStart w:id="10671" w:name="_Toc37324416"/>
      <w:bookmarkStart w:id="10672" w:name="_Toc45889940"/>
      <w:bookmarkStart w:id="10673" w:name="_Toc52196620"/>
      <w:bookmarkStart w:id="10674" w:name="_Toc52197600"/>
      <w:bookmarkStart w:id="10675" w:name="_Toc53173323"/>
      <w:bookmarkStart w:id="10676" w:name="_Toc53173692"/>
      <w:bookmarkStart w:id="10677" w:name="_Toc61119694"/>
      <w:bookmarkStart w:id="10678" w:name="_Toc61120076"/>
      <w:bookmarkStart w:id="10679" w:name="_Toc67926147"/>
      <w:bookmarkStart w:id="10680" w:name="_Toc75273785"/>
      <w:bookmarkStart w:id="10681" w:name="_Toc76510685"/>
      <w:bookmarkStart w:id="10682" w:name="_Toc83129842"/>
      <w:bookmarkStart w:id="10683" w:name="_Toc90591374"/>
      <w:bookmarkStart w:id="10684" w:name="_Toc98864433"/>
      <w:bookmarkStart w:id="10685" w:name="_Toc99733682"/>
      <w:bookmarkStart w:id="10686" w:name="_Toc106577587"/>
      <w:bookmarkStart w:id="10687" w:name="_Toc114537338"/>
      <w:bookmarkStart w:id="10688" w:name="_Toc115257606"/>
      <w:bookmarkStart w:id="10689" w:name="_Toc123086926"/>
      <w:bookmarkStart w:id="10690" w:name="_Toc123088661"/>
      <w:bookmarkStart w:id="10691" w:name="_Toc124298317"/>
      <w:bookmarkStart w:id="10692" w:name="_Toc130575068"/>
      <w:bookmarkStart w:id="10693" w:name="_Toc131767478"/>
      <w:bookmarkStart w:id="10694" w:name="_Toc138888064"/>
      <w:bookmarkStart w:id="10695" w:name="_Toc145920267"/>
      <w:r w:rsidRPr="00C04A08">
        <w:t>A.2.3.3</w:t>
      </w:r>
      <w:r w:rsidRPr="00C04A08">
        <w:tab/>
        <w:t>DFT-s-OFDM 16QAM</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10696" w:name="_Toc21340981"/>
      <w:bookmarkStart w:id="10697" w:name="_Toc29805429"/>
      <w:bookmarkStart w:id="10698" w:name="_Toc36456638"/>
      <w:bookmarkStart w:id="10699" w:name="_Toc36469736"/>
      <w:bookmarkStart w:id="10700" w:name="_Toc37254153"/>
      <w:bookmarkStart w:id="10701" w:name="_Toc37323011"/>
      <w:bookmarkStart w:id="10702" w:name="_Toc37324417"/>
      <w:bookmarkStart w:id="10703" w:name="_Toc45889941"/>
      <w:bookmarkStart w:id="10704" w:name="_Toc52196621"/>
      <w:bookmarkStart w:id="10705" w:name="_Toc52197601"/>
      <w:bookmarkStart w:id="10706" w:name="_Toc53173324"/>
      <w:bookmarkStart w:id="10707" w:name="_Toc53173693"/>
      <w:bookmarkStart w:id="10708" w:name="_Toc61119695"/>
      <w:bookmarkStart w:id="10709" w:name="_Toc61120077"/>
      <w:bookmarkStart w:id="10710" w:name="_Toc67926148"/>
      <w:bookmarkStart w:id="10711" w:name="_Toc75273786"/>
      <w:bookmarkStart w:id="10712" w:name="_Toc76510686"/>
      <w:bookmarkStart w:id="10713" w:name="_Toc83129843"/>
      <w:bookmarkStart w:id="10714" w:name="_Toc90591375"/>
      <w:bookmarkStart w:id="10715" w:name="_Toc98864434"/>
      <w:bookmarkStart w:id="10716" w:name="_Toc99733683"/>
      <w:bookmarkStart w:id="10717" w:name="_Toc106577588"/>
      <w:bookmarkStart w:id="10718" w:name="_Toc114537339"/>
      <w:bookmarkStart w:id="10719" w:name="_Toc115257607"/>
      <w:bookmarkStart w:id="10720" w:name="_Toc123086927"/>
      <w:bookmarkStart w:id="10721" w:name="_Toc123088662"/>
      <w:bookmarkStart w:id="10722" w:name="_Toc124298318"/>
      <w:bookmarkStart w:id="10723" w:name="_Toc130575069"/>
      <w:bookmarkStart w:id="10724" w:name="_Toc131767479"/>
      <w:bookmarkStart w:id="10725" w:name="_Toc138888065"/>
      <w:bookmarkStart w:id="10726" w:name="_Toc145920268"/>
      <w:r w:rsidRPr="00C04A08">
        <w:t>A.2.3.4</w:t>
      </w:r>
      <w:r w:rsidRPr="00C04A08">
        <w:tab/>
        <w:t>DFT-s-OFDM 64QAM</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10727" w:name="_Toc21340982"/>
      <w:bookmarkStart w:id="10728" w:name="_Toc29805430"/>
      <w:bookmarkStart w:id="10729" w:name="_Toc36456639"/>
      <w:bookmarkStart w:id="10730" w:name="_Toc36469737"/>
      <w:bookmarkStart w:id="10731" w:name="_Toc37254154"/>
      <w:bookmarkStart w:id="10732" w:name="_Toc37323012"/>
      <w:bookmarkStart w:id="10733" w:name="_Toc37324418"/>
      <w:bookmarkStart w:id="10734" w:name="_Toc45889942"/>
      <w:bookmarkStart w:id="10735" w:name="_Toc52196622"/>
      <w:bookmarkStart w:id="10736" w:name="_Toc52197602"/>
      <w:bookmarkStart w:id="10737" w:name="_Toc53173325"/>
      <w:bookmarkStart w:id="10738" w:name="_Toc53173694"/>
      <w:bookmarkStart w:id="10739" w:name="_Toc61119696"/>
      <w:bookmarkStart w:id="10740" w:name="_Toc61120078"/>
      <w:bookmarkStart w:id="10741" w:name="_Toc67926149"/>
      <w:bookmarkStart w:id="10742" w:name="_Toc75273787"/>
      <w:bookmarkStart w:id="10743" w:name="_Toc76510687"/>
      <w:bookmarkStart w:id="10744" w:name="_Toc83129844"/>
      <w:bookmarkStart w:id="10745" w:name="_Toc90591376"/>
      <w:bookmarkStart w:id="10746" w:name="_Toc98864435"/>
      <w:bookmarkStart w:id="10747" w:name="_Toc99733684"/>
      <w:bookmarkStart w:id="10748" w:name="_Toc106577589"/>
      <w:bookmarkStart w:id="10749" w:name="_Toc114537340"/>
      <w:bookmarkStart w:id="10750" w:name="_Toc115257608"/>
      <w:bookmarkStart w:id="10751" w:name="_Toc123086928"/>
      <w:bookmarkStart w:id="10752" w:name="_Toc123088663"/>
      <w:bookmarkStart w:id="10753" w:name="_Toc124298319"/>
      <w:bookmarkStart w:id="10754" w:name="_Toc130575070"/>
      <w:bookmarkStart w:id="10755" w:name="_Toc131767480"/>
      <w:bookmarkStart w:id="10756" w:name="_Toc138888066"/>
      <w:bookmarkStart w:id="10757" w:name="_Toc145920269"/>
      <w:r w:rsidRPr="00C04A08">
        <w:t>A.2.3.5</w:t>
      </w:r>
      <w:r w:rsidRPr="00C04A08">
        <w:tab/>
        <w:t>CP-OFDM QPSK</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AD54CA"/>
    <w:p w14:paraId="613EEAE4" w14:textId="77777777" w:rsidR="00842EF7" w:rsidRPr="00C04A08" w:rsidRDefault="00842EF7" w:rsidP="00842EF7">
      <w:pPr>
        <w:pStyle w:val="Heading3"/>
      </w:pPr>
      <w:bookmarkStart w:id="10758" w:name="_Toc21340983"/>
      <w:bookmarkStart w:id="10759" w:name="_Toc29805431"/>
      <w:bookmarkStart w:id="10760" w:name="_Toc36456640"/>
      <w:bookmarkStart w:id="10761" w:name="_Toc36469738"/>
      <w:bookmarkStart w:id="10762" w:name="_Toc37254155"/>
      <w:bookmarkStart w:id="10763" w:name="_Toc37323013"/>
      <w:bookmarkStart w:id="10764" w:name="_Toc37324419"/>
      <w:bookmarkStart w:id="10765" w:name="_Toc45889943"/>
      <w:bookmarkStart w:id="10766" w:name="_Toc52196623"/>
      <w:bookmarkStart w:id="10767" w:name="_Toc52197603"/>
      <w:bookmarkStart w:id="10768" w:name="_Toc53173326"/>
      <w:bookmarkStart w:id="10769" w:name="_Toc53173695"/>
      <w:bookmarkStart w:id="10770" w:name="_Toc61119697"/>
      <w:bookmarkStart w:id="10771" w:name="_Toc61120079"/>
      <w:bookmarkStart w:id="10772" w:name="_Toc67926150"/>
      <w:bookmarkStart w:id="10773" w:name="_Toc75273788"/>
      <w:bookmarkStart w:id="10774" w:name="_Toc76510688"/>
      <w:bookmarkStart w:id="10775" w:name="_Toc83129845"/>
      <w:bookmarkStart w:id="10776" w:name="_Toc90591377"/>
      <w:bookmarkStart w:id="10777" w:name="_Toc98864436"/>
      <w:bookmarkStart w:id="10778" w:name="_Toc99733685"/>
      <w:bookmarkStart w:id="10779" w:name="_Toc106577590"/>
      <w:bookmarkStart w:id="10780" w:name="_Toc114537341"/>
      <w:bookmarkStart w:id="10781" w:name="_Toc115257609"/>
      <w:bookmarkStart w:id="10782" w:name="_Toc123086929"/>
      <w:bookmarkStart w:id="10783" w:name="_Toc123088664"/>
      <w:bookmarkStart w:id="10784" w:name="_Toc124298320"/>
      <w:bookmarkStart w:id="10785" w:name="_Toc130575071"/>
      <w:bookmarkStart w:id="10786" w:name="_Toc131767481"/>
      <w:bookmarkStart w:id="10787" w:name="_Toc138888067"/>
      <w:bookmarkStart w:id="10788" w:name="_Toc145920270"/>
      <w:r w:rsidRPr="00C04A08">
        <w:t>A.2.3.6</w:t>
      </w:r>
      <w:r w:rsidRPr="00C04A08">
        <w:tab/>
        <w:t>CP-OFDM 16QAM</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15705B"/>
    <w:p w14:paraId="09C9AAB7" w14:textId="77777777" w:rsidR="00842EF7" w:rsidRPr="00C04A08" w:rsidRDefault="00842EF7" w:rsidP="00842EF7">
      <w:pPr>
        <w:pStyle w:val="Heading3"/>
      </w:pPr>
      <w:bookmarkStart w:id="10789" w:name="_Toc21340984"/>
      <w:bookmarkStart w:id="10790" w:name="_Toc29805432"/>
      <w:bookmarkStart w:id="10791" w:name="_Toc36456641"/>
      <w:bookmarkStart w:id="10792" w:name="_Toc36469739"/>
      <w:bookmarkStart w:id="10793" w:name="_Toc37254156"/>
      <w:bookmarkStart w:id="10794" w:name="_Toc37323014"/>
      <w:bookmarkStart w:id="10795" w:name="_Toc37324420"/>
      <w:bookmarkStart w:id="10796" w:name="_Toc45889944"/>
      <w:bookmarkStart w:id="10797" w:name="_Toc52196624"/>
      <w:bookmarkStart w:id="10798" w:name="_Toc52197604"/>
      <w:bookmarkStart w:id="10799" w:name="_Toc53173327"/>
      <w:bookmarkStart w:id="10800" w:name="_Toc53173696"/>
      <w:bookmarkStart w:id="10801" w:name="_Toc61119698"/>
      <w:bookmarkStart w:id="10802" w:name="_Toc61120080"/>
      <w:bookmarkStart w:id="10803" w:name="_Toc67926151"/>
      <w:bookmarkStart w:id="10804" w:name="_Toc75273789"/>
      <w:bookmarkStart w:id="10805" w:name="_Toc76510689"/>
      <w:bookmarkStart w:id="10806" w:name="_Toc83129846"/>
      <w:bookmarkStart w:id="10807" w:name="_Toc90591378"/>
      <w:bookmarkStart w:id="10808" w:name="_Toc98864437"/>
      <w:bookmarkStart w:id="10809" w:name="_Toc99733686"/>
      <w:bookmarkStart w:id="10810" w:name="_Toc106577591"/>
      <w:bookmarkStart w:id="10811" w:name="_Toc114537342"/>
      <w:bookmarkStart w:id="10812" w:name="_Toc115257610"/>
      <w:bookmarkStart w:id="10813" w:name="_Toc123086930"/>
      <w:bookmarkStart w:id="10814" w:name="_Toc123088665"/>
      <w:bookmarkStart w:id="10815" w:name="_Toc124298321"/>
      <w:bookmarkStart w:id="10816" w:name="_Toc130575072"/>
      <w:bookmarkStart w:id="10817" w:name="_Toc131767482"/>
      <w:bookmarkStart w:id="10818" w:name="_Toc138888068"/>
      <w:bookmarkStart w:id="10819" w:name="_Toc145920271"/>
      <w:r w:rsidRPr="00C04A08">
        <w:lastRenderedPageBreak/>
        <w:t>A.2.3.7</w:t>
      </w:r>
      <w:r w:rsidRPr="00C04A08">
        <w:tab/>
        <w:t>CP-OFDM 64QAM</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0820" w:name="_Toc21340985"/>
      <w:bookmarkStart w:id="10821" w:name="_Toc29805433"/>
      <w:bookmarkStart w:id="10822" w:name="_Toc36456642"/>
      <w:bookmarkStart w:id="10823" w:name="_Toc36469740"/>
      <w:bookmarkStart w:id="10824" w:name="_Toc37254157"/>
      <w:bookmarkStart w:id="10825" w:name="_Toc37323015"/>
      <w:bookmarkStart w:id="10826" w:name="_Toc37324421"/>
      <w:bookmarkStart w:id="10827" w:name="_Toc45889945"/>
      <w:bookmarkStart w:id="10828" w:name="_Toc52196625"/>
      <w:bookmarkStart w:id="10829" w:name="_Toc52197605"/>
      <w:bookmarkStart w:id="10830" w:name="_Toc53173328"/>
      <w:bookmarkStart w:id="10831" w:name="_Toc53173697"/>
      <w:bookmarkStart w:id="10832" w:name="_Toc61119699"/>
      <w:bookmarkStart w:id="10833" w:name="_Toc61120081"/>
      <w:bookmarkStart w:id="10834" w:name="_Toc67926152"/>
      <w:bookmarkStart w:id="10835" w:name="_Toc75273790"/>
      <w:bookmarkStart w:id="10836" w:name="_Toc76510690"/>
      <w:bookmarkStart w:id="10837" w:name="_Toc83129847"/>
      <w:bookmarkStart w:id="10838" w:name="_Toc90591379"/>
      <w:bookmarkStart w:id="10839" w:name="_Toc98864438"/>
      <w:bookmarkStart w:id="10840" w:name="_Toc99733687"/>
      <w:bookmarkStart w:id="10841" w:name="_Toc106577592"/>
      <w:bookmarkStart w:id="10842" w:name="_Toc114537343"/>
      <w:bookmarkStart w:id="10843" w:name="_Toc115257611"/>
      <w:bookmarkStart w:id="10844" w:name="_Toc123086931"/>
      <w:bookmarkStart w:id="10845" w:name="_Toc123088666"/>
      <w:bookmarkStart w:id="10846" w:name="_Toc124298322"/>
      <w:bookmarkStart w:id="10847" w:name="_Toc130575073"/>
      <w:bookmarkStart w:id="10848" w:name="_Toc131767483"/>
      <w:bookmarkStart w:id="10849" w:name="_Toc138888069"/>
      <w:bookmarkStart w:id="10850" w:name="_Toc145920272"/>
      <w:r w:rsidRPr="00C04A08">
        <w:lastRenderedPageBreak/>
        <w:t>A.3</w:t>
      </w:r>
      <w:r w:rsidRPr="00C04A08">
        <w:tab/>
        <w:t>DL reference measurement channels</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294BF469" w14:textId="77777777" w:rsidR="00842EF7" w:rsidRPr="00C04A08" w:rsidRDefault="00842EF7" w:rsidP="00842EF7">
      <w:pPr>
        <w:pStyle w:val="Heading2"/>
      </w:pPr>
      <w:bookmarkStart w:id="10851" w:name="_Toc21340986"/>
      <w:bookmarkStart w:id="10852" w:name="_Toc29805434"/>
      <w:bookmarkStart w:id="10853" w:name="_Toc36456643"/>
      <w:bookmarkStart w:id="10854" w:name="_Toc36469741"/>
      <w:bookmarkStart w:id="10855" w:name="_Toc37254158"/>
      <w:bookmarkStart w:id="10856" w:name="_Toc37323016"/>
      <w:bookmarkStart w:id="10857" w:name="_Toc37324422"/>
      <w:bookmarkStart w:id="10858" w:name="_Toc45889946"/>
      <w:bookmarkStart w:id="10859" w:name="_Toc52196626"/>
      <w:bookmarkStart w:id="10860" w:name="_Toc52197606"/>
      <w:bookmarkStart w:id="10861" w:name="_Toc53173329"/>
      <w:bookmarkStart w:id="10862" w:name="_Toc53173698"/>
      <w:bookmarkStart w:id="10863" w:name="_Toc61119700"/>
      <w:bookmarkStart w:id="10864" w:name="_Toc61120082"/>
      <w:bookmarkStart w:id="10865" w:name="_Toc67926153"/>
      <w:bookmarkStart w:id="10866" w:name="_Toc75273791"/>
      <w:bookmarkStart w:id="10867" w:name="_Toc76510691"/>
      <w:bookmarkStart w:id="10868" w:name="_Toc83129848"/>
      <w:bookmarkStart w:id="10869" w:name="_Toc90591380"/>
      <w:bookmarkStart w:id="10870" w:name="_Toc98864439"/>
      <w:bookmarkStart w:id="10871" w:name="_Toc99733688"/>
      <w:bookmarkStart w:id="10872" w:name="_Toc106577593"/>
      <w:bookmarkStart w:id="10873" w:name="_Toc114537344"/>
      <w:bookmarkStart w:id="10874" w:name="_Toc115257612"/>
      <w:bookmarkStart w:id="10875" w:name="_Toc123086932"/>
      <w:bookmarkStart w:id="10876" w:name="_Toc123088667"/>
      <w:bookmarkStart w:id="10877" w:name="_Toc124298323"/>
      <w:bookmarkStart w:id="10878" w:name="_Toc130575074"/>
      <w:bookmarkStart w:id="10879" w:name="_Toc131767484"/>
      <w:bookmarkStart w:id="10880" w:name="_Toc138888070"/>
      <w:bookmarkStart w:id="10881" w:name="_Toc145920273"/>
      <w:r w:rsidRPr="00C04A08">
        <w:t>A.3.1</w:t>
      </w:r>
      <w:r w:rsidRPr="00C04A08">
        <w:tab/>
        <w:t>General</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0882" w:name="_Toc21340987"/>
      <w:bookmarkStart w:id="10883" w:name="_Toc29805435"/>
      <w:bookmarkStart w:id="10884" w:name="_Toc36456644"/>
      <w:bookmarkStart w:id="10885" w:name="_Toc36469742"/>
      <w:bookmarkStart w:id="10886" w:name="_Toc37254159"/>
      <w:bookmarkStart w:id="10887" w:name="_Toc37323017"/>
      <w:bookmarkStart w:id="10888" w:name="_Toc37324423"/>
      <w:bookmarkStart w:id="10889" w:name="_Toc45889947"/>
      <w:bookmarkStart w:id="10890" w:name="_Toc52196627"/>
      <w:bookmarkStart w:id="10891" w:name="_Toc52197607"/>
      <w:bookmarkStart w:id="10892" w:name="_Toc53173330"/>
      <w:bookmarkStart w:id="10893" w:name="_Toc53173699"/>
      <w:bookmarkStart w:id="10894" w:name="_Toc61119701"/>
      <w:bookmarkStart w:id="10895" w:name="_Toc61120083"/>
      <w:bookmarkStart w:id="10896" w:name="_Toc67926154"/>
      <w:bookmarkStart w:id="10897" w:name="_Toc75273792"/>
      <w:bookmarkStart w:id="10898" w:name="_Toc76510692"/>
      <w:bookmarkStart w:id="10899" w:name="_Toc83129849"/>
      <w:bookmarkStart w:id="10900" w:name="_Toc90591381"/>
      <w:bookmarkStart w:id="10901" w:name="_Toc98864440"/>
      <w:bookmarkStart w:id="10902" w:name="_Toc99733689"/>
      <w:bookmarkStart w:id="10903" w:name="_Toc106577594"/>
      <w:bookmarkStart w:id="10904" w:name="_Toc114537345"/>
      <w:bookmarkStart w:id="10905" w:name="_Toc115257613"/>
      <w:bookmarkStart w:id="10906" w:name="_Toc123086933"/>
      <w:bookmarkStart w:id="10907" w:name="_Toc123088668"/>
      <w:bookmarkStart w:id="10908" w:name="_Toc124298324"/>
      <w:bookmarkStart w:id="10909" w:name="_Toc130575075"/>
      <w:bookmarkStart w:id="10910" w:name="_Toc131767485"/>
      <w:bookmarkStart w:id="10911" w:name="_Toc138888071"/>
      <w:bookmarkStart w:id="10912" w:name="_Toc145920274"/>
      <w:r w:rsidRPr="00C04A08">
        <w:lastRenderedPageBreak/>
        <w:t>A.3.2</w:t>
      </w:r>
      <w:r w:rsidRPr="00C04A08">
        <w:tab/>
        <w:t>Void</w:t>
      </w:r>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p>
    <w:p w14:paraId="4DB39240" w14:textId="77777777" w:rsidR="00842EF7" w:rsidRPr="00C04A08" w:rsidRDefault="00842EF7" w:rsidP="00842EF7">
      <w:pPr>
        <w:pStyle w:val="Heading2"/>
      </w:pPr>
      <w:bookmarkStart w:id="10913" w:name="_Toc21340988"/>
      <w:bookmarkStart w:id="10914" w:name="_Toc29805436"/>
      <w:bookmarkStart w:id="10915" w:name="_Toc36456645"/>
      <w:bookmarkStart w:id="10916" w:name="_Toc36469743"/>
      <w:bookmarkStart w:id="10917" w:name="_Toc37254160"/>
      <w:bookmarkStart w:id="10918" w:name="_Toc37323018"/>
      <w:bookmarkStart w:id="10919" w:name="_Toc37324424"/>
      <w:bookmarkStart w:id="10920" w:name="_Toc45889948"/>
      <w:bookmarkStart w:id="10921" w:name="_Toc52196628"/>
      <w:bookmarkStart w:id="10922" w:name="_Toc52197608"/>
      <w:bookmarkStart w:id="10923" w:name="_Toc53173331"/>
      <w:bookmarkStart w:id="10924" w:name="_Toc53173700"/>
      <w:bookmarkStart w:id="10925" w:name="_Toc61119702"/>
      <w:bookmarkStart w:id="10926" w:name="_Toc61120084"/>
      <w:bookmarkStart w:id="10927" w:name="_Toc67926155"/>
      <w:bookmarkStart w:id="10928" w:name="_Toc75273793"/>
      <w:bookmarkStart w:id="10929" w:name="_Toc76510693"/>
      <w:bookmarkStart w:id="10930" w:name="_Toc83129850"/>
      <w:bookmarkStart w:id="10931" w:name="_Toc90591382"/>
      <w:bookmarkStart w:id="10932" w:name="_Toc98864441"/>
      <w:bookmarkStart w:id="10933" w:name="_Toc99733690"/>
      <w:bookmarkStart w:id="10934" w:name="_Toc106577595"/>
      <w:bookmarkStart w:id="10935" w:name="_Toc114537346"/>
      <w:bookmarkStart w:id="10936" w:name="_Toc115257614"/>
      <w:bookmarkStart w:id="10937" w:name="_Toc123086934"/>
      <w:bookmarkStart w:id="10938" w:name="_Toc123088669"/>
      <w:bookmarkStart w:id="10939" w:name="_Toc124298325"/>
      <w:bookmarkStart w:id="10940" w:name="_Toc130575076"/>
      <w:bookmarkStart w:id="10941" w:name="_Toc131767486"/>
      <w:bookmarkStart w:id="10942" w:name="_Toc138888072"/>
      <w:bookmarkStart w:id="10943" w:name="_Toc145920275"/>
      <w:r w:rsidRPr="00C04A08">
        <w:t>A.3.3</w:t>
      </w:r>
      <w:r w:rsidRPr="00C04A08">
        <w:tab/>
        <w:t>DL reference measurement channels for TDD</w:t>
      </w:r>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7CFE77F0" w14:textId="77777777" w:rsidR="00842EF7" w:rsidRPr="00C04A08" w:rsidRDefault="00842EF7" w:rsidP="00842EF7">
      <w:pPr>
        <w:pStyle w:val="Heading4"/>
      </w:pPr>
      <w:bookmarkStart w:id="10944" w:name="_Toc21340989"/>
      <w:bookmarkStart w:id="10945" w:name="_Toc29805437"/>
      <w:bookmarkStart w:id="10946" w:name="_Toc36456646"/>
      <w:bookmarkStart w:id="10947" w:name="_Toc36469744"/>
      <w:bookmarkStart w:id="10948" w:name="_Toc37254161"/>
      <w:bookmarkStart w:id="10949" w:name="_Toc37323019"/>
      <w:bookmarkStart w:id="10950" w:name="_Toc37324425"/>
      <w:bookmarkStart w:id="10951" w:name="_Toc45889949"/>
      <w:bookmarkStart w:id="10952" w:name="_Toc52196629"/>
      <w:bookmarkStart w:id="10953" w:name="_Toc52197609"/>
      <w:bookmarkStart w:id="10954" w:name="_Toc53173332"/>
      <w:bookmarkStart w:id="10955" w:name="_Toc53173701"/>
      <w:bookmarkStart w:id="10956" w:name="_Toc61119703"/>
      <w:bookmarkStart w:id="10957" w:name="_Toc61120085"/>
      <w:bookmarkStart w:id="10958" w:name="_Toc67926156"/>
      <w:bookmarkStart w:id="10959" w:name="_Toc75273794"/>
      <w:bookmarkStart w:id="10960" w:name="_Toc76510694"/>
      <w:bookmarkStart w:id="10961" w:name="_Toc83129851"/>
      <w:bookmarkStart w:id="10962" w:name="_Toc90591383"/>
      <w:bookmarkStart w:id="10963" w:name="_Toc98864442"/>
      <w:bookmarkStart w:id="10964" w:name="_Toc99733691"/>
      <w:bookmarkStart w:id="10965" w:name="_Toc106577596"/>
      <w:bookmarkStart w:id="10966" w:name="_Toc114537347"/>
      <w:bookmarkStart w:id="10967" w:name="_Toc115257615"/>
      <w:bookmarkStart w:id="10968" w:name="_Toc123086935"/>
      <w:bookmarkStart w:id="10969" w:name="_Toc123088670"/>
      <w:bookmarkStart w:id="10970" w:name="_Toc124298326"/>
      <w:bookmarkStart w:id="10971" w:name="_Toc130575077"/>
      <w:bookmarkStart w:id="10972" w:name="_Toc131767487"/>
      <w:bookmarkStart w:id="10973" w:name="_Toc138888073"/>
      <w:bookmarkStart w:id="10974" w:name="_Toc145920276"/>
      <w:r w:rsidRPr="00C04A08">
        <w:t>A.3.3.1 General</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749ECD81" w14:textId="77777777" w:rsidR="00A20079" w:rsidRPr="00C04A08" w:rsidRDefault="00A20079" w:rsidP="00A20079">
      <w:pPr>
        <w:pStyle w:val="TH"/>
      </w:pPr>
      <w:bookmarkStart w:id="10975" w:name="_Toc21340990"/>
      <w:bookmarkStart w:id="10976" w:name="_Toc29805438"/>
      <w:bookmarkStart w:id="10977" w:name="_Toc36456647"/>
      <w:bookmarkStart w:id="10978" w:name="_Toc36469745"/>
      <w:bookmarkStart w:id="10979" w:name="_Toc37254162"/>
      <w:bookmarkStart w:id="10980" w:name="_Toc37323020"/>
      <w:bookmarkStart w:id="10981" w:name="_Toc37324426"/>
      <w:bookmarkStart w:id="10982" w:name="_Toc45889950"/>
      <w:bookmarkStart w:id="10983" w:name="_Toc52196630"/>
      <w:bookmarkStart w:id="10984" w:name="_Toc52197610"/>
      <w:bookmarkStart w:id="10985" w:name="_Toc53173333"/>
      <w:bookmarkStart w:id="10986" w:name="_Toc53173702"/>
      <w:bookmarkStart w:id="10987" w:name="_Toc61119704"/>
      <w:bookmarkStart w:id="10988" w:name="_Toc61120086"/>
      <w:bookmarkStart w:id="10989" w:name="_Toc67926157"/>
      <w:bookmarkStart w:id="10990" w:name="_Toc75273795"/>
      <w:bookmarkStart w:id="10991" w:name="_Toc76510695"/>
      <w:bookmarkStart w:id="10992" w:name="_Toc83129852"/>
      <w:bookmarkStart w:id="10993" w:name="_Toc90591384"/>
      <w:bookmarkStart w:id="10994" w:name="_Toc98864443"/>
      <w:bookmarkStart w:id="10995" w:name="_Toc99733692"/>
      <w:bookmarkStart w:id="10996"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0997" w:name="_Toc114537348"/>
      <w:bookmarkStart w:id="10998" w:name="_Toc115257616"/>
      <w:bookmarkStart w:id="10999" w:name="_Toc123086936"/>
      <w:bookmarkStart w:id="11000" w:name="_Toc123088671"/>
      <w:bookmarkStart w:id="11001" w:name="_Toc124298327"/>
      <w:bookmarkStart w:id="11002" w:name="_Toc130575078"/>
      <w:bookmarkStart w:id="11003" w:name="_Toc131767488"/>
      <w:bookmarkStart w:id="11004" w:name="_Toc138888074"/>
      <w:bookmarkStart w:id="11005" w:name="_Toc145920277"/>
      <w:r w:rsidRPr="00C04A08">
        <w:lastRenderedPageBreak/>
        <w:t>A.3.3.2</w:t>
      </w:r>
      <w:r w:rsidRPr="00C04A08">
        <w:tab/>
        <w:t>FRC for receiver requirements for QPSK</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9" type="#_x0000_t75" style="width:10.5pt;height:15.5pt" o:ole="">
                  <v:imagedata r:id="rId35" o:title=""/>
                </v:shape>
                <o:OLEObject Type="Embed" ProgID="Equation.3" ShapeID="_x0000_i1029" DrawAspect="Content" ObjectID="_1757336838" r:id="rId36"/>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74F175D7"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6E42C00C" w:rsidR="00D8778B" w:rsidRPr="00C04A08" w:rsidRDefault="00D8778B" w:rsidP="00D8778B">
            <w:pPr>
              <w:pStyle w:val="TAC"/>
              <w:rPr>
                <w:rFonts w:eastAsia="Malgun Gothic"/>
              </w:rPr>
            </w:pPr>
            <w:r>
              <w:rPr>
                <w:rFonts w:eastAsia="Malgun Gothic"/>
              </w:rPr>
              <w:t>14256</w:t>
            </w:r>
          </w:p>
        </w:tc>
        <w:tc>
          <w:tcPr>
            <w:tcW w:w="985" w:type="dxa"/>
          </w:tcPr>
          <w:p w14:paraId="5190CACA" w14:textId="11CE91CF" w:rsidR="00D8778B" w:rsidRPr="00C04A08" w:rsidRDefault="00D8778B" w:rsidP="00D8778B">
            <w:pPr>
              <w:pStyle w:val="TAC"/>
              <w:rPr>
                <w:rFonts w:eastAsia="Malgun Gothic"/>
              </w:rPr>
            </w:pPr>
            <w:r>
              <w:rPr>
                <w:rFonts w:eastAsia="Malgun Gothic"/>
              </w:rPr>
              <w:t>28512</w:t>
            </w:r>
          </w:p>
        </w:tc>
        <w:tc>
          <w:tcPr>
            <w:tcW w:w="985" w:type="dxa"/>
          </w:tcPr>
          <w:p w14:paraId="3AC08498" w14:textId="3CBC7902"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257B0E28" w:rsidR="00D8778B" w:rsidRPr="00C04A08" w:rsidRDefault="00D8778B" w:rsidP="00D8778B">
            <w:pPr>
              <w:pStyle w:val="TAC"/>
            </w:pPr>
            <w:r>
              <w:t>10.138</w:t>
            </w:r>
          </w:p>
        </w:tc>
        <w:tc>
          <w:tcPr>
            <w:tcW w:w="985" w:type="dxa"/>
          </w:tcPr>
          <w:p w14:paraId="28341570" w14:textId="7CDAD27E" w:rsidR="00D8778B" w:rsidRPr="00C04A08" w:rsidRDefault="00D8778B" w:rsidP="00D8778B">
            <w:pPr>
              <w:pStyle w:val="TAC"/>
            </w:pPr>
            <w:r>
              <w:t>20.294</w:t>
            </w:r>
          </w:p>
        </w:tc>
        <w:tc>
          <w:tcPr>
            <w:tcW w:w="985" w:type="dxa"/>
          </w:tcPr>
          <w:p w14:paraId="712727A7" w14:textId="71CA344A"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D8778B">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D8778B">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F225BE"/>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30" type="#_x0000_t75" style="width:10.5pt;height:15.5pt" o:ole="">
                  <v:imagedata r:id="rId35" o:title=""/>
                </v:shape>
                <o:OLEObject Type="Embed" ProgID="Equation.3" ShapeID="_x0000_i1030" DrawAspect="Content" ObjectID="_1757336839" r:id="rId37"/>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7544F949"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lastRenderedPageBreak/>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1" type="#_x0000_t75" style="width:10.5pt;height:15.5pt" o:ole="">
                  <v:imagedata r:id="rId35" o:title=""/>
                </v:shape>
                <o:OLEObject Type="Embed" ProgID="Equation.3" ShapeID="_x0000_i1031" DrawAspect="Content" ObjectID="_1757336840" r:id="rId38"/>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lastRenderedPageBreak/>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2" type="#_x0000_t75" style="width:10.5pt;height:15.5pt" o:ole="">
                  <v:imagedata r:id="rId35" o:title=""/>
                </v:shape>
                <o:OLEObject Type="Embed" ProgID="Equation.3" ShapeID="_x0000_i1032" DrawAspect="Content" ObjectID="_1757336841" r:id="rId39"/>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1006" w:name="_Toc21340991"/>
      <w:bookmarkStart w:id="11007" w:name="_Toc29805439"/>
      <w:bookmarkStart w:id="11008" w:name="_Toc36456648"/>
      <w:bookmarkStart w:id="11009" w:name="_Toc36469746"/>
      <w:bookmarkStart w:id="11010" w:name="_Toc37254163"/>
      <w:bookmarkStart w:id="11011" w:name="_Toc37323021"/>
      <w:bookmarkStart w:id="11012" w:name="_Toc37324427"/>
      <w:bookmarkStart w:id="11013" w:name="_Toc45889951"/>
      <w:bookmarkStart w:id="11014" w:name="_Toc52196631"/>
      <w:bookmarkStart w:id="11015" w:name="_Toc52197611"/>
      <w:bookmarkStart w:id="11016" w:name="_Toc53173334"/>
      <w:bookmarkStart w:id="11017" w:name="_Toc53173703"/>
      <w:bookmarkStart w:id="11018" w:name="_Toc61119705"/>
      <w:bookmarkStart w:id="11019" w:name="_Toc61120087"/>
      <w:bookmarkStart w:id="11020" w:name="_Toc67926158"/>
      <w:bookmarkStart w:id="11021" w:name="_Toc75273796"/>
      <w:bookmarkStart w:id="11022" w:name="_Toc76510696"/>
      <w:bookmarkStart w:id="11023" w:name="_Toc83129853"/>
      <w:bookmarkStart w:id="11024" w:name="_Toc90591385"/>
      <w:bookmarkStart w:id="11025" w:name="_Toc98864444"/>
      <w:bookmarkStart w:id="11026" w:name="_Toc99733693"/>
      <w:bookmarkStart w:id="11027" w:name="_Toc106577598"/>
      <w:bookmarkStart w:id="11028" w:name="_Toc114537349"/>
      <w:bookmarkStart w:id="11029" w:name="_Toc115257617"/>
      <w:bookmarkStart w:id="11030" w:name="_Toc123086937"/>
      <w:bookmarkStart w:id="11031" w:name="_Toc123088672"/>
      <w:bookmarkStart w:id="11032" w:name="_Toc124298328"/>
      <w:bookmarkStart w:id="11033" w:name="_Toc130575079"/>
      <w:bookmarkStart w:id="11034" w:name="_Toc131767489"/>
      <w:bookmarkStart w:id="11035" w:name="_Toc138888075"/>
      <w:bookmarkStart w:id="11036" w:name="_Toc145920278"/>
      <w:r w:rsidRPr="00C04A08">
        <w:t>A.3.3.3</w:t>
      </w:r>
      <w:r w:rsidRPr="00C04A08">
        <w:tab/>
        <w:t>FRC for receiver requirements for 16QAM</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7DD6243F" w14:textId="77777777" w:rsidR="00842EF7" w:rsidRPr="00C04A08" w:rsidRDefault="00842EF7" w:rsidP="00842EF7"/>
    <w:p w14:paraId="1B3973DC" w14:textId="77777777" w:rsidR="00842EF7" w:rsidRPr="00C04A08" w:rsidRDefault="00842EF7" w:rsidP="00842EF7">
      <w:pPr>
        <w:pStyle w:val="Heading4"/>
      </w:pPr>
      <w:bookmarkStart w:id="11037" w:name="_Toc21340992"/>
      <w:bookmarkStart w:id="11038" w:name="_Toc29805440"/>
      <w:bookmarkStart w:id="11039" w:name="_Toc36456649"/>
      <w:bookmarkStart w:id="11040" w:name="_Toc36469747"/>
      <w:bookmarkStart w:id="11041" w:name="_Toc37254164"/>
      <w:bookmarkStart w:id="11042" w:name="_Toc37323022"/>
      <w:bookmarkStart w:id="11043" w:name="_Toc37324428"/>
      <w:bookmarkStart w:id="11044" w:name="_Toc45889952"/>
      <w:bookmarkStart w:id="11045" w:name="_Toc52196632"/>
      <w:bookmarkStart w:id="11046" w:name="_Toc52197612"/>
      <w:bookmarkStart w:id="11047" w:name="_Toc53173335"/>
      <w:bookmarkStart w:id="11048" w:name="_Toc53173704"/>
      <w:bookmarkStart w:id="11049" w:name="_Toc61119706"/>
      <w:bookmarkStart w:id="11050" w:name="_Toc61120088"/>
      <w:bookmarkStart w:id="11051" w:name="_Toc67926159"/>
      <w:bookmarkStart w:id="11052" w:name="_Toc75273797"/>
      <w:bookmarkStart w:id="11053" w:name="_Toc76510697"/>
      <w:bookmarkStart w:id="11054" w:name="_Toc83129854"/>
      <w:bookmarkStart w:id="11055" w:name="_Toc90591386"/>
      <w:bookmarkStart w:id="11056" w:name="_Toc98864445"/>
      <w:bookmarkStart w:id="11057" w:name="_Toc99733694"/>
      <w:bookmarkStart w:id="11058" w:name="_Toc106577599"/>
      <w:bookmarkStart w:id="11059" w:name="_Toc114537350"/>
      <w:bookmarkStart w:id="11060" w:name="_Toc115257618"/>
      <w:bookmarkStart w:id="11061" w:name="_Toc123086938"/>
      <w:bookmarkStart w:id="11062" w:name="_Toc123088673"/>
      <w:bookmarkStart w:id="11063" w:name="_Toc124298329"/>
      <w:bookmarkStart w:id="11064" w:name="_Toc130575080"/>
      <w:bookmarkStart w:id="11065" w:name="_Toc131767490"/>
      <w:bookmarkStart w:id="11066" w:name="_Toc138888076"/>
      <w:bookmarkStart w:id="11067" w:name="_Toc145920279"/>
      <w:r w:rsidRPr="00C04A08">
        <w:lastRenderedPageBreak/>
        <w:t>A.3.3.4</w:t>
      </w:r>
      <w:r w:rsidRPr="00C04A08">
        <w:tab/>
        <w:t>FRC for receiver requirements for 64QAM</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3" type="#_x0000_t75" style="width:10.5pt;height:15.5pt" o:ole="">
                  <v:imagedata r:id="rId35" o:title=""/>
                </v:shape>
                <o:OLEObject Type="Embed" ProgID="Equation.3" ShapeID="_x0000_i1033" DrawAspect="Content" ObjectID="_1757336842" r:id="rId40"/>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104E5E">
      <w:pPr>
        <w:rPr>
          <w:rFonts w:eastAsia="Malgun Gothic"/>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4" type="#_x0000_t75" style="width:10.5pt;height:15.5pt" o:ole="">
                  <v:imagedata r:id="rId35" o:title=""/>
                </v:shape>
                <o:OLEObject Type="Embed" ProgID="Equation.3" ShapeID="_x0000_i1034" DrawAspect="Content" ObjectID="_1757336843" r:id="rId41"/>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104E5E"/>
    <w:p w14:paraId="3D41C62F" w14:textId="77777777" w:rsidR="00491C16" w:rsidRPr="00491C16" w:rsidRDefault="00491C16" w:rsidP="00F225BE">
      <w:pPr>
        <w:pStyle w:val="TH"/>
        <w:rPr>
          <w:rFonts w:eastAsia="SimSun"/>
        </w:rPr>
      </w:pPr>
      <w:r w:rsidRPr="00491C16">
        <w:rPr>
          <w:rFonts w:eastAsia="SimSun"/>
        </w:rPr>
        <w:lastRenderedPageBreak/>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F225BE">
            <w:pPr>
              <w:pStyle w:val="TAH"/>
              <w:rPr>
                <w:rFonts w:eastAsia="SimSun"/>
              </w:rPr>
            </w:pPr>
            <w:r w:rsidRPr="00491C16">
              <w:rPr>
                <w:rFonts w:eastAsia="SimSun"/>
              </w:rPr>
              <w:t>Parameter</w:t>
            </w:r>
          </w:p>
        </w:tc>
        <w:tc>
          <w:tcPr>
            <w:tcW w:w="1093" w:type="dxa"/>
          </w:tcPr>
          <w:p w14:paraId="49199567" w14:textId="77777777" w:rsidR="00491C16" w:rsidRPr="00491C16" w:rsidRDefault="00491C16" w:rsidP="00F225BE">
            <w:pPr>
              <w:pStyle w:val="TAH"/>
              <w:rPr>
                <w:rFonts w:eastAsia="SimSun"/>
              </w:rPr>
            </w:pPr>
            <w:r w:rsidRPr="00491C16">
              <w:rPr>
                <w:rFonts w:eastAsia="SimSun"/>
              </w:rPr>
              <w:t>Unit</w:t>
            </w:r>
          </w:p>
        </w:tc>
        <w:tc>
          <w:tcPr>
            <w:tcW w:w="2955" w:type="dxa"/>
            <w:gridSpan w:val="3"/>
          </w:tcPr>
          <w:p w14:paraId="75855CEB" w14:textId="77777777" w:rsidR="00491C16" w:rsidRPr="00491C16" w:rsidRDefault="00491C16" w:rsidP="00F225BE">
            <w:pPr>
              <w:pStyle w:val="TAH"/>
              <w:rPr>
                <w:rFonts w:eastAsia="SimSun"/>
              </w:rPr>
            </w:pPr>
            <w:r w:rsidRPr="00491C16">
              <w:rPr>
                <w:rFonts w:eastAsia="SimSun"/>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5" type="#_x0000_t75" style="width:10.5pt;height:15.5pt" o:ole="">
                  <v:imagedata r:id="rId35" o:title=""/>
                </v:shape>
                <o:OLEObject Type="Embed" ProgID="Equation.3" ShapeID="_x0000_i1035" DrawAspect="Content" ObjectID="_1757336844" r:id="rId42"/>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F225BE">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F225BE">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F225BE">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F225BE">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F225BE">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F225BE">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F225BE">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lastRenderedPageBreak/>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6" type="#_x0000_t75" style="width:10.5pt;height:15.5pt" o:ole="">
                  <v:imagedata r:id="rId35" o:title=""/>
                </v:shape>
                <o:OLEObject Type="Embed" ProgID="Equation.3" ShapeID="_x0000_i1036" DrawAspect="Content" ObjectID="_1757336845" r:id="rId43"/>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F225BE">
      <w:pPr>
        <w:rPr>
          <w:rFonts w:eastAsia="SimSun"/>
        </w:rPr>
      </w:pPr>
    </w:p>
    <w:p w14:paraId="1963E51D" w14:textId="77777777" w:rsidR="00CF7919" w:rsidRPr="00615895" w:rsidRDefault="00CF7919" w:rsidP="00CF7919">
      <w:pPr>
        <w:pStyle w:val="Heading4"/>
        <w:rPr>
          <w:rFonts w:eastAsia="Malgun Gothic"/>
        </w:rPr>
      </w:pPr>
      <w:bookmarkStart w:id="11068" w:name="_Toc45889953"/>
      <w:bookmarkStart w:id="11069" w:name="_Toc52196633"/>
      <w:bookmarkStart w:id="11070" w:name="_Toc52197613"/>
      <w:bookmarkStart w:id="11071" w:name="_Toc53173336"/>
      <w:bookmarkStart w:id="11072" w:name="_Toc53173705"/>
      <w:bookmarkStart w:id="11073" w:name="_Toc61119707"/>
      <w:bookmarkStart w:id="11074" w:name="_Toc61120089"/>
      <w:bookmarkStart w:id="11075" w:name="_Toc67926160"/>
      <w:bookmarkStart w:id="11076" w:name="_Toc75273798"/>
      <w:bookmarkStart w:id="11077" w:name="_Toc76510698"/>
      <w:bookmarkStart w:id="11078" w:name="_Toc83129855"/>
      <w:bookmarkStart w:id="11079" w:name="_Toc90591387"/>
      <w:bookmarkStart w:id="11080" w:name="_Toc98864446"/>
      <w:bookmarkStart w:id="11081" w:name="_Toc99733695"/>
      <w:bookmarkStart w:id="11082" w:name="_Toc106577600"/>
      <w:bookmarkStart w:id="11083" w:name="_Toc114537351"/>
      <w:bookmarkStart w:id="11084" w:name="_Toc115257619"/>
      <w:bookmarkStart w:id="11085" w:name="_Toc123086939"/>
      <w:bookmarkStart w:id="11086" w:name="_Toc123088674"/>
      <w:bookmarkStart w:id="11087" w:name="_Toc124298330"/>
      <w:bookmarkStart w:id="11088" w:name="_Toc130575081"/>
      <w:bookmarkStart w:id="11089" w:name="_Toc131767491"/>
      <w:bookmarkStart w:id="11090" w:name="_Toc138888077"/>
      <w:bookmarkStart w:id="11091" w:name="_Toc145920280"/>
      <w:r w:rsidRPr="00615895">
        <w:rPr>
          <w:rFonts w:eastAsia="Malgun Gothic"/>
        </w:rPr>
        <w:lastRenderedPageBreak/>
        <w:t>A.3.3.5</w:t>
      </w:r>
      <w:r w:rsidRPr="00615895">
        <w:rPr>
          <w:rFonts w:eastAsia="Malgun Gothic"/>
        </w:rPr>
        <w:tab/>
        <w:t>FRC for receiver requirements for 256QAM</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7" type="#_x0000_t75" style="width:10.5pt;height:15.5pt" o:ole="">
                  <v:imagedata r:id="rId35" o:title=""/>
                </v:shape>
                <o:OLEObject Type="Embed" ProgID="Equation.3" ShapeID="_x0000_i1037" DrawAspect="Content" ObjectID="_1757336846" r:id="rId44"/>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21C4FD7"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432FE1B8"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1EF31801"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F225BE">
      <w:pPr>
        <w:rPr>
          <w:rFonts w:eastAsia="Malgun Gothic"/>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8" type="#_x0000_t75" style="width:10.5pt;height:15.5pt" o:ole="">
                  <v:imagedata r:id="rId35" o:title=""/>
                </v:shape>
                <o:OLEObject Type="Embed" ProgID="Equation.3" ShapeID="_x0000_i1038" DrawAspect="Content" ObjectID="_1757336847" r:id="rId45"/>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6EEC8EC4"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042DDC1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6E60D43D"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13BB145C"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F225BE"/>
    <w:p w14:paraId="775BD23F" w14:textId="77777777" w:rsidR="00491C16" w:rsidRPr="00491C16" w:rsidRDefault="00491C16" w:rsidP="00766098">
      <w:pPr>
        <w:pStyle w:val="TH"/>
        <w:rPr>
          <w:rFonts w:eastAsia="SimSun"/>
        </w:rPr>
      </w:pPr>
      <w:r w:rsidRPr="00491C16">
        <w:rPr>
          <w:rFonts w:eastAsia="SimSun"/>
        </w:rPr>
        <w:lastRenderedPageBreak/>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9" type="#_x0000_t75" style="width:10.5pt;height:15.5pt" o:ole="">
                  <v:imagedata r:id="rId35" o:title=""/>
                </v:shape>
                <o:OLEObject Type="Embed" ProgID="Equation.3" ShapeID="_x0000_i1039" DrawAspect="Content" ObjectID="_1757336848" r:id="rId46"/>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lastRenderedPageBreak/>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40" type="#_x0000_t75" style="width:10.5pt;height:15.5pt" o:ole="">
                  <v:imagedata r:id="rId35" o:title=""/>
                </v:shape>
                <o:OLEObject Type="Embed" ProgID="Equation.3" ShapeID="_x0000_i1040" DrawAspect="Content" ObjectID="_1757336849" r:id="rId47"/>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491C16">
      <w:pPr>
        <w:rPr>
          <w:rFonts w:eastAsia="SimSun"/>
          <w:b/>
        </w:rPr>
      </w:pPr>
    </w:p>
    <w:p w14:paraId="1BE3778B" w14:textId="77777777" w:rsidR="00842EF7" w:rsidRPr="00C04A08" w:rsidRDefault="00842EF7" w:rsidP="00842EF7">
      <w:pPr>
        <w:pStyle w:val="Heading2"/>
      </w:pPr>
      <w:bookmarkStart w:id="11092" w:name="_Toc21340993"/>
      <w:bookmarkStart w:id="11093" w:name="_Toc29805441"/>
      <w:bookmarkStart w:id="11094" w:name="_Toc36456650"/>
      <w:bookmarkStart w:id="11095" w:name="_Toc36469748"/>
      <w:bookmarkStart w:id="11096" w:name="_Toc37254165"/>
      <w:bookmarkStart w:id="11097" w:name="_Toc37323023"/>
      <w:bookmarkStart w:id="11098" w:name="_Toc37324429"/>
      <w:bookmarkStart w:id="11099" w:name="_Toc45889954"/>
      <w:bookmarkStart w:id="11100" w:name="_Toc52196634"/>
      <w:bookmarkStart w:id="11101" w:name="_Toc52197614"/>
      <w:bookmarkStart w:id="11102" w:name="_Toc53173337"/>
      <w:bookmarkStart w:id="11103" w:name="_Toc53173706"/>
      <w:bookmarkStart w:id="11104" w:name="_Toc61119708"/>
      <w:bookmarkStart w:id="11105" w:name="_Toc61120090"/>
      <w:bookmarkStart w:id="11106" w:name="_Toc67926161"/>
      <w:bookmarkStart w:id="11107" w:name="_Toc75273799"/>
      <w:bookmarkStart w:id="11108" w:name="_Toc76510699"/>
      <w:bookmarkStart w:id="11109" w:name="_Toc83129856"/>
      <w:bookmarkStart w:id="11110" w:name="_Toc90591388"/>
      <w:bookmarkStart w:id="11111" w:name="_Toc98864447"/>
      <w:bookmarkStart w:id="11112" w:name="_Toc99733696"/>
      <w:bookmarkStart w:id="11113" w:name="_Toc106577601"/>
      <w:bookmarkStart w:id="11114" w:name="_Toc114537352"/>
      <w:bookmarkStart w:id="11115" w:name="_Toc115257620"/>
      <w:bookmarkStart w:id="11116" w:name="_Toc123086940"/>
      <w:bookmarkStart w:id="11117" w:name="_Toc123088675"/>
      <w:bookmarkStart w:id="11118" w:name="_Toc124298331"/>
      <w:bookmarkStart w:id="11119" w:name="_Toc130575082"/>
      <w:bookmarkStart w:id="11120" w:name="_Toc131767492"/>
      <w:bookmarkStart w:id="11121" w:name="_Toc138888078"/>
      <w:bookmarkStart w:id="11122" w:name="_Toc145920281"/>
      <w:r w:rsidRPr="00C04A08">
        <w:lastRenderedPageBreak/>
        <w:t>A.4</w:t>
      </w:r>
      <w:r w:rsidRPr="00C04A08">
        <w:tab/>
        <w:t>Void</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006DCD51" w14:textId="77777777" w:rsidR="00842EF7" w:rsidRPr="00C04A08" w:rsidRDefault="00842EF7" w:rsidP="00842EF7">
      <w:pPr>
        <w:pStyle w:val="Heading2"/>
      </w:pPr>
      <w:bookmarkStart w:id="11123" w:name="_Toc21340994"/>
      <w:bookmarkStart w:id="11124" w:name="_Toc29805442"/>
      <w:bookmarkStart w:id="11125" w:name="_Toc36456651"/>
      <w:bookmarkStart w:id="11126" w:name="_Toc36469749"/>
      <w:bookmarkStart w:id="11127" w:name="_Toc37254166"/>
      <w:bookmarkStart w:id="11128" w:name="_Toc37323024"/>
      <w:bookmarkStart w:id="11129" w:name="_Toc37324430"/>
      <w:bookmarkStart w:id="11130" w:name="_Toc45889955"/>
      <w:bookmarkStart w:id="11131" w:name="_Toc52196635"/>
      <w:bookmarkStart w:id="11132" w:name="_Toc52197615"/>
      <w:bookmarkStart w:id="11133" w:name="_Toc53173338"/>
      <w:bookmarkStart w:id="11134" w:name="_Toc53173707"/>
      <w:bookmarkStart w:id="11135" w:name="_Toc61119709"/>
      <w:bookmarkStart w:id="11136" w:name="_Toc61120091"/>
      <w:bookmarkStart w:id="11137" w:name="_Toc67926162"/>
      <w:bookmarkStart w:id="11138" w:name="_Toc75273800"/>
      <w:bookmarkStart w:id="11139" w:name="_Toc76510700"/>
      <w:bookmarkStart w:id="11140" w:name="_Toc83129857"/>
      <w:bookmarkStart w:id="11141" w:name="_Toc90591389"/>
      <w:bookmarkStart w:id="11142" w:name="_Toc98864448"/>
      <w:bookmarkStart w:id="11143" w:name="_Toc99733697"/>
      <w:bookmarkStart w:id="11144" w:name="_Toc106577602"/>
      <w:bookmarkStart w:id="11145" w:name="_Toc114537353"/>
      <w:bookmarkStart w:id="11146" w:name="_Toc115257621"/>
      <w:bookmarkStart w:id="11147" w:name="_Toc123086941"/>
      <w:bookmarkStart w:id="11148" w:name="_Toc123088676"/>
      <w:bookmarkStart w:id="11149" w:name="_Toc124298332"/>
      <w:bookmarkStart w:id="11150" w:name="_Toc130575083"/>
      <w:bookmarkStart w:id="11151" w:name="_Toc131767493"/>
      <w:bookmarkStart w:id="11152" w:name="_Toc138888079"/>
      <w:bookmarkStart w:id="11153" w:name="_Toc145920282"/>
      <w:r w:rsidRPr="00C04A08">
        <w:t>A.5</w:t>
      </w:r>
      <w:r w:rsidRPr="00C04A08">
        <w:tab/>
        <w:t>OFDMA Channel Noise Generator (OCNG)</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0F6A4A49" w14:textId="77777777" w:rsidR="00842EF7" w:rsidRPr="00C04A08" w:rsidRDefault="00842EF7" w:rsidP="00842EF7">
      <w:pPr>
        <w:pStyle w:val="Heading3"/>
      </w:pPr>
      <w:bookmarkStart w:id="11154" w:name="_Toc21340995"/>
      <w:bookmarkStart w:id="11155" w:name="_Toc29805443"/>
      <w:bookmarkStart w:id="11156" w:name="_Toc36456652"/>
      <w:bookmarkStart w:id="11157" w:name="_Toc36469750"/>
      <w:bookmarkStart w:id="11158" w:name="_Toc37254167"/>
      <w:bookmarkStart w:id="11159" w:name="_Toc37323025"/>
      <w:bookmarkStart w:id="11160" w:name="_Toc37324431"/>
      <w:bookmarkStart w:id="11161" w:name="_Toc45889956"/>
      <w:bookmarkStart w:id="11162" w:name="_Toc52196636"/>
      <w:bookmarkStart w:id="11163" w:name="_Toc52197616"/>
      <w:bookmarkStart w:id="11164" w:name="_Toc53173339"/>
      <w:bookmarkStart w:id="11165" w:name="_Toc53173708"/>
      <w:bookmarkStart w:id="11166" w:name="_Toc61119710"/>
      <w:bookmarkStart w:id="11167" w:name="_Toc61120092"/>
      <w:bookmarkStart w:id="11168" w:name="_Toc67926163"/>
      <w:bookmarkStart w:id="11169" w:name="_Toc75273801"/>
      <w:bookmarkStart w:id="11170" w:name="_Toc76510701"/>
      <w:bookmarkStart w:id="11171" w:name="_Toc83129858"/>
      <w:bookmarkStart w:id="11172" w:name="_Toc90591390"/>
      <w:bookmarkStart w:id="11173" w:name="_Toc98864449"/>
      <w:bookmarkStart w:id="11174" w:name="_Toc99733698"/>
      <w:bookmarkStart w:id="11175" w:name="_Toc106577603"/>
      <w:bookmarkStart w:id="11176" w:name="_Toc114537354"/>
      <w:bookmarkStart w:id="11177" w:name="_Toc115257622"/>
      <w:bookmarkStart w:id="11178" w:name="_Toc123086942"/>
      <w:bookmarkStart w:id="11179" w:name="_Toc123088677"/>
      <w:bookmarkStart w:id="11180" w:name="_Toc124298333"/>
      <w:bookmarkStart w:id="11181" w:name="_Toc130575084"/>
      <w:bookmarkStart w:id="11182" w:name="_Toc131767494"/>
      <w:bookmarkStart w:id="11183" w:name="_Toc138888080"/>
      <w:bookmarkStart w:id="11184" w:name="_Toc145920283"/>
      <w:r w:rsidRPr="00C04A08">
        <w:t>A.5.1</w:t>
      </w:r>
      <w:r w:rsidRPr="00C04A08">
        <w:tab/>
        <w:t>OCNG Patterns for FDD</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7BB08C49" w14:textId="77777777" w:rsidR="00842EF7" w:rsidRPr="00C04A08" w:rsidRDefault="00842EF7" w:rsidP="00842EF7">
      <w:pPr>
        <w:pStyle w:val="Heading3"/>
      </w:pPr>
      <w:bookmarkStart w:id="11185" w:name="_Toc21340996"/>
      <w:bookmarkStart w:id="11186" w:name="_Toc29805444"/>
      <w:bookmarkStart w:id="11187" w:name="_Toc36456653"/>
      <w:bookmarkStart w:id="11188" w:name="_Toc36469751"/>
      <w:bookmarkStart w:id="11189" w:name="_Toc37254168"/>
      <w:bookmarkStart w:id="11190" w:name="_Toc37323026"/>
      <w:bookmarkStart w:id="11191" w:name="_Toc37324432"/>
      <w:bookmarkStart w:id="11192" w:name="_Toc45889957"/>
      <w:bookmarkStart w:id="11193" w:name="_Toc52196637"/>
      <w:bookmarkStart w:id="11194" w:name="_Toc52197617"/>
      <w:bookmarkStart w:id="11195" w:name="_Toc53173340"/>
      <w:bookmarkStart w:id="11196" w:name="_Toc53173709"/>
      <w:bookmarkStart w:id="11197" w:name="_Toc61119711"/>
      <w:bookmarkStart w:id="11198" w:name="_Toc61120093"/>
      <w:bookmarkStart w:id="11199" w:name="_Toc67926164"/>
      <w:bookmarkStart w:id="11200" w:name="_Toc75273802"/>
      <w:bookmarkStart w:id="11201" w:name="_Toc76510702"/>
      <w:bookmarkStart w:id="11202" w:name="_Toc83129859"/>
      <w:bookmarkStart w:id="11203" w:name="_Toc90591391"/>
      <w:bookmarkStart w:id="11204" w:name="_Toc98864450"/>
      <w:bookmarkStart w:id="11205" w:name="_Toc99733699"/>
      <w:bookmarkStart w:id="11206" w:name="_Toc106577604"/>
      <w:bookmarkStart w:id="11207" w:name="_Toc114537355"/>
      <w:bookmarkStart w:id="11208" w:name="_Toc115257623"/>
      <w:bookmarkStart w:id="11209" w:name="_Toc123086943"/>
      <w:bookmarkStart w:id="11210" w:name="_Toc123088678"/>
      <w:bookmarkStart w:id="11211" w:name="_Toc124298334"/>
      <w:bookmarkStart w:id="11212" w:name="_Toc130575085"/>
      <w:bookmarkStart w:id="11213" w:name="_Toc131767495"/>
      <w:bookmarkStart w:id="11214" w:name="_Toc138888081"/>
      <w:bookmarkStart w:id="11215" w:name="_Toc145920284"/>
      <w:r w:rsidRPr="00C04A08">
        <w:t>A.5.2</w:t>
      </w:r>
      <w:r w:rsidRPr="00C04A08">
        <w:tab/>
        <w:t>OCNG Patterns for TDD</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3F02D9F2" w14:textId="77777777" w:rsidR="00842EF7" w:rsidRPr="00C04A08" w:rsidRDefault="00842EF7" w:rsidP="00842EF7">
      <w:pPr>
        <w:pStyle w:val="Heading4"/>
      </w:pPr>
      <w:bookmarkStart w:id="11216" w:name="_Toc21340997"/>
      <w:bookmarkStart w:id="11217" w:name="_Toc29805445"/>
      <w:bookmarkStart w:id="11218" w:name="_Toc36456654"/>
      <w:bookmarkStart w:id="11219" w:name="_Toc36469752"/>
      <w:bookmarkStart w:id="11220" w:name="_Toc37254169"/>
      <w:bookmarkStart w:id="11221" w:name="_Toc37323027"/>
      <w:bookmarkStart w:id="11222" w:name="_Toc37324433"/>
      <w:bookmarkStart w:id="11223" w:name="_Toc45889958"/>
      <w:bookmarkStart w:id="11224" w:name="_Toc52196638"/>
      <w:bookmarkStart w:id="11225" w:name="_Toc52197618"/>
      <w:bookmarkStart w:id="11226" w:name="_Toc53173341"/>
      <w:bookmarkStart w:id="11227" w:name="_Toc53173710"/>
      <w:bookmarkStart w:id="11228" w:name="_Toc61119712"/>
      <w:bookmarkStart w:id="11229" w:name="_Toc61120094"/>
      <w:bookmarkStart w:id="11230" w:name="_Toc67926165"/>
      <w:bookmarkStart w:id="11231" w:name="_Toc75273803"/>
      <w:bookmarkStart w:id="11232" w:name="_Toc76510703"/>
      <w:bookmarkStart w:id="11233" w:name="_Toc83129860"/>
      <w:bookmarkStart w:id="11234" w:name="_Toc90591392"/>
      <w:bookmarkStart w:id="11235" w:name="_Toc98864451"/>
      <w:bookmarkStart w:id="11236" w:name="_Toc99733700"/>
      <w:bookmarkStart w:id="11237" w:name="_Toc106577605"/>
      <w:bookmarkStart w:id="11238" w:name="_Toc114537356"/>
      <w:bookmarkStart w:id="11239" w:name="_Toc115257624"/>
      <w:bookmarkStart w:id="11240" w:name="_Toc123086944"/>
      <w:bookmarkStart w:id="11241" w:name="_Toc123088679"/>
      <w:bookmarkStart w:id="11242" w:name="_Toc124298335"/>
      <w:bookmarkStart w:id="11243" w:name="_Toc130575086"/>
      <w:bookmarkStart w:id="11244" w:name="_Toc131767496"/>
      <w:bookmarkStart w:id="11245" w:name="_Toc138888082"/>
      <w:bookmarkStart w:id="11246" w:name="_Toc145920285"/>
      <w:r w:rsidRPr="00C04A08">
        <w:t>A.5.2.1</w:t>
      </w:r>
      <w:r w:rsidRPr="00C04A08">
        <w:tab/>
        <w:t>OCNG TDD pattern 1: Generic OCNG TDD Pattern for all unused REs</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1854BA">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1854B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1854B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1854B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1854B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1854B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1854B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1854BA">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2BBD2126" w:rsidR="00842EF7" w:rsidRDefault="00842EF7" w:rsidP="00842EF7">
      <w:pPr>
        <w:pStyle w:val="Heading8"/>
      </w:pPr>
      <w:r w:rsidRPr="00C04A08">
        <w:br w:type="page"/>
      </w:r>
      <w:bookmarkStart w:id="11247" w:name="_Toc21340998"/>
      <w:bookmarkStart w:id="11248" w:name="_Toc29805446"/>
      <w:bookmarkStart w:id="11249" w:name="_Toc36456655"/>
      <w:bookmarkStart w:id="11250" w:name="_Toc36469753"/>
      <w:bookmarkStart w:id="11251" w:name="_Toc37254170"/>
      <w:bookmarkStart w:id="11252" w:name="_Toc37323028"/>
      <w:bookmarkStart w:id="11253" w:name="_Toc37324434"/>
      <w:bookmarkStart w:id="11254" w:name="_Toc45889959"/>
      <w:bookmarkStart w:id="11255" w:name="_Toc52196639"/>
      <w:bookmarkStart w:id="11256" w:name="_Toc52197619"/>
      <w:bookmarkStart w:id="11257" w:name="_Toc53173342"/>
      <w:bookmarkStart w:id="11258" w:name="_Toc53173711"/>
      <w:bookmarkStart w:id="11259" w:name="_Toc61119713"/>
      <w:bookmarkStart w:id="11260" w:name="_Toc61120095"/>
      <w:bookmarkStart w:id="11261" w:name="_Toc67926166"/>
      <w:bookmarkStart w:id="11262" w:name="_Toc75273804"/>
      <w:bookmarkStart w:id="11263" w:name="_Toc76510704"/>
      <w:bookmarkStart w:id="11264" w:name="_Toc83129861"/>
      <w:bookmarkStart w:id="11265" w:name="_Toc90591393"/>
      <w:bookmarkStart w:id="11266" w:name="_Toc98864452"/>
      <w:bookmarkStart w:id="11267" w:name="_Toc99733701"/>
      <w:bookmarkStart w:id="11268" w:name="_Toc106577606"/>
      <w:bookmarkStart w:id="11269" w:name="_Toc114537357"/>
      <w:bookmarkStart w:id="11270" w:name="_Toc115257625"/>
      <w:bookmarkStart w:id="11271" w:name="_Toc123086945"/>
      <w:bookmarkStart w:id="11272" w:name="_Toc123088680"/>
      <w:bookmarkStart w:id="11273" w:name="_Toc124298336"/>
      <w:bookmarkStart w:id="11274" w:name="_Toc130575087"/>
      <w:bookmarkStart w:id="11275" w:name="_Toc131767497"/>
      <w:bookmarkStart w:id="11276" w:name="_Toc138888083"/>
      <w:bookmarkStart w:id="11277" w:name="_Toc145920286"/>
      <w:r w:rsidRPr="00C04A08">
        <w:lastRenderedPageBreak/>
        <w:t>Annex B (informative): Void</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p>
    <w:p w14:paraId="11AD7371" w14:textId="77777777" w:rsidR="005A3974" w:rsidRPr="005A3974" w:rsidRDefault="005A3974" w:rsidP="005A3974"/>
    <w:p w14:paraId="310FE587" w14:textId="77777777" w:rsidR="00842EF7" w:rsidRPr="00C04A08" w:rsidRDefault="00842EF7" w:rsidP="00842EF7">
      <w:pPr>
        <w:pStyle w:val="Heading8"/>
      </w:pPr>
      <w:r w:rsidRPr="00C04A08">
        <w:br w:type="page"/>
      </w:r>
      <w:bookmarkStart w:id="11278" w:name="_Toc21340999"/>
      <w:bookmarkStart w:id="11279" w:name="_Toc29805447"/>
      <w:bookmarkStart w:id="11280" w:name="_Toc36456656"/>
      <w:bookmarkStart w:id="11281" w:name="_Toc36469754"/>
      <w:bookmarkStart w:id="11282" w:name="_Toc37254171"/>
      <w:bookmarkStart w:id="11283" w:name="_Toc37323029"/>
      <w:bookmarkStart w:id="11284" w:name="_Toc37324435"/>
      <w:bookmarkStart w:id="11285" w:name="_Toc45889960"/>
      <w:bookmarkStart w:id="11286" w:name="_Toc52196640"/>
      <w:bookmarkStart w:id="11287" w:name="_Toc52197620"/>
      <w:bookmarkStart w:id="11288" w:name="_Toc53173343"/>
      <w:bookmarkStart w:id="11289" w:name="_Toc53173712"/>
      <w:bookmarkStart w:id="11290" w:name="_Toc61119714"/>
      <w:bookmarkStart w:id="11291" w:name="_Toc61120096"/>
      <w:bookmarkStart w:id="11292" w:name="_Toc67926167"/>
      <w:bookmarkStart w:id="11293" w:name="_Toc75273805"/>
      <w:bookmarkStart w:id="11294" w:name="_Toc76510705"/>
      <w:bookmarkStart w:id="11295" w:name="_Toc83129862"/>
      <w:bookmarkStart w:id="11296" w:name="_Toc90591394"/>
      <w:bookmarkStart w:id="11297" w:name="_Toc98864453"/>
      <w:bookmarkStart w:id="11298" w:name="_Toc99733702"/>
      <w:bookmarkStart w:id="11299" w:name="_Toc106577607"/>
      <w:bookmarkStart w:id="11300" w:name="_Toc114537358"/>
      <w:bookmarkStart w:id="11301" w:name="_Toc115257626"/>
      <w:bookmarkStart w:id="11302" w:name="_Toc123086946"/>
      <w:bookmarkStart w:id="11303" w:name="_Toc123088681"/>
      <w:bookmarkStart w:id="11304" w:name="_Toc124298337"/>
      <w:bookmarkStart w:id="11305" w:name="_Toc130575088"/>
      <w:bookmarkStart w:id="11306" w:name="_Toc131767498"/>
      <w:bookmarkStart w:id="11307" w:name="_Toc138888084"/>
      <w:bookmarkStart w:id="11308" w:name="_Toc145920287"/>
      <w:r w:rsidRPr="00C04A08">
        <w:lastRenderedPageBreak/>
        <w:t>Annex C (normative):</w:t>
      </w:r>
      <w:r w:rsidRPr="00C04A08">
        <w:br/>
        <w:t>Downlink physical channels</w:t>
      </w:r>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1309" w:name="_Toc21341000"/>
      <w:bookmarkStart w:id="11310" w:name="_Toc29805448"/>
      <w:bookmarkStart w:id="11311" w:name="_Toc36456657"/>
      <w:bookmarkStart w:id="11312" w:name="_Toc36469755"/>
      <w:bookmarkStart w:id="11313" w:name="_Toc37254172"/>
      <w:bookmarkStart w:id="11314" w:name="_Toc37323030"/>
      <w:bookmarkStart w:id="11315" w:name="_Toc37324436"/>
      <w:bookmarkStart w:id="11316" w:name="_Toc45889961"/>
      <w:bookmarkStart w:id="11317" w:name="_Toc52196641"/>
      <w:bookmarkStart w:id="11318" w:name="_Toc52197621"/>
      <w:bookmarkStart w:id="11319" w:name="_Toc53173344"/>
      <w:bookmarkStart w:id="11320" w:name="_Toc53173713"/>
      <w:bookmarkStart w:id="11321" w:name="_Toc61119715"/>
      <w:bookmarkStart w:id="11322" w:name="_Toc61120097"/>
      <w:bookmarkStart w:id="11323" w:name="_Toc67926168"/>
      <w:bookmarkStart w:id="11324" w:name="_Toc75273806"/>
      <w:bookmarkStart w:id="11325" w:name="_Toc76510706"/>
      <w:bookmarkStart w:id="11326" w:name="_Toc83129863"/>
      <w:bookmarkStart w:id="11327" w:name="_Toc90591395"/>
      <w:bookmarkStart w:id="11328" w:name="_Toc98864454"/>
      <w:bookmarkStart w:id="11329" w:name="_Toc99733703"/>
      <w:bookmarkStart w:id="11330" w:name="_Toc106577608"/>
      <w:bookmarkStart w:id="11331" w:name="_Toc114537359"/>
      <w:bookmarkStart w:id="11332" w:name="_Toc115257627"/>
      <w:bookmarkStart w:id="11333" w:name="_Toc123086947"/>
      <w:bookmarkStart w:id="11334" w:name="_Toc123088682"/>
      <w:bookmarkStart w:id="11335" w:name="_Toc124298338"/>
      <w:bookmarkStart w:id="11336" w:name="_Toc130575089"/>
      <w:bookmarkStart w:id="11337" w:name="_Toc131767499"/>
      <w:bookmarkStart w:id="11338" w:name="_Toc138888085"/>
      <w:bookmarkStart w:id="11339" w:name="_Toc145920288"/>
      <w:r w:rsidRPr="00C04A08">
        <w:t>C.1</w:t>
      </w:r>
      <w:r w:rsidRPr="00C04A08">
        <w:tab/>
        <w:t>General</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5A613D2D" w14:textId="77777777" w:rsidR="00842EF7" w:rsidRPr="00C04A08" w:rsidRDefault="00842EF7" w:rsidP="00842EF7"/>
    <w:p w14:paraId="5F74D591" w14:textId="77777777" w:rsidR="00842EF7" w:rsidRPr="00C04A08" w:rsidRDefault="00842EF7" w:rsidP="00842EF7">
      <w:pPr>
        <w:pStyle w:val="Heading1"/>
      </w:pPr>
      <w:bookmarkStart w:id="11340" w:name="_Toc21341001"/>
      <w:bookmarkStart w:id="11341" w:name="_Toc29805449"/>
      <w:bookmarkStart w:id="11342" w:name="_Toc36456658"/>
      <w:bookmarkStart w:id="11343" w:name="_Toc36469756"/>
      <w:bookmarkStart w:id="11344" w:name="_Toc37254173"/>
      <w:bookmarkStart w:id="11345" w:name="_Toc37323031"/>
      <w:bookmarkStart w:id="11346" w:name="_Toc37324437"/>
      <w:bookmarkStart w:id="11347" w:name="_Toc45889962"/>
      <w:bookmarkStart w:id="11348" w:name="_Toc52196642"/>
      <w:bookmarkStart w:id="11349" w:name="_Toc52197622"/>
      <w:bookmarkStart w:id="11350" w:name="_Toc53173345"/>
      <w:bookmarkStart w:id="11351" w:name="_Toc53173714"/>
      <w:bookmarkStart w:id="11352" w:name="_Toc61119716"/>
      <w:bookmarkStart w:id="11353" w:name="_Toc61120098"/>
      <w:bookmarkStart w:id="11354" w:name="_Toc67926169"/>
      <w:bookmarkStart w:id="11355" w:name="_Toc75273807"/>
      <w:bookmarkStart w:id="11356" w:name="_Toc76510707"/>
      <w:bookmarkStart w:id="11357" w:name="_Toc83129864"/>
      <w:bookmarkStart w:id="11358" w:name="_Toc90591396"/>
      <w:bookmarkStart w:id="11359" w:name="_Toc98864455"/>
      <w:bookmarkStart w:id="11360" w:name="_Toc99733704"/>
      <w:bookmarkStart w:id="11361" w:name="_Toc106577609"/>
      <w:bookmarkStart w:id="11362" w:name="_Toc114537360"/>
      <w:bookmarkStart w:id="11363" w:name="_Toc115257628"/>
      <w:bookmarkStart w:id="11364" w:name="_Toc123086948"/>
      <w:bookmarkStart w:id="11365" w:name="_Toc123088683"/>
      <w:bookmarkStart w:id="11366" w:name="_Toc124298339"/>
      <w:bookmarkStart w:id="11367" w:name="_Toc130575090"/>
      <w:bookmarkStart w:id="11368" w:name="_Toc131767500"/>
      <w:bookmarkStart w:id="11369" w:name="_Toc138888086"/>
      <w:bookmarkStart w:id="11370" w:name="_Toc145920289"/>
      <w:r w:rsidRPr="00C04A08">
        <w:t>C.2</w:t>
      </w:r>
      <w:r w:rsidRPr="00C04A08">
        <w:tab/>
        <w:t>Setup</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1371" w:name="_Toc21341002"/>
      <w:bookmarkStart w:id="11372" w:name="_Toc29805450"/>
      <w:bookmarkStart w:id="11373" w:name="_Toc36456659"/>
      <w:bookmarkStart w:id="11374" w:name="_Toc36469757"/>
      <w:bookmarkStart w:id="11375" w:name="_Toc37254174"/>
      <w:bookmarkStart w:id="11376" w:name="_Toc37323032"/>
      <w:bookmarkStart w:id="11377" w:name="_Toc37324438"/>
      <w:bookmarkStart w:id="11378" w:name="_Toc45889963"/>
      <w:bookmarkStart w:id="11379" w:name="_Toc52196643"/>
      <w:bookmarkStart w:id="11380" w:name="_Toc52197623"/>
      <w:bookmarkStart w:id="11381" w:name="_Toc53173346"/>
      <w:bookmarkStart w:id="11382" w:name="_Toc53173715"/>
      <w:bookmarkStart w:id="11383" w:name="_Toc61119717"/>
      <w:bookmarkStart w:id="11384" w:name="_Toc61120099"/>
      <w:bookmarkStart w:id="11385" w:name="_Toc67926170"/>
      <w:bookmarkStart w:id="11386" w:name="_Toc75273808"/>
      <w:bookmarkStart w:id="11387" w:name="_Toc76510708"/>
      <w:bookmarkStart w:id="11388" w:name="_Toc83129865"/>
      <w:bookmarkStart w:id="11389" w:name="_Toc90591397"/>
      <w:bookmarkStart w:id="11390" w:name="_Toc98864456"/>
      <w:bookmarkStart w:id="11391" w:name="_Toc99733705"/>
      <w:bookmarkStart w:id="11392" w:name="_Toc106577610"/>
      <w:bookmarkStart w:id="11393" w:name="_Toc114537361"/>
      <w:bookmarkStart w:id="11394" w:name="_Toc115257629"/>
      <w:bookmarkStart w:id="11395" w:name="_Toc123086949"/>
      <w:bookmarkStart w:id="11396" w:name="_Toc123088684"/>
      <w:bookmarkStart w:id="11397" w:name="_Toc124298340"/>
      <w:bookmarkStart w:id="11398" w:name="_Toc130575091"/>
      <w:bookmarkStart w:id="11399" w:name="_Toc131767501"/>
      <w:bookmarkStart w:id="11400" w:name="_Toc138888087"/>
      <w:bookmarkStart w:id="11401" w:name="_Toc145920290"/>
      <w:r w:rsidRPr="00C04A08">
        <w:t>C.3</w:t>
      </w:r>
      <w:r w:rsidRPr="00C04A08">
        <w:tab/>
        <w:t>Connection</w:t>
      </w:r>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p>
    <w:p w14:paraId="195E4FD1" w14:textId="77777777" w:rsidR="00842EF7" w:rsidRPr="00C04A08" w:rsidRDefault="00842EF7" w:rsidP="00842EF7">
      <w:pPr>
        <w:pStyle w:val="Heading2"/>
      </w:pPr>
      <w:bookmarkStart w:id="11402" w:name="_Toc21341003"/>
      <w:bookmarkStart w:id="11403" w:name="_Toc29805451"/>
      <w:bookmarkStart w:id="11404" w:name="_Toc36456660"/>
      <w:bookmarkStart w:id="11405" w:name="_Toc36469758"/>
      <w:bookmarkStart w:id="11406" w:name="_Toc37254175"/>
      <w:bookmarkStart w:id="11407" w:name="_Toc37323033"/>
      <w:bookmarkStart w:id="11408" w:name="_Toc37324439"/>
      <w:bookmarkStart w:id="11409" w:name="_Toc45889964"/>
      <w:bookmarkStart w:id="11410" w:name="_Toc52196644"/>
      <w:bookmarkStart w:id="11411" w:name="_Toc52197624"/>
      <w:bookmarkStart w:id="11412" w:name="_Toc53173347"/>
      <w:bookmarkStart w:id="11413" w:name="_Toc53173716"/>
      <w:bookmarkStart w:id="11414" w:name="_Toc61119718"/>
      <w:bookmarkStart w:id="11415" w:name="_Toc61120100"/>
      <w:bookmarkStart w:id="11416" w:name="_Toc67926171"/>
      <w:bookmarkStart w:id="11417" w:name="_Toc75273809"/>
      <w:bookmarkStart w:id="11418" w:name="_Toc76510709"/>
      <w:bookmarkStart w:id="11419" w:name="_Toc83129866"/>
      <w:bookmarkStart w:id="11420" w:name="_Toc90591398"/>
      <w:bookmarkStart w:id="11421" w:name="_Toc98864457"/>
      <w:bookmarkStart w:id="11422" w:name="_Toc99733706"/>
      <w:bookmarkStart w:id="11423" w:name="_Toc106577611"/>
      <w:bookmarkStart w:id="11424" w:name="_Toc114537362"/>
      <w:bookmarkStart w:id="11425" w:name="_Toc115257630"/>
      <w:bookmarkStart w:id="11426" w:name="_Toc123086950"/>
      <w:bookmarkStart w:id="11427" w:name="_Toc123088685"/>
      <w:bookmarkStart w:id="11428" w:name="_Toc124298341"/>
      <w:bookmarkStart w:id="11429" w:name="_Toc130575092"/>
      <w:bookmarkStart w:id="11430" w:name="_Toc131767502"/>
      <w:bookmarkStart w:id="11431" w:name="_Toc138888088"/>
      <w:bookmarkStart w:id="11432" w:name="_Toc145920291"/>
      <w:r w:rsidRPr="00C04A08">
        <w:t>C.3.1</w:t>
      </w:r>
      <w:r w:rsidRPr="00C04A08">
        <w:tab/>
        <w:t>Measurement of Receiver Characteristics</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1433" w:name="_Toc21341004"/>
      <w:bookmarkStart w:id="11434" w:name="_Toc29805452"/>
      <w:bookmarkStart w:id="11435" w:name="_Toc36456661"/>
      <w:bookmarkStart w:id="11436" w:name="_Toc36469759"/>
      <w:bookmarkStart w:id="11437" w:name="_Toc37254176"/>
      <w:bookmarkStart w:id="11438" w:name="_Toc37323034"/>
      <w:bookmarkStart w:id="11439" w:name="_Toc37324440"/>
      <w:bookmarkStart w:id="11440" w:name="_Toc45889965"/>
      <w:bookmarkStart w:id="11441" w:name="_Toc52196645"/>
      <w:bookmarkStart w:id="11442" w:name="_Toc52197625"/>
      <w:bookmarkStart w:id="11443" w:name="_Toc53173348"/>
      <w:bookmarkStart w:id="11444" w:name="_Toc53173717"/>
      <w:bookmarkStart w:id="11445" w:name="_Toc61119719"/>
      <w:bookmarkStart w:id="11446" w:name="_Toc61120101"/>
      <w:bookmarkStart w:id="11447" w:name="_Toc67926172"/>
      <w:bookmarkStart w:id="11448" w:name="_Toc75273810"/>
      <w:bookmarkStart w:id="11449" w:name="_Toc76510710"/>
      <w:bookmarkStart w:id="11450" w:name="_Toc83129867"/>
      <w:bookmarkStart w:id="11451" w:name="_Toc90591399"/>
      <w:bookmarkStart w:id="11452" w:name="_Toc98864458"/>
      <w:bookmarkStart w:id="11453" w:name="_Toc99733707"/>
      <w:bookmarkStart w:id="11454" w:name="_Toc106577612"/>
      <w:bookmarkStart w:id="11455" w:name="_Toc114537363"/>
      <w:bookmarkStart w:id="11456" w:name="_Toc115257631"/>
      <w:bookmarkStart w:id="11457" w:name="_Toc123086951"/>
      <w:bookmarkStart w:id="11458" w:name="_Toc123088686"/>
      <w:bookmarkStart w:id="11459" w:name="_Toc124298342"/>
      <w:bookmarkStart w:id="11460" w:name="_Toc130575093"/>
      <w:bookmarkStart w:id="11461" w:name="_Toc131767503"/>
      <w:bookmarkStart w:id="11462" w:name="_Toc138888089"/>
      <w:bookmarkStart w:id="11463" w:name="_Toc145920292"/>
      <w:r w:rsidRPr="00C04A08">
        <w:lastRenderedPageBreak/>
        <w:t>Annex D (normative):</w:t>
      </w:r>
      <w:r w:rsidRPr="00C04A08">
        <w:br/>
        <w:t>Characteristics of the interfering signal</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6A9C1949" w14:textId="77777777" w:rsidR="00842EF7" w:rsidRPr="00C04A08" w:rsidRDefault="00842EF7" w:rsidP="00842EF7"/>
    <w:p w14:paraId="0182FC6F" w14:textId="77777777" w:rsidR="00842EF7" w:rsidRPr="00C04A08" w:rsidRDefault="00842EF7" w:rsidP="00842EF7">
      <w:pPr>
        <w:pStyle w:val="Heading1"/>
      </w:pPr>
      <w:bookmarkStart w:id="11464" w:name="_Toc21341005"/>
      <w:bookmarkStart w:id="11465" w:name="_Toc29805453"/>
      <w:bookmarkStart w:id="11466" w:name="_Toc36456662"/>
      <w:bookmarkStart w:id="11467" w:name="_Toc36469760"/>
      <w:bookmarkStart w:id="11468" w:name="_Toc37254177"/>
      <w:bookmarkStart w:id="11469" w:name="_Toc37323035"/>
      <w:bookmarkStart w:id="11470" w:name="_Toc37324441"/>
      <w:bookmarkStart w:id="11471" w:name="_Toc45889966"/>
      <w:bookmarkStart w:id="11472" w:name="_Toc52196646"/>
      <w:bookmarkStart w:id="11473" w:name="_Toc52197626"/>
      <w:bookmarkStart w:id="11474" w:name="_Toc53173349"/>
      <w:bookmarkStart w:id="11475" w:name="_Toc53173718"/>
      <w:bookmarkStart w:id="11476" w:name="_Toc61119720"/>
      <w:bookmarkStart w:id="11477" w:name="_Toc61120102"/>
      <w:bookmarkStart w:id="11478" w:name="_Toc67926173"/>
      <w:bookmarkStart w:id="11479" w:name="_Toc75273811"/>
      <w:bookmarkStart w:id="11480" w:name="_Toc76510711"/>
      <w:bookmarkStart w:id="11481" w:name="_Toc83129868"/>
      <w:bookmarkStart w:id="11482" w:name="_Toc90591400"/>
      <w:bookmarkStart w:id="11483" w:name="_Toc98864459"/>
      <w:bookmarkStart w:id="11484" w:name="_Toc99733708"/>
      <w:bookmarkStart w:id="11485" w:name="_Toc106577613"/>
      <w:bookmarkStart w:id="11486" w:name="_Toc114537364"/>
      <w:bookmarkStart w:id="11487" w:name="_Toc115257632"/>
      <w:bookmarkStart w:id="11488" w:name="_Toc123086952"/>
      <w:bookmarkStart w:id="11489" w:name="_Toc123088687"/>
      <w:bookmarkStart w:id="11490" w:name="_Toc124298343"/>
      <w:bookmarkStart w:id="11491" w:name="_Toc130575094"/>
      <w:bookmarkStart w:id="11492" w:name="_Toc131767504"/>
      <w:bookmarkStart w:id="11493" w:name="_Toc138888090"/>
      <w:bookmarkStart w:id="11494" w:name="_Toc145920293"/>
      <w:r w:rsidRPr="00C04A08">
        <w:t>D.1</w:t>
      </w:r>
      <w:r w:rsidRPr="00C04A08">
        <w:tab/>
        <w:t>General</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1495" w:name="_Toc21341006"/>
      <w:bookmarkStart w:id="11496" w:name="_Toc29805454"/>
      <w:bookmarkStart w:id="11497" w:name="_Toc36456663"/>
      <w:bookmarkStart w:id="11498" w:name="_Toc36469761"/>
      <w:bookmarkStart w:id="11499" w:name="_Toc37254178"/>
      <w:bookmarkStart w:id="11500" w:name="_Toc37323036"/>
      <w:bookmarkStart w:id="11501" w:name="_Toc37324442"/>
      <w:bookmarkStart w:id="11502" w:name="_Toc45889967"/>
      <w:bookmarkStart w:id="11503" w:name="_Toc52196647"/>
      <w:bookmarkStart w:id="11504" w:name="_Toc52197627"/>
      <w:bookmarkStart w:id="11505" w:name="_Toc53173350"/>
      <w:bookmarkStart w:id="11506" w:name="_Toc53173719"/>
      <w:bookmarkStart w:id="11507" w:name="_Toc61119721"/>
      <w:bookmarkStart w:id="11508" w:name="_Toc61120103"/>
      <w:bookmarkStart w:id="11509" w:name="_Toc67926174"/>
      <w:bookmarkStart w:id="11510" w:name="_Toc75273812"/>
      <w:bookmarkStart w:id="11511" w:name="_Toc76510712"/>
      <w:bookmarkStart w:id="11512" w:name="_Toc83129869"/>
      <w:bookmarkStart w:id="11513" w:name="_Toc90591401"/>
      <w:bookmarkStart w:id="11514" w:name="_Toc98864460"/>
      <w:bookmarkStart w:id="11515" w:name="_Toc99733709"/>
      <w:bookmarkStart w:id="11516" w:name="_Toc106577614"/>
      <w:bookmarkStart w:id="11517" w:name="_Toc114537365"/>
      <w:bookmarkStart w:id="11518" w:name="_Toc115257633"/>
      <w:bookmarkStart w:id="11519" w:name="_Toc123086953"/>
      <w:bookmarkStart w:id="11520" w:name="_Toc123088688"/>
      <w:bookmarkStart w:id="11521" w:name="_Toc124298344"/>
      <w:bookmarkStart w:id="11522" w:name="_Toc130575095"/>
      <w:bookmarkStart w:id="11523" w:name="_Toc131767505"/>
      <w:bookmarkStart w:id="11524" w:name="_Toc138888091"/>
      <w:bookmarkStart w:id="11525" w:name="_Toc145920294"/>
      <w:r w:rsidRPr="00C04A08">
        <w:t>D.2</w:t>
      </w:r>
      <w:r w:rsidRPr="00C04A08">
        <w:tab/>
        <w:t>Interference signals</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1526" w:name="_Toc21341007"/>
      <w:bookmarkStart w:id="11527" w:name="_Toc29805455"/>
      <w:bookmarkStart w:id="11528" w:name="_Toc36456664"/>
      <w:bookmarkStart w:id="11529" w:name="_Toc36469762"/>
      <w:bookmarkStart w:id="11530" w:name="_Toc37254179"/>
      <w:bookmarkStart w:id="11531" w:name="_Toc37323037"/>
      <w:bookmarkStart w:id="11532" w:name="_Toc37324443"/>
      <w:bookmarkStart w:id="11533" w:name="_Toc45889968"/>
      <w:bookmarkStart w:id="11534" w:name="_Toc52196648"/>
      <w:bookmarkStart w:id="11535" w:name="_Toc52197628"/>
      <w:bookmarkStart w:id="11536" w:name="_Toc53173351"/>
      <w:bookmarkStart w:id="11537" w:name="_Toc53173720"/>
      <w:bookmarkStart w:id="11538" w:name="_Toc61119722"/>
      <w:bookmarkStart w:id="11539" w:name="_Toc61120104"/>
      <w:bookmarkStart w:id="11540" w:name="_Toc67926175"/>
      <w:bookmarkStart w:id="11541" w:name="_Toc75273813"/>
      <w:bookmarkStart w:id="11542" w:name="_Toc76510713"/>
      <w:bookmarkStart w:id="11543" w:name="_Toc83129870"/>
      <w:bookmarkStart w:id="11544" w:name="_Toc90591402"/>
      <w:bookmarkStart w:id="11545" w:name="_Toc98864461"/>
      <w:bookmarkStart w:id="11546" w:name="_Toc99733710"/>
      <w:bookmarkStart w:id="11547" w:name="_Toc106577615"/>
      <w:bookmarkStart w:id="11548" w:name="_Toc114537366"/>
      <w:bookmarkStart w:id="11549" w:name="_Toc115257634"/>
      <w:bookmarkStart w:id="11550" w:name="_Toc123086954"/>
      <w:bookmarkStart w:id="11551" w:name="_Toc123088689"/>
      <w:bookmarkStart w:id="11552" w:name="_Toc124298345"/>
      <w:bookmarkStart w:id="11553" w:name="_Toc130575096"/>
      <w:bookmarkStart w:id="11554" w:name="_Toc131767506"/>
      <w:bookmarkStart w:id="11555" w:name="_Toc138888092"/>
      <w:bookmarkStart w:id="11556" w:name="_Toc145920295"/>
      <w:r w:rsidRPr="00C04A08">
        <w:lastRenderedPageBreak/>
        <w:t>Annex E (normative):</w:t>
      </w:r>
      <w:r w:rsidRPr="00C04A08">
        <w:br/>
        <w:t>Environmental conditions</w:t>
      </w:r>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55F49E62" w14:textId="77777777" w:rsidR="00842EF7" w:rsidRPr="00C04A08" w:rsidRDefault="00842EF7" w:rsidP="00842EF7"/>
    <w:p w14:paraId="246CFD9B" w14:textId="77777777" w:rsidR="00842EF7" w:rsidRPr="00C04A08" w:rsidRDefault="00842EF7" w:rsidP="00842EF7">
      <w:pPr>
        <w:pStyle w:val="Heading1"/>
      </w:pPr>
      <w:bookmarkStart w:id="11557" w:name="_Toc21341008"/>
      <w:bookmarkStart w:id="11558" w:name="_Toc29805456"/>
      <w:bookmarkStart w:id="11559" w:name="_Toc36456665"/>
      <w:bookmarkStart w:id="11560" w:name="_Toc36469763"/>
      <w:bookmarkStart w:id="11561" w:name="_Toc37254180"/>
      <w:bookmarkStart w:id="11562" w:name="_Toc37323038"/>
      <w:bookmarkStart w:id="11563" w:name="_Toc37324444"/>
      <w:bookmarkStart w:id="11564" w:name="_Toc45889969"/>
      <w:bookmarkStart w:id="11565" w:name="_Toc52196649"/>
      <w:bookmarkStart w:id="11566" w:name="_Toc52197629"/>
      <w:bookmarkStart w:id="11567" w:name="_Toc53173352"/>
      <w:bookmarkStart w:id="11568" w:name="_Toc53173721"/>
      <w:bookmarkStart w:id="11569" w:name="_Toc61119723"/>
      <w:bookmarkStart w:id="11570" w:name="_Toc61120105"/>
      <w:bookmarkStart w:id="11571" w:name="_Toc67926176"/>
      <w:bookmarkStart w:id="11572" w:name="_Toc75273814"/>
      <w:bookmarkStart w:id="11573" w:name="_Toc76510714"/>
      <w:bookmarkStart w:id="11574" w:name="_Toc83129871"/>
      <w:bookmarkStart w:id="11575" w:name="_Toc90591403"/>
      <w:bookmarkStart w:id="11576" w:name="_Toc98864462"/>
      <w:bookmarkStart w:id="11577" w:name="_Toc99733711"/>
      <w:bookmarkStart w:id="11578" w:name="_Toc106577616"/>
      <w:bookmarkStart w:id="11579" w:name="_Toc114537367"/>
      <w:bookmarkStart w:id="11580" w:name="_Toc115257635"/>
      <w:bookmarkStart w:id="11581" w:name="_Toc123086955"/>
      <w:bookmarkStart w:id="11582" w:name="_Toc123088690"/>
      <w:bookmarkStart w:id="11583" w:name="_Toc124298346"/>
      <w:bookmarkStart w:id="11584" w:name="_Toc130575097"/>
      <w:bookmarkStart w:id="11585" w:name="_Toc131767507"/>
      <w:bookmarkStart w:id="11586" w:name="_Toc138888093"/>
      <w:bookmarkStart w:id="11587" w:name="_Toc145920296"/>
      <w:r w:rsidRPr="00C04A08">
        <w:t>E.1</w:t>
      </w:r>
      <w:r w:rsidRPr="00C04A08">
        <w:tab/>
        <w:t>General</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1588" w:name="_Toc21341009"/>
      <w:bookmarkStart w:id="11589" w:name="_Toc29805457"/>
      <w:bookmarkStart w:id="11590" w:name="_Toc36456666"/>
      <w:bookmarkStart w:id="11591" w:name="_Toc36469764"/>
      <w:bookmarkStart w:id="11592" w:name="_Toc37254181"/>
      <w:bookmarkStart w:id="11593" w:name="_Toc37323039"/>
      <w:bookmarkStart w:id="11594" w:name="_Toc37324445"/>
      <w:bookmarkStart w:id="11595" w:name="_Toc45889970"/>
      <w:bookmarkStart w:id="11596" w:name="_Toc52196650"/>
      <w:bookmarkStart w:id="11597" w:name="_Toc52197630"/>
      <w:bookmarkStart w:id="11598" w:name="_Toc53173353"/>
      <w:bookmarkStart w:id="11599" w:name="_Toc53173722"/>
      <w:bookmarkStart w:id="11600" w:name="_Toc61119724"/>
      <w:bookmarkStart w:id="11601" w:name="_Toc61120106"/>
      <w:bookmarkStart w:id="11602" w:name="_Toc67926177"/>
      <w:bookmarkStart w:id="11603" w:name="_Toc75273815"/>
      <w:bookmarkStart w:id="11604" w:name="_Toc76510715"/>
      <w:bookmarkStart w:id="11605" w:name="_Toc83129872"/>
      <w:bookmarkStart w:id="11606" w:name="_Toc90591404"/>
      <w:bookmarkStart w:id="11607" w:name="_Toc98864463"/>
      <w:bookmarkStart w:id="11608" w:name="_Toc99733712"/>
      <w:bookmarkStart w:id="11609" w:name="_Toc106577617"/>
      <w:bookmarkStart w:id="11610" w:name="_Toc114537368"/>
      <w:bookmarkStart w:id="11611" w:name="_Toc115257636"/>
      <w:bookmarkStart w:id="11612" w:name="_Toc123086956"/>
      <w:bookmarkStart w:id="11613" w:name="_Toc123088691"/>
      <w:bookmarkStart w:id="11614" w:name="_Toc124298347"/>
      <w:bookmarkStart w:id="11615" w:name="_Toc130575098"/>
      <w:bookmarkStart w:id="11616" w:name="_Toc131767508"/>
      <w:bookmarkStart w:id="11617" w:name="_Toc138888094"/>
      <w:bookmarkStart w:id="11618" w:name="_Toc145920297"/>
      <w:r w:rsidRPr="00C04A08">
        <w:t>E.2</w:t>
      </w:r>
      <w:r w:rsidRPr="00C04A08">
        <w:tab/>
        <w:t>Environmental</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3CD86721" w14:textId="77777777" w:rsidR="00842EF7" w:rsidRPr="00C04A08" w:rsidRDefault="00842EF7" w:rsidP="00842EF7">
      <w:bookmarkStart w:id="11619" w:name="historyclause"/>
      <w:r w:rsidRPr="00C04A08">
        <w:t>The requirements in this clause apply to all types of UE(s).</w:t>
      </w:r>
    </w:p>
    <w:p w14:paraId="54F941B1" w14:textId="77777777" w:rsidR="00842EF7" w:rsidRPr="00C04A08" w:rsidRDefault="00842EF7" w:rsidP="00842EF7">
      <w:pPr>
        <w:pStyle w:val="Heading2"/>
      </w:pPr>
      <w:bookmarkStart w:id="11620" w:name="_Toc21341010"/>
      <w:bookmarkStart w:id="11621" w:name="_Toc29805458"/>
      <w:bookmarkStart w:id="11622" w:name="_Toc36456667"/>
      <w:bookmarkStart w:id="11623" w:name="_Toc36469765"/>
      <w:bookmarkStart w:id="11624" w:name="_Toc37254182"/>
      <w:bookmarkStart w:id="11625" w:name="_Toc37323040"/>
      <w:bookmarkStart w:id="11626" w:name="_Toc37324446"/>
      <w:bookmarkStart w:id="11627" w:name="_Toc45889971"/>
      <w:bookmarkStart w:id="11628" w:name="_Toc52196651"/>
      <w:bookmarkStart w:id="11629" w:name="_Toc52197631"/>
      <w:bookmarkStart w:id="11630" w:name="_Toc53173354"/>
      <w:bookmarkStart w:id="11631" w:name="_Toc53173723"/>
      <w:bookmarkStart w:id="11632" w:name="_Toc61119725"/>
      <w:bookmarkStart w:id="11633" w:name="_Toc61120107"/>
      <w:bookmarkStart w:id="11634" w:name="_Toc67926178"/>
      <w:bookmarkStart w:id="11635" w:name="_Toc75273816"/>
      <w:bookmarkStart w:id="11636" w:name="_Toc76510716"/>
      <w:bookmarkStart w:id="11637" w:name="_Toc83129873"/>
      <w:bookmarkStart w:id="11638" w:name="_Toc90591405"/>
      <w:bookmarkStart w:id="11639" w:name="_Toc98864464"/>
      <w:bookmarkStart w:id="11640" w:name="_Toc99733713"/>
      <w:bookmarkStart w:id="11641" w:name="_Toc106577618"/>
      <w:bookmarkStart w:id="11642" w:name="_Toc114537369"/>
      <w:bookmarkStart w:id="11643" w:name="_Toc115257637"/>
      <w:bookmarkStart w:id="11644" w:name="_Toc123086957"/>
      <w:bookmarkStart w:id="11645" w:name="_Toc123088692"/>
      <w:bookmarkStart w:id="11646" w:name="_Toc124298348"/>
      <w:bookmarkStart w:id="11647" w:name="_Toc130575099"/>
      <w:bookmarkStart w:id="11648" w:name="_Toc131767509"/>
      <w:bookmarkStart w:id="11649" w:name="_Toc138888095"/>
      <w:bookmarkStart w:id="11650" w:name="_Toc145920298"/>
      <w:r w:rsidRPr="00C04A08">
        <w:t>E.2.1</w:t>
      </w:r>
      <w:r w:rsidRPr="00C04A08">
        <w:tab/>
        <w:t>Temperature</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0D417EF1" w:rsidR="00842EF7" w:rsidRPr="00C04A08" w:rsidRDefault="00E11018"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1651" w:name="_Toc21341011"/>
      <w:bookmarkStart w:id="11652" w:name="_Toc29805459"/>
      <w:bookmarkStart w:id="11653" w:name="_Toc36456668"/>
      <w:bookmarkStart w:id="11654" w:name="_Toc36469766"/>
      <w:bookmarkStart w:id="11655" w:name="_Toc37254183"/>
      <w:bookmarkStart w:id="11656" w:name="_Toc37323041"/>
      <w:bookmarkStart w:id="11657" w:name="_Toc37324447"/>
      <w:bookmarkStart w:id="11658" w:name="_Toc45889972"/>
      <w:bookmarkStart w:id="11659" w:name="_Toc52196652"/>
      <w:bookmarkStart w:id="11660" w:name="_Toc52197632"/>
      <w:bookmarkStart w:id="11661" w:name="_Toc53173355"/>
      <w:bookmarkStart w:id="11662" w:name="_Toc53173724"/>
      <w:bookmarkStart w:id="11663" w:name="_Toc61119726"/>
      <w:bookmarkStart w:id="11664" w:name="_Toc61120108"/>
      <w:bookmarkStart w:id="11665" w:name="_Toc67926179"/>
      <w:bookmarkStart w:id="11666" w:name="_Toc75273817"/>
      <w:bookmarkStart w:id="11667" w:name="_Toc76510717"/>
      <w:bookmarkStart w:id="11668" w:name="_Toc83129874"/>
      <w:bookmarkStart w:id="11669" w:name="_Toc90591406"/>
      <w:bookmarkStart w:id="11670" w:name="_Toc98864465"/>
      <w:bookmarkStart w:id="11671" w:name="_Toc99733714"/>
      <w:bookmarkStart w:id="11672" w:name="_Toc106577619"/>
      <w:bookmarkStart w:id="11673" w:name="_Toc114537370"/>
      <w:bookmarkStart w:id="11674" w:name="_Toc115257638"/>
      <w:bookmarkStart w:id="11675" w:name="_Toc123086958"/>
      <w:bookmarkStart w:id="11676" w:name="_Toc123088693"/>
      <w:bookmarkStart w:id="11677" w:name="_Toc124298349"/>
      <w:bookmarkStart w:id="11678" w:name="_Toc130575100"/>
      <w:bookmarkStart w:id="11679" w:name="_Toc131767510"/>
      <w:bookmarkStart w:id="11680" w:name="_Toc138888096"/>
      <w:bookmarkStart w:id="11681" w:name="_Toc145920299"/>
      <w:r w:rsidRPr="00C04A08">
        <w:t>E.2.2</w:t>
      </w:r>
      <w:r w:rsidRPr="00C04A08">
        <w:tab/>
        <w:t>Voltage</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1682" w:name="_Toc21341012"/>
      <w:bookmarkStart w:id="11683" w:name="_Toc29805460"/>
      <w:bookmarkStart w:id="11684" w:name="_Toc36456669"/>
      <w:bookmarkStart w:id="11685" w:name="_Toc36469767"/>
      <w:bookmarkStart w:id="11686" w:name="_Toc37254184"/>
      <w:bookmarkStart w:id="11687" w:name="_Toc37323042"/>
      <w:bookmarkStart w:id="11688" w:name="_Toc37324448"/>
      <w:bookmarkStart w:id="11689" w:name="_Toc45889973"/>
      <w:bookmarkStart w:id="11690" w:name="_Toc52196653"/>
      <w:bookmarkStart w:id="11691" w:name="_Toc52197633"/>
      <w:bookmarkStart w:id="11692" w:name="_Toc53173356"/>
      <w:bookmarkStart w:id="11693" w:name="_Toc53173725"/>
      <w:bookmarkStart w:id="11694" w:name="_Toc61119727"/>
      <w:bookmarkStart w:id="11695" w:name="_Toc61120109"/>
      <w:bookmarkStart w:id="11696" w:name="_Toc67926180"/>
      <w:bookmarkStart w:id="11697" w:name="_Toc75273818"/>
      <w:bookmarkStart w:id="11698" w:name="_Toc76510718"/>
      <w:bookmarkStart w:id="11699" w:name="_Toc83129875"/>
      <w:bookmarkStart w:id="11700" w:name="_Toc90591407"/>
      <w:bookmarkStart w:id="11701" w:name="_Toc98864466"/>
      <w:bookmarkStart w:id="11702" w:name="_Toc99733715"/>
      <w:bookmarkStart w:id="11703" w:name="_Toc106577620"/>
      <w:bookmarkStart w:id="11704" w:name="_Toc114537371"/>
      <w:bookmarkStart w:id="11705" w:name="_Toc115257639"/>
      <w:bookmarkStart w:id="11706" w:name="_Toc123086959"/>
      <w:bookmarkStart w:id="11707" w:name="_Toc123088694"/>
      <w:bookmarkStart w:id="11708" w:name="_Toc124298350"/>
      <w:bookmarkStart w:id="11709" w:name="_Toc130575101"/>
      <w:bookmarkStart w:id="11710" w:name="_Toc131767511"/>
      <w:bookmarkStart w:id="11711" w:name="_Toc138888097"/>
      <w:bookmarkStart w:id="11712" w:name="_Toc145920300"/>
      <w:r w:rsidRPr="00C04A08">
        <w:t>E.2.3</w:t>
      </w:r>
      <w:r w:rsidRPr="00C04A08">
        <w:tab/>
        <w:t>Void</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1713" w:name="_Toc21341013"/>
      <w:bookmarkStart w:id="11714" w:name="_Toc29805461"/>
      <w:bookmarkStart w:id="11715" w:name="_Toc36456670"/>
      <w:bookmarkStart w:id="11716" w:name="_Toc36469768"/>
      <w:bookmarkStart w:id="11717" w:name="_Toc37254185"/>
      <w:bookmarkStart w:id="11718" w:name="_Toc37323043"/>
      <w:bookmarkStart w:id="11719" w:name="_Toc37324449"/>
      <w:bookmarkStart w:id="11720" w:name="_Toc45889974"/>
      <w:bookmarkStart w:id="11721" w:name="_Toc52196654"/>
      <w:bookmarkStart w:id="11722" w:name="_Toc52197634"/>
      <w:bookmarkStart w:id="11723" w:name="_Toc53173357"/>
      <w:bookmarkStart w:id="11724" w:name="_Toc53173726"/>
      <w:bookmarkStart w:id="11725" w:name="_Toc61119728"/>
      <w:bookmarkStart w:id="11726" w:name="_Toc61120110"/>
      <w:bookmarkStart w:id="11727" w:name="_Toc67926181"/>
      <w:bookmarkStart w:id="11728" w:name="_Toc75273819"/>
      <w:bookmarkStart w:id="11729" w:name="_Toc76510719"/>
      <w:bookmarkStart w:id="11730" w:name="_Toc83129876"/>
      <w:bookmarkStart w:id="11731" w:name="_Toc90591408"/>
      <w:bookmarkStart w:id="11732" w:name="_Toc98864467"/>
      <w:bookmarkStart w:id="11733" w:name="_Toc99733716"/>
      <w:bookmarkStart w:id="11734" w:name="_Toc106577621"/>
      <w:bookmarkStart w:id="11735" w:name="_Toc114537372"/>
      <w:bookmarkStart w:id="11736" w:name="_Toc115257640"/>
      <w:bookmarkStart w:id="11737" w:name="_Toc123086960"/>
      <w:bookmarkStart w:id="11738" w:name="_Toc123088695"/>
      <w:bookmarkStart w:id="11739" w:name="_Toc124298351"/>
      <w:bookmarkStart w:id="11740" w:name="_Toc130575102"/>
      <w:bookmarkStart w:id="11741" w:name="_Toc131767512"/>
      <w:bookmarkStart w:id="11742" w:name="_Toc138888098"/>
      <w:bookmarkStart w:id="11743" w:name="_Toc145920301"/>
      <w:r w:rsidRPr="00C04A08">
        <w:lastRenderedPageBreak/>
        <w:t>Annex F (normative):</w:t>
      </w:r>
      <w:r w:rsidRPr="00C04A08">
        <w:br/>
        <w:t>Transmit modulation</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3D301290" w14:textId="77777777" w:rsidR="00842EF7" w:rsidRPr="00C04A08" w:rsidRDefault="00842EF7" w:rsidP="00842EF7"/>
    <w:p w14:paraId="7844F680" w14:textId="77777777" w:rsidR="00842EF7" w:rsidRPr="00C04A08" w:rsidRDefault="00842EF7" w:rsidP="00842EF7">
      <w:pPr>
        <w:pStyle w:val="Heading1"/>
      </w:pPr>
      <w:bookmarkStart w:id="11744" w:name="_Toc21341014"/>
      <w:bookmarkStart w:id="11745" w:name="_Toc29805462"/>
      <w:bookmarkStart w:id="11746" w:name="_Toc36456671"/>
      <w:bookmarkStart w:id="11747" w:name="_Toc36469769"/>
      <w:bookmarkStart w:id="11748" w:name="_Toc37254186"/>
      <w:bookmarkStart w:id="11749" w:name="_Toc37323044"/>
      <w:bookmarkStart w:id="11750" w:name="_Toc37324450"/>
      <w:bookmarkStart w:id="11751" w:name="_Toc45889975"/>
      <w:bookmarkStart w:id="11752" w:name="_Toc52196655"/>
      <w:bookmarkStart w:id="11753" w:name="_Toc52197635"/>
      <w:bookmarkStart w:id="11754" w:name="_Toc53173358"/>
      <w:bookmarkStart w:id="11755" w:name="_Toc53173727"/>
      <w:bookmarkStart w:id="11756" w:name="_Toc61119729"/>
      <w:bookmarkStart w:id="11757" w:name="_Toc61120111"/>
      <w:bookmarkStart w:id="11758" w:name="_Toc67926182"/>
      <w:bookmarkStart w:id="11759" w:name="_Toc75273820"/>
      <w:bookmarkStart w:id="11760" w:name="_Toc76510720"/>
      <w:bookmarkStart w:id="11761" w:name="_Toc83129877"/>
      <w:bookmarkStart w:id="11762" w:name="_Toc90591409"/>
      <w:bookmarkStart w:id="11763" w:name="_Toc98864468"/>
      <w:bookmarkStart w:id="11764" w:name="_Toc99733717"/>
      <w:bookmarkStart w:id="11765" w:name="_Toc106577622"/>
      <w:bookmarkStart w:id="11766" w:name="_Toc114537373"/>
      <w:bookmarkStart w:id="11767" w:name="_Toc115257641"/>
      <w:bookmarkStart w:id="11768" w:name="_Toc123086961"/>
      <w:bookmarkStart w:id="11769" w:name="_Toc123088696"/>
      <w:bookmarkStart w:id="11770" w:name="_Toc124298352"/>
      <w:bookmarkStart w:id="11771" w:name="_Toc130575103"/>
      <w:bookmarkStart w:id="11772" w:name="_Toc131767513"/>
      <w:bookmarkStart w:id="11773" w:name="_Toc138888099"/>
      <w:bookmarkStart w:id="11774" w:name="_Toc145920302"/>
      <w:r w:rsidRPr="00C04A08">
        <w:t>F.1</w:t>
      </w:r>
      <w:r w:rsidRPr="00C04A08">
        <w:tab/>
        <w:t>Measurement Point</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5FFC3098" w14:textId="77777777" w:rsidR="00C35A8F" w:rsidRPr="00A1115A" w:rsidRDefault="00C35A8F" w:rsidP="00C35A8F">
      <w:bookmarkStart w:id="11775" w:name="_Toc21341015"/>
      <w:bookmarkStart w:id="11776" w:name="_Toc29805463"/>
      <w:bookmarkStart w:id="11777" w:name="_Toc36456672"/>
      <w:bookmarkStart w:id="11778" w:name="_Toc36469770"/>
      <w:bookmarkStart w:id="11779" w:name="_Toc37254187"/>
      <w:bookmarkStart w:id="11780" w:name="_Toc37323045"/>
      <w:bookmarkStart w:id="11781" w:name="_Toc37324451"/>
      <w:bookmarkStart w:id="11782" w:name="_Toc45889976"/>
      <w:bookmarkStart w:id="11783" w:name="_Toc52196656"/>
      <w:bookmarkStart w:id="11784" w:name="_Toc52197636"/>
      <w:bookmarkStart w:id="11785" w:name="_Toc53173359"/>
      <w:bookmarkStart w:id="11786" w:name="_Toc53173728"/>
      <w:bookmarkStart w:id="11787" w:name="_Toc61119730"/>
      <w:bookmarkStart w:id="11788" w:name="_Toc61120112"/>
      <w:bookmarkStart w:id="11789" w:name="_Toc67926183"/>
      <w:bookmarkStart w:id="11790" w:name="_Toc75273821"/>
      <w:bookmarkStart w:id="11791" w:name="_Toc76510721"/>
      <w:bookmarkStart w:id="11792" w:name="_Toc83129878"/>
      <w:bookmarkStart w:id="11793" w:name="_Toc90591410"/>
      <w:bookmarkStart w:id="11794" w:name="_Toc98864469"/>
      <w:bookmarkStart w:id="11795" w:name="_Toc99733718"/>
      <w:bookmarkStart w:id="11796"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1797" w:name="_Toc114537374"/>
      <w:bookmarkStart w:id="11798" w:name="_Toc115257642"/>
      <w:bookmarkStart w:id="11799" w:name="_Toc123086962"/>
      <w:bookmarkStart w:id="11800" w:name="_Toc123088697"/>
      <w:bookmarkStart w:id="11801" w:name="_Toc124298353"/>
      <w:bookmarkStart w:id="11802" w:name="_Toc130575104"/>
      <w:bookmarkStart w:id="11803" w:name="_Toc131767514"/>
      <w:bookmarkStart w:id="11804" w:name="_Toc138888100"/>
      <w:bookmarkStart w:id="11805" w:name="_Toc145920303"/>
      <w:r w:rsidRPr="00C04A08">
        <w:t>F.2</w:t>
      </w:r>
      <w:r w:rsidRPr="00C04A08">
        <w:tab/>
        <w:t>Basic Error Vector Magnitude measurement</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1" type="#_x0000_t75" style="width:128.5pt;height:51.5pt" o:ole="">
            <v:imagedata r:id="rId49" o:title=""/>
          </v:shape>
          <o:OLEObject Type="Embed" ProgID="Equation.3" ShapeID="_x0000_i1041" DrawAspect="Content" ObjectID="_1757336850" r:id="rId50"/>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2" type="#_x0000_t75" style="width:15.5pt;height:20.5pt" o:ole="">
            <v:imagedata r:id="rId51" o:title=""/>
          </v:shape>
          <o:OLEObject Type="Embed" ProgID="Equation.3" ShapeID="_x0000_i1042" DrawAspect="Content" ObjectID="_1757336851" r:id="rId52"/>
        </w:object>
      </w:r>
      <w:r w:rsidRPr="00C04A08">
        <w:rPr>
          <w:i/>
        </w:rPr>
        <w:t xml:space="preserve"> </w:t>
      </w:r>
      <w:r w:rsidRPr="00C04A08">
        <w:t xml:space="preserve">is a set of </w:t>
      </w:r>
      <w:r w:rsidRPr="00C04A08">
        <w:rPr>
          <w:position w:val="-14"/>
          <w:sz w:val="24"/>
          <w:szCs w:val="24"/>
        </w:rPr>
        <w:object w:dxaOrig="380" w:dyaOrig="400" w14:anchorId="38FAA93C">
          <v:shape id="_x0000_i1043" type="#_x0000_t75" style="width:20.5pt;height:20.5pt" o:ole="">
            <v:imagedata r:id="rId53" o:title=""/>
          </v:shape>
          <o:OLEObject Type="Embed" ProgID="Equation.3" ShapeID="_x0000_i1043" DrawAspect="Content" ObjectID="_1757336852" r:id="rId54"/>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4" type="#_x0000_t75" style="width:20.5pt;height:20.5pt" o:ole="">
            <v:imagedata r:id="rId55" o:title=""/>
          </v:shape>
          <o:OLEObject Type="Embed" ProgID="Equation.3" ShapeID="_x0000_i1044" DrawAspect="Content" ObjectID="_1757336853" r:id="rId56"/>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5" type="#_x0000_t75" style="width:20.5pt;height:20.5pt" o:ole="">
            <v:imagedata r:id="rId57" o:title=""/>
          </v:shape>
          <o:OLEObject Type="Embed" ProgID="Equation.3" ShapeID="_x0000_i1045" DrawAspect="Content" ObjectID="_1757336854" r:id="rId58"/>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6" type="#_x0000_t75" style="width:15.5pt;height:20.5pt" o:ole="">
            <v:imagedata r:id="rId59" o:title=""/>
          </v:shape>
          <o:OLEObject Type="Embed" ProgID="Equation.3" ShapeID="_x0000_i1046" DrawAspect="Content" ObjectID="_1757336855" r:id="rId60"/>
        </w:object>
      </w:r>
      <w:r w:rsidRPr="00C04A08">
        <w:t xml:space="preserve"> is the average power of the ideal signal. For normalized modulation symbols </w:t>
      </w:r>
      <w:r w:rsidRPr="00C04A08">
        <w:rPr>
          <w:position w:val="-12"/>
        </w:rPr>
        <w:object w:dxaOrig="260" w:dyaOrig="360" w14:anchorId="3DF6EA5B">
          <v:shape id="_x0000_i1047" type="#_x0000_t75" style="width:15.5pt;height:20.5pt" o:ole="">
            <v:imagedata r:id="rId59" o:title=""/>
          </v:shape>
          <o:OLEObject Type="Embed" ProgID="Equation.3" ShapeID="_x0000_i1047" DrawAspect="Content" ObjectID="_1757336856" r:id="rId61"/>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1806" w:name="_Toc21341016"/>
      <w:bookmarkStart w:id="11807" w:name="_Toc29805464"/>
      <w:bookmarkStart w:id="11808" w:name="_Toc36456673"/>
      <w:bookmarkStart w:id="11809" w:name="_Toc36469771"/>
      <w:bookmarkStart w:id="11810" w:name="_Toc37254188"/>
      <w:bookmarkStart w:id="11811" w:name="_Toc37323046"/>
      <w:bookmarkStart w:id="11812" w:name="_Toc37324452"/>
      <w:bookmarkStart w:id="11813" w:name="_Toc45889977"/>
      <w:bookmarkStart w:id="11814" w:name="_Toc52196657"/>
      <w:bookmarkStart w:id="11815" w:name="_Toc52197637"/>
      <w:bookmarkStart w:id="11816" w:name="_Toc53173360"/>
      <w:bookmarkStart w:id="11817" w:name="_Toc53173729"/>
      <w:bookmarkStart w:id="11818" w:name="_Toc61119731"/>
      <w:bookmarkStart w:id="11819" w:name="_Toc61120113"/>
      <w:bookmarkStart w:id="11820" w:name="_Toc67926184"/>
      <w:bookmarkStart w:id="11821" w:name="_Toc75273822"/>
      <w:bookmarkStart w:id="11822" w:name="_Toc76510722"/>
      <w:bookmarkStart w:id="11823" w:name="_Toc83129879"/>
      <w:bookmarkStart w:id="11824" w:name="_Toc90591411"/>
      <w:bookmarkStart w:id="11825" w:name="_Toc98864470"/>
      <w:bookmarkStart w:id="11826" w:name="_Toc99733719"/>
      <w:bookmarkStart w:id="11827" w:name="_Toc106577624"/>
      <w:bookmarkStart w:id="11828" w:name="_Toc114537375"/>
      <w:bookmarkStart w:id="11829" w:name="_Toc115257643"/>
      <w:bookmarkStart w:id="11830" w:name="_Toc123086963"/>
      <w:bookmarkStart w:id="11831" w:name="_Toc123088698"/>
      <w:bookmarkStart w:id="11832" w:name="_Toc124298354"/>
      <w:bookmarkStart w:id="11833" w:name="_Toc130575105"/>
      <w:bookmarkStart w:id="11834" w:name="_Toc131767515"/>
      <w:bookmarkStart w:id="11835" w:name="_Toc138888101"/>
      <w:bookmarkStart w:id="11836" w:name="_Toc145920304"/>
      <w:r w:rsidRPr="00C04A08">
        <w:lastRenderedPageBreak/>
        <w:t>F.3</w:t>
      </w:r>
      <w:r w:rsidRPr="00C04A08">
        <w:tab/>
        <w:t>Basic in-band emissions measurement</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8" type="#_x0000_t75" style="width:319pt;height:1in" o:ole="">
            <v:imagedata r:id="rId62" o:title=""/>
          </v:shape>
          <o:OLEObject Type="Embed" ProgID="Equation.3" ShapeID="_x0000_i1048" DrawAspect="Content" ObjectID="_1757336857" r:id="rId63"/>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9" type="#_x0000_t75" style="width:15.5pt;height:20.5pt" o:ole="">
            <v:imagedata r:id="rId64" o:title=""/>
          </v:shape>
          <o:OLEObject Type="Embed" ProgID="Equation.3" ShapeID="_x0000_i1049" DrawAspect="Content" ObjectID="_1757336858" r:id="rId65"/>
        </w:object>
      </w:r>
      <w:r w:rsidRPr="00C04A08">
        <w:rPr>
          <w:i/>
        </w:rPr>
        <w:t xml:space="preserve"> </w:t>
      </w:r>
      <w:r w:rsidRPr="00C04A08">
        <w:t xml:space="preserve">is a set of </w:t>
      </w:r>
      <w:r w:rsidRPr="00C04A08">
        <w:rPr>
          <w:position w:val="-14"/>
          <w:sz w:val="24"/>
          <w:szCs w:val="24"/>
        </w:rPr>
        <w:object w:dxaOrig="340" w:dyaOrig="400" w14:anchorId="73B8618C">
          <v:shape id="_x0000_i1050" type="#_x0000_t75" style="width:20.5pt;height:20.5pt" o:ole="">
            <v:imagedata r:id="rId66" o:title=""/>
          </v:shape>
          <o:OLEObject Type="Embed" ProgID="Equation.3" ShapeID="_x0000_i1050" DrawAspect="Content" ObjectID="_1757336859" r:id="rId67"/>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1" type="#_x0000_t75" style="width:20.5pt;height:15.5pt" o:ole="">
            <v:imagedata r:id="rId68" o:title=""/>
          </v:shape>
          <o:OLEObject Type="Embed" ProgID="Equation.3" ShapeID="_x0000_i1051" DrawAspect="Content" ObjectID="_1757336860" r:id="rId69"/>
        </w:object>
      </w:r>
      <w:r w:rsidRPr="00C04A08">
        <w:t xml:space="preserve"> is the starting frequency offset between the allocated RB and the measured non-allocated RB (e.g. </w:t>
      </w:r>
      <w:r w:rsidRPr="00C04A08">
        <w:rPr>
          <w:position w:val="-10"/>
        </w:rPr>
        <w:object w:dxaOrig="760" w:dyaOrig="340" w14:anchorId="12588D7A">
          <v:shape id="_x0000_i1052" type="#_x0000_t75" style="width:36pt;height:20.5pt" o:ole="">
            <v:imagedata r:id="rId70" o:title=""/>
          </v:shape>
          <o:OLEObject Type="Embed" ProgID="Equation.3" ShapeID="_x0000_i1052" DrawAspect="Content" ObjectID="_1757336861" r:id="rId71"/>
        </w:object>
      </w:r>
      <w:r w:rsidRPr="00C04A08">
        <w:t xml:space="preserve"> or </w:t>
      </w:r>
      <w:r w:rsidRPr="00C04A08">
        <w:rPr>
          <w:position w:val="-10"/>
        </w:rPr>
        <w:object w:dxaOrig="920" w:dyaOrig="340" w14:anchorId="6A383A0B">
          <v:shape id="_x0000_i1053" type="#_x0000_t75" style="width:41pt;height:20.5pt" o:ole="">
            <v:imagedata r:id="rId72" o:title=""/>
          </v:shape>
          <o:OLEObject Type="Embed" ProgID="Equation.3" ShapeID="_x0000_i1053" DrawAspect="Content" ObjectID="_1757336862" r:id="rId73"/>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4" type="#_x0000_t75" style="width:20.5pt;height:15.5pt" o:ole="">
            <v:imagedata r:id="rId74" o:title=""/>
          </v:shape>
          <o:OLEObject Type="Embed" ProgID="Equation.3" ShapeID="_x0000_i1054" DrawAspect="Content" ObjectID="_1757336863" r:id="rId75"/>
        </w:object>
      </w:r>
      <w:r w:rsidRPr="00C04A08">
        <w:t xml:space="preserve"> (resp. </w:t>
      </w:r>
      <w:r w:rsidRPr="00C04A08">
        <w:rPr>
          <w:position w:val="-12"/>
        </w:rPr>
        <w:object w:dxaOrig="460" w:dyaOrig="360" w14:anchorId="5BE53150">
          <v:shape id="_x0000_i1055" type="#_x0000_t75" style="width:31pt;height:20.5pt" o:ole="">
            <v:imagedata r:id="rId76" o:title=""/>
          </v:shape>
          <o:OLEObject Type="Embed" ProgID="Equation.3" ShapeID="_x0000_i1055" DrawAspect="Content" ObjectID="_1757336864" r:id="rId77"/>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6" type="#_x0000_t75" style="width:15.5pt;height:20.5pt" o:ole="">
            <v:imagedata r:id="rId78" o:title=""/>
          </v:shape>
          <o:OLEObject Type="Embed" ProgID="Equation.3" ShapeID="_x0000_i1056" DrawAspect="Content" ObjectID="_1757336865" r:id="rId79"/>
        </w:object>
      </w:r>
      <w:r w:rsidRPr="00C04A08">
        <w:t xml:space="preserve"> and </w:t>
      </w:r>
      <w:r w:rsidRPr="00C04A08">
        <w:rPr>
          <w:position w:val="-12"/>
        </w:rPr>
        <w:object w:dxaOrig="279" w:dyaOrig="360" w14:anchorId="12669510">
          <v:shape id="_x0000_i1057" type="#_x0000_t75" style="width:15.5pt;height:20.5pt" o:ole="">
            <v:imagedata r:id="rId80" o:title=""/>
          </v:shape>
          <o:OLEObject Type="Embed" ProgID="Equation.3" ShapeID="_x0000_i1057" DrawAspect="Content" ObjectID="_1757336866" r:id="rId81"/>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8" type="#_x0000_t75" style="width:31pt;height:15.5pt" o:ole="">
            <v:imagedata r:id="rId82" o:title=""/>
          </v:shape>
          <o:OLEObject Type="Embed" ProgID="Equation.3" ShapeID="_x0000_i1058" DrawAspect="Content" ObjectID="_1757336867" r:id="rId83"/>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9" type="#_x0000_t75" style="width:257.5pt;height:51.5pt" o:ole="">
            <v:imagedata r:id="rId84" o:title=""/>
          </v:shape>
          <o:OLEObject Type="Embed" ProgID="Equation.3" ShapeID="_x0000_i1059" DrawAspect="Content" ObjectID="_1757336868" r:id="rId85"/>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60" type="#_x0000_t75" style="width:20.5pt;height:20.5pt" o:ole="">
            <v:imagedata r:id="rId86" o:title=""/>
          </v:shape>
          <o:OLEObject Type="Embed" ProgID="Equation.3" ShapeID="_x0000_i1060" DrawAspect="Content" ObjectID="_1757336869" r:id="rId87"/>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1" type="#_x0000_t75" style="width:41pt;height:15.5pt" o:ole="" fillcolor="window">
            <v:imagedata r:id="rId88" o:title=""/>
          </v:shape>
          <o:OLEObject Type="Embed" ProgID="Equation.3" ShapeID="_x0000_i1061" DrawAspect="Content" ObjectID="_1757336870" r:id="rId89"/>
        </w:object>
      </w:r>
      <w:r w:rsidRPr="00C04A08">
        <w:t xml:space="preserve">, where sample time offsets </w:t>
      </w:r>
      <w:r w:rsidRPr="00C04A08">
        <w:rPr>
          <w:position w:val="-6"/>
        </w:rPr>
        <w:object w:dxaOrig="360" w:dyaOrig="300" w14:anchorId="0A1795BC">
          <v:shape id="_x0000_i1062" type="#_x0000_t75" style="width:20.5pt;height:15.5pt" o:ole="" fillcolor="window">
            <v:imagedata r:id="rId90" o:title=""/>
          </v:shape>
          <o:OLEObject Type="Embed" ProgID="Equation.3" ShapeID="_x0000_i1062" DrawAspect="Content" ObjectID="_1757336871" r:id="rId91"/>
        </w:object>
      </w:r>
      <w:r w:rsidRPr="00C04A08">
        <w:t xml:space="preserve"> and </w:t>
      </w:r>
      <w:r w:rsidRPr="00C04A08">
        <w:rPr>
          <w:position w:val="-6"/>
        </w:rPr>
        <w:object w:dxaOrig="360" w:dyaOrig="279" w14:anchorId="45D809B0">
          <v:shape id="_x0000_i1063" type="#_x0000_t75" style="width:20.5pt;height:15.5pt" o:ole="" fillcolor="window">
            <v:imagedata r:id="rId92" o:title=""/>
          </v:shape>
          <o:OLEObject Type="Embed" ProgID="Equation.3" ShapeID="_x0000_i1063" DrawAspect="Content" ObjectID="_1757336872" r:id="rId93"/>
        </w:object>
      </w:r>
      <w:r w:rsidRPr="00C04A08">
        <w:t xml:space="preserve"> are defined in clause F.4.</w:t>
      </w:r>
    </w:p>
    <w:p w14:paraId="09C527F2" w14:textId="77777777" w:rsidR="00842EF7" w:rsidRPr="00C04A08" w:rsidRDefault="00842EF7" w:rsidP="00842EF7">
      <w:pPr>
        <w:pStyle w:val="Heading1"/>
      </w:pPr>
      <w:bookmarkStart w:id="11837" w:name="_Toc21341017"/>
      <w:bookmarkStart w:id="11838" w:name="_Toc29805465"/>
      <w:bookmarkStart w:id="11839" w:name="_Toc36456674"/>
      <w:bookmarkStart w:id="11840" w:name="_Toc36469772"/>
      <w:bookmarkStart w:id="11841" w:name="_Toc37254189"/>
      <w:bookmarkStart w:id="11842" w:name="_Toc37323047"/>
      <w:bookmarkStart w:id="11843" w:name="_Toc37324453"/>
      <w:bookmarkStart w:id="11844" w:name="_Toc45889978"/>
      <w:bookmarkStart w:id="11845" w:name="_Toc52196658"/>
      <w:bookmarkStart w:id="11846" w:name="_Toc52197638"/>
      <w:bookmarkStart w:id="11847" w:name="_Toc53173361"/>
      <w:bookmarkStart w:id="11848" w:name="_Toc53173730"/>
      <w:bookmarkStart w:id="11849" w:name="_Toc61119732"/>
      <w:bookmarkStart w:id="11850" w:name="_Toc61120114"/>
      <w:bookmarkStart w:id="11851" w:name="_Toc67926185"/>
      <w:bookmarkStart w:id="11852" w:name="_Toc75273823"/>
      <w:bookmarkStart w:id="11853" w:name="_Toc76510723"/>
      <w:bookmarkStart w:id="11854" w:name="_Toc83129880"/>
      <w:bookmarkStart w:id="11855" w:name="_Toc90591412"/>
      <w:bookmarkStart w:id="11856" w:name="_Toc98864471"/>
      <w:bookmarkStart w:id="11857" w:name="_Toc99733720"/>
      <w:bookmarkStart w:id="11858" w:name="_Toc106577625"/>
      <w:bookmarkStart w:id="11859" w:name="_Toc114537376"/>
      <w:bookmarkStart w:id="11860" w:name="_Toc115257644"/>
      <w:bookmarkStart w:id="11861" w:name="_Toc123086964"/>
      <w:bookmarkStart w:id="11862" w:name="_Toc123088699"/>
      <w:bookmarkStart w:id="11863" w:name="_Toc124298355"/>
      <w:bookmarkStart w:id="11864" w:name="_Toc130575106"/>
      <w:bookmarkStart w:id="11865" w:name="_Toc131767516"/>
      <w:bookmarkStart w:id="11866" w:name="_Toc138888102"/>
      <w:bookmarkStart w:id="11867" w:name="_Toc145920305"/>
      <w:r w:rsidRPr="00C04A08">
        <w:t>F.4</w:t>
      </w:r>
      <w:r w:rsidRPr="00C04A08">
        <w:tab/>
        <w:t>Modified signal under test</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4" type="#_x0000_t75" style="width:237pt;height:41pt" o:ole="">
            <v:imagedata r:id="rId94" o:title=""/>
          </v:shape>
          <o:OLEObject Type="Embed" ProgID="Equation.3" ShapeID="_x0000_i1064" DrawAspect="Content" ObjectID="_1757336873" r:id="rId95"/>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5" type="#_x0000_t75" style="width:31pt;height:20.5pt" o:ole="">
            <v:imagedata r:id="rId96" o:title=""/>
          </v:shape>
          <o:OLEObject Type="Embed" ProgID="Equation.3" ShapeID="_x0000_i1065" DrawAspect="Content" ObjectID="_1757336874" r:id="rId97"/>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6" type="#_x0000_t75" style="width:200.5pt;height:36pt" o:ole="">
            <v:imagedata r:id="rId98" o:title=""/>
          </v:shape>
          <o:OLEObject Type="Embed" ProgID="Equation.3" ShapeID="_x0000_i1066" DrawAspect="Content" ObjectID="_1757336875" r:id="rId99"/>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7" type="#_x0000_t75" style="width:31pt;height:20.5pt" o:ole="">
            <v:imagedata r:id="rId96" o:title=""/>
          </v:shape>
          <o:OLEObject Type="Embed" ProgID="Equation.3" ShapeID="_x0000_i1067" DrawAspect="Content" ObjectID="_1757336876" r:id="rId100"/>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8" type="#_x0000_t75" style="width:20.5pt;height:15.5pt" o:ole="" fillcolor="window">
            <v:imagedata r:id="rId101" o:title=""/>
          </v:shape>
          <o:OLEObject Type="Embed" ProgID="Equation.3" ShapeID="_x0000_i1068" DrawAspect="Content" ObjectID="_1757336877" r:id="rId102"/>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9" type="#_x0000_t75" style="width:20.5pt;height:20.5pt" o:ole="" fillcolor="window">
            <v:imagedata r:id="rId103" o:title=""/>
          </v:shape>
          <o:OLEObject Type="Embed" ProgID="Equation.3" ShapeID="_x0000_i1069" DrawAspect="Content" ObjectID="_1757336878" r:id="rId104"/>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70" type="#_x0000_t75" style="width:36pt;height:20.5pt" o:ole="" fillcolor="window">
            <v:imagedata r:id="rId105" o:title=""/>
          </v:shape>
          <o:OLEObject Type="Embed" ProgID="Equation.3" ShapeID="_x0000_i1070" DrawAspect="Content" ObjectID="_1757336879" r:id="rId106"/>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1" type="#_x0000_t75" style="width:36pt;height:20.5pt" o:ole="" fillcolor="window">
            <v:imagedata r:id="rId107" o:title=""/>
          </v:shape>
          <o:OLEObject Type="Embed" ProgID="Equation.3" ShapeID="_x0000_i1071" DrawAspect="Content" ObjectID="_1757336880" r:id="rId108"/>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2" type="#_x0000_t75" style="width:20.5pt;height:15.5pt" o:ole="" fillcolor="window">
            <v:imagedata r:id="rId92" o:title=""/>
          </v:shape>
          <o:OLEObject Type="Embed" ProgID="Equation.3" ShapeID="_x0000_i1072" DrawAspect="Content" ObjectID="_1757336881" r:id="rId109"/>
        </w:object>
      </w:r>
      <w:r w:rsidRPr="00C04A08">
        <w:t xml:space="preserve"> represents the middle sample of the EVM window of length </w:t>
      </w:r>
      <w:r w:rsidRPr="00C04A08">
        <w:rPr>
          <w:position w:val="-6"/>
        </w:rPr>
        <w:object w:dxaOrig="279" w:dyaOrig="279" w14:anchorId="5CB88DD3">
          <v:shape id="_x0000_i1073" type="#_x0000_t75" style="width:15.5pt;height:15.5pt" o:ole="">
            <v:imagedata r:id="rId110" o:title=""/>
          </v:shape>
          <o:OLEObject Type="Embed" ProgID="Equation.3" ShapeID="_x0000_i1073" DrawAspect="Content" ObjectID="_1757336882" r:id="rId111"/>
        </w:object>
      </w:r>
      <w:r w:rsidRPr="00C04A08">
        <w:t xml:space="preserve"> (defined in the next clauses) or the last sample of the first window half if </w:t>
      </w:r>
      <w:r w:rsidRPr="00C04A08">
        <w:rPr>
          <w:position w:val="-6"/>
        </w:rPr>
        <w:object w:dxaOrig="279" w:dyaOrig="279" w14:anchorId="2F25C5A6">
          <v:shape id="_x0000_i1074" type="#_x0000_t75" style="width:15.5pt;height:15.5pt" o:ole="">
            <v:imagedata r:id="rId110" o:title=""/>
          </v:shape>
          <o:OLEObject Type="Embed" ProgID="Equation.3" ShapeID="_x0000_i1074" DrawAspect="Content" ObjectID="_1757336883" r:id="rId112"/>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5" type="#_x0000_t75" style="width:20.5pt;height:15.5pt" o:ole="" fillcolor="window">
            <v:imagedata r:id="rId90" o:title=""/>
          </v:shape>
          <o:OLEObject Type="Embed" ProgID="Equation.3" ShapeID="_x0000_i1075" DrawAspect="Content" ObjectID="_1757336884" r:id="rId113"/>
        </w:object>
      </w:r>
      <w:r w:rsidRPr="00C04A08">
        <w:t xml:space="preserve"> and </w:t>
      </w:r>
      <w:r w:rsidRPr="00C04A08">
        <w:rPr>
          <w:position w:val="-10"/>
        </w:rPr>
        <w:object w:dxaOrig="360" w:dyaOrig="380" w14:anchorId="71763364">
          <v:shape id="_x0000_i1076" type="#_x0000_t75" style="width:20.5pt;height:20.5pt" o:ole="" fillcolor="window">
            <v:imagedata r:id="rId114" o:title=""/>
          </v:shape>
          <o:OLEObject Type="Embed" ProgID="Equation.3" ShapeID="_x0000_i1076" DrawAspect="Content" ObjectID="_1757336885" r:id="rId115"/>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7" type="#_x0000_t75" style="width:20.5pt;height:15.5pt" o:ole="" fillcolor="window">
            <v:imagedata r:id="rId92" o:title=""/>
          </v:shape>
          <o:OLEObject Type="Embed" ProgID="Equation.3" ShapeID="_x0000_i1077" DrawAspect="Content" ObjectID="_1757336886" r:id="rId116"/>
        </w:object>
      </w:r>
      <w:r w:rsidRPr="00C04A08">
        <w:t xml:space="preserve"> so that the EVM window of length </w:t>
      </w:r>
      <w:r w:rsidRPr="00C04A08">
        <w:rPr>
          <w:position w:val="-6"/>
        </w:rPr>
        <w:object w:dxaOrig="279" w:dyaOrig="279" w14:anchorId="7E4636E5">
          <v:shape id="_x0000_i1078" type="#_x0000_t75" style="width:15.5pt;height:15.5pt" o:ole="">
            <v:imagedata r:id="rId110" o:title=""/>
          </v:shape>
          <o:OLEObject Type="Embed" ProgID="Equation.3" ShapeID="_x0000_i1078" DrawAspect="Content" ObjectID="_1757336887" r:id="rId117"/>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9" type="#_x0000_t75" style="width:20.5pt;height:15.5pt" o:ole="" fillcolor="window">
            <v:imagedata r:id="rId92" o:title=""/>
          </v:shape>
          <o:OLEObject Type="Embed" ProgID="Equation.3" ShapeID="_x0000_i1079" DrawAspect="Content" ObjectID="_1757336888" r:id="rId118"/>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80" type="#_x0000_t75" style="width:20.5pt;height:20.5pt" o:ole="" fillcolor="window">
            <v:imagedata r:id="rId103" o:title=""/>
          </v:shape>
          <o:OLEObject Type="Embed" ProgID="Equation.3" ShapeID="_x0000_i1080" DrawAspect="Content" ObjectID="_1757336889" r:id="rId119"/>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1" type="#_x0000_t75" style="width:31pt;height:15.5pt" o:ole="">
            <v:imagedata r:id="rId120" o:title=""/>
          </v:shape>
          <o:OLEObject Type="Embed" ProgID="Equation.3" ShapeID="_x0000_i1081" DrawAspect="Content" ObjectID="_1757336890" r:id="rId121"/>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2" type="#_x0000_t75" style="width:36pt;height:20.5pt" o:ole="" fillcolor="window">
            <v:imagedata r:id="rId107" o:title=""/>
          </v:shape>
          <o:OLEObject Type="Embed" ProgID="Equation.3" ShapeID="_x0000_i1082" DrawAspect="Content" ObjectID="_1757336891" r:id="rId122"/>
        </w:object>
      </w:r>
      <w:r w:rsidRPr="00C04A08">
        <w:t xml:space="preserve">and </w:t>
      </w:r>
      <w:r w:rsidRPr="00C04A08">
        <w:rPr>
          <w:position w:val="-10"/>
        </w:rPr>
        <w:object w:dxaOrig="720" w:dyaOrig="320" w14:anchorId="582EEDFD">
          <v:shape id="_x0000_i1083" type="#_x0000_t75" style="width:36pt;height:20.5pt" o:ole="" fillcolor="window">
            <v:imagedata r:id="rId105" o:title=""/>
          </v:shape>
          <o:OLEObject Type="Embed" ProgID="Equation.3" ShapeID="_x0000_i1083" DrawAspect="Content" ObjectID="_1757336892" r:id="rId123"/>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4" type="#_x0000_t75" style="width:31pt;height:20.5pt" o:ole="" fillcolor="window">
            <v:imagedata r:id="rId124" o:title=""/>
          </v:shape>
          <o:OLEObject Type="Embed" ProgID="Equation.3" ShapeID="_x0000_i1084" DrawAspect="Content" ObjectID="_1757336893" r:id="rId125"/>
        </w:object>
      </w:r>
      <w:r w:rsidRPr="00C04A08">
        <w:t xml:space="preserve">and </w:t>
      </w:r>
      <w:r w:rsidRPr="00C04A08">
        <w:rPr>
          <w:position w:val="-10"/>
        </w:rPr>
        <w:object w:dxaOrig="480" w:dyaOrig="320" w14:anchorId="3E7F53D5">
          <v:shape id="_x0000_i1085" type="#_x0000_t75" style="width:20.5pt;height:20.5pt" o:ole="" fillcolor="window">
            <v:imagedata r:id="rId126" o:title=""/>
          </v:shape>
          <o:OLEObject Type="Embed" ProgID="Equation.3" ShapeID="_x0000_i1085" DrawAspect="Content" ObjectID="_1757336894" r:id="rId127"/>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6" type="#_x0000_t75" style="width:67pt;height:20.5pt" o:ole="" fillcolor="window">
            <v:imagedata r:id="rId128" o:title=""/>
          </v:shape>
          <o:OLEObject Type="Embed" ProgID="Equation.3" ShapeID="_x0000_i1086" DrawAspect="Content" ObjectID="_1757336895" r:id="rId129"/>
        </w:object>
      </w:r>
      <w:r w:rsidRPr="00C04A08">
        <w:t xml:space="preserve"> and </w:t>
      </w:r>
      <w:r w:rsidRPr="00C04A08">
        <w:rPr>
          <w:position w:val="-10"/>
        </w:rPr>
        <w:object w:dxaOrig="1400" w:dyaOrig="320" w14:anchorId="59748F53">
          <v:shape id="_x0000_i1087" type="#_x0000_t75" style="width:1in;height:20.5pt" o:ole="" fillcolor="window">
            <v:imagedata r:id="rId130" o:title=""/>
          </v:shape>
          <o:OLEObject Type="Embed" ProgID="Equation.3" ShapeID="_x0000_i1087" DrawAspect="Content" ObjectID="_1757336896" r:id="rId131"/>
        </w:object>
      </w:r>
      <w:r w:rsidRPr="00C04A08">
        <w:t xml:space="preserve">. The TX chain coefficient are chosen independently for each preamble transmission and for each </w:t>
      </w:r>
      <w:r w:rsidRPr="00C04A08">
        <w:rPr>
          <w:position w:val="-6"/>
        </w:rPr>
        <w:object w:dxaOrig="360" w:dyaOrig="300" w14:anchorId="35BFD764">
          <v:shape id="_x0000_i1088" type="#_x0000_t75" style="width:20.5pt;height:15.5pt" o:ole="" fillcolor="window">
            <v:imagedata r:id="rId90" o:title=""/>
          </v:shape>
          <o:OLEObject Type="Embed" ProgID="Equation.3" ShapeID="_x0000_i1088" DrawAspect="Content" ObjectID="_1757336897" r:id="rId132"/>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9" type="#_x0000_t75" style="width:20.5pt;height:20.5pt" o:ole="" fillcolor="window">
            <v:imagedata r:id="rId103" o:title=""/>
          </v:shape>
          <o:OLEObject Type="Embed" ProgID="Equation.3" ShapeID="_x0000_i1089" DrawAspect="Content" ObjectID="_1757336898" r:id="rId133"/>
        </w:object>
      </w:r>
      <w:r w:rsidRPr="00C04A08">
        <w:t xml:space="preserve">, </w:t>
      </w:r>
      <w:r w:rsidRPr="00C04A08">
        <w:rPr>
          <w:position w:val="-10"/>
        </w:rPr>
        <w:object w:dxaOrig="720" w:dyaOrig="320" w14:anchorId="503B5F3D">
          <v:shape id="_x0000_i1090" type="#_x0000_t75" style="width:36pt;height:20.5pt" o:ole="" fillcolor="window">
            <v:imagedata r:id="rId107" o:title=""/>
          </v:shape>
          <o:OLEObject Type="Embed" ProgID="Equation.3" ShapeID="_x0000_i1090" DrawAspect="Content" ObjectID="_1757336899" r:id="rId134"/>
        </w:object>
      </w:r>
      <w:r w:rsidRPr="00C04A08">
        <w:t xml:space="preserve">, </w:t>
      </w:r>
      <w:r w:rsidRPr="00C04A08">
        <w:rPr>
          <w:position w:val="-10"/>
        </w:rPr>
        <w:object w:dxaOrig="720" w:dyaOrig="320" w14:anchorId="10C18054">
          <v:shape id="_x0000_i1091" type="#_x0000_t75" style="width:36pt;height:20.5pt" o:ole="" fillcolor="window">
            <v:imagedata r:id="rId105" o:title=""/>
          </v:shape>
          <o:OLEObject Type="Embed" ProgID="Equation.3" ShapeID="_x0000_i1091" DrawAspect="Content" ObjectID="_1757336900" r:id="rId135"/>
        </w:object>
      </w:r>
      <w:r w:rsidRPr="00C04A08">
        <w:t xml:space="preserve"> and </w:t>
      </w:r>
      <w:r w:rsidRPr="00C04A08">
        <w:rPr>
          <w:position w:val="-6"/>
        </w:rPr>
        <w:object w:dxaOrig="360" w:dyaOrig="279" w14:anchorId="6A64CFD5">
          <v:shape id="_x0000_i1092" type="#_x0000_t75" style="width:20.5pt;height:15.5pt" o:ole="" fillcolor="window">
            <v:imagedata r:id="rId92" o:title=""/>
          </v:shape>
          <o:OLEObject Type="Embed" ProgID="Equation.3" ShapeID="_x0000_i1092" DrawAspect="Content" ObjectID="_1757336901" r:id="rId136"/>
        </w:object>
      </w:r>
      <w:r w:rsidRPr="00C04A08">
        <w:t xml:space="preserve"> are available. </w:t>
      </w:r>
      <w:r w:rsidRPr="00C04A08">
        <w:rPr>
          <w:position w:val="-6"/>
        </w:rPr>
        <w:object w:dxaOrig="360" w:dyaOrig="300" w14:anchorId="38861CDC">
          <v:shape id="_x0000_i1093" type="#_x0000_t75" style="width:20.5pt;height:15.5pt" o:ole="" fillcolor="window">
            <v:imagedata r:id="rId90" o:title=""/>
          </v:shape>
          <o:OLEObject Type="Embed" ProgID="Equation.3" ShapeID="_x0000_i1093" DrawAspect="Content" ObjectID="_1757336902" r:id="rId137"/>
        </w:object>
      </w:r>
      <w:r w:rsidRPr="00C04A08">
        <w:t xml:space="preserve"> is one of the extremities of the window </w:t>
      </w:r>
      <w:r w:rsidRPr="00C04A08">
        <w:rPr>
          <w:position w:val="-6"/>
        </w:rPr>
        <w:object w:dxaOrig="279" w:dyaOrig="279" w14:anchorId="0C0DEEC7">
          <v:shape id="_x0000_i1094" type="#_x0000_t75" style="width:15.5pt;height:15.5pt" o:ole="">
            <v:imagedata r:id="rId110" o:title=""/>
          </v:shape>
          <o:OLEObject Type="Embed" ProgID="Equation.3" ShapeID="_x0000_i1094" DrawAspect="Content" ObjectID="_1757336903" r:id="rId138"/>
        </w:object>
      </w:r>
      <w:r w:rsidRPr="00C04A08">
        <w:t xml:space="preserve">, i.e. </w:t>
      </w:r>
      <w:r w:rsidRPr="00C04A08">
        <w:rPr>
          <w:position w:val="-6"/>
        </w:rPr>
        <w:object w:dxaOrig="360" w:dyaOrig="300" w14:anchorId="0D8E0D61">
          <v:shape id="_x0000_i1095" type="#_x0000_t75" style="width:20.5pt;height:15.5pt" o:ole="" fillcolor="window">
            <v:imagedata r:id="rId90" o:title=""/>
          </v:shape>
          <o:OLEObject Type="Embed" ProgID="Equation.3" ShapeID="_x0000_i1095" DrawAspect="Content" ObjectID="_1757336904" r:id="rId139"/>
        </w:object>
      </w:r>
      <w:r w:rsidRPr="00C04A08">
        <w:t xml:space="preserve">can be </w:t>
      </w:r>
      <w:r w:rsidRPr="00C04A08">
        <w:rPr>
          <w:position w:val="-28"/>
        </w:rPr>
        <w:object w:dxaOrig="1440" w:dyaOrig="680" w14:anchorId="67AB3798">
          <v:shape id="_x0000_i1096" type="#_x0000_t75" style="width:1in;height:36pt" o:ole="" fillcolor="window">
            <v:imagedata r:id="rId140" o:title=""/>
          </v:shape>
          <o:OLEObject Type="Embed" ProgID="Equation.3" ShapeID="_x0000_i1096" DrawAspect="Content" ObjectID="_1757336905" r:id="rId141"/>
        </w:object>
      </w:r>
      <w:r w:rsidRPr="00C04A08">
        <w:t xml:space="preserve"> or </w:t>
      </w:r>
      <w:r w:rsidRPr="00C04A08">
        <w:rPr>
          <w:position w:val="-28"/>
        </w:rPr>
        <w:object w:dxaOrig="1060" w:dyaOrig="680" w14:anchorId="2E80B742">
          <v:shape id="_x0000_i1097" type="#_x0000_t75" style="width:51.5pt;height:36pt" o:ole="" fillcolor="window">
            <v:imagedata r:id="rId142" o:title=""/>
          </v:shape>
          <o:OLEObject Type="Embed" ProgID="Equation.3" ShapeID="_x0000_i1097" DrawAspect="Content" ObjectID="_1757336906" r:id="rId143"/>
        </w:object>
      </w:r>
      <w:r w:rsidRPr="00C04A08">
        <w:t xml:space="preserve">, where </w:t>
      </w:r>
      <w:r w:rsidRPr="00C04A08">
        <w:rPr>
          <w:position w:val="-6"/>
        </w:rPr>
        <w:object w:dxaOrig="600" w:dyaOrig="279" w14:anchorId="1B032E2E">
          <v:shape id="_x0000_i1098" type="#_x0000_t75" style="width:31pt;height:15.5pt" o:ole="" fillcolor="window">
            <v:imagedata r:id="rId144" o:title=""/>
          </v:shape>
          <o:OLEObject Type="Embed" ProgID="Equation.3" ShapeID="_x0000_i1098" DrawAspect="Content" ObjectID="_1757336907" r:id="rId145"/>
        </w:object>
      </w:r>
      <w:r w:rsidRPr="00C04A08">
        <w:t xml:space="preserve"> if </w:t>
      </w:r>
      <w:r w:rsidRPr="00C04A08">
        <w:rPr>
          <w:position w:val="-6"/>
        </w:rPr>
        <w:object w:dxaOrig="279" w:dyaOrig="279" w14:anchorId="640F4DF6">
          <v:shape id="_x0000_i1099" type="#_x0000_t75" style="width:15.5pt;height:15.5pt" o:ole="">
            <v:imagedata r:id="rId146" o:title=""/>
          </v:shape>
          <o:OLEObject Type="Embed" ProgID="Equation.3" ShapeID="_x0000_i1099" DrawAspect="Content" ObjectID="_1757336908" r:id="rId147"/>
        </w:object>
      </w:r>
      <w:r w:rsidRPr="00C04A08">
        <w:t xml:space="preserve"> is odd and </w:t>
      </w:r>
      <w:r w:rsidRPr="00C04A08">
        <w:rPr>
          <w:position w:val="-6"/>
        </w:rPr>
        <w:object w:dxaOrig="560" w:dyaOrig="279" w14:anchorId="3A2EB97F">
          <v:shape id="_x0000_i1100" type="#_x0000_t75" style="width:31pt;height:15.5pt" o:ole="" fillcolor="window">
            <v:imagedata r:id="rId148" o:title=""/>
          </v:shape>
          <o:OLEObject Type="Embed" ProgID="Equation.3" ShapeID="_x0000_i1100" DrawAspect="Content" ObjectID="_1757336909" r:id="rId149"/>
        </w:object>
      </w:r>
      <w:r w:rsidRPr="00C04A08">
        <w:t xml:space="preserve"> if </w:t>
      </w:r>
      <w:r w:rsidRPr="00C04A08">
        <w:rPr>
          <w:position w:val="-6"/>
        </w:rPr>
        <w:object w:dxaOrig="279" w:dyaOrig="279" w14:anchorId="1DA407D9">
          <v:shape id="_x0000_i1101" type="#_x0000_t75" style="width:15.5pt;height:15.5pt" o:ole="">
            <v:imagedata r:id="rId150" o:title=""/>
          </v:shape>
          <o:OLEObject Type="Embed" ProgID="Equation.3" ShapeID="_x0000_i1101" DrawAspect="Content" ObjectID="_1757336910" r:id="rId151"/>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2" type="#_x0000_t75" style="width:20.5pt;height:15.5pt" o:ole="" fillcolor="window">
            <v:imagedata r:id="rId90" o:title=""/>
          </v:shape>
          <o:OLEObject Type="Embed" ProgID="Equation.3" ShapeID="_x0000_i1102" DrawAspect="Content" ObjectID="_1757336911" r:id="rId152"/>
        </w:object>
      </w:r>
      <w:r w:rsidRPr="00C04A08">
        <w:t xml:space="preserve"> set to </w:t>
      </w:r>
      <w:r w:rsidRPr="00C04A08">
        <w:rPr>
          <w:position w:val="-28"/>
        </w:rPr>
        <w:object w:dxaOrig="1440" w:dyaOrig="680" w14:anchorId="4D11AE19">
          <v:shape id="_x0000_i1103" type="#_x0000_t75" style="width:1in;height:36pt" o:ole="" fillcolor="window">
            <v:imagedata r:id="rId140" o:title=""/>
          </v:shape>
          <o:OLEObject Type="Embed" ProgID="Equation.3" ShapeID="_x0000_i1103" DrawAspect="Content" ObjectID="_1757336912" r:id="rId153"/>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4" type="#_x0000_t75" style="width:20.5pt;height:15.5pt" o:ole="" fillcolor="window">
            <v:imagedata r:id="rId90" o:title=""/>
          </v:shape>
          <o:OLEObject Type="Embed" ProgID="Equation.3" ShapeID="_x0000_i1104" DrawAspect="Content" ObjectID="_1757336913" r:id="rId154"/>
        </w:object>
      </w:r>
      <w:r w:rsidRPr="00C04A08">
        <w:t xml:space="preserve"> set to </w:t>
      </w:r>
      <w:r w:rsidRPr="00C04A08">
        <w:rPr>
          <w:position w:val="-28"/>
        </w:rPr>
        <w:object w:dxaOrig="1060" w:dyaOrig="680" w14:anchorId="49782166">
          <v:shape id="_x0000_i1105" type="#_x0000_t75" style="width:51.5pt;height:36pt" o:ole="" fillcolor="window">
            <v:imagedata r:id="rId142" o:title=""/>
          </v:shape>
          <o:OLEObject Type="Embed" ProgID="Equation.3" ShapeID="_x0000_i1105" DrawAspect="Content" ObjectID="_1757336914" r:id="rId155"/>
        </w:object>
      </w:r>
      <w:r w:rsidRPr="00C04A08">
        <w:t>.</w:t>
      </w:r>
    </w:p>
    <w:p w14:paraId="48A4222B" w14:textId="77777777" w:rsidR="00842EF7" w:rsidRPr="00C04A08" w:rsidRDefault="00842EF7" w:rsidP="00842EF7">
      <w:pPr>
        <w:pStyle w:val="Heading1"/>
      </w:pPr>
      <w:bookmarkStart w:id="11868" w:name="_Toc21341018"/>
      <w:bookmarkStart w:id="11869" w:name="_Toc29805466"/>
      <w:bookmarkStart w:id="11870" w:name="_Toc36456675"/>
      <w:bookmarkStart w:id="11871" w:name="_Toc36469773"/>
      <w:bookmarkStart w:id="11872" w:name="_Toc37254190"/>
      <w:bookmarkStart w:id="11873" w:name="_Toc37323048"/>
      <w:bookmarkStart w:id="11874" w:name="_Toc37324454"/>
      <w:bookmarkStart w:id="11875" w:name="_Toc45889979"/>
      <w:bookmarkStart w:id="11876" w:name="_Toc52196659"/>
      <w:bookmarkStart w:id="11877" w:name="_Toc52197639"/>
      <w:bookmarkStart w:id="11878" w:name="_Toc53173362"/>
      <w:bookmarkStart w:id="11879" w:name="_Toc53173731"/>
      <w:bookmarkStart w:id="11880" w:name="_Toc61119733"/>
      <w:bookmarkStart w:id="11881" w:name="_Toc61120115"/>
      <w:bookmarkStart w:id="11882" w:name="_Toc67926186"/>
      <w:bookmarkStart w:id="11883" w:name="_Toc75273824"/>
      <w:bookmarkStart w:id="11884" w:name="_Toc76510724"/>
      <w:bookmarkStart w:id="11885" w:name="_Toc83129881"/>
      <w:bookmarkStart w:id="11886" w:name="_Toc90591413"/>
      <w:bookmarkStart w:id="11887" w:name="_Toc98864472"/>
      <w:bookmarkStart w:id="11888" w:name="_Toc99733721"/>
      <w:bookmarkStart w:id="11889" w:name="_Toc106577626"/>
      <w:bookmarkStart w:id="11890" w:name="_Toc114537377"/>
      <w:bookmarkStart w:id="11891" w:name="_Toc115257645"/>
      <w:bookmarkStart w:id="11892" w:name="_Toc123086965"/>
      <w:bookmarkStart w:id="11893" w:name="_Toc123088700"/>
      <w:bookmarkStart w:id="11894" w:name="_Toc124298356"/>
      <w:bookmarkStart w:id="11895" w:name="_Toc130575107"/>
      <w:bookmarkStart w:id="11896" w:name="_Toc131767517"/>
      <w:bookmarkStart w:id="11897" w:name="_Toc138888103"/>
      <w:bookmarkStart w:id="11898" w:name="_Toc145920306"/>
      <w:r w:rsidRPr="00C04A08">
        <w:t>F.5</w:t>
      </w:r>
      <w:r w:rsidRPr="00C04A08">
        <w:tab/>
        <w:t>Window length</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5BBFAE73" w14:textId="77777777" w:rsidR="00842EF7" w:rsidRPr="00C04A08" w:rsidRDefault="00842EF7" w:rsidP="00842EF7">
      <w:pPr>
        <w:pStyle w:val="Heading2"/>
      </w:pPr>
      <w:bookmarkStart w:id="11899" w:name="_Toc21341019"/>
      <w:bookmarkStart w:id="11900" w:name="_Toc29805467"/>
      <w:bookmarkStart w:id="11901" w:name="_Toc36456676"/>
      <w:bookmarkStart w:id="11902" w:name="_Toc36469774"/>
      <w:bookmarkStart w:id="11903" w:name="_Toc37254191"/>
      <w:bookmarkStart w:id="11904" w:name="_Toc37323049"/>
      <w:bookmarkStart w:id="11905" w:name="_Toc37324455"/>
      <w:bookmarkStart w:id="11906" w:name="_Toc45889980"/>
      <w:bookmarkStart w:id="11907" w:name="_Toc52196660"/>
      <w:bookmarkStart w:id="11908" w:name="_Toc52197640"/>
      <w:bookmarkStart w:id="11909" w:name="_Toc53173363"/>
      <w:bookmarkStart w:id="11910" w:name="_Toc53173732"/>
      <w:bookmarkStart w:id="11911" w:name="_Toc61119734"/>
      <w:bookmarkStart w:id="11912" w:name="_Toc61120116"/>
      <w:bookmarkStart w:id="11913" w:name="_Toc67926187"/>
      <w:bookmarkStart w:id="11914" w:name="_Toc75273825"/>
      <w:bookmarkStart w:id="11915" w:name="_Toc76510725"/>
      <w:bookmarkStart w:id="11916" w:name="_Toc83129882"/>
      <w:bookmarkStart w:id="11917" w:name="_Toc90591414"/>
      <w:bookmarkStart w:id="11918" w:name="_Toc98864473"/>
      <w:bookmarkStart w:id="11919" w:name="_Toc99733722"/>
      <w:bookmarkStart w:id="11920" w:name="_Toc106577627"/>
      <w:bookmarkStart w:id="11921" w:name="_Toc114537378"/>
      <w:bookmarkStart w:id="11922" w:name="_Toc115257646"/>
      <w:bookmarkStart w:id="11923" w:name="_Toc123086966"/>
      <w:bookmarkStart w:id="11924" w:name="_Toc123088701"/>
      <w:bookmarkStart w:id="11925" w:name="_Toc124298357"/>
      <w:bookmarkStart w:id="11926" w:name="_Toc130575108"/>
      <w:bookmarkStart w:id="11927" w:name="_Toc131767518"/>
      <w:bookmarkStart w:id="11928" w:name="_Toc138888104"/>
      <w:bookmarkStart w:id="11929" w:name="_Toc145920307"/>
      <w:r w:rsidRPr="00C04A08">
        <w:t>F.5.1</w:t>
      </w:r>
      <w:r w:rsidRPr="00C04A08">
        <w:tab/>
        <w:t>Timing offset</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6" type="#_x0000_t75" style="width:20.5pt;height:15.5pt" o:ole="">
            <v:imagedata r:id="rId156" o:title=""/>
          </v:shape>
          <o:OLEObject Type="Embed" ProgID="Equation.3" ShapeID="_x0000_i1106" DrawAspect="Content" ObjectID="_1757336915" r:id="rId157"/>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7" type="#_x0000_t75" style="width:20.5pt;height:15.5pt" o:ole="">
            <v:imagedata r:id="rId158" o:title=""/>
          </v:shape>
          <o:OLEObject Type="Embed" ProgID="Equation.3" ShapeID="_x0000_i1107" DrawAspect="Content" ObjectID="_1757336916" r:id="rId159"/>
        </w:object>
      </w:r>
      <w:r w:rsidRPr="00C04A08">
        <w:t xml:space="preserve"> range within which the error vector is close to its minimum.</w:t>
      </w:r>
    </w:p>
    <w:p w14:paraId="4E813767" w14:textId="77777777" w:rsidR="00842EF7" w:rsidRPr="00C04A08" w:rsidRDefault="00842EF7" w:rsidP="00842EF7">
      <w:pPr>
        <w:pStyle w:val="Heading2"/>
      </w:pPr>
      <w:bookmarkStart w:id="11930" w:name="_Toc21341020"/>
      <w:bookmarkStart w:id="11931" w:name="_Toc29805468"/>
      <w:bookmarkStart w:id="11932" w:name="_Toc36456677"/>
      <w:bookmarkStart w:id="11933" w:name="_Toc36469775"/>
      <w:bookmarkStart w:id="11934" w:name="_Toc37254192"/>
      <w:bookmarkStart w:id="11935" w:name="_Toc37323050"/>
      <w:bookmarkStart w:id="11936" w:name="_Toc37324456"/>
      <w:bookmarkStart w:id="11937" w:name="_Toc45889981"/>
      <w:bookmarkStart w:id="11938" w:name="_Toc52196661"/>
      <w:bookmarkStart w:id="11939" w:name="_Toc52197641"/>
      <w:bookmarkStart w:id="11940" w:name="_Toc53173364"/>
      <w:bookmarkStart w:id="11941" w:name="_Toc53173733"/>
      <w:bookmarkStart w:id="11942" w:name="_Toc61119735"/>
      <w:bookmarkStart w:id="11943" w:name="_Toc61120117"/>
      <w:bookmarkStart w:id="11944" w:name="_Toc67926188"/>
      <w:bookmarkStart w:id="11945" w:name="_Toc75273826"/>
      <w:bookmarkStart w:id="11946" w:name="_Toc76510726"/>
      <w:bookmarkStart w:id="11947" w:name="_Toc83129883"/>
      <w:bookmarkStart w:id="11948" w:name="_Toc90591415"/>
      <w:bookmarkStart w:id="11949" w:name="_Toc98864474"/>
      <w:bookmarkStart w:id="11950" w:name="_Toc99733723"/>
      <w:bookmarkStart w:id="11951" w:name="_Toc106577628"/>
      <w:bookmarkStart w:id="11952" w:name="_Toc114537379"/>
      <w:bookmarkStart w:id="11953" w:name="_Toc115257647"/>
      <w:bookmarkStart w:id="11954" w:name="_Toc123086967"/>
      <w:bookmarkStart w:id="11955" w:name="_Toc123088702"/>
      <w:bookmarkStart w:id="11956" w:name="_Toc124298358"/>
      <w:bookmarkStart w:id="11957" w:name="_Toc130575109"/>
      <w:bookmarkStart w:id="11958" w:name="_Toc131767519"/>
      <w:bookmarkStart w:id="11959" w:name="_Toc138888105"/>
      <w:bookmarkStart w:id="11960" w:name="_Toc145920308"/>
      <w:r w:rsidRPr="00C04A08">
        <w:t>F.5.2</w:t>
      </w:r>
      <w:r w:rsidRPr="00C04A08">
        <w:tab/>
        <w:t>Window length</w:t>
      </w:r>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1961" w:name="_Toc21341021"/>
      <w:bookmarkStart w:id="11962" w:name="_Toc29805469"/>
      <w:bookmarkStart w:id="11963" w:name="_Toc36456678"/>
      <w:bookmarkStart w:id="11964" w:name="_Toc36469776"/>
      <w:bookmarkStart w:id="11965" w:name="_Toc37254193"/>
      <w:bookmarkStart w:id="11966" w:name="_Toc37323051"/>
      <w:bookmarkStart w:id="11967" w:name="_Toc37324457"/>
      <w:bookmarkStart w:id="11968" w:name="_Toc45889982"/>
      <w:bookmarkStart w:id="11969" w:name="_Toc52196662"/>
      <w:bookmarkStart w:id="11970" w:name="_Toc52197642"/>
      <w:bookmarkStart w:id="11971" w:name="_Toc53173365"/>
      <w:bookmarkStart w:id="11972" w:name="_Toc53173734"/>
      <w:bookmarkStart w:id="11973" w:name="_Toc61119736"/>
      <w:bookmarkStart w:id="11974" w:name="_Toc61120118"/>
      <w:bookmarkStart w:id="11975" w:name="_Toc67926189"/>
      <w:bookmarkStart w:id="11976" w:name="_Toc75273827"/>
      <w:bookmarkStart w:id="11977" w:name="_Toc76510727"/>
      <w:bookmarkStart w:id="11978" w:name="_Toc83129884"/>
      <w:bookmarkStart w:id="11979" w:name="_Toc90591416"/>
      <w:bookmarkStart w:id="11980" w:name="_Toc98864475"/>
      <w:bookmarkStart w:id="11981" w:name="_Toc99733724"/>
      <w:bookmarkStart w:id="11982" w:name="_Toc106577629"/>
      <w:bookmarkStart w:id="11983" w:name="_Toc114537380"/>
      <w:bookmarkStart w:id="11984" w:name="_Toc115257648"/>
      <w:bookmarkStart w:id="11985" w:name="_Toc123086968"/>
      <w:bookmarkStart w:id="11986" w:name="_Toc123088703"/>
      <w:bookmarkStart w:id="11987" w:name="_Toc124298359"/>
      <w:bookmarkStart w:id="11988" w:name="_Toc130575110"/>
      <w:bookmarkStart w:id="11989" w:name="_Toc131767520"/>
      <w:bookmarkStart w:id="11990" w:name="_Toc138888106"/>
      <w:bookmarkStart w:id="11991" w:name="_Toc145920309"/>
      <w:r w:rsidRPr="00C04A08">
        <w:lastRenderedPageBreak/>
        <w:t>F.5.3</w:t>
      </w:r>
      <w:r w:rsidRPr="00C04A08">
        <w:tab/>
        <w:t>Window length for normal CP</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1992" w:name="_Hlk503533742"/>
      <w:r w:rsidRPr="00C04A08">
        <w:t>.</w:t>
      </w:r>
    </w:p>
    <w:bookmarkEnd w:id="11992"/>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1993"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1993"/>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1994" w:name="_Toc21341022"/>
      <w:bookmarkStart w:id="11995" w:name="_Toc29805470"/>
      <w:bookmarkStart w:id="11996" w:name="_Toc36456679"/>
      <w:bookmarkStart w:id="11997" w:name="_Toc36469777"/>
      <w:bookmarkStart w:id="11998" w:name="_Toc37254194"/>
      <w:bookmarkStart w:id="11999" w:name="_Toc37323052"/>
      <w:bookmarkStart w:id="12000" w:name="_Toc37324458"/>
      <w:bookmarkStart w:id="12001" w:name="_Toc45889983"/>
      <w:bookmarkStart w:id="12002" w:name="_Toc52196663"/>
      <w:bookmarkStart w:id="12003" w:name="_Toc52197643"/>
      <w:bookmarkStart w:id="12004" w:name="_Toc53173366"/>
      <w:bookmarkStart w:id="12005" w:name="_Toc53173735"/>
      <w:bookmarkStart w:id="12006" w:name="_Toc61119737"/>
      <w:bookmarkStart w:id="12007" w:name="_Toc61120119"/>
      <w:bookmarkStart w:id="12008" w:name="_Toc67926190"/>
      <w:bookmarkStart w:id="12009" w:name="_Toc75273828"/>
      <w:bookmarkStart w:id="12010" w:name="_Toc76510728"/>
      <w:bookmarkStart w:id="12011" w:name="_Toc83129885"/>
      <w:bookmarkStart w:id="12012" w:name="_Toc90591417"/>
      <w:bookmarkStart w:id="12013" w:name="_Toc98864476"/>
      <w:bookmarkStart w:id="12014" w:name="_Toc99733725"/>
      <w:bookmarkStart w:id="12015" w:name="_Toc106577630"/>
      <w:bookmarkStart w:id="12016" w:name="_Toc114537381"/>
      <w:bookmarkStart w:id="12017" w:name="_Toc115257649"/>
      <w:bookmarkStart w:id="12018" w:name="_Toc123086969"/>
      <w:bookmarkStart w:id="12019" w:name="_Toc123088704"/>
      <w:bookmarkStart w:id="12020" w:name="_Toc124298360"/>
      <w:bookmarkStart w:id="12021" w:name="_Toc130575111"/>
      <w:bookmarkStart w:id="12022" w:name="_Toc131767521"/>
      <w:bookmarkStart w:id="12023" w:name="_Toc138888107"/>
      <w:bookmarkStart w:id="12024" w:name="_Toc145920310"/>
      <w:r w:rsidRPr="00C04A08">
        <w:t>F.5.4</w:t>
      </w:r>
      <w:r w:rsidRPr="00C04A08">
        <w:tab/>
        <w:t>Window length for Extended CP</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2025" w:name="_Toc21341023"/>
      <w:bookmarkStart w:id="12026" w:name="_Toc29805471"/>
      <w:bookmarkStart w:id="12027" w:name="_Toc36456680"/>
      <w:bookmarkStart w:id="12028" w:name="_Toc36469778"/>
      <w:bookmarkStart w:id="12029" w:name="_Toc37254195"/>
      <w:bookmarkStart w:id="12030" w:name="_Toc37323053"/>
      <w:bookmarkStart w:id="12031" w:name="_Toc37324459"/>
      <w:bookmarkStart w:id="12032" w:name="_Toc45889984"/>
      <w:bookmarkStart w:id="12033" w:name="_Toc52196664"/>
      <w:bookmarkStart w:id="12034" w:name="_Toc52197644"/>
      <w:bookmarkStart w:id="12035" w:name="_Toc53173367"/>
      <w:bookmarkStart w:id="12036" w:name="_Toc53173736"/>
      <w:bookmarkStart w:id="12037" w:name="_Toc61119738"/>
      <w:bookmarkStart w:id="12038" w:name="_Toc61120120"/>
      <w:bookmarkStart w:id="12039" w:name="_Toc67926191"/>
      <w:bookmarkStart w:id="12040" w:name="_Toc75273829"/>
      <w:bookmarkStart w:id="12041" w:name="_Toc76510729"/>
      <w:bookmarkStart w:id="12042" w:name="_Toc83129886"/>
      <w:bookmarkStart w:id="12043" w:name="_Toc90591418"/>
      <w:bookmarkStart w:id="12044" w:name="_Toc98864477"/>
      <w:bookmarkStart w:id="12045" w:name="_Toc99733726"/>
      <w:bookmarkStart w:id="12046" w:name="_Toc106577631"/>
      <w:bookmarkStart w:id="12047" w:name="_Toc114537382"/>
      <w:bookmarkStart w:id="12048" w:name="_Toc115257650"/>
      <w:bookmarkStart w:id="12049" w:name="_Toc123086970"/>
      <w:bookmarkStart w:id="12050" w:name="_Toc123088705"/>
      <w:bookmarkStart w:id="12051" w:name="_Toc124298361"/>
      <w:bookmarkStart w:id="12052" w:name="_Toc130575112"/>
      <w:bookmarkStart w:id="12053" w:name="_Toc131767522"/>
      <w:bookmarkStart w:id="12054" w:name="_Toc138888108"/>
      <w:bookmarkStart w:id="12055" w:name="_Toc145920311"/>
      <w:r w:rsidRPr="00C04A08">
        <w:t>F.5.5</w:t>
      </w:r>
      <w:r w:rsidRPr="00C04A08">
        <w:tab/>
        <w:t>Window length for PRACH</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8" type="#_x0000_t75" style="width:87.5pt;height:20.5pt" o:ole="">
            <v:imagedata r:id="rId160" o:title=""/>
          </v:shape>
          <o:OLEObject Type="Embed" ProgID="Equation.3" ShapeID="_x0000_i1108" DrawAspect="Content" ObjectID="_1757336917" r:id="rId161"/>
        </w:object>
      </w:r>
      <w:r w:rsidRPr="00C04A08">
        <w:t xml:space="preserve"> where </w:t>
      </w:r>
      <w:r w:rsidRPr="00C04A08">
        <w:object w:dxaOrig="940" w:dyaOrig="320" w14:anchorId="008845D0">
          <v:shape id="_x0000_i1109" type="#_x0000_t75" style="width:51.5pt;height:15.5pt" o:ole="">
            <v:imagedata r:id="rId162" o:title=""/>
          </v:shape>
          <o:OLEObject Type="Embed" ProgID="Equation.3" ShapeID="_x0000_i1109" DrawAspect="Content" ObjectID="_1757336918" r:id="rId163"/>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10" type="#_x0000_t75" style="width:20.5pt;height:20.5pt" o:ole="">
                  <v:imagedata r:id="rId164" o:title=""/>
                </v:shape>
                <o:OLEObject Type="Embed" ProgID="Equation.3" ShapeID="_x0000_i1110" DrawAspect="Content" ObjectID="_1757336919" r:id="rId165"/>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2056" w:name="_Toc21341024"/>
      <w:bookmarkStart w:id="12057" w:name="_Toc29805472"/>
      <w:bookmarkStart w:id="12058" w:name="_Toc36456681"/>
      <w:bookmarkStart w:id="12059" w:name="_Toc36469779"/>
      <w:bookmarkStart w:id="12060" w:name="_Toc37254196"/>
      <w:bookmarkStart w:id="12061" w:name="_Toc37323054"/>
      <w:bookmarkStart w:id="12062" w:name="_Toc37324460"/>
      <w:bookmarkStart w:id="12063" w:name="_Toc45889985"/>
      <w:bookmarkStart w:id="12064" w:name="_Toc52196665"/>
      <w:bookmarkStart w:id="12065" w:name="_Toc52197645"/>
      <w:bookmarkStart w:id="12066" w:name="_Toc53173368"/>
      <w:bookmarkStart w:id="12067" w:name="_Toc53173737"/>
      <w:bookmarkStart w:id="12068" w:name="_Toc61119739"/>
      <w:bookmarkStart w:id="12069" w:name="_Toc61120121"/>
      <w:bookmarkStart w:id="12070" w:name="_Toc67926192"/>
      <w:bookmarkStart w:id="12071" w:name="_Toc75273830"/>
      <w:bookmarkStart w:id="12072" w:name="_Toc76510730"/>
      <w:bookmarkStart w:id="12073" w:name="_Toc83129887"/>
      <w:bookmarkStart w:id="12074" w:name="_Toc90591419"/>
      <w:bookmarkStart w:id="12075" w:name="_Toc98864478"/>
      <w:bookmarkStart w:id="12076" w:name="_Toc99733727"/>
      <w:bookmarkStart w:id="12077" w:name="_Toc106577632"/>
      <w:bookmarkStart w:id="12078" w:name="_Toc114537383"/>
      <w:bookmarkStart w:id="12079" w:name="_Toc115257651"/>
      <w:bookmarkStart w:id="12080" w:name="_Toc123086971"/>
      <w:bookmarkStart w:id="12081" w:name="_Toc123088706"/>
      <w:bookmarkStart w:id="12082" w:name="_Toc124298362"/>
      <w:bookmarkStart w:id="12083" w:name="_Toc130575113"/>
      <w:bookmarkStart w:id="12084" w:name="_Toc131767523"/>
      <w:bookmarkStart w:id="12085" w:name="_Toc138888109"/>
      <w:bookmarkStart w:id="12086" w:name="_Toc145920312"/>
      <w:r w:rsidRPr="00C04A08">
        <w:t>F.6</w:t>
      </w:r>
      <w:r w:rsidRPr="00C04A08">
        <w:tab/>
        <w:t>Averaged EVM</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1" type="#_x0000_t75" style="width:108pt;height:36pt" o:ole="">
            <v:imagedata r:id="rId166" o:title=""/>
          </v:shape>
          <o:OLEObject Type="Embed" ProgID="Equation.3" ShapeID="_x0000_i1111" DrawAspect="Content" ObjectID="_1757336920" r:id="rId167"/>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2" type="#_x0000_t75" style="width:31pt;height:20.5pt" o:ole="">
            <v:imagedata r:id="rId168" o:title=""/>
          </v:shape>
          <o:OLEObject Type="Embed" ProgID="Equation.3" ShapeID="_x0000_i1112" DrawAspect="Content" ObjectID="_1757336921" r:id="rId169"/>
        </w:object>
      </w:r>
      <w:r w:rsidRPr="00C04A08">
        <w:rPr>
          <w:vertAlign w:val="subscript"/>
        </w:rPr>
        <w:t xml:space="preserve"> </w:t>
      </w:r>
      <w:r w:rsidRPr="00C04A08">
        <w:t xml:space="preserve">is calculated using </w:t>
      </w:r>
      <w:r w:rsidRPr="00C04A08">
        <w:rPr>
          <w:position w:val="-12"/>
        </w:rPr>
        <w:object w:dxaOrig="900" w:dyaOrig="360" w14:anchorId="3A6E0EBF">
          <v:shape id="_x0000_i1113" type="#_x0000_t75" style="width:51.5pt;height:20.5pt" o:ole="" fillcolor="window">
            <v:imagedata r:id="rId170" o:title=""/>
          </v:shape>
          <o:OLEObject Type="Embed" ProgID="Equation.3" ShapeID="_x0000_i1113" DrawAspect="Content" ObjectID="_1757336922" r:id="rId171"/>
        </w:object>
      </w:r>
      <w:r w:rsidRPr="00C04A08">
        <w:t xml:space="preserve">in the expressions above and </w:t>
      </w:r>
      <w:r w:rsidRPr="00C04A08">
        <w:rPr>
          <w:rFonts w:eastAsia="×–¾’©‘Ì"/>
          <w:position w:val="-6"/>
        </w:rPr>
        <w:object w:dxaOrig="720" w:dyaOrig="340" w14:anchorId="2B388AA8">
          <v:shape id="_x0000_i1114" type="#_x0000_t75" style="width:36pt;height:20.5pt" o:ole="">
            <v:imagedata r:id="rId172" o:title=""/>
          </v:shape>
          <o:OLEObject Type="Embed" ProgID="Equation.3" ShapeID="_x0000_i1114" DrawAspect="Content" ObjectID="_1757336923" r:id="rId173"/>
        </w:object>
      </w:r>
      <w:r w:rsidRPr="00C04A08">
        <w:t xml:space="preserve">is calculated using </w:t>
      </w:r>
      <w:r w:rsidRPr="00C04A08">
        <w:rPr>
          <w:position w:val="-12"/>
        </w:rPr>
        <w:object w:dxaOrig="900" w:dyaOrig="360" w14:anchorId="332C1DA2">
          <v:shape id="_x0000_i1115" type="#_x0000_t75" style="width:51.5pt;height:20.5pt" o:ole="" fillcolor="window">
            <v:imagedata r:id="rId174" o:title=""/>
          </v:shape>
          <o:OLEObject Type="Embed" ProgID="Equation.3" ShapeID="_x0000_i1115" DrawAspect="Content" ObjectID="_1757336924" r:id="rId175"/>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6" type="#_x0000_t75" style="width:2in;height:20.5pt" o:ole="">
            <v:imagedata r:id="rId176" o:title=""/>
          </v:shape>
          <o:OLEObject Type="Embed" ProgID="Equation.3" ShapeID="_x0000_i1116" DrawAspect="Content" ObjectID="_1757336925" r:id="rId177"/>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7" type="#_x0000_t75" style="width:51.5pt;height:20.5pt" o:ole="">
            <v:imagedata r:id="rId178" o:title=""/>
          </v:shape>
          <o:OLEObject Type="Embed" ProgID="Equation.3" ShapeID="_x0000_i1117" DrawAspect="Content" ObjectID="_1757336926" r:id="rId179"/>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8" type="#_x0000_t75" style="width:15.5pt;height:20.5pt" o:ole="">
            <v:imagedata r:id="rId51" o:title=""/>
          </v:shape>
          <o:OLEObject Type="Embed" ProgID="Equation.3" ShapeID="_x0000_i1118" DrawAspect="Content" ObjectID="_1757336927" r:id="rId180"/>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9" type="#_x0000_t75" style="width:51.5pt;height:20.5pt" o:ole="">
            <v:imagedata r:id="rId178" o:title=""/>
          </v:shape>
          <o:OLEObject Type="Embed" ProgID="Equation.3" ShapeID="_x0000_i1119" DrawAspect="Content" ObjectID="_1757336928" r:id="rId181"/>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20" type="#_x0000_t75" style="width:51.5pt;height:20.5pt" o:ole="">
            <v:imagedata r:id="rId182" o:title=""/>
          </v:shape>
          <o:OLEObject Type="Embed" ProgID="Equation.3" ShapeID="_x0000_i1120" DrawAspect="Content" ObjectID="_1757336929" r:id="rId183"/>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1" type="#_x0000_t75" style="width:51.5pt;height:20.5pt" o:ole="" fillcolor="window">
            <v:imagedata r:id="rId170" o:title=""/>
          </v:shape>
          <o:OLEObject Type="Embed" ProgID="Equation.3" ShapeID="_x0000_i1121" DrawAspect="Content" ObjectID="_1757336930" r:id="rId185"/>
        </w:object>
      </w:r>
      <w:r w:rsidRPr="00C04A08">
        <w:t xml:space="preserve"> if </w:t>
      </w:r>
      <w:r w:rsidRPr="00C04A08">
        <w:rPr>
          <w:rFonts w:eastAsia="×–¾’©‘Ì"/>
          <w:position w:val="-6"/>
        </w:rPr>
        <w:object w:dxaOrig="1320" w:dyaOrig="340" w14:anchorId="6FFDE240">
          <v:shape id="_x0000_i1122" type="#_x0000_t75" style="width:67pt;height:20.5pt" o:ole="">
            <v:imagedata r:id="rId186" o:title=""/>
          </v:shape>
          <o:OLEObject Type="Embed" ProgID="Equation.DSMT4" ShapeID="_x0000_i1122" DrawAspect="Content" ObjectID="_1757336931" r:id="rId187"/>
        </w:object>
      </w:r>
      <w:r w:rsidRPr="00C04A08">
        <w:rPr>
          <w:rFonts w:eastAsia="×–¾’©‘Ì"/>
        </w:rPr>
        <w:t xml:space="preserve">, </w:t>
      </w:r>
      <w:r w:rsidRPr="00C04A08">
        <w:t xml:space="preserve">and it is set to </w:t>
      </w:r>
      <w:r w:rsidRPr="00C04A08">
        <w:rPr>
          <w:position w:val="-12"/>
        </w:rPr>
        <w:object w:dxaOrig="900" w:dyaOrig="360" w14:anchorId="79DD9460">
          <v:shape id="_x0000_i1123" type="#_x0000_t75" style="width:51.5pt;height:20.5pt" o:ole="" fillcolor="window">
            <v:imagedata r:id="rId174" o:title=""/>
          </v:shape>
          <o:OLEObject Type="Embed" ProgID="Equation.3" ShapeID="_x0000_i1123" DrawAspect="Content" ObjectID="_1757336932" r:id="rId188"/>
        </w:object>
      </w:r>
      <w:r w:rsidRPr="00C04A08">
        <w:t xml:space="preserve"> otherwise, where </w:t>
      </w:r>
      <w:r w:rsidRPr="00C04A08">
        <w:rPr>
          <w:rFonts w:eastAsia="×–¾’©‘Ì"/>
          <w:position w:val="-6"/>
        </w:rPr>
        <w:object w:dxaOrig="560" w:dyaOrig="340" w14:anchorId="673A51ED">
          <v:shape id="_x0000_i1124" type="#_x0000_t75" style="width:25.5pt;height:20.5pt" o:ole="">
            <v:imagedata r:id="rId189" o:title=""/>
          </v:shape>
          <o:OLEObject Type="Embed" ProgID="Equation.DSMT4" ShapeID="_x0000_i1124" DrawAspect="Content" ObjectID="_1757336933" r:id="rId190"/>
        </w:object>
      </w:r>
      <w:r w:rsidRPr="00C04A08">
        <w:rPr>
          <w:rFonts w:eastAsia="×–¾’©‘Ì"/>
        </w:rPr>
        <w:t xml:space="preserve"> and</w:t>
      </w:r>
      <w:r w:rsidRPr="00C04A08">
        <w:t xml:space="preserve"> </w:t>
      </w:r>
      <w:r w:rsidRPr="00C04A08">
        <w:rPr>
          <w:rFonts w:eastAsia="×–¾’©‘Ì"/>
          <w:position w:val="-6"/>
        </w:rPr>
        <w:object w:dxaOrig="600" w:dyaOrig="340" w14:anchorId="4365EDC7">
          <v:shape id="_x0000_i1125" type="#_x0000_t75" style="width:31pt;height:20.5pt" o:ole="">
            <v:imagedata r:id="rId191" o:title=""/>
          </v:shape>
          <o:OLEObject Type="Embed" ProgID="Equation.DSMT4" ShapeID="_x0000_i1125" DrawAspect="Content" ObjectID="_1757336934" r:id="rId192"/>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6" type="#_x0000_t75" style="width:46.5pt;height:20.5pt" o:ole="">
            <v:imagedata r:id="rId193" o:title=""/>
          </v:shape>
          <o:OLEObject Type="Embed" ProgID="Equation.DSMT4" ShapeID="_x0000_i1126" DrawAspect="Content" ObjectID="_1757336935" r:id="rId194"/>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7" type="#_x0000_t75" style="width:46.5pt;height:20.5pt" o:ole="">
            <v:imagedata r:id="rId195" o:title=""/>
          </v:shape>
          <o:OLEObject Type="Embed" ProgID="Equation.DSMT4" ShapeID="_x0000_i1127" DrawAspect="Content" ObjectID="_1757336936" r:id="rId196"/>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8" type="#_x0000_t75" style="width:149pt;height:41pt" o:ole="">
            <v:imagedata r:id="rId197" o:title=""/>
          </v:shape>
          <o:OLEObject Type="Embed" ProgID="Equation.3" ShapeID="_x0000_i1128" DrawAspect="Content" ObjectID="_1757336937" r:id="rId198"/>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9" type="#_x0000_t75" style="width:56.5pt;height:20.5pt" o:ole="">
            <v:imagedata r:id="rId199" o:title=""/>
          </v:shape>
          <o:OLEObject Type="Embed" ProgID="Equation.3" ShapeID="_x0000_i1129" DrawAspect="Content" ObjectID="_1757336938" r:id="rId200"/>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30" type="#_x0000_t75" style="width:51.5pt;height:20.5pt" o:ole="">
            <v:imagedata r:id="rId201" o:title=""/>
          </v:shape>
          <o:OLEObject Type="Embed" ProgID="Equation.DSMT4" ShapeID="_x0000_i1130" DrawAspect="Content" ObjectID="_1757336939" r:id="rId202"/>
        </w:object>
      </w:r>
      <w:r w:rsidRPr="00C04A08">
        <w:rPr>
          <w:vertAlign w:val="subscript"/>
        </w:rPr>
        <w:t xml:space="preserve"> </w:t>
      </w:r>
      <w:r w:rsidRPr="00C04A08">
        <w:t xml:space="preserve">is calculated using </w:t>
      </w:r>
      <w:r w:rsidRPr="00C04A08">
        <w:rPr>
          <w:position w:val="-12"/>
        </w:rPr>
        <w:object w:dxaOrig="900" w:dyaOrig="360" w14:anchorId="177F7AEC">
          <v:shape id="_x0000_i1131" type="#_x0000_t75" style="width:51.5pt;height:20.5pt" o:ole="" fillcolor="window">
            <v:imagedata r:id="rId170" o:title=""/>
          </v:shape>
          <o:OLEObject Type="Embed" ProgID="Equation.3" ShapeID="_x0000_i1131" DrawAspect="Content" ObjectID="_1757336940" r:id="rId203"/>
        </w:object>
      </w:r>
      <w:r w:rsidRPr="00C04A08">
        <w:t xml:space="preserve"> and </w:t>
      </w:r>
      <w:r w:rsidRPr="00C04A08">
        <w:rPr>
          <w:rFonts w:eastAsia="×–¾’©‘Ì"/>
          <w:position w:val="-8"/>
        </w:rPr>
        <w:object w:dxaOrig="1080" w:dyaOrig="360" w14:anchorId="109B74D2">
          <v:shape id="_x0000_i1132" type="#_x0000_t75" style="width:61.5pt;height:20.5pt" o:ole="">
            <v:imagedata r:id="rId204" o:title=""/>
          </v:shape>
          <o:OLEObject Type="Embed" ProgID="Equation.DSMT4" ShapeID="_x0000_i1132" DrawAspect="Content" ObjectID="_1757336941" r:id="rId205"/>
        </w:object>
      </w:r>
      <w:r w:rsidRPr="00C04A08">
        <w:t xml:space="preserve">is calculated using </w:t>
      </w:r>
      <w:r w:rsidRPr="00C04A08">
        <w:rPr>
          <w:position w:val="-12"/>
        </w:rPr>
        <w:object w:dxaOrig="900" w:dyaOrig="360" w14:anchorId="36DD61E6">
          <v:shape id="_x0000_i1133" type="#_x0000_t75" style="width:51.5pt;height:20.5pt" o:ole="" fillcolor="window">
            <v:imagedata r:id="rId174" o:title=""/>
          </v:shape>
          <o:OLEObject Type="Embed" ProgID="Equation.3" ShapeID="_x0000_i1133" DrawAspect="Content" ObjectID="_1757336942" r:id="rId206"/>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4" type="#_x0000_t75" style="width:3in;height:20.5pt" o:ole="">
            <v:imagedata r:id="rId207" o:title=""/>
          </v:shape>
          <o:OLEObject Type="Embed" ProgID="Equation.3" ShapeID="_x0000_i1134" DrawAspect="Content" ObjectID="_1757336943" r:id="rId208"/>
        </w:object>
      </w:r>
    </w:p>
    <w:p w14:paraId="3A67D341" w14:textId="77777777" w:rsidR="00842EF7" w:rsidRPr="00C04A08" w:rsidRDefault="00842EF7" w:rsidP="00842EF7">
      <w:pPr>
        <w:pStyle w:val="Heading1"/>
      </w:pPr>
      <w:bookmarkStart w:id="12087" w:name="_Toc21341025"/>
      <w:bookmarkStart w:id="12088" w:name="_Toc29805473"/>
      <w:bookmarkStart w:id="12089" w:name="_Toc36456682"/>
      <w:bookmarkStart w:id="12090" w:name="_Toc36469780"/>
      <w:bookmarkStart w:id="12091" w:name="_Toc37254197"/>
      <w:bookmarkStart w:id="12092" w:name="_Toc37323055"/>
      <w:bookmarkStart w:id="12093" w:name="_Toc37324461"/>
      <w:bookmarkStart w:id="12094" w:name="_Toc45889986"/>
      <w:bookmarkStart w:id="12095" w:name="_Toc52196666"/>
      <w:bookmarkStart w:id="12096" w:name="_Toc52197646"/>
      <w:bookmarkStart w:id="12097" w:name="_Toc53173369"/>
      <w:bookmarkStart w:id="12098" w:name="_Toc53173738"/>
      <w:bookmarkStart w:id="12099" w:name="_Toc61119740"/>
      <w:bookmarkStart w:id="12100" w:name="_Toc61120122"/>
      <w:bookmarkStart w:id="12101" w:name="_Toc67926193"/>
      <w:bookmarkStart w:id="12102" w:name="_Toc75273831"/>
      <w:bookmarkStart w:id="12103" w:name="_Toc76510731"/>
      <w:bookmarkStart w:id="12104" w:name="_Toc83129888"/>
      <w:bookmarkStart w:id="12105" w:name="_Toc90591420"/>
      <w:bookmarkStart w:id="12106" w:name="_Toc98864479"/>
      <w:bookmarkStart w:id="12107" w:name="_Toc99733728"/>
      <w:bookmarkStart w:id="12108" w:name="_Toc106577633"/>
      <w:bookmarkStart w:id="12109" w:name="_Toc114537384"/>
      <w:bookmarkStart w:id="12110" w:name="_Toc115257652"/>
      <w:bookmarkStart w:id="12111" w:name="_Toc123086972"/>
      <w:bookmarkStart w:id="12112" w:name="_Toc123088707"/>
      <w:bookmarkStart w:id="12113" w:name="_Toc124298363"/>
      <w:bookmarkStart w:id="12114" w:name="_Toc130575114"/>
      <w:bookmarkStart w:id="12115" w:name="_Toc131767524"/>
      <w:bookmarkStart w:id="12116" w:name="_Toc138888110"/>
      <w:bookmarkStart w:id="12117" w:name="_Toc145920313"/>
      <w:r w:rsidRPr="00C04A08">
        <w:t>F.7</w:t>
      </w:r>
      <w:r w:rsidRPr="00C04A08">
        <w:tab/>
        <w:t>Spectrum Flatness</w:t>
      </w:r>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2118" w:name="_Toc83581044"/>
      <w:bookmarkStart w:id="12119" w:name="_Toc84405553"/>
      <w:bookmarkStart w:id="12120" w:name="_Toc84414162"/>
      <w:bookmarkStart w:id="12121" w:name="_Toc98864480"/>
      <w:bookmarkStart w:id="12122" w:name="_Toc99733729"/>
      <w:bookmarkStart w:id="12123" w:name="_Toc106577634"/>
      <w:bookmarkStart w:id="12124" w:name="_Toc114537385"/>
      <w:bookmarkStart w:id="12125" w:name="_Toc115257653"/>
      <w:bookmarkStart w:id="12126" w:name="_Toc123086973"/>
      <w:bookmarkStart w:id="12127" w:name="_Toc123088708"/>
      <w:bookmarkStart w:id="12128" w:name="_Toc124298364"/>
      <w:bookmarkStart w:id="12129" w:name="_Toc130575115"/>
      <w:bookmarkStart w:id="12130" w:name="_Toc131767525"/>
      <w:bookmarkStart w:id="12131" w:name="_Toc138888111"/>
      <w:bookmarkStart w:id="12132" w:name="_Toc145920314"/>
      <w:r>
        <w:rPr>
          <w:rFonts w:eastAsia="MS Mincho"/>
        </w:rPr>
        <w:t>F.8</w:t>
      </w:r>
      <w:r>
        <w:rPr>
          <w:rFonts w:eastAsia="MS Mincho"/>
        </w:rPr>
        <w:tab/>
      </w:r>
      <w:bookmarkEnd w:id="12118"/>
      <w:bookmarkEnd w:id="12119"/>
      <w:bookmarkEnd w:id="12120"/>
      <w:r w:rsidRPr="00AC0ABC">
        <w:rPr>
          <w:lang w:val="en-US"/>
        </w:rPr>
        <w:t>Phase offset measurement for DMRS bundling</w:t>
      </w:r>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08A2128B" w14:textId="77777777" w:rsidR="00BA1E45" w:rsidRDefault="00BA1E45" w:rsidP="00BA1E45">
      <w:pPr>
        <w:pStyle w:val="Heading2"/>
      </w:pPr>
      <w:bookmarkStart w:id="12133" w:name="_Toc98864481"/>
      <w:bookmarkStart w:id="12134" w:name="_Toc99733730"/>
      <w:bookmarkStart w:id="12135" w:name="_Toc106577635"/>
      <w:bookmarkStart w:id="12136" w:name="_Toc114537386"/>
      <w:bookmarkStart w:id="12137" w:name="_Toc115257654"/>
      <w:bookmarkStart w:id="12138" w:name="_Toc123086974"/>
      <w:bookmarkStart w:id="12139" w:name="_Toc123088709"/>
      <w:bookmarkStart w:id="12140" w:name="_Toc124298365"/>
      <w:bookmarkStart w:id="12141" w:name="_Toc130575116"/>
      <w:bookmarkStart w:id="12142" w:name="_Toc131767526"/>
      <w:bookmarkStart w:id="12143" w:name="_Toc138888112"/>
      <w:bookmarkStart w:id="12144" w:name="_Toc145920315"/>
      <w:r>
        <w:t>F.8.1</w:t>
      </w:r>
      <w:r>
        <w:tab/>
      </w:r>
      <w:r>
        <w:rPr>
          <w:rFonts w:hint="eastAsia"/>
          <w:lang w:eastAsia="zh-CN"/>
        </w:rPr>
        <w:t>M</w:t>
      </w:r>
      <w:r w:rsidRPr="00D57400">
        <w:t>easurement point</w:t>
      </w:r>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5" type="#_x0000_t75" style="width:493.5pt;height:97.5pt" o:ole="">
            <v:imagedata r:id="rId209" o:title=""/>
          </v:shape>
          <o:OLEObject Type="Embed" ProgID="Visio.Drawing.15" ShapeID="_x0000_i1135" DrawAspect="Content" ObjectID="_1757336944" r:id="rId210"/>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2145" w:name="_Toc106577636"/>
      <w:bookmarkStart w:id="12146" w:name="_Toc114537387"/>
      <w:bookmarkStart w:id="12147" w:name="_Toc115257655"/>
      <w:bookmarkStart w:id="12148" w:name="_Toc123086975"/>
      <w:bookmarkStart w:id="12149" w:name="_Toc123088710"/>
      <w:bookmarkStart w:id="12150" w:name="_Toc124298366"/>
      <w:bookmarkStart w:id="12151" w:name="_Toc130575117"/>
      <w:bookmarkStart w:id="12152" w:name="_Toc131767527"/>
      <w:bookmarkStart w:id="12153" w:name="_Toc138888113"/>
      <w:bookmarkStart w:id="12154" w:name="_Toc145920316"/>
      <w:bookmarkStart w:id="12155" w:name="_Toc21344583"/>
      <w:bookmarkStart w:id="12156" w:name="_Toc29802071"/>
      <w:bookmarkStart w:id="12157" w:name="_Toc29802495"/>
      <w:bookmarkStart w:id="12158" w:name="_Toc29803120"/>
      <w:bookmarkStart w:id="12159" w:name="_Toc36107862"/>
      <w:bookmarkStart w:id="12160" w:name="_Toc37251636"/>
      <w:bookmarkStart w:id="12161" w:name="_Toc45888575"/>
      <w:bookmarkStart w:id="12162" w:name="_Toc45889174"/>
      <w:bookmarkStart w:id="12163" w:name="_Toc61367922"/>
      <w:bookmarkStart w:id="12164" w:name="_Toc61373305"/>
      <w:bookmarkStart w:id="12165" w:name="_Toc68231255"/>
      <w:bookmarkStart w:id="12166" w:name="_Toc69084668"/>
      <w:bookmarkStart w:id="12167" w:name="_Toc75467681"/>
      <w:bookmarkStart w:id="12168" w:name="_Toc76509703"/>
      <w:bookmarkStart w:id="12169" w:name="_Toc76718693"/>
      <w:bookmarkStart w:id="12170" w:name="_Toc83581040"/>
      <w:bookmarkStart w:id="12171" w:name="_Toc84405549"/>
      <w:bookmarkStart w:id="12172" w:name="_Toc84414158"/>
      <w:r>
        <w:lastRenderedPageBreak/>
        <w:t>F.8.2</w:t>
      </w:r>
      <w:r>
        <w:tab/>
      </w:r>
      <w:r w:rsidRPr="0045071D">
        <w:t>Symbols used</w:t>
      </w:r>
      <w:bookmarkEnd w:id="12145"/>
      <w:bookmarkEnd w:id="12146"/>
      <w:bookmarkEnd w:id="12147"/>
      <w:bookmarkEnd w:id="12148"/>
      <w:bookmarkEnd w:id="12149"/>
      <w:bookmarkEnd w:id="12150"/>
      <w:bookmarkEnd w:id="12151"/>
      <w:bookmarkEnd w:id="12152"/>
      <w:bookmarkEnd w:id="12153"/>
      <w:bookmarkEnd w:id="12154"/>
    </w:p>
    <w:p w14:paraId="4EBFCD7F" w14:textId="77777777" w:rsidR="004E66E3" w:rsidRDefault="004E66E3" w:rsidP="004E66E3">
      <w:pPr>
        <w:pStyle w:val="B10"/>
        <w:ind w:left="0" w:firstLine="0"/>
      </w:pPr>
      <w:r w:rsidRPr="0045071D">
        <w:t>Phase offset is determined based on DMRS REs (3 DMRS symbols per slot) with the option to use data symbols.</w:t>
      </w:r>
    </w:p>
    <w:p w14:paraId="2F3B66E4" w14:textId="77777777" w:rsidR="004E66E3" w:rsidRDefault="004E66E3" w:rsidP="004E66E3">
      <w:pPr>
        <w:pStyle w:val="B10"/>
        <w:ind w:left="0" w:firstLine="0"/>
      </w:pPr>
    </w:p>
    <w:p w14:paraId="14E705EF" w14:textId="77777777" w:rsidR="004E66E3" w:rsidRDefault="004E66E3" w:rsidP="004E66E3">
      <w:pPr>
        <w:pStyle w:val="Heading2"/>
      </w:pPr>
      <w:bookmarkStart w:id="12173" w:name="_Toc106577637"/>
      <w:bookmarkStart w:id="12174" w:name="_Toc114537388"/>
      <w:bookmarkStart w:id="12175" w:name="_Toc115257656"/>
      <w:bookmarkStart w:id="12176" w:name="_Toc123086976"/>
      <w:bookmarkStart w:id="12177" w:name="_Toc123088711"/>
      <w:bookmarkStart w:id="12178" w:name="_Toc124298367"/>
      <w:bookmarkStart w:id="12179" w:name="_Toc130575118"/>
      <w:bookmarkStart w:id="12180" w:name="_Toc131767528"/>
      <w:bookmarkStart w:id="12181" w:name="_Toc138888114"/>
      <w:bookmarkStart w:id="12182" w:name="_Toc145920317"/>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r>
        <w:t>F.8.3</w:t>
      </w:r>
      <w:r>
        <w:tab/>
      </w:r>
      <w:r w:rsidRPr="00EF621D">
        <w:t>Modified test signal</w:t>
      </w:r>
      <w:bookmarkEnd w:id="12173"/>
      <w:bookmarkEnd w:id="12174"/>
      <w:bookmarkEnd w:id="12175"/>
      <w:bookmarkEnd w:id="12176"/>
      <w:bookmarkEnd w:id="12177"/>
      <w:bookmarkEnd w:id="12178"/>
      <w:bookmarkEnd w:id="12179"/>
      <w:bookmarkEnd w:id="12180"/>
      <w:bookmarkEnd w:id="12181"/>
      <w:bookmarkEnd w:id="12182"/>
    </w:p>
    <w:p w14:paraId="51464B97" w14:textId="2C2F24DF" w:rsidR="004D383A" w:rsidRDefault="004D383A" w:rsidP="004D383A">
      <w:bookmarkStart w:id="12183" w:name="_Toc106577638"/>
      <w:bookmarkStart w:id="12184" w:name="_Toc114537389"/>
      <w:bookmarkStart w:id="12185" w:name="_Toc115257657"/>
      <w:bookmarkStart w:id="12186" w:name="_Toc123086977"/>
      <w:bookmarkStart w:id="12187" w:name="_Toc123088712"/>
      <w:bookmarkStart w:id="12188" w:name="_Toc124298368"/>
      <w:bookmarkStart w:id="12189" w:name="_Toc130575119"/>
      <w:bookmarkStart w:id="12190" w:name="_Toc131767529"/>
      <w:bookmarkStart w:id="12191" w:name="_Toc138888115"/>
      <w:r>
        <w:t>Same as described in Annex F.4.</w:t>
      </w:r>
    </w:p>
    <w:p w14:paraId="7B89EE8B" w14:textId="77777777" w:rsidR="004E66E3" w:rsidRPr="007C37B3" w:rsidRDefault="004E66E3" w:rsidP="004E66E3">
      <w:pPr>
        <w:pStyle w:val="Heading2"/>
      </w:pPr>
      <w:bookmarkStart w:id="12192" w:name="_Toc145920318"/>
      <w:r>
        <w:t>F.8.4</w:t>
      </w:r>
      <w:r>
        <w:tab/>
      </w:r>
      <w:r>
        <w:rPr>
          <w:lang w:val="en-US"/>
        </w:rPr>
        <w:t>P</w:t>
      </w:r>
      <w:r w:rsidRPr="00F05621">
        <w:rPr>
          <w:lang w:val="en-US"/>
        </w:rPr>
        <w:t>hase offset measurement</w:t>
      </w:r>
      <w:bookmarkEnd w:id="12183"/>
      <w:bookmarkEnd w:id="12184"/>
      <w:bookmarkEnd w:id="12185"/>
      <w:bookmarkEnd w:id="12186"/>
      <w:bookmarkEnd w:id="12187"/>
      <w:bookmarkEnd w:id="12188"/>
      <w:bookmarkEnd w:id="12189"/>
      <w:bookmarkEnd w:id="12190"/>
      <w:bookmarkEnd w:id="12191"/>
      <w:bookmarkEnd w:id="12192"/>
    </w:p>
    <w:p w14:paraId="54D53A7F" w14:textId="77777777" w:rsidR="004D383A" w:rsidRDefault="004D383A" w:rsidP="004D383A">
      <w:r>
        <w:rPr>
          <w:lang w:val="en-US" w:eastAsia="zh-CN"/>
        </w:rPr>
        <w:t xml:space="preserve">The phase offset measurement is based on the phase response of the Tx chain </w:t>
      </w:r>
      <w:r w:rsidRPr="00A20FF2">
        <w:rPr>
          <w:position w:val="-10"/>
        </w:rPr>
        <w:object w:dxaOrig="720" w:dyaOrig="320" w14:anchorId="75C2FF9E">
          <v:shape id="_x0000_i1136" type="#_x0000_t75" style="width:36.5pt;height:14.5pt" o:ole="" fillcolor="window">
            <v:imagedata r:id="rId105" o:title=""/>
          </v:shape>
          <o:OLEObject Type="Embed" ProgID="Equation.3" ShapeID="_x0000_i1136" DrawAspect="Content" ObjectID="_1757336945" r:id="rId211"/>
        </w:object>
      </w:r>
      <w:r w:rsidRPr="00A20FF2">
        <w:t xml:space="preserve"> </w:t>
      </w:r>
      <w:r>
        <w:t>as derived based on Annex F.4.</w:t>
      </w:r>
    </w:p>
    <w:p w14:paraId="1331FBC5" w14:textId="77777777" w:rsidR="004D383A" w:rsidRDefault="004D383A" w:rsidP="004D383A">
      <w:bookmarkStart w:id="12193" w:name="_Hlk142554504"/>
      <w:r w:rsidRPr="00BF5526">
        <w:t>The subcarrier at the</w:t>
      </w:r>
      <w:r w:rsidRPr="00362EDD">
        <w:rPr>
          <w:sz w:val="18"/>
          <w:szCs w:val="18"/>
          <w:lang w:val="en-US" w:eastAsia="fr-FR"/>
        </w:rPr>
        <w:t xml:space="preserve"> </w:t>
      </w:r>
      <w:r w:rsidRPr="00362EDD">
        <w:rPr>
          <w:lang w:val="en-US" w:eastAsia="fr-FR"/>
        </w:rPr>
        <w:t>carrier leakage frequency</w:t>
      </w:r>
      <w:r w:rsidRPr="00BF5526">
        <w:t xml:space="preserve"> of the transmitted signal shall be excluded from the measured subcarriers.</w:t>
      </w:r>
      <w:bookmarkEnd w:id="12193"/>
    </w:p>
    <w:p w14:paraId="5E95CD42" w14:textId="2E9B056A" w:rsidR="004E66E3" w:rsidRDefault="004D383A" w:rsidP="004D383A">
      <w:pPr>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measured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336E1519" w:rsidR="004E66E3" w:rsidRPr="00C0094B" w:rsidRDefault="004D383A" w:rsidP="004D383A">
      <w:pPr>
        <w:pStyle w:val="EQ"/>
      </w:pPr>
      <w:r>
        <w:rPr>
          <w:noProof w:val="0"/>
        </w:rPr>
        <w:tab/>
      </w:r>
      <m:oMath>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Theme="minorEastAsia"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22EF3087" w14:textId="029C4835" w:rsidR="004E66E3" w:rsidRDefault="004D383A" w:rsidP="004D383A">
      <w:pPr>
        <w:rPr>
          <w:lang w:val="en-US" w:eastAsia="zh-CN"/>
        </w:rPr>
      </w:pPr>
      <w:r>
        <w:rPr>
          <w:lang w:val="en-US" w:eastAsia="zh-CN"/>
        </w:rPr>
        <w:t>The phase offset between the reference and measurement timeslots are then calculated as the maximum over the results for all measured subcarriers as shown below:</w:t>
      </w:r>
    </w:p>
    <w:p w14:paraId="4D257D8A" w14:textId="65D2CA9F" w:rsidR="004E66E3" w:rsidRPr="00E84F79" w:rsidRDefault="004D383A" w:rsidP="004D383A">
      <w:pPr>
        <w:pStyle w:val="EQ"/>
      </w:pPr>
      <w:r>
        <w:rPr>
          <w:iCs/>
          <w:noProof w:val="0"/>
        </w:rPr>
        <w:tab/>
      </w:r>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w:rPr>
                <w:rFonts w:ascii="Cambria Math" w:hAnsi="Cambria Math"/>
              </w:rPr>
              <m:t>)</m:t>
            </m:r>
          </m:e>
        </m:func>
      </m:oMath>
    </w:p>
    <w:p w14:paraId="324DF073" w14:textId="2ACD5449" w:rsidR="004E66E3" w:rsidRDefault="004E66E3" w:rsidP="003B36F0">
      <w:pPr>
        <w:rPr>
          <w:rFonts w:eastAsia="??"/>
        </w:rPr>
      </w:pPr>
    </w:p>
    <w:p w14:paraId="5DA0A46A" w14:textId="77777777" w:rsidR="00A367E3" w:rsidRPr="00A367E3" w:rsidRDefault="00A367E3" w:rsidP="00814315">
      <w:pPr>
        <w:pStyle w:val="Heading1"/>
        <w:rPr>
          <w:rFonts w:eastAsia="MS Mincho"/>
        </w:rPr>
      </w:pPr>
      <w:bookmarkStart w:id="12194" w:name="_Toc130575120"/>
      <w:bookmarkStart w:id="12195" w:name="_Toc131767530"/>
      <w:bookmarkStart w:id="12196" w:name="_Toc138888116"/>
      <w:bookmarkStart w:id="12197" w:name="_Toc145920319"/>
      <w:r w:rsidRPr="00A367E3">
        <w:rPr>
          <w:rFonts w:eastAsia="MS Mincho"/>
        </w:rPr>
        <w:t>F.9</w:t>
      </w:r>
      <w:r w:rsidRPr="00A367E3">
        <w:rPr>
          <w:rFonts w:eastAsia="MS Mincho"/>
        </w:rPr>
        <w:tab/>
        <w:t>Reserved</w:t>
      </w:r>
      <w:bookmarkEnd w:id="12194"/>
      <w:bookmarkEnd w:id="12195"/>
      <w:bookmarkEnd w:id="12196"/>
      <w:bookmarkEnd w:id="12197"/>
    </w:p>
    <w:p w14:paraId="76D06254" w14:textId="77777777" w:rsidR="00A367E3" w:rsidRPr="00A367E3" w:rsidRDefault="00A367E3" w:rsidP="00A367E3">
      <w:pPr>
        <w:rPr>
          <w:rFonts w:eastAsia="MS Mincho"/>
        </w:rPr>
      </w:pPr>
    </w:p>
    <w:p w14:paraId="335918F7" w14:textId="77777777" w:rsidR="00A367E3" w:rsidRPr="00A367E3" w:rsidRDefault="00A367E3" w:rsidP="00814315">
      <w:pPr>
        <w:pStyle w:val="Heading1"/>
        <w:rPr>
          <w:rFonts w:eastAsia="MS Mincho"/>
        </w:rPr>
      </w:pPr>
      <w:bookmarkStart w:id="12198" w:name="_Toc130575121"/>
      <w:bookmarkStart w:id="12199" w:name="_Toc131767531"/>
      <w:bookmarkStart w:id="12200" w:name="_Toc138888117"/>
      <w:bookmarkStart w:id="12201" w:name="_Toc145920320"/>
      <w:r w:rsidRPr="00A367E3">
        <w:rPr>
          <w:rFonts w:eastAsia="MS Mincho"/>
        </w:rPr>
        <w:t>F.10</w:t>
      </w:r>
      <w:r w:rsidRPr="00A367E3">
        <w:rPr>
          <w:rFonts w:eastAsia="MS Mincho"/>
        </w:rPr>
        <w:tab/>
        <w:t>EVM for dual transmit polarizations</w:t>
      </w:r>
      <w:bookmarkEnd w:id="12198"/>
      <w:bookmarkEnd w:id="12199"/>
      <w:bookmarkEnd w:id="12200"/>
      <w:bookmarkEnd w:id="12201"/>
    </w:p>
    <w:p w14:paraId="7C1F9DA9" w14:textId="77777777" w:rsidR="00A367E3" w:rsidRPr="00A367E3" w:rsidRDefault="00A367E3" w:rsidP="00814315">
      <w:pPr>
        <w:pStyle w:val="Heading2"/>
        <w:rPr>
          <w:rFonts w:eastAsia="MS Mincho"/>
        </w:rPr>
      </w:pPr>
      <w:bookmarkStart w:id="12202" w:name="_Toc130575122"/>
      <w:bookmarkStart w:id="12203" w:name="_Toc131767532"/>
      <w:bookmarkStart w:id="12204" w:name="_Toc138888118"/>
      <w:bookmarkStart w:id="12205" w:name="_Toc145920321"/>
      <w:r w:rsidRPr="00A367E3">
        <w:rPr>
          <w:rFonts w:eastAsia="MS Mincho"/>
        </w:rPr>
        <w:t>F.10.1</w:t>
      </w:r>
      <w:r w:rsidRPr="00A367E3">
        <w:rPr>
          <w:rFonts w:eastAsia="MS Mincho"/>
        </w:rPr>
        <w:tab/>
        <w:t>General</w:t>
      </w:r>
      <w:bookmarkEnd w:id="12202"/>
      <w:bookmarkEnd w:id="12203"/>
      <w:bookmarkEnd w:id="12204"/>
      <w:bookmarkEnd w:id="12205"/>
    </w:p>
    <w:p w14:paraId="13B072DA" w14:textId="24AF9993" w:rsidR="00A367E3" w:rsidRPr="00A367E3" w:rsidRDefault="00A367E3" w:rsidP="00A367E3">
      <w:pPr>
        <w:rPr>
          <w:rFonts w:eastAsia="MS Mincho"/>
        </w:rPr>
      </w:pPr>
      <w:r w:rsidRPr="00A367E3">
        <w:rPr>
          <w:rFonts w:eastAsia="MS Mincho"/>
        </w:rPr>
        <w:t>A zero-forcing (ZF) MIMO receiver architecture is used so that transmissions by the UE, which are received by the test equipment on two polarizations, can be demodulated by the test equipment receiver.</w:t>
      </w:r>
    </w:p>
    <w:p w14:paraId="7332CD17" w14:textId="77777777" w:rsidR="00A367E3" w:rsidRPr="00A367E3" w:rsidRDefault="00A367E3" w:rsidP="00814315">
      <w:pPr>
        <w:pStyle w:val="TH"/>
        <w:rPr>
          <w:rFonts w:eastAsia="MS Mincho"/>
        </w:rPr>
      </w:pPr>
      <w:r w:rsidRPr="00A367E3">
        <w:rPr>
          <w:rFonts w:eastAsia="MS Mincho"/>
          <w:noProof/>
        </w:rPr>
        <w:lastRenderedPageBreak/>
        <w:drawing>
          <wp:inline distT="0" distB="0" distL="0" distR="0" wp14:anchorId="2AA2186E" wp14:editId="2790093B">
            <wp:extent cx="5977890" cy="2970530"/>
            <wp:effectExtent l="0" t="0" r="0" b="0"/>
            <wp:docPr id="165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7EF2D886" w14:textId="77777777" w:rsidR="00A367E3" w:rsidRPr="00A367E3" w:rsidRDefault="00A367E3" w:rsidP="00814315">
      <w:pPr>
        <w:pStyle w:val="TF"/>
        <w:rPr>
          <w:rFonts w:eastAsia="MS Mincho"/>
        </w:rPr>
      </w:pPr>
      <w:r w:rsidRPr="00A367E3">
        <w:rPr>
          <w:rFonts w:eastAsia="MS Mincho"/>
        </w:rPr>
        <w:t>Figure F.10.1-1: EVM calculation block diagram for 2-Layer UL MIMO</w:t>
      </w:r>
    </w:p>
    <w:p w14:paraId="437CF4AD" w14:textId="77777777" w:rsidR="00814315" w:rsidRDefault="00814315" w:rsidP="00A367E3">
      <w:pPr>
        <w:rPr>
          <w:rFonts w:eastAsia="MS Mincho"/>
        </w:rPr>
      </w:pPr>
    </w:p>
    <w:p w14:paraId="7B4EE2DD" w14:textId="7F037A6F" w:rsidR="00A367E3" w:rsidRPr="00A367E3" w:rsidRDefault="00A367E3" w:rsidP="00A367E3">
      <w:pPr>
        <w:rPr>
          <w:rFonts w:eastAsia="MS Mincho"/>
        </w:rPr>
      </w:pPr>
      <w:r w:rsidRPr="00A367E3">
        <w:rPr>
          <w:rFonts w:eastAsia="MS Mincho"/>
        </w:rPr>
        <w:t xml:space="preserve">The TE receives signals from 2 different ports on two antenna polarizations in the test system. </w:t>
      </w:r>
    </w:p>
    <w:p w14:paraId="1C6243A7" w14:textId="77777777" w:rsidR="00A367E3" w:rsidRPr="00A367E3" w:rsidRDefault="00A367E3" w:rsidP="00A367E3">
      <w:pPr>
        <w:rPr>
          <w:rFonts w:eastAsia="MS Mincho"/>
        </w:rPr>
      </w:pPr>
      <w:r w:rsidRPr="00A367E3">
        <w:rPr>
          <w:rFonts w:eastAsia="MS Mincho"/>
        </w:rPr>
        <w:t>For UL MIMO measurements a MIMO equalization step as described in section F.10.2 is performed to separate the layers.</w:t>
      </w:r>
    </w:p>
    <w:p w14:paraId="00CA31D1" w14:textId="77777777" w:rsidR="00A367E3" w:rsidRPr="00A367E3" w:rsidRDefault="00A367E3" w:rsidP="00A367E3">
      <w:pPr>
        <w:rPr>
          <w:rFonts w:eastAsia="MS Mincho"/>
        </w:rPr>
      </w:pPr>
      <w:r w:rsidRPr="00A367E3">
        <w:rPr>
          <w:rFonts w:eastAsia="MS Mincho"/>
        </w:rPr>
        <w:t>For single layer transmissions received on two polarizations the MIMO equalization step as described in section F.10.2 is replaced by a maximum ratio combining step as described in section F.10.3.</w:t>
      </w:r>
    </w:p>
    <w:p w14:paraId="67E5D1BA" w14:textId="06DFD1DB" w:rsidR="00A367E3" w:rsidRDefault="00A367E3" w:rsidP="00A367E3">
      <w:pPr>
        <w:rPr>
          <w:rFonts w:eastAsia="MS Mincho"/>
        </w:rPr>
      </w:pPr>
      <w:r w:rsidRPr="00A367E3">
        <w:rPr>
          <w:rFonts w:eastAsia="MS Mincho"/>
        </w:rPr>
        <w:t>Each layer is then processed as described in section F.10.4 to receive the measurement results for each individual layer.</w:t>
      </w:r>
    </w:p>
    <w:p w14:paraId="53826585" w14:textId="77777777" w:rsidR="00814315" w:rsidRPr="00A367E3" w:rsidRDefault="00814315" w:rsidP="00A367E3">
      <w:pPr>
        <w:rPr>
          <w:rFonts w:eastAsia="MS Mincho"/>
        </w:rPr>
      </w:pPr>
    </w:p>
    <w:p w14:paraId="76ABAC40" w14:textId="77777777" w:rsidR="00A367E3" w:rsidRPr="00A367E3" w:rsidRDefault="00A367E3" w:rsidP="00814315">
      <w:pPr>
        <w:pStyle w:val="Heading2"/>
        <w:rPr>
          <w:rFonts w:eastAsia="MS Mincho"/>
        </w:rPr>
      </w:pPr>
      <w:bookmarkStart w:id="12206" w:name="_Toc130575123"/>
      <w:bookmarkStart w:id="12207" w:name="_Toc131767533"/>
      <w:bookmarkStart w:id="12208" w:name="_Toc138888119"/>
      <w:bookmarkStart w:id="12209" w:name="_Toc145920322"/>
      <w:r w:rsidRPr="00A367E3">
        <w:rPr>
          <w:rFonts w:eastAsia="MS Mincho"/>
        </w:rPr>
        <w:t>F.10.2</w:t>
      </w:r>
      <w:r w:rsidRPr="00A367E3">
        <w:rPr>
          <w:rFonts w:eastAsia="MS Mincho"/>
        </w:rPr>
        <w:tab/>
        <w:t>MIMO Equalization (UL MIMO transmission)</w:t>
      </w:r>
      <w:bookmarkEnd w:id="12206"/>
      <w:bookmarkEnd w:id="12207"/>
      <w:bookmarkEnd w:id="12208"/>
      <w:bookmarkEnd w:id="12209"/>
    </w:p>
    <w:p w14:paraId="32FC1D32" w14:textId="47FF444D" w:rsidR="00A367E3" w:rsidRPr="00A367E3" w:rsidRDefault="008D406B" w:rsidP="00A367E3">
      <w:pPr>
        <w:rPr>
          <w:rFonts w:eastAsia="MS Mincho"/>
        </w:rPr>
      </w:pPr>
      <w:r>
        <w:t>The MIMO equalization is based only on reference signals (DMRS) without using any data symbols. For the equalization process all available DMRS symbols shall be used.</w:t>
      </w:r>
    </w:p>
    <w:p w14:paraId="0CF8CA14" w14:textId="77777777" w:rsidR="00A367E3" w:rsidRPr="00A367E3" w:rsidRDefault="00A367E3" w:rsidP="00A367E3">
      <w:pPr>
        <w:rPr>
          <w:rFonts w:eastAsia="MS Mincho"/>
        </w:rPr>
      </w:pPr>
      <w:r w:rsidRPr="00A367E3">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A367E3">
        <w:rPr>
          <w:rFonts w:eastAsia="MS Mincho"/>
          <w:i/>
        </w:rPr>
        <w:t>w</w:t>
      </w:r>
      <w:r w:rsidRPr="00A367E3">
        <w:rPr>
          <w:rFonts w:eastAsia="MS Mincho"/>
          <w:i/>
          <w:vertAlign w:val="subscript"/>
        </w:rPr>
        <w:t>f</w:t>
      </w:r>
      <w:r w:rsidRPr="00A367E3">
        <w:rPr>
          <w:rFonts w:eastAsia="MS Mincho"/>
        </w:rPr>
        <w:t xml:space="preserve"> and </w:t>
      </w:r>
      <w:r w:rsidRPr="00A367E3">
        <w:rPr>
          <w:rFonts w:eastAsia="MS Mincho"/>
          <w:i/>
        </w:rPr>
        <w:t>w</w:t>
      </w:r>
      <w:r w:rsidRPr="00A367E3">
        <w:rPr>
          <w:rFonts w:eastAsia="MS Mincho"/>
          <w:i/>
          <w:vertAlign w:val="subscript"/>
        </w:rPr>
        <w:t>t</w:t>
      </w:r>
      <w:r w:rsidRPr="00A367E3">
        <w:rPr>
          <w:rFonts w:eastAsia="MS Mincho"/>
        </w:rPr>
        <w:t xml:space="preserve"> and assuming identical channel coefficients for adjacent subcarriers of same CDM group.</w:t>
      </w:r>
    </w:p>
    <w:p w14:paraId="3F6D1C9C" w14:textId="77777777" w:rsidR="00A367E3" w:rsidRPr="00A367E3" w:rsidRDefault="00A367E3" w:rsidP="00A367E3">
      <w:pPr>
        <w:rPr>
          <w:rFonts w:eastAsia="MS Mincho"/>
        </w:rPr>
      </w:pPr>
      <w:r w:rsidRPr="00A367E3">
        <w:rPr>
          <w:rFonts w:eastAsia="MS Mincho"/>
        </w:rPr>
        <w:t xml:space="preserve">Effective channel including the precoding matrix </w:t>
      </w:r>
      <w:r w:rsidRPr="00A367E3">
        <w:rPr>
          <w:rFonts w:eastAsia="MS Mincho"/>
          <w:i/>
        </w:rPr>
        <w:t>P</w:t>
      </w:r>
      <w:r w:rsidRPr="00A367E3">
        <w:rPr>
          <w:rFonts w:eastAsia="MS Mincho"/>
        </w:rPr>
        <w:t xml:space="preserve"> is:</w:t>
      </w:r>
    </w:p>
    <w:p w14:paraId="57EF611D" w14:textId="77777777" w:rsidR="00A367E3" w:rsidRPr="00A367E3" w:rsidRDefault="00000000" w:rsidP="00A367E3">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156D8A93" w14:textId="77777777" w:rsidR="00A367E3" w:rsidRPr="00A367E3" w:rsidRDefault="00A367E3" w:rsidP="00A367E3">
      <w:pPr>
        <w:rPr>
          <w:rFonts w:eastAsia="MS Mincho"/>
        </w:rPr>
      </w:pPr>
      <w:r w:rsidRPr="00A367E3">
        <w:rPr>
          <w:rFonts w:eastAsia="MS Mincho"/>
        </w:rPr>
        <w:t>with</w:t>
      </w:r>
    </w:p>
    <w:p w14:paraId="2669F89A" w14:textId="77777777" w:rsidR="00A367E3" w:rsidRPr="00A367E3" w:rsidRDefault="00000000" w:rsidP="00A367E3">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4A73058F" w14:textId="77777777" w:rsidR="00A367E3" w:rsidRPr="00A367E3" w:rsidRDefault="00A367E3" w:rsidP="00A367E3">
      <w:pPr>
        <w:rPr>
          <w:rFonts w:eastAsia="MS Mincho"/>
        </w:rPr>
      </w:pPr>
      <w:r w:rsidRPr="00A367E3">
        <w:rPr>
          <w:rFonts w:eastAsia="MS Mincho"/>
        </w:rPr>
        <w:t xml:space="preserve">where </w:t>
      </w:r>
      <w:r w:rsidRPr="00A367E3">
        <w:rPr>
          <w:rFonts w:eastAsia="MS Mincho"/>
          <w:i/>
        </w:rPr>
        <w:t>y</w:t>
      </w:r>
      <w:r w:rsidRPr="00A367E3">
        <w:rPr>
          <w:rFonts w:eastAsia="MS Mincho"/>
        </w:rPr>
        <w:t xml:space="preserve"> denotes the received symbol on port index </w:t>
      </w:r>
      <w:r w:rsidRPr="00A367E3">
        <w:rPr>
          <w:rFonts w:eastAsia="MS Mincho"/>
          <w:i/>
        </w:rPr>
        <w:t>n</w:t>
      </w:r>
      <w:r w:rsidRPr="00A367E3">
        <w:rPr>
          <w:rFonts w:eastAsia="MS Mincho"/>
        </w:rPr>
        <w:t xml:space="preserve"> and </w:t>
      </w:r>
      <w:r w:rsidRPr="00A367E3">
        <w:rPr>
          <w:rFonts w:eastAsia="MS Mincho"/>
          <w:i/>
        </w:rPr>
        <w:t>r</w:t>
      </w:r>
      <w:r w:rsidRPr="00A367E3">
        <w:rPr>
          <w:rFonts w:eastAsia="MS Mincho"/>
        </w:rPr>
        <w:t xml:space="preserve"> the reference signal for layer index </w:t>
      </w:r>
      <w:r w:rsidRPr="00A367E3">
        <w:rPr>
          <w:rFonts w:eastAsia="MS Mincho"/>
          <w:i/>
        </w:rPr>
        <w:t>ν</w:t>
      </w:r>
      <w:r w:rsidRPr="00A367E3">
        <w:rPr>
          <w:rFonts w:eastAsia="MS Mincho"/>
        </w:rPr>
        <w:t>.</w:t>
      </w:r>
    </w:p>
    <w:p w14:paraId="39A92214" w14:textId="77777777" w:rsidR="00A367E3" w:rsidRPr="00A367E3" w:rsidRDefault="00A367E3" w:rsidP="00A367E3">
      <w:pPr>
        <w:rPr>
          <w:rFonts w:eastAsia="MS Mincho"/>
        </w:rPr>
      </w:pPr>
      <w:r w:rsidRPr="00A367E3">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88D3F05" w14:textId="77777777" w:rsidR="00A367E3" w:rsidRPr="00A367E3" w:rsidRDefault="00A367E3" w:rsidP="00A367E3">
      <w:pPr>
        <w:rPr>
          <w:rFonts w:eastAsia="MS Mincho"/>
        </w:rPr>
      </w:pPr>
      <w:r w:rsidRPr="00A367E3">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4DB76FEB" w14:textId="77777777" w:rsidR="00A367E3" w:rsidRPr="00A367E3" w:rsidRDefault="00A367E3" w:rsidP="00A367E3">
      <w:pPr>
        <w:rPr>
          <w:rFonts w:eastAsia="MS Mincho"/>
        </w:rPr>
      </w:pPr>
      <w:r w:rsidRPr="00A367E3">
        <w:rPr>
          <w:rFonts w:eastAsia="MS Mincho"/>
        </w:rPr>
        <w:t>The ZF equalizer coefficients are calculated as the inverse of the effective channel matrix, in general:</w:t>
      </w:r>
    </w:p>
    <w:p w14:paraId="114D60B1" w14:textId="5CDCD9DC" w:rsidR="00A367E3" w:rsidRDefault="00814315" w:rsidP="00814315">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1F9EA5F0" w14:textId="77777777" w:rsidR="00814315" w:rsidRPr="00814315" w:rsidRDefault="00814315" w:rsidP="00814315">
      <w:pPr>
        <w:rPr>
          <w:rFonts w:eastAsia="MS Mincho"/>
        </w:rPr>
      </w:pPr>
    </w:p>
    <w:p w14:paraId="6083235E" w14:textId="77777777" w:rsidR="00A367E3" w:rsidRPr="00A367E3" w:rsidRDefault="00A367E3" w:rsidP="00814315">
      <w:pPr>
        <w:pStyle w:val="Heading2"/>
        <w:rPr>
          <w:rFonts w:eastAsia="MS Mincho"/>
        </w:rPr>
      </w:pPr>
      <w:bookmarkStart w:id="12210" w:name="_Toc130575124"/>
      <w:bookmarkStart w:id="12211" w:name="_Toc131767534"/>
      <w:bookmarkStart w:id="12212" w:name="_Toc138888120"/>
      <w:bookmarkStart w:id="12213" w:name="_Toc145920323"/>
      <w:r w:rsidRPr="00A367E3">
        <w:rPr>
          <w:rFonts w:eastAsia="MS Mincho"/>
        </w:rPr>
        <w:t>F.10.3</w:t>
      </w:r>
      <w:r w:rsidRPr="00A367E3">
        <w:rPr>
          <w:rFonts w:eastAsia="MS Mincho"/>
        </w:rPr>
        <w:tab/>
        <w:t>Maximum Ratio combining (Tx diversity transmission)</w:t>
      </w:r>
      <w:bookmarkEnd w:id="12210"/>
      <w:bookmarkEnd w:id="12211"/>
      <w:bookmarkEnd w:id="12212"/>
      <w:bookmarkEnd w:id="12213"/>
    </w:p>
    <w:p w14:paraId="21F0A86A" w14:textId="26EC0A8D" w:rsidR="00A367E3" w:rsidRPr="00A367E3" w:rsidRDefault="008D406B" w:rsidP="00A367E3">
      <w:pPr>
        <w:rPr>
          <w:rFonts w:eastAsia="MS Mincho"/>
        </w:rPr>
      </w:pPr>
      <w:r>
        <w:t>The maximum ratio combining is based only on reference signals (DMRS) without using any data symbols. For the equalization process all available DMRS symbols shall be used.</w:t>
      </w:r>
    </w:p>
    <w:p w14:paraId="2879A720" w14:textId="77777777" w:rsidR="00A367E3" w:rsidRPr="00A367E3" w:rsidRDefault="00A367E3" w:rsidP="00A367E3">
      <w:pPr>
        <w:rPr>
          <w:rFonts w:eastAsia="MS Mincho"/>
        </w:rPr>
      </w:pPr>
      <w:r w:rsidRPr="00A367E3">
        <w:rPr>
          <w:rFonts w:eastAsia="MS Mincho"/>
        </w:rPr>
        <w:t xml:space="preserve">The effective 2x1 channel matrix is estimated using reference signals of different subcarriers. In case of transmit diversity, the effective channel includes the precoding matrix </w:t>
      </w:r>
      <w:r w:rsidRPr="00A367E3">
        <w:rPr>
          <w:rFonts w:eastAsia="MS Mincho"/>
          <w:i/>
        </w:rPr>
        <w:t>P</w:t>
      </w:r>
      <w:r w:rsidRPr="00A367E3">
        <w:rPr>
          <w:rFonts w:eastAsia="MS Mincho"/>
        </w:rPr>
        <w:t>:</w:t>
      </w:r>
    </w:p>
    <w:p w14:paraId="5E0D4E70" w14:textId="77777777" w:rsidR="00A367E3" w:rsidRPr="00A367E3" w:rsidRDefault="00000000" w:rsidP="00A367E3">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3F871A65" w14:textId="77777777" w:rsidR="00A367E3" w:rsidRPr="00A367E3" w:rsidRDefault="00A367E3" w:rsidP="00A367E3">
      <w:pPr>
        <w:rPr>
          <w:rFonts w:eastAsia="MS Mincho"/>
        </w:rPr>
      </w:pPr>
      <w:r w:rsidRPr="00A367E3">
        <w:rPr>
          <w:rFonts w:eastAsia="MS Mincho"/>
        </w:rPr>
        <w:t>with</w:t>
      </w:r>
    </w:p>
    <w:p w14:paraId="3D0C6A43" w14:textId="77777777" w:rsidR="00A367E3" w:rsidRPr="00A367E3" w:rsidRDefault="00000000" w:rsidP="00A367E3">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20555074" w14:textId="77777777" w:rsidR="00A367E3" w:rsidRPr="00A367E3" w:rsidRDefault="00A367E3" w:rsidP="00A367E3">
      <w:pPr>
        <w:rPr>
          <w:rFonts w:eastAsia="MS Mincho"/>
        </w:rPr>
      </w:pPr>
      <w:r w:rsidRPr="00A367E3">
        <w:rPr>
          <w:rFonts w:eastAsia="MS Mincho"/>
        </w:rPr>
        <w:t xml:space="preserve">where </w:t>
      </w:r>
      <w:r w:rsidRPr="00A367E3">
        <w:rPr>
          <w:rFonts w:eastAsia="MS Mincho"/>
          <w:i/>
        </w:rPr>
        <w:t>y</w:t>
      </w:r>
      <w:r w:rsidRPr="00A367E3">
        <w:rPr>
          <w:rFonts w:eastAsia="MS Mincho"/>
        </w:rPr>
        <w:t xml:space="preserve"> denotes the received symbol on port index </w:t>
      </w:r>
      <w:r w:rsidRPr="00A367E3">
        <w:rPr>
          <w:rFonts w:eastAsia="MS Mincho"/>
          <w:i/>
        </w:rPr>
        <w:t>n</w:t>
      </w:r>
      <w:r w:rsidRPr="00A367E3">
        <w:rPr>
          <w:rFonts w:eastAsia="MS Mincho"/>
        </w:rPr>
        <w:t xml:space="preserve"> and </w:t>
      </w:r>
      <w:r w:rsidRPr="00A367E3">
        <w:rPr>
          <w:rFonts w:eastAsia="MS Mincho"/>
          <w:i/>
        </w:rPr>
        <w:t>r</w:t>
      </w:r>
      <w:r w:rsidRPr="00A367E3">
        <w:rPr>
          <w:rFonts w:eastAsia="MS Mincho"/>
        </w:rPr>
        <w:t xml:space="preserve"> the reference signal.</w:t>
      </w:r>
    </w:p>
    <w:p w14:paraId="03FC29E4" w14:textId="77777777" w:rsidR="00A367E3" w:rsidRPr="00A367E3" w:rsidRDefault="00A367E3" w:rsidP="00A367E3">
      <w:pPr>
        <w:rPr>
          <w:rFonts w:eastAsia="MS Mincho"/>
        </w:rPr>
      </w:pPr>
      <w:r w:rsidRPr="00A367E3">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7BDFC8B2" w14:textId="77777777" w:rsidR="00A367E3" w:rsidRPr="00A367E3" w:rsidRDefault="00A367E3" w:rsidP="00A367E3">
      <w:pPr>
        <w:rPr>
          <w:rFonts w:eastAsia="MS Mincho"/>
        </w:rPr>
      </w:pPr>
      <w:r w:rsidRPr="00A367E3">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3234FB2" w14:textId="77777777" w:rsidR="00A367E3" w:rsidRPr="00A367E3" w:rsidRDefault="00A367E3" w:rsidP="00A367E3">
      <w:pPr>
        <w:rPr>
          <w:rFonts w:eastAsia="MS Mincho"/>
        </w:rPr>
      </w:pPr>
      <w:r w:rsidRPr="00A367E3">
        <w:rPr>
          <w:rFonts w:eastAsia="MS Mincho"/>
        </w:rPr>
        <w:t>The ZF equalizer coefficients for maximum ratio combining are calculated as pseudo inverse of effective channel, in general:</w:t>
      </w:r>
    </w:p>
    <w:p w14:paraId="0CB54366" w14:textId="66A927C0" w:rsidR="00A367E3" w:rsidRPr="00A367E3" w:rsidRDefault="00814315" w:rsidP="00814315">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20E74A77" w14:textId="77777777" w:rsidR="00A367E3" w:rsidRPr="00A367E3" w:rsidRDefault="00A367E3" w:rsidP="00A367E3">
      <w:pPr>
        <w:rPr>
          <w:rFonts w:eastAsia="MS Mincho"/>
        </w:rPr>
      </w:pPr>
    </w:p>
    <w:p w14:paraId="642089BA" w14:textId="77777777" w:rsidR="00A367E3" w:rsidRPr="00A367E3" w:rsidRDefault="00A367E3" w:rsidP="00814315">
      <w:pPr>
        <w:pStyle w:val="Heading2"/>
        <w:rPr>
          <w:rFonts w:eastAsia="MS Mincho"/>
        </w:rPr>
      </w:pPr>
      <w:bookmarkStart w:id="12214" w:name="_Toc130575125"/>
      <w:bookmarkStart w:id="12215" w:name="_Toc131767535"/>
      <w:bookmarkStart w:id="12216" w:name="_Toc138888121"/>
      <w:bookmarkStart w:id="12217" w:name="_Toc145920324"/>
      <w:r w:rsidRPr="00A367E3">
        <w:rPr>
          <w:rFonts w:eastAsia="MS Mincho"/>
        </w:rPr>
        <w:t>F.10.4</w:t>
      </w:r>
      <w:r w:rsidRPr="00A367E3">
        <w:rPr>
          <w:rFonts w:eastAsia="MS Mincho"/>
        </w:rPr>
        <w:tab/>
        <w:t>Layer processing</w:t>
      </w:r>
      <w:bookmarkEnd w:id="12214"/>
      <w:bookmarkEnd w:id="12215"/>
      <w:bookmarkEnd w:id="12216"/>
      <w:bookmarkEnd w:id="12217"/>
    </w:p>
    <w:p w14:paraId="4F507DE2" w14:textId="77777777" w:rsidR="00A367E3" w:rsidRPr="00A367E3" w:rsidRDefault="00A367E3" w:rsidP="00A367E3">
      <w:pPr>
        <w:rPr>
          <w:rFonts w:eastAsia="MS Mincho"/>
        </w:rPr>
      </w:pPr>
      <w:r w:rsidRPr="00A367E3">
        <w:rPr>
          <w:rFonts w:eastAsia="MS Mincho"/>
        </w:rPr>
        <w:t>After performing either the MIMO equalization or maximum ratio combining as described in section F.10.2 or F.10.3 respectively, each layer is processed using the existing procedure as defined in Annex E of TS 38.521-2 [5].</w:t>
      </w:r>
    </w:p>
    <w:p w14:paraId="5DFA34B8" w14:textId="485D8F20" w:rsidR="00A367E3" w:rsidRPr="00A367E3" w:rsidRDefault="008D406B" w:rsidP="00A367E3">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62C56D14" w14:textId="77777777" w:rsidR="00A367E3" w:rsidRPr="00A367E3" w:rsidRDefault="00A367E3" w:rsidP="00A367E3">
      <w:pPr>
        <w:rPr>
          <w:rFonts w:eastAsia="MS Mincho"/>
        </w:rPr>
      </w:pPr>
      <w:r w:rsidRPr="00A367E3">
        <w:rPr>
          <w:rFonts w:eastAsia="MS Mincho"/>
          <w:i/>
        </w:rPr>
        <w:t>MS(f,t)</w:t>
      </w:r>
      <w:r w:rsidRPr="00A367E3">
        <w:rPr>
          <w:rFonts w:eastAsia="MS Mincho"/>
        </w:rPr>
        <w:t xml:space="preserve"> and </w:t>
      </w:r>
      <w:r w:rsidRPr="00A367E3">
        <w:rPr>
          <w:rFonts w:eastAsia="MS Mincho"/>
          <w:i/>
        </w:rPr>
        <w:t>NS(f,t)</w:t>
      </w:r>
      <w:r w:rsidRPr="00A367E3">
        <w:rPr>
          <w:rFonts w:eastAsia="MS Mincho"/>
        </w:rPr>
        <w:t xml:space="preserve"> are processed with a LS estimator, to derive one equalizer coefficient per time slot and per allocated subcarrier. </w:t>
      </w:r>
      <w:r w:rsidRPr="00A367E3">
        <w:rPr>
          <w:rFonts w:eastAsia="MS Mincho"/>
          <w:i/>
        </w:rPr>
        <w:t>EC(f)</w:t>
      </w:r>
      <w:r w:rsidRPr="00A367E3">
        <w:rPr>
          <w:rFonts w:eastAsia="MS Mincho"/>
        </w:rPr>
        <w:t xml:space="preserve"> is defined for each layer as:</w:t>
      </w:r>
    </w:p>
    <w:p w14:paraId="4AF68A3B" w14:textId="2C11D5C7" w:rsidR="00A367E3" w:rsidRPr="00A367E3" w:rsidRDefault="00814315" w:rsidP="00814315">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6F21DDD6" w14:textId="77777777" w:rsidR="00A367E3" w:rsidRPr="00A367E3" w:rsidRDefault="00A367E3" w:rsidP="00A367E3">
      <w:pPr>
        <w:rPr>
          <w:rFonts w:eastAsia="MS Mincho"/>
        </w:rPr>
      </w:pPr>
      <w:r w:rsidRPr="00A367E3">
        <w:rPr>
          <w:rFonts w:eastAsia="MS Mincho"/>
        </w:rPr>
        <w:t xml:space="preserve">With * denoting complex conjugation. </w:t>
      </w:r>
      <w:r w:rsidRPr="00A367E3">
        <w:rPr>
          <w:rFonts w:eastAsia="MS Mincho"/>
          <w:i/>
        </w:rPr>
        <w:t>EC(f)</w:t>
      </w:r>
      <w:r w:rsidRPr="00A367E3">
        <w:rPr>
          <w:rFonts w:eastAsia="MS Mincho"/>
        </w:rPr>
        <w:t xml:space="preserve"> are used to equalize layer data symbols.</w:t>
      </w:r>
    </w:p>
    <w:p w14:paraId="014843DF" w14:textId="77777777" w:rsidR="00A367E3" w:rsidRPr="00A367E3" w:rsidRDefault="00A367E3" w:rsidP="00A367E3">
      <w:pPr>
        <w:rPr>
          <w:rFonts w:eastAsia="MS Mincho"/>
        </w:rPr>
      </w:pPr>
      <w:r w:rsidRPr="00A367E3">
        <w:rPr>
          <w:rFonts w:eastAsia="MS Mincho"/>
        </w:rPr>
        <w:t>EVM equalizer spectral flatness is derived from equalizer coefficients for each layer as follows:</w:t>
      </w:r>
    </w:p>
    <w:p w14:paraId="4C606F7E" w14:textId="0A359AEC" w:rsidR="00A367E3" w:rsidRPr="00A367E3" w:rsidRDefault="00814315" w:rsidP="00814315">
      <w:pPr>
        <w:pStyle w:val="EQ"/>
        <w:rPr>
          <w:rFonts w:eastAsia="MS Mincho"/>
        </w:rPr>
      </w:pPr>
      <w:r>
        <w:rPr>
          <w:rFonts w:eastAsia="MS Mincho"/>
          <w:noProof w:val="0"/>
        </w:rPr>
        <w:lastRenderedPageBreak/>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22273183" w14:textId="77777777" w:rsidR="00A367E3" w:rsidRPr="003B36F0" w:rsidRDefault="00A367E3" w:rsidP="003B36F0">
      <w:pPr>
        <w:rPr>
          <w:rFonts w:eastAsia="??"/>
        </w:rPr>
      </w:pPr>
    </w:p>
    <w:p w14:paraId="285FC16E" w14:textId="5AB869BE" w:rsidR="00AD7DB4" w:rsidRPr="00B56332" w:rsidRDefault="00AD7DB4" w:rsidP="005A3974">
      <w:pPr>
        <w:pStyle w:val="Heading8"/>
        <w:rPr>
          <w:rFonts w:cs="Arial"/>
          <w:szCs w:val="36"/>
        </w:rPr>
      </w:pPr>
      <w:bookmarkStart w:id="12218" w:name="_Toc106577639"/>
      <w:bookmarkStart w:id="12219" w:name="_Toc114537390"/>
      <w:bookmarkStart w:id="12220" w:name="_Toc115257658"/>
      <w:bookmarkStart w:id="12221" w:name="_Toc123086978"/>
      <w:bookmarkStart w:id="12222" w:name="_Toc123088713"/>
      <w:bookmarkStart w:id="12223" w:name="_Toc124298369"/>
      <w:bookmarkStart w:id="12224" w:name="_Toc130575126"/>
      <w:bookmarkStart w:id="12225" w:name="_Toc131767536"/>
      <w:bookmarkStart w:id="12226" w:name="_Toc138888122"/>
      <w:bookmarkStart w:id="12227" w:name="_Toc145920325"/>
      <w:bookmarkStart w:id="12228" w:name="_Toc21341027"/>
      <w:bookmarkStart w:id="12229" w:name="_Toc29805475"/>
      <w:bookmarkStart w:id="12230" w:name="_Toc36456684"/>
      <w:bookmarkStart w:id="12231" w:name="_Toc36469782"/>
      <w:bookmarkStart w:id="12232" w:name="_Toc37254199"/>
      <w:bookmarkStart w:id="12233" w:name="_Toc37323057"/>
      <w:bookmarkStart w:id="12234" w:name="_Toc37324463"/>
      <w:bookmarkStart w:id="12235" w:name="_Toc45889988"/>
      <w:bookmarkStart w:id="12236" w:name="_Toc52196668"/>
      <w:bookmarkStart w:id="12237" w:name="_Toc52197648"/>
      <w:bookmarkStart w:id="12238" w:name="_Toc53173371"/>
      <w:bookmarkStart w:id="12239" w:name="_Toc53173740"/>
      <w:bookmarkStart w:id="12240" w:name="_Toc61119742"/>
      <w:bookmarkStart w:id="12241" w:name="_Toc61120124"/>
      <w:bookmarkStart w:id="12242" w:name="_Toc67926195"/>
      <w:bookmarkStart w:id="12243" w:name="_Toc75273833"/>
      <w:bookmarkStart w:id="12244" w:name="_Toc76510733"/>
      <w:bookmarkStart w:id="12245" w:name="_Toc83129890"/>
      <w:bookmarkStart w:id="12246" w:name="_Toc90591422"/>
      <w:bookmarkStart w:id="12247" w:name="_Toc98864483"/>
      <w:bookmarkStart w:id="12248" w:name="_Toc99733732"/>
      <w:r>
        <w:t>Annex G (normative):</w:t>
      </w:r>
      <w:bookmarkEnd w:id="12218"/>
      <w:bookmarkEnd w:id="12219"/>
      <w:bookmarkEnd w:id="12220"/>
      <w:bookmarkEnd w:id="12221"/>
      <w:bookmarkEnd w:id="12222"/>
      <w:r w:rsidR="005A3974" w:rsidRPr="00C04A08">
        <w:br/>
      </w:r>
      <w:r w:rsidRPr="00DF373D">
        <w:rPr>
          <w:rFonts w:cs="Arial"/>
          <w:szCs w:val="36"/>
        </w:rPr>
        <w:t>Difference of relative phase and power errors</w:t>
      </w:r>
      <w:bookmarkEnd w:id="12223"/>
      <w:bookmarkEnd w:id="12224"/>
      <w:bookmarkEnd w:id="12225"/>
      <w:bookmarkEnd w:id="12226"/>
      <w:bookmarkEnd w:id="12227"/>
    </w:p>
    <w:p w14:paraId="7C8C4EAE" w14:textId="77777777" w:rsidR="00AD7DB4" w:rsidRDefault="00AD7DB4" w:rsidP="00AD7DB4"/>
    <w:p w14:paraId="2DB3727B" w14:textId="77777777" w:rsidR="00AD7DB4" w:rsidRDefault="00AD7DB4" w:rsidP="00AD7DB4">
      <w:pPr>
        <w:pStyle w:val="Heading1"/>
      </w:pPr>
      <w:bookmarkStart w:id="12249" w:name="_Toc106577640"/>
      <w:bookmarkStart w:id="12250" w:name="_Toc114537391"/>
      <w:bookmarkStart w:id="12251" w:name="_Toc115257659"/>
      <w:bookmarkStart w:id="12252" w:name="_Toc123086979"/>
      <w:bookmarkStart w:id="12253" w:name="_Toc123088714"/>
      <w:bookmarkStart w:id="12254" w:name="_Toc124298370"/>
      <w:bookmarkStart w:id="12255" w:name="_Toc130575127"/>
      <w:bookmarkStart w:id="12256" w:name="_Toc131767537"/>
      <w:bookmarkStart w:id="12257" w:name="_Toc138888123"/>
      <w:bookmarkStart w:id="12258" w:name="_Toc145920326"/>
      <w:r>
        <w:t>G.0</w:t>
      </w:r>
      <w:r>
        <w:tab/>
        <w:t>General</w:t>
      </w:r>
      <w:bookmarkEnd w:id="12249"/>
      <w:bookmarkEnd w:id="12250"/>
      <w:bookmarkEnd w:id="12251"/>
      <w:bookmarkEnd w:id="12252"/>
      <w:bookmarkEnd w:id="12253"/>
      <w:bookmarkEnd w:id="12254"/>
      <w:bookmarkEnd w:id="12255"/>
      <w:bookmarkEnd w:id="12256"/>
      <w:bookmarkEnd w:id="12257"/>
      <w:bookmarkEnd w:id="12258"/>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2259" w:name="_Toc106577641"/>
      <w:bookmarkStart w:id="12260" w:name="_Toc114537392"/>
      <w:bookmarkStart w:id="12261" w:name="_Toc115257660"/>
      <w:bookmarkStart w:id="12262" w:name="_Toc123086980"/>
      <w:bookmarkStart w:id="12263" w:name="_Toc123088715"/>
      <w:bookmarkStart w:id="12264" w:name="_Toc124298371"/>
      <w:bookmarkStart w:id="12265" w:name="_Toc130575128"/>
      <w:bookmarkStart w:id="12266" w:name="_Toc131767538"/>
      <w:bookmarkStart w:id="12267" w:name="_Toc138888124"/>
      <w:bookmarkStart w:id="12268" w:name="_Toc145920327"/>
      <w:r>
        <w:t>G.1</w:t>
      </w:r>
      <w:r>
        <w:tab/>
      </w:r>
      <w:r w:rsidRPr="00B56332">
        <w:t>Measurement Point</w:t>
      </w:r>
      <w:bookmarkEnd w:id="12259"/>
      <w:bookmarkEnd w:id="12260"/>
      <w:bookmarkEnd w:id="12261"/>
      <w:bookmarkEnd w:id="12262"/>
      <w:bookmarkEnd w:id="12263"/>
      <w:bookmarkEnd w:id="12264"/>
      <w:bookmarkEnd w:id="12265"/>
      <w:bookmarkEnd w:id="12266"/>
      <w:bookmarkEnd w:id="12267"/>
      <w:bookmarkEnd w:id="12268"/>
    </w:p>
    <w:p w14:paraId="7F0B2D7A" w14:textId="63FF9D01" w:rsidR="00F16DAE" w:rsidRDefault="001270F5" w:rsidP="001D6412">
      <w:bookmarkStart w:id="12269"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0B08CBFE"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2270" w:name="_Toc114537393"/>
      <w:bookmarkStart w:id="12271" w:name="_Toc115257661"/>
      <w:bookmarkStart w:id="12272" w:name="_Toc123086981"/>
      <w:bookmarkStart w:id="12273" w:name="_Toc123088716"/>
      <w:bookmarkStart w:id="12274" w:name="_Toc124298372"/>
      <w:bookmarkStart w:id="12275" w:name="_Toc130575129"/>
      <w:bookmarkStart w:id="12276" w:name="_Toc131767539"/>
      <w:bookmarkStart w:id="12277" w:name="_Toc138888125"/>
      <w:bookmarkStart w:id="12278" w:name="_Toc145920328"/>
      <w:r>
        <w:lastRenderedPageBreak/>
        <w:t>G.2</w:t>
      </w:r>
      <w:r>
        <w:tab/>
        <w:t>Relative Phase Error Measurement</w:t>
      </w:r>
      <w:bookmarkEnd w:id="12269"/>
      <w:bookmarkEnd w:id="12270"/>
      <w:bookmarkEnd w:id="12271"/>
      <w:bookmarkEnd w:id="12272"/>
      <w:bookmarkEnd w:id="12273"/>
      <w:bookmarkEnd w:id="12274"/>
      <w:bookmarkEnd w:id="12275"/>
      <w:bookmarkEnd w:id="12276"/>
      <w:bookmarkEnd w:id="12277"/>
      <w:bookmarkEnd w:id="12278"/>
    </w:p>
    <w:p w14:paraId="2112FD10" w14:textId="77777777" w:rsidR="00AD7DB4" w:rsidRDefault="00AD7DB4" w:rsidP="00AD7DB4">
      <w:r>
        <w:t>Here are listed the different aspects that may lead to different interpretations.</w:t>
      </w:r>
    </w:p>
    <w:p w14:paraId="708314A5" w14:textId="2D87E493" w:rsidR="00AD7DB4" w:rsidRDefault="00AD7DB4" w:rsidP="00AD7DB4">
      <w:pPr>
        <w:pStyle w:val="Heading2"/>
      </w:pPr>
      <w:bookmarkStart w:id="12279" w:name="_Toc106577643"/>
      <w:bookmarkStart w:id="12280" w:name="_Toc114537394"/>
      <w:bookmarkStart w:id="12281" w:name="_Toc115257662"/>
      <w:bookmarkStart w:id="12282" w:name="_Toc123086982"/>
      <w:bookmarkStart w:id="12283" w:name="_Toc123088717"/>
      <w:bookmarkStart w:id="12284" w:name="_Toc124298373"/>
      <w:bookmarkStart w:id="12285" w:name="_Toc130575130"/>
      <w:bookmarkStart w:id="12286" w:name="_Toc131767540"/>
      <w:bookmarkStart w:id="12287" w:name="_Toc138888126"/>
      <w:bookmarkStart w:id="12288" w:name="_Toc145920329"/>
      <w:r>
        <w:t>G.2.1</w:t>
      </w:r>
      <w:r>
        <w:tab/>
      </w:r>
      <w:bookmarkEnd w:id="12279"/>
      <w:bookmarkEnd w:id="12280"/>
      <w:bookmarkEnd w:id="12281"/>
      <w:bookmarkEnd w:id="12282"/>
      <w:bookmarkEnd w:id="12283"/>
      <w:bookmarkEnd w:id="12284"/>
      <w:r w:rsidR="00C362A4">
        <w:t xml:space="preserve">Symbols </w:t>
      </w:r>
      <w:r w:rsidR="00C362A4" w:rsidRPr="000813C4">
        <w:t xml:space="preserve">and subcarriers </w:t>
      </w:r>
      <w:r w:rsidR="00C362A4">
        <w:t>used</w:t>
      </w:r>
      <w:bookmarkEnd w:id="12285"/>
      <w:bookmarkEnd w:id="12286"/>
      <w:bookmarkEnd w:id="12287"/>
      <w:bookmarkEnd w:id="12288"/>
    </w:p>
    <w:p w14:paraId="2A87D4AC" w14:textId="7FA374D0" w:rsidR="00C362A4" w:rsidRDefault="00C362A4" w:rsidP="00C362A4">
      <w:pPr>
        <w:jc w:val="both"/>
      </w:pPr>
      <w:r>
        <w:t>Phase error is</w:t>
      </w:r>
      <w:r w:rsidRPr="003B71D6">
        <w:t xml:space="preserve"> determined based on </w:t>
      </w:r>
      <w:r>
        <w:t>DMRS</w:t>
      </w:r>
      <w:r w:rsidRPr="003B71D6">
        <w:t xml:space="preserve"> REs </w:t>
      </w:r>
      <w:r>
        <w:t>(</w:t>
      </w:r>
      <w:r w:rsidRPr="000813C4">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37F683F5" w14:textId="77777777" w:rsidR="00C362A4" w:rsidRDefault="00C362A4" w:rsidP="00C362A4">
      <w:pPr>
        <w:jc w:val="both"/>
      </w:pPr>
      <w:r>
        <w:t>For the DMRS and SRS to occupy identical SCs and maximimize their frequency density, DMRS configuration type 1 and SRS comb2 configuration are used.</w:t>
      </w:r>
    </w:p>
    <w:p w14:paraId="6FBBE2DE" w14:textId="07310DB2" w:rsidR="00AD7DB4" w:rsidRPr="003B71D6" w:rsidRDefault="00C362A4" w:rsidP="00C362A4">
      <w:pPr>
        <w:jc w:val="both"/>
      </w:pPr>
      <w:r>
        <w:t>UL RMC described in Annex A.2 is used</w:t>
      </w:r>
      <w:r w:rsidRPr="003B71D6">
        <w:t>.</w:t>
      </w:r>
    </w:p>
    <w:p w14:paraId="15FB5244" w14:textId="77777777" w:rsidR="00AD7DB4" w:rsidRDefault="00AD7DB4" w:rsidP="00AD7DB4">
      <w:pPr>
        <w:pStyle w:val="Heading2"/>
      </w:pPr>
      <w:bookmarkStart w:id="12289" w:name="_Toc106577644"/>
      <w:bookmarkStart w:id="12290" w:name="_Toc114537395"/>
      <w:bookmarkStart w:id="12291" w:name="_Toc115257663"/>
      <w:bookmarkStart w:id="12292" w:name="_Toc123086983"/>
      <w:bookmarkStart w:id="12293" w:name="_Toc123088718"/>
      <w:bookmarkStart w:id="12294" w:name="_Toc124298374"/>
      <w:bookmarkStart w:id="12295" w:name="_Toc130575131"/>
      <w:bookmarkStart w:id="12296" w:name="_Toc131767541"/>
      <w:bookmarkStart w:id="12297" w:name="_Toc138888127"/>
      <w:bookmarkStart w:id="12298" w:name="_Toc145920330"/>
      <w:r>
        <w:t>G.2.2</w:t>
      </w:r>
      <w:r>
        <w:tab/>
        <w:t>CFO (carrier frequency offset) correction</w:t>
      </w:r>
      <w:bookmarkEnd w:id="12289"/>
      <w:bookmarkEnd w:id="12290"/>
      <w:bookmarkEnd w:id="12291"/>
      <w:bookmarkEnd w:id="12292"/>
      <w:bookmarkEnd w:id="12293"/>
      <w:bookmarkEnd w:id="12294"/>
      <w:bookmarkEnd w:id="12295"/>
      <w:bookmarkEnd w:id="12296"/>
      <w:bookmarkEnd w:id="12297"/>
      <w:bookmarkEnd w:id="12298"/>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2299" w:name="_Toc106577645"/>
      <w:bookmarkStart w:id="12300" w:name="_Toc114537396"/>
      <w:bookmarkStart w:id="12301" w:name="_Toc115257664"/>
      <w:bookmarkStart w:id="12302" w:name="_Toc123086984"/>
      <w:bookmarkStart w:id="12303" w:name="_Toc123088719"/>
      <w:bookmarkStart w:id="12304" w:name="_Toc124298375"/>
      <w:bookmarkStart w:id="12305" w:name="_Toc130575132"/>
      <w:bookmarkStart w:id="12306" w:name="_Toc131767542"/>
      <w:bookmarkStart w:id="12307" w:name="_Toc138888128"/>
      <w:bookmarkStart w:id="12308" w:name="_Toc145920331"/>
      <w:r>
        <w:t>G.2.3</w:t>
      </w:r>
      <w:r>
        <w:tab/>
        <w:t>S</w:t>
      </w:r>
      <w:r w:rsidRPr="00AC32DD">
        <w:t>teps of the measurement method</w:t>
      </w:r>
      <w:bookmarkEnd w:id="12299"/>
      <w:bookmarkEnd w:id="12300"/>
      <w:bookmarkEnd w:id="12301"/>
      <w:bookmarkEnd w:id="12302"/>
      <w:bookmarkEnd w:id="12303"/>
      <w:bookmarkEnd w:id="12304"/>
      <w:bookmarkEnd w:id="12305"/>
      <w:bookmarkEnd w:id="12306"/>
      <w:bookmarkEnd w:id="12307"/>
      <w:bookmarkEnd w:id="12308"/>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2309"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lastRenderedPageBreak/>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9E9B4A8" w:rsidR="003D79C0" w:rsidRPr="00C04A08" w:rsidRDefault="00842EF7" w:rsidP="00955741">
      <w:pPr>
        <w:pStyle w:val="Heading8"/>
      </w:pPr>
      <w:bookmarkStart w:id="12310" w:name="_Toc114537397"/>
      <w:bookmarkStart w:id="12311" w:name="_Toc115257665"/>
      <w:bookmarkStart w:id="12312" w:name="_Toc123086985"/>
      <w:bookmarkStart w:id="12313" w:name="_Toc123088720"/>
      <w:bookmarkStart w:id="12314" w:name="_Toc124298376"/>
      <w:bookmarkStart w:id="12315" w:name="_Toc130575133"/>
      <w:bookmarkStart w:id="12316" w:name="_Toc131767543"/>
      <w:bookmarkStart w:id="12317" w:name="_Toc138888129"/>
      <w:bookmarkStart w:id="12318" w:name="_Toc145920332"/>
      <w:r w:rsidRPr="00C04A08">
        <w:t xml:space="preserve">Annex H </w:t>
      </w:r>
      <w:bookmarkEnd w:id="12228"/>
      <w:bookmarkEnd w:id="12229"/>
      <w:bookmarkEnd w:id="12230"/>
      <w:bookmarkEnd w:id="12231"/>
      <w:bookmarkEnd w:id="12232"/>
      <w:bookmarkEnd w:id="12233"/>
      <w:bookmarkEnd w:id="12234"/>
      <w:r w:rsidR="003D79C0" w:rsidRPr="00C04A08">
        <w:t>(Normative)</w:t>
      </w:r>
      <w:bookmarkStart w:id="12319" w:name="_Toc45889989"/>
      <w:bookmarkStart w:id="12320" w:name="_Toc52196669"/>
      <w:bookmarkStart w:id="12321" w:name="_Toc52197649"/>
      <w:bookmarkStart w:id="12322" w:name="_Toc53173372"/>
      <w:bookmarkStart w:id="12323" w:name="_Toc53173741"/>
      <w:bookmarkStart w:id="12324" w:name="_Toc61119743"/>
      <w:bookmarkEnd w:id="12235"/>
      <w:bookmarkEnd w:id="12236"/>
      <w:bookmarkEnd w:id="12237"/>
      <w:bookmarkEnd w:id="12238"/>
      <w:bookmarkEnd w:id="12239"/>
      <w:bookmarkEnd w:id="12240"/>
      <w:r w:rsidR="00955741">
        <w:t>:</w:t>
      </w:r>
      <w:r w:rsidR="005A3974" w:rsidRPr="00C04A08">
        <w:br/>
      </w:r>
      <w:r w:rsidR="003D79C0" w:rsidRPr="00C04A08">
        <w:t>Modified MPR behavior</w:t>
      </w:r>
      <w:bookmarkEnd w:id="12241"/>
      <w:bookmarkEnd w:id="12242"/>
      <w:bookmarkEnd w:id="12243"/>
      <w:bookmarkEnd w:id="12244"/>
      <w:bookmarkEnd w:id="12245"/>
      <w:bookmarkEnd w:id="12246"/>
      <w:bookmarkEnd w:id="12247"/>
      <w:bookmarkEnd w:id="1224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5EA8ED88" w14:textId="77777777" w:rsidR="003D79C0" w:rsidRPr="00C04A08" w:rsidRDefault="003D79C0" w:rsidP="003D79C0">
      <w:pPr>
        <w:pStyle w:val="Heading1"/>
      </w:pPr>
      <w:bookmarkStart w:id="12325" w:name="_Toc45889990"/>
      <w:bookmarkStart w:id="12326" w:name="_Toc52196670"/>
      <w:bookmarkStart w:id="12327" w:name="_Toc52197650"/>
      <w:bookmarkStart w:id="12328" w:name="_Toc53173373"/>
      <w:bookmarkStart w:id="12329" w:name="_Toc53173742"/>
      <w:bookmarkStart w:id="12330" w:name="_Toc61119744"/>
      <w:bookmarkStart w:id="12331" w:name="_Toc61120125"/>
      <w:bookmarkStart w:id="12332" w:name="_Toc67926196"/>
      <w:bookmarkStart w:id="12333" w:name="_Toc75273834"/>
      <w:bookmarkStart w:id="12334" w:name="_Toc76510734"/>
      <w:bookmarkStart w:id="12335" w:name="_Toc83129891"/>
      <w:bookmarkStart w:id="12336" w:name="_Toc90591423"/>
      <w:bookmarkStart w:id="12337" w:name="_Toc98864484"/>
      <w:bookmarkStart w:id="12338" w:name="_Toc99733733"/>
      <w:bookmarkStart w:id="12339" w:name="_Toc106577647"/>
      <w:bookmarkStart w:id="12340" w:name="_Toc114537398"/>
      <w:bookmarkStart w:id="12341" w:name="_Toc115257666"/>
      <w:bookmarkStart w:id="12342" w:name="_Toc123086986"/>
      <w:bookmarkStart w:id="12343" w:name="_Toc123088721"/>
      <w:bookmarkStart w:id="12344" w:name="_Toc124298377"/>
      <w:bookmarkStart w:id="12345" w:name="_Toc130575134"/>
      <w:bookmarkStart w:id="12346" w:name="_Toc131767544"/>
      <w:bookmarkStart w:id="12347" w:name="_Toc138888130"/>
      <w:bookmarkStart w:id="12348" w:name="_Toc145920333"/>
      <w:r w:rsidRPr="00C04A08">
        <w:t>H.1</w:t>
      </w:r>
      <w:r w:rsidRPr="00C04A08">
        <w:tab/>
        <w:t>Indication of modified MPR behavior</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11BD0E2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CD5B6F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29DFCA43"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095F421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091C0D1" w:rsidR="00593C10" w:rsidRPr="00C04A08" w:rsidRDefault="00593C10"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3E624F5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5C8AD6F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A0AFA68"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7235587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5A3974">
      <w:pPr>
        <w:pStyle w:val="Heading8"/>
      </w:pPr>
      <w:bookmarkStart w:id="12349" w:name="_Toc21341028"/>
      <w:bookmarkStart w:id="12350" w:name="_Toc29805476"/>
      <w:bookmarkStart w:id="12351" w:name="_Toc36456685"/>
      <w:bookmarkStart w:id="12352" w:name="_Toc36469783"/>
      <w:bookmarkStart w:id="12353" w:name="_Toc37254200"/>
      <w:bookmarkStart w:id="12354" w:name="_Toc37323058"/>
      <w:bookmarkStart w:id="12355" w:name="_Toc37324464"/>
      <w:bookmarkStart w:id="12356" w:name="_Toc45889993"/>
      <w:bookmarkStart w:id="12357" w:name="_Toc52196671"/>
      <w:bookmarkStart w:id="12358" w:name="_Toc52197651"/>
      <w:bookmarkStart w:id="12359" w:name="_Toc53173374"/>
      <w:bookmarkStart w:id="12360" w:name="_Toc53173743"/>
      <w:bookmarkStart w:id="12361" w:name="_Toc61119745"/>
      <w:bookmarkStart w:id="12362" w:name="_Toc61120126"/>
      <w:bookmarkStart w:id="12363" w:name="_Toc67926197"/>
      <w:bookmarkStart w:id="12364" w:name="_Toc75273835"/>
      <w:bookmarkStart w:id="12365" w:name="_Toc76510735"/>
      <w:bookmarkStart w:id="12366" w:name="_Toc83129892"/>
      <w:bookmarkStart w:id="12367" w:name="_Toc90591424"/>
      <w:bookmarkStart w:id="12368" w:name="_Toc98864485"/>
      <w:bookmarkStart w:id="12369" w:name="_Toc99733734"/>
      <w:bookmarkStart w:id="12370" w:name="_Toc106577648"/>
      <w:bookmarkStart w:id="12371" w:name="_Toc114537399"/>
      <w:bookmarkStart w:id="12372" w:name="_Toc115257667"/>
      <w:bookmarkStart w:id="12373" w:name="_Toc123086987"/>
      <w:bookmarkStart w:id="12374" w:name="_Toc123088722"/>
      <w:bookmarkStart w:id="12375" w:name="_Toc124298378"/>
      <w:bookmarkStart w:id="12376" w:name="_Toc130575135"/>
      <w:bookmarkStart w:id="12377" w:name="_Toc131767545"/>
      <w:bookmarkStart w:id="12378" w:name="_Toc138888131"/>
      <w:bookmarkStart w:id="12379" w:name="_Toc145920334"/>
      <w:r w:rsidRPr="00C04A08">
        <w:t>Annex I (informative): Void</w:t>
      </w:r>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2380" w:name="_Toc21341029"/>
      <w:bookmarkStart w:id="12381" w:name="_Toc29805477"/>
      <w:bookmarkStart w:id="12382" w:name="_Toc36456686"/>
      <w:bookmarkStart w:id="12383" w:name="_Toc36469784"/>
      <w:bookmarkStart w:id="12384" w:name="_Toc37254201"/>
      <w:bookmarkStart w:id="12385" w:name="_Toc37323059"/>
      <w:bookmarkStart w:id="12386" w:name="_Toc37324465"/>
      <w:bookmarkStart w:id="12387" w:name="_Toc45889994"/>
      <w:bookmarkStart w:id="12388" w:name="_Toc52196672"/>
      <w:bookmarkStart w:id="12389" w:name="_Toc52197652"/>
      <w:bookmarkStart w:id="12390" w:name="_Toc53173375"/>
      <w:bookmarkStart w:id="12391" w:name="_Toc53173744"/>
      <w:bookmarkStart w:id="12392" w:name="_Toc61119746"/>
      <w:bookmarkStart w:id="12393" w:name="_Toc61120127"/>
      <w:bookmarkStart w:id="12394" w:name="_Toc67926198"/>
      <w:bookmarkStart w:id="12395" w:name="_Toc75273836"/>
      <w:bookmarkStart w:id="12396" w:name="_Toc76510736"/>
      <w:bookmarkStart w:id="12397" w:name="_Toc83129893"/>
      <w:bookmarkStart w:id="12398" w:name="_Toc90591425"/>
      <w:bookmarkStart w:id="12399" w:name="_Toc98864486"/>
      <w:bookmarkStart w:id="12400" w:name="_Toc99733735"/>
      <w:bookmarkStart w:id="12401" w:name="_Toc106577649"/>
      <w:bookmarkStart w:id="12402" w:name="_Toc114537400"/>
      <w:bookmarkStart w:id="12403" w:name="_Toc115257668"/>
      <w:bookmarkStart w:id="12404" w:name="_Toc123086988"/>
      <w:bookmarkStart w:id="12405" w:name="_Toc123088723"/>
      <w:bookmarkStart w:id="12406" w:name="_Toc124298379"/>
      <w:bookmarkStart w:id="12407" w:name="_Toc130575136"/>
      <w:bookmarkStart w:id="12408" w:name="_Toc131767546"/>
      <w:bookmarkStart w:id="12409" w:name="_Toc138888132"/>
      <w:bookmarkStart w:id="12410" w:name="_Toc145920335"/>
      <w:r w:rsidRPr="00C04A08">
        <w:lastRenderedPageBreak/>
        <w:t>Annex J (normative):</w:t>
      </w:r>
      <w:r w:rsidRPr="00C04A08">
        <w:br/>
        <w:t>UE coordinate system</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640FD4D8" w14:textId="77777777" w:rsidR="00842EF7" w:rsidRPr="00C04A08" w:rsidRDefault="00842EF7" w:rsidP="00842EF7"/>
    <w:p w14:paraId="4E65424D" w14:textId="77777777" w:rsidR="00842EF7" w:rsidRPr="00C04A08" w:rsidRDefault="00842EF7" w:rsidP="00842EF7">
      <w:pPr>
        <w:pStyle w:val="Heading1"/>
      </w:pPr>
      <w:bookmarkStart w:id="12411" w:name="_Toc21341030"/>
      <w:bookmarkStart w:id="12412" w:name="_Toc29805478"/>
      <w:bookmarkStart w:id="12413" w:name="_Toc36456687"/>
      <w:bookmarkStart w:id="12414" w:name="_Toc36469785"/>
      <w:bookmarkStart w:id="12415" w:name="_Toc37254202"/>
      <w:bookmarkStart w:id="12416" w:name="_Toc37323060"/>
      <w:bookmarkStart w:id="12417" w:name="_Toc37324466"/>
      <w:bookmarkStart w:id="12418" w:name="_Toc45889995"/>
      <w:bookmarkStart w:id="12419" w:name="_Toc52196673"/>
      <w:bookmarkStart w:id="12420" w:name="_Toc52197653"/>
      <w:bookmarkStart w:id="12421" w:name="_Toc53173376"/>
      <w:bookmarkStart w:id="12422" w:name="_Toc53173745"/>
      <w:bookmarkStart w:id="12423" w:name="_Toc61119747"/>
      <w:bookmarkStart w:id="12424" w:name="_Toc61120128"/>
      <w:bookmarkStart w:id="12425" w:name="_Toc67926199"/>
      <w:bookmarkStart w:id="12426" w:name="_Toc75273837"/>
      <w:bookmarkStart w:id="12427" w:name="_Toc76510737"/>
      <w:bookmarkStart w:id="12428" w:name="_Toc83129894"/>
      <w:bookmarkStart w:id="12429" w:name="_Toc90591426"/>
      <w:bookmarkStart w:id="12430" w:name="_Toc98864487"/>
      <w:bookmarkStart w:id="12431" w:name="_Toc99733736"/>
      <w:bookmarkStart w:id="12432" w:name="_Toc106577650"/>
      <w:bookmarkStart w:id="12433" w:name="_Toc114537401"/>
      <w:bookmarkStart w:id="12434" w:name="_Toc115257669"/>
      <w:bookmarkStart w:id="12435" w:name="_Toc123086989"/>
      <w:bookmarkStart w:id="12436" w:name="_Toc123088724"/>
      <w:bookmarkStart w:id="12437" w:name="_Toc124298380"/>
      <w:bookmarkStart w:id="12438" w:name="_Toc130575137"/>
      <w:bookmarkStart w:id="12439" w:name="_Toc131767547"/>
      <w:bookmarkStart w:id="12440" w:name="_Toc138888133"/>
      <w:bookmarkStart w:id="12441" w:name="_Toc145920336"/>
      <w:r w:rsidRPr="00C04A08">
        <w:t>J.1</w:t>
      </w:r>
      <w:r w:rsidRPr="00C04A08">
        <w:tab/>
        <w:t>Reference coordinate system</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2442" w:name="_Toc21341031"/>
      <w:bookmarkStart w:id="12443" w:name="_Toc29805479"/>
      <w:bookmarkStart w:id="12444" w:name="_Toc36456688"/>
      <w:bookmarkStart w:id="12445" w:name="_Toc36469786"/>
      <w:bookmarkStart w:id="12446" w:name="_Toc37254203"/>
      <w:bookmarkStart w:id="12447" w:name="_Toc37323061"/>
      <w:bookmarkStart w:id="12448" w:name="_Toc37324467"/>
      <w:bookmarkStart w:id="12449" w:name="_Toc45889996"/>
      <w:bookmarkStart w:id="12450" w:name="_Toc52196674"/>
      <w:bookmarkStart w:id="12451" w:name="_Toc52197654"/>
      <w:bookmarkStart w:id="12452" w:name="_Toc53173377"/>
      <w:bookmarkStart w:id="12453" w:name="_Toc53173746"/>
      <w:bookmarkStart w:id="12454" w:name="_Toc61119748"/>
      <w:bookmarkStart w:id="12455" w:name="_Toc61120129"/>
      <w:bookmarkStart w:id="12456" w:name="_Toc67926200"/>
      <w:bookmarkStart w:id="12457" w:name="_Toc75273838"/>
      <w:bookmarkStart w:id="12458" w:name="_Toc76510738"/>
      <w:bookmarkStart w:id="12459" w:name="_Toc83129895"/>
      <w:bookmarkStart w:id="12460" w:name="_Toc90591427"/>
      <w:bookmarkStart w:id="12461" w:name="_Toc98864488"/>
      <w:bookmarkStart w:id="12462" w:name="_Toc99733737"/>
      <w:bookmarkStart w:id="12463" w:name="_Toc106577651"/>
      <w:bookmarkStart w:id="12464" w:name="_Toc114537402"/>
      <w:bookmarkStart w:id="12465" w:name="_Toc115257670"/>
      <w:bookmarkStart w:id="12466" w:name="_Toc123086990"/>
      <w:bookmarkStart w:id="12467" w:name="_Toc123088725"/>
      <w:bookmarkStart w:id="12468" w:name="_Toc124298381"/>
      <w:bookmarkStart w:id="12469" w:name="_Toc130575138"/>
      <w:bookmarkStart w:id="12470" w:name="_Toc131767548"/>
      <w:bookmarkStart w:id="12471" w:name="_Toc138888134"/>
      <w:bookmarkStart w:id="12472" w:name="_Toc145920337"/>
      <w:r w:rsidRPr="00C04A08">
        <w:t>J.2</w:t>
      </w:r>
      <w:r w:rsidRPr="00C04A08">
        <w:tab/>
        <w:t>Test conditions and angle definitions</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27A824EF" w14:textId="107188A9" w:rsidR="00842EF7" w:rsidRPr="00C04A08" w:rsidRDefault="004D383A"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2473" w:name="_Toc21341032"/>
      <w:bookmarkStart w:id="12474" w:name="_Toc29805480"/>
      <w:bookmarkStart w:id="12475" w:name="_Toc36456689"/>
      <w:bookmarkStart w:id="12476" w:name="_Toc36469787"/>
      <w:bookmarkStart w:id="12477" w:name="_Toc37254204"/>
      <w:bookmarkStart w:id="12478" w:name="_Toc37323062"/>
      <w:bookmarkStart w:id="12479" w:name="_Toc37324468"/>
      <w:bookmarkStart w:id="12480" w:name="_Toc45889997"/>
      <w:bookmarkStart w:id="12481" w:name="_Toc52196675"/>
      <w:bookmarkStart w:id="12482" w:name="_Toc52197655"/>
      <w:bookmarkStart w:id="12483" w:name="_Toc53173378"/>
      <w:bookmarkStart w:id="12484" w:name="_Toc53173747"/>
      <w:bookmarkStart w:id="12485" w:name="_Toc61119749"/>
      <w:bookmarkStart w:id="12486" w:name="_Toc61120130"/>
      <w:bookmarkStart w:id="12487" w:name="_Toc67926201"/>
      <w:bookmarkStart w:id="12488" w:name="_Toc75273839"/>
      <w:bookmarkStart w:id="12489" w:name="_Toc76510739"/>
      <w:bookmarkStart w:id="12490" w:name="_Toc83129896"/>
      <w:bookmarkStart w:id="12491" w:name="_Toc90591428"/>
      <w:bookmarkStart w:id="12492" w:name="_Toc98864489"/>
      <w:bookmarkStart w:id="12493" w:name="_Toc99733738"/>
      <w:bookmarkStart w:id="12494" w:name="_Toc106577652"/>
      <w:bookmarkStart w:id="12495" w:name="_Toc114537403"/>
      <w:bookmarkStart w:id="12496" w:name="_Toc115257671"/>
      <w:bookmarkStart w:id="12497" w:name="_Toc123086991"/>
      <w:bookmarkStart w:id="12498" w:name="_Toc123088726"/>
      <w:bookmarkStart w:id="12499" w:name="_Toc124298382"/>
      <w:bookmarkStart w:id="12500" w:name="_Toc130575139"/>
      <w:bookmarkStart w:id="12501" w:name="_Toc131767549"/>
      <w:bookmarkStart w:id="12502" w:name="_Toc138888135"/>
      <w:bookmarkStart w:id="12503" w:name="_Toc145920338"/>
      <w:r w:rsidRPr="00C04A08">
        <w:t>J.3</w:t>
      </w:r>
      <w:r w:rsidRPr="00C04A08">
        <w:tab/>
        <w:t>DUT positioning guidelines</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2504"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2504"/>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2505" w:name="_Toc21341033"/>
      <w:bookmarkStart w:id="12506" w:name="_Toc29805481"/>
      <w:bookmarkStart w:id="12507" w:name="_Toc36456690"/>
      <w:bookmarkStart w:id="12508" w:name="_Toc36469788"/>
      <w:bookmarkStart w:id="12509" w:name="_Toc37254205"/>
      <w:bookmarkStart w:id="12510" w:name="_Toc37323063"/>
      <w:bookmarkStart w:id="12511" w:name="_Toc37324469"/>
      <w:bookmarkStart w:id="12512" w:name="_Toc45889998"/>
      <w:bookmarkStart w:id="12513" w:name="_Toc52196676"/>
      <w:bookmarkStart w:id="12514" w:name="_Toc52197656"/>
      <w:bookmarkStart w:id="12515" w:name="_Toc53173379"/>
      <w:bookmarkStart w:id="12516" w:name="_Toc53173748"/>
      <w:bookmarkStart w:id="12517" w:name="_Toc61119750"/>
      <w:bookmarkStart w:id="12518" w:name="_Toc61120131"/>
      <w:bookmarkStart w:id="12519" w:name="_Toc67926202"/>
      <w:bookmarkStart w:id="12520" w:name="_Toc75273840"/>
      <w:bookmarkStart w:id="12521" w:name="_Toc76510740"/>
      <w:bookmarkStart w:id="12522" w:name="_Toc83129897"/>
      <w:bookmarkStart w:id="12523" w:name="_Toc90591429"/>
      <w:bookmarkStart w:id="12524" w:name="_Toc98864490"/>
      <w:bookmarkStart w:id="12525" w:name="_Toc99733739"/>
      <w:bookmarkStart w:id="12526" w:name="_Toc106577653"/>
      <w:bookmarkStart w:id="12527" w:name="_Toc114537404"/>
      <w:bookmarkStart w:id="12528" w:name="_Toc115257672"/>
      <w:bookmarkStart w:id="12529" w:name="_Toc123086992"/>
      <w:bookmarkStart w:id="12530" w:name="_Toc123088727"/>
      <w:bookmarkStart w:id="12531" w:name="_Toc124298383"/>
      <w:bookmarkStart w:id="12532" w:name="_Toc130575140"/>
      <w:bookmarkStart w:id="12533" w:name="_Toc131767550"/>
      <w:bookmarkStart w:id="12534" w:name="_Toc138888136"/>
      <w:bookmarkStart w:id="12535" w:name="_Toc145920339"/>
      <w:r w:rsidRPr="00C04A08">
        <w:t>Annex K (informative): Void</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2536" w:name="_Toc21341034"/>
      <w:bookmarkStart w:id="12537" w:name="_Toc29805482"/>
      <w:bookmarkStart w:id="12538" w:name="_Toc36456691"/>
      <w:bookmarkStart w:id="12539" w:name="_Toc36469789"/>
      <w:bookmarkStart w:id="12540" w:name="_Toc37254206"/>
      <w:bookmarkStart w:id="12541" w:name="_Toc37323064"/>
      <w:bookmarkStart w:id="12542" w:name="_Toc37324470"/>
      <w:bookmarkStart w:id="12543" w:name="_Toc45889999"/>
      <w:bookmarkStart w:id="12544" w:name="_Toc52196677"/>
      <w:bookmarkStart w:id="12545" w:name="_Toc52197657"/>
      <w:bookmarkStart w:id="12546" w:name="_Toc53173380"/>
      <w:bookmarkStart w:id="12547" w:name="_Toc53173749"/>
      <w:bookmarkStart w:id="12548" w:name="_Toc61119751"/>
      <w:bookmarkStart w:id="12549" w:name="_Toc61120132"/>
      <w:bookmarkStart w:id="12550" w:name="_Toc67926203"/>
      <w:bookmarkStart w:id="12551" w:name="_Toc75273841"/>
      <w:bookmarkStart w:id="12552" w:name="_Toc76510741"/>
      <w:bookmarkStart w:id="12553" w:name="_Toc83129898"/>
      <w:bookmarkStart w:id="12554" w:name="_Toc90591430"/>
      <w:bookmarkStart w:id="12555" w:name="_Toc98864491"/>
      <w:bookmarkStart w:id="12556" w:name="_Toc99733740"/>
      <w:bookmarkStart w:id="12557" w:name="_Toc106577654"/>
      <w:bookmarkStart w:id="12558" w:name="_Toc114537405"/>
      <w:bookmarkStart w:id="12559" w:name="_Toc115257673"/>
      <w:bookmarkStart w:id="12560" w:name="_Toc123086993"/>
      <w:bookmarkStart w:id="12561" w:name="_Toc123088728"/>
      <w:bookmarkStart w:id="12562" w:name="_Toc124298384"/>
      <w:bookmarkStart w:id="12563" w:name="_Toc130575141"/>
      <w:bookmarkStart w:id="12564" w:name="_Toc131767551"/>
      <w:bookmarkStart w:id="12565" w:name="_Toc138888137"/>
      <w:bookmarkStart w:id="12566" w:name="_Toc145920340"/>
      <w:r w:rsidRPr="00C04A08">
        <w:lastRenderedPageBreak/>
        <w:t>Annex L (informative):</w:t>
      </w:r>
      <w:r w:rsidRPr="00C04A08">
        <w:br/>
        <w:t>Change history</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p>
    <w:bookmarkEnd w:id="11619"/>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AF6C46">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AF6C46">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bl>
    <w:p w14:paraId="2F5FF894" w14:textId="093F0FF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6E6878" w:rsidRPr="006E6878" w14:paraId="2ED5EDAC" w14:textId="77777777" w:rsidTr="00F66F1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471102E"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086A15C"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7E90870"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F56523"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E35CF40"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5C946F"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7B7130F"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562EAC9"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New version</w:t>
            </w:r>
          </w:p>
        </w:tc>
      </w:tr>
      <w:tr w:rsidR="006E6878" w:rsidRPr="006E6878" w14:paraId="492A4851" w14:textId="77777777" w:rsidTr="00722D3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0BB25A" w14:textId="77777777"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6E6878">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3BC622DA" w14:textId="77777777"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6E6878">
              <w:rPr>
                <w:rFonts w:ascii="Arial" w:eastAsia="SimSun" w:hAnsi="Arial"/>
                <w:sz w:val="16"/>
                <w:szCs w:val="16"/>
                <w:lang w:eastAsia="en-GB"/>
              </w:rPr>
              <w:t>RAN#98-e</w:t>
            </w:r>
          </w:p>
        </w:tc>
        <w:tc>
          <w:tcPr>
            <w:tcW w:w="993" w:type="dxa"/>
            <w:tcBorders>
              <w:top w:val="single" w:sz="4" w:space="0" w:color="A6A6A6"/>
              <w:left w:val="single" w:sz="4" w:space="0" w:color="A6A6A6"/>
              <w:bottom w:val="single" w:sz="4" w:space="0" w:color="A6A6A6"/>
              <w:right w:val="single" w:sz="4" w:space="0" w:color="A6A6A6"/>
            </w:tcBorders>
            <w:shd w:val="clear" w:color="auto" w:fill="auto"/>
          </w:tcPr>
          <w:p w14:paraId="3B33DE36" w14:textId="4A67A252"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Pr>
                <w:rFonts w:ascii="Arial" w:hAnsi="Arial" w:cs="Arial"/>
                <w:sz w:val="16"/>
                <w:szCs w:val="16"/>
              </w:rPr>
              <w:t>RP-223324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08F5D" w14:textId="71D57367" w:rsidR="006E6878" w:rsidRPr="006E6878" w:rsidRDefault="006E6878" w:rsidP="00AF6C46">
            <w:pPr>
              <w:pStyle w:val="TAC"/>
              <w:rPr>
                <w:rFonts w:eastAsia="SimSun"/>
                <w:sz w:val="16"/>
                <w:szCs w:val="16"/>
                <w:lang w:eastAsia="en-GB"/>
              </w:rPr>
            </w:pPr>
            <w:r w:rsidRPr="00AF6C46">
              <w:rPr>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E8C324" w14:textId="4392189F" w:rsidR="006E6878" w:rsidRPr="006E6878" w:rsidRDefault="006E6878" w:rsidP="00AF6C4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932C8C" w14:textId="77777777" w:rsidR="006E6878" w:rsidRPr="006E6878" w:rsidRDefault="006E6878" w:rsidP="00AF6C46">
            <w:pPr>
              <w:pStyle w:val="TAC"/>
              <w:rPr>
                <w:rFonts w:eastAsia="SimSun"/>
                <w:sz w:val="16"/>
                <w:szCs w:val="16"/>
                <w:lang w:eastAsia="en-GB"/>
              </w:rPr>
            </w:pPr>
            <w:r w:rsidRPr="006E6878">
              <w:rPr>
                <w:rFonts w:eastAsia="SimSun"/>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4920C310" w14:textId="54547557" w:rsidR="006E6878" w:rsidRPr="006E6878" w:rsidRDefault="006E6878" w:rsidP="00AF6C46">
            <w:pPr>
              <w:pStyle w:val="TAL"/>
              <w:rPr>
                <w:rFonts w:eastAsia="SimSun"/>
                <w:sz w:val="16"/>
                <w:szCs w:val="16"/>
                <w:lang w:eastAsia="zh-CN"/>
              </w:rPr>
            </w:pPr>
            <w:r w:rsidRPr="00AF6C46">
              <w:rPr>
                <w:sz w:val="16"/>
                <w:szCs w:val="16"/>
              </w:rPr>
              <w:t>big CR 38.101-2 new combinations Rel-18 NR Intra-band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E80C3D" w14:textId="77777777"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E6878">
              <w:rPr>
                <w:rFonts w:ascii="Arial" w:eastAsia="SimSun" w:hAnsi="Arial"/>
                <w:sz w:val="16"/>
                <w:szCs w:val="16"/>
                <w:lang w:eastAsia="zh-CN"/>
              </w:rPr>
              <w:t>18.0.0</w:t>
            </w:r>
          </w:p>
        </w:tc>
      </w:tr>
      <w:tr w:rsidR="006E6878" w:rsidRPr="006E6878" w14:paraId="7C1106BA"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4FBFF549" w14:textId="60AEFCC4"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6E6878">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31E2F7" w14:textId="3423C2A5"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6E6878">
              <w:rPr>
                <w:rFonts w:ascii="Arial" w:eastAsia="SimSun" w:hAnsi="Arial"/>
                <w:sz w:val="16"/>
                <w:szCs w:val="16"/>
                <w:lang w:eastAsia="en-GB"/>
              </w:rPr>
              <w:t>RAN#98-e</w:t>
            </w:r>
          </w:p>
        </w:tc>
        <w:tc>
          <w:tcPr>
            <w:tcW w:w="993" w:type="dxa"/>
            <w:tcBorders>
              <w:top w:val="single" w:sz="4" w:space="0" w:color="A6A6A6"/>
              <w:left w:val="single" w:sz="4" w:space="0" w:color="A6A6A6"/>
              <w:bottom w:val="single" w:sz="4" w:space="0" w:color="auto"/>
              <w:right w:val="single" w:sz="4" w:space="0" w:color="A6A6A6"/>
            </w:tcBorders>
            <w:shd w:val="clear" w:color="auto" w:fill="auto"/>
          </w:tcPr>
          <w:p w14:paraId="1EDCD15C" w14:textId="04CB0041"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Pr>
                <w:rFonts w:ascii="Arial" w:hAnsi="Arial" w:cs="Arial"/>
                <w:sz w:val="16"/>
                <w:szCs w:val="16"/>
              </w:rPr>
              <w:t>RP-223325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86FAB" w14:textId="24B93952" w:rsidR="006E6878" w:rsidRPr="006E6878" w:rsidRDefault="006E6878" w:rsidP="00AF6C46">
            <w:pPr>
              <w:pStyle w:val="TAC"/>
              <w:rPr>
                <w:rFonts w:eastAsia="SimSun"/>
                <w:sz w:val="16"/>
                <w:szCs w:val="16"/>
                <w:lang w:eastAsia="en-GB"/>
              </w:rPr>
            </w:pPr>
            <w:r w:rsidRPr="00AF6C46">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C445" w14:textId="77777777" w:rsidR="006E6878" w:rsidRPr="006E6878" w:rsidRDefault="006E6878" w:rsidP="00AF6C4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65A0A" w14:textId="3026666C" w:rsidR="006E6878" w:rsidRPr="006E6878" w:rsidRDefault="006E6878" w:rsidP="00AF6C46">
            <w:pPr>
              <w:pStyle w:val="TAC"/>
              <w:rPr>
                <w:rFonts w:eastAsia="SimSun"/>
                <w:sz w:val="16"/>
                <w:szCs w:val="16"/>
                <w:lang w:eastAsia="en-GB"/>
              </w:rPr>
            </w:pPr>
            <w:r w:rsidRPr="006E6878">
              <w:rPr>
                <w:rFonts w:eastAsia="SimSun"/>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291CB4" w14:textId="47267F32" w:rsidR="006E6878" w:rsidRPr="006E6878" w:rsidRDefault="006E6878" w:rsidP="00AF6C46">
            <w:pPr>
              <w:pStyle w:val="TAL"/>
              <w:rPr>
                <w:rFonts w:eastAsia="SimSun"/>
                <w:sz w:val="16"/>
                <w:szCs w:val="16"/>
                <w:lang w:eastAsia="zh-CN"/>
              </w:rPr>
            </w:pPr>
            <w:r w:rsidRPr="00AF6C46">
              <w:rPr>
                <w:sz w:val="16"/>
                <w:szCs w:val="16"/>
              </w:rPr>
              <w:t>Big CR to reflect the completed NR inter band CA DC combinations for 2 bands DL with up to 2 bands UL into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14E2" w14:textId="693B7D85"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79347C" w:rsidRPr="006E6878" w14:paraId="2E30B138"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3D0C3C0D" w14:textId="7DD5CEB4" w:rsidR="0079347C" w:rsidRPr="006E6878"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689A83" w14:textId="3DFBB6F3" w:rsidR="0079347C" w:rsidRPr="006E6878"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5CFC5A9F" w14:textId="69B76DD7" w:rsidR="0079347C" w:rsidRPr="0079347C" w:rsidRDefault="0079347C" w:rsidP="000D69A8">
            <w:pPr>
              <w:pStyle w:val="TAL"/>
              <w:rPr>
                <w:rFonts w:cs="Arial"/>
                <w:sz w:val="16"/>
                <w:szCs w:val="16"/>
              </w:rPr>
            </w:pPr>
            <w:r w:rsidRPr="000D69A8">
              <w:rPr>
                <w:sz w:val="16"/>
                <w:szCs w:val="16"/>
              </w:rPr>
              <w:t>RP-230519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D6718" w14:textId="71D9F8BD" w:rsidR="0079347C" w:rsidRPr="0079347C" w:rsidRDefault="0079347C" w:rsidP="0079347C">
            <w:pPr>
              <w:pStyle w:val="TAC"/>
              <w:rPr>
                <w:sz w:val="16"/>
                <w:szCs w:val="16"/>
              </w:rPr>
            </w:pPr>
            <w:r w:rsidRPr="000D69A8">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DBAF"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0ABDA" w14:textId="6C36BAA7"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7DBDE2" w14:textId="067B0854" w:rsidR="0079347C" w:rsidRPr="0079347C" w:rsidRDefault="0079347C" w:rsidP="0079347C">
            <w:pPr>
              <w:pStyle w:val="TAL"/>
              <w:rPr>
                <w:sz w:val="16"/>
                <w:szCs w:val="16"/>
              </w:rPr>
            </w:pPr>
            <w:r w:rsidRPr="000D69A8">
              <w:rPr>
                <w:sz w:val="16"/>
                <w:szCs w:val="16"/>
              </w:rPr>
              <w:t>CR on updating the name of UE capability for UL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A7253" w14:textId="6E301E6D"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79347C" w:rsidRPr="006E6878" w14:paraId="683DC5FC"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267A7F8D" w14:textId="09DC8F10"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7C0B2E" w14:textId="6D691C6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65C5BE13" w14:textId="3CFDC41F" w:rsidR="0079347C" w:rsidRPr="0079347C" w:rsidRDefault="0079347C" w:rsidP="000D69A8">
            <w:pPr>
              <w:pStyle w:val="TAL"/>
              <w:rPr>
                <w:rFonts w:cs="Arial"/>
                <w:sz w:val="16"/>
                <w:szCs w:val="16"/>
              </w:rPr>
            </w:pPr>
            <w:r w:rsidRPr="000D69A8">
              <w:rPr>
                <w:sz w:val="16"/>
                <w:szCs w:val="16"/>
              </w:rPr>
              <w:t>RP-230543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9BAFD" w14:textId="52285D26" w:rsidR="0079347C" w:rsidRPr="0079347C" w:rsidRDefault="0079347C" w:rsidP="0079347C">
            <w:pPr>
              <w:pStyle w:val="TAC"/>
              <w:rPr>
                <w:sz w:val="16"/>
                <w:szCs w:val="16"/>
              </w:rPr>
            </w:pPr>
            <w:r w:rsidRPr="000D69A8">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75ED0" w14:textId="718A699F" w:rsidR="0079347C" w:rsidRPr="0079347C" w:rsidRDefault="0079347C" w:rsidP="0079347C">
            <w:pPr>
              <w:pStyle w:val="TAC"/>
              <w:rPr>
                <w:rFonts w:eastAsia="SimSun"/>
                <w:sz w:val="16"/>
                <w:szCs w:val="16"/>
                <w:lang w:eastAsia="en-GB"/>
              </w:rPr>
            </w:pPr>
            <w:r w:rsidRPr="000D69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48C6" w14:textId="0AA3822C" w:rsidR="0079347C" w:rsidRPr="0079347C" w:rsidRDefault="0079347C" w:rsidP="0079347C">
            <w:pPr>
              <w:pStyle w:val="TAC"/>
              <w:rPr>
                <w:rFonts w:eastAsia="SimSun"/>
                <w:sz w:val="16"/>
                <w:szCs w:val="16"/>
                <w:lang w:eastAsia="en-GB"/>
              </w:rPr>
            </w:pPr>
            <w:r w:rsidRPr="000D69A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8DAD79" w14:textId="38FB4300" w:rsidR="0079347C" w:rsidRPr="0079347C" w:rsidRDefault="0079347C" w:rsidP="0079347C">
            <w:pPr>
              <w:pStyle w:val="TAL"/>
              <w:rPr>
                <w:sz w:val="16"/>
                <w:szCs w:val="16"/>
              </w:rPr>
            </w:pPr>
            <w:r w:rsidRPr="000D69A8">
              <w:rPr>
                <w:sz w:val="16"/>
                <w:szCs w:val="16"/>
              </w:rPr>
              <w:t>CR 38.101-2: Rel-18 Band combinations bug fixing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B0C1" w14:textId="5585829E"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4C9256B9"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04B088C9" w14:textId="747348BF"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7C4776" w14:textId="05BAC38C"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51CE356F" w14:textId="6E59AC21" w:rsidR="0079347C" w:rsidRPr="0079347C" w:rsidRDefault="0079347C" w:rsidP="000D69A8">
            <w:pPr>
              <w:pStyle w:val="TAL"/>
              <w:rPr>
                <w:rFonts w:cs="Arial"/>
                <w:sz w:val="16"/>
                <w:szCs w:val="16"/>
              </w:rPr>
            </w:pPr>
            <w:r w:rsidRPr="000D69A8">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4CCAC" w14:textId="6602EB66" w:rsidR="0079347C" w:rsidRPr="0079347C" w:rsidRDefault="0079347C" w:rsidP="0079347C">
            <w:pPr>
              <w:pStyle w:val="TAC"/>
              <w:rPr>
                <w:sz w:val="16"/>
                <w:szCs w:val="16"/>
              </w:rPr>
            </w:pPr>
            <w:r w:rsidRPr="000D69A8">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CCB28"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AB44A" w14:textId="3DC57BDF"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0C37744" w14:textId="1A463197" w:rsidR="0079347C" w:rsidRPr="0079347C" w:rsidRDefault="0079347C" w:rsidP="0079347C">
            <w:pPr>
              <w:pStyle w:val="TAL"/>
              <w:rPr>
                <w:sz w:val="16"/>
                <w:szCs w:val="16"/>
              </w:rPr>
            </w:pPr>
            <w:r w:rsidRPr="000D69A8">
              <w:rPr>
                <w:sz w:val="16"/>
                <w:szCs w:val="16"/>
              </w:rPr>
              <w:t>CR for TS 38.101-2: FR2-2 power class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33343" w14:textId="7DF0BF23"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7514E384"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63142C5D" w14:textId="68EC849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7F6CADF" w14:textId="54A7473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71D193BE" w14:textId="012D6A26" w:rsidR="0079347C" w:rsidRPr="0079347C" w:rsidRDefault="0079347C" w:rsidP="000D69A8">
            <w:pPr>
              <w:pStyle w:val="TAL"/>
              <w:rPr>
                <w:rFonts w:cs="Arial"/>
                <w:sz w:val="16"/>
                <w:szCs w:val="16"/>
              </w:rPr>
            </w:pPr>
            <w:r w:rsidRPr="000D69A8">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CBD9" w14:textId="190DA4F6" w:rsidR="0079347C" w:rsidRPr="0079347C" w:rsidRDefault="0079347C" w:rsidP="0079347C">
            <w:pPr>
              <w:pStyle w:val="TAC"/>
              <w:rPr>
                <w:sz w:val="16"/>
                <w:szCs w:val="16"/>
              </w:rPr>
            </w:pPr>
            <w:r w:rsidRPr="000D69A8">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205FE"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CCA06" w14:textId="5C2DE217"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EF1F78" w14:textId="11E9387D" w:rsidR="0079347C" w:rsidRPr="0079347C" w:rsidRDefault="0079347C" w:rsidP="0079347C">
            <w:pPr>
              <w:pStyle w:val="TAL"/>
              <w:rPr>
                <w:sz w:val="16"/>
                <w:szCs w:val="16"/>
              </w:rPr>
            </w:pPr>
            <w:r w:rsidRPr="000D69A8">
              <w:rPr>
                <w:sz w:val="16"/>
                <w:szCs w:val="16"/>
              </w:rPr>
              <w:t>Addition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72FE2" w14:textId="17E1967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3DE34406"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3D6926CE" w14:textId="3063987E"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027D63" w14:textId="77DDE440"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2890FC8F" w14:textId="464DE688" w:rsidR="0079347C" w:rsidRPr="0079347C" w:rsidRDefault="0079347C" w:rsidP="000D69A8">
            <w:pPr>
              <w:pStyle w:val="TAL"/>
              <w:rPr>
                <w:rFonts w:cs="Arial"/>
                <w:sz w:val="16"/>
                <w:szCs w:val="16"/>
              </w:rPr>
            </w:pPr>
            <w:r w:rsidRPr="000D69A8">
              <w:rPr>
                <w:sz w:val="16"/>
                <w:szCs w:val="16"/>
              </w:rPr>
              <w:t>RP-230502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5B943" w14:textId="3B7E4357" w:rsidR="0079347C" w:rsidRPr="0079347C" w:rsidRDefault="0079347C" w:rsidP="0079347C">
            <w:pPr>
              <w:pStyle w:val="TAC"/>
              <w:rPr>
                <w:sz w:val="16"/>
                <w:szCs w:val="16"/>
              </w:rPr>
            </w:pPr>
            <w:r w:rsidRPr="000D69A8">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2BD5"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8B2E" w14:textId="67478284"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DA746D8" w14:textId="3B28C397" w:rsidR="0079347C" w:rsidRPr="0079347C" w:rsidRDefault="0079347C" w:rsidP="0079347C">
            <w:pPr>
              <w:pStyle w:val="TAL"/>
              <w:rPr>
                <w:sz w:val="16"/>
                <w:szCs w:val="16"/>
              </w:rPr>
            </w:pPr>
            <w:r w:rsidRPr="000D69A8">
              <w:rPr>
                <w:sz w:val="16"/>
                <w:szCs w:val="16"/>
              </w:rPr>
              <w:t>CR to F_Ioffset and F_Interferer (offset) adjustment in ACS and IBB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58BDD" w14:textId="4455B9FB"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72022CF5"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52B5707F" w14:textId="168A5A39"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5A99B92" w14:textId="54B3F0A2"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26C1E4F1" w14:textId="3591C820" w:rsidR="0079347C" w:rsidRPr="0079347C" w:rsidRDefault="0079347C" w:rsidP="000D69A8">
            <w:pPr>
              <w:pStyle w:val="TAL"/>
              <w:rPr>
                <w:rFonts w:cs="Arial"/>
                <w:sz w:val="16"/>
                <w:szCs w:val="16"/>
              </w:rPr>
            </w:pPr>
            <w:r w:rsidRPr="000D69A8">
              <w:rPr>
                <w:sz w:val="16"/>
                <w:szCs w:val="16"/>
              </w:rPr>
              <w:t>RP-230502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AE2A" w14:textId="75EA2F81" w:rsidR="0079347C" w:rsidRPr="0079347C" w:rsidRDefault="0079347C" w:rsidP="0079347C">
            <w:pPr>
              <w:pStyle w:val="TAC"/>
              <w:rPr>
                <w:sz w:val="16"/>
                <w:szCs w:val="16"/>
              </w:rPr>
            </w:pPr>
            <w:r w:rsidRPr="000D69A8">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F6F"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C109" w14:textId="3D66ECF4"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99258C" w14:textId="25E449D4" w:rsidR="0079347C" w:rsidRPr="0079347C" w:rsidRDefault="0079347C" w:rsidP="0079347C">
            <w:pPr>
              <w:pStyle w:val="TAL"/>
              <w:rPr>
                <w:sz w:val="16"/>
                <w:szCs w:val="16"/>
              </w:rPr>
            </w:pPr>
            <w:r w:rsidRPr="000D69A8">
              <w:rPr>
                <w:sz w:val="16"/>
                <w:szCs w:val="16"/>
              </w:rPr>
              <w:t>CR on ‘Annex G Difference of relative phase and power errors’ for FR2 UL coherent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25D4D" w14:textId="27CCA3DB"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7F54EC59"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2515D8B1" w14:textId="16234BF9"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226BDD7" w14:textId="6326501E"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334DBC25" w14:textId="34B734F7" w:rsidR="0079347C" w:rsidRPr="0079347C" w:rsidRDefault="0079347C" w:rsidP="000D69A8">
            <w:pPr>
              <w:pStyle w:val="TAL"/>
              <w:rPr>
                <w:rFonts w:cs="Arial"/>
                <w:sz w:val="16"/>
                <w:szCs w:val="16"/>
              </w:rPr>
            </w:pPr>
            <w:r w:rsidRPr="000D69A8">
              <w:rPr>
                <w:sz w:val="16"/>
                <w:szCs w:val="16"/>
              </w:rPr>
              <w:t>RP-230502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7A584" w14:textId="342D4BF8" w:rsidR="0079347C" w:rsidRPr="0079347C" w:rsidRDefault="0079347C" w:rsidP="0079347C">
            <w:pPr>
              <w:pStyle w:val="TAC"/>
              <w:rPr>
                <w:sz w:val="16"/>
                <w:szCs w:val="16"/>
              </w:rPr>
            </w:pPr>
            <w:r w:rsidRPr="000D69A8">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9D23"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F592" w14:textId="309D0ECE"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A4EC22C" w14:textId="41F118EA" w:rsidR="0079347C" w:rsidRPr="0079347C" w:rsidRDefault="0079347C" w:rsidP="0079347C">
            <w:pPr>
              <w:pStyle w:val="TAL"/>
              <w:rPr>
                <w:sz w:val="16"/>
                <w:szCs w:val="16"/>
              </w:rPr>
            </w:pPr>
            <w:r w:rsidRPr="000D69A8">
              <w:rPr>
                <w:sz w:val="16"/>
                <w:szCs w:val="16"/>
              </w:rPr>
              <w:t>On handheld UE and FWA UE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BED8B" w14:textId="70B6E1F2"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4D3D5807"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7AA2AFFB" w14:textId="4FDC85BC"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461F14" w14:textId="5A035A48"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73231582" w14:textId="7377AA30" w:rsidR="0079347C" w:rsidRPr="0079347C" w:rsidRDefault="0079347C" w:rsidP="000D69A8">
            <w:pPr>
              <w:pStyle w:val="TAL"/>
              <w:rPr>
                <w:rFonts w:cs="Arial"/>
                <w:sz w:val="16"/>
                <w:szCs w:val="16"/>
              </w:rPr>
            </w:pPr>
            <w:r w:rsidRPr="000D69A8">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D14DD" w14:textId="48C83658" w:rsidR="0079347C" w:rsidRPr="0079347C" w:rsidRDefault="0079347C" w:rsidP="0079347C">
            <w:pPr>
              <w:pStyle w:val="TAC"/>
              <w:rPr>
                <w:sz w:val="16"/>
                <w:szCs w:val="16"/>
              </w:rPr>
            </w:pPr>
            <w:r w:rsidRPr="000D69A8">
              <w:rPr>
                <w:sz w:val="16"/>
                <w:szCs w:val="16"/>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26D8"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0E06" w14:textId="144DB73A"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E6FE90C" w14:textId="5955AD1C" w:rsidR="0079347C" w:rsidRPr="0079347C" w:rsidRDefault="0079347C" w:rsidP="0079347C">
            <w:pPr>
              <w:pStyle w:val="TAL"/>
              <w:rPr>
                <w:sz w:val="16"/>
                <w:szCs w:val="16"/>
              </w:rPr>
            </w:pPr>
            <w:r w:rsidRPr="000D69A8">
              <w:rPr>
                <w:sz w:val="16"/>
                <w:szCs w:val="16"/>
              </w:rPr>
              <w:t>Apply NOTE1 for n263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6EA3" w14:textId="3306F581"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3676FFA9"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4566E533" w14:textId="4DAB65F4"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773BB82" w14:textId="43732DC3"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4DED25DE" w14:textId="50C8F80F" w:rsidR="0079347C" w:rsidRPr="0079347C" w:rsidRDefault="0079347C" w:rsidP="000D69A8">
            <w:pPr>
              <w:pStyle w:val="TAL"/>
              <w:rPr>
                <w:rFonts w:cs="Arial"/>
                <w:sz w:val="16"/>
                <w:szCs w:val="16"/>
              </w:rPr>
            </w:pPr>
            <w:r w:rsidRPr="000D69A8">
              <w:rPr>
                <w:sz w:val="16"/>
                <w:szCs w:val="16"/>
              </w:rPr>
              <w:t>RP-230544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2A5F8" w14:textId="43D9B239" w:rsidR="0079347C" w:rsidRPr="0079347C" w:rsidRDefault="0079347C" w:rsidP="0079347C">
            <w:pPr>
              <w:pStyle w:val="TAC"/>
              <w:rPr>
                <w:sz w:val="16"/>
                <w:szCs w:val="16"/>
              </w:rPr>
            </w:pPr>
            <w:r w:rsidRPr="000D69A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5D949"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9637" w14:textId="047ADD01" w:rsidR="0079347C" w:rsidRPr="0079347C" w:rsidRDefault="0079347C" w:rsidP="0079347C">
            <w:pPr>
              <w:pStyle w:val="TAC"/>
              <w:rPr>
                <w:rFonts w:eastAsia="SimSun"/>
                <w:sz w:val="16"/>
                <w:szCs w:val="16"/>
                <w:lang w:eastAsia="en-GB"/>
              </w:rPr>
            </w:pPr>
            <w:r w:rsidRPr="000D69A8">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8D8ADDF" w14:textId="46DEFEC9" w:rsidR="0079347C" w:rsidRPr="0079347C" w:rsidRDefault="0079347C" w:rsidP="0079347C">
            <w:pPr>
              <w:pStyle w:val="TAL"/>
              <w:rPr>
                <w:sz w:val="16"/>
                <w:szCs w:val="16"/>
              </w:rPr>
            </w:pPr>
            <w:r w:rsidRPr="000D69A8">
              <w:rPr>
                <w:sz w:val="16"/>
                <w:szCs w:val="16"/>
              </w:rPr>
              <w:t>Big CR to reflect the completed NR inter band CA DC combinations for 2 bands DL with up to 2 bands UL into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32172" w14:textId="2D05219E"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7302AE64"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0E3AC9CB" w14:textId="34AF6FCD"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5C2A98" w14:textId="4960DCC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6ADAC562" w14:textId="48E144C5" w:rsidR="0079347C" w:rsidRPr="0079347C" w:rsidRDefault="0079347C" w:rsidP="000D69A8">
            <w:pPr>
              <w:pStyle w:val="TAL"/>
              <w:rPr>
                <w:rFonts w:cs="Arial"/>
                <w:sz w:val="16"/>
                <w:szCs w:val="16"/>
              </w:rPr>
            </w:pPr>
            <w:r w:rsidRPr="000D69A8">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3B55" w14:textId="11970FE6" w:rsidR="0079347C" w:rsidRPr="0079347C" w:rsidRDefault="0079347C" w:rsidP="0079347C">
            <w:pPr>
              <w:pStyle w:val="TAC"/>
              <w:rPr>
                <w:sz w:val="16"/>
                <w:szCs w:val="16"/>
              </w:rPr>
            </w:pPr>
            <w:r w:rsidRPr="000D69A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82855"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039C5" w14:textId="787D13ED"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C4FBD4" w14:textId="73E14945" w:rsidR="0079347C" w:rsidRPr="0079347C" w:rsidRDefault="0079347C" w:rsidP="0079347C">
            <w:pPr>
              <w:pStyle w:val="TAL"/>
              <w:rPr>
                <w:sz w:val="16"/>
                <w:szCs w:val="16"/>
              </w:rPr>
            </w:pPr>
            <w:r w:rsidRPr="000D69A8">
              <w:rPr>
                <w:sz w:val="16"/>
                <w:szCs w:val="16"/>
              </w:rPr>
              <w:t>CR for Rel-18 38.101-2 to correct the UL configuration for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D5E0" w14:textId="38E77660"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6EA1CE51"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48E91F20" w14:textId="24024E7B"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BDE93" w14:textId="07898128"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09767FFA" w14:textId="051813EF" w:rsidR="0079347C" w:rsidRPr="0079347C" w:rsidRDefault="0079347C" w:rsidP="000D69A8">
            <w:pPr>
              <w:pStyle w:val="TAL"/>
              <w:rPr>
                <w:rFonts w:cs="Arial"/>
                <w:sz w:val="16"/>
                <w:szCs w:val="16"/>
              </w:rPr>
            </w:pPr>
            <w:r w:rsidRPr="000D69A8">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53BE" w14:textId="6B49A033" w:rsidR="0079347C" w:rsidRPr="0079347C" w:rsidRDefault="0079347C" w:rsidP="0079347C">
            <w:pPr>
              <w:pStyle w:val="TAC"/>
              <w:rPr>
                <w:sz w:val="16"/>
                <w:szCs w:val="16"/>
              </w:rPr>
            </w:pPr>
            <w:r w:rsidRPr="000D69A8">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6329"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5EC25" w14:textId="71725D83"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510F85" w14:textId="24C4DD9F" w:rsidR="0079347C" w:rsidRPr="0079347C" w:rsidRDefault="0079347C" w:rsidP="0079347C">
            <w:pPr>
              <w:pStyle w:val="TAL"/>
              <w:rPr>
                <w:sz w:val="16"/>
                <w:szCs w:val="16"/>
              </w:rPr>
            </w:pPr>
            <w:r w:rsidRPr="000D69A8">
              <w:rPr>
                <w:sz w:val="16"/>
                <w:szCs w:val="16"/>
              </w:rPr>
              <w:t>CR to TS 38.101-2 on humidity condition for normal temperature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D577A" w14:textId="22B521C2"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8326EC" w:rsidRPr="006E6878" w14:paraId="4F32C8C5"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4FA422D7" w14:textId="6619C2E6"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D97CE0" w14:textId="5DBD09FD"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4098975C" w14:textId="4CB4D9AB" w:rsidR="008326EC" w:rsidRPr="008326EC" w:rsidRDefault="008326EC" w:rsidP="008326EC">
            <w:pPr>
              <w:pStyle w:val="TAL"/>
              <w:rPr>
                <w:sz w:val="16"/>
                <w:szCs w:val="16"/>
              </w:rPr>
            </w:pPr>
            <w:r w:rsidRPr="008326EC">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3732C" w14:textId="74B650AC" w:rsidR="008326EC" w:rsidRPr="008326EC" w:rsidRDefault="008326EC" w:rsidP="008326EC">
            <w:pPr>
              <w:pStyle w:val="TAC"/>
              <w:rPr>
                <w:sz w:val="16"/>
                <w:szCs w:val="16"/>
              </w:rPr>
            </w:pPr>
            <w:r w:rsidRPr="008326EC">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63526" w14:textId="77777777" w:rsidR="008326EC" w:rsidRPr="008326EC" w:rsidRDefault="008326EC" w:rsidP="008326E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1EEAA" w14:textId="132EE7B4" w:rsidR="008326EC" w:rsidRPr="008326EC" w:rsidRDefault="008326EC" w:rsidP="008326EC">
            <w:pPr>
              <w:pStyle w:val="TAC"/>
              <w:rPr>
                <w:sz w:val="16"/>
                <w:szCs w:val="16"/>
              </w:rPr>
            </w:pPr>
            <w:r w:rsidRPr="008326EC">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AADACF9" w14:textId="16678A3B" w:rsidR="008326EC" w:rsidRPr="008326EC" w:rsidRDefault="008326EC" w:rsidP="008326EC">
            <w:pPr>
              <w:pStyle w:val="TAL"/>
              <w:rPr>
                <w:sz w:val="16"/>
                <w:szCs w:val="16"/>
              </w:rPr>
            </w:pPr>
            <w:r w:rsidRPr="008326EC">
              <w:rPr>
                <w:sz w:val="16"/>
                <w:szCs w:val="16"/>
              </w:rPr>
              <w:t>Maintenance CR to RF requirements for n263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1B5A7" w14:textId="1F719BE8" w:rsidR="008326EC" w:rsidRPr="005D5E41"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8326EC" w:rsidRPr="006E6878" w14:paraId="2D5B6DCC"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3D1E42A4" w14:textId="0C0551FB"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EF592E" w14:textId="4326CC62"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153D1E1E" w14:textId="510F42D2" w:rsidR="008326EC" w:rsidRPr="008326EC" w:rsidRDefault="008326EC" w:rsidP="008326EC">
            <w:pPr>
              <w:pStyle w:val="TAL"/>
              <w:rPr>
                <w:sz w:val="16"/>
                <w:szCs w:val="16"/>
              </w:rPr>
            </w:pPr>
            <w:r w:rsidRPr="008326EC">
              <w:rPr>
                <w:sz w:val="16"/>
                <w:szCs w:val="16"/>
              </w:rPr>
              <w:t>RP-231355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927A8" w14:textId="1141BD84" w:rsidR="008326EC" w:rsidRPr="008326EC" w:rsidRDefault="008326EC" w:rsidP="008326EC">
            <w:pPr>
              <w:pStyle w:val="TAC"/>
              <w:rPr>
                <w:sz w:val="16"/>
                <w:szCs w:val="16"/>
              </w:rPr>
            </w:pPr>
            <w:r w:rsidRPr="008326EC">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3522A" w14:textId="77777777" w:rsidR="008326EC" w:rsidRPr="008326EC" w:rsidRDefault="008326EC" w:rsidP="008326E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F1F3" w14:textId="097BA37C" w:rsidR="008326EC" w:rsidRPr="008326EC" w:rsidRDefault="008326EC" w:rsidP="008326EC">
            <w:pPr>
              <w:pStyle w:val="TAC"/>
              <w:rPr>
                <w:sz w:val="16"/>
                <w:szCs w:val="16"/>
              </w:rPr>
            </w:pPr>
            <w:r w:rsidRPr="008326EC">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C59ED7" w14:textId="1D2EB3CE" w:rsidR="008326EC" w:rsidRPr="008326EC" w:rsidRDefault="008326EC" w:rsidP="008326EC">
            <w:pPr>
              <w:pStyle w:val="TAL"/>
              <w:rPr>
                <w:sz w:val="16"/>
                <w:szCs w:val="16"/>
              </w:rPr>
            </w:pPr>
            <w:r w:rsidRPr="008326EC">
              <w:rPr>
                <w:sz w:val="16"/>
                <w:szCs w:val="16"/>
              </w:rPr>
              <w:t>CR for TS 38.101-2 on corrections to the minimum guardband calculation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B7459" w14:textId="18FAA2A0"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E7B1C">
              <w:rPr>
                <w:rFonts w:ascii="Arial" w:eastAsia="SimSun" w:hAnsi="Arial"/>
                <w:sz w:val="16"/>
                <w:szCs w:val="16"/>
                <w:lang w:eastAsia="zh-CN"/>
              </w:rPr>
              <w:t>18.2.0</w:t>
            </w:r>
          </w:p>
        </w:tc>
      </w:tr>
      <w:tr w:rsidR="008326EC" w:rsidRPr="006E6878" w14:paraId="760A6DCC"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3B1C376B" w14:textId="427BA4A7"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86E1C2" w14:textId="1C68831F"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058F99CF" w14:textId="518359FD" w:rsidR="008326EC" w:rsidRPr="008326EC" w:rsidRDefault="008326EC" w:rsidP="008326EC">
            <w:pPr>
              <w:pStyle w:val="TAL"/>
              <w:rPr>
                <w:sz w:val="16"/>
                <w:szCs w:val="16"/>
              </w:rPr>
            </w:pPr>
            <w:r w:rsidRPr="008326EC">
              <w:rPr>
                <w:sz w:val="16"/>
                <w:szCs w:val="16"/>
              </w:rPr>
              <w:t>RP-231374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C54DE" w14:textId="22101B24" w:rsidR="008326EC" w:rsidRPr="008326EC" w:rsidRDefault="008326EC" w:rsidP="008326EC">
            <w:pPr>
              <w:pStyle w:val="TAC"/>
              <w:rPr>
                <w:sz w:val="16"/>
                <w:szCs w:val="16"/>
              </w:rPr>
            </w:pPr>
            <w:r w:rsidRPr="008326EC">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0AB1C" w14:textId="77777777" w:rsidR="008326EC" w:rsidRPr="008326EC" w:rsidRDefault="008326EC" w:rsidP="008326E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0F85C" w14:textId="673B7D46" w:rsidR="008326EC" w:rsidRPr="008326EC" w:rsidRDefault="008326EC" w:rsidP="008326EC">
            <w:pPr>
              <w:pStyle w:val="TAC"/>
              <w:rPr>
                <w:sz w:val="16"/>
                <w:szCs w:val="16"/>
              </w:rPr>
            </w:pPr>
            <w:r w:rsidRPr="008326E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654BB31" w14:textId="23B4AC6C" w:rsidR="008326EC" w:rsidRPr="008326EC" w:rsidRDefault="008326EC" w:rsidP="008326EC">
            <w:pPr>
              <w:pStyle w:val="TAL"/>
              <w:rPr>
                <w:sz w:val="16"/>
                <w:szCs w:val="16"/>
              </w:rPr>
            </w:pPr>
            <w:r w:rsidRPr="008326EC">
              <w:rPr>
                <w:sz w:val="16"/>
                <w:szCs w:val="16"/>
              </w:rPr>
              <w:t>CR to reflect the completed NR inter band CA DC combinations for 2 bands DL with up to 2 bands UL into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F69A" w14:textId="623DA1F9"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E7B1C">
              <w:rPr>
                <w:rFonts w:ascii="Arial" w:eastAsia="SimSun" w:hAnsi="Arial"/>
                <w:sz w:val="16"/>
                <w:szCs w:val="16"/>
                <w:lang w:eastAsia="zh-CN"/>
              </w:rPr>
              <w:t>18.2.0</w:t>
            </w:r>
          </w:p>
        </w:tc>
      </w:tr>
      <w:tr w:rsidR="008326EC" w:rsidRPr="006E6878" w14:paraId="42C0E061"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0923350E" w14:textId="707AF7AD"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71D00" w14:textId="387CA9A0"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59E04458" w14:textId="372027BC" w:rsidR="008326EC" w:rsidRPr="008326EC" w:rsidRDefault="008326EC" w:rsidP="008326EC">
            <w:pPr>
              <w:pStyle w:val="TAL"/>
              <w:rPr>
                <w:sz w:val="16"/>
                <w:szCs w:val="16"/>
              </w:rPr>
            </w:pPr>
            <w:r w:rsidRPr="008326EC">
              <w:rPr>
                <w:sz w:val="16"/>
                <w:szCs w:val="16"/>
              </w:rPr>
              <w:t>RP-231356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B86B" w14:textId="5EEDF1AB" w:rsidR="008326EC" w:rsidRPr="008326EC" w:rsidRDefault="008326EC" w:rsidP="008326EC">
            <w:pPr>
              <w:pStyle w:val="TAC"/>
              <w:rPr>
                <w:sz w:val="16"/>
                <w:szCs w:val="16"/>
              </w:rPr>
            </w:pPr>
            <w:r w:rsidRPr="008326EC">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892F" w14:textId="77777777" w:rsidR="008326EC" w:rsidRPr="008326EC" w:rsidRDefault="008326EC" w:rsidP="008326E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89F46" w14:textId="7041CD3B" w:rsidR="008326EC" w:rsidRPr="008326EC" w:rsidRDefault="008326EC" w:rsidP="008326EC">
            <w:pPr>
              <w:pStyle w:val="TAC"/>
              <w:rPr>
                <w:sz w:val="16"/>
                <w:szCs w:val="16"/>
              </w:rPr>
            </w:pPr>
            <w:r w:rsidRPr="008326EC">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F31A0C" w14:textId="654762C1" w:rsidR="008326EC" w:rsidRPr="008326EC" w:rsidRDefault="008326EC" w:rsidP="008326EC">
            <w:pPr>
              <w:pStyle w:val="TAL"/>
              <w:rPr>
                <w:sz w:val="16"/>
                <w:szCs w:val="16"/>
              </w:rPr>
            </w:pPr>
            <w:r w:rsidRPr="008326EC">
              <w:rPr>
                <w:sz w:val="16"/>
                <w:szCs w:val="16"/>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FB21" w14:textId="717BC317"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E7B1C">
              <w:rPr>
                <w:rFonts w:ascii="Arial" w:eastAsia="SimSun" w:hAnsi="Arial"/>
                <w:sz w:val="16"/>
                <w:szCs w:val="16"/>
                <w:lang w:eastAsia="zh-CN"/>
              </w:rPr>
              <w:t>18.2.0</w:t>
            </w:r>
          </w:p>
        </w:tc>
      </w:tr>
      <w:tr w:rsidR="008326EC" w:rsidRPr="006E6878" w14:paraId="37FBC272"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5D5606E4" w14:textId="218429AE"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534EEA" w14:textId="663FC7C8"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3F074B0A" w14:textId="67A1358E" w:rsidR="008326EC" w:rsidRPr="008326EC" w:rsidRDefault="008326EC" w:rsidP="008326EC">
            <w:pPr>
              <w:pStyle w:val="TAL"/>
              <w:rPr>
                <w:sz w:val="16"/>
                <w:szCs w:val="16"/>
              </w:rPr>
            </w:pPr>
            <w:r w:rsidRPr="008326EC">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84EB" w14:textId="695D12CC" w:rsidR="008326EC" w:rsidRPr="008326EC" w:rsidRDefault="008326EC" w:rsidP="008326EC">
            <w:pPr>
              <w:pStyle w:val="TAC"/>
              <w:rPr>
                <w:sz w:val="16"/>
                <w:szCs w:val="16"/>
              </w:rPr>
            </w:pPr>
            <w:r w:rsidRPr="008326EC">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5ED62" w14:textId="77777777" w:rsidR="008326EC" w:rsidRPr="008326EC" w:rsidRDefault="008326EC" w:rsidP="008326E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A36B" w14:textId="276B325E" w:rsidR="008326EC" w:rsidRPr="008326EC" w:rsidRDefault="008326EC" w:rsidP="008326EC">
            <w:pPr>
              <w:pStyle w:val="TAC"/>
              <w:rPr>
                <w:sz w:val="16"/>
                <w:szCs w:val="16"/>
              </w:rPr>
            </w:pPr>
            <w:r w:rsidRPr="008326EC">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569F90A" w14:textId="7EA476CD" w:rsidR="008326EC" w:rsidRPr="008326EC" w:rsidRDefault="008326EC" w:rsidP="008326EC">
            <w:pPr>
              <w:pStyle w:val="TAL"/>
              <w:rPr>
                <w:sz w:val="16"/>
                <w:szCs w:val="16"/>
              </w:rPr>
            </w:pPr>
            <w:r w:rsidRPr="008326EC">
              <w:rPr>
                <w:sz w:val="16"/>
                <w:szCs w:val="16"/>
              </w:rPr>
              <w:t>CR to clarify DC location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3E52D" w14:textId="33F8504D"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E7B1C">
              <w:rPr>
                <w:rFonts w:ascii="Arial" w:eastAsia="SimSun" w:hAnsi="Arial"/>
                <w:sz w:val="16"/>
                <w:szCs w:val="16"/>
                <w:lang w:eastAsia="zh-CN"/>
              </w:rPr>
              <w:t>18.2.0</w:t>
            </w:r>
          </w:p>
        </w:tc>
      </w:tr>
      <w:tr w:rsidR="008326EC" w:rsidRPr="006E6878" w14:paraId="321AB424"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505F53BF" w14:textId="37E0401D"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1CB966" w14:textId="31086710"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0D01774B" w14:textId="2E9075C2" w:rsidR="008326EC" w:rsidRPr="008326EC" w:rsidRDefault="008326EC" w:rsidP="008326EC">
            <w:pPr>
              <w:pStyle w:val="TAL"/>
              <w:rPr>
                <w:sz w:val="16"/>
                <w:szCs w:val="16"/>
              </w:rPr>
            </w:pPr>
            <w:r w:rsidRPr="008326EC">
              <w:rPr>
                <w:sz w:val="16"/>
                <w:szCs w:val="16"/>
              </w:rPr>
              <w:t>RP-231373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27D4" w14:textId="32A7089B" w:rsidR="008326EC" w:rsidRPr="008326EC" w:rsidRDefault="008326EC" w:rsidP="008326EC">
            <w:pPr>
              <w:pStyle w:val="TAC"/>
              <w:rPr>
                <w:sz w:val="16"/>
                <w:szCs w:val="16"/>
              </w:rPr>
            </w:pPr>
            <w:r w:rsidRPr="008326EC">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6B09B" w14:textId="77777777" w:rsidR="008326EC" w:rsidRPr="008326EC" w:rsidRDefault="008326EC" w:rsidP="008326E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1F3D1" w14:textId="56780335" w:rsidR="008326EC" w:rsidRPr="008326EC" w:rsidRDefault="008326EC" w:rsidP="008326EC">
            <w:pPr>
              <w:pStyle w:val="TAC"/>
              <w:rPr>
                <w:sz w:val="16"/>
                <w:szCs w:val="16"/>
              </w:rPr>
            </w:pPr>
            <w:r w:rsidRPr="008326E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FC353AC" w14:textId="066E9DDF" w:rsidR="008326EC" w:rsidRPr="008326EC" w:rsidRDefault="008326EC" w:rsidP="008326EC">
            <w:pPr>
              <w:pStyle w:val="TAL"/>
              <w:rPr>
                <w:sz w:val="16"/>
                <w:szCs w:val="16"/>
              </w:rPr>
            </w:pPr>
            <w:r w:rsidRPr="008326EC">
              <w:rPr>
                <w:sz w:val="16"/>
                <w:szCs w:val="16"/>
              </w:rPr>
              <w:t>big CR 38.101-2 new combinations Rel-18 NR Intra-band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B08B" w14:textId="582D790E" w:rsidR="008326EC" w:rsidRDefault="008326EC" w:rsidP="008326E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E7B1C">
              <w:rPr>
                <w:rFonts w:ascii="Arial" w:eastAsia="SimSun" w:hAnsi="Arial"/>
                <w:sz w:val="16"/>
                <w:szCs w:val="16"/>
                <w:lang w:eastAsia="zh-CN"/>
              </w:rPr>
              <w:t>18.2.0</w:t>
            </w:r>
          </w:p>
        </w:tc>
      </w:tr>
      <w:tr w:rsidR="00242660" w:rsidRPr="006E6878" w14:paraId="60814803"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4D508E6C" w14:textId="68893B81"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74A5AB" w14:textId="16384766"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64046231" w14:textId="45576D8B" w:rsidR="00242660" w:rsidRPr="00242660" w:rsidRDefault="00242660" w:rsidP="00242660">
            <w:pPr>
              <w:pStyle w:val="TAL"/>
              <w:rPr>
                <w:sz w:val="16"/>
                <w:szCs w:val="16"/>
              </w:rPr>
            </w:pPr>
            <w:r w:rsidRPr="00242660">
              <w:rPr>
                <w:sz w:val="16"/>
                <w:szCs w:val="16"/>
              </w:rPr>
              <w:t>RP-232520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E02C" w14:textId="020F4367" w:rsidR="00242660" w:rsidRPr="00242660" w:rsidRDefault="00242660" w:rsidP="00242660">
            <w:pPr>
              <w:pStyle w:val="TAC"/>
              <w:rPr>
                <w:sz w:val="16"/>
                <w:szCs w:val="16"/>
              </w:rPr>
            </w:pPr>
            <w:r w:rsidRPr="00242660">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FC0D0" w14:textId="77777777" w:rsidR="00242660" w:rsidRPr="00242660" w:rsidRDefault="00242660" w:rsidP="0024266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DAAE" w14:textId="1E998656" w:rsidR="00242660" w:rsidRPr="00242660" w:rsidRDefault="00242660" w:rsidP="00242660">
            <w:pPr>
              <w:pStyle w:val="TAC"/>
              <w:rPr>
                <w:sz w:val="16"/>
                <w:szCs w:val="16"/>
              </w:rPr>
            </w:pPr>
            <w:r w:rsidRPr="0024266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362D5C" w14:textId="757ADCCA" w:rsidR="00242660" w:rsidRPr="00242660" w:rsidRDefault="00242660" w:rsidP="00242660">
            <w:pPr>
              <w:pStyle w:val="TAL"/>
              <w:rPr>
                <w:sz w:val="16"/>
                <w:szCs w:val="16"/>
              </w:rPr>
            </w:pPr>
            <w:r w:rsidRPr="00242660">
              <w:rPr>
                <w:sz w:val="16"/>
                <w:szCs w:val="16"/>
              </w:rPr>
              <w:t>big CR 38.101-2 new combinations Rel-18 NR Intra-band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70ED8" w14:textId="07E80D6A" w:rsidR="00242660" w:rsidRPr="00EE7B1C"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242660" w:rsidRPr="006E6878" w14:paraId="214D3740"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2C77847C" w14:textId="74FC0F07"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224F2F" w14:textId="04D96C31"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3F447226" w14:textId="46124649" w:rsidR="00242660" w:rsidRPr="00242660" w:rsidRDefault="00242660" w:rsidP="00242660">
            <w:pPr>
              <w:pStyle w:val="TAL"/>
              <w:rPr>
                <w:sz w:val="16"/>
                <w:szCs w:val="16"/>
              </w:rPr>
            </w:pPr>
            <w:r w:rsidRPr="00242660">
              <w:rPr>
                <w:sz w:val="16"/>
                <w:szCs w:val="16"/>
              </w:rPr>
              <w:t>RP-232505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BFEDD" w14:textId="02C34267" w:rsidR="00242660" w:rsidRPr="00242660" w:rsidRDefault="00242660" w:rsidP="00242660">
            <w:pPr>
              <w:pStyle w:val="TAC"/>
              <w:rPr>
                <w:sz w:val="16"/>
                <w:szCs w:val="16"/>
              </w:rPr>
            </w:pPr>
            <w:r w:rsidRPr="00242660">
              <w:rPr>
                <w:sz w:val="16"/>
                <w:szCs w:val="16"/>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2B17" w14:textId="77777777" w:rsidR="00242660" w:rsidRPr="00242660" w:rsidRDefault="00242660" w:rsidP="0024266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B0425" w14:textId="17D71388" w:rsidR="00242660" w:rsidRPr="00242660" w:rsidRDefault="00242660" w:rsidP="00242660">
            <w:pPr>
              <w:pStyle w:val="TAC"/>
              <w:rPr>
                <w:sz w:val="16"/>
                <w:szCs w:val="16"/>
              </w:rPr>
            </w:pPr>
            <w:r w:rsidRPr="0024266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DAE3C5" w14:textId="057539D5" w:rsidR="00242660" w:rsidRPr="00242660" w:rsidRDefault="00242660" w:rsidP="00242660">
            <w:pPr>
              <w:pStyle w:val="TAL"/>
              <w:rPr>
                <w:sz w:val="16"/>
                <w:szCs w:val="16"/>
              </w:rPr>
            </w:pPr>
            <w:r w:rsidRPr="00242660">
              <w:rPr>
                <w:sz w:val="16"/>
                <w:szCs w:val="16"/>
              </w:rPr>
              <w:t>CR to TS 38.101-2 on correction of maximum input level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0DEB8" w14:textId="58C597B0"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C6BD4">
              <w:rPr>
                <w:rFonts w:ascii="Arial" w:eastAsia="SimSun" w:hAnsi="Arial"/>
                <w:sz w:val="16"/>
                <w:szCs w:val="16"/>
                <w:lang w:eastAsia="zh-CN"/>
              </w:rPr>
              <w:t>18.3.0</w:t>
            </w:r>
          </w:p>
        </w:tc>
      </w:tr>
      <w:tr w:rsidR="00242660" w:rsidRPr="006E6878" w14:paraId="2BCCB4AF"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0AF8C78B" w14:textId="241855F7"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0BDBE4" w14:textId="54A6A71E"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32FF7CBD" w14:textId="461F41B9" w:rsidR="00242660" w:rsidRPr="00242660" w:rsidRDefault="00242660" w:rsidP="00242660">
            <w:pPr>
              <w:pStyle w:val="TAL"/>
              <w:rPr>
                <w:sz w:val="16"/>
                <w:szCs w:val="16"/>
              </w:rPr>
            </w:pPr>
            <w:r w:rsidRPr="00242660">
              <w:rPr>
                <w:sz w:val="16"/>
                <w:szCs w:val="16"/>
              </w:rPr>
              <w:t>RP-232490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1405F" w14:textId="3114FF08" w:rsidR="00242660" w:rsidRPr="00242660" w:rsidRDefault="00242660" w:rsidP="00242660">
            <w:pPr>
              <w:pStyle w:val="TAC"/>
              <w:rPr>
                <w:sz w:val="16"/>
                <w:szCs w:val="16"/>
              </w:rPr>
            </w:pPr>
            <w:r w:rsidRPr="00242660">
              <w:rPr>
                <w:sz w:val="16"/>
                <w:szCs w:val="16"/>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F2A98" w14:textId="77777777" w:rsidR="00242660" w:rsidRPr="00242660" w:rsidRDefault="00242660" w:rsidP="0024266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1D7E5" w14:textId="0D88B059" w:rsidR="00242660" w:rsidRPr="00242660" w:rsidRDefault="00242660" w:rsidP="00242660">
            <w:pPr>
              <w:pStyle w:val="TAC"/>
              <w:rPr>
                <w:sz w:val="16"/>
                <w:szCs w:val="16"/>
              </w:rPr>
            </w:pPr>
            <w:r w:rsidRPr="0024266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043B63" w14:textId="7D384B02" w:rsidR="00242660" w:rsidRPr="00242660" w:rsidRDefault="00242660" w:rsidP="00242660">
            <w:pPr>
              <w:pStyle w:val="TAL"/>
              <w:rPr>
                <w:sz w:val="16"/>
                <w:szCs w:val="16"/>
              </w:rPr>
            </w:pPr>
            <w:r w:rsidRPr="00242660">
              <w:rPr>
                <w:sz w:val="16"/>
                <w:szCs w:val="16"/>
              </w:rPr>
              <w:t>[NR_ext_to_71GHz-Core] CR to TS38.101-2: Adding FR2-2 MPR table numbers to parameters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744F2" w14:textId="2F592350"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C6BD4">
              <w:rPr>
                <w:rFonts w:ascii="Arial" w:eastAsia="SimSun" w:hAnsi="Arial"/>
                <w:sz w:val="16"/>
                <w:szCs w:val="16"/>
                <w:lang w:eastAsia="zh-CN"/>
              </w:rPr>
              <w:t>18.3.0</w:t>
            </w:r>
          </w:p>
        </w:tc>
      </w:tr>
      <w:tr w:rsidR="00242660" w:rsidRPr="006E6878" w14:paraId="282D0FDD"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673C5CF6" w14:textId="18660131"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C73CD6" w14:textId="1C487FBB"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23758DB3" w14:textId="382942EE" w:rsidR="00242660" w:rsidRPr="00242660" w:rsidRDefault="00242660" w:rsidP="00242660">
            <w:pPr>
              <w:pStyle w:val="TAL"/>
              <w:rPr>
                <w:sz w:val="16"/>
                <w:szCs w:val="16"/>
              </w:rPr>
            </w:pPr>
            <w:r w:rsidRPr="00242660">
              <w:rPr>
                <w:sz w:val="16"/>
                <w:szCs w:val="16"/>
              </w:rPr>
              <w:t>RP-232490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9C917" w14:textId="4FE20306" w:rsidR="00242660" w:rsidRPr="00242660" w:rsidRDefault="00242660" w:rsidP="00242660">
            <w:pPr>
              <w:pStyle w:val="TAC"/>
              <w:rPr>
                <w:sz w:val="16"/>
                <w:szCs w:val="16"/>
              </w:rPr>
            </w:pPr>
            <w:r w:rsidRPr="00242660">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478FC" w14:textId="77777777" w:rsidR="00242660" w:rsidRPr="00242660" w:rsidRDefault="00242660" w:rsidP="0024266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1851" w14:textId="2C9ADBF7" w:rsidR="00242660" w:rsidRPr="00242660" w:rsidRDefault="00242660" w:rsidP="00242660">
            <w:pPr>
              <w:pStyle w:val="TAC"/>
              <w:rPr>
                <w:sz w:val="16"/>
                <w:szCs w:val="16"/>
              </w:rPr>
            </w:pPr>
            <w:r w:rsidRPr="0024266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3B9AD1" w14:textId="73A2997D" w:rsidR="00242660" w:rsidRPr="00242660" w:rsidRDefault="00242660" w:rsidP="00242660">
            <w:pPr>
              <w:pStyle w:val="TAL"/>
              <w:rPr>
                <w:sz w:val="16"/>
                <w:szCs w:val="16"/>
              </w:rPr>
            </w:pPr>
            <w:r w:rsidRPr="00242660">
              <w:rPr>
                <w:sz w:val="16"/>
                <w:szCs w:val="16"/>
              </w:rPr>
              <w:t>[NR_ext_to_71GHz-Core] Editorial modification CR for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1108" w14:textId="09AC8EE1"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C6BD4">
              <w:rPr>
                <w:rFonts w:ascii="Arial" w:eastAsia="SimSun" w:hAnsi="Arial"/>
                <w:sz w:val="16"/>
                <w:szCs w:val="16"/>
                <w:lang w:eastAsia="zh-CN"/>
              </w:rPr>
              <w:t>18.3.0</w:t>
            </w:r>
          </w:p>
        </w:tc>
      </w:tr>
      <w:tr w:rsidR="00242660" w:rsidRPr="006E6878" w14:paraId="08BF2C4F"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351D2075" w14:textId="2458F4FD"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972EE56" w14:textId="03BB4F67"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092E3E2D" w14:textId="21F96D71" w:rsidR="00242660" w:rsidRPr="00242660" w:rsidRDefault="00242660" w:rsidP="00242660">
            <w:pPr>
              <w:pStyle w:val="TAL"/>
              <w:rPr>
                <w:sz w:val="16"/>
                <w:szCs w:val="16"/>
              </w:rPr>
            </w:pPr>
            <w:r w:rsidRPr="00242660">
              <w:rPr>
                <w:sz w:val="16"/>
                <w:szCs w:val="16"/>
              </w:rPr>
              <w:t>RP-232515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3EB29" w14:textId="4BF563F4" w:rsidR="00242660" w:rsidRPr="00242660" w:rsidRDefault="00242660" w:rsidP="00242660">
            <w:pPr>
              <w:pStyle w:val="TAC"/>
              <w:rPr>
                <w:sz w:val="16"/>
                <w:szCs w:val="16"/>
              </w:rPr>
            </w:pPr>
            <w:r w:rsidRPr="00242660">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612E" w14:textId="77777777" w:rsidR="00242660" w:rsidRPr="00242660" w:rsidRDefault="00242660" w:rsidP="0024266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0106" w14:textId="20085D96" w:rsidR="00242660" w:rsidRPr="00242660" w:rsidRDefault="00242660" w:rsidP="00242660">
            <w:pPr>
              <w:pStyle w:val="TAC"/>
              <w:rPr>
                <w:sz w:val="16"/>
                <w:szCs w:val="16"/>
              </w:rPr>
            </w:pPr>
            <w:r w:rsidRPr="0024266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FB5F873" w14:textId="3FE743BA" w:rsidR="00242660" w:rsidRPr="00242660" w:rsidRDefault="00242660" w:rsidP="00242660">
            <w:pPr>
              <w:pStyle w:val="TAL"/>
              <w:rPr>
                <w:sz w:val="16"/>
                <w:szCs w:val="16"/>
              </w:rPr>
            </w:pPr>
            <w:r w:rsidRPr="00242660">
              <w:rPr>
                <w:sz w:val="16"/>
                <w:szCs w:val="16"/>
              </w:rPr>
              <w:t>CR for power class 6 intra-band CA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9599A" w14:textId="3BF206E9"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C6BD4">
              <w:rPr>
                <w:rFonts w:ascii="Arial" w:eastAsia="SimSun" w:hAnsi="Arial"/>
                <w:sz w:val="16"/>
                <w:szCs w:val="16"/>
                <w:lang w:eastAsia="zh-CN"/>
              </w:rPr>
              <w:t>18.3.0</w:t>
            </w:r>
          </w:p>
        </w:tc>
      </w:tr>
      <w:tr w:rsidR="00242660" w:rsidRPr="006E6878" w14:paraId="35B1E662"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2913917E" w14:textId="43E1CC74"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C14A7D" w14:textId="486D5428"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085394B3" w14:textId="78E85EBD" w:rsidR="00242660" w:rsidRPr="00242660" w:rsidRDefault="00242660" w:rsidP="00242660">
            <w:pPr>
              <w:pStyle w:val="TAL"/>
              <w:rPr>
                <w:sz w:val="16"/>
                <w:szCs w:val="16"/>
              </w:rPr>
            </w:pPr>
            <w:r w:rsidRPr="00242660">
              <w:rPr>
                <w:sz w:val="16"/>
                <w:szCs w:val="16"/>
              </w:rPr>
              <w:t>RP-232501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C511A" w14:textId="7BFB0414" w:rsidR="00242660" w:rsidRPr="00242660" w:rsidRDefault="00242660" w:rsidP="00242660">
            <w:pPr>
              <w:pStyle w:val="TAC"/>
              <w:rPr>
                <w:sz w:val="16"/>
                <w:szCs w:val="16"/>
              </w:rPr>
            </w:pPr>
            <w:r w:rsidRPr="00242660">
              <w:rPr>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FFD29" w14:textId="77777777" w:rsidR="00242660" w:rsidRPr="00242660" w:rsidRDefault="00242660" w:rsidP="0024266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FAF8A" w14:textId="67D86322" w:rsidR="00242660" w:rsidRPr="00242660" w:rsidRDefault="00242660" w:rsidP="00242660">
            <w:pPr>
              <w:pStyle w:val="TAC"/>
              <w:rPr>
                <w:sz w:val="16"/>
                <w:szCs w:val="16"/>
              </w:rPr>
            </w:pPr>
            <w:r w:rsidRPr="0024266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5E09F7" w14:textId="261DFF07" w:rsidR="00242660" w:rsidRPr="00242660" w:rsidRDefault="00242660" w:rsidP="00242660">
            <w:pPr>
              <w:pStyle w:val="TAL"/>
              <w:rPr>
                <w:sz w:val="16"/>
                <w:szCs w:val="16"/>
              </w:rPr>
            </w:pPr>
            <w:r w:rsidRPr="00242660">
              <w:rPr>
                <w:sz w:val="16"/>
                <w:szCs w:val="16"/>
              </w:rPr>
              <w:t>[NR_newRAT-Core] Correction of AMPR requirement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1CFD" w14:textId="4EFFE2D3"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C6BD4">
              <w:rPr>
                <w:rFonts w:ascii="Arial" w:eastAsia="SimSun" w:hAnsi="Arial"/>
                <w:sz w:val="16"/>
                <w:szCs w:val="16"/>
                <w:lang w:eastAsia="zh-CN"/>
              </w:rPr>
              <w:t>18.3.0</w:t>
            </w:r>
          </w:p>
        </w:tc>
      </w:tr>
      <w:tr w:rsidR="00242660" w:rsidRPr="006E6878" w14:paraId="2B658A44"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65739" w14:textId="25427074"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71D27A2" w14:textId="00E0D787"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44864A7E" w14:textId="05877EEF" w:rsidR="00242660" w:rsidRPr="00242660" w:rsidRDefault="00242660" w:rsidP="00242660">
            <w:pPr>
              <w:pStyle w:val="TAL"/>
              <w:rPr>
                <w:sz w:val="16"/>
                <w:szCs w:val="16"/>
              </w:rPr>
            </w:pPr>
            <w:r w:rsidRPr="00242660">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4990A" w14:textId="735FF088" w:rsidR="00242660" w:rsidRPr="00242660" w:rsidRDefault="00242660" w:rsidP="00242660">
            <w:pPr>
              <w:pStyle w:val="TAC"/>
              <w:rPr>
                <w:sz w:val="16"/>
                <w:szCs w:val="16"/>
              </w:rPr>
            </w:pPr>
            <w:r w:rsidRPr="00242660">
              <w:rPr>
                <w:sz w:val="16"/>
                <w:szCs w:val="16"/>
              </w:rPr>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0998" w14:textId="77777777" w:rsidR="00242660" w:rsidRPr="00242660" w:rsidRDefault="00242660" w:rsidP="0024266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CFAE4" w14:textId="429B81CD" w:rsidR="00242660" w:rsidRPr="00242660" w:rsidRDefault="00242660" w:rsidP="00242660">
            <w:pPr>
              <w:pStyle w:val="TAC"/>
              <w:rPr>
                <w:sz w:val="16"/>
                <w:szCs w:val="16"/>
              </w:rPr>
            </w:pPr>
            <w:r w:rsidRPr="0024266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01BB2C" w14:textId="67CD7BD1" w:rsidR="00242660" w:rsidRPr="00242660" w:rsidRDefault="00242660" w:rsidP="00242660">
            <w:pPr>
              <w:pStyle w:val="TAL"/>
              <w:rPr>
                <w:sz w:val="16"/>
                <w:szCs w:val="16"/>
              </w:rPr>
            </w:pPr>
            <w:r w:rsidRPr="00242660">
              <w:rPr>
                <w:sz w:val="16"/>
                <w:szCs w:val="16"/>
              </w:rPr>
              <w:t>[NR_cov_enh-Core] 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63F42" w14:textId="49AD8BBF"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C6BD4">
              <w:rPr>
                <w:rFonts w:ascii="Arial" w:eastAsia="SimSun" w:hAnsi="Arial"/>
                <w:sz w:val="16"/>
                <w:szCs w:val="16"/>
                <w:lang w:eastAsia="zh-CN"/>
              </w:rPr>
              <w:t>18.3.0</w:t>
            </w:r>
          </w:p>
        </w:tc>
      </w:tr>
      <w:tr w:rsidR="00242660" w:rsidRPr="006E6878" w14:paraId="1B8587A1"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71760A86" w14:textId="4CB91129"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7E9CE1" w14:textId="72D437CC"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0C555AA7" w14:textId="3A1D5D7B" w:rsidR="00242660" w:rsidRPr="00242660" w:rsidRDefault="00242660" w:rsidP="00242660">
            <w:pPr>
              <w:pStyle w:val="TAL"/>
              <w:rPr>
                <w:sz w:val="16"/>
                <w:szCs w:val="16"/>
              </w:rPr>
            </w:pPr>
            <w:r w:rsidRPr="00242660">
              <w:rPr>
                <w:sz w:val="16"/>
                <w:szCs w:val="16"/>
              </w:rPr>
              <w:t>RP-232515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37642" w14:textId="62CF5AA1" w:rsidR="00242660" w:rsidRPr="00242660" w:rsidRDefault="00242660" w:rsidP="00242660">
            <w:pPr>
              <w:pStyle w:val="TAC"/>
              <w:rPr>
                <w:sz w:val="16"/>
                <w:szCs w:val="16"/>
              </w:rPr>
            </w:pPr>
            <w:r w:rsidRPr="00242660">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A7A7" w14:textId="47D4C56E" w:rsidR="00242660" w:rsidRPr="00242660" w:rsidRDefault="00242660" w:rsidP="00242660">
            <w:pPr>
              <w:pStyle w:val="TAC"/>
              <w:rPr>
                <w:rFonts w:eastAsia="SimSun"/>
                <w:sz w:val="16"/>
                <w:szCs w:val="16"/>
                <w:lang w:eastAsia="en-GB"/>
              </w:rPr>
            </w:pPr>
            <w:r w:rsidRPr="002426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89E2A" w14:textId="48A6D8DD" w:rsidR="00242660" w:rsidRPr="00242660" w:rsidRDefault="00242660" w:rsidP="00242660">
            <w:pPr>
              <w:pStyle w:val="TAC"/>
              <w:rPr>
                <w:sz w:val="16"/>
                <w:szCs w:val="16"/>
              </w:rPr>
            </w:pPr>
            <w:r w:rsidRPr="0024266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5F88BB2" w14:textId="5113FDAE" w:rsidR="00242660" w:rsidRPr="00242660" w:rsidRDefault="00242660" w:rsidP="00242660">
            <w:pPr>
              <w:pStyle w:val="TAL"/>
              <w:rPr>
                <w:sz w:val="16"/>
                <w:szCs w:val="16"/>
              </w:rPr>
            </w:pPr>
            <w:r w:rsidRPr="00242660">
              <w:rPr>
                <w:sz w:val="16"/>
                <w:szCs w:val="16"/>
              </w:rPr>
              <w:t>Feature CR for RF requirements of FR2 HST multi-panel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40EB9" w14:textId="21D70916"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C6BD4">
              <w:rPr>
                <w:rFonts w:ascii="Arial" w:eastAsia="SimSun" w:hAnsi="Arial"/>
                <w:sz w:val="16"/>
                <w:szCs w:val="16"/>
                <w:lang w:eastAsia="zh-CN"/>
              </w:rPr>
              <w:t>18.3.0</w:t>
            </w:r>
          </w:p>
        </w:tc>
      </w:tr>
      <w:tr w:rsidR="00242660" w:rsidRPr="006E6878" w14:paraId="42B01257"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6CB0FCB5" w14:textId="526D739C"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DBA80F" w14:textId="4BF91418"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71CB2E79" w14:textId="13981C8A" w:rsidR="00242660" w:rsidRPr="00242660" w:rsidRDefault="00242660" w:rsidP="00242660">
            <w:pPr>
              <w:pStyle w:val="TAL"/>
              <w:rPr>
                <w:sz w:val="16"/>
                <w:szCs w:val="16"/>
              </w:rPr>
            </w:pPr>
            <w:r w:rsidRPr="00242660">
              <w:rPr>
                <w:sz w:val="16"/>
                <w:szCs w:val="16"/>
              </w:rPr>
              <w:t>RP-232501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2CECC" w14:textId="43DA7033" w:rsidR="00242660" w:rsidRPr="00242660" w:rsidRDefault="00242660" w:rsidP="00242660">
            <w:pPr>
              <w:pStyle w:val="TAC"/>
              <w:rPr>
                <w:sz w:val="16"/>
                <w:szCs w:val="16"/>
              </w:rPr>
            </w:pPr>
            <w:r w:rsidRPr="00242660">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1EE2" w14:textId="77777777" w:rsidR="00242660" w:rsidRPr="00242660" w:rsidRDefault="00242660" w:rsidP="0024266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579" w14:textId="2E0F2D2B" w:rsidR="00242660" w:rsidRPr="00242660" w:rsidRDefault="00242660" w:rsidP="00242660">
            <w:pPr>
              <w:pStyle w:val="TAC"/>
              <w:rPr>
                <w:sz w:val="16"/>
                <w:szCs w:val="16"/>
              </w:rPr>
            </w:pPr>
            <w:r w:rsidRPr="0024266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F026D6" w14:textId="06F7E69D" w:rsidR="00242660" w:rsidRPr="00242660" w:rsidRDefault="00242660" w:rsidP="00242660">
            <w:pPr>
              <w:pStyle w:val="TAL"/>
              <w:rPr>
                <w:sz w:val="16"/>
                <w:szCs w:val="16"/>
              </w:rPr>
            </w:pPr>
            <w:r w:rsidRPr="00242660">
              <w:rPr>
                <w:sz w:val="16"/>
                <w:szCs w:val="16"/>
              </w:rPr>
              <w:t>[NR_newRAT-Core] CR on 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EBE87" w14:textId="51845DA5"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C6BD4">
              <w:rPr>
                <w:rFonts w:ascii="Arial" w:eastAsia="SimSun" w:hAnsi="Arial"/>
                <w:sz w:val="16"/>
                <w:szCs w:val="16"/>
                <w:lang w:eastAsia="zh-CN"/>
              </w:rPr>
              <w:t>18.3.0</w:t>
            </w:r>
          </w:p>
        </w:tc>
      </w:tr>
      <w:tr w:rsidR="00242660" w:rsidRPr="006E6878" w14:paraId="73AFE669"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77BC7083" w14:textId="2D84B031"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3355AC9" w14:textId="5668089D"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00E89AFA" w14:textId="4D8BA057" w:rsidR="00242660" w:rsidRPr="00242660" w:rsidRDefault="00242660" w:rsidP="00242660">
            <w:pPr>
              <w:pStyle w:val="TAL"/>
              <w:rPr>
                <w:sz w:val="16"/>
                <w:szCs w:val="16"/>
              </w:rPr>
            </w:pPr>
            <w:r w:rsidRPr="00242660">
              <w:rPr>
                <w:sz w:val="16"/>
                <w:szCs w:val="16"/>
              </w:rPr>
              <w:t>RP-232487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E2702" w14:textId="17449FE4" w:rsidR="00242660" w:rsidRPr="00242660" w:rsidRDefault="00242660" w:rsidP="00242660">
            <w:pPr>
              <w:pStyle w:val="TAC"/>
              <w:rPr>
                <w:sz w:val="16"/>
                <w:szCs w:val="16"/>
              </w:rPr>
            </w:pPr>
            <w:r w:rsidRPr="00242660">
              <w:rPr>
                <w:sz w:val="16"/>
                <w:szCs w:val="16"/>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6ECA" w14:textId="77777777" w:rsidR="00242660" w:rsidRPr="00242660" w:rsidRDefault="00242660" w:rsidP="0024266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61287" w14:textId="3EB6BC6E" w:rsidR="00242660" w:rsidRPr="00242660" w:rsidRDefault="00242660" w:rsidP="00242660">
            <w:pPr>
              <w:pStyle w:val="TAC"/>
              <w:rPr>
                <w:sz w:val="16"/>
                <w:szCs w:val="16"/>
              </w:rPr>
            </w:pPr>
            <w:r w:rsidRPr="0024266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118208" w14:textId="6F56C5D0" w:rsidR="00242660" w:rsidRPr="00242660" w:rsidRDefault="00242660" w:rsidP="00242660">
            <w:pPr>
              <w:pStyle w:val="TAL"/>
              <w:rPr>
                <w:sz w:val="16"/>
                <w:szCs w:val="16"/>
              </w:rPr>
            </w:pPr>
            <w:r w:rsidRPr="00242660">
              <w:rPr>
                <w:sz w:val="16"/>
                <w:szCs w:val="16"/>
              </w:rPr>
              <w:t>CR for clarification on maxUplinkDutyCycle-FR2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6790" w14:textId="5E0955D0" w:rsidR="00242660" w:rsidRDefault="00242660" w:rsidP="0024266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C6BD4">
              <w:rPr>
                <w:rFonts w:ascii="Arial" w:eastAsia="SimSun" w:hAnsi="Arial"/>
                <w:sz w:val="16"/>
                <w:szCs w:val="16"/>
                <w:lang w:eastAsia="zh-CN"/>
              </w:rPr>
              <w:t>18.3.0</w:t>
            </w:r>
          </w:p>
        </w:tc>
      </w:tr>
    </w:tbl>
    <w:p w14:paraId="535435AB" w14:textId="77777777" w:rsidR="006E6878" w:rsidRPr="00C04A08" w:rsidRDefault="006E6878"/>
    <w:sectPr w:rsidR="006E6878" w:rsidRPr="00C04A08">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50F6F7" w14:textId="77777777" w:rsidR="00E12CFC" w:rsidRDefault="00E12CFC">
      <w:r>
        <w:separator/>
      </w:r>
    </w:p>
  </w:endnote>
  <w:endnote w:type="continuationSeparator" w:id="0">
    <w:p w14:paraId="67481EA9" w14:textId="77777777" w:rsidR="00E12CFC" w:rsidRDefault="00E12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22BC64" w14:textId="77777777" w:rsidR="00E12CFC" w:rsidRDefault="00E12CFC">
      <w:r>
        <w:separator/>
      </w:r>
    </w:p>
  </w:footnote>
  <w:footnote w:type="continuationSeparator" w:id="0">
    <w:p w14:paraId="559ABF9F" w14:textId="77777777" w:rsidR="00E12CFC" w:rsidRDefault="00E12C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0C57485E"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6442">
      <w:rPr>
        <w:rFonts w:ascii="Arial" w:hAnsi="Arial" w:cs="Arial"/>
        <w:b/>
        <w:noProof/>
        <w:sz w:val="18"/>
        <w:szCs w:val="18"/>
      </w:rPr>
      <w:t>Release 18</w:t>
    </w:r>
    <w:r>
      <w:rPr>
        <w:rFonts w:ascii="Arial" w:hAnsi="Arial" w:cs="Arial"/>
        <w:b/>
        <w:sz w:val="18"/>
        <w:szCs w:val="18"/>
      </w:rPr>
      <w:fldChar w:fldCharType="end"/>
    </w:r>
  </w:p>
  <w:p w14:paraId="3FC0D890" w14:textId="46D853A0"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6442">
      <w:rPr>
        <w:rFonts w:ascii="Arial" w:hAnsi="Arial" w:cs="Arial"/>
        <w:b/>
        <w:noProof/>
        <w:sz w:val="18"/>
        <w:szCs w:val="18"/>
      </w:rPr>
      <w:t>3GPP TS 38.101-2 V18.3.0 (2023-09)</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2522DC8E"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52BD">
      <w:rPr>
        <w:rFonts w:ascii="Arial" w:hAnsi="Arial" w:cs="Arial"/>
        <w:b/>
        <w:noProof/>
        <w:sz w:val="18"/>
        <w:szCs w:val="18"/>
      </w:rPr>
      <w:t>3GPP TS 38.101-2 V18.23.0 (2023-0609)</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0B517888"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52BD">
      <w:rPr>
        <w:rFonts w:ascii="Arial" w:hAnsi="Arial" w:cs="Arial"/>
        <w:b/>
        <w:noProof/>
        <w:sz w:val="18"/>
        <w:szCs w:val="18"/>
      </w:rPr>
      <w:t>Release 18</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23A26F3"/>
    <w:multiLevelType w:val="hybridMultilevel"/>
    <w:tmpl w:val="CFE2BDC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8"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3A127C"/>
    <w:multiLevelType w:val="hybridMultilevel"/>
    <w:tmpl w:val="88082B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2FBC69E2"/>
    <w:multiLevelType w:val="hybridMultilevel"/>
    <w:tmpl w:val="ADE8351C"/>
    <w:lvl w:ilvl="0" w:tplc="62E68A8C">
      <w:numFmt w:val="bullet"/>
      <w:lvlText w:val="-"/>
      <w:lvlJc w:val="left"/>
      <w:pPr>
        <w:ind w:left="520" w:hanging="420"/>
      </w:pPr>
      <w:rPr>
        <w:rFonts w:ascii="Times New Roman" w:eastAsia="Yu Mincho"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74D0BDD"/>
    <w:multiLevelType w:val="multilevel"/>
    <w:tmpl w:val="474D0BDD"/>
    <w:lvl w:ilvl="0">
      <w:start w:val="1"/>
      <w:numFmt w:val="bullet"/>
      <w:lvlText w:val=""/>
      <w:lvlJc w:val="left"/>
      <w:pPr>
        <w:ind w:left="520" w:hanging="420"/>
      </w:pPr>
      <w:rPr>
        <w:rFonts w:ascii="Wingdings" w:hAnsi="Wingdings"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2"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4D3D64FF"/>
    <w:multiLevelType w:val="hybridMultilevel"/>
    <w:tmpl w:val="C51406B6"/>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56D578ED"/>
    <w:multiLevelType w:val="hybridMultilevel"/>
    <w:tmpl w:val="D452F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16145B"/>
    <w:multiLevelType w:val="multilevel"/>
    <w:tmpl w:val="5816145B"/>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5B9945E5"/>
    <w:multiLevelType w:val="multilevel"/>
    <w:tmpl w:val="5B9945E5"/>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2DE2316"/>
    <w:multiLevelType w:val="hybridMultilevel"/>
    <w:tmpl w:val="A2B0E52E"/>
    <w:lvl w:ilvl="0" w:tplc="E3D6253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8582390"/>
    <w:multiLevelType w:val="multilevel"/>
    <w:tmpl w:val="78582390"/>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10"/>
  </w:num>
  <w:num w:numId="2" w16cid:durableId="711883189">
    <w:abstractNumId w:val="37"/>
  </w:num>
  <w:num w:numId="3" w16cid:durableId="2050102980">
    <w:abstractNumId w:val="5"/>
  </w:num>
  <w:num w:numId="4" w16cid:durableId="1839537399">
    <w:abstractNumId w:val="25"/>
  </w:num>
  <w:num w:numId="5" w16cid:durableId="1283878415">
    <w:abstractNumId w:val="16"/>
  </w:num>
  <w:num w:numId="6" w16cid:durableId="990017727">
    <w:abstractNumId w:val="35"/>
  </w:num>
  <w:num w:numId="7" w16cid:durableId="1725836794">
    <w:abstractNumId w:val="38"/>
  </w:num>
  <w:num w:numId="8" w16cid:durableId="2147356464">
    <w:abstractNumId w:val="40"/>
  </w:num>
  <w:num w:numId="9" w16cid:durableId="211842702">
    <w:abstractNumId w:val="12"/>
  </w:num>
  <w:num w:numId="10" w16cid:durableId="1554123439">
    <w:abstractNumId w:val="6"/>
  </w:num>
  <w:num w:numId="11" w16cid:durableId="775367110">
    <w:abstractNumId w:val="17"/>
  </w:num>
  <w:num w:numId="12" w16cid:durableId="844131199">
    <w:abstractNumId w:val="19"/>
  </w:num>
  <w:num w:numId="13" w16cid:durableId="853492234">
    <w:abstractNumId w:val="14"/>
  </w:num>
  <w:num w:numId="14" w16cid:durableId="1911957655">
    <w:abstractNumId w:val="32"/>
  </w:num>
  <w:num w:numId="15" w16cid:durableId="1362168936">
    <w:abstractNumId w:val="0"/>
  </w:num>
  <w:num w:numId="16" w16cid:durableId="1298993795">
    <w:abstractNumId w:val="34"/>
  </w:num>
  <w:num w:numId="17" w16cid:durableId="1585335962">
    <w:abstractNumId w:val="22"/>
  </w:num>
  <w:num w:numId="18" w16cid:durableId="616184266">
    <w:abstractNumId w:val="2"/>
  </w:num>
  <w:num w:numId="19" w16cid:durableId="1915430502">
    <w:abstractNumId w:val="39"/>
  </w:num>
  <w:num w:numId="20" w16cid:durableId="1040743719">
    <w:abstractNumId w:val="8"/>
  </w:num>
  <w:num w:numId="21" w16cid:durableId="1520894086">
    <w:abstractNumId w:val="4"/>
  </w:num>
  <w:num w:numId="22" w16cid:durableId="1789621118">
    <w:abstractNumId w:val="24"/>
  </w:num>
  <w:num w:numId="23" w16cid:durableId="1677269642">
    <w:abstractNumId w:val="9"/>
  </w:num>
  <w:num w:numId="24" w16cid:durableId="1242911546">
    <w:abstractNumId w:val="15"/>
  </w:num>
  <w:num w:numId="25" w16cid:durableId="179634276">
    <w:abstractNumId w:val="18"/>
  </w:num>
  <w:num w:numId="26" w16cid:durableId="760760263">
    <w:abstractNumId w:val="7"/>
  </w:num>
  <w:num w:numId="27" w16cid:durableId="1647104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62984911">
    <w:abstractNumId w:val="33"/>
  </w:num>
  <w:num w:numId="29" w16cid:durableId="453059437">
    <w:abstractNumId w:val="26"/>
  </w:num>
  <w:num w:numId="30" w16cid:durableId="859510803">
    <w:abstractNumId w:val="20"/>
  </w:num>
  <w:num w:numId="31" w16cid:durableId="1323309889">
    <w:abstractNumId w:val="27"/>
  </w:num>
  <w:num w:numId="32" w16cid:durableId="1371802225">
    <w:abstractNumId w:val="3"/>
  </w:num>
  <w:num w:numId="33" w16cid:durableId="113985901">
    <w:abstractNumId w:val="20"/>
    <w:lvlOverride w:ilvl="0">
      <w:startOverride w:val="1"/>
    </w:lvlOverride>
  </w:num>
  <w:num w:numId="34" w16cid:durableId="2106732549">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51452512">
    <w:abstractNumId w:val="11"/>
  </w:num>
  <w:num w:numId="36" w16cid:durableId="528565153">
    <w:abstractNumId w:val="13"/>
  </w:num>
  <w:num w:numId="37" w16cid:durableId="807867144">
    <w:abstractNumId w:val="31"/>
  </w:num>
  <w:num w:numId="38" w16cid:durableId="1413700139">
    <w:abstractNumId w:val="21"/>
  </w:num>
  <w:num w:numId="39" w16cid:durableId="1802336685">
    <w:abstractNumId w:val="30"/>
  </w:num>
  <w:num w:numId="40" w16cid:durableId="989595413">
    <w:abstractNumId w:val="29"/>
  </w:num>
  <w:num w:numId="41" w16cid:durableId="1837258262">
    <w:abstractNumId w:val="36"/>
  </w:num>
  <w:num w:numId="42" w16cid:durableId="1343706010">
    <w:abstractNumId w:val="28"/>
  </w:num>
  <w:num w:numId="43" w16cid:durableId="1897161514">
    <w:abstractNumId w:val="1"/>
  </w:num>
  <w:num w:numId="44" w16cid:durableId="1076047536">
    <w:abstractNumId w:val="27"/>
    <w:lvlOverride w:ilvl="0">
      <w:startOverride w:val="1"/>
    </w:lvlOverride>
  </w:num>
  <w:num w:numId="45" w16cid:durableId="218396512">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2DC8"/>
    <w:rsid w:val="00014677"/>
    <w:rsid w:val="00016FED"/>
    <w:rsid w:val="000239D9"/>
    <w:rsid w:val="00024EFD"/>
    <w:rsid w:val="00033397"/>
    <w:rsid w:val="00033886"/>
    <w:rsid w:val="00033C26"/>
    <w:rsid w:val="00036373"/>
    <w:rsid w:val="0003659B"/>
    <w:rsid w:val="0003663D"/>
    <w:rsid w:val="00040095"/>
    <w:rsid w:val="0004358E"/>
    <w:rsid w:val="00045BD4"/>
    <w:rsid w:val="00045EC0"/>
    <w:rsid w:val="00051834"/>
    <w:rsid w:val="000527C2"/>
    <w:rsid w:val="00054A22"/>
    <w:rsid w:val="00062023"/>
    <w:rsid w:val="000655A6"/>
    <w:rsid w:val="00066261"/>
    <w:rsid w:val="0007123C"/>
    <w:rsid w:val="000737DE"/>
    <w:rsid w:val="00074700"/>
    <w:rsid w:val="00076CD5"/>
    <w:rsid w:val="00080512"/>
    <w:rsid w:val="000826FB"/>
    <w:rsid w:val="00092713"/>
    <w:rsid w:val="00097B1E"/>
    <w:rsid w:val="000A06C7"/>
    <w:rsid w:val="000A1FAD"/>
    <w:rsid w:val="000A2332"/>
    <w:rsid w:val="000A6E07"/>
    <w:rsid w:val="000C1B09"/>
    <w:rsid w:val="000C47C3"/>
    <w:rsid w:val="000C492D"/>
    <w:rsid w:val="000D2ACB"/>
    <w:rsid w:val="000D4530"/>
    <w:rsid w:val="000D58AB"/>
    <w:rsid w:val="000D69A8"/>
    <w:rsid w:val="000D6D5D"/>
    <w:rsid w:val="000F2FDA"/>
    <w:rsid w:val="000F40B6"/>
    <w:rsid w:val="00104E5E"/>
    <w:rsid w:val="001065F4"/>
    <w:rsid w:val="001173DE"/>
    <w:rsid w:val="00117E1C"/>
    <w:rsid w:val="001270F5"/>
    <w:rsid w:val="00127135"/>
    <w:rsid w:val="0013282A"/>
    <w:rsid w:val="00133525"/>
    <w:rsid w:val="001349C7"/>
    <w:rsid w:val="0014412D"/>
    <w:rsid w:val="00144B36"/>
    <w:rsid w:val="00156662"/>
    <w:rsid w:val="0015705B"/>
    <w:rsid w:val="00164F30"/>
    <w:rsid w:val="00167752"/>
    <w:rsid w:val="00170781"/>
    <w:rsid w:val="001707E1"/>
    <w:rsid w:val="00173047"/>
    <w:rsid w:val="001854BA"/>
    <w:rsid w:val="00191E6F"/>
    <w:rsid w:val="00193BB5"/>
    <w:rsid w:val="001970C4"/>
    <w:rsid w:val="001A2F73"/>
    <w:rsid w:val="001A4C42"/>
    <w:rsid w:val="001A5F7C"/>
    <w:rsid w:val="001A685B"/>
    <w:rsid w:val="001A6C2F"/>
    <w:rsid w:val="001A7420"/>
    <w:rsid w:val="001B26FA"/>
    <w:rsid w:val="001B6637"/>
    <w:rsid w:val="001C1D7F"/>
    <w:rsid w:val="001C21C3"/>
    <w:rsid w:val="001C3A88"/>
    <w:rsid w:val="001C457E"/>
    <w:rsid w:val="001D02C2"/>
    <w:rsid w:val="001D51B1"/>
    <w:rsid w:val="001D6412"/>
    <w:rsid w:val="001E07A3"/>
    <w:rsid w:val="001E436F"/>
    <w:rsid w:val="001F0C1D"/>
    <w:rsid w:val="001F1132"/>
    <w:rsid w:val="001F168B"/>
    <w:rsid w:val="001F4C30"/>
    <w:rsid w:val="001F74CA"/>
    <w:rsid w:val="00202D79"/>
    <w:rsid w:val="002057C3"/>
    <w:rsid w:val="0021069B"/>
    <w:rsid w:val="00211AB7"/>
    <w:rsid w:val="00222C1C"/>
    <w:rsid w:val="0022394D"/>
    <w:rsid w:val="0023359D"/>
    <w:rsid w:val="002347A2"/>
    <w:rsid w:val="0024180C"/>
    <w:rsid w:val="00242660"/>
    <w:rsid w:val="00252C58"/>
    <w:rsid w:val="00252DDC"/>
    <w:rsid w:val="00254689"/>
    <w:rsid w:val="00254D08"/>
    <w:rsid w:val="00257A7F"/>
    <w:rsid w:val="00262A03"/>
    <w:rsid w:val="00262ECC"/>
    <w:rsid w:val="00263719"/>
    <w:rsid w:val="00263ABD"/>
    <w:rsid w:val="002675F0"/>
    <w:rsid w:val="00270EF9"/>
    <w:rsid w:val="00271FA7"/>
    <w:rsid w:val="0028044C"/>
    <w:rsid w:val="00287BDE"/>
    <w:rsid w:val="00290434"/>
    <w:rsid w:val="002915DA"/>
    <w:rsid w:val="00295A0B"/>
    <w:rsid w:val="002A0090"/>
    <w:rsid w:val="002A181C"/>
    <w:rsid w:val="002A49FF"/>
    <w:rsid w:val="002A58B2"/>
    <w:rsid w:val="002B0366"/>
    <w:rsid w:val="002B250F"/>
    <w:rsid w:val="002B27BF"/>
    <w:rsid w:val="002B27D0"/>
    <w:rsid w:val="002B5595"/>
    <w:rsid w:val="002B6339"/>
    <w:rsid w:val="002C1353"/>
    <w:rsid w:val="002C3811"/>
    <w:rsid w:val="002D3224"/>
    <w:rsid w:val="002D5B04"/>
    <w:rsid w:val="002D7707"/>
    <w:rsid w:val="002E00EE"/>
    <w:rsid w:val="002E425E"/>
    <w:rsid w:val="002E48A1"/>
    <w:rsid w:val="002E5AD2"/>
    <w:rsid w:val="002E5EAD"/>
    <w:rsid w:val="002F644F"/>
    <w:rsid w:val="002F6CD3"/>
    <w:rsid w:val="00301A84"/>
    <w:rsid w:val="00301D62"/>
    <w:rsid w:val="003023B4"/>
    <w:rsid w:val="00303D7E"/>
    <w:rsid w:val="00312394"/>
    <w:rsid w:val="00313572"/>
    <w:rsid w:val="00315F4B"/>
    <w:rsid w:val="003172DC"/>
    <w:rsid w:val="0032313C"/>
    <w:rsid w:val="00324C01"/>
    <w:rsid w:val="003252BF"/>
    <w:rsid w:val="00327FC0"/>
    <w:rsid w:val="003316FF"/>
    <w:rsid w:val="00337C4B"/>
    <w:rsid w:val="003503E6"/>
    <w:rsid w:val="0035462D"/>
    <w:rsid w:val="00360483"/>
    <w:rsid w:val="00362078"/>
    <w:rsid w:val="00362BB7"/>
    <w:rsid w:val="003729B5"/>
    <w:rsid w:val="00372B3C"/>
    <w:rsid w:val="003765B8"/>
    <w:rsid w:val="00380DE3"/>
    <w:rsid w:val="00381373"/>
    <w:rsid w:val="0038548F"/>
    <w:rsid w:val="003863E1"/>
    <w:rsid w:val="00387A45"/>
    <w:rsid w:val="00392D8F"/>
    <w:rsid w:val="00393343"/>
    <w:rsid w:val="003A2833"/>
    <w:rsid w:val="003A2BEE"/>
    <w:rsid w:val="003A36CA"/>
    <w:rsid w:val="003A3BE5"/>
    <w:rsid w:val="003B30D6"/>
    <w:rsid w:val="003B36F0"/>
    <w:rsid w:val="003B6632"/>
    <w:rsid w:val="003C102B"/>
    <w:rsid w:val="003C162F"/>
    <w:rsid w:val="003C3971"/>
    <w:rsid w:val="003C4999"/>
    <w:rsid w:val="003C6ED8"/>
    <w:rsid w:val="003C78FE"/>
    <w:rsid w:val="003D2C29"/>
    <w:rsid w:val="003D4DF4"/>
    <w:rsid w:val="003D79C0"/>
    <w:rsid w:val="003E514A"/>
    <w:rsid w:val="003F58E1"/>
    <w:rsid w:val="003F5F4C"/>
    <w:rsid w:val="0041154B"/>
    <w:rsid w:val="00416C96"/>
    <w:rsid w:val="00423334"/>
    <w:rsid w:val="004251BD"/>
    <w:rsid w:val="004345EC"/>
    <w:rsid w:val="00437B9E"/>
    <w:rsid w:val="004441D3"/>
    <w:rsid w:val="004454ED"/>
    <w:rsid w:val="004464DF"/>
    <w:rsid w:val="00455031"/>
    <w:rsid w:val="004554FF"/>
    <w:rsid w:val="00461750"/>
    <w:rsid w:val="004623C1"/>
    <w:rsid w:val="00465515"/>
    <w:rsid w:val="004702F6"/>
    <w:rsid w:val="004802E6"/>
    <w:rsid w:val="00491C16"/>
    <w:rsid w:val="00493346"/>
    <w:rsid w:val="004944B0"/>
    <w:rsid w:val="00495E9A"/>
    <w:rsid w:val="004963EA"/>
    <w:rsid w:val="004A5E27"/>
    <w:rsid w:val="004A7ACE"/>
    <w:rsid w:val="004B4F98"/>
    <w:rsid w:val="004B6F19"/>
    <w:rsid w:val="004B736A"/>
    <w:rsid w:val="004D3578"/>
    <w:rsid w:val="004D383A"/>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20437"/>
    <w:rsid w:val="005259D7"/>
    <w:rsid w:val="00526061"/>
    <w:rsid w:val="0053388B"/>
    <w:rsid w:val="00535773"/>
    <w:rsid w:val="0054013D"/>
    <w:rsid w:val="005402FC"/>
    <w:rsid w:val="00541EB4"/>
    <w:rsid w:val="00543E6C"/>
    <w:rsid w:val="00552B32"/>
    <w:rsid w:val="00554860"/>
    <w:rsid w:val="00555143"/>
    <w:rsid w:val="00565087"/>
    <w:rsid w:val="005653F4"/>
    <w:rsid w:val="005705E2"/>
    <w:rsid w:val="00576A2E"/>
    <w:rsid w:val="00581A3A"/>
    <w:rsid w:val="005925D4"/>
    <w:rsid w:val="00593C10"/>
    <w:rsid w:val="00597B11"/>
    <w:rsid w:val="00597CE5"/>
    <w:rsid w:val="005A1A4A"/>
    <w:rsid w:val="005A3974"/>
    <w:rsid w:val="005A3AC3"/>
    <w:rsid w:val="005B06FE"/>
    <w:rsid w:val="005B169D"/>
    <w:rsid w:val="005B3887"/>
    <w:rsid w:val="005B5532"/>
    <w:rsid w:val="005C3A36"/>
    <w:rsid w:val="005C3EAF"/>
    <w:rsid w:val="005D2E01"/>
    <w:rsid w:val="005D4204"/>
    <w:rsid w:val="005D5C45"/>
    <w:rsid w:val="005D7526"/>
    <w:rsid w:val="005E4BB2"/>
    <w:rsid w:val="005F09D1"/>
    <w:rsid w:val="005F4EB3"/>
    <w:rsid w:val="005F6FD9"/>
    <w:rsid w:val="0060192B"/>
    <w:rsid w:val="00602AEA"/>
    <w:rsid w:val="00607D1E"/>
    <w:rsid w:val="006117E3"/>
    <w:rsid w:val="00614537"/>
    <w:rsid w:val="006146F3"/>
    <w:rsid w:val="00614902"/>
    <w:rsid w:val="00614FDF"/>
    <w:rsid w:val="00615895"/>
    <w:rsid w:val="00617ABA"/>
    <w:rsid w:val="00617E3D"/>
    <w:rsid w:val="00623302"/>
    <w:rsid w:val="00627357"/>
    <w:rsid w:val="00631216"/>
    <w:rsid w:val="0063543D"/>
    <w:rsid w:val="006373E1"/>
    <w:rsid w:val="00641458"/>
    <w:rsid w:val="006418F3"/>
    <w:rsid w:val="0064613A"/>
    <w:rsid w:val="0064708B"/>
    <w:rsid w:val="00647114"/>
    <w:rsid w:val="0065509A"/>
    <w:rsid w:val="0066057B"/>
    <w:rsid w:val="006609DE"/>
    <w:rsid w:val="00663EB1"/>
    <w:rsid w:val="00666E01"/>
    <w:rsid w:val="006700B6"/>
    <w:rsid w:val="00670B64"/>
    <w:rsid w:val="0067506E"/>
    <w:rsid w:val="00682580"/>
    <w:rsid w:val="006828B7"/>
    <w:rsid w:val="00686995"/>
    <w:rsid w:val="00687FAF"/>
    <w:rsid w:val="00693565"/>
    <w:rsid w:val="00697445"/>
    <w:rsid w:val="006A323F"/>
    <w:rsid w:val="006A6780"/>
    <w:rsid w:val="006A77C2"/>
    <w:rsid w:val="006B297A"/>
    <w:rsid w:val="006B30D0"/>
    <w:rsid w:val="006B73FF"/>
    <w:rsid w:val="006C0751"/>
    <w:rsid w:val="006C1687"/>
    <w:rsid w:val="006C3D95"/>
    <w:rsid w:val="006C7A19"/>
    <w:rsid w:val="006C7EF0"/>
    <w:rsid w:val="006D43F2"/>
    <w:rsid w:val="006D5031"/>
    <w:rsid w:val="006E5921"/>
    <w:rsid w:val="006E5C86"/>
    <w:rsid w:val="006E6878"/>
    <w:rsid w:val="006F2C1B"/>
    <w:rsid w:val="006F6AA8"/>
    <w:rsid w:val="00701116"/>
    <w:rsid w:val="00711A10"/>
    <w:rsid w:val="00711C8A"/>
    <w:rsid w:val="00713C44"/>
    <w:rsid w:val="0072144E"/>
    <w:rsid w:val="00722C42"/>
    <w:rsid w:val="00722D36"/>
    <w:rsid w:val="0072525D"/>
    <w:rsid w:val="007274DE"/>
    <w:rsid w:val="00734A5B"/>
    <w:rsid w:val="0074026F"/>
    <w:rsid w:val="007429F6"/>
    <w:rsid w:val="00744E76"/>
    <w:rsid w:val="007462A1"/>
    <w:rsid w:val="00747BD9"/>
    <w:rsid w:val="00755366"/>
    <w:rsid w:val="00761C0F"/>
    <w:rsid w:val="00764D42"/>
    <w:rsid w:val="00766098"/>
    <w:rsid w:val="00771998"/>
    <w:rsid w:val="00773C26"/>
    <w:rsid w:val="00774DA4"/>
    <w:rsid w:val="00781F0F"/>
    <w:rsid w:val="007843F3"/>
    <w:rsid w:val="0079347C"/>
    <w:rsid w:val="0079426C"/>
    <w:rsid w:val="00795D76"/>
    <w:rsid w:val="007A6143"/>
    <w:rsid w:val="007B1E18"/>
    <w:rsid w:val="007B600E"/>
    <w:rsid w:val="007B6315"/>
    <w:rsid w:val="007B646A"/>
    <w:rsid w:val="007D15AE"/>
    <w:rsid w:val="007D4FB1"/>
    <w:rsid w:val="007E1683"/>
    <w:rsid w:val="007E60F5"/>
    <w:rsid w:val="007E7826"/>
    <w:rsid w:val="007F0F4A"/>
    <w:rsid w:val="007F0F4B"/>
    <w:rsid w:val="007F170A"/>
    <w:rsid w:val="007F26E0"/>
    <w:rsid w:val="007F37D2"/>
    <w:rsid w:val="008028A4"/>
    <w:rsid w:val="00805C72"/>
    <w:rsid w:val="00806AC4"/>
    <w:rsid w:val="00814315"/>
    <w:rsid w:val="00822565"/>
    <w:rsid w:val="00823208"/>
    <w:rsid w:val="00825E3E"/>
    <w:rsid w:val="00830747"/>
    <w:rsid w:val="008326EC"/>
    <w:rsid w:val="00834290"/>
    <w:rsid w:val="00842EF7"/>
    <w:rsid w:val="00847A96"/>
    <w:rsid w:val="00850A55"/>
    <w:rsid w:val="00850D6D"/>
    <w:rsid w:val="00862597"/>
    <w:rsid w:val="00863EDA"/>
    <w:rsid w:val="0086605C"/>
    <w:rsid w:val="00867F18"/>
    <w:rsid w:val="008750D6"/>
    <w:rsid w:val="008768CA"/>
    <w:rsid w:val="00877CB1"/>
    <w:rsid w:val="00881C00"/>
    <w:rsid w:val="00890D2D"/>
    <w:rsid w:val="0089154D"/>
    <w:rsid w:val="00897795"/>
    <w:rsid w:val="00897889"/>
    <w:rsid w:val="008A771A"/>
    <w:rsid w:val="008B3FBF"/>
    <w:rsid w:val="008B5769"/>
    <w:rsid w:val="008B7184"/>
    <w:rsid w:val="008C1BF1"/>
    <w:rsid w:val="008C2F46"/>
    <w:rsid w:val="008C384C"/>
    <w:rsid w:val="008C3A4F"/>
    <w:rsid w:val="008C49F6"/>
    <w:rsid w:val="008C68B8"/>
    <w:rsid w:val="008C6F92"/>
    <w:rsid w:val="008C73A0"/>
    <w:rsid w:val="008D2BA9"/>
    <w:rsid w:val="008D406B"/>
    <w:rsid w:val="008E30D4"/>
    <w:rsid w:val="008E3EF6"/>
    <w:rsid w:val="008E7DC4"/>
    <w:rsid w:val="008F641A"/>
    <w:rsid w:val="008F768F"/>
    <w:rsid w:val="0090271F"/>
    <w:rsid w:val="00902E23"/>
    <w:rsid w:val="009114D7"/>
    <w:rsid w:val="00911FD5"/>
    <w:rsid w:val="00912E81"/>
    <w:rsid w:val="0091348E"/>
    <w:rsid w:val="009157C5"/>
    <w:rsid w:val="00917CCB"/>
    <w:rsid w:val="009325E7"/>
    <w:rsid w:val="00933C8A"/>
    <w:rsid w:val="009348DE"/>
    <w:rsid w:val="00937F6D"/>
    <w:rsid w:val="00942EC2"/>
    <w:rsid w:val="009436E5"/>
    <w:rsid w:val="00945036"/>
    <w:rsid w:val="00951676"/>
    <w:rsid w:val="00952A85"/>
    <w:rsid w:val="00952DE1"/>
    <w:rsid w:val="00954F8A"/>
    <w:rsid w:val="00955741"/>
    <w:rsid w:val="00957C24"/>
    <w:rsid w:val="00974F07"/>
    <w:rsid w:val="00986745"/>
    <w:rsid w:val="00990156"/>
    <w:rsid w:val="00992486"/>
    <w:rsid w:val="00992ADF"/>
    <w:rsid w:val="00993B78"/>
    <w:rsid w:val="009A0A58"/>
    <w:rsid w:val="009A34CE"/>
    <w:rsid w:val="009A71CB"/>
    <w:rsid w:val="009B027E"/>
    <w:rsid w:val="009B15B5"/>
    <w:rsid w:val="009B6239"/>
    <w:rsid w:val="009C676B"/>
    <w:rsid w:val="009D142D"/>
    <w:rsid w:val="009D1A65"/>
    <w:rsid w:val="009D2126"/>
    <w:rsid w:val="009F37B7"/>
    <w:rsid w:val="00A00793"/>
    <w:rsid w:val="00A01AE2"/>
    <w:rsid w:val="00A04A7F"/>
    <w:rsid w:val="00A052B8"/>
    <w:rsid w:val="00A064FE"/>
    <w:rsid w:val="00A10F02"/>
    <w:rsid w:val="00A13AAD"/>
    <w:rsid w:val="00A164B4"/>
    <w:rsid w:val="00A17CB4"/>
    <w:rsid w:val="00A20079"/>
    <w:rsid w:val="00A2092E"/>
    <w:rsid w:val="00A26956"/>
    <w:rsid w:val="00A27486"/>
    <w:rsid w:val="00A30EE0"/>
    <w:rsid w:val="00A367E3"/>
    <w:rsid w:val="00A3696F"/>
    <w:rsid w:val="00A373B6"/>
    <w:rsid w:val="00A42BF4"/>
    <w:rsid w:val="00A43890"/>
    <w:rsid w:val="00A44D1E"/>
    <w:rsid w:val="00A53724"/>
    <w:rsid w:val="00A53B20"/>
    <w:rsid w:val="00A56066"/>
    <w:rsid w:val="00A57BC6"/>
    <w:rsid w:val="00A65F38"/>
    <w:rsid w:val="00A73129"/>
    <w:rsid w:val="00A76C62"/>
    <w:rsid w:val="00A82346"/>
    <w:rsid w:val="00A91134"/>
    <w:rsid w:val="00A911F2"/>
    <w:rsid w:val="00A92BA1"/>
    <w:rsid w:val="00AA2CCA"/>
    <w:rsid w:val="00AA6A15"/>
    <w:rsid w:val="00AB69F3"/>
    <w:rsid w:val="00AC09D7"/>
    <w:rsid w:val="00AC6BC6"/>
    <w:rsid w:val="00AC70E5"/>
    <w:rsid w:val="00AD1D90"/>
    <w:rsid w:val="00AD54CA"/>
    <w:rsid w:val="00AD5AD2"/>
    <w:rsid w:val="00AD7838"/>
    <w:rsid w:val="00AD7DB4"/>
    <w:rsid w:val="00AE19D7"/>
    <w:rsid w:val="00AE30F7"/>
    <w:rsid w:val="00AE3967"/>
    <w:rsid w:val="00AE65E2"/>
    <w:rsid w:val="00AE6D8E"/>
    <w:rsid w:val="00AE70AE"/>
    <w:rsid w:val="00AF6C46"/>
    <w:rsid w:val="00AF7276"/>
    <w:rsid w:val="00B06CE5"/>
    <w:rsid w:val="00B07320"/>
    <w:rsid w:val="00B14B58"/>
    <w:rsid w:val="00B15076"/>
    <w:rsid w:val="00B15449"/>
    <w:rsid w:val="00B156B3"/>
    <w:rsid w:val="00B33202"/>
    <w:rsid w:val="00B430BC"/>
    <w:rsid w:val="00B44295"/>
    <w:rsid w:val="00B46D26"/>
    <w:rsid w:val="00B715D6"/>
    <w:rsid w:val="00B83E2E"/>
    <w:rsid w:val="00B861E0"/>
    <w:rsid w:val="00B9210A"/>
    <w:rsid w:val="00B93086"/>
    <w:rsid w:val="00B950DE"/>
    <w:rsid w:val="00B97FF3"/>
    <w:rsid w:val="00BA00C8"/>
    <w:rsid w:val="00BA19ED"/>
    <w:rsid w:val="00BA1E45"/>
    <w:rsid w:val="00BA37EC"/>
    <w:rsid w:val="00BA4B8D"/>
    <w:rsid w:val="00BB7F23"/>
    <w:rsid w:val="00BC0F7D"/>
    <w:rsid w:val="00BD021C"/>
    <w:rsid w:val="00BD0D84"/>
    <w:rsid w:val="00BD105F"/>
    <w:rsid w:val="00BD20C8"/>
    <w:rsid w:val="00BD5B85"/>
    <w:rsid w:val="00BD7D31"/>
    <w:rsid w:val="00BE3255"/>
    <w:rsid w:val="00BE52D1"/>
    <w:rsid w:val="00BE5CA4"/>
    <w:rsid w:val="00BE61A8"/>
    <w:rsid w:val="00BF128E"/>
    <w:rsid w:val="00BF3311"/>
    <w:rsid w:val="00BF35B0"/>
    <w:rsid w:val="00BF36CC"/>
    <w:rsid w:val="00BF6F78"/>
    <w:rsid w:val="00C00232"/>
    <w:rsid w:val="00C04A08"/>
    <w:rsid w:val="00C074DD"/>
    <w:rsid w:val="00C07745"/>
    <w:rsid w:val="00C10638"/>
    <w:rsid w:val="00C1496A"/>
    <w:rsid w:val="00C1680F"/>
    <w:rsid w:val="00C208AF"/>
    <w:rsid w:val="00C224E7"/>
    <w:rsid w:val="00C27AB0"/>
    <w:rsid w:val="00C304B5"/>
    <w:rsid w:val="00C30ACF"/>
    <w:rsid w:val="00C31624"/>
    <w:rsid w:val="00C33079"/>
    <w:rsid w:val="00C34B68"/>
    <w:rsid w:val="00C35A8F"/>
    <w:rsid w:val="00C362A4"/>
    <w:rsid w:val="00C37EBD"/>
    <w:rsid w:val="00C45231"/>
    <w:rsid w:val="00C50F1A"/>
    <w:rsid w:val="00C53B48"/>
    <w:rsid w:val="00C65024"/>
    <w:rsid w:val="00C71299"/>
    <w:rsid w:val="00C72833"/>
    <w:rsid w:val="00C80596"/>
    <w:rsid w:val="00C80F1D"/>
    <w:rsid w:val="00C86DCE"/>
    <w:rsid w:val="00C93F40"/>
    <w:rsid w:val="00C94FEF"/>
    <w:rsid w:val="00C97F22"/>
    <w:rsid w:val="00CA0674"/>
    <w:rsid w:val="00CA3D0C"/>
    <w:rsid w:val="00CA7424"/>
    <w:rsid w:val="00CB4E87"/>
    <w:rsid w:val="00CC1EA8"/>
    <w:rsid w:val="00CC371B"/>
    <w:rsid w:val="00CC5337"/>
    <w:rsid w:val="00CD0B88"/>
    <w:rsid w:val="00CD2906"/>
    <w:rsid w:val="00CE29AA"/>
    <w:rsid w:val="00CF567F"/>
    <w:rsid w:val="00CF6F7B"/>
    <w:rsid w:val="00CF7919"/>
    <w:rsid w:val="00D0081E"/>
    <w:rsid w:val="00D0494B"/>
    <w:rsid w:val="00D05B4F"/>
    <w:rsid w:val="00D12869"/>
    <w:rsid w:val="00D23D7F"/>
    <w:rsid w:val="00D34249"/>
    <w:rsid w:val="00D3693B"/>
    <w:rsid w:val="00D4552B"/>
    <w:rsid w:val="00D45A6D"/>
    <w:rsid w:val="00D46442"/>
    <w:rsid w:val="00D46B3C"/>
    <w:rsid w:val="00D523F7"/>
    <w:rsid w:val="00D57972"/>
    <w:rsid w:val="00D628F2"/>
    <w:rsid w:val="00D62FEB"/>
    <w:rsid w:val="00D63A4F"/>
    <w:rsid w:val="00D63B27"/>
    <w:rsid w:val="00D63F66"/>
    <w:rsid w:val="00D675A9"/>
    <w:rsid w:val="00D709AA"/>
    <w:rsid w:val="00D723B8"/>
    <w:rsid w:val="00D738D6"/>
    <w:rsid w:val="00D755EB"/>
    <w:rsid w:val="00D76048"/>
    <w:rsid w:val="00D8778B"/>
    <w:rsid w:val="00D87ADD"/>
    <w:rsid w:val="00D87E00"/>
    <w:rsid w:val="00D9134D"/>
    <w:rsid w:val="00D913B1"/>
    <w:rsid w:val="00D933F7"/>
    <w:rsid w:val="00D9347A"/>
    <w:rsid w:val="00D93700"/>
    <w:rsid w:val="00DA7A03"/>
    <w:rsid w:val="00DB1501"/>
    <w:rsid w:val="00DB1818"/>
    <w:rsid w:val="00DB3B07"/>
    <w:rsid w:val="00DB3F51"/>
    <w:rsid w:val="00DB65C4"/>
    <w:rsid w:val="00DB6E16"/>
    <w:rsid w:val="00DC2AC0"/>
    <w:rsid w:val="00DC309B"/>
    <w:rsid w:val="00DC331D"/>
    <w:rsid w:val="00DC4DA2"/>
    <w:rsid w:val="00DD4C17"/>
    <w:rsid w:val="00DD74A5"/>
    <w:rsid w:val="00DF2B1F"/>
    <w:rsid w:val="00DF42CB"/>
    <w:rsid w:val="00DF52BD"/>
    <w:rsid w:val="00DF62CD"/>
    <w:rsid w:val="00E00357"/>
    <w:rsid w:val="00E06914"/>
    <w:rsid w:val="00E11018"/>
    <w:rsid w:val="00E11B69"/>
    <w:rsid w:val="00E12CFC"/>
    <w:rsid w:val="00E14763"/>
    <w:rsid w:val="00E16509"/>
    <w:rsid w:val="00E17840"/>
    <w:rsid w:val="00E2356A"/>
    <w:rsid w:val="00E25612"/>
    <w:rsid w:val="00E30144"/>
    <w:rsid w:val="00E32434"/>
    <w:rsid w:val="00E34D00"/>
    <w:rsid w:val="00E411C2"/>
    <w:rsid w:val="00E44582"/>
    <w:rsid w:val="00E4700A"/>
    <w:rsid w:val="00E540BF"/>
    <w:rsid w:val="00E547BD"/>
    <w:rsid w:val="00E57482"/>
    <w:rsid w:val="00E60698"/>
    <w:rsid w:val="00E6356F"/>
    <w:rsid w:val="00E71647"/>
    <w:rsid w:val="00E72E85"/>
    <w:rsid w:val="00E77645"/>
    <w:rsid w:val="00E902A4"/>
    <w:rsid w:val="00E92ECF"/>
    <w:rsid w:val="00E9321D"/>
    <w:rsid w:val="00E9342E"/>
    <w:rsid w:val="00E94035"/>
    <w:rsid w:val="00EA0E61"/>
    <w:rsid w:val="00EA15B0"/>
    <w:rsid w:val="00EA5ABD"/>
    <w:rsid w:val="00EA5EA7"/>
    <w:rsid w:val="00EA7C4C"/>
    <w:rsid w:val="00EB29A2"/>
    <w:rsid w:val="00EB5970"/>
    <w:rsid w:val="00EB5CDA"/>
    <w:rsid w:val="00EB633B"/>
    <w:rsid w:val="00EB6CE6"/>
    <w:rsid w:val="00EC0B60"/>
    <w:rsid w:val="00EC4A25"/>
    <w:rsid w:val="00EC74F0"/>
    <w:rsid w:val="00ED341E"/>
    <w:rsid w:val="00EE21F4"/>
    <w:rsid w:val="00EF1497"/>
    <w:rsid w:val="00EF70E5"/>
    <w:rsid w:val="00EF7D10"/>
    <w:rsid w:val="00F025A2"/>
    <w:rsid w:val="00F04712"/>
    <w:rsid w:val="00F05EF5"/>
    <w:rsid w:val="00F13360"/>
    <w:rsid w:val="00F16DAE"/>
    <w:rsid w:val="00F21840"/>
    <w:rsid w:val="00F225BE"/>
    <w:rsid w:val="00F22EC7"/>
    <w:rsid w:val="00F255C4"/>
    <w:rsid w:val="00F25625"/>
    <w:rsid w:val="00F325C8"/>
    <w:rsid w:val="00F34899"/>
    <w:rsid w:val="00F36FA4"/>
    <w:rsid w:val="00F379E0"/>
    <w:rsid w:val="00F40808"/>
    <w:rsid w:val="00F45ECD"/>
    <w:rsid w:val="00F46140"/>
    <w:rsid w:val="00F50596"/>
    <w:rsid w:val="00F51278"/>
    <w:rsid w:val="00F52C93"/>
    <w:rsid w:val="00F5572C"/>
    <w:rsid w:val="00F57CB1"/>
    <w:rsid w:val="00F63945"/>
    <w:rsid w:val="00F653B8"/>
    <w:rsid w:val="00F74891"/>
    <w:rsid w:val="00F84F0D"/>
    <w:rsid w:val="00F9008D"/>
    <w:rsid w:val="00F9108E"/>
    <w:rsid w:val="00F91227"/>
    <w:rsid w:val="00FA0DA2"/>
    <w:rsid w:val="00FA1266"/>
    <w:rsid w:val="00FB39F8"/>
    <w:rsid w:val="00FC1192"/>
    <w:rsid w:val="00FC2000"/>
    <w:rsid w:val="00FC3AA6"/>
    <w:rsid w:val="00FD5D84"/>
    <w:rsid w:val="00FD7766"/>
    <w:rsid w:val="00FE5823"/>
    <w:rsid w:val="00FE760F"/>
    <w:rsid w:val="00FF485D"/>
    <w:rsid w:val="00FF6C20"/>
    <w:rsid w:val="00FF6C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macro"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aliases w:val="已访问的超链接"/>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link w:val="B1Car"/>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qFormat/>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2">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2"/>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1">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4">
    <w:name w:val="修订"/>
    <w:hidden/>
    <w:semiHidden/>
    <w:qFormat/>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2">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3">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aliases w:val="Block_Text,np,b"/>
    <w:basedOn w:val="Normal"/>
    <w:link w:val="11BodyTextChar"/>
    <w:qFormat/>
    <w:rsid w:val="00842EF7"/>
    <w:pPr>
      <w:spacing w:after="220"/>
      <w:ind w:left="1298"/>
    </w:pPr>
    <w:rPr>
      <w:rFonts w:ascii="Arial" w:eastAsia="SimSun" w:hAnsi="Arial"/>
      <w:lang w:val="en-US" w:eastAsia="en-GB"/>
    </w:rPr>
  </w:style>
  <w:style w:type="numbering" w:customStyle="1" w:styleId="14">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0"/>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5">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5">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a">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b">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6">
    <w:name w:val="수정"/>
    <w:hidden/>
    <w:semiHidden/>
    <w:qFormat/>
    <w:rsid w:val="00E14763"/>
    <w:rPr>
      <w:rFonts w:eastAsia="Batang"/>
      <w:lang w:eastAsia="en-US"/>
    </w:rPr>
  </w:style>
  <w:style w:type="paragraph" w:customStyle="1" w:styleId="a7">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aliases w:val="cap Char Char6,Caption Char Char5,Caption Char1 Char Char5,cap Char Char1 Char5,Caption Char Char1 Char Char5,cap Char2 Char Char Char5"/>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link w:val="TableNo0"/>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qFormat/>
    <w:rsid w:val="001349C7"/>
    <w:rPr>
      <w:color w:val="808080"/>
    </w:rPr>
  </w:style>
  <w:style w:type="paragraph" w:customStyle="1" w:styleId="DunkleListe-Akzent31">
    <w:name w:val="Dunkle Liste - Akzent 31"/>
    <w:hidden/>
    <w:uiPriority w:val="99"/>
    <w:semiHidden/>
    <w:qFormat/>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1349C7"/>
    <w:rPr>
      <w:rFonts w:eastAsia="MS Mincho"/>
      <w:lang w:val="it-IT"/>
    </w:rPr>
  </w:style>
  <w:style w:type="paragraph" w:customStyle="1" w:styleId="a8">
    <w:name w:val="段"/>
    <w:uiPriority w:val="99"/>
    <w:qFormat/>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qFormat/>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qFormat/>
    <w:rsid w:val="001349C7"/>
  </w:style>
  <w:style w:type="character" w:styleId="HTMLAcronym">
    <w:name w:val="HTML Acronym"/>
    <w:basedOn w:val="DefaultParagraphFont"/>
    <w:uiPriority w:val="99"/>
    <w:unhideWhenUsed/>
    <w:qFormat/>
    <w:rsid w:val="001349C7"/>
  </w:style>
  <w:style w:type="table" w:styleId="LightList">
    <w:name w:val="Light List"/>
    <w:basedOn w:val="TableNormal"/>
    <w:uiPriority w:val="61"/>
    <w:qFormat/>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e">
    <w:name w:val="수정1"/>
    <w:hidden/>
    <w:semiHidden/>
    <w:qFormat/>
    <w:rsid w:val="001349C7"/>
    <w:rPr>
      <w:rFonts w:eastAsia="Batang"/>
      <w:lang w:eastAsia="en-US"/>
    </w:rPr>
  </w:style>
  <w:style w:type="character" w:customStyle="1" w:styleId="1f">
    <w:name w:val="未解決のメンション1"/>
    <w:uiPriority w:val="99"/>
    <w:semiHidden/>
    <w:unhideWhenUsed/>
    <w:qFormat/>
    <w:rsid w:val="00117E1C"/>
    <w:rPr>
      <w:color w:val="605E5C"/>
      <w:shd w:val="clear" w:color="auto" w:fill="E1DFDD"/>
    </w:rPr>
  </w:style>
  <w:style w:type="paragraph" w:customStyle="1" w:styleId="1f0">
    <w:name w:val="変更箇所1"/>
    <w:hidden/>
    <w:uiPriority w:val="99"/>
    <w:semiHidden/>
    <w:qFormat/>
    <w:rsid w:val="00117E1C"/>
    <w:rPr>
      <w:rFonts w:eastAsia="MS Mincho"/>
      <w:lang w:eastAsia="en-US"/>
    </w:rPr>
  </w:style>
  <w:style w:type="table" w:customStyle="1" w:styleId="TableGrid17">
    <w:name w:val="Table Grid17"/>
    <w:basedOn w:val="TableNormal"/>
    <w:next w:val="TableGrid"/>
    <w:qFormat/>
    <w:rsid w:val="00CC1EA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CC1EA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CC1EA8"/>
  </w:style>
  <w:style w:type="table" w:customStyle="1" w:styleId="TableGrid91">
    <w:name w:val="Table Grid9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CC1EA8"/>
    <w:rPr>
      <w:b/>
      <w:bCs/>
      <w:i/>
      <w:iCs/>
      <w:color w:val="4F81BD"/>
    </w:rPr>
  </w:style>
  <w:style w:type="table" w:customStyle="1" w:styleId="TableGrid131">
    <w:name w:val="Table Grid1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C1EA8"/>
  </w:style>
  <w:style w:type="numbering" w:customStyle="1" w:styleId="NoList23">
    <w:name w:val="No List23"/>
    <w:next w:val="NoList"/>
    <w:uiPriority w:val="99"/>
    <w:semiHidden/>
    <w:unhideWhenUsed/>
    <w:rsid w:val="00CC1EA8"/>
  </w:style>
  <w:style w:type="table" w:customStyle="1" w:styleId="TableGrid421">
    <w:name w:val="Table Grid4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CC1EA8"/>
  </w:style>
  <w:style w:type="table" w:customStyle="1" w:styleId="TableGrid511">
    <w:name w:val="Table Grid5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CC1EA8"/>
  </w:style>
  <w:style w:type="table" w:customStyle="1" w:styleId="TableGrid611">
    <w:name w:val="Table Grid6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CC1EA8"/>
  </w:style>
  <w:style w:type="numbering" w:customStyle="1" w:styleId="NoList62">
    <w:name w:val="No List62"/>
    <w:next w:val="NoList"/>
    <w:uiPriority w:val="99"/>
    <w:semiHidden/>
    <w:unhideWhenUsed/>
    <w:rsid w:val="00CC1EA8"/>
  </w:style>
  <w:style w:type="numbering" w:customStyle="1" w:styleId="NoList72">
    <w:name w:val="No List72"/>
    <w:next w:val="NoList"/>
    <w:uiPriority w:val="99"/>
    <w:semiHidden/>
    <w:unhideWhenUsed/>
    <w:rsid w:val="00CC1EA8"/>
  </w:style>
  <w:style w:type="numbering" w:customStyle="1" w:styleId="NoList81">
    <w:name w:val="No List81"/>
    <w:next w:val="NoList"/>
    <w:uiPriority w:val="99"/>
    <w:semiHidden/>
    <w:unhideWhenUsed/>
    <w:rsid w:val="00CC1EA8"/>
  </w:style>
  <w:style w:type="numbering" w:customStyle="1" w:styleId="NoList9">
    <w:name w:val="No List9"/>
    <w:next w:val="NoList"/>
    <w:uiPriority w:val="99"/>
    <w:semiHidden/>
    <w:unhideWhenUsed/>
    <w:rsid w:val="00CC1EA8"/>
  </w:style>
  <w:style w:type="table" w:customStyle="1" w:styleId="TableGrid1121">
    <w:name w:val="Table Grid112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C1EA8"/>
  </w:style>
  <w:style w:type="numbering" w:customStyle="1" w:styleId="NoList212">
    <w:name w:val="No List212"/>
    <w:next w:val="NoList"/>
    <w:uiPriority w:val="99"/>
    <w:semiHidden/>
    <w:unhideWhenUsed/>
    <w:rsid w:val="00CC1EA8"/>
  </w:style>
  <w:style w:type="table" w:customStyle="1" w:styleId="TableGrid4111">
    <w:name w:val="Table Grid41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CC1EA8"/>
  </w:style>
  <w:style w:type="numbering" w:customStyle="1" w:styleId="NoList412">
    <w:name w:val="No List412"/>
    <w:next w:val="NoList"/>
    <w:uiPriority w:val="99"/>
    <w:semiHidden/>
    <w:unhideWhenUsed/>
    <w:rsid w:val="00CC1EA8"/>
  </w:style>
  <w:style w:type="numbering" w:customStyle="1" w:styleId="NoList511">
    <w:name w:val="No List511"/>
    <w:next w:val="NoList"/>
    <w:uiPriority w:val="99"/>
    <w:semiHidden/>
    <w:unhideWhenUsed/>
    <w:rsid w:val="00CC1EA8"/>
  </w:style>
  <w:style w:type="numbering" w:customStyle="1" w:styleId="NoList611">
    <w:name w:val="No List611"/>
    <w:next w:val="NoList"/>
    <w:uiPriority w:val="99"/>
    <w:semiHidden/>
    <w:unhideWhenUsed/>
    <w:rsid w:val="00CC1EA8"/>
  </w:style>
  <w:style w:type="numbering" w:customStyle="1" w:styleId="NoList711">
    <w:name w:val="No List711"/>
    <w:next w:val="NoList"/>
    <w:uiPriority w:val="99"/>
    <w:semiHidden/>
    <w:unhideWhenUsed/>
    <w:rsid w:val="00CC1EA8"/>
  </w:style>
  <w:style w:type="numbering" w:customStyle="1" w:styleId="NoList811">
    <w:name w:val="No List811"/>
    <w:next w:val="NoList"/>
    <w:uiPriority w:val="99"/>
    <w:semiHidden/>
    <w:unhideWhenUsed/>
    <w:rsid w:val="00CC1EA8"/>
  </w:style>
  <w:style w:type="numbering" w:customStyle="1" w:styleId="NoList91">
    <w:name w:val="No List91"/>
    <w:next w:val="NoList"/>
    <w:uiPriority w:val="99"/>
    <w:semiHidden/>
    <w:unhideWhenUsed/>
    <w:rsid w:val="00CC1EA8"/>
  </w:style>
  <w:style w:type="numbering" w:customStyle="1" w:styleId="LFO19">
    <w:name w:val="LFO19"/>
    <w:basedOn w:val="NoList"/>
    <w:rsid w:val="00CC1EA8"/>
  </w:style>
  <w:style w:type="numbering" w:customStyle="1" w:styleId="NoList10">
    <w:name w:val="No List10"/>
    <w:next w:val="NoList"/>
    <w:uiPriority w:val="99"/>
    <w:semiHidden/>
    <w:unhideWhenUsed/>
    <w:rsid w:val="00CC1EA8"/>
  </w:style>
  <w:style w:type="numbering" w:customStyle="1" w:styleId="LFO191">
    <w:name w:val="LFO191"/>
    <w:basedOn w:val="NoList"/>
    <w:rsid w:val="00CC1EA8"/>
  </w:style>
  <w:style w:type="numbering" w:customStyle="1" w:styleId="NoList122">
    <w:name w:val="No List122"/>
    <w:next w:val="NoList"/>
    <w:uiPriority w:val="99"/>
    <w:semiHidden/>
    <w:rsid w:val="00CC1EA8"/>
  </w:style>
  <w:style w:type="numbering" w:customStyle="1" w:styleId="NoList1112">
    <w:name w:val="No List1112"/>
    <w:next w:val="NoList"/>
    <w:uiPriority w:val="99"/>
    <w:semiHidden/>
    <w:unhideWhenUsed/>
    <w:rsid w:val="00CC1EA8"/>
  </w:style>
  <w:style w:type="table" w:customStyle="1" w:styleId="TableGrid11121">
    <w:name w:val="Table Grid1112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CC1EA8"/>
  </w:style>
  <w:style w:type="numbering" w:customStyle="1" w:styleId="123">
    <w:name w:val="リストなし12"/>
    <w:next w:val="NoList"/>
    <w:uiPriority w:val="99"/>
    <w:semiHidden/>
    <w:unhideWhenUsed/>
    <w:rsid w:val="00CC1EA8"/>
  </w:style>
  <w:style w:type="numbering" w:customStyle="1" w:styleId="1120">
    <w:name w:val="无列表112"/>
    <w:next w:val="NoList"/>
    <w:semiHidden/>
    <w:rsid w:val="00CC1EA8"/>
  </w:style>
  <w:style w:type="numbering" w:customStyle="1" w:styleId="1111">
    <w:name w:val="リストなし111"/>
    <w:next w:val="NoList"/>
    <w:uiPriority w:val="99"/>
    <w:semiHidden/>
    <w:unhideWhenUsed/>
    <w:rsid w:val="00CC1EA8"/>
  </w:style>
  <w:style w:type="numbering" w:customStyle="1" w:styleId="NoList222">
    <w:name w:val="No List222"/>
    <w:next w:val="NoList"/>
    <w:uiPriority w:val="99"/>
    <w:semiHidden/>
    <w:unhideWhenUsed/>
    <w:rsid w:val="00CC1EA8"/>
  </w:style>
  <w:style w:type="numbering" w:customStyle="1" w:styleId="NoList322">
    <w:name w:val="No List322"/>
    <w:next w:val="NoList"/>
    <w:uiPriority w:val="99"/>
    <w:semiHidden/>
    <w:unhideWhenUsed/>
    <w:rsid w:val="00CC1EA8"/>
  </w:style>
  <w:style w:type="numbering" w:customStyle="1" w:styleId="NoList421">
    <w:name w:val="No List421"/>
    <w:next w:val="NoList"/>
    <w:uiPriority w:val="99"/>
    <w:semiHidden/>
    <w:unhideWhenUsed/>
    <w:rsid w:val="00CC1EA8"/>
  </w:style>
  <w:style w:type="numbering" w:customStyle="1" w:styleId="NoList2111">
    <w:name w:val="No List2111"/>
    <w:next w:val="NoList"/>
    <w:uiPriority w:val="99"/>
    <w:semiHidden/>
    <w:unhideWhenUsed/>
    <w:rsid w:val="00CC1EA8"/>
  </w:style>
  <w:style w:type="numbering" w:customStyle="1" w:styleId="NoList3111">
    <w:name w:val="No List3111"/>
    <w:next w:val="NoList"/>
    <w:uiPriority w:val="99"/>
    <w:semiHidden/>
    <w:unhideWhenUsed/>
    <w:rsid w:val="00CC1EA8"/>
  </w:style>
  <w:style w:type="numbering" w:customStyle="1" w:styleId="NoList4111">
    <w:name w:val="No List4111"/>
    <w:next w:val="NoList"/>
    <w:uiPriority w:val="99"/>
    <w:semiHidden/>
    <w:unhideWhenUsed/>
    <w:rsid w:val="00CC1EA8"/>
  </w:style>
  <w:style w:type="numbering" w:customStyle="1" w:styleId="11110">
    <w:name w:val="无列表1111"/>
    <w:next w:val="NoList"/>
    <w:semiHidden/>
    <w:rsid w:val="00CC1EA8"/>
  </w:style>
  <w:style w:type="numbering" w:customStyle="1" w:styleId="NoList11111">
    <w:name w:val="No List11111"/>
    <w:next w:val="NoList"/>
    <w:uiPriority w:val="99"/>
    <w:semiHidden/>
    <w:unhideWhenUsed/>
    <w:rsid w:val="00CC1EA8"/>
  </w:style>
  <w:style w:type="numbering" w:customStyle="1" w:styleId="NoList1211">
    <w:name w:val="No List1211"/>
    <w:next w:val="NoList"/>
    <w:uiPriority w:val="99"/>
    <w:semiHidden/>
    <w:unhideWhenUsed/>
    <w:rsid w:val="00CC1EA8"/>
  </w:style>
  <w:style w:type="numbering" w:customStyle="1" w:styleId="NoList2211">
    <w:name w:val="No List2211"/>
    <w:next w:val="NoList"/>
    <w:uiPriority w:val="99"/>
    <w:semiHidden/>
    <w:unhideWhenUsed/>
    <w:rsid w:val="00CC1EA8"/>
  </w:style>
  <w:style w:type="numbering" w:customStyle="1" w:styleId="NoList3211">
    <w:name w:val="No List3211"/>
    <w:next w:val="NoList"/>
    <w:uiPriority w:val="99"/>
    <w:semiHidden/>
    <w:unhideWhenUsed/>
    <w:rsid w:val="00CC1EA8"/>
  </w:style>
  <w:style w:type="numbering" w:customStyle="1" w:styleId="NoList14">
    <w:name w:val="No List14"/>
    <w:next w:val="NoList"/>
    <w:uiPriority w:val="99"/>
    <w:semiHidden/>
    <w:unhideWhenUsed/>
    <w:rsid w:val="00CC1EA8"/>
  </w:style>
  <w:style w:type="table" w:customStyle="1" w:styleId="TableGrid101">
    <w:name w:val="Table Grid10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CC1EA8"/>
  </w:style>
  <w:style w:type="numbering" w:customStyle="1" w:styleId="NoList24">
    <w:name w:val="No List24"/>
    <w:next w:val="NoList"/>
    <w:uiPriority w:val="99"/>
    <w:semiHidden/>
    <w:unhideWhenUsed/>
    <w:rsid w:val="00CC1EA8"/>
  </w:style>
  <w:style w:type="table" w:customStyle="1" w:styleId="TableGrid431">
    <w:name w:val="Table Grid4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CC1EA8"/>
  </w:style>
  <w:style w:type="table" w:customStyle="1" w:styleId="TableGrid521">
    <w:name w:val="Table Grid52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C1EA8"/>
  </w:style>
  <w:style w:type="table" w:customStyle="1" w:styleId="TableGrid621">
    <w:name w:val="Table Grid6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CC1EA8"/>
  </w:style>
  <w:style w:type="numbering" w:customStyle="1" w:styleId="NoList63">
    <w:name w:val="No List63"/>
    <w:next w:val="NoList"/>
    <w:uiPriority w:val="99"/>
    <w:semiHidden/>
    <w:unhideWhenUsed/>
    <w:rsid w:val="00CC1EA8"/>
  </w:style>
  <w:style w:type="numbering" w:customStyle="1" w:styleId="NoList73">
    <w:name w:val="No List73"/>
    <w:next w:val="NoList"/>
    <w:uiPriority w:val="99"/>
    <w:semiHidden/>
    <w:unhideWhenUsed/>
    <w:rsid w:val="00CC1EA8"/>
  </w:style>
  <w:style w:type="numbering" w:customStyle="1" w:styleId="NoList82">
    <w:name w:val="No List82"/>
    <w:next w:val="NoList"/>
    <w:uiPriority w:val="99"/>
    <w:semiHidden/>
    <w:unhideWhenUsed/>
    <w:rsid w:val="00CC1EA8"/>
  </w:style>
  <w:style w:type="numbering" w:customStyle="1" w:styleId="NoList92">
    <w:name w:val="No List92"/>
    <w:next w:val="NoList"/>
    <w:uiPriority w:val="99"/>
    <w:semiHidden/>
    <w:unhideWhenUsed/>
    <w:rsid w:val="00CC1EA8"/>
  </w:style>
  <w:style w:type="table" w:customStyle="1" w:styleId="TableGrid1131">
    <w:name w:val="Table Grid11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CC1EA8"/>
  </w:style>
  <w:style w:type="numbering" w:customStyle="1" w:styleId="NoList213">
    <w:name w:val="No List213"/>
    <w:next w:val="NoList"/>
    <w:uiPriority w:val="99"/>
    <w:semiHidden/>
    <w:unhideWhenUsed/>
    <w:rsid w:val="00CC1EA8"/>
  </w:style>
  <w:style w:type="table" w:customStyle="1" w:styleId="TableGrid4121">
    <w:name w:val="Table Grid41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CC1EA8"/>
  </w:style>
  <w:style w:type="numbering" w:customStyle="1" w:styleId="NoList413">
    <w:name w:val="No List413"/>
    <w:next w:val="NoList"/>
    <w:uiPriority w:val="99"/>
    <w:semiHidden/>
    <w:unhideWhenUsed/>
    <w:rsid w:val="00CC1EA8"/>
  </w:style>
  <w:style w:type="numbering" w:customStyle="1" w:styleId="NoList512">
    <w:name w:val="No List512"/>
    <w:next w:val="NoList"/>
    <w:uiPriority w:val="99"/>
    <w:semiHidden/>
    <w:unhideWhenUsed/>
    <w:rsid w:val="00CC1EA8"/>
  </w:style>
  <w:style w:type="numbering" w:customStyle="1" w:styleId="NoList612">
    <w:name w:val="No List612"/>
    <w:next w:val="NoList"/>
    <w:uiPriority w:val="99"/>
    <w:semiHidden/>
    <w:unhideWhenUsed/>
    <w:rsid w:val="00CC1EA8"/>
  </w:style>
  <w:style w:type="numbering" w:customStyle="1" w:styleId="NoList712">
    <w:name w:val="No List712"/>
    <w:next w:val="NoList"/>
    <w:uiPriority w:val="99"/>
    <w:semiHidden/>
    <w:unhideWhenUsed/>
    <w:rsid w:val="00CC1EA8"/>
  </w:style>
  <w:style w:type="numbering" w:customStyle="1" w:styleId="NoList812">
    <w:name w:val="No List812"/>
    <w:next w:val="NoList"/>
    <w:uiPriority w:val="99"/>
    <w:semiHidden/>
    <w:unhideWhenUsed/>
    <w:rsid w:val="00CC1EA8"/>
  </w:style>
  <w:style w:type="numbering" w:customStyle="1" w:styleId="NoList911">
    <w:name w:val="No List911"/>
    <w:next w:val="NoList"/>
    <w:uiPriority w:val="99"/>
    <w:semiHidden/>
    <w:unhideWhenUsed/>
    <w:rsid w:val="00CC1EA8"/>
  </w:style>
  <w:style w:type="numbering" w:customStyle="1" w:styleId="LFO192">
    <w:name w:val="LFO192"/>
    <w:basedOn w:val="NoList"/>
    <w:rsid w:val="00CC1EA8"/>
  </w:style>
  <w:style w:type="numbering" w:customStyle="1" w:styleId="NoList101">
    <w:name w:val="No List101"/>
    <w:next w:val="NoList"/>
    <w:uiPriority w:val="99"/>
    <w:semiHidden/>
    <w:unhideWhenUsed/>
    <w:rsid w:val="00CC1EA8"/>
  </w:style>
  <w:style w:type="numbering" w:customStyle="1" w:styleId="LFO1911">
    <w:name w:val="LFO1911"/>
    <w:basedOn w:val="NoList"/>
    <w:rsid w:val="00CC1EA8"/>
  </w:style>
  <w:style w:type="numbering" w:customStyle="1" w:styleId="NoList123">
    <w:name w:val="No List123"/>
    <w:next w:val="NoList"/>
    <w:uiPriority w:val="99"/>
    <w:semiHidden/>
    <w:rsid w:val="00CC1EA8"/>
  </w:style>
  <w:style w:type="numbering" w:customStyle="1" w:styleId="NoList1113">
    <w:name w:val="No List1113"/>
    <w:next w:val="NoList"/>
    <w:uiPriority w:val="99"/>
    <w:semiHidden/>
    <w:unhideWhenUsed/>
    <w:rsid w:val="00CC1EA8"/>
  </w:style>
  <w:style w:type="table" w:customStyle="1" w:styleId="TableGrid11131">
    <w:name w:val="Table Grid1113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CC1EA8"/>
  </w:style>
  <w:style w:type="numbering" w:customStyle="1" w:styleId="131">
    <w:name w:val="リストなし13"/>
    <w:next w:val="NoList"/>
    <w:uiPriority w:val="99"/>
    <w:semiHidden/>
    <w:unhideWhenUsed/>
    <w:rsid w:val="00CC1EA8"/>
  </w:style>
  <w:style w:type="numbering" w:customStyle="1" w:styleId="1130">
    <w:name w:val="无列表113"/>
    <w:next w:val="NoList"/>
    <w:semiHidden/>
    <w:rsid w:val="00CC1EA8"/>
  </w:style>
  <w:style w:type="numbering" w:customStyle="1" w:styleId="1121">
    <w:name w:val="リストなし112"/>
    <w:next w:val="NoList"/>
    <w:uiPriority w:val="99"/>
    <w:semiHidden/>
    <w:unhideWhenUsed/>
    <w:rsid w:val="00CC1EA8"/>
  </w:style>
  <w:style w:type="numbering" w:customStyle="1" w:styleId="NoList223">
    <w:name w:val="No List223"/>
    <w:next w:val="NoList"/>
    <w:uiPriority w:val="99"/>
    <w:semiHidden/>
    <w:unhideWhenUsed/>
    <w:rsid w:val="00CC1EA8"/>
  </w:style>
  <w:style w:type="numbering" w:customStyle="1" w:styleId="NoList323">
    <w:name w:val="No List323"/>
    <w:next w:val="NoList"/>
    <w:uiPriority w:val="99"/>
    <w:semiHidden/>
    <w:unhideWhenUsed/>
    <w:rsid w:val="00CC1EA8"/>
  </w:style>
  <w:style w:type="numbering" w:customStyle="1" w:styleId="NoList422">
    <w:name w:val="No List422"/>
    <w:next w:val="NoList"/>
    <w:uiPriority w:val="99"/>
    <w:semiHidden/>
    <w:unhideWhenUsed/>
    <w:rsid w:val="00CC1EA8"/>
  </w:style>
  <w:style w:type="numbering" w:customStyle="1" w:styleId="NoList2112">
    <w:name w:val="No List2112"/>
    <w:next w:val="NoList"/>
    <w:uiPriority w:val="99"/>
    <w:semiHidden/>
    <w:unhideWhenUsed/>
    <w:rsid w:val="00CC1EA8"/>
  </w:style>
  <w:style w:type="numbering" w:customStyle="1" w:styleId="NoList3112">
    <w:name w:val="No List3112"/>
    <w:next w:val="NoList"/>
    <w:uiPriority w:val="99"/>
    <w:semiHidden/>
    <w:unhideWhenUsed/>
    <w:rsid w:val="00CC1EA8"/>
  </w:style>
  <w:style w:type="numbering" w:customStyle="1" w:styleId="NoList4112">
    <w:name w:val="No List4112"/>
    <w:next w:val="NoList"/>
    <w:uiPriority w:val="99"/>
    <w:semiHidden/>
    <w:unhideWhenUsed/>
    <w:rsid w:val="00CC1EA8"/>
  </w:style>
  <w:style w:type="numbering" w:customStyle="1" w:styleId="1112">
    <w:name w:val="无列表1112"/>
    <w:next w:val="NoList"/>
    <w:semiHidden/>
    <w:rsid w:val="00CC1EA8"/>
  </w:style>
  <w:style w:type="numbering" w:customStyle="1" w:styleId="NoList11112">
    <w:name w:val="No List11112"/>
    <w:next w:val="NoList"/>
    <w:uiPriority w:val="99"/>
    <w:semiHidden/>
    <w:unhideWhenUsed/>
    <w:rsid w:val="00CC1EA8"/>
  </w:style>
  <w:style w:type="numbering" w:customStyle="1" w:styleId="NoList1212">
    <w:name w:val="No List1212"/>
    <w:next w:val="NoList"/>
    <w:uiPriority w:val="99"/>
    <w:semiHidden/>
    <w:unhideWhenUsed/>
    <w:rsid w:val="00CC1EA8"/>
  </w:style>
  <w:style w:type="numbering" w:customStyle="1" w:styleId="NoList2212">
    <w:name w:val="No List2212"/>
    <w:next w:val="NoList"/>
    <w:uiPriority w:val="99"/>
    <w:semiHidden/>
    <w:unhideWhenUsed/>
    <w:rsid w:val="00CC1EA8"/>
  </w:style>
  <w:style w:type="numbering" w:customStyle="1" w:styleId="NoList3212">
    <w:name w:val="No List3212"/>
    <w:next w:val="NoList"/>
    <w:uiPriority w:val="99"/>
    <w:semiHidden/>
    <w:unhideWhenUsed/>
    <w:rsid w:val="00CC1EA8"/>
  </w:style>
  <w:style w:type="numbering" w:customStyle="1" w:styleId="NoList16">
    <w:name w:val="No List16"/>
    <w:next w:val="NoList"/>
    <w:uiPriority w:val="99"/>
    <w:semiHidden/>
    <w:unhideWhenUsed/>
    <w:rsid w:val="00CC1EA8"/>
  </w:style>
  <w:style w:type="table" w:customStyle="1" w:styleId="TableGrid151">
    <w:name w:val="Table Grid15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CC1EA8"/>
  </w:style>
  <w:style w:type="numbering" w:customStyle="1" w:styleId="NoList25">
    <w:name w:val="No List25"/>
    <w:next w:val="NoList"/>
    <w:uiPriority w:val="99"/>
    <w:semiHidden/>
    <w:unhideWhenUsed/>
    <w:rsid w:val="00CC1EA8"/>
  </w:style>
  <w:style w:type="table" w:customStyle="1" w:styleId="TableGrid441">
    <w:name w:val="Table Grid44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CC1EA8"/>
  </w:style>
  <w:style w:type="table" w:customStyle="1" w:styleId="TableGrid531">
    <w:name w:val="Table Grid5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CC1EA8"/>
  </w:style>
  <w:style w:type="table" w:customStyle="1" w:styleId="TableGrid631">
    <w:name w:val="Table Grid6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CC1EA8"/>
  </w:style>
  <w:style w:type="numbering" w:customStyle="1" w:styleId="NoList64">
    <w:name w:val="No List64"/>
    <w:next w:val="NoList"/>
    <w:uiPriority w:val="99"/>
    <w:semiHidden/>
    <w:unhideWhenUsed/>
    <w:rsid w:val="00CC1EA8"/>
  </w:style>
  <w:style w:type="numbering" w:customStyle="1" w:styleId="NoList74">
    <w:name w:val="No List74"/>
    <w:next w:val="NoList"/>
    <w:uiPriority w:val="99"/>
    <w:semiHidden/>
    <w:unhideWhenUsed/>
    <w:rsid w:val="00CC1EA8"/>
  </w:style>
  <w:style w:type="numbering" w:customStyle="1" w:styleId="NoList83">
    <w:name w:val="No List83"/>
    <w:next w:val="NoList"/>
    <w:uiPriority w:val="99"/>
    <w:semiHidden/>
    <w:unhideWhenUsed/>
    <w:rsid w:val="00CC1EA8"/>
  </w:style>
  <w:style w:type="numbering" w:customStyle="1" w:styleId="NoList93">
    <w:name w:val="No List93"/>
    <w:next w:val="NoList"/>
    <w:uiPriority w:val="99"/>
    <w:semiHidden/>
    <w:unhideWhenUsed/>
    <w:rsid w:val="00CC1EA8"/>
  </w:style>
  <w:style w:type="table" w:customStyle="1" w:styleId="TableGrid1141">
    <w:name w:val="Table Grid114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CC1EA8"/>
  </w:style>
  <w:style w:type="numbering" w:customStyle="1" w:styleId="NoList214">
    <w:name w:val="No List214"/>
    <w:next w:val="NoList"/>
    <w:uiPriority w:val="99"/>
    <w:semiHidden/>
    <w:unhideWhenUsed/>
    <w:rsid w:val="00CC1EA8"/>
  </w:style>
  <w:style w:type="table" w:customStyle="1" w:styleId="TableGrid4131">
    <w:name w:val="Table Grid41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CC1EA8"/>
  </w:style>
  <w:style w:type="numbering" w:customStyle="1" w:styleId="NoList414">
    <w:name w:val="No List414"/>
    <w:next w:val="NoList"/>
    <w:uiPriority w:val="99"/>
    <w:semiHidden/>
    <w:unhideWhenUsed/>
    <w:rsid w:val="00CC1EA8"/>
  </w:style>
  <w:style w:type="numbering" w:customStyle="1" w:styleId="NoList513">
    <w:name w:val="No List513"/>
    <w:next w:val="NoList"/>
    <w:uiPriority w:val="99"/>
    <w:semiHidden/>
    <w:unhideWhenUsed/>
    <w:rsid w:val="00CC1EA8"/>
  </w:style>
  <w:style w:type="numbering" w:customStyle="1" w:styleId="NoList613">
    <w:name w:val="No List613"/>
    <w:next w:val="NoList"/>
    <w:uiPriority w:val="99"/>
    <w:semiHidden/>
    <w:unhideWhenUsed/>
    <w:rsid w:val="00CC1EA8"/>
  </w:style>
  <w:style w:type="numbering" w:customStyle="1" w:styleId="NoList713">
    <w:name w:val="No List713"/>
    <w:next w:val="NoList"/>
    <w:uiPriority w:val="99"/>
    <w:semiHidden/>
    <w:unhideWhenUsed/>
    <w:rsid w:val="00CC1EA8"/>
  </w:style>
  <w:style w:type="numbering" w:customStyle="1" w:styleId="NoList813">
    <w:name w:val="No List813"/>
    <w:next w:val="NoList"/>
    <w:uiPriority w:val="99"/>
    <w:semiHidden/>
    <w:unhideWhenUsed/>
    <w:rsid w:val="00CC1EA8"/>
  </w:style>
  <w:style w:type="numbering" w:customStyle="1" w:styleId="NoList912">
    <w:name w:val="No List912"/>
    <w:next w:val="NoList"/>
    <w:uiPriority w:val="99"/>
    <w:semiHidden/>
    <w:unhideWhenUsed/>
    <w:rsid w:val="00CC1EA8"/>
  </w:style>
  <w:style w:type="numbering" w:customStyle="1" w:styleId="LFO193">
    <w:name w:val="LFO193"/>
    <w:basedOn w:val="NoList"/>
    <w:rsid w:val="00CC1EA8"/>
  </w:style>
  <w:style w:type="numbering" w:customStyle="1" w:styleId="NoList102">
    <w:name w:val="No List102"/>
    <w:next w:val="NoList"/>
    <w:uiPriority w:val="99"/>
    <w:semiHidden/>
    <w:unhideWhenUsed/>
    <w:rsid w:val="00CC1EA8"/>
  </w:style>
  <w:style w:type="numbering" w:customStyle="1" w:styleId="LFO1912">
    <w:name w:val="LFO1912"/>
    <w:basedOn w:val="NoList"/>
    <w:rsid w:val="00CC1EA8"/>
  </w:style>
  <w:style w:type="numbering" w:customStyle="1" w:styleId="NoList124">
    <w:name w:val="No List124"/>
    <w:next w:val="NoList"/>
    <w:uiPriority w:val="99"/>
    <w:semiHidden/>
    <w:rsid w:val="00CC1EA8"/>
  </w:style>
  <w:style w:type="numbering" w:customStyle="1" w:styleId="NoList1114">
    <w:name w:val="No List1114"/>
    <w:next w:val="NoList"/>
    <w:uiPriority w:val="99"/>
    <w:semiHidden/>
    <w:unhideWhenUsed/>
    <w:rsid w:val="00CC1EA8"/>
  </w:style>
  <w:style w:type="table" w:customStyle="1" w:styleId="TableGrid11141">
    <w:name w:val="Table Grid1114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CC1EA8"/>
  </w:style>
  <w:style w:type="numbering" w:customStyle="1" w:styleId="141">
    <w:name w:val="リストなし14"/>
    <w:next w:val="NoList"/>
    <w:uiPriority w:val="99"/>
    <w:semiHidden/>
    <w:unhideWhenUsed/>
    <w:rsid w:val="00CC1EA8"/>
  </w:style>
  <w:style w:type="numbering" w:customStyle="1" w:styleId="1140">
    <w:name w:val="无列表114"/>
    <w:next w:val="NoList"/>
    <w:semiHidden/>
    <w:rsid w:val="00CC1EA8"/>
  </w:style>
  <w:style w:type="numbering" w:customStyle="1" w:styleId="1131">
    <w:name w:val="リストなし113"/>
    <w:next w:val="NoList"/>
    <w:uiPriority w:val="99"/>
    <w:semiHidden/>
    <w:unhideWhenUsed/>
    <w:rsid w:val="00CC1EA8"/>
  </w:style>
  <w:style w:type="numbering" w:customStyle="1" w:styleId="NoList224">
    <w:name w:val="No List224"/>
    <w:next w:val="NoList"/>
    <w:uiPriority w:val="99"/>
    <w:semiHidden/>
    <w:unhideWhenUsed/>
    <w:rsid w:val="00CC1EA8"/>
  </w:style>
  <w:style w:type="numbering" w:customStyle="1" w:styleId="NoList324">
    <w:name w:val="No List324"/>
    <w:next w:val="NoList"/>
    <w:uiPriority w:val="99"/>
    <w:semiHidden/>
    <w:unhideWhenUsed/>
    <w:rsid w:val="00CC1EA8"/>
  </w:style>
  <w:style w:type="numbering" w:customStyle="1" w:styleId="NoList423">
    <w:name w:val="No List423"/>
    <w:next w:val="NoList"/>
    <w:uiPriority w:val="99"/>
    <w:semiHidden/>
    <w:unhideWhenUsed/>
    <w:rsid w:val="00CC1EA8"/>
  </w:style>
  <w:style w:type="numbering" w:customStyle="1" w:styleId="NoList2113">
    <w:name w:val="No List2113"/>
    <w:next w:val="NoList"/>
    <w:uiPriority w:val="99"/>
    <w:semiHidden/>
    <w:unhideWhenUsed/>
    <w:rsid w:val="00CC1EA8"/>
  </w:style>
  <w:style w:type="numbering" w:customStyle="1" w:styleId="NoList3113">
    <w:name w:val="No List3113"/>
    <w:next w:val="NoList"/>
    <w:uiPriority w:val="99"/>
    <w:semiHidden/>
    <w:unhideWhenUsed/>
    <w:rsid w:val="00CC1EA8"/>
  </w:style>
  <w:style w:type="numbering" w:customStyle="1" w:styleId="NoList4113">
    <w:name w:val="No List4113"/>
    <w:next w:val="NoList"/>
    <w:uiPriority w:val="99"/>
    <w:semiHidden/>
    <w:unhideWhenUsed/>
    <w:rsid w:val="00CC1EA8"/>
  </w:style>
  <w:style w:type="numbering" w:customStyle="1" w:styleId="1113">
    <w:name w:val="无列表1113"/>
    <w:next w:val="NoList"/>
    <w:semiHidden/>
    <w:rsid w:val="00CC1EA8"/>
  </w:style>
  <w:style w:type="numbering" w:customStyle="1" w:styleId="NoList11113">
    <w:name w:val="No List11113"/>
    <w:next w:val="NoList"/>
    <w:uiPriority w:val="99"/>
    <w:semiHidden/>
    <w:unhideWhenUsed/>
    <w:rsid w:val="00CC1EA8"/>
  </w:style>
  <w:style w:type="numbering" w:customStyle="1" w:styleId="NoList1213">
    <w:name w:val="No List1213"/>
    <w:next w:val="NoList"/>
    <w:uiPriority w:val="99"/>
    <w:semiHidden/>
    <w:unhideWhenUsed/>
    <w:rsid w:val="00CC1EA8"/>
  </w:style>
  <w:style w:type="numbering" w:customStyle="1" w:styleId="NoList2213">
    <w:name w:val="No List2213"/>
    <w:next w:val="NoList"/>
    <w:uiPriority w:val="99"/>
    <w:semiHidden/>
    <w:unhideWhenUsed/>
    <w:rsid w:val="00CC1EA8"/>
  </w:style>
  <w:style w:type="numbering" w:customStyle="1" w:styleId="NoList3213">
    <w:name w:val="No List3213"/>
    <w:next w:val="NoList"/>
    <w:uiPriority w:val="99"/>
    <w:semiHidden/>
    <w:unhideWhenUsed/>
    <w:rsid w:val="00CC1EA8"/>
  </w:style>
  <w:style w:type="table" w:customStyle="1" w:styleId="115">
    <w:name w:val="网格型1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CC1EA8"/>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ellengitternetz121">
    <w:name w:val="Tabellengitternetz1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semiHidden/>
    <w:qFormat/>
    <w:rsid w:val="00CC1EA8"/>
    <w:rPr>
      <w:rFonts w:eastAsia="Batang"/>
      <w:lang w:eastAsia="en-US"/>
    </w:rPr>
  </w:style>
  <w:style w:type="paragraph" w:customStyle="1" w:styleId="Style95">
    <w:name w:val="_Style 95"/>
    <w:uiPriority w:val="99"/>
    <w:semiHidden/>
    <w:qFormat/>
    <w:rsid w:val="00CC1EA8"/>
    <w:pPr>
      <w:spacing w:after="160" w:line="256" w:lineRule="auto"/>
    </w:pPr>
    <w:rPr>
      <w:rFonts w:ascii="CG Times (WN)" w:hAnsi="CG Times (WN)"/>
      <w:lang w:eastAsia="en-US"/>
    </w:rPr>
  </w:style>
  <w:style w:type="character" w:customStyle="1" w:styleId="Style115">
    <w:name w:val="_Style 115"/>
    <w:uiPriority w:val="31"/>
    <w:qFormat/>
    <w:rsid w:val="00CC1EA8"/>
    <w:rPr>
      <w:smallCaps/>
      <w:color w:val="5A5A5A"/>
    </w:rPr>
  </w:style>
  <w:style w:type="paragraph" w:customStyle="1" w:styleId="Style91">
    <w:name w:val="_Style 91"/>
    <w:uiPriority w:val="99"/>
    <w:semiHidden/>
    <w:qFormat/>
    <w:rsid w:val="00CC1EA8"/>
    <w:pPr>
      <w:spacing w:after="160" w:line="259" w:lineRule="auto"/>
    </w:pPr>
    <w:rPr>
      <w:rFonts w:ascii="CG Times (WN)" w:hAnsi="CG Times (WN)"/>
      <w:lang w:eastAsia="en-US"/>
    </w:rPr>
  </w:style>
  <w:style w:type="character" w:customStyle="1" w:styleId="Style104">
    <w:name w:val="_Style 104"/>
    <w:uiPriority w:val="31"/>
    <w:qFormat/>
    <w:rsid w:val="00CC1EA8"/>
    <w:rPr>
      <w:smallCaps/>
      <w:color w:val="5A5A5A"/>
    </w:rPr>
  </w:style>
  <w:style w:type="paragraph" w:customStyle="1" w:styleId="CharChar13">
    <w:name w:val="Char Char13"/>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CC1EA8"/>
    <w:pPr>
      <w:spacing w:after="160" w:line="259" w:lineRule="auto"/>
    </w:pPr>
    <w:rPr>
      <w:rFonts w:eastAsia="MS Mincho"/>
      <w:lang w:eastAsia="en-US"/>
    </w:rPr>
  </w:style>
  <w:style w:type="paragraph" w:customStyle="1" w:styleId="25">
    <w:name w:val="変更箇所2"/>
    <w:uiPriority w:val="99"/>
    <w:semiHidden/>
    <w:qFormat/>
    <w:rsid w:val="00CC1EA8"/>
    <w:pPr>
      <w:autoSpaceDN w:val="0"/>
    </w:pPr>
    <w:rPr>
      <w:rFonts w:eastAsia="MS Mincho"/>
      <w:lang w:eastAsia="en-US"/>
    </w:rPr>
  </w:style>
  <w:style w:type="paragraph" w:customStyle="1" w:styleId="tac00">
    <w:name w:val="tac0"/>
    <w:basedOn w:val="Normal"/>
    <w:qFormat/>
    <w:rsid w:val="00CC1EA8"/>
    <w:pPr>
      <w:keepNext/>
      <w:spacing w:after="0"/>
      <w:jc w:val="center"/>
    </w:pPr>
    <w:rPr>
      <w:rFonts w:ascii="Arial" w:eastAsia="Calibri" w:hAnsi="Arial" w:cs="Arial"/>
      <w:lang w:val="fi-FI" w:eastAsia="fi-FI"/>
    </w:rPr>
  </w:style>
  <w:style w:type="paragraph" w:customStyle="1" w:styleId="tah00">
    <w:name w:val="tah0"/>
    <w:basedOn w:val="Normal"/>
    <w:qFormat/>
    <w:rsid w:val="00CC1EA8"/>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CC1EA8"/>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CC1EA8"/>
    <w:rPr>
      <w:rFonts w:ascii="Arial" w:hAnsi="Arial" w:cs="Arial" w:hint="default"/>
      <w:color w:val="000000"/>
      <w:sz w:val="18"/>
      <w:szCs w:val="18"/>
      <w:u w:val="none"/>
      <w:vertAlign w:val="superscript"/>
    </w:rPr>
  </w:style>
  <w:style w:type="character" w:customStyle="1" w:styleId="font31">
    <w:name w:val="font31"/>
    <w:basedOn w:val="DefaultParagraphFont"/>
    <w:qFormat/>
    <w:rsid w:val="00CC1EA8"/>
    <w:rPr>
      <w:rFonts w:ascii="Arial" w:hAnsi="Arial" w:cs="Arial" w:hint="default"/>
      <w:color w:val="000000"/>
      <w:sz w:val="18"/>
      <w:szCs w:val="18"/>
      <w:u w:val="none"/>
    </w:rPr>
  </w:style>
  <w:style w:type="character" w:customStyle="1" w:styleId="font21">
    <w:name w:val="font21"/>
    <w:basedOn w:val="DefaultParagraphFont"/>
    <w:qFormat/>
    <w:rsid w:val="00CC1EA8"/>
    <w:rPr>
      <w:rFonts w:ascii="Arial" w:hAnsi="Arial" w:cs="Arial" w:hint="default"/>
      <w:color w:val="000000"/>
      <w:sz w:val="18"/>
      <w:szCs w:val="18"/>
      <w:u w:val="none"/>
    </w:rPr>
  </w:style>
  <w:style w:type="paragraph" w:styleId="MacroText">
    <w:name w:val="macro"/>
    <w:link w:val="MacroTextChar"/>
    <w:unhideWhenUsed/>
    <w:qFormat/>
    <w:rsid w:val="00CC1EA8"/>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qFormat/>
    <w:rsid w:val="00CC1EA8"/>
    <w:rPr>
      <w:rFonts w:ascii="Courier New" w:eastAsia="SimSun" w:hAnsi="Courier New"/>
      <w:kern w:val="2"/>
      <w:sz w:val="24"/>
      <w:lang w:val="en-US" w:eastAsia="zh-CN"/>
    </w:rPr>
  </w:style>
  <w:style w:type="paragraph" w:styleId="Index8">
    <w:name w:val="index 8"/>
    <w:basedOn w:val="Normal"/>
    <w:next w:val="Normal"/>
    <w:unhideWhenUsed/>
    <w:qFormat/>
    <w:rsid w:val="00CC1EA8"/>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nhideWhenUsed/>
    <w:qFormat/>
    <w:rsid w:val="00CC1EA8"/>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nhideWhenUsed/>
    <w:qFormat/>
    <w:rsid w:val="00CC1EA8"/>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nhideWhenUsed/>
    <w:qFormat/>
    <w:rsid w:val="00CC1EA8"/>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nhideWhenUsed/>
    <w:qFormat/>
    <w:rsid w:val="00CC1EA8"/>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nhideWhenUsed/>
    <w:qFormat/>
    <w:rsid w:val="00CC1EA8"/>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nhideWhenUsed/>
    <w:qFormat/>
    <w:rsid w:val="00CC1EA8"/>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8">
    <w:name w:val="Table Grid 1"/>
    <w:basedOn w:val="TableNormal"/>
    <w:qFormat/>
    <w:rsid w:val="00CC1EA8"/>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CC1EA8"/>
    <w:rPr>
      <w:rFonts w:eastAsia="Batang"/>
      <w:lang w:eastAsia="en-US"/>
    </w:rPr>
  </w:style>
  <w:style w:type="table" w:customStyle="1" w:styleId="26">
    <w:name w:val="网格型2"/>
    <w:basedOn w:val="TableNormal"/>
    <w:qFormat/>
    <w:rsid w:val="00CC1EA8"/>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古典型 22"/>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CC1EA8"/>
    <w:rPr>
      <w:rFonts w:eastAsia="MS Mincho"/>
      <w:lang w:val="en-US" w:eastAsia="zh-CN"/>
    </w:rPr>
    <w:tblPr/>
  </w:style>
  <w:style w:type="table" w:customStyle="1" w:styleId="TableGrid54">
    <w:name w:val="Table Grid54"/>
    <w:basedOn w:val="TableNormal"/>
    <w:uiPriority w:val="39"/>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
    <w:name w:val="Table Classic 21111"/>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CC1EA8"/>
    <w:rPr>
      <w:rFonts w:eastAsia="MS Mincho"/>
      <w:lang w:val="en-US" w:eastAsia="zh-CN"/>
    </w:rPr>
    <w:tblPr/>
  </w:style>
  <w:style w:type="table" w:customStyle="1" w:styleId="TableGrid5111">
    <w:name w:val="Table Grid51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CC1EA8"/>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1">
    <w:name w:val="页眉 Char1"/>
    <w:aliases w:val="h Char1"/>
    <w:basedOn w:val="DefaultParagraphFont"/>
    <w:qFormat/>
    <w:rsid w:val="00CC1EA8"/>
    <w:rPr>
      <w:rFonts w:ascii="Times New Roman" w:eastAsia="DengXian" w:hAnsi="Times New Roman" w:cs="Times New Roman"/>
      <w:sz w:val="18"/>
      <w:szCs w:val="18"/>
      <w:lang w:val="en-GB"/>
    </w:rPr>
  </w:style>
  <w:style w:type="table" w:customStyle="1" w:styleId="230">
    <w:name w:val="古典型 2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参考资料列表 Char"/>
    <w:link w:val="a9"/>
    <w:qFormat/>
    <w:locked/>
    <w:rsid w:val="00CC1EA8"/>
    <w:rPr>
      <w:rFonts w:ascii="Calibri" w:eastAsia="SimSun" w:hAnsi="Calibri"/>
      <w:kern w:val="2"/>
      <w:sz w:val="21"/>
    </w:rPr>
  </w:style>
  <w:style w:type="paragraph" w:customStyle="1" w:styleId="a9">
    <w:name w:val="参考资料列表"/>
    <w:basedOn w:val="List"/>
    <w:link w:val="Char3"/>
    <w:qFormat/>
    <w:rsid w:val="00CC1EA8"/>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CC1EA8"/>
    <w:pPr>
      <w:spacing w:before="180" w:after="180"/>
      <w:ind w:left="1134" w:hanging="1134"/>
      <w:jc w:val="both"/>
    </w:pPr>
    <w:rPr>
      <w:rFonts w:eastAsia="SimSun"/>
      <w:lang w:eastAsia="en-US"/>
    </w:rPr>
  </w:style>
  <w:style w:type="paragraph" w:customStyle="1" w:styleId="aa">
    <w:name w:val="文稿标题"/>
    <w:basedOn w:val="Normal"/>
    <w:qFormat/>
    <w:rsid w:val="00CC1EA8"/>
    <w:pPr>
      <w:widowControl w:val="0"/>
      <w:spacing w:after="0"/>
      <w:ind w:left="1979" w:hanging="1979"/>
      <w:jc w:val="both"/>
    </w:pPr>
    <w:rPr>
      <w:rFonts w:ascii="Calibri" w:eastAsia="SimSun" w:hAnsi="Calibri" w:cs="SimSun"/>
      <w:b/>
      <w:kern w:val="2"/>
      <w:sz w:val="24"/>
      <w:lang w:val="en-US" w:eastAsia="zh-CN"/>
    </w:rPr>
  </w:style>
  <w:style w:type="paragraph" w:customStyle="1" w:styleId="ab">
    <w:name w:val="标题线"/>
    <w:basedOn w:val="Normal"/>
    <w:qFormat/>
    <w:rsid w:val="00CC1EA8"/>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CC1EA8"/>
    <w:rPr>
      <w:rFonts w:ascii="Arial" w:eastAsia="MS Mincho" w:hAnsi="Arial"/>
      <w:kern w:val="2"/>
      <w:szCs w:val="24"/>
    </w:rPr>
  </w:style>
  <w:style w:type="paragraph" w:customStyle="1" w:styleId="Doc-text2">
    <w:name w:val="Doc-text2"/>
    <w:basedOn w:val="Normal"/>
    <w:link w:val="Doc-text2Char"/>
    <w:qFormat/>
    <w:rsid w:val="00CC1EA8"/>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CC1EA8"/>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CC1EA8"/>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CC1EA8"/>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qFormat/>
    <w:locked/>
    <w:rsid w:val="00CC1EA8"/>
    <w:rPr>
      <w:rFonts w:ascii="Calibri" w:eastAsia="MS Mincho" w:hAnsi="Calibri"/>
      <w:kern w:val="2"/>
      <w:szCs w:val="24"/>
      <w:lang w:val="en-US"/>
    </w:rPr>
  </w:style>
  <w:style w:type="paragraph" w:customStyle="1" w:styleId="1">
    <w:name w:val="样式 标题 1 + 小三"/>
    <w:basedOn w:val="Heading1"/>
    <w:qFormat/>
    <w:rsid w:val="00CC1EA8"/>
    <w:pPr>
      <w:numPr>
        <w:numId w:val="26"/>
      </w:numPr>
      <w:pBdr>
        <w:top w:val="none" w:sz="0" w:space="0" w:color="auto"/>
      </w:pBdr>
      <w:tabs>
        <w:tab w:val="clear" w:pos="720"/>
        <w:tab w:val="left" w:pos="600"/>
        <w:tab w:val="num" w:pos="2160"/>
      </w:tabs>
      <w:overflowPunct w:val="0"/>
      <w:autoSpaceDE w:val="0"/>
      <w:autoSpaceDN w:val="0"/>
      <w:adjustRightInd w:val="0"/>
      <w:spacing w:before="120" w:after="120"/>
      <w:ind w:left="2160" w:hanging="720"/>
      <w:jc w:val="both"/>
    </w:pPr>
    <w:rPr>
      <w:rFonts w:eastAsia="SimSun"/>
      <w:sz w:val="30"/>
      <w:szCs w:val="30"/>
    </w:rPr>
  </w:style>
  <w:style w:type="paragraph" w:customStyle="1" w:styleId="Normal0">
    <w:name w:val="Normal0"/>
    <w:qFormat/>
    <w:rsid w:val="00CC1EA8"/>
    <w:pPr>
      <w:jc w:val="center"/>
    </w:pPr>
    <w:rPr>
      <w:rFonts w:eastAsia="SimSun"/>
      <w:lang w:val="en-US" w:eastAsia="en-US"/>
    </w:rPr>
  </w:style>
  <w:style w:type="paragraph" w:customStyle="1" w:styleId="Title2">
    <w:name w:val="Title 2"/>
    <w:basedOn w:val="Normal0"/>
    <w:next w:val="Title"/>
    <w:qFormat/>
    <w:rsid w:val="00CC1EA8"/>
    <w:pPr>
      <w:spacing w:before="120" w:after="120"/>
    </w:pPr>
    <w:rPr>
      <w:rFonts w:ascii="Book Antiqua" w:hAnsi="Book Antiqua"/>
      <w:b/>
    </w:rPr>
  </w:style>
  <w:style w:type="paragraph" w:customStyle="1" w:styleId="abstract">
    <w:name w:val="abstract"/>
    <w:basedOn w:val="Normal"/>
    <w:next w:val="Normal"/>
    <w:qFormat/>
    <w:rsid w:val="00CC1EA8"/>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qFormat/>
    <w:rsid w:val="00CC1EA8"/>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qFormat/>
    <w:rsid w:val="00CC1EA8"/>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CC1EA8"/>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CC1EA8"/>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CC1EA8"/>
  </w:style>
  <w:style w:type="paragraph" w:customStyle="1" w:styleId="2ChapterXXStatementh22Header2l2Level2Headhea">
    <w:name w:val="样式 标题 2Chapter X.X. Statementh22Header 2l2Level 2 Headhea..."/>
    <w:basedOn w:val="Heading2"/>
    <w:qFormat/>
    <w:rsid w:val="00CC1EA8"/>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qFormat/>
    <w:rsid w:val="00CC1EA8"/>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c">
    <w:name w:val="图片说明"/>
    <w:basedOn w:val="Normal"/>
    <w:next w:val="Normal"/>
    <w:qFormat/>
    <w:rsid w:val="00CC1EA8"/>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CC1EA8"/>
    <w:rPr>
      <w:rFonts w:ascii="Calibri" w:eastAsia="SimSun" w:hAnsi="Calibri"/>
      <w:b/>
      <w:kern w:val="2"/>
      <w:sz w:val="24"/>
      <w:u w:val="single"/>
      <w:lang w:eastAsia="ko-KR"/>
    </w:rPr>
  </w:style>
  <w:style w:type="paragraph" w:customStyle="1" w:styleId="TJ">
    <w:name w:val="TJ"/>
    <w:basedOn w:val="Normal"/>
    <w:link w:val="TJChar"/>
    <w:qFormat/>
    <w:rsid w:val="00CC1EA8"/>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CC1EA8"/>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qFormat/>
    <w:rsid w:val="00CC1EA8"/>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qFormat/>
    <w:rsid w:val="00CC1EA8"/>
    <w:pPr>
      <w:keepNext/>
      <w:widowControl w:val="0"/>
      <w:numPr>
        <w:numId w:val="27"/>
      </w:numPr>
      <w:tabs>
        <w:tab w:val="clear" w:pos="420"/>
        <w:tab w:val="num" w:pos="720"/>
      </w:tabs>
      <w:spacing w:before="240" w:after="0"/>
      <w:ind w:left="720" w:hanging="360"/>
      <w:jc w:val="both"/>
    </w:pPr>
    <w:rPr>
      <w:rFonts w:ascii="Arial" w:eastAsia="SimSun" w:hAnsi="Arial"/>
      <w:b/>
      <w:kern w:val="2"/>
      <w:sz w:val="24"/>
      <w:u w:val="single"/>
      <w:lang w:val="en-US" w:eastAsia="zh-CN"/>
    </w:rPr>
  </w:style>
  <w:style w:type="paragraph" w:customStyle="1" w:styleId="no0">
    <w:name w:val="no"/>
    <w:basedOn w:val="Normal"/>
    <w:qFormat/>
    <w:rsid w:val="00CC1EA8"/>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CC1EA8"/>
    <w:rPr>
      <w:rFonts w:eastAsia="SimSun"/>
      <w:caps/>
      <w:lang w:eastAsia="en-US"/>
    </w:rPr>
  </w:style>
  <w:style w:type="paragraph" w:customStyle="1" w:styleId="Agreement">
    <w:name w:val="Agreement"/>
    <w:basedOn w:val="Normal"/>
    <w:next w:val="Normal"/>
    <w:qFormat/>
    <w:rsid w:val="00CC1EA8"/>
    <w:pPr>
      <w:widowControl w:val="0"/>
      <w:numPr>
        <w:numId w:val="28"/>
      </w:numPr>
      <w:tabs>
        <w:tab w:val="clear" w:pos="1619"/>
        <w:tab w:val="left" w:pos="720"/>
      </w:tabs>
      <w:spacing w:before="60" w:after="0"/>
      <w:ind w:left="720"/>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CC1EA8"/>
    <w:rPr>
      <w:rFonts w:ascii="Arial" w:eastAsia="MS Mincho" w:hAnsi="Arial" w:cs="Arial"/>
      <w:b/>
      <w:szCs w:val="24"/>
    </w:rPr>
  </w:style>
  <w:style w:type="paragraph" w:customStyle="1" w:styleId="EmailDiscussion">
    <w:name w:val="EmailDiscussion"/>
    <w:basedOn w:val="Normal"/>
    <w:next w:val="Normal"/>
    <w:link w:val="EmailDiscussionChar"/>
    <w:qFormat/>
    <w:rsid w:val="00CC1EA8"/>
    <w:pPr>
      <w:widowControl w:val="0"/>
      <w:numPr>
        <w:numId w:val="29"/>
      </w:numPr>
      <w:tabs>
        <w:tab w:val="clear" w:pos="1619"/>
        <w:tab w:val="left" w:pos="420"/>
      </w:tabs>
      <w:spacing w:before="40" w:after="0"/>
      <w:ind w:left="420" w:hanging="420"/>
    </w:pPr>
    <w:rPr>
      <w:rFonts w:ascii="Arial" w:eastAsia="MS Mincho" w:hAnsi="Arial" w:cs="Arial"/>
      <w:b/>
      <w:szCs w:val="24"/>
      <w:lang w:eastAsia="en-GB"/>
    </w:rPr>
  </w:style>
  <w:style w:type="paragraph" w:customStyle="1" w:styleId="EmailDiscussion2">
    <w:name w:val="EmailDiscussion2"/>
    <w:basedOn w:val="Normal"/>
    <w:qFormat/>
    <w:rsid w:val="00CC1EA8"/>
    <w:pPr>
      <w:widowControl w:val="0"/>
      <w:tabs>
        <w:tab w:val="left" w:pos="1622"/>
      </w:tabs>
      <w:spacing w:after="0"/>
      <w:ind w:left="1622" w:hanging="363"/>
    </w:pPr>
    <w:rPr>
      <w:rFonts w:ascii="Arial" w:eastAsia="MS Mincho" w:hAnsi="Arial"/>
      <w:kern w:val="2"/>
      <w:szCs w:val="24"/>
      <w:lang w:val="en-US" w:eastAsia="en-GB"/>
    </w:rPr>
  </w:style>
  <w:style w:type="character" w:customStyle="1" w:styleId="ad">
    <w:name w:val="文稿抬头"/>
    <w:qFormat/>
    <w:rsid w:val="00CC1EA8"/>
    <w:rPr>
      <w:rFonts w:ascii="MS Mincho" w:eastAsia="MS Mincho" w:hAnsi="MS Mincho" w:hint="eastAsia"/>
      <w:b/>
      <w:bCs/>
      <w:sz w:val="24"/>
    </w:rPr>
  </w:style>
  <w:style w:type="character" w:customStyle="1" w:styleId="BodyTextChar2">
    <w:name w:val="Body Text Char2"/>
    <w:qFormat/>
    <w:locked/>
    <w:rsid w:val="00CC1EA8"/>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CC1EA8"/>
    <w:rPr>
      <w:rFonts w:ascii="Arial" w:hAnsi="Arial" w:cs="Arial" w:hint="default"/>
      <w:sz w:val="36"/>
      <w:lang w:val="en-GB" w:eastAsia="en-US" w:bidi="ar-SA"/>
    </w:rPr>
  </w:style>
  <w:style w:type="character" w:customStyle="1" w:styleId="font41">
    <w:name w:val="font41"/>
    <w:basedOn w:val="DefaultParagraphFont"/>
    <w:qFormat/>
    <w:rsid w:val="00CC1EA8"/>
    <w:rPr>
      <w:rFonts w:ascii="Arial" w:hAnsi="Arial" w:cs="Arial" w:hint="default"/>
      <w:color w:val="000000"/>
      <w:sz w:val="18"/>
      <w:szCs w:val="18"/>
      <w:u w:val="none"/>
    </w:rPr>
  </w:style>
  <w:style w:type="table" w:customStyle="1" w:styleId="260">
    <w:name w:val="古典型 26"/>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CC1EA8"/>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25">
    <w:name w:val="修订12"/>
    <w:hidden/>
    <w:semiHidden/>
    <w:qFormat/>
    <w:rsid w:val="00CC1EA8"/>
    <w:rPr>
      <w:rFonts w:eastAsia="Batang"/>
      <w:lang w:eastAsia="en-US"/>
    </w:rPr>
  </w:style>
  <w:style w:type="character" w:customStyle="1" w:styleId="116">
    <w:name w:val="不明显参考11"/>
    <w:uiPriority w:val="31"/>
    <w:qFormat/>
    <w:rsid w:val="00CC1EA8"/>
    <w:rPr>
      <w:smallCaps/>
      <w:color w:val="5A5A5A"/>
    </w:rPr>
  </w:style>
  <w:style w:type="paragraph" w:customStyle="1" w:styleId="TOC11">
    <w:name w:val="TOC 标题11"/>
    <w:basedOn w:val="Heading1"/>
    <w:next w:val="Normal"/>
    <w:uiPriority w:val="39"/>
    <w:unhideWhenUsed/>
    <w:qFormat/>
    <w:rsid w:val="00CC1EA8"/>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27">
    <w:name w:val="无列表2"/>
    <w:next w:val="NoList"/>
    <w:uiPriority w:val="99"/>
    <w:semiHidden/>
    <w:unhideWhenUsed/>
    <w:rsid w:val="00CC1EA8"/>
  </w:style>
  <w:style w:type="numbering" w:customStyle="1" w:styleId="150">
    <w:name w:val="无列表15"/>
    <w:next w:val="NoList"/>
    <w:semiHidden/>
    <w:rsid w:val="00CC1EA8"/>
  </w:style>
  <w:style w:type="numbering" w:customStyle="1" w:styleId="151">
    <w:name w:val="リストなし15"/>
    <w:next w:val="NoList"/>
    <w:uiPriority w:val="99"/>
    <w:semiHidden/>
    <w:unhideWhenUsed/>
    <w:rsid w:val="00CC1EA8"/>
  </w:style>
  <w:style w:type="numbering" w:customStyle="1" w:styleId="NoList18">
    <w:name w:val="No List18"/>
    <w:next w:val="NoList"/>
    <w:uiPriority w:val="99"/>
    <w:semiHidden/>
    <w:unhideWhenUsed/>
    <w:rsid w:val="00CC1EA8"/>
  </w:style>
  <w:style w:type="numbering" w:customStyle="1" w:styleId="1150">
    <w:name w:val="无列表115"/>
    <w:next w:val="NoList"/>
    <w:semiHidden/>
    <w:rsid w:val="00CC1EA8"/>
  </w:style>
  <w:style w:type="numbering" w:customStyle="1" w:styleId="1141">
    <w:name w:val="リストなし114"/>
    <w:next w:val="NoList"/>
    <w:uiPriority w:val="99"/>
    <w:semiHidden/>
    <w:unhideWhenUsed/>
    <w:rsid w:val="00CC1EA8"/>
  </w:style>
  <w:style w:type="numbering" w:customStyle="1" w:styleId="NoList26">
    <w:name w:val="No List26"/>
    <w:next w:val="NoList"/>
    <w:uiPriority w:val="99"/>
    <w:semiHidden/>
    <w:unhideWhenUsed/>
    <w:rsid w:val="00CC1EA8"/>
  </w:style>
  <w:style w:type="numbering" w:customStyle="1" w:styleId="NoList36">
    <w:name w:val="No List36"/>
    <w:next w:val="NoList"/>
    <w:uiPriority w:val="99"/>
    <w:semiHidden/>
    <w:unhideWhenUsed/>
    <w:rsid w:val="00CC1EA8"/>
  </w:style>
  <w:style w:type="numbering" w:customStyle="1" w:styleId="NoList115">
    <w:name w:val="No List115"/>
    <w:next w:val="NoList"/>
    <w:uiPriority w:val="99"/>
    <w:semiHidden/>
    <w:unhideWhenUsed/>
    <w:rsid w:val="00CC1EA8"/>
  </w:style>
  <w:style w:type="numbering" w:customStyle="1" w:styleId="NoList46">
    <w:name w:val="No List46"/>
    <w:next w:val="NoList"/>
    <w:uiPriority w:val="99"/>
    <w:semiHidden/>
    <w:unhideWhenUsed/>
    <w:rsid w:val="00CC1EA8"/>
  </w:style>
  <w:style w:type="numbering" w:customStyle="1" w:styleId="NoList55">
    <w:name w:val="No List55"/>
    <w:next w:val="NoList"/>
    <w:uiPriority w:val="99"/>
    <w:semiHidden/>
    <w:unhideWhenUsed/>
    <w:rsid w:val="00CC1EA8"/>
  </w:style>
  <w:style w:type="numbering" w:customStyle="1" w:styleId="NoList1115">
    <w:name w:val="No List1115"/>
    <w:next w:val="NoList"/>
    <w:uiPriority w:val="99"/>
    <w:semiHidden/>
    <w:unhideWhenUsed/>
    <w:rsid w:val="00CC1EA8"/>
  </w:style>
  <w:style w:type="numbering" w:customStyle="1" w:styleId="NoList215">
    <w:name w:val="No List215"/>
    <w:next w:val="NoList"/>
    <w:uiPriority w:val="99"/>
    <w:semiHidden/>
    <w:unhideWhenUsed/>
    <w:rsid w:val="00CC1EA8"/>
  </w:style>
  <w:style w:type="numbering" w:customStyle="1" w:styleId="NoList315">
    <w:name w:val="No List315"/>
    <w:next w:val="NoList"/>
    <w:uiPriority w:val="99"/>
    <w:semiHidden/>
    <w:unhideWhenUsed/>
    <w:rsid w:val="00CC1EA8"/>
  </w:style>
  <w:style w:type="numbering" w:customStyle="1" w:styleId="NoList415">
    <w:name w:val="No List415"/>
    <w:next w:val="NoList"/>
    <w:uiPriority w:val="99"/>
    <w:semiHidden/>
    <w:unhideWhenUsed/>
    <w:rsid w:val="00CC1EA8"/>
  </w:style>
  <w:style w:type="numbering" w:customStyle="1" w:styleId="NoList65">
    <w:name w:val="No List65"/>
    <w:next w:val="NoList"/>
    <w:uiPriority w:val="99"/>
    <w:semiHidden/>
    <w:unhideWhenUsed/>
    <w:rsid w:val="00CC1EA8"/>
  </w:style>
  <w:style w:type="numbering" w:customStyle="1" w:styleId="NoList75">
    <w:name w:val="No List75"/>
    <w:next w:val="NoList"/>
    <w:uiPriority w:val="99"/>
    <w:semiHidden/>
    <w:unhideWhenUsed/>
    <w:rsid w:val="00CC1EA8"/>
  </w:style>
  <w:style w:type="numbering" w:customStyle="1" w:styleId="NoList125">
    <w:name w:val="No List125"/>
    <w:next w:val="NoList"/>
    <w:uiPriority w:val="99"/>
    <w:semiHidden/>
    <w:unhideWhenUsed/>
    <w:rsid w:val="00CC1EA8"/>
  </w:style>
  <w:style w:type="numbering" w:customStyle="1" w:styleId="NoList225">
    <w:name w:val="No List225"/>
    <w:next w:val="NoList"/>
    <w:uiPriority w:val="99"/>
    <w:semiHidden/>
    <w:unhideWhenUsed/>
    <w:rsid w:val="00CC1EA8"/>
  </w:style>
  <w:style w:type="numbering" w:customStyle="1" w:styleId="NoList325">
    <w:name w:val="No List325"/>
    <w:next w:val="NoList"/>
    <w:uiPriority w:val="99"/>
    <w:semiHidden/>
    <w:unhideWhenUsed/>
    <w:rsid w:val="00CC1EA8"/>
  </w:style>
  <w:style w:type="numbering" w:customStyle="1" w:styleId="NoList424">
    <w:name w:val="No List424"/>
    <w:next w:val="NoList"/>
    <w:uiPriority w:val="99"/>
    <w:semiHidden/>
    <w:unhideWhenUsed/>
    <w:rsid w:val="00CC1EA8"/>
  </w:style>
  <w:style w:type="numbering" w:customStyle="1" w:styleId="NoList514">
    <w:name w:val="No List514"/>
    <w:next w:val="NoList"/>
    <w:uiPriority w:val="99"/>
    <w:semiHidden/>
    <w:unhideWhenUsed/>
    <w:rsid w:val="00CC1EA8"/>
  </w:style>
  <w:style w:type="numbering" w:customStyle="1" w:styleId="NoList2114">
    <w:name w:val="No List2114"/>
    <w:next w:val="NoList"/>
    <w:uiPriority w:val="99"/>
    <w:semiHidden/>
    <w:unhideWhenUsed/>
    <w:rsid w:val="00CC1EA8"/>
  </w:style>
  <w:style w:type="numbering" w:customStyle="1" w:styleId="NoList3114">
    <w:name w:val="No List3114"/>
    <w:next w:val="NoList"/>
    <w:uiPriority w:val="99"/>
    <w:semiHidden/>
    <w:unhideWhenUsed/>
    <w:rsid w:val="00CC1EA8"/>
  </w:style>
  <w:style w:type="numbering" w:customStyle="1" w:styleId="NoList4114">
    <w:name w:val="No List4114"/>
    <w:next w:val="NoList"/>
    <w:uiPriority w:val="99"/>
    <w:semiHidden/>
    <w:unhideWhenUsed/>
    <w:rsid w:val="00CC1EA8"/>
  </w:style>
  <w:style w:type="numbering" w:customStyle="1" w:styleId="NoList614">
    <w:name w:val="No List614"/>
    <w:next w:val="NoList"/>
    <w:uiPriority w:val="99"/>
    <w:semiHidden/>
    <w:unhideWhenUsed/>
    <w:rsid w:val="00CC1EA8"/>
  </w:style>
  <w:style w:type="numbering" w:customStyle="1" w:styleId="11140">
    <w:name w:val="无列表1114"/>
    <w:next w:val="NoList"/>
    <w:semiHidden/>
    <w:rsid w:val="00CC1EA8"/>
  </w:style>
  <w:style w:type="numbering" w:customStyle="1" w:styleId="NoList11114">
    <w:name w:val="No List11114"/>
    <w:next w:val="NoList"/>
    <w:uiPriority w:val="99"/>
    <w:semiHidden/>
    <w:unhideWhenUsed/>
    <w:rsid w:val="00CC1EA8"/>
  </w:style>
  <w:style w:type="numbering" w:customStyle="1" w:styleId="NoList714">
    <w:name w:val="No List714"/>
    <w:next w:val="NoList"/>
    <w:uiPriority w:val="99"/>
    <w:semiHidden/>
    <w:unhideWhenUsed/>
    <w:rsid w:val="00CC1EA8"/>
  </w:style>
  <w:style w:type="numbering" w:customStyle="1" w:styleId="NoList1214">
    <w:name w:val="No List1214"/>
    <w:next w:val="NoList"/>
    <w:uiPriority w:val="99"/>
    <w:semiHidden/>
    <w:unhideWhenUsed/>
    <w:rsid w:val="00CC1EA8"/>
  </w:style>
  <w:style w:type="numbering" w:customStyle="1" w:styleId="NoList2214">
    <w:name w:val="No List2214"/>
    <w:next w:val="NoList"/>
    <w:uiPriority w:val="99"/>
    <w:semiHidden/>
    <w:unhideWhenUsed/>
    <w:rsid w:val="00CC1EA8"/>
  </w:style>
  <w:style w:type="numbering" w:customStyle="1" w:styleId="NoList3214">
    <w:name w:val="No List3214"/>
    <w:next w:val="NoList"/>
    <w:uiPriority w:val="99"/>
    <w:semiHidden/>
    <w:unhideWhenUsed/>
    <w:rsid w:val="00CC1EA8"/>
  </w:style>
  <w:style w:type="numbering" w:customStyle="1" w:styleId="NoList84">
    <w:name w:val="No List84"/>
    <w:next w:val="NoList"/>
    <w:uiPriority w:val="99"/>
    <w:semiHidden/>
    <w:unhideWhenUsed/>
    <w:rsid w:val="00CC1EA8"/>
  </w:style>
  <w:style w:type="numbering" w:customStyle="1" w:styleId="NoList94">
    <w:name w:val="No List94"/>
    <w:next w:val="NoList"/>
    <w:uiPriority w:val="99"/>
    <w:semiHidden/>
    <w:unhideWhenUsed/>
    <w:rsid w:val="00CC1EA8"/>
  </w:style>
  <w:style w:type="numbering" w:customStyle="1" w:styleId="NoList814">
    <w:name w:val="No List814"/>
    <w:next w:val="NoList"/>
    <w:uiPriority w:val="99"/>
    <w:semiHidden/>
    <w:unhideWhenUsed/>
    <w:rsid w:val="00CC1EA8"/>
  </w:style>
  <w:style w:type="numbering" w:customStyle="1" w:styleId="NoList913">
    <w:name w:val="No List913"/>
    <w:next w:val="NoList"/>
    <w:uiPriority w:val="99"/>
    <w:semiHidden/>
    <w:unhideWhenUsed/>
    <w:rsid w:val="00CC1EA8"/>
  </w:style>
  <w:style w:type="numbering" w:customStyle="1" w:styleId="LFO194">
    <w:name w:val="LFO194"/>
    <w:basedOn w:val="NoList"/>
    <w:rsid w:val="00CC1EA8"/>
  </w:style>
  <w:style w:type="numbering" w:customStyle="1" w:styleId="NoList103">
    <w:name w:val="No List103"/>
    <w:next w:val="NoList"/>
    <w:uiPriority w:val="99"/>
    <w:semiHidden/>
    <w:unhideWhenUsed/>
    <w:rsid w:val="00CC1EA8"/>
  </w:style>
  <w:style w:type="numbering" w:customStyle="1" w:styleId="LFO1913">
    <w:name w:val="LFO1913"/>
    <w:basedOn w:val="NoList"/>
    <w:rsid w:val="00CC1EA8"/>
  </w:style>
  <w:style w:type="numbering" w:customStyle="1" w:styleId="1210">
    <w:name w:val="无列表121"/>
    <w:next w:val="NoList"/>
    <w:semiHidden/>
    <w:rsid w:val="00CC1EA8"/>
  </w:style>
  <w:style w:type="numbering" w:customStyle="1" w:styleId="1211">
    <w:name w:val="リストなし121"/>
    <w:next w:val="NoList"/>
    <w:uiPriority w:val="99"/>
    <w:semiHidden/>
    <w:unhideWhenUsed/>
    <w:rsid w:val="00CC1EA8"/>
  </w:style>
  <w:style w:type="numbering" w:customStyle="1" w:styleId="11111">
    <w:name w:val="リストなし1111"/>
    <w:next w:val="NoList"/>
    <w:uiPriority w:val="99"/>
    <w:semiHidden/>
    <w:unhideWhenUsed/>
    <w:rsid w:val="00CC1EA8"/>
  </w:style>
  <w:style w:type="numbering" w:customStyle="1" w:styleId="NoList131">
    <w:name w:val="No List131"/>
    <w:next w:val="NoList"/>
    <w:uiPriority w:val="99"/>
    <w:semiHidden/>
    <w:unhideWhenUsed/>
    <w:rsid w:val="00CC1EA8"/>
  </w:style>
  <w:style w:type="numbering" w:customStyle="1" w:styleId="NoList231">
    <w:name w:val="No List231"/>
    <w:next w:val="NoList"/>
    <w:uiPriority w:val="99"/>
    <w:semiHidden/>
    <w:unhideWhenUsed/>
    <w:rsid w:val="00CC1EA8"/>
  </w:style>
  <w:style w:type="numbering" w:customStyle="1" w:styleId="NoList331">
    <w:name w:val="No List331"/>
    <w:next w:val="NoList"/>
    <w:uiPriority w:val="99"/>
    <w:semiHidden/>
    <w:unhideWhenUsed/>
    <w:rsid w:val="00CC1EA8"/>
  </w:style>
  <w:style w:type="numbering" w:customStyle="1" w:styleId="NoList431">
    <w:name w:val="No List431"/>
    <w:next w:val="NoList"/>
    <w:uiPriority w:val="99"/>
    <w:semiHidden/>
    <w:unhideWhenUsed/>
    <w:rsid w:val="00CC1EA8"/>
  </w:style>
  <w:style w:type="numbering" w:customStyle="1" w:styleId="NoList521">
    <w:name w:val="No List521"/>
    <w:next w:val="NoList"/>
    <w:uiPriority w:val="99"/>
    <w:semiHidden/>
    <w:unhideWhenUsed/>
    <w:rsid w:val="00CC1EA8"/>
  </w:style>
  <w:style w:type="numbering" w:customStyle="1" w:styleId="NoList621">
    <w:name w:val="No List621"/>
    <w:next w:val="NoList"/>
    <w:uiPriority w:val="99"/>
    <w:semiHidden/>
    <w:unhideWhenUsed/>
    <w:rsid w:val="00CC1EA8"/>
  </w:style>
  <w:style w:type="numbering" w:customStyle="1" w:styleId="NoList721">
    <w:name w:val="No List721"/>
    <w:next w:val="NoList"/>
    <w:uiPriority w:val="99"/>
    <w:semiHidden/>
    <w:unhideWhenUsed/>
    <w:rsid w:val="00CC1EA8"/>
  </w:style>
  <w:style w:type="numbering" w:customStyle="1" w:styleId="NoList1121">
    <w:name w:val="No List1121"/>
    <w:next w:val="NoList"/>
    <w:uiPriority w:val="99"/>
    <w:semiHidden/>
    <w:unhideWhenUsed/>
    <w:rsid w:val="00CC1EA8"/>
  </w:style>
  <w:style w:type="numbering" w:customStyle="1" w:styleId="NoList2121">
    <w:name w:val="No List2121"/>
    <w:next w:val="NoList"/>
    <w:uiPriority w:val="99"/>
    <w:semiHidden/>
    <w:unhideWhenUsed/>
    <w:rsid w:val="00CC1EA8"/>
  </w:style>
  <w:style w:type="numbering" w:customStyle="1" w:styleId="NoList3121">
    <w:name w:val="No List3121"/>
    <w:next w:val="NoList"/>
    <w:uiPriority w:val="99"/>
    <w:semiHidden/>
    <w:unhideWhenUsed/>
    <w:rsid w:val="00CC1EA8"/>
  </w:style>
  <w:style w:type="numbering" w:customStyle="1" w:styleId="NoList4121">
    <w:name w:val="No List4121"/>
    <w:next w:val="NoList"/>
    <w:uiPriority w:val="99"/>
    <w:semiHidden/>
    <w:unhideWhenUsed/>
    <w:rsid w:val="00CC1EA8"/>
  </w:style>
  <w:style w:type="numbering" w:customStyle="1" w:styleId="NoList5111">
    <w:name w:val="No List5111"/>
    <w:next w:val="NoList"/>
    <w:uiPriority w:val="99"/>
    <w:semiHidden/>
    <w:unhideWhenUsed/>
    <w:rsid w:val="00CC1EA8"/>
  </w:style>
  <w:style w:type="numbering" w:customStyle="1" w:styleId="NoList6111">
    <w:name w:val="No List6111"/>
    <w:next w:val="NoList"/>
    <w:uiPriority w:val="99"/>
    <w:semiHidden/>
    <w:unhideWhenUsed/>
    <w:rsid w:val="00CC1EA8"/>
  </w:style>
  <w:style w:type="numbering" w:customStyle="1" w:styleId="NoList7111">
    <w:name w:val="No List7111"/>
    <w:next w:val="NoList"/>
    <w:uiPriority w:val="99"/>
    <w:semiHidden/>
    <w:unhideWhenUsed/>
    <w:rsid w:val="00CC1EA8"/>
  </w:style>
  <w:style w:type="numbering" w:customStyle="1" w:styleId="NoList8111">
    <w:name w:val="No List8111"/>
    <w:next w:val="NoList"/>
    <w:uiPriority w:val="99"/>
    <w:semiHidden/>
    <w:unhideWhenUsed/>
    <w:rsid w:val="00CC1EA8"/>
  </w:style>
  <w:style w:type="numbering" w:customStyle="1" w:styleId="NoList1221">
    <w:name w:val="No List1221"/>
    <w:next w:val="NoList"/>
    <w:uiPriority w:val="99"/>
    <w:semiHidden/>
    <w:rsid w:val="00CC1EA8"/>
  </w:style>
  <w:style w:type="numbering" w:customStyle="1" w:styleId="NoList11121">
    <w:name w:val="No List11121"/>
    <w:next w:val="NoList"/>
    <w:uiPriority w:val="99"/>
    <w:semiHidden/>
    <w:unhideWhenUsed/>
    <w:rsid w:val="00CC1EA8"/>
  </w:style>
  <w:style w:type="numbering" w:customStyle="1" w:styleId="11210">
    <w:name w:val="无列表1121"/>
    <w:next w:val="NoList"/>
    <w:semiHidden/>
    <w:rsid w:val="00CC1EA8"/>
  </w:style>
  <w:style w:type="numbering" w:customStyle="1" w:styleId="NoList2221">
    <w:name w:val="No List2221"/>
    <w:next w:val="NoList"/>
    <w:uiPriority w:val="99"/>
    <w:semiHidden/>
    <w:unhideWhenUsed/>
    <w:rsid w:val="00CC1EA8"/>
  </w:style>
  <w:style w:type="numbering" w:customStyle="1" w:styleId="NoList3221">
    <w:name w:val="No List3221"/>
    <w:next w:val="NoList"/>
    <w:uiPriority w:val="99"/>
    <w:semiHidden/>
    <w:unhideWhenUsed/>
    <w:rsid w:val="00CC1EA8"/>
  </w:style>
  <w:style w:type="numbering" w:customStyle="1" w:styleId="NoList4211">
    <w:name w:val="No List4211"/>
    <w:next w:val="NoList"/>
    <w:uiPriority w:val="99"/>
    <w:semiHidden/>
    <w:unhideWhenUsed/>
    <w:rsid w:val="00CC1EA8"/>
  </w:style>
  <w:style w:type="numbering" w:customStyle="1" w:styleId="NoList21111">
    <w:name w:val="No List21111"/>
    <w:next w:val="NoList"/>
    <w:uiPriority w:val="99"/>
    <w:semiHidden/>
    <w:unhideWhenUsed/>
    <w:rsid w:val="00CC1EA8"/>
  </w:style>
  <w:style w:type="numbering" w:customStyle="1" w:styleId="NoList31111">
    <w:name w:val="No List31111"/>
    <w:next w:val="NoList"/>
    <w:uiPriority w:val="99"/>
    <w:semiHidden/>
    <w:unhideWhenUsed/>
    <w:rsid w:val="00CC1EA8"/>
  </w:style>
  <w:style w:type="numbering" w:customStyle="1" w:styleId="NoList41111">
    <w:name w:val="No List41111"/>
    <w:next w:val="NoList"/>
    <w:uiPriority w:val="99"/>
    <w:semiHidden/>
    <w:unhideWhenUsed/>
    <w:rsid w:val="00CC1EA8"/>
  </w:style>
  <w:style w:type="numbering" w:customStyle="1" w:styleId="111110">
    <w:name w:val="无列表11111"/>
    <w:next w:val="NoList"/>
    <w:semiHidden/>
    <w:rsid w:val="00CC1EA8"/>
  </w:style>
  <w:style w:type="numbering" w:customStyle="1" w:styleId="NoList111111">
    <w:name w:val="No List111111"/>
    <w:next w:val="NoList"/>
    <w:uiPriority w:val="99"/>
    <w:semiHidden/>
    <w:unhideWhenUsed/>
    <w:rsid w:val="00CC1EA8"/>
  </w:style>
  <w:style w:type="numbering" w:customStyle="1" w:styleId="NoList12111">
    <w:name w:val="No List12111"/>
    <w:next w:val="NoList"/>
    <w:uiPriority w:val="99"/>
    <w:semiHidden/>
    <w:unhideWhenUsed/>
    <w:rsid w:val="00CC1EA8"/>
  </w:style>
  <w:style w:type="numbering" w:customStyle="1" w:styleId="NoList22111">
    <w:name w:val="No List22111"/>
    <w:next w:val="NoList"/>
    <w:uiPriority w:val="99"/>
    <w:semiHidden/>
    <w:unhideWhenUsed/>
    <w:rsid w:val="00CC1EA8"/>
  </w:style>
  <w:style w:type="numbering" w:customStyle="1" w:styleId="NoList32111">
    <w:name w:val="No List32111"/>
    <w:next w:val="NoList"/>
    <w:uiPriority w:val="99"/>
    <w:semiHidden/>
    <w:unhideWhenUsed/>
    <w:rsid w:val="00CC1EA8"/>
  </w:style>
  <w:style w:type="numbering" w:customStyle="1" w:styleId="NoList141">
    <w:name w:val="No List141"/>
    <w:next w:val="NoList"/>
    <w:uiPriority w:val="99"/>
    <w:semiHidden/>
    <w:unhideWhenUsed/>
    <w:rsid w:val="00CC1EA8"/>
  </w:style>
  <w:style w:type="numbering" w:customStyle="1" w:styleId="NoList151">
    <w:name w:val="No List151"/>
    <w:next w:val="NoList"/>
    <w:uiPriority w:val="99"/>
    <w:semiHidden/>
    <w:unhideWhenUsed/>
    <w:rsid w:val="00CC1EA8"/>
  </w:style>
  <w:style w:type="numbering" w:customStyle="1" w:styleId="NoList241">
    <w:name w:val="No List241"/>
    <w:next w:val="NoList"/>
    <w:uiPriority w:val="99"/>
    <w:semiHidden/>
    <w:unhideWhenUsed/>
    <w:rsid w:val="00CC1EA8"/>
  </w:style>
  <w:style w:type="numbering" w:customStyle="1" w:styleId="NoList341">
    <w:name w:val="No List341"/>
    <w:next w:val="NoList"/>
    <w:uiPriority w:val="99"/>
    <w:semiHidden/>
    <w:unhideWhenUsed/>
    <w:rsid w:val="00CC1EA8"/>
  </w:style>
  <w:style w:type="numbering" w:customStyle="1" w:styleId="NoList441">
    <w:name w:val="No List441"/>
    <w:next w:val="NoList"/>
    <w:uiPriority w:val="99"/>
    <w:semiHidden/>
    <w:unhideWhenUsed/>
    <w:rsid w:val="00CC1EA8"/>
  </w:style>
  <w:style w:type="numbering" w:customStyle="1" w:styleId="NoList531">
    <w:name w:val="No List531"/>
    <w:next w:val="NoList"/>
    <w:uiPriority w:val="99"/>
    <w:semiHidden/>
    <w:unhideWhenUsed/>
    <w:rsid w:val="00CC1EA8"/>
  </w:style>
  <w:style w:type="numbering" w:customStyle="1" w:styleId="NoList631">
    <w:name w:val="No List631"/>
    <w:next w:val="NoList"/>
    <w:uiPriority w:val="99"/>
    <w:semiHidden/>
    <w:unhideWhenUsed/>
    <w:rsid w:val="00CC1EA8"/>
  </w:style>
  <w:style w:type="numbering" w:customStyle="1" w:styleId="NoList731">
    <w:name w:val="No List731"/>
    <w:next w:val="NoList"/>
    <w:uiPriority w:val="99"/>
    <w:semiHidden/>
    <w:unhideWhenUsed/>
    <w:rsid w:val="00CC1EA8"/>
  </w:style>
  <w:style w:type="numbering" w:customStyle="1" w:styleId="NoList821">
    <w:name w:val="No List821"/>
    <w:next w:val="NoList"/>
    <w:uiPriority w:val="99"/>
    <w:semiHidden/>
    <w:unhideWhenUsed/>
    <w:rsid w:val="00CC1EA8"/>
  </w:style>
  <w:style w:type="numbering" w:customStyle="1" w:styleId="NoList921">
    <w:name w:val="No List921"/>
    <w:next w:val="NoList"/>
    <w:uiPriority w:val="99"/>
    <w:semiHidden/>
    <w:unhideWhenUsed/>
    <w:rsid w:val="00CC1EA8"/>
  </w:style>
  <w:style w:type="numbering" w:customStyle="1" w:styleId="NoList1131">
    <w:name w:val="No List1131"/>
    <w:next w:val="NoList"/>
    <w:uiPriority w:val="99"/>
    <w:semiHidden/>
    <w:unhideWhenUsed/>
    <w:rsid w:val="00CC1EA8"/>
  </w:style>
  <w:style w:type="numbering" w:customStyle="1" w:styleId="NoList2131">
    <w:name w:val="No List2131"/>
    <w:next w:val="NoList"/>
    <w:uiPriority w:val="99"/>
    <w:semiHidden/>
    <w:unhideWhenUsed/>
    <w:rsid w:val="00CC1EA8"/>
  </w:style>
  <w:style w:type="numbering" w:customStyle="1" w:styleId="NoList3131">
    <w:name w:val="No List3131"/>
    <w:next w:val="NoList"/>
    <w:uiPriority w:val="99"/>
    <w:semiHidden/>
    <w:unhideWhenUsed/>
    <w:rsid w:val="00CC1EA8"/>
  </w:style>
  <w:style w:type="numbering" w:customStyle="1" w:styleId="NoList4131">
    <w:name w:val="No List4131"/>
    <w:next w:val="NoList"/>
    <w:uiPriority w:val="99"/>
    <w:semiHidden/>
    <w:unhideWhenUsed/>
    <w:rsid w:val="00CC1EA8"/>
  </w:style>
  <w:style w:type="numbering" w:customStyle="1" w:styleId="NoList5121">
    <w:name w:val="No List5121"/>
    <w:next w:val="NoList"/>
    <w:uiPriority w:val="99"/>
    <w:semiHidden/>
    <w:unhideWhenUsed/>
    <w:rsid w:val="00CC1EA8"/>
  </w:style>
  <w:style w:type="numbering" w:customStyle="1" w:styleId="NoList6121">
    <w:name w:val="No List6121"/>
    <w:next w:val="NoList"/>
    <w:uiPriority w:val="99"/>
    <w:semiHidden/>
    <w:unhideWhenUsed/>
    <w:rsid w:val="00CC1EA8"/>
  </w:style>
  <w:style w:type="numbering" w:customStyle="1" w:styleId="NoList7121">
    <w:name w:val="No List7121"/>
    <w:next w:val="NoList"/>
    <w:uiPriority w:val="99"/>
    <w:semiHidden/>
    <w:unhideWhenUsed/>
    <w:rsid w:val="00CC1EA8"/>
  </w:style>
  <w:style w:type="numbering" w:customStyle="1" w:styleId="NoList8121">
    <w:name w:val="No List8121"/>
    <w:next w:val="NoList"/>
    <w:uiPriority w:val="99"/>
    <w:semiHidden/>
    <w:unhideWhenUsed/>
    <w:rsid w:val="00CC1EA8"/>
  </w:style>
  <w:style w:type="numbering" w:customStyle="1" w:styleId="NoList9111">
    <w:name w:val="No List9111"/>
    <w:next w:val="NoList"/>
    <w:uiPriority w:val="99"/>
    <w:semiHidden/>
    <w:unhideWhenUsed/>
    <w:rsid w:val="00CC1EA8"/>
  </w:style>
  <w:style w:type="numbering" w:customStyle="1" w:styleId="LFO1921">
    <w:name w:val="LFO1921"/>
    <w:basedOn w:val="NoList"/>
    <w:rsid w:val="00CC1EA8"/>
  </w:style>
  <w:style w:type="numbering" w:customStyle="1" w:styleId="NoList1011">
    <w:name w:val="No List1011"/>
    <w:next w:val="NoList"/>
    <w:uiPriority w:val="99"/>
    <w:semiHidden/>
    <w:unhideWhenUsed/>
    <w:rsid w:val="00CC1EA8"/>
  </w:style>
  <w:style w:type="numbering" w:customStyle="1" w:styleId="LFO19111">
    <w:name w:val="LFO19111"/>
    <w:basedOn w:val="NoList"/>
    <w:rsid w:val="00CC1EA8"/>
  </w:style>
  <w:style w:type="numbering" w:customStyle="1" w:styleId="NoList1231">
    <w:name w:val="No List1231"/>
    <w:next w:val="NoList"/>
    <w:uiPriority w:val="99"/>
    <w:semiHidden/>
    <w:rsid w:val="00CC1EA8"/>
  </w:style>
  <w:style w:type="numbering" w:customStyle="1" w:styleId="NoList11131">
    <w:name w:val="No List11131"/>
    <w:next w:val="NoList"/>
    <w:uiPriority w:val="99"/>
    <w:semiHidden/>
    <w:unhideWhenUsed/>
    <w:rsid w:val="00CC1EA8"/>
  </w:style>
  <w:style w:type="numbering" w:customStyle="1" w:styleId="1310">
    <w:name w:val="无列表131"/>
    <w:next w:val="NoList"/>
    <w:semiHidden/>
    <w:rsid w:val="00CC1EA8"/>
  </w:style>
  <w:style w:type="numbering" w:customStyle="1" w:styleId="1311">
    <w:name w:val="リストなし131"/>
    <w:next w:val="NoList"/>
    <w:uiPriority w:val="99"/>
    <w:semiHidden/>
    <w:unhideWhenUsed/>
    <w:rsid w:val="00CC1EA8"/>
  </w:style>
  <w:style w:type="numbering" w:customStyle="1" w:styleId="11310">
    <w:name w:val="无列表1131"/>
    <w:next w:val="NoList"/>
    <w:semiHidden/>
    <w:rsid w:val="00CC1EA8"/>
  </w:style>
  <w:style w:type="numbering" w:customStyle="1" w:styleId="11211">
    <w:name w:val="リストなし1121"/>
    <w:next w:val="NoList"/>
    <w:uiPriority w:val="99"/>
    <w:semiHidden/>
    <w:unhideWhenUsed/>
    <w:rsid w:val="00CC1EA8"/>
  </w:style>
  <w:style w:type="numbering" w:customStyle="1" w:styleId="NoList2231">
    <w:name w:val="No List2231"/>
    <w:next w:val="NoList"/>
    <w:uiPriority w:val="99"/>
    <w:semiHidden/>
    <w:unhideWhenUsed/>
    <w:rsid w:val="00CC1EA8"/>
  </w:style>
  <w:style w:type="numbering" w:customStyle="1" w:styleId="NoList3231">
    <w:name w:val="No List3231"/>
    <w:next w:val="NoList"/>
    <w:uiPriority w:val="99"/>
    <w:semiHidden/>
    <w:unhideWhenUsed/>
    <w:rsid w:val="00CC1EA8"/>
  </w:style>
  <w:style w:type="numbering" w:customStyle="1" w:styleId="NoList4221">
    <w:name w:val="No List4221"/>
    <w:next w:val="NoList"/>
    <w:uiPriority w:val="99"/>
    <w:semiHidden/>
    <w:unhideWhenUsed/>
    <w:rsid w:val="00CC1EA8"/>
  </w:style>
  <w:style w:type="numbering" w:customStyle="1" w:styleId="NoList21121">
    <w:name w:val="No List21121"/>
    <w:next w:val="NoList"/>
    <w:uiPriority w:val="99"/>
    <w:semiHidden/>
    <w:unhideWhenUsed/>
    <w:rsid w:val="00CC1EA8"/>
  </w:style>
  <w:style w:type="numbering" w:customStyle="1" w:styleId="NoList31121">
    <w:name w:val="No List31121"/>
    <w:next w:val="NoList"/>
    <w:uiPriority w:val="99"/>
    <w:semiHidden/>
    <w:unhideWhenUsed/>
    <w:rsid w:val="00CC1EA8"/>
  </w:style>
  <w:style w:type="numbering" w:customStyle="1" w:styleId="NoList41121">
    <w:name w:val="No List41121"/>
    <w:next w:val="NoList"/>
    <w:uiPriority w:val="99"/>
    <w:semiHidden/>
    <w:unhideWhenUsed/>
    <w:rsid w:val="00CC1EA8"/>
  </w:style>
  <w:style w:type="numbering" w:customStyle="1" w:styleId="11121">
    <w:name w:val="无列表11121"/>
    <w:next w:val="NoList"/>
    <w:semiHidden/>
    <w:rsid w:val="00CC1EA8"/>
  </w:style>
  <w:style w:type="numbering" w:customStyle="1" w:styleId="NoList111121">
    <w:name w:val="No List111121"/>
    <w:next w:val="NoList"/>
    <w:uiPriority w:val="99"/>
    <w:semiHidden/>
    <w:unhideWhenUsed/>
    <w:rsid w:val="00CC1EA8"/>
  </w:style>
  <w:style w:type="numbering" w:customStyle="1" w:styleId="NoList12121">
    <w:name w:val="No List12121"/>
    <w:next w:val="NoList"/>
    <w:uiPriority w:val="99"/>
    <w:semiHidden/>
    <w:unhideWhenUsed/>
    <w:rsid w:val="00CC1EA8"/>
  </w:style>
  <w:style w:type="numbering" w:customStyle="1" w:styleId="NoList22121">
    <w:name w:val="No List22121"/>
    <w:next w:val="NoList"/>
    <w:uiPriority w:val="99"/>
    <w:semiHidden/>
    <w:unhideWhenUsed/>
    <w:rsid w:val="00CC1EA8"/>
  </w:style>
  <w:style w:type="numbering" w:customStyle="1" w:styleId="NoList32121">
    <w:name w:val="No List32121"/>
    <w:next w:val="NoList"/>
    <w:uiPriority w:val="99"/>
    <w:semiHidden/>
    <w:unhideWhenUsed/>
    <w:rsid w:val="00CC1EA8"/>
  </w:style>
  <w:style w:type="numbering" w:customStyle="1" w:styleId="NoList161">
    <w:name w:val="No List161"/>
    <w:next w:val="NoList"/>
    <w:uiPriority w:val="99"/>
    <w:semiHidden/>
    <w:unhideWhenUsed/>
    <w:rsid w:val="00CC1EA8"/>
  </w:style>
  <w:style w:type="numbering" w:customStyle="1" w:styleId="NoList171">
    <w:name w:val="No List171"/>
    <w:next w:val="NoList"/>
    <w:uiPriority w:val="99"/>
    <w:semiHidden/>
    <w:unhideWhenUsed/>
    <w:rsid w:val="00CC1EA8"/>
  </w:style>
  <w:style w:type="numbering" w:customStyle="1" w:styleId="NoList251">
    <w:name w:val="No List251"/>
    <w:next w:val="NoList"/>
    <w:uiPriority w:val="99"/>
    <w:semiHidden/>
    <w:unhideWhenUsed/>
    <w:rsid w:val="00CC1EA8"/>
  </w:style>
  <w:style w:type="numbering" w:customStyle="1" w:styleId="NoList351">
    <w:name w:val="No List351"/>
    <w:next w:val="NoList"/>
    <w:uiPriority w:val="99"/>
    <w:semiHidden/>
    <w:unhideWhenUsed/>
    <w:rsid w:val="00CC1EA8"/>
  </w:style>
  <w:style w:type="numbering" w:customStyle="1" w:styleId="NoList451">
    <w:name w:val="No List451"/>
    <w:next w:val="NoList"/>
    <w:uiPriority w:val="99"/>
    <w:semiHidden/>
    <w:unhideWhenUsed/>
    <w:rsid w:val="00CC1EA8"/>
  </w:style>
  <w:style w:type="numbering" w:customStyle="1" w:styleId="NoList541">
    <w:name w:val="No List541"/>
    <w:next w:val="NoList"/>
    <w:uiPriority w:val="99"/>
    <w:semiHidden/>
    <w:unhideWhenUsed/>
    <w:rsid w:val="00CC1EA8"/>
  </w:style>
  <w:style w:type="numbering" w:customStyle="1" w:styleId="NoList641">
    <w:name w:val="No List641"/>
    <w:next w:val="NoList"/>
    <w:uiPriority w:val="99"/>
    <w:semiHidden/>
    <w:unhideWhenUsed/>
    <w:rsid w:val="00CC1EA8"/>
  </w:style>
  <w:style w:type="numbering" w:customStyle="1" w:styleId="NoList741">
    <w:name w:val="No List741"/>
    <w:next w:val="NoList"/>
    <w:uiPriority w:val="99"/>
    <w:semiHidden/>
    <w:unhideWhenUsed/>
    <w:rsid w:val="00CC1EA8"/>
  </w:style>
  <w:style w:type="numbering" w:customStyle="1" w:styleId="NoList831">
    <w:name w:val="No List831"/>
    <w:next w:val="NoList"/>
    <w:uiPriority w:val="99"/>
    <w:semiHidden/>
    <w:unhideWhenUsed/>
    <w:rsid w:val="00CC1EA8"/>
  </w:style>
  <w:style w:type="numbering" w:customStyle="1" w:styleId="NoList931">
    <w:name w:val="No List931"/>
    <w:next w:val="NoList"/>
    <w:uiPriority w:val="99"/>
    <w:semiHidden/>
    <w:unhideWhenUsed/>
    <w:rsid w:val="00CC1EA8"/>
  </w:style>
  <w:style w:type="numbering" w:customStyle="1" w:styleId="NoList1141">
    <w:name w:val="No List1141"/>
    <w:next w:val="NoList"/>
    <w:uiPriority w:val="99"/>
    <w:semiHidden/>
    <w:unhideWhenUsed/>
    <w:rsid w:val="00CC1EA8"/>
  </w:style>
  <w:style w:type="numbering" w:customStyle="1" w:styleId="NoList2141">
    <w:name w:val="No List2141"/>
    <w:next w:val="NoList"/>
    <w:uiPriority w:val="99"/>
    <w:semiHidden/>
    <w:unhideWhenUsed/>
    <w:rsid w:val="00CC1EA8"/>
  </w:style>
  <w:style w:type="numbering" w:customStyle="1" w:styleId="NoList3141">
    <w:name w:val="No List3141"/>
    <w:next w:val="NoList"/>
    <w:uiPriority w:val="99"/>
    <w:semiHidden/>
    <w:unhideWhenUsed/>
    <w:rsid w:val="00CC1EA8"/>
  </w:style>
  <w:style w:type="numbering" w:customStyle="1" w:styleId="NoList4141">
    <w:name w:val="No List4141"/>
    <w:next w:val="NoList"/>
    <w:uiPriority w:val="99"/>
    <w:semiHidden/>
    <w:unhideWhenUsed/>
    <w:rsid w:val="00CC1EA8"/>
  </w:style>
  <w:style w:type="numbering" w:customStyle="1" w:styleId="NoList5131">
    <w:name w:val="No List5131"/>
    <w:next w:val="NoList"/>
    <w:uiPriority w:val="99"/>
    <w:semiHidden/>
    <w:unhideWhenUsed/>
    <w:rsid w:val="00CC1EA8"/>
  </w:style>
  <w:style w:type="numbering" w:customStyle="1" w:styleId="NoList6131">
    <w:name w:val="No List6131"/>
    <w:next w:val="NoList"/>
    <w:uiPriority w:val="99"/>
    <w:semiHidden/>
    <w:unhideWhenUsed/>
    <w:rsid w:val="00CC1EA8"/>
  </w:style>
  <w:style w:type="numbering" w:customStyle="1" w:styleId="NoList7131">
    <w:name w:val="No List7131"/>
    <w:next w:val="NoList"/>
    <w:uiPriority w:val="99"/>
    <w:semiHidden/>
    <w:unhideWhenUsed/>
    <w:rsid w:val="00CC1EA8"/>
  </w:style>
  <w:style w:type="numbering" w:customStyle="1" w:styleId="NoList8131">
    <w:name w:val="No List8131"/>
    <w:next w:val="NoList"/>
    <w:uiPriority w:val="99"/>
    <w:semiHidden/>
    <w:unhideWhenUsed/>
    <w:rsid w:val="00CC1EA8"/>
  </w:style>
  <w:style w:type="numbering" w:customStyle="1" w:styleId="NoList9121">
    <w:name w:val="No List9121"/>
    <w:next w:val="NoList"/>
    <w:uiPriority w:val="99"/>
    <w:semiHidden/>
    <w:unhideWhenUsed/>
    <w:rsid w:val="00CC1EA8"/>
  </w:style>
  <w:style w:type="numbering" w:customStyle="1" w:styleId="LFO1931">
    <w:name w:val="LFO1931"/>
    <w:basedOn w:val="NoList"/>
    <w:rsid w:val="00CC1EA8"/>
  </w:style>
  <w:style w:type="numbering" w:customStyle="1" w:styleId="NoList1021">
    <w:name w:val="No List1021"/>
    <w:next w:val="NoList"/>
    <w:uiPriority w:val="99"/>
    <w:semiHidden/>
    <w:unhideWhenUsed/>
    <w:rsid w:val="00CC1EA8"/>
  </w:style>
  <w:style w:type="numbering" w:customStyle="1" w:styleId="LFO19121">
    <w:name w:val="LFO19121"/>
    <w:basedOn w:val="NoList"/>
    <w:rsid w:val="00CC1EA8"/>
  </w:style>
  <w:style w:type="numbering" w:customStyle="1" w:styleId="NoList1241">
    <w:name w:val="No List1241"/>
    <w:next w:val="NoList"/>
    <w:uiPriority w:val="99"/>
    <w:semiHidden/>
    <w:rsid w:val="00CC1EA8"/>
  </w:style>
  <w:style w:type="numbering" w:customStyle="1" w:styleId="NoList11141">
    <w:name w:val="No List11141"/>
    <w:next w:val="NoList"/>
    <w:uiPriority w:val="99"/>
    <w:semiHidden/>
    <w:unhideWhenUsed/>
    <w:rsid w:val="00CC1EA8"/>
  </w:style>
  <w:style w:type="numbering" w:customStyle="1" w:styleId="1410">
    <w:name w:val="无列表141"/>
    <w:next w:val="NoList"/>
    <w:semiHidden/>
    <w:rsid w:val="00CC1EA8"/>
  </w:style>
  <w:style w:type="numbering" w:customStyle="1" w:styleId="1411">
    <w:name w:val="リストなし141"/>
    <w:next w:val="NoList"/>
    <w:uiPriority w:val="99"/>
    <w:semiHidden/>
    <w:unhideWhenUsed/>
    <w:rsid w:val="00CC1EA8"/>
  </w:style>
  <w:style w:type="numbering" w:customStyle="1" w:styleId="11410">
    <w:name w:val="无列表1141"/>
    <w:next w:val="NoList"/>
    <w:semiHidden/>
    <w:rsid w:val="00CC1EA8"/>
  </w:style>
  <w:style w:type="numbering" w:customStyle="1" w:styleId="11311">
    <w:name w:val="リストなし1131"/>
    <w:next w:val="NoList"/>
    <w:uiPriority w:val="99"/>
    <w:semiHidden/>
    <w:unhideWhenUsed/>
    <w:rsid w:val="00CC1EA8"/>
  </w:style>
  <w:style w:type="numbering" w:customStyle="1" w:styleId="NoList2241">
    <w:name w:val="No List2241"/>
    <w:next w:val="NoList"/>
    <w:uiPriority w:val="99"/>
    <w:semiHidden/>
    <w:unhideWhenUsed/>
    <w:rsid w:val="00CC1EA8"/>
  </w:style>
  <w:style w:type="numbering" w:customStyle="1" w:styleId="NoList3241">
    <w:name w:val="No List3241"/>
    <w:next w:val="NoList"/>
    <w:uiPriority w:val="99"/>
    <w:semiHidden/>
    <w:unhideWhenUsed/>
    <w:rsid w:val="00CC1EA8"/>
  </w:style>
  <w:style w:type="numbering" w:customStyle="1" w:styleId="NoList4231">
    <w:name w:val="No List4231"/>
    <w:next w:val="NoList"/>
    <w:uiPriority w:val="99"/>
    <w:semiHidden/>
    <w:unhideWhenUsed/>
    <w:rsid w:val="00CC1EA8"/>
  </w:style>
  <w:style w:type="numbering" w:customStyle="1" w:styleId="NoList21131">
    <w:name w:val="No List21131"/>
    <w:next w:val="NoList"/>
    <w:uiPriority w:val="99"/>
    <w:semiHidden/>
    <w:unhideWhenUsed/>
    <w:rsid w:val="00CC1EA8"/>
  </w:style>
  <w:style w:type="numbering" w:customStyle="1" w:styleId="NoList31131">
    <w:name w:val="No List31131"/>
    <w:next w:val="NoList"/>
    <w:uiPriority w:val="99"/>
    <w:semiHidden/>
    <w:unhideWhenUsed/>
    <w:rsid w:val="00CC1EA8"/>
  </w:style>
  <w:style w:type="numbering" w:customStyle="1" w:styleId="NoList41131">
    <w:name w:val="No List41131"/>
    <w:next w:val="NoList"/>
    <w:uiPriority w:val="99"/>
    <w:semiHidden/>
    <w:unhideWhenUsed/>
    <w:rsid w:val="00CC1EA8"/>
  </w:style>
  <w:style w:type="numbering" w:customStyle="1" w:styleId="11131">
    <w:name w:val="无列表11131"/>
    <w:next w:val="NoList"/>
    <w:semiHidden/>
    <w:rsid w:val="00CC1EA8"/>
  </w:style>
  <w:style w:type="numbering" w:customStyle="1" w:styleId="NoList111131">
    <w:name w:val="No List111131"/>
    <w:next w:val="NoList"/>
    <w:uiPriority w:val="99"/>
    <w:semiHidden/>
    <w:unhideWhenUsed/>
    <w:rsid w:val="00CC1EA8"/>
  </w:style>
  <w:style w:type="numbering" w:customStyle="1" w:styleId="NoList12131">
    <w:name w:val="No List12131"/>
    <w:next w:val="NoList"/>
    <w:uiPriority w:val="99"/>
    <w:semiHidden/>
    <w:unhideWhenUsed/>
    <w:rsid w:val="00CC1EA8"/>
  </w:style>
  <w:style w:type="numbering" w:customStyle="1" w:styleId="NoList22131">
    <w:name w:val="No List22131"/>
    <w:next w:val="NoList"/>
    <w:uiPriority w:val="99"/>
    <w:semiHidden/>
    <w:unhideWhenUsed/>
    <w:rsid w:val="00CC1EA8"/>
  </w:style>
  <w:style w:type="numbering" w:customStyle="1" w:styleId="NoList32131">
    <w:name w:val="No List32131"/>
    <w:next w:val="NoList"/>
    <w:uiPriority w:val="99"/>
    <w:semiHidden/>
    <w:unhideWhenUsed/>
    <w:rsid w:val="00CC1EA8"/>
  </w:style>
  <w:style w:type="character" w:customStyle="1" w:styleId="font01">
    <w:name w:val="font01"/>
    <w:basedOn w:val="DefaultParagraphFont"/>
    <w:qFormat/>
    <w:rsid w:val="00CC1EA8"/>
    <w:rPr>
      <w:rFonts w:ascii="Arial" w:hAnsi="Arial" w:cs="Arial" w:hint="default"/>
      <w:color w:val="000000"/>
      <w:sz w:val="18"/>
      <w:szCs w:val="18"/>
      <w:u w:val="none"/>
      <w:vertAlign w:val="superscript"/>
    </w:rPr>
  </w:style>
  <w:style w:type="character" w:customStyle="1" w:styleId="font51">
    <w:name w:val="font51"/>
    <w:basedOn w:val="DefaultParagraphFont"/>
    <w:qFormat/>
    <w:rsid w:val="00CC1EA8"/>
    <w:rPr>
      <w:rFonts w:ascii="Arial" w:hAnsi="Arial" w:cs="Arial" w:hint="default"/>
      <w:color w:val="000000"/>
      <w:sz w:val="21"/>
      <w:szCs w:val="21"/>
      <w:u w:val="none"/>
    </w:rPr>
  </w:style>
  <w:style w:type="character" w:customStyle="1" w:styleId="28">
    <w:name w:val="不明显参考2"/>
    <w:uiPriority w:val="31"/>
    <w:qFormat/>
    <w:rsid w:val="00CC1EA8"/>
    <w:rPr>
      <w:smallCaps/>
      <w:color w:val="5A5A5A"/>
    </w:rPr>
  </w:style>
  <w:style w:type="paragraph" w:customStyle="1" w:styleId="TOC20">
    <w:name w:val="TOC 标题2"/>
    <w:basedOn w:val="Heading1"/>
    <w:next w:val="Normal"/>
    <w:uiPriority w:val="39"/>
    <w:unhideWhenUsed/>
    <w:qFormat/>
    <w:rsid w:val="00CC1EA8"/>
    <w:pPr>
      <w:spacing w:after="0" w:line="259" w:lineRule="auto"/>
      <w:outlineLvl w:val="9"/>
    </w:pPr>
    <w:rPr>
      <w:rFonts w:ascii="Calibri Light" w:hAnsi="Calibri Light"/>
      <w:color w:val="2F5496"/>
      <w:szCs w:val="32"/>
      <w:lang w:val="en-US" w:eastAsia="en-GB"/>
    </w:rPr>
  </w:style>
  <w:style w:type="table" w:customStyle="1" w:styleId="321">
    <w:name w:val="网格型32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CC1EA8"/>
    <w:rPr>
      <w:rFonts w:ascii="Arial" w:hAnsi="Arial"/>
      <w:lang w:val="en-GB" w:eastAsia="en-US" w:bidi="ar-SA"/>
    </w:rPr>
  </w:style>
  <w:style w:type="character" w:customStyle="1" w:styleId="p1">
    <w:name w:val="p1"/>
    <w:qFormat/>
    <w:rsid w:val="00CC1EA8"/>
  </w:style>
  <w:style w:type="character" w:customStyle="1" w:styleId="e-031">
    <w:name w:val="e-031"/>
    <w:qFormat/>
    <w:rsid w:val="00CC1EA8"/>
    <w:rPr>
      <w:i/>
      <w:iCs/>
    </w:rPr>
  </w:style>
  <w:style w:type="character" w:customStyle="1" w:styleId="hps">
    <w:name w:val="hps"/>
    <w:qFormat/>
    <w:rsid w:val="00CC1EA8"/>
  </w:style>
  <w:style w:type="character" w:customStyle="1" w:styleId="IntenseEmphasis1">
    <w:name w:val="Intense Emphasis1"/>
    <w:basedOn w:val="DefaultParagraphFont"/>
    <w:uiPriority w:val="21"/>
    <w:qFormat/>
    <w:rsid w:val="00CC1EA8"/>
    <w:rPr>
      <w:b/>
      <w:bCs/>
      <w:i/>
      <w:iCs/>
      <w:color w:val="4F81BD"/>
    </w:rPr>
  </w:style>
  <w:style w:type="character" w:customStyle="1" w:styleId="EditorsNoteChar1">
    <w:name w:val="Editor's Note Char1"/>
    <w:qFormat/>
    <w:rsid w:val="00CC1EA8"/>
    <w:rPr>
      <w:rFonts w:ascii="Times New Roman" w:hAnsi="Times New Roman"/>
      <w:color w:val="FF0000"/>
      <w:lang w:val="en-GB" w:eastAsia="en-US"/>
    </w:rPr>
  </w:style>
  <w:style w:type="character" w:customStyle="1" w:styleId="TAHChar">
    <w:name w:val="TAH Char"/>
    <w:qFormat/>
    <w:locked/>
    <w:rsid w:val="00CC1EA8"/>
    <w:rPr>
      <w:rFonts w:ascii="Arial" w:hAnsi="Arial" w:cs="Arial"/>
      <w:b/>
      <w:sz w:val="18"/>
      <w:lang w:val="en-GB"/>
    </w:rPr>
  </w:style>
  <w:style w:type="character" w:customStyle="1" w:styleId="IntenseEmphasis2">
    <w:name w:val="Intense Emphasis2"/>
    <w:uiPriority w:val="21"/>
    <w:qFormat/>
    <w:rsid w:val="00CC1EA8"/>
    <w:rPr>
      <w:b/>
      <w:bCs/>
      <w:i/>
      <w:iCs/>
      <w:color w:val="4F81BD"/>
    </w:rPr>
  </w:style>
  <w:style w:type="character" w:customStyle="1" w:styleId="normaltextrun">
    <w:name w:val="normaltextrun"/>
    <w:basedOn w:val="DefaultParagraphFont"/>
    <w:qFormat/>
    <w:rsid w:val="00CC1EA8"/>
  </w:style>
  <w:style w:type="character" w:customStyle="1" w:styleId="search-word-mail">
    <w:name w:val="search-word-mail"/>
    <w:qFormat/>
    <w:rsid w:val="00CC1EA8"/>
  </w:style>
  <w:style w:type="character" w:customStyle="1" w:styleId="Char12">
    <w:name w:val="脚注文本 Char1"/>
    <w:aliases w:val="footnote text41 Char1"/>
    <w:basedOn w:val="DefaultParagraphFont"/>
    <w:semiHidden/>
    <w:qFormat/>
    <w:rsid w:val="00CC1EA8"/>
    <w:rPr>
      <w:rFonts w:ascii="Times New Roman" w:eastAsia="Times New Roman" w:hAnsi="Times New Roman"/>
      <w:sz w:val="18"/>
      <w:szCs w:val="18"/>
      <w:lang w:val="en-GB" w:eastAsia="en-GB"/>
    </w:rPr>
  </w:style>
  <w:style w:type="character" w:customStyle="1" w:styleId="word">
    <w:name w:val="word"/>
    <w:basedOn w:val="DefaultParagraphFont"/>
    <w:qFormat/>
    <w:rsid w:val="00CC1EA8"/>
  </w:style>
  <w:style w:type="character" w:customStyle="1" w:styleId="1f1">
    <w:name w:val="未处理的提及1"/>
    <w:basedOn w:val="DefaultParagraphFont"/>
    <w:uiPriority w:val="99"/>
    <w:semiHidden/>
    <w:qFormat/>
    <w:rsid w:val="00CC1EA8"/>
    <w:rPr>
      <w:color w:val="605E5C"/>
      <w:shd w:val="clear" w:color="auto" w:fill="E1DFDD"/>
    </w:rPr>
  </w:style>
  <w:style w:type="character" w:customStyle="1" w:styleId="ae">
    <w:name w:val="首标题"/>
    <w:qFormat/>
    <w:rsid w:val="00CC1EA8"/>
    <w:rPr>
      <w:rFonts w:ascii="Arial" w:eastAsia="SimSun" w:hAnsi="Arial"/>
      <w:sz w:val="24"/>
      <w:lang w:val="en-US" w:eastAsia="zh-CN" w:bidi="ar-SA"/>
    </w:rPr>
  </w:style>
  <w:style w:type="character" w:customStyle="1" w:styleId="B1Car">
    <w:name w:val="B1+ Car"/>
    <w:link w:val="B1"/>
    <w:uiPriority w:val="99"/>
    <w:qFormat/>
    <w:rsid w:val="00CC1EA8"/>
    <w:rPr>
      <w:rFonts w:eastAsia="Malgun Gothic"/>
      <w:lang w:eastAsia="en-US"/>
    </w:rPr>
  </w:style>
  <w:style w:type="character" w:customStyle="1" w:styleId="HeaderChar1">
    <w:name w:val="Header Char1"/>
    <w:basedOn w:val="DefaultParagraphFont"/>
    <w:semiHidden/>
    <w:qFormat/>
    <w:rsid w:val="00CC1EA8"/>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CC1EA8"/>
    <w:rPr>
      <w:color w:val="605E5C"/>
      <w:shd w:val="clear" w:color="auto" w:fill="E1DFDD"/>
    </w:rPr>
  </w:style>
  <w:style w:type="paragraph" w:customStyle="1" w:styleId="Style86">
    <w:name w:val="_Style 86"/>
    <w:uiPriority w:val="99"/>
    <w:semiHidden/>
    <w:qFormat/>
    <w:rsid w:val="00CC1EA8"/>
    <w:pPr>
      <w:spacing w:after="160" w:line="259" w:lineRule="auto"/>
    </w:pPr>
    <w:rPr>
      <w:rFonts w:eastAsia="MS Mincho"/>
      <w:lang w:eastAsia="en-US"/>
    </w:rPr>
  </w:style>
  <w:style w:type="table" w:customStyle="1" w:styleId="TableGrid19">
    <w:name w:val="Table Grid19"/>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CC1EA8"/>
    <w:rPr>
      <w:rFonts w:eastAsia="MS Mincho"/>
      <w:lang w:val="en-US" w:eastAsia="en-US"/>
    </w:rPr>
    <w:tblPr/>
  </w:style>
  <w:style w:type="table" w:customStyle="1" w:styleId="TableGrid58">
    <w:name w:val="Table Grid58"/>
    <w:basedOn w:val="TableNormal"/>
    <w:uiPriority w:val="39"/>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CC1EA8"/>
    <w:rPr>
      <w:rFonts w:eastAsia="MS Mincho"/>
      <w:lang w:val="en-US" w:eastAsia="en-US"/>
    </w:rPr>
    <w:tblPr/>
  </w:style>
  <w:style w:type="table" w:customStyle="1" w:styleId="TableGrid515">
    <w:name w:val="Table Grid5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CC1EA8"/>
  </w:style>
  <w:style w:type="table" w:customStyle="1" w:styleId="TableGrid105">
    <w:name w:val="Table Grid10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6">
    <w:name w:val="无列表21"/>
    <w:next w:val="NoList"/>
    <w:uiPriority w:val="99"/>
    <w:semiHidden/>
    <w:unhideWhenUsed/>
    <w:rsid w:val="00CC1EA8"/>
  </w:style>
  <w:style w:type="numbering" w:customStyle="1" w:styleId="1510">
    <w:name w:val="无列表151"/>
    <w:next w:val="NoList"/>
    <w:semiHidden/>
    <w:rsid w:val="00CC1EA8"/>
  </w:style>
  <w:style w:type="numbering" w:customStyle="1" w:styleId="1511">
    <w:name w:val="リストなし151"/>
    <w:next w:val="NoList"/>
    <w:uiPriority w:val="99"/>
    <w:semiHidden/>
    <w:unhideWhenUsed/>
    <w:rsid w:val="00CC1EA8"/>
  </w:style>
  <w:style w:type="table" w:customStyle="1" w:styleId="221">
    <w:name w:val="古典型 22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CC1EA8"/>
  </w:style>
  <w:style w:type="numbering" w:customStyle="1" w:styleId="1151">
    <w:name w:val="无列表1151"/>
    <w:next w:val="NoList"/>
    <w:semiHidden/>
    <w:rsid w:val="00CC1EA8"/>
  </w:style>
  <w:style w:type="numbering" w:customStyle="1" w:styleId="11411">
    <w:name w:val="リストなし1141"/>
    <w:next w:val="NoList"/>
    <w:uiPriority w:val="99"/>
    <w:semiHidden/>
    <w:unhideWhenUsed/>
    <w:rsid w:val="00CC1EA8"/>
  </w:style>
  <w:style w:type="table" w:customStyle="1" w:styleId="TableClassic2121">
    <w:name w:val="Table Classic 212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CC1EA8"/>
  </w:style>
  <w:style w:type="numbering" w:customStyle="1" w:styleId="NoList361">
    <w:name w:val="No List361"/>
    <w:next w:val="NoList"/>
    <w:uiPriority w:val="99"/>
    <w:semiHidden/>
    <w:unhideWhenUsed/>
    <w:rsid w:val="00CC1EA8"/>
  </w:style>
  <w:style w:type="numbering" w:customStyle="1" w:styleId="NoList1151">
    <w:name w:val="No List1151"/>
    <w:next w:val="NoList"/>
    <w:uiPriority w:val="99"/>
    <w:semiHidden/>
    <w:unhideWhenUsed/>
    <w:rsid w:val="00CC1EA8"/>
  </w:style>
  <w:style w:type="numbering" w:customStyle="1" w:styleId="NoList461">
    <w:name w:val="No List461"/>
    <w:next w:val="NoList"/>
    <w:uiPriority w:val="99"/>
    <w:semiHidden/>
    <w:unhideWhenUsed/>
    <w:rsid w:val="00CC1EA8"/>
  </w:style>
  <w:style w:type="numbering" w:customStyle="1" w:styleId="NoList551">
    <w:name w:val="No List551"/>
    <w:next w:val="NoList"/>
    <w:uiPriority w:val="99"/>
    <w:semiHidden/>
    <w:unhideWhenUsed/>
    <w:rsid w:val="00CC1EA8"/>
  </w:style>
  <w:style w:type="numbering" w:customStyle="1" w:styleId="NoList11151">
    <w:name w:val="No List11151"/>
    <w:next w:val="NoList"/>
    <w:uiPriority w:val="99"/>
    <w:semiHidden/>
    <w:unhideWhenUsed/>
    <w:rsid w:val="00CC1EA8"/>
  </w:style>
  <w:style w:type="numbering" w:customStyle="1" w:styleId="NoList2151">
    <w:name w:val="No List2151"/>
    <w:next w:val="NoList"/>
    <w:uiPriority w:val="99"/>
    <w:semiHidden/>
    <w:unhideWhenUsed/>
    <w:rsid w:val="00CC1EA8"/>
  </w:style>
  <w:style w:type="numbering" w:customStyle="1" w:styleId="NoList3151">
    <w:name w:val="No List3151"/>
    <w:next w:val="NoList"/>
    <w:uiPriority w:val="99"/>
    <w:semiHidden/>
    <w:unhideWhenUsed/>
    <w:rsid w:val="00CC1EA8"/>
  </w:style>
  <w:style w:type="numbering" w:customStyle="1" w:styleId="NoList4151">
    <w:name w:val="No List4151"/>
    <w:next w:val="NoList"/>
    <w:uiPriority w:val="99"/>
    <w:semiHidden/>
    <w:unhideWhenUsed/>
    <w:rsid w:val="00CC1EA8"/>
  </w:style>
  <w:style w:type="numbering" w:customStyle="1" w:styleId="NoList651">
    <w:name w:val="No List651"/>
    <w:next w:val="NoList"/>
    <w:uiPriority w:val="99"/>
    <w:semiHidden/>
    <w:unhideWhenUsed/>
    <w:rsid w:val="00CC1EA8"/>
  </w:style>
  <w:style w:type="numbering" w:customStyle="1" w:styleId="NoList751">
    <w:name w:val="No List751"/>
    <w:next w:val="NoList"/>
    <w:uiPriority w:val="99"/>
    <w:semiHidden/>
    <w:unhideWhenUsed/>
    <w:rsid w:val="00CC1EA8"/>
  </w:style>
  <w:style w:type="numbering" w:customStyle="1" w:styleId="NoList1251">
    <w:name w:val="No List1251"/>
    <w:next w:val="NoList"/>
    <w:uiPriority w:val="99"/>
    <w:semiHidden/>
    <w:unhideWhenUsed/>
    <w:rsid w:val="00CC1EA8"/>
  </w:style>
  <w:style w:type="numbering" w:customStyle="1" w:styleId="NoList2251">
    <w:name w:val="No List2251"/>
    <w:next w:val="NoList"/>
    <w:uiPriority w:val="99"/>
    <w:semiHidden/>
    <w:unhideWhenUsed/>
    <w:rsid w:val="00CC1EA8"/>
  </w:style>
  <w:style w:type="numbering" w:customStyle="1" w:styleId="NoList3251">
    <w:name w:val="No List3251"/>
    <w:next w:val="NoList"/>
    <w:uiPriority w:val="99"/>
    <w:semiHidden/>
    <w:unhideWhenUsed/>
    <w:rsid w:val="00CC1EA8"/>
  </w:style>
  <w:style w:type="numbering" w:customStyle="1" w:styleId="NoList4241">
    <w:name w:val="No List4241"/>
    <w:next w:val="NoList"/>
    <w:uiPriority w:val="99"/>
    <w:semiHidden/>
    <w:unhideWhenUsed/>
    <w:rsid w:val="00CC1EA8"/>
  </w:style>
  <w:style w:type="numbering" w:customStyle="1" w:styleId="NoList5141">
    <w:name w:val="No List5141"/>
    <w:next w:val="NoList"/>
    <w:uiPriority w:val="99"/>
    <w:semiHidden/>
    <w:unhideWhenUsed/>
    <w:rsid w:val="00CC1EA8"/>
  </w:style>
  <w:style w:type="numbering" w:customStyle="1" w:styleId="NoList21141">
    <w:name w:val="No List21141"/>
    <w:next w:val="NoList"/>
    <w:uiPriority w:val="99"/>
    <w:semiHidden/>
    <w:unhideWhenUsed/>
    <w:rsid w:val="00CC1EA8"/>
  </w:style>
  <w:style w:type="numbering" w:customStyle="1" w:styleId="NoList31141">
    <w:name w:val="No List31141"/>
    <w:next w:val="NoList"/>
    <w:uiPriority w:val="99"/>
    <w:semiHidden/>
    <w:unhideWhenUsed/>
    <w:rsid w:val="00CC1EA8"/>
  </w:style>
  <w:style w:type="numbering" w:customStyle="1" w:styleId="NoList41141">
    <w:name w:val="No List41141"/>
    <w:next w:val="NoList"/>
    <w:uiPriority w:val="99"/>
    <w:semiHidden/>
    <w:unhideWhenUsed/>
    <w:rsid w:val="00CC1EA8"/>
  </w:style>
  <w:style w:type="numbering" w:customStyle="1" w:styleId="NoList6141">
    <w:name w:val="No List6141"/>
    <w:next w:val="NoList"/>
    <w:uiPriority w:val="99"/>
    <w:semiHidden/>
    <w:unhideWhenUsed/>
    <w:rsid w:val="00CC1EA8"/>
  </w:style>
  <w:style w:type="numbering" w:customStyle="1" w:styleId="11141">
    <w:name w:val="无列表11141"/>
    <w:next w:val="NoList"/>
    <w:semiHidden/>
    <w:rsid w:val="00CC1EA8"/>
  </w:style>
  <w:style w:type="numbering" w:customStyle="1" w:styleId="NoList111141">
    <w:name w:val="No List111141"/>
    <w:next w:val="NoList"/>
    <w:uiPriority w:val="99"/>
    <w:semiHidden/>
    <w:unhideWhenUsed/>
    <w:rsid w:val="00CC1EA8"/>
  </w:style>
  <w:style w:type="numbering" w:customStyle="1" w:styleId="NoList7141">
    <w:name w:val="No List7141"/>
    <w:next w:val="NoList"/>
    <w:uiPriority w:val="99"/>
    <w:semiHidden/>
    <w:unhideWhenUsed/>
    <w:rsid w:val="00CC1EA8"/>
  </w:style>
  <w:style w:type="numbering" w:customStyle="1" w:styleId="NoList12141">
    <w:name w:val="No List12141"/>
    <w:next w:val="NoList"/>
    <w:uiPriority w:val="99"/>
    <w:semiHidden/>
    <w:unhideWhenUsed/>
    <w:rsid w:val="00CC1EA8"/>
  </w:style>
  <w:style w:type="numbering" w:customStyle="1" w:styleId="NoList22141">
    <w:name w:val="No List22141"/>
    <w:next w:val="NoList"/>
    <w:uiPriority w:val="99"/>
    <w:semiHidden/>
    <w:unhideWhenUsed/>
    <w:rsid w:val="00CC1EA8"/>
  </w:style>
  <w:style w:type="numbering" w:customStyle="1" w:styleId="NoList32141">
    <w:name w:val="No List32141"/>
    <w:next w:val="NoList"/>
    <w:uiPriority w:val="99"/>
    <w:semiHidden/>
    <w:unhideWhenUsed/>
    <w:rsid w:val="00CC1EA8"/>
  </w:style>
  <w:style w:type="numbering" w:customStyle="1" w:styleId="NoList841">
    <w:name w:val="No List841"/>
    <w:next w:val="NoList"/>
    <w:uiPriority w:val="99"/>
    <w:semiHidden/>
    <w:unhideWhenUsed/>
    <w:rsid w:val="00CC1EA8"/>
  </w:style>
  <w:style w:type="numbering" w:customStyle="1" w:styleId="NoList941">
    <w:name w:val="No List941"/>
    <w:next w:val="NoList"/>
    <w:uiPriority w:val="99"/>
    <w:semiHidden/>
    <w:unhideWhenUsed/>
    <w:rsid w:val="00CC1EA8"/>
  </w:style>
  <w:style w:type="numbering" w:customStyle="1" w:styleId="NoList8141">
    <w:name w:val="No List8141"/>
    <w:next w:val="NoList"/>
    <w:uiPriority w:val="99"/>
    <w:semiHidden/>
    <w:unhideWhenUsed/>
    <w:rsid w:val="00CC1EA8"/>
  </w:style>
  <w:style w:type="numbering" w:customStyle="1" w:styleId="NoList9131">
    <w:name w:val="No List9131"/>
    <w:next w:val="NoList"/>
    <w:uiPriority w:val="99"/>
    <w:semiHidden/>
    <w:unhideWhenUsed/>
    <w:rsid w:val="00CC1EA8"/>
  </w:style>
  <w:style w:type="numbering" w:customStyle="1" w:styleId="LFO1941">
    <w:name w:val="LFO1941"/>
    <w:basedOn w:val="NoList"/>
    <w:rsid w:val="00CC1EA8"/>
  </w:style>
  <w:style w:type="numbering" w:customStyle="1" w:styleId="NoList1031">
    <w:name w:val="No List1031"/>
    <w:next w:val="NoList"/>
    <w:uiPriority w:val="99"/>
    <w:semiHidden/>
    <w:unhideWhenUsed/>
    <w:rsid w:val="00CC1EA8"/>
  </w:style>
  <w:style w:type="numbering" w:customStyle="1" w:styleId="LFO19131">
    <w:name w:val="LFO19131"/>
    <w:basedOn w:val="NoList"/>
    <w:rsid w:val="00CC1EA8"/>
  </w:style>
  <w:style w:type="numbering" w:customStyle="1" w:styleId="12110">
    <w:name w:val="无列表1211"/>
    <w:next w:val="NoList"/>
    <w:semiHidden/>
    <w:rsid w:val="00CC1EA8"/>
  </w:style>
  <w:style w:type="numbering" w:customStyle="1" w:styleId="12111">
    <w:name w:val="リストなし1211"/>
    <w:next w:val="NoList"/>
    <w:uiPriority w:val="99"/>
    <w:semiHidden/>
    <w:unhideWhenUsed/>
    <w:rsid w:val="00CC1EA8"/>
  </w:style>
  <w:style w:type="numbering" w:customStyle="1" w:styleId="111112">
    <w:name w:val="リストなし11111"/>
    <w:next w:val="NoList"/>
    <w:uiPriority w:val="99"/>
    <w:semiHidden/>
    <w:unhideWhenUsed/>
    <w:rsid w:val="00CC1EA8"/>
  </w:style>
  <w:style w:type="numbering" w:customStyle="1" w:styleId="NoList1311">
    <w:name w:val="No List1311"/>
    <w:next w:val="NoList"/>
    <w:uiPriority w:val="99"/>
    <w:semiHidden/>
    <w:unhideWhenUsed/>
    <w:rsid w:val="00CC1EA8"/>
  </w:style>
  <w:style w:type="numbering" w:customStyle="1" w:styleId="NoList2311">
    <w:name w:val="No List2311"/>
    <w:next w:val="NoList"/>
    <w:uiPriority w:val="99"/>
    <w:semiHidden/>
    <w:unhideWhenUsed/>
    <w:rsid w:val="00CC1EA8"/>
  </w:style>
  <w:style w:type="numbering" w:customStyle="1" w:styleId="NoList3311">
    <w:name w:val="No List3311"/>
    <w:next w:val="NoList"/>
    <w:uiPriority w:val="99"/>
    <w:semiHidden/>
    <w:unhideWhenUsed/>
    <w:rsid w:val="00CC1EA8"/>
  </w:style>
  <w:style w:type="numbering" w:customStyle="1" w:styleId="NoList4311">
    <w:name w:val="No List4311"/>
    <w:next w:val="NoList"/>
    <w:uiPriority w:val="99"/>
    <w:semiHidden/>
    <w:unhideWhenUsed/>
    <w:rsid w:val="00CC1EA8"/>
  </w:style>
  <w:style w:type="numbering" w:customStyle="1" w:styleId="NoList5211">
    <w:name w:val="No List5211"/>
    <w:next w:val="NoList"/>
    <w:uiPriority w:val="99"/>
    <w:semiHidden/>
    <w:unhideWhenUsed/>
    <w:rsid w:val="00CC1EA8"/>
  </w:style>
  <w:style w:type="numbering" w:customStyle="1" w:styleId="NoList6211">
    <w:name w:val="No List6211"/>
    <w:next w:val="NoList"/>
    <w:uiPriority w:val="99"/>
    <w:semiHidden/>
    <w:unhideWhenUsed/>
    <w:rsid w:val="00CC1EA8"/>
  </w:style>
  <w:style w:type="numbering" w:customStyle="1" w:styleId="NoList7211">
    <w:name w:val="No List7211"/>
    <w:next w:val="NoList"/>
    <w:uiPriority w:val="99"/>
    <w:semiHidden/>
    <w:unhideWhenUsed/>
    <w:rsid w:val="00CC1EA8"/>
  </w:style>
  <w:style w:type="numbering" w:customStyle="1" w:styleId="NoList11211">
    <w:name w:val="No List11211"/>
    <w:next w:val="NoList"/>
    <w:uiPriority w:val="99"/>
    <w:semiHidden/>
    <w:unhideWhenUsed/>
    <w:rsid w:val="00CC1EA8"/>
  </w:style>
  <w:style w:type="numbering" w:customStyle="1" w:styleId="NoList21211">
    <w:name w:val="No List21211"/>
    <w:next w:val="NoList"/>
    <w:uiPriority w:val="99"/>
    <w:semiHidden/>
    <w:unhideWhenUsed/>
    <w:rsid w:val="00CC1EA8"/>
  </w:style>
  <w:style w:type="numbering" w:customStyle="1" w:styleId="NoList31211">
    <w:name w:val="No List31211"/>
    <w:next w:val="NoList"/>
    <w:uiPriority w:val="99"/>
    <w:semiHidden/>
    <w:unhideWhenUsed/>
    <w:rsid w:val="00CC1EA8"/>
  </w:style>
  <w:style w:type="numbering" w:customStyle="1" w:styleId="NoList41211">
    <w:name w:val="No List41211"/>
    <w:next w:val="NoList"/>
    <w:uiPriority w:val="99"/>
    <w:semiHidden/>
    <w:unhideWhenUsed/>
    <w:rsid w:val="00CC1EA8"/>
  </w:style>
  <w:style w:type="numbering" w:customStyle="1" w:styleId="NoList51111">
    <w:name w:val="No List51111"/>
    <w:next w:val="NoList"/>
    <w:uiPriority w:val="99"/>
    <w:semiHidden/>
    <w:unhideWhenUsed/>
    <w:rsid w:val="00CC1EA8"/>
  </w:style>
  <w:style w:type="numbering" w:customStyle="1" w:styleId="NoList61111">
    <w:name w:val="No List61111"/>
    <w:next w:val="NoList"/>
    <w:uiPriority w:val="99"/>
    <w:semiHidden/>
    <w:unhideWhenUsed/>
    <w:rsid w:val="00CC1EA8"/>
  </w:style>
  <w:style w:type="numbering" w:customStyle="1" w:styleId="NoList71111">
    <w:name w:val="No List71111"/>
    <w:next w:val="NoList"/>
    <w:uiPriority w:val="99"/>
    <w:semiHidden/>
    <w:unhideWhenUsed/>
    <w:rsid w:val="00CC1EA8"/>
  </w:style>
  <w:style w:type="numbering" w:customStyle="1" w:styleId="NoList81111">
    <w:name w:val="No List81111"/>
    <w:next w:val="NoList"/>
    <w:uiPriority w:val="99"/>
    <w:semiHidden/>
    <w:unhideWhenUsed/>
    <w:rsid w:val="00CC1EA8"/>
  </w:style>
  <w:style w:type="numbering" w:customStyle="1" w:styleId="NoList12211">
    <w:name w:val="No List12211"/>
    <w:next w:val="NoList"/>
    <w:uiPriority w:val="99"/>
    <w:semiHidden/>
    <w:rsid w:val="00CC1EA8"/>
  </w:style>
  <w:style w:type="numbering" w:customStyle="1" w:styleId="NoList111211">
    <w:name w:val="No List111211"/>
    <w:next w:val="NoList"/>
    <w:uiPriority w:val="99"/>
    <w:semiHidden/>
    <w:unhideWhenUsed/>
    <w:rsid w:val="00CC1EA8"/>
  </w:style>
  <w:style w:type="numbering" w:customStyle="1" w:styleId="112110">
    <w:name w:val="无列表11211"/>
    <w:next w:val="NoList"/>
    <w:semiHidden/>
    <w:rsid w:val="00CC1EA8"/>
  </w:style>
  <w:style w:type="numbering" w:customStyle="1" w:styleId="NoList22211">
    <w:name w:val="No List22211"/>
    <w:next w:val="NoList"/>
    <w:uiPriority w:val="99"/>
    <w:semiHidden/>
    <w:unhideWhenUsed/>
    <w:rsid w:val="00CC1EA8"/>
  </w:style>
  <w:style w:type="numbering" w:customStyle="1" w:styleId="NoList32211">
    <w:name w:val="No List32211"/>
    <w:next w:val="NoList"/>
    <w:uiPriority w:val="99"/>
    <w:semiHidden/>
    <w:unhideWhenUsed/>
    <w:rsid w:val="00CC1EA8"/>
  </w:style>
  <w:style w:type="numbering" w:customStyle="1" w:styleId="NoList42111">
    <w:name w:val="No List42111"/>
    <w:next w:val="NoList"/>
    <w:uiPriority w:val="99"/>
    <w:semiHidden/>
    <w:unhideWhenUsed/>
    <w:rsid w:val="00CC1EA8"/>
  </w:style>
  <w:style w:type="numbering" w:customStyle="1" w:styleId="NoList211111">
    <w:name w:val="No List211111"/>
    <w:next w:val="NoList"/>
    <w:uiPriority w:val="99"/>
    <w:semiHidden/>
    <w:unhideWhenUsed/>
    <w:rsid w:val="00CC1EA8"/>
  </w:style>
  <w:style w:type="numbering" w:customStyle="1" w:styleId="NoList311111">
    <w:name w:val="No List311111"/>
    <w:next w:val="NoList"/>
    <w:uiPriority w:val="99"/>
    <w:semiHidden/>
    <w:unhideWhenUsed/>
    <w:rsid w:val="00CC1EA8"/>
  </w:style>
  <w:style w:type="numbering" w:customStyle="1" w:styleId="NoList411111">
    <w:name w:val="No List411111"/>
    <w:next w:val="NoList"/>
    <w:uiPriority w:val="99"/>
    <w:semiHidden/>
    <w:unhideWhenUsed/>
    <w:rsid w:val="00CC1EA8"/>
  </w:style>
  <w:style w:type="numbering" w:customStyle="1" w:styleId="1111111">
    <w:name w:val="无列表1111111"/>
    <w:next w:val="NoList"/>
    <w:semiHidden/>
    <w:rsid w:val="00CC1EA8"/>
  </w:style>
  <w:style w:type="numbering" w:customStyle="1" w:styleId="NoList1111111">
    <w:name w:val="No List1111111"/>
    <w:next w:val="NoList"/>
    <w:uiPriority w:val="99"/>
    <w:semiHidden/>
    <w:unhideWhenUsed/>
    <w:rsid w:val="00CC1EA8"/>
  </w:style>
  <w:style w:type="numbering" w:customStyle="1" w:styleId="NoList121111">
    <w:name w:val="No List121111"/>
    <w:next w:val="NoList"/>
    <w:uiPriority w:val="99"/>
    <w:semiHidden/>
    <w:unhideWhenUsed/>
    <w:rsid w:val="00CC1EA8"/>
  </w:style>
  <w:style w:type="numbering" w:customStyle="1" w:styleId="NoList221111">
    <w:name w:val="No List221111"/>
    <w:next w:val="NoList"/>
    <w:uiPriority w:val="99"/>
    <w:semiHidden/>
    <w:unhideWhenUsed/>
    <w:rsid w:val="00CC1EA8"/>
  </w:style>
  <w:style w:type="numbering" w:customStyle="1" w:styleId="NoList321111">
    <w:name w:val="No List321111"/>
    <w:next w:val="NoList"/>
    <w:uiPriority w:val="99"/>
    <w:semiHidden/>
    <w:unhideWhenUsed/>
    <w:rsid w:val="00CC1EA8"/>
  </w:style>
  <w:style w:type="numbering" w:customStyle="1" w:styleId="NoList1411">
    <w:name w:val="No List1411"/>
    <w:next w:val="NoList"/>
    <w:uiPriority w:val="99"/>
    <w:semiHidden/>
    <w:unhideWhenUsed/>
    <w:rsid w:val="00CC1EA8"/>
  </w:style>
  <w:style w:type="numbering" w:customStyle="1" w:styleId="NoList1511">
    <w:name w:val="No List1511"/>
    <w:next w:val="NoList"/>
    <w:uiPriority w:val="99"/>
    <w:semiHidden/>
    <w:unhideWhenUsed/>
    <w:rsid w:val="00CC1EA8"/>
  </w:style>
  <w:style w:type="numbering" w:customStyle="1" w:styleId="NoList2411">
    <w:name w:val="No List2411"/>
    <w:next w:val="NoList"/>
    <w:uiPriority w:val="99"/>
    <w:semiHidden/>
    <w:unhideWhenUsed/>
    <w:rsid w:val="00CC1EA8"/>
  </w:style>
  <w:style w:type="numbering" w:customStyle="1" w:styleId="NoList3411">
    <w:name w:val="No List3411"/>
    <w:next w:val="NoList"/>
    <w:uiPriority w:val="99"/>
    <w:semiHidden/>
    <w:unhideWhenUsed/>
    <w:rsid w:val="00CC1EA8"/>
  </w:style>
  <w:style w:type="numbering" w:customStyle="1" w:styleId="NoList4411">
    <w:name w:val="No List4411"/>
    <w:next w:val="NoList"/>
    <w:uiPriority w:val="99"/>
    <w:semiHidden/>
    <w:unhideWhenUsed/>
    <w:rsid w:val="00CC1EA8"/>
  </w:style>
  <w:style w:type="numbering" w:customStyle="1" w:styleId="NoList5311">
    <w:name w:val="No List5311"/>
    <w:next w:val="NoList"/>
    <w:uiPriority w:val="99"/>
    <w:semiHidden/>
    <w:unhideWhenUsed/>
    <w:rsid w:val="00CC1EA8"/>
  </w:style>
  <w:style w:type="numbering" w:customStyle="1" w:styleId="NoList6311">
    <w:name w:val="No List6311"/>
    <w:next w:val="NoList"/>
    <w:uiPriority w:val="99"/>
    <w:semiHidden/>
    <w:unhideWhenUsed/>
    <w:rsid w:val="00CC1EA8"/>
  </w:style>
  <w:style w:type="numbering" w:customStyle="1" w:styleId="NoList7311">
    <w:name w:val="No List7311"/>
    <w:next w:val="NoList"/>
    <w:uiPriority w:val="99"/>
    <w:semiHidden/>
    <w:unhideWhenUsed/>
    <w:rsid w:val="00CC1EA8"/>
  </w:style>
  <w:style w:type="numbering" w:customStyle="1" w:styleId="NoList8211">
    <w:name w:val="No List8211"/>
    <w:next w:val="NoList"/>
    <w:uiPriority w:val="99"/>
    <w:semiHidden/>
    <w:unhideWhenUsed/>
    <w:rsid w:val="00CC1EA8"/>
  </w:style>
  <w:style w:type="numbering" w:customStyle="1" w:styleId="NoList9211">
    <w:name w:val="No List9211"/>
    <w:next w:val="NoList"/>
    <w:uiPriority w:val="99"/>
    <w:semiHidden/>
    <w:unhideWhenUsed/>
    <w:rsid w:val="00CC1EA8"/>
  </w:style>
  <w:style w:type="numbering" w:customStyle="1" w:styleId="NoList11311">
    <w:name w:val="No List11311"/>
    <w:next w:val="NoList"/>
    <w:uiPriority w:val="99"/>
    <w:semiHidden/>
    <w:unhideWhenUsed/>
    <w:rsid w:val="00CC1EA8"/>
  </w:style>
  <w:style w:type="numbering" w:customStyle="1" w:styleId="NoList21311">
    <w:name w:val="No List21311"/>
    <w:next w:val="NoList"/>
    <w:uiPriority w:val="99"/>
    <w:semiHidden/>
    <w:unhideWhenUsed/>
    <w:rsid w:val="00CC1EA8"/>
  </w:style>
  <w:style w:type="numbering" w:customStyle="1" w:styleId="NoList31311">
    <w:name w:val="No List31311"/>
    <w:next w:val="NoList"/>
    <w:uiPriority w:val="99"/>
    <w:semiHidden/>
    <w:unhideWhenUsed/>
    <w:rsid w:val="00CC1EA8"/>
  </w:style>
  <w:style w:type="numbering" w:customStyle="1" w:styleId="NoList41311">
    <w:name w:val="No List41311"/>
    <w:next w:val="NoList"/>
    <w:uiPriority w:val="99"/>
    <w:semiHidden/>
    <w:unhideWhenUsed/>
    <w:rsid w:val="00CC1EA8"/>
  </w:style>
  <w:style w:type="numbering" w:customStyle="1" w:styleId="NoList51211">
    <w:name w:val="No List51211"/>
    <w:next w:val="NoList"/>
    <w:uiPriority w:val="99"/>
    <w:semiHidden/>
    <w:unhideWhenUsed/>
    <w:rsid w:val="00CC1EA8"/>
  </w:style>
  <w:style w:type="numbering" w:customStyle="1" w:styleId="NoList61211">
    <w:name w:val="No List61211"/>
    <w:next w:val="NoList"/>
    <w:uiPriority w:val="99"/>
    <w:semiHidden/>
    <w:unhideWhenUsed/>
    <w:rsid w:val="00CC1EA8"/>
  </w:style>
  <w:style w:type="numbering" w:customStyle="1" w:styleId="NoList71211">
    <w:name w:val="No List71211"/>
    <w:next w:val="NoList"/>
    <w:uiPriority w:val="99"/>
    <w:semiHidden/>
    <w:unhideWhenUsed/>
    <w:rsid w:val="00CC1EA8"/>
  </w:style>
  <w:style w:type="numbering" w:customStyle="1" w:styleId="NoList81211">
    <w:name w:val="No List81211"/>
    <w:next w:val="NoList"/>
    <w:uiPriority w:val="99"/>
    <w:semiHidden/>
    <w:unhideWhenUsed/>
    <w:rsid w:val="00CC1EA8"/>
  </w:style>
  <w:style w:type="numbering" w:customStyle="1" w:styleId="NoList91111">
    <w:name w:val="No List91111"/>
    <w:next w:val="NoList"/>
    <w:uiPriority w:val="99"/>
    <w:semiHidden/>
    <w:unhideWhenUsed/>
    <w:rsid w:val="00CC1EA8"/>
  </w:style>
  <w:style w:type="numbering" w:customStyle="1" w:styleId="LFO19211">
    <w:name w:val="LFO19211"/>
    <w:basedOn w:val="NoList"/>
    <w:rsid w:val="00CC1EA8"/>
  </w:style>
  <w:style w:type="numbering" w:customStyle="1" w:styleId="NoList10111">
    <w:name w:val="No List10111"/>
    <w:next w:val="NoList"/>
    <w:uiPriority w:val="99"/>
    <w:semiHidden/>
    <w:unhideWhenUsed/>
    <w:rsid w:val="00CC1EA8"/>
  </w:style>
  <w:style w:type="numbering" w:customStyle="1" w:styleId="LFO191111">
    <w:name w:val="LFO191111"/>
    <w:basedOn w:val="NoList"/>
    <w:rsid w:val="00CC1EA8"/>
  </w:style>
  <w:style w:type="numbering" w:customStyle="1" w:styleId="NoList12311">
    <w:name w:val="No List12311"/>
    <w:next w:val="NoList"/>
    <w:uiPriority w:val="99"/>
    <w:semiHidden/>
    <w:rsid w:val="00CC1EA8"/>
  </w:style>
  <w:style w:type="numbering" w:customStyle="1" w:styleId="NoList111311">
    <w:name w:val="No List111311"/>
    <w:next w:val="NoList"/>
    <w:uiPriority w:val="99"/>
    <w:semiHidden/>
    <w:unhideWhenUsed/>
    <w:rsid w:val="00CC1EA8"/>
  </w:style>
  <w:style w:type="numbering" w:customStyle="1" w:styleId="13110">
    <w:name w:val="无列表1311"/>
    <w:next w:val="NoList"/>
    <w:semiHidden/>
    <w:rsid w:val="00CC1EA8"/>
  </w:style>
  <w:style w:type="numbering" w:customStyle="1" w:styleId="13111">
    <w:name w:val="リストなし1311"/>
    <w:next w:val="NoList"/>
    <w:uiPriority w:val="99"/>
    <w:semiHidden/>
    <w:unhideWhenUsed/>
    <w:rsid w:val="00CC1EA8"/>
  </w:style>
  <w:style w:type="numbering" w:customStyle="1" w:styleId="113110">
    <w:name w:val="无列表11311"/>
    <w:next w:val="NoList"/>
    <w:semiHidden/>
    <w:rsid w:val="00CC1EA8"/>
  </w:style>
  <w:style w:type="numbering" w:customStyle="1" w:styleId="112111">
    <w:name w:val="リストなし11211"/>
    <w:next w:val="NoList"/>
    <w:uiPriority w:val="99"/>
    <w:semiHidden/>
    <w:unhideWhenUsed/>
    <w:rsid w:val="00CC1EA8"/>
  </w:style>
  <w:style w:type="numbering" w:customStyle="1" w:styleId="NoList22311">
    <w:name w:val="No List22311"/>
    <w:next w:val="NoList"/>
    <w:uiPriority w:val="99"/>
    <w:semiHidden/>
    <w:unhideWhenUsed/>
    <w:rsid w:val="00CC1EA8"/>
  </w:style>
  <w:style w:type="numbering" w:customStyle="1" w:styleId="NoList32311">
    <w:name w:val="No List32311"/>
    <w:next w:val="NoList"/>
    <w:uiPriority w:val="99"/>
    <w:semiHidden/>
    <w:unhideWhenUsed/>
    <w:rsid w:val="00CC1EA8"/>
  </w:style>
  <w:style w:type="numbering" w:customStyle="1" w:styleId="NoList42211">
    <w:name w:val="No List42211"/>
    <w:next w:val="NoList"/>
    <w:uiPriority w:val="99"/>
    <w:semiHidden/>
    <w:unhideWhenUsed/>
    <w:rsid w:val="00CC1EA8"/>
  </w:style>
  <w:style w:type="numbering" w:customStyle="1" w:styleId="NoList211211">
    <w:name w:val="No List211211"/>
    <w:next w:val="NoList"/>
    <w:uiPriority w:val="99"/>
    <w:semiHidden/>
    <w:unhideWhenUsed/>
    <w:rsid w:val="00CC1EA8"/>
  </w:style>
  <w:style w:type="numbering" w:customStyle="1" w:styleId="NoList311211">
    <w:name w:val="No List311211"/>
    <w:next w:val="NoList"/>
    <w:uiPriority w:val="99"/>
    <w:semiHidden/>
    <w:unhideWhenUsed/>
    <w:rsid w:val="00CC1EA8"/>
  </w:style>
  <w:style w:type="numbering" w:customStyle="1" w:styleId="NoList411211">
    <w:name w:val="No List411211"/>
    <w:next w:val="NoList"/>
    <w:uiPriority w:val="99"/>
    <w:semiHidden/>
    <w:unhideWhenUsed/>
    <w:rsid w:val="00CC1EA8"/>
  </w:style>
  <w:style w:type="numbering" w:customStyle="1" w:styleId="111211">
    <w:name w:val="无列表111211"/>
    <w:next w:val="NoList"/>
    <w:semiHidden/>
    <w:rsid w:val="00CC1EA8"/>
  </w:style>
  <w:style w:type="numbering" w:customStyle="1" w:styleId="NoList1111211">
    <w:name w:val="No List1111211"/>
    <w:next w:val="NoList"/>
    <w:uiPriority w:val="99"/>
    <w:semiHidden/>
    <w:unhideWhenUsed/>
    <w:rsid w:val="00CC1EA8"/>
  </w:style>
  <w:style w:type="numbering" w:customStyle="1" w:styleId="NoList121211">
    <w:name w:val="No List121211"/>
    <w:next w:val="NoList"/>
    <w:uiPriority w:val="99"/>
    <w:semiHidden/>
    <w:unhideWhenUsed/>
    <w:rsid w:val="00CC1EA8"/>
  </w:style>
  <w:style w:type="numbering" w:customStyle="1" w:styleId="NoList221211">
    <w:name w:val="No List221211"/>
    <w:next w:val="NoList"/>
    <w:uiPriority w:val="99"/>
    <w:semiHidden/>
    <w:unhideWhenUsed/>
    <w:rsid w:val="00CC1EA8"/>
  </w:style>
  <w:style w:type="numbering" w:customStyle="1" w:styleId="NoList321211">
    <w:name w:val="No List321211"/>
    <w:next w:val="NoList"/>
    <w:uiPriority w:val="99"/>
    <w:semiHidden/>
    <w:unhideWhenUsed/>
    <w:rsid w:val="00CC1EA8"/>
  </w:style>
  <w:style w:type="numbering" w:customStyle="1" w:styleId="NoList1611">
    <w:name w:val="No List1611"/>
    <w:next w:val="NoList"/>
    <w:uiPriority w:val="99"/>
    <w:semiHidden/>
    <w:unhideWhenUsed/>
    <w:rsid w:val="00CC1EA8"/>
  </w:style>
  <w:style w:type="numbering" w:customStyle="1" w:styleId="NoList1711">
    <w:name w:val="No List1711"/>
    <w:next w:val="NoList"/>
    <w:uiPriority w:val="99"/>
    <w:semiHidden/>
    <w:unhideWhenUsed/>
    <w:rsid w:val="00CC1EA8"/>
  </w:style>
  <w:style w:type="numbering" w:customStyle="1" w:styleId="NoList2511">
    <w:name w:val="No List2511"/>
    <w:next w:val="NoList"/>
    <w:uiPriority w:val="99"/>
    <w:semiHidden/>
    <w:unhideWhenUsed/>
    <w:rsid w:val="00CC1EA8"/>
  </w:style>
  <w:style w:type="numbering" w:customStyle="1" w:styleId="NoList3511">
    <w:name w:val="No List3511"/>
    <w:next w:val="NoList"/>
    <w:uiPriority w:val="99"/>
    <w:semiHidden/>
    <w:unhideWhenUsed/>
    <w:rsid w:val="00CC1EA8"/>
  </w:style>
  <w:style w:type="numbering" w:customStyle="1" w:styleId="NoList4511">
    <w:name w:val="No List4511"/>
    <w:next w:val="NoList"/>
    <w:uiPriority w:val="99"/>
    <w:semiHidden/>
    <w:unhideWhenUsed/>
    <w:rsid w:val="00CC1EA8"/>
  </w:style>
  <w:style w:type="numbering" w:customStyle="1" w:styleId="NoList5411">
    <w:name w:val="No List5411"/>
    <w:next w:val="NoList"/>
    <w:uiPriority w:val="99"/>
    <w:semiHidden/>
    <w:unhideWhenUsed/>
    <w:rsid w:val="00CC1EA8"/>
  </w:style>
  <w:style w:type="numbering" w:customStyle="1" w:styleId="NoList6411">
    <w:name w:val="No List6411"/>
    <w:next w:val="NoList"/>
    <w:uiPriority w:val="99"/>
    <w:semiHidden/>
    <w:unhideWhenUsed/>
    <w:rsid w:val="00CC1EA8"/>
  </w:style>
  <w:style w:type="numbering" w:customStyle="1" w:styleId="NoList7411">
    <w:name w:val="No List7411"/>
    <w:next w:val="NoList"/>
    <w:uiPriority w:val="99"/>
    <w:semiHidden/>
    <w:unhideWhenUsed/>
    <w:rsid w:val="00CC1EA8"/>
  </w:style>
  <w:style w:type="numbering" w:customStyle="1" w:styleId="NoList8311">
    <w:name w:val="No List8311"/>
    <w:next w:val="NoList"/>
    <w:uiPriority w:val="99"/>
    <w:semiHidden/>
    <w:unhideWhenUsed/>
    <w:rsid w:val="00CC1EA8"/>
  </w:style>
  <w:style w:type="numbering" w:customStyle="1" w:styleId="NoList9311">
    <w:name w:val="No List9311"/>
    <w:next w:val="NoList"/>
    <w:uiPriority w:val="99"/>
    <w:semiHidden/>
    <w:unhideWhenUsed/>
    <w:rsid w:val="00CC1EA8"/>
  </w:style>
  <w:style w:type="numbering" w:customStyle="1" w:styleId="NoList11411">
    <w:name w:val="No List11411"/>
    <w:next w:val="NoList"/>
    <w:uiPriority w:val="99"/>
    <w:semiHidden/>
    <w:unhideWhenUsed/>
    <w:rsid w:val="00CC1EA8"/>
  </w:style>
  <w:style w:type="numbering" w:customStyle="1" w:styleId="NoList21411">
    <w:name w:val="No List21411"/>
    <w:next w:val="NoList"/>
    <w:uiPriority w:val="99"/>
    <w:semiHidden/>
    <w:unhideWhenUsed/>
    <w:rsid w:val="00CC1EA8"/>
  </w:style>
  <w:style w:type="numbering" w:customStyle="1" w:styleId="NoList31411">
    <w:name w:val="No List31411"/>
    <w:next w:val="NoList"/>
    <w:uiPriority w:val="99"/>
    <w:semiHidden/>
    <w:unhideWhenUsed/>
    <w:rsid w:val="00CC1EA8"/>
  </w:style>
  <w:style w:type="numbering" w:customStyle="1" w:styleId="NoList41411">
    <w:name w:val="No List41411"/>
    <w:next w:val="NoList"/>
    <w:uiPriority w:val="99"/>
    <w:semiHidden/>
    <w:unhideWhenUsed/>
    <w:rsid w:val="00CC1EA8"/>
  </w:style>
  <w:style w:type="numbering" w:customStyle="1" w:styleId="NoList51311">
    <w:name w:val="No List51311"/>
    <w:next w:val="NoList"/>
    <w:uiPriority w:val="99"/>
    <w:semiHidden/>
    <w:unhideWhenUsed/>
    <w:rsid w:val="00CC1EA8"/>
  </w:style>
  <w:style w:type="numbering" w:customStyle="1" w:styleId="NoList61311">
    <w:name w:val="No List61311"/>
    <w:next w:val="NoList"/>
    <w:uiPriority w:val="99"/>
    <w:semiHidden/>
    <w:unhideWhenUsed/>
    <w:rsid w:val="00CC1EA8"/>
  </w:style>
  <w:style w:type="numbering" w:customStyle="1" w:styleId="NoList71311">
    <w:name w:val="No List71311"/>
    <w:next w:val="NoList"/>
    <w:uiPriority w:val="99"/>
    <w:semiHidden/>
    <w:unhideWhenUsed/>
    <w:rsid w:val="00CC1EA8"/>
  </w:style>
  <w:style w:type="numbering" w:customStyle="1" w:styleId="NoList81311">
    <w:name w:val="No List81311"/>
    <w:next w:val="NoList"/>
    <w:uiPriority w:val="99"/>
    <w:semiHidden/>
    <w:unhideWhenUsed/>
    <w:rsid w:val="00CC1EA8"/>
  </w:style>
  <w:style w:type="numbering" w:customStyle="1" w:styleId="NoList91211">
    <w:name w:val="No List91211"/>
    <w:next w:val="NoList"/>
    <w:uiPriority w:val="99"/>
    <w:semiHidden/>
    <w:unhideWhenUsed/>
    <w:rsid w:val="00CC1EA8"/>
  </w:style>
  <w:style w:type="numbering" w:customStyle="1" w:styleId="LFO19311">
    <w:name w:val="LFO19311"/>
    <w:basedOn w:val="NoList"/>
    <w:rsid w:val="00CC1EA8"/>
  </w:style>
  <w:style w:type="numbering" w:customStyle="1" w:styleId="NoList10211">
    <w:name w:val="No List10211"/>
    <w:next w:val="NoList"/>
    <w:uiPriority w:val="99"/>
    <w:semiHidden/>
    <w:unhideWhenUsed/>
    <w:rsid w:val="00CC1EA8"/>
  </w:style>
  <w:style w:type="numbering" w:customStyle="1" w:styleId="LFO191211">
    <w:name w:val="LFO191211"/>
    <w:basedOn w:val="NoList"/>
    <w:rsid w:val="00CC1EA8"/>
  </w:style>
  <w:style w:type="numbering" w:customStyle="1" w:styleId="NoList12411">
    <w:name w:val="No List12411"/>
    <w:next w:val="NoList"/>
    <w:uiPriority w:val="99"/>
    <w:semiHidden/>
    <w:rsid w:val="00CC1EA8"/>
  </w:style>
  <w:style w:type="numbering" w:customStyle="1" w:styleId="NoList111411">
    <w:name w:val="No List111411"/>
    <w:next w:val="NoList"/>
    <w:uiPriority w:val="99"/>
    <w:semiHidden/>
    <w:unhideWhenUsed/>
    <w:rsid w:val="00CC1EA8"/>
  </w:style>
  <w:style w:type="numbering" w:customStyle="1" w:styleId="14110">
    <w:name w:val="无列表1411"/>
    <w:next w:val="NoList"/>
    <w:semiHidden/>
    <w:rsid w:val="00CC1EA8"/>
  </w:style>
  <w:style w:type="numbering" w:customStyle="1" w:styleId="14111">
    <w:name w:val="リストなし1411"/>
    <w:next w:val="NoList"/>
    <w:uiPriority w:val="99"/>
    <w:semiHidden/>
    <w:unhideWhenUsed/>
    <w:rsid w:val="00CC1EA8"/>
  </w:style>
  <w:style w:type="numbering" w:customStyle="1" w:styleId="114110">
    <w:name w:val="无列表11411"/>
    <w:next w:val="NoList"/>
    <w:semiHidden/>
    <w:rsid w:val="00CC1EA8"/>
  </w:style>
  <w:style w:type="numbering" w:customStyle="1" w:styleId="113111">
    <w:name w:val="リストなし11311"/>
    <w:next w:val="NoList"/>
    <w:uiPriority w:val="99"/>
    <w:semiHidden/>
    <w:unhideWhenUsed/>
    <w:rsid w:val="00CC1EA8"/>
  </w:style>
  <w:style w:type="numbering" w:customStyle="1" w:styleId="NoList22411">
    <w:name w:val="No List22411"/>
    <w:next w:val="NoList"/>
    <w:uiPriority w:val="99"/>
    <w:semiHidden/>
    <w:unhideWhenUsed/>
    <w:rsid w:val="00CC1EA8"/>
  </w:style>
  <w:style w:type="numbering" w:customStyle="1" w:styleId="NoList32411">
    <w:name w:val="No List32411"/>
    <w:next w:val="NoList"/>
    <w:uiPriority w:val="99"/>
    <w:semiHidden/>
    <w:unhideWhenUsed/>
    <w:rsid w:val="00CC1EA8"/>
  </w:style>
  <w:style w:type="numbering" w:customStyle="1" w:styleId="NoList42311">
    <w:name w:val="No List42311"/>
    <w:next w:val="NoList"/>
    <w:uiPriority w:val="99"/>
    <w:semiHidden/>
    <w:unhideWhenUsed/>
    <w:rsid w:val="00CC1EA8"/>
  </w:style>
  <w:style w:type="numbering" w:customStyle="1" w:styleId="NoList211311">
    <w:name w:val="No List211311"/>
    <w:next w:val="NoList"/>
    <w:uiPriority w:val="99"/>
    <w:semiHidden/>
    <w:unhideWhenUsed/>
    <w:rsid w:val="00CC1EA8"/>
  </w:style>
  <w:style w:type="numbering" w:customStyle="1" w:styleId="NoList311311">
    <w:name w:val="No List311311"/>
    <w:next w:val="NoList"/>
    <w:uiPriority w:val="99"/>
    <w:semiHidden/>
    <w:unhideWhenUsed/>
    <w:rsid w:val="00CC1EA8"/>
  </w:style>
  <w:style w:type="numbering" w:customStyle="1" w:styleId="NoList411311">
    <w:name w:val="No List411311"/>
    <w:next w:val="NoList"/>
    <w:uiPriority w:val="99"/>
    <w:semiHidden/>
    <w:unhideWhenUsed/>
    <w:rsid w:val="00CC1EA8"/>
  </w:style>
  <w:style w:type="numbering" w:customStyle="1" w:styleId="111311">
    <w:name w:val="无列表111311"/>
    <w:next w:val="NoList"/>
    <w:semiHidden/>
    <w:rsid w:val="00CC1EA8"/>
  </w:style>
  <w:style w:type="numbering" w:customStyle="1" w:styleId="NoList1111311">
    <w:name w:val="No List1111311"/>
    <w:next w:val="NoList"/>
    <w:uiPriority w:val="99"/>
    <w:semiHidden/>
    <w:unhideWhenUsed/>
    <w:rsid w:val="00CC1EA8"/>
  </w:style>
  <w:style w:type="numbering" w:customStyle="1" w:styleId="NoList121311">
    <w:name w:val="No List121311"/>
    <w:next w:val="NoList"/>
    <w:uiPriority w:val="99"/>
    <w:semiHidden/>
    <w:unhideWhenUsed/>
    <w:rsid w:val="00CC1EA8"/>
  </w:style>
  <w:style w:type="numbering" w:customStyle="1" w:styleId="NoList221311">
    <w:name w:val="No List221311"/>
    <w:next w:val="NoList"/>
    <w:uiPriority w:val="99"/>
    <w:semiHidden/>
    <w:unhideWhenUsed/>
    <w:rsid w:val="00CC1EA8"/>
  </w:style>
  <w:style w:type="numbering" w:customStyle="1" w:styleId="NoList321311">
    <w:name w:val="No List321311"/>
    <w:next w:val="NoList"/>
    <w:uiPriority w:val="99"/>
    <w:semiHidden/>
    <w:unhideWhenUsed/>
    <w:rsid w:val="00CC1EA8"/>
  </w:style>
  <w:style w:type="table" w:customStyle="1" w:styleId="222">
    <w:name w:val="网格型2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CC1EA8"/>
    <w:rPr>
      <w:rFonts w:eastAsia="MS Mincho"/>
      <w:lang w:val="en-US" w:eastAsia="en-US"/>
    </w:rPr>
    <w:tblPr/>
  </w:style>
  <w:style w:type="table" w:customStyle="1" w:styleId="Tabellengitternetz11121">
    <w:name w:val="Tabellengitternetz1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
    <w:name w:val="网格型31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0">
    <w:name w:val="网格型81"/>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9">
    <w:name w:val="无列表3"/>
    <w:next w:val="NoList"/>
    <w:uiPriority w:val="99"/>
    <w:semiHidden/>
    <w:unhideWhenUsed/>
    <w:rsid w:val="00CC1EA8"/>
  </w:style>
  <w:style w:type="table" w:customStyle="1" w:styleId="9">
    <w:name w:val="网格型9"/>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CC1EA8"/>
  </w:style>
  <w:style w:type="table" w:customStyle="1" w:styleId="390">
    <w:name w:val="网格型3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CC1EA8"/>
  </w:style>
  <w:style w:type="table" w:customStyle="1" w:styleId="280">
    <w:name w:val="古典型 28"/>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CC1EA8"/>
  </w:style>
  <w:style w:type="table" w:customStyle="1" w:styleId="TableGrid47">
    <w:name w:val="Table Grid47"/>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CC1EA8"/>
  </w:style>
  <w:style w:type="table" w:customStyle="1" w:styleId="318">
    <w:name w:val="网格型3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CC1EA8"/>
  </w:style>
  <w:style w:type="table" w:customStyle="1" w:styleId="TableClassic218">
    <w:name w:val="Table Classic 218"/>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CC1EA8"/>
  </w:style>
  <w:style w:type="numbering" w:customStyle="1" w:styleId="NoList37">
    <w:name w:val="No List37"/>
    <w:next w:val="NoList"/>
    <w:uiPriority w:val="99"/>
    <w:semiHidden/>
    <w:unhideWhenUsed/>
    <w:rsid w:val="00CC1EA8"/>
  </w:style>
  <w:style w:type="numbering" w:customStyle="1" w:styleId="NoList116">
    <w:name w:val="No List116"/>
    <w:next w:val="NoList"/>
    <w:uiPriority w:val="99"/>
    <w:semiHidden/>
    <w:unhideWhenUsed/>
    <w:rsid w:val="00CC1EA8"/>
  </w:style>
  <w:style w:type="numbering" w:customStyle="1" w:styleId="NoList47">
    <w:name w:val="No List47"/>
    <w:next w:val="NoList"/>
    <w:uiPriority w:val="99"/>
    <w:semiHidden/>
    <w:unhideWhenUsed/>
    <w:rsid w:val="00CC1EA8"/>
  </w:style>
  <w:style w:type="numbering" w:customStyle="1" w:styleId="NoList56">
    <w:name w:val="No List56"/>
    <w:next w:val="NoList"/>
    <w:uiPriority w:val="99"/>
    <w:semiHidden/>
    <w:unhideWhenUsed/>
    <w:rsid w:val="00CC1EA8"/>
  </w:style>
  <w:style w:type="numbering" w:customStyle="1" w:styleId="NoList1116">
    <w:name w:val="No List1116"/>
    <w:next w:val="NoList"/>
    <w:uiPriority w:val="99"/>
    <w:semiHidden/>
    <w:unhideWhenUsed/>
    <w:rsid w:val="00CC1EA8"/>
  </w:style>
  <w:style w:type="numbering" w:customStyle="1" w:styleId="NoList216">
    <w:name w:val="No List216"/>
    <w:next w:val="NoList"/>
    <w:uiPriority w:val="99"/>
    <w:semiHidden/>
    <w:unhideWhenUsed/>
    <w:rsid w:val="00CC1EA8"/>
  </w:style>
  <w:style w:type="numbering" w:customStyle="1" w:styleId="NoList316">
    <w:name w:val="No List316"/>
    <w:next w:val="NoList"/>
    <w:uiPriority w:val="99"/>
    <w:semiHidden/>
    <w:unhideWhenUsed/>
    <w:rsid w:val="00CC1EA8"/>
  </w:style>
  <w:style w:type="numbering" w:customStyle="1" w:styleId="NoList416">
    <w:name w:val="No List416"/>
    <w:next w:val="NoList"/>
    <w:uiPriority w:val="99"/>
    <w:semiHidden/>
    <w:unhideWhenUsed/>
    <w:rsid w:val="00CC1EA8"/>
  </w:style>
  <w:style w:type="numbering" w:customStyle="1" w:styleId="NoList66">
    <w:name w:val="No List66"/>
    <w:next w:val="NoList"/>
    <w:uiPriority w:val="99"/>
    <w:semiHidden/>
    <w:unhideWhenUsed/>
    <w:rsid w:val="00CC1EA8"/>
  </w:style>
  <w:style w:type="numbering" w:customStyle="1" w:styleId="NoList76">
    <w:name w:val="No List76"/>
    <w:next w:val="NoList"/>
    <w:uiPriority w:val="99"/>
    <w:semiHidden/>
    <w:unhideWhenUsed/>
    <w:rsid w:val="00CC1EA8"/>
  </w:style>
  <w:style w:type="table" w:customStyle="1" w:styleId="TableGrid127">
    <w:name w:val="Table Grid12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CC1EA8"/>
  </w:style>
  <w:style w:type="table" w:customStyle="1" w:styleId="TableGrid1117">
    <w:name w:val="Table Grid1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CC1EA8"/>
  </w:style>
  <w:style w:type="numbering" w:customStyle="1" w:styleId="NoList326">
    <w:name w:val="No List326"/>
    <w:next w:val="NoList"/>
    <w:uiPriority w:val="99"/>
    <w:semiHidden/>
    <w:unhideWhenUsed/>
    <w:rsid w:val="00CC1EA8"/>
  </w:style>
  <w:style w:type="table" w:customStyle="1" w:styleId="TableStyle14">
    <w:name w:val="Table Style14"/>
    <w:basedOn w:val="TableNormal"/>
    <w:qFormat/>
    <w:rsid w:val="00CC1EA8"/>
    <w:rPr>
      <w:rFonts w:eastAsia="MS Mincho"/>
      <w:lang w:val="en-US" w:eastAsia="en-US"/>
    </w:rPr>
    <w:tblPr/>
  </w:style>
  <w:style w:type="table" w:customStyle="1" w:styleId="TableGrid59">
    <w:name w:val="Table Grid59"/>
    <w:basedOn w:val="TableNormal"/>
    <w:uiPriority w:val="39"/>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CC1EA8"/>
  </w:style>
  <w:style w:type="numbering" w:customStyle="1" w:styleId="NoList515">
    <w:name w:val="No List515"/>
    <w:next w:val="NoList"/>
    <w:uiPriority w:val="99"/>
    <w:semiHidden/>
    <w:unhideWhenUsed/>
    <w:rsid w:val="00CC1EA8"/>
  </w:style>
  <w:style w:type="numbering" w:customStyle="1" w:styleId="NoList2115">
    <w:name w:val="No List2115"/>
    <w:next w:val="NoList"/>
    <w:uiPriority w:val="99"/>
    <w:semiHidden/>
    <w:unhideWhenUsed/>
    <w:rsid w:val="00CC1EA8"/>
  </w:style>
  <w:style w:type="numbering" w:customStyle="1" w:styleId="NoList3115">
    <w:name w:val="No List3115"/>
    <w:next w:val="NoList"/>
    <w:uiPriority w:val="99"/>
    <w:semiHidden/>
    <w:unhideWhenUsed/>
    <w:rsid w:val="00CC1EA8"/>
  </w:style>
  <w:style w:type="numbering" w:customStyle="1" w:styleId="NoList4115">
    <w:name w:val="No List4115"/>
    <w:next w:val="NoList"/>
    <w:uiPriority w:val="99"/>
    <w:semiHidden/>
    <w:unhideWhenUsed/>
    <w:rsid w:val="00CC1EA8"/>
  </w:style>
  <w:style w:type="numbering" w:customStyle="1" w:styleId="NoList615">
    <w:name w:val="No List615"/>
    <w:next w:val="NoList"/>
    <w:uiPriority w:val="99"/>
    <w:semiHidden/>
    <w:unhideWhenUsed/>
    <w:rsid w:val="00CC1EA8"/>
  </w:style>
  <w:style w:type="table" w:customStyle="1" w:styleId="TableGrid416">
    <w:name w:val="Table Grid416"/>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CC1EA8"/>
  </w:style>
  <w:style w:type="numbering" w:customStyle="1" w:styleId="NoList11115">
    <w:name w:val="No List11115"/>
    <w:next w:val="NoList"/>
    <w:uiPriority w:val="99"/>
    <w:semiHidden/>
    <w:unhideWhenUsed/>
    <w:rsid w:val="00CC1EA8"/>
  </w:style>
  <w:style w:type="numbering" w:customStyle="1" w:styleId="NoList715">
    <w:name w:val="No List715"/>
    <w:next w:val="NoList"/>
    <w:uiPriority w:val="99"/>
    <w:semiHidden/>
    <w:unhideWhenUsed/>
    <w:rsid w:val="00CC1EA8"/>
  </w:style>
  <w:style w:type="table" w:customStyle="1" w:styleId="TableGrid1214">
    <w:name w:val="Table Grid12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CC1EA8"/>
  </w:style>
  <w:style w:type="table" w:customStyle="1" w:styleId="TableGrid11114">
    <w:name w:val="Table Grid11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CC1EA8"/>
  </w:style>
  <w:style w:type="numbering" w:customStyle="1" w:styleId="NoList3215">
    <w:name w:val="No List3215"/>
    <w:next w:val="NoList"/>
    <w:uiPriority w:val="99"/>
    <w:semiHidden/>
    <w:unhideWhenUsed/>
    <w:rsid w:val="00CC1EA8"/>
  </w:style>
  <w:style w:type="numbering" w:customStyle="1" w:styleId="NoList85">
    <w:name w:val="No List85"/>
    <w:next w:val="NoList"/>
    <w:uiPriority w:val="99"/>
    <w:semiHidden/>
    <w:unhideWhenUsed/>
    <w:rsid w:val="00CC1EA8"/>
  </w:style>
  <w:style w:type="table" w:customStyle="1" w:styleId="TableGrid718">
    <w:name w:val="Table Grid718"/>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CC1EA8"/>
  </w:style>
  <w:style w:type="table" w:customStyle="1" w:styleId="TableGrid86">
    <w:name w:val="Table Grid86"/>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CC1EA8"/>
    <w:rPr>
      <w:rFonts w:eastAsia="MS Mincho"/>
      <w:lang w:val="en-US" w:eastAsia="en-US"/>
    </w:rPr>
    <w:tblPr/>
  </w:style>
  <w:style w:type="table" w:customStyle="1" w:styleId="TableGrid516">
    <w:name w:val="Table Grid5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CC1EA8"/>
  </w:style>
  <w:style w:type="numbering" w:customStyle="1" w:styleId="NoList914">
    <w:name w:val="No List914"/>
    <w:next w:val="NoList"/>
    <w:uiPriority w:val="99"/>
    <w:semiHidden/>
    <w:unhideWhenUsed/>
    <w:rsid w:val="00CC1EA8"/>
  </w:style>
  <w:style w:type="table" w:customStyle="1" w:styleId="TableGrid766">
    <w:name w:val="Table Grid76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CC1EA8"/>
  </w:style>
  <w:style w:type="numbering" w:customStyle="1" w:styleId="NoList104">
    <w:name w:val="No List104"/>
    <w:next w:val="NoList"/>
    <w:uiPriority w:val="99"/>
    <w:semiHidden/>
    <w:unhideWhenUsed/>
    <w:rsid w:val="00CC1EA8"/>
  </w:style>
  <w:style w:type="numbering" w:customStyle="1" w:styleId="LFO1914">
    <w:name w:val="LFO1914"/>
    <w:basedOn w:val="NoList"/>
    <w:rsid w:val="00CC1EA8"/>
  </w:style>
  <w:style w:type="table" w:customStyle="1" w:styleId="TableGrid229">
    <w:name w:val="Table Grid229"/>
    <w:basedOn w:val="TableNormal"/>
    <w:next w:val="TableGrid"/>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CC1EA8"/>
  </w:style>
  <w:style w:type="table" w:customStyle="1" w:styleId="322">
    <w:name w:val="网格型32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CC1EA8"/>
  </w:style>
  <w:style w:type="table" w:customStyle="1" w:styleId="TableClassic222">
    <w:name w:val="Table Classic 2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网格型311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
    <w:name w:val="リストなし1112"/>
    <w:next w:val="NoList"/>
    <w:uiPriority w:val="99"/>
    <w:semiHidden/>
    <w:unhideWhenUsed/>
    <w:rsid w:val="00CC1EA8"/>
  </w:style>
  <w:style w:type="table" w:customStyle="1" w:styleId="TableClassic2116">
    <w:name w:val="Table Classic 2116"/>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CC1EA8"/>
  </w:style>
  <w:style w:type="numbering" w:customStyle="1" w:styleId="NoList232">
    <w:name w:val="No List232"/>
    <w:next w:val="NoList"/>
    <w:uiPriority w:val="99"/>
    <w:semiHidden/>
    <w:unhideWhenUsed/>
    <w:rsid w:val="00CC1EA8"/>
  </w:style>
  <w:style w:type="table" w:customStyle="1" w:styleId="TableGrid426">
    <w:name w:val="Table Grid4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CC1EA8"/>
  </w:style>
  <w:style w:type="numbering" w:customStyle="1" w:styleId="NoList432">
    <w:name w:val="No List432"/>
    <w:next w:val="NoList"/>
    <w:uiPriority w:val="99"/>
    <w:semiHidden/>
    <w:unhideWhenUsed/>
    <w:rsid w:val="00CC1EA8"/>
  </w:style>
  <w:style w:type="numbering" w:customStyle="1" w:styleId="NoList522">
    <w:name w:val="No List522"/>
    <w:next w:val="NoList"/>
    <w:uiPriority w:val="99"/>
    <w:semiHidden/>
    <w:unhideWhenUsed/>
    <w:rsid w:val="00CC1EA8"/>
  </w:style>
  <w:style w:type="numbering" w:customStyle="1" w:styleId="NoList622">
    <w:name w:val="No List622"/>
    <w:next w:val="NoList"/>
    <w:uiPriority w:val="99"/>
    <w:semiHidden/>
    <w:unhideWhenUsed/>
    <w:rsid w:val="00CC1EA8"/>
  </w:style>
  <w:style w:type="numbering" w:customStyle="1" w:styleId="NoList722">
    <w:name w:val="No List722"/>
    <w:next w:val="NoList"/>
    <w:uiPriority w:val="99"/>
    <w:semiHidden/>
    <w:unhideWhenUsed/>
    <w:rsid w:val="00CC1EA8"/>
  </w:style>
  <w:style w:type="table" w:customStyle="1" w:styleId="TableGrid813">
    <w:name w:val="Table Grid813"/>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CC1EA8"/>
  </w:style>
  <w:style w:type="numbering" w:customStyle="1" w:styleId="NoList2122">
    <w:name w:val="No List2122"/>
    <w:next w:val="NoList"/>
    <w:uiPriority w:val="99"/>
    <w:semiHidden/>
    <w:unhideWhenUsed/>
    <w:rsid w:val="00CC1EA8"/>
  </w:style>
  <w:style w:type="table" w:customStyle="1" w:styleId="TableGrid4116">
    <w:name w:val="Table Grid41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CC1EA8"/>
  </w:style>
  <w:style w:type="numbering" w:customStyle="1" w:styleId="NoList4122">
    <w:name w:val="No List4122"/>
    <w:next w:val="NoList"/>
    <w:uiPriority w:val="99"/>
    <w:semiHidden/>
    <w:unhideWhenUsed/>
    <w:rsid w:val="00CC1EA8"/>
  </w:style>
  <w:style w:type="numbering" w:customStyle="1" w:styleId="NoList5112">
    <w:name w:val="No List5112"/>
    <w:next w:val="NoList"/>
    <w:uiPriority w:val="99"/>
    <w:semiHidden/>
    <w:unhideWhenUsed/>
    <w:rsid w:val="00CC1EA8"/>
  </w:style>
  <w:style w:type="numbering" w:customStyle="1" w:styleId="NoList6112">
    <w:name w:val="No List6112"/>
    <w:next w:val="NoList"/>
    <w:uiPriority w:val="99"/>
    <w:semiHidden/>
    <w:unhideWhenUsed/>
    <w:rsid w:val="00CC1EA8"/>
  </w:style>
  <w:style w:type="numbering" w:customStyle="1" w:styleId="NoList7112">
    <w:name w:val="No List7112"/>
    <w:next w:val="NoList"/>
    <w:uiPriority w:val="99"/>
    <w:semiHidden/>
    <w:unhideWhenUsed/>
    <w:rsid w:val="00CC1EA8"/>
  </w:style>
  <w:style w:type="numbering" w:customStyle="1" w:styleId="NoList8112">
    <w:name w:val="No List8112"/>
    <w:next w:val="NoList"/>
    <w:uiPriority w:val="99"/>
    <w:semiHidden/>
    <w:unhideWhenUsed/>
    <w:rsid w:val="00CC1EA8"/>
  </w:style>
  <w:style w:type="table" w:customStyle="1" w:styleId="TableGrid1223">
    <w:name w:val="Table Grid122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CC1EA8"/>
  </w:style>
  <w:style w:type="numbering" w:customStyle="1" w:styleId="NoList11122">
    <w:name w:val="No List11122"/>
    <w:next w:val="NoList"/>
    <w:uiPriority w:val="99"/>
    <w:semiHidden/>
    <w:unhideWhenUsed/>
    <w:rsid w:val="00CC1EA8"/>
  </w:style>
  <w:style w:type="table" w:customStyle="1" w:styleId="TableGrid2216">
    <w:name w:val="Table Grid221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CC1EA8"/>
  </w:style>
  <w:style w:type="numbering" w:customStyle="1" w:styleId="NoList2222">
    <w:name w:val="No List2222"/>
    <w:next w:val="NoList"/>
    <w:uiPriority w:val="99"/>
    <w:semiHidden/>
    <w:unhideWhenUsed/>
    <w:rsid w:val="00CC1EA8"/>
  </w:style>
  <w:style w:type="numbering" w:customStyle="1" w:styleId="NoList3222">
    <w:name w:val="No List3222"/>
    <w:next w:val="NoList"/>
    <w:uiPriority w:val="99"/>
    <w:semiHidden/>
    <w:unhideWhenUsed/>
    <w:rsid w:val="00CC1EA8"/>
  </w:style>
  <w:style w:type="numbering" w:customStyle="1" w:styleId="NoList4212">
    <w:name w:val="No List4212"/>
    <w:next w:val="NoList"/>
    <w:uiPriority w:val="99"/>
    <w:semiHidden/>
    <w:unhideWhenUsed/>
    <w:rsid w:val="00CC1EA8"/>
  </w:style>
  <w:style w:type="numbering" w:customStyle="1" w:styleId="NoList21112">
    <w:name w:val="No List21112"/>
    <w:next w:val="NoList"/>
    <w:uiPriority w:val="99"/>
    <w:semiHidden/>
    <w:unhideWhenUsed/>
    <w:rsid w:val="00CC1EA8"/>
  </w:style>
  <w:style w:type="numbering" w:customStyle="1" w:styleId="NoList31112">
    <w:name w:val="No List31112"/>
    <w:next w:val="NoList"/>
    <w:uiPriority w:val="99"/>
    <w:semiHidden/>
    <w:unhideWhenUsed/>
    <w:rsid w:val="00CC1EA8"/>
  </w:style>
  <w:style w:type="numbering" w:customStyle="1" w:styleId="NoList41112">
    <w:name w:val="No List41112"/>
    <w:next w:val="NoList"/>
    <w:uiPriority w:val="99"/>
    <w:semiHidden/>
    <w:unhideWhenUsed/>
    <w:rsid w:val="00CC1EA8"/>
  </w:style>
  <w:style w:type="numbering" w:customStyle="1" w:styleId="111120">
    <w:name w:val="无列表11112"/>
    <w:next w:val="NoList"/>
    <w:semiHidden/>
    <w:rsid w:val="00CC1EA8"/>
  </w:style>
  <w:style w:type="numbering" w:customStyle="1" w:styleId="NoList111112">
    <w:name w:val="No List111112"/>
    <w:next w:val="NoList"/>
    <w:uiPriority w:val="99"/>
    <w:semiHidden/>
    <w:unhideWhenUsed/>
    <w:rsid w:val="00CC1EA8"/>
  </w:style>
  <w:style w:type="numbering" w:customStyle="1" w:styleId="NoList12112">
    <w:name w:val="No List12112"/>
    <w:next w:val="NoList"/>
    <w:uiPriority w:val="99"/>
    <w:semiHidden/>
    <w:unhideWhenUsed/>
    <w:rsid w:val="00CC1EA8"/>
  </w:style>
  <w:style w:type="numbering" w:customStyle="1" w:styleId="NoList22112">
    <w:name w:val="No List22112"/>
    <w:next w:val="NoList"/>
    <w:uiPriority w:val="99"/>
    <w:semiHidden/>
    <w:unhideWhenUsed/>
    <w:rsid w:val="00CC1EA8"/>
  </w:style>
  <w:style w:type="numbering" w:customStyle="1" w:styleId="NoList32112">
    <w:name w:val="No List32112"/>
    <w:next w:val="NoList"/>
    <w:uiPriority w:val="99"/>
    <w:semiHidden/>
    <w:unhideWhenUsed/>
    <w:rsid w:val="00CC1EA8"/>
  </w:style>
  <w:style w:type="numbering" w:customStyle="1" w:styleId="NoList142">
    <w:name w:val="No List142"/>
    <w:next w:val="NoList"/>
    <w:uiPriority w:val="99"/>
    <w:semiHidden/>
    <w:unhideWhenUsed/>
    <w:rsid w:val="00CC1EA8"/>
  </w:style>
  <w:style w:type="table" w:customStyle="1" w:styleId="TableGrid106">
    <w:name w:val="Table Grid10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CC1EA8"/>
  </w:style>
  <w:style w:type="numbering" w:customStyle="1" w:styleId="NoList242">
    <w:name w:val="No List242"/>
    <w:next w:val="NoList"/>
    <w:uiPriority w:val="99"/>
    <w:semiHidden/>
    <w:unhideWhenUsed/>
    <w:rsid w:val="00CC1EA8"/>
  </w:style>
  <w:style w:type="table" w:customStyle="1" w:styleId="TableGrid436">
    <w:name w:val="Table Grid4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CC1EA8"/>
  </w:style>
  <w:style w:type="table" w:customStyle="1" w:styleId="TableGrid526">
    <w:name w:val="Table Grid52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CC1EA8"/>
  </w:style>
  <w:style w:type="table" w:customStyle="1" w:styleId="TableGrid626">
    <w:name w:val="Table Grid6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CC1EA8"/>
  </w:style>
  <w:style w:type="numbering" w:customStyle="1" w:styleId="NoList632">
    <w:name w:val="No List632"/>
    <w:next w:val="NoList"/>
    <w:uiPriority w:val="99"/>
    <w:semiHidden/>
    <w:unhideWhenUsed/>
    <w:rsid w:val="00CC1EA8"/>
  </w:style>
  <w:style w:type="numbering" w:customStyle="1" w:styleId="NoList732">
    <w:name w:val="No List732"/>
    <w:next w:val="NoList"/>
    <w:uiPriority w:val="99"/>
    <w:semiHidden/>
    <w:unhideWhenUsed/>
    <w:rsid w:val="00CC1EA8"/>
  </w:style>
  <w:style w:type="numbering" w:customStyle="1" w:styleId="NoList822">
    <w:name w:val="No List822"/>
    <w:next w:val="NoList"/>
    <w:uiPriority w:val="99"/>
    <w:semiHidden/>
    <w:unhideWhenUsed/>
    <w:rsid w:val="00CC1EA8"/>
  </w:style>
  <w:style w:type="numbering" w:customStyle="1" w:styleId="NoList922">
    <w:name w:val="No List922"/>
    <w:next w:val="NoList"/>
    <w:uiPriority w:val="99"/>
    <w:semiHidden/>
    <w:unhideWhenUsed/>
    <w:rsid w:val="00CC1EA8"/>
  </w:style>
  <w:style w:type="table" w:customStyle="1" w:styleId="TableGrid823">
    <w:name w:val="Table Grid823"/>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CC1EA8"/>
  </w:style>
  <w:style w:type="numbering" w:customStyle="1" w:styleId="NoList2132">
    <w:name w:val="No List2132"/>
    <w:next w:val="NoList"/>
    <w:uiPriority w:val="99"/>
    <w:semiHidden/>
    <w:unhideWhenUsed/>
    <w:rsid w:val="00CC1EA8"/>
  </w:style>
  <w:style w:type="table" w:customStyle="1" w:styleId="TableGrid4126">
    <w:name w:val="Table Grid41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CC1EA8"/>
  </w:style>
  <w:style w:type="numbering" w:customStyle="1" w:styleId="NoList4132">
    <w:name w:val="No List4132"/>
    <w:next w:val="NoList"/>
    <w:uiPriority w:val="99"/>
    <w:semiHidden/>
    <w:unhideWhenUsed/>
    <w:rsid w:val="00CC1EA8"/>
  </w:style>
  <w:style w:type="numbering" w:customStyle="1" w:styleId="NoList5122">
    <w:name w:val="No List5122"/>
    <w:next w:val="NoList"/>
    <w:uiPriority w:val="99"/>
    <w:semiHidden/>
    <w:unhideWhenUsed/>
    <w:rsid w:val="00CC1EA8"/>
  </w:style>
  <w:style w:type="numbering" w:customStyle="1" w:styleId="NoList6122">
    <w:name w:val="No List6122"/>
    <w:next w:val="NoList"/>
    <w:uiPriority w:val="99"/>
    <w:semiHidden/>
    <w:unhideWhenUsed/>
    <w:rsid w:val="00CC1EA8"/>
  </w:style>
  <w:style w:type="numbering" w:customStyle="1" w:styleId="NoList7122">
    <w:name w:val="No List7122"/>
    <w:next w:val="NoList"/>
    <w:uiPriority w:val="99"/>
    <w:semiHidden/>
    <w:unhideWhenUsed/>
    <w:rsid w:val="00CC1EA8"/>
  </w:style>
  <w:style w:type="numbering" w:customStyle="1" w:styleId="NoList8122">
    <w:name w:val="No List8122"/>
    <w:next w:val="NoList"/>
    <w:uiPriority w:val="99"/>
    <w:semiHidden/>
    <w:unhideWhenUsed/>
    <w:rsid w:val="00CC1EA8"/>
  </w:style>
  <w:style w:type="numbering" w:customStyle="1" w:styleId="NoList9112">
    <w:name w:val="No List9112"/>
    <w:next w:val="NoList"/>
    <w:uiPriority w:val="99"/>
    <w:semiHidden/>
    <w:unhideWhenUsed/>
    <w:rsid w:val="00CC1EA8"/>
  </w:style>
  <w:style w:type="numbering" w:customStyle="1" w:styleId="LFO1922">
    <w:name w:val="LFO1922"/>
    <w:basedOn w:val="NoList"/>
    <w:rsid w:val="00CC1EA8"/>
  </w:style>
  <w:style w:type="numbering" w:customStyle="1" w:styleId="NoList1012">
    <w:name w:val="No List1012"/>
    <w:next w:val="NoList"/>
    <w:uiPriority w:val="99"/>
    <w:semiHidden/>
    <w:unhideWhenUsed/>
    <w:rsid w:val="00CC1EA8"/>
  </w:style>
  <w:style w:type="numbering" w:customStyle="1" w:styleId="LFO19112">
    <w:name w:val="LFO19112"/>
    <w:basedOn w:val="NoList"/>
    <w:rsid w:val="00CC1EA8"/>
  </w:style>
  <w:style w:type="table" w:customStyle="1" w:styleId="TableGrid1233">
    <w:name w:val="Table Grid123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CC1EA8"/>
  </w:style>
  <w:style w:type="numbering" w:customStyle="1" w:styleId="NoList11132">
    <w:name w:val="No List11132"/>
    <w:next w:val="NoList"/>
    <w:uiPriority w:val="99"/>
    <w:semiHidden/>
    <w:unhideWhenUsed/>
    <w:rsid w:val="00CC1EA8"/>
  </w:style>
  <w:style w:type="table" w:customStyle="1" w:styleId="TableGrid2226">
    <w:name w:val="Table Grid222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CC1EA8"/>
  </w:style>
  <w:style w:type="numbering" w:customStyle="1" w:styleId="1321">
    <w:name w:val="リストなし132"/>
    <w:next w:val="NoList"/>
    <w:uiPriority w:val="99"/>
    <w:semiHidden/>
    <w:unhideWhenUsed/>
    <w:rsid w:val="00CC1EA8"/>
  </w:style>
  <w:style w:type="numbering" w:customStyle="1" w:styleId="1132">
    <w:name w:val="无列表1132"/>
    <w:next w:val="NoList"/>
    <w:semiHidden/>
    <w:rsid w:val="00CC1EA8"/>
  </w:style>
  <w:style w:type="numbering" w:customStyle="1" w:styleId="11220">
    <w:name w:val="リストなし1122"/>
    <w:next w:val="NoList"/>
    <w:uiPriority w:val="99"/>
    <w:semiHidden/>
    <w:unhideWhenUsed/>
    <w:rsid w:val="00CC1EA8"/>
  </w:style>
  <w:style w:type="numbering" w:customStyle="1" w:styleId="NoList2232">
    <w:name w:val="No List2232"/>
    <w:next w:val="NoList"/>
    <w:uiPriority w:val="99"/>
    <w:semiHidden/>
    <w:unhideWhenUsed/>
    <w:rsid w:val="00CC1EA8"/>
  </w:style>
  <w:style w:type="numbering" w:customStyle="1" w:styleId="NoList3232">
    <w:name w:val="No List3232"/>
    <w:next w:val="NoList"/>
    <w:uiPriority w:val="99"/>
    <w:semiHidden/>
    <w:unhideWhenUsed/>
    <w:rsid w:val="00CC1EA8"/>
  </w:style>
  <w:style w:type="numbering" w:customStyle="1" w:styleId="NoList4222">
    <w:name w:val="No List4222"/>
    <w:next w:val="NoList"/>
    <w:uiPriority w:val="99"/>
    <w:semiHidden/>
    <w:unhideWhenUsed/>
    <w:rsid w:val="00CC1EA8"/>
  </w:style>
  <w:style w:type="numbering" w:customStyle="1" w:styleId="NoList21122">
    <w:name w:val="No List21122"/>
    <w:next w:val="NoList"/>
    <w:uiPriority w:val="99"/>
    <w:semiHidden/>
    <w:unhideWhenUsed/>
    <w:rsid w:val="00CC1EA8"/>
  </w:style>
  <w:style w:type="numbering" w:customStyle="1" w:styleId="NoList31122">
    <w:name w:val="No List31122"/>
    <w:next w:val="NoList"/>
    <w:uiPriority w:val="99"/>
    <w:semiHidden/>
    <w:unhideWhenUsed/>
    <w:rsid w:val="00CC1EA8"/>
  </w:style>
  <w:style w:type="numbering" w:customStyle="1" w:styleId="NoList41122">
    <w:name w:val="No List41122"/>
    <w:next w:val="NoList"/>
    <w:uiPriority w:val="99"/>
    <w:semiHidden/>
    <w:unhideWhenUsed/>
    <w:rsid w:val="00CC1EA8"/>
  </w:style>
  <w:style w:type="numbering" w:customStyle="1" w:styleId="11122">
    <w:name w:val="无列表11122"/>
    <w:next w:val="NoList"/>
    <w:semiHidden/>
    <w:rsid w:val="00CC1EA8"/>
  </w:style>
  <w:style w:type="numbering" w:customStyle="1" w:styleId="NoList111122">
    <w:name w:val="No List111122"/>
    <w:next w:val="NoList"/>
    <w:uiPriority w:val="99"/>
    <w:semiHidden/>
    <w:unhideWhenUsed/>
    <w:rsid w:val="00CC1EA8"/>
  </w:style>
  <w:style w:type="numbering" w:customStyle="1" w:styleId="NoList12122">
    <w:name w:val="No List12122"/>
    <w:next w:val="NoList"/>
    <w:uiPriority w:val="99"/>
    <w:semiHidden/>
    <w:unhideWhenUsed/>
    <w:rsid w:val="00CC1EA8"/>
  </w:style>
  <w:style w:type="numbering" w:customStyle="1" w:styleId="NoList22122">
    <w:name w:val="No List22122"/>
    <w:next w:val="NoList"/>
    <w:uiPriority w:val="99"/>
    <w:semiHidden/>
    <w:unhideWhenUsed/>
    <w:rsid w:val="00CC1EA8"/>
  </w:style>
  <w:style w:type="numbering" w:customStyle="1" w:styleId="NoList32122">
    <w:name w:val="No List32122"/>
    <w:next w:val="NoList"/>
    <w:uiPriority w:val="99"/>
    <w:semiHidden/>
    <w:unhideWhenUsed/>
    <w:rsid w:val="00CC1EA8"/>
  </w:style>
  <w:style w:type="numbering" w:customStyle="1" w:styleId="NoList162">
    <w:name w:val="No List162"/>
    <w:next w:val="NoList"/>
    <w:uiPriority w:val="99"/>
    <w:semiHidden/>
    <w:unhideWhenUsed/>
    <w:rsid w:val="00CC1EA8"/>
  </w:style>
  <w:style w:type="table" w:customStyle="1" w:styleId="TableGrid156">
    <w:name w:val="Table Grid15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CC1EA8"/>
  </w:style>
  <w:style w:type="numbering" w:customStyle="1" w:styleId="NoList252">
    <w:name w:val="No List252"/>
    <w:next w:val="NoList"/>
    <w:uiPriority w:val="99"/>
    <w:semiHidden/>
    <w:unhideWhenUsed/>
    <w:rsid w:val="00CC1EA8"/>
  </w:style>
  <w:style w:type="table" w:customStyle="1" w:styleId="TableGrid446">
    <w:name w:val="Table Grid44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CC1EA8"/>
  </w:style>
  <w:style w:type="table" w:customStyle="1" w:styleId="TableGrid536">
    <w:name w:val="Table Grid5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CC1EA8"/>
  </w:style>
  <w:style w:type="table" w:customStyle="1" w:styleId="TableGrid636">
    <w:name w:val="Table Grid6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CC1EA8"/>
  </w:style>
  <w:style w:type="numbering" w:customStyle="1" w:styleId="NoList642">
    <w:name w:val="No List642"/>
    <w:next w:val="NoList"/>
    <w:uiPriority w:val="99"/>
    <w:semiHidden/>
    <w:unhideWhenUsed/>
    <w:rsid w:val="00CC1EA8"/>
  </w:style>
  <w:style w:type="numbering" w:customStyle="1" w:styleId="NoList742">
    <w:name w:val="No List742"/>
    <w:next w:val="NoList"/>
    <w:uiPriority w:val="99"/>
    <w:semiHidden/>
    <w:unhideWhenUsed/>
    <w:rsid w:val="00CC1EA8"/>
  </w:style>
  <w:style w:type="numbering" w:customStyle="1" w:styleId="NoList832">
    <w:name w:val="No List832"/>
    <w:next w:val="NoList"/>
    <w:uiPriority w:val="99"/>
    <w:semiHidden/>
    <w:unhideWhenUsed/>
    <w:rsid w:val="00CC1EA8"/>
  </w:style>
  <w:style w:type="numbering" w:customStyle="1" w:styleId="NoList932">
    <w:name w:val="No List932"/>
    <w:next w:val="NoList"/>
    <w:uiPriority w:val="99"/>
    <w:semiHidden/>
    <w:unhideWhenUsed/>
    <w:rsid w:val="00CC1EA8"/>
  </w:style>
  <w:style w:type="table" w:customStyle="1" w:styleId="TableGrid833">
    <w:name w:val="Table Grid833"/>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CC1EA8"/>
  </w:style>
  <w:style w:type="numbering" w:customStyle="1" w:styleId="NoList2142">
    <w:name w:val="No List2142"/>
    <w:next w:val="NoList"/>
    <w:uiPriority w:val="99"/>
    <w:semiHidden/>
    <w:unhideWhenUsed/>
    <w:rsid w:val="00CC1EA8"/>
  </w:style>
  <w:style w:type="table" w:customStyle="1" w:styleId="TableGrid4136">
    <w:name w:val="Table Grid41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CC1EA8"/>
  </w:style>
  <w:style w:type="numbering" w:customStyle="1" w:styleId="NoList4142">
    <w:name w:val="No List4142"/>
    <w:next w:val="NoList"/>
    <w:uiPriority w:val="99"/>
    <w:semiHidden/>
    <w:unhideWhenUsed/>
    <w:rsid w:val="00CC1EA8"/>
  </w:style>
  <w:style w:type="numbering" w:customStyle="1" w:styleId="NoList5132">
    <w:name w:val="No List5132"/>
    <w:next w:val="NoList"/>
    <w:uiPriority w:val="99"/>
    <w:semiHidden/>
    <w:unhideWhenUsed/>
    <w:rsid w:val="00CC1EA8"/>
  </w:style>
  <w:style w:type="numbering" w:customStyle="1" w:styleId="NoList6132">
    <w:name w:val="No List6132"/>
    <w:next w:val="NoList"/>
    <w:uiPriority w:val="99"/>
    <w:semiHidden/>
    <w:unhideWhenUsed/>
    <w:rsid w:val="00CC1EA8"/>
  </w:style>
  <w:style w:type="numbering" w:customStyle="1" w:styleId="NoList7132">
    <w:name w:val="No List7132"/>
    <w:next w:val="NoList"/>
    <w:uiPriority w:val="99"/>
    <w:semiHidden/>
    <w:unhideWhenUsed/>
    <w:rsid w:val="00CC1EA8"/>
  </w:style>
  <w:style w:type="numbering" w:customStyle="1" w:styleId="NoList8132">
    <w:name w:val="No List8132"/>
    <w:next w:val="NoList"/>
    <w:uiPriority w:val="99"/>
    <w:semiHidden/>
    <w:unhideWhenUsed/>
    <w:rsid w:val="00CC1EA8"/>
  </w:style>
  <w:style w:type="numbering" w:customStyle="1" w:styleId="NoList9122">
    <w:name w:val="No List9122"/>
    <w:next w:val="NoList"/>
    <w:uiPriority w:val="99"/>
    <w:semiHidden/>
    <w:unhideWhenUsed/>
    <w:rsid w:val="00CC1EA8"/>
  </w:style>
  <w:style w:type="numbering" w:customStyle="1" w:styleId="LFO1932">
    <w:name w:val="LFO1932"/>
    <w:basedOn w:val="NoList"/>
    <w:rsid w:val="00CC1EA8"/>
  </w:style>
  <w:style w:type="numbering" w:customStyle="1" w:styleId="NoList1022">
    <w:name w:val="No List1022"/>
    <w:next w:val="NoList"/>
    <w:uiPriority w:val="99"/>
    <w:semiHidden/>
    <w:unhideWhenUsed/>
    <w:rsid w:val="00CC1EA8"/>
  </w:style>
  <w:style w:type="numbering" w:customStyle="1" w:styleId="LFO19122">
    <w:name w:val="LFO19122"/>
    <w:basedOn w:val="NoList"/>
    <w:rsid w:val="00CC1EA8"/>
  </w:style>
  <w:style w:type="table" w:customStyle="1" w:styleId="TableGrid1243">
    <w:name w:val="Table Grid124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CC1EA8"/>
  </w:style>
  <w:style w:type="numbering" w:customStyle="1" w:styleId="NoList11142">
    <w:name w:val="No List11142"/>
    <w:next w:val="NoList"/>
    <w:uiPriority w:val="99"/>
    <w:semiHidden/>
    <w:unhideWhenUsed/>
    <w:rsid w:val="00CC1EA8"/>
  </w:style>
  <w:style w:type="table" w:customStyle="1" w:styleId="TableGrid2236">
    <w:name w:val="Table Grid223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CC1EA8"/>
  </w:style>
  <w:style w:type="numbering" w:customStyle="1" w:styleId="1421">
    <w:name w:val="リストなし142"/>
    <w:next w:val="NoList"/>
    <w:uiPriority w:val="99"/>
    <w:semiHidden/>
    <w:unhideWhenUsed/>
    <w:rsid w:val="00CC1EA8"/>
  </w:style>
  <w:style w:type="numbering" w:customStyle="1" w:styleId="1142">
    <w:name w:val="无列表1142"/>
    <w:next w:val="NoList"/>
    <w:semiHidden/>
    <w:rsid w:val="00CC1EA8"/>
  </w:style>
  <w:style w:type="numbering" w:customStyle="1" w:styleId="11320">
    <w:name w:val="リストなし1132"/>
    <w:next w:val="NoList"/>
    <w:uiPriority w:val="99"/>
    <w:semiHidden/>
    <w:unhideWhenUsed/>
    <w:rsid w:val="00CC1EA8"/>
  </w:style>
  <w:style w:type="numbering" w:customStyle="1" w:styleId="NoList2242">
    <w:name w:val="No List2242"/>
    <w:next w:val="NoList"/>
    <w:uiPriority w:val="99"/>
    <w:semiHidden/>
    <w:unhideWhenUsed/>
    <w:rsid w:val="00CC1EA8"/>
  </w:style>
  <w:style w:type="numbering" w:customStyle="1" w:styleId="NoList3242">
    <w:name w:val="No List3242"/>
    <w:next w:val="NoList"/>
    <w:uiPriority w:val="99"/>
    <w:semiHidden/>
    <w:unhideWhenUsed/>
    <w:rsid w:val="00CC1EA8"/>
  </w:style>
  <w:style w:type="numbering" w:customStyle="1" w:styleId="NoList4232">
    <w:name w:val="No List4232"/>
    <w:next w:val="NoList"/>
    <w:uiPriority w:val="99"/>
    <w:semiHidden/>
    <w:unhideWhenUsed/>
    <w:rsid w:val="00CC1EA8"/>
  </w:style>
  <w:style w:type="numbering" w:customStyle="1" w:styleId="NoList21132">
    <w:name w:val="No List21132"/>
    <w:next w:val="NoList"/>
    <w:uiPriority w:val="99"/>
    <w:semiHidden/>
    <w:unhideWhenUsed/>
    <w:rsid w:val="00CC1EA8"/>
  </w:style>
  <w:style w:type="numbering" w:customStyle="1" w:styleId="NoList31132">
    <w:name w:val="No List31132"/>
    <w:next w:val="NoList"/>
    <w:uiPriority w:val="99"/>
    <w:semiHidden/>
    <w:unhideWhenUsed/>
    <w:rsid w:val="00CC1EA8"/>
  </w:style>
  <w:style w:type="numbering" w:customStyle="1" w:styleId="NoList41132">
    <w:name w:val="No List41132"/>
    <w:next w:val="NoList"/>
    <w:uiPriority w:val="99"/>
    <w:semiHidden/>
    <w:unhideWhenUsed/>
    <w:rsid w:val="00CC1EA8"/>
  </w:style>
  <w:style w:type="numbering" w:customStyle="1" w:styleId="11132">
    <w:name w:val="无列表11132"/>
    <w:next w:val="NoList"/>
    <w:semiHidden/>
    <w:rsid w:val="00CC1EA8"/>
  </w:style>
  <w:style w:type="numbering" w:customStyle="1" w:styleId="NoList111132">
    <w:name w:val="No List111132"/>
    <w:next w:val="NoList"/>
    <w:uiPriority w:val="99"/>
    <w:semiHidden/>
    <w:unhideWhenUsed/>
    <w:rsid w:val="00CC1EA8"/>
  </w:style>
  <w:style w:type="numbering" w:customStyle="1" w:styleId="NoList12132">
    <w:name w:val="No List12132"/>
    <w:next w:val="NoList"/>
    <w:uiPriority w:val="99"/>
    <w:semiHidden/>
    <w:unhideWhenUsed/>
    <w:rsid w:val="00CC1EA8"/>
  </w:style>
  <w:style w:type="numbering" w:customStyle="1" w:styleId="NoList22132">
    <w:name w:val="No List22132"/>
    <w:next w:val="NoList"/>
    <w:uiPriority w:val="99"/>
    <w:semiHidden/>
    <w:unhideWhenUsed/>
    <w:rsid w:val="00CC1EA8"/>
  </w:style>
  <w:style w:type="numbering" w:customStyle="1" w:styleId="NoList32132">
    <w:name w:val="No List32132"/>
    <w:next w:val="NoList"/>
    <w:uiPriority w:val="99"/>
    <w:semiHidden/>
    <w:unhideWhenUsed/>
    <w:rsid w:val="00CC1EA8"/>
  </w:style>
  <w:style w:type="table" w:customStyle="1" w:styleId="162">
    <w:name w:val="网格型1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3">
    <w:name w:val="无列表22"/>
    <w:next w:val="NoList"/>
    <w:uiPriority w:val="99"/>
    <w:semiHidden/>
    <w:unhideWhenUsed/>
    <w:rsid w:val="00CC1EA8"/>
  </w:style>
  <w:style w:type="numbering" w:customStyle="1" w:styleId="1520">
    <w:name w:val="无列表152"/>
    <w:next w:val="NoList"/>
    <w:semiHidden/>
    <w:rsid w:val="00CC1EA8"/>
  </w:style>
  <w:style w:type="numbering" w:customStyle="1" w:styleId="1521">
    <w:name w:val="リストなし152"/>
    <w:next w:val="NoList"/>
    <w:uiPriority w:val="99"/>
    <w:semiHidden/>
    <w:unhideWhenUsed/>
    <w:rsid w:val="00CC1EA8"/>
  </w:style>
  <w:style w:type="table" w:customStyle="1" w:styleId="2220">
    <w:name w:val="古典型 2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CC1EA8"/>
  </w:style>
  <w:style w:type="numbering" w:customStyle="1" w:styleId="11520">
    <w:name w:val="无列表1152"/>
    <w:next w:val="NoList"/>
    <w:semiHidden/>
    <w:rsid w:val="00CC1EA8"/>
  </w:style>
  <w:style w:type="numbering" w:customStyle="1" w:styleId="11420">
    <w:name w:val="リストなし1142"/>
    <w:next w:val="NoList"/>
    <w:uiPriority w:val="99"/>
    <w:semiHidden/>
    <w:unhideWhenUsed/>
    <w:rsid w:val="00CC1EA8"/>
  </w:style>
  <w:style w:type="table" w:customStyle="1" w:styleId="TableClassic2122">
    <w:name w:val="Table Classic 21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CC1EA8"/>
  </w:style>
  <w:style w:type="numbering" w:customStyle="1" w:styleId="NoList362">
    <w:name w:val="No List362"/>
    <w:next w:val="NoList"/>
    <w:uiPriority w:val="99"/>
    <w:semiHidden/>
    <w:unhideWhenUsed/>
    <w:rsid w:val="00CC1EA8"/>
  </w:style>
  <w:style w:type="numbering" w:customStyle="1" w:styleId="NoList1152">
    <w:name w:val="No List1152"/>
    <w:next w:val="NoList"/>
    <w:uiPriority w:val="99"/>
    <w:semiHidden/>
    <w:unhideWhenUsed/>
    <w:rsid w:val="00CC1EA8"/>
  </w:style>
  <w:style w:type="numbering" w:customStyle="1" w:styleId="NoList462">
    <w:name w:val="No List462"/>
    <w:next w:val="NoList"/>
    <w:uiPriority w:val="99"/>
    <w:semiHidden/>
    <w:unhideWhenUsed/>
    <w:rsid w:val="00CC1EA8"/>
  </w:style>
  <w:style w:type="numbering" w:customStyle="1" w:styleId="NoList552">
    <w:name w:val="No List552"/>
    <w:next w:val="NoList"/>
    <w:uiPriority w:val="99"/>
    <w:semiHidden/>
    <w:unhideWhenUsed/>
    <w:rsid w:val="00CC1EA8"/>
  </w:style>
  <w:style w:type="numbering" w:customStyle="1" w:styleId="NoList11152">
    <w:name w:val="No List11152"/>
    <w:next w:val="NoList"/>
    <w:uiPriority w:val="99"/>
    <w:semiHidden/>
    <w:unhideWhenUsed/>
    <w:rsid w:val="00CC1EA8"/>
  </w:style>
  <w:style w:type="numbering" w:customStyle="1" w:styleId="NoList2152">
    <w:name w:val="No List2152"/>
    <w:next w:val="NoList"/>
    <w:uiPriority w:val="99"/>
    <w:semiHidden/>
    <w:unhideWhenUsed/>
    <w:rsid w:val="00CC1EA8"/>
  </w:style>
  <w:style w:type="numbering" w:customStyle="1" w:styleId="NoList3152">
    <w:name w:val="No List3152"/>
    <w:next w:val="NoList"/>
    <w:uiPriority w:val="99"/>
    <w:semiHidden/>
    <w:unhideWhenUsed/>
    <w:rsid w:val="00CC1EA8"/>
  </w:style>
  <w:style w:type="numbering" w:customStyle="1" w:styleId="NoList4152">
    <w:name w:val="No List4152"/>
    <w:next w:val="NoList"/>
    <w:uiPriority w:val="99"/>
    <w:semiHidden/>
    <w:unhideWhenUsed/>
    <w:rsid w:val="00CC1EA8"/>
  </w:style>
  <w:style w:type="numbering" w:customStyle="1" w:styleId="NoList652">
    <w:name w:val="No List652"/>
    <w:next w:val="NoList"/>
    <w:uiPriority w:val="99"/>
    <w:semiHidden/>
    <w:unhideWhenUsed/>
    <w:rsid w:val="00CC1EA8"/>
  </w:style>
  <w:style w:type="numbering" w:customStyle="1" w:styleId="NoList752">
    <w:name w:val="No List752"/>
    <w:next w:val="NoList"/>
    <w:uiPriority w:val="99"/>
    <w:semiHidden/>
    <w:unhideWhenUsed/>
    <w:rsid w:val="00CC1EA8"/>
  </w:style>
  <w:style w:type="numbering" w:customStyle="1" w:styleId="NoList1252">
    <w:name w:val="No List1252"/>
    <w:next w:val="NoList"/>
    <w:uiPriority w:val="99"/>
    <w:semiHidden/>
    <w:unhideWhenUsed/>
    <w:rsid w:val="00CC1EA8"/>
  </w:style>
  <w:style w:type="numbering" w:customStyle="1" w:styleId="NoList2252">
    <w:name w:val="No List2252"/>
    <w:next w:val="NoList"/>
    <w:uiPriority w:val="99"/>
    <w:semiHidden/>
    <w:unhideWhenUsed/>
    <w:rsid w:val="00CC1EA8"/>
  </w:style>
  <w:style w:type="numbering" w:customStyle="1" w:styleId="NoList3252">
    <w:name w:val="No List3252"/>
    <w:next w:val="NoList"/>
    <w:uiPriority w:val="99"/>
    <w:semiHidden/>
    <w:unhideWhenUsed/>
    <w:rsid w:val="00CC1EA8"/>
  </w:style>
  <w:style w:type="numbering" w:customStyle="1" w:styleId="NoList4242">
    <w:name w:val="No List4242"/>
    <w:next w:val="NoList"/>
    <w:uiPriority w:val="99"/>
    <w:semiHidden/>
    <w:unhideWhenUsed/>
    <w:rsid w:val="00CC1EA8"/>
  </w:style>
  <w:style w:type="numbering" w:customStyle="1" w:styleId="NoList5142">
    <w:name w:val="No List5142"/>
    <w:next w:val="NoList"/>
    <w:uiPriority w:val="99"/>
    <w:semiHidden/>
    <w:unhideWhenUsed/>
    <w:rsid w:val="00CC1EA8"/>
  </w:style>
  <w:style w:type="numbering" w:customStyle="1" w:styleId="NoList21142">
    <w:name w:val="No List21142"/>
    <w:next w:val="NoList"/>
    <w:uiPriority w:val="99"/>
    <w:semiHidden/>
    <w:unhideWhenUsed/>
    <w:rsid w:val="00CC1EA8"/>
  </w:style>
  <w:style w:type="numbering" w:customStyle="1" w:styleId="NoList31142">
    <w:name w:val="No List31142"/>
    <w:next w:val="NoList"/>
    <w:uiPriority w:val="99"/>
    <w:semiHidden/>
    <w:unhideWhenUsed/>
    <w:rsid w:val="00CC1EA8"/>
  </w:style>
  <w:style w:type="numbering" w:customStyle="1" w:styleId="NoList41142">
    <w:name w:val="No List41142"/>
    <w:next w:val="NoList"/>
    <w:uiPriority w:val="99"/>
    <w:semiHidden/>
    <w:unhideWhenUsed/>
    <w:rsid w:val="00CC1EA8"/>
  </w:style>
  <w:style w:type="numbering" w:customStyle="1" w:styleId="NoList6142">
    <w:name w:val="No List6142"/>
    <w:next w:val="NoList"/>
    <w:uiPriority w:val="99"/>
    <w:semiHidden/>
    <w:unhideWhenUsed/>
    <w:rsid w:val="00CC1EA8"/>
  </w:style>
  <w:style w:type="numbering" w:customStyle="1" w:styleId="11142">
    <w:name w:val="无列表11142"/>
    <w:next w:val="NoList"/>
    <w:semiHidden/>
    <w:rsid w:val="00CC1EA8"/>
  </w:style>
  <w:style w:type="numbering" w:customStyle="1" w:styleId="NoList111142">
    <w:name w:val="No List111142"/>
    <w:next w:val="NoList"/>
    <w:uiPriority w:val="99"/>
    <w:semiHidden/>
    <w:unhideWhenUsed/>
    <w:rsid w:val="00CC1EA8"/>
  </w:style>
  <w:style w:type="numbering" w:customStyle="1" w:styleId="NoList7142">
    <w:name w:val="No List7142"/>
    <w:next w:val="NoList"/>
    <w:uiPriority w:val="99"/>
    <w:semiHidden/>
    <w:unhideWhenUsed/>
    <w:rsid w:val="00CC1EA8"/>
  </w:style>
  <w:style w:type="numbering" w:customStyle="1" w:styleId="NoList12142">
    <w:name w:val="No List12142"/>
    <w:next w:val="NoList"/>
    <w:uiPriority w:val="99"/>
    <w:semiHidden/>
    <w:unhideWhenUsed/>
    <w:rsid w:val="00CC1EA8"/>
  </w:style>
  <w:style w:type="numbering" w:customStyle="1" w:styleId="NoList22142">
    <w:name w:val="No List22142"/>
    <w:next w:val="NoList"/>
    <w:uiPriority w:val="99"/>
    <w:semiHidden/>
    <w:unhideWhenUsed/>
    <w:rsid w:val="00CC1EA8"/>
  </w:style>
  <w:style w:type="numbering" w:customStyle="1" w:styleId="NoList32142">
    <w:name w:val="No List32142"/>
    <w:next w:val="NoList"/>
    <w:uiPriority w:val="99"/>
    <w:semiHidden/>
    <w:unhideWhenUsed/>
    <w:rsid w:val="00CC1EA8"/>
  </w:style>
  <w:style w:type="numbering" w:customStyle="1" w:styleId="NoList842">
    <w:name w:val="No List842"/>
    <w:next w:val="NoList"/>
    <w:uiPriority w:val="99"/>
    <w:semiHidden/>
    <w:unhideWhenUsed/>
    <w:rsid w:val="00CC1EA8"/>
  </w:style>
  <w:style w:type="numbering" w:customStyle="1" w:styleId="NoList942">
    <w:name w:val="No List942"/>
    <w:next w:val="NoList"/>
    <w:uiPriority w:val="99"/>
    <w:semiHidden/>
    <w:unhideWhenUsed/>
    <w:rsid w:val="00CC1EA8"/>
  </w:style>
  <w:style w:type="numbering" w:customStyle="1" w:styleId="NoList8142">
    <w:name w:val="No List8142"/>
    <w:next w:val="NoList"/>
    <w:uiPriority w:val="99"/>
    <w:semiHidden/>
    <w:unhideWhenUsed/>
    <w:rsid w:val="00CC1EA8"/>
  </w:style>
  <w:style w:type="numbering" w:customStyle="1" w:styleId="NoList9132">
    <w:name w:val="No List9132"/>
    <w:next w:val="NoList"/>
    <w:uiPriority w:val="99"/>
    <w:semiHidden/>
    <w:unhideWhenUsed/>
    <w:rsid w:val="00CC1EA8"/>
  </w:style>
  <w:style w:type="numbering" w:customStyle="1" w:styleId="LFO1942">
    <w:name w:val="LFO1942"/>
    <w:basedOn w:val="NoList"/>
    <w:rsid w:val="00CC1EA8"/>
  </w:style>
  <w:style w:type="numbering" w:customStyle="1" w:styleId="NoList1032">
    <w:name w:val="No List1032"/>
    <w:next w:val="NoList"/>
    <w:uiPriority w:val="99"/>
    <w:semiHidden/>
    <w:unhideWhenUsed/>
    <w:rsid w:val="00CC1EA8"/>
  </w:style>
  <w:style w:type="numbering" w:customStyle="1" w:styleId="LFO19132">
    <w:name w:val="LFO19132"/>
    <w:basedOn w:val="NoList"/>
    <w:rsid w:val="00CC1EA8"/>
  </w:style>
  <w:style w:type="numbering" w:customStyle="1" w:styleId="1212">
    <w:name w:val="无列表1212"/>
    <w:next w:val="NoList"/>
    <w:semiHidden/>
    <w:rsid w:val="00CC1EA8"/>
  </w:style>
  <w:style w:type="numbering" w:customStyle="1" w:styleId="12120">
    <w:name w:val="リストなし1212"/>
    <w:next w:val="NoList"/>
    <w:uiPriority w:val="99"/>
    <w:semiHidden/>
    <w:unhideWhenUsed/>
    <w:rsid w:val="00CC1EA8"/>
  </w:style>
  <w:style w:type="numbering" w:customStyle="1" w:styleId="111121">
    <w:name w:val="リストなし11112"/>
    <w:next w:val="NoList"/>
    <w:uiPriority w:val="99"/>
    <w:semiHidden/>
    <w:unhideWhenUsed/>
    <w:rsid w:val="00CC1EA8"/>
  </w:style>
  <w:style w:type="numbering" w:customStyle="1" w:styleId="NoList1312">
    <w:name w:val="No List1312"/>
    <w:next w:val="NoList"/>
    <w:uiPriority w:val="99"/>
    <w:semiHidden/>
    <w:unhideWhenUsed/>
    <w:rsid w:val="00CC1EA8"/>
  </w:style>
  <w:style w:type="numbering" w:customStyle="1" w:styleId="NoList2312">
    <w:name w:val="No List2312"/>
    <w:next w:val="NoList"/>
    <w:uiPriority w:val="99"/>
    <w:semiHidden/>
    <w:unhideWhenUsed/>
    <w:rsid w:val="00CC1EA8"/>
  </w:style>
  <w:style w:type="numbering" w:customStyle="1" w:styleId="NoList3312">
    <w:name w:val="No List3312"/>
    <w:next w:val="NoList"/>
    <w:uiPriority w:val="99"/>
    <w:semiHidden/>
    <w:unhideWhenUsed/>
    <w:rsid w:val="00CC1EA8"/>
  </w:style>
  <w:style w:type="numbering" w:customStyle="1" w:styleId="NoList4312">
    <w:name w:val="No List4312"/>
    <w:next w:val="NoList"/>
    <w:uiPriority w:val="99"/>
    <w:semiHidden/>
    <w:unhideWhenUsed/>
    <w:rsid w:val="00CC1EA8"/>
  </w:style>
  <w:style w:type="numbering" w:customStyle="1" w:styleId="NoList5212">
    <w:name w:val="No List5212"/>
    <w:next w:val="NoList"/>
    <w:uiPriority w:val="99"/>
    <w:semiHidden/>
    <w:unhideWhenUsed/>
    <w:rsid w:val="00CC1EA8"/>
  </w:style>
  <w:style w:type="numbering" w:customStyle="1" w:styleId="NoList6212">
    <w:name w:val="No List6212"/>
    <w:next w:val="NoList"/>
    <w:uiPriority w:val="99"/>
    <w:semiHidden/>
    <w:unhideWhenUsed/>
    <w:rsid w:val="00CC1EA8"/>
  </w:style>
  <w:style w:type="numbering" w:customStyle="1" w:styleId="NoList7212">
    <w:name w:val="No List7212"/>
    <w:next w:val="NoList"/>
    <w:uiPriority w:val="99"/>
    <w:semiHidden/>
    <w:unhideWhenUsed/>
    <w:rsid w:val="00CC1EA8"/>
  </w:style>
  <w:style w:type="numbering" w:customStyle="1" w:styleId="NoList11212">
    <w:name w:val="No List11212"/>
    <w:next w:val="NoList"/>
    <w:uiPriority w:val="99"/>
    <w:semiHidden/>
    <w:unhideWhenUsed/>
    <w:rsid w:val="00CC1EA8"/>
  </w:style>
  <w:style w:type="numbering" w:customStyle="1" w:styleId="NoList21212">
    <w:name w:val="No List21212"/>
    <w:next w:val="NoList"/>
    <w:uiPriority w:val="99"/>
    <w:semiHidden/>
    <w:unhideWhenUsed/>
    <w:rsid w:val="00CC1EA8"/>
  </w:style>
  <w:style w:type="numbering" w:customStyle="1" w:styleId="NoList31212">
    <w:name w:val="No List31212"/>
    <w:next w:val="NoList"/>
    <w:uiPriority w:val="99"/>
    <w:semiHidden/>
    <w:unhideWhenUsed/>
    <w:rsid w:val="00CC1EA8"/>
  </w:style>
  <w:style w:type="numbering" w:customStyle="1" w:styleId="NoList41212">
    <w:name w:val="No List41212"/>
    <w:next w:val="NoList"/>
    <w:uiPriority w:val="99"/>
    <w:semiHidden/>
    <w:unhideWhenUsed/>
    <w:rsid w:val="00CC1EA8"/>
  </w:style>
  <w:style w:type="numbering" w:customStyle="1" w:styleId="NoList51112">
    <w:name w:val="No List51112"/>
    <w:next w:val="NoList"/>
    <w:uiPriority w:val="99"/>
    <w:semiHidden/>
    <w:unhideWhenUsed/>
    <w:rsid w:val="00CC1EA8"/>
  </w:style>
  <w:style w:type="numbering" w:customStyle="1" w:styleId="NoList61112">
    <w:name w:val="No List61112"/>
    <w:next w:val="NoList"/>
    <w:uiPriority w:val="99"/>
    <w:semiHidden/>
    <w:unhideWhenUsed/>
    <w:rsid w:val="00CC1EA8"/>
  </w:style>
  <w:style w:type="numbering" w:customStyle="1" w:styleId="NoList71112">
    <w:name w:val="No List71112"/>
    <w:next w:val="NoList"/>
    <w:uiPriority w:val="99"/>
    <w:semiHidden/>
    <w:unhideWhenUsed/>
    <w:rsid w:val="00CC1EA8"/>
  </w:style>
  <w:style w:type="numbering" w:customStyle="1" w:styleId="NoList81112">
    <w:name w:val="No List81112"/>
    <w:next w:val="NoList"/>
    <w:uiPriority w:val="99"/>
    <w:semiHidden/>
    <w:unhideWhenUsed/>
    <w:rsid w:val="00CC1EA8"/>
  </w:style>
  <w:style w:type="numbering" w:customStyle="1" w:styleId="NoList12212">
    <w:name w:val="No List12212"/>
    <w:next w:val="NoList"/>
    <w:uiPriority w:val="99"/>
    <w:semiHidden/>
    <w:rsid w:val="00CC1EA8"/>
  </w:style>
  <w:style w:type="numbering" w:customStyle="1" w:styleId="NoList111212">
    <w:name w:val="No List111212"/>
    <w:next w:val="NoList"/>
    <w:uiPriority w:val="99"/>
    <w:semiHidden/>
    <w:unhideWhenUsed/>
    <w:rsid w:val="00CC1EA8"/>
  </w:style>
  <w:style w:type="numbering" w:customStyle="1" w:styleId="11212">
    <w:name w:val="无列表11212"/>
    <w:next w:val="NoList"/>
    <w:semiHidden/>
    <w:rsid w:val="00CC1EA8"/>
  </w:style>
  <w:style w:type="numbering" w:customStyle="1" w:styleId="NoList22212">
    <w:name w:val="No List22212"/>
    <w:next w:val="NoList"/>
    <w:uiPriority w:val="99"/>
    <w:semiHidden/>
    <w:unhideWhenUsed/>
    <w:rsid w:val="00CC1EA8"/>
  </w:style>
  <w:style w:type="numbering" w:customStyle="1" w:styleId="NoList32212">
    <w:name w:val="No List32212"/>
    <w:next w:val="NoList"/>
    <w:uiPriority w:val="99"/>
    <w:semiHidden/>
    <w:unhideWhenUsed/>
    <w:rsid w:val="00CC1EA8"/>
  </w:style>
  <w:style w:type="numbering" w:customStyle="1" w:styleId="NoList42112">
    <w:name w:val="No List42112"/>
    <w:next w:val="NoList"/>
    <w:uiPriority w:val="99"/>
    <w:semiHidden/>
    <w:unhideWhenUsed/>
    <w:rsid w:val="00CC1EA8"/>
  </w:style>
  <w:style w:type="numbering" w:customStyle="1" w:styleId="NoList211112">
    <w:name w:val="No List211112"/>
    <w:next w:val="NoList"/>
    <w:uiPriority w:val="99"/>
    <w:semiHidden/>
    <w:unhideWhenUsed/>
    <w:rsid w:val="00CC1EA8"/>
  </w:style>
  <w:style w:type="numbering" w:customStyle="1" w:styleId="NoList311112">
    <w:name w:val="No List311112"/>
    <w:next w:val="NoList"/>
    <w:uiPriority w:val="99"/>
    <w:semiHidden/>
    <w:unhideWhenUsed/>
    <w:rsid w:val="00CC1EA8"/>
  </w:style>
  <w:style w:type="numbering" w:customStyle="1" w:styleId="NoList411112">
    <w:name w:val="No List411112"/>
    <w:next w:val="NoList"/>
    <w:uiPriority w:val="99"/>
    <w:semiHidden/>
    <w:unhideWhenUsed/>
    <w:rsid w:val="00CC1EA8"/>
  </w:style>
  <w:style w:type="numbering" w:customStyle="1" w:styleId="1111120">
    <w:name w:val="无列表111112"/>
    <w:next w:val="NoList"/>
    <w:semiHidden/>
    <w:rsid w:val="00CC1EA8"/>
  </w:style>
  <w:style w:type="numbering" w:customStyle="1" w:styleId="NoList1111112">
    <w:name w:val="No List1111112"/>
    <w:next w:val="NoList"/>
    <w:uiPriority w:val="99"/>
    <w:semiHidden/>
    <w:unhideWhenUsed/>
    <w:rsid w:val="00CC1EA8"/>
  </w:style>
  <w:style w:type="numbering" w:customStyle="1" w:styleId="NoList121112">
    <w:name w:val="No List121112"/>
    <w:next w:val="NoList"/>
    <w:uiPriority w:val="99"/>
    <w:semiHidden/>
    <w:unhideWhenUsed/>
    <w:rsid w:val="00CC1EA8"/>
  </w:style>
  <w:style w:type="numbering" w:customStyle="1" w:styleId="NoList221112">
    <w:name w:val="No List221112"/>
    <w:next w:val="NoList"/>
    <w:uiPriority w:val="99"/>
    <w:semiHidden/>
    <w:unhideWhenUsed/>
    <w:rsid w:val="00CC1EA8"/>
  </w:style>
  <w:style w:type="numbering" w:customStyle="1" w:styleId="NoList321112">
    <w:name w:val="No List321112"/>
    <w:next w:val="NoList"/>
    <w:uiPriority w:val="99"/>
    <w:semiHidden/>
    <w:unhideWhenUsed/>
    <w:rsid w:val="00CC1EA8"/>
  </w:style>
  <w:style w:type="numbering" w:customStyle="1" w:styleId="NoList1412">
    <w:name w:val="No List1412"/>
    <w:next w:val="NoList"/>
    <w:uiPriority w:val="99"/>
    <w:semiHidden/>
    <w:unhideWhenUsed/>
    <w:rsid w:val="00CC1EA8"/>
  </w:style>
  <w:style w:type="numbering" w:customStyle="1" w:styleId="NoList1512">
    <w:name w:val="No List1512"/>
    <w:next w:val="NoList"/>
    <w:uiPriority w:val="99"/>
    <w:semiHidden/>
    <w:unhideWhenUsed/>
    <w:rsid w:val="00CC1EA8"/>
  </w:style>
  <w:style w:type="numbering" w:customStyle="1" w:styleId="NoList2412">
    <w:name w:val="No List2412"/>
    <w:next w:val="NoList"/>
    <w:uiPriority w:val="99"/>
    <w:semiHidden/>
    <w:unhideWhenUsed/>
    <w:rsid w:val="00CC1EA8"/>
  </w:style>
  <w:style w:type="numbering" w:customStyle="1" w:styleId="NoList3412">
    <w:name w:val="No List3412"/>
    <w:next w:val="NoList"/>
    <w:uiPriority w:val="99"/>
    <w:semiHidden/>
    <w:unhideWhenUsed/>
    <w:rsid w:val="00CC1EA8"/>
  </w:style>
  <w:style w:type="numbering" w:customStyle="1" w:styleId="NoList4412">
    <w:name w:val="No List4412"/>
    <w:next w:val="NoList"/>
    <w:uiPriority w:val="99"/>
    <w:semiHidden/>
    <w:unhideWhenUsed/>
    <w:rsid w:val="00CC1EA8"/>
  </w:style>
  <w:style w:type="numbering" w:customStyle="1" w:styleId="NoList5312">
    <w:name w:val="No List5312"/>
    <w:next w:val="NoList"/>
    <w:uiPriority w:val="99"/>
    <w:semiHidden/>
    <w:unhideWhenUsed/>
    <w:rsid w:val="00CC1EA8"/>
  </w:style>
  <w:style w:type="numbering" w:customStyle="1" w:styleId="NoList6312">
    <w:name w:val="No List6312"/>
    <w:next w:val="NoList"/>
    <w:uiPriority w:val="99"/>
    <w:semiHidden/>
    <w:unhideWhenUsed/>
    <w:rsid w:val="00CC1EA8"/>
  </w:style>
  <w:style w:type="numbering" w:customStyle="1" w:styleId="NoList7312">
    <w:name w:val="No List7312"/>
    <w:next w:val="NoList"/>
    <w:uiPriority w:val="99"/>
    <w:semiHidden/>
    <w:unhideWhenUsed/>
    <w:rsid w:val="00CC1EA8"/>
  </w:style>
  <w:style w:type="numbering" w:customStyle="1" w:styleId="NoList8212">
    <w:name w:val="No List8212"/>
    <w:next w:val="NoList"/>
    <w:uiPriority w:val="99"/>
    <w:semiHidden/>
    <w:unhideWhenUsed/>
    <w:rsid w:val="00CC1EA8"/>
  </w:style>
  <w:style w:type="numbering" w:customStyle="1" w:styleId="NoList9212">
    <w:name w:val="No List9212"/>
    <w:next w:val="NoList"/>
    <w:uiPriority w:val="99"/>
    <w:semiHidden/>
    <w:unhideWhenUsed/>
    <w:rsid w:val="00CC1EA8"/>
  </w:style>
  <w:style w:type="numbering" w:customStyle="1" w:styleId="NoList11312">
    <w:name w:val="No List11312"/>
    <w:next w:val="NoList"/>
    <w:uiPriority w:val="99"/>
    <w:semiHidden/>
    <w:unhideWhenUsed/>
    <w:rsid w:val="00CC1EA8"/>
  </w:style>
  <w:style w:type="numbering" w:customStyle="1" w:styleId="NoList21312">
    <w:name w:val="No List21312"/>
    <w:next w:val="NoList"/>
    <w:uiPriority w:val="99"/>
    <w:semiHidden/>
    <w:unhideWhenUsed/>
    <w:rsid w:val="00CC1EA8"/>
  </w:style>
  <w:style w:type="numbering" w:customStyle="1" w:styleId="NoList31312">
    <w:name w:val="No List31312"/>
    <w:next w:val="NoList"/>
    <w:uiPriority w:val="99"/>
    <w:semiHidden/>
    <w:unhideWhenUsed/>
    <w:rsid w:val="00CC1EA8"/>
  </w:style>
  <w:style w:type="numbering" w:customStyle="1" w:styleId="NoList41312">
    <w:name w:val="No List41312"/>
    <w:next w:val="NoList"/>
    <w:uiPriority w:val="99"/>
    <w:semiHidden/>
    <w:unhideWhenUsed/>
    <w:rsid w:val="00CC1EA8"/>
  </w:style>
  <w:style w:type="numbering" w:customStyle="1" w:styleId="NoList51212">
    <w:name w:val="No List51212"/>
    <w:next w:val="NoList"/>
    <w:uiPriority w:val="99"/>
    <w:semiHidden/>
    <w:unhideWhenUsed/>
    <w:rsid w:val="00CC1EA8"/>
  </w:style>
  <w:style w:type="numbering" w:customStyle="1" w:styleId="NoList61212">
    <w:name w:val="No List61212"/>
    <w:next w:val="NoList"/>
    <w:uiPriority w:val="99"/>
    <w:semiHidden/>
    <w:unhideWhenUsed/>
    <w:rsid w:val="00CC1EA8"/>
  </w:style>
  <w:style w:type="numbering" w:customStyle="1" w:styleId="NoList71212">
    <w:name w:val="No List71212"/>
    <w:next w:val="NoList"/>
    <w:uiPriority w:val="99"/>
    <w:semiHidden/>
    <w:unhideWhenUsed/>
    <w:rsid w:val="00CC1EA8"/>
  </w:style>
  <w:style w:type="numbering" w:customStyle="1" w:styleId="NoList81212">
    <w:name w:val="No List81212"/>
    <w:next w:val="NoList"/>
    <w:uiPriority w:val="99"/>
    <w:semiHidden/>
    <w:unhideWhenUsed/>
    <w:rsid w:val="00CC1EA8"/>
  </w:style>
  <w:style w:type="numbering" w:customStyle="1" w:styleId="NoList91112">
    <w:name w:val="No List91112"/>
    <w:next w:val="NoList"/>
    <w:uiPriority w:val="99"/>
    <w:semiHidden/>
    <w:unhideWhenUsed/>
    <w:rsid w:val="00CC1EA8"/>
  </w:style>
  <w:style w:type="numbering" w:customStyle="1" w:styleId="LFO19212">
    <w:name w:val="LFO19212"/>
    <w:basedOn w:val="NoList"/>
    <w:rsid w:val="00CC1EA8"/>
  </w:style>
  <w:style w:type="numbering" w:customStyle="1" w:styleId="NoList10112">
    <w:name w:val="No List10112"/>
    <w:next w:val="NoList"/>
    <w:uiPriority w:val="99"/>
    <w:semiHidden/>
    <w:unhideWhenUsed/>
    <w:rsid w:val="00CC1EA8"/>
  </w:style>
  <w:style w:type="numbering" w:customStyle="1" w:styleId="LFO191112">
    <w:name w:val="LFO191112"/>
    <w:basedOn w:val="NoList"/>
    <w:rsid w:val="00CC1EA8"/>
  </w:style>
  <w:style w:type="numbering" w:customStyle="1" w:styleId="NoList12312">
    <w:name w:val="No List12312"/>
    <w:next w:val="NoList"/>
    <w:uiPriority w:val="99"/>
    <w:semiHidden/>
    <w:rsid w:val="00CC1EA8"/>
  </w:style>
  <w:style w:type="numbering" w:customStyle="1" w:styleId="NoList111312">
    <w:name w:val="No List111312"/>
    <w:next w:val="NoList"/>
    <w:uiPriority w:val="99"/>
    <w:semiHidden/>
    <w:unhideWhenUsed/>
    <w:rsid w:val="00CC1EA8"/>
  </w:style>
  <w:style w:type="numbering" w:customStyle="1" w:styleId="1312">
    <w:name w:val="无列表1312"/>
    <w:next w:val="NoList"/>
    <w:semiHidden/>
    <w:rsid w:val="00CC1EA8"/>
  </w:style>
  <w:style w:type="numbering" w:customStyle="1" w:styleId="13120">
    <w:name w:val="リストなし1312"/>
    <w:next w:val="NoList"/>
    <w:uiPriority w:val="99"/>
    <w:semiHidden/>
    <w:unhideWhenUsed/>
    <w:rsid w:val="00CC1EA8"/>
  </w:style>
  <w:style w:type="numbering" w:customStyle="1" w:styleId="11312">
    <w:name w:val="无列表11312"/>
    <w:next w:val="NoList"/>
    <w:semiHidden/>
    <w:rsid w:val="00CC1EA8"/>
  </w:style>
  <w:style w:type="numbering" w:customStyle="1" w:styleId="112120">
    <w:name w:val="リストなし11212"/>
    <w:next w:val="NoList"/>
    <w:uiPriority w:val="99"/>
    <w:semiHidden/>
    <w:unhideWhenUsed/>
    <w:rsid w:val="00CC1EA8"/>
  </w:style>
  <w:style w:type="numbering" w:customStyle="1" w:styleId="NoList22312">
    <w:name w:val="No List22312"/>
    <w:next w:val="NoList"/>
    <w:uiPriority w:val="99"/>
    <w:semiHidden/>
    <w:unhideWhenUsed/>
    <w:rsid w:val="00CC1EA8"/>
  </w:style>
  <w:style w:type="numbering" w:customStyle="1" w:styleId="NoList32312">
    <w:name w:val="No List32312"/>
    <w:next w:val="NoList"/>
    <w:uiPriority w:val="99"/>
    <w:semiHidden/>
    <w:unhideWhenUsed/>
    <w:rsid w:val="00CC1EA8"/>
  </w:style>
  <w:style w:type="numbering" w:customStyle="1" w:styleId="NoList42212">
    <w:name w:val="No List42212"/>
    <w:next w:val="NoList"/>
    <w:uiPriority w:val="99"/>
    <w:semiHidden/>
    <w:unhideWhenUsed/>
    <w:rsid w:val="00CC1EA8"/>
  </w:style>
  <w:style w:type="numbering" w:customStyle="1" w:styleId="NoList211212">
    <w:name w:val="No List211212"/>
    <w:next w:val="NoList"/>
    <w:uiPriority w:val="99"/>
    <w:semiHidden/>
    <w:unhideWhenUsed/>
    <w:rsid w:val="00CC1EA8"/>
  </w:style>
  <w:style w:type="numbering" w:customStyle="1" w:styleId="NoList311212">
    <w:name w:val="No List311212"/>
    <w:next w:val="NoList"/>
    <w:uiPriority w:val="99"/>
    <w:semiHidden/>
    <w:unhideWhenUsed/>
    <w:rsid w:val="00CC1EA8"/>
  </w:style>
  <w:style w:type="numbering" w:customStyle="1" w:styleId="NoList411212">
    <w:name w:val="No List411212"/>
    <w:next w:val="NoList"/>
    <w:uiPriority w:val="99"/>
    <w:semiHidden/>
    <w:unhideWhenUsed/>
    <w:rsid w:val="00CC1EA8"/>
  </w:style>
  <w:style w:type="numbering" w:customStyle="1" w:styleId="111212">
    <w:name w:val="无列表111212"/>
    <w:next w:val="NoList"/>
    <w:semiHidden/>
    <w:rsid w:val="00CC1EA8"/>
  </w:style>
  <w:style w:type="numbering" w:customStyle="1" w:styleId="NoList1111212">
    <w:name w:val="No List1111212"/>
    <w:next w:val="NoList"/>
    <w:uiPriority w:val="99"/>
    <w:semiHidden/>
    <w:unhideWhenUsed/>
    <w:rsid w:val="00CC1EA8"/>
  </w:style>
  <w:style w:type="numbering" w:customStyle="1" w:styleId="NoList121212">
    <w:name w:val="No List121212"/>
    <w:next w:val="NoList"/>
    <w:uiPriority w:val="99"/>
    <w:semiHidden/>
    <w:unhideWhenUsed/>
    <w:rsid w:val="00CC1EA8"/>
  </w:style>
  <w:style w:type="numbering" w:customStyle="1" w:styleId="NoList221212">
    <w:name w:val="No List221212"/>
    <w:next w:val="NoList"/>
    <w:uiPriority w:val="99"/>
    <w:semiHidden/>
    <w:unhideWhenUsed/>
    <w:rsid w:val="00CC1EA8"/>
  </w:style>
  <w:style w:type="numbering" w:customStyle="1" w:styleId="NoList321212">
    <w:name w:val="No List321212"/>
    <w:next w:val="NoList"/>
    <w:uiPriority w:val="99"/>
    <w:semiHidden/>
    <w:unhideWhenUsed/>
    <w:rsid w:val="00CC1EA8"/>
  </w:style>
  <w:style w:type="numbering" w:customStyle="1" w:styleId="NoList1612">
    <w:name w:val="No List1612"/>
    <w:next w:val="NoList"/>
    <w:uiPriority w:val="99"/>
    <w:semiHidden/>
    <w:unhideWhenUsed/>
    <w:rsid w:val="00CC1EA8"/>
  </w:style>
  <w:style w:type="numbering" w:customStyle="1" w:styleId="NoList1712">
    <w:name w:val="No List1712"/>
    <w:next w:val="NoList"/>
    <w:uiPriority w:val="99"/>
    <w:semiHidden/>
    <w:unhideWhenUsed/>
    <w:rsid w:val="00CC1EA8"/>
  </w:style>
  <w:style w:type="numbering" w:customStyle="1" w:styleId="NoList2512">
    <w:name w:val="No List2512"/>
    <w:next w:val="NoList"/>
    <w:uiPriority w:val="99"/>
    <w:semiHidden/>
    <w:unhideWhenUsed/>
    <w:rsid w:val="00CC1EA8"/>
  </w:style>
  <w:style w:type="numbering" w:customStyle="1" w:styleId="NoList3512">
    <w:name w:val="No List3512"/>
    <w:next w:val="NoList"/>
    <w:uiPriority w:val="99"/>
    <w:semiHidden/>
    <w:unhideWhenUsed/>
    <w:rsid w:val="00CC1EA8"/>
  </w:style>
  <w:style w:type="numbering" w:customStyle="1" w:styleId="NoList4512">
    <w:name w:val="No List4512"/>
    <w:next w:val="NoList"/>
    <w:uiPriority w:val="99"/>
    <w:semiHidden/>
    <w:unhideWhenUsed/>
    <w:rsid w:val="00CC1EA8"/>
  </w:style>
  <w:style w:type="numbering" w:customStyle="1" w:styleId="NoList5412">
    <w:name w:val="No List5412"/>
    <w:next w:val="NoList"/>
    <w:uiPriority w:val="99"/>
    <w:semiHidden/>
    <w:unhideWhenUsed/>
    <w:rsid w:val="00CC1EA8"/>
  </w:style>
  <w:style w:type="numbering" w:customStyle="1" w:styleId="NoList6412">
    <w:name w:val="No List6412"/>
    <w:next w:val="NoList"/>
    <w:uiPriority w:val="99"/>
    <w:semiHidden/>
    <w:unhideWhenUsed/>
    <w:rsid w:val="00CC1EA8"/>
  </w:style>
  <w:style w:type="numbering" w:customStyle="1" w:styleId="NoList7412">
    <w:name w:val="No List7412"/>
    <w:next w:val="NoList"/>
    <w:uiPriority w:val="99"/>
    <w:semiHidden/>
    <w:unhideWhenUsed/>
    <w:rsid w:val="00CC1EA8"/>
  </w:style>
  <w:style w:type="numbering" w:customStyle="1" w:styleId="NoList8312">
    <w:name w:val="No List8312"/>
    <w:next w:val="NoList"/>
    <w:uiPriority w:val="99"/>
    <w:semiHidden/>
    <w:unhideWhenUsed/>
    <w:rsid w:val="00CC1EA8"/>
  </w:style>
  <w:style w:type="numbering" w:customStyle="1" w:styleId="NoList9312">
    <w:name w:val="No List9312"/>
    <w:next w:val="NoList"/>
    <w:uiPriority w:val="99"/>
    <w:semiHidden/>
    <w:unhideWhenUsed/>
    <w:rsid w:val="00CC1EA8"/>
  </w:style>
  <w:style w:type="numbering" w:customStyle="1" w:styleId="NoList11412">
    <w:name w:val="No List11412"/>
    <w:next w:val="NoList"/>
    <w:uiPriority w:val="99"/>
    <w:semiHidden/>
    <w:unhideWhenUsed/>
    <w:rsid w:val="00CC1EA8"/>
  </w:style>
  <w:style w:type="numbering" w:customStyle="1" w:styleId="NoList21412">
    <w:name w:val="No List21412"/>
    <w:next w:val="NoList"/>
    <w:uiPriority w:val="99"/>
    <w:semiHidden/>
    <w:unhideWhenUsed/>
    <w:rsid w:val="00CC1EA8"/>
  </w:style>
  <w:style w:type="numbering" w:customStyle="1" w:styleId="NoList31412">
    <w:name w:val="No List31412"/>
    <w:next w:val="NoList"/>
    <w:uiPriority w:val="99"/>
    <w:semiHidden/>
    <w:unhideWhenUsed/>
    <w:rsid w:val="00CC1EA8"/>
  </w:style>
  <w:style w:type="numbering" w:customStyle="1" w:styleId="NoList41412">
    <w:name w:val="No List41412"/>
    <w:next w:val="NoList"/>
    <w:uiPriority w:val="99"/>
    <w:semiHidden/>
    <w:unhideWhenUsed/>
    <w:rsid w:val="00CC1EA8"/>
  </w:style>
  <w:style w:type="numbering" w:customStyle="1" w:styleId="NoList51312">
    <w:name w:val="No List51312"/>
    <w:next w:val="NoList"/>
    <w:uiPriority w:val="99"/>
    <w:semiHidden/>
    <w:unhideWhenUsed/>
    <w:rsid w:val="00CC1EA8"/>
  </w:style>
  <w:style w:type="numbering" w:customStyle="1" w:styleId="NoList61312">
    <w:name w:val="No List61312"/>
    <w:next w:val="NoList"/>
    <w:uiPriority w:val="99"/>
    <w:semiHidden/>
    <w:unhideWhenUsed/>
    <w:rsid w:val="00CC1EA8"/>
  </w:style>
  <w:style w:type="numbering" w:customStyle="1" w:styleId="NoList71312">
    <w:name w:val="No List71312"/>
    <w:next w:val="NoList"/>
    <w:uiPriority w:val="99"/>
    <w:semiHidden/>
    <w:unhideWhenUsed/>
    <w:rsid w:val="00CC1EA8"/>
  </w:style>
  <w:style w:type="numbering" w:customStyle="1" w:styleId="NoList81312">
    <w:name w:val="No List81312"/>
    <w:next w:val="NoList"/>
    <w:uiPriority w:val="99"/>
    <w:semiHidden/>
    <w:unhideWhenUsed/>
    <w:rsid w:val="00CC1EA8"/>
  </w:style>
  <w:style w:type="numbering" w:customStyle="1" w:styleId="NoList91212">
    <w:name w:val="No List91212"/>
    <w:next w:val="NoList"/>
    <w:uiPriority w:val="99"/>
    <w:semiHidden/>
    <w:unhideWhenUsed/>
    <w:rsid w:val="00CC1EA8"/>
  </w:style>
  <w:style w:type="numbering" w:customStyle="1" w:styleId="LFO19312">
    <w:name w:val="LFO19312"/>
    <w:basedOn w:val="NoList"/>
    <w:rsid w:val="00CC1EA8"/>
  </w:style>
  <w:style w:type="numbering" w:customStyle="1" w:styleId="NoList10212">
    <w:name w:val="No List10212"/>
    <w:next w:val="NoList"/>
    <w:uiPriority w:val="99"/>
    <w:semiHidden/>
    <w:unhideWhenUsed/>
    <w:rsid w:val="00CC1EA8"/>
  </w:style>
  <w:style w:type="numbering" w:customStyle="1" w:styleId="LFO191212">
    <w:name w:val="LFO191212"/>
    <w:basedOn w:val="NoList"/>
    <w:rsid w:val="00CC1EA8"/>
  </w:style>
  <w:style w:type="numbering" w:customStyle="1" w:styleId="NoList12412">
    <w:name w:val="No List12412"/>
    <w:next w:val="NoList"/>
    <w:uiPriority w:val="99"/>
    <w:semiHidden/>
    <w:rsid w:val="00CC1EA8"/>
  </w:style>
  <w:style w:type="numbering" w:customStyle="1" w:styleId="NoList111412">
    <w:name w:val="No List111412"/>
    <w:next w:val="NoList"/>
    <w:uiPriority w:val="99"/>
    <w:semiHidden/>
    <w:unhideWhenUsed/>
    <w:rsid w:val="00CC1EA8"/>
  </w:style>
  <w:style w:type="numbering" w:customStyle="1" w:styleId="1412">
    <w:name w:val="无列表1412"/>
    <w:next w:val="NoList"/>
    <w:semiHidden/>
    <w:rsid w:val="00CC1EA8"/>
  </w:style>
  <w:style w:type="numbering" w:customStyle="1" w:styleId="14120">
    <w:name w:val="リストなし1412"/>
    <w:next w:val="NoList"/>
    <w:uiPriority w:val="99"/>
    <w:semiHidden/>
    <w:unhideWhenUsed/>
    <w:rsid w:val="00CC1EA8"/>
  </w:style>
  <w:style w:type="numbering" w:customStyle="1" w:styleId="11412">
    <w:name w:val="无列表11412"/>
    <w:next w:val="NoList"/>
    <w:semiHidden/>
    <w:rsid w:val="00CC1EA8"/>
  </w:style>
  <w:style w:type="numbering" w:customStyle="1" w:styleId="113120">
    <w:name w:val="リストなし11312"/>
    <w:next w:val="NoList"/>
    <w:uiPriority w:val="99"/>
    <w:semiHidden/>
    <w:unhideWhenUsed/>
    <w:rsid w:val="00CC1EA8"/>
  </w:style>
  <w:style w:type="numbering" w:customStyle="1" w:styleId="NoList22412">
    <w:name w:val="No List22412"/>
    <w:next w:val="NoList"/>
    <w:uiPriority w:val="99"/>
    <w:semiHidden/>
    <w:unhideWhenUsed/>
    <w:rsid w:val="00CC1EA8"/>
  </w:style>
  <w:style w:type="numbering" w:customStyle="1" w:styleId="NoList32412">
    <w:name w:val="No List32412"/>
    <w:next w:val="NoList"/>
    <w:uiPriority w:val="99"/>
    <w:semiHidden/>
    <w:unhideWhenUsed/>
    <w:rsid w:val="00CC1EA8"/>
  </w:style>
  <w:style w:type="numbering" w:customStyle="1" w:styleId="NoList42312">
    <w:name w:val="No List42312"/>
    <w:next w:val="NoList"/>
    <w:uiPriority w:val="99"/>
    <w:semiHidden/>
    <w:unhideWhenUsed/>
    <w:rsid w:val="00CC1EA8"/>
  </w:style>
  <w:style w:type="numbering" w:customStyle="1" w:styleId="NoList211312">
    <w:name w:val="No List211312"/>
    <w:next w:val="NoList"/>
    <w:uiPriority w:val="99"/>
    <w:semiHidden/>
    <w:unhideWhenUsed/>
    <w:rsid w:val="00CC1EA8"/>
  </w:style>
  <w:style w:type="numbering" w:customStyle="1" w:styleId="NoList311312">
    <w:name w:val="No List311312"/>
    <w:next w:val="NoList"/>
    <w:uiPriority w:val="99"/>
    <w:semiHidden/>
    <w:unhideWhenUsed/>
    <w:rsid w:val="00CC1EA8"/>
  </w:style>
  <w:style w:type="numbering" w:customStyle="1" w:styleId="NoList411312">
    <w:name w:val="No List411312"/>
    <w:next w:val="NoList"/>
    <w:uiPriority w:val="99"/>
    <w:semiHidden/>
    <w:unhideWhenUsed/>
    <w:rsid w:val="00CC1EA8"/>
  </w:style>
  <w:style w:type="numbering" w:customStyle="1" w:styleId="111312">
    <w:name w:val="无列表111312"/>
    <w:next w:val="NoList"/>
    <w:semiHidden/>
    <w:rsid w:val="00CC1EA8"/>
  </w:style>
  <w:style w:type="numbering" w:customStyle="1" w:styleId="NoList1111312">
    <w:name w:val="No List1111312"/>
    <w:next w:val="NoList"/>
    <w:uiPriority w:val="99"/>
    <w:semiHidden/>
    <w:unhideWhenUsed/>
    <w:rsid w:val="00CC1EA8"/>
  </w:style>
  <w:style w:type="numbering" w:customStyle="1" w:styleId="NoList121312">
    <w:name w:val="No List121312"/>
    <w:next w:val="NoList"/>
    <w:uiPriority w:val="99"/>
    <w:semiHidden/>
    <w:unhideWhenUsed/>
    <w:rsid w:val="00CC1EA8"/>
  </w:style>
  <w:style w:type="numbering" w:customStyle="1" w:styleId="NoList221312">
    <w:name w:val="No List221312"/>
    <w:next w:val="NoList"/>
    <w:uiPriority w:val="99"/>
    <w:semiHidden/>
    <w:unhideWhenUsed/>
    <w:rsid w:val="00CC1EA8"/>
  </w:style>
  <w:style w:type="numbering" w:customStyle="1" w:styleId="NoList321312">
    <w:name w:val="No List321312"/>
    <w:next w:val="NoList"/>
    <w:uiPriority w:val="99"/>
    <w:semiHidden/>
    <w:unhideWhenUsed/>
    <w:rsid w:val="00CC1EA8"/>
  </w:style>
  <w:style w:type="table" w:customStyle="1" w:styleId="1123">
    <w:name w:val="网格型11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CC1EA8"/>
    <w:rPr>
      <w:rFonts w:eastAsia="MS Mincho"/>
      <w:lang w:val="en-US" w:eastAsia="en-US"/>
    </w:rPr>
    <w:tblPr/>
  </w:style>
  <w:style w:type="table" w:customStyle="1" w:styleId="Tabellengitternetz11122">
    <w:name w:val="Tabellengitternetz1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
    <w:name w:val="网格型82"/>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CC1EA8"/>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Normal"/>
    <w:next w:val="Normal"/>
    <w:qFormat/>
    <w:rsid w:val="00CC1EA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CC1EA8"/>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CC1EA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CC1EA8"/>
    <w:pPr>
      <w:numPr>
        <w:numId w:val="30"/>
      </w:numPr>
      <w:tabs>
        <w:tab w:val="clear" w:pos="2160"/>
        <w:tab w:val="num" w:pos="360"/>
        <w:tab w:val="left" w:pos="794"/>
        <w:tab w:val="left" w:pos="1191"/>
        <w:tab w:val="left" w:pos="1588"/>
        <w:tab w:val="left" w:pos="1985"/>
      </w:tabs>
      <w:spacing w:before="240" w:after="0"/>
      <w:ind w:left="3238" w:firstLine="0"/>
    </w:pPr>
    <w:rPr>
      <w:rFonts w:eastAsia="SimSun"/>
      <w:sz w:val="24"/>
      <w:lang w:eastAsia="en-US"/>
    </w:rPr>
  </w:style>
  <w:style w:type="character" w:customStyle="1" w:styleId="B12">
    <w:name w:val="B1 (文字)"/>
    <w:qFormat/>
    <w:rsid w:val="00CC1EA8"/>
    <w:rPr>
      <w:lang w:val="en-GB" w:eastAsia="ja-JP" w:bidi="ar-SA"/>
    </w:rPr>
  </w:style>
  <w:style w:type="paragraph" w:customStyle="1" w:styleId="a1">
    <w:name w:val="参考文献"/>
    <w:basedOn w:val="Normal"/>
    <w:uiPriority w:val="99"/>
    <w:qFormat/>
    <w:rsid w:val="00CC1EA8"/>
    <w:pPr>
      <w:keepLines/>
      <w:numPr>
        <w:numId w:val="31"/>
      </w:numPr>
      <w:tabs>
        <w:tab w:val="clear" w:pos="720"/>
        <w:tab w:val="num" w:pos="360"/>
      </w:tabs>
      <w:spacing w:after="0"/>
      <w:ind w:left="0" w:firstLine="0"/>
    </w:pPr>
    <w:rPr>
      <w:rFonts w:eastAsia="MS Mincho"/>
    </w:rPr>
  </w:style>
  <w:style w:type="paragraph" w:customStyle="1" w:styleId="3GPP">
    <w:name w:val="3GPP 正文"/>
    <w:basedOn w:val="Normal"/>
    <w:link w:val="3GPPChar"/>
    <w:qFormat/>
    <w:rsid w:val="00CC1EA8"/>
    <w:rPr>
      <w:rFonts w:eastAsia="SimSun"/>
      <w:lang w:eastAsia="ja-JP"/>
    </w:rPr>
  </w:style>
  <w:style w:type="character" w:customStyle="1" w:styleId="3GPPChar">
    <w:name w:val="3GPP 正文 Char"/>
    <w:link w:val="3GPP"/>
    <w:qFormat/>
    <w:rsid w:val="00CC1EA8"/>
    <w:rPr>
      <w:rFonts w:eastAsia="SimSun"/>
      <w:lang w:eastAsia="ja-JP"/>
    </w:rPr>
  </w:style>
  <w:style w:type="paragraph" w:customStyle="1" w:styleId="00BodyText">
    <w:name w:val="00 BodyText"/>
    <w:basedOn w:val="Normal"/>
    <w:uiPriority w:val="99"/>
    <w:qFormat/>
    <w:rsid w:val="00CC1EA8"/>
    <w:pPr>
      <w:spacing w:after="220"/>
    </w:pPr>
    <w:rPr>
      <w:rFonts w:ascii="Arial" w:eastAsia="Malgun Gothic" w:hAnsi="Arial"/>
      <w:sz w:val="22"/>
      <w:lang w:val="en-US"/>
    </w:rPr>
  </w:style>
  <w:style w:type="paragraph" w:customStyle="1" w:styleId="af">
    <w:name w:val="??"/>
    <w:uiPriority w:val="99"/>
    <w:qFormat/>
    <w:rsid w:val="00CC1EA8"/>
    <w:pPr>
      <w:widowControl w:val="0"/>
    </w:pPr>
    <w:rPr>
      <w:rFonts w:eastAsia="Malgun Gothic"/>
      <w:lang w:val="en-US" w:eastAsia="en-US"/>
    </w:rPr>
  </w:style>
  <w:style w:type="paragraph" w:customStyle="1" w:styleId="29">
    <w:name w:val="??? 2"/>
    <w:basedOn w:val="af"/>
    <w:next w:val="af"/>
    <w:uiPriority w:val="99"/>
    <w:qFormat/>
    <w:rsid w:val="00CC1EA8"/>
    <w:pPr>
      <w:keepNext/>
    </w:pPr>
    <w:rPr>
      <w:rFonts w:ascii="Arial" w:hAnsi="Arial"/>
      <w:b/>
      <w:sz w:val="24"/>
    </w:rPr>
  </w:style>
  <w:style w:type="paragraph" w:customStyle="1" w:styleId="Norma">
    <w:name w:val="Norma"/>
    <w:basedOn w:val="Heading1"/>
    <w:uiPriority w:val="99"/>
    <w:qFormat/>
    <w:rsid w:val="00CC1EA8"/>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uiPriority w:val="99"/>
    <w:qFormat/>
    <w:rsid w:val="00CC1EA8"/>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uiPriority w:val="99"/>
    <w:qFormat/>
    <w:rsid w:val="00CC1EA8"/>
    <w:rPr>
      <w:rFonts w:ascii="Arial" w:eastAsia="SimSun" w:hAnsi="Arial"/>
      <w:lang w:val="en-US"/>
    </w:rPr>
  </w:style>
  <w:style w:type="paragraph" w:customStyle="1" w:styleId="AL">
    <w:name w:val="AL"/>
    <w:basedOn w:val="TAL"/>
    <w:uiPriority w:val="99"/>
    <w:qFormat/>
    <w:rsid w:val="00CC1EA8"/>
    <w:pPr>
      <w:overflowPunct w:val="0"/>
      <w:autoSpaceDE w:val="0"/>
      <w:autoSpaceDN w:val="0"/>
      <w:adjustRightInd w:val="0"/>
      <w:textAlignment w:val="baseline"/>
    </w:pPr>
    <w:rPr>
      <w:rFonts w:eastAsia="Malgun Gothic"/>
      <w:szCs w:val="18"/>
    </w:rPr>
  </w:style>
  <w:style w:type="paragraph" w:customStyle="1" w:styleId="Normal1">
    <w:name w:val="Normal 1"/>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CC1EA8"/>
    <w:pPr>
      <w:spacing w:before="240" w:after="0"/>
      <w:ind w:left="540"/>
      <w:jc w:val="both"/>
    </w:pPr>
    <w:rPr>
      <w:rFonts w:ascii="Arial" w:eastAsia="MS Mincho" w:hAnsi="Arial"/>
      <w:lang w:val="en-US"/>
    </w:rPr>
  </w:style>
  <w:style w:type="character" w:customStyle="1" w:styleId="BodyBestChar">
    <w:name w:val="BodyBest Char"/>
    <w:link w:val="BodyBest"/>
    <w:qFormat/>
    <w:rsid w:val="00CC1EA8"/>
    <w:rPr>
      <w:rFonts w:ascii="Arial" w:eastAsia="MS Mincho" w:hAnsi="Arial"/>
      <w:lang w:val="en-US" w:eastAsia="en-US"/>
    </w:rPr>
  </w:style>
  <w:style w:type="paragraph" w:customStyle="1" w:styleId="3GPPHeader">
    <w:name w:val="3GPP_Header"/>
    <w:basedOn w:val="Normal"/>
    <w:uiPriority w:val="99"/>
    <w:qFormat/>
    <w:rsid w:val="00CC1EA8"/>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CC1EA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qFormat/>
    <w:rsid w:val="00CC1EA8"/>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CC1EA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qFormat/>
    <w:rsid w:val="00CC1EA8"/>
    <w:rPr>
      <w:rFonts w:ascii="Arial" w:eastAsia="Malgun Gothic" w:hAnsi="Arial"/>
      <w:spacing w:val="2"/>
      <w:lang w:val="en-US" w:eastAsia="en-US"/>
    </w:rPr>
  </w:style>
  <w:style w:type="character" w:customStyle="1" w:styleId="tgc">
    <w:name w:val="_tgc"/>
    <w:qFormat/>
    <w:rsid w:val="00CC1EA8"/>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qFormat/>
    <w:rsid w:val="00CC1EA8"/>
    <w:rPr>
      <w:rFonts w:ascii="Arial" w:hAnsi="Arial"/>
      <w:sz w:val="28"/>
      <w:lang w:val="en-GB" w:eastAsia="en-US"/>
    </w:rPr>
  </w:style>
  <w:style w:type="paragraph" w:customStyle="1" w:styleId="AC0">
    <w:name w:val="AC"/>
    <w:basedOn w:val="Normal"/>
    <w:uiPriority w:val="99"/>
    <w:qFormat/>
    <w:rsid w:val="00CC1EA8"/>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table" w:customStyle="1" w:styleId="TableClassic23">
    <w:name w:val="Table Classic 23"/>
    <w:basedOn w:val="TableNormal"/>
    <w:next w:val="TableClassic2"/>
    <w:semiHidden/>
    <w:unhideWhenUsed/>
    <w:qFormat/>
    <w:rsid w:val="00CC1EA8"/>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CC1EA8"/>
  </w:style>
  <w:style w:type="numbering" w:customStyle="1" w:styleId="NoList3111111">
    <w:name w:val="No List3111111"/>
    <w:next w:val="NoList"/>
    <w:uiPriority w:val="99"/>
    <w:semiHidden/>
    <w:unhideWhenUsed/>
    <w:rsid w:val="00CC1EA8"/>
  </w:style>
  <w:style w:type="numbering" w:customStyle="1" w:styleId="NoList4111111">
    <w:name w:val="No List4111111"/>
    <w:next w:val="NoList"/>
    <w:uiPriority w:val="99"/>
    <w:semiHidden/>
    <w:unhideWhenUsed/>
    <w:rsid w:val="00CC1EA8"/>
  </w:style>
  <w:style w:type="numbering" w:customStyle="1" w:styleId="NoList11111111">
    <w:name w:val="No List11111111"/>
    <w:next w:val="NoList"/>
    <w:uiPriority w:val="99"/>
    <w:semiHidden/>
    <w:unhideWhenUsed/>
    <w:rsid w:val="00CC1EA8"/>
  </w:style>
  <w:style w:type="numbering" w:customStyle="1" w:styleId="NoList1211111">
    <w:name w:val="No List1211111"/>
    <w:next w:val="NoList"/>
    <w:uiPriority w:val="99"/>
    <w:semiHidden/>
    <w:unhideWhenUsed/>
    <w:rsid w:val="00CC1EA8"/>
  </w:style>
  <w:style w:type="numbering" w:customStyle="1" w:styleId="LFO1911111">
    <w:name w:val="LFO1911111"/>
    <w:basedOn w:val="NoList"/>
    <w:rsid w:val="00CC1EA8"/>
  </w:style>
  <w:style w:type="table" w:customStyle="1" w:styleId="TableGrid181">
    <w:name w:val="Table Grid181"/>
    <w:basedOn w:val="TableNormal"/>
    <w:uiPriority w:val="39"/>
    <w:qFormat/>
    <w:rsid w:val="00CC1EA8"/>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CC1EA8"/>
  </w:style>
  <w:style w:type="table" w:customStyle="1" w:styleId="Tabellenraster1">
    <w:name w:val="Tabellenraster1"/>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CC1EA8"/>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qFormat/>
    <w:rsid w:val="00CC1EA8"/>
    <w:rPr>
      <w:color w:val="605E5C"/>
      <w:shd w:val="clear" w:color="auto" w:fill="E1DFDD"/>
    </w:rPr>
  </w:style>
  <w:style w:type="table" w:customStyle="1" w:styleId="117">
    <w:name w:val="网格型 11"/>
    <w:basedOn w:val="TableNormal"/>
    <w:next w:val="TableGrid18"/>
    <w:unhideWhenUsed/>
    <w:qFormat/>
    <w:rsid w:val="00CC1EA8"/>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6">
    <w:name w:val="网格型 12"/>
    <w:basedOn w:val="TableNormal"/>
    <w:next w:val="TableGrid18"/>
    <w:semiHidden/>
    <w:unhideWhenUsed/>
    <w:qFormat/>
    <w:rsid w:val="00CC1EA8"/>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CC1EA8"/>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3">
    <w:name w:val="网格型 13"/>
    <w:basedOn w:val="TableNormal"/>
    <w:next w:val="TableGrid18"/>
    <w:qFormat/>
    <w:rsid w:val="00CC1EA8"/>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CC1EA8"/>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tyle1111">
    <w:name w:val="Table Style1111"/>
    <w:basedOn w:val="TableNormal"/>
    <w:qFormat/>
    <w:rsid w:val="00CC1EA8"/>
    <w:rPr>
      <w:rFonts w:eastAsia="MS Mincho"/>
      <w:lang w:val="en-US" w:eastAsia="zh-CN"/>
    </w:rPr>
    <w:tblPr/>
  </w:style>
  <w:style w:type="table" w:customStyle="1" w:styleId="TableGrid7113">
    <w:name w:val="Table Grid71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CC1EA8"/>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网格型1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网格型1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41">
    <w:name w:val="Tabellengitternetz1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CC1EA8"/>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CC1EA8"/>
    <w:pPr>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网格型11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1">
    <w:name w:val="Table Grid26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古典型 22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CC1EA8"/>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qFormat/>
    <w:rsid w:val="005259D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5259D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qFormat/>
    <w:rsid w:val="005259D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qFormat/>
    <w:rsid w:val="005259D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6">
    <w:name w:val="LFO196"/>
    <w:basedOn w:val="NoList"/>
    <w:rsid w:val="005259D7"/>
  </w:style>
  <w:style w:type="table" w:customStyle="1" w:styleId="TableGrid11128">
    <w:name w:val="Table Grid1112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8">
    <w:name w:val="Table Grid10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8">
    <w:name w:val="Table Grid14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8">
    <w:name w:val="Table Grid4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8">
    <w:name w:val="Table Grid52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8">
    <w:name w:val="Table Grid6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8">
    <w:name w:val="Table Grid11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8">
    <w:name w:val="Table Grid41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8">
    <w:name w:val="Table Grid1113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8">
    <w:name w:val="Table Grid15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8">
    <w:name w:val="Table Grid16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8">
    <w:name w:val="Table Grid44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8">
    <w:name w:val="Table Grid5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8">
    <w:name w:val="Table Grid6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8">
    <w:name w:val="Table Grid114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8">
    <w:name w:val="Table Grid41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8">
    <w:name w:val="Table Grid1114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8"/>
    <w:basedOn w:val="TableNormal"/>
    <w:next w:val="TableClassic2"/>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8">
    <w:name w:val="Table Classic 2118"/>
    <w:basedOn w:val="TableNormal"/>
    <w:next w:val="TableClassic2"/>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7">
    <w:name w:val="Table Grid257"/>
    <w:basedOn w:val="TableNormal"/>
    <w:next w:val="TableGrid"/>
    <w:qFormat/>
    <w:rsid w:val="005259D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网格型1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5259D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
    <w:name w:val="Table Grid1152"/>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3">
    <w:name w:val="Table Grid42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11213">
    <w:name w:val="Table Grid111213"/>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2">
    <w:name w:val="Table Grid2512"/>
    <w:basedOn w:val="TableNormal"/>
    <w:qFormat/>
    <w:rsid w:val="005259D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5259D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qFormat/>
    <w:rsid w:val="005259D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2">
    <w:name w:val="Table Grid5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2">
    <w:name w:val="Table Grid6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2">
    <w:name w:val="Table Classic 211112"/>
    <w:basedOn w:val="TableNormal"/>
    <w:qFormat/>
    <w:rsid w:val="005259D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12">
    <w:name w:val="Table Grid13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2">
    <w:name w:val="Table Grid112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2">
    <w:name w:val="Table Grid41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2">
    <w:name w:val="Table Grid1112112"/>
    <w:basedOn w:val="TableNormal"/>
    <w:qFormat/>
    <w:rsid w:val="005259D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2">
    <w:name w:val="Table Grid14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2">
    <w:name w:val="Table Grid43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2">
    <w:name w:val="Table Grid52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2">
    <w:name w:val="Table Grid6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2">
    <w:name w:val="Table Grid113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2">
    <w:name w:val="Table Grid41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qFormat/>
    <w:rsid w:val="005259D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古典型 21112"/>
    <w:basedOn w:val="TableNormal"/>
    <w:qFormat/>
    <w:rsid w:val="005259D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WW8Num2z5">
    <w:name w:val="WW8Num2z5"/>
    <w:qFormat/>
    <w:rsid w:val="003A36CA"/>
    <w:rPr>
      <w:rFonts w:ascii="Times New Roman" w:hAnsi="Times New Roman" w:cs="Times New Roman" w:hint="default"/>
    </w:rPr>
  </w:style>
  <w:style w:type="table" w:customStyle="1" w:styleId="100">
    <w:name w:val="网格型10"/>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A36CA"/>
    <w:rPr>
      <w:rFonts w:eastAsia="MS Mincho"/>
      <w:lang w:val="en-US" w:eastAsia="en-US"/>
    </w:rPr>
    <w:tblPr/>
  </w:style>
  <w:style w:type="table" w:customStyle="1" w:styleId="TableGrid67">
    <w:name w:val="Table Grid67"/>
    <w:basedOn w:val="TableNormal"/>
    <w:qFormat/>
    <w:rsid w:val="003A36C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A36CA"/>
    <w:rPr>
      <w:rFonts w:eastAsia="MS Mincho"/>
      <w:lang w:val="en-US" w:eastAsia="en-US"/>
    </w:rPr>
    <w:tblPr/>
  </w:style>
  <w:style w:type="table" w:customStyle="1" w:styleId="TableGrid814">
    <w:name w:val="Table Grid814"/>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A36CA"/>
    <w:rPr>
      <w:rFonts w:eastAsia="MS Mincho"/>
      <w:lang w:val="en-US" w:eastAsia="en-US"/>
    </w:rPr>
    <w:tblPr/>
  </w:style>
  <w:style w:type="table" w:customStyle="1" w:styleId="Tabellengitternetz11123">
    <w:name w:val="Tabellengitternetz1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3"/>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qFormat/>
    <w:rsid w:val="003A36C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
    <w:name w:val="网格型3111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3"/>
    <w:basedOn w:val="TableNormal"/>
    <w:qFormat/>
    <w:rsid w:val="003A36C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2">
    <w:name w:val="典雅型1"/>
    <w:basedOn w:val="TableNormal"/>
    <w:semiHidden/>
    <w:qFormat/>
    <w:rsid w:val="003A36CA"/>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1">
    <w:name w:val="Table Grid19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3A36CA"/>
    <w:rPr>
      <w:rFonts w:eastAsia="MS Mincho"/>
      <w:lang w:val="en-US" w:eastAsia="en-US"/>
    </w:rPr>
    <w:tblPr/>
  </w:style>
  <w:style w:type="table" w:customStyle="1" w:styleId="TableGrid581">
    <w:name w:val="Table Grid581"/>
    <w:basedOn w:val="TableNormal"/>
    <w:uiPriority w:val="39"/>
    <w:qFormat/>
    <w:rsid w:val="003A36C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A36C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1">
    <w:name w:val="Table Grid715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3A36CA"/>
    <w:rPr>
      <w:rFonts w:eastAsia="MS Mincho"/>
      <w:lang w:val="en-US" w:eastAsia="en-US"/>
    </w:rPr>
    <w:tblPr/>
  </w:style>
  <w:style w:type="table" w:customStyle="1" w:styleId="TableGrid5151">
    <w:name w:val="Table Grid51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1">
    <w:name w:val="Table Grid765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1">
    <w:name w:val="Table Grid95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1">
    <w:name w:val="Table Grid812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uiPriority w:val="39"/>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uiPriority w:val="39"/>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uiPriority w:val="39"/>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网格型15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0">
    <w:name w:val="网格型22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3A36CA"/>
    <w:rPr>
      <w:rFonts w:eastAsia="MS Mincho"/>
      <w:lang w:val="en-US" w:eastAsia="en-US"/>
    </w:rPr>
    <w:tblPr/>
  </w:style>
  <w:style w:type="table" w:customStyle="1" w:styleId="Tabellengitternetz111211">
    <w:name w:val="Tabellengitternetz1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3A36C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1">
    <w:name w:val="网格型71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3A36C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1">
    <w:name w:val="Table Grid77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1">
    <w:name w:val="Table Grid2113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A36CA"/>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3A36CA"/>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3A36CA"/>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3A36CA"/>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3A36C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3A36C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3A36CA"/>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3A36C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3A36C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
    <w:name w:val="网格型9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3A36CA"/>
    <w:rPr>
      <w:rFonts w:eastAsia="MS Mincho"/>
      <w:lang w:val="en-US" w:eastAsia="en-US"/>
    </w:rPr>
    <w:tblPr/>
  </w:style>
  <w:style w:type="table" w:customStyle="1" w:styleId="TableGrid591">
    <w:name w:val="Table Grid591"/>
    <w:basedOn w:val="TableNormal"/>
    <w:uiPriority w:val="39"/>
    <w:qFormat/>
    <w:rsid w:val="003A36C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3A36C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3A36CA"/>
    <w:rPr>
      <w:rFonts w:eastAsia="MS Mincho"/>
      <w:lang w:val="en-US" w:eastAsia="en-US"/>
    </w:rPr>
    <w:tblPr/>
  </w:style>
  <w:style w:type="table" w:customStyle="1" w:styleId="TableGrid5161">
    <w:name w:val="Table Grid51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1">
    <w:name w:val="Table Grid7661"/>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1">
    <w:name w:val="Table Grid2291"/>
    <w:basedOn w:val="TableNormal"/>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36C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1">
    <w:name w:val="网格型3112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1">
    <w:name w:val="Table Grid96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1">
    <w:name w:val="Table Grid813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uiPriority w:val="39"/>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uiPriority w:val="39"/>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qFormat/>
    <w:rsid w:val="003A36C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qFormat/>
    <w:rsid w:val="003A36C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3A36C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3A36C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3A36C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uiPriority w:val="39"/>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
    <w:name w:val="古典型 222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
    <w:name w:val="Table Classic 21221"/>
    <w:basedOn w:val="TableNormal"/>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a">
    <w:name w:val="修订4"/>
    <w:hidden/>
    <w:semiHidden/>
    <w:qFormat/>
    <w:rsid w:val="003A36CA"/>
    <w:rPr>
      <w:rFonts w:eastAsia="Batang"/>
      <w:lang w:eastAsia="en-US"/>
    </w:rPr>
  </w:style>
  <w:style w:type="table" w:customStyle="1" w:styleId="TableClassic224">
    <w:name w:val="Table Classic 224"/>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31">
    <w:name w:val="Table Classic 231"/>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10">
    <w:name w:val="目录 91"/>
    <w:basedOn w:val="TOC8"/>
    <w:qFormat/>
    <w:rsid w:val="003A36CA"/>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3">
    <w:name w:val="题注1"/>
    <w:basedOn w:val="Normal"/>
    <w:next w:val="Normal"/>
    <w:qFormat/>
    <w:rsid w:val="003A36C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4">
    <w:name w:val="图表目录1"/>
    <w:basedOn w:val="Normal"/>
    <w:next w:val="Normal"/>
    <w:qFormat/>
    <w:rsid w:val="003A36C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
    <w:name w:val="Ch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qFormat/>
    <w:rsid w:val="003A36CA"/>
    <w:rPr>
      <w:lang w:val="en-GB" w:eastAsia="ja-JP" w:bidi="ar-SA"/>
    </w:rPr>
  </w:style>
  <w:style w:type="paragraph" w:customStyle="1" w:styleId="1Char5">
    <w:name w:val="(文字) (文字)1 Char (文字) (文字)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qFormat/>
    <w:rsid w:val="003A36CA"/>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qFormat/>
    <w:rsid w:val="003A36CA"/>
    <w:rPr>
      <w:rFonts w:ascii="Calibri Light" w:hAnsi="Calibri Light"/>
      <w:lang w:val="nb-NO" w:eastAsia="ja-JP" w:bidi="ar-SA"/>
    </w:rPr>
  </w:style>
  <w:style w:type="paragraph" w:customStyle="1" w:styleId="CharCharCharCharCharChar5">
    <w:name w:val="Char Char Char Char Char Char5"/>
    <w:semiHidden/>
    <w:qFormat/>
    <w:rsid w:val="003A36CA"/>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0">
    <w:name w:val="(文字) (文字)9"/>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qFormat/>
    <w:rsid w:val="003A36CA"/>
    <w:rPr>
      <w:rFonts w:ascii="Intel Clear" w:hAnsi="Intel Clear" w:cs="Intel Clear"/>
      <w:shd w:val="clear" w:color="auto" w:fill="000080"/>
      <w:lang w:val="en-GB" w:eastAsia="en-US"/>
    </w:rPr>
  </w:style>
  <w:style w:type="character" w:customStyle="1" w:styleId="ZchnZchn55">
    <w:name w:val="Zchn Zchn55"/>
    <w:qFormat/>
    <w:rsid w:val="003A36CA"/>
    <w:rPr>
      <w:rFonts w:ascii="Calibri Light" w:eastAsia="Calibri Light" w:hAnsi="Calibri Light"/>
      <w:lang w:val="nb-NO" w:eastAsia="en-US" w:bidi="ar-SA"/>
    </w:rPr>
  </w:style>
  <w:style w:type="character" w:customStyle="1" w:styleId="CharChar105">
    <w:name w:val="Char Char105"/>
    <w:semiHidden/>
    <w:qFormat/>
    <w:rsid w:val="003A36CA"/>
    <w:rPr>
      <w:rFonts w:ascii="Intel Clear" w:hAnsi="Intel Clear"/>
      <w:lang w:val="en-GB" w:eastAsia="en-US"/>
    </w:rPr>
  </w:style>
  <w:style w:type="character" w:customStyle="1" w:styleId="CharChar95">
    <w:name w:val="Char Char95"/>
    <w:semiHidden/>
    <w:qFormat/>
    <w:rsid w:val="003A36CA"/>
    <w:rPr>
      <w:rFonts w:ascii="Intel Clear" w:hAnsi="Intel Clear" w:cs="Intel Clear"/>
      <w:sz w:val="16"/>
      <w:szCs w:val="16"/>
      <w:lang w:val="en-GB" w:eastAsia="en-US"/>
    </w:rPr>
  </w:style>
  <w:style w:type="character" w:customStyle="1" w:styleId="CharChar85">
    <w:name w:val="Char Char85"/>
    <w:semiHidden/>
    <w:qFormat/>
    <w:rsid w:val="003A36CA"/>
    <w:rPr>
      <w:rFonts w:ascii="Intel Clear" w:hAnsi="Intel Clear"/>
      <w:b/>
      <w:bCs/>
      <w:lang w:val="en-GB" w:eastAsia="en-US"/>
    </w:rPr>
  </w:style>
  <w:style w:type="paragraph" w:customStyle="1" w:styleId="1CharChar1Char5">
    <w:name w:val="(文字) (文字)1 Char (文字) (文字) Char (文字) (文字)1 Char (文字) (文字)5"/>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
    <w:name w:val="目录 92"/>
    <w:basedOn w:val="TOC8"/>
    <w:qFormat/>
    <w:rsid w:val="003A36CA"/>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a">
    <w:name w:val="题注2"/>
    <w:basedOn w:val="Normal"/>
    <w:next w:val="Normal"/>
    <w:qFormat/>
    <w:rsid w:val="003A36C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b">
    <w:name w:val="图表目录2"/>
    <w:basedOn w:val="Normal"/>
    <w:next w:val="Normal"/>
    <w:qFormat/>
    <w:rsid w:val="003A36C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qFormat/>
    <w:rsid w:val="003A36CA"/>
    <w:rPr>
      <w:rFonts w:ascii="Intel Clear" w:hAnsi="Intel Clear"/>
      <w:sz w:val="36"/>
      <w:lang w:val="en-GB" w:eastAsia="en-US" w:bidi="ar-SA"/>
    </w:rPr>
  </w:style>
  <w:style w:type="character" w:customStyle="1" w:styleId="CharChar285">
    <w:name w:val="Char Char285"/>
    <w:qFormat/>
    <w:rsid w:val="003A36CA"/>
    <w:rPr>
      <w:rFonts w:ascii="Intel Clear" w:hAnsi="Intel Clear"/>
      <w:sz w:val="32"/>
      <w:lang w:val="en-GB"/>
    </w:rPr>
  </w:style>
  <w:style w:type="paragraph" w:customStyle="1" w:styleId="CharCharCharCharChar4">
    <w:name w:val="Char Char Char Char Ch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
    <w:name w:val="Ch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qFormat/>
    <w:rsid w:val="003A36CA"/>
    <w:rPr>
      <w:lang w:val="en-GB" w:eastAsia="ja-JP" w:bidi="ar-SA"/>
    </w:rPr>
  </w:style>
  <w:style w:type="paragraph" w:customStyle="1" w:styleId="1Char4">
    <w:name w:val="(文字) (文字)1 Char (文字) (文字)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qFormat/>
    <w:rsid w:val="003A36CA"/>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qFormat/>
    <w:rsid w:val="003A36CA"/>
    <w:rPr>
      <w:rFonts w:ascii="Calibri Light" w:hAnsi="Calibri Light"/>
      <w:lang w:val="nb-NO" w:eastAsia="ja-JP" w:bidi="ar-SA"/>
    </w:rPr>
  </w:style>
  <w:style w:type="paragraph" w:customStyle="1" w:styleId="CharCharCharCharCharChar4">
    <w:name w:val="Char Char Char Char Char Char4"/>
    <w:semiHidden/>
    <w:qFormat/>
    <w:rsid w:val="003A36CA"/>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0">
    <w:name w:val="(文字) (文字)8"/>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0">
    <w:name w:val="(文字) (文字)3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qFormat/>
    <w:rsid w:val="003A36CA"/>
    <w:rPr>
      <w:rFonts w:ascii="Intel Clear" w:hAnsi="Intel Clear" w:cs="Intel Clear"/>
      <w:shd w:val="clear" w:color="auto" w:fill="000080"/>
      <w:lang w:val="en-GB" w:eastAsia="en-US"/>
    </w:rPr>
  </w:style>
  <w:style w:type="character" w:customStyle="1" w:styleId="ZchnZchn54">
    <w:name w:val="Zchn Zchn54"/>
    <w:qFormat/>
    <w:rsid w:val="003A36CA"/>
    <w:rPr>
      <w:rFonts w:ascii="Calibri Light" w:eastAsia="Calibri Light" w:hAnsi="Calibri Light"/>
      <w:lang w:val="nb-NO" w:eastAsia="en-US" w:bidi="ar-SA"/>
    </w:rPr>
  </w:style>
  <w:style w:type="character" w:customStyle="1" w:styleId="CharChar104">
    <w:name w:val="Char Char104"/>
    <w:semiHidden/>
    <w:qFormat/>
    <w:rsid w:val="003A36CA"/>
    <w:rPr>
      <w:rFonts w:ascii="Intel Clear" w:hAnsi="Intel Clear"/>
      <w:lang w:val="en-GB" w:eastAsia="en-US"/>
    </w:rPr>
  </w:style>
  <w:style w:type="character" w:customStyle="1" w:styleId="CharChar94">
    <w:name w:val="Char Char94"/>
    <w:semiHidden/>
    <w:qFormat/>
    <w:rsid w:val="003A36CA"/>
    <w:rPr>
      <w:rFonts w:ascii="Intel Clear" w:hAnsi="Intel Clear" w:cs="Intel Clear"/>
      <w:sz w:val="16"/>
      <w:szCs w:val="16"/>
      <w:lang w:val="en-GB" w:eastAsia="en-US"/>
    </w:rPr>
  </w:style>
  <w:style w:type="character" w:customStyle="1" w:styleId="CharChar84">
    <w:name w:val="Char Char84"/>
    <w:semiHidden/>
    <w:qFormat/>
    <w:rsid w:val="003A36CA"/>
    <w:rPr>
      <w:rFonts w:ascii="Intel Clear" w:hAnsi="Intel Clear"/>
      <w:b/>
      <w:bCs/>
      <w:lang w:val="en-GB" w:eastAsia="en-US"/>
    </w:rPr>
  </w:style>
  <w:style w:type="paragraph" w:customStyle="1" w:styleId="1CharChar1Char4">
    <w:name w:val="(文字) (文字)1 Char (文字) (文字) Char (文字) (文字)1 Char (文字) (文字)4"/>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qFormat/>
    <w:rsid w:val="003A36CA"/>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a">
    <w:name w:val="题注3"/>
    <w:basedOn w:val="Normal"/>
    <w:next w:val="Normal"/>
    <w:qFormat/>
    <w:rsid w:val="003A36C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b">
    <w:name w:val="图表目录3"/>
    <w:basedOn w:val="Normal"/>
    <w:next w:val="Normal"/>
    <w:qFormat/>
    <w:rsid w:val="003A36C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qFormat/>
    <w:rsid w:val="003A36CA"/>
    <w:rPr>
      <w:rFonts w:ascii="Intel Clear" w:hAnsi="Intel Clear"/>
      <w:sz w:val="36"/>
      <w:lang w:val="en-GB" w:eastAsia="en-US" w:bidi="ar-SA"/>
    </w:rPr>
  </w:style>
  <w:style w:type="character" w:customStyle="1" w:styleId="CharChar284">
    <w:name w:val="Char Char284"/>
    <w:qFormat/>
    <w:rsid w:val="003A36CA"/>
    <w:rPr>
      <w:rFonts w:ascii="Intel Clear" w:hAnsi="Intel Clear"/>
      <w:sz w:val="32"/>
      <w:lang w:val="en-GB"/>
    </w:rPr>
  </w:style>
  <w:style w:type="paragraph" w:customStyle="1" w:styleId="CharCharCharCharChar3">
    <w:name w:val="Char Char Char Char Ch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qFormat/>
    <w:rsid w:val="003A36CA"/>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qFormat/>
    <w:rsid w:val="003A36CA"/>
    <w:rPr>
      <w:rFonts w:ascii="Calibri Light" w:hAnsi="Calibri Light"/>
      <w:lang w:val="nb-NO" w:eastAsia="ja-JP" w:bidi="ar-SA"/>
    </w:rPr>
  </w:style>
  <w:style w:type="paragraph" w:customStyle="1" w:styleId="CharCharCharCharCharChar3">
    <w:name w:val="Char Char Char Char Char Char3"/>
    <w:semiHidden/>
    <w:qFormat/>
    <w:rsid w:val="003A36CA"/>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0">
    <w:name w:val="(文字) (文字)7"/>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4">
    <w:name w:val="(文字) (文字)3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qFormat/>
    <w:rsid w:val="003A36CA"/>
    <w:rPr>
      <w:rFonts w:ascii="Intel Clear" w:hAnsi="Intel Clear" w:cs="Intel Clear"/>
      <w:shd w:val="clear" w:color="auto" w:fill="000080"/>
      <w:lang w:val="en-GB" w:eastAsia="en-US"/>
    </w:rPr>
  </w:style>
  <w:style w:type="character" w:customStyle="1" w:styleId="ZchnZchn53">
    <w:name w:val="Zchn Zchn53"/>
    <w:qFormat/>
    <w:rsid w:val="003A36CA"/>
    <w:rPr>
      <w:rFonts w:ascii="Calibri Light" w:eastAsia="Calibri Light" w:hAnsi="Calibri Light"/>
      <w:lang w:val="nb-NO" w:eastAsia="en-US" w:bidi="ar-SA"/>
    </w:rPr>
  </w:style>
  <w:style w:type="character" w:customStyle="1" w:styleId="CharChar103">
    <w:name w:val="Char Char103"/>
    <w:semiHidden/>
    <w:qFormat/>
    <w:rsid w:val="003A36CA"/>
    <w:rPr>
      <w:rFonts w:ascii="Intel Clear" w:hAnsi="Intel Clear"/>
      <w:lang w:val="en-GB" w:eastAsia="en-US"/>
    </w:rPr>
  </w:style>
  <w:style w:type="character" w:customStyle="1" w:styleId="CharChar93">
    <w:name w:val="Char Char93"/>
    <w:semiHidden/>
    <w:qFormat/>
    <w:rsid w:val="003A36CA"/>
    <w:rPr>
      <w:rFonts w:ascii="Intel Clear" w:hAnsi="Intel Clear" w:cs="Intel Clear"/>
      <w:sz w:val="16"/>
      <w:szCs w:val="16"/>
      <w:lang w:val="en-GB" w:eastAsia="en-US"/>
    </w:rPr>
  </w:style>
  <w:style w:type="character" w:customStyle="1" w:styleId="CharChar83">
    <w:name w:val="Char Char83"/>
    <w:semiHidden/>
    <w:qFormat/>
    <w:rsid w:val="003A36CA"/>
    <w:rPr>
      <w:rFonts w:ascii="Intel Clear" w:hAnsi="Intel Clear"/>
      <w:b/>
      <w:bCs/>
      <w:lang w:val="en-GB" w:eastAsia="en-US"/>
    </w:rPr>
  </w:style>
  <w:style w:type="paragraph" w:customStyle="1" w:styleId="1CharChar1Char3">
    <w:name w:val="(文字) (文字)1 Char (文字) (文字) Char (文字) (文字)1 Char (文字) (文字)3"/>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qFormat/>
    <w:rsid w:val="003A36CA"/>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b">
    <w:name w:val="题注4"/>
    <w:basedOn w:val="Normal"/>
    <w:next w:val="Normal"/>
    <w:qFormat/>
    <w:rsid w:val="003A36C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c">
    <w:name w:val="图表目录4"/>
    <w:basedOn w:val="Normal"/>
    <w:next w:val="Normal"/>
    <w:qFormat/>
    <w:rsid w:val="003A36C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qFormat/>
    <w:rsid w:val="003A36CA"/>
    <w:rPr>
      <w:rFonts w:ascii="Intel Clear" w:hAnsi="Intel Clear"/>
      <w:sz w:val="36"/>
      <w:lang w:val="en-GB" w:eastAsia="en-US" w:bidi="ar-SA"/>
    </w:rPr>
  </w:style>
  <w:style w:type="character" w:customStyle="1" w:styleId="CharChar283">
    <w:name w:val="Char Char283"/>
    <w:qFormat/>
    <w:rsid w:val="003A36CA"/>
    <w:rPr>
      <w:rFonts w:ascii="Intel Clear" w:hAnsi="Intel Clear"/>
      <w:sz w:val="32"/>
      <w:lang w:val="en-GB"/>
    </w:rPr>
  </w:style>
  <w:style w:type="paragraph" w:customStyle="1" w:styleId="95">
    <w:name w:val="目录 95"/>
    <w:basedOn w:val="TOC8"/>
    <w:qFormat/>
    <w:rsid w:val="003A36CA"/>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4">
    <w:name w:val="题注5"/>
    <w:basedOn w:val="Normal"/>
    <w:next w:val="Normal"/>
    <w:qFormat/>
    <w:rsid w:val="003A36C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5">
    <w:name w:val="图表目录5"/>
    <w:basedOn w:val="Normal"/>
    <w:next w:val="Normal"/>
    <w:qFormat/>
    <w:rsid w:val="003A36C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qFormat/>
    <w:rsid w:val="003A36C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qFormat/>
    <w:rsid w:val="003A36CA"/>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4">
    <w:name w:val="题注6"/>
    <w:basedOn w:val="Normal"/>
    <w:next w:val="Normal"/>
    <w:qFormat/>
    <w:rsid w:val="003A36C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5">
    <w:name w:val="图表目录6"/>
    <w:basedOn w:val="Normal"/>
    <w:next w:val="Normal"/>
    <w:qFormat/>
    <w:rsid w:val="003A36C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TableNormal"/>
    <w:next w:val="TableGrid"/>
    <w:qFormat/>
    <w:rsid w:val="003A36CA"/>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A36C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A36C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3A36CA"/>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网格型114"/>
    <w:basedOn w:val="TableNormal"/>
    <w:next w:val="TableGrid"/>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A36C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A36CA"/>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qFormat/>
    <w:rsid w:val="003A36CA"/>
    <w:pPr>
      <w:overflowPunct w:val="0"/>
      <w:autoSpaceDE w:val="0"/>
      <w:autoSpaceDN w:val="0"/>
      <w:adjustRightInd w:val="0"/>
      <w:textAlignment w:val="baseline"/>
    </w:pPr>
    <w:rPr>
      <w:rFonts w:eastAsiaTheme="minorEastAsia"/>
      <w:lang w:eastAsia="en-GB"/>
    </w:rPr>
  </w:style>
  <w:style w:type="paragraph" w:customStyle="1" w:styleId="Header7">
    <w:name w:val="Header 7"/>
    <w:basedOn w:val="H6"/>
    <w:qFormat/>
    <w:rsid w:val="003A36CA"/>
    <w:pPr>
      <w:overflowPunct w:val="0"/>
      <w:autoSpaceDE w:val="0"/>
      <w:autoSpaceDN w:val="0"/>
      <w:adjustRightInd w:val="0"/>
      <w:textAlignment w:val="baseline"/>
    </w:pPr>
    <w:rPr>
      <w:rFonts w:eastAsiaTheme="minorEastAsia"/>
      <w:lang w:eastAsia="en-GB"/>
    </w:rPr>
  </w:style>
  <w:style w:type="table" w:customStyle="1" w:styleId="TableGrid20">
    <w:name w:val="Table Grid20"/>
    <w:basedOn w:val="TableNormal"/>
    <w:next w:val="TableGrid"/>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2">
    <w:name w:val="Table Grid542"/>
    <w:basedOn w:val="TableNormal"/>
    <w:uiPriority w:val="39"/>
    <w:qFormat/>
    <w:rsid w:val="003A36CA"/>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A36CA"/>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A36CA"/>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A36CA"/>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A36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A36CA"/>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A36C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61">
    <w:name w:val="Grid Table 4 - Accent 61"/>
    <w:basedOn w:val="TableNormal"/>
    <w:uiPriority w:val="49"/>
    <w:qFormat/>
    <w:rsid w:val="00A44D1E"/>
    <w:rPr>
      <w:rFonts w:ascii="Tms Rmn" w:eastAsiaTheme="minorEastAsia" w:hAnsi="Tms Rmn"/>
      <w:lang w:val="en-US" w:eastAsia="en-US"/>
    </w:rPr>
    <w:tblPr>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3-Accent21">
    <w:name w:val="List Table 3 - Accent 21"/>
    <w:basedOn w:val="TableNormal"/>
    <w:uiPriority w:val="48"/>
    <w:qFormat/>
    <w:rsid w:val="00A44D1E"/>
    <w:rPr>
      <w:rFonts w:eastAsiaTheme="minorEastAsia"/>
      <w:lang w:val="en-US" w:eastAsia="en-US"/>
    </w:rPr>
    <w:tblPr>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customStyle="1" w:styleId="PlainTable21">
    <w:name w:val="Plain Table 21"/>
    <w:basedOn w:val="TableNormal"/>
    <w:uiPriority w:val="42"/>
    <w:qFormat/>
    <w:rsid w:val="00A44D1E"/>
    <w:rPr>
      <w:rFonts w:ascii="Calibri" w:eastAsia="SimSun" w:hAnsi="Calibri"/>
      <w:lang w:val="de-DE" w:eastAsia="de-DE"/>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1Light1">
    <w:name w:val="Grid Table 1 Light1"/>
    <w:basedOn w:val="TableNormal"/>
    <w:uiPriority w:val="46"/>
    <w:qFormat/>
    <w:rsid w:val="00A44D1E"/>
    <w:rPr>
      <w:rFonts w:ascii="Calibri" w:eastAsia="SimSun" w:hAnsi="Calibri"/>
      <w:lang w:val="de-DE" w:eastAsia="de-DE"/>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41">
    <w:name w:val="Grid Table 41"/>
    <w:basedOn w:val="TableNormal"/>
    <w:uiPriority w:val="49"/>
    <w:qFormat/>
    <w:rsid w:val="00A44D1E"/>
    <w:rPr>
      <w:rFonts w:ascii="Calibri" w:eastAsia="SimSun" w:hAnsi="Calibri"/>
      <w:lang w:val="de-DE" w:eastAsia="de-DE"/>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7Colorful1">
    <w:name w:val="List Table 7 Colorful1"/>
    <w:basedOn w:val="TableNormal"/>
    <w:uiPriority w:val="52"/>
    <w:qFormat/>
    <w:rsid w:val="00A44D1E"/>
    <w:rPr>
      <w:rFonts w:ascii="Calibri" w:eastAsia="SimSun" w:hAnsi="Calibri"/>
      <w:color w:val="000000" w:themeColor="text1"/>
      <w:lang w:val="de-DE" w:eastAsia="de-DE"/>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21">
    <w:name w:val="Grid Table 21"/>
    <w:basedOn w:val="TableNormal"/>
    <w:uiPriority w:val="47"/>
    <w:qFormat/>
    <w:rsid w:val="00A44D1E"/>
    <w:rPr>
      <w:rFonts w:ascii="Calibri" w:eastAsia="SimSun" w:hAnsi="Calibri"/>
      <w:lang w:val="de-DE" w:eastAsia="de-DE"/>
    </w:rPr>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31">
    <w:name w:val="Grid Table 31"/>
    <w:basedOn w:val="TableNormal"/>
    <w:uiPriority w:val="48"/>
    <w:qFormat/>
    <w:rsid w:val="00A44D1E"/>
    <w:rPr>
      <w:rFonts w:ascii="Calibri" w:eastAsia="SimSun" w:hAnsi="Calibri"/>
      <w:lang w:val="de-DE" w:eastAsia="de-DE"/>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6Colorful1">
    <w:name w:val="Grid Table 6 Colorful1"/>
    <w:basedOn w:val="TableNormal"/>
    <w:uiPriority w:val="51"/>
    <w:qFormat/>
    <w:rsid w:val="00A44D1E"/>
    <w:rPr>
      <w:rFonts w:ascii="Calibri" w:eastAsia="SimSun" w:hAnsi="Calibri"/>
      <w:color w:val="000000" w:themeColor="text1"/>
      <w:lang w:val="de-DE" w:eastAsia="de-DE"/>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Normal"/>
    <w:uiPriority w:val="49"/>
    <w:qFormat/>
    <w:rsid w:val="00A44D1E"/>
    <w:rPr>
      <w:rFonts w:eastAsiaTheme="minorEastAsia"/>
      <w:lang w:val="en-US"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1">
    <w:name w:val="Grid Table 5 Dark - Accent 51"/>
    <w:basedOn w:val="TableNormal"/>
    <w:uiPriority w:val="50"/>
    <w:qFormat/>
    <w:rsid w:val="00A44D1E"/>
    <w:rPr>
      <w:rFonts w:eastAsiaTheme="minorEastAsia"/>
      <w:lang w:val="en-US" w:eastAsia="en-US"/>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5Dark-Accent11">
    <w:name w:val="Grid Table 5 Dark - Accent 11"/>
    <w:basedOn w:val="TableNormal"/>
    <w:uiPriority w:val="50"/>
    <w:qFormat/>
    <w:rsid w:val="00A44D1E"/>
    <w:rPr>
      <w:rFonts w:eastAsiaTheme="minorEastAsia"/>
      <w:lang w:val="en-US" w:eastAsia="en-US"/>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header" Target="header1.xml"/><Relationship Id="rId42" Type="http://schemas.openxmlformats.org/officeDocument/2006/relationships/oleObject" Target="embeddings/oleObject11.bin"/><Relationship Id="rId63" Type="http://schemas.openxmlformats.org/officeDocument/2006/relationships/oleObject" Target="embeddings/oleObject24.bin"/><Relationship Id="rId84" Type="http://schemas.openxmlformats.org/officeDocument/2006/relationships/image" Target="media/image40.wmf"/><Relationship Id="rId138" Type="http://schemas.openxmlformats.org/officeDocument/2006/relationships/oleObject" Target="embeddings/oleObject70.bin"/><Relationship Id="rId159" Type="http://schemas.openxmlformats.org/officeDocument/2006/relationships/oleObject" Target="embeddings/oleObject83.bin"/><Relationship Id="rId170" Type="http://schemas.openxmlformats.org/officeDocument/2006/relationships/image" Target="media/image72.wmf"/><Relationship Id="rId191" Type="http://schemas.openxmlformats.org/officeDocument/2006/relationships/image" Target="media/image81.wmf"/><Relationship Id="rId205" Type="http://schemas.openxmlformats.org/officeDocument/2006/relationships/oleObject" Target="embeddings/oleObject108.bin"/><Relationship Id="rId226" Type="http://schemas.openxmlformats.org/officeDocument/2006/relationships/image" Target="media/image104.wmf"/><Relationship Id="rId107" Type="http://schemas.openxmlformats.org/officeDocument/2006/relationships/image" Target="media/image51.wmf"/><Relationship Id="rId11" Type="http://schemas.openxmlformats.org/officeDocument/2006/relationships/image" Target="media/image2.png"/><Relationship Id="rId32" Type="http://schemas.openxmlformats.org/officeDocument/2006/relationships/image" Target="media/image18.png"/><Relationship Id="rId53" Type="http://schemas.openxmlformats.org/officeDocument/2006/relationships/image" Target="media/image25.wmf"/><Relationship Id="rId74" Type="http://schemas.openxmlformats.org/officeDocument/2006/relationships/image" Target="media/image35.wmf"/><Relationship Id="rId128" Type="http://schemas.openxmlformats.org/officeDocument/2006/relationships/image" Target="media/image57.wmf"/><Relationship Id="rId149" Type="http://schemas.openxmlformats.org/officeDocument/2006/relationships/oleObject" Target="embeddings/oleObject76.bin"/><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image" Target="media/image67.wmf"/><Relationship Id="rId181" Type="http://schemas.openxmlformats.org/officeDocument/2006/relationships/oleObject" Target="embeddings/oleObject95.bin"/><Relationship Id="rId216" Type="http://schemas.openxmlformats.org/officeDocument/2006/relationships/image" Target="media/image94.png"/><Relationship Id="rId22" Type="http://schemas.openxmlformats.org/officeDocument/2006/relationships/footer" Target="footer1.xml"/><Relationship Id="rId43" Type="http://schemas.openxmlformats.org/officeDocument/2006/relationships/oleObject" Target="embeddings/oleObject12.bin"/><Relationship Id="rId64" Type="http://schemas.openxmlformats.org/officeDocument/2006/relationships/image" Target="media/image30.wmf"/><Relationship Id="rId118" Type="http://schemas.openxmlformats.org/officeDocument/2006/relationships/oleObject" Target="embeddings/oleObject55.bin"/><Relationship Id="rId139" Type="http://schemas.openxmlformats.org/officeDocument/2006/relationships/oleObject" Target="embeddings/oleObject71.bin"/><Relationship Id="rId80" Type="http://schemas.openxmlformats.org/officeDocument/2006/relationships/image" Target="media/image38.wmf"/><Relationship Id="rId85" Type="http://schemas.openxmlformats.org/officeDocument/2006/relationships/oleObject" Target="embeddings/oleObject35.bin"/><Relationship Id="rId150" Type="http://schemas.openxmlformats.org/officeDocument/2006/relationships/image" Target="media/image64.wmf"/><Relationship Id="rId155" Type="http://schemas.openxmlformats.org/officeDocument/2006/relationships/oleObject" Target="embeddings/oleObject81.bin"/><Relationship Id="rId171" Type="http://schemas.openxmlformats.org/officeDocument/2006/relationships/oleObject" Target="embeddings/oleObject89.bin"/><Relationship Id="rId176" Type="http://schemas.openxmlformats.org/officeDocument/2006/relationships/image" Target="media/image75.wmf"/><Relationship Id="rId192" Type="http://schemas.openxmlformats.org/officeDocument/2006/relationships/oleObject" Target="embeddings/oleObject101.bin"/><Relationship Id="rId197" Type="http://schemas.openxmlformats.org/officeDocument/2006/relationships/image" Target="media/image84.wmf"/><Relationship Id="rId206" Type="http://schemas.openxmlformats.org/officeDocument/2006/relationships/oleObject" Target="embeddings/oleObject109.bin"/><Relationship Id="rId227" Type="http://schemas.openxmlformats.org/officeDocument/2006/relationships/image" Target="media/image105.wmf"/><Relationship Id="rId201" Type="http://schemas.openxmlformats.org/officeDocument/2006/relationships/image" Target="media/image86.wmf"/><Relationship Id="rId222" Type="http://schemas.openxmlformats.org/officeDocument/2006/relationships/image" Target="media/image100.png"/><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9.emf"/><Relationship Id="rId38" Type="http://schemas.openxmlformats.org/officeDocument/2006/relationships/oleObject" Target="embeddings/oleObject7.bin"/><Relationship Id="rId59" Type="http://schemas.openxmlformats.org/officeDocument/2006/relationships/image" Target="media/image28.wmf"/><Relationship Id="rId103" Type="http://schemas.openxmlformats.org/officeDocument/2006/relationships/image" Target="media/image49.wmf"/><Relationship Id="rId108" Type="http://schemas.openxmlformats.org/officeDocument/2006/relationships/oleObject" Target="embeddings/oleObject47.bin"/><Relationship Id="rId124" Type="http://schemas.openxmlformats.org/officeDocument/2006/relationships/image" Target="media/image55.wmf"/><Relationship Id="rId129" Type="http://schemas.openxmlformats.org/officeDocument/2006/relationships/oleObject" Target="embeddings/oleObject62.bin"/><Relationship Id="rId54" Type="http://schemas.openxmlformats.org/officeDocument/2006/relationships/oleObject" Target="embeddings/oleObject19.bin"/><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6.wmf"/><Relationship Id="rId140" Type="http://schemas.openxmlformats.org/officeDocument/2006/relationships/image" Target="media/image59.wmf"/><Relationship Id="rId145" Type="http://schemas.openxmlformats.org/officeDocument/2006/relationships/oleObject" Target="embeddings/oleObject74.bin"/><Relationship Id="rId161" Type="http://schemas.openxmlformats.org/officeDocument/2006/relationships/oleObject" Target="embeddings/oleObject84.bin"/><Relationship Id="rId166" Type="http://schemas.openxmlformats.org/officeDocument/2006/relationships/image" Target="media/image70.wmf"/><Relationship Id="rId182" Type="http://schemas.openxmlformats.org/officeDocument/2006/relationships/image" Target="media/image77.wmf"/><Relationship Id="rId187" Type="http://schemas.openxmlformats.org/officeDocument/2006/relationships/oleObject" Target="embeddings/oleObject98.bin"/><Relationship Id="rId217" Type="http://schemas.openxmlformats.org/officeDocument/2006/relationships/image" Target="media/image95.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0.png"/><Relationship Id="rId233" Type="http://schemas.openxmlformats.org/officeDocument/2006/relationships/header" Target="header2.xml"/><Relationship Id="rId23" Type="http://schemas.openxmlformats.org/officeDocument/2006/relationships/image" Target="media/image9.png"/><Relationship Id="rId28" Type="http://schemas.openxmlformats.org/officeDocument/2006/relationships/image" Target="media/image14.emf"/><Relationship Id="rId49" Type="http://schemas.openxmlformats.org/officeDocument/2006/relationships/image" Target="media/image23.wmf"/><Relationship Id="rId114" Type="http://schemas.openxmlformats.org/officeDocument/2006/relationships/image" Target="media/image53.wmf"/><Relationship Id="rId119" Type="http://schemas.openxmlformats.org/officeDocument/2006/relationships/oleObject" Target="embeddings/oleObject56.bin"/><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41.wmf"/><Relationship Id="rId130" Type="http://schemas.openxmlformats.org/officeDocument/2006/relationships/image" Target="media/image58.wmf"/><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image" Target="media/image65.wmf"/><Relationship Id="rId177" Type="http://schemas.openxmlformats.org/officeDocument/2006/relationships/oleObject" Target="embeddings/oleObject92.bin"/><Relationship Id="rId198" Type="http://schemas.openxmlformats.org/officeDocument/2006/relationships/oleObject" Target="embeddings/oleObject104.bin"/><Relationship Id="rId172" Type="http://schemas.openxmlformats.org/officeDocument/2006/relationships/image" Target="media/image73.wmf"/><Relationship Id="rId193" Type="http://schemas.openxmlformats.org/officeDocument/2006/relationships/image" Target="media/image82.wmf"/><Relationship Id="rId202" Type="http://schemas.openxmlformats.org/officeDocument/2006/relationships/oleObject" Target="embeddings/oleObject106.bin"/><Relationship Id="rId207" Type="http://schemas.openxmlformats.org/officeDocument/2006/relationships/image" Target="media/image88.wmf"/><Relationship Id="rId223" Type="http://schemas.openxmlformats.org/officeDocument/2006/relationships/image" Target="media/image101.png"/><Relationship Id="rId228" Type="http://schemas.openxmlformats.org/officeDocument/2006/relationships/image" Target="media/image106.wmf"/><Relationship Id="rId13" Type="http://schemas.openxmlformats.org/officeDocument/2006/relationships/image" Target="media/image4.png"/><Relationship Id="rId18" Type="http://schemas.openxmlformats.org/officeDocument/2006/relationships/oleObject" Target="embeddings/oleObject3.bin"/><Relationship Id="rId39" Type="http://schemas.openxmlformats.org/officeDocument/2006/relationships/oleObject" Target="embeddings/oleObject8.bin"/><Relationship Id="rId109" Type="http://schemas.openxmlformats.org/officeDocument/2006/relationships/oleObject" Target="embeddings/oleObject48.bin"/><Relationship Id="rId34" Type="http://schemas.openxmlformats.org/officeDocument/2006/relationships/image" Target="media/image20.emf"/><Relationship Id="rId50" Type="http://schemas.openxmlformats.org/officeDocument/2006/relationships/oleObject" Target="embeddings/oleObject17.bin"/><Relationship Id="rId55" Type="http://schemas.openxmlformats.org/officeDocument/2006/relationships/image" Target="media/image26.wmf"/><Relationship Id="rId76" Type="http://schemas.openxmlformats.org/officeDocument/2006/relationships/image" Target="media/image36.wmf"/><Relationship Id="rId97" Type="http://schemas.openxmlformats.org/officeDocument/2006/relationships/oleObject" Target="embeddings/oleObject41.bin"/><Relationship Id="rId104" Type="http://schemas.openxmlformats.org/officeDocument/2006/relationships/oleObject" Target="embeddings/oleObject45.bin"/><Relationship Id="rId120" Type="http://schemas.openxmlformats.org/officeDocument/2006/relationships/image" Target="media/image54.wmf"/><Relationship Id="rId125" Type="http://schemas.openxmlformats.org/officeDocument/2006/relationships/oleObject" Target="embeddings/oleObject60.bin"/><Relationship Id="rId141" Type="http://schemas.openxmlformats.org/officeDocument/2006/relationships/oleObject" Target="embeddings/oleObject72.bin"/><Relationship Id="rId146" Type="http://schemas.openxmlformats.org/officeDocument/2006/relationships/image" Target="media/image62.wmf"/><Relationship Id="rId167" Type="http://schemas.openxmlformats.org/officeDocument/2006/relationships/oleObject" Target="embeddings/oleObject87.bin"/><Relationship Id="rId188" Type="http://schemas.openxmlformats.org/officeDocument/2006/relationships/oleObject" Target="embeddings/oleObject99.bin"/><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44.wmf"/><Relationship Id="rId162" Type="http://schemas.openxmlformats.org/officeDocument/2006/relationships/image" Target="media/image68.wmf"/><Relationship Id="rId183" Type="http://schemas.openxmlformats.org/officeDocument/2006/relationships/oleObject" Target="embeddings/oleObject96.bin"/><Relationship Id="rId213" Type="http://schemas.openxmlformats.org/officeDocument/2006/relationships/image" Target="media/image91.png"/><Relationship Id="rId218" Type="http://schemas.openxmlformats.org/officeDocument/2006/relationships/image" Target="media/image96.png"/><Relationship Id="rId234" Type="http://schemas.openxmlformats.org/officeDocument/2006/relationships/footer" Target="footer2.xml"/><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image" Target="media/image31.wmf"/><Relationship Id="rId87" Type="http://schemas.openxmlformats.org/officeDocument/2006/relationships/oleObject" Target="embeddings/oleObject36.bin"/><Relationship Id="rId110" Type="http://schemas.openxmlformats.org/officeDocument/2006/relationships/image" Target="media/image52.wmf"/><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oleObject" Target="embeddings/oleObject82.bin"/><Relationship Id="rId178" Type="http://schemas.openxmlformats.org/officeDocument/2006/relationships/image" Target="media/image76.wmf"/><Relationship Id="rId61" Type="http://schemas.openxmlformats.org/officeDocument/2006/relationships/oleObject" Target="embeddings/oleObject23.bin"/><Relationship Id="rId82" Type="http://schemas.openxmlformats.org/officeDocument/2006/relationships/image" Target="media/image39.wmf"/><Relationship Id="rId152" Type="http://schemas.openxmlformats.org/officeDocument/2006/relationships/oleObject" Target="embeddings/oleObject78.bin"/><Relationship Id="rId173" Type="http://schemas.openxmlformats.org/officeDocument/2006/relationships/oleObject" Target="embeddings/oleObject90.bin"/><Relationship Id="rId194" Type="http://schemas.openxmlformats.org/officeDocument/2006/relationships/oleObject" Target="embeddings/oleObject102.bin"/><Relationship Id="rId199" Type="http://schemas.openxmlformats.org/officeDocument/2006/relationships/image" Target="media/image85.wmf"/><Relationship Id="rId203" Type="http://schemas.openxmlformats.org/officeDocument/2006/relationships/oleObject" Target="embeddings/oleObject107.bin"/><Relationship Id="rId208" Type="http://schemas.openxmlformats.org/officeDocument/2006/relationships/oleObject" Target="embeddings/oleObject110.bin"/><Relationship Id="rId229" Type="http://schemas.openxmlformats.org/officeDocument/2006/relationships/image" Target="media/image107.wmf"/><Relationship Id="rId19" Type="http://schemas.openxmlformats.org/officeDocument/2006/relationships/image" Target="media/image8.wmf"/><Relationship Id="rId224" Type="http://schemas.openxmlformats.org/officeDocument/2006/relationships/image" Target="media/image102.png"/><Relationship Id="rId14" Type="http://schemas.openxmlformats.org/officeDocument/2006/relationships/image" Target="media/image5.png"/><Relationship Id="rId30" Type="http://schemas.openxmlformats.org/officeDocument/2006/relationships/image" Target="media/image16.png"/><Relationship Id="rId35" Type="http://schemas.openxmlformats.org/officeDocument/2006/relationships/image" Target="media/image21.wmf"/><Relationship Id="rId56" Type="http://schemas.openxmlformats.org/officeDocument/2006/relationships/oleObject" Target="embeddings/oleObject20.bin"/><Relationship Id="rId77" Type="http://schemas.openxmlformats.org/officeDocument/2006/relationships/oleObject" Target="embeddings/oleObject31.bin"/><Relationship Id="rId100" Type="http://schemas.openxmlformats.org/officeDocument/2006/relationships/oleObject" Target="embeddings/oleObject43.bin"/><Relationship Id="rId105" Type="http://schemas.openxmlformats.org/officeDocument/2006/relationships/image" Target="media/image50.wmf"/><Relationship Id="rId126" Type="http://schemas.openxmlformats.org/officeDocument/2006/relationships/image" Target="media/image56.wmf"/><Relationship Id="rId147" Type="http://schemas.openxmlformats.org/officeDocument/2006/relationships/oleObject" Target="embeddings/oleObject75.bin"/><Relationship Id="rId168" Type="http://schemas.openxmlformats.org/officeDocument/2006/relationships/image" Target="media/image71.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4.wmf"/><Relationship Id="rId93" Type="http://schemas.openxmlformats.org/officeDocument/2006/relationships/oleObject" Target="embeddings/oleObject39.bin"/><Relationship Id="rId98" Type="http://schemas.openxmlformats.org/officeDocument/2006/relationships/image" Target="media/image47.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oleObject" Target="embeddings/oleObject85.bin"/><Relationship Id="rId184" Type="http://schemas.openxmlformats.org/officeDocument/2006/relationships/image" Target="media/image78.wmf"/><Relationship Id="rId189" Type="http://schemas.openxmlformats.org/officeDocument/2006/relationships/image" Target="media/image80.wmf"/><Relationship Id="rId219" Type="http://schemas.openxmlformats.org/officeDocument/2006/relationships/image" Target="media/image97.png"/><Relationship Id="rId3" Type="http://schemas.openxmlformats.org/officeDocument/2006/relationships/numbering" Target="numbering.xml"/><Relationship Id="rId214" Type="http://schemas.openxmlformats.org/officeDocument/2006/relationships/image" Target="media/image92.png"/><Relationship Id="rId230" Type="http://schemas.openxmlformats.org/officeDocument/2006/relationships/image" Target="media/image108.wmf"/><Relationship Id="rId235" Type="http://schemas.openxmlformats.org/officeDocument/2006/relationships/fontTable" Target="fontTable.xml"/><Relationship Id="rId25" Type="http://schemas.openxmlformats.org/officeDocument/2006/relationships/image" Target="media/image11.emf"/><Relationship Id="rId46" Type="http://schemas.openxmlformats.org/officeDocument/2006/relationships/oleObject" Target="embeddings/oleObject15.bin"/><Relationship Id="rId67" Type="http://schemas.openxmlformats.org/officeDocument/2006/relationships/oleObject" Target="embeddings/oleObject26.bin"/><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image" Target="media/image66.wmf"/><Relationship Id="rId20" Type="http://schemas.openxmlformats.org/officeDocument/2006/relationships/oleObject" Target="embeddings/oleObject4.bin"/><Relationship Id="rId41" Type="http://schemas.openxmlformats.org/officeDocument/2006/relationships/oleObject" Target="embeddings/oleObject10.bin"/><Relationship Id="rId62" Type="http://schemas.openxmlformats.org/officeDocument/2006/relationships/image" Target="media/image29.wmf"/><Relationship Id="rId83" Type="http://schemas.openxmlformats.org/officeDocument/2006/relationships/oleObject" Target="embeddings/oleObject34.bin"/><Relationship Id="rId88" Type="http://schemas.openxmlformats.org/officeDocument/2006/relationships/image" Target="media/image42.wmf"/><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image" Target="media/image74.wmf"/><Relationship Id="rId179" Type="http://schemas.openxmlformats.org/officeDocument/2006/relationships/oleObject" Target="embeddings/oleObject93.bin"/><Relationship Id="rId195" Type="http://schemas.openxmlformats.org/officeDocument/2006/relationships/image" Target="media/image83.wmf"/><Relationship Id="rId209" Type="http://schemas.openxmlformats.org/officeDocument/2006/relationships/image" Target="media/image89.emf"/><Relationship Id="rId190" Type="http://schemas.openxmlformats.org/officeDocument/2006/relationships/oleObject" Target="embeddings/oleObject100.bin"/><Relationship Id="rId204" Type="http://schemas.openxmlformats.org/officeDocument/2006/relationships/image" Target="media/image87.wmf"/><Relationship Id="rId220" Type="http://schemas.openxmlformats.org/officeDocument/2006/relationships/image" Target="media/image98.png"/><Relationship Id="rId225" Type="http://schemas.openxmlformats.org/officeDocument/2006/relationships/image" Target="media/image103.wmf"/><Relationship Id="rId15" Type="http://schemas.openxmlformats.org/officeDocument/2006/relationships/image" Target="media/image6.wmf"/><Relationship Id="rId36" Type="http://schemas.openxmlformats.org/officeDocument/2006/relationships/oleObject" Target="embeddings/oleObject5.bin"/><Relationship Id="rId57" Type="http://schemas.openxmlformats.org/officeDocument/2006/relationships/image" Target="media/image27.wmf"/><Relationship Id="rId106" Type="http://schemas.openxmlformats.org/officeDocument/2006/relationships/oleObject" Target="embeddings/oleObject46.bin"/><Relationship Id="rId127" Type="http://schemas.openxmlformats.org/officeDocument/2006/relationships/oleObject" Target="embeddings/oleObject61.bin"/><Relationship Id="rId10" Type="http://schemas.openxmlformats.org/officeDocument/2006/relationships/oleObject" Target="embeddings/oleObject1.bin"/><Relationship Id="rId31" Type="http://schemas.openxmlformats.org/officeDocument/2006/relationships/image" Target="media/image17.png"/><Relationship Id="rId52" Type="http://schemas.openxmlformats.org/officeDocument/2006/relationships/oleObject" Target="embeddings/oleObject18.bin"/><Relationship Id="rId73" Type="http://schemas.openxmlformats.org/officeDocument/2006/relationships/oleObject" Target="embeddings/oleObject29.bin"/><Relationship Id="rId78" Type="http://schemas.openxmlformats.org/officeDocument/2006/relationships/image" Target="media/image37.wmf"/><Relationship Id="rId94" Type="http://schemas.openxmlformats.org/officeDocument/2006/relationships/image" Target="media/image45.wmf"/><Relationship Id="rId99" Type="http://schemas.openxmlformats.org/officeDocument/2006/relationships/oleObject" Target="embeddings/oleObject42.bin"/><Relationship Id="rId101" Type="http://schemas.openxmlformats.org/officeDocument/2006/relationships/image" Target="media/image48.wmf"/><Relationship Id="rId122" Type="http://schemas.openxmlformats.org/officeDocument/2006/relationships/oleObject" Target="embeddings/oleObject58.bin"/><Relationship Id="rId143" Type="http://schemas.openxmlformats.org/officeDocument/2006/relationships/oleObject" Target="embeddings/oleObject73.bin"/><Relationship Id="rId148" Type="http://schemas.openxmlformats.org/officeDocument/2006/relationships/image" Target="media/image63.wmf"/><Relationship Id="rId164" Type="http://schemas.openxmlformats.org/officeDocument/2006/relationships/image" Target="media/image69.wmf"/><Relationship Id="rId169" Type="http://schemas.openxmlformats.org/officeDocument/2006/relationships/oleObject" Target="embeddings/oleObject88.bin"/><Relationship Id="rId185" Type="http://schemas.openxmlformats.org/officeDocument/2006/relationships/oleObject" Target="embeddings/oleObject9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4.bin"/><Relationship Id="rId210" Type="http://schemas.openxmlformats.org/officeDocument/2006/relationships/package" Target="embeddings/Microsoft_Visio_Drawing.vsdx"/><Relationship Id="rId215" Type="http://schemas.openxmlformats.org/officeDocument/2006/relationships/image" Target="media/image93.png"/><Relationship Id="rId236" Type="http://schemas.openxmlformats.org/officeDocument/2006/relationships/theme" Target="theme/theme1.xml"/><Relationship Id="rId26" Type="http://schemas.openxmlformats.org/officeDocument/2006/relationships/image" Target="media/image12.emf"/><Relationship Id="rId231" Type="http://schemas.openxmlformats.org/officeDocument/2006/relationships/image" Target="media/image109.emf"/><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7.bin"/><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oleObject" Target="embeddings/oleObject91.bin"/><Relationship Id="rId196" Type="http://schemas.openxmlformats.org/officeDocument/2006/relationships/oleObject" Target="embeddings/oleObject103.bin"/><Relationship Id="rId200" Type="http://schemas.openxmlformats.org/officeDocument/2006/relationships/oleObject" Target="embeddings/oleObject105.bin"/><Relationship Id="rId16" Type="http://schemas.openxmlformats.org/officeDocument/2006/relationships/oleObject" Target="embeddings/oleObject2.bin"/><Relationship Id="rId221" Type="http://schemas.openxmlformats.org/officeDocument/2006/relationships/image" Target="media/image99.png"/><Relationship Id="rId37" Type="http://schemas.openxmlformats.org/officeDocument/2006/relationships/oleObject" Target="embeddings/oleObject6.bin"/><Relationship Id="rId58" Type="http://schemas.openxmlformats.org/officeDocument/2006/relationships/oleObject" Target="embeddings/oleObject21.bin"/><Relationship Id="rId79" Type="http://schemas.openxmlformats.org/officeDocument/2006/relationships/oleObject" Target="embeddings/oleObject32.bin"/><Relationship Id="rId102" Type="http://schemas.openxmlformats.org/officeDocument/2006/relationships/oleObject" Target="embeddings/oleObject44.bin"/><Relationship Id="rId123" Type="http://schemas.openxmlformats.org/officeDocument/2006/relationships/oleObject" Target="embeddings/oleObject59.bin"/><Relationship Id="rId144" Type="http://schemas.openxmlformats.org/officeDocument/2006/relationships/image" Target="media/image61.wmf"/><Relationship Id="rId90" Type="http://schemas.openxmlformats.org/officeDocument/2006/relationships/image" Target="media/image43.wmf"/><Relationship Id="rId165" Type="http://schemas.openxmlformats.org/officeDocument/2006/relationships/oleObject" Target="embeddings/oleObject86.bin"/><Relationship Id="rId186" Type="http://schemas.openxmlformats.org/officeDocument/2006/relationships/image" Target="media/image79.wmf"/><Relationship Id="rId211" Type="http://schemas.openxmlformats.org/officeDocument/2006/relationships/oleObject" Target="embeddings/oleObject111.bin"/><Relationship Id="rId232" Type="http://schemas.openxmlformats.org/officeDocument/2006/relationships/image" Target="media/image110.emf"/><Relationship Id="rId27" Type="http://schemas.openxmlformats.org/officeDocument/2006/relationships/image" Target="media/image13.emf"/><Relationship Id="rId48" Type="http://schemas.openxmlformats.org/officeDocument/2006/relationships/image" Target="media/image22.emf"/><Relationship Id="rId69" Type="http://schemas.openxmlformats.org/officeDocument/2006/relationships/oleObject" Target="embeddings/oleObject27.bin"/><Relationship Id="rId113" Type="http://schemas.openxmlformats.org/officeDocument/2006/relationships/oleObject" Target="embeddings/oleObject51.bin"/><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805</TotalTime>
  <Pages>228</Pages>
  <Words>78677</Words>
  <Characters>448459</Characters>
  <Application>Microsoft Office Word</Application>
  <DocSecurity>0</DocSecurity>
  <Lines>3737</Lines>
  <Paragraphs>1052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526084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340</cp:revision>
  <cp:lastPrinted>2019-02-25T14:05:00Z</cp:lastPrinted>
  <dcterms:created xsi:type="dcterms:W3CDTF">2022-01-08T16:45:00Z</dcterms:created>
  <dcterms:modified xsi:type="dcterms:W3CDTF">2023-09-27T13:40:00Z</dcterms:modified>
</cp:coreProperties>
</file>