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AC354FA" w:rsidR="004F0988" w:rsidRPr="00AE6164" w:rsidRDefault="004F0988" w:rsidP="004B443D">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37</w:t>
            </w:r>
            <w:r w:rsidRPr="00514A50">
              <w:rPr>
                <w:sz w:val="64"/>
              </w:rPr>
              <w:t>.</w:t>
            </w:r>
            <w:bookmarkEnd w:id="2"/>
            <w:r w:rsidR="00514A50">
              <w:rPr>
                <w:sz w:val="64"/>
              </w:rPr>
              <w:t>718-00-00</w:t>
            </w:r>
            <w:r w:rsidRPr="00514A50">
              <w:rPr>
                <w:sz w:val="64"/>
              </w:rPr>
              <w:t xml:space="preserve"> </w:t>
            </w:r>
            <w:r w:rsidRPr="00514A50">
              <w:t>V</w:t>
            </w:r>
            <w:bookmarkStart w:id="3" w:name="specVersion"/>
            <w:r w:rsidR="00514A50">
              <w:t>0</w:t>
            </w:r>
            <w:r w:rsidRPr="00514A50">
              <w:t>.</w:t>
            </w:r>
            <w:r w:rsidR="004B443D">
              <w:t>2</w:t>
            </w:r>
            <w:r w:rsidRPr="00514A50">
              <w:t>.</w:t>
            </w:r>
            <w:bookmarkEnd w:id="3"/>
            <w:r w:rsidR="001327CC">
              <w:t>0</w:t>
            </w:r>
            <w:r w:rsidR="001327CC" w:rsidRPr="00514A50">
              <w:t xml:space="preserve"> </w:t>
            </w:r>
            <w:r w:rsidRPr="00514A50">
              <w:rPr>
                <w:sz w:val="32"/>
              </w:rPr>
              <w:t>(</w:t>
            </w:r>
            <w:bookmarkStart w:id="4" w:name="issueDate"/>
            <w:r w:rsidR="00514A50">
              <w:rPr>
                <w:sz w:val="32"/>
              </w:rPr>
              <w:t>2022</w:t>
            </w:r>
            <w:r w:rsidRPr="00514A50">
              <w:rPr>
                <w:sz w:val="32"/>
              </w:rPr>
              <w:t>-</w:t>
            </w:r>
            <w:bookmarkEnd w:id="4"/>
            <w:r w:rsidR="004B443D">
              <w:rPr>
                <w:sz w:val="32"/>
              </w:rPr>
              <w:t>10</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6"/>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7" w:name="specRelease"/>
            <w:r w:rsidR="000270B9" w:rsidRPr="00514A50">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2828090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5pt" o:ole="">
                  <v:imagedata r:id="rId11" o:title=""/>
                </v:shape>
                <o:OLEObject Type="Embed" ProgID="Word.Picture.8" ShapeID="_x0000_i1026" DrawAspect="Content" ObjectID="_172828090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514A50">
              <w:rPr>
                <w:noProof/>
                <w:sz w:val="18"/>
              </w:rPr>
              <w:t>2</w:t>
            </w:r>
            <w:r w:rsidR="008E2D68" w:rsidRPr="00514A50">
              <w:rPr>
                <w:noProof/>
                <w:sz w:val="18"/>
              </w:rPr>
              <w:t>02</w:t>
            </w:r>
            <w:r w:rsidR="000270B9" w:rsidRPr="00514A50">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B6D922E" w14:textId="77777777" w:rsidR="009C0433"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9C0433">
        <w:rPr>
          <w:noProof/>
        </w:rPr>
        <w:t>Foreword</w:t>
      </w:r>
      <w:r w:rsidR="009C0433">
        <w:rPr>
          <w:noProof/>
        </w:rPr>
        <w:tab/>
      </w:r>
      <w:r w:rsidR="009C0433">
        <w:rPr>
          <w:noProof/>
        </w:rPr>
        <w:fldChar w:fldCharType="begin"/>
      </w:r>
      <w:r w:rsidR="009C0433">
        <w:rPr>
          <w:noProof/>
        </w:rPr>
        <w:instrText xml:space="preserve"> PAGEREF _Toc110522055 \h </w:instrText>
      </w:r>
      <w:r w:rsidR="009C0433">
        <w:rPr>
          <w:noProof/>
        </w:rPr>
      </w:r>
      <w:r w:rsidR="009C0433">
        <w:rPr>
          <w:noProof/>
        </w:rPr>
        <w:fldChar w:fldCharType="separate"/>
      </w:r>
      <w:r w:rsidR="009C0433">
        <w:rPr>
          <w:noProof/>
        </w:rPr>
        <w:t>4</w:t>
      </w:r>
      <w:r w:rsidR="009C0433">
        <w:rPr>
          <w:noProof/>
        </w:rPr>
        <w:fldChar w:fldCharType="end"/>
      </w:r>
    </w:p>
    <w:p w14:paraId="158DDA76" w14:textId="77777777" w:rsidR="009C0433" w:rsidRDefault="009C0433">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_Toc110522056 \h </w:instrText>
      </w:r>
      <w:r>
        <w:rPr>
          <w:noProof/>
        </w:rPr>
      </w:r>
      <w:r>
        <w:rPr>
          <w:noProof/>
        </w:rPr>
        <w:fldChar w:fldCharType="separate"/>
      </w:r>
      <w:r>
        <w:rPr>
          <w:noProof/>
        </w:rPr>
        <w:t>6</w:t>
      </w:r>
      <w:r>
        <w:rPr>
          <w:noProof/>
        </w:rPr>
        <w:fldChar w:fldCharType="end"/>
      </w:r>
    </w:p>
    <w:p w14:paraId="7E029BFB" w14:textId="77777777" w:rsidR="009C0433" w:rsidRDefault="009C0433">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_Toc110522057 \h </w:instrText>
      </w:r>
      <w:r>
        <w:rPr>
          <w:noProof/>
        </w:rPr>
      </w:r>
      <w:r>
        <w:rPr>
          <w:noProof/>
        </w:rPr>
        <w:fldChar w:fldCharType="separate"/>
      </w:r>
      <w:r>
        <w:rPr>
          <w:noProof/>
        </w:rPr>
        <w:t>7</w:t>
      </w:r>
      <w:r>
        <w:rPr>
          <w:noProof/>
        </w:rPr>
        <w:fldChar w:fldCharType="end"/>
      </w:r>
    </w:p>
    <w:p w14:paraId="4526F873" w14:textId="77777777" w:rsidR="009C0433" w:rsidRDefault="009C0433">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_Toc110522058 \h </w:instrText>
      </w:r>
      <w:r>
        <w:rPr>
          <w:noProof/>
        </w:rPr>
      </w:r>
      <w:r>
        <w:rPr>
          <w:noProof/>
        </w:rPr>
        <w:fldChar w:fldCharType="separate"/>
      </w:r>
      <w:r>
        <w:rPr>
          <w:noProof/>
        </w:rPr>
        <w:t>7</w:t>
      </w:r>
      <w:r>
        <w:rPr>
          <w:noProof/>
        </w:rPr>
        <w:fldChar w:fldCharType="end"/>
      </w:r>
    </w:p>
    <w:p w14:paraId="03162ED2" w14:textId="77777777" w:rsidR="009C0433" w:rsidRDefault="009C0433">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_Toc110522059 \h </w:instrText>
      </w:r>
      <w:r>
        <w:rPr>
          <w:noProof/>
        </w:rPr>
      </w:r>
      <w:r>
        <w:rPr>
          <w:noProof/>
        </w:rPr>
        <w:fldChar w:fldCharType="separate"/>
      </w:r>
      <w:r>
        <w:rPr>
          <w:noProof/>
        </w:rPr>
        <w:t>7</w:t>
      </w:r>
      <w:r>
        <w:rPr>
          <w:noProof/>
        </w:rPr>
        <w:fldChar w:fldCharType="end"/>
      </w:r>
    </w:p>
    <w:p w14:paraId="050ED601" w14:textId="77777777" w:rsidR="009C0433" w:rsidRDefault="009C0433">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_Toc110522060 \h </w:instrText>
      </w:r>
      <w:r>
        <w:rPr>
          <w:noProof/>
        </w:rPr>
      </w:r>
      <w:r>
        <w:rPr>
          <w:noProof/>
        </w:rPr>
        <w:fldChar w:fldCharType="separate"/>
      </w:r>
      <w:r>
        <w:rPr>
          <w:noProof/>
        </w:rPr>
        <w:t>7</w:t>
      </w:r>
      <w:r>
        <w:rPr>
          <w:noProof/>
        </w:rPr>
        <w:fldChar w:fldCharType="end"/>
      </w:r>
    </w:p>
    <w:p w14:paraId="2534A22F" w14:textId="77777777" w:rsidR="009C0433" w:rsidRDefault="009C0433">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_Toc110522061 \h </w:instrText>
      </w:r>
      <w:r>
        <w:rPr>
          <w:noProof/>
        </w:rPr>
      </w:r>
      <w:r>
        <w:rPr>
          <w:noProof/>
        </w:rPr>
        <w:fldChar w:fldCharType="separate"/>
      </w:r>
      <w:r>
        <w:rPr>
          <w:noProof/>
        </w:rPr>
        <w:t>7</w:t>
      </w:r>
      <w:r>
        <w:rPr>
          <w:noProof/>
        </w:rPr>
        <w:fldChar w:fldCharType="end"/>
      </w:r>
    </w:p>
    <w:p w14:paraId="6F3EA9EC" w14:textId="77777777" w:rsidR="009C0433" w:rsidRDefault="009C0433">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_Toc110522062 \h </w:instrText>
      </w:r>
      <w:r>
        <w:rPr>
          <w:noProof/>
        </w:rPr>
      </w:r>
      <w:r>
        <w:rPr>
          <w:noProof/>
        </w:rPr>
        <w:fldChar w:fldCharType="separate"/>
      </w:r>
      <w:r>
        <w:rPr>
          <w:noProof/>
        </w:rPr>
        <w:t>8</w:t>
      </w:r>
      <w:r>
        <w:rPr>
          <w:noProof/>
        </w:rPr>
        <w:fldChar w:fldCharType="end"/>
      </w:r>
    </w:p>
    <w:p w14:paraId="5209B0EA" w14:textId="77777777" w:rsidR="009C0433" w:rsidRDefault="009C0433">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_Toc110522063 \h </w:instrText>
      </w:r>
      <w:r>
        <w:rPr>
          <w:noProof/>
        </w:rPr>
      </w:r>
      <w:r>
        <w:rPr>
          <w:noProof/>
        </w:rPr>
        <w:fldChar w:fldCharType="separate"/>
      </w:r>
      <w:r>
        <w:rPr>
          <w:noProof/>
        </w:rPr>
        <w:t>8</w:t>
      </w:r>
      <w:r>
        <w:rPr>
          <w:noProof/>
        </w:rPr>
        <w:fldChar w:fldCharType="end"/>
      </w:r>
    </w:p>
    <w:p w14:paraId="58D4F213" w14:textId="77777777" w:rsidR="009C0433" w:rsidRDefault="009C0433">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_Toc110522064 \h </w:instrText>
      </w:r>
      <w:r>
        <w:rPr>
          <w:noProof/>
        </w:rPr>
      </w:r>
      <w:r>
        <w:rPr>
          <w:noProof/>
        </w:rPr>
        <w:fldChar w:fldCharType="separate"/>
      </w:r>
      <w:r>
        <w:rPr>
          <w:noProof/>
        </w:rPr>
        <w:t>8</w:t>
      </w:r>
      <w:r>
        <w:rPr>
          <w:noProof/>
        </w:rPr>
        <w:fldChar w:fldCharType="end"/>
      </w:r>
    </w:p>
    <w:p w14:paraId="7C57A069" w14:textId="77777777" w:rsidR="009C0433" w:rsidRDefault="009C0433">
      <w:pPr>
        <w:pStyle w:val="TOC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A16BAF">
        <w:rPr>
          <w:rFonts w:cs="Arial"/>
          <w:noProof/>
          <w:lang w:eastAsia="zh-CN"/>
        </w:rPr>
        <w:t>SUL_nX-nY/CA_nX_SUL_nY-nZ</w:t>
      </w:r>
      <w:r>
        <w:rPr>
          <w:noProof/>
        </w:rPr>
        <w:tab/>
      </w:r>
      <w:r>
        <w:rPr>
          <w:noProof/>
        </w:rPr>
        <w:fldChar w:fldCharType="begin"/>
      </w:r>
      <w:r>
        <w:rPr>
          <w:noProof/>
        </w:rPr>
        <w:instrText xml:space="preserve"> PAGEREF _Toc110522065 \h </w:instrText>
      </w:r>
      <w:r>
        <w:rPr>
          <w:noProof/>
        </w:rPr>
      </w:r>
      <w:r>
        <w:rPr>
          <w:noProof/>
        </w:rPr>
        <w:fldChar w:fldCharType="separate"/>
      </w:r>
      <w:r>
        <w:rPr>
          <w:noProof/>
        </w:rPr>
        <w:t>8</w:t>
      </w:r>
      <w:r>
        <w:rPr>
          <w:noProof/>
        </w:rPr>
        <w:fldChar w:fldCharType="end"/>
      </w:r>
    </w:p>
    <w:p w14:paraId="48B1D05C" w14:textId="77777777" w:rsidR="009C0433" w:rsidRDefault="009C0433">
      <w:pPr>
        <w:pStyle w:val="TOC3"/>
        <w:rPr>
          <w:rFonts w:asciiTheme="minorHAnsi" w:hAnsiTheme="minorHAnsi" w:cstheme="minorBidi"/>
          <w:noProof/>
          <w:kern w:val="2"/>
          <w:sz w:val="21"/>
          <w:szCs w:val="22"/>
          <w:lang w:val="en-US" w:eastAsia="zh-CN"/>
        </w:rPr>
      </w:pPr>
      <w:r w:rsidRPr="00A16BAF">
        <w:rPr>
          <w:rFonts w:cs="Arial"/>
          <w:noProof/>
          <w:lang w:eastAsia="zh-CN"/>
        </w:rPr>
        <w:t>5.Y</w:t>
      </w:r>
      <w:r w:rsidRPr="00A16BAF">
        <w:rPr>
          <w:rFonts w:cs="Arial"/>
          <w:noProof/>
        </w:rPr>
        <w:t>.</w:t>
      </w:r>
      <w:r w:rsidRPr="00A16BAF">
        <w:rPr>
          <w:rFonts w:cs="Arial"/>
          <w:noProof/>
          <w:lang w:eastAsia="zh-CN"/>
        </w:rPr>
        <w:t>1</w:t>
      </w:r>
      <w:r>
        <w:rPr>
          <w:rFonts w:asciiTheme="minorHAnsi" w:hAnsiTheme="minorHAnsi" w:cstheme="minorBidi"/>
          <w:noProof/>
          <w:kern w:val="2"/>
          <w:sz w:val="21"/>
          <w:szCs w:val="22"/>
          <w:lang w:val="en-US" w:eastAsia="zh-CN"/>
        </w:rPr>
        <w:tab/>
      </w:r>
      <w:r w:rsidRPr="00A16BAF">
        <w:rPr>
          <w:rFonts w:cs="Arial"/>
          <w:noProof/>
          <w:lang w:eastAsia="zh-CN"/>
        </w:rPr>
        <w:t>O</w:t>
      </w:r>
      <w:r w:rsidRPr="00A16BAF">
        <w:rPr>
          <w:rFonts w:cs="Arial"/>
          <w:noProof/>
        </w:rPr>
        <w:t>perating bands</w:t>
      </w:r>
      <w:r>
        <w:rPr>
          <w:noProof/>
        </w:rPr>
        <w:tab/>
      </w:r>
      <w:r>
        <w:rPr>
          <w:noProof/>
        </w:rPr>
        <w:fldChar w:fldCharType="begin"/>
      </w:r>
      <w:r>
        <w:rPr>
          <w:noProof/>
        </w:rPr>
        <w:instrText xml:space="preserve"> PAGEREF _Toc110522066 \h </w:instrText>
      </w:r>
      <w:r>
        <w:rPr>
          <w:noProof/>
        </w:rPr>
      </w:r>
      <w:r>
        <w:rPr>
          <w:noProof/>
        </w:rPr>
        <w:fldChar w:fldCharType="separate"/>
      </w:r>
      <w:r>
        <w:rPr>
          <w:noProof/>
        </w:rPr>
        <w:t>8</w:t>
      </w:r>
      <w:r>
        <w:rPr>
          <w:noProof/>
        </w:rPr>
        <w:fldChar w:fldCharType="end"/>
      </w:r>
    </w:p>
    <w:p w14:paraId="689328C5" w14:textId="77777777" w:rsidR="009C0433" w:rsidRDefault="009C0433">
      <w:pPr>
        <w:pStyle w:val="TOC3"/>
        <w:rPr>
          <w:rFonts w:asciiTheme="minorHAnsi" w:hAnsiTheme="minorHAnsi" w:cstheme="minorBidi"/>
          <w:noProof/>
          <w:kern w:val="2"/>
          <w:sz w:val="21"/>
          <w:szCs w:val="22"/>
          <w:lang w:val="en-US" w:eastAsia="zh-CN"/>
        </w:rPr>
      </w:pPr>
      <w:r w:rsidRPr="00A16BAF">
        <w:rPr>
          <w:rFonts w:cs="Arial"/>
          <w:noProof/>
          <w:lang w:eastAsia="zh-CN"/>
        </w:rPr>
        <w:t>5.Y.2</w:t>
      </w:r>
      <w:r>
        <w:rPr>
          <w:rFonts w:asciiTheme="minorHAnsi" w:hAnsiTheme="minorHAnsi" w:cstheme="minorBidi"/>
          <w:noProof/>
          <w:kern w:val="2"/>
          <w:sz w:val="21"/>
          <w:szCs w:val="22"/>
          <w:lang w:val="en-US" w:eastAsia="zh-CN"/>
        </w:rPr>
        <w:tab/>
      </w:r>
      <w:r w:rsidRPr="00A16BAF">
        <w:rPr>
          <w:rFonts w:cs="Arial"/>
          <w:noProof/>
          <w:lang w:eastAsia="zh-CN"/>
        </w:rPr>
        <w:t>Configuration</w:t>
      </w:r>
      <w:r>
        <w:rPr>
          <w:noProof/>
        </w:rPr>
        <w:tab/>
      </w:r>
      <w:r>
        <w:rPr>
          <w:noProof/>
        </w:rPr>
        <w:fldChar w:fldCharType="begin"/>
      </w:r>
      <w:r>
        <w:rPr>
          <w:noProof/>
        </w:rPr>
        <w:instrText xml:space="preserve"> PAGEREF _Toc110522067 \h </w:instrText>
      </w:r>
      <w:r>
        <w:rPr>
          <w:noProof/>
        </w:rPr>
      </w:r>
      <w:r>
        <w:rPr>
          <w:noProof/>
        </w:rPr>
        <w:fldChar w:fldCharType="separate"/>
      </w:r>
      <w:r>
        <w:rPr>
          <w:noProof/>
        </w:rPr>
        <w:t>8</w:t>
      </w:r>
      <w:r>
        <w:rPr>
          <w:noProof/>
        </w:rPr>
        <w:fldChar w:fldCharType="end"/>
      </w:r>
    </w:p>
    <w:p w14:paraId="708FF51D" w14:textId="77777777" w:rsidR="009C0433" w:rsidRDefault="009C0433">
      <w:pPr>
        <w:pStyle w:val="TOC3"/>
        <w:rPr>
          <w:rFonts w:asciiTheme="minorHAnsi" w:hAnsiTheme="minorHAnsi" w:cstheme="minorBidi"/>
          <w:noProof/>
          <w:kern w:val="2"/>
          <w:sz w:val="21"/>
          <w:szCs w:val="22"/>
          <w:lang w:val="en-US" w:eastAsia="zh-CN"/>
        </w:rPr>
      </w:pPr>
      <w:r w:rsidRPr="00A16BAF">
        <w:rPr>
          <w:rFonts w:cs="Arial"/>
          <w:noProof/>
          <w:lang w:eastAsia="zh-CN"/>
        </w:rPr>
        <w:t>5.Y.3</w:t>
      </w:r>
      <w:r>
        <w:rPr>
          <w:rFonts w:asciiTheme="minorHAnsi" w:hAnsiTheme="minorHAnsi" w:cstheme="minorBidi"/>
          <w:noProof/>
          <w:kern w:val="2"/>
          <w:sz w:val="21"/>
          <w:szCs w:val="22"/>
          <w:lang w:val="en-US" w:eastAsia="zh-CN"/>
        </w:rPr>
        <w:tab/>
      </w:r>
      <w:r w:rsidRPr="00A16BAF">
        <w:rPr>
          <w:rFonts w:cs="Arial"/>
          <w:noProof/>
          <w:lang w:val="en-US" w:eastAsia="zh-CN"/>
        </w:rPr>
        <w:t>Maximum output power</w:t>
      </w:r>
      <w:r>
        <w:rPr>
          <w:noProof/>
        </w:rPr>
        <w:tab/>
      </w:r>
      <w:r>
        <w:rPr>
          <w:noProof/>
        </w:rPr>
        <w:fldChar w:fldCharType="begin"/>
      </w:r>
      <w:r>
        <w:rPr>
          <w:noProof/>
        </w:rPr>
        <w:instrText xml:space="preserve"> PAGEREF _Toc110522068 \h </w:instrText>
      </w:r>
      <w:r>
        <w:rPr>
          <w:noProof/>
        </w:rPr>
      </w:r>
      <w:r>
        <w:rPr>
          <w:noProof/>
        </w:rPr>
        <w:fldChar w:fldCharType="separate"/>
      </w:r>
      <w:r>
        <w:rPr>
          <w:noProof/>
        </w:rPr>
        <w:t>9</w:t>
      </w:r>
      <w:r>
        <w:rPr>
          <w:noProof/>
        </w:rPr>
        <w:fldChar w:fldCharType="end"/>
      </w:r>
    </w:p>
    <w:p w14:paraId="5DBB5AC9" w14:textId="77777777" w:rsidR="009C0433" w:rsidRDefault="009C0433">
      <w:pPr>
        <w:pStyle w:val="TOC3"/>
        <w:rPr>
          <w:rFonts w:asciiTheme="minorHAnsi" w:hAnsiTheme="minorHAnsi" w:cstheme="minorBidi"/>
          <w:noProof/>
          <w:kern w:val="2"/>
          <w:sz w:val="21"/>
          <w:szCs w:val="22"/>
          <w:lang w:val="en-US" w:eastAsia="zh-CN"/>
        </w:rPr>
      </w:pPr>
      <w:r w:rsidRPr="00A16BAF">
        <w:rPr>
          <w:rFonts w:cs="Arial"/>
          <w:noProof/>
          <w:lang w:eastAsia="zh-CN"/>
        </w:rPr>
        <w:t>5.Y.4</w:t>
      </w:r>
      <w:r>
        <w:rPr>
          <w:rFonts w:asciiTheme="minorHAnsi" w:hAnsiTheme="minorHAnsi" w:cstheme="minorBidi"/>
          <w:noProof/>
          <w:kern w:val="2"/>
          <w:sz w:val="21"/>
          <w:szCs w:val="22"/>
          <w:lang w:val="en-US" w:eastAsia="zh-CN"/>
        </w:rPr>
        <w:tab/>
      </w:r>
      <w:r w:rsidRPr="00A16BAF">
        <w:rPr>
          <w:rFonts w:cs="Arial"/>
          <w:noProof/>
          <w:lang w:eastAsia="zh-CN"/>
        </w:rPr>
        <w:t>Spurious emission band UE co-existence</w:t>
      </w:r>
      <w:r>
        <w:rPr>
          <w:noProof/>
        </w:rPr>
        <w:tab/>
      </w:r>
      <w:r>
        <w:rPr>
          <w:noProof/>
        </w:rPr>
        <w:fldChar w:fldCharType="begin"/>
      </w:r>
      <w:r>
        <w:rPr>
          <w:noProof/>
        </w:rPr>
        <w:instrText xml:space="preserve"> PAGEREF _Toc110522069 \h </w:instrText>
      </w:r>
      <w:r>
        <w:rPr>
          <w:noProof/>
        </w:rPr>
      </w:r>
      <w:r>
        <w:rPr>
          <w:noProof/>
        </w:rPr>
        <w:fldChar w:fldCharType="separate"/>
      </w:r>
      <w:r>
        <w:rPr>
          <w:noProof/>
        </w:rPr>
        <w:t>9</w:t>
      </w:r>
      <w:r>
        <w:rPr>
          <w:noProof/>
        </w:rPr>
        <w:fldChar w:fldCharType="end"/>
      </w:r>
    </w:p>
    <w:p w14:paraId="7796B798" w14:textId="77777777" w:rsidR="009C0433" w:rsidRDefault="009C0433">
      <w:pPr>
        <w:pStyle w:val="TOC3"/>
        <w:rPr>
          <w:rFonts w:asciiTheme="minorHAnsi" w:hAnsiTheme="minorHAnsi" w:cstheme="minorBidi"/>
          <w:noProof/>
          <w:kern w:val="2"/>
          <w:sz w:val="21"/>
          <w:szCs w:val="22"/>
          <w:lang w:val="en-US" w:eastAsia="zh-CN"/>
        </w:rPr>
      </w:pPr>
      <w:r>
        <w:rPr>
          <w:noProof/>
        </w:rPr>
        <w:t>5.Y.</w:t>
      </w:r>
      <w:r>
        <w:rPr>
          <w:noProof/>
          <w:lang w:eastAsia="zh-CN"/>
        </w:rPr>
        <w:t>5</w:t>
      </w:r>
      <w:r>
        <w:rPr>
          <w:rFonts w:asciiTheme="minorHAnsi" w:hAnsiTheme="minorHAnsi" w:cstheme="minorBidi"/>
          <w:noProof/>
          <w:kern w:val="2"/>
          <w:sz w:val="21"/>
          <w:szCs w:val="22"/>
          <w:lang w:val="en-US" w:eastAsia="zh-CN"/>
        </w:rPr>
        <w:tab/>
      </w:r>
      <w:r w:rsidRPr="00A16BAF">
        <w:rPr>
          <w:rFonts w:eastAsia="MS Mincho"/>
          <w:noProof/>
          <w:lang w:eastAsia="ja-JP"/>
        </w:rPr>
        <w:t>REFSENS requirements</w:t>
      </w:r>
      <w:r>
        <w:rPr>
          <w:noProof/>
        </w:rPr>
        <w:tab/>
      </w:r>
      <w:r>
        <w:rPr>
          <w:noProof/>
        </w:rPr>
        <w:fldChar w:fldCharType="begin"/>
      </w:r>
      <w:r>
        <w:rPr>
          <w:noProof/>
        </w:rPr>
        <w:instrText xml:space="preserve"> PAGEREF _Toc110522070 \h </w:instrText>
      </w:r>
      <w:r>
        <w:rPr>
          <w:noProof/>
        </w:rPr>
      </w:r>
      <w:r>
        <w:rPr>
          <w:noProof/>
        </w:rPr>
        <w:fldChar w:fldCharType="separate"/>
      </w:r>
      <w:r>
        <w:rPr>
          <w:noProof/>
        </w:rPr>
        <w:t>9</w:t>
      </w:r>
      <w:r>
        <w:rPr>
          <w:noProof/>
        </w:rPr>
        <w:fldChar w:fldCharType="end"/>
      </w:r>
    </w:p>
    <w:p w14:paraId="6C0E359B" w14:textId="77777777" w:rsidR="009C0433" w:rsidRDefault="009C0433">
      <w:pPr>
        <w:pStyle w:val="TOC3"/>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A16BAF">
        <w:rPr>
          <w:noProof/>
          <w:vertAlign w:val="subscript"/>
        </w:rPr>
        <w:t>IB</w:t>
      </w:r>
      <w:r>
        <w:rPr>
          <w:noProof/>
        </w:rPr>
        <w:t xml:space="preserve"> and ∆R</w:t>
      </w:r>
      <w:r w:rsidRPr="00A16BAF">
        <w:rPr>
          <w:noProof/>
          <w:vertAlign w:val="subscript"/>
        </w:rPr>
        <w:t>IB</w:t>
      </w:r>
      <w:r>
        <w:rPr>
          <w:noProof/>
        </w:rPr>
        <w:t xml:space="preserve"> values</w:t>
      </w:r>
      <w:r>
        <w:rPr>
          <w:noProof/>
        </w:rPr>
        <w:tab/>
      </w:r>
      <w:r>
        <w:rPr>
          <w:noProof/>
        </w:rPr>
        <w:fldChar w:fldCharType="begin"/>
      </w:r>
      <w:r>
        <w:rPr>
          <w:noProof/>
        </w:rPr>
        <w:instrText xml:space="preserve"> PAGEREF _Toc110522071 \h </w:instrText>
      </w:r>
      <w:r>
        <w:rPr>
          <w:noProof/>
        </w:rPr>
      </w:r>
      <w:r>
        <w:rPr>
          <w:noProof/>
        </w:rPr>
        <w:fldChar w:fldCharType="separate"/>
      </w:r>
      <w:r>
        <w:rPr>
          <w:noProof/>
        </w:rPr>
        <w:t>9</w:t>
      </w:r>
      <w:r>
        <w:rPr>
          <w:noProof/>
        </w:rPr>
        <w:fldChar w:fldCharType="end"/>
      </w:r>
    </w:p>
    <w:p w14:paraId="782B7105" w14:textId="77777777" w:rsidR="009C0433" w:rsidRDefault="009C0433">
      <w:pPr>
        <w:pStyle w:val="TOC3"/>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_Toc110522072 \h </w:instrText>
      </w:r>
      <w:r>
        <w:rPr>
          <w:noProof/>
        </w:rPr>
      </w:r>
      <w:r>
        <w:rPr>
          <w:noProof/>
        </w:rPr>
        <w:fldChar w:fldCharType="separate"/>
      </w:r>
      <w:r>
        <w:rPr>
          <w:noProof/>
        </w:rPr>
        <w:t>9</w:t>
      </w:r>
      <w:r>
        <w:rPr>
          <w:noProof/>
        </w:rPr>
        <w:fldChar w:fldCharType="end"/>
      </w:r>
    </w:p>
    <w:p w14:paraId="359BB471" w14:textId="77777777" w:rsidR="009C0433" w:rsidRDefault="009C0433">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 xml:space="preserve">NSA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_Toc110522073 \h </w:instrText>
      </w:r>
      <w:r>
        <w:rPr>
          <w:noProof/>
        </w:rPr>
      </w:r>
      <w:r>
        <w:rPr>
          <w:noProof/>
        </w:rPr>
        <w:fldChar w:fldCharType="separate"/>
      </w:r>
      <w:r>
        <w:rPr>
          <w:noProof/>
        </w:rPr>
        <w:t>9</w:t>
      </w:r>
      <w:r>
        <w:rPr>
          <w:noProof/>
        </w:rPr>
        <w:fldChar w:fldCharType="end"/>
      </w:r>
    </w:p>
    <w:p w14:paraId="316634FC" w14:textId="77777777" w:rsidR="009C0433" w:rsidRDefault="009C0433">
      <w:pPr>
        <w:pStyle w:val="TOC2"/>
        <w:rPr>
          <w:rFonts w:asciiTheme="minorHAnsi" w:hAnsiTheme="minorHAnsi" w:cstheme="minorBidi"/>
          <w:noProof/>
          <w:kern w:val="2"/>
          <w:sz w:val="21"/>
          <w:szCs w:val="22"/>
          <w:lang w:val="en-US" w:eastAsia="zh-CN"/>
        </w:rPr>
      </w:pPr>
      <w:r w:rsidRPr="00A16BAF">
        <w:rPr>
          <w:rFonts w:cs="Arial"/>
          <w:noProof/>
        </w:rPr>
        <w:t>6.Y</w:t>
      </w:r>
      <w:r>
        <w:rPr>
          <w:rFonts w:asciiTheme="minorHAnsi" w:hAnsiTheme="minorHAnsi" w:cstheme="minorBidi"/>
          <w:noProof/>
          <w:kern w:val="2"/>
          <w:sz w:val="21"/>
          <w:szCs w:val="22"/>
          <w:lang w:val="en-US" w:eastAsia="zh-CN"/>
        </w:rPr>
        <w:tab/>
      </w:r>
      <w:r w:rsidRPr="00A16BAF">
        <w:rPr>
          <w:rFonts w:eastAsia="Symbol" w:cs="Arial"/>
          <w:noProof/>
          <w:lang w:eastAsia="ja-JP"/>
        </w:rPr>
        <w:t>DC</w:t>
      </w:r>
      <w:r w:rsidRPr="00A16BAF">
        <w:rPr>
          <w:rFonts w:cs="Arial"/>
          <w:noProof/>
          <w:lang w:eastAsia="zh-CN"/>
        </w:rPr>
        <w:t>_X_SUL_nY-nZ</w:t>
      </w:r>
      <w:r>
        <w:rPr>
          <w:noProof/>
        </w:rPr>
        <w:tab/>
      </w:r>
      <w:r>
        <w:rPr>
          <w:noProof/>
        </w:rPr>
        <w:fldChar w:fldCharType="begin"/>
      </w:r>
      <w:r>
        <w:rPr>
          <w:noProof/>
        </w:rPr>
        <w:instrText xml:space="preserve"> PAGEREF _Toc110522074 \h </w:instrText>
      </w:r>
      <w:r>
        <w:rPr>
          <w:noProof/>
        </w:rPr>
      </w:r>
      <w:r>
        <w:rPr>
          <w:noProof/>
        </w:rPr>
        <w:fldChar w:fldCharType="separate"/>
      </w:r>
      <w:r>
        <w:rPr>
          <w:noProof/>
        </w:rPr>
        <w:t>9</w:t>
      </w:r>
      <w:r>
        <w:rPr>
          <w:noProof/>
        </w:rPr>
        <w:fldChar w:fldCharType="end"/>
      </w:r>
    </w:p>
    <w:p w14:paraId="390B6A89" w14:textId="77777777" w:rsidR="009C0433" w:rsidRDefault="009C0433">
      <w:pPr>
        <w:pStyle w:val="TOC3"/>
        <w:rPr>
          <w:rFonts w:asciiTheme="minorHAnsi" w:hAnsiTheme="minorHAnsi" w:cstheme="minorBidi"/>
          <w:noProof/>
          <w:kern w:val="2"/>
          <w:sz w:val="21"/>
          <w:szCs w:val="22"/>
          <w:lang w:val="en-US" w:eastAsia="zh-CN"/>
        </w:rPr>
      </w:pPr>
      <w:r w:rsidRPr="00A16BAF">
        <w:rPr>
          <w:rFonts w:cs="Arial"/>
          <w:noProof/>
          <w:lang w:eastAsia="zh-CN"/>
        </w:rPr>
        <w:t>6.Y</w:t>
      </w:r>
      <w:r w:rsidRPr="00A16BAF">
        <w:rPr>
          <w:rFonts w:cs="Arial"/>
          <w:noProof/>
        </w:rPr>
        <w:t>.</w:t>
      </w:r>
      <w:r w:rsidRPr="00A16BAF">
        <w:rPr>
          <w:rFonts w:cs="Arial"/>
          <w:noProof/>
          <w:lang w:eastAsia="zh-CN"/>
        </w:rPr>
        <w:t>1</w:t>
      </w:r>
      <w:r>
        <w:rPr>
          <w:rFonts w:asciiTheme="minorHAnsi" w:hAnsiTheme="minorHAnsi" w:cstheme="minorBidi"/>
          <w:noProof/>
          <w:kern w:val="2"/>
          <w:sz w:val="21"/>
          <w:szCs w:val="22"/>
          <w:lang w:val="en-US" w:eastAsia="zh-CN"/>
        </w:rPr>
        <w:tab/>
      </w:r>
      <w:r w:rsidRPr="00A16BAF">
        <w:rPr>
          <w:rFonts w:cs="Arial"/>
          <w:noProof/>
          <w:lang w:eastAsia="zh-CN"/>
        </w:rPr>
        <w:t>O</w:t>
      </w:r>
      <w:r w:rsidRPr="00A16BAF">
        <w:rPr>
          <w:rFonts w:cs="Arial"/>
          <w:noProof/>
        </w:rPr>
        <w:t>perating bands</w:t>
      </w:r>
      <w:r>
        <w:rPr>
          <w:noProof/>
        </w:rPr>
        <w:tab/>
      </w:r>
      <w:r>
        <w:rPr>
          <w:noProof/>
        </w:rPr>
        <w:fldChar w:fldCharType="begin"/>
      </w:r>
      <w:r>
        <w:rPr>
          <w:noProof/>
        </w:rPr>
        <w:instrText xml:space="preserve"> PAGEREF _Toc110522075 \h </w:instrText>
      </w:r>
      <w:r>
        <w:rPr>
          <w:noProof/>
        </w:rPr>
      </w:r>
      <w:r>
        <w:rPr>
          <w:noProof/>
        </w:rPr>
        <w:fldChar w:fldCharType="separate"/>
      </w:r>
      <w:r>
        <w:rPr>
          <w:noProof/>
        </w:rPr>
        <w:t>9</w:t>
      </w:r>
      <w:r>
        <w:rPr>
          <w:noProof/>
        </w:rPr>
        <w:fldChar w:fldCharType="end"/>
      </w:r>
    </w:p>
    <w:p w14:paraId="0602CC16" w14:textId="77777777" w:rsidR="009C0433" w:rsidRDefault="009C0433">
      <w:pPr>
        <w:pStyle w:val="TOC3"/>
        <w:rPr>
          <w:rFonts w:asciiTheme="minorHAnsi" w:hAnsiTheme="minorHAnsi" w:cstheme="minorBidi"/>
          <w:noProof/>
          <w:kern w:val="2"/>
          <w:sz w:val="21"/>
          <w:szCs w:val="22"/>
          <w:lang w:val="en-US" w:eastAsia="zh-CN"/>
        </w:rPr>
      </w:pPr>
      <w:r w:rsidRPr="00A16BAF">
        <w:rPr>
          <w:rFonts w:cs="Arial"/>
          <w:noProof/>
          <w:lang w:eastAsia="zh-CN"/>
        </w:rPr>
        <w:t>6.Y.2</w:t>
      </w:r>
      <w:r>
        <w:rPr>
          <w:rFonts w:asciiTheme="minorHAnsi" w:hAnsiTheme="minorHAnsi" w:cstheme="minorBidi"/>
          <w:noProof/>
          <w:kern w:val="2"/>
          <w:sz w:val="21"/>
          <w:szCs w:val="22"/>
          <w:lang w:val="en-US" w:eastAsia="zh-CN"/>
        </w:rPr>
        <w:tab/>
      </w:r>
      <w:r w:rsidRPr="00A16BAF">
        <w:rPr>
          <w:rFonts w:cs="Arial"/>
          <w:noProof/>
          <w:lang w:eastAsia="zh-CN"/>
        </w:rPr>
        <w:t>Configuration</w:t>
      </w:r>
      <w:r>
        <w:rPr>
          <w:noProof/>
        </w:rPr>
        <w:tab/>
      </w:r>
      <w:r>
        <w:rPr>
          <w:noProof/>
        </w:rPr>
        <w:fldChar w:fldCharType="begin"/>
      </w:r>
      <w:r>
        <w:rPr>
          <w:noProof/>
        </w:rPr>
        <w:instrText xml:space="preserve"> PAGEREF _Toc110522076 \h </w:instrText>
      </w:r>
      <w:r>
        <w:rPr>
          <w:noProof/>
        </w:rPr>
      </w:r>
      <w:r>
        <w:rPr>
          <w:noProof/>
        </w:rPr>
        <w:fldChar w:fldCharType="separate"/>
      </w:r>
      <w:r>
        <w:rPr>
          <w:noProof/>
        </w:rPr>
        <w:t>9</w:t>
      </w:r>
      <w:r>
        <w:rPr>
          <w:noProof/>
        </w:rPr>
        <w:fldChar w:fldCharType="end"/>
      </w:r>
    </w:p>
    <w:p w14:paraId="345C11F4" w14:textId="77777777" w:rsidR="009C0433" w:rsidRDefault="009C0433">
      <w:pPr>
        <w:pStyle w:val="TOC3"/>
        <w:rPr>
          <w:rFonts w:asciiTheme="minorHAnsi" w:hAnsiTheme="minorHAnsi" w:cstheme="minorBidi"/>
          <w:noProof/>
          <w:kern w:val="2"/>
          <w:sz w:val="21"/>
          <w:szCs w:val="22"/>
          <w:lang w:val="en-US" w:eastAsia="zh-CN"/>
        </w:rPr>
      </w:pPr>
      <w:r w:rsidRPr="00A16BAF">
        <w:rPr>
          <w:rFonts w:cs="Arial"/>
          <w:noProof/>
          <w:lang w:eastAsia="zh-CN"/>
        </w:rPr>
        <w:t>6.Y.3</w:t>
      </w:r>
      <w:r>
        <w:rPr>
          <w:rFonts w:asciiTheme="minorHAnsi" w:hAnsiTheme="minorHAnsi" w:cstheme="minorBidi"/>
          <w:noProof/>
          <w:kern w:val="2"/>
          <w:sz w:val="21"/>
          <w:szCs w:val="22"/>
          <w:lang w:val="en-US" w:eastAsia="zh-CN"/>
        </w:rPr>
        <w:tab/>
      </w:r>
      <w:r w:rsidRPr="00A16BAF">
        <w:rPr>
          <w:rFonts w:cs="Arial"/>
          <w:noProof/>
          <w:lang w:val="en-US" w:eastAsia="zh-CN"/>
        </w:rPr>
        <w:t>Maximum output power</w:t>
      </w:r>
      <w:r>
        <w:rPr>
          <w:noProof/>
        </w:rPr>
        <w:tab/>
      </w:r>
      <w:r>
        <w:rPr>
          <w:noProof/>
        </w:rPr>
        <w:fldChar w:fldCharType="begin"/>
      </w:r>
      <w:r>
        <w:rPr>
          <w:noProof/>
        </w:rPr>
        <w:instrText xml:space="preserve"> PAGEREF _Toc110522077 \h </w:instrText>
      </w:r>
      <w:r>
        <w:rPr>
          <w:noProof/>
        </w:rPr>
      </w:r>
      <w:r>
        <w:rPr>
          <w:noProof/>
        </w:rPr>
        <w:fldChar w:fldCharType="separate"/>
      </w:r>
      <w:r>
        <w:rPr>
          <w:noProof/>
        </w:rPr>
        <w:t>10</w:t>
      </w:r>
      <w:r>
        <w:rPr>
          <w:noProof/>
        </w:rPr>
        <w:fldChar w:fldCharType="end"/>
      </w:r>
    </w:p>
    <w:p w14:paraId="4B298CB1" w14:textId="77777777" w:rsidR="009C0433" w:rsidRDefault="009C0433">
      <w:pPr>
        <w:pStyle w:val="TOC3"/>
        <w:rPr>
          <w:rFonts w:asciiTheme="minorHAnsi" w:hAnsiTheme="minorHAnsi" w:cstheme="minorBidi"/>
          <w:noProof/>
          <w:kern w:val="2"/>
          <w:sz w:val="21"/>
          <w:szCs w:val="22"/>
          <w:lang w:val="en-US" w:eastAsia="zh-CN"/>
        </w:rPr>
      </w:pPr>
      <w:r w:rsidRPr="00A16BAF">
        <w:rPr>
          <w:rFonts w:cs="Arial"/>
          <w:noProof/>
          <w:lang w:eastAsia="zh-CN"/>
        </w:rPr>
        <w:t>6.Y.4</w:t>
      </w:r>
      <w:r>
        <w:rPr>
          <w:rFonts w:asciiTheme="minorHAnsi" w:hAnsiTheme="minorHAnsi" w:cstheme="minorBidi"/>
          <w:noProof/>
          <w:kern w:val="2"/>
          <w:sz w:val="21"/>
          <w:szCs w:val="22"/>
          <w:lang w:val="en-US" w:eastAsia="zh-CN"/>
        </w:rPr>
        <w:tab/>
      </w:r>
      <w:r w:rsidRPr="00A16BAF">
        <w:rPr>
          <w:rFonts w:cs="Arial"/>
          <w:noProof/>
          <w:lang w:eastAsia="zh-CN"/>
        </w:rPr>
        <w:t>Spurious emission band UE co-existence</w:t>
      </w:r>
      <w:r>
        <w:rPr>
          <w:noProof/>
        </w:rPr>
        <w:tab/>
      </w:r>
      <w:r>
        <w:rPr>
          <w:noProof/>
        </w:rPr>
        <w:fldChar w:fldCharType="begin"/>
      </w:r>
      <w:r>
        <w:rPr>
          <w:noProof/>
        </w:rPr>
        <w:instrText xml:space="preserve"> PAGEREF _Toc110522078 \h </w:instrText>
      </w:r>
      <w:r>
        <w:rPr>
          <w:noProof/>
        </w:rPr>
      </w:r>
      <w:r>
        <w:rPr>
          <w:noProof/>
        </w:rPr>
        <w:fldChar w:fldCharType="separate"/>
      </w:r>
      <w:r>
        <w:rPr>
          <w:noProof/>
        </w:rPr>
        <w:t>10</w:t>
      </w:r>
      <w:r>
        <w:rPr>
          <w:noProof/>
        </w:rPr>
        <w:fldChar w:fldCharType="end"/>
      </w:r>
    </w:p>
    <w:p w14:paraId="14072DFB" w14:textId="77777777" w:rsidR="009C0433" w:rsidRDefault="009C0433">
      <w:pPr>
        <w:pStyle w:val="TOC3"/>
        <w:rPr>
          <w:rFonts w:asciiTheme="minorHAnsi" w:hAnsiTheme="minorHAnsi" w:cstheme="minorBidi"/>
          <w:noProof/>
          <w:kern w:val="2"/>
          <w:sz w:val="21"/>
          <w:szCs w:val="22"/>
          <w:lang w:val="en-US" w:eastAsia="zh-CN"/>
        </w:rPr>
      </w:pPr>
      <w:r>
        <w:rPr>
          <w:noProof/>
        </w:rPr>
        <w:t>6.Y.</w:t>
      </w:r>
      <w:r>
        <w:rPr>
          <w:noProof/>
          <w:lang w:eastAsia="zh-CN"/>
        </w:rPr>
        <w:t>5</w:t>
      </w:r>
      <w:r>
        <w:rPr>
          <w:rFonts w:asciiTheme="minorHAnsi" w:hAnsiTheme="minorHAnsi" w:cstheme="minorBidi"/>
          <w:noProof/>
          <w:kern w:val="2"/>
          <w:sz w:val="21"/>
          <w:szCs w:val="22"/>
          <w:lang w:val="en-US" w:eastAsia="zh-CN"/>
        </w:rPr>
        <w:tab/>
      </w:r>
      <w:r w:rsidRPr="00A16BAF">
        <w:rPr>
          <w:rFonts w:eastAsia="MS Mincho"/>
          <w:noProof/>
          <w:lang w:eastAsia="ja-JP"/>
        </w:rPr>
        <w:t>REFSENS requirements</w:t>
      </w:r>
      <w:r>
        <w:rPr>
          <w:noProof/>
        </w:rPr>
        <w:tab/>
      </w:r>
      <w:r>
        <w:rPr>
          <w:noProof/>
        </w:rPr>
        <w:fldChar w:fldCharType="begin"/>
      </w:r>
      <w:r>
        <w:rPr>
          <w:noProof/>
        </w:rPr>
        <w:instrText xml:space="preserve"> PAGEREF _Toc110522079 \h </w:instrText>
      </w:r>
      <w:r>
        <w:rPr>
          <w:noProof/>
        </w:rPr>
      </w:r>
      <w:r>
        <w:rPr>
          <w:noProof/>
        </w:rPr>
        <w:fldChar w:fldCharType="separate"/>
      </w:r>
      <w:r>
        <w:rPr>
          <w:noProof/>
        </w:rPr>
        <w:t>10</w:t>
      </w:r>
      <w:r>
        <w:rPr>
          <w:noProof/>
        </w:rPr>
        <w:fldChar w:fldCharType="end"/>
      </w:r>
    </w:p>
    <w:p w14:paraId="727BBB31" w14:textId="77777777" w:rsidR="009C0433" w:rsidRDefault="009C0433">
      <w:pPr>
        <w:pStyle w:val="TOC3"/>
        <w:rPr>
          <w:rFonts w:asciiTheme="minorHAnsi" w:hAnsiTheme="minorHAnsi" w:cstheme="minorBidi"/>
          <w:noProof/>
          <w:kern w:val="2"/>
          <w:sz w:val="21"/>
          <w:szCs w:val="22"/>
          <w:lang w:val="en-US" w:eastAsia="zh-CN"/>
        </w:rPr>
      </w:pPr>
      <w:r>
        <w:rPr>
          <w:noProof/>
        </w:rPr>
        <w:t>6.Y.6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_Toc110522080 \h </w:instrText>
      </w:r>
      <w:r>
        <w:rPr>
          <w:noProof/>
        </w:rPr>
      </w:r>
      <w:r>
        <w:rPr>
          <w:noProof/>
        </w:rPr>
        <w:fldChar w:fldCharType="separate"/>
      </w:r>
      <w:r>
        <w:rPr>
          <w:noProof/>
        </w:rPr>
        <w:t>10</w:t>
      </w:r>
      <w:r>
        <w:rPr>
          <w:noProof/>
        </w:rPr>
        <w:fldChar w:fldCharType="end"/>
      </w:r>
    </w:p>
    <w:p w14:paraId="0FC92BCF" w14:textId="77777777" w:rsidR="009C0433" w:rsidRDefault="009C0433">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NSA NR SUL with UL sharing from ULSUP</w:t>
      </w:r>
      <w:r>
        <w:rPr>
          <w:noProof/>
          <w:lang w:eastAsia="zh-CN"/>
        </w:rPr>
        <w:t xml:space="preserve"> band combination</w:t>
      </w:r>
      <w:r>
        <w:rPr>
          <w:noProof/>
        </w:rPr>
        <w:t>: Specific Band Combination Part</w:t>
      </w:r>
      <w:r>
        <w:rPr>
          <w:noProof/>
        </w:rPr>
        <w:tab/>
      </w:r>
      <w:r>
        <w:rPr>
          <w:noProof/>
        </w:rPr>
        <w:fldChar w:fldCharType="begin"/>
      </w:r>
      <w:r>
        <w:rPr>
          <w:noProof/>
        </w:rPr>
        <w:instrText xml:space="preserve"> PAGEREF _Toc110522081 \h </w:instrText>
      </w:r>
      <w:r>
        <w:rPr>
          <w:noProof/>
        </w:rPr>
      </w:r>
      <w:r>
        <w:rPr>
          <w:noProof/>
        </w:rPr>
        <w:fldChar w:fldCharType="separate"/>
      </w:r>
      <w:r>
        <w:rPr>
          <w:noProof/>
        </w:rPr>
        <w:t>10</w:t>
      </w:r>
      <w:r>
        <w:rPr>
          <w:noProof/>
        </w:rPr>
        <w:fldChar w:fldCharType="end"/>
      </w:r>
    </w:p>
    <w:p w14:paraId="33A251FB" w14:textId="77777777" w:rsidR="009C0433" w:rsidRDefault="009C0433">
      <w:pPr>
        <w:pStyle w:val="TOC2"/>
        <w:rPr>
          <w:rFonts w:asciiTheme="minorHAnsi" w:hAnsiTheme="minorHAnsi" w:cstheme="minorBidi"/>
          <w:noProof/>
          <w:kern w:val="2"/>
          <w:sz w:val="21"/>
          <w:szCs w:val="22"/>
          <w:lang w:val="en-US" w:eastAsia="zh-CN"/>
        </w:rPr>
      </w:pPr>
      <w:r w:rsidRPr="00A16BAF">
        <w:rPr>
          <w:rFonts w:cs="Arial"/>
          <w:noProof/>
        </w:rPr>
        <w:t>7.Y</w:t>
      </w:r>
      <w:r>
        <w:rPr>
          <w:rFonts w:asciiTheme="minorHAnsi" w:hAnsiTheme="minorHAnsi" w:cstheme="minorBidi"/>
          <w:noProof/>
          <w:kern w:val="2"/>
          <w:sz w:val="21"/>
          <w:szCs w:val="22"/>
          <w:lang w:val="en-US" w:eastAsia="zh-CN"/>
        </w:rPr>
        <w:tab/>
      </w:r>
      <w:r w:rsidRPr="00A16BAF">
        <w:rPr>
          <w:rFonts w:cs="Arial"/>
          <w:noProof/>
          <w:lang w:eastAsia="ja-JP"/>
        </w:rPr>
        <w:t>DC_28_SUL_n41-n83</w:t>
      </w:r>
      <w:r>
        <w:rPr>
          <w:noProof/>
        </w:rPr>
        <w:tab/>
      </w:r>
      <w:r>
        <w:rPr>
          <w:noProof/>
        </w:rPr>
        <w:fldChar w:fldCharType="begin"/>
      </w:r>
      <w:r>
        <w:rPr>
          <w:noProof/>
        </w:rPr>
        <w:instrText xml:space="preserve"> PAGEREF _Toc110522082 \h </w:instrText>
      </w:r>
      <w:r>
        <w:rPr>
          <w:noProof/>
        </w:rPr>
      </w:r>
      <w:r>
        <w:rPr>
          <w:noProof/>
        </w:rPr>
        <w:fldChar w:fldCharType="separate"/>
      </w:r>
      <w:r>
        <w:rPr>
          <w:noProof/>
        </w:rPr>
        <w:t>10</w:t>
      </w:r>
      <w:r>
        <w:rPr>
          <w:noProof/>
        </w:rPr>
        <w:fldChar w:fldCharType="end"/>
      </w:r>
    </w:p>
    <w:p w14:paraId="752FE358" w14:textId="77777777" w:rsidR="009C0433" w:rsidRDefault="009C0433">
      <w:pPr>
        <w:pStyle w:val="TOC3"/>
        <w:rPr>
          <w:rFonts w:asciiTheme="minorHAnsi" w:hAnsiTheme="minorHAnsi" w:cstheme="minorBidi"/>
          <w:noProof/>
          <w:kern w:val="2"/>
          <w:sz w:val="21"/>
          <w:szCs w:val="22"/>
          <w:lang w:val="en-US" w:eastAsia="zh-CN"/>
        </w:rPr>
      </w:pPr>
      <w:r w:rsidRPr="00A16BAF">
        <w:rPr>
          <w:rFonts w:cs="Arial"/>
          <w:noProof/>
          <w:lang w:eastAsia="zh-CN"/>
        </w:rPr>
        <w:t>7.Y.1</w:t>
      </w:r>
      <w:r>
        <w:rPr>
          <w:rFonts w:asciiTheme="minorHAnsi" w:hAnsiTheme="minorHAnsi" w:cstheme="minorBidi"/>
          <w:noProof/>
          <w:kern w:val="2"/>
          <w:sz w:val="21"/>
          <w:szCs w:val="22"/>
          <w:lang w:val="en-US" w:eastAsia="zh-CN"/>
        </w:rPr>
        <w:tab/>
      </w:r>
      <w:r w:rsidRPr="00A16BAF">
        <w:rPr>
          <w:rFonts w:cs="Arial"/>
          <w:noProof/>
          <w:lang w:eastAsia="zh-CN"/>
        </w:rPr>
        <w:t>Configuration</w:t>
      </w:r>
      <w:r>
        <w:rPr>
          <w:noProof/>
        </w:rPr>
        <w:tab/>
      </w:r>
      <w:r>
        <w:rPr>
          <w:noProof/>
        </w:rPr>
        <w:fldChar w:fldCharType="begin"/>
      </w:r>
      <w:r>
        <w:rPr>
          <w:noProof/>
        </w:rPr>
        <w:instrText xml:space="preserve"> PAGEREF _Toc110522083 \h </w:instrText>
      </w:r>
      <w:r>
        <w:rPr>
          <w:noProof/>
        </w:rPr>
      </w:r>
      <w:r>
        <w:rPr>
          <w:noProof/>
        </w:rPr>
        <w:fldChar w:fldCharType="separate"/>
      </w:r>
      <w:r>
        <w:rPr>
          <w:noProof/>
        </w:rPr>
        <w:t>10</w:t>
      </w:r>
      <w:r>
        <w:rPr>
          <w:noProof/>
        </w:rPr>
        <w:fldChar w:fldCharType="end"/>
      </w:r>
    </w:p>
    <w:p w14:paraId="4931AD04" w14:textId="77777777" w:rsidR="009C0433" w:rsidRDefault="009C0433">
      <w:pPr>
        <w:pStyle w:val="TOC3"/>
        <w:rPr>
          <w:rFonts w:asciiTheme="minorHAnsi" w:hAnsiTheme="minorHAnsi" w:cstheme="minorBidi"/>
          <w:noProof/>
          <w:kern w:val="2"/>
          <w:sz w:val="21"/>
          <w:szCs w:val="22"/>
          <w:lang w:val="en-US" w:eastAsia="zh-CN"/>
        </w:rPr>
      </w:pPr>
      <w:r w:rsidRPr="00A16BAF">
        <w:rPr>
          <w:rFonts w:cs="Arial"/>
          <w:noProof/>
        </w:rPr>
        <w:t>7.Y.2</w:t>
      </w:r>
      <w:r>
        <w:rPr>
          <w:rFonts w:asciiTheme="minorHAnsi" w:hAnsiTheme="minorHAnsi" w:cstheme="minorBidi"/>
          <w:noProof/>
          <w:kern w:val="2"/>
          <w:sz w:val="21"/>
          <w:szCs w:val="22"/>
          <w:lang w:val="en-US" w:eastAsia="zh-CN"/>
        </w:rPr>
        <w:tab/>
      </w:r>
      <w:r w:rsidRPr="00A16BAF">
        <w:rPr>
          <w:rFonts w:cs="Arial"/>
          <w:noProof/>
          <w:lang w:eastAsia="zh-CN"/>
        </w:rPr>
        <w:t>Maximum output power</w:t>
      </w:r>
      <w:r>
        <w:rPr>
          <w:noProof/>
        </w:rPr>
        <w:tab/>
      </w:r>
      <w:r>
        <w:rPr>
          <w:noProof/>
        </w:rPr>
        <w:fldChar w:fldCharType="begin"/>
      </w:r>
      <w:r>
        <w:rPr>
          <w:noProof/>
        </w:rPr>
        <w:instrText xml:space="preserve"> PAGEREF _Toc110522084 \h </w:instrText>
      </w:r>
      <w:r>
        <w:rPr>
          <w:noProof/>
        </w:rPr>
      </w:r>
      <w:r>
        <w:rPr>
          <w:noProof/>
        </w:rPr>
        <w:fldChar w:fldCharType="separate"/>
      </w:r>
      <w:r>
        <w:rPr>
          <w:noProof/>
        </w:rPr>
        <w:t>10</w:t>
      </w:r>
      <w:r>
        <w:rPr>
          <w:noProof/>
        </w:rPr>
        <w:fldChar w:fldCharType="end"/>
      </w:r>
    </w:p>
    <w:p w14:paraId="11C74AA6" w14:textId="77777777" w:rsidR="009C0433" w:rsidRDefault="009C0433">
      <w:pPr>
        <w:pStyle w:val="TOC3"/>
        <w:rPr>
          <w:rFonts w:asciiTheme="minorHAnsi" w:hAnsiTheme="minorHAnsi" w:cstheme="minorBidi"/>
          <w:noProof/>
          <w:kern w:val="2"/>
          <w:sz w:val="21"/>
          <w:szCs w:val="22"/>
          <w:lang w:val="en-US" w:eastAsia="zh-CN"/>
        </w:rPr>
      </w:pPr>
      <w:r w:rsidRPr="00A16BAF">
        <w:rPr>
          <w:rFonts w:cs="Arial"/>
          <w:noProof/>
          <w:lang w:eastAsia="zh-CN"/>
        </w:rPr>
        <w:t>7.Y.3</w:t>
      </w:r>
      <w:r>
        <w:rPr>
          <w:rFonts w:asciiTheme="minorHAnsi" w:hAnsiTheme="minorHAnsi" w:cstheme="minorBidi"/>
          <w:noProof/>
          <w:kern w:val="2"/>
          <w:sz w:val="21"/>
          <w:szCs w:val="22"/>
          <w:lang w:val="en-US" w:eastAsia="zh-CN"/>
        </w:rPr>
        <w:tab/>
      </w:r>
      <w:r w:rsidRPr="00A16BAF">
        <w:rPr>
          <w:rFonts w:cs="Arial"/>
          <w:noProof/>
          <w:lang w:eastAsia="zh-CN"/>
        </w:rPr>
        <w:t>Spurious emission band UE co-existence</w:t>
      </w:r>
      <w:r>
        <w:rPr>
          <w:noProof/>
        </w:rPr>
        <w:tab/>
      </w:r>
      <w:r>
        <w:rPr>
          <w:noProof/>
        </w:rPr>
        <w:fldChar w:fldCharType="begin"/>
      </w:r>
      <w:r>
        <w:rPr>
          <w:noProof/>
        </w:rPr>
        <w:instrText xml:space="preserve"> PAGEREF _Toc110522085 \h </w:instrText>
      </w:r>
      <w:r>
        <w:rPr>
          <w:noProof/>
        </w:rPr>
      </w:r>
      <w:r>
        <w:rPr>
          <w:noProof/>
        </w:rPr>
        <w:fldChar w:fldCharType="separate"/>
      </w:r>
      <w:r>
        <w:rPr>
          <w:noProof/>
        </w:rPr>
        <w:t>11</w:t>
      </w:r>
      <w:r>
        <w:rPr>
          <w:noProof/>
        </w:rPr>
        <w:fldChar w:fldCharType="end"/>
      </w:r>
    </w:p>
    <w:p w14:paraId="25876DC4" w14:textId="77777777" w:rsidR="009C0433" w:rsidRDefault="009C0433">
      <w:pPr>
        <w:pStyle w:val="TOC3"/>
        <w:rPr>
          <w:rFonts w:asciiTheme="minorHAnsi" w:hAnsiTheme="minorHAnsi" w:cstheme="minorBidi"/>
          <w:noProof/>
          <w:kern w:val="2"/>
          <w:sz w:val="21"/>
          <w:szCs w:val="22"/>
          <w:lang w:val="en-US" w:eastAsia="zh-CN"/>
        </w:rPr>
      </w:pPr>
      <w:r>
        <w:rPr>
          <w:noProof/>
        </w:rPr>
        <w:t>7.Y.</w:t>
      </w:r>
      <w:r>
        <w:rPr>
          <w:noProof/>
          <w:lang w:eastAsia="zh-CN"/>
        </w:rPr>
        <w:t>4</w:t>
      </w:r>
      <w:r>
        <w:rPr>
          <w:rFonts w:asciiTheme="minorHAnsi" w:hAnsiTheme="minorHAnsi" w:cstheme="minorBidi"/>
          <w:noProof/>
          <w:kern w:val="2"/>
          <w:sz w:val="21"/>
          <w:szCs w:val="22"/>
          <w:lang w:val="en-US" w:eastAsia="zh-CN"/>
        </w:rPr>
        <w:tab/>
      </w:r>
      <w:r>
        <w:rPr>
          <w:noProof/>
        </w:rPr>
        <w:t>MSD</w:t>
      </w:r>
      <w:r>
        <w:rPr>
          <w:noProof/>
        </w:rPr>
        <w:tab/>
      </w:r>
      <w:r>
        <w:rPr>
          <w:noProof/>
        </w:rPr>
        <w:fldChar w:fldCharType="begin"/>
      </w:r>
      <w:r>
        <w:rPr>
          <w:noProof/>
        </w:rPr>
        <w:instrText xml:space="preserve"> PAGEREF _Toc110522086 \h </w:instrText>
      </w:r>
      <w:r>
        <w:rPr>
          <w:noProof/>
        </w:rPr>
      </w:r>
      <w:r>
        <w:rPr>
          <w:noProof/>
        </w:rPr>
        <w:fldChar w:fldCharType="separate"/>
      </w:r>
      <w:r>
        <w:rPr>
          <w:noProof/>
        </w:rPr>
        <w:t>11</w:t>
      </w:r>
      <w:r>
        <w:rPr>
          <w:noProof/>
        </w:rPr>
        <w:fldChar w:fldCharType="end"/>
      </w:r>
    </w:p>
    <w:p w14:paraId="578AB92A" w14:textId="77777777" w:rsidR="009C0433" w:rsidRDefault="009C0433">
      <w:pPr>
        <w:pStyle w:val="TOC3"/>
        <w:rPr>
          <w:rFonts w:asciiTheme="minorHAnsi" w:hAnsiTheme="minorHAnsi" w:cstheme="minorBidi"/>
          <w:noProof/>
          <w:kern w:val="2"/>
          <w:sz w:val="21"/>
          <w:szCs w:val="22"/>
          <w:lang w:val="en-US" w:eastAsia="zh-CN"/>
        </w:rPr>
      </w:pPr>
      <w:r w:rsidRPr="00A16BAF">
        <w:rPr>
          <w:rFonts w:cs="Arial"/>
          <w:noProof/>
        </w:rPr>
        <w:t>7.Y.</w:t>
      </w:r>
      <w:r w:rsidRPr="00A16BAF">
        <w:rPr>
          <w:rFonts w:cs="Arial"/>
          <w:noProof/>
          <w:lang w:eastAsia="zh-CN"/>
        </w:rPr>
        <w:t>5</w:t>
      </w:r>
      <w:r>
        <w:rPr>
          <w:rFonts w:asciiTheme="minorHAnsi" w:hAnsiTheme="minorHAnsi" w:cstheme="minorBidi"/>
          <w:noProof/>
          <w:kern w:val="2"/>
          <w:sz w:val="21"/>
          <w:szCs w:val="22"/>
          <w:lang w:val="en-US" w:eastAsia="zh-CN"/>
        </w:rPr>
        <w:tab/>
      </w:r>
      <w:r w:rsidRPr="00A16BAF">
        <w:rPr>
          <w:rFonts w:cs="Arial"/>
          <w:noProof/>
        </w:rPr>
        <w:t>∆T</w:t>
      </w:r>
      <w:r w:rsidRPr="00A16BAF">
        <w:rPr>
          <w:rFonts w:cs="Arial"/>
          <w:noProof/>
          <w:vertAlign w:val="subscript"/>
        </w:rPr>
        <w:t>IB</w:t>
      </w:r>
      <w:r w:rsidRPr="00A16BAF">
        <w:rPr>
          <w:rFonts w:cs="Arial"/>
          <w:noProof/>
        </w:rPr>
        <w:t xml:space="preserve"> and ∆R</w:t>
      </w:r>
      <w:r w:rsidRPr="00A16BAF">
        <w:rPr>
          <w:rFonts w:cs="Arial"/>
          <w:noProof/>
          <w:vertAlign w:val="subscript"/>
        </w:rPr>
        <w:t>IB</w:t>
      </w:r>
      <w:r w:rsidRPr="00A16BAF">
        <w:rPr>
          <w:rFonts w:cs="Arial"/>
          <w:noProof/>
        </w:rPr>
        <w:t xml:space="preserve"> values</w:t>
      </w:r>
      <w:r>
        <w:rPr>
          <w:noProof/>
        </w:rPr>
        <w:tab/>
      </w:r>
      <w:r>
        <w:rPr>
          <w:noProof/>
        </w:rPr>
        <w:fldChar w:fldCharType="begin"/>
      </w:r>
      <w:r>
        <w:rPr>
          <w:noProof/>
        </w:rPr>
        <w:instrText xml:space="preserve"> PAGEREF _Toc110522087 \h </w:instrText>
      </w:r>
      <w:r>
        <w:rPr>
          <w:noProof/>
        </w:rPr>
      </w:r>
      <w:r>
        <w:rPr>
          <w:noProof/>
        </w:rPr>
        <w:fldChar w:fldCharType="separate"/>
      </w:r>
      <w:r>
        <w:rPr>
          <w:noProof/>
        </w:rPr>
        <w:t>11</w:t>
      </w:r>
      <w:r>
        <w:rPr>
          <w:noProof/>
        </w:rPr>
        <w:fldChar w:fldCharType="end"/>
      </w:r>
    </w:p>
    <w:p w14:paraId="7FEE6C9A" w14:textId="77777777" w:rsidR="009C0433" w:rsidRDefault="009C0433">
      <w:pPr>
        <w:pStyle w:val="TOC8"/>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_Toc110522088 \h </w:instrText>
      </w:r>
      <w:r>
        <w:rPr>
          <w:noProof/>
        </w:rPr>
      </w:r>
      <w:r>
        <w:rPr>
          <w:noProof/>
        </w:rPr>
        <w:fldChar w:fldCharType="separate"/>
      </w:r>
      <w:r>
        <w:rPr>
          <w:noProof/>
        </w:rPr>
        <w:t>12</w:t>
      </w:r>
      <w:r>
        <w:rPr>
          <w:noProof/>
        </w:rPr>
        <w:fldChar w:fldCharType="end"/>
      </w:r>
    </w:p>
    <w:p w14:paraId="0B9E3498" w14:textId="77777777" w:rsidR="00080512" w:rsidRPr="004D3578" w:rsidRDefault="004D3578">
      <w:r w:rsidRPr="004D3578">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Heading1"/>
      </w:pPr>
      <w:bookmarkStart w:id="17" w:name="foreword"/>
      <w:bookmarkStart w:id="18" w:name="_Toc110522055"/>
      <w:bookmarkEnd w:id="17"/>
      <w:r w:rsidRPr="004D3578">
        <w:lastRenderedPageBreak/>
        <w:t>Foreword</w:t>
      </w:r>
      <w:bookmarkEnd w:id="18"/>
    </w:p>
    <w:p w14:paraId="2511FBFA" w14:textId="3828D0BC" w:rsidR="00080512" w:rsidRPr="004D3578" w:rsidRDefault="00080512">
      <w:r w:rsidRPr="004D3578">
        <w:t xml:space="preserve">This Technical </w:t>
      </w:r>
      <w:bookmarkStart w:id="19" w:name="spectype3"/>
      <w:r w:rsidR="00602AEA" w:rsidRPr="009D66F3">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pPr>
        <w:pStyle w:val="Heading1"/>
      </w:pPr>
      <w:bookmarkStart w:id="20" w:name="introduction"/>
      <w:bookmarkEnd w:id="20"/>
      <w:r w:rsidRPr="004D3578">
        <w:br w:type="page"/>
      </w:r>
      <w:bookmarkStart w:id="21" w:name="scope"/>
      <w:bookmarkStart w:id="22" w:name="_Toc110522056"/>
      <w:bookmarkEnd w:id="21"/>
      <w:r w:rsidRPr="004D3578">
        <w:lastRenderedPageBreak/>
        <w:t>1</w:t>
      </w:r>
      <w:r w:rsidRPr="004D3578">
        <w:tab/>
        <w:t>Scope</w:t>
      </w:r>
      <w:bookmarkEnd w:id="22"/>
    </w:p>
    <w:p w14:paraId="4EA05E1B" w14:textId="69B910B8" w:rsidR="00080512" w:rsidRDefault="009D66F3">
      <w:r w:rsidRPr="009D66F3">
        <w:t>The present document is a technical report for SA NR Supplementary uplink (SUL), NSA NR SUL and NSA NR SUL with UL sharing from the UE perspective (ULSUP) under Rel-1</w:t>
      </w:r>
      <w:r>
        <w:t>8</w:t>
      </w:r>
      <w:r w:rsidRPr="009D66F3">
        <w:t xml:space="preserve"> time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9D66F3">
      <w:pPr>
        <w:pStyle w:val="TH"/>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2FA2947C" w:rsidR="009D66F3" w:rsidRPr="008D0B12" w:rsidRDefault="004D62DD" w:rsidP="00D37690">
            <w:pPr>
              <w:pStyle w:val="TAL"/>
              <w:rPr>
                <w:lang w:eastAsia="zh-CN"/>
              </w:rPr>
            </w:pPr>
            <w:r>
              <w:rPr>
                <w:lang w:eastAsia="zh-CN"/>
              </w:rPr>
              <w:t>CA_n1_SUL_n78-n81</w:t>
            </w:r>
          </w:p>
        </w:tc>
        <w:tc>
          <w:tcPr>
            <w:tcW w:w="2533" w:type="dxa"/>
            <w:tcBorders>
              <w:top w:val="single" w:sz="4" w:space="0" w:color="auto"/>
              <w:left w:val="single" w:sz="4" w:space="0" w:color="auto"/>
              <w:bottom w:val="single" w:sz="4" w:space="0" w:color="auto"/>
              <w:right w:val="single" w:sz="4" w:space="0" w:color="auto"/>
            </w:tcBorders>
          </w:tcPr>
          <w:p w14:paraId="1B2A8F32" w14:textId="56591E7C" w:rsidR="009D66F3" w:rsidRPr="003E2EDD" w:rsidRDefault="004D62DD" w:rsidP="00D37690">
            <w:pPr>
              <w:pStyle w:val="TAL"/>
              <w:rPr>
                <w:lang w:eastAsia="zh-CN"/>
              </w:rPr>
            </w:pPr>
            <w:r>
              <w:rPr>
                <w:rFonts w:hint="eastAsia"/>
                <w:lang w:eastAsia="zh-CN"/>
              </w:rPr>
              <w:t>R</w:t>
            </w:r>
            <w:r>
              <w:rPr>
                <w:lang w:eastAsia="zh-CN"/>
              </w:rPr>
              <w:t>el-15</w:t>
            </w:r>
          </w:p>
        </w:tc>
      </w:tr>
      <w:tr w:rsidR="004D62DD"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0E749135" w:rsidR="004D62DD" w:rsidRPr="00A8395B" w:rsidRDefault="004D62DD" w:rsidP="004D62DD">
            <w:pPr>
              <w:pStyle w:val="TAL"/>
              <w:rPr>
                <w:lang w:eastAsia="zh-CN"/>
              </w:rPr>
            </w:pPr>
            <w:r>
              <w:rPr>
                <w:lang w:eastAsia="zh-CN"/>
              </w:rPr>
              <w:t>CA_n3_SUL_n41-n80</w:t>
            </w:r>
          </w:p>
        </w:tc>
        <w:tc>
          <w:tcPr>
            <w:tcW w:w="2533" w:type="dxa"/>
            <w:tcBorders>
              <w:top w:val="single" w:sz="4" w:space="0" w:color="auto"/>
              <w:left w:val="single" w:sz="4" w:space="0" w:color="auto"/>
              <w:bottom w:val="single" w:sz="4" w:space="0" w:color="auto"/>
              <w:right w:val="single" w:sz="4" w:space="0" w:color="auto"/>
            </w:tcBorders>
          </w:tcPr>
          <w:p w14:paraId="4B1574B2" w14:textId="4CADC3EC"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3599FA12" w:rsidR="004D62DD" w:rsidRPr="00A8395B" w:rsidRDefault="004D62DD" w:rsidP="004D62DD">
            <w:pPr>
              <w:pStyle w:val="TAL"/>
              <w:rPr>
                <w:lang w:eastAsia="zh-CN"/>
              </w:rPr>
            </w:pPr>
            <w:bookmarkStart w:id="23" w:name="_Hlk63588982"/>
            <w:r>
              <w:rPr>
                <w:lang w:eastAsia="zh-CN"/>
              </w:rPr>
              <w:t>CA_n41_SUL_n79-n98</w:t>
            </w:r>
          </w:p>
        </w:tc>
        <w:tc>
          <w:tcPr>
            <w:tcW w:w="2533" w:type="dxa"/>
            <w:tcBorders>
              <w:top w:val="single" w:sz="4" w:space="0" w:color="auto"/>
              <w:left w:val="single" w:sz="4" w:space="0" w:color="auto"/>
              <w:bottom w:val="single" w:sz="4" w:space="0" w:color="auto"/>
              <w:right w:val="single" w:sz="4" w:space="0" w:color="auto"/>
            </w:tcBorders>
          </w:tcPr>
          <w:p w14:paraId="345E475B" w14:textId="35EF1FEE"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ABCB816" w:rsidR="004D62DD" w:rsidRPr="00A8395B" w:rsidRDefault="004D62DD" w:rsidP="004D62DD">
            <w:pPr>
              <w:pStyle w:val="TAL"/>
              <w:rPr>
                <w:lang w:eastAsia="zh-CN"/>
              </w:rPr>
            </w:pPr>
            <w:r>
              <w:rPr>
                <w:lang w:eastAsia="zh-CN"/>
              </w:rPr>
              <w:t>CA_n79_SUL_n41-n98</w:t>
            </w:r>
          </w:p>
        </w:tc>
        <w:tc>
          <w:tcPr>
            <w:tcW w:w="2533" w:type="dxa"/>
            <w:tcBorders>
              <w:top w:val="single" w:sz="4" w:space="0" w:color="auto"/>
              <w:left w:val="single" w:sz="4" w:space="0" w:color="auto"/>
              <w:bottom w:val="single" w:sz="4" w:space="0" w:color="auto"/>
              <w:right w:val="single" w:sz="4" w:space="0" w:color="auto"/>
            </w:tcBorders>
          </w:tcPr>
          <w:p w14:paraId="7A063859" w14:textId="4E0BB48D"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59C3EEE" w:rsidR="004D62DD" w:rsidRPr="00A8395B" w:rsidRDefault="004D62DD" w:rsidP="004D62DD">
            <w:pPr>
              <w:pStyle w:val="TAL"/>
              <w:rPr>
                <w:lang w:eastAsia="zh-CN"/>
              </w:rPr>
            </w:pPr>
            <w:r>
              <w:rPr>
                <w:lang w:eastAsia="zh-CN"/>
              </w:rPr>
              <w:t>CA_n41_SUL_n79-n95</w:t>
            </w:r>
          </w:p>
        </w:tc>
        <w:tc>
          <w:tcPr>
            <w:tcW w:w="2533" w:type="dxa"/>
            <w:tcBorders>
              <w:top w:val="single" w:sz="4" w:space="0" w:color="auto"/>
              <w:left w:val="single" w:sz="4" w:space="0" w:color="auto"/>
              <w:bottom w:val="single" w:sz="4" w:space="0" w:color="auto"/>
              <w:right w:val="single" w:sz="4" w:space="0" w:color="auto"/>
            </w:tcBorders>
          </w:tcPr>
          <w:p w14:paraId="153C8FB7" w14:textId="48DBC7C1"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700B5CF0" w:rsidR="004D62DD" w:rsidRDefault="004D62DD" w:rsidP="004D62DD">
            <w:pPr>
              <w:pStyle w:val="TAL"/>
            </w:pPr>
            <w:r>
              <w:rPr>
                <w:lang w:eastAsia="zh-CN"/>
              </w:rPr>
              <w:t>CA_n79_SUL_n41-n95</w:t>
            </w:r>
          </w:p>
        </w:tc>
        <w:tc>
          <w:tcPr>
            <w:tcW w:w="2533" w:type="dxa"/>
            <w:tcBorders>
              <w:top w:val="single" w:sz="4" w:space="0" w:color="auto"/>
              <w:left w:val="single" w:sz="4" w:space="0" w:color="auto"/>
              <w:bottom w:val="single" w:sz="4" w:space="0" w:color="auto"/>
              <w:right w:val="single" w:sz="4" w:space="0" w:color="auto"/>
            </w:tcBorders>
          </w:tcPr>
          <w:p w14:paraId="1139C93E" w14:textId="1B1EFD70" w:rsidR="004D62DD" w:rsidRDefault="004D62DD" w:rsidP="004D62DD">
            <w:pPr>
              <w:pStyle w:val="TAL"/>
              <w:rPr>
                <w:rFonts w:eastAsia="MS Mincho"/>
                <w:lang w:eastAsia="ja-JP"/>
              </w:rPr>
            </w:pPr>
            <w:r>
              <w:rPr>
                <w:rFonts w:hint="eastAsia"/>
                <w:lang w:eastAsia="zh-CN"/>
              </w:rPr>
              <w:t>R</w:t>
            </w:r>
            <w:r>
              <w:rPr>
                <w:lang w:eastAsia="zh-CN"/>
              </w:rPr>
              <w:t>el-15</w:t>
            </w:r>
          </w:p>
        </w:tc>
      </w:tr>
      <w:tr w:rsidR="009D66F3"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208EC22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13E36419" w14:textId="0359A154" w:rsidR="009D66F3" w:rsidRDefault="009D66F3" w:rsidP="00D37690">
            <w:pPr>
              <w:pStyle w:val="TAL"/>
              <w:rPr>
                <w:rFonts w:eastAsia="MS Mincho"/>
                <w:lang w:eastAsia="ja-JP"/>
              </w:rPr>
            </w:pPr>
          </w:p>
        </w:tc>
      </w:tr>
      <w:tr w:rsidR="009D66F3"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3C796D69"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2817703" w14:textId="1FB9F85B" w:rsidR="009D66F3" w:rsidRDefault="009D66F3" w:rsidP="00D37690">
            <w:pPr>
              <w:pStyle w:val="TAL"/>
              <w:rPr>
                <w:rFonts w:eastAsia="MS Mincho"/>
                <w:lang w:eastAsia="ja-JP"/>
              </w:rPr>
            </w:pPr>
          </w:p>
        </w:tc>
      </w:tr>
      <w:bookmarkEnd w:id="23"/>
      <w:tr w:rsidR="009D66F3"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073E14F"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1D2413FF" w14:textId="3313FA3E" w:rsidR="009D66F3" w:rsidRPr="0083247C" w:rsidRDefault="009D66F3" w:rsidP="00D37690">
            <w:pPr>
              <w:pStyle w:val="TAL"/>
              <w:rPr>
                <w:lang w:eastAsia="zh-CN"/>
              </w:rPr>
            </w:pPr>
          </w:p>
        </w:tc>
      </w:tr>
      <w:tr w:rsidR="009D66F3"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02DC699F"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657EE6BF" w14:textId="189763CD" w:rsidR="009D66F3" w:rsidRPr="0083247C" w:rsidRDefault="009D66F3" w:rsidP="00D37690">
            <w:pPr>
              <w:pStyle w:val="TAL"/>
              <w:rPr>
                <w:lang w:eastAsia="zh-CN"/>
              </w:rPr>
            </w:pPr>
          </w:p>
        </w:tc>
      </w:tr>
      <w:tr w:rsidR="009D66F3"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32B374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055C23D7" w14:textId="5CCCAA70" w:rsidR="009D66F3" w:rsidRPr="0083247C" w:rsidRDefault="009D66F3" w:rsidP="00D37690">
            <w:pPr>
              <w:pStyle w:val="TAL"/>
              <w:rPr>
                <w:lang w:eastAsia="zh-CN"/>
              </w:rPr>
            </w:pPr>
          </w:p>
        </w:tc>
      </w:tr>
      <w:tr w:rsidR="009D66F3"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134E343A"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05D791EF" w14:textId="2999FB66" w:rsidR="009D66F3" w:rsidRPr="0083247C" w:rsidRDefault="009D66F3" w:rsidP="00D37690">
            <w:pPr>
              <w:pStyle w:val="TAL"/>
              <w:rPr>
                <w:lang w:eastAsia="zh-CN"/>
              </w:rPr>
            </w:pPr>
          </w:p>
        </w:tc>
      </w:tr>
      <w:tr w:rsidR="009D66F3"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4EB81DF9"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EE1717B" w14:textId="3A364314" w:rsidR="009D66F3" w:rsidRPr="0083247C" w:rsidRDefault="009D66F3" w:rsidP="00D37690">
            <w:pPr>
              <w:pStyle w:val="TAL"/>
              <w:rPr>
                <w:lang w:eastAsia="zh-CN"/>
              </w:rPr>
            </w:pPr>
          </w:p>
        </w:tc>
      </w:tr>
      <w:tr w:rsidR="009D66F3"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4C8B278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E52C2D2" w14:textId="0862ACC8" w:rsidR="009D66F3" w:rsidRPr="0083247C" w:rsidRDefault="009D66F3" w:rsidP="00D37690">
            <w:pPr>
              <w:pStyle w:val="TAL"/>
              <w:rPr>
                <w:lang w:eastAsia="zh-CN"/>
              </w:rPr>
            </w:pPr>
          </w:p>
        </w:tc>
      </w:tr>
      <w:tr w:rsidR="009D66F3"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54E2DA71"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5010BB69" w14:textId="11787310" w:rsidR="009D66F3" w:rsidRDefault="009D66F3" w:rsidP="00D37690">
            <w:pPr>
              <w:pStyle w:val="TAL"/>
              <w:rPr>
                <w:lang w:eastAsia="zh-CN"/>
              </w:rPr>
            </w:pPr>
          </w:p>
        </w:tc>
      </w:tr>
      <w:tr w:rsidR="009D66F3"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B4F0581"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2D19FD0" w14:textId="1DE312A5" w:rsidR="009D66F3" w:rsidRDefault="009D66F3" w:rsidP="00D37690">
            <w:pPr>
              <w:pStyle w:val="TAL"/>
              <w:rPr>
                <w:lang w:eastAsia="zh-CN"/>
              </w:rPr>
            </w:pPr>
          </w:p>
        </w:tc>
      </w:tr>
      <w:tr w:rsidR="009D66F3"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4F099254"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0958B8E0" w14:textId="1192FD3C" w:rsidR="009D66F3" w:rsidRDefault="009D66F3" w:rsidP="00D37690">
            <w:pPr>
              <w:pStyle w:val="TAL"/>
              <w:rPr>
                <w:lang w:eastAsia="zh-CN"/>
              </w:rPr>
            </w:pPr>
          </w:p>
        </w:tc>
      </w:tr>
      <w:tr w:rsidR="009D66F3"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A56836D"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B81F19F" w14:textId="3D3F8ED0" w:rsidR="009D66F3" w:rsidRDefault="009D66F3" w:rsidP="00D37690">
            <w:pPr>
              <w:pStyle w:val="TAL"/>
              <w:rPr>
                <w:lang w:eastAsia="zh-CN"/>
              </w:rPr>
            </w:pPr>
          </w:p>
        </w:tc>
      </w:tr>
      <w:tr w:rsidR="009D66F3"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41643EBC"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158B0A60" w14:textId="73FCB979" w:rsidR="009D66F3" w:rsidRDefault="009D66F3" w:rsidP="00D37690">
            <w:pPr>
              <w:pStyle w:val="TAL"/>
              <w:rPr>
                <w:lang w:eastAsia="zh-CN"/>
              </w:rPr>
            </w:pPr>
          </w:p>
        </w:tc>
      </w:tr>
      <w:tr w:rsidR="009D66F3"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28E5489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8B58B78" w14:textId="3DC77BCD" w:rsidR="009D66F3" w:rsidRDefault="009D66F3" w:rsidP="00D37690">
            <w:pPr>
              <w:pStyle w:val="TAL"/>
              <w:rPr>
                <w:lang w:eastAsia="zh-CN"/>
              </w:rPr>
            </w:pPr>
          </w:p>
        </w:tc>
      </w:tr>
      <w:tr w:rsidR="009D66F3"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466B041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E2B5FAF" w14:textId="7F1E3F30" w:rsidR="009D66F3" w:rsidRDefault="009D66F3" w:rsidP="00D37690">
            <w:pPr>
              <w:pStyle w:val="TAL"/>
              <w:rPr>
                <w:lang w:eastAsia="zh-CN"/>
              </w:rPr>
            </w:pPr>
          </w:p>
        </w:tc>
      </w:tr>
      <w:tr w:rsidR="009D66F3"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15BD2B8C"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6309459" w14:textId="128865FC" w:rsidR="009D66F3" w:rsidRDefault="009D66F3" w:rsidP="00D37690">
            <w:pPr>
              <w:pStyle w:val="TAL"/>
              <w:rPr>
                <w:lang w:eastAsia="zh-CN"/>
              </w:rPr>
            </w:pPr>
          </w:p>
        </w:tc>
      </w:tr>
      <w:tr w:rsidR="009D66F3"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474CD872"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ACC3182" w14:textId="153C59C7" w:rsidR="009D66F3" w:rsidRDefault="009D66F3" w:rsidP="00D37690">
            <w:pPr>
              <w:pStyle w:val="TAL"/>
              <w:rPr>
                <w:lang w:eastAsia="zh-CN"/>
              </w:rPr>
            </w:pPr>
          </w:p>
        </w:tc>
      </w:tr>
      <w:tr w:rsidR="009D66F3"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4623EF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F6794EB" w14:textId="6A186D3F" w:rsidR="009D66F3" w:rsidRDefault="009D66F3" w:rsidP="00D37690">
            <w:pPr>
              <w:pStyle w:val="TAL"/>
              <w:rPr>
                <w:lang w:eastAsia="zh-CN"/>
              </w:rPr>
            </w:pP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9D66F3">
      <w:pPr>
        <w:pStyle w:val="TH"/>
        <w:rPr>
          <w:rFonts w:eastAsia="SimSun"/>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SimSun"/>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SimSun"/>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Heading1"/>
      </w:pPr>
      <w:bookmarkStart w:id="24" w:name="references"/>
      <w:bookmarkStart w:id="25" w:name="_Toc110522057"/>
      <w:bookmarkEnd w:id="24"/>
      <w:r w:rsidRPr="004D3578">
        <w:lastRenderedPageBreak/>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40A79B35" w:rsidR="009D66F3" w:rsidRPr="004D3578"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4ACB616" w14:textId="77777777" w:rsidR="00080512" w:rsidRPr="004D3578" w:rsidRDefault="00080512">
      <w:pPr>
        <w:pStyle w:val="Heading1"/>
      </w:pPr>
      <w:bookmarkStart w:id="26" w:name="definitions"/>
      <w:bookmarkStart w:id="27" w:name="_Toc110522058"/>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10522059"/>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10522060"/>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Heading2"/>
      </w:pPr>
      <w:bookmarkStart w:id="30" w:name="_Toc110522061"/>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lastRenderedPageBreak/>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Heading1"/>
      </w:pPr>
      <w:bookmarkStart w:id="31" w:name="clause4"/>
      <w:bookmarkStart w:id="32" w:name="_Toc110522062"/>
      <w:bookmarkEnd w:id="31"/>
      <w:r w:rsidRPr="004D3578">
        <w:t>4</w:t>
      </w:r>
      <w:r w:rsidRPr="004D3578">
        <w:tab/>
      </w:r>
      <w:r w:rsidR="00E85FA4" w:rsidRPr="00E85FA4">
        <w:t>Background</w:t>
      </w:r>
      <w:bookmarkEnd w:id="32"/>
    </w:p>
    <w:p w14:paraId="5965D93C" w14:textId="77777777" w:rsidR="00E85FA4" w:rsidRDefault="00E85FA4" w:rsidP="00E85FA4">
      <w:r>
        <w:t>The present document is a technical report for SA NR SUL, NSA NR SUL and NSA NR SUL with UL sharing from ULSUP under Rel-17 time frame. It covers both the UE and BS side. The document is divided in different parts:</w:t>
      </w:r>
    </w:p>
    <w:p w14:paraId="334BABD0" w14:textId="77777777" w:rsidR="00E85FA4" w:rsidRDefault="00E85FA4" w:rsidP="00E85FA4">
      <w:r>
        <w:t xml:space="preserve">- </w:t>
      </w:r>
      <w:r>
        <w:tab/>
        <w:t>Specific SA NR SUL part:  this part covers each band combination and its specific issues independently from each other (i.e. one subclause is defined per band combination)</w:t>
      </w:r>
    </w:p>
    <w:p w14:paraId="790B1C4E" w14:textId="77777777" w:rsidR="00E85FA4" w:rsidRDefault="00E85FA4" w:rsidP="00E85FA4">
      <w:r>
        <w:t xml:space="preserve">- </w:t>
      </w:r>
      <w:r>
        <w:tab/>
        <w:t>Specific NSA NR SUL part:  this part covers each band combination and its specific issues independently from each other (i.e. one subclause is defined per band combination)</w:t>
      </w:r>
    </w:p>
    <w:p w14:paraId="04DC2B43" w14:textId="3A49E30F" w:rsidR="00E85FA4" w:rsidRDefault="00E85FA4" w:rsidP="00E85FA4">
      <w:r>
        <w:t xml:space="preserve">- </w:t>
      </w:r>
      <w:r>
        <w:tab/>
        <w:t>Specific NSA NR SUL with UL sharing from ULSUP part:  this part covers each band combination and its specific issues independently from each other (i.e. one subclause is defined per band combination)</w:t>
      </w:r>
    </w:p>
    <w:p w14:paraId="480FB05A" w14:textId="5558EB70" w:rsidR="00080512" w:rsidRPr="004D3578" w:rsidRDefault="00080512">
      <w:pPr>
        <w:pStyle w:val="Heading2"/>
      </w:pPr>
      <w:bookmarkStart w:id="33" w:name="_Toc110522063"/>
      <w:r w:rsidRPr="004D3578">
        <w:t>4.1</w:t>
      </w:r>
      <w:r w:rsidRPr="004D3578">
        <w:tab/>
      </w:r>
      <w:r w:rsidR="00E85FA4" w:rsidRPr="00E85FA4">
        <w:t>TR Maintenance</w:t>
      </w:r>
      <w:bookmarkEnd w:id="33"/>
    </w:p>
    <w:p w14:paraId="4F4CFA7C" w14:textId="18380532"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57288B89" w14:textId="77777777" w:rsidR="00E85FA4" w:rsidRDefault="00E85FA4" w:rsidP="00E85FA4">
      <w:pPr>
        <w:pStyle w:val="Heading1"/>
      </w:pPr>
      <w:bookmarkStart w:id="34" w:name="_Toc63588630"/>
      <w:bookmarkStart w:id="35" w:name="_Toc70596807"/>
      <w:bookmarkStart w:id="36" w:name="_Toc104375529"/>
      <w:bookmarkStart w:id="37" w:name="_Toc110522064"/>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4"/>
      <w:bookmarkEnd w:id="35"/>
      <w:bookmarkEnd w:id="36"/>
      <w:bookmarkEnd w:id="37"/>
    </w:p>
    <w:p w14:paraId="387B8260" w14:textId="270508B5" w:rsidR="001327CC" w:rsidRDefault="001327CC" w:rsidP="001327CC">
      <w:pPr>
        <w:keepNext/>
        <w:keepLines/>
        <w:spacing w:before="180"/>
        <w:outlineLvl w:val="1"/>
        <w:rPr>
          <w:rFonts w:ascii="Arial" w:hAnsi="Arial" w:cs="Arial"/>
          <w:sz w:val="32"/>
          <w:lang w:val="en-US" w:eastAsia="zh-CN"/>
        </w:rPr>
      </w:pPr>
      <w:bookmarkStart w:id="38" w:name="_Toc104375706"/>
      <w:bookmarkStart w:id="39" w:name="_Toc110522065"/>
      <w:r>
        <w:rPr>
          <w:rFonts w:ascii="Arial" w:hAnsi="Arial" w:cs="Arial"/>
          <w:sz w:val="32"/>
          <w:lang w:val="en-US"/>
        </w:rPr>
        <w:t>5.1</w:t>
      </w:r>
      <w:r>
        <w:rPr>
          <w:rFonts w:ascii="Arial" w:hAnsi="Arial" w:cs="Arial"/>
          <w:sz w:val="32"/>
          <w:lang w:val="en-US"/>
        </w:rPr>
        <w:tab/>
      </w:r>
      <w:bookmarkStart w:id="40" w:name="_Toc104375664"/>
      <w:r>
        <w:rPr>
          <w:rFonts w:ascii="Arial" w:hAnsi="Arial" w:cs="Arial"/>
          <w:sz w:val="32"/>
          <w:lang w:val="en-US" w:eastAsia="zh-CN"/>
        </w:rPr>
        <w:t>CA_n1_SUL_n78-n81</w:t>
      </w:r>
      <w:bookmarkEnd w:id="40"/>
    </w:p>
    <w:p w14:paraId="754567A7" w14:textId="3749CF1C" w:rsidR="001327CC" w:rsidRDefault="001327CC" w:rsidP="001327CC">
      <w:pPr>
        <w:keepNext/>
        <w:keepLines/>
        <w:spacing w:before="120"/>
        <w:outlineLvl w:val="2"/>
        <w:rPr>
          <w:rFonts w:ascii="Arial" w:hAnsi="Arial" w:cs="Arial"/>
          <w:sz w:val="28"/>
          <w:szCs w:val="28"/>
          <w:lang w:val="x-none" w:eastAsia="zh-CN"/>
        </w:rPr>
      </w:pPr>
      <w:bookmarkStart w:id="41" w:name="_Toc104375665"/>
      <w:r>
        <w:rPr>
          <w:rFonts w:ascii="Arial" w:hAnsi="Arial" w:cs="Arial"/>
          <w:sz w:val="28"/>
          <w:szCs w:val="28"/>
          <w:lang w:val="x-none" w:eastAsia="zh-CN"/>
        </w:rPr>
        <w:t>5.1</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41"/>
    </w:p>
    <w:p w14:paraId="02A65627" w14:textId="7236DEDE" w:rsidR="001327CC" w:rsidRDefault="001327CC" w:rsidP="001327CC">
      <w:pPr>
        <w:jc w:val="center"/>
        <w:rPr>
          <w:rFonts w:ascii="Arial" w:eastAsia="MS Mincho" w:hAnsi="Arial" w:cs="Arial"/>
          <w:b/>
          <w:kern w:val="2"/>
          <w:szCs w:val="24"/>
          <w:lang w:val="en-US"/>
        </w:rPr>
      </w:pPr>
      <w:r>
        <w:rPr>
          <w:rFonts w:ascii="Arial" w:hAnsi="Arial" w:cs="Arial"/>
          <w:b/>
          <w:kern w:val="2"/>
          <w:szCs w:val="24"/>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4B443D">
            <w:pPr>
              <w:pStyle w:val="TAH"/>
            </w:pPr>
            <w:r>
              <w:t>NR Band</w:t>
            </w:r>
          </w:p>
          <w:p w14:paraId="652B42D3" w14:textId="77777777" w:rsidR="001327CC" w:rsidRDefault="001327CC" w:rsidP="004B443D">
            <w:pPr>
              <w:pStyle w:val="TAH"/>
            </w:pPr>
            <w:r>
              <w:t>(Table 5.2-1)</w:t>
            </w:r>
          </w:p>
        </w:tc>
      </w:tr>
      <w:tr w:rsidR="001327CC" w14:paraId="068A6E97"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4B443D">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4B443D">
            <w:pPr>
              <w:pStyle w:val="TAC"/>
            </w:pPr>
            <w:r>
              <w:t>n1, n78, n81</w:t>
            </w:r>
          </w:p>
        </w:tc>
      </w:tr>
      <w:tr w:rsidR="001327CC" w14:paraId="75D833E5"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4B443D">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4B443D">
            <w:pPr>
              <w:pStyle w:val="TAN"/>
            </w:pPr>
            <w:r>
              <w:t>NOTE 2:</w:t>
            </w:r>
            <w:r>
              <w:tab/>
              <w:t>For UE supporting SUL band combination simultaneous Rx/Tx capability is mandatory.</w:t>
            </w:r>
          </w:p>
        </w:tc>
      </w:tr>
    </w:tbl>
    <w:p w14:paraId="024BCB23" w14:textId="77777777" w:rsidR="001327CC" w:rsidRDefault="001327CC" w:rsidP="001327CC"/>
    <w:p w14:paraId="30BCA368" w14:textId="2B0B7390" w:rsidR="001327CC" w:rsidRDefault="001327CC" w:rsidP="001327CC">
      <w:pPr>
        <w:keepNext/>
        <w:keepLines/>
        <w:spacing w:before="120"/>
        <w:outlineLvl w:val="2"/>
        <w:rPr>
          <w:rFonts w:ascii="Arial" w:eastAsia="MS Mincho" w:hAnsi="Arial" w:cs="Arial"/>
          <w:sz w:val="28"/>
          <w:szCs w:val="28"/>
          <w:lang w:val="x-none" w:eastAsia="ja-JP"/>
        </w:rPr>
      </w:pPr>
      <w:bookmarkStart w:id="42" w:name="_Toc104375666"/>
      <w:r>
        <w:rPr>
          <w:rFonts w:ascii="Arial" w:hAnsi="Arial" w:cs="Arial"/>
          <w:sz w:val="28"/>
          <w:szCs w:val="28"/>
          <w:lang w:val="x-none" w:eastAsia="zh-CN"/>
        </w:rPr>
        <w:t>5.1.2</w:t>
      </w:r>
      <w:r>
        <w:rPr>
          <w:rFonts w:ascii="Arial" w:hAnsi="Arial" w:cs="Arial"/>
          <w:sz w:val="28"/>
          <w:szCs w:val="28"/>
          <w:lang w:val="x-none" w:eastAsia="zh-CN"/>
        </w:rPr>
        <w:tab/>
        <w:t>Channel bandwidths per operating band</w:t>
      </w:r>
      <w:bookmarkEnd w:id="42"/>
    </w:p>
    <w:p w14:paraId="4FD58E45" w14:textId="4C9138E1" w:rsidR="001327CC" w:rsidRDefault="001327CC" w:rsidP="001327C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60"/>
        <w:gridCol w:w="2813"/>
        <w:gridCol w:w="2086"/>
      </w:tblGrid>
      <w:tr w:rsidR="001327CC" w14:paraId="64F6C7DA"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4B443D">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4B443D">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4B443D">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4B443D">
            <w:pPr>
              <w:spacing w:after="0"/>
              <w:jc w:val="center"/>
              <w:rPr>
                <w:rFonts w:ascii="Arial" w:hAnsi="Arial"/>
                <w:sz w:val="18"/>
                <w:lang w:eastAsia="zh-CN"/>
              </w:rPr>
            </w:pPr>
            <w:r>
              <w:rPr>
                <w:rFonts w:ascii="Arial" w:hAnsi="Arial"/>
                <w:sz w:val="18"/>
                <w:lang w:eastAsia="zh-CN"/>
              </w:rPr>
              <w:t>0</w:t>
            </w:r>
          </w:p>
        </w:tc>
      </w:tr>
      <w:tr w:rsidR="001327CC" w14:paraId="32441E03"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4B443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4B443D">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4B443D">
            <w:pPr>
              <w:spacing w:after="0"/>
              <w:rPr>
                <w:rFonts w:ascii="Arial" w:hAnsi="Arial"/>
                <w:sz w:val="18"/>
                <w:lang w:eastAsia="zh-CN"/>
              </w:rPr>
            </w:pPr>
          </w:p>
        </w:tc>
      </w:tr>
      <w:tr w:rsidR="001327CC" w14:paraId="55BB0F41"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4B443D">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4B443D">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4B443D">
            <w:pPr>
              <w:spacing w:after="0"/>
              <w:rPr>
                <w:rFonts w:ascii="Arial" w:hAnsi="Arial"/>
                <w:sz w:val="18"/>
                <w:lang w:eastAsia="zh-CN"/>
              </w:rPr>
            </w:pPr>
          </w:p>
        </w:tc>
      </w:tr>
      <w:tr w:rsidR="001327CC" w14:paraId="69A8D60D"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1327CC">
      <w:pPr>
        <w:keepNext/>
        <w:keepLines/>
        <w:spacing w:before="120"/>
        <w:outlineLvl w:val="2"/>
        <w:rPr>
          <w:rFonts w:ascii="Arial" w:hAnsi="Arial" w:cs="Arial"/>
          <w:sz w:val="28"/>
          <w:lang w:val="x-none" w:eastAsia="zh-CN"/>
        </w:rPr>
      </w:pPr>
      <w:bookmarkStart w:id="43" w:name="_Toc104375667"/>
      <w:r>
        <w:rPr>
          <w:rFonts w:ascii="Arial" w:hAnsi="Arial" w:cs="Arial"/>
          <w:sz w:val="28"/>
          <w:lang w:val="x-none" w:eastAsia="zh-CN"/>
        </w:rPr>
        <w:t>5.1.3</w:t>
      </w:r>
      <w:r>
        <w:rPr>
          <w:rFonts w:ascii="Arial" w:hAnsi="Arial" w:cs="Arial"/>
          <w:sz w:val="28"/>
          <w:lang w:val="x-none" w:eastAsia="zh-CN"/>
        </w:rPr>
        <w:tab/>
        <w:t>Maximum output power</w:t>
      </w:r>
      <w:bookmarkEnd w:id="43"/>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1327CC">
      <w:pPr>
        <w:keepNext/>
        <w:keepLines/>
        <w:spacing w:before="120"/>
        <w:outlineLvl w:val="2"/>
        <w:rPr>
          <w:rFonts w:ascii="Arial" w:hAnsi="Arial" w:cs="Arial"/>
          <w:sz w:val="28"/>
          <w:lang w:val="x-none" w:eastAsia="zh-CN"/>
        </w:rPr>
      </w:pPr>
      <w:bookmarkStart w:id="44" w:name="_Toc104375668"/>
      <w:r>
        <w:rPr>
          <w:rFonts w:ascii="Arial" w:hAnsi="Arial" w:cs="Arial"/>
          <w:sz w:val="28"/>
          <w:lang w:val="x-none" w:eastAsia="zh-CN"/>
        </w:rPr>
        <w:t>5.1.4</w:t>
      </w:r>
      <w:r>
        <w:rPr>
          <w:rFonts w:ascii="Arial" w:hAnsi="Arial" w:cs="Arial"/>
          <w:sz w:val="28"/>
          <w:lang w:val="x-none" w:eastAsia="zh-CN"/>
        </w:rPr>
        <w:tab/>
        <w:t>Spurious emission band UE co-existence</w:t>
      </w:r>
      <w:bookmarkEnd w:id="44"/>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1327CC">
      <w:pPr>
        <w:keepNext/>
        <w:keepLines/>
        <w:spacing w:before="120"/>
        <w:outlineLvl w:val="2"/>
        <w:rPr>
          <w:rFonts w:ascii="Arial" w:hAnsi="Arial"/>
          <w:sz w:val="28"/>
          <w:lang w:val="x-none" w:eastAsia="zh-CN"/>
        </w:rPr>
      </w:pPr>
      <w:bookmarkStart w:id="45" w:name="_Toc104375669"/>
      <w:r>
        <w:rPr>
          <w:rFonts w:ascii="Arial" w:hAnsi="Arial"/>
          <w:sz w:val="28"/>
          <w:lang w:val="x-none"/>
        </w:rPr>
        <w:t>5.1.</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45"/>
    </w:p>
    <w:p w14:paraId="56DF33AB" w14:textId="77777777" w:rsidR="001327CC" w:rsidRDefault="001327CC" w:rsidP="001327CC">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4B443D">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4B443D">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4B443D">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4B443D">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4B443D">
            <w:pPr>
              <w:pStyle w:val="TAH"/>
            </w:pPr>
            <w:r>
              <w:t>SCS of SUL band</w:t>
            </w:r>
          </w:p>
          <w:p w14:paraId="67DE5FE5" w14:textId="77777777" w:rsidR="001327CC" w:rsidRDefault="001327CC" w:rsidP="004B443D">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4B443D">
            <w:pPr>
              <w:pStyle w:val="TAH"/>
            </w:pPr>
            <w:r>
              <w:t>5</w:t>
            </w:r>
          </w:p>
          <w:p w14:paraId="16B895CC" w14:textId="77777777" w:rsidR="001327CC" w:rsidRDefault="001327CC" w:rsidP="004B443D">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4B443D">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4B443D">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4B443D">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4B443D">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4B443D">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4B443D">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4B443D">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4B443D">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4B443D">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4B443D">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4B443D">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4B443D">
            <w:pPr>
              <w:pStyle w:val="TAH"/>
            </w:pPr>
            <w:r>
              <w:t>100 MHz</w:t>
            </w:r>
          </w:p>
        </w:tc>
      </w:tr>
      <w:tr w:rsidR="001327CC" w14:paraId="3D2C221E"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4B443D">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4B443D">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4B443D">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4B443D">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4B443D">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4B443D">
            <w:pPr>
              <w:pStyle w:val="TAC"/>
              <w:rPr>
                <w:lang w:eastAsia="zh-CN"/>
              </w:rPr>
            </w:pPr>
          </w:p>
        </w:tc>
      </w:tr>
      <w:tr w:rsidR="001327CC" w14:paraId="76C76382"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4B443D">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4B443D">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4B443D">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4B443D">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4B443D">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4B443D">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4B443D">
            <w:pPr>
              <w:pStyle w:val="TAC"/>
              <w:keepNext w:val="0"/>
            </w:pPr>
            <w:r>
              <w:rPr>
                <w:rFonts w:cs="Arial"/>
                <w:szCs w:val="18"/>
              </w:rPr>
              <w:t>100</w:t>
            </w:r>
          </w:p>
        </w:tc>
      </w:tr>
      <w:tr w:rsidR="001327CC" w14:paraId="1837E118" w14:textId="77777777" w:rsidTr="004B443D">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4B443D">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1327CC">
      <w:pPr>
        <w:keepNext/>
        <w:keepLines/>
        <w:spacing w:before="120"/>
        <w:outlineLvl w:val="2"/>
        <w:rPr>
          <w:rFonts w:ascii="Arial" w:hAnsi="Arial" w:cs="Arial"/>
          <w:sz w:val="28"/>
          <w:szCs w:val="28"/>
          <w:lang w:val="x-none"/>
        </w:rPr>
      </w:pPr>
      <w:bookmarkStart w:id="46" w:name="_Toc104375670"/>
      <w:r>
        <w:rPr>
          <w:rFonts w:ascii="Arial" w:hAnsi="Arial" w:cs="Arial"/>
          <w:sz w:val="28"/>
          <w:szCs w:val="28"/>
          <w:lang w:val="x-none"/>
        </w:rPr>
        <w:t>5.1.</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46"/>
    </w:p>
    <w:p w14:paraId="53B13393" w14:textId="77777777" w:rsidR="005C4E32" w:rsidRDefault="005C4E32" w:rsidP="005C4E32">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5014779A" w14:textId="77777777" w:rsidR="005C4E32" w:rsidRDefault="005C4E32" w:rsidP="005C4E32">
      <w:pPr>
        <w:widowControl w:val="0"/>
        <w:spacing w:before="120" w:after="120"/>
        <w:jc w:val="center"/>
        <w:rPr>
          <w:rFonts w:ascii="Arial" w:eastAsia="SimSun" w:hAnsi="Arial" w:cs="Arial"/>
          <w:b/>
          <w:kern w:val="2"/>
          <w:szCs w:val="24"/>
          <w:lang w:val="en-US" w:eastAsia="zh-CN"/>
        </w:rPr>
      </w:pPr>
      <w:r>
        <w:rPr>
          <w:rFonts w:ascii="Arial" w:hAnsi="Arial" w:cs="Arial"/>
          <w:b/>
          <w:kern w:val="2"/>
          <w:szCs w:val="24"/>
          <w:lang w:val="en-US" w:eastAsia="zh-CN"/>
        </w:rPr>
        <w:t>Table 5.1.6-1: ΔT</w:t>
      </w:r>
      <w:r>
        <w:rPr>
          <w:rFonts w:ascii="Arial" w:hAnsi="Arial" w:cs="Arial"/>
          <w:b/>
          <w:kern w:val="2"/>
          <w:szCs w:val="24"/>
          <w:vertAlign w:val="subscript"/>
          <w:lang w:val="en-US" w:eastAsia="zh-CN"/>
        </w:rPr>
        <w:t>IB,c</w:t>
      </w:r>
      <w:r>
        <w:rPr>
          <w:rFonts w:cs="Arial"/>
          <w:bCs/>
          <w:lang w:val="en-US"/>
        </w:rPr>
        <w:t xml:space="preserve"> </w:t>
      </w:r>
      <w:r w:rsidRPr="00860B89">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5C4E32" w14:paraId="29AEC8A1"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49F35" w14:textId="77777777" w:rsidR="005C4E32" w:rsidRDefault="005C4E32">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C791B" w14:textId="77777777" w:rsidR="005C4E32" w:rsidRDefault="005C4E32">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5C4E32" w14:paraId="6709D813"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31539315" w14:textId="77777777" w:rsidR="005C4E32" w:rsidRDefault="005C4E32">
            <w:pPr>
              <w:spacing w:after="0"/>
              <w:rPr>
                <w:rFonts w:ascii="Arial" w:eastAsia="SimSun" w:hAnsi="Arial"/>
                <w:b/>
                <w:color w:val="000000" w:themeColor="text1"/>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3E4C81" w14:textId="77777777" w:rsidR="005C4E32" w:rsidRDefault="005C4E32">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5C4E32" w14:paraId="47CBB3E9"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34603" w14:textId="77777777" w:rsidR="005C4E32" w:rsidRDefault="005C4E32">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CA_n1_SUL_n78-n81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1DDA0" w14:textId="77777777" w:rsidR="005C4E32" w:rsidRDefault="005C4E32">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FF268" w14:textId="77777777" w:rsidR="005C4E32" w:rsidRDefault="005C4E32">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34ADD" w14:textId="77777777" w:rsidR="005C4E32" w:rsidRDefault="005C4E32">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0.6</w:t>
            </w:r>
          </w:p>
        </w:tc>
      </w:tr>
      <w:tr w:rsidR="005C4E32" w14:paraId="35E9B6E4" w14:textId="77777777" w:rsidTr="005C4E32">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C1D140"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62857BC2" w14:textId="77777777" w:rsidR="005C4E32" w:rsidRDefault="005C4E32">
            <w:pPr>
              <w:keepNext/>
              <w:keepLines/>
              <w:spacing w:after="0"/>
              <w:ind w:left="851" w:hanging="851"/>
              <w:rPr>
                <w:rFonts w:ascii="Arial" w:hAnsi="Arial" w:cs="Arial"/>
                <w:color w:val="000000" w:themeColor="text1"/>
                <w:sz w:val="18"/>
                <w:szCs w:val="22"/>
                <w:lang w:val="en-US" w:eastAsia="zh-CN"/>
              </w:rPr>
            </w:pPr>
            <w:r>
              <w:rPr>
                <w:rFonts w:ascii="Arial" w:eastAsia="DengXian" w:hAnsi="Arial"/>
                <w:color w:val="000000" w:themeColor="text1"/>
                <w:sz w:val="18"/>
              </w:rPr>
              <w:t>NOTE **:</w:t>
            </w:r>
            <w:r>
              <w:rPr>
                <w:rFonts w:ascii="Arial" w:eastAsia="DengXian" w:hAnsi="Arial"/>
                <w:color w:val="000000" w:themeColor="text1"/>
                <w:sz w:val="18"/>
              </w:rPr>
              <w:tab/>
              <w:t>The component band order in the configuration should be listed by the order of NR bands.</w:t>
            </w:r>
          </w:p>
        </w:tc>
      </w:tr>
    </w:tbl>
    <w:p w14:paraId="621A1481" w14:textId="77777777" w:rsidR="005C4E32" w:rsidRPr="005C4E32" w:rsidRDefault="005C4E32" w:rsidP="005C4E32">
      <w:pPr>
        <w:widowControl w:val="0"/>
        <w:jc w:val="both"/>
        <w:rPr>
          <w:rFonts w:ascii="Cambria" w:hAnsi="Cambria"/>
          <w:kern w:val="2"/>
          <w:sz w:val="24"/>
          <w:szCs w:val="24"/>
          <w:lang w:val="en-US" w:eastAsia="zh-CN"/>
        </w:rPr>
      </w:pPr>
    </w:p>
    <w:p w14:paraId="1D91843D" w14:textId="77777777" w:rsidR="005C4E32" w:rsidRDefault="005C4E32" w:rsidP="005C4E32">
      <w:pPr>
        <w:widowControl w:val="0"/>
        <w:spacing w:before="120" w:after="120"/>
        <w:jc w:val="center"/>
        <w:rPr>
          <w:rFonts w:ascii="Arial" w:eastAsia="SimSun" w:hAnsi="Arial" w:cs="Arial"/>
          <w:b/>
          <w:kern w:val="2"/>
          <w:szCs w:val="24"/>
          <w:lang w:val="en-US" w:eastAsia="zh-CN"/>
        </w:rPr>
      </w:pPr>
      <w:r>
        <w:rPr>
          <w:rFonts w:ascii="Arial" w:hAnsi="Arial" w:cs="Arial"/>
          <w:b/>
          <w:kern w:val="2"/>
          <w:szCs w:val="24"/>
          <w:lang w:val="en-US" w:eastAsia="zh-CN"/>
        </w:rPr>
        <w:t>Table 5.1.6-2: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5C4E32" w14:paraId="3F739F40" w14:textId="77777777" w:rsidTr="005C4E32">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2527E" w14:textId="77777777" w:rsidR="005C4E32" w:rsidRDefault="005C4E32">
            <w:pPr>
              <w:keepNext/>
              <w:keepLines/>
              <w:spacing w:after="0"/>
              <w:jc w:val="center"/>
              <w:rPr>
                <w:rFonts w:ascii="Arial" w:eastAsia="DengXian"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B36698" w14:textId="77777777" w:rsidR="005C4E32" w:rsidRDefault="005C4E32">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ΔR</w:t>
            </w:r>
            <w:r>
              <w:rPr>
                <w:rFonts w:ascii="Arial" w:eastAsia="DengXian" w:hAnsi="Arial"/>
                <w:b/>
                <w:color w:val="000000" w:themeColor="text1"/>
                <w:sz w:val="18"/>
                <w:vertAlign w:val="subscript"/>
              </w:rPr>
              <w:t>IB,c</w:t>
            </w:r>
            <w:r>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5C4E32" w14:paraId="39AA441C" w14:textId="77777777" w:rsidTr="005C4E32">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51B11F68" w14:textId="77777777" w:rsidR="005C4E32" w:rsidRDefault="005C4E32">
            <w:pPr>
              <w:spacing w:after="0"/>
              <w:rPr>
                <w:rFonts w:ascii="Arial" w:eastAsia="DengXian" w:hAnsi="Arial"/>
                <w:b/>
                <w:color w:val="000000" w:themeColor="text1"/>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ECBB9" w14:textId="77777777" w:rsidR="005C4E32" w:rsidRDefault="005C4E32">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5C4E32" w14:paraId="0A261D85" w14:textId="77777777" w:rsidTr="005C4E32">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C016" w14:textId="77777777" w:rsidR="005C4E32" w:rsidRDefault="005C4E32">
            <w:pPr>
              <w:keepNext/>
              <w:keepLines/>
              <w:spacing w:after="0"/>
              <w:jc w:val="center"/>
              <w:rPr>
                <w:rFonts w:ascii="Arial" w:eastAsia="DengXian" w:hAnsi="Arial"/>
                <w:color w:val="000000" w:themeColor="text1"/>
                <w:sz w:val="18"/>
              </w:rPr>
            </w:pPr>
            <w:r>
              <w:rPr>
                <w:rFonts w:ascii="Arial" w:hAnsi="Arial" w:cs="Arial"/>
                <w:kern w:val="2"/>
                <w:sz w:val="18"/>
                <w:szCs w:val="24"/>
                <w:lang w:val="x-none" w:eastAsia="ja-JP"/>
              </w:rPr>
              <w:t>CA_n1_SUL_n78-n81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CE4A2" w14:textId="77777777" w:rsidR="005C4E32" w:rsidRDefault="005C4E32">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0BF01F" w14:textId="77777777" w:rsidR="005C4E32" w:rsidRDefault="005C4E32">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07A3DC" w14:textId="77777777" w:rsidR="005C4E32" w:rsidRDefault="005C4E32">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r>
      <w:tr w:rsidR="005C4E32" w14:paraId="2E0F87BA" w14:textId="77777777" w:rsidTr="005C4E32">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72EB0" w14:textId="77777777" w:rsidR="005C4E32" w:rsidRDefault="005C4E32">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 xml:space="preserve"> “-” denotes ΔR</w:t>
            </w:r>
            <w:r>
              <w:rPr>
                <w:rFonts w:ascii="Arial" w:eastAsia="DengXian" w:hAnsi="Arial" w:cs="Arial"/>
                <w:color w:val="000000" w:themeColor="text1"/>
                <w:sz w:val="18"/>
                <w:vertAlign w:val="subscript"/>
                <w:lang w:eastAsia="ja-JP"/>
              </w:rPr>
              <w:t>IB,c</w:t>
            </w:r>
            <w:r>
              <w:rPr>
                <w:rFonts w:ascii="Arial" w:eastAsia="DengXian" w:hAnsi="Arial" w:cs="Arial"/>
                <w:color w:val="000000" w:themeColor="text1"/>
                <w:sz w:val="18"/>
                <w:lang w:eastAsia="ja-JP"/>
              </w:rPr>
              <w:t xml:space="preserve"> = 0.</w:t>
            </w:r>
          </w:p>
          <w:p w14:paraId="0CD6F8B2" w14:textId="77777777" w:rsidR="005C4E32" w:rsidRDefault="005C4E32">
            <w:pPr>
              <w:keepLines/>
              <w:spacing w:after="0"/>
              <w:ind w:left="870" w:hanging="870"/>
              <w:rPr>
                <w:rFonts w:ascii="Arial" w:eastAsia="DengXian" w:hAnsi="Arial"/>
                <w:color w:val="000000" w:themeColor="text1"/>
                <w:sz w:val="18"/>
                <w:lang w:val="en-US" w:eastAsia="en-GB"/>
              </w:rPr>
            </w:pPr>
            <w:r>
              <w:rPr>
                <w:rFonts w:ascii="Arial" w:eastAsia="DengXian" w:hAnsi="Arial" w:cs="Arial"/>
                <w:color w:val="000000" w:themeColor="text1"/>
                <w:sz w:val="18"/>
                <w:lang w:eastAsia="ja-JP"/>
              </w:rPr>
              <w:lastRenderedPageBreak/>
              <w:t>NOTE **:</w:t>
            </w:r>
            <w:r>
              <w:rPr>
                <w:rFonts w:ascii="Arial" w:eastAsia="DengXian" w:hAnsi="Arial" w:cs="Arial"/>
                <w:color w:val="000000" w:themeColor="text1"/>
                <w:sz w:val="18"/>
                <w:lang w:eastAsia="ja-JP"/>
              </w:rPr>
              <w:tab/>
              <w:t>The component band order in the configuration should be listed by the order of NR bands.</w:t>
            </w:r>
          </w:p>
        </w:tc>
      </w:tr>
    </w:tbl>
    <w:p w14:paraId="24D6B3DA" w14:textId="77777777" w:rsidR="005C4E32" w:rsidRDefault="005C4E32" w:rsidP="00860B89">
      <w:pPr>
        <w:widowControl w:val="0"/>
        <w:jc w:val="both"/>
        <w:rPr>
          <w:rFonts w:ascii="Arial" w:eastAsia="SimSun" w:hAnsi="Arial" w:cs="Arial"/>
          <w:sz w:val="32"/>
          <w:lang w:val="en-US" w:eastAsia="en-GB"/>
        </w:rPr>
      </w:pPr>
    </w:p>
    <w:p w14:paraId="6B198BF2" w14:textId="254754EB" w:rsidR="0025794C" w:rsidRDefault="0025794C" w:rsidP="0025794C">
      <w:pPr>
        <w:keepNext/>
        <w:keepLines/>
        <w:spacing w:before="180"/>
        <w:outlineLvl w:val="1"/>
        <w:rPr>
          <w:rFonts w:ascii="Arial" w:hAnsi="Arial" w:cs="Arial"/>
          <w:sz w:val="32"/>
          <w:lang w:val="en-US" w:eastAsia="zh-CN"/>
        </w:rPr>
      </w:pPr>
      <w:r>
        <w:rPr>
          <w:rFonts w:ascii="Arial" w:hAnsi="Arial" w:cs="Arial"/>
          <w:sz w:val="32"/>
          <w:lang w:val="en-US"/>
        </w:rPr>
        <w:t>5.2</w:t>
      </w:r>
      <w:r>
        <w:rPr>
          <w:rFonts w:ascii="Arial" w:hAnsi="Arial" w:cs="Arial"/>
          <w:sz w:val="32"/>
          <w:lang w:val="en-US"/>
        </w:rPr>
        <w:tab/>
      </w:r>
      <w:r>
        <w:rPr>
          <w:rFonts w:ascii="Arial" w:hAnsi="Arial" w:cs="Arial"/>
          <w:sz w:val="32"/>
          <w:lang w:val="en-US" w:eastAsia="zh-CN"/>
        </w:rPr>
        <w:t>CA_n3_SUL_n41-n80</w:t>
      </w:r>
    </w:p>
    <w:p w14:paraId="4E1ABB9F" w14:textId="38104A8C" w:rsidR="0025794C" w:rsidRDefault="0025794C" w:rsidP="0025794C">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729CB493" w14:textId="3E80B540" w:rsidR="0025794C" w:rsidRDefault="0025794C" w:rsidP="0025794C">
      <w:pPr>
        <w:jc w:val="center"/>
        <w:rPr>
          <w:rFonts w:ascii="Arial" w:eastAsia="MS Mincho" w:hAnsi="Arial" w:cs="Arial"/>
          <w:b/>
          <w:kern w:val="2"/>
          <w:szCs w:val="24"/>
          <w:lang w:val="en-US"/>
        </w:rPr>
      </w:pPr>
      <w:r>
        <w:rPr>
          <w:rFonts w:ascii="Arial" w:hAnsi="Arial" w:cs="Arial"/>
          <w:b/>
          <w:kern w:val="2"/>
          <w:szCs w:val="24"/>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4B443D">
            <w:pPr>
              <w:pStyle w:val="TAH"/>
            </w:pPr>
            <w:r>
              <w:t>NR Band</w:t>
            </w:r>
          </w:p>
          <w:p w14:paraId="57EC9B3C" w14:textId="77777777" w:rsidR="0025794C" w:rsidRDefault="0025794C" w:rsidP="004B443D">
            <w:pPr>
              <w:pStyle w:val="TAH"/>
            </w:pPr>
            <w:r>
              <w:t>(Table 5.2-1)</w:t>
            </w:r>
          </w:p>
        </w:tc>
      </w:tr>
      <w:tr w:rsidR="0025794C" w14:paraId="61E68550"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4B443D">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4B443D">
            <w:pPr>
              <w:pStyle w:val="TAC"/>
            </w:pPr>
            <w:r>
              <w:t>n3, n41, n80</w:t>
            </w:r>
          </w:p>
        </w:tc>
      </w:tr>
      <w:tr w:rsidR="0025794C" w14:paraId="3B031AB9"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4B443D">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4B443D">
            <w:pPr>
              <w:pStyle w:val="TAN"/>
            </w:pPr>
            <w:r>
              <w:t>NOTE 2:</w:t>
            </w:r>
            <w:r>
              <w:tab/>
              <w:t>For UE supporting SUL band combination simultaneous Rx/Tx capability is mandatory.</w:t>
            </w:r>
          </w:p>
        </w:tc>
      </w:tr>
    </w:tbl>
    <w:p w14:paraId="012511F0" w14:textId="77777777" w:rsidR="0025794C" w:rsidRDefault="0025794C" w:rsidP="0025794C"/>
    <w:p w14:paraId="062DD8CB" w14:textId="699E3A2F" w:rsidR="0025794C" w:rsidRDefault="0025794C" w:rsidP="0025794C">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5.2.2</w:t>
      </w:r>
      <w:r>
        <w:rPr>
          <w:rFonts w:ascii="Arial" w:hAnsi="Arial" w:cs="Arial"/>
          <w:sz w:val="28"/>
          <w:szCs w:val="28"/>
          <w:lang w:val="x-none" w:eastAsia="zh-CN"/>
        </w:rPr>
        <w:tab/>
        <w:t>Channel bandwidths per operating band</w:t>
      </w:r>
    </w:p>
    <w:p w14:paraId="27E2847E" w14:textId="69CDBAFD" w:rsidR="0025794C" w:rsidRDefault="0025794C" w:rsidP="0025794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09"/>
        <w:gridCol w:w="3070"/>
        <w:gridCol w:w="1879"/>
      </w:tblGrid>
      <w:tr w:rsidR="0025794C" w14:paraId="3B5E2FE0"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4B443D">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4B443D">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4B443D">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4B443D">
            <w:pPr>
              <w:spacing w:after="0"/>
              <w:jc w:val="center"/>
              <w:rPr>
                <w:rFonts w:ascii="Arial" w:hAnsi="Arial"/>
                <w:sz w:val="18"/>
                <w:lang w:eastAsia="zh-CN"/>
              </w:rPr>
            </w:pPr>
            <w:r>
              <w:rPr>
                <w:rFonts w:ascii="Arial" w:hAnsi="Arial"/>
                <w:sz w:val="18"/>
                <w:lang w:eastAsia="zh-CN"/>
              </w:rPr>
              <w:t>0</w:t>
            </w:r>
          </w:p>
        </w:tc>
      </w:tr>
      <w:tr w:rsidR="0025794C" w14:paraId="18E5BB9B"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4B443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4B443D">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4B443D">
            <w:pPr>
              <w:spacing w:after="0"/>
              <w:rPr>
                <w:rFonts w:ascii="Arial" w:hAnsi="Arial"/>
                <w:sz w:val="18"/>
                <w:lang w:eastAsia="zh-CN"/>
              </w:rPr>
            </w:pPr>
          </w:p>
        </w:tc>
      </w:tr>
      <w:tr w:rsidR="0025794C" w14:paraId="2938CD38"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4B443D">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4B443D">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4B443D">
            <w:pPr>
              <w:spacing w:after="0"/>
              <w:rPr>
                <w:rFonts w:ascii="Arial" w:hAnsi="Arial"/>
                <w:sz w:val="18"/>
                <w:lang w:eastAsia="zh-CN"/>
              </w:rPr>
            </w:pPr>
          </w:p>
        </w:tc>
      </w:tr>
      <w:tr w:rsidR="0025794C" w14:paraId="574ACAC2"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25794C">
      <w:pPr>
        <w:keepNext/>
        <w:keepLines/>
        <w:spacing w:before="120"/>
        <w:outlineLvl w:val="2"/>
        <w:rPr>
          <w:rFonts w:ascii="Arial" w:hAnsi="Arial" w:cs="Arial"/>
          <w:sz w:val="28"/>
          <w:lang w:val="x-none" w:eastAsia="zh-CN"/>
        </w:rPr>
      </w:pPr>
      <w:r>
        <w:rPr>
          <w:rFonts w:ascii="Arial" w:hAnsi="Arial" w:cs="Arial"/>
          <w:sz w:val="28"/>
          <w:lang w:val="x-none" w:eastAsia="zh-CN"/>
        </w:rPr>
        <w:t>5.2.3</w:t>
      </w:r>
      <w:r>
        <w:rPr>
          <w:rFonts w:ascii="Arial" w:hAnsi="Arial" w:cs="Arial"/>
          <w:sz w:val="28"/>
          <w:lang w:val="x-none" w:eastAsia="zh-CN"/>
        </w:rPr>
        <w:tab/>
        <w:t>Maximum output power</w:t>
      </w:r>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25794C">
      <w:pPr>
        <w:keepNext/>
        <w:keepLines/>
        <w:spacing w:before="120"/>
        <w:outlineLvl w:val="2"/>
        <w:rPr>
          <w:rFonts w:ascii="Arial" w:hAnsi="Arial" w:cs="Arial"/>
          <w:sz w:val="28"/>
          <w:lang w:val="x-none" w:eastAsia="zh-CN"/>
        </w:rPr>
      </w:pPr>
      <w:r>
        <w:rPr>
          <w:rFonts w:ascii="Arial" w:hAnsi="Arial" w:cs="Arial"/>
          <w:sz w:val="28"/>
          <w:lang w:val="x-none" w:eastAsia="zh-CN"/>
        </w:rPr>
        <w:t>5.2.4</w:t>
      </w:r>
      <w:r>
        <w:rPr>
          <w:rFonts w:ascii="Arial" w:hAnsi="Arial" w:cs="Arial"/>
          <w:sz w:val="28"/>
          <w:lang w:val="x-none" w:eastAsia="zh-CN"/>
        </w:rPr>
        <w:tab/>
        <w:t>Spurious emission band UE co-existence</w:t>
      </w:r>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25794C">
      <w:pPr>
        <w:keepNext/>
        <w:keepLines/>
        <w:spacing w:before="120"/>
        <w:outlineLvl w:val="2"/>
        <w:rPr>
          <w:rFonts w:ascii="Arial" w:hAnsi="Arial"/>
          <w:sz w:val="28"/>
          <w:lang w:val="x-none" w:eastAsia="zh-CN"/>
        </w:rPr>
      </w:pPr>
      <w:r>
        <w:rPr>
          <w:rFonts w:ascii="Arial" w:hAnsi="Arial"/>
          <w:sz w:val="28"/>
          <w:lang w:val="x-none"/>
        </w:rPr>
        <w:t>5.2.</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MHz</w:t>
      </w:r>
      <w:r>
        <w:rPr>
          <w:lang w:eastAsia="zh-CN"/>
        </w:rPr>
        <w:t>.</w:t>
      </w:r>
    </w:p>
    <w:p w14:paraId="5F76FC57" w14:textId="77777777" w:rsidR="0025794C" w:rsidRDefault="0025794C" w:rsidP="0025794C">
      <w:r w:rsidRPr="005D19A0">
        <w:t>Min(</w:t>
      </w:r>
      <w:r w:rsidRPr="00C77180">
        <w:t>maxUL aggregated BW</w:t>
      </w:r>
      <w:r w:rsidRPr="005D19A0">
        <w:t>, UL band bandwidth) = Min(</w:t>
      </w:r>
      <w:r>
        <w:t>190</w:t>
      </w:r>
      <w:r w:rsidRPr="005D19A0">
        <w:t xml:space="preserve">, </w:t>
      </w:r>
      <w:r>
        <w:t>194</w:t>
      </w:r>
      <w:r w:rsidRPr="005D19A0">
        <w:t xml:space="preserve">) = </w:t>
      </w:r>
      <w:r>
        <w:t>19</w:t>
      </w:r>
      <w:r w:rsidRPr="005D19A0">
        <w:t>0 MHz</w:t>
      </w:r>
      <w:r>
        <w:t>.</w:t>
      </w:r>
    </w:p>
    <w:p w14:paraId="72BB8240" w14:textId="77777777" w:rsidR="0025794C" w:rsidRDefault="0025794C" w:rsidP="0025794C">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5794C">
      <w:r>
        <w:t>Since IMD order is &lt; 11, MSD should be considered.</w:t>
      </w:r>
    </w:p>
    <w:p w14:paraId="4B5E0A03" w14:textId="77777777" w:rsidR="0025794C" w:rsidRDefault="0025794C" w:rsidP="0025794C">
      <w:r>
        <w:lastRenderedPageBreak/>
        <w:t xml:space="preserve">The </w:t>
      </w:r>
      <w:r w:rsidRPr="00B74B25">
        <w:t>Reference sensitivity exception due to intermodulation interference</w:t>
      </w:r>
      <w:r>
        <w:t xml:space="preserve"> can be same as DL_n3A-n41C_UL_n41C. Thus, there is no need to specify it into specification again assuming that the fall back configuration would specify the same requirements.</w:t>
      </w:r>
    </w:p>
    <w:p w14:paraId="71B2FB97" w14:textId="092853B4" w:rsidR="0025794C" w:rsidRDefault="0025794C" w:rsidP="0025794C">
      <w:pPr>
        <w:jc w:val="center"/>
      </w:pPr>
      <w:r>
        <w:rPr>
          <w:rFonts w:ascii="Arial" w:hAnsi="Arial" w:cs="Arial"/>
          <w:b/>
          <w:kern w:val="2"/>
          <w:szCs w:val="24"/>
          <w:lang w:val="en-US" w:eastAsia="zh-CN"/>
        </w:rPr>
        <w:t xml:space="preserve">Table 5.2.5-1: </w:t>
      </w:r>
      <w:r w:rsidRPr="00B74B25">
        <w:rPr>
          <w:rFonts w:ascii="Arial" w:hAnsi="Arial" w:cs="Arial"/>
          <w:b/>
          <w:kern w:val="2"/>
          <w:szCs w:val="24"/>
          <w:lang w:val="en-US" w:eastAsia="zh-CN"/>
        </w:rPr>
        <w:t xml:space="preserve">Reference sensitivity </w:t>
      </w:r>
      <w:r>
        <w:rPr>
          <w:rFonts w:ascii="Arial" w:hAnsi="Arial" w:cs="Arial"/>
          <w:b/>
          <w:kern w:val="2"/>
          <w:szCs w:val="24"/>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4B44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4B443D">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4B443D">
            <w:pPr>
              <w:pStyle w:val="TAH"/>
            </w:pPr>
            <w:r w:rsidRPr="005D19A0">
              <w:t>Source of IMD</w:t>
            </w:r>
          </w:p>
        </w:tc>
      </w:tr>
      <w:tr w:rsidR="0025794C" w:rsidRPr="005D19A0" w14:paraId="756D5498" w14:textId="77777777" w:rsidTr="004B443D">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4B443D">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4B443D">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4B443D">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4B443D">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4B443D">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4B443D">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4B443D">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4B443D">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4B443D">
            <w:pPr>
              <w:pStyle w:val="TAH"/>
            </w:pPr>
          </w:p>
        </w:tc>
      </w:tr>
      <w:tr w:rsidR="0025794C" w:rsidRPr="005D19A0" w14:paraId="40D0B3F5" w14:textId="77777777" w:rsidTr="004B443D">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4B443D">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4B443D">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4B443D">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4B443D">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4B443D">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4B443D">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4B443D">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4B443D">
            <w:pPr>
              <w:pStyle w:val="TAC"/>
            </w:pPr>
            <w:r w:rsidRPr="005D19A0">
              <w:t>IMD</w:t>
            </w:r>
            <w:r>
              <w:t>9</w:t>
            </w:r>
          </w:p>
        </w:tc>
      </w:tr>
      <w:tr w:rsidR="0025794C" w:rsidRPr="005D19A0" w14:paraId="6FA5AE31"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4B443D">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4B443D">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4B443D">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4B443D">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4B443D">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4B443D">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4B443D">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4B443D">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4B443D">
            <w:pPr>
              <w:pStyle w:val="TAC"/>
            </w:pPr>
            <w:r w:rsidRPr="005D19A0">
              <w:rPr>
                <w:rFonts w:cs="Arial"/>
                <w:lang w:eastAsia="ja-JP"/>
              </w:rPr>
              <w:t>N/A</w:t>
            </w:r>
          </w:p>
        </w:tc>
      </w:tr>
      <w:tr w:rsidR="0025794C" w:rsidRPr="005D19A0" w14:paraId="33CE4C3B"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4B443D">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4B443D">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4B443D">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4B443D">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4B443D">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4B443D">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4B443D">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4B443D">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4B443D">
            <w:pPr>
              <w:pStyle w:val="TAC"/>
            </w:pPr>
          </w:p>
        </w:tc>
      </w:tr>
      <w:tr w:rsidR="0025794C" w:rsidRPr="005D19A0" w14:paraId="21022D4B" w14:textId="77777777" w:rsidTr="004B443D">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4B443D">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4B443D">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4B443D">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4B443D">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4B443D">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4B443D">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4B443D">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4B443D">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25794C">
      <w:pPr>
        <w:keepNext/>
        <w:keepLines/>
        <w:spacing w:before="120"/>
        <w:outlineLvl w:val="2"/>
        <w:rPr>
          <w:rFonts w:ascii="Arial" w:hAnsi="Arial" w:cs="Arial"/>
          <w:sz w:val="28"/>
          <w:szCs w:val="28"/>
          <w:lang w:val="x-none" w:eastAsia="zh-CN"/>
        </w:rPr>
      </w:pPr>
      <w:r>
        <w:rPr>
          <w:rFonts w:ascii="Arial" w:hAnsi="Arial" w:cs="Arial"/>
          <w:sz w:val="28"/>
          <w:szCs w:val="28"/>
          <w:lang w:val="x-none"/>
        </w:rPr>
        <w:t>5.2.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6CFE1932" w14:textId="0FA2D7DC" w:rsidR="0025794C" w:rsidRDefault="0025794C" w:rsidP="0025794C">
      <w:pPr>
        <w:rPr>
          <w:kern w:val="2"/>
          <w:lang w:val="en-US"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12B9E193" w14:textId="444460AC" w:rsidR="00742E79" w:rsidRPr="00742E79" w:rsidRDefault="00742E79" w:rsidP="00742E79">
      <w:pPr>
        <w:keepNext/>
        <w:keepLines/>
        <w:spacing w:before="180"/>
        <w:outlineLvl w:val="1"/>
        <w:rPr>
          <w:rFonts w:ascii="Arial" w:hAnsi="Arial" w:cs="Arial"/>
          <w:sz w:val="32"/>
          <w:lang w:val="en-US" w:eastAsia="zh-CN"/>
        </w:rPr>
      </w:pPr>
      <w:r w:rsidRPr="00742E79">
        <w:rPr>
          <w:rFonts w:ascii="Arial" w:hAnsi="Arial" w:cs="Arial"/>
          <w:sz w:val="32"/>
          <w:lang w:val="en-US" w:eastAsia="zh-CN"/>
        </w:rPr>
        <w:t>5.3</w:t>
      </w:r>
      <w:r w:rsidRPr="00742E79">
        <w:rPr>
          <w:rFonts w:ascii="Arial" w:hAnsi="Arial" w:cs="Arial"/>
          <w:sz w:val="32"/>
          <w:lang w:val="en-US" w:eastAsia="zh-CN"/>
        </w:rPr>
        <w:tab/>
        <w:t xml:space="preserve">CA_n41_SUL_n79-n98 </w:t>
      </w:r>
    </w:p>
    <w:p w14:paraId="000F9148" w14:textId="77777777" w:rsidR="00742E79" w:rsidRPr="00830BC1" w:rsidRDefault="00742E79" w:rsidP="00742E79">
      <w:pPr>
        <w:pStyle w:val="Heading3"/>
        <w:rPr>
          <w:rFonts w:cs="Arial"/>
          <w:szCs w:val="28"/>
        </w:rPr>
      </w:pPr>
      <w:bookmarkStart w:id="47" w:name="_Toc5409"/>
      <w:bookmarkStart w:id="48" w:name="_Toc19923"/>
      <w:bookmarkStart w:id="49" w:name="_Toc27947"/>
      <w:bookmarkStart w:id="50" w:name="_Toc106118189"/>
      <w:bookmarkStart w:id="51" w:name="_Toc106124720"/>
      <w:r>
        <w:rPr>
          <w:rFonts w:cs="Arial"/>
          <w:szCs w:val="28"/>
        </w:rPr>
        <w:t>5.3</w:t>
      </w:r>
      <w:r w:rsidRPr="00830BC1">
        <w:rPr>
          <w:rFonts w:cs="Arial"/>
          <w:szCs w:val="28"/>
        </w:rPr>
        <w:t>.1</w:t>
      </w:r>
      <w:r w:rsidRPr="00830BC1">
        <w:rPr>
          <w:rFonts w:cs="Arial"/>
          <w:szCs w:val="28"/>
        </w:rPr>
        <w:tab/>
      </w:r>
      <w:bookmarkEnd w:id="47"/>
      <w:bookmarkEnd w:id="48"/>
      <w:bookmarkEnd w:id="49"/>
      <w:bookmarkEnd w:id="50"/>
      <w:bookmarkEnd w:id="51"/>
      <w:r w:rsidRPr="00830BC1">
        <w:rPr>
          <w:rFonts w:cs="Arial"/>
          <w:szCs w:val="28"/>
        </w:rPr>
        <w:t xml:space="preserve">Operating bands </w:t>
      </w:r>
    </w:p>
    <w:p w14:paraId="70453891" w14:textId="77777777" w:rsidR="00742E79" w:rsidRDefault="00742E79" w:rsidP="00742E79">
      <w:pPr>
        <w:pStyle w:val="TH"/>
      </w:pPr>
      <w:r w:rsidRPr="00C11944">
        <w:t xml:space="preserve">Table </w:t>
      </w:r>
      <w:r>
        <w:t>5.3</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ABE17A" w14:textId="77777777" w:rsidTr="009F7F0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980279" w14:textId="77777777" w:rsidR="00742E79" w:rsidRDefault="00742E79" w:rsidP="009F7F0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A39D85" w14:textId="77777777" w:rsidR="00742E79" w:rsidRDefault="00742E79" w:rsidP="009F7F00">
            <w:pPr>
              <w:pStyle w:val="TAH"/>
            </w:pPr>
            <w:r>
              <w:t>NR Band</w:t>
            </w:r>
          </w:p>
          <w:p w14:paraId="33DECEAF" w14:textId="77777777" w:rsidR="00742E79" w:rsidRDefault="00742E79" w:rsidP="009F7F00">
            <w:pPr>
              <w:pStyle w:val="TAH"/>
            </w:pPr>
            <w:r>
              <w:t>(Table 5.2-1)</w:t>
            </w:r>
          </w:p>
        </w:tc>
      </w:tr>
      <w:tr w:rsidR="00742E79" w14:paraId="3DA8652D" w14:textId="77777777" w:rsidTr="009F7F0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DF5A6E4" w14:textId="77777777" w:rsidR="00742E79" w:rsidRDefault="00742E79" w:rsidP="009F7F00">
            <w:pPr>
              <w:pStyle w:val="TAN"/>
              <w:ind w:left="0" w:firstLine="0"/>
              <w:jc w:val="center"/>
              <w:rPr>
                <w:vertAlign w:val="superscript"/>
              </w:rPr>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103AB1" w14:textId="77777777" w:rsidR="00742E79" w:rsidRDefault="00742E79" w:rsidP="009F7F00">
            <w:pPr>
              <w:pStyle w:val="TAN"/>
              <w:ind w:left="0" w:firstLine="0"/>
              <w:jc w:val="center"/>
            </w:pPr>
            <w:r>
              <w:t>n41, n79, n98</w:t>
            </w:r>
          </w:p>
        </w:tc>
      </w:tr>
      <w:tr w:rsidR="00742E79" w14:paraId="2CBD633A" w14:textId="77777777" w:rsidTr="009F7F0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03E5721" w14:textId="77777777" w:rsidR="00742E79" w:rsidRDefault="00742E79" w:rsidP="009F7F00">
            <w:pPr>
              <w:pStyle w:val="TAN"/>
            </w:pPr>
            <w:r>
              <w:t>NOTE 1:</w:t>
            </w:r>
            <w:r>
              <w:tab/>
              <w:t>If a UE is configured with both NR UL and NR SUL carriers in a cell, the switching time between NR UL carrier and NR SUL carrier is 0 us.</w:t>
            </w:r>
          </w:p>
          <w:p w14:paraId="72A1300D" w14:textId="77777777" w:rsidR="00742E79" w:rsidRDefault="00742E79" w:rsidP="009F7F00">
            <w:pPr>
              <w:pStyle w:val="TAN"/>
            </w:pPr>
            <w:r>
              <w:t>NOTE 2:</w:t>
            </w:r>
            <w:r>
              <w:tab/>
              <w:t>For UE supporting SUL band combination simultaneous Rx/Tx capability is mandatory.</w:t>
            </w:r>
          </w:p>
        </w:tc>
      </w:tr>
    </w:tbl>
    <w:p w14:paraId="78947DB6" w14:textId="77777777" w:rsidR="00742E79" w:rsidRPr="00D331BD" w:rsidRDefault="00742E79" w:rsidP="00742E79">
      <w:pPr>
        <w:spacing w:after="0"/>
      </w:pPr>
    </w:p>
    <w:p w14:paraId="73A7A08E" w14:textId="77777777" w:rsidR="00742E79" w:rsidRPr="00C11944" w:rsidRDefault="00742E79" w:rsidP="00742E79">
      <w:pPr>
        <w:spacing w:after="0"/>
      </w:pPr>
    </w:p>
    <w:p w14:paraId="00C76818" w14:textId="77777777" w:rsidR="00742E79" w:rsidRPr="00830BC1" w:rsidRDefault="00742E79" w:rsidP="00742E79">
      <w:pPr>
        <w:pStyle w:val="Heading3"/>
        <w:rPr>
          <w:rFonts w:cs="Arial"/>
          <w:szCs w:val="28"/>
        </w:rPr>
      </w:pPr>
      <w:bookmarkStart w:id="52" w:name="_Toc12285"/>
      <w:bookmarkStart w:id="53" w:name="_Toc1146"/>
      <w:bookmarkStart w:id="54" w:name="_Toc18101"/>
      <w:bookmarkStart w:id="55" w:name="_Toc106118191"/>
      <w:bookmarkStart w:id="56" w:name="_Toc106124722"/>
      <w:r>
        <w:rPr>
          <w:rFonts w:cs="Arial"/>
          <w:szCs w:val="28"/>
        </w:rPr>
        <w:t>5.3</w:t>
      </w:r>
      <w:r w:rsidRPr="00830BC1">
        <w:rPr>
          <w:rFonts w:cs="Arial"/>
          <w:szCs w:val="28"/>
        </w:rPr>
        <w:t>.2</w:t>
      </w:r>
      <w:r w:rsidRPr="00830BC1">
        <w:rPr>
          <w:rFonts w:cs="Arial"/>
          <w:szCs w:val="28"/>
        </w:rPr>
        <w:tab/>
      </w:r>
      <w:r w:rsidRPr="00830BC1">
        <w:rPr>
          <w:szCs w:val="28"/>
        </w:rPr>
        <w:t xml:space="preserve">Channel bandwidths per operating band </w:t>
      </w:r>
      <w:bookmarkEnd w:id="52"/>
      <w:bookmarkEnd w:id="53"/>
      <w:bookmarkEnd w:id="54"/>
      <w:bookmarkEnd w:id="55"/>
      <w:bookmarkEnd w:id="56"/>
    </w:p>
    <w:p w14:paraId="7CF1019C" w14:textId="77777777" w:rsidR="00742E79" w:rsidRDefault="00742E79" w:rsidP="00742E79">
      <w:pPr>
        <w:pStyle w:val="TH"/>
        <w:rPr>
          <w:lang w:val="en-US" w:eastAsia="zh-CN"/>
        </w:rPr>
      </w:pPr>
      <w:r w:rsidRPr="00C11944">
        <w:t xml:space="preserve">Table </w:t>
      </w:r>
      <w:r>
        <w:t>5.3</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4"/>
        <w:gridCol w:w="469"/>
        <w:gridCol w:w="723"/>
        <w:gridCol w:w="425"/>
        <w:gridCol w:w="425"/>
        <w:gridCol w:w="425"/>
        <w:gridCol w:w="425"/>
        <w:gridCol w:w="425"/>
        <w:gridCol w:w="425"/>
        <w:gridCol w:w="425"/>
        <w:gridCol w:w="425"/>
        <w:gridCol w:w="425"/>
        <w:gridCol w:w="425"/>
        <w:gridCol w:w="425"/>
        <w:gridCol w:w="425"/>
        <w:gridCol w:w="425"/>
        <w:gridCol w:w="819"/>
      </w:tblGrid>
      <w:tr w:rsidR="00742E79" w14:paraId="7DB4409D" w14:textId="77777777" w:rsidTr="009F7F00">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D7B3E9"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DC8CA"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CAA5F"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5A10F92B"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5833CDCC" w14:textId="77777777" w:rsidR="00742E79" w:rsidRDefault="00742E79" w:rsidP="009F7F00">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AE985"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5E8D680F"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DF1FF"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6A99A8B6"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A4FAC"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6EFF2F21"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0074A"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7E476ED"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34228" w14:textId="77777777" w:rsidR="00742E79" w:rsidRDefault="00742E79" w:rsidP="009F7F00">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DCD20" w14:textId="77777777" w:rsidR="00742E79" w:rsidRDefault="00742E79" w:rsidP="009F7F00">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3213D"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30EE81E"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BA143"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396636E"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12F81"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838B6"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E47794"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12CC6453"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18BDC"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75CF4A3D"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005C4" w14:textId="77777777" w:rsidR="00742E79" w:rsidRDefault="00742E79" w:rsidP="009F7F00">
            <w:pPr>
              <w:pStyle w:val="TAH"/>
            </w:pPr>
            <w:r>
              <w:t>90</w:t>
            </w:r>
          </w:p>
          <w:p w14:paraId="7AC9F090" w14:textId="77777777" w:rsidR="00742E79" w:rsidRDefault="00742E79" w:rsidP="009F7F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EC5A4"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2790EBD6"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42E79" w14:paraId="2F208EB8" w14:textId="77777777" w:rsidTr="009F7F00">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FB901" w14:textId="77777777" w:rsidR="00742E79" w:rsidRDefault="00742E79" w:rsidP="009F7F00">
            <w:pPr>
              <w:pStyle w:val="TAC"/>
            </w:pPr>
            <w:r w:rsidRPr="006402C6">
              <w:t>CA_n41A_SUL_n79A-n98A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9197A" w14:textId="77777777" w:rsidR="00742E79" w:rsidRDefault="00742E79" w:rsidP="009F7F00">
            <w:pPr>
              <w:pStyle w:val="TAC"/>
            </w:pPr>
            <w:r w:rsidRPr="006402C6">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234D69" w14:textId="77777777" w:rsidR="00742E79" w:rsidRDefault="00742E79" w:rsidP="009F7F00">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5C5DAB28" w14:textId="77777777" w:rsidR="00742E79" w:rsidRDefault="00742E79" w:rsidP="009F7F00">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107BFA98"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9639E"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FB2C3"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9C12C"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74A920"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488F8EF"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5C2A72A"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93D4E4"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D5B1879"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C6DEA8"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58A0E2"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20CD61"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73BC74" w14:textId="77777777" w:rsidR="00742E79" w:rsidRDefault="00742E79" w:rsidP="009F7F0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1B383" w14:textId="77777777" w:rsidR="00742E79" w:rsidRDefault="00742E79" w:rsidP="009F7F00">
            <w:pPr>
              <w:pStyle w:val="TAC"/>
              <w:rPr>
                <w:rFonts w:eastAsia="SimSun"/>
                <w:lang w:eastAsia="zh-CN"/>
              </w:rPr>
            </w:pPr>
            <w:r>
              <w:rPr>
                <w:rFonts w:eastAsia="SimSun"/>
                <w:lang w:eastAsia="zh-CN"/>
              </w:rPr>
              <w:t>0</w:t>
            </w:r>
          </w:p>
        </w:tc>
      </w:tr>
      <w:tr w:rsidR="00742E79" w14:paraId="3BC4B9F2"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FF26D"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4014F"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31900" w14:textId="77777777" w:rsidR="00742E79" w:rsidRDefault="00742E79" w:rsidP="009F7F00">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230505" w14:textId="77777777" w:rsidR="00742E79" w:rsidRDefault="00742E79" w:rsidP="009F7F00">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54845992"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1E30"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C03B6"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722BA"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91C0997"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3A8E5C1"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1831FA4"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E619A3E"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166F0D3"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531A03F"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DD89AD"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F75DD5"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8D77FC2" w14:textId="77777777" w:rsidR="00742E79" w:rsidRDefault="00742E79"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D04FB" w14:textId="77777777" w:rsidR="00742E79" w:rsidRDefault="00742E79" w:rsidP="009F7F00">
            <w:pPr>
              <w:spacing w:after="0"/>
              <w:rPr>
                <w:rFonts w:ascii="Arial" w:eastAsia="SimSun" w:hAnsi="Arial"/>
                <w:sz w:val="18"/>
                <w:lang w:eastAsia="zh-CN"/>
              </w:rPr>
            </w:pPr>
          </w:p>
        </w:tc>
      </w:tr>
      <w:tr w:rsidR="00742E79" w14:paraId="23F1CF1E"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E4B90"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59433"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34DE7" w14:textId="77777777" w:rsidR="00742E79" w:rsidRDefault="00742E79" w:rsidP="009F7F00">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E08DFB" w14:textId="77777777" w:rsidR="00742E79" w:rsidRDefault="00742E79" w:rsidP="009F7F00">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55B3A1B6"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4FA08D"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CF2E77"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3684FD"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98BE32"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C5474D"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E4D2538"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99C3CA"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5F8EC2F"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9898BB6"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CC18748"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76F978B"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F1586CA" w14:textId="77777777" w:rsidR="00742E79" w:rsidRDefault="00742E79"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0BE50" w14:textId="77777777" w:rsidR="00742E79" w:rsidRDefault="00742E79" w:rsidP="009F7F00">
            <w:pPr>
              <w:spacing w:after="0"/>
              <w:rPr>
                <w:rFonts w:ascii="Arial" w:eastAsia="SimSun" w:hAnsi="Arial"/>
                <w:sz w:val="18"/>
                <w:lang w:eastAsia="zh-CN"/>
              </w:rPr>
            </w:pPr>
          </w:p>
        </w:tc>
      </w:tr>
      <w:tr w:rsidR="00742E79" w14:paraId="46C73873"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7364"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E6D5D" w14:textId="77777777" w:rsidR="00742E79" w:rsidRDefault="00742E79" w:rsidP="009F7F00">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065ECF" w14:textId="77777777" w:rsidR="00742E79" w:rsidRDefault="00742E79" w:rsidP="009F7F00">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D6FCC65" w14:textId="77777777" w:rsidR="00742E79" w:rsidRDefault="00742E79" w:rsidP="009F7F00">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5010414"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3062E63"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2E4B80"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36EE6"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926212"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C91153"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A6D40"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E10C3"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45BA85"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114434"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724818"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44AC51"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9372F9" w14:textId="77777777" w:rsidR="00742E79" w:rsidRDefault="00742E79"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E823D" w14:textId="77777777" w:rsidR="00742E79" w:rsidRDefault="00742E79" w:rsidP="009F7F00">
            <w:pPr>
              <w:spacing w:after="0"/>
              <w:rPr>
                <w:rFonts w:ascii="Arial" w:eastAsia="SimSun" w:hAnsi="Arial"/>
                <w:sz w:val="18"/>
                <w:lang w:eastAsia="zh-CN"/>
              </w:rPr>
            </w:pPr>
          </w:p>
        </w:tc>
      </w:tr>
      <w:tr w:rsidR="00742E79" w14:paraId="3A0C4F1A"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D68E5"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E0037"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34D2" w14:textId="77777777" w:rsidR="00742E79" w:rsidRDefault="00742E79" w:rsidP="009F7F00">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4612EA" w14:textId="77777777" w:rsidR="00742E79" w:rsidRDefault="00742E79" w:rsidP="009F7F00">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73505E71"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D44012B"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EDD304"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53F29"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414C14A"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812F8"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C7AD4"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0DC79"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BA6F669"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F47D5B7"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DE9078"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2590DE7"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774D9A" w14:textId="77777777" w:rsidR="00742E79" w:rsidRDefault="00742E79"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9025C" w14:textId="77777777" w:rsidR="00742E79" w:rsidRDefault="00742E79" w:rsidP="009F7F00">
            <w:pPr>
              <w:spacing w:after="0"/>
              <w:rPr>
                <w:rFonts w:ascii="Arial" w:eastAsia="SimSun" w:hAnsi="Arial"/>
                <w:sz w:val="18"/>
                <w:lang w:eastAsia="zh-CN"/>
              </w:rPr>
            </w:pPr>
          </w:p>
        </w:tc>
      </w:tr>
      <w:tr w:rsidR="00742E79" w14:paraId="3498EB75"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35D75"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51026"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2F96" w14:textId="77777777" w:rsidR="00742E79" w:rsidRDefault="00742E79" w:rsidP="009F7F00">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1366A9" w14:textId="77777777" w:rsidR="00742E79" w:rsidRDefault="00742E79" w:rsidP="009F7F00">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2561AB8"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C4BB698" w14:textId="77777777" w:rsidR="00742E79" w:rsidRDefault="00742E79"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A8D66F"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374BC5" w14:textId="77777777" w:rsidR="00742E79" w:rsidRDefault="00742E79"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362B08A"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C1B6E3B" w14:textId="77777777" w:rsidR="00742E79" w:rsidRDefault="00742E79"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0ADF2" w14:textId="77777777" w:rsidR="00742E79" w:rsidRDefault="00742E79"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DCE98" w14:textId="77777777" w:rsidR="00742E79" w:rsidRDefault="00742E79"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9EB611A"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5F91204"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F34E8B0"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BCF7B7C"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1C10BD5" w14:textId="77777777" w:rsidR="00742E79" w:rsidRDefault="00742E79"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F9E4D" w14:textId="77777777" w:rsidR="00742E79" w:rsidRDefault="00742E79" w:rsidP="009F7F00">
            <w:pPr>
              <w:spacing w:after="0"/>
              <w:rPr>
                <w:rFonts w:ascii="Arial" w:eastAsia="SimSun" w:hAnsi="Arial"/>
                <w:sz w:val="18"/>
                <w:lang w:eastAsia="zh-CN"/>
              </w:rPr>
            </w:pPr>
          </w:p>
        </w:tc>
      </w:tr>
      <w:tr w:rsidR="00742E79" w14:paraId="31E5BE1C"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BF2B"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BC263" w14:textId="77777777" w:rsidR="00742E79" w:rsidRDefault="00742E79" w:rsidP="009F7F00">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8D5423" w14:textId="77777777" w:rsidR="00742E79" w:rsidRDefault="00742E79" w:rsidP="009F7F00">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40E1AC70" w14:textId="77777777" w:rsidR="00742E79" w:rsidRDefault="00742E79" w:rsidP="009F7F0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CA129D8"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EFF30"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0A55C"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49ADC"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6594A2"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C03D2DC"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BD0AC0"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5256DE"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45DB6AE0"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9FE041"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6ADF07"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FAD8FA"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62A298" w14:textId="77777777" w:rsidR="00742E79" w:rsidRDefault="00742E79"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48EC5" w14:textId="77777777" w:rsidR="00742E79" w:rsidRDefault="00742E79" w:rsidP="009F7F00">
            <w:pPr>
              <w:spacing w:after="0"/>
              <w:rPr>
                <w:rFonts w:ascii="Arial" w:eastAsia="SimSun" w:hAnsi="Arial"/>
                <w:sz w:val="18"/>
                <w:lang w:eastAsia="zh-CN"/>
              </w:rPr>
            </w:pPr>
          </w:p>
        </w:tc>
      </w:tr>
      <w:tr w:rsidR="00742E79" w14:paraId="7769904A"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B07E5"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C03A"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D10FE" w14:textId="77777777" w:rsidR="00742E79" w:rsidRDefault="00742E79" w:rsidP="009F7F0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21A249" w14:textId="77777777" w:rsidR="00742E79" w:rsidRDefault="00742E79" w:rsidP="009F7F00">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6D5BBC55"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505B5"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8E246"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D5218"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6636B8A"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F215AAE"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A0C556"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BF6575"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08A42508"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2D4A1F"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81532B"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604C2C"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570CA0" w14:textId="77777777" w:rsidR="00742E79" w:rsidRDefault="00742E79"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C2B65" w14:textId="77777777" w:rsidR="00742E79" w:rsidRDefault="00742E79" w:rsidP="009F7F00">
            <w:pPr>
              <w:spacing w:after="0"/>
              <w:rPr>
                <w:rFonts w:ascii="Arial" w:eastAsia="SimSun" w:hAnsi="Arial"/>
                <w:sz w:val="18"/>
                <w:lang w:eastAsia="zh-CN"/>
              </w:rPr>
            </w:pPr>
          </w:p>
        </w:tc>
      </w:tr>
      <w:tr w:rsidR="00742E79" w14:paraId="405A7BD0"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1557B"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9070F"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086D7" w14:textId="77777777" w:rsidR="00742E79" w:rsidRDefault="00742E79" w:rsidP="009F7F0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E1CF62" w14:textId="77777777" w:rsidR="00742E79" w:rsidRDefault="00742E79" w:rsidP="009F7F00">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4ADD9DF2"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01215C"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699519"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689AF47"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1636C5"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4006B3"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4DC06A"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6DB95F8"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111547C7"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6F5A5B"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2EA56AF"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0C5AB4"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009125" w14:textId="77777777" w:rsidR="00742E79" w:rsidRDefault="00742E79"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D058B" w14:textId="77777777" w:rsidR="00742E79" w:rsidRDefault="00742E79" w:rsidP="009F7F00">
            <w:pPr>
              <w:spacing w:after="0"/>
              <w:rPr>
                <w:rFonts w:ascii="Arial" w:eastAsia="SimSun" w:hAnsi="Arial"/>
                <w:sz w:val="18"/>
                <w:lang w:eastAsia="zh-CN"/>
              </w:rPr>
            </w:pPr>
          </w:p>
        </w:tc>
      </w:tr>
    </w:tbl>
    <w:p w14:paraId="6A4CBDFD" w14:textId="77777777" w:rsidR="00742E79" w:rsidRDefault="00742E79" w:rsidP="00742E79">
      <w:pPr>
        <w:rPr>
          <w:lang w:eastAsia="ko-KR"/>
        </w:rPr>
      </w:pPr>
    </w:p>
    <w:p w14:paraId="1D21948A" w14:textId="77777777" w:rsidR="00742E79" w:rsidRPr="00830BC1" w:rsidRDefault="00742E79" w:rsidP="00742E79">
      <w:pPr>
        <w:pStyle w:val="Heading3"/>
        <w:rPr>
          <w:szCs w:val="28"/>
        </w:rPr>
      </w:pPr>
      <w:bookmarkStart w:id="57" w:name="_Toc104375604"/>
      <w:bookmarkStart w:id="58" w:name="_Toc17816"/>
      <w:bookmarkStart w:id="59" w:name="_Toc18878"/>
      <w:bookmarkStart w:id="60" w:name="_Toc5646"/>
      <w:bookmarkStart w:id="61" w:name="_Toc106118192"/>
      <w:bookmarkStart w:id="62" w:name="_Toc106124723"/>
      <w:r>
        <w:rPr>
          <w:rFonts w:cs="Arial"/>
          <w:szCs w:val="28"/>
        </w:rPr>
        <w:t>5.3</w:t>
      </w:r>
      <w:r w:rsidRPr="00830BC1">
        <w:rPr>
          <w:rFonts w:cs="Arial"/>
          <w:szCs w:val="28"/>
        </w:rPr>
        <w:t xml:space="preserve">.3  </w:t>
      </w:r>
      <w:r w:rsidRPr="00830BC1">
        <w:rPr>
          <w:szCs w:val="28"/>
        </w:rPr>
        <w:t>Maximum output power</w:t>
      </w:r>
      <w:bookmarkEnd w:id="57"/>
    </w:p>
    <w:p w14:paraId="2C4C2EC0" w14:textId="77777777" w:rsidR="00742E79" w:rsidRPr="00922BB2" w:rsidRDefault="00742E79" w:rsidP="00742E79">
      <w:pPr>
        <w:rPr>
          <w:rFonts w:eastAsia="SimSun"/>
          <w:lang w:val="en-US" w:eastAsia="zh-CN"/>
        </w:rPr>
      </w:pPr>
      <w:r w:rsidRPr="0007580F">
        <w:rPr>
          <w:lang w:eastAsia="zh-TW"/>
        </w:rPr>
        <w:t>There is only single UL in uplink so the requirement for each band in clause 6.2.1 from 38.101-1 is applicable.</w:t>
      </w:r>
    </w:p>
    <w:p w14:paraId="01AA5392" w14:textId="77777777" w:rsidR="00742E79" w:rsidRPr="00D674A4" w:rsidRDefault="00742E79" w:rsidP="00742E79">
      <w:pPr>
        <w:pStyle w:val="Heading3"/>
        <w:rPr>
          <w:rFonts w:cs="Arial"/>
          <w:sz w:val="24"/>
          <w:szCs w:val="28"/>
        </w:rPr>
      </w:pPr>
      <w:bookmarkStart w:id="63" w:name="_Toc104375605"/>
      <w:r>
        <w:t>5.3</w:t>
      </w:r>
      <w:r w:rsidRPr="0007580F">
        <w:t>.4</w:t>
      </w:r>
      <w:r w:rsidRPr="0007580F">
        <w:tab/>
      </w:r>
      <w:r>
        <w:t xml:space="preserve"> </w:t>
      </w:r>
      <w:r w:rsidRPr="0007580F">
        <w:t>Spurious emission band UE co-existence</w:t>
      </w:r>
      <w:bookmarkEnd w:id="63"/>
    </w:p>
    <w:p w14:paraId="7E54B704" w14:textId="77777777" w:rsidR="00742E79" w:rsidRDefault="00742E79" w:rsidP="00742E79">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12FE1064" w14:textId="77777777" w:rsidR="00742E79" w:rsidRDefault="00742E79" w:rsidP="00742E79">
      <w:r>
        <w:rPr>
          <w:lang w:eastAsia="zh-CN"/>
        </w:rPr>
        <w:t xml:space="preserve">Table </w:t>
      </w:r>
      <w:r>
        <w:rPr>
          <w:rFonts w:eastAsia="MS Mincho"/>
          <w:lang w:val="en-US" w:eastAsia="zh-CN"/>
        </w:rPr>
        <w:t>5.3</w:t>
      </w:r>
      <w:r w:rsidRPr="0093134B">
        <w:rPr>
          <w:rFonts w:eastAsia="MS Mincho"/>
          <w:lang w:val="en-US" w:eastAsia="zh-CN"/>
        </w:rPr>
        <w:t>.4</w:t>
      </w:r>
      <w:r>
        <w:rPr>
          <w:lang w:eastAsia="zh-CN"/>
        </w:rPr>
        <w:t>-1 summarizes frequency ranges where harmonics and/or harmonics mixing occur for CA_n41_SUL_n79-n98.</w:t>
      </w:r>
    </w:p>
    <w:p w14:paraId="37C7759D"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5.3</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0E022362" w14:textId="77777777" w:rsidTr="009F7F00">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79F7E518" w14:textId="77777777" w:rsidR="00742E79" w:rsidRDefault="00742E79" w:rsidP="009F7F00">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1CBA7D" w14:textId="77777777" w:rsidR="00742E79" w:rsidRDefault="00742E79" w:rsidP="009F7F00">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2B0F20" w14:textId="77777777" w:rsidR="00742E79" w:rsidRDefault="00742E79" w:rsidP="009F7F00">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EFFD91" w14:textId="77777777" w:rsidR="00742E79" w:rsidRDefault="00742E79" w:rsidP="009F7F00">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6D55" w14:textId="77777777" w:rsidR="00742E79" w:rsidRDefault="00742E79" w:rsidP="009F7F0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721E8F" w14:textId="77777777" w:rsidR="00742E79" w:rsidRDefault="00742E79" w:rsidP="009F7F0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0B3523" w14:textId="77777777" w:rsidR="00742E79" w:rsidRDefault="00742E79" w:rsidP="009F7F0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68C9E00E" w14:textId="77777777" w:rsidTr="009F7F00">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42BC4" w14:textId="77777777" w:rsidR="00742E79" w:rsidRDefault="00742E79" w:rsidP="009F7F0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FA46B" w14:textId="77777777" w:rsidR="00742E79" w:rsidRDefault="00742E79" w:rsidP="009F7F0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368C7" w14:textId="77777777" w:rsidR="00742E79" w:rsidRDefault="00742E79" w:rsidP="009F7F00">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C764DA" w14:textId="77777777" w:rsidR="00742E79" w:rsidRDefault="00742E79" w:rsidP="009F7F00">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74A869" w14:textId="77777777" w:rsidR="00742E79" w:rsidRDefault="00742E79" w:rsidP="009F7F00">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6D73E0" w14:textId="77777777" w:rsidR="00742E79" w:rsidRDefault="00742E79" w:rsidP="009F7F00">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326E7" w14:textId="77777777" w:rsidR="00742E79" w:rsidRDefault="00742E79" w:rsidP="009F7F00">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F82D2F" w14:textId="77777777" w:rsidR="00742E79" w:rsidRDefault="00742E79" w:rsidP="009F7F00">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EA1F92" w14:textId="77777777" w:rsidR="00742E79" w:rsidRDefault="00742E79" w:rsidP="009F7F00">
            <w:pPr>
              <w:pStyle w:val="TAH"/>
              <w:rPr>
                <w:lang w:eastAsia="ja-JP"/>
              </w:rPr>
            </w:pPr>
            <w:r>
              <w:rPr>
                <w:lang w:eastAsia="ja-JP"/>
              </w:rPr>
              <w:t>High Band Edge</w:t>
            </w:r>
          </w:p>
        </w:tc>
      </w:tr>
      <w:tr w:rsidR="00742E79" w14:paraId="4EA03BAC" w14:textId="77777777" w:rsidTr="009F7F00">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3A565E2"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1B425F0D" w14:textId="77777777" w:rsidR="00742E79" w:rsidRPr="0048120B" w:rsidRDefault="00742E79" w:rsidP="009F7F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45484B" w14:textId="77777777" w:rsidR="00742E79" w:rsidRDefault="00742E79" w:rsidP="009F7F00">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F34587"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BF358A"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5E5BE"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B9879" w14:textId="77777777" w:rsidR="00742E79" w:rsidRDefault="00742E79" w:rsidP="009F7F00">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50364" w14:textId="77777777" w:rsidR="00742E79" w:rsidRDefault="00742E79" w:rsidP="009F7F00">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2FFE53" w14:textId="77777777" w:rsidR="00742E79" w:rsidRDefault="00742E79" w:rsidP="009F7F00">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C9EAE" w14:textId="77777777" w:rsidR="00742E79" w:rsidRDefault="00742E79" w:rsidP="009F7F00">
            <w:pPr>
              <w:keepNext/>
              <w:keepLines/>
              <w:spacing w:after="0"/>
              <w:jc w:val="center"/>
              <w:rPr>
                <w:rFonts w:ascii="Arial" w:hAnsi="Arial"/>
                <w:sz w:val="18"/>
                <w:lang w:eastAsia="zh-CN"/>
              </w:rPr>
            </w:pPr>
            <w:r>
              <w:t>10760</w:t>
            </w:r>
          </w:p>
        </w:tc>
      </w:tr>
      <w:tr w:rsidR="00742E79" w14:paraId="14FDC60B" w14:textId="77777777" w:rsidTr="009F7F00">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41E13BE"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40E84D32" w14:textId="77777777" w:rsidR="00742E79" w:rsidRDefault="00742E79" w:rsidP="009F7F00">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E643AB" w14:textId="77777777" w:rsidR="00742E79" w:rsidRDefault="00742E79" w:rsidP="009F7F00">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BEBC0E" w14:textId="77777777" w:rsidR="00742E79" w:rsidRDefault="00742E79" w:rsidP="009F7F00">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1431F"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D488"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E17D5" w14:textId="77777777" w:rsidR="00742E79" w:rsidRDefault="00742E79" w:rsidP="009F7F00">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A52996" w14:textId="77777777" w:rsidR="00742E79" w:rsidRDefault="00742E79" w:rsidP="009F7F00">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3925D9" w14:textId="77777777" w:rsidR="00742E79" w:rsidRDefault="00742E79" w:rsidP="009F7F00">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6DE52C" w14:textId="77777777" w:rsidR="00742E79" w:rsidRDefault="00742E79" w:rsidP="009F7F00">
            <w:pPr>
              <w:keepNext/>
              <w:keepLines/>
              <w:spacing w:after="0"/>
              <w:jc w:val="center"/>
              <w:rPr>
                <w:rFonts w:ascii="Arial" w:hAnsi="Arial"/>
                <w:sz w:val="18"/>
                <w:lang w:eastAsia="zh-CN"/>
              </w:rPr>
            </w:pPr>
            <w:r>
              <w:t>20000</w:t>
            </w:r>
          </w:p>
        </w:tc>
      </w:tr>
      <w:tr w:rsidR="00742E79" w14:paraId="309FE93C" w14:textId="77777777" w:rsidTr="009F7F00">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66A34D8A" w14:textId="77777777" w:rsidR="00742E79" w:rsidRPr="0048120B" w:rsidRDefault="00742E79" w:rsidP="009F7F00">
            <w:pPr>
              <w:keepNext/>
              <w:keepLines/>
              <w:spacing w:after="0"/>
              <w:jc w:val="center"/>
              <w:rPr>
                <w:rFonts w:ascii="Arial" w:eastAsia="SimSun" w:hAnsi="Arial"/>
                <w:sz w:val="18"/>
                <w:lang w:val="en-US" w:eastAsia="zh-CN"/>
              </w:rPr>
            </w:pPr>
            <w:r>
              <w:rPr>
                <w:rFonts w:ascii="Arial" w:eastAsia="SimSun"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21E29428" w14:textId="77777777" w:rsidR="00742E79" w:rsidRDefault="00742E79" w:rsidP="009F7F00">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C5A8106" w14:textId="77777777" w:rsidR="00742E79" w:rsidRPr="0048120B" w:rsidRDefault="00742E79" w:rsidP="009F7F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7148964" w14:textId="77777777" w:rsidR="00742E79" w:rsidRPr="0048120B" w:rsidRDefault="00742E79" w:rsidP="009F7F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39E77C5F" w14:textId="77777777" w:rsidR="00742E79" w:rsidRPr="0048120B" w:rsidRDefault="00742E79" w:rsidP="009F7F00">
            <w:pPr>
              <w:keepNext/>
              <w:keepLines/>
              <w:spacing w:after="0"/>
              <w:jc w:val="center"/>
              <w:rPr>
                <w:rFonts w:ascii="Arial" w:eastAsia="SimSun" w:hAnsi="Arial"/>
                <w:sz w:val="18"/>
                <w:lang w:val="en-US" w:eastAsia="zh-CN"/>
              </w:rPr>
            </w:pPr>
            <w:r>
              <w:rPr>
                <w:rFonts w:ascii="Arial" w:eastAsia="SimSun"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009B2773" w14:textId="77777777" w:rsidR="00742E79" w:rsidRPr="0048120B" w:rsidRDefault="00742E79" w:rsidP="009F7F00">
            <w:pPr>
              <w:keepNext/>
              <w:keepLines/>
              <w:spacing w:after="0"/>
              <w:jc w:val="center"/>
              <w:rPr>
                <w:rFonts w:ascii="Arial" w:eastAsia="SimSun" w:hAnsi="Arial"/>
                <w:sz w:val="18"/>
                <w:lang w:val="en-US" w:eastAsia="zh-CN"/>
              </w:rPr>
            </w:pPr>
            <w:r>
              <w:rPr>
                <w:rFonts w:ascii="Arial" w:eastAsia="SimSun"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5B451F92" w14:textId="77777777" w:rsidR="00742E79" w:rsidRPr="0048120B" w:rsidRDefault="00742E79" w:rsidP="009F7F00">
            <w:pPr>
              <w:keepNext/>
              <w:keepLines/>
              <w:spacing w:after="0"/>
              <w:jc w:val="center"/>
              <w:rPr>
                <w:rFonts w:eastAsia="SimSun"/>
                <w:lang w:eastAsia="zh-CN"/>
              </w:rPr>
            </w:pPr>
            <w:r>
              <w:rPr>
                <w:rFonts w:eastAsia="SimSun"/>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05D9181C" w14:textId="77777777" w:rsidR="00742E79" w:rsidRDefault="00742E79" w:rsidP="009F7F00">
            <w:pPr>
              <w:keepNext/>
              <w:keepLines/>
              <w:spacing w:after="0"/>
              <w:jc w:val="center"/>
            </w:pPr>
            <w:r>
              <w:rPr>
                <w:rFonts w:eastAsia="SimSun"/>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47E909B" w14:textId="77777777" w:rsidR="00742E79" w:rsidRPr="0048120B" w:rsidRDefault="00742E79" w:rsidP="009F7F00">
            <w:pPr>
              <w:keepNext/>
              <w:keepLines/>
              <w:spacing w:after="0"/>
              <w:jc w:val="center"/>
              <w:rPr>
                <w:rFonts w:eastAsia="SimSun"/>
                <w:lang w:eastAsia="zh-CN"/>
              </w:rPr>
            </w:pPr>
            <w:r>
              <w:rPr>
                <w:rFonts w:eastAsia="SimSun"/>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367E917B" w14:textId="77777777" w:rsidR="00742E79" w:rsidRPr="0048120B" w:rsidRDefault="00742E79" w:rsidP="009F7F00">
            <w:pPr>
              <w:keepNext/>
              <w:keepLines/>
              <w:spacing w:after="0"/>
              <w:jc w:val="center"/>
              <w:rPr>
                <w:rFonts w:eastAsia="SimSun"/>
                <w:lang w:eastAsia="zh-CN"/>
              </w:rPr>
            </w:pPr>
            <w:r>
              <w:rPr>
                <w:rFonts w:eastAsia="SimSun"/>
                <w:lang w:eastAsia="zh-CN"/>
              </w:rPr>
              <w:t>7680</w:t>
            </w:r>
          </w:p>
        </w:tc>
      </w:tr>
    </w:tbl>
    <w:p w14:paraId="01C37C91" w14:textId="77777777" w:rsidR="00742E79" w:rsidRDefault="00742E79" w:rsidP="00742E79">
      <w:pPr>
        <w:spacing w:before="180"/>
        <w:rPr>
          <w:kern w:val="2"/>
          <w:lang w:val="en-US" w:eastAsia="zh-CN"/>
        </w:rPr>
      </w:pPr>
      <w:r w:rsidRPr="00922BB2">
        <w:t>There is no harmonic/harmonic mixing issue for this combination</w:t>
      </w:r>
    </w:p>
    <w:p w14:paraId="438E6B04" w14:textId="77777777" w:rsidR="00742E79" w:rsidRPr="00830BC1" w:rsidRDefault="00742E79" w:rsidP="00742E79">
      <w:pPr>
        <w:keepNext/>
        <w:keepLines/>
        <w:spacing w:before="120"/>
        <w:outlineLvl w:val="2"/>
        <w:rPr>
          <w:rFonts w:ascii="Arial" w:eastAsia="SimSun" w:hAnsi="Arial"/>
          <w:sz w:val="28"/>
          <w:lang w:val="x-none" w:eastAsia="zh-CN"/>
        </w:rPr>
      </w:pPr>
      <w:bookmarkStart w:id="64" w:name="_Toc104375599"/>
      <w:r>
        <w:rPr>
          <w:rFonts w:ascii="Arial" w:eastAsia="SimSun" w:hAnsi="Arial"/>
          <w:sz w:val="28"/>
          <w:lang w:val="x-none"/>
        </w:rPr>
        <w:t>5.3</w:t>
      </w:r>
      <w:r w:rsidRPr="00830BC1">
        <w:rPr>
          <w:rFonts w:ascii="Arial" w:eastAsia="SimSun" w:hAnsi="Arial"/>
          <w:sz w:val="28"/>
          <w:lang w:val="x-none"/>
        </w:rPr>
        <w:t>.</w:t>
      </w:r>
      <w:r w:rsidRPr="00830BC1">
        <w:rPr>
          <w:rFonts w:ascii="Arial" w:eastAsia="SimSun" w:hAnsi="Arial"/>
          <w:sz w:val="28"/>
          <w:lang w:val="x-none" w:eastAsia="zh-CN"/>
        </w:rPr>
        <w:t>5</w:t>
      </w:r>
      <w:r w:rsidRPr="00830BC1">
        <w:rPr>
          <w:rFonts w:ascii="Calibri" w:eastAsia="SimSun" w:hAnsi="Calibri"/>
          <w:sz w:val="22"/>
          <w:szCs w:val="22"/>
          <w:lang w:val="x-none" w:eastAsia="sv-SE"/>
        </w:rPr>
        <w:tab/>
      </w:r>
      <w:r w:rsidRPr="00830BC1">
        <w:rPr>
          <w:rFonts w:ascii="Arial" w:hAnsi="Arial"/>
          <w:sz w:val="28"/>
          <w:lang w:val="x-none" w:eastAsia="ja-JP"/>
        </w:rPr>
        <w:t>REFSENS requirements</w:t>
      </w:r>
      <w:bookmarkEnd w:id="64"/>
    </w:p>
    <w:p w14:paraId="49AC55F7" w14:textId="77777777"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736AC995" w14:textId="77777777" w:rsidR="00742E79" w:rsidRDefault="00742E79" w:rsidP="00742E79">
      <w:pPr>
        <w:widowControl w:val="0"/>
        <w:jc w:val="both"/>
        <w:rPr>
          <w:rFonts w:eastAsia="SimSun"/>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62C445B3" w14:textId="77777777" w:rsidR="00742E79" w:rsidRPr="00830BC1" w:rsidRDefault="00742E79" w:rsidP="00742E79">
      <w:pPr>
        <w:keepNext/>
        <w:keepLines/>
        <w:spacing w:before="120"/>
        <w:outlineLvl w:val="2"/>
        <w:rPr>
          <w:rFonts w:ascii="Arial" w:eastAsia="SimSun" w:hAnsi="Arial" w:cs="Arial"/>
          <w:sz w:val="28"/>
          <w:szCs w:val="28"/>
          <w:lang w:val="x-none" w:eastAsia="zh-CN"/>
        </w:rPr>
      </w:pPr>
      <w:bookmarkStart w:id="65" w:name="_Toc104375600"/>
      <w:r>
        <w:rPr>
          <w:rFonts w:ascii="Arial" w:eastAsia="SimSun" w:hAnsi="Arial" w:cs="Arial"/>
          <w:sz w:val="28"/>
          <w:szCs w:val="28"/>
          <w:lang w:val="x-none"/>
        </w:rPr>
        <w:t>5.3</w:t>
      </w:r>
      <w:r w:rsidRPr="00830BC1">
        <w:rPr>
          <w:rFonts w:ascii="Arial" w:eastAsia="SimSun" w:hAnsi="Arial" w:cs="Arial"/>
          <w:sz w:val="28"/>
          <w:szCs w:val="28"/>
          <w:lang w:val="x-none"/>
        </w:rPr>
        <w:t>.</w:t>
      </w:r>
      <w:r w:rsidRPr="00830BC1">
        <w:rPr>
          <w:rFonts w:ascii="Arial" w:eastAsia="SimSun" w:hAnsi="Arial" w:cs="Arial"/>
          <w:sz w:val="28"/>
          <w:szCs w:val="28"/>
          <w:lang w:val="x-none" w:eastAsia="zh-CN"/>
        </w:rPr>
        <w:t>6</w:t>
      </w:r>
      <w:r w:rsidRPr="00830BC1">
        <w:rPr>
          <w:rFonts w:ascii="Arial" w:eastAsia="SimSun" w:hAnsi="Arial" w:cs="Arial"/>
          <w:sz w:val="28"/>
          <w:szCs w:val="28"/>
          <w:lang w:val="x-none" w:eastAsia="sv-SE"/>
        </w:rPr>
        <w:tab/>
      </w:r>
      <w:r w:rsidRPr="00830BC1">
        <w:rPr>
          <w:rFonts w:ascii="Arial" w:eastAsia="SimSun" w:hAnsi="Arial" w:cs="Arial"/>
          <w:sz w:val="28"/>
          <w:szCs w:val="28"/>
          <w:lang w:val="x-none"/>
        </w:rPr>
        <w:t>∆T</w:t>
      </w:r>
      <w:r w:rsidRPr="00830BC1">
        <w:rPr>
          <w:rFonts w:ascii="Arial" w:eastAsia="SimSun" w:hAnsi="Arial" w:cs="Arial"/>
          <w:sz w:val="28"/>
          <w:szCs w:val="28"/>
          <w:vertAlign w:val="subscript"/>
          <w:lang w:val="x-none"/>
        </w:rPr>
        <w:t>IB</w:t>
      </w:r>
      <w:r w:rsidRPr="00830BC1">
        <w:rPr>
          <w:rFonts w:ascii="Arial" w:eastAsia="SimSun" w:hAnsi="Arial" w:cs="Arial"/>
          <w:sz w:val="28"/>
          <w:szCs w:val="28"/>
          <w:lang w:val="x-none"/>
        </w:rPr>
        <w:t xml:space="preserve"> and ∆R</w:t>
      </w:r>
      <w:r w:rsidRPr="00830BC1">
        <w:rPr>
          <w:rFonts w:ascii="Arial" w:eastAsia="SimSun" w:hAnsi="Arial" w:cs="Arial"/>
          <w:sz w:val="28"/>
          <w:szCs w:val="28"/>
          <w:vertAlign w:val="subscript"/>
          <w:lang w:val="x-none"/>
        </w:rPr>
        <w:t>IB</w:t>
      </w:r>
      <w:r w:rsidRPr="00830BC1">
        <w:rPr>
          <w:rFonts w:ascii="Arial" w:eastAsia="SimSun" w:hAnsi="Arial" w:cs="Arial"/>
          <w:sz w:val="28"/>
          <w:szCs w:val="28"/>
          <w:lang w:val="x-none"/>
        </w:rPr>
        <w:t xml:space="preserve"> values</w:t>
      </w:r>
      <w:bookmarkEnd w:id="65"/>
    </w:p>
    <w:p w14:paraId="1EB2C583"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B4FF221" w14:textId="27A0D63C"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E79" w14:paraId="4FE76BFC" w14:textId="77777777" w:rsidTr="009F7F0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08B706" w14:textId="77777777" w:rsidR="00742E79" w:rsidRDefault="00742E79" w:rsidP="009F7F00">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62559E" w14:textId="77777777" w:rsidR="00742E79" w:rsidRDefault="00742E79" w:rsidP="009F7F00">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B7294" w14:textId="77777777" w:rsidR="00742E79" w:rsidRDefault="00742E79"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42E79" w14:paraId="12C41263" w14:textId="77777777" w:rsidTr="009F7F0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2682AD" w14:textId="77777777" w:rsidR="00742E79" w:rsidRDefault="00742E79" w:rsidP="009F7F00">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CA_n41_SUL_n79-n98</w:t>
            </w:r>
          </w:p>
        </w:tc>
        <w:tc>
          <w:tcPr>
            <w:tcW w:w="2049" w:type="dxa"/>
            <w:tcBorders>
              <w:top w:val="single" w:sz="4" w:space="0" w:color="auto"/>
              <w:left w:val="single" w:sz="4" w:space="0" w:color="auto"/>
              <w:right w:val="single" w:sz="4" w:space="0" w:color="auto"/>
            </w:tcBorders>
            <w:vAlign w:val="center"/>
            <w:hideMark/>
          </w:tcPr>
          <w:p w14:paraId="6C7028C5" w14:textId="77777777" w:rsidR="00742E79" w:rsidRDefault="00742E79" w:rsidP="009F7F00">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D90C92" w14:textId="77777777" w:rsidR="00742E79" w:rsidRPr="00827BCF" w:rsidRDefault="00742E79" w:rsidP="009F7F00">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742E79" w14:paraId="2E8D0940" w14:textId="77777777" w:rsidTr="009F7F0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020F2C" w14:textId="77777777" w:rsidR="00742E79" w:rsidRDefault="00742E79" w:rsidP="009F7F00">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0CCF17" w14:textId="77777777" w:rsidR="00742E79" w:rsidRDefault="00742E79" w:rsidP="009F7F00">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71A9D5" w14:textId="77777777" w:rsidR="00742E79" w:rsidRDefault="00742E79" w:rsidP="009F7F00">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742E79" w14:paraId="2C2103EE" w14:textId="77777777" w:rsidTr="009F7F0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0EB" w14:textId="77777777" w:rsidR="00742E79" w:rsidRDefault="00742E79" w:rsidP="009F7F00">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980AF4" w14:textId="77777777" w:rsidR="00742E79" w:rsidRDefault="00742E79" w:rsidP="009F7F00">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E8F58D" w14:textId="77777777" w:rsidR="00742E79" w:rsidRDefault="00742E79" w:rsidP="009F7F00">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09A095E9" w14:textId="77777777" w:rsidR="00742E79" w:rsidRDefault="00742E79" w:rsidP="00742E79">
      <w:pPr>
        <w:widowControl w:val="0"/>
        <w:jc w:val="both"/>
        <w:rPr>
          <w:rFonts w:ascii="Cambria" w:eastAsia="MS Mincho" w:hAnsi="Cambria"/>
          <w:kern w:val="2"/>
          <w:sz w:val="24"/>
          <w:szCs w:val="24"/>
          <w:lang w:val="en-US" w:eastAsia="zh-CN"/>
        </w:rPr>
      </w:pPr>
    </w:p>
    <w:p w14:paraId="70A3B3F4" w14:textId="31BDC87F"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Table 5.3.6-2: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E79" w14:paraId="65F1DFEA" w14:textId="77777777" w:rsidTr="009F7F0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3B8D34" w14:textId="77777777" w:rsidR="00742E79" w:rsidRDefault="00742E79" w:rsidP="009F7F00">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A4DD95" w14:textId="77777777" w:rsidR="00742E79" w:rsidRDefault="00742E79"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D560DE" w14:textId="77777777" w:rsidR="00742E79" w:rsidRDefault="00742E79"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42E79" w14:paraId="6E121F32" w14:textId="77777777" w:rsidTr="009F7F0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2807DA" w14:textId="77777777" w:rsidR="00742E79" w:rsidRDefault="00742E79" w:rsidP="009F7F00">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CA_n41_SUL_n79-n98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C1E2A1" w14:textId="77777777" w:rsidR="00742E79" w:rsidRDefault="00742E79"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200950" w14:textId="77777777" w:rsidR="00742E79" w:rsidRDefault="00742E79" w:rsidP="009F7F00">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w:t>
            </w:r>
          </w:p>
        </w:tc>
      </w:tr>
      <w:tr w:rsidR="00742E79" w14:paraId="5EE8DF4E" w14:textId="77777777" w:rsidTr="009F7F0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43B8E6" w14:textId="77777777" w:rsidR="00742E79" w:rsidRDefault="00742E79" w:rsidP="009F7F00">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193395" w14:textId="77777777" w:rsidR="00742E79" w:rsidRDefault="00742E79" w:rsidP="009F7F00">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DCC7C7" w14:textId="77777777" w:rsidR="00742E79" w:rsidRDefault="00742E79" w:rsidP="009F7F00">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26CB8E27" w14:textId="77777777" w:rsidR="00742E79" w:rsidRDefault="00742E79" w:rsidP="00742E79"/>
    <w:bookmarkEnd w:id="58"/>
    <w:bookmarkEnd w:id="59"/>
    <w:bookmarkEnd w:id="60"/>
    <w:bookmarkEnd w:id="61"/>
    <w:bookmarkEnd w:id="62"/>
    <w:p w14:paraId="23A1BF1A" w14:textId="2EBFD035" w:rsidR="00742E79" w:rsidRPr="00742E79" w:rsidRDefault="00742E79" w:rsidP="00742E79">
      <w:pPr>
        <w:keepNext/>
        <w:keepLines/>
        <w:spacing w:before="180"/>
        <w:outlineLvl w:val="1"/>
        <w:rPr>
          <w:rFonts w:ascii="Arial" w:hAnsi="Arial" w:cs="Arial"/>
          <w:sz w:val="32"/>
          <w:lang w:val="en-US" w:eastAsia="zh-CN"/>
        </w:rPr>
      </w:pPr>
      <w:r w:rsidRPr="00742E79">
        <w:rPr>
          <w:rFonts w:ascii="Arial" w:hAnsi="Arial" w:cs="Arial"/>
          <w:sz w:val="32"/>
          <w:lang w:val="en-US" w:eastAsia="zh-CN"/>
        </w:rPr>
        <w:t>5.4</w:t>
      </w:r>
      <w:r w:rsidRPr="00742E79">
        <w:rPr>
          <w:rFonts w:ascii="Arial" w:hAnsi="Arial" w:cs="Arial"/>
          <w:sz w:val="32"/>
          <w:lang w:val="en-US" w:eastAsia="zh-CN"/>
        </w:rPr>
        <w:tab/>
        <w:t xml:space="preserve">CA_n79_SUL_n41-n98 </w:t>
      </w:r>
    </w:p>
    <w:p w14:paraId="0F2CFFBF" w14:textId="77777777" w:rsidR="00742E79" w:rsidRPr="00830BC1" w:rsidRDefault="00742E79" w:rsidP="00742E79">
      <w:pPr>
        <w:pStyle w:val="Heading3"/>
        <w:rPr>
          <w:rFonts w:cs="Arial"/>
          <w:szCs w:val="28"/>
        </w:rPr>
      </w:pPr>
      <w:r>
        <w:rPr>
          <w:rFonts w:cs="Arial"/>
          <w:szCs w:val="28"/>
        </w:rPr>
        <w:t>5.4</w:t>
      </w:r>
      <w:r w:rsidRPr="00830BC1">
        <w:rPr>
          <w:rFonts w:cs="Arial"/>
          <w:szCs w:val="28"/>
        </w:rPr>
        <w:t>.1</w:t>
      </w:r>
      <w:r w:rsidRPr="00830BC1">
        <w:rPr>
          <w:rFonts w:cs="Arial"/>
          <w:szCs w:val="28"/>
        </w:rPr>
        <w:tab/>
        <w:t xml:space="preserve">Operating bands </w:t>
      </w:r>
    </w:p>
    <w:p w14:paraId="4C5BF7CF" w14:textId="77777777" w:rsidR="00742E79" w:rsidRDefault="00742E79" w:rsidP="00742E79">
      <w:pPr>
        <w:pStyle w:val="TH"/>
      </w:pPr>
      <w:r w:rsidRPr="00C11944">
        <w:t xml:space="preserve">Table </w:t>
      </w:r>
      <w:r>
        <w:t>5.4</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CCB298" w14:textId="77777777" w:rsidTr="009F7F0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3EAD97" w14:textId="77777777" w:rsidR="00742E79" w:rsidRDefault="00742E79" w:rsidP="009F7F0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96818D" w14:textId="77777777" w:rsidR="00742E79" w:rsidRDefault="00742E79" w:rsidP="009F7F00">
            <w:pPr>
              <w:pStyle w:val="TAH"/>
            </w:pPr>
            <w:r>
              <w:t>NR Band</w:t>
            </w:r>
          </w:p>
          <w:p w14:paraId="02F4D644" w14:textId="77777777" w:rsidR="00742E79" w:rsidRDefault="00742E79" w:rsidP="009F7F00">
            <w:pPr>
              <w:pStyle w:val="TAH"/>
            </w:pPr>
            <w:r>
              <w:t>(Table 5.2-1)</w:t>
            </w:r>
          </w:p>
        </w:tc>
      </w:tr>
      <w:tr w:rsidR="00742E79" w14:paraId="7B850F39" w14:textId="77777777" w:rsidTr="009F7F0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8EC1411" w14:textId="77777777" w:rsidR="00742E79" w:rsidRDefault="00742E79" w:rsidP="009F7F00">
            <w:pPr>
              <w:pStyle w:val="TAN"/>
              <w:ind w:left="0" w:firstLine="0"/>
              <w:jc w:val="center"/>
              <w:rPr>
                <w:vertAlign w:val="superscript"/>
              </w:rPr>
            </w:pPr>
            <w:r>
              <w:t>CA_n79_SUL_n41-n98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A860A" w14:textId="77777777" w:rsidR="00742E79" w:rsidRDefault="00742E79" w:rsidP="009F7F00">
            <w:pPr>
              <w:pStyle w:val="TAN"/>
              <w:ind w:left="0" w:firstLine="0"/>
              <w:jc w:val="center"/>
            </w:pPr>
            <w:r>
              <w:t>n41, n79, n98</w:t>
            </w:r>
          </w:p>
        </w:tc>
      </w:tr>
      <w:tr w:rsidR="00742E79" w14:paraId="17B3C5E3" w14:textId="77777777" w:rsidTr="009F7F0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AA6013F" w14:textId="77777777" w:rsidR="00742E79" w:rsidRDefault="00742E79" w:rsidP="009F7F00">
            <w:pPr>
              <w:pStyle w:val="TAN"/>
            </w:pPr>
            <w:r>
              <w:t>NOTE 1:</w:t>
            </w:r>
            <w:r>
              <w:tab/>
              <w:t>If a UE is configured with both NR UL and NR SUL carriers in a cell, the switching time between NR UL carrier and NR SUL carrier is 0 us.</w:t>
            </w:r>
          </w:p>
          <w:p w14:paraId="0D8A8F9A" w14:textId="77777777" w:rsidR="00742E79" w:rsidRDefault="00742E79" w:rsidP="009F7F00">
            <w:pPr>
              <w:pStyle w:val="TAN"/>
            </w:pPr>
            <w:r>
              <w:t>NOTE 2:</w:t>
            </w:r>
            <w:r>
              <w:tab/>
              <w:t>For UE supporting SUL band combination simultaneous Rx/Tx capability is mandatory.</w:t>
            </w:r>
          </w:p>
        </w:tc>
      </w:tr>
    </w:tbl>
    <w:p w14:paraId="66BB5F1E" w14:textId="77777777" w:rsidR="00742E79" w:rsidRPr="00D331BD" w:rsidRDefault="00742E79" w:rsidP="00742E79">
      <w:pPr>
        <w:spacing w:after="0"/>
      </w:pPr>
    </w:p>
    <w:p w14:paraId="3D3CF0F1" w14:textId="77777777" w:rsidR="00742E79" w:rsidRPr="00C11944" w:rsidRDefault="00742E79" w:rsidP="00742E79">
      <w:pPr>
        <w:spacing w:after="0"/>
      </w:pPr>
    </w:p>
    <w:p w14:paraId="65F42EBB" w14:textId="77777777" w:rsidR="00742E79" w:rsidRPr="00830BC1" w:rsidRDefault="00742E79" w:rsidP="00742E79">
      <w:pPr>
        <w:pStyle w:val="Heading3"/>
        <w:rPr>
          <w:rFonts w:cs="Arial"/>
          <w:szCs w:val="28"/>
        </w:rPr>
      </w:pPr>
      <w:r>
        <w:rPr>
          <w:rFonts w:cs="Arial"/>
          <w:szCs w:val="28"/>
        </w:rPr>
        <w:t>5.4</w:t>
      </w:r>
      <w:r w:rsidRPr="00830BC1">
        <w:rPr>
          <w:rFonts w:cs="Arial"/>
          <w:szCs w:val="28"/>
        </w:rPr>
        <w:t>.2</w:t>
      </w:r>
      <w:r w:rsidRPr="00830BC1">
        <w:rPr>
          <w:rFonts w:cs="Arial"/>
          <w:szCs w:val="28"/>
        </w:rPr>
        <w:tab/>
      </w:r>
      <w:r w:rsidRPr="00830BC1">
        <w:rPr>
          <w:szCs w:val="28"/>
        </w:rPr>
        <w:t xml:space="preserve">Channel bandwidths per operating band </w:t>
      </w:r>
    </w:p>
    <w:p w14:paraId="63B1AC53" w14:textId="77777777" w:rsidR="00742E79" w:rsidRDefault="00742E79" w:rsidP="00742E79">
      <w:pPr>
        <w:pStyle w:val="TH"/>
        <w:rPr>
          <w:lang w:val="en-US" w:eastAsia="zh-CN"/>
        </w:rPr>
      </w:pPr>
      <w:r w:rsidRPr="00C11944">
        <w:t xml:space="preserve">Table </w:t>
      </w:r>
      <w:r>
        <w:t>5.4</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4"/>
        <w:gridCol w:w="469"/>
        <w:gridCol w:w="723"/>
        <w:gridCol w:w="425"/>
        <w:gridCol w:w="425"/>
        <w:gridCol w:w="425"/>
        <w:gridCol w:w="425"/>
        <w:gridCol w:w="425"/>
        <w:gridCol w:w="425"/>
        <w:gridCol w:w="425"/>
        <w:gridCol w:w="425"/>
        <w:gridCol w:w="425"/>
        <w:gridCol w:w="425"/>
        <w:gridCol w:w="425"/>
        <w:gridCol w:w="425"/>
        <w:gridCol w:w="425"/>
        <w:gridCol w:w="819"/>
      </w:tblGrid>
      <w:tr w:rsidR="00742E79" w14:paraId="0E9CFDDF" w14:textId="77777777" w:rsidTr="009F7F00">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2CD7AD"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AD46C"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2581"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6E6F797D"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45949005" w14:textId="77777777" w:rsidR="00742E79" w:rsidRDefault="00742E79" w:rsidP="009F7F00">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5E0F6"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27432B5"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A0E9D"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89F741B"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5E5D5"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06BEF4CC"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1F679"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A195AEC"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1D6D7" w14:textId="77777777" w:rsidR="00742E79" w:rsidRDefault="00742E79" w:rsidP="009F7F00">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BDE68" w14:textId="77777777" w:rsidR="00742E79" w:rsidRDefault="00742E79" w:rsidP="009F7F00">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00FA1"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651450C7"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BD276"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5E75CF7C"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5A0FC"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51DD4B1"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5475486A"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267FA9A"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5B598"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28146548"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E4590" w14:textId="77777777" w:rsidR="00742E79" w:rsidRDefault="00742E79" w:rsidP="009F7F00">
            <w:pPr>
              <w:pStyle w:val="TAH"/>
            </w:pPr>
            <w:r>
              <w:t>90</w:t>
            </w:r>
          </w:p>
          <w:p w14:paraId="543F66F3" w14:textId="77777777" w:rsidR="00742E79" w:rsidRDefault="00742E79" w:rsidP="009F7F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D569D" w14:textId="77777777" w:rsidR="00742E79" w:rsidRDefault="00742E79"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AD092CF" w14:textId="77777777" w:rsidR="00742E79" w:rsidRDefault="00742E79"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42E79" w14:paraId="0021BF8C" w14:textId="77777777" w:rsidTr="009F7F00">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C4125A" w14:textId="77777777" w:rsidR="00742E79" w:rsidRDefault="00742E79" w:rsidP="009F7F00">
            <w:pPr>
              <w:pStyle w:val="TAC"/>
            </w:pPr>
            <w:r w:rsidRPr="006402C6">
              <w:t>CA_n</w:t>
            </w:r>
            <w:r>
              <w:t>79</w:t>
            </w:r>
            <w:r w:rsidRPr="006402C6">
              <w:t>A_SUL_n</w:t>
            </w:r>
            <w:r>
              <w:t>41</w:t>
            </w:r>
            <w:r w:rsidRPr="006402C6">
              <w:t>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0E554" w14:textId="77777777" w:rsidR="00742E79" w:rsidRDefault="00742E79" w:rsidP="009F7F00">
            <w:pPr>
              <w:pStyle w:val="TAC"/>
            </w:pPr>
            <w:r w:rsidRPr="006402C6">
              <w:t>SUL_n</w:t>
            </w:r>
            <w:r>
              <w:t>41</w:t>
            </w:r>
            <w:r w:rsidRPr="006402C6">
              <w:t>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6AB12A" w14:textId="77777777" w:rsidR="00742E79" w:rsidRDefault="00742E79" w:rsidP="009F7F00">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791B7697" w14:textId="77777777" w:rsidR="00742E79" w:rsidRDefault="00742E79" w:rsidP="009F7F00">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2DA172FF"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56918"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D89FF"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3D208"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1D40F2"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5134B1"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5F4DA7"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E32FA54"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4BA2955"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D059EE"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16ADD8"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17FBA7"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1E1ABE" w14:textId="77777777" w:rsidR="00742E79" w:rsidRDefault="00742E79" w:rsidP="009F7F0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F4EC7F" w14:textId="77777777" w:rsidR="00742E79" w:rsidRDefault="00742E79" w:rsidP="009F7F00">
            <w:pPr>
              <w:pStyle w:val="TAC"/>
              <w:rPr>
                <w:rFonts w:eastAsia="SimSun"/>
                <w:lang w:eastAsia="zh-CN"/>
              </w:rPr>
            </w:pPr>
            <w:r>
              <w:rPr>
                <w:rFonts w:eastAsia="SimSun"/>
                <w:lang w:eastAsia="zh-CN"/>
              </w:rPr>
              <w:t>0</w:t>
            </w:r>
          </w:p>
        </w:tc>
      </w:tr>
      <w:tr w:rsidR="00742E79" w14:paraId="310AFEDA"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E178E"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A772E"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B0AB5" w14:textId="77777777" w:rsidR="00742E79" w:rsidRDefault="00742E79" w:rsidP="009F7F00">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36AA48" w14:textId="77777777" w:rsidR="00742E79" w:rsidRDefault="00742E79" w:rsidP="009F7F00">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6E2F4E8A"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E501CA"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26D64"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B41FD"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20F4447"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EBB2892"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D102C2D"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07B8A98"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E80D7A9"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DE648F"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1C486AA"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B6ECA86"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45C5B50" w14:textId="77777777" w:rsidR="00742E79" w:rsidRDefault="00742E79"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7D45F" w14:textId="77777777" w:rsidR="00742E79" w:rsidRDefault="00742E79" w:rsidP="009F7F00">
            <w:pPr>
              <w:spacing w:after="0"/>
              <w:rPr>
                <w:rFonts w:ascii="Arial" w:eastAsia="SimSun" w:hAnsi="Arial"/>
                <w:sz w:val="18"/>
                <w:lang w:eastAsia="zh-CN"/>
              </w:rPr>
            </w:pPr>
          </w:p>
        </w:tc>
      </w:tr>
      <w:tr w:rsidR="00742E79" w14:paraId="6AACD8B3"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FCFD5"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4E1AA"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214F2" w14:textId="77777777" w:rsidR="00742E79" w:rsidRDefault="00742E79" w:rsidP="009F7F00">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AA47C2" w14:textId="77777777" w:rsidR="00742E79" w:rsidRDefault="00742E79" w:rsidP="009F7F00">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648F87A9"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1544259"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8823602"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5ED74C"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F766004"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4E5863"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A1AD20"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07B7254"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ADDC1DB"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862B105"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D2DEB14"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5A02512"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BBB1653" w14:textId="77777777" w:rsidR="00742E79" w:rsidRDefault="00742E79"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478D8" w14:textId="77777777" w:rsidR="00742E79" w:rsidRDefault="00742E79" w:rsidP="009F7F00">
            <w:pPr>
              <w:spacing w:after="0"/>
              <w:rPr>
                <w:rFonts w:ascii="Arial" w:eastAsia="SimSun" w:hAnsi="Arial"/>
                <w:sz w:val="18"/>
                <w:lang w:eastAsia="zh-CN"/>
              </w:rPr>
            </w:pPr>
          </w:p>
        </w:tc>
      </w:tr>
      <w:tr w:rsidR="00742E79" w14:paraId="2C9387E4"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229E4"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DC1A7" w14:textId="77777777" w:rsidR="00742E79" w:rsidRDefault="00742E79" w:rsidP="009F7F00">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CB1BDA" w14:textId="77777777" w:rsidR="00742E79" w:rsidRDefault="00742E79" w:rsidP="009F7F00">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EF86186" w14:textId="77777777" w:rsidR="00742E79" w:rsidRDefault="00742E79" w:rsidP="009F7F00">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59C217A9"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612A143"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C14C47"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7F776"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5FD687F"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EA913"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92F0B"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E9DA0"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091DACB"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836527"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9CC66FA"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976E8B"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78AFA7" w14:textId="77777777" w:rsidR="00742E79" w:rsidRDefault="00742E79"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75562" w14:textId="77777777" w:rsidR="00742E79" w:rsidRDefault="00742E79" w:rsidP="009F7F00">
            <w:pPr>
              <w:spacing w:after="0"/>
              <w:rPr>
                <w:rFonts w:ascii="Arial" w:eastAsia="SimSun" w:hAnsi="Arial"/>
                <w:sz w:val="18"/>
                <w:lang w:eastAsia="zh-CN"/>
              </w:rPr>
            </w:pPr>
          </w:p>
        </w:tc>
      </w:tr>
      <w:tr w:rsidR="00742E79" w14:paraId="649C71DC"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0EFE6"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1BA1"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B77E" w14:textId="77777777" w:rsidR="00742E79" w:rsidRDefault="00742E79" w:rsidP="009F7F00">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0C4BF8" w14:textId="77777777" w:rsidR="00742E79" w:rsidRDefault="00742E79" w:rsidP="009F7F00">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12CB31DA"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84439FC"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713E75"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5D409"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544CB1"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ED9AC"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17E3D"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4D36F"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002B08"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C7FA659"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81D995E"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291A0DD"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D4FF8C" w14:textId="77777777" w:rsidR="00742E79" w:rsidRDefault="00742E79"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C7FB7" w14:textId="77777777" w:rsidR="00742E79" w:rsidRDefault="00742E79" w:rsidP="009F7F00">
            <w:pPr>
              <w:spacing w:after="0"/>
              <w:rPr>
                <w:rFonts w:ascii="Arial" w:eastAsia="SimSun" w:hAnsi="Arial"/>
                <w:sz w:val="18"/>
                <w:lang w:eastAsia="zh-CN"/>
              </w:rPr>
            </w:pPr>
          </w:p>
        </w:tc>
      </w:tr>
      <w:tr w:rsidR="00742E79" w14:paraId="34C591FD"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8F1B7"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DEFCC"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1152" w14:textId="77777777" w:rsidR="00742E79" w:rsidRDefault="00742E79" w:rsidP="009F7F00">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4630B6" w14:textId="77777777" w:rsidR="00742E79" w:rsidRDefault="00742E79" w:rsidP="009F7F00">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04C77942"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38382DC" w14:textId="77777777" w:rsidR="00742E79" w:rsidRDefault="00742E79"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40205E"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226861A" w14:textId="77777777" w:rsidR="00742E79" w:rsidRDefault="00742E79"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F33FA7"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0DDC9F4" w14:textId="77777777" w:rsidR="00742E79" w:rsidRDefault="00742E79"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958DA" w14:textId="77777777" w:rsidR="00742E79" w:rsidRDefault="00742E79"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7A6A" w14:textId="77777777" w:rsidR="00742E79" w:rsidRDefault="00742E79"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14EF878"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D9EE3C4"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94BDAF"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3D9021"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CF2C9C" w14:textId="77777777" w:rsidR="00742E79" w:rsidRDefault="00742E79"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F48B8" w14:textId="77777777" w:rsidR="00742E79" w:rsidRDefault="00742E79" w:rsidP="009F7F00">
            <w:pPr>
              <w:spacing w:after="0"/>
              <w:rPr>
                <w:rFonts w:ascii="Arial" w:eastAsia="SimSun" w:hAnsi="Arial"/>
                <w:sz w:val="18"/>
                <w:lang w:eastAsia="zh-CN"/>
              </w:rPr>
            </w:pPr>
          </w:p>
        </w:tc>
      </w:tr>
      <w:tr w:rsidR="00742E79" w14:paraId="72DEA3BD"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E53E8"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9936" w14:textId="77777777" w:rsidR="00742E79" w:rsidRDefault="00742E79" w:rsidP="009F7F00">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B393B9" w14:textId="77777777" w:rsidR="00742E79" w:rsidRDefault="00742E79" w:rsidP="009F7F00">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1B36D14A" w14:textId="77777777" w:rsidR="00742E79" w:rsidRDefault="00742E79" w:rsidP="009F7F0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107B663"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CB7C6"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30F87"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79DC3"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5BC1517"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B81BF43"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B93581C"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A8243C"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6382C13A"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3BA716"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85C8BD"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72DB05"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918EB" w14:textId="77777777" w:rsidR="00742E79" w:rsidRDefault="00742E79"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DE1DD" w14:textId="77777777" w:rsidR="00742E79" w:rsidRDefault="00742E79" w:rsidP="009F7F00">
            <w:pPr>
              <w:spacing w:after="0"/>
              <w:rPr>
                <w:rFonts w:ascii="Arial" w:eastAsia="SimSun" w:hAnsi="Arial"/>
                <w:sz w:val="18"/>
                <w:lang w:eastAsia="zh-CN"/>
              </w:rPr>
            </w:pPr>
          </w:p>
        </w:tc>
      </w:tr>
      <w:tr w:rsidR="00742E79" w14:paraId="2D407218"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C7C4C"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96C84"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4D5EC" w14:textId="77777777" w:rsidR="00742E79" w:rsidRDefault="00742E79" w:rsidP="009F7F0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FB400" w14:textId="77777777" w:rsidR="00742E79" w:rsidRDefault="00742E79" w:rsidP="009F7F00">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683921BD" w14:textId="77777777" w:rsidR="00742E79" w:rsidRDefault="00742E79"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04346"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1B8AF"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6ECE9"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7BB9098"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A6EAEA"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8EE8BB" w14:textId="77777777" w:rsidR="00742E79" w:rsidRDefault="00742E79"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82F99F"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2FAEF845"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7728AF"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60B591"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22360C"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8030F0" w14:textId="77777777" w:rsidR="00742E79" w:rsidRDefault="00742E79"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26B6F" w14:textId="77777777" w:rsidR="00742E79" w:rsidRDefault="00742E79" w:rsidP="009F7F00">
            <w:pPr>
              <w:spacing w:after="0"/>
              <w:rPr>
                <w:rFonts w:ascii="Arial" w:eastAsia="SimSun" w:hAnsi="Arial"/>
                <w:sz w:val="18"/>
                <w:lang w:eastAsia="zh-CN"/>
              </w:rPr>
            </w:pPr>
          </w:p>
        </w:tc>
      </w:tr>
      <w:tr w:rsidR="00742E79" w14:paraId="6D398D92"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5C46F"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9545" w14:textId="77777777" w:rsidR="00742E79" w:rsidRDefault="00742E79"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41B5B" w14:textId="77777777" w:rsidR="00742E79" w:rsidRDefault="00742E79" w:rsidP="009F7F0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5A611A" w14:textId="77777777" w:rsidR="00742E79" w:rsidRDefault="00742E79" w:rsidP="009F7F00">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64C03C7"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39C143"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B7E442"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BC854D"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352C632"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8A433B"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8420AD3" w14:textId="77777777" w:rsidR="00742E79" w:rsidRDefault="00742E79"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A5F2B4" w14:textId="77777777" w:rsidR="00742E79" w:rsidRDefault="00742E79"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415CCA1E"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C2BBDD"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ADD465"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9E8A2" w14:textId="77777777" w:rsidR="00742E79" w:rsidRDefault="00742E79"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1E3C56" w14:textId="77777777" w:rsidR="00742E79" w:rsidRDefault="00742E79"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6C89" w14:textId="77777777" w:rsidR="00742E79" w:rsidRDefault="00742E79" w:rsidP="009F7F00">
            <w:pPr>
              <w:spacing w:after="0"/>
              <w:rPr>
                <w:rFonts w:ascii="Arial" w:eastAsia="SimSun" w:hAnsi="Arial"/>
                <w:sz w:val="18"/>
                <w:lang w:eastAsia="zh-CN"/>
              </w:rPr>
            </w:pPr>
          </w:p>
        </w:tc>
      </w:tr>
    </w:tbl>
    <w:p w14:paraId="53F91705" w14:textId="77777777" w:rsidR="00742E79" w:rsidRDefault="00742E79" w:rsidP="00742E79">
      <w:pPr>
        <w:rPr>
          <w:lang w:eastAsia="ko-KR"/>
        </w:rPr>
      </w:pPr>
    </w:p>
    <w:p w14:paraId="15F4F3C2" w14:textId="77777777" w:rsidR="00742E79" w:rsidRPr="00830BC1" w:rsidRDefault="00742E79" w:rsidP="00742E79">
      <w:pPr>
        <w:pStyle w:val="Heading3"/>
        <w:rPr>
          <w:szCs w:val="28"/>
        </w:rPr>
      </w:pPr>
      <w:r>
        <w:rPr>
          <w:rFonts w:cs="Arial"/>
          <w:szCs w:val="28"/>
        </w:rPr>
        <w:t>5.4</w:t>
      </w:r>
      <w:r w:rsidRPr="00830BC1">
        <w:rPr>
          <w:rFonts w:cs="Arial"/>
          <w:szCs w:val="28"/>
        </w:rPr>
        <w:t xml:space="preserve">.3  </w:t>
      </w:r>
      <w:r w:rsidRPr="00830BC1">
        <w:rPr>
          <w:szCs w:val="28"/>
        </w:rPr>
        <w:t>Maximum output power</w:t>
      </w:r>
    </w:p>
    <w:p w14:paraId="71382441" w14:textId="77777777" w:rsidR="00742E79" w:rsidRPr="00922BB2" w:rsidRDefault="00742E79" w:rsidP="00742E79">
      <w:pPr>
        <w:rPr>
          <w:rFonts w:eastAsia="SimSun"/>
          <w:lang w:val="en-US" w:eastAsia="zh-CN"/>
        </w:rPr>
      </w:pPr>
      <w:r w:rsidRPr="0007580F">
        <w:rPr>
          <w:lang w:eastAsia="zh-TW"/>
        </w:rPr>
        <w:t>There is only single UL in uplink so the requirement for each band in clause 6.2.1 from 38.101-1 is applicable.</w:t>
      </w:r>
    </w:p>
    <w:p w14:paraId="11D3B618" w14:textId="77777777" w:rsidR="00742E79" w:rsidRPr="00D674A4" w:rsidRDefault="00742E79" w:rsidP="00742E79">
      <w:pPr>
        <w:pStyle w:val="Heading3"/>
        <w:rPr>
          <w:rFonts w:cs="Arial"/>
          <w:sz w:val="24"/>
          <w:szCs w:val="28"/>
        </w:rPr>
      </w:pPr>
      <w:r>
        <w:lastRenderedPageBreak/>
        <w:t>5.4</w:t>
      </w:r>
      <w:r w:rsidRPr="0007580F">
        <w:t>.4</w:t>
      </w:r>
      <w:r w:rsidRPr="0007580F">
        <w:tab/>
      </w:r>
      <w:r>
        <w:t xml:space="preserve"> </w:t>
      </w:r>
      <w:r w:rsidRPr="0007580F">
        <w:t>Spurious emission band UE co-existence</w:t>
      </w:r>
    </w:p>
    <w:p w14:paraId="01FD8087" w14:textId="77777777" w:rsidR="00742E79" w:rsidRDefault="00742E79" w:rsidP="00742E79">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75386B4B" w14:textId="77777777" w:rsidR="00742E79" w:rsidRDefault="00742E79" w:rsidP="00742E79">
      <w:r>
        <w:rPr>
          <w:lang w:eastAsia="zh-CN"/>
        </w:rPr>
        <w:t xml:space="preserve">Table </w:t>
      </w:r>
      <w:r>
        <w:rPr>
          <w:rFonts w:eastAsia="MS Mincho"/>
          <w:lang w:val="en-US" w:eastAsia="zh-CN"/>
        </w:rPr>
        <w:t>5.4</w:t>
      </w:r>
      <w:r w:rsidRPr="0093134B">
        <w:rPr>
          <w:rFonts w:eastAsia="MS Mincho"/>
          <w:lang w:val="en-US" w:eastAsia="zh-CN"/>
        </w:rPr>
        <w:t>.4</w:t>
      </w:r>
      <w:r>
        <w:rPr>
          <w:lang w:eastAsia="zh-CN"/>
        </w:rPr>
        <w:t>-1 summarizes frequency ranges where harmonics and/or harmonics mixing occur for CA_n79_SUL_n41-n98.</w:t>
      </w:r>
    </w:p>
    <w:p w14:paraId="10791B8E"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5.4</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34B69A3C" w14:textId="77777777" w:rsidTr="009F7F00">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122D202" w14:textId="77777777" w:rsidR="00742E79" w:rsidRDefault="00742E79" w:rsidP="009F7F00">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FDF4BC6" w14:textId="77777777" w:rsidR="00742E79" w:rsidRDefault="00742E79" w:rsidP="009F7F00">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6ADBD9" w14:textId="77777777" w:rsidR="00742E79" w:rsidRDefault="00742E79" w:rsidP="009F7F00">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80E37C" w14:textId="77777777" w:rsidR="00742E79" w:rsidRDefault="00742E79" w:rsidP="009F7F00">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A3C2BF" w14:textId="77777777" w:rsidR="00742E79" w:rsidRDefault="00742E79" w:rsidP="009F7F0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72E3CC" w14:textId="77777777" w:rsidR="00742E79" w:rsidRDefault="00742E79" w:rsidP="009F7F0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099BB63" w14:textId="77777777" w:rsidR="00742E79" w:rsidRDefault="00742E79" w:rsidP="009F7F0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095BC1F5" w14:textId="77777777" w:rsidTr="009F7F00">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47BE65" w14:textId="77777777" w:rsidR="00742E79" w:rsidRDefault="00742E79" w:rsidP="009F7F0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601749" w14:textId="77777777" w:rsidR="00742E79" w:rsidRDefault="00742E79" w:rsidP="009F7F0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6A2941" w14:textId="77777777" w:rsidR="00742E79" w:rsidRDefault="00742E79" w:rsidP="009F7F00">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D855F" w14:textId="77777777" w:rsidR="00742E79" w:rsidRDefault="00742E79" w:rsidP="009F7F00">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2506C" w14:textId="77777777" w:rsidR="00742E79" w:rsidRDefault="00742E79" w:rsidP="009F7F00">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420F2" w14:textId="77777777" w:rsidR="00742E79" w:rsidRDefault="00742E79" w:rsidP="009F7F00">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309200" w14:textId="77777777" w:rsidR="00742E79" w:rsidRDefault="00742E79" w:rsidP="009F7F00">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5DB251" w14:textId="77777777" w:rsidR="00742E79" w:rsidRDefault="00742E79" w:rsidP="009F7F00">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98E7644" w14:textId="77777777" w:rsidR="00742E79" w:rsidRDefault="00742E79" w:rsidP="009F7F00">
            <w:pPr>
              <w:pStyle w:val="TAH"/>
              <w:rPr>
                <w:lang w:eastAsia="ja-JP"/>
              </w:rPr>
            </w:pPr>
            <w:r>
              <w:rPr>
                <w:lang w:eastAsia="ja-JP"/>
              </w:rPr>
              <w:t>High Band Edge</w:t>
            </w:r>
          </w:p>
        </w:tc>
      </w:tr>
      <w:tr w:rsidR="00742E79" w14:paraId="31D9D65D" w14:textId="77777777" w:rsidTr="009F7F00">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02C90C6"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68BABB51" w14:textId="77777777" w:rsidR="00742E79" w:rsidRPr="0048120B" w:rsidRDefault="00742E79" w:rsidP="009F7F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B105E4" w14:textId="77777777" w:rsidR="00742E79" w:rsidRDefault="00742E79" w:rsidP="009F7F00">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3BD225"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F9B8DF"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1E46"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4466A" w14:textId="77777777" w:rsidR="00742E79" w:rsidRDefault="00742E79" w:rsidP="009F7F00">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7E01F7" w14:textId="77777777" w:rsidR="00742E79" w:rsidRDefault="00742E79" w:rsidP="009F7F00">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1E0FB7" w14:textId="77777777" w:rsidR="00742E79" w:rsidRDefault="00742E79" w:rsidP="009F7F00">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44DA5AF" w14:textId="77777777" w:rsidR="00742E79" w:rsidRDefault="00742E79" w:rsidP="009F7F00">
            <w:pPr>
              <w:keepNext/>
              <w:keepLines/>
              <w:spacing w:after="0"/>
              <w:jc w:val="center"/>
              <w:rPr>
                <w:rFonts w:ascii="Arial" w:hAnsi="Arial"/>
                <w:sz w:val="18"/>
                <w:lang w:eastAsia="zh-CN"/>
              </w:rPr>
            </w:pPr>
            <w:r>
              <w:t>10760</w:t>
            </w:r>
          </w:p>
        </w:tc>
      </w:tr>
      <w:tr w:rsidR="00742E79" w14:paraId="53E855C4" w14:textId="77777777" w:rsidTr="009F7F00">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016BAC"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0A8C4B11" w14:textId="77777777" w:rsidR="00742E79" w:rsidRDefault="00742E79" w:rsidP="009F7F00">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286F07" w14:textId="77777777" w:rsidR="00742E79" w:rsidRDefault="00742E79" w:rsidP="009F7F00">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8494F" w14:textId="77777777" w:rsidR="00742E79" w:rsidRDefault="00742E79" w:rsidP="009F7F00">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610AC1"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66AA7" w14:textId="77777777" w:rsidR="00742E79" w:rsidRDefault="00742E79" w:rsidP="009F7F00">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41E" w14:textId="77777777" w:rsidR="00742E79" w:rsidRDefault="00742E79" w:rsidP="009F7F00">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25FFBC" w14:textId="77777777" w:rsidR="00742E79" w:rsidRDefault="00742E79" w:rsidP="009F7F00">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D07417" w14:textId="77777777" w:rsidR="00742E79" w:rsidRDefault="00742E79" w:rsidP="009F7F00">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0250F3" w14:textId="77777777" w:rsidR="00742E79" w:rsidRDefault="00742E79" w:rsidP="009F7F00">
            <w:pPr>
              <w:keepNext/>
              <w:keepLines/>
              <w:spacing w:after="0"/>
              <w:jc w:val="center"/>
              <w:rPr>
                <w:rFonts w:ascii="Arial" w:hAnsi="Arial"/>
                <w:sz w:val="18"/>
                <w:lang w:eastAsia="zh-CN"/>
              </w:rPr>
            </w:pPr>
            <w:r>
              <w:t>20000</w:t>
            </w:r>
          </w:p>
        </w:tc>
      </w:tr>
      <w:tr w:rsidR="00742E79" w14:paraId="6C9CC8B4" w14:textId="77777777" w:rsidTr="009F7F00">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132F11BA" w14:textId="77777777" w:rsidR="00742E79" w:rsidRPr="0048120B" w:rsidRDefault="00742E79" w:rsidP="009F7F00">
            <w:pPr>
              <w:keepNext/>
              <w:keepLines/>
              <w:spacing w:after="0"/>
              <w:jc w:val="center"/>
              <w:rPr>
                <w:rFonts w:ascii="Arial" w:eastAsia="SimSun" w:hAnsi="Arial"/>
                <w:sz w:val="18"/>
                <w:lang w:val="en-US" w:eastAsia="zh-CN"/>
              </w:rPr>
            </w:pPr>
            <w:r>
              <w:rPr>
                <w:rFonts w:ascii="Arial" w:eastAsia="SimSun"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0FC7D807" w14:textId="77777777" w:rsidR="00742E79" w:rsidRDefault="00742E79" w:rsidP="009F7F00">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0B734A7" w14:textId="77777777" w:rsidR="00742E79" w:rsidRPr="0048120B" w:rsidRDefault="00742E79" w:rsidP="009F7F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F6B8F50" w14:textId="77777777" w:rsidR="00742E79" w:rsidRPr="0048120B" w:rsidRDefault="00742E79" w:rsidP="009F7F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C659CB9" w14:textId="77777777" w:rsidR="00742E79" w:rsidRPr="0048120B" w:rsidRDefault="00742E79" w:rsidP="009F7F00">
            <w:pPr>
              <w:keepNext/>
              <w:keepLines/>
              <w:spacing w:after="0"/>
              <w:jc w:val="center"/>
              <w:rPr>
                <w:rFonts w:ascii="Arial" w:eastAsia="SimSun" w:hAnsi="Arial"/>
                <w:sz w:val="18"/>
                <w:lang w:val="en-US" w:eastAsia="zh-CN"/>
              </w:rPr>
            </w:pPr>
            <w:r>
              <w:rPr>
                <w:rFonts w:ascii="Arial" w:eastAsia="SimSun"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513A2E13" w14:textId="77777777" w:rsidR="00742E79" w:rsidRPr="0048120B" w:rsidRDefault="00742E79" w:rsidP="009F7F00">
            <w:pPr>
              <w:keepNext/>
              <w:keepLines/>
              <w:spacing w:after="0"/>
              <w:jc w:val="center"/>
              <w:rPr>
                <w:rFonts w:ascii="Arial" w:eastAsia="SimSun" w:hAnsi="Arial"/>
                <w:sz w:val="18"/>
                <w:lang w:val="en-US" w:eastAsia="zh-CN"/>
              </w:rPr>
            </w:pPr>
            <w:r>
              <w:rPr>
                <w:rFonts w:ascii="Arial" w:eastAsia="SimSun"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40066E53" w14:textId="77777777" w:rsidR="00742E79" w:rsidRPr="0048120B" w:rsidRDefault="00742E79" w:rsidP="009F7F00">
            <w:pPr>
              <w:keepNext/>
              <w:keepLines/>
              <w:spacing w:after="0"/>
              <w:jc w:val="center"/>
              <w:rPr>
                <w:rFonts w:eastAsia="SimSun"/>
                <w:lang w:eastAsia="zh-CN"/>
              </w:rPr>
            </w:pPr>
            <w:r>
              <w:rPr>
                <w:rFonts w:eastAsia="SimSun"/>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51C33906" w14:textId="77777777" w:rsidR="00742E79" w:rsidRDefault="00742E79" w:rsidP="009F7F00">
            <w:pPr>
              <w:keepNext/>
              <w:keepLines/>
              <w:spacing w:after="0"/>
              <w:jc w:val="center"/>
            </w:pPr>
            <w:r>
              <w:rPr>
                <w:rFonts w:eastAsia="SimSun"/>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496F70F9" w14:textId="77777777" w:rsidR="00742E79" w:rsidRPr="0048120B" w:rsidRDefault="00742E79" w:rsidP="009F7F00">
            <w:pPr>
              <w:keepNext/>
              <w:keepLines/>
              <w:spacing w:after="0"/>
              <w:jc w:val="center"/>
              <w:rPr>
                <w:rFonts w:eastAsia="SimSun"/>
                <w:lang w:eastAsia="zh-CN"/>
              </w:rPr>
            </w:pPr>
            <w:r>
              <w:rPr>
                <w:rFonts w:eastAsia="SimSun"/>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534DD979" w14:textId="77777777" w:rsidR="00742E79" w:rsidRPr="0048120B" w:rsidRDefault="00742E79" w:rsidP="009F7F00">
            <w:pPr>
              <w:keepNext/>
              <w:keepLines/>
              <w:spacing w:after="0"/>
              <w:jc w:val="center"/>
              <w:rPr>
                <w:rFonts w:eastAsia="SimSun"/>
                <w:lang w:eastAsia="zh-CN"/>
              </w:rPr>
            </w:pPr>
            <w:r>
              <w:rPr>
                <w:rFonts w:eastAsia="SimSun"/>
                <w:lang w:eastAsia="zh-CN"/>
              </w:rPr>
              <w:t>7680</w:t>
            </w:r>
          </w:p>
        </w:tc>
      </w:tr>
    </w:tbl>
    <w:p w14:paraId="55CC81BF" w14:textId="77777777" w:rsidR="00742E79" w:rsidRDefault="00742E79" w:rsidP="00742E79">
      <w:pPr>
        <w:spacing w:before="180"/>
        <w:rPr>
          <w:kern w:val="2"/>
          <w:lang w:val="en-US" w:eastAsia="zh-CN"/>
        </w:rPr>
      </w:pPr>
      <w:r w:rsidRPr="00922BB2">
        <w:t>There is no harmonic/harmonic mixing issue for this combination</w:t>
      </w:r>
    </w:p>
    <w:p w14:paraId="219A6D02" w14:textId="77777777" w:rsidR="00742E79" w:rsidRPr="00830BC1" w:rsidRDefault="00742E79" w:rsidP="00742E79">
      <w:pPr>
        <w:keepNext/>
        <w:keepLines/>
        <w:spacing w:before="120"/>
        <w:outlineLvl w:val="2"/>
        <w:rPr>
          <w:rFonts w:ascii="Arial" w:eastAsia="SimSun" w:hAnsi="Arial"/>
          <w:sz w:val="28"/>
          <w:lang w:val="x-none" w:eastAsia="zh-CN"/>
        </w:rPr>
      </w:pPr>
      <w:r>
        <w:rPr>
          <w:rFonts w:ascii="Arial" w:eastAsia="SimSun" w:hAnsi="Arial"/>
          <w:sz w:val="28"/>
          <w:lang w:val="x-none"/>
        </w:rPr>
        <w:t>5.4</w:t>
      </w:r>
      <w:r w:rsidRPr="00830BC1">
        <w:rPr>
          <w:rFonts w:ascii="Arial" w:eastAsia="SimSun" w:hAnsi="Arial"/>
          <w:sz w:val="28"/>
          <w:lang w:val="x-none"/>
        </w:rPr>
        <w:t>.</w:t>
      </w:r>
      <w:r w:rsidRPr="00830BC1">
        <w:rPr>
          <w:rFonts w:ascii="Arial" w:eastAsia="SimSun" w:hAnsi="Arial"/>
          <w:sz w:val="28"/>
          <w:lang w:val="x-none" w:eastAsia="zh-CN"/>
        </w:rPr>
        <w:t>5</w:t>
      </w:r>
      <w:r w:rsidRPr="00830BC1">
        <w:rPr>
          <w:rFonts w:ascii="Calibri" w:eastAsia="SimSun" w:hAnsi="Calibri"/>
          <w:sz w:val="22"/>
          <w:szCs w:val="22"/>
          <w:lang w:val="x-none" w:eastAsia="sv-SE"/>
        </w:rPr>
        <w:tab/>
      </w:r>
      <w:r w:rsidRPr="00830BC1">
        <w:rPr>
          <w:rFonts w:ascii="Arial" w:hAnsi="Arial"/>
          <w:sz w:val="28"/>
          <w:lang w:val="x-none" w:eastAsia="ja-JP"/>
        </w:rPr>
        <w:t>REFSENS requirements</w:t>
      </w:r>
    </w:p>
    <w:p w14:paraId="3C54996D" w14:textId="77777777"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148ED12D" w14:textId="77777777" w:rsidR="00742E79" w:rsidRDefault="00742E79" w:rsidP="00742E79">
      <w:pPr>
        <w:widowControl w:val="0"/>
        <w:jc w:val="both"/>
        <w:rPr>
          <w:rFonts w:eastAsia="SimSun"/>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45FB7860" w14:textId="77777777" w:rsidR="00742E79" w:rsidRPr="00830BC1" w:rsidRDefault="00742E79" w:rsidP="00742E79">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5.4</w:t>
      </w:r>
      <w:r w:rsidRPr="00830BC1">
        <w:rPr>
          <w:rFonts w:ascii="Arial" w:eastAsia="SimSun" w:hAnsi="Arial" w:cs="Arial"/>
          <w:sz w:val="28"/>
          <w:szCs w:val="28"/>
          <w:lang w:val="x-none"/>
        </w:rPr>
        <w:t>.</w:t>
      </w:r>
      <w:r w:rsidRPr="00830BC1">
        <w:rPr>
          <w:rFonts w:ascii="Arial" w:eastAsia="SimSun" w:hAnsi="Arial" w:cs="Arial"/>
          <w:sz w:val="28"/>
          <w:szCs w:val="28"/>
          <w:lang w:val="x-none" w:eastAsia="zh-CN"/>
        </w:rPr>
        <w:t>6</w:t>
      </w:r>
      <w:r w:rsidRPr="00830BC1">
        <w:rPr>
          <w:rFonts w:ascii="Arial" w:eastAsia="SimSun" w:hAnsi="Arial" w:cs="Arial"/>
          <w:sz w:val="28"/>
          <w:szCs w:val="28"/>
          <w:lang w:val="x-none" w:eastAsia="sv-SE"/>
        </w:rPr>
        <w:tab/>
      </w:r>
      <w:r w:rsidRPr="00830BC1">
        <w:rPr>
          <w:rFonts w:ascii="Arial" w:eastAsia="SimSun" w:hAnsi="Arial" w:cs="Arial"/>
          <w:sz w:val="28"/>
          <w:szCs w:val="28"/>
          <w:lang w:val="x-none"/>
        </w:rPr>
        <w:t>∆T</w:t>
      </w:r>
      <w:r w:rsidRPr="00830BC1">
        <w:rPr>
          <w:rFonts w:ascii="Arial" w:eastAsia="SimSun" w:hAnsi="Arial" w:cs="Arial"/>
          <w:sz w:val="28"/>
          <w:szCs w:val="28"/>
          <w:vertAlign w:val="subscript"/>
          <w:lang w:val="x-none"/>
        </w:rPr>
        <w:t>IB</w:t>
      </w:r>
      <w:r w:rsidRPr="00830BC1">
        <w:rPr>
          <w:rFonts w:ascii="Arial" w:eastAsia="SimSun" w:hAnsi="Arial" w:cs="Arial"/>
          <w:sz w:val="28"/>
          <w:szCs w:val="28"/>
          <w:lang w:val="x-none"/>
        </w:rPr>
        <w:t xml:space="preserve"> and ∆R</w:t>
      </w:r>
      <w:r w:rsidRPr="00830BC1">
        <w:rPr>
          <w:rFonts w:ascii="Arial" w:eastAsia="SimSun" w:hAnsi="Arial" w:cs="Arial"/>
          <w:sz w:val="28"/>
          <w:szCs w:val="28"/>
          <w:vertAlign w:val="subscript"/>
          <w:lang w:val="x-none"/>
        </w:rPr>
        <w:t>IB</w:t>
      </w:r>
      <w:r w:rsidRPr="00830BC1">
        <w:rPr>
          <w:rFonts w:ascii="Arial" w:eastAsia="SimSun" w:hAnsi="Arial" w:cs="Arial"/>
          <w:sz w:val="28"/>
          <w:szCs w:val="28"/>
          <w:lang w:val="x-none"/>
        </w:rPr>
        <w:t xml:space="preserve"> values</w:t>
      </w:r>
    </w:p>
    <w:p w14:paraId="5B45CA39"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CA_n79_SUL_n41-n98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1F6BD443" w14:textId="5E9AD957"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E79" w14:paraId="18ADAF86" w14:textId="77777777" w:rsidTr="009F7F0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BAC2DE" w14:textId="77777777" w:rsidR="00742E79" w:rsidRDefault="00742E79" w:rsidP="009F7F00">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D27EC9" w14:textId="77777777" w:rsidR="00742E79" w:rsidRDefault="00742E79" w:rsidP="009F7F00">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56D171" w14:textId="77777777" w:rsidR="00742E79" w:rsidRDefault="00742E79"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42E79" w14:paraId="056D077B" w14:textId="77777777" w:rsidTr="009F7F0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33687E" w14:textId="77777777" w:rsidR="00742E79" w:rsidRDefault="00742E79" w:rsidP="009F7F00">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CA_n79_SUL_n41-n98</w:t>
            </w:r>
          </w:p>
        </w:tc>
        <w:tc>
          <w:tcPr>
            <w:tcW w:w="2049" w:type="dxa"/>
            <w:tcBorders>
              <w:top w:val="single" w:sz="4" w:space="0" w:color="auto"/>
              <w:left w:val="single" w:sz="4" w:space="0" w:color="auto"/>
              <w:right w:val="single" w:sz="4" w:space="0" w:color="auto"/>
            </w:tcBorders>
            <w:vAlign w:val="center"/>
            <w:hideMark/>
          </w:tcPr>
          <w:p w14:paraId="013C8830" w14:textId="77777777" w:rsidR="00742E79" w:rsidRDefault="00742E79" w:rsidP="009F7F00">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4147D2" w14:textId="77777777" w:rsidR="00742E79" w:rsidRPr="00827BCF" w:rsidRDefault="00742E79" w:rsidP="009F7F00">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742E79" w14:paraId="006EE331" w14:textId="77777777" w:rsidTr="009F7F0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49D89" w14:textId="77777777" w:rsidR="00742E79" w:rsidRDefault="00742E79" w:rsidP="009F7F00">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DC7A89" w14:textId="77777777" w:rsidR="00742E79" w:rsidRDefault="00742E79" w:rsidP="009F7F00">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5588D4" w14:textId="77777777" w:rsidR="00742E79" w:rsidRDefault="00742E79" w:rsidP="009F7F00">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742E79" w14:paraId="26425D24" w14:textId="77777777" w:rsidTr="009F7F0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8ECA" w14:textId="77777777" w:rsidR="00742E79" w:rsidRDefault="00742E79" w:rsidP="009F7F00">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88B9DD" w14:textId="77777777" w:rsidR="00742E79" w:rsidRDefault="00742E79" w:rsidP="009F7F00">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4F60D3" w14:textId="77777777" w:rsidR="00742E79" w:rsidRDefault="00742E79" w:rsidP="009F7F00">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5AFBE36D" w14:textId="77777777" w:rsidR="00742E79" w:rsidRDefault="00742E79" w:rsidP="00742E79">
      <w:pPr>
        <w:widowControl w:val="0"/>
        <w:jc w:val="both"/>
        <w:rPr>
          <w:rFonts w:ascii="Cambria" w:eastAsia="MS Mincho" w:hAnsi="Cambria"/>
          <w:kern w:val="2"/>
          <w:sz w:val="24"/>
          <w:szCs w:val="24"/>
          <w:lang w:val="en-US" w:eastAsia="zh-CN"/>
        </w:rPr>
      </w:pPr>
    </w:p>
    <w:p w14:paraId="0C50B307" w14:textId="4EB2A00C"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E79" w14:paraId="00B09621" w14:textId="77777777" w:rsidTr="009F7F0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F0D2A3" w14:textId="77777777" w:rsidR="00742E79" w:rsidRDefault="00742E79" w:rsidP="009F7F00">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CD6871" w14:textId="77777777" w:rsidR="00742E79" w:rsidRDefault="00742E79"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2C9DDB" w14:textId="77777777" w:rsidR="00742E79" w:rsidRDefault="00742E79"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42E79" w14:paraId="24D1FB03" w14:textId="77777777" w:rsidTr="009F7F0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7C32FA" w14:textId="77777777" w:rsidR="00742E79" w:rsidRDefault="00742E79" w:rsidP="009F7F00">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4BC6322" w14:textId="77777777" w:rsidR="00742E79" w:rsidRDefault="00742E79"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33EB2E" w14:textId="77777777" w:rsidR="00742E79" w:rsidRDefault="00742E79" w:rsidP="009F7F00">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w:t>
            </w:r>
          </w:p>
        </w:tc>
      </w:tr>
      <w:tr w:rsidR="00742E79" w14:paraId="7A3E54B3" w14:textId="77777777" w:rsidTr="009F7F0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975784" w14:textId="77777777" w:rsidR="00742E79" w:rsidRDefault="00742E79" w:rsidP="009F7F00">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0529FD" w14:textId="77777777" w:rsidR="00742E79" w:rsidRDefault="00742E79" w:rsidP="009F7F00">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2889E1" w14:textId="77777777" w:rsidR="00742E79" w:rsidRDefault="00742E79" w:rsidP="009F7F00">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4D0C3A45" w14:textId="251F9154" w:rsidR="004B00C5" w:rsidRPr="004B00C5" w:rsidRDefault="004B00C5" w:rsidP="004B00C5">
      <w:pPr>
        <w:keepNext/>
        <w:keepLines/>
        <w:spacing w:before="180"/>
        <w:outlineLvl w:val="1"/>
        <w:rPr>
          <w:rFonts w:ascii="Arial" w:hAnsi="Arial" w:cs="Arial"/>
          <w:sz w:val="32"/>
          <w:lang w:val="en-US" w:eastAsia="zh-CN"/>
        </w:rPr>
      </w:pPr>
      <w:r w:rsidRPr="004B00C5">
        <w:rPr>
          <w:rFonts w:ascii="Arial" w:hAnsi="Arial" w:cs="Arial"/>
          <w:sz w:val="32"/>
          <w:lang w:val="en-US" w:eastAsia="zh-CN"/>
        </w:rPr>
        <w:lastRenderedPageBreak/>
        <w:t>5.5</w:t>
      </w:r>
      <w:r>
        <w:rPr>
          <w:rFonts w:ascii="Arial" w:hAnsi="Arial" w:cs="Arial"/>
          <w:sz w:val="32"/>
          <w:lang w:val="en-US" w:eastAsia="zh-CN"/>
        </w:rPr>
        <w:tab/>
      </w:r>
      <w:r w:rsidRPr="004B00C5">
        <w:rPr>
          <w:rFonts w:ascii="Arial" w:hAnsi="Arial" w:cs="Arial"/>
          <w:sz w:val="32"/>
          <w:lang w:val="en-US" w:eastAsia="zh-CN"/>
        </w:rPr>
        <w:t>CA_n41_SUL_n79-n95</w:t>
      </w:r>
    </w:p>
    <w:p w14:paraId="69245795" w14:textId="77777777" w:rsidR="004B00C5" w:rsidRPr="00830BC1" w:rsidRDefault="004B00C5" w:rsidP="004B00C5">
      <w:pPr>
        <w:pStyle w:val="Heading3"/>
        <w:rPr>
          <w:rFonts w:cs="Arial"/>
          <w:szCs w:val="28"/>
        </w:rPr>
      </w:pPr>
      <w:r>
        <w:rPr>
          <w:rFonts w:cs="Arial"/>
          <w:szCs w:val="28"/>
        </w:rPr>
        <w:t>5.5</w:t>
      </w:r>
      <w:r w:rsidRPr="00830BC1">
        <w:rPr>
          <w:rFonts w:cs="Arial"/>
          <w:szCs w:val="28"/>
        </w:rPr>
        <w:t>.1</w:t>
      </w:r>
      <w:r w:rsidRPr="00830BC1">
        <w:rPr>
          <w:rFonts w:cs="Arial"/>
          <w:szCs w:val="28"/>
        </w:rPr>
        <w:tab/>
        <w:t xml:space="preserve">Operating bands </w:t>
      </w:r>
    </w:p>
    <w:p w14:paraId="3240EC43" w14:textId="77777777" w:rsidR="004B00C5" w:rsidRDefault="004B00C5" w:rsidP="004B00C5">
      <w:pPr>
        <w:pStyle w:val="TH"/>
      </w:pPr>
      <w:r w:rsidRPr="00C11944">
        <w:t xml:space="preserve">Table </w:t>
      </w:r>
      <w:r>
        <w:t>5.5</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450067F7" w14:textId="77777777" w:rsidTr="009F7F0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B486D9" w14:textId="77777777" w:rsidR="004B00C5" w:rsidRDefault="004B00C5" w:rsidP="009F7F0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A64218" w14:textId="77777777" w:rsidR="004B00C5" w:rsidRDefault="004B00C5" w:rsidP="009F7F00">
            <w:pPr>
              <w:pStyle w:val="TAH"/>
            </w:pPr>
            <w:r>
              <w:t>NR Band</w:t>
            </w:r>
          </w:p>
          <w:p w14:paraId="444277F2" w14:textId="77777777" w:rsidR="004B00C5" w:rsidRDefault="004B00C5" w:rsidP="009F7F00">
            <w:pPr>
              <w:pStyle w:val="TAH"/>
            </w:pPr>
            <w:r>
              <w:t>(Table 5.2-1)</w:t>
            </w:r>
          </w:p>
        </w:tc>
      </w:tr>
      <w:tr w:rsidR="004B00C5" w14:paraId="451C5888" w14:textId="77777777" w:rsidTr="009F7F0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BA13B88" w14:textId="77777777" w:rsidR="004B00C5" w:rsidRDefault="004B00C5" w:rsidP="009F7F00">
            <w:pPr>
              <w:pStyle w:val="TAN"/>
              <w:ind w:left="0" w:firstLine="0"/>
              <w:jc w:val="center"/>
              <w:rPr>
                <w:vertAlign w:val="superscript"/>
              </w:rPr>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75B137" w14:textId="77777777" w:rsidR="004B00C5" w:rsidRDefault="004B00C5" w:rsidP="009F7F00">
            <w:pPr>
              <w:pStyle w:val="TAN"/>
              <w:ind w:left="0" w:firstLine="0"/>
              <w:jc w:val="center"/>
            </w:pPr>
            <w:r>
              <w:t>n41, n79, n95</w:t>
            </w:r>
          </w:p>
        </w:tc>
      </w:tr>
      <w:tr w:rsidR="004B00C5" w14:paraId="32B1E286" w14:textId="77777777" w:rsidTr="009F7F0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7D332B" w14:textId="77777777" w:rsidR="004B00C5" w:rsidRDefault="004B00C5" w:rsidP="009F7F00">
            <w:pPr>
              <w:pStyle w:val="TAN"/>
            </w:pPr>
            <w:r>
              <w:t>NOTE 1:</w:t>
            </w:r>
            <w:r>
              <w:tab/>
              <w:t>If a UE is configured with both NR UL and NR SUL carriers in a cell, the switching time between NR UL carrier and NR SUL carrier is 0 us.</w:t>
            </w:r>
          </w:p>
          <w:p w14:paraId="3D20E9B0" w14:textId="77777777" w:rsidR="004B00C5" w:rsidRDefault="004B00C5" w:rsidP="009F7F00">
            <w:pPr>
              <w:pStyle w:val="TAN"/>
            </w:pPr>
            <w:r>
              <w:t>NOTE 2:</w:t>
            </w:r>
            <w:r>
              <w:tab/>
              <w:t>For UE supporting SUL band combination simultaneous Rx/Tx capability is mandatory.</w:t>
            </w:r>
          </w:p>
        </w:tc>
      </w:tr>
    </w:tbl>
    <w:p w14:paraId="6D4C037F" w14:textId="77777777" w:rsidR="004B00C5" w:rsidRPr="00D331BD" w:rsidRDefault="004B00C5" w:rsidP="004B00C5">
      <w:pPr>
        <w:spacing w:after="0"/>
      </w:pPr>
    </w:p>
    <w:p w14:paraId="182F10A8" w14:textId="77777777" w:rsidR="004B00C5" w:rsidRPr="00C11944" w:rsidRDefault="004B00C5" w:rsidP="004B00C5">
      <w:pPr>
        <w:spacing w:after="0"/>
      </w:pPr>
    </w:p>
    <w:p w14:paraId="609EB7B3" w14:textId="77777777" w:rsidR="004B00C5" w:rsidRPr="00830BC1" w:rsidRDefault="004B00C5" w:rsidP="004B00C5">
      <w:pPr>
        <w:pStyle w:val="Heading3"/>
        <w:rPr>
          <w:rFonts w:cs="Arial"/>
          <w:szCs w:val="28"/>
        </w:rPr>
      </w:pPr>
      <w:r>
        <w:rPr>
          <w:rFonts w:cs="Arial"/>
          <w:szCs w:val="28"/>
        </w:rPr>
        <w:t>5.5</w:t>
      </w:r>
      <w:r w:rsidRPr="00830BC1">
        <w:rPr>
          <w:rFonts w:cs="Arial"/>
          <w:szCs w:val="28"/>
        </w:rPr>
        <w:t>.2</w:t>
      </w:r>
      <w:r w:rsidRPr="00830BC1">
        <w:rPr>
          <w:rFonts w:cs="Arial"/>
          <w:szCs w:val="28"/>
        </w:rPr>
        <w:tab/>
      </w:r>
      <w:r w:rsidRPr="00830BC1">
        <w:rPr>
          <w:szCs w:val="28"/>
        </w:rPr>
        <w:t xml:space="preserve">Channel bandwidths per operating band </w:t>
      </w:r>
    </w:p>
    <w:p w14:paraId="43FA307C" w14:textId="77777777" w:rsidR="004B00C5" w:rsidRDefault="004B00C5" w:rsidP="004B00C5">
      <w:pPr>
        <w:pStyle w:val="TH"/>
        <w:rPr>
          <w:lang w:val="en-US" w:eastAsia="zh-CN"/>
        </w:rPr>
      </w:pPr>
      <w:r w:rsidRPr="00C11944">
        <w:t xml:space="preserve">Table </w:t>
      </w:r>
      <w:r>
        <w:t>5.5</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4"/>
        <w:gridCol w:w="469"/>
        <w:gridCol w:w="723"/>
        <w:gridCol w:w="425"/>
        <w:gridCol w:w="425"/>
        <w:gridCol w:w="425"/>
        <w:gridCol w:w="425"/>
        <w:gridCol w:w="425"/>
        <w:gridCol w:w="425"/>
        <w:gridCol w:w="425"/>
        <w:gridCol w:w="425"/>
        <w:gridCol w:w="425"/>
        <w:gridCol w:w="425"/>
        <w:gridCol w:w="425"/>
        <w:gridCol w:w="425"/>
        <w:gridCol w:w="425"/>
        <w:gridCol w:w="819"/>
      </w:tblGrid>
      <w:tr w:rsidR="004B00C5" w14:paraId="79E70D27" w14:textId="77777777" w:rsidTr="009F7F00">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22D272"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0519C"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77A41"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A99EC60"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7E0E0AC5" w14:textId="77777777" w:rsidR="004B00C5" w:rsidRDefault="004B00C5" w:rsidP="009F7F00">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016FB"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133E9F49"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16FFC"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6EE206C9"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B50F7"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8CE0EFD"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1D21C"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4086399D"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D13C6" w14:textId="77777777" w:rsidR="004B00C5" w:rsidRDefault="004B00C5" w:rsidP="009F7F00">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C87AB" w14:textId="77777777" w:rsidR="004B00C5" w:rsidRDefault="004B00C5" w:rsidP="009F7F00">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D84F6"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1462A30B"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59006"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01430469"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CD58A"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1E68B4C0"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1EAEFC5"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1CFD24BC"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6F90E"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0D3D6B7D"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14AAB" w14:textId="77777777" w:rsidR="004B00C5" w:rsidRDefault="004B00C5" w:rsidP="009F7F00">
            <w:pPr>
              <w:pStyle w:val="TAH"/>
            </w:pPr>
            <w:r>
              <w:t>90</w:t>
            </w:r>
          </w:p>
          <w:p w14:paraId="31AA34B3" w14:textId="77777777" w:rsidR="004B00C5" w:rsidRDefault="004B00C5" w:rsidP="009F7F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481CE"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CE4A050"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B00C5" w14:paraId="5B08FD36" w14:textId="77777777" w:rsidTr="009F7F00">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0872E" w14:textId="77777777" w:rsidR="004B00C5" w:rsidRDefault="004B00C5" w:rsidP="009F7F00">
            <w:pPr>
              <w:pStyle w:val="TAC"/>
            </w:pPr>
            <w:r w:rsidRPr="006402C6">
              <w:t>CA_n41A_SUL_n79A-n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7ECCD9" w14:textId="77777777" w:rsidR="004B00C5" w:rsidRDefault="004B00C5" w:rsidP="009F7F00">
            <w:pPr>
              <w:pStyle w:val="TAC"/>
            </w:pPr>
            <w:r w:rsidRPr="006402C6">
              <w:t>SUL_n79A-n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857234" w14:textId="77777777" w:rsidR="004B00C5" w:rsidRDefault="004B00C5" w:rsidP="009F7F00">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2A7B18C6" w14:textId="77777777" w:rsidR="004B00C5" w:rsidRDefault="004B00C5" w:rsidP="009F7F00">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4F721C46"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39A0B"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9986C"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94DD1"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3BAF1A9"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D5DD13"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88F0555"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1CC6925"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9EA6D10"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66B044"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850D0C"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527839"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DB0E13" w14:textId="77777777" w:rsidR="004B00C5" w:rsidRDefault="004B00C5" w:rsidP="009F7F0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B7FA46" w14:textId="77777777" w:rsidR="004B00C5" w:rsidRDefault="004B00C5" w:rsidP="009F7F00">
            <w:pPr>
              <w:pStyle w:val="TAC"/>
              <w:rPr>
                <w:rFonts w:eastAsia="SimSun"/>
                <w:lang w:eastAsia="zh-CN"/>
              </w:rPr>
            </w:pPr>
            <w:r>
              <w:rPr>
                <w:rFonts w:eastAsia="SimSun"/>
                <w:lang w:eastAsia="zh-CN"/>
              </w:rPr>
              <w:t>0</w:t>
            </w:r>
          </w:p>
        </w:tc>
      </w:tr>
      <w:tr w:rsidR="004B00C5" w14:paraId="0F01E83A"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6D9C9"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DAD56"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FBAB9" w14:textId="77777777" w:rsidR="004B00C5" w:rsidRDefault="004B00C5" w:rsidP="009F7F00">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C1B2D24" w14:textId="77777777" w:rsidR="004B00C5" w:rsidRDefault="004B00C5" w:rsidP="009F7F00">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299F8124"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A0B5B"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294A0"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C8D8D"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9F2260"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CF6BA02"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04A9F63"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D18FCC"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86889B"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F339A1E"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AC5BD1"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44B68EB"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C04F349" w14:textId="77777777" w:rsidR="004B00C5" w:rsidRDefault="004B00C5"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61149" w14:textId="77777777" w:rsidR="004B00C5" w:rsidRDefault="004B00C5" w:rsidP="009F7F00">
            <w:pPr>
              <w:spacing w:after="0"/>
              <w:rPr>
                <w:rFonts w:ascii="Arial" w:eastAsia="SimSun" w:hAnsi="Arial"/>
                <w:sz w:val="18"/>
                <w:lang w:eastAsia="zh-CN"/>
              </w:rPr>
            </w:pPr>
          </w:p>
        </w:tc>
      </w:tr>
      <w:tr w:rsidR="004B00C5" w14:paraId="14DCCBF3"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6B037"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32231"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3A770" w14:textId="77777777" w:rsidR="004B00C5" w:rsidRDefault="004B00C5" w:rsidP="009F7F00">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A0B5446" w14:textId="77777777" w:rsidR="004B00C5" w:rsidRDefault="004B00C5" w:rsidP="009F7F00">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0FACBA14"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06B5107"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10697C"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ABA245"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7D244F"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2E6AC42"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6B5DB6"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F6BACD"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7692058"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70A8998"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A4D337B"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BCD66B"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7A8D73" w14:textId="77777777" w:rsidR="004B00C5" w:rsidRDefault="004B00C5"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17907" w14:textId="77777777" w:rsidR="004B00C5" w:rsidRDefault="004B00C5" w:rsidP="009F7F00">
            <w:pPr>
              <w:spacing w:after="0"/>
              <w:rPr>
                <w:rFonts w:ascii="Arial" w:eastAsia="SimSun" w:hAnsi="Arial"/>
                <w:sz w:val="18"/>
                <w:lang w:eastAsia="zh-CN"/>
              </w:rPr>
            </w:pPr>
          </w:p>
        </w:tc>
      </w:tr>
      <w:tr w:rsidR="004B00C5" w14:paraId="2EF57741"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8EAE9"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8F158" w14:textId="77777777" w:rsidR="004B00C5" w:rsidRDefault="004B00C5" w:rsidP="009F7F00">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3F8AD3" w14:textId="77777777" w:rsidR="004B00C5" w:rsidRDefault="004B00C5" w:rsidP="009F7F00">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7CBD698F" w14:textId="77777777" w:rsidR="004B00C5" w:rsidRDefault="004B00C5" w:rsidP="009F7F00">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98799E6"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227C547"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AC7FB87"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92F81"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7029F3"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063110"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4E7F0"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2B3B6"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C051891"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8C6F81"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89E9962"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76EFF32"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40FCA7" w14:textId="77777777" w:rsidR="004B00C5" w:rsidRDefault="004B00C5"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96430" w14:textId="77777777" w:rsidR="004B00C5" w:rsidRDefault="004B00C5" w:rsidP="009F7F00">
            <w:pPr>
              <w:spacing w:after="0"/>
              <w:rPr>
                <w:rFonts w:ascii="Arial" w:eastAsia="SimSun" w:hAnsi="Arial"/>
                <w:sz w:val="18"/>
                <w:lang w:eastAsia="zh-CN"/>
              </w:rPr>
            </w:pPr>
          </w:p>
        </w:tc>
      </w:tr>
      <w:tr w:rsidR="004B00C5" w14:paraId="4253FE10"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CCF15"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123A2"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0D0DF" w14:textId="77777777" w:rsidR="004B00C5" w:rsidRDefault="004B00C5" w:rsidP="009F7F00">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9DEBE" w14:textId="77777777" w:rsidR="004B00C5" w:rsidRDefault="004B00C5" w:rsidP="009F7F00">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92EFDF"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D09177B"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D67884"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DA2796"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2D71D9"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548D5"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7D34C"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1D2C5"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2F7FF9"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24D33F8"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CF99FF"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5538A81"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F5398C" w14:textId="77777777" w:rsidR="004B00C5" w:rsidRDefault="004B00C5"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DA307" w14:textId="77777777" w:rsidR="004B00C5" w:rsidRDefault="004B00C5" w:rsidP="009F7F00">
            <w:pPr>
              <w:spacing w:after="0"/>
              <w:rPr>
                <w:rFonts w:ascii="Arial" w:eastAsia="SimSun" w:hAnsi="Arial"/>
                <w:sz w:val="18"/>
                <w:lang w:eastAsia="zh-CN"/>
              </w:rPr>
            </w:pPr>
          </w:p>
        </w:tc>
      </w:tr>
      <w:tr w:rsidR="004B00C5" w14:paraId="4B066B9B"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68055"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1286"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169C2" w14:textId="77777777" w:rsidR="004B00C5" w:rsidRDefault="004B00C5" w:rsidP="009F7F00">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731177" w14:textId="77777777" w:rsidR="004B00C5" w:rsidRDefault="004B00C5" w:rsidP="009F7F00">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E71E1D7"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1F1C640" w14:textId="77777777" w:rsidR="004B00C5" w:rsidRDefault="004B00C5"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4F7A97"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1EB790" w14:textId="77777777" w:rsidR="004B00C5" w:rsidRDefault="004B00C5"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74FECF"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600976" w14:textId="77777777" w:rsidR="004B00C5" w:rsidRDefault="004B00C5"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7F1E5" w14:textId="77777777" w:rsidR="004B00C5" w:rsidRDefault="004B00C5"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CBF6" w14:textId="77777777" w:rsidR="004B00C5" w:rsidRDefault="004B00C5"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9887A2E"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C3FA12"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05D69B1"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AAC8D62"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B8B986" w14:textId="77777777" w:rsidR="004B00C5" w:rsidRDefault="004B00C5"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22A1D" w14:textId="77777777" w:rsidR="004B00C5" w:rsidRDefault="004B00C5" w:rsidP="009F7F00">
            <w:pPr>
              <w:spacing w:after="0"/>
              <w:rPr>
                <w:rFonts w:ascii="Arial" w:eastAsia="SimSun" w:hAnsi="Arial"/>
                <w:sz w:val="18"/>
                <w:lang w:eastAsia="zh-CN"/>
              </w:rPr>
            </w:pPr>
          </w:p>
        </w:tc>
      </w:tr>
      <w:tr w:rsidR="004B00C5" w14:paraId="0322682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B07AD"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670A" w14:textId="77777777" w:rsidR="004B00C5" w:rsidRDefault="004B00C5" w:rsidP="009F7F00">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7D9C0" w14:textId="77777777" w:rsidR="004B00C5" w:rsidRDefault="004B00C5" w:rsidP="009F7F00">
            <w:pPr>
              <w:pStyle w:val="TAC"/>
            </w:pPr>
            <w:r>
              <w:t>n95</w:t>
            </w:r>
          </w:p>
        </w:tc>
        <w:tc>
          <w:tcPr>
            <w:tcW w:w="0" w:type="auto"/>
            <w:tcBorders>
              <w:top w:val="single" w:sz="4" w:space="0" w:color="auto"/>
              <w:left w:val="single" w:sz="4" w:space="0" w:color="auto"/>
              <w:bottom w:val="single" w:sz="4" w:space="0" w:color="auto"/>
              <w:right w:val="single" w:sz="4" w:space="0" w:color="auto"/>
            </w:tcBorders>
            <w:hideMark/>
          </w:tcPr>
          <w:p w14:paraId="2DE982E7" w14:textId="77777777" w:rsidR="004B00C5" w:rsidRDefault="004B00C5" w:rsidP="009F7F0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724F9DD3"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6938C"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75147"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35EE88"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6A0C93CC" w14:textId="77777777" w:rsidR="004B00C5" w:rsidRDefault="004B00C5" w:rsidP="009F7F0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F8EE262" w14:textId="77777777" w:rsidR="004B00C5" w:rsidRDefault="004B00C5" w:rsidP="009F7F0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78FC250" w14:textId="77777777" w:rsidR="004B00C5" w:rsidRDefault="004B00C5" w:rsidP="009F7F0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1E4284"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10EA986C"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E6323E"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22212F"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5FC571"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2650D4" w14:textId="77777777" w:rsidR="004B00C5" w:rsidRDefault="004B00C5"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78127" w14:textId="77777777" w:rsidR="004B00C5" w:rsidRDefault="004B00C5" w:rsidP="009F7F00">
            <w:pPr>
              <w:spacing w:after="0"/>
              <w:rPr>
                <w:rFonts w:ascii="Arial" w:eastAsia="SimSun" w:hAnsi="Arial"/>
                <w:sz w:val="18"/>
                <w:lang w:eastAsia="zh-CN"/>
              </w:rPr>
            </w:pPr>
          </w:p>
        </w:tc>
      </w:tr>
      <w:tr w:rsidR="004B00C5" w14:paraId="4BE22F4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3484"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8A230"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31468" w14:textId="77777777" w:rsidR="004B00C5" w:rsidRDefault="004B00C5" w:rsidP="009F7F0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B2B51F" w14:textId="77777777" w:rsidR="004B00C5" w:rsidRDefault="004B00C5" w:rsidP="009F7F00">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DB29D9"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E13D86"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239C2"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6EBFE2"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7AC43D54" w14:textId="77777777" w:rsidR="004B00C5" w:rsidRDefault="004B00C5" w:rsidP="009F7F0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571C603" w14:textId="77777777" w:rsidR="004B00C5" w:rsidRDefault="004B00C5" w:rsidP="009F7F0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8C63CBB" w14:textId="77777777" w:rsidR="004B00C5" w:rsidRDefault="004B00C5" w:rsidP="009F7F0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148B08"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0726751F"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967D71D"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B45DDC"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819118"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A82D31" w14:textId="77777777" w:rsidR="004B00C5" w:rsidRDefault="004B00C5"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AB15" w14:textId="77777777" w:rsidR="004B00C5" w:rsidRDefault="004B00C5" w:rsidP="009F7F00">
            <w:pPr>
              <w:spacing w:after="0"/>
              <w:rPr>
                <w:rFonts w:ascii="Arial" w:eastAsia="SimSun" w:hAnsi="Arial"/>
                <w:sz w:val="18"/>
                <w:lang w:eastAsia="zh-CN"/>
              </w:rPr>
            </w:pPr>
          </w:p>
        </w:tc>
      </w:tr>
      <w:tr w:rsidR="004B00C5" w14:paraId="1ED00C20"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B964C"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1B899"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3C15E" w14:textId="77777777" w:rsidR="004B00C5" w:rsidRDefault="004B00C5" w:rsidP="009F7F0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EDE953" w14:textId="77777777" w:rsidR="004B00C5" w:rsidRDefault="004B00C5" w:rsidP="009F7F00">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31CD524"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9A48F"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C9B0405"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F6409B"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95FD6"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7E734D"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1A33A7"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C6FFA"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06A0894A"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BF8997"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0E438C"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423CB5"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1FC658" w14:textId="77777777" w:rsidR="004B00C5" w:rsidRDefault="004B00C5"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8E89A" w14:textId="77777777" w:rsidR="004B00C5" w:rsidRDefault="004B00C5" w:rsidP="009F7F00">
            <w:pPr>
              <w:spacing w:after="0"/>
              <w:rPr>
                <w:rFonts w:ascii="Arial" w:eastAsia="SimSun" w:hAnsi="Arial"/>
                <w:sz w:val="18"/>
                <w:lang w:eastAsia="zh-CN"/>
              </w:rPr>
            </w:pPr>
          </w:p>
        </w:tc>
      </w:tr>
    </w:tbl>
    <w:p w14:paraId="2E6DF999" w14:textId="77777777" w:rsidR="004B00C5" w:rsidRDefault="004B00C5" w:rsidP="004B00C5">
      <w:pPr>
        <w:rPr>
          <w:lang w:eastAsia="ko-KR"/>
        </w:rPr>
      </w:pPr>
    </w:p>
    <w:p w14:paraId="4C0D317B" w14:textId="77777777" w:rsidR="004B00C5" w:rsidRPr="00830BC1" w:rsidRDefault="004B00C5" w:rsidP="004B00C5">
      <w:pPr>
        <w:pStyle w:val="Heading3"/>
        <w:rPr>
          <w:szCs w:val="28"/>
        </w:rPr>
      </w:pPr>
      <w:r>
        <w:rPr>
          <w:rFonts w:cs="Arial"/>
          <w:szCs w:val="28"/>
        </w:rPr>
        <w:t>5.5</w:t>
      </w:r>
      <w:r w:rsidRPr="00830BC1">
        <w:rPr>
          <w:rFonts w:cs="Arial"/>
          <w:szCs w:val="28"/>
        </w:rPr>
        <w:t xml:space="preserve">.3  </w:t>
      </w:r>
      <w:r w:rsidRPr="00830BC1">
        <w:rPr>
          <w:szCs w:val="28"/>
        </w:rPr>
        <w:t>Maximum output power</w:t>
      </w:r>
    </w:p>
    <w:p w14:paraId="31301FCA" w14:textId="77777777" w:rsidR="004B00C5" w:rsidRPr="00922BB2" w:rsidRDefault="004B00C5" w:rsidP="004B00C5">
      <w:pPr>
        <w:rPr>
          <w:rFonts w:eastAsia="SimSun"/>
          <w:lang w:val="en-US" w:eastAsia="zh-CN"/>
        </w:rPr>
      </w:pPr>
      <w:r w:rsidRPr="0007580F">
        <w:rPr>
          <w:lang w:eastAsia="zh-TW"/>
        </w:rPr>
        <w:t>There is only single UL in uplink so the requirement for each band in clause 6.2.1 from 38.101-1 is applicable.</w:t>
      </w:r>
    </w:p>
    <w:p w14:paraId="1E4055A3" w14:textId="77777777" w:rsidR="004B00C5" w:rsidRPr="00D674A4" w:rsidRDefault="004B00C5" w:rsidP="004B00C5">
      <w:pPr>
        <w:pStyle w:val="Heading3"/>
        <w:rPr>
          <w:rFonts w:cs="Arial"/>
          <w:sz w:val="24"/>
          <w:szCs w:val="28"/>
        </w:rPr>
      </w:pPr>
      <w:r>
        <w:t>5.5</w:t>
      </w:r>
      <w:r w:rsidRPr="0007580F">
        <w:t>.4</w:t>
      </w:r>
      <w:r w:rsidRPr="0007580F">
        <w:tab/>
      </w:r>
      <w:r>
        <w:t xml:space="preserve"> </w:t>
      </w:r>
      <w:r w:rsidRPr="0007580F">
        <w:t>Spurious emission band UE co-existence</w:t>
      </w:r>
    </w:p>
    <w:p w14:paraId="25220C1C" w14:textId="77777777" w:rsidR="004B00C5" w:rsidRDefault="004B00C5" w:rsidP="004B00C5">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6374300" w14:textId="77777777" w:rsidR="004B00C5" w:rsidRDefault="004B00C5" w:rsidP="004B00C5">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CA_n41_SUL_n79-n95.</w:t>
      </w:r>
    </w:p>
    <w:p w14:paraId="31120CA6"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302A534A" w14:textId="77777777" w:rsidTr="009F7F00">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C7C183F" w14:textId="77777777" w:rsidR="004B00C5" w:rsidRDefault="004B00C5" w:rsidP="009F7F00">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FBAD77E" w14:textId="77777777" w:rsidR="004B00C5" w:rsidRDefault="004B00C5" w:rsidP="009F7F00">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9D5DE" w14:textId="77777777" w:rsidR="004B00C5" w:rsidRDefault="004B00C5" w:rsidP="009F7F00">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E5800" w14:textId="77777777" w:rsidR="004B00C5" w:rsidRDefault="004B00C5" w:rsidP="009F7F00">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42D43C" w14:textId="77777777" w:rsidR="004B00C5" w:rsidRDefault="004B00C5" w:rsidP="009F7F0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D4F2A4" w14:textId="77777777" w:rsidR="004B00C5" w:rsidRDefault="004B00C5" w:rsidP="009F7F0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6D462F" w14:textId="77777777" w:rsidR="004B00C5" w:rsidRDefault="004B00C5" w:rsidP="009F7F0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0AB8E800" w14:textId="77777777" w:rsidTr="009F7F00">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CA0C08" w14:textId="77777777" w:rsidR="004B00C5" w:rsidRDefault="004B00C5" w:rsidP="009F7F0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3C7A0D" w14:textId="77777777" w:rsidR="004B00C5" w:rsidRDefault="004B00C5" w:rsidP="009F7F0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233B2F" w14:textId="77777777" w:rsidR="004B00C5" w:rsidRDefault="004B00C5" w:rsidP="009F7F00">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25AA8" w14:textId="77777777" w:rsidR="004B00C5" w:rsidRDefault="004B00C5" w:rsidP="009F7F00">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CBE0B" w14:textId="77777777" w:rsidR="004B00C5" w:rsidRDefault="004B00C5" w:rsidP="009F7F00">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936BC3" w14:textId="77777777" w:rsidR="004B00C5" w:rsidRDefault="004B00C5" w:rsidP="009F7F00">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99E16B" w14:textId="77777777" w:rsidR="004B00C5" w:rsidRDefault="004B00C5" w:rsidP="009F7F00">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69ADF3" w14:textId="77777777" w:rsidR="004B00C5" w:rsidRDefault="004B00C5" w:rsidP="009F7F00">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430238" w14:textId="77777777" w:rsidR="004B00C5" w:rsidRDefault="004B00C5" w:rsidP="009F7F00">
            <w:pPr>
              <w:pStyle w:val="TAH"/>
              <w:rPr>
                <w:lang w:eastAsia="ja-JP"/>
              </w:rPr>
            </w:pPr>
            <w:r>
              <w:rPr>
                <w:lang w:eastAsia="ja-JP"/>
              </w:rPr>
              <w:t>High Band Edge</w:t>
            </w:r>
          </w:p>
        </w:tc>
      </w:tr>
      <w:tr w:rsidR="004B00C5" w14:paraId="3F3A6848" w14:textId="77777777" w:rsidTr="009F7F00">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2A910AD"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AF1C464" w14:textId="77777777" w:rsidR="004B00C5" w:rsidRPr="0048120B" w:rsidRDefault="004B00C5" w:rsidP="009F7F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820CD" w14:textId="77777777" w:rsidR="004B00C5" w:rsidRDefault="004B00C5" w:rsidP="009F7F00">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DEFE3D"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CC329E"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BEA3AE"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99FA3E" w14:textId="77777777" w:rsidR="004B00C5" w:rsidRDefault="004B00C5" w:rsidP="009F7F00">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1E08E" w14:textId="77777777" w:rsidR="004B00C5" w:rsidRDefault="004B00C5" w:rsidP="009F7F00">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0A517" w14:textId="77777777" w:rsidR="004B00C5" w:rsidRDefault="004B00C5" w:rsidP="009F7F00">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BA46CA" w14:textId="77777777" w:rsidR="004B00C5" w:rsidRDefault="004B00C5" w:rsidP="009F7F00">
            <w:pPr>
              <w:keepNext/>
              <w:keepLines/>
              <w:spacing w:after="0"/>
              <w:jc w:val="center"/>
              <w:rPr>
                <w:rFonts w:ascii="Arial" w:hAnsi="Arial"/>
                <w:sz w:val="18"/>
                <w:lang w:eastAsia="zh-CN"/>
              </w:rPr>
            </w:pPr>
            <w:r>
              <w:t>10760</w:t>
            </w:r>
          </w:p>
        </w:tc>
      </w:tr>
      <w:tr w:rsidR="004B00C5" w14:paraId="64204433" w14:textId="77777777" w:rsidTr="009F7F00">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3EBF7524"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51FDAE88" w14:textId="77777777" w:rsidR="004B00C5" w:rsidRDefault="004B00C5" w:rsidP="009F7F00">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1D8A0D" w14:textId="77777777" w:rsidR="004B00C5" w:rsidRDefault="004B00C5" w:rsidP="009F7F00">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45C4C0" w14:textId="77777777" w:rsidR="004B00C5" w:rsidRDefault="004B00C5" w:rsidP="009F7F00">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99E425"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D25CF3"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449345" w14:textId="77777777" w:rsidR="004B00C5" w:rsidRDefault="004B00C5" w:rsidP="009F7F00">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D2925C" w14:textId="77777777" w:rsidR="004B00C5" w:rsidRDefault="004B00C5" w:rsidP="009F7F00">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45BA85" w14:textId="77777777" w:rsidR="004B00C5" w:rsidRDefault="004B00C5" w:rsidP="009F7F00">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2117E1F" w14:textId="77777777" w:rsidR="004B00C5" w:rsidRDefault="004B00C5" w:rsidP="009F7F00">
            <w:pPr>
              <w:keepNext/>
              <w:keepLines/>
              <w:spacing w:after="0"/>
              <w:jc w:val="center"/>
              <w:rPr>
                <w:rFonts w:ascii="Arial" w:hAnsi="Arial"/>
                <w:sz w:val="18"/>
                <w:lang w:eastAsia="zh-CN"/>
              </w:rPr>
            </w:pPr>
            <w:r>
              <w:t>20000</w:t>
            </w:r>
          </w:p>
        </w:tc>
      </w:tr>
      <w:tr w:rsidR="004B00C5" w14:paraId="6D4625AB" w14:textId="77777777" w:rsidTr="009F7F00">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44E549AB" w14:textId="77777777" w:rsidR="004B00C5" w:rsidRPr="0048120B" w:rsidRDefault="004B00C5" w:rsidP="009F7F00">
            <w:pPr>
              <w:keepNext/>
              <w:keepLines/>
              <w:spacing w:after="0"/>
              <w:jc w:val="center"/>
              <w:rPr>
                <w:rFonts w:ascii="Arial" w:eastAsia="SimSun" w:hAnsi="Arial"/>
                <w:sz w:val="18"/>
                <w:lang w:val="en-US" w:eastAsia="zh-CN"/>
              </w:rPr>
            </w:pPr>
            <w:r>
              <w:rPr>
                <w:rFonts w:ascii="Arial" w:eastAsia="SimSun"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2B48099A" w14:textId="77777777" w:rsidR="004B00C5" w:rsidRDefault="004B00C5" w:rsidP="009F7F00">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5A522AE" w14:textId="77777777" w:rsidR="004B00C5" w:rsidRPr="0048120B" w:rsidRDefault="004B00C5" w:rsidP="009F7F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2B30167F" w14:textId="77777777" w:rsidR="004B00C5" w:rsidRPr="0048120B" w:rsidRDefault="004B00C5" w:rsidP="009F7F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6EDBE332" w14:textId="77777777" w:rsidR="004B00C5" w:rsidRPr="0048120B" w:rsidRDefault="004B00C5" w:rsidP="009F7F00">
            <w:pPr>
              <w:keepNext/>
              <w:keepLines/>
              <w:spacing w:after="0"/>
              <w:jc w:val="center"/>
              <w:rPr>
                <w:rFonts w:ascii="Arial" w:eastAsia="SimSun" w:hAnsi="Arial"/>
                <w:sz w:val="18"/>
                <w:lang w:val="en-US" w:eastAsia="zh-CN"/>
              </w:rPr>
            </w:pPr>
            <w:r>
              <w:rPr>
                <w:rFonts w:ascii="Arial" w:eastAsia="SimSun"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04A7E5EF" w14:textId="77777777" w:rsidR="004B00C5" w:rsidRPr="0048120B" w:rsidRDefault="004B00C5" w:rsidP="009F7F00">
            <w:pPr>
              <w:keepNext/>
              <w:keepLines/>
              <w:spacing w:after="0"/>
              <w:jc w:val="center"/>
              <w:rPr>
                <w:rFonts w:ascii="Arial" w:eastAsia="SimSun" w:hAnsi="Arial"/>
                <w:sz w:val="18"/>
                <w:lang w:val="en-US" w:eastAsia="zh-CN"/>
              </w:rPr>
            </w:pPr>
            <w:r>
              <w:rPr>
                <w:rFonts w:ascii="Arial" w:eastAsia="SimSun"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382CC38A" w14:textId="77777777" w:rsidR="004B00C5" w:rsidRPr="0048120B" w:rsidRDefault="004B00C5" w:rsidP="009F7F00">
            <w:pPr>
              <w:keepNext/>
              <w:keepLines/>
              <w:spacing w:after="0"/>
              <w:jc w:val="center"/>
              <w:rPr>
                <w:rFonts w:eastAsia="SimSun"/>
                <w:lang w:eastAsia="zh-CN"/>
              </w:rPr>
            </w:pPr>
            <w:r>
              <w:rPr>
                <w:rFonts w:eastAsia="SimSun"/>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28564413" w14:textId="77777777" w:rsidR="004B00C5" w:rsidRDefault="004B00C5" w:rsidP="009F7F00">
            <w:pPr>
              <w:keepNext/>
              <w:keepLines/>
              <w:spacing w:after="0"/>
              <w:jc w:val="center"/>
            </w:pPr>
            <w:r>
              <w:rPr>
                <w:rFonts w:eastAsia="SimSun"/>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07E568F" w14:textId="77777777" w:rsidR="004B00C5" w:rsidRPr="0048120B" w:rsidRDefault="004B00C5" w:rsidP="009F7F00">
            <w:pPr>
              <w:keepNext/>
              <w:keepLines/>
              <w:spacing w:after="0"/>
              <w:jc w:val="center"/>
              <w:rPr>
                <w:rFonts w:eastAsia="SimSun"/>
                <w:lang w:eastAsia="zh-CN"/>
              </w:rPr>
            </w:pPr>
            <w:r>
              <w:rPr>
                <w:rFonts w:eastAsia="SimSun"/>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9CB74A1" w14:textId="77777777" w:rsidR="004B00C5" w:rsidRPr="0048120B" w:rsidRDefault="004B00C5" w:rsidP="009F7F00">
            <w:pPr>
              <w:keepNext/>
              <w:keepLines/>
              <w:spacing w:after="0"/>
              <w:jc w:val="center"/>
              <w:rPr>
                <w:rFonts w:eastAsia="SimSun"/>
                <w:lang w:eastAsia="zh-CN"/>
              </w:rPr>
            </w:pPr>
            <w:r>
              <w:rPr>
                <w:rFonts w:eastAsia="SimSun"/>
                <w:lang w:eastAsia="zh-CN"/>
              </w:rPr>
              <w:t>8100</w:t>
            </w:r>
          </w:p>
        </w:tc>
      </w:tr>
    </w:tbl>
    <w:p w14:paraId="37200184" w14:textId="77777777" w:rsidR="004B00C5" w:rsidRDefault="004B00C5" w:rsidP="004B00C5">
      <w:pPr>
        <w:spacing w:before="180"/>
        <w:rPr>
          <w:kern w:val="2"/>
          <w:lang w:val="en-US" w:eastAsia="zh-CN"/>
        </w:rPr>
      </w:pPr>
      <w:r w:rsidRPr="00922BB2">
        <w:t>There is no harmonic/harmonic mixing issue for this combination</w:t>
      </w:r>
    </w:p>
    <w:p w14:paraId="61E6EA1C" w14:textId="77777777" w:rsidR="004B00C5" w:rsidRPr="00830BC1" w:rsidRDefault="004B00C5" w:rsidP="004B00C5">
      <w:pPr>
        <w:keepNext/>
        <w:keepLines/>
        <w:spacing w:before="120"/>
        <w:outlineLvl w:val="2"/>
        <w:rPr>
          <w:rFonts w:ascii="Arial" w:eastAsia="SimSun" w:hAnsi="Arial"/>
          <w:sz w:val="28"/>
          <w:lang w:val="x-none" w:eastAsia="zh-CN"/>
        </w:rPr>
      </w:pPr>
      <w:r>
        <w:rPr>
          <w:rFonts w:ascii="Arial" w:eastAsia="SimSun" w:hAnsi="Arial"/>
          <w:sz w:val="28"/>
          <w:lang w:val="x-none"/>
        </w:rPr>
        <w:t>5.5</w:t>
      </w:r>
      <w:r w:rsidRPr="00830BC1">
        <w:rPr>
          <w:rFonts w:ascii="Arial" w:eastAsia="SimSun" w:hAnsi="Arial"/>
          <w:sz w:val="28"/>
          <w:lang w:val="x-none"/>
        </w:rPr>
        <w:t>.</w:t>
      </w:r>
      <w:r w:rsidRPr="00830BC1">
        <w:rPr>
          <w:rFonts w:ascii="Arial" w:eastAsia="SimSun" w:hAnsi="Arial"/>
          <w:sz w:val="28"/>
          <w:lang w:val="x-none" w:eastAsia="zh-CN"/>
        </w:rPr>
        <w:t>5</w:t>
      </w:r>
      <w:r w:rsidRPr="00830BC1">
        <w:rPr>
          <w:rFonts w:ascii="Calibri" w:eastAsia="SimSun" w:hAnsi="Calibri"/>
          <w:sz w:val="22"/>
          <w:szCs w:val="22"/>
          <w:lang w:val="x-none" w:eastAsia="sv-SE"/>
        </w:rPr>
        <w:tab/>
      </w:r>
      <w:r w:rsidRPr="00830BC1">
        <w:rPr>
          <w:rFonts w:ascii="Arial" w:hAnsi="Arial"/>
          <w:sz w:val="28"/>
          <w:lang w:val="x-none" w:eastAsia="ja-JP"/>
        </w:rPr>
        <w:t>REFSENS requirements</w:t>
      </w:r>
    </w:p>
    <w:p w14:paraId="72B0271C" w14:textId="77777777"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6AD94F6F"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2DC955AE" w14:textId="77777777" w:rsidR="004B00C5" w:rsidRPr="00830BC1" w:rsidRDefault="004B00C5" w:rsidP="004B00C5">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5.5</w:t>
      </w:r>
      <w:r w:rsidRPr="00830BC1">
        <w:rPr>
          <w:rFonts w:ascii="Arial" w:eastAsia="SimSun" w:hAnsi="Arial" w:cs="Arial"/>
          <w:sz w:val="28"/>
          <w:szCs w:val="28"/>
          <w:lang w:val="x-none"/>
        </w:rPr>
        <w:t>.</w:t>
      </w:r>
      <w:r w:rsidRPr="00830BC1">
        <w:rPr>
          <w:rFonts w:ascii="Arial" w:eastAsia="SimSun" w:hAnsi="Arial" w:cs="Arial"/>
          <w:sz w:val="28"/>
          <w:szCs w:val="28"/>
          <w:lang w:val="x-none" w:eastAsia="zh-CN"/>
        </w:rPr>
        <w:t>6</w:t>
      </w:r>
      <w:r w:rsidRPr="00830BC1">
        <w:rPr>
          <w:rFonts w:ascii="Arial" w:eastAsia="SimSun" w:hAnsi="Arial" w:cs="Arial"/>
          <w:sz w:val="28"/>
          <w:szCs w:val="28"/>
          <w:lang w:val="x-none" w:eastAsia="sv-SE"/>
        </w:rPr>
        <w:tab/>
      </w:r>
      <w:r w:rsidRPr="00830BC1">
        <w:rPr>
          <w:rFonts w:ascii="Arial" w:eastAsia="SimSun" w:hAnsi="Arial" w:cs="Arial"/>
          <w:sz w:val="28"/>
          <w:szCs w:val="28"/>
          <w:lang w:val="x-none"/>
        </w:rPr>
        <w:t>∆T</w:t>
      </w:r>
      <w:r w:rsidRPr="00830BC1">
        <w:rPr>
          <w:rFonts w:ascii="Arial" w:eastAsia="SimSun" w:hAnsi="Arial" w:cs="Arial"/>
          <w:sz w:val="28"/>
          <w:szCs w:val="28"/>
          <w:vertAlign w:val="subscript"/>
          <w:lang w:val="x-none"/>
        </w:rPr>
        <w:t>IB</w:t>
      </w:r>
      <w:r w:rsidRPr="00830BC1">
        <w:rPr>
          <w:rFonts w:ascii="Arial" w:eastAsia="SimSun" w:hAnsi="Arial" w:cs="Arial"/>
          <w:sz w:val="28"/>
          <w:szCs w:val="28"/>
          <w:lang w:val="x-none"/>
        </w:rPr>
        <w:t xml:space="preserve"> and ∆R</w:t>
      </w:r>
      <w:r w:rsidRPr="00830BC1">
        <w:rPr>
          <w:rFonts w:ascii="Arial" w:eastAsia="SimSun" w:hAnsi="Arial" w:cs="Arial"/>
          <w:sz w:val="28"/>
          <w:szCs w:val="28"/>
          <w:vertAlign w:val="subscript"/>
          <w:lang w:val="x-none"/>
        </w:rPr>
        <w:t>IB</w:t>
      </w:r>
      <w:r w:rsidRPr="00830BC1">
        <w:rPr>
          <w:rFonts w:ascii="Arial" w:eastAsia="SimSun" w:hAnsi="Arial" w:cs="Arial"/>
          <w:sz w:val="28"/>
          <w:szCs w:val="28"/>
          <w:lang w:val="x-none"/>
        </w:rPr>
        <w:t xml:space="preserve"> values</w:t>
      </w:r>
    </w:p>
    <w:p w14:paraId="1FE8AD89"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CA_n41_SUL_n79-n95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C561286" w14:textId="77777777"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B00C5" w14:paraId="7BACD5A4" w14:textId="77777777" w:rsidTr="009F7F0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D116988" w14:textId="77777777" w:rsidR="004B00C5" w:rsidRDefault="004B00C5" w:rsidP="009F7F00">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0A71DB" w14:textId="77777777" w:rsidR="004B00C5" w:rsidRDefault="004B00C5" w:rsidP="009F7F00">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BEA42B" w14:textId="77777777" w:rsidR="004B00C5" w:rsidRDefault="004B00C5"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4B00C5" w14:paraId="6A176C95" w14:textId="77777777" w:rsidTr="009F7F0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8CF47B" w14:textId="77777777" w:rsidR="004B00C5" w:rsidRDefault="004B00C5" w:rsidP="009F7F00">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CA_n41_SUL_n79-n95</w:t>
            </w:r>
          </w:p>
        </w:tc>
        <w:tc>
          <w:tcPr>
            <w:tcW w:w="2049" w:type="dxa"/>
            <w:tcBorders>
              <w:top w:val="single" w:sz="4" w:space="0" w:color="auto"/>
              <w:left w:val="single" w:sz="4" w:space="0" w:color="auto"/>
              <w:right w:val="single" w:sz="4" w:space="0" w:color="auto"/>
            </w:tcBorders>
            <w:vAlign w:val="center"/>
            <w:hideMark/>
          </w:tcPr>
          <w:p w14:paraId="2A8BEEEC" w14:textId="77777777" w:rsidR="004B00C5" w:rsidRDefault="004B00C5" w:rsidP="009F7F00">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599E36" w14:textId="77777777" w:rsidR="004B00C5" w:rsidRPr="00827BCF" w:rsidRDefault="004B00C5" w:rsidP="009F7F00">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4B00C5" w14:paraId="0FE00647" w14:textId="77777777" w:rsidTr="009F7F0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D90B5" w14:textId="77777777" w:rsidR="004B00C5" w:rsidRDefault="004B00C5" w:rsidP="009F7F00">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953DE7" w14:textId="77777777" w:rsidR="004B00C5" w:rsidRDefault="004B00C5" w:rsidP="009F7F00">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74B210" w14:textId="77777777" w:rsidR="004B00C5" w:rsidRDefault="004B00C5" w:rsidP="009F7F00">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4B00C5" w14:paraId="41859FFF" w14:textId="77777777" w:rsidTr="009F7F0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D8BF1" w14:textId="77777777" w:rsidR="004B00C5" w:rsidRDefault="004B00C5" w:rsidP="009F7F00">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CE4E3B" w14:textId="77777777" w:rsidR="004B00C5" w:rsidRDefault="004B00C5" w:rsidP="009F7F00">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n95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9BF151" w14:textId="77777777" w:rsidR="004B00C5" w:rsidRDefault="004B00C5" w:rsidP="009F7F00">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E57BEDF" w14:textId="77777777" w:rsidR="004B00C5" w:rsidRDefault="004B00C5" w:rsidP="004B00C5">
      <w:pPr>
        <w:widowControl w:val="0"/>
        <w:jc w:val="both"/>
        <w:rPr>
          <w:rFonts w:ascii="Cambria" w:eastAsia="MS Mincho" w:hAnsi="Cambria"/>
          <w:kern w:val="2"/>
          <w:sz w:val="24"/>
          <w:szCs w:val="24"/>
          <w:lang w:val="en-US" w:eastAsia="zh-CN"/>
        </w:rPr>
      </w:pPr>
    </w:p>
    <w:p w14:paraId="4742448F" w14:textId="77777777"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B00C5" w14:paraId="050A75AF" w14:textId="77777777" w:rsidTr="009F7F0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4CE9BB" w14:textId="77777777" w:rsidR="004B00C5" w:rsidRDefault="004B00C5" w:rsidP="009F7F00">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5AF8539" w14:textId="77777777" w:rsidR="004B00C5" w:rsidRDefault="004B00C5"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96B0D3" w14:textId="77777777" w:rsidR="004B00C5" w:rsidRDefault="004B00C5"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4B00C5" w14:paraId="1B354062" w14:textId="77777777" w:rsidTr="009F7F0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5164AE" w14:textId="77777777" w:rsidR="004B00C5" w:rsidRDefault="004B00C5" w:rsidP="009F7F00">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CA_n41_SUL_n79-n95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6906A90" w14:textId="77777777" w:rsidR="004B00C5" w:rsidRDefault="004B00C5"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54D9D2" w14:textId="77777777" w:rsidR="004B00C5" w:rsidRDefault="004B00C5" w:rsidP="009F7F00">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w:t>
            </w:r>
          </w:p>
        </w:tc>
      </w:tr>
      <w:tr w:rsidR="004B00C5" w14:paraId="7FD30B10" w14:textId="77777777" w:rsidTr="009F7F0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F3A313" w14:textId="77777777" w:rsidR="004B00C5" w:rsidRDefault="004B00C5" w:rsidP="009F7F00">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C407EF" w14:textId="77777777" w:rsidR="004B00C5" w:rsidRDefault="004B00C5" w:rsidP="009F7F00">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715B95" w14:textId="77777777" w:rsidR="004B00C5" w:rsidRDefault="004B00C5" w:rsidP="009F7F00">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5E5C5DE5" w14:textId="77777777" w:rsidR="004B00C5" w:rsidRDefault="004B00C5" w:rsidP="004B00C5"/>
    <w:p w14:paraId="602C96D3" w14:textId="39E75CBD" w:rsidR="004B00C5" w:rsidRPr="004B00C5" w:rsidRDefault="004B00C5" w:rsidP="004B00C5">
      <w:pPr>
        <w:keepNext/>
        <w:keepLines/>
        <w:spacing w:before="180"/>
        <w:outlineLvl w:val="1"/>
        <w:rPr>
          <w:rFonts w:ascii="Arial" w:hAnsi="Arial" w:cs="Arial"/>
          <w:sz w:val="32"/>
          <w:lang w:val="en-US" w:eastAsia="zh-CN"/>
        </w:rPr>
      </w:pPr>
      <w:r w:rsidRPr="004B00C5">
        <w:rPr>
          <w:rFonts w:ascii="Arial" w:hAnsi="Arial" w:cs="Arial"/>
          <w:sz w:val="32"/>
          <w:lang w:val="en-US" w:eastAsia="zh-CN"/>
        </w:rPr>
        <w:lastRenderedPageBreak/>
        <w:t>5.6</w:t>
      </w:r>
      <w:r>
        <w:rPr>
          <w:rFonts w:ascii="Arial" w:hAnsi="Arial" w:cs="Arial"/>
          <w:sz w:val="32"/>
          <w:lang w:val="en-US" w:eastAsia="zh-CN"/>
        </w:rPr>
        <w:tab/>
      </w:r>
      <w:r w:rsidRPr="004B00C5">
        <w:rPr>
          <w:rFonts w:ascii="Arial" w:hAnsi="Arial" w:cs="Arial"/>
          <w:sz w:val="32"/>
          <w:lang w:val="en-US" w:eastAsia="zh-CN"/>
        </w:rPr>
        <w:t xml:space="preserve">CA_n79_SUL_n41-n95 </w:t>
      </w:r>
    </w:p>
    <w:p w14:paraId="29A2F54B" w14:textId="77777777" w:rsidR="004B00C5" w:rsidRPr="00830BC1" w:rsidRDefault="004B00C5" w:rsidP="004B00C5">
      <w:pPr>
        <w:pStyle w:val="Heading3"/>
        <w:rPr>
          <w:rFonts w:cs="Arial"/>
          <w:szCs w:val="28"/>
        </w:rPr>
      </w:pPr>
      <w:r>
        <w:rPr>
          <w:rFonts w:cs="Arial"/>
          <w:szCs w:val="28"/>
        </w:rPr>
        <w:t>5.6</w:t>
      </w:r>
      <w:r w:rsidRPr="00830BC1">
        <w:rPr>
          <w:rFonts w:cs="Arial"/>
          <w:szCs w:val="28"/>
        </w:rPr>
        <w:t>.1</w:t>
      </w:r>
      <w:r w:rsidRPr="00830BC1">
        <w:rPr>
          <w:rFonts w:cs="Arial"/>
          <w:szCs w:val="28"/>
        </w:rPr>
        <w:tab/>
        <w:t xml:space="preserve">Operating bands </w:t>
      </w:r>
    </w:p>
    <w:p w14:paraId="6BA91383" w14:textId="77777777" w:rsidR="004B00C5" w:rsidRDefault="004B00C5" w:rsidP="004B00C5">
      <w:pPr>
        <w:pStyle w:val="TH"/>
      </w:pPr>
      <w:r w:rsidRPr="00C11944">
        <w:t xml:space="preserve">Table </w:t>
      </w:r>
      <w:r>
        <w:t>5.6</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05C4EB0B" w14:textId="77777777" w:rsidTr="009F7F0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05E7D8D" w14:textId="77777777" w:rsidR="004B00C5" w:rsidRDefault="004B00C5" w:rsidP="009F7F0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40378E4" w14:textId="77777777" w:rsidR="004B00C5" w:rsidRDefault="004B00C5" w:rsidP="009F7F00">
            <w:pPr>
              <w:pStyle w:val="TAH"/>
            </w:pPr>
            <w:r>
              <w:t>NR Band</w:t>
            </w:r>
          </w:p>
          <w:p w14:paraId="2441A789" w14:textId="77777777" w:rsidR="004B00C5" w:rsidRDefault="004B00C5" w:rsidP="009F7F00">
            <w:pPr>
              <w:pStyle w:val="TAH"/>
            </w:pPr>
            <w:r>
              <w:t>(Table 5.2-1)</w:t>
            </w:r>
          </w:p>
        </w:tc>
      </w:tr>
      <w:tr w:rsidR="004B00C5" w14:paraId="53E7FFE2" w14:textId="77777777" w:rsidTr="009F7F0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79C847" w14:textId="77777777" w:rsidR="004B00C5" w:rsidRDefault="004B00C5" w:rsidP="009F7F00">
            <w:pPr>
              <w:pStyle w:val="TAN"/>
              <w:ind w:left="0" w:firstLine="0"/>
              <w:jc w:val="center"/>
              <w:rPr>
                <w:vertAlign w:val="superscript"/>
              </w:rPr>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055057" w14:textId="77777777" w:rsidR="004B00C5" w:rsidRDefault="004B00C5" w:rsidP="009F7F00">
            <w:pPr>
              <w:pStyle w:val="TAN"/>
              <w:ind w:left="0" w:firstLine="0"/>
              <w:jc w:val="center"/>
            </w:pPr>
            <w:r>
              <w:t>n41, n79, n95</w:t>
            </w:r>
          </w:p>
        </w:tc>
      </w:tr>
      <w:tr w:rsidR="004B00C5" w14:paraId="52580E7C" w14:textId="77777777" w:rsidTr="009F7F0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650589F" w14:textId="77777777" w:rsidR="004B00C5" w:rsidRDefault="004B00C5" w:rsidP="009F7F00">
            <w:pPr>
              <w:pStyle w:val="TAN"/>
            </w:pPr>
            <w:r>
              <w:t>NOTE 1:</w:t>
            </w:r>
            <w:r>
              <w:tab/>
              <w:t>If a UE is configured with both NR UL and NR SUL carriers in a cell, the switching time between NR UL carrier and NR SUL carrier is 0 us.</w:t>
            </w:r>
          </w:p>
          <w:p w14:paraId="5364853B" w14:textId="77777777" w:rsidR="004B00C5" w:rsidRDefault="004B00C5" w:rsidP="009F7F00">
            <w:pPr>
              <w:pStyle w:val="TAN"/>
            </w:pPr>
            <w:r>
              <w:t>NOTE 2:</w:t>
            </w:r>
            <w:r>
              <w:tab/>
              <w:t>For UE supporting SUL band combination simultaneous Rx/Tx capability is mandatory.</w:t>
            </w:r>
          </w:p>
        </w:tc>
      </w:tr>
    </w:tbl>
    <w:p w14:paraId="17309406" w14:textId="77777777" w:rsidR="004B00C5" w:rsidRPr="00D331BD" w:rsidRDefault="004B00C5" w:rsidP="004B00C5">
      <w:pPr>
        <w:spacing w:after="0"/>
      </w:pPr>
    </w:p>
    <w:p w14:paraId="3DAB7003" w14:textId="77777777" w:rsidR="004B00C5" w:rsidRPr="00C11944" w:rsidRDefault="004B00C5" w:rsidP="004B00C5">
      <w:pPr>
        <w:spacing w:after="0"/>
      </w:pPr>
    </w:p>
    <w:p w14:paraId="74F50804" w14:textId="77777777" w:rsidR="004B00C5" w:rsidRPr="00830BC1" w:rsidRDefault="004B00C5" w:rsidP="004B00C5">
      <w:pPr>
        <w:pStyle w:val="Heading3"/>
        <w:rPr>
          <w:rFonts w:cs="Arial"/>
          <w:szCs w:val="28"/>
        </w:rPr>
      </w:pPr>
      <w:r>
        <w:rPr>
          <w:rFonts w:cs="Arial"/>
          <w:szCs w:val="28"/>
        </w:rPr>
        <w:t>5.6</w:t>
      </w:r>
      <w:r w:rsidRPr="00830BC1">
        <w:rPr>
          <w:rFonts w:cs="Arial"/>
          <w:szCs w:val="28"/>
        </w:rPr>
        <w:t>.2</w:t>
      </w:r>
      <w:r w:rsidRPr="00830BC1">
        <w:rPr>
          <w:rFonts w:cs="Arial"/>
          <w:szCs w:val="28"/>
        </w:rPr>
        <w:tab/>
      </w:r>
      <w:r w:rsidRPr="00830BC1">
        <w:rPr>
          <w:szCs w:val="28"/>
        </w:rPr>
        <w:t xml:space="preserve">Channel bandwidths per operating band </w:t>
      </w:r>
    </w:p>
    <w:p w14:paraId="774174FD" w14:textId="77777777" w:rsidR="004B00C5" w:rsidRDefault="004B00C5" w:rsidP="004B00C5">
      <w:pPr>
        <w:pStyle w:val="TH"/>
        <w:rPr>
          <w:lang w:val="en-US" w:eastAsia="zh-CN"/>
        </w:rPr>
      </w:pPr>
      <w:r w:rsidRPr="00C11944">
        <w:t xml:space="preserve">Table </w:t>
      </w:r>
      <w:r>
        <w:t>5.6</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4"/>
        <w:gridCol w:w="469"/>
        <w:gridCol w:w="723"/>
        <w:gridCol w:w="425"/>
        <w:gridCol w:w="425"/>
        <w:gridCol w:w="425"/>
        <w:gridCol w:w="425"/>
        <w:gridCol w:w="425"/>
        <w:gridCol w:w="425"/>
        <w:gridCol w:w="425"/>
        <w:gridCol w:w="425"/>
        <w:gridCol w:w="425"/>
        <w:gridCol w:w="425"/>
        <w:gridCol w:w="425"/>
        <w:gridCol w:w="425"/>
        <w:gridCol w:w="425"/>
        <w:gridCol w:w="819"/>
      </w:tblGrid>
      <w:tr w:rsidR="004B00C5" w14:paraId="1987F6E6" w14:textId="77777777" w:rsidTr="009F7F00">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3211B6"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E3A14"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6C544"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AA9DCA"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6D743149" w14:textId="77777777" w:rsidR="004B00C5" w:rsidRDefault="004B00C5" w:rsidP="009F7F00">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3B4BC"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46894379"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E551F"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444449C6"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EFDA9"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1E5EFDF"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00FAF"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27D685F7"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E22F4" w14:textId="77777777" w:rsidR="004B00C5" w:rsidRDefault="004B00C5" w:rsidP="009F7F00">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FDCC2" w14:textId="77777777" w:rsidR="004B00C5" w:rsidRDefault="004B00C5" w:rsidP="009F7F00">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4CA87"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410A84E5"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91597"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4ADE17DF"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6B3EE"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44719D35"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55A8DBBC"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4A02A133"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EFC90"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285C14C1"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4EDED" w14:textId="77777777" w:rsidR="004B00C5" w:rsidRDefault="004B00C5" w:rsidP="009F7F00">
            <w:pPr>
              <w:pStyle w:val="TAH"/>
            </w:pPr>
            <w:r>
              <w:t>90</w:t>
            </w:r>
          </w:p>
          <w:p w14:paraId="3F7897AE" w14:textId="77777777" w:rsidR="004B00C5" w:rsidRDefault="004B00C5" w:rsidP="009F7F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FCE59" w14:textId="77777777" w:rsidR="004B00C5" w:rsidRDefault="004B00C5" w:rsidP="009F7F0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67BE188" w14:textId="77777777" w:rsidR="004B00C5" w:rsidRDefault="004B00C5" w:rsidP="009F7F0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B00C5" w14:paraId="10C1DF76" w14:textId="77777777" w:rsidTr="009F7F00">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179CE4" w14:textId="77777777" w:rsidR="004B00C5" w:rsidRDefault="004B00C5" w:rsidP="009F7F00">
            <w:pPr>
              <w:pStyle w:val="TAC"/>
            </w:pPr>
            <w:r w:rsidRPr="006402C6">
              <w:t>CA_n</w:t>
            </w:r>
            <w:r>
              <w:t>79</w:t>
            </w:r>
            <w:r w:rsidRPr="006402C6">
              <w:t>A_SUL_n</w:t>
            </w:r>
            <w:r>
              <w:t>41</w:t>
            </w:r>
            <w:r w:rsidRPr="006402C6">
              <w:t>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EA874E" w14:textId="77777777" w:rsidR="004B00C5" w:rsidRDefault="004B00C5" w:rsidP="009F7F00">
            <w:pPr>
              <w:pStyle w:val="TAC"/>
            </w:pPr>
            <w:r w:rsidRPr="006402C6">
              <w:t>SUL_n</w:t>
            </w:r>
            <w:r>
              <w:t>41</w:t>
            </w:r>
            <w:r w:rsidRPr="006402C6">
              <w:t>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55A92E" w14:textId="77777777" w:rsidR="004B00C5" w:rsidRDefault="004B00C5" w:rsidP="009F7F00">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45482EA4" w14:textId="77777777" w:rsidR="004B00C5" w:rsidRDefault="004B00C5" w:rsidP="009F7F00">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7D3216C0"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FC767"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17370"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6724A"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B7B8296"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C4D7828"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3074AD6"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9CE9EFA"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6B5AF3E"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10AFDF"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37C964"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35D0D4"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92424" w14:textId="77777777" w:rsidR="004B00C5" w:rsidRDefault="004B00C5" w:rsidP="009F7F0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0C4BBA" w14:textId="77777777" w:rsidR="004B00C5" w:rsidRDefault="004B00C5" w:rsidP="009F7F00">
            <w:pPr>
              <w:pStyle w:val="TAC"/>
              <w:rPr>
                <w:rFonts w:eastAsia="SimSun"/>
                <w:lang w:eastAsia="zh-CN"/>
              </w:rPr>
            </w:pPr>
            <w:r>
              <w:rPr>
                <w:rFonts w:eastAsia="SimSun"/>
                <w:lang w:eastAsia="zh-CN"/>
              </w:rPr>
              <w:t>0</w:t>
            </w:r>
          </w:p>
        </w:tc>
      </w:tr>
      <w:tr w:rsidR="004B00C5" w14:paraId="6D1AE9EE"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670E1"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55EBA"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FCA22" w14:textId="77777777" w:rsidR="004B00C5" w:rsidRDefault="004B00C5" w:rsidP="009F7F00">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0A358B" w14:textId="77777777" w:rsidR="004B00C5" w:rsidRDefault="004B00C5" w:rsidP="009F7F00">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26B5025E"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28A712"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E059F"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AABC9"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FACFDC9"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A90D199"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0C5C2A8"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DC98C55"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81988E6"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A5A83D"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C33E6FA"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E30F537"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73C0423" w14:textId="77777777" w:rsidR="004B00C5" w:rsidRDefault="004B00C5"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7A5A8" w14:textId="77777777" w:rsidR="004B00C5" w:rsidRDefault="004B00C5" w:rsidP="009F7F00">
            <w:pPr>
              <w:spacing w:after="0"/>
              <w:rPr>
                <w:rFonts w:ascii="Arial" w:eastAsia="SimSun" w:hAnsi="Arial"/>
                <w:sz w:val="18"/>
                <w:lang w:eastAsia="zh-CN"/>
              </w:rPr>
            </w:pPr>
          </w:p>
        </w:tc>
      </w:tr>
      <w:tr w:rsidR="004B00C5" w14:paraId="0B1A73C9"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D4FBD"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8DE4E"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5053D" w14:textId="77777777" w:rsidR="004B00C5" w:rsidRDefault="004B00C5" w:rsidP="009F7F00">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96EA20" w14:textId="77777777" w:rsidR="004B00C5" w:rsidRDefault="004B00C5" w:rsidP="009F7F00">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BA095DC"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AA1D04B"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C0B001"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2CD946"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983423"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14F729"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5AAE92"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E7E63D"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788BC7"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970E0F"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4033B34"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B0306FE"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E301497" w14:textId="77777777" w:rsidR="004B00C5" w:rsidRDefault="004B00C5"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84A" w14:textId="77777777" w:rsidR="004B00C5" w:rsidRDefault="004B00C5" w:rsidP="009F7F00">
            <w:pPr>
              <w:spacing w:after="0"/>
              <w:rPr>
                <w:rFonts w:ascii="Arial" w:eastAsia="SimSun" w:hAnsi="Arial"/>
                <w:sz w:val="18"/>
                <w:lang w:eastAsia="zh-CN"/>
              </w:rPr>
            </w:pPr>
          </w:p>
        </w:tc>
      </w:tr>
      <w:tr w:rsidR="004B00C5" w14:paraId="77B09C22"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8A2A4"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41F07" w14:textId="77777777" w:rsidR="004B00C5" w:rsidRDefault="004B00C5" w:rsidP="009F7F00">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874B41" w14:textId="77777777" w:rsidR="004B00C5" w:rsidRDefault="004B00C5" w:rsidP="009F7F00">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6C5EABD1" w14:textId="77777777" w:rsidR="004B00C5" w:rsidRDefault="004B00C5" w:rsidP="009F7F00">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6F25B67"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AA9363E"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92A85C"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51C855"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57F48D6"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19F90F"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47A95"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F8092"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1441DBB"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356DB9"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BEFD11"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FF4B1F"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F1A4D9" w14:textId="77777777" w:rsidR="004B00C5" w:rsidRDefault="004B00C5"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08B4" w14:textId="77777777" w:rsidR="004B00C5" w:rsidRDefault="004B00C5" w:rsidP="009F7F00">
            <w:pPr>
              <w:spacing w:after="0"/>
              <w:rPr>
                <w:rFonts w:ascii="Arial" w:eastAsia="SimSun" w:hAnsi="Arial"/>
                <w:sz w:val="18"/>
                <w:lang w:eastAsia="zh-CN"/>
              </w:rPr>
            </w:pPr>
          </w:p>
        </w:tc>
      </w:tr>
      <w:tr w:rsidR="004B00C5" w14:paraId="1896FF5E"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2ADC6"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174A5"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D779" w14:textId="77777777" w:rsidR="004B00C5" w:rsidRDefault="004B00C5" w:rsidP="009F7F00">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5B2EA0" w14:textId="77777777" w:rsidR="004B00C5" w:rsidRDefault="004B00C5" w:rsidP="009F7F00">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581878BB"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DDC7826"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FA17F4"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5D6CB"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BDD37B"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66F631"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F8DD8"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15B5B"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64A7B44"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267A4EF"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D2F5EBC"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521A27"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1C22B6E" w14:textId="77777777" w:rsidR="004B00C5" w:rsidRDefault="004B00C5"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C5C0" w14:textId="77777777" w:rsidR="004B00C5" w:rsidRDefault="004B00C5" w:rsidP="009F7F00">
            <w:pPr>
              <w:spacing w:after="0"/>
              <w:rPr>
                <w:rFonts w:ascii="Arial" w:eastAsia="SimSun" w:hAnsi="Arial"/>
                <w:sz w:val="18"/>
                <w:lang w:eastAsia="zh-CN"/>
              </w:rPr>
            </w:pPr>
          </w:p>
        </w:tc>
      </w:tr>
      <w:tr w:rsidR="004B00C5" w14:paraId="5D6FBA28"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F6E7F"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EE490"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34DD7" w14:textId="77777777" w:rsidR="004B00C5" w:rsidRDefault="004B00C5" w:rsidP="009F7F00">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6E0FBE" w14:textId="77777777" w:rsidR="004B00C5" w:rsidRDefault="004B00C5" w:rsidP="009F7F00">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195EAF50"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07847E2" w14:textId="77777777" w:rsidR="004B00C5" w:rsidRDefault="004B00C5"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6A9ACF"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1C1AFFE" w14:textId="77777777" w:rsidR="004B00C5" w:rsidRDefault="004B00C5"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899757"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F7FB18E" w14:textId="77777777" w:rsidR="004B00C5" w:rsidRDefault="004B00C5"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B8355" w14:textId="77777777" w:rsidR="004B00C5" w:rsidRDefault="004B00C5"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A1956" w14:textId="77777777" w:rsidR="004B00C5" w:rsidRDefault="004B00C5" w:rsidP="009F7F00">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92AE0B1"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CFAC815"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DAA90B"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E93D58C" w14:textId="77777777" w:rsidR="004B00C5" w:rsidRDefault="004B00C5" w:rsidP="009F7F00">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87451CD" w14:textId="77777777" w:rsidR="004B00C5" w:rsidRDefault="004B00C5" w:rsidP="009F7F00">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2D559" w14:textId="77777777" w:rsidR="004B00C5" w:rsidRDefault="004B00C5" w:rsidP="009F7F00">
            <w:pPr>
              <w:spacing w:after="0"/>
              <w:rPr>
                <w:rFonts w:ascii="Arial" w:eastAsia="SimSun" w:hAnsi="Arial"/>
                <w:sz w:val="18"/>
                <w:lang w:eastAsia="zh-CN"/>
              </w:rPr>
            </w:pPr>
          </w:p>
        </w:tc>
      </w:tr>
      <w:tr w:rsidR="004B00C5" w14:paraId="1E7A3B25"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57011"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9065A" w14:textId="77777777" w:rsidR="004B00C5" w:rsidRDefault="004B00C5" w:rsidP="009F7F00">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A5A427" w14:textId="77777777" w:rsidR="004B00C5" w:rsidRDefault="004B00C5" w:rsidP="009F7F00">
            <w:pPr>
              <w:pStyle w:val="TAC"/>
            </w:pPr>
            <w:r>
              <w:t>n95</w:t>
            </w:r>
          </w:p>
        </w:tc>
        <w:tc>
          <w:tcPr>
            <w:tcW w:w="0" w:type="auto"/>
            <w:tcBorders>
              <w:top w:val="single" w:sz="4" w:space="0" w:color="auto"/>
              <w:left w:val="single" w:sz="4" w:space="0" w:color="auto"/>
              <w:bottom w:val="single" w:sz="4" w:space="0" w:color="auto"/>
              <w:right w:val="single" w:sz="4" w:space="0" w:color="auto"/>
            </w:tcBorders>
            <w:hideMark/>
          </w:tcPr>
          <w:p w14:paraId="579756DD" w14:textId="77777777" w:rsidR="004B00C5" w:rsidRDefault="004B00C5" w:rsidP="009F7F0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63EC4F4C"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B0FD7"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BA742"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9C8E6E"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4510EAC0" w14:textId="77777777" w:rsidR="004B00C5" w:rsidRDefault="004B00C5" w:rsidP="009F7F0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50AAAF5" w14:textId="77777777" w:rsidR="004B00C5" w:rsidRDefault="004B00C5" w:rsidP="009F7F0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54D3F5C" w14:textId="77777777" w:rsidR="004B00C5" w:rsidRDefault="004B00C5" w:rsidP="009F7F0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849BC4"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0D58850C"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F4E4D8"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8FBF0E3"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54F3B4"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1625EC" w14:textId="77777777" w:rsidR="004B00C5" w:rsidRDefault="004B00C5"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986EF" w14:textId="77777777" w:rsidR="004B00C5" w:rsidRDefault="004B00C5" w:rsidP="009F7F00">
            <w:pPr>
              <w:spacing w:after="0"/>
              <w:rPr>
                <w:rFonts w:ascii="Arial" w:eastAsia="SimSun" w:hAnsi="Arial"/>
                <w:sz w:val="18"/>
                <w:lang w:eastAsia="zh-CN"/>
              </w:rPr>
            </w:pPr>
          </w:p>
        </w:tc>
      </w:tr>
      <w:tr w:rsidR="004B00C5" w14:paraId="6CA0DAF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BB662"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0B36E"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05707" w14:textId="77777777" w:rsidR="004B00C5" w:rsidRDefault="004B00C5" w:rsidP="009F7F0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97A01A" w14:textId="77777777" w:rsidR="004B00C5" w:rsidRDefault="004B00C5" w:rsidP="009F7F00">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6DE5E952" w14:textId="77777777" w:rsidR="004B00C5" w:rsidRDefault="004B00C5" w:rsidP="009F7F0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34F3DD"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C2F8B"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389B32"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33A6B3BE" w14:textId="77777777" w:rsidR="004B00C5" w:rsidRDefault="004B00C5" w:rsidP="009F7F0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D4A4D0D" w14:textId="77777777" w:rsidR="004B00C5" w:rsidRDefault="004B00C5" w:rsidP="009F7F0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7ABB12" w14:textId="77777777" w:rsidR="004B00C5" w:rsidRDefault="004B00C5" w:rsidP="009F7F0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678916"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3803123F"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DFBB19"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19A178"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546E4E"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188DE3" w14:textId="77777777" w:rsidR="004B00C5" w:rsidRDefault="004B00C5"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81880" w14:textId="77777777" w:rsidR="004B00C5" w:rsidRDefault="004B00C5" w:rsidP="009F7F00">
            <w:pPr>
              <w:spacing w:after="0"/>
              <w:rPr>
                <w:rFonts w:ascii="Arial" w:eastAsia="SimSun" w:hAnsi="Arial"/>
                <w:sz w:val="18"/>
                <w:lang w:eastAsia="zh-CN"/>
              </w:rPr>
            </w:pPr>
          </w:p>
        </w:tc>
      </w:tr>
      <w:tr w:rsidR="004B00C5" w14:paraId="2F348392" w14:textId="77777777" w:rsidTr="009F7F00">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C0D5D"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9A371" w14:textId="77777777" w:rsidR="004B00C5" w:rsidRDefault="004B00C5" w:rsidP="009F7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00D3A" w14:textId="77777777" w:rsidR="004B00C5" w:rsidRDefault="004B00C5" w:rsidP="009F7F0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A8488D" w14:textId="77777777" w:rsidR="004B00C5" w:rsidRDefault="004B00C5" w:rsidP="009F7F00">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4F44B4D"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F98909"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0B03B8" w14:textId="77777777" w:rsidR="004B00C5" w:rsidRDefault="004B00C5" w:rsidP="009F7F00">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AA7CC"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2423E9"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28394"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E87C0"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AB96D" w14:textId="77777777" w:rsidR="004B00C5" w:rsidRDefault="004B00C5" w:rsidP="009F7F00">
            <w:pPr>
              <w:pStyle w:val="TAC"/>
            </w:pPr>
          </w:p>
        </w:tc>
        <w:tc>
          <w:tcPr>
            <w:tcW w:w="0" w:type="auto"/>
            <w:tcBorders>
              <w:top w:val="single" w:sz="4" w:space="0" w:color="auto"/>
              <w:left w:val="single" w:sz="4" w:space="0" w:color="auto"/>
              <w:bottom w:val="single" w:sz="4" w:space="0" w:color="auto"/>
              <w:right w:val="single" w:sz="4" w:space="0" w:color="auto"/>
            </w:tcBorders>
          </w:tcPr>
          <w:p w14:paraId="64985AEB"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E4DEC9"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4390B3"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12E809" w14:textId="77777777" w:rsidR="004B00C5" w:rsidRDefault="004B00C5" w:rsidP="009F7F0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5C8647" w14:textId="77777777" w:rsidR="004B00C5" w:rsidRDefault="004B00C5" w:rsidP="009F7F0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FF93" w14:textId="77777777" w:rsidR="004B00C5" w:rsidRDefault="004B00C5" w:rsidP="009F7F00">
            <w:pPr>
              <w:spacing w:after="0"/>
              <w:rPr>
                <w:rFonts w:ascii="Arial" w:eastAsia="SimSun" w:hAnsi="Arial"/>
                <w:sz w:val="18"/>
                <w:lang w:eastAsia="zh-CN"/>
              </w:rPr>
            </w:pPr>
          </w:p>
        </w:tc>
      </w:tr>
    </w:tbl>
    <w:p w14:paraId="0CA8315D" w14:textId="77777777" w:rsidR="004B00C5" w:rsidRDefault="004B00C5" w:rsidP="004B00C5">
      <w:pPr>
        <w:rPr>
          <w:lang w:eastAsia="ko-KR"/>
        </w:rPr>
      </w:pPr>
    </w:p>
    <w:p w14:paraId="2B7A6E8A" w14:textId="77777777" w:rsidR="004B00C5" w:rsidRPr="00830BC1" w:rsidRDefault="004B00C5" w:rsidP="004B00C5">
      <w:pPr>
        <w:pStyle w:val="Heading3"/>
        <w:rPr>
          <w:szCs w:val="28"/>
        </w:rPr>
      </w:pPr>
      <w:r>
        <w:rPr>
          <w:rFonts w:cs="Arial"/>
          <w:szCs w:val="28"/>
        </w:rPr>
        <w:t>5.6</w:t>
      </w:r>
      <w:r w:rsidRPr="00830BC1">
        <w:rPr>
          <w:rFonts w:cs="Arial"/>
          <w:szCs w:val="28"/>
        </w:rPr>
        <w:t xml:space="preserve">.3  </w:t>
      </w:r>
      <w:r w:rsidRPr="00830BC1">
        <w:rPr>
          <w:szCs w:val="28"/>
        </w:rPr>
        <w:t>Maximum output power</w:t>
      </w:r>
    </w:p>
    <w:p w14:paraId="12EF6EFD" w14:textId="77777777" w:rsidR="004B00C5" w:rsidRPr="00922BB2" w:rsidRDefault="004B00C5" w:rsidP="004B00C5">
      <w:pPr>
        <w:rPr>
          <w:rFonts w:eastAsia="SimSun"/>
          <w:lang w:val="en-US" w:eastAsia="zh-CN"/>
        </w:rPr>
      </w:pPr>
      <w:r w:rsidRPr="0007580F">
        <w:rPr>
          <w:lang w:eastAsia="zh-TW"/>
        </w:rPr>
        <w:t>There is only single UL in uplink so the requirement for each band in clause 6.2.1 from 38.101-1 is applicable.</w:t>
      </w:r>
    </w:p>
    <w:p w14:paraId="0681A4FF" w14:textId="77777777" w:rsidR="004B00C5" w:rsidRPr="00D674A4" w:rsidRDefault="004B00C5" w:rsidP="004B00C5">
      <w:pPr>
        <w:pStyle w:val="Heading3"/>
        <w:rPr>
          <w:rFonts w:cs="Arial"/>
          <w:sz w:val="24"/>
          <w:szCs w:val="28"/>
        </w:rPr>
      </w:pPr>
      <w:r>
        <w:t>5.6</w:t>
      </w:r>
      <w:r w:rsidRPr="0007580F">
        <w:t>.4</w:t>
      </w:r>
      <w:r w:rsidRPr="0007580F">
        <w:tab/>
      </w:r>
      <w:r>
        <w:t xml:space="preserve"> </w:t>
      </w:r>
      <w:r w:rsidRPr="0007580F">
        <w:t>Spurious emission band UE co-existence</w:t>
      </w:r>
    </w:p>
    <w:p w14:paraId="36A3903F" w14:textId="77777777" w:rsidR="004B00C5" w:rsidRDefault="004B00C5" w:rsidP="004B00C5">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BE190E9" w14:textId="77777777" w:rsidR="004B00C5" w:rsidRDefault="004B00C5" w:rsidP="004B00C5">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CA_n79_SUL_n41-n95.</w:t>
      </w:r>
    </w:p>
    <w:p w14:paraId="5781142F"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212C8F17" w14:textId="77777777" w:rsidTr="009F7F00">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0DF02B3D" w14:textId="77777777" w:rsidR="004B00C5" w:rsidRDefault="004B00C5" w:rsidP="009F7F00">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1B786AB" w14:textId="77777777" w:rsidR="004B00C5" w:rsidRDefault="004B00C5" w:rsidP="009F7F00">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B64137" w14:textId="77777777" w:rsidR="004B00C5" w:rsidRDefault="004B00C5" w:rsidP="009F7F00">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08E75" w14:textId="77777777" w:rsidR="004B00C5" w:rsidRDefault="004B00C5" w:rsidP="009F7F00">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95F02C" w14:textId="77777777" w:rsidR="004B00C5" w:rsidRDefault="004B00C5" w:rsidP="009F7F0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2BC7BD" w14:textId="77777777" w:rsidR="004B00C5" w:rsidRDefault="004B00C5" w:rsidP="009F7F0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A6BF6" w14:textId="77777777" w:rsidR="004B00C5" w:rsidRDefault="004B00C5" w:rsidP="009F7F0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6B386C5C" w14:textId="77777777" w:rsidTr="009F7F00">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A2D36" w14:textId="77777777" w:rsidR="004B00C5" w:rsidRDefault="004B00C5" w:rsidP="009F7F0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2551DF" w14:textId="77777777" w:rsidR="004B00C5" w:rsidRDefault="004B00C5" w:rsidP="009F7F0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2CF5F" w14:textId="77777777" w:rsidR="004B00C5" w:rsidRDefault="004B00C5" w:rsidP="009F7F00">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A56FE" w14:textId="77777777" w:rsidR="004B00C5" w:rsidRDefault="004B00C5" w:rsidP="009F7F00">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7FBD6" w14:textId="77777777" w:rsidR="004B00C5" w:rsidRDefault="004B00C5" w:rsidP="009F7F00">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4DEA4" w14:textId="77777777" w:rsidR="004B00C5" w:rsidRDefault="004B00C5" w:rsidP="009F7F00">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EDFF44" w14:textId="77777777" w:rsidR="004B00C5" w:rsidRDefault="004B00C5" w:rsidP="009F7F00">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668FD6" w14:textId="77777777" w:rsidR="004B00C5" w:rsidRDefault="004B00C5" w:rsidP="009F7F00">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EA8C272" w14:textId="77777777" w:rsidR="004B00C5" w:rsidRDefault="004B00C5" w:rsidP="009F7F00">
            <w:pPr>
              <w:pStyle w:val="TAH"/>
              <w:rPr>
                <w:lang w:eastAsia="ja-JP"/>
              </w:rPr>
            </w:pPr>
            <w:r>
              <w:rPr>
                <w:lang w:eastAsia="ja-JP"/>
              </w:rPr>
              <w:t>High Band Edge</w:t>
            </w:r>
          </w:p>
        </w:tc>
      </w:tr>
      <w:tr w:rsidR="004B00C5" w14:paraId="47150950" w14:textId="77777777" w:rsidTr="009F7F00">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6EA1FEF4"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7BEC875" w14:textId="77777777" w:rsidR="004B00C5" w:rsidRPr="0048120B" w:rsidRDefault="004B00C5" w:rsidP="009F7F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1D070C" w14:textId="77777777" w:rsidR="004B00C5" w:rsidRDefault="004B00C5" w:rsidP="009F7F00">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42954"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D270C7"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3D6679"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91042D" w14:textId="77777777" w:rsidR="004B00C5" w:rsidRDefault="004B00C5" w:rsidP="009F7F00">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5A127A" w14:textId="77777777" w:rsidR="004B00C5" w:rsidRDefault="004B00C5" w:rsidP="009F7F00">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3D43F" w14:textId="77777777" w:rsidR="004B00C5" w:rsidRDefault="004B00C5" w:rsidP="009F7F00">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724D88" w14:textId="77777777" w:rsidR="004B00C5" w:rsidRDefault="004B00C5" w:rsidP="009F7F00">
            <w:pPr>
              <w:keepNext/>
              <w:keepLines/>
              <w:spacing w:after="0"/>
              <w:jc w:val="center"/>
              <w:rPr>
                <w:rFonts w:ascii="Arial" w:hAnsi="Arial"/>
                <w:sz w:val="18"/>
                <w:lang w:eastAsia="zh-CN"/>
              </w:rPr>
            </w:pPr>
            <w:r>
              <w:t>10760</w:t>
            </w:r>
          </w:p>
        </w:tc>
      </w:tr>
      <w:tr w:rsidR="004B00C5" w14:paraId="0D315AF9" w14:textId="77777777" w:rsidTr="009F7F00">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1310AA"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2F7311FD" w14:textId="77777777" w:rsidR="004B00C5" w:rsidRDefault="004B00C5" w:rsidP="009F7F00">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5F4A5" w14:textId="77777777" w:rsidR="004B00C5" w:rsidRDefault="004B00C5" w:rsidP="009F7F00">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0740B2" w14:textId="77777777" w:rsidR="004B00C5" w:rsidRDefault="004B00C5" w:rsidP="009F7F00">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49D617"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A6F9A3" w14:textId="77777777" w:rsidR="004B00C5" w:rsidRDefault="004B00C5" w:rsidP="009F7F00">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C3AE6B" w14:textId="77777777" w:rsidR="004B00C5" w:rsidRDefault="004B00C5" w:rsidP="009F7F00">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070E4B" w14:textId="77777777" w:rsidR="004B00C5" w:rsidRDefault="004B00C5" w:rsidP="009F7F00">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BC41C4" w14:textId="77777777" w:rsidR="004B00C5" w:rsidRDefault="004B00C5" w:rsidP="009F7F00">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33D2F9" w14:textId="77777777" w:rsidR="004B00C5" w:rsidRDefault="004B00C5" w:rsidP="009F7F00">
            <w:pPr>
              <w:keepNext/>
              <w:keepLines/>
              <w:spacing w:after="0"/>
              <w:jc w:val="center"/>
              <w:rPr>
                <w:rFonts w:ascii="Arial" w:hAnsi="Arial"/>
                <w:sz w:val="18"/>
                <w:lang w:eastAsia="zh-CN"/>
              </w:rPr>
            </w:pPr>
            <w:r>
              <w:t>20000</w:t>
            </w:r>
          </w:p>
        </w:tc>
      </w:tr>
      <w:tr w:rsidR="004B00C5" w14:paraId="044BA91A" w14:textId="77777777" w:rsidTr="009F7F00">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397BC4FE" w14:textId="77777777" w:rsidR="004B00C5" w:rsidRPr="0048120B" w:rsidRDefault="004B00C5" w:rsidP="009F7F00">
            <w:pPr>
              <w:keepNext/>
              <w:keepLines/>
              <w:spacing w:after="0"/>
              <w:jc w:val="center"/>
              <w:rPr>
                <w:rFonts w:ascii="Arial" w:eastAsia="SimSun" w:hAnsi="Arial"/>
                <w:sz w:val="18"/>
                <w:lang w:val="en-US" w:eastAsia="zh-CN"/>
              </w:rPr>
            </w:pPr>
            <w:r>
              <w:rPr>
                <w:rFonts w:ascii="Arial" w:eastAsia="SimSun"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5C412980" w14:textId="77777777" w:rsidR="004B00C5" w:rsidRDefault="004B00C5" w:rsidP="009F7F00">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4AE1FC8D" w14:textId="77777777" w:rsidR="004B00C5" w:rsidRPr="0048120B" w:rsidRDefault="004B00C5" w:rsidP="009F7F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5AA27A06" w14:textId="77777777" w:rsidR="004B00C5" w:rsidRPr="0048120B" w:rsidRDefault="004B00C5" w:rsidP="009F7F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263018FD" w14:textId="77777777" w:rsidR="004B00C5" w:rsidRPr="0048120B" w:rsidRDefault="004B00C5" w:rsidP="009F7F00">
            <w:pPr>
              <w:keepNext/>
              <w:keepLines/>
              <w:spacing w:after="0"/>
              <w:jc w:val="center"/>
              <w:rPr>
                <w:rFonts w:ascii="Arial" w:eastAsia="SimSun" w:hAnsi="Arial"/>
                <w:sz w:val="18"/>
                <w:lang w:val="en-US" w:eastAsia="zh-CN"/>
              </w:rPr>
            </w:pPr>
            <w:r>
              <w:rPr>
                <w:rFonts w:ascii="Arial" w:eastAsia="SimSun"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E3B6F77" w14:textId="77777777" w:rsidR="004B00C5" w:rsidRPr="0048120B" w:rsidRDefault="004B00C5" w:rsidP="009F7F00">
            <w:pPr>
              <w:keepNext/>
              <w:keepLines/>
              <w:spacing w:after="0"/>
              <w:jc w:val="center"/>
              <w:rPr>
                <w:rFonts w:ascii="Arial" w:eastAsia="SimSun" w:hAnsi="Arial"/>
                <w:sz w:val="18"/>
                <w:lang w:val="en-US" w:eastAsia="zh-CN"/>
              </w:rPr>
            </w:pPr>
            <w:r>
              <w:rPr>
                <w:rFonts w:ascii="Arial" w:eastAsia="SimSun"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692FDBA1" w14:textId="77777777" w:rsidR="004B00C5" w:rsidRPr="0048120B" w:rsidRDefault="004B00C5" w:rsidP="009F7F00">
            <w:pPr>
              <w:keepNext/>
              <w:keepLines/>
              <w:spacing w:after="0"/>
              <w:jc w:val="center"/>
              <w:rPr>
                <w:rFonts w:eastAsia="SimSun"/>
                <w:lang w:eastAsia="zh-CN"/>
              </w:rPr>
            </w:pPr>
            <w:r>
              <w:rPr>
                <w:rFonts w:eastAsia="SimSun"/>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6C09A08D" w14:textId="77777777" w:rsidR="004B00C5" w:rsidRDefault="004B00C5" w:rsidP="009F7F00">
            <w:pPr>
              <w:keepNext/>
              <w:keepLines/>
              <w:spacing w:after="0"/>
              <w:jc w:val="center"/>
            </w:pPr>
            <w:r>
              <w:rPr>
                <w:rFonts w:eastAsia="SimSun"/>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48614519" w14:textId="77777777" w:rsidR="004B00C5" w:rsidRPr="0048120B" w:rsidRDefault="004B00C5" w:rsidP="009F7F00">
            <w:pPr>
              <w:keepNext/>
              <w:keepLines/>
              <w:spacing w:after="0"/>
              <w:jc w:val="center"/>
              <w:rPr>
                <w:rFonts w:eastAsia="SimSun"/>
                <w:lang w:eastAsia="zh-CN"/>
              </w:rPr>
            </w:pPr>
            <w:r>
              <w:rPr>
                <w:rFonts w:eastAsia="SimSun"/>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6A49DEE" w14:textId="77777777" w:rsidR="004B00C5" w:rsidRPr="0048120B" w:rsidRDefault="004B00C5" w:rsidP="009F7F00">
            <w:pPr>
              <w:keepNext/>
              <w:keepLines/>
              <w:spacing w:after="0"/>
              <w:jc w:val="center"/>
              <w:rPr>
                <w:rFonts w:eastAsia="SimSun"/>
                <w:lang w:eastAsia="zh-CN"/>
              </w:rPr>
            </w:pPr>
            <w:r>
              <w:rPr>
                <w:rFonts w:eastAsia="SimSun"/>
                <w:lang w:eastAsia="zh-CN"/>
              </w:rPr>
              <w:t>8100</w:t>
            </w:r>
          </w:p>
        </w:tc>
      </w:tr>
    </w:tbl>
    <w:p w14:paraId="65A304AA" w14:textId="77777777" w:rsidR="004B00C5" w:rsidRDefault="004B00C5" w:rsidP="004B00C5">
      <w:pPr>
        <w:spacing w:before="180"/>
        <w:rPr>
          <w:kern w:val="2"/>
          <w:lang w:val="en-US" w:eastAsia="zh-CN"/>
        </w:rPr>
      </w:pPr>
      <w:r w:rsidRPr="00922BB2">
        <w:t>There is no harmonic/harmonic mixing issue for this combination</w:t>
      </w:r>
    </w:p>
    <w:p w14:paraId="39F6CCC5" w14:textId="77777777" w:rsidR="004B00C5" w:rsidRPr="00830BC1" w:rsidRDefault="004B00C5" w:rsidP="004B00C5">
      <w:pPr>
        <w:keepNext/>
        <w:keepLines/>
        <w:spacing w:before="120"/>
        <w:outlineLvl w:val="2"/>
        <w:rPr>
          <w:rFonts w:ascii="Arial" w:eastAsia="SimSun" w:hAnsi="Arial"/>
          <w:sz w:val="28"/>
          <w:lang w:val="x-none" w:eastAsia="zh-CN"/>
        </w:rPr>
      </w:pPr>
      <w:r>
        <w:rPr>
          <w:rFonts w:ascii="Arial" w:eastAsia="SimSun" w:hAnsi="Arial"/>
          <w:sz w:val="28"/>
          <w:lang w:val="x-none"/>
        </w:rPr>
        <w:t>5.6</w:t>
      </w:r>
      <w:r w:rsidRPr="00830BC1">
        <w:rPr>
          <w:rFonts w:ascii="Arial" w:eastAsia="SimSun" w:hAnsi="Arial"/>
          <w:sz w:val="28"/>
          <w:lang w:val="x-none"/>
        </w:rPr>
        <w:t>.</w:t>
      </w:r>
      <w:r w:rsidRPr="00830BC1">
        <w:rPr>
          <w:rFonts w:ascii="Arial" w:eastAsia="SimSun" w:hAnsi="Arial"/>
          <w:sz w:val="28"/>
          <w:lang w:val="x-none" w:eastAsia="zh-CN"/>
        </w:rPr>
        <w:t>5</w:t>
      </w:r>
      <w:r w:rsidRPr="00830BC1">
        <w:rPr>
          <w:rFonts w:ascii="Calibri" w:eastAsia="SimSun" w:hAnsi="Calibri"/>
          <w:sz w:val="22"/>
          <w:szCs w:val="22"/>
          <w:lang w:val="x-none" w:eastAsia="sv-SE"/>
        </w:rPr>
        <w:tab/>
      </w:r>
      <w:r w:rsidRPr="00830BC1">
        <w:rPr>
          <w:rFonts w:ascii="Arial" w:hAnsi="Arial"/>
          <w:sz w:val="28"/>
          <w:lang w:val="x-none" w:eastAsia="ja-JP"/>
        </w:rPr>
        <w:t>REFSENS requirements</w:t>
      </w:r>
    </w:p>
    <w:p w14:paraId="4C1A6154" w14:textId="77777777"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2B14C376"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569B4794" w14:textId="77777777" w:rsidR="004B00C5" w:rsidRPr="00830BC1" w:rsidRDefault="004B00C5" w:rsidP="004B00C5">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5.6</w:t>
      </w:r>
      <w:r w:rsidRPr="00830BC1">
        <w:rPr>
          <w:rFonts w:ascii="Arial" w:eastAsia="SimSun" w:hAnsi="Arial" w:cs="Arial"/>
          <w:sz w:val="28"/>
          <w:szCs w:val="28"/>
          <w:lang w:val="x-none"/>
        </w:rPr>
        <w:t>.</w:t>
      </w:r>
      <w:r w:rsidRPr="00830BC1">
        <w:rPr>
          <w:rFonts w:ascii="Arial" w:eastAsia="SimSun" w:hAnsi="Arial" w:cs="Arial"/>
          <w:sz w:val="28"/>
          <w:szCs w:val="28"/>
          <w:lang w:val="x-none" w:eastAsia="zh-CN"/>
        </w:rPr>
        <w:t>6</w:t>
      </w:r>
      <w:r w:rsidRPr="00830BC1">
        <w:rPr>
          <w:rFonts w:ascii="Arial" w:eastAsia="SimSun" w:hAnsi="Arial" w:cs="Arial"/>
          <w:sz w:val="28"/>
          <w:szCs w:val="28"/>
          <w:lang w:val="x-none" w:eastAsia="sv-SE"/>
        </w:rPr>
        <w:tab/>
      </w:r>
      <w:r w:rsidRPr="00830BC1">
        <w:rPr>
          <w:rFonts w:ascii="Arial" w:eastAsia="SimSun" w:hAnsi="Arial" w:cs="Arial"/>
          <w:sz w:val="28"/>
          <w:szCs w:val="28"/>
          <w:lang w:val="x-none"/>
        </w:rPr>
        <w:t>∆T</w:t>
      </w:r>
      <w:r w:rsidRPr="00830BC1">
        <w:rPr>
          <w:rFonts w:ascii="Arial" w:eastAsia="SimSun" w:hAnsi="Arial" w:cs="Arial"/>
          <w:sz w:val="28"/>
          <w:szCs w:val="28"/>
          <w:vertAlign w:val="subscript"/>
          <w:lang w:val="x-none"/>
        </w:rPr>
        <w:t>IB</w:t>
      </w:r>
      <w:r w:rsidRPr="00830BC1">
        <w:rPr>
          <w:rFonts w:ascii="Arial" w:eastAsia="SimSun" w:hAnsi="Arial" w:cs="Arial"/>
          <w:sz w:val="28"/>
          <w:szCs w:val="28"/>
          <w:lang w:val="x-none"/>
        </w:rPr>
        <w:t xml:space="preserve"> and ∆R</w:t>
      </w:r>
      <w:r w:rsidRPr="00830BC1">
        <w:rPr>
          <w:rFonts w:ascii="Arial" w:eastAsia="SimSun" w:hAnsi="Arial" w:cs="Arial"/>
          <w:sz w:val="28"/>
          <w:szCs w:val="28"/>
          <w:vertAlign w:val="subscript"/>
          <w:lang w:val="x-none"/>
        </w:rPr>
        <w:t>IB</w:t>
      </w:r>
      <w:r w:rsidRPr="00830BC1">
        <w:rPr>
          <w:rFonts w:ascii="Arial" w:eastAsia="SimSun" w:hAnsi="Arial" w:cs="Arial"/>
          <w:sz w:val="28"/>
          <w:szCs w:val="28"/>
          <w:lang w:val="x-none"/>
        </w:rPr>
        <w:t xml:space="preserve"> values</w:t>
      </w:r>
    </w:p>
    <w:p w14:paraId="1E15DE12"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CA_n79_SUL_n41-n95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7F52232" w14:textId="62364D8D"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B00C5" w14:paraId="03B1BF31" w14:textId="77777777" w:rsidTr="009F7F0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2DA0D9" w14:textId="77777777" w:rsidR="004B00C5" w:rsidRDefault="004B00C5" w:rsidP="009F7F00">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B805FA6" w14:textId="77777777" w:rsidR="004B00C5" w:rsidRDefault="004B00C5" w:rsidP="009F7F00">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253B3" w14:textId="77777777" w:rsidR="004B00C5" w:rsidRDefault="004B00C5"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4B00C5" w14:paraId="46186719" w14:textId="77777777" w:rsidTr="009F7F0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06103" w14:textId="77777777" w:rsidR="004B00C5" w:rsidRDefault="004B00C5" w:rsidP="009F7F00">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CA_n79_SUL_n41-n95</w:t>
            </w:r>
          </w:p>
        </w:tc>
        <w:tc>
          <w:tcPr>
            <w:tcW w:w="2049" w:type="dxa"/>
            <w:tcBorders>
              <w:top w:val="single" w:sz="4" w:space="0" w:color="auto"/>
              <w:left w:val="single" w:sz="4" w:space="0" w:color="auto"/>
              <w:right w:val="single" w:sz="4" w:space="0" w:color="auto"/>
            </w:tcBorders>
            <w:vAlign w:val="center"/>
            <w:hideMark/>
          </w:tcPr>
          <w:p w14:paraId="0A96A25C" w14:textId="77777777" w:rsidR="004B00C5" w:rsidRDefault="004B00C5" w:rsidP="009F7F00">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DF56F9" w14:textId="77777777" w:rsidR="004B00C5" w:rsidRPr="00827BCF" w:rsidRDefault="004B00C5" w:rsidP="009F7F00">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4B00C5" w14:paraId="11AA92D8" w14:textId="77777777" w:rsidTr="009F7F0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37FF5A" w14:textId="77777777" w:rsidR="004B00C5" w:rsidRDefault="004B00C5" w:rsidP="009F7F00">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4BEE4B" w14:textId="77777777" w:rsidR="004B00C5" w:rsidRDefault="004B00C5" w:rsidP="009F7F00">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01A1D8" w14:textId="77777777" w:rsidR="004B00C5" w:rsidRDefault="004B00C5" w:rsidP="009F7F00">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4B00C5" w14:paraId="0C021F76" w14:textId="77777777" w:rsidTr="009F7F0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D024DC" w14:textId="77777777" w:rsidR="004B00C5" w:rsidRDefault="004B00C5" w:rsidP="009F7F00">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22F532" w14:textId="77777777" w:rsidR="004B00C5" w:rsidRDefault="004B00C5" w:rsidP="009F7F00">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n95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2560DF" w14:textId="77777777" w:rsidR="004B00C5" w:rsidRDefault="004B00C5" w:rsidP="009F7F00">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487D9A2E" w14:textId="77777777" w:rsidR="004B00C5" w:rsidRDefault="004B00C5" w:rsidP="004B00C5">
      <w:pPr>
        <w:widowControl w:val="0"/>
        <w:jc w:val="both"/>
        <w:rPr>
          <w:rFonts w:ascii="Cambria" w:eastAsia="MS Mincho" w:hAnsi="Cambria"/>
          <w:kern w:val="2"/>
          <w:sz w:val="24"/>
          <w:szCs w:val="24"/>
          <w:lang w:val="en-US" w:eastAsia="zh-CN"/>
        </w:rPr>
      </w:pPr>
    </w:p>
    <w:p w14:paraId="1590A5EA" w14:textId="1F1D9105"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B00C5" w14:paraId="5565B66A" w14:textId="77777777" w:rsidTr="009F7F0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39B542" w14:textId="77777777" w:rsidR="004B00C5" w:rsidRDefault="004B00C5" w:rsidP="009F7F00">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881B" w14:textId="77777777" w:rsidR="004B00C5" w:rsidRDefault="004B00C5"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D15990" w14:textId="77777777" w:rsidR="004B00C5" w:rsidRDefault="004B00C5"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4B00C5" w14:paraId="037E4DD0" w14:textId="77777777" w:rsidTr="009F7F0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13D6D3" w14:textId="77777777" w:rsidR="004B00C5" w:rsidRDefault="004B00C5" w:rsidP="009F7F00">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CA_n79_SUL_n41-n95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6254016" w14:textId="77777777" w:rsidR="004B00C5" w:rsidRDefault="004B00C5" w:rsidP="009F7F00">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1840E3" w14:textId="77777777" w:rsidR="004B00C5" w:rsidRDefault="004B00C5" w:rsidP="009F7F00">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w:t>
            </w:r>
          </w:p>
        </w:tc>
      </w:tr>
      <w:tr w:rsidR="004B00C5" w14:paraId="66DE1E99" w14:textId="77777777" w:rsidTr="009F7F0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BD618" w14:textId="77777777" w:rsidR="004B00C5" w:rsidRDefault="004B00C5" w:rsidP="009F7F00">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D10CAA" w14:textId="77777777" w:rsidR="004B00C5" w:rsidRDefault="004B00C5" w:rsidP="009F7F00">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DFCD92" w14:textId="77777777" w:rsidR="004B00C5" w:rsidRDefault="004B00C5" w:rsidP="009F7F00">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2C640BC" w14:textId="77777777" w:rsidR="00742E79" w:rsidRDefault="00742E79" w:rsidP="0025794C">
      <w:pPr>
        <w:rPr>
          <w:lang w:eastAsia="zh-CN"/>
        </w:rPr>
      </w:pPr>
    </w:p>
    <w:p w14:paraId="44271474" w14:textId="77777777" w:rsidR="00E85FA4" w:rsidRPr="00A01BF1" w:rsidRDefault="00E85FA4" w:rsidP="00E85FA4">
      <w:pPr>
        <w:pStyle w:val="Heading2"/>
        <w:rPr>
          <w:rFonts w:cs="Arial"/>
          <w:lang w:eastAsia="zh-CN"/>
        </w:rPr>
      </w:pPr>
      <w:r>
        <w:rPr>
          <w:rFonts w:hint="eastAsia"/>
          <w:lang w:eastAsia="zh-CN"/>
        </w:rPr>
        <w:t>5.Y</w:t>
      </w:r>
      <w:r>
        <w:rPr>
          <w:lang w:eastAsia="zh-CN"/>
        </w:rPr>
        <w:tab/>
      </w:r>
      <w:r>
        <w:rPr>
          <w:rFonts w:cs="Arial" w:hint="eastAsia"/>
          <w:lang w:eastAsia="zh-CN"/>
        </w:rPr>
        <w:t>SUL_nX-nY</w:t>
      </w:r>
      <w:r>
        <w:rPr>
          <w:rFonts w:cs="Arial"/>
          <w:lang w:eastAsia="zh-CN"/>
        </w:rPr>
        <w:t>/CA_nX_SUL_nY-nZ</w:t>
      </w:r>
      <w:bookmarkEnd w:id="38"/>
      <w:bookmarkEnd w:id="39"/>
    </w:p>
    <w:p w14:paraId="2A487BDC" w14:textId="77777777" w:rsidR="00E85FA4" w:rsidRDefault="00E85FA4" w:rsidP="00E85FA4">
      <w:pPr>
        <w:pStyle w:val="Heading3"/>
        <w:rPr>
          <w:rFonts w:cs="Arial"/>
          <w:szCs w:val="28"/>
        </w:rPr>
      </w:pPr>
      <w:bookmarkStart w:id="66" w:name="_Toc3303722"/>
      <w:bookmarkStart w:id="67" w:name="_Toc3364426"/>
      <w:bookmarkStart w:id="68" w:name="_Toc63588647"/>
      <w:bookmarkStart w:id="69" w:name="_Toc70596824"/>
      <w:bookmarkStart w:id="70" w:name="_Toc104375707"/>
      <w:bookmarkStart w:id="71" w:name="_Toc110522066"/>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66"/>
      <w:bookmarkEnd w:id="67"/>
      <w:bookmarkEnd w:id="68"/>
      <w:bookmarkEnd w:id="69"/>
      <w:bookmarkEnd w:id="70"/>
      <w:bookmarkEnd w:id="71"/>
    </w:p>
    <w:p w14:paraId="1AA5FE2F" w14:textId="7D465835" w:rsidR="00E85FA4" w:rsidRDefault="00E85FA4" w:rsidP="00E85FA4">
      <w:pPr>
        <w:jc w:val="center"/>
        <w:rPr>
          <w:rFonts w:ascii="Arial" w:eastAsia="MS Mincho"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lastRenderedPageBreak/>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Heading3"/>
        <w:rPr>
          <w:rFonts w:cs="Arial"/>
          <w:szCs w:val="28"/>
          <w:lang w:eastAsia="zh-CN"/>
        </w:rPr>
      </w:pPr>
      <w:bookmarkStart w:id="72" w:name="_Toc3303723"/>
      <w:bookmarkStart w:id="73" w:name="_Toc3364427"/>
      <w:bookmarkStart w:id="74" w:name="_Toc63588648"/>
      <w:bookmarkStart w:id="75" w:name="_Toc70596825"/>
      <w:bookmarkStart w:id="76" w:name="_Toc104375708"/>
      <w:bookmarkStart w:id="77" w:name="_Toc110522067"/>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72"/>
      <w:bookmarkEnd w:id="73"/>
      <w:bookmarkEnd w:id="74"/>
      <w:bookmarkEnd w:id="75"/>
      <w:bookmarkEnd w:id="76"/>
      <w:bookmarkEnd w:id="77"/>
    </w:p>
    <w:p w14:paraId="0F2098F1" w14:textId="68DB6DC6" w:rsidR="00D37690" w:rsidRDefault="00D37690" w:rsidP="00D37690">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79"/>
        <w:gridCol w:w="2712"/>
        <w:gridCol w:w="2167"/>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D37690">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Heading3"/>
        <w:rPr>
          <w:rFonts w:cs="Arial"/>
          <w:szCs w:val="28"/>
          <w:lang w:val="en-US" w:eastAsia="zh-CN"/>
        </w:rPr>
      </w:pPr>
      <w:bookmarkStart w:id="78" w:name="_Toc3303724"/>
      <w:bookmarkStart w:id="79" w:name="_Toc3364428"/>
      <w:bookmarkStart w:id="80" w:name="_Toc63588649"/>
      <w:bookmarkStart w:id="81" w:name="_Toc70596826"/>
      <w:bookmarkStart w:id="82" w:name="_Toc104375709"/>
      <w:bookmarkStart w:id="83" w:name="_Toc110522068"/>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78"/>
      <w:bookmarkEnd w:id="79"/>
      <w:bookmarkEnd w:id="80"/>
      <w:bookmarkEnd w:id="81"/>
      <w:bookmarkEnd w:id="82"/>
      <w:bookmarkEnd w:id="83"/>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44D52F43" w14:textId="77777777" w:rsidR="00E85FA4" w:rsidRDefault="00E85FA4" w:rsidP="00E85FA4">
      <w:pPr>
        <w:pStyle w:val="Heading3"/>
        <w:rPr>
          <w:rFonts w:cs="Arial"/>
          <w:lang w:eastAsia="zh-CN"/>
        </w:rPr>
      </w:pPr>
      <w:bookmarkStart w:id="84" w:name="_Toc3303725"/>
      <w:bookmarkStart w:id="85" w:name="_Toc3364429"/>
      <w:bookmarkStart w:id="86" w:name="_Toc63588650"/>
      <w:bookmarkStart w:id="87" w:name="_Toc70596827"/>
      <w:bookmarkStart w:id="88" w:name="_Toc104375710"/>
      <w:bookmarkStart w:id="89" w:name="_Toc110522069"/>
      <w:r>
        <w:rPr>
          <w:rFonts w:cs="Arial"/>
          <w:lang w:eastAsia="zh-CN"/>
        </w:rPr>
        <w:t>5.Y.4</w:t>
      </w:r>
      <w:r w:rsidRPr="003347DE">
        <w:rPr>
          <w:rFonts w:cs="Arial"/>
          <w:lang w:eastAsia="zh-CN"/>
        </w:rPr>
        <w:tab/>
      </w:r>
      <w:r w:rsidRPr="00E54C49">
        <w:rPr>
          <w:rFonts w:cs="Arial"/>
          <w:lang w:eastAsia="zh-CN"/>
        </w:rPr>
        <w:t>Spurious emission band UE co-existence</w:t>
      </w:r>
      <w:bookmarkEnd w:id="84"/>
      <w:bookmarkEnd w:id="85"/>
      <w:bookmarkEnd w:id="86"/>
      <w:bookmarkEnd w:id="87"/>
      <w:bookmarkEnd w:id="88"/>
      <w:bookmarkEnd w:id="89"/>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58ECAA66" w14:textId="77777777" w:rsidR="00E85FA4" w:rsidRDefault="00E85FA4" w:rsidP="00E85FA4">
      <w:pPr>
        <w:pStyle w:val="Heading3"/>
        <w:rPr>
          <w:rFonts w:eastAsia="Symbol"/>
          <w:lang w:eastAsia="ja-JP"/>
        </w:rPr>
      </w:pPr>
      <w:bookmarkStart w:id="90" w:name="_Toc3303726"/>
      <w:bookmarkStart w:id="91" w:name="_Toc3364430"/>
      <w:bookmarkStart w:id="92" w:name="_Toc63588651"/>
      <w:bookmarkStart w:id="93" w:name="_Toc70596828"/>
      <w:bookmarkStart w:id="94" w:name="_Toc104375711"/>
      <w:bookmarkStart w:id="95" w:name="_Toc110522070"/>
      <w:r>
        <w:t>5.Y.</w:t>
      </w:r>
      <w:r>
        <w:rPr>
          <w:rFonts w:hint="eastAsia"/>
          <w:lang w:eastAsia="zh-CN"/>
        </w:rPr>
        <w:t>5</w:t>
      </w:r>
      <w:r w:rsidRPr="00F00C5E">
        <w:rPr>
          <w:rFonts w:ascii="Courier New" w:hAnsi="Courier New"/>
          <w:sz w:val="22"/>
          <w:szCs w:val="22"/>
          <w:lang w:eastAsia="sv-SE"/>
        </w:rPr>
        <w:tab/>
      </w:r>
      <w:bookmarkEnd w:id="90"/>
      <w:bookmarkEnd w:id="91"/>
      <w:r w:rsidRPr="00284A36">
        <w:rPr>
          <w:rFonts w:eastAsia="MS Mincho"/>
          <w:lang w:eastAsia="ja-JP"/>
        </w:rPr>
        <w:t>REFSENS requirements</w:t>
      </w:r>
      <w:bookmarkEnd w:id="92"/>
      <w:bookmarkEnd w:id="93"/>
      <w:bookmarkEnd w:id="94"/>
      <w:bookmarkEnd w:id="95"/>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Heading3"/>
      </w:pPr>
      <w:bookmarkStart w:id="96" w:name="_Toc3303727"/>
      <w:bookmarkStart w:id="97" w:name="_Toc3364431"/>
      <w:bookmarkStart w:id="98" w:name="_Toc63588652"/>
      <w:bookmarkStart w:id="99" w:name="_Toc70596829"/>
      <w:bookmarkStart w:id="100" w:name="_Toc104375712"/>
      <w:bookmarkStart w:id="101" w:name="_Toc110522071"/>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96"/>
      <w:bookmarkEnd w:id="97"/>
      <w:bookmarkEnd w:id="98"/>
      <w:bookmarkEnd w:id="99"/>
      <w:bookmarkEnd w:id="100"/>
      <w:bookmarkEnd w:id="101"/>
    </w:p>
    <w:p w14:paraId="75BE98B9" w14:textId="34FE44F5"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5.Y.6-1: ΔT</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59C6547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E09"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25E" w14:textId="77777777" w:rsidR="005C4E32" w:rsidRDefault="005C4E32">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ED40B5A"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8A3E5B3" w14:textId="77777777" w:rsidR="005C4E32" w:rsidRDefault="005C4E32">
            <w:pPr>
              <w:spacing w:after="0"/>
              <w:rPr>
                <w:rFonts w:ascii="Arial" w:eastAsia="SimSun"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D6E6"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4ED9153A"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42E59"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2DE14"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E859F" w14:textId="77777777" w:rsidR="005C4E32" w:rsidRDefault="005C4E32">
            <w:pPr>
              <w:pStyle w:val="TAC"/>
              <w:spacing w:line="259" w:lineRule="auto"/>
              <w:rPr>
                <w:lang w:val="en-US" w:eastAsia="zh-CN"/>
              </w:rPr>
            </w:pPr>
          </w:p>
        </w:tc>
      </w:tr>
      <w:tr w:rsidR="005C4E32" w14:paraId="5C4721EB"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448F"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002310C6" w14:textId="77777777" w:rsidR="005C4E32" w:rsidRDefault="005C4E32">
            <w:pPr>
              <w:keepNext/>
              <w:keepLines/>
              <w:spacing w:after="0"/>
              <w:ind w:left="851" w:hanging="851"/>
              <w:rPr>
                <w:lang w:val="en-US" w:eastAsia="en-GB"/>
              </w:rPr>
            </w:pPr>
            <w:r>
              <w:rPr>
                <w:rFonts w:ascii="Arial" w:eastAsia="DengXian" w:hAnsi="Arial"/>
                <w:color w:val="000000" w:themeColor="text1"/>
                <w:sz w:val="18"/>
              </w:rPr>
              <w:t>NOTE **:</w:t>
            </w:r>
            <w:r>
              <w:rPr>
                <w:rFonts w:ascii="Arial" w:eastAsia="DengXian" w:hAnsi="Arial"/>
                <w:color w:val="000000" w:themeColor="text1"/>
                <w:sz w:val="18"/>
              </w:rPr>
              <w:tab/>
              <w:t>The component band order in the configuration should be listed by the order of NR bands.</w:t>
            </w:r>
          </w:p>
        </w:tc>
      </w:tr>
    </w:tbl>
    <w:p w14:paraId="2FED11BC" w14:textId="77777777" w:rsidR="005C4E32" w:rsidRPr="005C4E32" w:rsidRDefault="005C4E32" w:rsidP="005C4E32">
      <w:pPr>
        <w:widowControl w:val="0"/>
        <w:jc w:val="both"/>
        <w:rPr>
          <w:rFonts w:ascii="Cambria" w:hAnsi="Cambria"/>
          <w:kern w:val="2"/>
          <w:sz w:val="24"/>
          <w:szCs w:val="24"/>
          <w:lang w:val="en-US" w:eastAsia="zh-CN"/>
        </w:rPr>
      </w:pPr>
    </w:p>
    <w:p w14:paraId="34CE2799" w14:textId="19A83E7A" w:rsidR="005C4E32" w:rsidRDefault="005C4E32" w:rsidP="005C4E32">
      <w:pPr>
        <w:widowControl w:val="0"/>
        <w:spacing w:before="120" w:after="120"/>
        <w:jc w:val="center"/>
        <w:rPr>
          <w:rFonts w:ascii="Arial" w:eastAsia="SimSun" w:hAnsi="Arial" w:cs="Arial"/>
          <w:b/>
          <w:kern w:val="2"/>
          <w:szCs w:val="24"/>
          <w:lang w:val="en-US" w:eastAsia="zh-CN"/>
        </w:rPr>
      </w:pPr>
      <w:r>
        <w:rPr>
          <w:rFonts w:ascii="Arial" w:hAnsi="Arial" w:cs="Arial"/>
          <w:b/>
          <w:kern w:val="2"/>
          <w:szCs w:val="24"/>
          <w:lang w:val="en-US" w:eastAsia="zh-CN"/>
        </w:rPr>
        <w:t>Table 5.Y.6-2: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752D719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1B6"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577" w14:textId="77777777" w:rsidR="005C4E32" w:rsidRDefault="005C4E32">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66F34C4" w14:textId="77777777" w:rsidTr="005C4E32">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B6C3D2B" w14:textId="77777777" w:rsidR="005C4E32" w:rsidRDefault="005C4E32">
            <w:pPr>
              <w:spacing w:after="0"/>
              <w:rPr>
                <w:rFonts w:ascii="Arial" w:eastAsia="SimSun"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902F"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2466F900"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806F0"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vAlign w:val="center"/>
          </w:tcPr>
          <w:p w14:paraId="3D3F06D2"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F573C4" w14:textId="77777777" w:rsidR="005C4E32" w:rsidRDefault="005C4E32">
            <w:pPr>
              <w:pStyle w:val="TAC"/>
              <w:spacing w:line="259" w:lineRule="auto"/>
              <w:rPr>
                <w:lang w:val="en-US" w:eastAsia="zh-CN"/>
              </w:rPr>
            </w:pPr>
          </w:p>
        </w:tc>
      </w:tr>
      <w:tr w:rsidR="005C4E32" w14:paraId="5B4460C1"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B43D4"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3715D2CA" w14:textId="77777777" w:rsidR="005C4E32" w:rsidRDefault="005C4E32" w:rsidP="00860B89">
            <w:pPr>
              <w:keepNext/>
              <w:keepLines/>
              <w:spacing w:after="0"/>
              <w:ind w:left="851" w:hanging="851"/>
              <w:rPr>
                <w:lang w:val="en-US" w:eastAsia="en-GB"/>
              </w:rPr>
            </w:pPr>
            <w:r>
              <w:rPr>
                <w:rFonts w:ascii="Arial" w:eastAsia="DengXian" w:hAnsi="Arial"/>
                <w:color w:val="000000" w:themeColor="text1"/>
                <w:sz w:val="18"/>
              </w:rPr>
              <w:t>NOTE **:</w:t>
            </w:r>
            <w:r>
              <w:rPr>
                <w:rFonts w:ascii="Arial" w:eastAsia="DengXian" w:hAnsi="Arial"/>
                <w:color w:val="000000" w:themeColor="text1"/>
                <w:sz w:val="18"/>
              </w:rPr>
              <w:tab/>
              <w:t>The component band order in the configuration should be listed by the order of NR bands.</w:t>
            </w:r>
          </w:p>
        </w:tc>
      </w:tr>
    </w:tbl>
    <w:p w14:paraId="5BBE7E65" w14:textId="77777777" w:rsidR="005C4E32" w:rsidRPr="005C4E32" w:rsidRDefault="005C4E32" w:rsidP="005C4E32"/>
    <w:p w14:paraId="25F6AF8A" w14:textId="77777777" w:rsidR="00E85FA4" w:rsidRDefault="00E85FA4" w:rsidP="00E85FA4">
      <w:pPr>
        <w:pStyle w:val="Heading3"/>
      </w:pPr>
      <w:bookmarkStart w:id="102" w:name="_Toc63588653"/>
      <w:bookmarkStart w:id="103" w:name="_Toc70596830"/>
      <w:bookmarkStart w:id="104" w:name="_Toc104375713"/>
      <w:bookmarkStart w:id="105" w:name="_Toc110522072"/>
      <w:r>
        <w:t>5.Y</w:t>
      </w:r>
      <w:r w:rsidRPr="00F51697">
        <w:t>.</w:t>
      </w:r>
      <w:r>
        <w:rPr>
          <w:lang w:eastAsia="zh-CN"/>
        </w:rPr>
        <w:t>7</w:t>
      </w:r>
      <w:r w:rsidRPr="00F51697">
        <w:rPr>
          <w:lang w:eastAsia="sv-SE"/>
        </w:rPr>
        <w:tab/>
      </w:r>
      <w:r>
        <w:t>O</w:t>
      </w:r>
      <w:r w:rsidRPr="006A3DA2">
        <w:t>ut-of-band blocking exception</w:t>
      </w:r>
      <w:bookmarkEnd w:id="102"/>
      <w:bookmarkEnd w:id="103"/>
      <w:bookmarkEnd w:id="104"/>
      <w:bookmarkEnd w:id="105"/>
    </w:p>
    <w:p w14:paraId="03B91415" w14:textId="77777777" w:rsidR="00E85FA4" w:rsidRDefault="00E85FA4" w:rsidP="00E85FA4">
      <w:pPr>
        <w:rPr>
          <w:rStyle w:val="CommentReference"/>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CommentReference"/>
          <w:i/>
          <w:color w:val="0000FF"/>
        </w:rPr>
        <w:t>&gt;</w:t>
      </w:r>
    </w:p>
    <w:p w14:paraId="18B68920" w14:textId="77777777" w:rsidR="00F877F0" w:rsidRDefault="00F877F0" w:rsidP="00F877F0">
      <w:pPr>
        <w:pStyle w:val="Heading1"/>
      </w:pPr>
      <w:bookmarkStart w:id="106" w:name="_Toc63588654"/>
      <w:bookmarkStart w:id="107" w:name="_Toc70596831"/>
      <w:bookmarkStart w:id="108" w:name="_Toc104375714"/>
      <w:bookmarkStart w:id="109" w:name="_Toc110522073"/>
      <w:r>
        <w:rPr>
          <w:rFonts w:hint="eastAsia"/>
          <w:lang w:eastAsia="zh-CN"/>
        </w:rPr>
        <w:lastRenderedPageBreak/>
        <w:t>6</w:t>
      </w:r>
      <w:r>
        <w:rPr>
          <w:lang w:eastAsia="zh-CN"/>
        </w:rPr>
        <w:tab/>
      </w:r>
      <w:r>
        <w:t xml:space="preserve">NSA NR </w:t>
      </w:r>
      <w:r>
        <w:rPr>
          <w:rFonts w:hint="eastAsia"/>
          <w:lang w:eastAsia="zh-CN"/>
        </w:rPr>
        <w:t>SUL band combination</w:t>
      </w:r>
      <w:r>
        <w:t>: Specific Band Combination Part</w:t>
      </w:r>
      <w:bookmarkEnd w:id="106"/>
      <w:bookmarkEnd w:id="107"/>
      <w:bookmarkEnd w:id="108"/>
      <w:bookmarkEnd w:id="109"/>
    </w:p>
    <w:p w14:paraId="2DB757CF" w14:textId="77777777" w:rsidR="00F877F0" w:rsidRPr="006E67B0" w:rsidRDefault="00F877F0" w:rsidP="00F877F0">
      <w:pPr>
        <w:pStyle w:val="Heading2"/>
        <w:rPr>
          <w:rFonts w:cs="Arial"/>
          <w:lang w:eastAsia="zh-CN"/>
        </w:rPr>
      </w:pPr>
      <w:bookmarkStart w:id="110" w:name="_Toc63588655"/>
      <w:bookmarkStart w:id="111" w:name="_Toc70596832"/>
      <w:bookmarkStart w:id="112" w:name="_Toc104375715"/>
      <w:bookmarkStart w:id="113" w:name="_Toc110522074"/>
      <w:r>
        <w:rPr>
          <w:rFonts w:cs="Arial"/>
        </w:rPr>
        <w:t>6.Y</w:t>
      </w:r>
      <w:r w:rsidRPr="003347DE">
        <w:rPr>
          <w:rFonts w:cs="Arial"/>
        </w:rPr>
        <w:tab/>
      </w:r>
      <w:r w:rsidRPr="007121C8">
        <w:rPr>
          <w:rFonts w:eastAsia="Symbol" w:cs="Arial" w:hint="eastAsia"/>
          <w:lang w:eastAsia="ja-JP"/>
        </w:rPr>
        <w:t>DC</w:t>
      </w:r>
      <w:r>
        <w:rPr>
          <w:rFonts w:cs="Arial" w:hint="eastAsia"/>
          <w:lang w:eastAsia="zh-CN"/>
        </w:rPr>
        <w:t>_X_SUL_nY-nZ</w:t>
      </w:r>
      <w:bookmarkEnd w:id="110"/>
      <w:bookmarkEnd w:id="111"/>
      <w:bookmarkEnd w:id="112"/>
      <w:bookmarkEnd w:id="113"/>
    </w:p>
    <w:p w14:paraId="6DB0691A" w14:textId="77777777" w:rsidR="00F877F0" w:rsidRPr="00565EAD" w:rsidRDefault="00F877F0" w:rsidP="00F877F0">
      <w:pPr>
        <w:pStyle w:val="Heading3"/>
        <w:rPr>
          <w:rFonts w:cs="Arial"/>
          <w:szCs w:val="28"/>
          <w:lang w:eastAsia="zh-CN"/>
        </w:rPr>
      </w:pPr>
      <w:bookmarkStart w:id="114" w:name="_Toc431474606"/>
      <w:bookmarkStart w:id="115" w:name="_Toc443593770"/>
      <w:bookmarkStart w:id="116" w:name="_Toc3303758"/>
      <w:bookmarkStart w:id="117" w:name="_Toc3364462"/>
      <w:bookmarkStart w:id="118" w:name="_Toc63588656"/>
      <w:bookmarkStart w:id="119" w:name="_Toc70596833"/>
      <w:bookmarkStart w:id="120" w:name="_Toc104375716"/>
      <w:bookmarkStart w:id="121" w:name="_Toc110522075"/>
      <w:r>
        <w:rPr>
          <w:rFonts w:cs="Arial"/>
          <w:szCs w:val="28"/>
          <w:lang w:eastAsia="zh-CN"/>
        </w:rPr>
        <w:t>6.Y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14"/>
      <w:bookmarkEnd w:id="115"/>
      <w:bookmarkEnd w:id="116"/>
      <w:bookmarkEnd w:id="117"/>
      <w:bookmarkEnd w:id="118"/>
      <w:bookmarkEnd w:id="119"/>
      <w:bookmarkEnd w:id="120"/>
      <w:bookmarkEnd w:id="121"/>
    </w:p>
    <w:p w14:paraId="23BD0089" w14:textId="77777777" w:rsidR="00F877F0" w:rsidRPr="001E3254" w:rsidRDefault="00F877F0" w:rsidP="00F877F0"/>
    <w:p w14:paraId="24CA4570" w14:textId="77777777" w:rsidR="00F877F0" w:rsidRPr="007121C8" w:rsidRDefault="00F877F0" w:rsidP="00F877F0">
      <w:pPr>
        <w:pStyle w:val="Heading3"/>
        <w:rPr>
          <w:rFonts w:eastAsia="Symbol" w:cs="Arial"/>
          <w:szCs w:val="28"/>
          <w:lang w:eastAsia="ja-JP"/>
        </w:rPr>
      </w:pPr>
      <w:bookmarkStart w:id="122" w:name="_Toc431474608"/>
      <w:bookmarkStart w:id="123" w:name="_Toc443593771"/>
      <w:bookmarkStart w:id="124" w:name="_Toc3303759"/>
      <w:bookmarkStart w:id="125" w:name="_Toc3364463"/>
      <w:bookmarkStart w:id="126" w:name="_Toc63588657"/>
      <w:bookmarkStart w:id="127" w:name="_Toc70596834"/>
      <w:bookmarkStart w:id="128" w:name="_Toc104375717"/>
      <w:bookmarkStart w:id="129" w:name="_Toc110522076"/>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122"/>
      <w:r w:rsidRPr="003347DE">
        <w:rPr>
          <w:rFonts w:cs="Arial"/>
          <w:szCs w:val="28"/>
          <w:lang w:eastAsia="zh-CN"/>
        </w:rPr>
        <w:t>C</w:t>
      </w:r>
      <w:bookmarkEnd w:id="123"/>
      <w:r>
        <w:rPr>
          <w:rFonts w:cs="Arial"/>
          <w:szCs w:val="28"/>
          <w:lang w:eastAsia="zh-CN"/>
        </w:rPr>
        <w:t>onfiguration</w:t>
      </w:r>
      <w:bookmarkEnd w:id="124"/>
      <w:bookmarkEnd w:id="125"/>
      <w:bookmarkEnd w:id="126"/>
      <w:bookmarkEnd w:id="127"/>
      <w:bookmarkEnd w:id="128"/>
      <w:bookmarkEnd w:id="129"/>
    </w:p>
    <w:p w14:paraId="7ED69FF7" w14:textId="77777777" w:rsidR="00F877F0" w:rsidRPr="00276DA5" w:rsidRDefault="00F877F0" w:rsidP="00F877F0">
      <w:pPr>
        <w:rPr>
          <w:lang w:eastAsia="zh-CN"/>
        </w:rPr>
      </w:pPr>
    </w:p>
    <w:p w14:paraId="0AC3D579" w14:textId="77777777" w:rsidR="00F877F0" w:rsidRDefault="00F877F0" w:rsidP="00F877F0">
      <w:pPr>
        <w:pStyle w:val="Heading3"/>
        <w:rPr>
          <w:rFonts w:cs="Arial"/>
          <w:szCs w:val="28"/>
          <w:lang w:val="en-US" w:eastAsia="zh-CN"/>
        </w:rPr>
      </w:pPr>
      <w:bookmarkStart w:id="130" w:name="_Toc3303760"/>
      <w:bookmarkStart w:id="131" w:name="_Toc3364464"/>
      <w:bookmarkStart w:id="132" w:name="_Toc63588658"/>
      <w:bookmarkStart w:id="133" w:name="_Toc70596835"/>
      <w:bookmarkStart w:id="134" w:name="_Toc104375718"/>
      <w:bookmarkStart w:id="135" w:name="_Toc110522077"/>
      <w:r>
        <w:rPr>
          <w:rFonts w:cs="Arial"/>
          <w:lang w:eastAsia="zh-CN"/>
        </w:rPr>
        <w:t>6.Y</w:t>
      </w:r>
      <w:r w:rsidRPr="003347DE">
        <w:rPr>
          <w:rFonts w:cs="Arial"/>
          <w:lang w:eastAsia="zh-CN"/>
        </w:rPr>
        <w:t>.3</w:t>
      </w:r>
      <w:r w:rsidRPr="003347DE">
        <w:rPr>
          <w:rFonts w:cs="Arial"/>
          <w:lang w:eastAsia="zh-CN"/>
        </w:rPr>
        <w:tab/>
      </w:r>
      <w:r>
        <w:rPr>
          <w:rFonts w:cs="Arial"/>
          <w:szCs w:val="28"/>
          <w:lang w:val="en-US" w:eastAsia="zh-CN"/>
        </w:rPr>
        <w:t>Maximum output power</w:t>
      </w:r>
      <w:bookmarkEnd w:id="130"/>
      <w:bookmarkEnd w:id="131"/>
      <w:bookmarkEnd w:id="132"/>
      <w:bookmarkEnd w:id="133"/>
      <w:bookmarkEnd w:id="134"/>
      <w:bookmarkEnd w:id="135"/>
    </w:p>
    <w:p w14:paraId="15E1377C" w14:textId="77777777" w:rsidR="00F877F0" w:rsidRPr="00DB7396" w:rsidRDefault="00F877F0" w:rsidP="00F877F0">
      <w:pPr>
        <w:rPr>
          <w:lang w:val="en-US" w:eastAsia="zh-CN"/>
        </w:rPr>
      </w:pPr>
    </w:p>
    <w:p w14:paraId="7C1A502F" w14:textId="77777777" w:rsidR="00F877F0" w:rsidRDefault="00F877F0" w:rsidP="00F877F0">
      <w:pPr>
        <w:pStyle w:val="Heading3"/>
        <w:rPr>
          <w:rFonts w:cs="Arial"/>
          <w:lang w:eastAsia="zh-CN"/>
        </w:rPr>
      </w:pPr>
      <w:bookmarkStart w:id="136" w:name="_Toc3303761"/>
      <w:bookmarkStart w:id="137" w:name="_Toc3364465"/>
      <w:bookmarkStart w:id="138" w:name="_Toc63588659"/>
      <w:bookmarkStart w:id="139" w:name="_Toc70596836"/>
      <w:bookmarkStart w:id="140" w:name="_Toc104375719"/>
      <w:bookmarkStart w:id="141" w:name="_Toc110522078"/>
      <w:r>
        <w:rPr>
          <w:rFonts w:cs="Arial"/>
          <w:lang w:eastAsia="zh-CN"/>
        </w:rPr>
        <w:t>6.Y.4</w:t>
      </w:r>
      <w:r w:rsidRPr="003347DE">
        <w:rPr>
          <w:rFonts w:cs="Arial"/>
          <w:lang w:eastAsia="zh-CN"/>
        </w:rPr>
        <w:tab/>
      </w:r>
      <w:r w:rsidRPr="00E54C49">
        <w:rPr>
          <w:rFonts w:cs="Arial"/>
          <w:lang w:eastAsia="zh-CN"/>
        </w:rPr>
        <w:t>Spurious emission band UE co-existence</w:t>
      </w:r>
      <w:bookmarkEnd w:id="136"/>
      <w:bookmarkEnd w:id="137"/>
      <w:bookmarkEnd w:id="138"/>
      <w:bookmarkEnd w:id="139"/>
      <w:bookmarkEnd w:id="140"/>
      <w:bookmarkEnd w:id="141"/>
    </w:p>
    <w:p w14:paraId="18830780" w14:textId="77777777" w:rsidR="00F877F0" w:rsidRPr="00DB7396" w:rsidRDefault="00F877F0" w:rsidP="00F877F0">
      <w:pPr>
        <w:rPr>
          <w:b/>
          <w:color w:val="00B050"/>
          <w:lang w:val="x-none" w:eastAsia="zh-CN"/>
        </w:rPr>
      </w:pPr>
    </w:p>
    <w:p w14:paraId="75C366AE" w14:textId="77777777" w:rsidR="00F877F0" w:rsidRDefault="00F877F0" w:rsidP="00F877F0">
      <w:pPr>
        <w:pStyle w:val="Heading3"/>
        <w:rPr>
          <w:lang w:eastAsia="zh-CN"/>
        </w:rPr>
      </w:pPr>
      <w:bookmarkStart w:id="142" w:name="_Toc3303762"/>
      <w:bookmarkStart w:id="143" w:name="_Toc3364466"/>
      <w:bookmarkStart w:id="144" w:name="_Toc63588660"/>
      <w:bookmarkStart w:id="145" w:name="_Toc70596837"/>
      <w:bookmarkStart w:id="146" w:name="_Toc104375720"/>
      <w:bookmarkStart w:id="147" w:name="_Toc110522079"/>
      <w:r>
        <w:t>6.Y.</w:t>
      </w:r>
      <w:r>
        <w:rPr>
          <w:lang w:eastAsia="zh-CN"/>
        </w:rPr>
        <w:t>5</w:t>
      </w:r>
      <w:r w:rsidRPr="00F00C5E">
        <w:rPr>
          <w:rFonts w:ascii="Courier New" w:hAnsi="Courier New"/>
          <w:sz w:val="22"/>
          <w:szCs w:val="22"/>
          <w:lang w:eastAsia="sv-SE"/>
        </w:rPr>
        <w:tab/>
      </w:r>
      <w:bookmarkEnd w:id="142"/>
      <w:bookmarkEnd w:id="143"/>
      <w:r w:rsidRPr="00284A36">
        <w:rPr>
          <w:rFonts w:eastAsia="MS Mincho"/>
          <w:lang w:eastAsia="ja-JP"/>
        </w:rPr>
        <w:t>REFSENS requirements</w:t>
      </w:r>
      <w:bookmarkEnd w:id="144"/>
      <w:bookmarkEnd w:id="145"/>
      <w:bookmarkEnd w:id="146"/>
      <w:bookmarkEnd w:id="147"/>
    </w:p>
    <w:p w14:paraId="64470F5B" w14:textId="77777777" w:rsidR="00F877F0" w:rsidRDefault="00F877F0" w:rsidP="00F877F0">
      <w:pPr>
        <w:rPr>
          <w:lang w:val="en-US" w:eastAsia="zh-CN"/>
        </w:rPr>
      </w:pPr>
    </w:p>
    <w:p w14:paraId="1524F080" w14:textId="77777777" w:rsidR="00F877F0" w:rsidRDefault="00F877F0" w:rsidP="00F877F0">
      <w:pPr>
        <w:pStyle w:val="Heading3"/>
      </w:pPr>
      <w:bookmarkStart w:id="148" w:name="_Toc3303763"/>
      <w:bookmarkStart w:id="149" w:name="_Toc3364467"/>
      <w:bookmarkStart w:id="150" w:name="_Toc63588661"/>
      <w:bookmarkStart w:id="151" w:name="_Toc70596838"/>
      <w:bookmarkStart w:id="152" w:name="_Toc104375721"/>
      <w:bookmarkStart w:id="153" w:name="_Toc110522080"/>
      <w:r>
        <w:t>6.Y</w:t>
      </w:r>
      <w:r w:rsidRPr="006E67B0">
        <w:t>.</w:t>
      </w:r>
      <w:r>
        <w:t>6</w:t>
      </w:r>
      <w:r w:rsidRPr="006E67B0">
        <w:tab/>
        <w:t>∆TIB and ∆RIB values</w:t>
      </w:r>
      <w:bookmarkEnd w:id="148"/>
      <w:bookmarkEnd w:id="149"/>
      <w:bookmarkEnd w:id="150"/>
      <w:bookmarkEnd w:id="151"/>
      <w:bookmarkEnd w:id="152"/>
      <w:bookmarkEnd w:id="153"/>
    </w:p>
    <w:p w14:paraId="3FE7F7B5" w14:textId="77777777" w:rsidR="00F877F0" w:rsidRDefault="00F877F0" w:rsidP="00F877F0">
      <w:pPr>
        <w:pStyle w:val="Heading1"/>
      </w:pPr>
      <w:bookmarkStart w:id="154" w:name="_Toc520130120"/>
      <w:bookmarkStart w:id="155" w:name="_Toc63588662"/>
      <w:bookmarkStart w:id="156" w:name="_Toc70596839"/>
      <w:bookmarkStart w:id="157" w:name="_Toc104375722"/>
      <w:bookmarkStart w:id="158" w:name="_Toc110522081"/>
      <w:r>
        <w:rPr>
          <w:lang w:eastAsia="zh-CN"/>
        </w:rPr>
        <w:t>7</w:t>
      </w:r>
      <w:r>
        <w:tab/>
        <w:t>NSA NR SUL with UL sharing from ULSUP</w:t>
      </w:r>
      <w:r>
        <w:rPr>
          <w:lang w:eastAsia="zh-CN"/>
        </w:rPr>
        <w:t xml:space="preserve"> band combination</w:t>
      </w:r>
      <w:r>
        <w:t>: Specific Band Combination Part</w:t>
      </w:r>
      <w:bookmarkEnd w:id="154"/>
      <w:bookmarkEnd w:id="155"/>
      <w:bookmarkEnd w:id="156"/>
      <w:bookmarkEnd w:id="157"/>
      <w:bookmarkEnd w:id="158"/>
    </w:p>
    <w:p w14:paraId="4116AB4D" w14:textId="11F0B296" w:rsidR="00F877F0" w:rsidRPr="00A01BF1" w:rsidRDefault="00F877F0" w:rsidP="00F877F0">
      <w:pPr>
        <w:pStyle w:val="Heading2"/>
        <w:spacing w:after="240"/>
        <w:ind w:left="0" w:firstLine="0"/>
        <w:rPr>
          <w:rFonts w:cs="Arial"/>
          <w:lang w:eastAsia="zh-CN"/>
        </w:rPr>
      </w:pPr>
      <w:bookmarkStart w:id="159" w:name="_Toc3303765"/>
      <w:bookmarkStart w:id="160" w:name="_Toc3364469"/>
      <w:bookmarkStart w:id="161" w:name="_Toc63588663"/>
      <w:bookmarkStart w:id="162" w:name="_Toc70596840"/>
      <w:bookmarkStart w:id="163" w:name="_Toc104375723"/>
      <w:bookmarkStart w:id="164" w:name="_Toc110522082"/>
      <w:r>
        <w:rPr>
          <w:rFonts w:cs="Arial"/>
        </w:rPr>
        <w:t>7.Y</w:t>
      </w:r>
      <w:r w:rsidRPr="003347DE">
        <w:rPr>
          <w:rFonts w:cs="Arial"/>
        </w:rPr>
        <w:tab/>
      </w:r>
      <w:r>
        <w:rPr>
          <w:rFonts w:cs="Arial"/>
          <w:lang w:eastAsia="ja-JP"/>
        </w:rPr>
        <w:t>DC_</w:t>
      </w:r>
      <w:r w:rsidR="00CF20DB">
        <w:rPr>
          <w:rFonts w:cs="Arial"/>
          <w:lang w:eastAsia="ja-JP"/>
        </w:rPr>
        <w:t>X</w:t>
      </w:r>
      <w:r>
        <w:rPr>
          <w:rFonts w:cs="Arial"/>
          <w:lang w:eastAsia="ja-JP"/>
        </w:rPr>
        <w:t>_</w:t>
      </w:r>
      <w:r w:rsidRPr="00E476D6">
        <w:rPr>
          <w:rFonts w:cs="Arial"/>
          <w:lang w:eastAsia="ja-JP"/>
        </w:rPr>
        <w:t>SUL_</w:t>
      </w:r>
      <w:r w:rsidR="00CF20DB">
        <w:rPr>
          <w:rFonts w:cs="Arial"/>
          <w:lang w:eastAsia="ja-JP"/>
        </w:rPr>
        <w:t>nY</w:t>
      </w:r>
      <w:r w:rsidRPr="00E476D6">
        <w:rPr>
          <w:rFonts w:cs="Arial"/>
          <w:lang w:eastAsia="ja-JP"/>
        </w:rPr>
        <w:t>-</w:t>
      </w:r>
      <w:bookmarkEnd w:id="159"/>
      <w:bookmarkEnd w:id="160"/>
      <w:bookmarkEnd w:id="161"/>
      <w:bookmarkEnd w:id="162"/>
      <w:bookmarkEnd w:id="163"/>
      <w:bookmarkEnd w:id="164"/>
      <w:r w:rsidR="00CF20DB">
        <w:rPr>
          <w:rFonts w:cs="Arial"/>
          <w:lang w:eastAsia="ja-JP"/>
        </w:rPr>
        <w:t>nZ</w:t>
      </w:r>
    </w:p>
    <w:p w14:paraId="6BEC080E" w14:textId="77777777" w:rsidR="00F877F0" w:rsidRPr="001E3254" w:rsidRDefault="00F877F0" w:rsidP="00F877F0"/>
    <w:p w14:paraId="58FDFB4B" w14:textId="48F76BE1" w:rsidR="00F877F0" w:rsidRDefault="00F877F0" w:rsidP="00F877F0">
      <w:pPr>
        <w:pStyle w:val="Heading3"/>
        <w:spacing w:after="240"/>
        <w:ind w:left="0" w:firstLine="0"/>
        <w:rPr>
          <w:rFonts w:cs="Arial"/>
          <w:szCs w:val="28"/>
          <w:lang w:eastAsia="zh-CN"/>
        </w:rPr>
      </w:pPr>
      <w:bookmarkStart w:id="165" w:name="_Toc3303767"/>
      <w:bookmarkStart w:id="166" w:name="_Toc3364471"/>
      <w:bookmarkStart w:id="167" w:name="_Toc63588665"/>
      <w:bookmarkStart w:id="168" w:name="_Toc70596842"/>
      <w:bookmarkStart w:id="169" w:name="_Toc104375725"/>
      <w:bookmarkStart w:id="170" w:name="_Toc110522083"/>
      <w:r>
        <w:rPr>
          <w:rFonts w:cs="Arial" w:hint="eastAsia"/>
          <w:szCs w:val="28"/>
          <w:lang w:eastAsia="zh-CN"/>
        </w:rPr>
        <w:t>7.Y.</w:t>
      </w:r>
      <w:r>
        <w:rPr>
          <w:rFonts w:cs="Arial"/>
          <w:szCs w:val="28"/>
          <w:lang w:eastAsia="zh-CN"/>
        </w:rPr>
        <w:t>1</w:t>
      </w:r>
      <w:r w:rsidRPr="003347DE">
        <w:rPr>
          <w:rFonts w:cs="Arial"/>
          <w:szCs w:val="28"/>
          <w:lang w:eastAsia="zh-CN"/>
        </w:rPr>
        <w:tab/>
        <w:t>C</w:t>
      </w:r>
      <w:r>
        <w:rPr>
          <w:rFonts w:cs="Arial"/>
          <w:szCs w:val="28"/>
          <w:lang w:eastAsia="zh-CN"/>
        </w:rPr>
        <w:t>onfiguration</w:t>
      </w:r>
      <w:bookmarkEnd w:id="165"/>
      <w:bookmarkEnd w:id="166"/>
      <w:bookmarkEnd w:id="167"/>
      <w:bookmarkEnd w:id="168"/>
      <w:bookmarkEnd w:id="169"/>
      <w:bookmarkEnd w:id="170"/>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5A6D6D5D" w14:textId="77777777" w:rsidR="00F877F0" w:rsidRPr="00BD29E7" w:rsidRDefault="00F877F0" w:rsidP="004B443D">
            <w:pPr>
              <w:pStyle w:val="TAH"/>
              <w:rPr>
                <w:lang w:val="en-US" w:eastAsia="fi-FI"/>
              </w:rPr>
            </w:pPr>
            <w:r w:rsidRPr="00BD29E7">
              <w:rPr>
                <w:lang w:val="en-US" w:eastAsia="fi-FI"/>
              </w:rPr>
              <w:t>configuration</w:t>
            </w:r>
          </w:p>
          <w:p w14:paraId="33097F06" w14:textId="77777777" w:rsidR="00F877F0" w:rsidRPr="00BD29E7" w:rsidDel="00C35823" w:rsidRDefault="00F877F0" w:rsidP="004B443D">
            <w:pPr>
              <w:pStyle w:val="TAH"/>
              <w:rPr>
                <w:lang w:eastAsia="fi-FI"/>
              </w:rPr>
            </w:pPr>
            <w:r w:rsidRPr="00BD29E7">
              <w:rPr>
                <w:lang w:val="en-US" w:eastAsia="fi-FI"/>
              </w:rPr>
              <w:t>(NOTE 1)</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Heading3"/>
        <w:keepNext w:val="0"/>
        <w:spacing w:beforeAutospacing="1" w:afterLines="100" w:after="240"/>
        <w:ind w:left="0" w:firstLine="0"/>
        <w:rPr>
          <w:rFonts w:cs="Arial"/>
          <w:szCs w:val="28"/>
          <w:lang w:eastAsia="zh-CN"/>
        </w:rPr>
      </w:pPr>
      <w:bookmarkStart w:id="171" w:name="_Toc3303768"/>
      <w:bookmarkStart w:id="172" w:name="_Toc3364472"/>
      <w:bookmarkStart w:id="173" w:name="_Toc63588666"/>
      <w:bookmarkStart w:id="174" w:name="_Toc70596843"/>
      <w:bookmarkStart w:id="175" w:name="_Toc104375726"/>
      <w:bookmarkStart w:id="176" w:name="_Toc110522084"/>
      <w:r>
        <w:rPr>
          <w:rFonts w:cs="Arial" w:hint="eastAsia"/>
          <w:szCs w:val="28"/>
        </w:rPr>
        <w:t>7.Y.</w:t>
      </w:r>
      <w:r>
        <w:rPr>
          <w:rFonts w:cs="Arial"/>
          <w:szCs w:val="28"/>
        </w:rPr>
        <w:t>2</w:t>
      </w:r>
      <w:r>
        <w:rPr>
          <w:rFonts w:cs="Arial" w:hint="eastAsia"/>
          <w:szCs w:val="28"/>
        </w:rPr>
        <w:tab/>
      </w:r>
      <w:r>
        <w:rPr>
          <w:rFonts w:cs="Arial"/>
          <w:szCs w:val="28"/>
          <w:lang w:eastAsia="zh-CN"/>
        </w:rPr>
        <w:t>Maximum output power</w:t>
      </w:r>
      <w:bookmarkEnd w:id="171"/>
      <w:bookmarkEnd w:id="172"/>
      <w:bookmarkEnd w:id="173"/>
      <w:bookmarkEnd w:id="174"/>
      <w:bookmarkEnd w:id="175"/>
      <w:bookmarkEnd w:id="176"/>
    </w:p>
    <w:p w14:paraId="14E77833" w14:textId="1CDC5D1C" w:rsidR="00F877F0" w:rsidRPr="00D5370A" w:rsidRDefault="00F877F0" w:rsidP="00F877F0">
      <w:pPr>
        <w:pStyle w:val="TH"/>
      </w:pPr>
      <w:r w:rsidRPr="00D5370A">
        <w:lastRenderedPageBreak/>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Heading3"/>
        <w:spacing w:after="240"/>
        <w:rPr>
          <w:rFonts w:cs="Arial"/>
          <w:szCs w:val="28"/>
          <w:lang w:eastAsia="zh-CN"/>
        </w:rPr>
      </w:pPr>
      <w:bookmarkStart w:id="177" w:name="_Toc3303769"/>
      <w:bookmarkStart w:id="178" w:name="_Toc3364473"/>
      <w:bookmarkStart w:id="179" w:name="_Toc63588667"/>
      <w:bookmarkStart w:id="180" w:name="_Toc70596844"/>
      <w:bookmarkStart w:id="181" w:name="_Toc104375727"/>
      <w:bookmarkStart w:id="182" w:name="_Toc110522085"/>
      <w:r>
        <w:rPr>
          <w:rFonts w:cs="Arial"/>
          <w:szCs w:val="28"/>
          <w:lang w:eastAsia="zh-CN"/>
        </w:rPr>
        <w:t>7.Y</w:t>
      </w:r>
      <w:r w:rsidRPr="006C3DB7">
        <w:rPr>
          <w:rFonts w:cs="Arial"/>
          <w:szCs w:val="28"/>
          <w:lang w:eastAsia="zh-CN"/>
        </w:rPr>
        <w:t>.</w:t>
      </w:r>
      <w:r>
        <w:rPr>
          <w:rFonts w:cs="Arial"/>
          <w:szCs w:val="28"/>
          <w:lang w:eastAsia="zh-CN"/>
        </w:rPr>
        <w:t>3</w:t>
      </w:r>
      <w:r w:rsidRPr="006C3DB7">
        <w:rPr>
          <w:rFonts w:cs="Arial"/>
          <w:szCs w:val="28"/>
          <w:lang w:eastAsia="zh-CN"/>
        </w:rPr>
        <w:tab/>
        <w:t>Spurious emission band UE co-existence</w:t>
      </w:r>
      <w:bookmarkEnd w:id="177"/>
      <w:bookmarkEnd w:id="178"/>
      <w:bookmarkEnd w:id="179"/>
      <w:bookmarkEnd w:id="180"/>
      <w:bookmarkEnd w:id="181"/>
      <w:bookmarkEnd w:id="182"/>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Heading3"/>
        <w:spacing w:after="240"/>
        <w:ind w:left="0" w:firstLine="0"/>
      </w:pPr>
      <w:bookmarkStart w:id="183" w:name="_Toc3303770"/>
      <w:bookmarkStart w:id="184" w:name="_Toc3364474"/>
      <w:bookmarkStart w:id="185" w:name="_Toc63588668"/>
      <w:bookmarkStart w:id="186" w:name="_Toc70596845"/>
      <w:bookmarkStart w:id="187" w:name="_Toc104375728"/>
      <w:bookmarkStart w:id="188" w:name="_Toc110522086"/>
      <w:r>
        <w:t>7.Y.</w:t>
      </w:r>
      <w:r>
        <w:rPr>
          <w:lang w:eastAsia="zh-CN"/>
        </w:rPr>
        <w:t>4</w:t>
      </w:r>
      <w:r w:rsidRPr="00F00C5E">
        <w:rPr>
          <w:rFonts w:ascii="Courier New" w:hAnsi="Courier New"/>
          <w:sz w:val="22"/>
          <w:szCs w:val="22"/>
          <w:lang w:eastAsia="sv-SE"/>
        </w:rPr>
        <w:tab/>
      </w:r>
      <w:r w:rsidRPr="00233304">
        <w:rPr>
          <w:rFonts w:hint="eastAsia"/>
        </w:rPr>
        <w:t>MSD</w:t>
      </w:r>
      <w:bookmarkEnd w:id="183"/>
      <w:bookmarkEnd w:id="184"/>
      <w:bookmarkEnd w:id="185"/>
      <w:bookmarkEnd w:id="186"/>
      <w:bookmarkEnd w:id="187"/>
      <w:bookmarkEnd w:id="188"/>
    </w:p>
    <w:p w14:paraId="7AA3695D" w14:textId="77777777" w:rsidR="00F877F0" w:rsidRPr="00F877F0" w:rsidRDefault="00F877F0" w:rsidP="00F877F0"/>
    <w:p w14:paraId="0F78D59D" w14:textId="6D6F8BA5" w:rsidR="00F877F0" w:rsidRDefault="00F877F0" w:rsidP="00F877F0">
      <w:pPr>
        <w:pStyle w:val="Heading3"/>
        <w:spacing w:after="240"/>
        <w:ind w:left="0" w:firstLine="0"/>
        <w:rPr>
          <w:rFonts w:cs="Arial"/>
          <w:szCs w:val="28"/>
        </w:rPr>
      </w:pPr>
      <w:bookmarkStart w:id="189" w:name="_Toc3303771"/>
      <w:bookmarkStart w:id="190" w:name="_Toc3364475"/>
      <w:bookmarkStart w:id="191" w:name="_Toc63588669"/>
      <w:bookmarkStart w:id="192" w:name="_Toc70596846"/>
      <w:bookmarkStart w:id="193" w:name="_Toc104375729"/>
      <w:bookmarkStart w:id="194" w:name="_Toc110522087"/>
      <w:r>
        <w:rPr>
          <w:rFonts w:cs="Arial"/>
          <w:szCs w:val="28"/>
        </w:rPr>
        <w:t>7.Y.</w:t>
      </w:r>
      <w:r>
        <w:rPr>
          <w:rFonts w:cs="Arial"/>
          <w:szCs w:val="28"/>
          <w:lang w:eastAsia="zh-CN"/>
        </w:rPr>
        <w:t>5</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189"/>
      <w:bookmarkEnd w:id="190"/>
      <w:bookmarkEnd w:id="191"/>
      <w:bookmarkEnd w:id="192"/>
      <w:bookmarkEnd w:id="193"/>
      <w:bookmarkEnd w:id="194"/>
    </w:p>
    <w:p w14:paraId="011671E5" w14:textId="77777777" w:rsidR="00DA7C4C" w:rsidRDefault="00DA7C4C" w:rsidP="00DA7C4C">
      <w:pPr>
        <w:pStyle w:val="TH"/>
        <w:rPr>
          <w:lang w:eastAsia="en-GB"/>
        </w:rPr>
      </w:pPr>
      <w:r>
        <w:t>Table 7.Y.5-1: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SimSun" w:hAnsi="Arial" w:cs="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rPr>
                <w:lang w:eastAsia="en-GB"/>
              </w:rPr>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6F93B7BD" w14:textId="77777777" w:rsidR="00DA7C4C" w:rsidRDefault="00DA7C4C" w:rsidP="00DA7C4C">
      <w:pPr>
        <w:widowControl w:val="0"/>
        <w:jc w:val="both"/>
        <w:rPr>
          <w:rFonts w:ascii="CG Times (WN)" w:hAnsi="CG Times (WN)"/>
          <w:kern w:val="2"/>
          <w:sz w:val="24"/>
          <w:szCs w:val="24"/>
          <w:lang w:val="en-US" w:eastAsia="zh-CN"/>
        </w:rPr>
      </w:pPr>
    </w:p>
    <w:p w14:paraId="10FCB7D6" w14:textId="77777777" w:rsidR="00DA7C4C" w:rsidRDefault="00DA7C4C" w:rsidP="00DA7C4C">
      <w:pPr>
        <w:widowControl w:val="0"/>
        <w:jc w:val="both"/>
        <w:rPr>
          <w:rFonts w:ascii="CG Times (WN)" w:hAnsi="CG Times (WN)"/>
          <w:kern w:val="2"/>
          <w:sz w:val="24"/>
          <w:szCs w:val="24"/>
          <w:lang w:val="en-US" w:eastAsia="zh-CN"/>
        </w:rPr>
      </w:pPr>
    </w:p>
    <w:p w14:paraId="4A254F0E" w14:textId="77777777" w:rsidR="00DA7C4C" w:rsidRDefault="00DA7C4C" w:rsidP="00DA7C4C">
      <w:pPr>
        <w:pStyle w:val="TH"/>
        <w:rPr>
          <w:lang w:eastAsia="en-GB"/>
        </w:rPr>
      </w:pPr>
      <w:r>
        <w:t>Table 7.Y.5-2: ΔR</w:t>
      </w:r>
      <w:r>
        <w:rPr>
          <w:vertAlign w:val="subscript"/>
        </w:rPr>
        <w:t>IB,c</w:t>
      </w:r>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SimSun"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eastAsia="Times New Roma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SimSun" w:cs="Arial"/>
                <w:lang w:eastAsia="en-GB"/>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w:t>
            </w:r>
            <w:r>
              <w:rPr>
                <w:rFonts w:ascii="Arial" w:hAnsi="Arial" w:cs="Arial"/>
                <w:sz w:val="18"/>
              </w:rPr>
              <w:t>R</w:t>
            </w:r>
            <w:r w:rsidRPr="00860B89">
              <w:rPr>
                <w:rFonts w:ascii="Arial" w:hAnsi="Arial" w:cs="Arial"/>
                <w:sz w:val="18"/>
                <w:vertAlign w:val="subscript"/>
              </w:rPr>
              <w:t>IB,c</w:t>
            </w:r>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DA7C4C">
      <w:pPr>
        <w:pStyle w:val="B1"/>
        <w:ind w:left="0" w:firstLine="0"/>
        <w:jc w:val="both"/>
        <w:rPr>
          <w:lang w:eastAsia="en-GB"/>
        </w:rPr>
      </w:pPr>
    </w:p>
    <w:p w14:paraId="5CA5E6C2" w14:textId="2364E199" w:rsidR="00080512" w:rsidRPr="004D3578" w:rsidRDefault="00080512">
      <w:pPr>
        <w:pStyle w:val="Heading8"/>
      </w:pPr>
      <w:r w:rsidRPr="004D3578">
        <w:br w:type="page"/>
      </w:r>
      <w:bookmarkStart w:id="195" w:name="_Toc110522088"/>
      <w:r w:rsidRPr="004D3578">
        <w:lastRenderedPageBreak/>
        <w:t>Annex &lt;</w:t>
      </w:r>
      <w:r w:rsidR="00E85FA4">
        <w:t>A</w:t>
      </w:r>
      <w:r w:rsidRPr="004D3578">
        <w:t>&gt; (informative):</w:t>
      </w:r>
      <w:r w:rsidRPr="004D3578">
        <w:br/>
        <w:t>Change history</w:t>
      </w:r>
      <w:bookmarkEnd w:id="1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96" w:name="historyclause"/>
            <w:bookmarkEnd w:id="196"/>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 xml:space="preserve">R4-2213128  </w:t>
            </w:r>
            <w:r w:rsidRPr="001C3EB3">
              <w:t>TP for 37.718-00-00 to introduce SUL configuration CA_n1A_SUL_n78A-n81A</w:t>
            </w:r>
            <w:r>
              <w:t xml:space="preserve">  </w:t>
            </w:r>
            <w:r w:rsidRPr="001C3EB3">
              <w:t>Huawei, HiSilicon</w:t>
            </w:r>
          </w:p>
          <w:p w14:paraId="4AAA4BB6" w14:textId="7344C590" w:rsidR="001C3EB3" w:rsidRPr="008D0B12" w:rsidRDefault="001C3EB3" w:rsidP="001C3EB3">
            <w:pPr>
              <w:pStyle w:val="TAL"/>
            </w:pPr>
            <w:r>
              <w:t xml:space="preserve">R4-2213129   </w:t>
            </w:r>
            <w:r w:rsidRPr="001C3EB3">
              <w:t>TP for 37.718-00-00 to add SUL configuration SUL_n41C-n80A for CA_n3A_SUL_n41C-n80A</w:t>
            </w:r>
            <w:r>
              <w:t xml:space="preserve">  </w:t>
            </w:r>
            <w:r w:rsidRPr="001C3EB3">
              <w:t>Huawei, HiSilicon</w:t>
            </w:r>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r w:rsidR="007A4630" w:rsidRPr="00315B85" w14:paraId="4F6CC751" w14:textId="77777777" w:rsidTr="00E85FA4">
        <w:tc>
          <w:tcPr>
            <w:tcW w:w="800" w:type="dxa"/>
            <w:shd w:val="solid" w:color="FFFFFF" w:fill="auto"/>
          </w:tcPr>
          <w:p w14:paraId="0F8B6E2B" w14:textId="77CD173E" w:rsidR="007A4630" w:rsidRPr="008D0B12" w:rsidRDefault="007A4630" w:rsidP="007A4630">
            <w:pPr>
              <w:pStyle w:val="TAC"/>
            </w:pPr>
            <w:r w:rsidRPr="008D0B12">
              <w:t>202</w:t>
            </w:r>
            <w:r>
              <w:t>2</w:t>
            </w:r>
            <w:r w:rsidRPr="008D0B12">
              <w:t>-</w:t>
            </w:r>
            <w:r>
              <w:t>10</w:t>
            </w:r>
          </w:p>
        </w:tc>
        <w:tc>
          <w:tcPr>
            <w:tcW w:w="901" w:type="dxa"/>
            <w:shd w:val="solid" w:color="FFFFFF" w:fill="auto"/>
          </w:tcPr>
          <w:p w14:paraId="730E0F08" w14:textId="12019D7D" w:rsidR="007A4630" w:rsidRPr="008D0B12" w:rsidRDefault="007A4630" w:rsidP="007A4630">
            <w:pPr>
              <w:pStyle w:val="TAC"/>
            </w:pPr>
            <w:r w:rsidRPr="008D0B12">
              <w:t>3GPP</w:t>
            </w:r>
            <w:r w:rsidRPr="008D0B12">
              <w:rPr>
                <w:lang w:eastAsia="zh-CN"/>
              </w:rPr>
              <w:t xml:space="preserve"> </w:t>
            </w:r>
            <w:r w:rsidRPr="008D0B12">
              <w:t>RAN4#</w:t>
            </w:r>
            <w:r>
              <w:t>104bis</w:t>
            </w:r>
            <w:r w:rsidRPr="008D0B12">
              <w:t>-e</w:t>
            </w:r>
          </w:p>
        </w:tc>
        <w:tc>
          <w:tcPr>
            <w:tcW w:w="1134" w:type="dxa"/>
            <w:shd w:val="solid" w:color="FFFFFF" w:fill="auto"/>
          </w:tcPr>
          <w:p w14:paraId="7D639492" w14:textId="77BE99DE" w:rsidR="007A4630" w:rsidRPr="008D0B12" w:rsidRDefault="007A4630" w:rsidP="007A4630">
            <w:pPr>
              <w:pStyle w:val="TAC"/>
              <w:rPr>
                <w:color w:val="000000"/>
                <w:lang w:eastAsia="zh-CN"/>
              </w:rPr>
            </w:pPr>
            <w:r w:rsidRPr="008D0B12">
              <w:rPr>
                <w:color w:val="000000"/>
                <w:lang w:eastAsia="zh-CN"/>
              </w:rPr>
              <w:t>R4-</w:t>
            </w:r>
            <w:r>
              <w:rPr>
                <w:rFonts w:eastAsia="MS Mincho"/>
                <w:color w:val="000000"/>
                <w:lang w:eastAsia="ja-JP"/>
              </w:rPr>
              <w:t>2216045</w:t>
            </w: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210AE64F" w14:textId="71721062" w:rsidR="007A4630" w:rsidRDefault="007A4630" w:rsidP="007A4630">
            <w:pPr>
              <w:pStyle w:val="TAL"/>
              <w:rPr>
                <w:lang w:eastAsia="zh-CN"/>
              </w:rPr>
            </w:pPr>
            <w:r>
              <w:rPr>
                <w:lang w:eastAsia="zh-CN"/>
              </w:rPr>
              <w:t>Implemented TP’s from RAN4#104bis-e</w:t>
            </w:r>
          </w:p>
          <w:p w14:paraId="185BBEAC" w14:textId="77777777" w:rsidR="007A4630" w:rsidRDefault="007A4630" w:rsidP="007A4630">
            <w:pPr>
              <w:pStyle w:val="TAL"/>
              <w:rPr>
                <w:lang w:eastAsia="zh-CN"/>
              </w:rPr>
            </w:pPr>
            <w:r w:rsidRPr="007A4630">
              <w:rPr>
                <w:lang w:eastAsia="zh-CN"/>
              </w:rPr>
              <w:t>R4-2216622</w:t>
            </w:r>
            <w:r w:rsidRPr="007A4630">
              <w:rPr>
                <w:lang w:eastAsia="zh-CN"/>
              </w:rPr>
              <w:tab/>
              <w:t>TP for TR 37.718-00-00 on table templates and error corrections</w:t>
            </w:r>
            <w:r>
              <w:rPr>
                <w:lang w:eastAsia="zh-CN"/>
              </w:rPr>
              <w:t xml:space="preserve"> </w:t>
            </w:r>
            <w:r w:rsidRPr="007A4630">
              <w:rPr>
                <w:lang w:eastAsia="zh-CN"/>
              </w:rPr>
              <w:t>ZTE Corporation</w:t>
            </w:r>
          </w:p>
          <w:p w14:paraId="42E245A6" w14:textId="77777777" w:rsidR="007A4630" w:rsidRDefault="007A4630" w:rsidP="007A4630">
            <w:pPr>
              <w:pStyle w:val="TAL"/>
              <w:rPr>
                <w:lang w:eastAsia="zh-CN"/>
              </w:rPr>
            </w:pPr>
            <w:r w:rsidRPr="007A4630">
              <w:rPr>
                <w:lang w:eastAsia="zh-CN"/>
              </w:rPr>
              <w:t>R4-2217059</w:t>
            </w:r>
            <w:r w:rsidRPr="007A4630">
              <w:rPr>
                <w:lang w:eastAsia="zh-CN"/>
              </w:rPr>
              <w:tab/>
              <w:t>TP for TR 37.718-00-00 CA_n41A_SUL_n79A-n98A and CA_n79A_SUL_n41A-n98A</w:t>
            </w:r>
            <w:r>
              <w:rPr>
                <w:lang w:eastAsia="zh-CN"/>
              </w:rPr>
              <w:t xml:space="preserve"> </w:t>
            </w:r>
            <w:r w:rsidRPr="007A4630">
              <w:rPr>
                <w:lang w:eastAsia="zh-CN"/>
              </w:rPr>
              <w:t>Huawei, HiSilicon, CMCC</w:t>
            </w:r>
          </w:p>
          <w:p w14:paraId="6A94ED2D" w14:textId="60B8669B" w:rsidR="007A4630" w:rsidRPr="007A4630" w:rsidRDefault="007A4630" w:rsidP="007A4630">
            <w:pPr>
              <w:pStyle w:val="TAL"/>
              <w:rPr>
                <w:lang w:eastAsia="zh-CN"/>
              </w:rPr>
            </w:pPr>
            <w:r w:rsidRPr="007A4630">
              <w:rPr>
                <w:lang w:eastAsia="zh-CN"/>
              </w:rPr>
              <w:t>R4-2217060</w:t>
            </w:r>
            <w:r w:rsidRPr="007A4630">
              <w:rPr>
                <w:lang w:eastAsia="zh-CN"/>
              </w:rPr>
              <w:tab/>
              <w:t>TP for TR 37.718-00-00 CA_n41A_SUL_n79A-n95A and CA_n79A_SUL_n41A-n95A</w:t>
            </w:r>
            <w:r>
              <w:rPr>
                <w:lang w:eastAsia="zh-CN"/>
              </w:rPr>
              <w:t xml:space="preserve"> </w:t>
            </w:r>
            <w:r w:rsidRPr="007A4630">
              <w:rPr>
                <w:lang w:eastAsia="zh-CN"/>
              </w:rPr>
              <w:t>Huawei, HiSilicon, CMCC</w:t>
            </w:r>
          </w:p>
        </w:tc>
        <w:tc>
          <w:tcPr>
            <w:tcW w:w="708" w:type="dxa"/>
            <w:shd w:val="solid" w:color="FFFFFF" w:fill="auto"/>
          </w:tcPr>
          <w:p w14:paraId="6E5BB648" w14:textId="06C90D2D" w:rsidR="007A4630" w:rsidRDefault="007A4630" w:rsidP="007A4630">
            <w:pPr>
              <w:pStyle w:val="TAC"/>
              <w:rPr>
                <w:lang w:eastAsia="zh-CN"/>
              </w:rPr>
            </w:pPr>
            <w:r>
              <w:rPr>
                <w:rFonts w:hint="eastAsia"/>
                <w:lang w:eastAsia="zh-CN"/>
              </w:rPr>
              <w:t>0</w:t>
            </w:r>
            <w:r>
              <w:rPr>
                <w:lang w:eastAsia="zh-CN"/>
              </w:rPr>
              <w:t>.2.0</w:t>
            </w:r>
          </w:p>
        </w:tc>
      </w:tr>
    </w:tbl>
    <w:p w14:paraId="6BA8C2E7" w14:textId="77777777" w:rsidR="003C3971" w:rsidRPr="00235394" w:rsidRDefault="003C3971" w:rsidP="003C3971"/>
    <w:p w14:paraId="3A6FB7AB" w14:textId="6CA66131" w:rsidR="003C3971" w:rsidRPr="00235394" w:rsidRDefault="00F877F0" w:rsidP="00F877F0">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56394" w14:textId="77777777" w:rsidR="008320D0" w:rsidRDefault="008320D0">
      <w:r>
        <w:separator/>
      </w:r>
    </w:p>
  </w:endnote>
  <w:endnote w:type="continuationSeparator" w:id="0">
    <w:p w14:paraId="1A12A3E3" w14:textId="77777777" w:rsidR="008320D0" w:rsidRDefault="00832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B443D" w:rsidRDefault="004B44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435D1" w14:textId="77777777" w:rsidR="008320D0" w:rsidRDefault="008320D0">
      <w:r>
        <w:separator/>
      </w:r>
    </w:p>
  </w:footnote>
  <w:footnote w:type="continuationSeparator" w:id="0">
    <w:p w14:paraId="39954D02" w14:textId="77777777" w:rsidR="008320D0" w:rsidRDefault="00832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EE00DC" w:rsidR="004B443D" w:rsidRDefault="004B44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2CF2">
      <w:rPr>
        <w:rFonts w:ascii="Arial" w:hAnsi="Arial" w:cs="Arial"/>
        <w:b/>
        <w:noProof/>
        <w:sz w:val="18"/>
        <w:szCs w:val="18"/>
      </w:rPr>
      <w:t>3GPP TR 37.718-00-00 V0.2.0 (2022-10)</w:t>
    </w:r>
    <w:r>
      <w:rPr>
        <w:rFonts w:ascii="Arial" w:hAnsi="Arial" w:cs="Arial"/>
        <w:b/>
        <w:sz w:val="18"/>
        <w:szCs w:val="18"/>
      </w:rPr>
      <w:fldChar w:fldCharType="end"/>
    </w:r>
  </w:p>
  <w:p w14:paraId="7A6BC72E" w14:textId="77777777" w:rsidR="004B443D" w:rsidRDefault="004B44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0B89">
      <w:rPr>
        <w:rFonts w:ascii="Arial" w:hAnsi="Arial" w:cs="Arial"/>
        <w:b/>
        <w:noProof/>
        <w:sz w:val="18"/>
        <w:szCs w:val="18"/>
      </w:rPr>
      <w:t>9</w:t>
    </w:r>
    <w:r>
      <w:rPr>
        <w:rFonts w:ascii="Arial" w:hAnsi="Arial" w:cs="Arial"/>
        <w:b/>
        <w:sz w:val="18"/>
        <w:szCs w:val="18"/>
      </w:rPr>
      <w:fldChar w:fldCharType="end"/>
    </w:r>
  </w:p>
  <w:p w14:paraId="13C538E8" w14:textId="081A9E5F" w:rsidR="004B443D" w:rsidRDefault="004B44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2CF2">
      <w:rPr>
        <w:rFonts w:ascii="Arial" w:hAnsi="Arial" w:cs="Arial"/>
        <w:b/>
        <w:noProof/>
        <w:sz w:val="18"/>
        <w:szCs w:val="18"/>
      </w:rPr>
      <w:t>Release 18</w:t>
    </w:r>
    <w:r>
      <w:rPr>
        <w:rFonts w:ascii="Arial" w:hAnsi="Arial" w:cs="Arial"/>
        <w:b/>
        <w:sz w:val="18"/>
        <w:szCs w:val="18"/>
      </w:rPr>
      <w:fldChar w:fldCharType="end"/>
    </w:r>
  </w:p>
  <w:p w14:paraId="1024E63D" w14:textId="77777777" w:rsidR="004B443D" w:rsidRDefault="004B4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2743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5656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5124835">
    <w:abstractNumId w:val="11"/>
  </w:num>
  <w:num w:numId="4" w16cid:durableId="1384601344">
    <w:abstractNumId w:val="12"/>
  </w:num>
  <w:num w:numId="5" w16cid:durableId="520706417">
    <w:abstractNumId w:val="9"/>
  </w:num>
  <w:num w:numId="6" w16cid:durableId="1365715678">
    <w:abstractNumId w:val="7"/>
  </w:num>
  <w:num w:numId="7" w16cid:durableId="1509443086">
    <w:abstractNumId w:val="6"/>
  </w:num>
  <w:num w:numId="8" w16cid:durableId="174000033">
    <w:abstractNumId w:val="5"/>
  </w:num>
  <w:num w:numId="9" w16cid:durableId="443429919">
    <w:abstractNumId w:val="4"/>
  </w:num>
  <w:num w:numId="10" w16cid:durableId="1085762460">
    <w:abstractNumId w:val="8"/>
  </w:num>
  <w:num w:numId="11" w16cid:durableId="632297003">
    <w:abstractNumId w:val="3"/>
  </w:num>
  <w:num w:numId="12" w16cid:durableId="665091816">
    <w:abstractNumId w:val="2"/>
  </w:num>
  <w:num w:numId="13" w16cid:durableId="1697922260">
    <w:abstractNumId w:val="1"/>
  </w:num>
  <w:num w:numId="14" w16cid:durableId="1343750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71DA4"/>
    <w:rsid w:val="00080512"/>
    <w:rsid w:val="000C47C3"/>
    <w:rsid w:val="000D58AB"/>
    <w:rsid w:val="00111588"/>
    <w:rsid w:val="001327CC"/>
    <w:rsid w:val="00133525"/>
    <w:rsid w:val="00173E3B"/>
    <w:rsid w:val="00174E78"/>
    <w:rsid w:val="001A4C42"/>
    <w:rsid w:val="001A7420"/>
    <w:rsid w:val="001B6637"/>
    <w:rsid w:val="001C21C3"/>
    <w:rsid w:val="001C3EB3"/>
    <w:rsid w:val="001D02C2"/>
    <w:rsid w:val="001F0C1D"/>
    <w:rsid w:val="001F1132"/>
    <w:rsid w:val="001F168B"/>
    <w:rsid w:val="002347A2"/>
    <w:rsid w:val="00245CE7"/>
    <w:rsid w:val="0025794C"/>
    <w:rsid w:val="002675F0"/>
    <w:rsid w:val="002760EE"/>
    <w:rsid w:val="002B6339"/>
    <w:rsid w:val="002E00EE"/>
    <w:rsid w:val="00315B85"/>
    <w:rsid w:val="003172DC"/>
    <w:rsid w:val="0035462D"/>
    <w:rsid w:val="00356555"/>
    <w:rsid w:val="003765B8"/>
    <w:rsid w:val="003C3971"/>
    <w:rsid w:val="00423334"/>
    <w:rsid w:val="004345EC"/>
    <w:rsid w:val="004450C6"/>
    <w:rsid w:val="004564B7"/>
    <w:rsid w:val="00465515"/>
    <w:rsid w:val="0049751D"/>
    <w:rsid w:val="004B00C5"/>
    <w:rsid w:val="004B443D"/>
    <w:rsid w:val="004C30AC"/>
    <w:rsid w:val="004D3578"/>
    <w:rsid w:val="004D62DD"/>
    <w:rsid w:val="004E213A"/>
    <w:rsid w:val="004F0988"/>
    <w:rsid w:val="004F3340"/>
    <w:rsid w:val="00514A50"/>
    <w:rsid w:val="005326EE"/>
    <w:rsid w:val="0053388B"/>
    <w:rsid w:val="00535773"/>
    <w:rsid w:val="00536F3A"/>
    <w:rsid w:val="00543E6C"/>
    <w:rsid w:val="00546083"/>
    <w:rsid w:val="00565087"/>
    <w:rsid w:val="00597B11"/>
    <w:rsid w:val="005B0D3C"/>
    <w:rsid w:val="005C4E32"/>
    <w:rsid w:val="005D2E01"/>
    <w:rsid w:val="005D7526"/>
    <w:rsid w:val="005E4BB2"/>
    <w:rsid w:val="005F788A"/>
    <w:rsid w:val="00602AEA"/>
    <w:rsid w:val="00614FDF"/>
    <w:rsid w:val="00622EDA"/>
    <w:rsid w:val="0063543D"/>
    <w:rsid w:val="00647114"/>
    <w:rsid w:val="00670CF4"/>
    <w:rsid w:val="006912E9"/>
    <w:rsid w:val="006A323F"/>
    <w:rsid w:val="006A593D"/>
    <w:rsid w:val="006B30D0"/>
    <w:rsid w:val="006C0D08"/>
    <w:rsid w:val="006C3D95"/>
    <w:rsid w:val="006E5C86"/>
    <w:rsid w:val="007000D6"/>
    <w:rsid w:val="00701116"/>
    <w:rsid w:val="0071174C"/>
    <w:rsid w:val="00713C44"/>
    <w:rsid w:val="00730028"/>
    <w:rsid w:val="00734A5B"/>
    <w:rsid w:val="0074026F"/>
    <w:rsid w:val="007429F6"/>
    <w:rsid w:val="00742E79"/>
    <w:rsid w:val="00744E76"/>
    <w:rsid w:val="00763396"/>
    <w:rsid w:val="00765EA3"/>
    <w:rsid w:val="00774DA4"/>
    <w:rsid w:val="00781F0F"/>
    <w:rsid w:val="007A4630"/>
    <w:rsid w:val="007B600E"/>
    <w:rsid w:val="007C04F3"/>
    <w:rsid w:val="007F0F4A"/>
    <w:rsid w:val="008028A4"/>
    <w:rsid w:val="00830747"/>
    <w:rsid w:val="00830904"/>
    <w:rsid w:val="008320D0"/>
    <w:rsid w:val="00860B89"/>
    <w:rsid w:val="008768CA"/>
    <w:rsid w:val="008C384C"/>
    <w:rsid w:val="008C7B64"/>
    <w:rsid w:val="008E2D68"/>
    <w:rsid w:val="008E661F"/>
    <w:rsid w:val="008E6756"/>
    <w:rsid w:val="0090271F"/>
    <w:rsid w:val="00902E23"/>
    <w:rsid w:val="009114D7"/>
    <w:rsid w:val="0091348E"/>
    <w:rsid w:val="00917CCB"/>
    <w:rsid w:val="00933FB0"/>
    <w:rsid w:val="00942EC2"/>
    <w:rsid w:val="00975DAE"/>
    <w:rsid w:val="009C0433"/>
    <w:rsid w:val="009D66F3"/>
    <w:rsid w:val="009F37B7"/>
    <w:rsid w:val="00A10F02"/>
    <w:rsid w:val="00A164B4"/>
    <w:rsid w:val="00A26956"/>
    <w:rsid w:val="00A27486"/>
    <w:rsid w:val="00A53724"/>
    <w:rsid w:val="00A56066"/>
    <w:rsid w:val="00A56CA0"/>
    <w:rsid w:val="00A73129"/>
    <w:rsid w:val="00A82346"/>
    <w:rsid w:val="00A92BA1"/>
    <w:rsid w:val="00A95A32"/>
    <w:rsid w:val="00AB4A5D"/>
    <w:rsid w:val="00AC6BC6"/>
    <w:rsid w:val="00AD2CF2"/>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F20DB"/>
    <w:rsid w:val="00D37690"/>
    <w:rsid w:val="00D57972"/>
    <w:rsid w:val="00D675A9"/>
    <w:rsid w:val="00D738D6"/>
    <w:rsid w:val="00D755EB"/>
    <w:rsid w:val="00D76048"/>
    <w:rsid w:val="00D82E6F"/>
    <w:rsid w:val="00D87E00"/>
    <w:rsid w:val="00D9134D"/>
    <w:rsid w:val="00DA7A03"/>
    <w:rsid w:val="00DA7C4C"/>
    <w:rsid w:val="00DB1818"/>
    <w:rsid w:val="00DC309B"/>
    <w:rsid w:val="00DC4DA2"/>
    <w:rsid w:val="00DC703C"/>
    <w:rsid w:val="00DD4C17"/>
    <w:rsid w:val="00DD74A5"/>
    <w:rsid w:val="00DF2B1F"/>
    <w:rsid w:val="00DF62CD"/>
    <w:rsid w:val="00E16509"/>
    <w:rsid w:val="00E44582"/>
    <w:rsid w:val="00E53FE2"/>
    <w:rsid w:val="00E77645"/>
    <w:rsid w:val="00E85FA4"/>
    <w:rsid w:val="00EA15B0"/>
    <w:rsid w:val="00EA5EA7"/>
    <w:rsid w:val="00EA66BD"/>
    <w:rsid w:val="00EB1348"/>
    <w:rsid w:val="00EC4A25"/>
    <w:rsid w:val="00EF608C"/>
    <w:rsid w:val="00F025A2"/>
    <w:rsid w:val="00F04712"/>
    <w:rsid w:val="00F13360"/>
    <w:rsid w:val="00F22EC7"/>
    <w:rsid w:val="00F325C8"/>
    <w:rsid w:val="00F34834"/>
    <w:rsid w:val="00F653B8"/>
    <w:rsid w:val="00F877F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hAnsi="Arial"/>
      <w:sz w:val="18"/>
      <w:lang w:eastAsia="en-US"/>
    </w:rPr>
  </w:style>
  <w:style w:type="character" w:styleId="CommentReference">
    <w:name w:val="annotation reference"/>
    <w:rsid w:val="00E85FA4"/>
    <w:rPr>
      <w:sz w:val="16"/>
    </w:rPr>
  </w:style>
  <w:style w:type="character" w:customStyle="1" w:styleId="TAHCar">
    <w:name w:val="TAH Car"/>
    <w:link w:val="TAH"/>
    <w:qFormat/>
    <w:rsid w:val="00E85FA4"/>
    <w:rPr>
      <w:rFonts w:ascii="Arial" w:hAnsi="Arial"/>
      <w:b/>
      <w:sz w:val="18"/>
      <w:lang w:eastAsia="en-US"/>
    </w:rPr>
  </w:style>
  <w:style w:type="character" w:customStyle="1" w:styleId="TACChar">
    <w:name w:val="TAC Char"/>
    <w:link w:val="TAC"/>
    <w:qFormat/>
    <w:rsid w:val="00E85FA4"/>
    <w:rPr>
      <w:rFonts w:ascii="Arial" w:hAnsi="Arial"/>
      <w:sz w:val="18"/>
      <w:lang w:eastAsia="en-US"/>
    </w:rPr>
  </w:style>
  <w:style w:type="character" w:customStyle="1" w:styleId="TANChar">
    <w:name w:val="TAN Char"/>
    <w:link w:val="TAN"/>
    <w:qFormat/>
    <w:rsid w:val="00E85FA4"/>
    <w:rPr>
      <w:rFonts w:ascii="Arial" w:hAnsi="Arial"/>
      <w:sz w:val="18"/>
      <w:lang w:eastAsia="en-US"/>
    </w:rPr>
  </w:style>
  <w:style w:type="character" w:customStyle="1" w:styleId="B1Char1">
    <w:name w:val="B1 Char1"/>
    <w:link w:val="B1"/>
    <w:qFormat/>
    <w:locked/>
    <w:rsid w:val="00DA7C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A67CE-BFC7-4E46-BEE4-14B453303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22</Pages>
  <Words>4778</Words>
  <Characters>27241</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38</cp:revision>
  <cp:lastPrinted>2019-02-25T14:05:00Z</cp:lastPrinted>
  <dcterms:created xsi:type="dcterms:W3CDTF">2022-04-01T11:01:00Z</dcterms:created>
  <dcterms:modified xsi:type="dcterms:W3CDTF">2022-10-26T07:14:00Z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(3)Q/VYHu14uoVXB9kZDDdH2aRCLPnISI5qI3LeHdvwSpIly+00dYUIbBE0LCwMpc1BCygqqByM
Jnafh6R/4NW0CWbHlhJ0faoav2KaJ1m9WUbNy8GFI2me3Z2Bs8DDct6P1Lb1SedRhJKFotlF
G1D3mNqe0oxuTgHg1l57afkX+H87wjTeUX9lQ9b670oSlbbTEn2QnItLP2AnhxO7lYwTtu3q
K5sqZgm/E3+NzS5yg8</vt:lpwstr>
  </property>
  <property fmtid="{D5CDD505-2E9C-101B-9397-08002B2CF9AE}" pid="3" name="_2015_ms_pID_7253431">
    <vt:lpwstr>SK4n7T4dORnxAcofpSSGFlghEopzaXYv/1cgRYyNTwkliJiZhPXvs+
dZNDK5SJ4FxwGOZHgo9txADjuzbnv3dgEpSrueZy0sW1ASpf/BUDDQ+OirBf0hWnoFKE8NvV
FKNYIAmzMCiuT8VFFne/po1kHneSMNz/h+hoGyNI1AuEZIn/PTL3YTLEh40yIUY01dmUaxjh
aUTE3IjpdCzkp9XqqPAGTwp0VMt+PL0mpnxU</vt:lpwstr>
  </property>
  <property fmtid="{D5CDD505-2E9C-101B-9397-08002B2CF9AE}" pid="4" name="_2015_ms_pID_7253432">
    <vt:lpwstr>dA==</vt:lpwstr>
  </property>
</Properties>
</file>