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r w:rsidR="00CB4BD8" w:rsidRPr="00DB003C">
        <w:t>e</w:t>
      </w:r>
      <w:r w:rsidRPr="00DB003C">
        <w:t>Node B signalling and analysing UE signalling responses on one RF channel, in order to create the required test environment for the UE under test. It will also include the following capabilities:</w:t>
      </w:r>
    </w:p>
    <w:p w14:paraId="7FFE4B43" w14:textId="0F79349D"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194.7pt" o:ole="">
            <v:imagedata r:id="rId8" o:title=""/>
          </v:shape>
          <o:OLEObject Type="Embed" ProgID="Word.Picture.8" ShapeID="_x0000_i1025" DrawAspect="Content" ObjectID="_1782928059"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4.45pt;height:180.95pt" o:ole="">
            <v:imagedata r:id="rId10" o:title=""/>
          </v:shape>
          <o:OLEObject Type="Embed" ProgID="Word.Picture.8" ShapeID="_x0000_i1026" DrawAspect="Content" ObjectID="_1782928060"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87008650"/>
    <w:bookmarkStart w:id="5" w:name="_MON_1387011461"/>
    <w:bookmarkStart w:id="6" w:name="_MON_1387011571"/>
    <w:bookmarkStart w:id="7" w:name="_MON_1387011587"/>
    <w:bookmarkStart w:id="8" w:name="_MON_1387011595"/>
    <w:bookmarkEnd w:id="4"/>
    <w:bookmarkEnd w:id="5"/>
    <w:bookmarkEnd w:id="6"/>
    <w:bookmarkEnd w:id="7"/>
    <w:bookmarkEnd w:id="8"/>
    <w:bookmarkStart w:id="9" w:name="_MON_1392911769"/>
    <w:bookmarkEnd w:id="9"/>
    <w:p w14:paraId="442E67B3" w14:textId="77777777" w:rsidR="00A84E12" w:rsidRPr="00DB003C" w:rsidRDefault="00DF6D03" w:rsidP="00A84E12">
      <w:pPr>
        <w:pStyle w:val="TF"/>
      </w:pPr>
      <w:r w:rsidRPr="00DB003C">
        <w:object w:dxaOrig="9641" w:dyaOrig="7893" w14:anchorId="1DE4FFAB">
          <v:shape id="_x0000_i1027" type="#_x0000_t75" style="width:481.45pt;height:394.45pt" o:ole="">
            <v:imagedata r:id="rId12" o:title=""/>
          </v:shape>
          <o:OLEObject Type="Embed" ProgID="Word.Document.8" ShapeID="_x0000_i1027" DrawAspect="Content" ObjectID="_1782928061"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4pt;height:365.65pt" o:ole="">
            <v:imagedata r:id="rId14" o:title="" cropbottom="16852f"/>
          </v:shape>
          <o:OLEObject Type="Embed" ProgID="Word.Picture.8" ShapeID="_x0000_i1028" DrawAspect="Content" ObjectID="_1782928062"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87008837"/>
    <w:bookmarkStart w:id="12" w:name="_MON_1387011620"/>
    <w:bookmarkEnd w:id="11"/>
    <w:bookmarkEnd w:id="12"/>
    <w:bookmarkStart w:id="13" w:name="_MON_1392911770"/>
    <w:bookmarkEnd w:id="13"/>
    <w:p w14:paraId="28FB59CC" w14:textId="77777777" w:rsidR="00FD0504" w:rsidRPr="00DB003C" w:rsidRDefault="00BA23B1" w:rsidP="00FD0504">
      <w:pPr>
        <w:pStyle w:val="TH"/>
      </w:pPr>
      <w:r w:rsidRPr="00DB003C">
        <w:object w:dxaOrig="8832" w:dyaOrig="9954" w14:anchorId="73349475">
          <v:shape id="_x0000_i1029" type="#_x0000_t75" style="width:436.4pt;height:492.1pt" o:ole="">
            <v:imagedata r:id="rId16" o:title=""/>
          </v:shape>
          <o:OLEObject Type="Embed" ProgID="Word.Picture.8" ShapeID="_x0000_i1029" DrawAspect="Content" ObjectID="_1782928063"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3141"/>
    <w:bookmarkStart w:id="15" w:name="_MON_1307263156"/>
    <w:bookmarkStart w:id="16" w:name="_MON_1307262881"/>
    <w:bookmarkStart w:id="17" w:name="_MON_1307262913"/>
    <w:bookmarkStart w:id="18" w:name="_MON_1307262973"/>
    <w:bookmarkStart w:id="19" w:name="_MON_1307262981"/>
    <w:bookmarkStart w:id="20" w:name="_MON_1307263020"/>
    <w:bookmarkEnd w:id="14"/>
    <w:bookmarkEnd w:id="15"/>
    <w:bookmarkEnd w:id="16"/>
    <w:bookmarkEnd w:id="17"/>
    <w:bookmarkEnd w:id="18"/>
    <w:bookmarkEnd w:id="19"/>
    <w:bookmarkEnd w:id="20"/>
    <w:bookmarkStart w:id="21" w:name="_MON_1307263032"/>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69.85pt" o:ole="">
            <v:imagedata r:id="rId18" o:title=""/>
          </v:shape>
          <o:OLEObject Type="Embed" ProgID="Word.Picture.8" ShapeID="_x0000_i1030" DrawAspect="Content" ObjectID="_1782928064"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4pt;height:262.35pt" o:ole="">
            <v:imagedata r:id="rId20" o:title="" cropbottom="30505f"/>
          </v:shape>
          <o:OLEObject Type="Embed" ProgID="Word.Picture.8" ShapeID="_x0000_i1031" DrawAspect="Content" ObjectID="_1782928065"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1.95pt;height:194.7pt" o:ole="">
            <v:imagedata r:id="rId22" o:title=""/>
          </v:shape>
          <o:OLEObject Type="Embed" ProgID="Word.Picture.8" ShapeID="_x0000_i1032" DrawAspect="Content" ObjectID="_1782928066"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4.45pt;height:180.95pt" o:ole="">
            <v:imagedata r:id="rId24" o:title=""/>
          </v:shape>
          <o:OLEObject Type="Embed" ProgID="Word.Picture.8" ShapeID="_x0000_i1033" DrawAspect="Content" ObjectID="_1782928067"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4.45pt;height:180.95pt" o:ole="">
            <v:imagedata r:id="rId26" o:title=""/>
          </v:shape>
          <o:OLEObject Type="Embed" ProgID="Word.Picture.8" ShapeID="_x0000_i1034" DrawAspect="Content" ObjectID="_1782928068"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4.45pt;height:180.95pt" o:ole="">
            <v:imagedata r:id="rId28" o:title=""/>
          </v:shape>
          <o:OLEObject Type="Embed" ProgID="Word.Picture.8" ShapeID="_x0000_i1035" DrawAspect="Content" ObjectID="_1782928069"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1.95pt;height:194.7pt" o:ole="">
            <v:imagedata r:id="rId30" o:title=""/>
          </v:shape>
          <o:OLEObject Type="Embed" ProgID="Word.Picture.8" ShapeID="_x0000_i1036" DrawAspect="Content" ObjectID="_1782928070"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4.45pt;height:180.95pt" o:ole="">
            <v:imagedata r:id="rId32" o:title=""/>
          </v:shape>
          <o:OLEObject Type="Embed" ProgID="Word.Picture.8" ShapeID="_x0000_i1037" DrawAspect="Content" ObjectID="_1782928071"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8.25pt;height:462.05pt" o:ole="">
            <v:imagedata r:id="rId34" o:title=""/>
          </v:shape>
          <o:OLEObject Type="Embed" ProgID="Word.Picture.8" ShapeID="_x0000_i1038" DrawAspect="Content" ObjectID="_1782928072"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45pt;height:394.45pt" o:ole="">
            <v:imagedata r:id="rId12" o:title=""/>
          </v:shape>
          <o:OLEObject Type="Embed" ProgID="Word.Document.8" ShapeID="_x0000_i1039" DrawAspect="Content" ObjectID="_1782928073"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9060726"/>
    <w:bookmarkStart w:id="31" w:name="_MON_1688997084"/>
    <w:bookmarkStart w:id="32" w:name="_MON_1688997087"/>
    <w:bookmarkEnd w:id="30"/>
    <w:bookmarkEnd w:id="31"/>
    <w:bookmarkEnd w:id="32"/>
    <w:bookmarkStart w:id="33" w:name="_MON_1688996990"/>
    <w:bookmarkEnd w:id="33"/>
    <w:p w14:paraId="45217A43" w14:textId="77777777" w:rsidR="00C220B7" w:rsidRPr="00DB003C" w:rsidRDefault="00C220B7" w:rsidP="00C220B7">
      <w:pPr>
        <w:pStyle w:val="TH"/>
      </w:pPr>
      <w:r w:rsidRPr="00DB003C">
        <w:object w:dxaOrig="8070" w:dyaOrig="3630" w14:anchorId="44C52575">
          <v:shape id="_x0000_i1040" type="#_x0000_t75" style="width:404.45pt;height:180.95pt" o:ole="">
            <v:imagedata r:id="rId37" o:title=""/>
          </v:shape>
          <o:OLEObject Type="Embed" ProgID="Word.Picture.8" ShapeID="_x0000_i1040" DrawAspect="Content" ObjectID="_1782928074"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&lt;maxSat&gt;: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"Pseudorange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&lt;maxGANSSSat&gt;: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&lt;maxSat&gt;: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"Pseudorange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r w:rsidRPr="00DB003C">
        <w:t>SignalMeasurementInformation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"networkTime";</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svID";</w:t>
      </w:r>
    </w:p>
    <w:p w14:paraId="3D208D72" w14:textId="77777777" w:rsidR="00CB4BD8" w:rsidRPr="00DB003C" w:rsidRDefault="00CB4BD8" w:rsidP="00CB4BD8">
      <w:pPr>
        <w:pStyle w:val="B2"/>
      </w:pPr>
      <w:r w:rsidRPr="00DB003C">
        <w:t>b)</w:t>
      </w:r>
      <w:r w:rsidRPr="00DB003C">
        <w:tab/>
        <w:t>"codePhase";</w:t>
      </w:r>
    </w:p>
    <w:p w14:paraId="24DF15D3" w14:textId="77777777" w:rsidR="00CB4BD8" w:rsidRPr="00DB003C" w:rsidRDefault="00CB4BD8" w:rsidP="00CB4BD8">
      <w:pPr>
        <w:pStyle w:val="B2"/>
      </w:pPr>
      <w:r w:rsidRPr="00DB003C">
        <w:t>c)</w:t>
      </w:r>
      <w:r w:rsidRPr="00DB003C">
        <w:tab/>
        <w:t>"integerCodePhase";</w:t>
      </w:r>
    </w:p>
    <w:p w14:paraId="1D54F71A" w14:textId="77777777" w:rsidR="00CB4BD8" w:rsidRPr="00DB003C" w:rsidRDefault="00CB4BD8" w:rsidP="00CB4BD8">
      <w:pPr>
        <w:pStyle w:val="B2"/>
      </w:pPr>
      <w:r w:rsidRPr="00DB003C">
        <w:t>d)</w:t>
      </w:r>
      <w:r w:rsidRPr="00DB003C">
        <w:tab/>
        <w:t>"codePhaseRMSError".</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"GNSS-ReferenceLocation"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"GNSS-NavigationModel"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"GNSS-IonosphericModel"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t>CodePhaseAmbiguity"</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2pt;height:18.8pt" o:ole="">
            <v:imagedata r:id="rId39" o:title=""/>
          </v:shape>
          <o:OLEObject Type="Embed" ProgID="Equation.3" ShapeID="_x0000_i1041" DrawAspect="Content" ObjectID="_1782928075"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3pt;height:18.8pt" o:ole="">
            <v:imagedata r:id="rId41" o:title=""/>
          </v:shape>
          <o:OLEObject Type="Embed" ProgID="Equation.3" ShapeID="_x0000_i1042" DrawAspect="Content" ObjectID="_1782928076" r:id="rId42"/>
        </w:object>
      </w:r>
      <w:r w:rsidRPr="00DB003C">
        <w:t xml:space="preserve">is the measured pseudo-range of satellite </w:t>
      </w:r>
      <w:r w:rsidRPr="00DB003C">
        <w:rPr>
          <w:i/>
        </w:rPr>
        <w:t>i</w:t>
      </w:r>
      <w:r w:rsidRPr="00DB003C">
        <w:t xml:space="preserve"> of GNSS</w:t>
      </w:r>
      <w:r w:rsidRPr="00DB003C">
        <w:rPr>
          <w:vertAlign w:val="subscript"/>
        </w:rPr>
        <w:t>m</w:t>
      </w:r>
      <w:r w:rsidRPr="00DB003C">
        <w:t xml:space="preserve">. The system time </w:t>
      </w:r>
      <w:r w:rsidRPr="00DB003C">
        <w:rPr>
          <w:position w:val="-14"/>
        </w:rPr>
        <w:object w:dxaOrig="560" w:dyaOrig="380" w14:anchorId="359CFBE9">
          <v:shape id="_x0000_i1043" type="#_x0000_t75" style="width:27.55pt;height:18.8pt" o:ole="">
            <v:imagedata r:id="rId43" o:title=""/>
          </v:shape>
          <o:OLEObject Type="Embed" ProgID="Equation.3" ShapeID="_x0000_i1043" DrawAspect="Content" ObjectID="_1782928077" r:id="rId44"/>
        </w:object>
      </w:r>
      <w:r w:rsidRPr="00DB003C">
        <w:t>of GNSS</w:t>
      </w:r>
      <w:r w:rsidRPr="00DB003C">
        <w:rPr>
          <w:vertAlign w:val="subscript"/>
        </w:rPr>
        <w:t>k</w:t>
      </w:r>
      <w:r w:rsidRPr="00DB003C">
        <w:t xml:space="preserve"> is the reference time frame, and</w:t>
      </w:r>
      <w:r w:rsidRPr="00DB003C">
        <w:rPr>
          <w:position w:val="-14"/>
        </w:rPr>
        <w:object w:dxaOrig="1480" w:dyaOrig="380" w14:anchorId="6278FBF3">
          <v:shape id="_x0000_i1044" type="#_x0000_t75" style="width:73.9pt;height:18.8pt" o:ole=""/>
          <o:OLEObject Type="Embed" ProgID="Equation.3" ShapeID="_x0000_i1044" DrawAspect="Content" ObjectID="_1782928078"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"codePhaseRMSError"</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"Pseudorange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"codePhaseRMSError"</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 xml:space="preserve">and/or "Pseudorange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55pt;height:20.65pt" o:ole=""/>
          <o:OLEObject Type="Embed" ProgID="Equation.3" ShapeID="_x0000_i1045" DrawAspect="Content" ObjectID="_1782928079"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3.3pt;height:168.4pt" o:ole="">
            <v:imagedata r:id="rId49" o:title=""/>
          </v:shape>
          <o:OLEObject Type="Embed" ProgID="Equation.3" ShapeID="_x0000_i1046" DrawAspect="Content" ObjectID="_1782928080" r:id="rId50"/>
        </w:object>
      </w:r>
      <w:r w:rsidRPr="00DB003C">
        <w:rPr>
          <w:noProof w:val="0"/>
        </w:rPr>
        <w:t xml:space="preserve"> with </w:t>
      </w:r>
      <w:r w:rsidRPr="00DB003C">
        <w:rPr>
          <w:noProof w:val="0"/>
          <w:position w:val="-42"/>
        </w:rPr>
        <w:object w:dxaOrig="2040" w:dyaOrig="859" w14:anchorId="498FF73B">
          <v:shape id="_x0000_i1047" type="#_x0000_t75" style="width:102.05pt;height:41.95pt" o:ole="">
            <v:imagedata r:id="rId51" o:title=""/>
          </v:shape>
          <o:OLEObject Type="Embed" ProgID="Equation.3" ShapeID="_x0000_i1047" DrawAspect="Content" ObjectID="_1782928081" r:id="rId52"/>
        </w:object>
      </w:r>
      <w:r w:rsidRPr="00DB003C">
        <w:rPr>
          <w:noProof w:val="0"/>
        </w:rPr>
        <w:t xml:space="preserve"> where </w:t>
      </w:r>
      <w:r w:rsidRPr="00DB003C">
        <w:rPr>
          <w:b/>
          <w:noProof w:val="0"/>
        </w:rPr>
        <w:t>r</w:t>
      </w:r>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GNSS</w:t>
      </w:r>
      <w:r w:rsidRPr="00DB003C">
        <w:rPr>
          <w:i/>
          <w:noProof w:val="0"/>
          <w:vertAlign w:val="subscript"/>
        </w:rPr>
        <w:t>m</w:t>
      </w:r>
      <w:r w:rsidRPr="00DB003C">
        <w:rPr>
          <w:noProof w:val="0"/>
        </w:rPr>
        <w:t xml:space="preserve"> (calculated in 1) above), and </w:t>
      </w:r>
      <w:r w:rsidRPr="00DB003C">
        <w:rPr>
          <w:noProof w:val="0"/>
          <w:position w:val="-12"/>
        </w:rPr>
        <w:object w:dxaOrig="240" w:dyaOrig="360" w14:anchorId="330C60CF">
          <v:shape id="_x0000_i1048" type="#_x0000_t75" style="width:11.25pt;height:18.8pt" o:ole="">
            <v:imagedata r:id="rId53" o:title=""/>
          </v:shape>
          <o:OLEObject Type="Embed" ProgID="Equation.3" ShapeID="_x0000_i1048" DrawAspect="Content" ObjectID="_1782928082"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r w:rsidR="0064301D" w:rsidRPr="00DB003C">
        <w:t xml:space="preserve">MHz.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25pt;height:40.05pt" o:ole="">
            <v:imagedata r:id="rId60" o:title=""/>
          </v:shape>
          <o:OLEObject Type="Embed" ProgID="Equation.3" ShapeID="_x0000_i1049" DrawAspect="Content" ObjectID="_1782928083"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4F66DE33"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r w:rsidRPr="00DB003C">
              <w:rPr>
                <w:rFonts w:ascii="Arial" w:hAnsi="Arial"/>
                <w:sz w:val="18"/>
              </w:rPr>
              <w:t>BW</w:t>
            </w:r>
            <w:r w:rsidRPr="00DB003C">
              <w:rPr>
                <w:rFonts w:ascii="Arial" w:hAnsi="Arial"/>
                <w:sz w:val="18"/>
                <w:vertAlign w:val="subscript"/>
              </w:rPr>
              <w:t>Config</w:t>
            </w:r>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r w:rsidRPr="00DB003C">
              <w:rPr>
                <w:rFonts w:ascii="Arial" w:hAnsi="Arial"/>
                <w:sz w:val="18"/>
              </w:rPr>
              <w:t>BW</w:t>
            </w:r>
            <w:r w:rsidRPr="00DB003C">
              <w:rPr>
                <w:rFonts w:ascii="Arial" w:hAnsi="Arial"/>
                <w:sz w:val="18"/>
                <w:vertAlign w:val="subscript"/>
              </w:rPr>
              <w:t>Config</w:t>
            </w:r>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dB averaged over </w:t>
            </w:r>
            <w:r w:rsidRPr="00DB003C">
              <w:rPr>
                <w:rFonts w:ascii="Arial" w:hAnsi="Arial"/>
                <w:sz w:val="18"/>
              </w:rPr>
              <w:t>BW</w:t>
            </w:r>
            <w:r w:rsidRPr="00DB003C">
              <w:rPr>
                <w:rFonts w:ascii="Arial" w:hAnsi="Arial"/>
                <w:sz w:val="18"/>
                <w:vertAlign w:val="subscript"/>
              </w:rPr>
              <w:t>Config</w:t>
            </w:r>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9.5.1 HD-FDD Intra frequency RSTD Measurement Accuracy for NB-IOT Inband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9.5.2 HD-FDD Intra frequency RSTD Measurement Accuracy for NB-IOT Inband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9.5.3 HD-FDD Intra frequency RSTD Measurement Reporting Delay for NB-IOT Inband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9.6.1 HD-FDD Inter-Frequency RSTD Measurement Accuracy for NB-IOT Inband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nCell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nCell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9.6.2 HD-FDD Inter-Frequency RSTD Measurement Accuracy for NB-IOT Inband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9.6.3 HD-FDD Inter frequency RSTD Measurement Reporting Delay for NB-IOT Inband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9.7.1 TDD Intra frequency RSTD Measurement Accuracy for NB-IOT Inband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BW</w:t>
            </w:r>
            <w:r w:rsidRPr="00DB003C">
              <w:rPr>
                <w:vertAlign w:val="subscript"/>
              </w:rPr>
              <w:t>Config</w:t>
            </w:r>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9.7.2 TDD Intra frequency RSTD Measurement Accuracy for NB-IOT Inband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9.7.3 TDD Intra frequency RSTD Measurement Reporting Delay for NB-IOT Inband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BW</w:t>
            </w:r>
            <w:r w:rsidRPr="00DB003C">
              <w:rPr>
                <w:vertAlign w:val="subscript"/>
              </w:rPr>
              <w:t>Config</w:t>
            </w:r>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9.8.1 TDD Inter-frequency RSTD Measurement Accuracy for NB-IOT Inband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BW</w:t>
            </w:r>
            <w:r w:rsidRPr="00DB003C">
              <w:rPr>
                <w:vertAlign w:val="subscript"/>
              </w:rPr>
              <w:t>Config</w:t>
            </w:r>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BW</w:t>
            </w:r>
            <w:r w:rsidRPr="00DB003C">
              <w:rPr>
                <w:vertAlign w:val="subscript"/>
              </w:rPr>
              <w:t>Config</w:t>
            </w:r>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nCell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nCell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9.8.2 TDD Inter-frequency RSTD Measurement Accuracy for NB-IOT Inband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9.8.3 TDD Inter frequency RSTD Measurement Reporting Delay for NB-IOT Inband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32A2E27" w14:textId="77777777" w:rsidR="00B60AD1" w:rsidRPr="00DB003C" w:rsidRDefault="00B60AD1" w:rsidP="00B60AD1">
            <w:pPr>
              <w:pStyle w:val="TAL"/>
              <w:rPr>
                <w:rFonts w:cs="Arial"/>
                <w:szCs w:val="18"/>
                <w:lang w:eastAsia="sv-SE"/>
              </w:rPr>
            </w:pPr>
            <w:r w:rsidRPr="00DB003C">
              <w:rPr>
                <w:lang w:eastAsia="en-US"/>
              </w:rPr>
              <w:t xml:space="preserve">Cell Timing Difference (Intra-freq)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 xml:space="preserve">Cell Timing Difference (Inter-freq)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BW</w:t>
            </w:r>
            <w:r w:rsidRPr="00DB003C">
              <w:rPr>
                <w:vertAlign w:val="subscript"/>
                <w:lang w:eastAsia="en-US"/>
              </w:rPr>
              <w:t>Config</w:t>
            </w:r>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AWGN flatness and signal flatness, max deviation for any Resource Block, relative to average over BW</w:t>
            </w:r>
            <w:r w:rsidRPr="00DB003C">
              <w:rPr>
                <w:vertAlign w:val="subscript"/>
                <w:lang w:eastAsia="en-US"/>
              </w:rPr>
              <w:t>Config</w:t>
            </w:r>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C220B7" w:rsidRPr="00DB003C" w14:paraId="7270D4D3" w14:textId="77777777" w:rsidTr="00BA3CB1">
        <w:trPr>
          <w:gridBefore w:val="1"/>
          <w:wBefore w:w="33" w:type="dxa"/>
          <w:cantSplit/>
          <w:jc w:val="center"/>
        </w:trPr>
        <w:tc>
          <w:tcPr>
            <w:tcW w:w="2974" w:type="dxa"/>
            <w:gridSpan w:val="2"/>
          </w:tcPr>
          <w:p w14:paraId="3AB26C28" w14:textId="77777777" w:rsidR="00C220B7" w:rsidRPr="00DB003C" w:rsidRDefault="00C220B7" w:rsidP="00C220B7">
            <w:pPr>
              <w:pStyle w:val="TAH"/>
            </w:pPr>
            <w:r w:rsidRPr="00DB003C">
              <w:lastRenderedPageBreak/>
              <w:t>Clause</w:t>
            </w:r>
          </w:p>
        </w:tc>
        <w:tc>
          <w:tcPr>
            <w:tcW w:w="3150" w:type="dxa"/>
            <w:gridSpan w:val="2"/>
          </w:tcPr>
          <w:p w14:paraId="69EC1F15" w14:textId="77777777" w:rsidR="00C220B7" w:rsidRPr="00DB003C" w:rsidRDefault="00C220B7" w:rsidP="00C220B7">
            <w:pPr>
              <w:pStyle w:val="TAH"/>
            </w:pPr>
            <w:r w:rsidRPr="00DB003C">
              <w:t>Maximum Test System Uncertainty</w:t>
            </w:r>
          </w:p>
        </w:tc>
        <w:tc>
          <w:tcPr>
            <w:tcW w:w="3323" w:type="dxa"/>
            <w:gridSpan w:val="2"/>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BA3CB1">
        <w:trPr>
          <w:gridBefore w:val="1"/>
          <w:wBefore w:w="33" w:type="dxa"/>
          <w:cantSplit/>
          <w:jc w:val="center"/>
        </w:trPr>
        <w:tc>
          <w:tcPr>
            <w:tcW w:w="2974" w:type="dxa"/>
            <w:gridSpan w:val="2"/>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gridSpan w:val="2"/>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gridSpan w:val="2"/>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BA3CB1">
        <w:trPr>
          <w:gridBefore w:val="1"/>
          <w:wBefore w:w="33" w:type="dxa"/>
          <w:cantSplit/>
          <w:jc w:val="center"/>
        </w:trPr>
        <w:tc>
          <w:tcPr>
            <w:tcW w:w="2974" w:type="dxa"/>
            <w:gridSpan w:val="2"/>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gridSpan w:val="2"/>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gridSpan w:val="2"/>
          </w:tcPr>
          <w:p w14:paraId="5123AF13" w14:textId="77777777" w:rsidR="00C220B7" w:rsidRPr="00DB003C" w:rsidRDefault="00C220B7" w:rsidP="00C220B7">
            <w:pPr>
              <w:pStyle w:val="TAL"/>
            </w:pPr>
          </w:p>
        </w:tc>
      </w:tr>
      <w:tr w:rsidR="00C220B7" w:rsidRPr="00DB003C" w14:paraId="40F97EA0" w14:textId="77777777" w:rsidTr="00BA3CB1">
        <w:trPr>
          <w:gridBefore w:val="1"/>
          <w:wBefore w:w="33" w:type="dxa"/>
          <w:cantSplit/>
          <w:jc w:val="center"/>
        </w:trPr>
        <w:tc>
          <w:tcPr>
            <w:tcW w:w="2974" w:type="dxa"/>
            <w:gridSpan w:val="2"/>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gridSpan w:val="2"/>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31EBC688" w14:textId="1DEFCAD8" w:rsidR="00C220B7" w:rsidRPr="00DB003C" w:rsidRDefault="00C220B7" w:rsidP="00C220B7">
            <w:pPr>
              <w:pStyle w:val="TAL"/>
              <w:rPr>
                <w:lang w:eastAsia="zh-CN"/>
              </w:rPr>
            </w:pPr>
            <w:r w:rsidRPr="00DB003C">
              <w:t xml:space="preserve">Response Time = </w:t>
            </w:r>
            <w:r w:rsidR="00825ECC" w:rsidRPr="00825ECC">
              <w:rPr>
                <w:rFonts w:cs="Arial"/>
                <w:szCs w:val="18"/>
                <w:lang w:eastAsia="zh-CN"/>
              </w:rPr>
              <w:t>300ms</w:t>
            </w:r>
          </w:p>
        </w:tc>
        <w:tc>
          <w:tcPr>
            <w:tcW w:w="3323" w:type="dxa"/>
            <w:gridSpan w:val="2"/>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BA3CB1">
        <w:trPr>
          <w:gridBefore w:val="1"/>
          <w:wBefore w:w="33" w:type="dxa"/>
          <w:cantSplit/>
          <w:jc w:val="center"/>
        </w:trPr>
        <w:tc>
          <w:tcPr>
            <w:tcW w:w="2974" w:type="dxa"/>
            <w:gridSpan w:val="2"/>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gridSpan w:val="2"/>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gridSpan w:val="2"/>
          </w:tcPr>
          <w:p w14:paraId="4DD5E20F" w14:textId="77777777" w:rsidR="00C220B7" w:rsidRPr="00DB003C" w:rsidRDefault="00C220B7" w:rsidP="00C220B7">
            <w:pPr>
              <w:pStyle w:val="TAL"/>
            </w:pPr>
          </w:p>
        </w:tc>
      </w:tr>
      <w:tr w:rsidR="00825ECC" w:rsidRPr="00DB003C" w14:paraId="7636205F" w14:textId="77777777" w:rsidTr="00BA3CB1">
        <w:trPr>
          <w:gridBefore w:val="1"/>
          <w:wBefore w:w="33" w:type="dxa"/>
          <w:cantSplit/>
          <w:jc w:val="center"/>
        </w:trPr>
        <w:tc>
          <w:tcPr>
            <w:tcW w:w="2974" w:type="dxa"/>
            <w:gridSpan w:val="2"/>
          </w:tcPr>
          <w:p w14:paraId="1DC83449" w14:textId="22C034A0" w:rsidR="00825ECC" w:rsidRPr="00DB003C" w:rsidRDefault="00825ECC" w:rsidP="00825EC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248A8F57" w14:textId="42AF920D" w:rsidR="00825ECC" w:rsidRPr="00DB003C" w:rsidRDefault="00825ECC" w:rsidP="00825ECC">
            <w:pPr>
              <w:pStyle w:val="TAL"/>
            </w:pPr>
            <w:r w:rsidRPr="00DB003C">
              <w:t xml:space="preserve">Same as </w:t>
            </w:r>
            <w:r w:rsidRPr="00DB003C">
              <w:rPr>
                <w:lang w:eastAsia="zh-CN"/>
              </w:rPr>
              <w:t>14.2.3</w:t>
            </w:r>
          </w:p>
        </w:tc>
        <w:tc>
          <w:tcPr>
            <w:tcW w:w="3323" w:type="dxa"/>
            <w:gridSpan w:val="2"/>
          </w:tcPr>
          <w:p w14:paraId="72A9C6A2" w14:textId="77777777" w:rsidR="00825ECC" w:rsidRPr="00DB003C" w:rsidRDefault="00825ECC" w:rsidP="00825ECC">
            <w:pPr>
              <w:pStyle w:val="TAL"/>
            </w:pPr>
          </w:p>
        </w:tc>
      </w:tr>
      <w:tr w:rsidR="00825ECC" w:rsidRPr="00DB003C" w14:paraId="73A08550" w14:textId="77777777" w:rsidTr="00BA3CB1">
        <w:trPr>
          <w:gridBefore w:val="1"/>
          <w:wBefore w:w="33" w:type="dxa"/>
          <w:cantSplit/>
          <w:jc w:val="center"/>
        </w:trPr>
        <w:tc>
          <w:tcPr>
            <w:tcW w:w="2974" w:type="dxa"/>
            <w:gridSpan w:val="2"/>
          </w:tcPr>
          <w:p w14:paraId="7FBF6C25" w14:textId="6482D1D7" w:rsidR="00825ECC" w:rsidRPr="00DB003C" w:rsidRDefault="00825ECC" w:rsidP="00825EC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6DA4D354" w14:textId="09B90C23" w:rsidR="00825ECC" w:rsidRPr="00DB003C" w:rsidRDefault="00825ECC" w:rsidP="00825ECC">
            <w:pPr>
              <w:pStyle w:val="TAL"/>
            </w:pPr>
            <w:r w:rsidRPr="00DB003C">
              <w:t xml:space="preserve">Same as </w:t>
            </w:r>
            <w:r w:rsidRPr="00DB003C">
              <w:rPr>
                <w:lang w:eastAsia="zh-CN"/>
              </w:rPr>
              <w:t>14.2.3</w:t>
            </w:r>
          </w:p>
        </w:tc>
        <w:tc>
          <w:tcPr>
            <w:tcW w:w="3323" w:type="dxa"/>
            <w:gridSpan w:val="2"/>
          </w:tcPr>
          <w:p w14:paraId="674C4283" w14:textId="77777777" w:rsidR="00825ECC" w:rsidRPr="00DB003C" w:rsidRDefault="00825ECC" w:rsidP="00825ECC">
            <w:pPr>
              <w:pStyle w:val="TAL"/>
            </w:pPr>
          </w:p>
        </w:tc>
      </w:tr>
      <w:tr w:rsidR="00825ECC" w:rsidRPr="00DB003C" w14:paraId="3883AB3D" w14:textId="77777777" w:rsidTr="00BA3CB1">
        <w:trPr>
          <w:gridBefore w:val="1"/>
          <w:wBefore w:w="33" w:type="dxa"/>
          <w:cantSplit/>
          <w:jc w:val="center"/>
        </w:trPr>
        <w:tc>
          <w:tcPr>
            <w:tcW w:w="2974" w:type="dxa"/>
            <w:gridSpan w:val="2"/>
          </w:tcPr>
          <w:p w14:paraId="777D11F4" w14:textId="1B1344D4" w:rsidR="00825ECC" w:rsidRPr="00DB003C" w:rsidRDefault="00825ECC" w:rsidP="00825ECC">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1426B036" w14:textId="4D442FA3" w:rsidR="00825ECC" w:rsidRPr="00DB003C" w:rsidRDefault="00825ECC" w:rsidP="00825ECC">
            <w:pPr>
              <w:pStyle w:val="TAL"/>
            </w:pPr>
            <w:r w:rsidRPr="00DB003C">
              <w:t xml:space="preserve">Same as </w:t>
            </w:r>
            <w:r w:rsidRPr="00DB003C">
              <w:rPr>
                <w:lang w:eastAsia="zh-CN"/>
              </w:rPr>
              <w:t>14.2.3</w:t>
            </w:r>
          </w:p>
        </w:tc>
        <w:tc>
          <w:tcPr>
            <w:tcW w:w="3323" w:type="dxa"/>
            <w:gridSpan w:val="2"/>
          </w:tcPr>
          <w:p w14:paraId="2B42B0C1" w14:textId="77777777" w:rsidR="00825ECC" w:rsidRPr="00DB003C" w:rsidRDefault="00825ECC" w:rsidP="00825ECC">
            <w:pPr>
              <w:pStyle w:val="TAL"/>
            </w:pPr>
          </w:p>
        </w:tc>
      </w:tr>
      <w:tr w:rsidR="00C220B7" w:rsidRPr="00DB003C" w14:paraId="62937A23" w14:textId="77777777" w:rsidTr="00BA3CB1">
        <w:trPr>
          <w:gridBefore w:val="1"/>
          <w:wBefore w:w="33" w:type="dxa"/>
          <w:cantSplit/>
          <w:jc w:val="center"/>
        </w:trPr>
        <w:tc>
          <w:tcPr>
            <w:tcW w:w="2974" w:type="dxa"/>
            <w:gridSpan w:val="2"/>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gridSpan w:val="2"/>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3C2D9041" w14:textId="77777777" w:rsidTr="00BA3CB1">
        <w:trPr>
          <w:gridBefore w:val="1"/>
          <w:wBefore w:w="33" w:type="dxa"/>
          <w:cantSplit/>
          <w:jc w:val="center"/>
        </w:trPr>
        <w:tc>
          <w:tcPr>
            <w:tcW w:w="2974" w:type="dxa"/>
            <w:gridSpan w:val="2"/>
          </w:tcPr>
          <w:p w14:paraId="4EC16E86" w14:textId="77777777" w:rsidR="00C220B7" w:rsidRPr="00DB003C" w:rsidRDefault="00C220B7" w:rsidP="00C220B7">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6DB9F467"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11E1F89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509DB46"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62DC4EE"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4E8904A"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08F438B5" w14:textId="6E7A4EAC" w:rsidR="00C220B7" w:rsidRPr="00DB003C" w:rsidRDefault="00C220B7" w:rsidP="00C220B7">
            <w:pPr>
              <w:pStyle w:val="TAL"/>
              <w:rPr>
                <w:lang w:eastAsia="zh-CN"/>
              </w:rPr>
            </w:pPr>
            <w:r w:rsidRPr="00DB003C">
              <w:t>Cell Timing Difference =</w:t>
            </w:r>
            <w:r w:rsidR="00825ECC" w:rsidRPr="00825ECC">
              <w:t xml:space="preserve"> 32 Tc</w:t>
            </w:r>
          </w:p>
        </w:tc>
        <w:tc>
          <w:tcPr>
            <w:tcW w:w="3323" w:type="dxa"/>
            <w:gridSpan w:val="2"/>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5AA8C3A1" w14:textId="77777777" w:rsidTr="00BA3CB1">
        <w:trPr>
          <w:gridBefore w:val="1"/>
          <w:wBefore w:w="33" w:type="dxa"/>
          <w:cantSplit/>
          <w:jc w:val="center"/>
        </w:trPr>
        <w:tc>
          <w:tcPr>
            <w:tcW w:w="2974" w:type="dxa"/>
            <w:gridSpan w:val="2"/>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gridSpan w:val="2"/>
          </w:tcPr>
          <w:p w14:paraId="6A40FFF8" w14:textId="77777777" w:rsidR="00C220B7" w:rsidRPr="00DB003C" w:rsidRDefault="00C220B7" w:rsidP="00C220B7">
            <w:pPr>
              <w:pStyle w:val="TAL"/>
            </w:pPr>
          </w:p>
        </w:tc>
      </w:tr>
      <w:tr w:rsidR="00C220B7" w:rsidRPr="00DB003C" w14:paraId="2730F725" w14:textId="77777777" w:rsidTr="00BA3CB1">
        <w:trPr>
          <w:gridBefore w:val="1"/>
          <w:wBefore w:w="33" w:type="dxa"/>
          <w:cantSplit/>
          <w:jc w:val="center"/>
        </w:trPr>
        <w:tc>
          <w:tcPr>
            <w:tcW w:w="2974" w:type="dxa"/>
            <w:gridSpan w:val="2"/>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gridSpan w:val="2"/>
          </w:tcPr>
          <w:p w14:paraId="180C33EE" w14:textId="77777777" w:rsidR="00C220B7" w:rsidRPr="00DB003C" w:rsidRDefault="00C220B7" w:rsidP="00C220B7">
            <w:pPr>
              <w:pStyle w:val="TAL"/>
            </w:pPr>
          </w:p>
        </w:tc>
      </w:tr>
      <w:tr w:rsidR="00825ECC" w:rsidRPr="00DB003C" w14:paraId="0B58FD55" w14:textId="77777777" w:rsidTr="00BA3CB1">
        <w:trPr>
          <w:gridBefore w:val="1"/>
          <w:wBefore w:w="33" w:type="dxa"/>
          <w:cantSplit/>
          <w:jc w:val="center"/>
        </w:trPr>
        <w:tc>
          <w:tcPr>
            <w:tcW w:w="2974" w:type="dxa"/>
            <w:gridSpan w:val="2"/>
          </w:tcPr>
          <w:p w14:paraId="1A4F806B" w14:textId="3C57623E"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6FE5AD7" w14:textId="7F60C075" w:rsidR="00825ECC" w:rsidRPr="00DB003C" w:rsidRDefault="00825ECC" w:rsidP="00825ECC">
            <w:pPr>
              <w:pStyle w:val="TAL"/>
            </w:pPr>
            <w:r w:rsidRPr="00DB003C">
              <w:t>Same as 14.3.1</w:t>
            </w:r>
          </w:p>
        </w:tc>
        <w:tc>
          <w:tcPr>
            <w:tcW w:w="3323" w:type="dxa"/>
            <w:gridSpan w:val="2"/>
          </w:tcPr>
          <w:p w14:paraId="16EFDF5F" w14:textId="77777777" w:rsidR="00825ECC" w:rsidRPr="00DB003C" w:rsidRDefault="00825ECC" w:rsidP="00825ECC">
            <w:pPr>
              <w:pStyle w:val="TAL"/>
            </w:pPr>
          </w:p>
        </w:tc>
      </w:tr>
      <w:tr w:rsidR="00825ECC" w:rsidRPr="00DB003C" w14:paraId="1DDECA95" w14:textId="77777777" w:rsidTr="00BA3CB1">
        <w:trPr>
          <w:gridBefore w:val="1"/>
          <w:wBefore w:w="33" w:type="dxa"/>
          <w:cantSplit/>
          <w:jc w:val="center"/>
        </w:trPr>
        <w:tc>
          <w:tcPr>
            <w:tcW w:w="2974" w:type="dxa"/>
            <w:gridSpan w:val="2"/>
          </w:tcPr>
          <w:p w14:paraId="6032600E" w14:textId="3DC443D6" w:rsidR="00825ECC" w:rsidRPr="00DB003C" w:rsidRDefault="00825ECC" w:rsidP="00825ECC">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079BF206" w14:textId="2D6B41FC" w:rsidR="00825ECC" w:rsidRPr="00DB003C" w:rsidRDefault="00825ECC" w:rsidP="00825ECC">
            <w:pPr>
              <w:pStyle w:val="TAL"/>
            </w:pPr>
            <w:r w:rsidRPr="00DB003C">
              <w:t>Same as 14.3.1</w:t>
            </w:r>
          </w:p>
        </w:tc>
        <w:tc>
          <w:tcPr>
            <w:tcW w:w="3323" w:type="dxa"/>
            <w:gridSpan w:val="2"/>
          </w:tcPr>
          <w:p w14:paraId="04A08A1A" w14:textId="77777777" w:rsidR="00825ECC" w:rsidRPr="00DB003C" w:rsidRDefault="00825ECC" w:rsidP="00825ECC">
            <w:pPr>
              <w:pStyle w:val="TAL"/>
            </w:pPr>
          </w:p>
        </w:tc>
      </w:tr>
      <w:tr w:rsidR="00CB32A2" w:rsidRPr="00DB003C" w14:paraId="659EBB79"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r w:rsidRPr="00DB003C">
              <w:t>Noc ±1.5 dB averaged over BWConfig</w:t>
            </w:r>
          </w:p>
          <w:p w14:paraId="5D7BB239" w14:textId="77777777" w:rsidR="00CB32A2" w:rsidRPr="00DB003C" w:rsidRDefault="00CB32A2" w:rsidP="00FA3654">
            <w:pPr>
              <w:pStyle w:val="TAL"/>
            </w:pPr>
            <w:r w:rsidRPr="00DB003C">
              <w:t xml:space="preserve">PRS Ês1 / Noc ±0.3 dB averaged over BWConfig </w:t>
            </w:r>
          </w:p>
          <w:p w14:paraId="6D712253" w14:textId="77777777" w:rsidR="00CB32A2" w:rsidRPr="00DB003C" w:rsidRDefault="00CB32A2" w:rsidP="00FA3654">
            <w:pPr>
              <w:pStyle w:val="TAL"/>
            </w:pPr>
            <w:r w:rsidRPr="00DB003C">
              <w:t>Ês1 / Noc ±0.3 dB averaged over BWConfig</w:t>
            </w:r>
          </w:p>
          <w:p w14:paraId="283EC064" w14:textId="77777777" w:rsidR="00CB32A2" w:rsidRPr="00DB003C" w:rsidRDefault="00CB32A2" w:rsidP="00FA3654">
            <w:pPr>
              <w:pStyle w:val="TAL"/>
            </w:pPr>
            <w:r w:rsidRPr="00DB003C">
              <w:t xml:space="preserve">PRS Ês2 / Noc ±0.3 dB averaged over BWConfig </w:t>
            </w:r>
          </w:p>
          <w:p w14:paraId="0A678816" w14:textId="77777777" w:rsidR="00CB32A2" w:rsidRPr="00DB003C" w:rsidRDefault="00CB32A2" w:rsidP="00FA3654">
            <w:pPr>
              <w:pStyle w:val="TAL"/>
            </w:pPr>
            <w:r w:rsidRPr="00DB003C">
              <w:t>Ês2 / Noc ±0.3 dB averaged over BWConfig</w:t>
            </w:r>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PRS Ês1 / Noc and Ês1 / Noc are the ratios of cell 1 signal / AWGN</w:t>
            </w:r>
          </w:p>
          <w:p w14:paraId="62AA6C67" w14:textId="77777777" w:rsidR="00CB32A2" w:rsidRPr="00DB003C" w:rsidRDefault="00CB32A2" w:rsidP="00FA3654">
            <w:pPr>
              <w:pStyle w:val="TAL"/>
            </w:pPr>
            <w:r w:rsidRPr="00DB003C">
              <w:t xml:space="preserve">PRS Ês2 / Noc and Ês2 / Noc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r w:rsidRPr="00DB003C">
              <w:t>Noc ±5.65 dB averaged over BWConfig</w:t>
            </w:r>
          </w:p>
          <w:p w14:paraId="23E52EEE" w14:textId="77777777" w:rsidR="00CB32A2" w:rsidRPr="00DB003C" w:rsidRDefault="00CB32A2" w:rsidP="00FA3654">
            <w:pPr>
              <w:pStyle w:val="TAL"/>
            </w:pPr>
            <w:r w:rsidRPr="00DB003C">
              <w:t xml:space="preserve">PRS Ês1 / Noc ±0.3 dB averaged over BWConfig </w:t>
            </w:r>
          </w:p>
          <w:p w14:paraId="2A462ACB" w14:textId="77777777" w:rsidR="00CB32A2" w:rsidRPr="00DB003C" w:rsidRDefault="00CB32A2" w:rsidP="00FA3654">
            <w:pPr>
              <w:pStyle w:val="TAL"/>
            </w:pPr>
            <w:r w:rsidRPr="00DB003C">
              <w:t>Ês1 / Noc ±0.3 dB averaged over BWConfig</w:t>
            </w:r>
          </w:p>
          <w:p w14:paraId="60E473EA" w14:textId="77777777" w:rsidR="00CB32A2" w:rsidRPr="00DB003C" w:rsidRDefault="00CB32A2" w:rsidP="00FA3654">
            <w:pPr>
              <w:pStyle w:val="TAL"/>
            </w:pPr>
            <w:r w:rsidRPr="00DB003C">
              <w:t xml:space="preserve">PRS Ês2 / Noc ±0.3 dB averaged over BWConfig </w:t>
            </w:r>
          </w:p>
          <w:p w14:paraId="373FC91D" w14:textId="77777777" w:rsidR="00CB32A2" w:rsidRPr="00DB003C" w:rsidRDefault="00CB32A2" w:rsidP="00FA3654">
            <w:pPr>
              <w:pStyle w:val="TAL"/>
            </w:pPr>
            <w:r w:rsidRPr="00DB003C">
              <w:t>Ês2 / Noc ±0.3 dB averaged over BWConfig</w:t>
            </w:r>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PRS Ês1 / Noc and Ês1 / Noc are the ratios of cell 1 signal / AWGN</w:t>
            </w:r>
          </w:p>
          <w:p w14:paraId="23F1DFD5" w14:textId="77777777" w:rsidR="00CB32A2" w:rsidRPr="00DB003C" w:rsidRDefault="00CB32A2" w:rsidP="00FA3654">
            <w:pPr>
              <w:pStyle w:val="TAL"/>
            </w:pPr>
            <w:r w:rsidRPr="00DB003C">
              <w:t xml:space="preserve">PRS Ês2 / Noc and Ês2 / Noc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r w:rsidR="00BA3CB1" w:rsidRPr="00DB003C" w14:paraId="78E9CCDA" w14:textId="77777777" w:rsidTr="00BA3CB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8BE62FF" w14:textId="34DF58A1" w:rsidR="00BA3CB1" w:rsidRPr="0041490F" w:rsidRDefault="00BA3CB1" w:rsidP="00514415">
            <w:pPr>
              <w:pStyle w:val="TAL"/>
            </w:pPr>
            <w:r w:rsidRPr="0041490F">
              <w:t>15.2.8</w:t>
            </w:r>
            <w:r w:rsidR="001258A9">
              <w:t xml:space="preserve"> </w:t>
            </w:r>
            <w:r w:rsidRPr="0041490F">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AE8B7F7" w14:textId="77777777" w:rsidR="00BA3CB1" w:rsidRPr="00DB003C" w:rsidRDefault="00BA3CB1" w:rsidP="00514415">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CE644CB" w14:textId="77777777" w:rsidR="00BA3CB1" w:rsidRPr="00DB003C" w:rsidRDefault="00BA3CB1" w:rsidP="00514415">
            <w:pPr>
              <w:pStyle w:val="TAL"/>
            </w:pPr>
            <w:r w:rsidRPr="00DB003C">
              <w:t>Same as 15.2.3</w:t>
            </w:r>
          </w:p>
        </w:tc>
      </w:tr>
      <w:tr w:rsidR="00BA3CB1" w:rsidRPr="00DB003C" w14:paraId="01B496C3" w14:textId="77777777" w:rsidTr="00BA3CB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C64AE5F" w14:textId="5CF39DBA" w:rsidR="00BA3CB1" w:rsidRPr="0041490F" w:rsidRDefault="00BA3CB1" w:rsidP="00514415">
            <w:pPr>
              <w:pStyle w:val="TAL"/>
            </w:pPr>
            <w:r w:rsidRPr="00925FA7">
              <w:t>15.2.9</w:t>
            </w:r>
            <w:r w:rsidR="001258A9">
              <w:t xml:space="preserve"> </w:t>
            </w:r>
            <w:r w:rsidRPr="00925FA7">
              <w:t>UE Rx-Tx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7D8250FE" w14:textId="77777777" w:rsidR="00BA3CB1" w:rsidRPr="00DB003C" w:rsidRDefault="00BA3CB1" w:rsidP="00514415">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B6A225A" w14:textId="77777777" w:rsidR="00BA3CB1" w:rsidRPr="00DB003C" w:rsidRDefault="00BA3CB1" w:rsidP="00514415">
            <w:pPr>
              <w:pStyle w:val="TAL"/>
            </w:pPr>
            <w:r w:rsidRPr="00DB003C">
              <w:t>Same as 15.2.3</w:t>
            </w:r>
          </w:p>
        </w:tc>
      </w:tr>
      <w:tr w:rsidR="00BA3CB1" w:rsidRPr="00DB003C" w14:paraId="00D042E6" w14:textId="77777777" w:rsidTr="00BA3CB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80875EF" w14:textId="71301425" w:rsidR="00BA3CB1" w:rsidRPr="00925FA7" w:rsidRDefault="00BA3CB1" w:rsidP="00514415">
            <w:pPr>
              <w:pStyle w:val="TAL"/>
            </w:pPr>
            <w:r w:rsidRPr="00701F8E">
              <w:lastRenderedPageBreak/>
              <w:t>15.2.10</w:t>
            </w:r>
            <w:r w:rsidR="001258A9">
              <w:t xml:space="preserve"> </w:t>
            </w:r>
            <w:r w:rsidRPr="00701F8E">
              <w:t>UE Rx-Tx time difference measurement reporting delay test case for single positioning frequency layer with RxTx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47A1030E" w14:textId="77777777" w:rsidR="00BA3CB1" w:rsidRPr="00DB003C" w:rsidRDefault="00BA3CB1" w:rsidP="00514415">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6FF0786" w14:textId="77777777" w:rsidR="00BA3CB1" w:rsidRPr="00DB003C" w:rsidRDefault="00BA3CB1" w:rsidP="00514415">
            <w:pPr>
              <w:pStyle w:val="TAL"/>
            </w:pPr>
            <w:r w:rsidRPr="00DB003C">
              <w:t>Same as 15.2.3</w:t>
            </w:r>
          </w:p>
        </w:tc>
      </w:tr>
      <w:tr w:rsidR="003C12E6" w:rsidRPr="00DB003C" w14:paraId="59D0E075"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0B7E9B7" w14:textId="77777777" w:rsidR="003C12E6" w:rsidRPr="00DB003C" w:rsidRDefault="003C12E6" w:rsidP="001C4517">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A8DCEEB" w14:textId="77777777" w:rsidR="003C12E6" w:rsidRPr="00DB003C" w:rsidRDefault="003C12E6" w:rsidP="001C451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2D480B7A"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FED15C5"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569073A"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946FBB0"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3324A95"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5B640015" w14:textId="77777777" w:rsidR="003C12E6" w:rsidRPr="00DB003C" w:rsidRDefault="003C12E6" w:rsidP="001C4517">
            <w:pPr>
              <w:pStyle w:val="TAL"/>
            </w:pPr>
            <w:r w:rsidRPr="00DB003C">
              <w:t>Note:</w:t>
            </w:r>
          </w:p>
          <w:p w14:paraId="26640A2F"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6E77DC5"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3C12E6" w:rsidRPr="00DB003C" w14:paraId="2724393A"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D3FC5F1" w14:textId="77777777" w:rsidR="003C12E6" w:rsidRPr="00DB003C" w:rsidRDefault="003C12E6" w:rsidP="001C4517">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299756F" w14:textId="77777777" w:rsidR="003C12E6" w:rsidRPr="00DB003C" w:rsidRDefault="003C12E6" w:rsidP="001C451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643AF6B8"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4517D10D"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DBBC241"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67180BFB"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0908A41"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6414B2EF" w14:textId="77777777" w:rsidR="003C12E6" w:rsidRPr="00DB003C" w:rsidRDefault="003C12E6" w:rsidP="001C4517">
            <w:pPr>
              <w:pStyle w:val="TAL"/>
            </w:pPr>
            <w:r w:rsidRPr="00DB003C">
              <w:t>Note:</w:t>
            </w:r>
          </w:p>
          <w:p w14:paraId="09215411"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A2D076"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825ECC" w:rsidRPr="00DB003C" w14:paraId="4BEC782A"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386AAE1" w14:textId="77777777" w:rsidR="00825ECC" w:rsidRDefault="00825ECC" w:rsidP="00AE4DC0">
            <w:pPr>
              <w:pStyle w:val="TAL"/>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0566556" w14:textId="77777777" w:rsidR="00825ECC" w:rsidRPr="00DB003C" w:rsidRDefault="00825ECC" w:rsidP="00AE4DC0">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D7A67CA" w14:textId="77777777" w:rsidR="00825ECC" w:rsidRPr="00DB003C" w:rsidRDefault="00825ECC" w:rsidP="00AE4DC0">
            <w:pPr>
              <w:pStyle w:val="TAL"/>
            </w:pPr>
          </w:p>
        </w:tc>
      </w:tr>
      <w:tr w:rsidR="00825ECC" w:rsidRPr="00DB003C" w14:paraId="4643564F"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9CABD8C" w14:textId="77777777" w:rsidR="00825ECC" w:rsidRDefault="00825ECC" w:rsidP="00AE4DC0">
            <w:pPr>
              <w:pStyle w:val="TAL"/>
            </w:pPr>
            <w:r>
              <w:rPr>
                <w:rFonts w:hint="eastAsia"/>
              </w:rPr>
              <w:t>15.3.</w:t>
            </w:r>
            <w:r>
              <w:rPr>
                <w:rFonts w:hint="eastAsia"/>
                <w:lang w:eastAsia="zh-CN"/>
              </w:rPr>
              <w:t>6</w:t>
            </w:r>
            <w:r>
              <w:rPr>
                <w:rFonts w:hint="eastAsia"/>
              </w:rPr>
              <w:t xml:space="preserve"> </w:t>
            </w:r>
            <w:r w:rsidRPr="007F2FB9">
              <w:t>UE Rx-Tx time difference measurement accuracy for single positioning frequency layer with RxTx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01D678FB" w14:textId="77777777" w:rsidR="00825ECC" w:rsidRPr="00DB003C" w:rsidRDefault="00825ECC" w:rsidP="00AE4DC0">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1BEBF5D9" w14:textId="77777777" w:rsidR="00825ECC" w:rsidRPr="00DB003C" w:rsidRDefault="00825ECC" w:rsidP="00AE4DC0">
            <w:pPr>
              <w:pStyle w:val="TAL"/>
            </w:pPr>
          </w:p>
        </w:tc>
      </w:tr>
      <w:tr w:rsidR="00517168" w:rsidRPr="00DB003C" w14:paraId="40486687"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E46FEAC" w14:textId="7EF4C6F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5D1AD3CA" w14:textId="77777777" w:rsidR="00246A9D" w:rsidRDefault="00246A9D" w:rsidP="00246A9D">
            <w:pPr>
              <w:pStyle w:val="TAL"/>
              <w:rPr>
                <w:lang w:eastAsia="zh-CN"/>
              </w:rPr>
            </w:pPr>
            <w:r>
              <w:rPr>
                <w:lang w:eastAsia="zh-CN"/>
              </w:rPr>
              <w:t>Noc ±1.5 dB averaged over BWConfig</w:t>
            </w:r>
          </w:p>
          <w:p w14:paraId="693BC180" w14:textId="77777777" w:rsidR="00246A9D" w:rsidRDefault="00246A9D" w:rsidP="00246A9D">
            <w:pPr>
              <w:pStyle w:val="TAL"/>
              <w:rPr>
                <w:lang w:eastAsia="zh-CN"/>
              </w:rPr>
            </w:pPr>
            <w:r>
              <w:rPr>
                <w:lang w:eastAsia="zh-CN"/>
              </w:rPr>
              <w:t xml:space="preserve">PRS Ês1 / Noc ±0.3 dB averaged over BWConfig </w:t>
            </w:r>
          </w:p>
          <w:p w14:paraId="347B3287" w14:textId="77777777" w:rsidR="00246A9D" w:rsidRDefault="00246A9D" w:rsidP="00246A9D">
            <w:pPr>
              <w:pStyle w:val="TAL"/>
              <w:rPr>
                <w:lang w:eastAsia="zh-CN"/>
              </w:rPr>
            </w:pPr>
            <w:r>
              <w:rPr>
                <w:lang w:eastAsia="zh-CN"/>
              </w:rPr>
              <w:t>Ês1 / Noc ±0.3 dB averaged over BWConfig</w:t>
            </w:r>
          </w:p>
          <w:p w14:paraId="754E3583" w14:textId="77777777" w:rsidR="00246A9D" w:rsidRDefault="00246A9D" w:rsidP="00246A9D">
            <w:pPr>
              <w:pStyle w:val="TAL"/>
              <w:rPr>
                <w:lang w:eastAsia="zh-CN"/>
              </w:rPr>
            </w:pPr>
            <w:r>
              <w:rPr>
                <w:lang w:eastAsia="zh-CN"/>
              </w:rPr>
              <w:t xml:space="preserve">PRS Ês2 / Noc ±0.3 dB averaged over BWConfig </w:t>
            </w:r>
          </w:p>
          <w:p w14:paraId="74A4D22A" w14:textId="7D1EF8F7" w:rsidR="00517168" w:rsidRPr="00DB003C" w:rsidRDefault="00246A9D" w:rsidP="00246A9D">
            <w:pPr>
              <w:pStyle w:val="TAL"/>
            </w:pPr>
            <w:r>
              <w:rPr>
                <w:lang w:eastAsia="zh-CN"/>
              </w:rPr>
              <w:t>Ês2 / Noc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49B130A5" w14:textId="77777777" w:rsidR="00246A9D" w:rsidRDefault="00246A9D" w:rsidP="00246A9D">
            <w:pPr>
              <w:pStyle w:val="TAL"/>
              <w:rPr>
                <w:lang w:eastAsia="zh-CN"/>
              </w:rPr>
            </w:pPr>
            <w:r>
              <w:rPr>
                <w:lang w:eastAsia="zh-CN"/>
              </w:rPr>
              <w:t>Note:</w:t>
            </w:r>
          </w:p>
          <w:p w14:paraId="2DA3FBEA" w14:textId="77777777" w:rsidR="00246A9D" w:rsidRDefault="00246A9D" w:rsidP="00246A9D">
            <w:pPr>
              <w:pStyle w:val="TAL"/>
              <w:rPr>
                <w:lang w:eastAsia="zh-CN"/>
              </w:rPr>
            </w:pPr>
            <w:r>
              <w:rPr>
                <w:lang w:eastAsia="zh-CN"/>
              </w:rPr>
              <w:t>PRS Ês1 / Noc and Ês1 / Noc are the ratios of cell 1 signal / AWGN</w:t>
            </w:r>
          </w:p>
          <w:p w14:paraId="07040EE9" w14:textId="77777777" w:rsidR="00246A9D" w:rsidRDefault="00246A9D" w:rsidP="00246A9D">
            <w:pPr>
              <w:pStyle w:val="TAL"/>
              <w:rPr>
                <w:lang w:eastAsia="zh-CN"/>
              </w:rPr>
            </w:pPr>
            <w:r>
              <w:rPr>
                <w:lang w:eastAsia="zh-CN"/>
              </w:rPr>
              <w:t xml:space="preserve">PRS Ês2 / Noc and Ês2 / Noc are the ratios of cell 2 signal / AWGN </w:t>
            </w:r>
          </w:p>
          <w:p w14:paraId="41BCBE63" w14:textId="77777777" w:rsidR="00246A9D" w:rsidRDefault="00246A9D" w:rsidP="00246A9D">
            <w:pPr>
              <w:pStyle w:val="TAL"/>
              <w:rPr>
                <w:lang w:eastAsia="zh-CN"/>
              </w:rPr>
            </w:pPr>
          </w:p>
          <w:p w14:paraId="721F929C" w14:textId="1E00AC0F" w:rsidR="00517168" w:rsidRPr="00DB003C" w:rsidRDefault="00246A9D" w:rsidP="00246A9D">
            <w:pPr>
              <w:pStyle w:val="TAL"/>
            </w:pPr>
            <w:r>
              <w:rPr>
                <w:lang w:eastAsia="zh-CN"/>
              </w:rPr>
              <w:t>Signal-to-noise ratio uncertainty ±0.3 dB</w:t>
            </w:r>
          </w:p>
        </w:tc>
      </w:tr>
      <w:tr w:rsidR="00517168" w:rsidRPr="00DB003C" w14:paraId="5E3B6BEE"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3EB8DC5" w14:textId="27CE4D35" w:rsidR="00517168" w:rsidRDefault="00517168" w:rsidP="0051716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108B58A" w14:textId="77777777" w:rsidR="00246A9D" w:rsidRDefault="00246A9D" w:rsidP="00246A9D">
            <w:pPr>
              <w:pStyle w:val="TAL"/>
              <w:rPr>
                <w:lang w:eastAsia="zh-CN"/>
              </w:rPr>
            </w:pPr>
            <w:r>
              <w:rPr>
                <w:lang w:eastAsia="zh-CN"/>
              </w:rPr>
              <w:t>Noc ±1.5 dB averaged over BWConfig</w:t>
            </w:r>
          </w:p>
          <w:p w14:paraId="06293E09" w14:textId="77777777" w:rsidR="00246A9D" w:rsidRDefault="00246A9D" w:rsidP="00246A9D">
            <w:pPr>
              <w:pStyle w:val="TAL"/>
              <w:rPr>
                <w:lang w:eastAsia="zh-CN"/>
              </w:rPr>
            </w:pPr>
            <w:r>
              <w:rPr>
                <w:lang w:eastAsia="zh-CN"/>
              </w:rPr>
              <w:t xml:space="preserve">PRS Ês1 / Noc ±0.3 dB averaged over BWConfig </w:t>
            </w:r>
          </w:p>
          <w:p w14:paraId="773D9D02" w14:textId="77777777" w:rsidR="00246A9D" w:rsidRDefault="00246A9D" w:rsidP="00246A9D">
            <w:pPr>
              <w:pStyle w:val="TAL"/>
              <w:rPr>
                <w:lang w:eastAsia="zh-CN"/>
              </w:rPr>
            </w:pPr>
            <w:r>
              <w:rPr>
                <w:lang w:eastAsia="zh-CN"/>
              </w:rPr>
              <w:t>Ês1 / Noc ±0.3 dB averaged over BWConfig</w:t>
            </w:r>
          </w:p>
          <w:p w14:paraId="11BD4958" w14:textId="77777777" w:rsidR="00246A9D" w:rsidRDefault="00246A9D" w:rsidP="00246A9D">
            <w:pPr>
              <w:pStyle w:val="TAL"/>
              <w:rPr>
                <w:lang w:eastAsia="zh-CN"/>
              </w:rPr>
            </w:pPr>
            <w:r>
              <w:rPr>
                <w:lang w:eastAsia="zh-CN"/>
              </w:rPr>
              <w:t xml:space="preserve">PRS Ês2 / Noc2 ±0.3 dB averaged over BWConfig </w:t>
            </w:r>
          </w:p>
          <w:p w14:paraId="6EAA91F6" w14:textId="017C8B33" w:rsidR="00517168" w:rsidRPr="00DB003C" w:rsidRDefault="00246A9D" w:rsidP="00246A9D">
            <w:pPr>
              <w:pStyle w:val="TAL"/>
            </w:pPr>
            <w:r>
              <w:rPr>
                <w:lang w:eastAsia="zh-CN"/>
              </w:rPr>
              <w:t>Ês2 / Noc2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72CD83B1" w14:textId="77777777" w:rsidR="00246A9D" w:rsidRDefault="00246A9D" w:rsidP="00246A9D">
            <w:pPr>
              <w:pStyle w:val="TAL"/>
              <w:rPr>
                <w:lang w:eastAsia="zh-CN"/>
              </w:rPr>
            </w:pPr>
            <w:r>
              <w:rPr>
                <w:lang w:eastAsia="zh-CN"/>
              </w:rPr>
              <w:t>Note:</w:t>
            </w:r>
          </w:p>
          <w:p w14:paraId="51421CE7" w14:textId="77777777" w:rsidR="00246A9D" w:rsidRDefault="00246A9D" w:rsidP="00246A9D">
            <w:pPr>
              <w:pStyle w:val="TAL"/>
              <w:rPr>
                <w:lang w:eastAsia="zh-CN"/>
              </w:rPr>
            </w:pPr>
            <w:r>
              <w:rPr>
                <w:lang w:eastAsia="zh-CN"/>
              </w:rPr>
              <w:t>PRS Ês1 / Noc and Ês1 / Noc are the ratios of cell 1 signal / AWGN</w:t>
            </w:r>
          </w:p>
          <w:p w14:paraId="705BB0A4" w14:textId="77777777" w:rsidR="00246A9D" w:rsidRDefault="00246A9D" w:rsidP="00246A9D">
            <w:pPr>
              <w:pStyle w:val="TAL"/>
              <w:rPr>
                <w:lang w:eastAsia="zh-CN"/>
              </w:rPr>
            </w:pPr>
            <w:r>
              <w:rPr>
                <w:lang w:eastAsia="zh-CN"/>
              </w:rPr>
              <w:t xml:space="preserve">PRS Ês2 / Noc2 and Ês2 / Noc2 are the ratios of cell 2 signal / AWGN </w:t>
            </w:r>
          </w:p>
          <w:p w14:paraId="089484E8" w14:textId="77777777" w:rsidR="00246A9D" w:rsidRDefault="00246A9D" w:rsidP="00246A9D">
            <w:pPr>
              <w:pStyle w:val="TAL"/>
              <w:rPr>
                <w:lang w:eastAsia="zh-CN"/>
              </w:rPr>
            </w:pPr>
          </w:p>
          <w:p w14:paraId="20AE6A94" w14:textId="4EAE9CBE" w:rsidR="00517168" w:rsidRPr="00DB003C" w:rsidRDefault="00246A9D" w:rsidP="00246A9D">
            <w:pPr>
              <w:pStyle w:val="TAL"/>
            </w:pPr>
            <w:r>
              <w:rPr>
                <w:lang w:eastAsia="zh-CN"/>
              </w:rPr>
              <w:t>Signal-to-noise ratio uncertainty ±0.3 dB</w:t>
            </w:r>
          </w:p>
        </w:tc>
      </w:tr>
      <w:tr w:rsidR="00517168" w:rsidRPr="00DB003C" w14:paraId="78B35600"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835EC0C" w14:textId="136C32D8" w:rsidR="00517168" w:rsidRDefault="00517168" w:rsidP="0051716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E745FC" w14:textId="77777777" w:rsidR="00517168" w:rsidRPr="00DB003C" w:rsidRDefault="00517168" w:rsidP="00517168">
            <w:pPr>
              <w:pStyle w:val="TAL"/>
            </w:pPr>
            <w:r w:rsidRPr="00DB003C">
              <w:t>Noc ±5.65 dB averaged over BWConfig</w:t>
            </w:r>
          </w:p>
          <w:p w14:paraId="1B74B342" w14:textId="77777777" w:rsidR="00517168" w:rsidRPr="00DB003C" w:rsidRDefault="00517168" w:rsidP="00517168">
            <w:pPr>
              <w:pStyle w:val="TAL"/>
            </w:pPr>
            <w:r w:rsidRPr="00DB003C">
              <w:t xml:space="preserve">PRS Ês1 / Noc ±0.3 dB averaged over BWConfig </w:t>
            </w:r>
          </w:p>
          <w:p w14:paraId="670DB53A" w14:textId="77777777" w:rsidR="00517168" w:rsidRPr="00DB003C" w:rsidRDefault="00517168" w:rsidP="00517168">
            <w:pPr>
              <w:pStyle w:val="TAL"/>
            </w:pPr>
            <w:r w:rsidRPr="00DB003C">
              <w:t>Ês1 / Noc ±0.3 dB averaged over BWConfig</w:t>
            </w:r>
          </w:p>
          <w:p w14:paraId="13EE7280" w14:textId="77777777" w:rsidR="00517168" w:rsidRPr="00DB003C" w:rsidRDefault="00517168" w:rsidP="00517168">
            <w:pPr>
              <w:pStyle w:val="TAL"/>
            </w:pPr>
            <w:r w:rsidRPr="00DB003C">
              <w:t xml:space="preserve">PRS Ês2 / Noc ±0.3 dB averaged over BWConfig </w:t>
            </w:r>
          </w:p>
          <w:p w14:paraId="3DAB58B7" w14:textId="77777777" w:rsidR="00517168" w:rsidRPr="00DB003C" w:rsidRDefault="00517168" w:rsidP="00517168">
            <w:pPr>
              <w:pStyle w:val="TAL"/>
            </w:pPr>
            <w:r w:rsidRPr="00DB003C">
              <w:t>Ês2 / Noc ±0.3 dB averaged over BWConfig</w:t>
            </w:r>
          </w:p>
          <w:p w14:paraId="71773181" w14:textId="77777777" w:rsidR="00517168" w:rsidRPr="00DB003C" w:rsidRDefault="00517168" w:rsidP="00517168">
            <w:pPr>
              <w:pStyle w:val="TAL"/>
            </w:pPr>
          </w:p>
          <w:p w14:paraId="47AD73F5" w14:textId="04B31794" w:rsidR="00517168" w:rsidRPr="00DB003C" w:rsidRDefault="00517168" w:rsidP="00517168">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659C4A07" w14:textId="77777777" w:rsidR="00517168" w:rsidRPr="00DB003C" w:rsidRDefault="00517168" w:rsidP="00517168">
            <w:pPr>
              <w:pStyle w:val="TAL"/>
            </w:pPr>
            <w:r w:rsidRPr="00DB003C">
              <w:t>PRS Ês1 / Noc and Ês1 / Noc are the ratios of cell 1 signal / AWGN</w:t>
            </w:r>
          </w:p>
          <w:p w14:paraId="37D0D066" w14:textId="77777777" w:rsidR="00517168" w:rsidRPr="00DB003C" w:rsidRDefault="00517168" w:rsidP="00517168">
            <w:pPr>
              <w:pStyle w:val="TAL"/>
            </w:pPr>
            <w:r w:rsidRPr="00DB003C">
              <w:t xml:space="preserve">PRS Ês2 / Noc and Ês2 / Noc are the ratios of cell 2 signal / AWGN </w:t>
            </w:r>
          </w:p>
          <w:p w14:paraId="60D7BB6F" w14:textId="77777777" w:rsidR="00517168" w:rsidRPr="00DB003C" w:rsidRDefault="00517168" w:rsidP="00517168">
            <w:pPr>
              <w:pStyle w:val="TAL"/>
            </w:pPr>
          </w:p>
          <w:p w14:paraId="6446518C" w14:textId="4F3E7E1F" w:rsidR="00517168" w:rsidRPr="00DB003C" w:rsidRDefault="00517168" w:rsidP="00517168">
            <w:pPr>
              <w:pStyle w:val="TAL"/>
            </w:pPr>
            <w:r w:rsidRPr="00DB003C">
              <w:t>Tc = 1/(480000 x 4096), the basic timing unit defined in TS 38.211 [53]</w:t>
            </w:r>
          </w:p>
        </w:tc>
      </w:tr>
      <w:tr w:rsidR="00517168" w:rsidRPr="00DB003C" w14:paraId="79E70278"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AB1BCA2" w14:textId="714E2AD4" w:rsidR="00517168" w:rsidRDefault="00517168" w:rsidP="00517168">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F9E9B60" w14:textId="5ECDED84" w:rsidR="00517168" w:rsidRPr="00DB003C" w:rsidRDefault="00517168" w:rsidP="0051716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2BB638D" w14:textId="1D1DCD60" w:rsidR="00517168" w:rsidRPr="00DB003C" w:rsidRDefault="00517168" w:rsidP="00517168">
            <w:pPr>
              <w:pStyle w:val="TAL"/>
            </w:pPr>
            <w:r w:rsidRPr="00DB003C">
              <w:t>Same as 1</w:t>
            </w:r>
            <w:r>
              <w:rPr>
                <w:rFonts w:hint="eastAsia"/>
                <w:lang w:eastAsia="zh-CN"/>
              </w:rPr>
              <w:t>6</w:t>
            </w:r>
            <w:r w:rsidRPr="00DB003C">
              <w:t>.2.3</w:t>
            </w:r>
          </w:p>
        </w:tc>
      </w:tr>
      <w:tr w:rsidR="0090362B" w:rsidRPr="00DB003C" w14:paraId="5C49801E"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A91D793" w14:textId="3A1E7CAE" w:rsidR="0090362B" w:rsidRPr="00250460" w:rsidRDefault="0090362B" w:rsidP="0090362B">
            <w:pPr>
              <w:pStyle w:val="TAL"/>
              <w:rPr>
                <w:lang w:eastAsia="zh-CN"/>
              </w:rPr>
            </w:pPr>
            <w:r w:rsidRPr="00B92349">
              <w:rPr>
                <w:lang w:eastAsia="zh-CN"/>
              </w:rPr>
              <w:lastRenderedPageBreak/>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8080157" w14:textId="3EA204F7" w:rsidR="0090362B" w:rsidRPr="00DB003C" w:rsidRDefault="0090362B" w:rsidP="0090362B">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6281F66" w14:textId="68A544D4" w:rsidR="0090362B" w:rsidRPr="00DB003C" w:rsidRDefault="0090362B" w:rsidP="0090362B">
            <w:pPr>
              <w:pStyle w:val="TAL"/>
            </w:pPr>
            <w:r w:rsidRPr="00DB003C">
              <w:t>Same as 1</w:t>
            </w:r>
            <w:r>
              <w:rPr>
                <w:rFonts w:hint="eastAsia"/>
                <w:lang w:eastAsia="zh-CN"/>
              </w:rPr>
              <w:t>6</w:t>
            </w:r>
            <w:r w:rsidRPr="00DB003C">
              <w:t>.2.3</w:t>
            </w:r>
          </w:p>
        </w:tc>
      </w:tr>
      <w:tr w:rsidR="0090362B" w:rsidRPr="00DB003C" w14:paraId="03FFA5DA"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B4ABB03" w14:textId="274E75B3" w:rsidR="0090362B" w:rsidRPr="00250460" w:rsidRDefault="0090362B" w:rsidP="0090362B">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6CF5212D" w14:textId="08061119" w:rsidR="0090362B" w:rsidRPr="00DB003C" w:rsidRDefault="0090362B" w:rsidP="0090362B">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1306B94E" w14:textId="6BCAA0FB" w:rsidR="0090362B" w:rsidRPr="00DB003C" w:rsidRDefault="0090362B" w:rsidP="0090362B">
            <w:pPr>
              <w:pStyle w:val="TAL"/>
            </w:pPr>
            <w:r w:rsidRPr="00DB003C">
              <w:t>Same as 1</w:t>
            </w:r>
            <w:r>
              <w:rPr>
                <w:rFonts w:hint="eastAsia"/>
                <w:lang w:eastAsia="zh-CN"/>
              </w:rPr>
              <w:t>6</w:t>
            </w:r>
            <w:r w:rsidRPr="00DB003C">
              <w:t>.2.3</w:t>
            </w:r>
          </w:p>
        </w:tc>
      </w:tr>
      <w:tr w:rsidR="00517168" w:rsidRPr="00DB003C" w14:paraId="667CD1FF"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95FA2CA" w14:textId="0E0D6E34" w:rsidR="00517168" w:rsidRPr="00250460" w:rsidRDefault="00517168" w:rsidP="00517168">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52D50E64" w14:textId="77777777" w:rsidR="00246A9D" w:rsidRDefault="00246A9D" w:rsidP="00246A9D">
            <w:pPr>
              <w:pStyle w:val="TAL"/>
              <w:rPr>
                <w:lang w:eastAsia="zh-CN"/>
              </w:rPr>
            </w:pPr>
            <w:r>
              <w:rPr>
                <w:lang w:eastAsia="zh-CN"/>
              </w:rPr>
              <w:t>Noc ±1.5 dB averaged over BWConfig</w:t>
            </w:r>
          </w:p>
          <w:p w14:paraId="5295E114" w14:textId="77777777" w:rsidR="00246A9D" w:rsidRDefault="00246A9D" w:rsidP="00246A9D">
            <w:pPr>
              <w:pStyle w:val="TAL"/>
              <w:rPr>
                <w:lang w:eastAsia="zh-CN"/>
              </w:rPr>
            </w:pPr>
            <w:r>
              <w:rPr>
                <w:lang w:eastAsia="zh-CN"/>
              </w:rPr>
              <w:t xml:space="preserve">PRS Ês1 / Noc ±0.3 dB averaged over BWConfig </w:t>
            </w:r>
          </w:p>
          <w:p w14:paraId="5AE8926F" w14:textId="77777777" w:rsidR="00246A9D" w:rsidRDefault="00246A9D" w:rsidP="00246A9D">
            <w:pPr>
              <w:pStyle w:val="TAL"/>
              <w:rPr>
                <w:lang w:eastAsia="zh-CN"/>
              </w:rPr>
            </w:pPr>
            <w:r>
              <w:rPr>
                <w:lang w:eastAsia="zh-CN"/>
              </w:rPr>
              <w:t>Ês1 / Noc ±0.3 dB averaged over BWConfig</w:t>
            </w:r>
          </w:p>
          <w:p w14:paraId="274681D2" w14:textId="77777777" w:rsidR="00246A9D" w:rsidRDefault="00246A9D" w:rsidP="00246A9D">
            <w:pPr>
              <w:pStyle w:val="TAL"/>
              <w:rPr>
                <w:lang w:eastAsia="zh-CN"/>
              </w:rPr>
            </w:pPr>
            <w:r>
              <w:rPr>
                <w:lang w:eastAsia="zh-CN"/>
              </w:rPr>
              <w:t xml:space="preserve">PRS Ês2 / Noc ±0.3 dB averaged over BWConfig </w:t>
            </w:r>
          </w:p>
          <w:p w14:paraId="24F4ECA3" w14:textId="79B0EF28" w:rsidR="00517168" w:rsidRPr="00DB003C" w:rsidRDefault="00246A9D" w:rsidP="00246A9D">
            <w:pPr>
              <w:pStyle w:val="TAL"/>
            </w:pPr>
            <w:r>
              <w:rPr>
                <w:lang w:eastAsia="zh-CN"/>
              </w:rPr>
              <w:t>Ês2 / Noc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3EE30208" w14:textId="77777777" w:rsidR="00246A9D" w:rsidRDefault="00246A9D" w:rsidP="00246A9D">
            <w:pPr>
              <w:pStyle w:val="TAL"/>
              <w:rPr>
                <w:lang w:eastAsia="zh-CN"/>
              </w:rPr>
            </w:pPr>
            <w:r>
              <w:rPr>
                <w:lang w:eastAsia="zh-CN"/>
              </w:rPr>
              <w:t>Note:</w:t>
            </w:r>
          </w:p>
          <w:p w14:paraId="25D1B25E" w14:textId="77777777" w:rsidR="00246A9D" w:rsidRDefault="00246A9D" w:rsidP="00246A9D">
            <w:pPr>
              <w:pStyle w:val="TAL"/>
              <w:rPr>
                <w:lang w:eastAsia="zh-CN"/>
              </w:rPr>
            </w:pPr>
            <w:r>
              <w:rPr>
                <w:lang w:eastAsia="zh-CN"/>
              </w:rPr>
              <w:t>PRS Ês1 / Noc and Ês1 / Noc are the ratios of cell 1 signal / AWGN</w:t>
            </w:r>
          </w:p>
          <w:p w14:paraId="78B4823B" w14:textId="77777777" w:rsidR="00246A9D" w:rsidRDefault="00246A9D" w:rsidP="00246A9D">
            <w:pPr>
              <w:pStyle w:val="TAL"/>
              <w:rPr>
                <w:lang w:eastAsia="zh-CN"/>
              </w:rPr>
            </w:pPr>
            <w:r>
              <w:rPr>
                <w:lang w:eastAsia="zh-CN"/>
              </w:rPr>
              <w:t xml:space="preserve">PRS Ês2 / Noc and Ês2 / Noc are the ratios of cell 2 signal / AWGN </w:t>
            </w:r>
          </w:p>
          <w:p w14:paraId="3FF51994" w14:textId="77777777" w:rsidR="00246A9D" w:rsidRDefault="00246A9D" w:rsidP="00246A9D">
            <w:pPr>
              <w:pStyle w:val="TAL"/>
              <w:rPr>
                <w:lang w:eastAsia="zh-CN"/>
              </w:rPr>
            </w:pPr>
          </w:p>
          <w:p w14:paraId="6326E71B" w14:textId="382ABD7F" w:rsidR="00517168" w:rsidRPr="00DB003C" w:rsidRDefault="00246A9D" w:rsidP="00246A9D">
            <w:pPr>
              <w:pStyle w:val="TAL"/>
            </w:pPr>
            <w:r>
              <w:rPr>
                <w:lang w:eastAsia="zh-CN"/>
              </w:rPr>
              <w:t>Signal-to-noise ratio uncertainty ±0.3 dB</w:t>
            </w:r>
          </w:p>
        </w:tc>
      </w:tr>
      <w:tr w:rsidR="00246A9D" w:rsidRPr="00DB003C" w14:paraId="38245D54"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9C78E4" w14:textId="48BCE002" w:rsidR="00246A9D" w:rsidRPr="00250460" w:rsidRDefault="00246A9D" w:rsidP="00246A9D">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10EA96AE" w14:textId="77777777" w:rsidR="00246A9D" w:rsidRPr="00DB003C" w:rsidRDefault="00246A9D" w:rsidP="00246A9D">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12A33E8C" w14:textId="77777777" w:rsidR="00246A9D" w:rsidRPr="00DB003C" w:rsidRDefault="00246A9D" w:rsidP="00246A9D">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BA33037" w14:textId="77777777" w:rsidR="00246A9D" w:rsidRPr="00DB003C" w:rsidRDefault="00246A9D" w:rsidP="00246A9D">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E7D8007" w14:textId="77777777" w:rsidR="00246A9D" w:rsidRPr="00DB003C" w:rsidRDefault="00246A9D" w:rsidP="00246A9D">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9D688AA" w14:textId="3ACD50A9" w:rsidR="00246A9D" w:rsidRDefault="00246A9D" w:rsidP="00246A9D">
            <w:pPr>
              <w:pStyle w:val="TAL"/>
              <w:rPr>
                <w:lang w:eastAsia="zh-CN"/>
              </w:rPr>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56BD3620" w14:textId="77777777" w:rsidR="00246A9D" w:rsidRPr="00DB003C" w:rsidRDefault="00246A9D" w:rsidP="00246A9D">
            <w:pPr>
              <w:pStyle w:val="TAL"/>
            </w:pPr>
            <w:r w:rsidRPr="00DB003C">
              <w:t>Note:</w:t>
            </w:r>
          </w:p>
          <w:p w14:paraId="33D25D9D" w14:textId="77777777" w:rsidR="00246A9D" w:rsidRPr="00DB003C" w:rsidRDefault="00246A9D" w:rsidP="00246A9D">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645A054" w14:textId="35047A02" w:rsidR="00246A9D" w:rsidRDefault="00246A9D" w:rsidP="00246A9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605F2F" w:rsidRPr="00DB003C" w14:paraId="69A34F74"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04A3948" w14:textId="2368764B" w:rsidR="00605F2F" w:rsidRPr="00250460" w:rsidRDefault="00605F2F" w:rsidP="00605F2F">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1A846882" w14:textId="798EE233" w:rsidR="00605F2F" w:rsidRPr="00DB003C" w:rsidRDefault="00605F2F" w:rsidP="00605F2F">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4AA0589" w14:textId="7988BF40" w:rsidR="00605F2F" w:rsidRPr="00DB003C" w:rsidRDefault="00605F2F" w:rsidP="00605F2F">
            <w:pPr>
              <w:pStyle w:val="TAL"/>
            </w:pPr>
            <w:r w:rsidRPr="00DB003C">
              <w:t>Same as 1</w:t>
            </w:r>
            <w:r>
              <w:rPr>
                <w:rFonts w:hint="eastAsia"/>
                <w:lang w:eastAsia="zh-CN"/>
              </w:rPr>
              <w:t>6</w:t>
            </w:r>
            <w:r w:rsidRPr="00DB003C">
              <w:t>.</w:t>
            </w:r>
            <w:r>
              <w:rPr>
                <w:rFonts w:hint="eastAsia"/>
                <w:lang w:eastAsia="zh-CN"/>
              </w:rPr>
              <w:t>3.2</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lastRenderedPageBreak/>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r w:rsidRPr="00DB003C">
              <w:rPr>
                <w:szCs w:val="18"/>
                <w:u w:val="single"/>
                <w:lang w:eastAsia="zh-CN"/>
              </w:rPr>
              <w:t xml:space="preserve">RxTx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BW</w:t>
            </w:r>
            <w:r w:rsidRPr="00DB003C">
              <w:rPr>
                <w:vertAlign w:val="subscript"/>
              </w:rPr>
              <w:t>Config</w:t>
            </w:r>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BW</w:t>
            </w:r>
            <w:r w:rsidRPr="00DB003C">
              <w:rPr>
                <w:vertAlign w:val="subscript"/>
              </w:rPr>
              <w:t>Config</w:t>
            </w:r>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BW</w:t>
            </w:r>
            <w:r w:rsidRPr="00DB003C">
              <w:rPr>
                <w:vertAlign w:val="subscript"/>
              </w:rPr>
              <w:t>Config</w:t>
            </w:r>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BW</w:t>
            </w:r>
            <w:r w:rsidRPr="00DB003C">
              <w:rPr>
                <w:vertAlign w:val="subscript"/>
              </w:rPr>
              <w:t>Config</w:t>
            </w:r>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9.8.3 TDD Inter frequency RSTD Measurement Reporting Delay for NB-IOT Inband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825ECC">
        <w:trPr>
          <w:jc w:val="center"/>
        </w:trPr>
        <w:tc>
          <w:tcPr>
            <w:tcW w:w="3100" w:type="dxa"/>
            <w:shd w:val="clear" w:color="auto" w:fill="auto"/>
          </w:tcPr>
          <w:p w14:paraId="61070953" w14:textId="77777777" w:rsidR="00C220B7" w:rsidRPr="00DB003C" w:rsidRDefault="00C220B7" w:rsidP="00C220B7">
            <w:pPr>
              <w:pStyle w:val="TAH"/>
              <w:ind w:left="284"/>
            </w:pPr>
            <w:r w:rsidRPr="00DB003C">
              <w:lastRenderedPageBreak/>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825ECC">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825ECC">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30A222AC" w:rsidR="00C220B7" w:rsidRPr="00DB003C" w:rsidRDefault="00D96C76" w:rsidP="00C220B7">
            <w:pPr>
              <w:pStyle w:val="TAL"/>
              <w:rPr>
                <w:shd w:val="clear" w:color="auto" w:fill="FFFFFF"/>
                <w:lang w:eastAsia="sv-SE"/>
              </w:rPr>
            </w:pPr>
            <w:r>
              <w:rPr>
                <w:lang w:eastAsia="zh-CN"/>
              </w:rPr>
              <w:t>300ms</w:t>
            </w:r>
          </w:p>
        </w:tc>
      </w:tr>
      <w:tr w:rsidR="00C220B7" w:rsidRPr="00DB003C" w14:paraId="5D06D5B8" w14:textId="77777777" w:rsidTr="00825ECC">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65291711" w:rsidR="00C220B7" w:rsidRPr="00DB003C" w:rsidRDefault="00825ECC" w:rsidP="00C220B7">
            <w:pPr>
              <w:pStyle w:val="TAL"/>
              <w:rPr>
                <w:shd w:val="clear" w:color="auto" w:fill="FFFFFF"/>
                <w:lang w:eastAsia="sv-SE"/>
              </w:rPr>
            </w:pPr>
            <w:r w:rsidRPr="00825ECC">
              <w:rPr>
                <w:lang w:eastAsia="zh-CN"/>
              </w:rPr>
              <w:t>300ms</w:t>
            </w:r>
          </w:p>
        </w:tc>
      </w:tr>
      <w:tr w:rsidR="00C220B7" w:rsidRPr="00DB003C" w14:paraId="2CC838FB" w14:textId="77777777" w:rsidTr="00825ECC">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466C74E" w:rsidR="00C220B7" w:rsidRPr="00DB003C" w:rsidRDefault="00825ECC" w:rsidP="00C220B7">
            <w:pPr>
              <w:pStyle w:val="TAL"/>
              <w:rPr>
                <w:shd w:val="clear" w:color="auto" w:fill="FFFFFF"/>
                <w:lang w:eastAsia="sv-SE"/>
              </w:rPr>
            </w:pPr>
            <w:r w:rsidRPr="00825ECC">
              <w:rPr>
                <w:lang w:eastAsia="zh-CN"/>
              </w:rPr>
              <w:t>300ms</w:t>
            </w:r>
          </w:p>
        </w:tc>
      </w:tr>
      <w:tr w:rsidR="00825ECC" w:rsidRPr="00DB003C" w14:paraId="3651145B" w14:textId="77777777" w:rsidTr="00825ECC">
        <w:trPr>
          <w:jc w:val="center"/>
        </w:trPr>
        <w:tc>
          <w:tcPr>
            <w:tcW w:w="3100" w:type="dxa"/>
            <w:shd w:val="clear" w:color="auto" w:fill="auto"/>
          </w:tcPr>
          <w:p w14:paraId="7C23A012" w14:textId="0035E6F7" w:rsidR="00825ECC" w:rsidRPr="00DB003C" w:rsidRDefault="00825ECC" w:rsidP="00825EC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7DC0CFAA" w14:textId="2EEA3CBE" w:rsidR="00825ECC" w:rsidRPr="00DB003C" w:rsidRDefault="00825ECC" w:rsidP="00825ECC">
            <w:pPr>
              <w:pStyle w:val="TAL"/>
            </w:pPr>
            <w:r w:rsidRPr="00DB003C">
              <w:t>Response time</w:t>
            </w:r>
          </w:p>
        </w:tc>
        <w:tc>
          <w:tcPr>
            <w:tcW w:w="2711" w:type="dxa"/>
            <w:shd w:val="clear" w:color="auto" w:fill="auto"/>
          </w:tcPr>
          <w:p w14:paraId="68EBBA25" w14:textId="6B29028A" w:rsidR="00825ECC" w:rsidRPr="00825ECC" w:rsidRDefault="00825ECC" w:rsidP="00825ECC">
            <w:pPr>
              <w:pStyle w:val="TAL"/>
              <w:rPr>
                <w:lang w:eastAsia="zh-CN"/>
              </w:rPr>
            </w:pPr>
            <w:r>
              <w:rPr>
                <w:lang w:eastAsia="zh-CN"/>
              </w:rPr>
              <w:t>300ms</w:t>
            </w:r>
          </w:p>
        </w:tc>
      </w:tr>
      <w:tr w:rsidR="00825ECC" w:rsidRPr="00DB003C" w14:paraId="16A4370E" w14:textId="77777777" w:rsidTr="00825ECC">
        <w:trPr>
          <w:jc w:val="center"/>
        </w:trPr>
        <w:tc>
          <w:tcPr>
            <w:tcW w:w="3100" w:type="dxa"/>
            <w:shd w:val="clear" w:color="auto" w:fill="auto"/>
          </w:tcPr>
          <w:p w14:paraId="0CD56B2C" w14:textId="1F53553B" w:rsidR="00825ECC" w:rsidRPr="00DB003C" w:rsidRDefault="00825ECC" w:rsidP="00825EC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727D2969" w14:textId="5AF97DE4" w:rsidR="00825ECC" w:rsidRPr="00DB003C" w:rsidRDefault="00825ECC" w:rsidP="00825ECC">
            <w:pPr>
              <w:pStyle w:val="TAL"/>
            </w:pPr>
            <w:r w:rsidRPr="00DB003C">
              <w:t>Response time</w:t>
            </w:r>
          </w:p>
        </w:tc>
        <w:tc>
          <w:tcPr>
            <w:tcW w:w="2711" w:type="dxa"/>
            <w:shd w:val="clear" w:color="auto" w:fill="auto"/>
          </w:tcPr>
          <w:p w14:paraId="46AA8459" w14:textId="305F7C48" w:rsidR="00825ECC" w:rsidRPr="00825ECC" w:rsidRDefault="00825ECC" w:rsidP="00825ECC">
            <w:pPr>
              <w:pStyle w:val="TAL"/>
              <w:rPr>
                <w:lang w:eastAsia="zh-CN"/>
              </w:rPr>
            </w:pPr>
            <w:r>
              <w:rPr>
                <w:lang w:eastAsia="zh-CN"/>
              </w:rPr>
              <w:t>300ms</w:t>
            </w:r>
          </w:p>
        </w:tc>
      </w:tr>
      <w:tr w:rsidR="00825ECC" w:rsidRPr="00DB003C" w14:paraId="71055614" w14:textId="77777777" w:rsidTr="00825ECC">
        <w:trPr>
          <w:jc w:val="center"/>
        </w:trPr>
        <w:tc>
          <w:tcPr>
            <w:tcW w:w="3100" w:type="dxa"/>
            <w:shd w:val="clear" w:color="auto" w:fill="auto"/>
          </w:tcPr>
          <w:p w14:paraId="258435A6" w14:textId="5A2F9193" w:rsidR="00825ECC" w:rsidRPr="00DB003C" w:rsidRDefault="00825ECC" w:rsidP="00825ECC">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5C0AF84C" w14:textId="6DF08FD0" w:rsidR="00825ECC" w:rsidRPr="00DB003C" w:rsidRDefault="00825ECC" w:rsidP="00825ECC">
            <w:pPr>
              <w:pStyle w:val="TAL"/>
            </w:pPr>
            <w:r w:rsidRPr="00DB003C">
              <w:t>Response time</w:t>
            </w:r>
          </w:p>
        </w:tc>
        <w:tc>
          <w:tcPr>
            <w:tcW w:w="2711" w:type="dxa"/>
            <w:shd w:val="clear" w:color="auto" w:fill="auto"/>
          </w:tcPr>
          <w:p w14:paraId="2BE45107" w14:textId="40CA0F7B" w:rsidR="00825ECC" w:rsidRPr="00825ECC" w:rsidRDefault="00825ECC" w:rsidP="00825ECC">
            <w:pPr>
              <w:pStyle w:val="TAL"/>
              <w:rPr>
                <w:lang w:eastAsia="zh-CN"/>
              </w:rPr>
            </w:pPr>
            <w:r>
              <w:rPr>
                <w:lang w:eastAsia="zh-CN"/>
              </w:rPr>
              <w:t>300ms</w:t>
            </w:r>
          </w:p>
        </w:tc>
      </w:tr>
      <w:tr w:rsidR="00C220B7" w:rsidRPr="00DB003C" w14:paraId="18880C87" w14:textId="77777777" w:rsidTr="00825ECC">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825ECC">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5718F2C1" w:rsidR="00C220B7" w:rsidRPr="00DB003C" w:rsidRDefault="00D96C76" w:rsidP="00C220B7">
            <w:pPr>
              <w:pStyle w:val="TAL"/>
              <w:rPr>
                <w:lang w:eastAsia="zh-CN"/>
              </w:rPr>
            </w:pPr>
            <w:r>
              <w:rPr>
                <w:lang w:eastAsia="zh-CN"/>
              </w:rPr>
              <w:t>Cell Timing Difference</w:t>
            </w:r>
          </w:p>
        </w:tc>
        <w:tc>
          <w:tcPr>
            <w:tcW w:w="2711" w:type="dxa"/>
            <w:shd w:val="clear" w:color="auto" w:fill="auto"/>
          </w:tcPr>
          <w:p w14:paraId="6C04B380" w14:textId="7325C0E2" w:rsidR="00C220B7" w:rsidRPr="00DB003C" w:rsidRDefault="00D96C76" w:rsidP="00C220B7">
            <w:pPr>
              <w:pStyle w:val="TAL"/>
              <w:rPr>
                <w:lang w:eastAsia="zh-CN"/>
              </w:rPr>
            </w:pPr>
            <w:r>
              <w:rPr>
                <w:rFonts w:cs="Arial"/>
                <w:szCs w:val="18"/>
                <w:lang w:eastAsia="zh-CN"/>
              </w:rPr>
              <w:t>32 Tc</w:t>
            </w:r>
          </w:p>
        </w:tc>
      </w:tr>
      <w:tr w:rsidR="00C220B7" w:rsidRPr="00DB003C" w14:paraId="75F67696" w14:textId="77777777" w:rsidTr="00825ECC">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825ECC">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r w:rsidR="00825ECC" w:rsidRPr="00DB003C" w14:paraId="20BBB5A2" w14:textId="77777777" w:rsidTr="00825ECC">
        <w:trPr>
          <w:jc w:val="center"/>
        </w:trPr>
        <w:tc>
          <w:tcPr>
            <w:tcW w:w="3100" w:type="dxa"/>
            <w:shd w:val="clear" w:color="auto" w:fill="auto"/>
          </w:tcPr>
          <w:p w14:paraId="4FEF6239" w14:textId="7FD9B450"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D980A50" w14:textId="5DE763A9" w:rsidR="00825ECC" w:rsidRPr="00DB003C" w:rsidRDefault="00825ECC" w:rsidP="00825ECC">
            <w:pPr>
              <w:pStyle w:val="TAL"/>
            </w:pPr>
            <w:r>
              <w:rPr>
                <w:lang w:eastAsia="zh-CN"/>
              </w:rPr>
              <w:t>Cell Timing Difference</w:t>
            </w:r>
          </w:p>
        </w:tc>
        <w:tc>
          <w:tcPr>
            <w:tcW w:w="2711" w:type="dxa"/>
            <w:shd w:val="clear" w:color="auto" w:fill="auto"/>
          </w:tcPr>
          <w:p w14:paraId="3CD05E3A" w14:textId="10E73B51" w:rsidR="00825ECC" w:rsidRPr="00DB003C" w:rsidRDefault="00825ECC" w:rsidP="00825ECC">
            <w:pPr>
              <w:pStyle w:val="TAL"/>
            </w:pPr>
            <w:r>
              <w:rPr>
                <w:rFonts w:cs="Arial" w:hint="eastAsia"/>
                <w:szCs w:val="18"/>
                <w:lang w:eastAsia="zh-CN"/>
              </w:rPr>
              <w:t>32</w:t>
            </w:r>
            <w:r>
              <w:rPr>
                <w:rFonts w:cs="Arial"/>
                <w:szCs w:val="18"/>
                <w:lang w:eastAsia="zh-CN"/>
              </w:rPr>
              <w:t xml:space="preserve"> Tc</w:t>
            </w:r>
          </w:p>
        </w:tc>
      </w:tr>
      <w:tr w:rsidR="00825ECC" w:rsidRPr="00DB003C" w14:paraId="0CD54CE9" w14:textId="77777777" w:rsidTr="00825ECC">
        <w:trPr>
          <w:jc w:val="center"/>
        </w:trPr>
        <w:tc>
          <w:tcPr>
            <w:tcW w:w="3100" w:type="dxa"/>
            <w:shd w:val="clear" w:color="auto" w:fill="auto"/>
          </w:tcPr>
          <w:p w14:paraId="4F2A5E25" w14:textId="11DB3BA4" w:rsidR="00825ECC" w:rsidRPr="00DB003C" w:rsidRDefault="00825ECC" w:rsidP="00825ECC">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276A8DAE" w14:textId="228BB24F" w:rsidR="00825ECC" w:rsidRPr="00DB003C" w:rsidRDefault="00825ECC" w:rsidP="00825ECC">
            <w:pPr>
              <w:pStyle w:val="TAL"/>
            </w:pPr>
            <w:r>
              <w:rPr>
                <w:lang w:eastAsia="zh-CN"/>
              </w:rPr>
              <w:t>Cell Timing Difference</w:t>
            </w:r>
          </w:p>
        </w:tc>
        <w:tc>
          <w:tcPr>
            <w:tcW w:w="2711" w:type="dxa"/>
            <w:shd w:val="clear" w:color="auto" w:fill="auto"/>
          </w:tcPr>
          <w:p w14:paraId="3DCA16B1" w14:textId="64444F39" w:rsidR="00825ECC" w:rsidRPr="00DB003C" w:rsidRDefault="00825ECC" w:rsidP="00825ECC">
            <w:pPr>
              <w:pStyle w:val="TAL"/>
            </w:pPr>
            <w:r>
              <w:rPr>
                <w:rFonts w:cs="Arial" w:hint="eastAsia"/>
                <w:szCs w:val="18"/>
                <w:lang w:eastAsia="zh-CN"/>
              </w:rPr>
              <w:t>32</w:t>
            </w:r>
            <w:r>
              <w:rPr>
                <w:rFonts w:cs="Arial"/>
                <w:szCs w:val="18"/>
                <w:lang w:eastAsia="zh-CN"/>
              </w:rPr>
              <w:t xml:space="preserve"> Tc</w:t>
            </w:r>
          </w:p>
        </w:tc>
      </w:tr>
      <w:tr w:rsidR="003C12E6" w:rsidRPr="00DB003C" w14:paraId="1EC888CA" w14:textId="77777777" w:rsidTr="00825ECC">
        <w:trPr>
          <w:jc w:val="center"/>
        </w:trPr>
        <w:tc>
          <w:tcPr>
            <w:tcW w:w="3100" w:type="dxa"/>
            <w:shd w:val="clear" w:color="auto" w:fill="auto"/>
          </w:tcPr>
          <w:p w14:paraId="789C6C2E" w14:textId="2C5E0083" w:rsidR="003C12E6" w:rsidRPr="00DB003C" w:rsidRDefault="003C12E6" w:rsidP="003C12E6">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23EF24D0" w14:textId="2D467AFB" w:rsidR="003C12E6" w:rsidRPr="00DB003C" w:rsidRDefault="003C12E6" w:rsidP="003C12E6">
            <w:pPr>
              <w:pStyle w:val="TAL"/>
            </w:pPr>
            <w:r w:rsidRPr="00DB003C">
              <w:t>Response time</w:t>
            </w:r>
          </w:p>
        </w:tc>
        <w:tc>
          <w:tcPr>
            <w:tcW w:w="2711" w:type="dxa"/>
            <w:shd w:val="clear" w:color="auto" w:fill="auto"/>
          </w:tcPr>
          <w:p w14:paraId="2863FC08" w14:textId="03E8BD6A" w:rsidR="003C12E6" w:rsidRPr="00DB003C" w:rsidRDefault="003C12E6" w:rsidP="003C12E6">
            <w:pPr>
              <w:pStyle w:val="TAL"/>
            </w:pPr>
            <w:r>
              <w:rPr>
                <w:lang w:eastAsia="zh-CN"/>
              </w:rPr>
              <w:t>300ms</w:t>
            </w:r>
          </w:p>
        </w:tc>
      </w:tr>
      <w:tr w:rsidR="003C12E6" w:rsidRPr="00DB003C" w14:paraId="29DAB631" w14:textId="77777777" w:rsidTr="00825ECC">
        <w:trPr>
          <w:jc w:val="center"/>
        </w:trPr>
        <w:tc>
          <w:tcPr>
            <w:tcW w:w="3100" w:type="dxa"/>
            <w:shd w:val="clear" w:color="auto" w:fill="auto"/>
          </w:tcPr>
          <w:p w14:paraId="4E3A4ADA" w14:textId="12B730E6" w:rsidR="003C12E6" w:rsidRPr="00DB003C" w:rsidRDefault="003C12E6" w:rsidP="003C12E6">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D56683C" w14:textId="18DBB389" w:rsidR="003C12E6" w:rsidRPr="00DB003C" w:rsidRDefault="003C12E6" w:rsidP="003C12E6">
            <w:pPr>
              <w:pStyle w:val="TAL"/>
            </w:pPr>
            <w:r w:rsidRPr="00DB003C">
              <w:t>Response time</w:t>
            </w:r>
          </w:p>
        </w:tc>
        <w:tc>
          <w:tcPr>
            <w:tcW w:w="2711" w:type="dxa"/>
            <w:shd w:val="clear" w:color="auto" w:fill="auto"/>
          </w:tcPr>
          <w:p w14:paraId="66E993DF" w14:textId="3F83494A" w:rsidR="003C12E6" w:rsidRPr="00DB003C" w:rsidRDefault="003C12E6" w:rsidP="003C12E6">
            <w:pPr>
              <w:pStyle w:val="TAL"/>
            </w:pPr>
            <w:r>
              <w:rPr>
                <w:lang w:eastAsia="zh-CN"/>
              </w:rPr>
              <w:t>300ms</w:t>
            </w:r>
          </w:p>
        </w:tc>
      </w:tr>
      <w:tr w:rsidR="003C12E6" w:rsidRPr="00DB003C" w14:paraId="16A13A7C" w14:textId="77777777" w:rsidTr="00825ECC">
        <w:trPr>
          <w:jc w:val="center"/>
        </w:trPr>
        <w:tc>
          <w:tcPr>
            <w:tcW w:w="3100" w:type="dxa"/>
            <w:shd w:val="clear" w:color="auto" w:fill="auto"/>
          </w:tcPr>
          <w:p w14:paraId="03B9CDAF" w14:textId="2A9F7067" w:rsidR="003C12E6" w:rsidRPr="00DB003C" w:rsidRDefault="003C12E6" w:rsidP="003C12E6">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0A145AD0" w14:textId="41A7F510" w:rsidR="003C12E6" w:rsidRPr="00DB003C" w:rsidRDefault="003C12E6" w:rsidP="003C12E6">
            <w:pPr>
              <w:pStyle w:val="TAL"/>
            </w:pPr>
            <w:r w:rsidRPr="00DB003C">
              <w:t>Response time</w:t>
            </w:r>
          </w:p>
        </w:tc>
        <w:tc>
          <w:tcPr>
            <w:tcW w:w="2711" w:type="dxa"/>
            <w:shd w:val="clear" w:color="auto" w:fill="auto"/>
          </w:tcPr>
          <w:p w14:paraId="49ECA5CB" w14:textId="637131E4" w:rsidR="003C12E6" w:rsidRPr="00DB003C" w:rsidRDefault="003C12E6" w:rsidP="003C12E6">
            <w:pPr>
              <w:pStyle w:val="TAL"/>
            </w:pPr>
            <w:r>
              <w:rPr>
                <w:lang w:eastAsia="zh-CN"/>
              </w:rPr>
              <w:t>300ms</w:t>
            </w:r>
          </w:p>
        </w:tc>
      </w:tr>
      <w:tr w:rsidR="003C12E6" w:rsidRPr="00DB003C" w14:paraId="0F6C97B3" w14:textId="77777777" w:rsidTr="00825ECC">
        <w:trPr>
          <w:jc w:val="center"/>
        </w:trPr>
        <w:tc>
          <w:tcPr>
            <w:tcW w:w="3100" w:type="dxa"/>
            <w:shd w:val="clear" w:color="auto" w:fill="auto"/>
          </w:tcPr>
          <w:p w14:paraId="40C6B861" w14:textId="0893D1D2" w:rsidR="003C12E6" w:rsidRPr="00DB003C" w:rsidRDefault="003C12E6" w:rsidP="003C12E6">
            <w:pPr>
              <w:pStyle w:val="TAL"/>
            </w:pPr>
            <w:r>
              <w:rPr>
                <w:rFonts w:hint="eastAsia"/>
                <w:lang w:eastAsia="zh-CN"/>
              </w:rPr>
              <w:lastRenderedPageBreak/>
              <w:t xml:space="preserve">15.2.4 </w:t>
            </w:r>
            <w:r w:rsidRPr="00765B35">
              <w:rPr>
                <w:lang w:eastAsia="zh-CN"/>
              </w:rPr>
              <w:t>UE Rx-Tx time difference measurement period for dual positioning frequency layer in FR2 SA</w:t>
            </w:r>
          </w:p>
        </w:tc>
        <w:tc>
          <w:tcPr>
            <w:tcW w:w="2711" w:type="dxa"/>
            <w:shd w:val="clear" w:color="auto" w:fill="auto"/>
          </w:tcPr>
          <w:p w14:paraId="229C2D4B" w14:textId="29E51E89" w:rsidR="003C12E6" w:rsidRPr="00DB003C" w:rsidRDefault="003C12E6" w:rsidP="003C12E6">
            <w:pPr>
              <w:pStyle w:val="TAL"/>
            </w:pPr>
            <w:r w:rsidRPr="00DB003C">
              <w:t>Response time</w:t>
            </w:r>
          </w:p>
        </w:tc>
        <w:tc>
          <w:tcPr>
            <w:tcW w:w="2711" w:type="dxa"/>
            <w:shd w:val="clear" w:color="auto" w:fill="auto"/>
          </w:tcPr>
          <w:p w14:paraId="5C8257BB" w14:textId="55D13EEA" w:rsidR="003C12E6" w:rsidRPr="00DB003C" w:rsidRDefault="003C12E6" w:rsidP="003C12E6">
            <w:pPr>
              <w:pStyle w:val="TAL"/>
            </w:pPr>
            <w:r>
              <w:rPr>
                <w:lang w:eastAsia="zh-CN"/>
              </w:rPr>
              <w:t>300ms</w:t>
            </w:r>
          </w:p>
        </w:tc>
      </w:tr>
      <w:tr w:rsidR="003C12E6" w:rsidRPr="00DB003C" w14:paraId="593270E0" w14:textId="77777777" w:rsidTr="00825ECC">
        <w:trPr>
          <w:jc w:val="center"/>
        </w:trPr>
        <w:tc>
          <w:tcPr>
            <w:tcW w:w="3100" w:type="dxa"/>
            <w:shd w:val="clear" w:color="auto" w:fill="auto"/>
          </w:tcPr>
          <w:p w14:paraId="539CE9F3" w14:textId="57678C58" w:rsidR="003C12E6" w:rsidRPr="00DB003C" w:rsidRDefault="003C12E6" w:rsidP="003C12E6">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45C800CB" w14:textId="3A7FF70B" w:rsidR="003C12E6" w:rsidRPr="00DB003C" w:rsidRDefault="003C12E6" w:rsidP="003C12E6">
            <w:pPr>
              <w:pStyle w:val="TAL"/>
            </w:pPr>
            <w:r>
              <w:rPr>
                <w:lang w:eastAsia="zh-CN"/>
              </w:rPr>
              <w:t>Cell Timing Difference</w:t>
            </w:r>
          </w:p>
        </w:tc>
        <w:tc>
          <w:tcPr>
            <w:tcW w:w="2711" w:type="dxa"/>
            <w:shd w:val="clear" w:color="auto" w:fill="auto"/>
          </w:tcPr>
          <w:p w14:paraId="24D34CB5" w14:textId="5A352A20" w:rsidR="003C12E6" w:rsidRPr="00DB003C" w:rsidRDefault="003C12E6" w:rsidP="003C12E6">
            <w:pPr>
              <w:pStyle w:val="TAL"/>
            </w:pPr>
            <w:r>
              <w:rPr>
                <w:rFonts w:cs="Arial"/>
                <w:szCs w:val="18"/>
                <w:lang w:eastAsia="zh-CN"/>
              </w:rPr>
              <w:t>32 Tc</w:t>
            </w:r>
          </w:p>
        </w:tc>
      </w:tr>
      <w:tr w:rsidR="003C12E6" w:rsidRPr="00DB003C" w14:paraId="1DACBA5D" w14:textId="77777777" w:rsidTr="00825ECC">
        <w:trPr>
          <w:jc w:val="center"/>
        </w:trPr>
        <w:tc>
          <w:tcPr>
            <w:tcW w:w="3100" w:type="dxa"/>
            <w:shd w:val="clear" w:color="auto" w:fill="auto"/>
          </w:tcPr>
          <w:p w14:paraId="3387EBC1" w14:textId="449DF241" w:rsidR="003C12E6" w:rsidRPr="00DB003C" w:rsidRDefault="003C12E6" w:rsidP="003C12E6">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06C099C" w14:textId="7A637F47" w:rsidR="003C12E6" w:rsidRPr="00DB003C" w:rsidRDefault="003C12E6" w:rsidP="003C12E6">
            <w:pPr>
              <w:pStyle w:val="TAL"/>
            </w:pPr>
            <w:r>
              <w:rPr>
                <w:lang w:eastAsia="zh-CN"/>
              </w:rPr>
              <w:t>Cell Timing Difference</w:t>
            </w:r>
          </w:p>
        </w:tc>
        <w:tc>
          <w:tcPr>
            <w:tcW w:w="2711" w:type="dxa"/>
            <w:shd w:val="clear" w:color="auto" w:fill="auto"/>
          </w:tcPr>
          <w:p w14:paraId="4BB94584" w14:textId="5616B490" w:rsidR="003C12E6" w:rsidRPr="00DB003C" w:rsidRDefault="003C12E6" w:rsidP="003C12E6">
            <w:pPr>
              <w:pStyle w:val="TAL"/>
            </w:pPr>
            <w:r>
              <w:rPr>
                <w:rFonts w:cs="Arial"/>
                <w:szCs w:val="18"/>
                <w:lang w:eastAsia="zh-CN"/>
              </w:rPr>
              <w:t>32 Tc</w:t>
            </w:r>
          </w:p>
        </w:tc>
      </w:tr>
      <w:tr w:rsidR="00825ECC" w:rsidRPr="00DB003C" w14:paraId="2844D949" w14:textId="77777777" w:rsidTr="00825ECC">
        <w:trPr>
          <w:jc w:val="center"/>
        </w:trPr>
        <w:tc>
          <w:tcPr>
            <w:tcW w:w="3100" w:type="dxa"/>
            <w:shd w:val="clear" w:color="auto" w:fill="auto"/>
          </w:tcPr>
          <w:p w14:paraId="33BCCA0E" w14:textId="193764A5" w:rsidR="00825ECC" w:rsidRDefault="00825ECC" w:rsidP="00825ECC">
            <w:pPr>
              <w:pStyle w:val="TAL"/>
              <w:rPr>
                <w:lang w:eastAsia="zh-CN"/>
              </w:rPr>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2711" w:type="dxa"/>
            <w:shd w:val="clear" w:color="auto" w:fill="auto"/>
          </w:tcPr>
          <w:p w14:paraId="6CA0389A" w14:textId="7D1CDB6A" w:rsidR="00825ECC" w:rsidRDefault="00825ECC" w:rsidP="00825ECC">
            <w:pPr>
              <w:pStyle w:val="TAL"/>
              <w:rPr>
                <w:lang w:eastAsia="zh-CN"/>
              </w:rPr>
            </w:pPr>
            <w:r>
              <w:rPr>
                <w:lang w:eastAsia="zh-CN"/>
              </w:rPr>
              <w:t>Cell Timing Difference</w:t>
            </w:r>
          </w:p>
        </w:tc>
        <w:tc>
          <w:tcPr>
            <w:tcW w:w="2711" w:type="dxa"/>
            <w:shd w:val="clear" w:color="auto" w:fill="auto"/>
          </w:tcPr>
          <w:p w14:paraId="59A84AA7" w14:textId="571A6AAA" w:rsidR="00825ECC" w:rsidRDefault="00825ECC" w:rsidP="00825ECC">
            <w:pPr>
              <w:pStyle w:val="TAL"/>
              <w:rPr>
                <w:rFonts w:cs="Arial"/>
                <w:szCs w:val="18"/>
                <w:lang w:eastAsia="zh-CN"/>
              </w:rPr>
            </w:pPr>
            <w:r>
              <w:rPr>
                <w:rFonts w:cs="Arial"/>
                <w:szCs w:val="18"/>
                <w:lang w:eastAsia="zh-CN"/>
              </w:rPr>
              <w:t>32 Tc</w:t>
            </w:r>
          </w:p>
        </w:tc>
      </w:tr>
      <w:tr w:rsidR="00825ECC" w:rsidRPr="00DB003C" w14:paraId="2A2F1B8E" w14:textId="77777777" w:rsidTr="00825ECC">
        <w:trPr>
          <w:jc w:val="center"/>
        </w:trPr>
        <w:tc>
          <w:tcPr>
            <w:tcW w:w="3100" w:type="dxa"/>
            <w:shd w:val="clear" w:color="auto" w:fill="auto"/>
          </w:tcPr>
          <w:p w14:paraId="11A80865" w14:textId="2B7AF106" w:rsidR="00825ECC" w:rsidRDefault="00825ECC" w:rsidP="00825ECC">
            <w:pPr>
              <w:pStyle w:val="TAL"/>
              <w:rPr>
                <w:lang w:eastAsia="zh-CN"/>
              </w:rPr>
            </w:pPr>
            <w:r>
              <w:rPr>
                <w:rFonts w:hint="eastAsia"/>
              </w:rPr>
              <w:t>15.3.</w:t>
            </w:r>
            <w:r>
              <w:rPr>
                <w:rFonts w:hint="eastAsia"/>
                <w:lang w:eastAsia="zh-CN"/>
              </w:rPr>
              <w:t>6</w:t>
            </w:r>
            <w:r>
              <w:rPr>
                <w:rFonts w:hint="eastAsia"/>
              </w:rPr>
              <w:t xml:space="preserve"> </w:t>
            </w:r>
            <w:r w:rsidRPr="007F2FB9">
              <w:t>UE Rx-Tx time difference measurement accuracy for single positioning frequency layer with RxTx TEG in FR2 SA</w:t>
            </w:r>
          </w:p>
        </w:tc>
        <w:tc>
          <w:tcPr>
            <w:tcW w:w="2711" w:type="dxa"/>
            <w:shd w:val="clear" w:color="auto" w:fill="auto"/>
          </w:tcPr>
          <w:p w14:paraId="7656D6E4" w14:textId="267D30EC" w:rsidR="00825ECC" w:rsidRDefault="00825ECC" w:rsidP="00825ECC">
            <w:pPr>
              <w:pStyle w:val="TAL"/>
              <w:rPr>
                <w:lang w:eastAsia="zh-CN"/>
              </w:rPr>
            </w:pPr>
            <w:r>
              <w:rPr>
                <w:lang w:eastAsia="zh-CN"/>
              </w:rPr>
              <w:t>Cell Timing Difference</w:t>
            </w:r>
          </w:p>
        </w:tc>
        <w:tc>
          <w:tcPr>
            <w:tcW w:w="2711" w:type="dxa"/>
            <w:shd w:val="clear" w:color="auto" w:fill="auto"/>
          </w:tcPr>
          <w:p w14:paraId="7C7EDE9D" w14:textId="2BCA9AFD" w:rsidR="00825ECC" w:rsidRDefault="00825ECC" w:rsidP="00825ECC">
            <w:pPr>
              <w:pStyle w:val="TAL"/>
              <w:rPr>
                <w:rFonts w:cs="Arial"/>
                <w:szCs w:val="18"/>
                <w:lang w:eastAsia="zh-CN"/>
              </w:rPr>
            </w:pPr>
            <w:r>
              <w:rPr>
                <w:rFonts w:cs="Arial"/>
                <w:szCs w:val="18"/>
                <w:lang w:eastAsia="zh-CN"/>
              </w:rPr>
              <w:t>32 Tc</w:t>
            </w:r>
          </w:p>
        </w:tc>
      </w:tr>
      <w:tr w:rsidR="00825ECC" w:rsidRPr="00DB003C" w14:paraId="3A893FF9" w14:textId="77777777" w:rsidTr="00825ECC">
        <w:trPr>
          <w:jc w:val="center"/>
        </w:trPr>
        <w:tc>
          <w:tcPr>
            <w:tcW w:w="3100" w:type="dxa"/>
            <w:shd w:val="clear" w:color="auto" w:fill="auto"/>
          </w:tcPr>
          <w:p w14:paraId="72C91BB5" w14:textId="25F8FD43" w:rsidR="00825ECC" w:rsidRDefault="00825ECC" w:rsidP="00825ECC">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2838D662" w14:textId="1BB85571" w:rsidR="00825ECC" w:rsidRDefault="00825ECC" w:rsidP="00825ECC">
            <w:pPr>
              <w:pStyle w:val="TAL"/>
              <w:rPr>
                <w:lang w:eastAsia="zh-CN"/>
              </w:rPr>
            </w:pPr>
            <w:r w:rsidRPr="00DB003C">
              <w:t>Response time</w:t>
            </w:r>
          </w:p>
        </w:tc>
        <w:tc>
          <w:tcPr>
            <w:tcW w:w="2711" w:type="dxa"/>
            <w:shd w:val="clear" w:color="auto" w:fill="auto"/>
          </w:tcPr>
          <w:p w14:paraId="2785292C" w14:textId="09B282A2" w:rsidR="00825ECC" w:rsidRDefault="00825ECC" w:rsidP="00825ECC">
            <w:pPr>
              <w:pStyle w:val="TAL"/>
              <w:rPr>
                <w:rFonts w:cs="Arial"/>
                <w:szCs w:val="18"/>
                <w:lang w:eastAsia="zh-CN"/>
              </w:rPr>
            </w:pPr>
            <w:r>
              <w:rPr>
                <w:lang w:eastAsia="zh-CN"/>
              </w:rPr>
              <w:t>300ms</w:t>
            </w:r>
          </w:p>
        </w:tc>
      </w:tr>
      <w:tr w:rsidR="00825ECC" w:rsidRPr="00DB003C" w14:paraId="0767112B" w14:textId="77777777" w:rsidTr="00825ECC">
        <w:trPr>
          <w:jc w:val="center"/>
        </w:trPr>
        <w:tc>
          <w:tcPr>
            <w:tcW w:w="3100" w:type="dxa"/>
            <w:shd w:val="clear" w:color="auto" w:fill="auto"/>
          </w:tcPr>
          <w:p w14:paraId="5FB6B961" w14:textId="5C18CBFB" w:rsidR="00825ECC" w:rsidRDefault="00825ECC" w:rsidP="00825ECC">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7FF297C6" w14:textId="2C1EE1F8" w:rsidR="00825ECC" w:rsidRDefault="00825ECC" w:rsidP="00825ECC">
            <w:pPr>
              <w:pStyle w:val="TAL"/>
              <w:rPr>
                <w:lang w:eastAsia="zh-CN"/>
              </w:rPr>
            </w:pPr>
            <w:r w:rsidRPr="00DB003C">
              <w:t>Response time</w:t>
            </w:r>
          </w:p>
        </w:tc>
        <w:tc>
          <w:tcPr>
            <w:tcW w:w="2711" w:type="dxa"/>
            <w:shd w:val="clear" w:color="auto" w:fill="auto"/>
          </w:tcPr>
          <w:p w14:paraId="18B58975" w14:textId="37CFC2A8" w:rsidR="00825ECC" w:rsidRDefault="00825ECC" w:rsidP="00825ECC">
            <w:pPr>
              <w:pStyle w:val="TAL"/>
              <w:rPr>
                <w:rFonts w:cs="Arial"/>
                <w:szCs w:val="18"/>
                <w:lang w:eastAsia="zh-CN"/>
              </w:rPr>
            </w:pPr>
            <w:r>
              <w:rPr>
                <w:lang w:eastAsia="zh-CN"/>
              </w:rPr>
              <w:t>300ms</w:t>
            </w:r>
          </w:p>
        </w:tc>
      </w:tr>
      <w:tr w:rsidR="00825ECC" w:rsidRPr="00DB003C" w14:paraId="44580C75" w14:textId="77777777" w:rsidTr="00825ECC">
        <w:trPr>
          <w:jc w:val="center"/>
        </w:trPr>
        <w:tc>
          <w:tcPr>
            <w:tcW w:w="3100" w:type="dxa"/>
            <w:shd w:val="clear" w:color="auto" w:fill="auto"/>
          </w:tcPr>
          <w:p w14:paraId="333065BD" w14:textId="3E563174" w:rsidR="00825ECC" w:rsidRDefault="00825ECC" w:rsidP="00825ECC">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62BBE5AA" w14:textId="1BD6E548" w:rsidR="00825ECC" w:rsidRDefault="00825ECC" w:rsidP="00825ECC">
            <w:pPr>
              <w:pStyle w:val="TAL"/>
              <w:rPr>
                <w:lang w:eastAsia="zh-CN"/>
              </w:rPr>
            </w:pPr>
            <w:r w:rsidRPr="00DB003C">
              <w:t>Response time</w:t>
            </w:r>
          </w:p>
        </w:tc>
        <w:tc>
          <w:tcPr>
            <w:tcW w:w="2711" w:type="dxa"/>
            <w:shd w:val="clear" w:color="auto" w:fill="auto"/>
          </w:tcPr>
          <w:p w14:paraId="5D669B13" w14:textId="1E26C257" w:rsidR="00825ECC" w:rsidRDefault="00825ECC" w:rsidP="00825ECC">
            <w:pPr>
              <w:pStyle w:val="TAL"/>
              <w:rPr>
                <w:rFonts w:cs="Arial"/>
                <w:szCs w:val="18"/>
                <w:lang w:eastAsia="zh-CN"/>
              </w:rPr>
            </w:pPr>
            <w:r>
              <w:rPr>
                <w:lang w:eastAsia="zh-CN"/>
              </w:rPr>
              <w:t>300ms</w:t>
            </w:r>
          </w:p>
        </w:tc>
      </w:tr>
      <w:tr w:rsidR="00825ECC" w:rsidRPr="00DB003C" w14:paraId="650A327D" w14:textId="77777777" w:rsidTr="00825ECC">
        <w:trPr>
          <w:jc w:val="center"/>
        </w:trPr>
        <w:tc>
          <w:tcPr>
            <w:tcW w:w="3100" w:type="dxa"/>
            <w:shd w:val="clear" w:color="auto" w:fill="auto"/>
          </w:tcPr>
          <w:p w14:paraId="46291373" w14:textId="0BB3FDBE" w:rsidR="00825ECC" w:rsidRDefault="00825ECC" w:rsidP="00825ECC">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30DBFCEB" w14:textId="4C114653" w:rsidR="00825ECC" w:rsidRDefault="00825ECC" w:rsidP="00825ECC">
            <w:pPr>
              <w:pStyle w:val="TAL"/>
              <w:rPr>
                <w:lang w:eastAsia="zh-CN"/>
              </w:rPr>
            </w:pPr>
            <w:r w:rsidRPr="00DB003C">
              <w:t>Response time</w:t>
            </w:r>
          </w:p>
        </w:tc>
        <w:tc>
          <w:tcPr>
            <w:tcW w:w="2711" w:type="dxa"/>
            <w:shd w:val="clear" w:color="auto" w:fill="auto"/>
          </w:tcPr>
          <w:p w14:paraId="02828A8F" w14:textId="4DC3AFAD" w:rsidR="00825ECC" w:rsidRDefault="00825ECC" w:rsidP="00825ECC">
            <w:pPr>
              <w:pStyle w:val="TAL"/>
              <w:rPr>
                <w:rFonts w:cs="Arial"/>
                <w:szCs w:val="18"/>
                <w:lang w:eastAsia="zh-CN"/>
              </w:rPr>
            </w:pPr>
            <w:r>
              <w:rPr>
                <w:lang w:eastAsia="zh-CN"/>
              </w:rPr>
              <w:t>300ms</w:t>
            </w:r>
          </w:p>
        </w:tc>
      </w:tr>
      <w:tr w:rsidR="00825ECC" w:rsidRPr="00DB003C" w14:paraId="423727E3" w14:textId="77777777" w:rsidTr="00825ECC">
        <w:trPr>
          <w:jc w:val="center"/>
        </w:trPr>
        <w:tc>
          <w:tcPr>
            <w:tcW w:w="3100" w:type="dxa"/>
            <w:shd w:val="clear" w:color="auto" w:fill="auto"/>
          </w:tcPr>
          <w:p w14:paraId="1F2C892B" w14:textId="131A2A42" w:rsidR="00825ECC" w:rsidRDefault="00825ECC" w:rsidP="00825ECC">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0A96FA49" w14:textId="65E590AD" w:rsidR="00825ECC" w:rsidRDefault="00825ECC" w:rsidP="00825ECC">
            <w:pPr>
              <w:pStyle w:val="TAL"/>
              <w:rPr>
                <w:lang w:eastAsia="zh-CN"/>
              </w:rPr>
            </w:pPr>
            <w:r w:rsidRPr="00246A9D">
              <w:rPr>
                <w:lang w:eastAsia="zh-CN"/>
              </w:rPr>
              <w:t>Response time</w:t>
            </w:r>
          </w:p>
        </w:tc>
        <w:tc>
          <w:tcPr>
            <w:tcW w:w="2711" w:type="dxa"/>
            <w:shd w:val="clear" w:color="auto" w:fill="auto"/>
          </w:tcPr>
          <w:p w14:paraId="5D0C76D1" w14:textId="5D914FEF" w:rsidR="00825ECC" w:rsidRDefault="00825ECC" w:rsidP="00825ECC">
            <w:pPr>
              <w:pStyle w:val="TAL"/>
              <w:rPr>
                <w:rFonts w:cs="Arial"/>
                <w:szCs w:val="18"/>
                <w:lang w:eastAsia="zh-CN"/>
              </w:rPr>
            </w:pPr>
            <w:r w:rsidRPr="00246A9D">
              <w:rPr>
                <w:rFonts w:cs="Arial"/>
                <w:szCs w:val="18"/>
                <w:lang w:eastAsia="zh-CN"/>
              </w:rPr>
              <w:t>300ms</w:t>
            </w:r>
          </w:p>
        </w:tc>
      </w:tr>
      <w:tr w:rsidR="00825ECC" w:rsidRPr="00DB003C" w14:paraId="14FF5834" w14:textId="77777777" w:rsidTr="00825ECC">
        <w:trPr>
          <w:jc w:val="center"/>
        </w:trPr>
        <w:tc>
          <w:tcPr>
            <w:tcW w:w="3100" w:type="dxa"/>
            <w:shd w:val="clear" w:color="auto" w:fill="auto"/>
          </w:tcPr>
          <w:p w14:paraId="18A1DF2B" w14:textId="6DD3DD59" w:rsidR="00825ECC" w:rsidRPr="00250460" w:rsidRDefault="00825ECC" w:rsidP="00825ECC">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16696B31" w14:textId="77777777" w:rsidR="00825ECC" w:rsidRPr="00F44732" w:rsidRDefault="00825ECC" w:rsidP="00825ECC">
            <w:pPr>
              <w:pStyle w:val="TAL"/>
              <w:rPr>
                <w:lang w:eastAsia="zh-CN"/>
              </w:rPr>
            </w:pPr>
            <w:r w:rsidRPr="00F44732">
              <w:rPr>
                <w:lang w:eastAsia="ja-JP"/>
              </w:rPr>
              <w:t>Test 1:</w:t>
            </w:r>
          </w:p>
          <w:p w14:paraId="6541EF72" w14:textId="5D251615" w:rsidR="00825ECC" w:rsidRDefault="00825ECC" w:rsidP="00825ECC">
            <w:pPr>
              <w:pStyle w:val="TAL"/>
              <w:rPr>
                <w:lang w:eastAsia="zh-CN"/>
              </w:rPr>
            </w:pPr>
            <w:r w:rsidRPr="00F21A71">
              <w:t xml:space="preserve">Reported </w:t>
            </w:r>
            <w:r>
              <w:rPr>
                <w:rFonts w:hint="eastAsia"/>
                <w:lang w:eastAsia="zh-CN"/>
              </w:rPr>
              <w:t>absolute PRP</w:t>
            </w:r>
            <w:r w:rsidRPr="00F21A71">
              <w:t xml:space="preserve"> values</w:t>
            </w:r>
          </w:p>
          <w:p w14:paraId="2D8BCE8B" w14:textId="77777777" w:rsidR="00825ECC" w:rsidRDefault="00825ECC" w:rsidP="00825ECC">
            <w:pPr>
              <w:pStyle w:val="TAL"/>
              <w:rPr>
                <w:lang w:eastAsia="zh-CN"/>
              </w:rPr>
            </w:pPr>
            <w:r w:rsidRPr="00F21A71">
              <w:t xml:space="preserve">Reported </w:t>
            </w:r>
            <w:r>
              <w:rPr>
                <w:rFonts w:hint="eastAsia"/>
                <w:lang w:eastAsia="zh-CN"/>
              </w:rPr>
              <w:t>relative PRP</w:t>
            </w:r>
            <w:r w:rsidRPr="00F21A71">
              <w:t xml:space="preserve"> values</w:t>
            </w:r>
          </w:p>
          <w:p w14:paraId="677F7413" w14:textId="77777777" w:rsidR="00825ECC" w:rsidRDefault="00825ECC" w:rsidP="00825ECC">
            <w:pPr>
              <w:pStyle w:val="TAL"/>
              <w:rPr>
                <w:lang w:eastAsia="zh-CN"/>
              </w:rPr>
            </w:pPr>
          </w:p>
          <w:p w14:paraId="1F94E4FB" w14:textId="77777777" w:rsidR="00825ECC" w:rsidRPr="00F44732" w:rsidRDefault="00825ECC" w:rsidP="00825ECC">
            <w:pPr>
              <w:pStyle w:val="TAL"/>
              <w:rPr>
                <w:lang w:eastAsia="zh-CN"/>
              </w:rPr>
            </w:pPr>
            <w:r w:rsidRPr="00F44732">
              <w:rPr>
                <w:lang w:eastAsia="ja-JP"/>
              </w:rPr>
              <w:t xml:space="preserve">Test </w:t>
            </w:r>
            <w:r>
              <w:rPr>
                <w:rFonts w:hint="eastAsia"/>
                <w:lang w:eastAsia="zh-CN"/>
              </w:rPr>
              <w:t>2</w:t>
            </w:r>
            <w:r w:rsidRPr="00F44732">
              <w:rPr>
                <w:lang w:eastAsia="ja-JP"/>
              </w:rPr>
              <w:t>:</w:t>
            </w:r>
          </w:p>
          <w:p w14:paraId="2E213020" w14:textId="6F50197A" w:rsidR="00825ECC" w:rsidRDefault="00825ECC" w:rsidP="00825ECC">
            <w:pPr>
              <w:pStyle w:val="TAL"/>
              <w:rPr>
                <w:lang w:eastAsia="zh-CN"/>
              </w:rPr>
            </w:pPr>
            <w:r w:rsidRPr="00F21A71">
              <w:t xml:space="preserve">Reported </w:t>
            </w:r>
            <w:r>
              <w:rPr>
                <w:rFonts w:hint="eastAsia"/>
                <w:lang w:eastAsia="zh-CN"/>
              </w:rPr>
              <w:t>absolute PRP</w:t>
            </w:r>
            <w:r w:rsidRPr="00F21A71">
              <w:t xml:space="preserve"> values</w:t>
            </w:r>
          </w:p>
          <w:p w14:paraId="14FB3C2E" w14:textId="4A400547" w:rsidR="00825ECC" w:rsidRDefault="00825ECC" w:rsidP="00825ECC">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51763D7" w14:textId="77777777" w:rsidR="00825ECC" w:rsidRPr="00F44732" w:rsidRDefault="00825ECC" w:rsidP="00825ECC">
            <w:pPr>
              <w:pStyle w:val="TAL"/>
              <w:rPr>
                <w:lang w:eastAsia="zh-CN"/>
              </w:rPr>
            </w:pPr>
            <w:r w:rsidRPr="00F44732">
              <w:rPr>
                <w:lang w:eastAsia="ja-JP"/>
              </w:rPr>
              <w:t>Test 1:</w:t>
            </w:r>
          </w:p>
          <w:p w14:paraId="3D5DE9ED" w14:textId="77777777" w:rsidR="00825ECC" w:rsidRDefault="00825ECC" w:rsidP="00825ECC">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6E3F320" w14:textId="77777777" w:rsidR="00825ECC" w:rsidRPr="00F21A71" w:rsidRDefault="00825ECC" w:rsidP="00825ECC">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01F2FE27" w14:textId="77777777" w:rsidR="00825ECC" w:rsidRDefault="00825ECC" w:rsidP="00825ECC">
            <w:pPr>
              <w:pStyle w:val="TAL"/>
              <w:rPr>
                <w:rFonts w:cs="Arial"/>
                <w:lang w:eastAsia="zh-CN"/>
              </w:rPr>
            </w:pPr>
          </w:p>
          <w:p w14:paraId="620CC461" w14:textId="77777777" w:rsidR="00825ECC" w:rsidRPr="00F44732" w:rsidRDefault="00825ECC" w:rsidP="00825ECC">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1ED6AF82" w14:textId="77777777" w:rsidR="00825ECC" w:rsidRPr="00F44732" w:rsidRDefault="00825ECC" w:rsidP="00825ECC">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05407619" w14:textId="2B21329B" w:rsidR="00825ECC" w:rsidRPr="00246A9D" w:rsidRDefault="00825ECC" w:rsidP="00825ECC">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511EC3" w:rsidRPr="00DB003C" w14:paraId="4AE953FF" w14:textId="77777777" w:rsidTr="00825ECC">
        <w:trPr>
          <w:jc w:val="center"/>
        </w:trPr>
        <w:tc>
          <w:tcPr>
            <w:tcW w:w="3100" w:type="dxa"/>
            <w:shd w:val="clear" w:color="auto" w:fill="auto"/>
          </w:tcPr>
          <w:p w14:paraId="24C4FC77" w14:textId="769C5BC9" w:rsidR="00511EC3" w:rsidRPr="00250460" w:rsidRDefault="00511EC3" w:rsidP="00511EC3">
            <w:pPr>
              <w:pStyle w:val="TAL"/>
              <w:rPr>
                <w:lang w:eastAsia="zh-CN"/>
              </w:rPr>
            </w:pPr>
            <w:r w:rsidRPr="00701F8E">
              <w:rPr>
                <w:lang w:eastAsia="zh-CN"/>
              </w:rPr>
              <w:t>16.3.4</w:t>
            </w:r>
            <w:r w:rsidRPr="00701F8E">
              <w:rPr>
                <w:lang w:eastAsia="zh-CN"/>
              </w:rPr>
              <w:tab/>
              <w:t>PRS-RSRP measurement accuracy with PRS in FR2 with reduced sample number</w:t>
            </w:r>
          </w:p>
        </w:tc>
        <w:tc>
          <w:tcPr>
            <w:tcW w:w="2711" w:type="dxa"/>
            <w:shd w:val="clear" w:color="auto" w:fill="auto"/>
          </w:tcPr>
          <w:p w14:paraId="677A2AD9" w14:textId="77777777" w:rsidR="00511EC3" w:rsidRPr="00F44732" w:rsidRDefault="00511EC3" w:rsidP="00511EC3">
            <w:pPr>
              <w:pStyle w:val="TAL"/>
              <w:rPr>
                <w:lang w:eastAsia="zh-CN"/>
              </w:rPr>
            </w:pPr>
            <w:r w:rsidRPr="00F44732">
              <w:rPr>
                <w:lang w:eastAsia="ja-JP"/>
              </w:rPr>
              <w:t>Test 1:</w:t>
            </w:r>
          </w:p>
          <w:p w14:paraId="54CAB859" w14:textId="77777777" w:rsidR="00511EC3" w:rsidRDefault="00511EC3" w:rsidP="00511EC3">
            <w:pPr>
              <w:pStyle w:val="TAL"/>
              <w:rPr>
                <w:lang w:eastAsia="zh-CN"/>
              </w:rPr>
            </w:pPr>
            <w:r w:rsidRPr="00F21A71">
              <w:t xml:space="preserve">Reported </w:t>
            </w:r>
            <w:r>
              <w:rPr>
                <w:rFonts w:hint="eastAsia"/>
                <w:lang w:eastAsia="zh-CN"/>
              </w:rPr>
              <w:t>Cellllabsolute PRP</w:t>
            </w:r>
            <w:r w:rsidRPr="00F21A71">
              <w:t xml:space="preserve"> values</w:t>
            </w:r>
          </w:p>
          <w:p w14:paraId="000F0F4B" w14:textId="77777777" w:rsidR="00511EC3" w:rsidRPr="00F44732" w:rsidRDefault="00511EC3" w:rsidP="00511EC3">
            <w:pPr>
              <w:pStyle w:val="TAL"/>
              <w:rPr>
                <w:lang w:eastAsia="zh-CN"/>
              </w:rPr>
            </w:pPr>
            <w:r w:rsidRPr="00F21A71">
              <w:t xml:space="preserve">Reported </w:t>
            </w:r>
            <w:r>
              <w:rPr>
                <w:rFonts w:hint="eastAsia"/>
                <w:lang w:eastAsia="zh-CN"/>
              </w:rPr>
              <w:t>relative PRP</w:t>
            </w:r>
            <w:r w:rsidRPr="00F21A71">
              <w:t xml:space="preserve"> values</w:t>
            </w:r>
          </w:p>
          <w:p w14:paraId="5CCA655E" w14:textId="77777777" w:rsidR="00511EC3" w:rsidRDefault="00511EC3" w:rsidP="00511EC3">
            <w:pPr>
              <w:pStyle w:val="TAL"/>
              <w:rPr>
                <w:lang w:eastAsia="zh-CN"/>
              </w:rPr>
            </w:pPr>
            <w:r w:rsidRPr="00F21A71">
              <w:t xml:space="preserve">Reported </w:t>
            </w:r>
            <w:r>
              <w:rPr>
                <w:rFonts w:hint="eastAsia"/>
                <w:lang w:eastAsia="zh-CN"/>
              </w:rPr>
              <w:t>absolute PRP</w:t>
            </w:r>
            <w:r w:rsidRPr="00F21A71">
              <w:t xml:space="preserve"> values</w:t>
            </w:r>
          </w:p>
          <w:p w14:paraId="341627E4" w14:textId="5B9FBF09" w:rsidR="00511EC3" w:rsidRPr="00F44732" w:rsidRDefault="00511EC3" w:rsidP="00511EC3">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A70955D" w14:textId="77777777" w:rsidR="00511EC3" w:rsidRPr="00F44732" w:rsidRDefault="00511EC3" w:rsidP="00511EC3">
            <w:pPr>
              <w:pStyle w:val="TAL"/>
              <w:rPr>
                <w:lang w:eastAsia="zh-CN"/>
              </w:rPr>
            </w:pPr>
            <w:r w:rsidRPr="00F44732">
              <w:rPr>
                <w:lang w:eastAsia="ja-JP"/>
              </w:rPr>
              <w:t>Test 1:</w:t>
            </w:r>
          </w:p>
          <w:p w14:paraId="6C1EC322" w14:textId="77777777" w:rsidR="00511EC3" w:rsidRDefault="00511EC3" w:rsidP="00511EC3">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7330F1F3" w14:textId="77777777" w:rsidR="00511EC3" w:rsidRPr="00F21A71" w:rsidRDefault="00511EC3" w:rsidP="00511EC3">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37BEE832" w14:textId="77777777" w:rsidR="00511EC3" w:rsidRPr="00F44732" w:rsidRDefault="00511EC3" w:rsidP="00511EC3">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51051451" w14:textId="31DE95D0" w:rsidR="00511EC3" w:rsidRPr="00F44732" w:rsidRDefault="00511EC3" w:rsidP="00511EC3">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bl>
    <w:p w14:paraId="2977B878" w14:textId="77777777" w:rsidR="00CB32A2" w:rsidRPr="00DB003C" w:rsidRDefault="00CB32A2" w:rsidP="00CB32A2">
      <w:pPr>
        <w:rPr>
          <w:lang w:eastAsia="zh-CN"/>
        </w:rPr>
      </w:pPr>
    </w:p>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lastRenderedPageBreak/>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DB003C" w14:paraId="6F397BC8" w14:textId="77777777" w:rsidTr="006E2241">
        <w:trPr>
          <w:jc w:val="center"/>
        </w:trPr>
        <w:tc>
          <w:tcPr>
            <w:tcW w:w="2448" w:type="dxa"/>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jc w:val="center"/>
        </w:trPr>
        <w:tc>
          <w:tcPr>
            <w:tcW w:w="2448" w:type="dxa"/>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jc w:val="center"/>
        </w:trPr>
        <w:tc>
          <w:tcPr>
            <w:tcW w:w="2448" w:type="dxa"/>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jc w:val="center"/>
        </w:trPr>
        <w:tc>
          <w:tcPr>
            <w:tcW w:w="2448" w:type="dxa"/>
          </w:tcPr>
          <w:p w14:paraId="06C67B98" w14:textId="77777777" w:rsidR="003F3324" w:rsidRPr="00DB003C" w:rsidRDefault="003F3324" w:rsidP="003F3324">
            <w:pPr>
              <w:pStyle w:val="TAL"/>
            </w:pPr>
            <w:r w:rsidRPr="00DB003C">
              <w:t>8.1.1B E-UTRAN FDD UE Rx – Tx time difference case for UE Category 1bis</w:t>
            </w:r>
          </w:p>
        </w:tc>
        <w:tc>
          <w:tcPr>
            <w:tcW w:w="2869" w:type="dxa"/>
          </w:tcPr>
          <w:p w14:paraId="07802AAC" w14:textId="77777777" w:rsidR="003F3324" w:rsidRPr="00DB003C" w:rsidRDefault="003F3324" w:rsidP="003F3324">
            <w:pPr>
              <w:pStyle w:val="TAL"/>
              <w:rPr>
                <w:lang w:eastAsia="zh-CN"/>
              </w:rPr>
            </w:pPr>
            <w:r w:rsidRPr="00DB003C">
              <w:rPr>
                <w:lang w:eastAsia="zh-CN"/>
              </w:rPr>
              <w:t>Same as 8.1.1</w:t>
            </w:r>
          </w:p>
        </w:tc>
        <w:tc>
          <w:tcPr>
            <w:tcW w:w="1208" w:type="dxa"/>
          </w:tcPr>
          <w:p w14:paraId="5AF1C1A7" w14:textId="77777777" w:rsidR="003F3324" w:rsidRPr="00DB003C" w:rsidRDefault="003F3324" w:rsidP="003F3324">
            <w:pPr>
              <w:pStyle w:val="TAL"/>
              <w:rPr>
                <w:lang w:eastAsia="zh-CN"/>
              </w:rPr>
            </w:pPr>
            <w:r w:rsidRPr="00DB003C">
              <w:rPr>
                <w:lang w:eastAsia="zh-CN"/>
              </w:rPr>
              <w:t>Same as 8.1.1</w:t>
            </w:r>
          </w:p>
        </w:tc>
        <w:tc>
          <w:tcPr>
            <w:tcW w:w="3260" w:type="dxa"/>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jc w:val="center"/>
        </w:trPr>
        <w:tc>
          <w:tcPr>
            <w:tcW w:w="2448" w:type="dxa"/>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tcPr>
          <w:p w14:paraId="4ABF7CA3" w14:textId="77777777" w:rsidR="000351D1" w:rsidRPr="00DB003C" w:rsidRDefault="00D64E7B" w:rsidP="00D64E7B">
            <w:pPr>
              <w:pStyle w:val="TAL"/>
              <w:rPr>
                <w:lang w:eastAsia="en-US"/>
              </w:rPr>
            </w:pPr>
            <w:r w:rsidRPr="00DB003C">
              <w:rPr>
                <w:lang w:eastAsia="zh-CN"/>
              </w:rPr>
              <w:t>Same as 8.1.1</w:t>
            </w:r>
          </w:p>
        </w:tc>
        <w:tc>
          <w:tcPr>
            <w:tcW w:w="3260" w:type="dxa"/>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jc w:val="center"/>
        </w:trPr>
        <w:tc>
          <w:tcPr>
            <w:tcW w:w="2448" w:type="dxa"/>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tcPr>
          <w:p w14:paraId="3682515A" w14:textId="77777777" w:rsidR="00FB0A2A" w:rsidRPr="00DB003C" w:rsidRDefault="00FB0A2A" w:rsidP="00AD38C0">
            <w:pPr>
              <w:pStyle w:val="TAL"/>
              <w:rPr>
                <w:lang w:eastAsia="zh-CN"/>
              </w:rPr>
            </w:pPr>
            <w:r w:rsidRPr="00DB003C">
              <w:rPr>
                <w:lang w:eastAsia="zh-CN"/>
              </w:rPr>
              <w:t>Same as 8.1.1</w:t>
            </w:r>
          </w:p>
        </w:tc>
        <w:tc>
          <w:tcPr>
            <w:tcW w:w="3260" w:type="dxa"/>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jc w:val="center"/>
        </w:trPr>
        <w:tc>
          <w:tcPr>
            <w:tcW w:w="2448" w:type="dxa"/>
          </w:tcPr>
          <w:p w14:paraId="3A43761D" w14:textId="77777777" w:rsidR="003F3324" w:rsidRPr="00DB003C" w:rsidRDefault="003F3324" w:rsidP="003F3324">
            <w:pPr>
              <w:pStyle w:val="TAL"/>
            </w:pPr>
            <w:r w:rsidRPr="00DB003C">
              <w:t>8.1.2B E-UTRAN TDD UE Rx – Tx time difference case for UE Category 1bis</w:t>
            </w:r>
          </w:p>
        </w:tc>
        <w:tc>
          <w:tcPr>
            <w:tcW w:w="2869" w:type="dxa"/>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tcPr>
          <w:p w14:paraId="134996A8" w14:textId="77777777" w:rsidR="003F3324" w:rsidRPr="00DB003C" w:rsidRDefault="003F3324" w:rsidP="003F3324">
            <w:pPr>
              <w:pStyle w:val="TAL"/>
              <w:rPr>
                <w:lang w:eastAsia="zh-CN"/>
              </w:rPr>
            </w:pPr>
            <w:r w:rsidRPr="00DB003C">
              <w:rPr>
                <w:lang w:eastAsia="zh-CN"/>
              </w:rPr>
              <w:t>Same as 8.1.1</w:t>
            </w:r>
          </w:p>
        </w:tc>
        <w:tc>
          <w:tcPr>
            <w:tcW w:w="3260" w:type="dxa"/>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jc w:val="center"/>
        </w:trPr>
        <w:tc>
          <w:tcPr>
            <w:tcW w:w="2448" w:type="dxa"/>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(eICIC)</w:t>
            </w:r>
          </w:p>
        </w:tc>
        <w:tc>
          <w:tcPr>
            <w:tcW w:w="2869" w:type="dxa"/>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jc w:val="center"/>
        </w:trPr>
        <w:tc>
          <w:tcPr>
            <w:tcW w:w="2448" w:type="dxa"/>
          </w:tcPr>
          <w:p w14:paraId="4A7D0068" w14:textId="77777777" w:rsidR="005654FE" w:rsidRPr="00DB003C" w:rsidRDefault="005654FE" w:rsidP="00C92768">
            <w:pPr>
              <w:pStyle w:val="TAL"/>
            </w:pPr>
            <w:r w:rsidRPr="00DB003C">
              <w:t>8.1.4 E-UTRAN TDD UE Rx-Tx time difference under Time Domain Measurement Resource Restriction with Non-MBSFN ABS (eICIC)</w:t>
            </w:r>
          </w:p>
        </w:tc>
        <w:tc>
          <w:tcPr>
            <w:tcW w:w="2869" w:type="dxa"/>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tcPr>
          <w:p w14:paraId="72379702" w14:textId="77777777" w:rsidR="005654FE" w:rsidRPr="00DB003C" w:rsidRDefault="005654FE" w:rsidP="00C92768">
            <w:pPr>
              <w:pStyle w:val="TAL"/>
              <w:rPr>
                <w:lang w:eastAsia="zh-CN"/>
              </w:rPr>
            </w:pPr>
            <w:r w:rsidRPr="00DB003C">
              <w:rPr>
                <w:lang w:eastAsia="zh-CN"/>
              </w:rPr>
              <w:t>Same as 8.1.3</w:t>
            </w:r>
          </w:p>
        </w:tc>
        <w:tc>
          <w:tcPr>
            <w:tcW w:w="3260" w:type="dxa"/>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cantSplit/>
          <w:jc w:val="center"/>
        </w:trPr>
        <w:tc>
          <w:tcPr>
            <w:tcW w:w="2448" w:type="dxa"/>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2869" w:type="dxa"/>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cantSplit/>
          <w:jc w:val="center"/>
        </w:trPr>
        <w:tc>
          <w:tcPr>
            <w:tcW w:w="2448" w:type="dxa"/>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cantSplit/>
          <w:jc w:val="center"/>
        </w:trPr>
        <w:tc>
          <w:tcPr>
            <w:tcW w:w="2448" w:type="dxa"/>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cantSplit/>
          <w:jc w:val="center"/>
        </w:trPr>
        <w:tc>
          <w:tcPr>
            <w:tcW w:w="2448" w:type="dxa"/>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cantSplit/>
          <w:jc w:val="center"/>
        </w:trPr>
        <w:tc>
          <w:tcPr>
            <w:tcW w:w="2448" w:type="dxa"/>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cantSplit/>
          <w:jc w:val="center"/>
        </w:trPr>
        <w:tc>
          <w:tcPr>
            <w:tcW w:w="2448" w:type="dxa"/>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cantSplit/>
          <w:jc w:val="center"/>
        </w:trPr>
        <w:tc>
          <w:tcPr>
            <w:tcW w:w="2448" w:type="dxa"/>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tcPr>
          <w:p w14:paraId="535141A5" w14:textId="77777777" w:rsidR="00FB0313" w:rsidRPr="00DB003C" w:rsidRDefault="00FB0313" w:rsidP="00407980">
            <w:pPr>
              <w:pStyle w:val="TAL"/>
              <w:rPr>
                <w:lang w:eastAsia="en-US"/>
              </w:rPr>
            </w:pPr>
            <w:r w:rsidRPr="00DB003C">
              <w:rPr>
                <w:lang w:eastAsia="en-US"/>
              </w:rPr>
              <w:t>300 ms</w:t>
            </w:r>
          </w:p>
        </w:tc>
        <w:tc>
          <w:tcPr>
            <w:tcW w:w="3260" w:type="dxa"/>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cantSplit/>
          <w:jc w:val="center"/>
        </w:trPr>
        <w:tc>
          <w:tcPr>
            <w:tcW w:w="2448" w:type="dxa"/>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cantSplit/>
          <w:jc w:val="center"/>
        </w:trPr>
        <w:tc>
          <w:tcPr>
            <w:tcW w:w="2448" w:type="dxa"/>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tcPr>
          <w:p w14:paraId="7921457D" w14:textId="77777777" w:rsidR="00FB0313" w:rsidRPr="00DB003C" w:rsidRDefault="00FB0313" w:rsidP="00407980">
            <w:pPr>
              <w:pStyle w:val="TAL"/>
              <w:rPr>
                <w:lang w:eastAsia="en-US"/>
              </w:rPr>
            </w:pPr>
            <w:r w:rsidRPr="00DB003C">
              <w:rPr>
                <w:lang w:eastAsia="en-US"/>
              </w:rPr>
              <w:t>300 ms</w:t>
            </w:r>
          </w:p>
        </w:tc>
        <w:tc>
          <w:tcPr>
            <w:tcW w:w="3260" w:type="dxa"/>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cantSplit/>
          <w:jc w:val="center"/>
        </w:trPr>
        <w:tc>
          <w:tcPr>
            <w:tcW w:w="2448" w:type="dxa"/>
          </w:tcPr>
          <w:p w14:paraId="0E4DDECB" w14:textId="77777777" w:rsidR="008E0DAD" w:rsidRPr="00DB003C" w:rsidRDefault="008E0DAD" w:rsidP="00D64E7B">
            <w:pPr>
              <w:pStyle w:val="TAR"/>
              <w:jc w:val="left"/>
            </w:pPr>
            <w:r w:rsidRPr="00DB003C">
              <w:t>9.1.3 FDD RSTD Measurement Accuracy</w:t>
            </w:r>
          </w:p>
        </w:tc>
        <w:tc>
          <w:tcPr>
            <w:tcW w:w="2869" w:type="dxa"/>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cantSplit/>
          <w:jc w:val="center"/>
        </w:trPr>
        <w:tc>
          <w:tcPr>
            <w:tcW w:w="2448" w:type="dxa"/>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tcPr>
          <w:p w14:paraId="1632452D" w14:textId="77777777" w:rsidR="00B902BA" w:rsidRPr="00DB003C" w:rsidRDefault="00B902BA" w:rsidP="00B902BA">
            <w:pPr>
              <w:pStyle w:val="TAL"/>
              <w:rPr>
                <w:lang w:eastAsia="en-US"/>
              </w:rPr>
            </w:pPr>
            <w:r w:rsidRPr="00DB003C">
              <w:rPr>
                <w:lang w:eastAsia="zh-CN"/>
              </w:rPr>
              <w:t>Same as 9.1.3</w:t>
            </w:r>
          </w:p>
        </w:tc>
        <w:tc>
          <w:tcPr>
            <w:tcW w:w="1208" w:type="dxa"/>
          </w:tcPr>
          <w:p w14:paraId="21947F74" w14:textId="77777777" w:rsidR="00B902BA" w:rsidRPr="00DB003C" w:rsidRDefault="00B902BA" w:rsidP="00B902BA">
            <w:pPr>
              <w:pStyle w:val="TAL"/>
              <w:rPr>
                <w:lang w:eastAsia="en-US"/>
              </w:rPr>
            </w:pPr>
            <w:r w:rsidRPr="00DB003C">
              <w:rPr>
                <w:lang w:eastAsia="zh-CN"/>
              </w:rPr>
              <w:t>Same as 9.1.3</w:t>
            </w:r>
          </w:p>
        </w:tc>
        <w:tc>
          <w:tcPr>
            <w:tcW w:w="3260" w:type="dxa"/>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cantSplit/>
          <w:jc w:val="center"/>
        </w:trPr>
        <w:tc>
          <w:tcPr>
            <w:tcW w:w="2448" w:type="dxa"/>
          </w:tcPr>
          <w:p w14:paraId="27C78899" w14:textId="77777777" w:rsidR="00B902BA" w:rsidRPr="00DB003C" w:rsidRDefault="00B902BA" w:rsidP="00B902BA">
            <w:pPr>
              <w:pStyle w:val="TAL"/>
            </w:pPr>
            <w:r w:rsidRPr="00DB003C">
              <w:t>9.1.4 TDD RSTD Measurement Accuracy</w:t>
            </w:r>
          </w:p>
        </w:tc>
        <w:tc>
          <w:tcPr>
            <w:tcW w:w="2869" w:type="dxa"/>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cantSplit/>
          <w:jc w:val="center"/>
        </w:trPr>
        <w:tc>
          <w:tcPr>
            <w:tcW w:w="2448" w:type="dxa"/>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tcPr>
          <w:p w14:paraId="2BFD8C76" w14:textId="77777777" w:rsidR="00B902BA" w:rsidRPr="00DB003C" w:rsidRDefault="00B902BA" w:rsidP="00B902BA">
            <w:pPr>
              <w:pStyle w:val="TAL"/>
              <w:rPr>
                <w:lang w:eastAsia="zh-CN"/>
              </w:rPr>
            </w:pPr>
            <w:r w:rsidRPr="00DB003C">
              <w:rPr>
                <w:lang w:eastAsia="zh-CN"/>
              </w:rPr>
              <w:t>Same as 9.1.3</w:t>
            </w:r>
          </w:p>
        </w:tc>
        <w:tc>
          <w:tcPr>
            <w:tcW w:w="1208" w:type="dxa"/>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cantSplit/>
          <w:jc w:val="center"/>
        </w:trPr>
        <w:tc>
          <w:tcPr>
            <w:tcW w:w="2448" w:type="dxa"/>
          </w:tcPr>
          <w:p w14:paraId="6CEFA59F" w14:textId="77777777" w:rsidR="00EC69EB" w:rsidRPr="00DB003C" w:rsidRDefault="00EC69EB" w:rsidP="00FF0E54">
            <w:pPr>
              <w:pStyle w:val="TAL"/>
            </w:pPr>
            <w:r w:rsidRPr="00DB003C">
              <w:t>9.2.1 FDD-FDD inter-frequency RSTD measurement reporting delay</w:t>
            </w:r>
          </w:p>
        </w:tc>
        <w:tc>
          <w:tcPr>
            <w:tcW w:w="2869" w:type="dxa"/>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cantSplit/>
          <w:jc w:val="center"/>
        </w:trPr>
        <w:tc>
          <w:tcPr>
            <w:tcW w:w="2448" w:type="dxa"/>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tcPr>
          <w:p w14:paraId="75F83C27" w14:textId="77777777" w:rsidR="00FB0313" w:rsidRPr="00DB003C" w:rsidRDefault="00FB0313" w:rsidP="00407980">
            <w:pPr>
              <w:pStyle w:val="TAL"/>
              <w:rPr>
                <w:lang w:eastAsia="en-US"/>
              </w:rPr>
            </w:pPr>
            <w:r w:rsidRPr="00DB003C">
              <w:rPr>
                <w:lang w:eastAsia="en-US"/>
              </w:rPr>
              <w:t>300 ms</w:t>
            </w:r>
          </w:p>
        </w:tc>
        <w:tc>
          <w:tcPr>
            <w:tcW w:w="3260" w:type="dxa"/>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cantSplit/>
          <w:jc w:val="center"/>
        </w:trPr>
        <w:tc>
          <w:tcPr>
            <w:tcW w:w="2448" w:type="dxa"/>
          </w:tcPr>
          <w:p w14:paraId="0F7CFB67" w14:textId="77777777" w:rsidR="00447E6E" w:rsidRPr="00DB003C" w:rsidRDefault="00447E6E" w:rsidP="005B6AFE">
            <w:pPr>
              <w:pStyle w:val="TAL"/>
            </w:pPr>
            <w:r w:rsidRPr="00DB003C">
              <w:t>9.2.2 TDD-TDD inter-frequency RSTD measurement reporting delay</w:t>
            </w:r>
          </w:p>
        </w:tc>
        <w:tc>
          <w:tcPr>
            <w:tcW w:w="2869" w:type="dxa"/>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cantSplit/>
          <w:jc w:val="center"/>
        </w:trPr>
        <w:tc>
          <w:tcPr>
            <w:tcW w:w="2448" w:type="dxa"/>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tcPr>
          <w:p w14:paraId="0F1CC468" w14:textId="77777777" w:rsidR="00FB0313" w:rsidRPr="00DB003C" w:rsidRDefault="00FB0313" w:rsidP="00407980">
            <w:pPr>
              <w:pStyle w:val="TAL"/>
              <w:rPr>
                <w:lang w:eastAsia="en-US"/>
              </w:rPr>
            </w:pPr>
            <w:r w:rsidRPr="00DB003C">
              <w:rPr>
                <w:lang w:eastAsia="en-US"/>
              </w:rPr>
              <w:t>300 ms</w:t>
            </w:r>
          </w:p>
        </w:tc>
        <w:tc>
          <w:tcPr>
            <w:tcW w:w="3260" w:type="dxa"/>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cantSplit/>
          <w:jc w:val="center"/>
        </w:trPr>
        <w:tc>
          <w:tcPr>
            <w:tcW w:w="2448" w:type="dxa"/>
          </w:tcPr>
          <w:p w14:paraId="59F25540" w14:textId="77777777" w:rsidR="00491AEB" w:rsidRPr="00DB003C" w:rsidRDefault="00491AEB" w:rsidP="00FF0E54">
            <w:pPr>
              <w:pStyle w:val="TAL"/>
            </w:pPr>
            <w:r w:rsidRPr="00DB003C">
              <w:rPr>
                <w:lang w:eastAsia="en-US"/>
              </w:rPr>
              <w:t>9.2.4 FDD-FDD inter frequency RSTD Accuracy</w:t>
            </w:r>
          </w:p>
        </w:tc>
        <w:tc>
          <w:tcPr>
            <w:tcW w:w="2869" w:type="dxa"/>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cantSplit/>
          <w:jc w:val="center"/>
        </w:trPr>
        <w:tc>
          <w:tcPr>
            <w:tcW w:w="2448" w:type="dxa"/>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cantSplit/>
          <w:jc w:val="center"/>
        </w:trPr>
        <w:tc>
          <w:tcPr>
            <w:tcW w:w="2448" w:type="dxa"/>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cantSplit/>
          <w:jc w:val="center"/>
        </w:trPr>
        <w:tc>
          <w:tcPr>
            <w:tcW w:w="2448" w:type="dxa"/>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cantSplit/>
          <w:jc w:val="center"/>
        </w:trPr>
        <w:tc>
          <w:tcPr>
            <w:tcW w:w="2448" w:type="dxa"/>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cantSplit/>
          <w:jc w:val="center"/>
        </w:trPr>
        <w:tc>
          <w:tcPr>
            <w:tcW w:w="2448" w:type="dxa"/>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cantSplit/>
          <w:jc w:val="center"/>
        </w:trPr>
        <w:tc>
          <w:tcPr>
            <w:tcW w:w="2448" w:type="dxa"/>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cantSplit/>
          <w:jc w:val="center"/>
        </w:trPr>
        <w:tc>
          <w:tcPr>
            <w:tcW w:w="2448" w:type="dxa"/>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cantSplit/>
          <w:jc w:val="center"/>
        </w:trPr>
        <w:tc>
          <w:tcPr>
            <w:tcW w:w="2448" w:type="dxa"/>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cantSplit/>
          <w:jc w:val="center"/>
        </w:trPr>
        <w:tc>
          <w:tcPr>
            <w:tcW w:w="2448" w:type="dxa"/>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cantSplit/>
          <w:jc w:val="center"/>
        </w:trPr>
        <w:tc>
          <w:tcPr>
            <w:tcW w:w="2448" w:type="dxa"/>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cantSplit/>
          <w:jc w:val="center"/>
        </w:trPr>
        <w:tc>
          <w:tcPr>
            <w:tcW w:w="2448" w:type="dxa"/>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cantSplit/>
          <w:jc w:val="center"/>
        </w:trPr>
        <w:tc>
          <w:tcPr>
            <w:tcW w:w="2448" w:type="dxa"/>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cantSplit/>
          <w:jc w:val="center"/>
        </w:trPr>
        <w:tc>
          <w:tcPr>
            <w:tcW w:w="2448" w:type="dxa"/>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cantSplit/>
          <w:jc w:val="center"/>
        </w:trPr>
        <w:tc>
          <w:tcPr>
            <w:tcW w:w="2448" w:type="dxa"/>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cantSplit/>
          <w:jc w:val="center"/>
        </w:trPr>
        <w:tc>
          <w:tcPr>
            <w:tcW w:w="2448" w:type="dxa"/>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cantSplit/>
          <w:jc w:val="center"/>
        </w:trPr>
        <w:tc>
          <w:tcPr>
            <w:tcW w:w="2448" w:type="dxa"/>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cantSplit/>
          <w:jc w:val="center"/>
        </w:trPr>
        <w:tc>
          <w:tcPr>
            <w:tcW w:w="2448" w:type="dxa"/>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cantSplit/>
          <w:jc w:val="center"/>
        </w:trPr>
        <w:tc>
          <w:tcPr>
            <w:tcW w:w="2448" w:type="dxa"/>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cantSplit/>
          <w:jc w:val="center"/>
        </w:trPr>
        <w:tc>
          <w:tcPr>
            <w:tcW w:w="2448" w:type="dxa"/>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cantSplit/>
          <w:jc w:val="center"/>
        </w:trPr>
        <w:tc>
          <w:tcPr>
            <w:tcW w:w="2448" w:type="dxa"/>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cantSplit/>
          <w:jc w:val="center"/>
        </w:trPr>
        <w:tc>
          <w:tcPr>
            <w:tcW w:w="2448" w:type="dxa"/>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cantSplit/>
          <w:jc w:val="center"/>
        </w:trPr>
        <w:tc>
          <w:tcPr>
            <w:tcW w:w="2448" w:type="dxa"/>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cantSplit/>
          <w:jc w:val="center"/>
        </w:trPr>
        <w:tc>
          <w:tcPr>
            <w:tcW w:w="2448" w:type="dxa"/>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cantSplit/>
          <w:jc w:val="center"/>
        </w:trPr>
        <w:tc>
          <w:tcPr>
            <w:tcW w:w="2448" w:type="dxa"/>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cantSplit/>
          <w:jc w:val="center"/>
        </w:trPr>
        <w:tc>
          <w:tcPr>
            <w:tcW w:w="2448" w:type="dxa"/>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cantSplit/>
          <w:jc w:val="center"/>
        </w:trPr>
        <w:tc>
          <w:tcPr>
            <w:tcW w:w="2448" w:type="dxa"/>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cantSplit/>
          <w:jc w:val="center"/>
        </w:trPr>
        <w:tc>
          <w:tcPr>
            <w:tcW w:w="2448" w:type="dxa"/>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cantSplit/>
          <w:jc w:val="center"/>
        </w:trPr>
        <w:tc>
          <w:tcPr>
            <w:tcW w:w="2448" w:type="dxa"/>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cantSplit/>
          <w:jc w:val="center"/>
        </w:trPr>
        <w:tc>
          <w:tcPr>
            <w:tcW w:w="2448" w:type="dxa"/>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cantSplit/>
          <w:jc w:val="center"/>
        </w:trPr>
        <w:tc>
          <w:tcPr>
            <w:tcW w:w="2448" w:type="dxa"/>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cantSplit/>
          <w:jc w:val="center"/>
        </w:trPr>
        <w:tc>
          <w:tcPr>
            <w:tcW w:w="2448" w:type="dxa"/>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cantSplit/>
          <w:jc w:val="center"/>
        </w:trPr>
        <w:tc>
          <w:tcPr>
            <w:tcW w:w="2448" w:type="dxa"/>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cantSplit/>
          <w:jc w:val="center"/>
        </w:trPr>
        <w:tc>
          <w:tcPr>
            <w:tcW w:w="2448" w:type="dxa"/>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cantSplit/>
          <w:jc w:val="center"/>
        </w:trPr>
        <w:tc>
          <w:tcPr>
            <w:tcW w:w="2448" w:type="dxa"/>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cantSplit/>
          <w:jc w:val="center"/>
        </w:trPr>
        <w:tc>
          <w:tcPr>
            <w:tcW w:w="2448" w:type="dxa"/>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cantSplit/>
          <w:jc w:val="center"/>
        </w:trPr>
        <w:tc>
          <w:tcPr>
            <w:tcW w:w="2448" w:type="dxa"/>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cantSplit/>
          <w:jc w:val="center"/>
        </w:trPr>
        <w:tc>
          <w:tcPr>
            <w:tcW w:w="2448" w:type="dxa"/>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cantSplit/>
          <w:jc w:val="center"/>
        </w:trPr>
        <w:tc>
          <w:tcPr>
            <w:tcW w:w="2448" w:type="dxa"/>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cantSplit/>
          <w:jc w:val="center"/>
        </w:trPr>
        <w:tc>
          <w:tcPr>
            <w:tcW w:w="2448" w:type="dxa"/>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cantSplit/>
          <w:jc w:val="center"/>
        </w:trPr>
        <w:tc>
          <w:tcPr>
            <w:tcW w:w="2448" w:type="dxa"/>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cantSplit/>
          <w:jc w:val="center"/>
        </w:trPr>
        <w:tc>
          <w:tcPr>
            <w:tcW w:w="2448" w:type="dxa"/>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cantSplit/>
          <w:jc w:val="center"/>
        </w:trPr>
        <w:tc>
          <w:tcPr>
            <w:tcW w:w="2448" w:type="dxa"/>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cantSplit/>
          <w:jc w:val="center"/>
        </w:trPr>
        <w:tc>
          <w:tcPr>
            <w:tcW w:w="2448" w:type="dxa"/>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cantSplit/>
          <w:jc w:val="center"/>
        </w:trPr>
        <w:tc>
          <w:tcPr>
            <w:tcW w:w="2448" w:type="dxa"/>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cantSplit/>
          <w:jc w:val="center"/>
        </w:trPr>
        <w:tc>
          <w:tcPr>
            <w:tcW w:w="2448" w:type="dxa"/>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cantSplit/>
          <w:jc w:val="center"/>
        </w:trPr>
        <w:tc>
          <w:tcPr>
            <w:tcW w:w="2448" w:type="dxa"/>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cantSplit/>
          <w:jc w:val="center"/>
        </w:trPr>
        <w:tc>
          <w:tcPr>
            <w:tcW w:w="2448" w:type="dxa"/>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cantSplit/>
          <w:jc w:val="center"/>
        </w:trPr>
        <w:tc>
          <w:tcPr>
            <w:tcW w:w="2448" w:type="dxa"/>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cantSplit/>
          <w:jc w:val="center"/>
        </w:trPr>
        <w:tc>
          <w:tcPr>
            <w:tcW w:w="2448" w:type="dxa"/>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cantSplit/>
          <w:jc w:val="center"/>
        </w:trPr>
        <w:tc>
          <w:tcPr>
            <w:tcW w:w="2448" w:type="dxa"/>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cantSplit/>
          <w:jc w:val="center"/>
        </w:trPr>
        <w:tc>
          <w:tcPr>
            <w:tcW w:w="2448" w:type="dxa"/>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cantSplit/>
          <w:jc w:val="center"/>
        </w:trPr>
        <w:tc>
          <w:tcPr>
            <w:tcW w:w="2448" w:type="dxa"/>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cantSplit/>
          <w:jc w:val="center"/>
        </w:trPr>
        <w:tc>
          <w:tcPr>
            <w:tcW w:w="2448" w:type="dxa"/>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cantSplit/>
          <w:jc w:val="center"/>
        </w:trPr>
        <w:tc>
          <w:tcPr>
            <w:tcW w:w="2448" w:type="dxa"/>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cantSplit/>
          <w:jc w:val="center"/>
        </w:trPr>
        <w:tc>
          <w:tcPr>
            <w:tcW w:w="2448" w:type="dxa"/>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cantSplit/>
          <w:jc w:val="center"/>
        </w:trPr>
        <w:tc>
          <w:tcPr>
            <w:tcW w:w="2448" w:type="dxa"/>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cantSplit/>
          <w:jc w:val="center"/>
        </w:trPr>
        <w:tc>
          <w:tcPr>
            <w:tcW w:w="2448" w:type="dxa"/>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cantSplit/>
          <w:jc w:val="center"/>
        </w:trPr>
        <w:tc>
          <w:tcPr>
            <w:tcW w:w="2448" w:type="dxa"/>
          </w:tcPr>
          <w:p w14:paraId="4DA8B06B"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869" w:type="dxa"/>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cantSplit/>
          <w:jc w:val="center"/>
        </w:trPr>
        <w:tc>
          <w:tcPr>
            <w:tcW w:w="2448" w:type="dxa"/>
          </w:tcPr>
          <w:p w14:paraId="2140B86D"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869" w:type="dxa"/>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cantSplit/>
          <w:jc w:val="center"/>
        </w:trPr>
        <w:tc>
          <w:tcPr>
            <w:tcW w:w="2448" w:type="dxa"/>
          </w:tcPr>
          <w:p w14:paraId="1F137ADC"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869" w:type="dxa"/>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cantSplit/>
          <w:jc w:val="center"/>
        </w:trPr>
        <w:tc>
          <w:tcPr>
            <w:tcW w:w="2448" w:type="dxa"/>
          </w:tcPr>
          <w:p w14:paraId="175C5A1F"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869" w:type="dxa"/>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cantSplit/>
          <w:jc w:val="center"/>
        </w:trPr>
        <w:tc>
          <w:tcPr>
            <w:tcW w:w="2448" w:type="dxa"/>
          </w:tcPr>
          <w:p w14:paraId="2E55893F"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869" w:type="dxa"/>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cantSplit/>
          <w:jc w:val="center"/>
        </w:trPr>
        <w:tc>
          <w:tcPr>
            <w:tcW w:w="2448" w:type="dxa"/>
          </w:tcPr>
          <w:p w14:paraId="7EB1B78D"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869" w:type="dxa"/>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cantSplit/>
          <w:jc w:val="center"/>
        </w:trPr>
        <w:tc>
          <w:tcPr>
            <w:tcW w:w="2448" w:type="dxa"/>
          </w:tcPr>
          <w:p w14:paraId="314F8458" w14:textId="77777777" w:rsidR="006E2241" w:rsidRPr="00DB003C" w:rsidRDefault="006E2241" w:rsidP="00B902BA">
            <w:pPr>
              <w:pStyle w:val="TAL"/>
              <w:rPr>
                <w:lang w:eastAsia="en-US"/>
              </w:rPr>
            </w:pPr>
            <w:r w:rsidRPr="00DB003C">
              <w:rPr>
                <w:szCs w:val="18"/>
                <w:lang w:eastAsia="zh-CN"/>
              </w:rPr>
              <w:t>9.7.1 TDD Intra frequency RSTD Measurement Accuracy for NB-IOT Inband Mode in normal coverage</w:t>
            </w:r>
          </w:p>
        </w:tc>
        <w:tc>
          <w:tcPr>
            <w:tcW w:w="2869" w:type="dxa"/>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cantSplit/>
          <w:jc w:val="center"/>
        </w:trPr>
        <w:tc>
          <w:tcPr>
            <w:tcW w:w="2448" w:type="dxa"/>
          </w:tcPr>
          <w:p w14:paraId="5480B4A3" w14:textId="77777777" w:rsidR="006E2241" w:rsidRPr="00DB003C" w:rsidRDefault="006E2241" w:rsidP="00B902BA">
            <w:pPr>
              <w:pStyle w:val="TAL"/>
              <w:rPr>
                <w:lang w:eastAsia="en-US"/>
              </w:rPr>
            </w:pPr>
            <w:r w:rsidRPr="00DB003C">
              <w:rPr>
                <w:szCs w:val="18"/>
                <w:lang w:eastAsia="zh-CN"/>
              </w:rPr>
              <w:t>9.7.2 TDD Intra frequency RSTD Measurement Accuracy for NB-IOT Inband Mode in enhanced coverage</w:t>
            </w:r>
          </w:p>
        </w:tc>
        <w:tc>
          <w:tcPr>
            <w:tcW w:w="2869" w:type="dxa"/>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cantSplit/>
          <w:jc w:val="center"/>
        </w:trPr>
        <w:tc>
          <w:tcPr>
            <w:tcW w:w="2448" w:type="dxa"/>
          </w:tcPr>
          <w:p w14:paraId="0396ABC8" w14:textId="77777777" w:rsidR="006E2241" w:rsidRPr="00DB003C" w:rsidRDefault="006E2241" w:rsidP="00B902BA">
            <w:pPr>
              <w:pStyle w:val="TAL"/>
              <w:rPr>
                <w:lang w:eastAsia="en-US"/>
              </w:rPr>
            </w:pPr>
            <w:r w:rsidRPr="00DB003C">
              <w:t>9.7.3 TDD Intra frequency RSTD Measurement Reporting Delay for NB-IOT Inband Mode in enhanced coverage</w:t>
            </w:r>
          </w:p>
        </w:tc>
        <w:tc>
          <w:tcPr>
            <w:tcW w:w="2869" w:type="dxa"/>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cantSplit/>
          <w:jc w:val="center"/>
        </w:trPr>
        <w:tc>
          <w:tcPr>
            <w:tcW w:w="2448" w:type="dxa"/>
          </w:tcPr>
          <w:p w14:paraId="19665659" w14:textId="77777777" w:rsidR="006E2241" w:rsidRPr="00DB003C" w:rsidRDefault="006E2241" w:rsidP="00B902BA">
            <w:pPr>
              <w:pStyle w:val="TAL"/>
              <w:rPr>
                <w:lang w:eastAsia="en-US"/>
              </w:rPr>
            </w:pPr>
            <w:r w:rsidRPr="00DB003C">
              <w:rPr>
                <w:szCs w:val="18"/>
                <w:lang w:eastAsia="zh-CN"/>
              </w:rPr>
              <w:t>9.8.1 TDD Inter-frequency RSTD Measurement Accuracy for NB-IOT Inband Mode in normal coverage</w:t>
            </w:r>
          </w:p>
        </w:tc>
        <w:tc>
          <w:tcPr>
            <w:tcW w:w="2869" w:type="dxa"/>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cantSplit/>
          <w:jc w:val="center"/>
        </w:trPr>
        <w:tc>
          <w:tcPr>
            <w:tcW w:w="2448" w:type="dxa"/>
          </w:tcPr>
          <w:p w14:paraId="673E4938" w14:textId="77777777" w:rsidR="006E2241" w:rsidRPr="00DB003C" w:rsidRDefault="006E2241" w:rsidP="00B902BA">
            <w:pPr>
              <w:pStyle w:val="TAL"/>
              <w:rPr>
                <w:lang w:eastAsia="en-US"/>
              </w:rPr>
            </w:pPr>
            <w:r w:rsidRPr="00DB003C">
              <w:rPr>
                <w:szCs w:val="18"/>
                <w:lang w:eastAsia="zh-CN"/>
              </w:rPr>
              <w:t>9.8.2 TDD Inter-frequency RSTD Measurement Accuracy for NB-IOT Inband Mode in enhanced coverage</w:t>
            </w:r>
          </w:p>
        </w:tc>
        <w:tc>
          <w:tcPr>
            <w:tcW w:w="2869" w:type="dxa"/>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cantSplit/>
          <w:jc w:val="center"/>
        </w:trPr>
        <w:tc>
          <w:tcPr>
            <w:tcW w:w="2448" w:type="dxa"/>
          </w:tcPr>
          <w:p w14:paraId="2B434711" w14:textId="77777777" w:rsidR="006E2241" w:rsidRPr="00DB003C" w:rsidRDefault="006E2241" w:rsidP="00B902BA">
            <w:pPr>
              <w:pStyle w:val="TAL"/>
              <w:rPr>
                <w:lang w:eastAsia="en-US"/>
              </w:rPr>
            </w:pPr>
            <w:r w:rsidRPr="00DB003C">
              <w:t>9.8.3 TDD Inter frequency RSTD Measurement Reporting Delay for NB-IOT Inband Mode in enhanced coverage</w:t>
            </w:r>
          </w:p>
        </w:tc>
        <w:tc>
          <w:tcPr>
            <w:tcW w:w="2869" w:type="dxa"/>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cantSplit/>
          <w:jc w:val="center"/>
        </w:trPr>
        <w:tc>
          <w:tcPr>
            <w:tcW w:w="2448" w:type="dxa"/>
          </w:tcPr>
          <w:p w14:paraId="2015F5B6" w14:textId="77777777" w:rsidR="00D34374" w:rsidRPr="00DB003C" w:rsidRDefault="00D34374" w:rsidP="00B70A14">
            <w:pPr>
              <w:pStyle w:val="TAL"/>
            </w:pPr>
            <w:r w:rsidRPr="00DB003C">
              <w:lastRenderedPageBreak/>
              <w:t xml:space="preserve">10.1 </w:t>
            </w:r>
            <w:r w:rsidRPr="00DB003C">
              <w:rPr>
                <w:lang w:eastAsia="en-US"/>
              </w:rPr>
              <w:t>FDD RSTD Measurement Reporting Delay for Carrier Aggregation</w:t>
            </w:r>
          </w:p>
        </w:tc>
        <w:tc>
          <w:tcPr>
            <w:tcW w:w="2869" w:type="dxa"/>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cantSplit/>
          <w:jc w:val="center"/>
        </w:trPr>
        <w:tc>
          <w:tcPr>
            <w:tcW w:w="2448" w:type="dxa"/>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cantSplit/>
          <w:jc w:val="center"/>
        </w:trPr>
        <w:tc>
          <w:tcPr>
            <w:tcW w:w="2448" w:type="dxa"/>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cantSplit/>
          <w:jc w:val="center"/>
        </w:trPr>
        <w:tc>
          <w:tcPr>
            <w:tcW w:w="2448" w:type="dxa"/>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cantSplit/>
          <w:jc w:val="center"/>
        </w:trPr>
        <w:tc>
          <w:tcPr>
            <w:tcW w:w="2448" w:type="dxa"/>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cantSplit/>
          <w:jc w:val="center"/>
        </w:trPr>
        <w:tc>
          <w:tcPr>
            <w:tcW w:w="2448" w:type="dxa"/>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cantSplit/>
          <w:jc w:val="center"/>
        </w:trPr>
        <w:tc>
          <w:tcPr>
            <w:tcW w:w="2448" w:type="dxa"/>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cantSplit/>
          <w:jc w:val="center"/>
        </w:trPr>
        <w:tc>
          <w:tcPr>
            <w:tcW w:w="2448" w:type="dxa"/>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cantSplit/>
          <w:jc w:val="center"/>
        </w:trPr>
        <w:tc>
          <w:tcPr>
            <w:tcW w:w="2448" w:type="dxa"/>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cantSplit/>
          <w:jc w:val="center"/>
        </w:trPr>
        <w:tc>
          <w:tcPr>
            <w:tcW w:w="2448" w:type="dxa"/>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cantSplit/>
          <w:jc w:val="center"/>
        </w:trPr>
        <w:tc>
          <w:tcPr>
            <w:tcW w:w="2448" w:type="dxa"/>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cantSplit/>
          <w:jc w:val="center"/>
        </w:trPr>
        <w:tc>
          <w:tcPr>
            <w:tcW w:w="2448" w:type="dxa"/>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cantSplit/>
          <w:jc w:val="center"/>
        </w:trPr>
        <w:tc>
          <w:tcPr>
            <w:tcW w:w="2448" w:type="dxa"/>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cantSplit/>
          <w:jc w:val="center"/>
        </w:trPr>
        <w:tc>
          <w:tcPr>
            <w:tcW w:w="2448" w:type="dxa"/>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cantSplit/>
          <w:jc w:val="center"/>
        </w:trPr>
        <w:tc>
          <w:tcPr>
            <w:tcW w:w="2448" w:type="dxa"/>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cantSplit/>
          <w:jc w:val="center"/>
        </w:trPr>
        <w:tc>
          <w:tcPr>
            <w:tcW w:w="2448" w:type="dxa"/>
          </w:tcPr>
          <w:p w14:paraId="26F52CE5" w14:textId="77777777" w:rsidR="00117725" w:rsidRPr="00DB003C" w:rsidRDefault="00117725" w:rsidP="002305CF">
            <w:pPr>
              <w:pStyle w:val="TAL"/>
            </w:pPr>
            <w:r w:rsidRPr="00DB003C">
              <w:rPr>
                <w:lang w:eastAsia="en-US"/>
              </w:rPr>
              <w:lastRenderedPageBreak/>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cantSplit/>
          <w:jc w:val="center"/>
        </w:trPr>
        <w:tc>
          <w:tcPr>
            <w:tcW w:w="2448" w:type="dxa"/>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cantSplit/>
          <w:jc w:val="center"/>
        </w:trPr>
        <w:tc>
          <w:tcPr>
            <w:tcW w:w="2448" w:type="dxa"/>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cantSplit/>
          <w:jc w:val="center"/>
        </w:trPr>
        <w:tc>
          <w:tcPr>
            <w:tcW w:w="2448" w:type="dxa"/>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cantSplit/>
          <w:jc w:val="center"/>
        </w:trPr>
        <w:tc>
          <w:tcPr>
            <w:tcW w:w="2448" w:type="dxa"/>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cantSplit/>
          <w:jc w:val="center"/>
        </w:trPr>
        <w:tc>
          <w:tcPr>
            <w:tcW w:w="2448" w:type="dxa"/>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cantSplit/>
          <w:jc w:val="center"/>
        </w:trPr>
        <w:tc>
          <w:tcPr>
            <w:tcW w:w="2448" w:type="dxa"/>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cantSplit/>
          <w:jc w:val="center"/>
        </w:trPr>
        <w:tc>
          <w:tcPr>
            <w:tcW w:w="2448" w:type="dxa"/>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cantSplit/>
          <w:jc w:val="center"/>
        </w:trPr>
        <w:tc>
          <w:tcPr>
            <w:tcW w:w="2448" w:type="dxa"/>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r w:rsidRPr="00DB003C">
              <w:rPr>
                <w:lang w:eastAsia="en-US"/>
              </w:rPr>
              <w:t>Time+TPR: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r w:rsidRPr="00DB003C">
              <w:rPr>
                <w:lang w:eastAsia="en-US"/>
              </w:rPr>
              <w:t>Level+TPR: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r w:rsidRPr="00DB003C">
              <w:rPr>
                <w:lang w:eastAsia="en-US"/>
              </w:rPr>
              <w:t>Level+TPR: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r w:rsidRPr="00DB003C">
              <w:rPr>
                <w:lang w:eastAsia="en-US"/>
              </w:rPr>
              <w:t>Level+TPR: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r w:rsidRPr="00DB003C">
              <w:rPr>
                <w:lang w:eastAsia="en-US"/>
              </w:rPr>
              <w:t>Level+TPR: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r w:rsidRPr="00DB003C">
              <w:rPr>
                <w:lang w:eastAsia="en-US"/>
              </w:rPr>
              <w:t>Level+TPR: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r w:rsidRPr="00DB003C">
              <w:rPr>
                <w:lang w:eastAsia="en-US"/>
              </w:rPr>
              <w:t xml:space="preserve">Power+TPR: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r w:rsidRPr="00DB003C">
              <w:rPr>
                <w:lang w:eastAsia="en-US"/>
              </w:rPr>
              <w:t xml:space="preserve">Time+TPR: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lastRenderedPageBreak/>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Default="00C220B7" w:rsidP="00D96C76">
            <w:pPr>
              <w:pStyle w:val="TAH"/>
              <w:jc w:val="left"/>
              <w:rPr>
                <w:b w:val="0"/>
              </w:rPr>
            </w:pPr>
            <w:r w:rsidRPr="00DB003C">
              <w:rPr>
                <w:b w:val="0"/>
              </w:rPr>
              <w:t>Response Time</w:t>
            </w:r>
          </w:p>
          <w:p w14:paraId="1B8581FD" w14:textId="6896697C" w:rsidR="00C220B7" w:rsidRPr="00DB003C" w:rsidRDefault="00D96C76" w:rsidP="00D96C76">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DB003C" w:rsidRDefault="00C220B7" w:rsidP="00C220B7">
            <w:pPr>
              <w:pStyle w:val="TAH"/>
              <w:jc w:val="left"/>
              <w:rPr>
                <w:b w:val="0"/>
              </w:rPr>
            </w:pPr>
            <w:r w:rsidRPr="00DB003C">
              <w:rPr>
                <w:b w:val="0"/>
              </w:rPr>
              <w:t xml:space="preserve">Time + TPR: </w:t>
            </w:r>
            <w:r w:rsidR="00D96C76">
              <w:rPr>
                <w:b w:val="0"/>
              </w:rPr>
              <w:t>between 1.3 s and 660.3 s depending on UE capabilities</w:t>
            </w:r>
            <w:r w:rsidR="00D96C76" w:rsidDel="00CF36D6">
              <w:rPr>
                <w:b w:val="0"/>
                <w:lang w:eastAsia="zh-CN"/>
              </w:rPr>
              <w:t xml:space="preserve"> </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Default="00C220B7" w:rsidP="00D96C76">
            <w:pPr>
              <w:pStyle w:val="TAH"/>
              <w:jc w:val="left"/>
              <w:rPr>
                <w:b w:val="0"/>
              </w:rPr>
            </w:pPr>
            <w:r w:rsidRPr="00DB003C">
              <w:rPr>
                <w:b w:val="0"/>
              </w:rPr>
              <w:t>Response Time</w:t>
            </w:r>
          </w:p>
          <w:p w14:paraId="5A16510B" w14:textId="56C8E637" w:rsidR="00C220B7" w:rsidRPr="00DB003C" w:rsidRDefault="00D96C76" w:rsidP="00D96C76">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DB003C" w:rsidRDefault="00D96C76"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DB003C" w:rsidRDefault="00C220B7" w:rsidP="00C220B7">
            <w:pPr>
              <w:pStyle w:val="TAH"/>
              <w:jc w:val="left"/>
              <w:rPr>
                <w:b w:val="0"/>
              </w:rPr>
            </w:pPr>
            <w:r w:rsidRPr="00DB003C">
              <w:rPr>
                <w:b w:val="0"/>
              </w:rPr>
              <w:t xml:space="preserve">Time + TPR: </w:t>
            </w:r>
            <w:r w:rsidR="00D96C76">
              <w:rPr>
                <w:b w:val="0"/>
              </w:rPr>
              <w:t>between 2.3 s and 660.3 s depending on UE capabilities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Default="00517168" w:rsidP="00517168">
            <w:pPr>
              <w:pStyle w:val="TAH"/>
              <w:jc w:val="left"/>
              <w:rPr>
                <w:b w:val="0"/>
              </w:rPr>
            </w:pPr>
            <w:r w:rsidRPr="00DB003C">
              <w:rPr>
                <w:b w:val="0"/>
              </w:rPr>
              <w:t>Response Time</w:t>
            </w:r>
          </w:p>
          <w:p w14:paraId="01A48B1D" w14:textId="0656E6B7" w:rsidR="00C220B7" w:rsidRPr="00DB003C" w:rsidRDefault="00517168" w:rsidP="00517168">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DB003C" w:rsidRDefault="00C220B7" w:rsidP="00C220B7">
            <w:pPr>
              <w:pStyle w:val="TAH"/>
              <w:jc w:val="left"/>
              <w:rPr>
                <w:b w:val="0"/>
              </w:rPr>
            </w:pPr>
            <w:r w:rsidRPr="00DB003C">
              <w:rPr>
                <w:b w:val="0"/>
              </w:rPr>
              <w:t xml:space="preserve">Time + TPR: </w:t>
            </w:r>
            <w:r w:rsidR="00517168">
              <w:rPr>
                <w:b w:val="0"/>
              </w:rPr>
              <w:t xml:space="preserve">between </w:t>
            </w:r>
            <w:r w:rsidR="00517168">
              <w:rPr>
                <w:rFonts w:hint="eastAsia"/>
                <w:b w:val="0"/>
                <w:lang w:eastAsia="zh-CN"/>
              </w:rPr>
              <w:t>6</w:t>
            </w:r>
            <w:r w:rsidR="00517168">
              <w:rPr>
                <w:b w:val="0"/>
              </w:rPr>
              <w:t xml:space="preserve">.3 s and </w:t>
            </w:r>
            <w:r w:rsidR="00517168">
              <w:rPr>
                <w:rFonts w:hint="eastAsia"/>
                <w:b w:val="0"/>
                <w:lang w:eastAsia="zh-CN"/>
              </w:rPr>
              <w:t>250</w:t>
            </w:r>
            <w:r w:rsidR="00517168">
              <w:rPr>
                <w:b w:val="0"/>
              </w:rPr>
              <w:t>.3 s depending on UE capabilities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Default="00517168" w:rsidP="00517168">
            <w:pPr>
              <w:pStyle w:val="TAH"/>
              <w:jc w:val="left"/>
              <w:rPr>
                <w:b w:val="0"/>
              </w:rPr>
            </w:pPr>
            <w:r w:rsidRPr="00DB003C">
              <w:rPr>
                <w:b w:val="0"/>
              </w:rPr>
              <w:t>Response Time</w:t>
            </w:r>
          </w:p>
          <w:p w14:paraId="794BF785" w14:textId="2EAE1589" w:rsidR="00C220B7" w:rsidRPr="00DB003C" w:rsidRDefault="00517168" w:rsidP="00517168">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DB003C" w:rsidRDefault="00C220B7" w:rsidP="00C220B7">
            <w:pPr>
              <w:pStyle w:val="TAH"/>
              <w:jc w:val="left"/>
              <w:rPr>
                <w:b w:val="0"/>
              </w:rPr>
            </w:pPr>
            <w:r w:rsidRPr="00DB003C">
              <w:rPr>
                <w:b w:val="0"/>
              </w:rPr>
              <w:t xml:space="preserve">Time + TPR: </w:t>
            </w:r>
            <w:r w:rsidR="0073411E">
              <w:rPr>
                <w:b w:val="0"/>
              </w:rPr>
              <w:t xml:space="preserve">between </w:t>
            </w:r>
            <w:r w:rsidR="0073411E">
              <w:rPr>
                <w:rFonts w:hint="eastAsia"/>
                <w:b w:val="0"/>
                <w:lang w:eastAsia="zh-CN"/>
              </w:rPr>
              <w:t>11</w:t>
            </w:r>
            <w:r w:rsidR="0073411E">
              <w:rPr>
                <w:b w:val="0"/>
              </w:rPr>
              <w:t xml:space="preserve">.3 s and </w:t>
            </w:r>
            <w:r w:rsidR="0073411E">
              <w:rPr>
                <w:rFonts w:hint="eastAsia"/>
                <w:b w:val="0"/>
                <w:lang w:eastAsia="zh-CN"/>
              </w:rPr>
              <w:t>210</w:t>
            </w:r>
            <w:r w:rsidR="0073411E">
              <w:rPr>
                <w:b w:val="0"/>
              </w:rPr>
              <w:t>.3 s depending on UE capabilities</w:t>
            </w:r>
          </w:p>
        </w:tc>
      </w:tr>
      <w:tr w:rsidR="00511EC3" w:rsidRPr="00DB003C"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511EC3" w:rsidRPr="00DB003C" w:rsidRDefault="00511EC3" w:rsidP="00511EC3">
            <w:pPr>
              <w:pStyle w:val="TAH"/>
              <w:jc w:val="left"/>
              <w:rPr>
                <w:b w:val="0"/>
              </w:rPr>
            </w:pPr>
            <w:r w:rsidRPr="000C43E9">
              <w:rPr>
                <w:rFonts w:hint="eastAsia"/>
                <w:b w:val="0"/>
              </w:rPr>
              <w:t xml:space="preserve">14.2.8 </w:t>
            </w:r>
            <w:r w:rsidRPr="000C43E9">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511EC3" w:rsidRDefault="00511EC3" w:rsidP="00511EC3">
            <w:pPr>
              <w:pStyle w:val="TAH"/>
              <w:jc w:val="left"/>
              <w:rPr>
                <w:b w:val="0"/>
              </w:rPr>
            </w:pPr>
            <w:r w:rsidRPr="00DB003C">
              <w:rPr>
                <w:b w:val="0"/>
              </w:rPr>
              <w:t>Response Time</w:t>
            </w:r>
          </w:p>
          <w:p w14:paraId="61358154" w14:textId="705B2902" w:rsidR="00511EC3" w:rsidRPr="00DB003C" w:rsidRDefault="00511EC3" w:rsidP="00511EC3">
            <w:pPr>
              <w:pStyle w:val="TAH"/>
              <w:jc w:val="left"/>
              <w:rPr>
                <w:b w:val="0"/>
              </w:rPr>
            </w:pPr>
            <w:r>
              <w:rPr>
                <w:b w:val="0"/>
              </w:rPr>
              <w:t xml:space="preserve">between 2 s and </w:t>
            </w:r>
            <w:r>
              <w:rPr>
                <w:rFonts w:hint="eastAsia"/>
                <w:b w:val="0"/>
                <w:lang w:eastAsia="zh-CN"/>
              </w:rPr>
              <w:t>31</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511EC3" w:rsidRDefault="00511EC3" w:rsidP="00511EC3">
            <w:pPr>
              <w:pStyle w:val="TAH"/>
              <w:jc w:val="left"/>
              <w:rPr>
                <w:b w:val="0"/>
                <w:lang w:eastAsia="zh-CN"/>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511EC3" w:rsidRPr="00DB003C" w:rsidRDefault="00511EC3" w:rsidP="00511EC3">
            <w:pPr>
              <w:pStyle w:val="TAH"/>
              <w:jc w:val="left"/>
              <w:rPr>
                <w:b w:val="0"/>
              </w:rPr>
            </w:pPr>
            <w:r w:rsidRPr="00DB003C">
              <w:rPr>
                <w:b w:val="0"/>
              </w:rPr>
              <w:t xml:space="preserve">Time + TPR: </w:t>
            </w:r>
            <w:r>
              <w:rPr>
                <w:b w:val="0"/>
              </w:rPr>
              <w:t xml:space="preserve">between 2.3 s and </w:t>
            </w:r>
            <w:r>
              <w:rPr>
                <w:rFonts w:hint="eastAsia"/>
                <w:b w:val="0"/>
                <w:lang w:eastAsia="zh-CN"/>
              </w:rPr>
              <w:t>31</w:t>
            </w:r>
            <w:r>
              <w:rPr>
                <w:b w:val="0"/>
              </w:rPr>
              <w:t>.3 s depending on UE capabilities</w:t>
            </w:r>
          </w:p>
        </w:tc>
      </w:tr>
      <w:tr w:rsidR="00511EC3" w:rsidRPr="00DB003C"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511EC3" w:rsidRPr="00DB003C" w:rsidRDefault="00511EC3" w:rsidP="00511EC3">
            <w:pPr>
              <w:pStyle w:val="TAH"/>
              <w:jc w:val="left"/>
              <w:rPr>
                <w:b w:val="0"/>
              </w:rPr>
            </w:pPr>
            <w:r w:rsidRPr="000C43E9">
              <w:rPr>
                <w:rFonts w:hint="eastAsia"/>
                <w:b w:val="0"/>
              </w:rPr>
              <w:t xml:space="preserve">14.2.9 </w:t>
            </w:r>
            <w:r w:rsidRPr="000C43E9">
              <w:rPr>
                <w:b w:val="0"/>
              </w:rPr>
              <w:t>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511EC3" w:rsidRDefault="00511EC3" w:rsidP="00511EC3">
            <w:pPr>
              <w:pStyle w:val="TAH"/>
              <w:jc w:val="left"/>
              <w:rPr>
                <w:b w:val="0"/>
              </w:rPr>
            </w:pPr>
            <w:r w:rsidRPr="00DB003C">
              <w:rPr>
                <w:b w:val="0"/>
              </w:rPr>
              <w:t>Response Time</w:t>
            </w:r>
          </w:p>
          <w:p w14:paraId="75C87FB5" w14:textId="47419B81" w:rsidR="00511EC3" w:rsidRPr="00DB003C" w:rsidRDefault="00511EC3" w:rsidP="00511EC3">
            <w:pPr>
              <w:pStyle w:val="TAH"/>
              <w:jc w:val="left"/>
              <w:rPr>
                <w:b w:val="0"/>
              </w:rPr>
            </w:pPr>
            <w:r>
              <w:rPr>
                <w:b w:val="0"/>
              </w:rPr>
              <w:t xml:space="preserve">between </w:t>
            </w:r>
            <w:r>
              <w:rPr>
                <w:rFonts w:hint="eastAsia"/>
                <w:b w:val="0"/>
                <w:lang w:eastAsia="zh-CN"/>
              </w:rPr>
              <w:t>5</w:t>
            </w:r>
            <w:r>
              <w:rPr>
                <w:b w:val="0"/>
              </w:rPr>
              <w:t xml:space="preserve"> s and </w:t>
            </w:r>
            <w:r>
              <w:rPr>
                <w:rFonts w:hint="eastAsia"/>
                <w:b w:val="0"/>
                <w:lang w:eastAsia="zh-CN"/>
              </w:rPr>
              <w:t>25</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511EC3" w:rsidRDefault="00511EC3" w:rsidP="00511EC3">
            <w:pPr>
              <w:pStyle w:val="TAH"/>
              <w:jc w:val="left"/>
              <w:rPr>
                <w:b w:val="0"/>
                <w:lang w:eastAsia="zh-CN"/>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511EC3" w:rsidRPr="00DB003C" w:rsidRDefault="00511EC3" w:rsidP="00511EC3">
            <w:pPr>
              <w:pStyle w:val="TAH"/>
              <w:jc w:val="left"/>
              <w:rPr>
                <w:b w:val="0"/>
              </w:rPr>
            </w:pPr>
            <w:r w:rsidRPr="00DB003C">
              <w:rPr>
                <w:b w:val="0"/>
              </w:rPr>
              <w:t xml:space="preserve">Time + TPR: </w:t>
            </w:r>
            <w:r>
              <w:rPr>
                <w:b w:val="0"/>
              </w:rPr>
              <w:t xml:space="preserve">between </w:t>
            </w:r>
            <w:r>
              <w:rPr>
                <w:rFonts w:hint="eastAsia"/>
                <w:b w:val="0"/>
                <w:lang w:eastAsia="zh-CN"/>
              </w:rPr>
              <w:t>5</w:t>
            </w:r>
            <w:r>
              <w:rPr>
                <w:b w:val="0"/>
              </w:rPr>
              <w:t xml:space="preserve">.3 s and </w:t>
            </w:r>
            <w:r>
              <w:rPr>
                <w:rFonts w:hint="eastAsia"/>
                <w:b w:val="0"/>
                <w:lang w:eastAsia="zh-CN"/>
              </w:rPr>
              <w:t>25</w:t>
            </w:r>
            <w:r>
              <w:rPr>
                <w:b w:val="0"/>
              </w:rPr>
              <w:t>.3 s depending on UE capabilities</w:t>
            </w:r>
          </w:p>
        </w:tc>
      </w:tr>
      <w:tr w:rsidR="00511EC3" w:rsidRPr="00DB003C"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511EC3" w:rsidRPr="00DB003C" w:rsidRDefault="00511EC3" w:rsidP="00511EC3">
            <w:pPr>
              <w:pStyle w:val="TAH"/>
              <w:jc w:val="left"/>
              <w:rPr>
                <w:b w:val="0"/>
              </w:rPr>
            </w:pPr>
            <w:r w:rsidRPr="000C43E9">
              <w:rPr>
                <w:rFonts w:hint="eastAsia"/>
                <w:b w:val="0"/>
              </w:rPr>
              <w:t xml:space="preserve">14.2.10 </w:t>
            </w:r>
            <w:r w:rsidRPr="000C43E9">
              <w:rPr>
                <w:b w:val="0"/>
              </w:rPr>
              <w:t>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511EC3" w:rsidRDefault="00511EC3" w:rsidP="00511EC3">
            <w:pPr>
              <w:pStyle w:val="TAH"/>
              <w:jc w:val="left"/>
              <w:rPr>
                <w:b w:val="0"/>
              </w:rPr>
            </w:pPr>
            <w:r w:rsidRPr="00DB003C">
              <w:rPr>
                <w:b w:val="0"/>
              </w:rPr>
              <w:t>Response Time</w:t>
            </w:r>
          </w:p>
          <w:p w14:paraId="5CF9EFDB" w14:textId="50449F5B" w:rsidR="00511EC3" w:rsidRDefault="00511EC3" w:rsidP="00511EC3">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500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511EC3" w:rsidRDefault="00511EC3" w:rsidP="00511EC3">
            <w:pPr>
              <w:pStyle w:val="TAH"/>
              <w:jc w:val="left"/>
              <w:rPr>
                <w:b w:val="0"/>
                <w:lang w:eastAsia="zh-CN"/>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511EC3" w:rsidRPr="00DB003C" w:rsidRDefault="00511EC3" w:rsidP="00511EC3">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500</w:t>
            </w:r>
            <w:r>
              <w:rPr>
                <w:b w:val="0"/>
              </w:rPr>
              <w:t>.3 s depending on UE capabilities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C220B7" w:rsidRPr="00DB003C" w:rsidRDefault="00D96C76"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C220B7" w:rsidRPr="00DB003C" w:rsidRDefault="00D96C76"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C220B7" w:rsidRPr="00DB003C" w:rsidRDefault="00D96C76" w:rsidP="00C220B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511EC3" w:rsidRPr="000518EB" w:rsidRDefault="00511EC3" w:rsidP="00511EC3">
            <w:pPr>
              <w:pStyle w:val="TAH"/>
              <w:jc w:val="left"/>
              <w:rPr>
                <w:b w:val="0"/>
                <w:lang w:eastAsia="zh-CN"/>
              </w:rPr>
            </w:pPr>
            <w:r w:rsidRPr="000518EB">
              <w:rPr>
                <w:rFonts w:hint="eastAsia"/>
                <w:b w:val="0"/>
                <w:lang w:eastAsia="zh-CN"/>
              </w:rPr>
              <w:t>Test 1:</w:t>
            </w:r>
          </w:p>
          <w:p w14:paraId="186614E9" w14:textId="77777777" w:rsidR="00511EC3" w:rsidRPr="000518EB" w:rsidRDefault="0073411E" w:rsidP="00511EC3">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00511EC3" w:rsidRPr="000518EB">
              <w:rPr>
                <w:b w:val="0"/>
                <w:lang w:eastAsia="zh-CN"/>
              </w:rPr>
              <w:t xml:space="preserve">± </w:t>
            </w:r>
            <w:r w:rsidR="00511EC3" w:rsidRPr="000518EB">
              <w:rPr>
                <w:rFonts w:hint="eastAsia"/>
                <w:b w:val="0"/>
                <w:lang w:eastAsia="zh-CN"/>
              </w:rPr>
              <w:t>88</w:t>
            </w:r>
            <w:r w:rsidR="00511EC3" w:rsidRPr="000518EB">
              <w:rPr>
                <w:b w:val="0"/>
                <w:lang w:eastAsia="zh-CN"/>
              </w:rPr>
              <w:t xml:space="preserve"> Tc</w:t>
            </w:r>
          </w:p>
          <w:p w14:paraId="1F3CF5E7" w14:textId="77777777" w:rsidR="00511EC3" w:rsidRPr="000518EB" w:rsidRDefault="00511EC3" w:rsidP="00511EC3">
            <w:pPr>
              <w:pStyle w:val="TAH"/>
              <w:jc w:val="left"/>
              <w:rPr>
                <w:b w:val="0"/>
                <w:lang w:eastAsia="zh-CN"/>
              </w:rPr>
            </w:pPr>
            <w:r w:rsidRPr="000518EB">
              <w:rPr>
                <w:rFonts w:hint="eastAsia"/>
                <w:b w:val="0"/>
                <w:lang w:eastAsia="zh-CN"/>
              </w:rPr>
              <w:t>Test 2:</w:t>
            </w:r>
          </w:p>
          <w:p w14:paraId="67F44E54" w14:textId="00B26ECC" w:rsidR="00C220B7" w:rsidRPr="00DB003C" w:rsidRDefault="00511EC3" w:rsidP="00511EC3">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511EC3" w:rsidRPr="000518EB" w:rsidRDefault="00511EC3" w:rsidP="00511EC3">
            <w:pPr>
              <w:pStyle w:val="TAH"/>
              <w:jc w:val="left"/>
              <w:rPr>
                <w:b w:val="0"/>
                <w:lang w:eastAsia="zh-CN"/>
              </w:rPr>
            </w:pPr>
            <w:r w:rsidRPr="000518EB">
              <w:rPr>
                <w:rFonts w:hint="eastAsia"/>
                <w:b w:val="0"/>
                <w:lang w:eastAsia="zh-CN"/>
              </w:rPr>
              <w:t xml:space="preserve">Test 1: </w:t>
            </w:r>
            <w:r w:rsidR="00C220B7"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w:t>
            </w:r>
            <w:r>
              <w:rPr>
                <w:b w:val="0"/>
                <w:lang w:eastAsia="zh-CN"/>
              </w:rPr>
              <w:t>120</w:t>
            </w:r>
            <w:r w:rsidR="0073411E">
              <w:rPr>
                <w:b w:val="0"/>
                <w:lang w:eastAsia="zh-CN"/>
              </w:rPr>
              <w:t xml:space="preserve"> Tc</w:t>
            </w:r>
          </w:p>
          <w:p w14:paraId="69BE12F3" w14:textId="1344EB61" w:rsidR="00C220B7" w:rsidRPr="00DB003C" w:rsidRDefault="00511EC3" w:rsidP="00511EC3">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2 Tc</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511EC3" w:rsidRPr="000518EB" w:rsidRDefault="00511EC3" w:rsidP="00511EC3">
            <w:pPr>
              <w:pStyle w:val="TAH"/>
              <w:jc w:val="left"/>
              <w:rPr>
                <w:b w:val="0"/>
                <w:lang w:eastAsia="zh-CN"/>
              </w:rPr>
            </w:pPr>
            <w:r w:rsidRPr="000518EB">
              <w:rPr>
                <w:rFonts w:hint="eastAsia"/>
                <w:b w:val="0"/>
                <w:lang w:eastAsia="zh-CN"/>
              </w:rPr>
              <w:t>Test 1:</w:t>
            </w:r>
          </w:p>
          <w:p w14:paraId="00042031" w14:textId="77777777" w:rsidR="00511EC3" w:rsidRPr="000518EB" w:rsidRDefault="0073411E" w:rsidP="00511EC3">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00511EC3" w:rsidRPr="000518EB">
              <w:rPr>
                <w:b w:val="0"/>
                <w:lang w:eastAsia="zh-CN"/>
              </w:rPr>
              <w:t xml:space="preserve">± </w:t>
            </w:r>
            <w:r w:rsidR="00511EC3" w:rsidRPr="000518EB">
              <w:rPr>
                <w:rFonts w:hint="eastAsia"/>
                <w:b w:val="0"/>
                <w:lang w:eastAsia="zh-CN"/>
              </w:rPr>
              <w:t>328</w:t>
            </w:r>
            <w:r w:rsidR="00511EC3" w:rsidRPr="000518EB">
              <w:rPr>
                <w:b w:val="0"/>
                <w:lang w:eastAsia="zh-CN"/>
              </w:rPr>
              <w:t xml:space="preserve"> Tc</w:t>
            </w:r>
          </w:p>
          <w:p w14:paraId="39539B8B" w14:textId="77777777" w:rsidR="00511EC3" w:rsidRPr="000518EB" w:rsidRDefault="00511EC3" w:rsidP="00511EC3">
            <w:pPr>
              <w:pStyle w:val="TAH"/>
              <w:jc w:val="left"/>
              <w:rPr>
                <w:b w:val="0"/>
                <w:lang w:eastAsia="zh-CN"/>
              </w:rPr>
            </w:pPr>
            <w:r w:rsidRPr="000518EB">
              <w:rPr>
                <w:rFonts w:hint="eastAsia"/>
                <w:b w:val="0"/>
                <w:lang w:eastAsia="zh-CN"/>
              </w:rPr>
              <w:t>Test 2:</w:t>
            </w:r>
          </w:p>
          <w:p w14:paraId="10487F03" w14:textId="5782EFA0" w:rsidR="00C220B7" w:rsidRPr="00DB003C" w:rsidRDefault="00511EC3" w:rsidP="00511EC3">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278</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511EC3" w:rsidRPr="000518EB" w:rsidRDefault="00511EC3" w:rsidP="00511EC3">
            <w:pPr>
              <w:pStyle w:val="TAH"/>
              <w:jc w:val="left"/>
              <w:rPr>
                <w:b w:val="0"/>
                <w:lang w:eastAsia="zh-CN"/>
              </w:rPr>
            </w:pPr>
            <w:r w:rsidRPr="000518EB">
              <w:rPr>
                <w:rFonts w:hint="eastAsia"/>
                <w:b w:val="0"/>
                <w:lang w:eastAsia="zh-CN"/>
              </w:rPr>
              <w:t xml:space="preserve">Test 1: </w:t>
            </w:r>
            <w:r w:rsidR="00C220B7"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w:t>
            </w:r>
            <w:r>
              <w:rPr>
                <w:b w:val="0"/>
                <w:lang w:eastAsia="zh-CN"/>
              </w:rPr>
              <w:t>360</w:t>
            </w:r>
            <w:r w:rsidR="0073411E">
              <w:rPr>
                <w:b w:val="0"/>
                <w:lang w:eastAsia="zh-CN"/>
              </w:rPr>
              <w:t xml:space="preserve"> Tc</w:t>
            </w:r>
          </w:p>
          <w:p w14:paraId="72DFE9F9" w14:textId="7F31B647" w:rsidR="00C220B7" w:rsidRPr="00DB003C" w:rsidRDefault="00511EC3" w:rsidP="00511EC3">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310</w:t>
            </w:r>
            <w:r w:rsidRPr="000518EB">
              <w:rPr>
                <w:b w:val="0"/>
                <w:lang w:eastAsia="zh-CN"/>
              </w:rPr>
              <w:t xml:space="preserve"> Tc</w:t>
            </w:r>
          </w:p>
        </w:tc>
      </w:tr>
      <w:tr w:rsidR="00511EC3" w:rsidRPr="00DB003C"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511EC3" w:rsidRPr="00DB003C" w:rsidRDefault="00511EC3" w:rsidP="00511EC3">
            <w:pPr>
              <w:pStyle w:val="TAH"/>
              <w:jc w:val="left"/>
              <w:rPr>
                <w:b w:val="0"/>
              </w:rPr>
            </w:pPr>
            <w:r w:rsidRPr="000518EB">
              <w:rPr>
                <w:b w:val="0"/>
              </w:rPr>
              <w:t>14.3.7</w:t>
            </w:r>
            <w:r w:rsidR="0021170C">
              <w:rPr>
                <w:b w:val="0"/>
              </w:rPr>
              <w:t xml:space="preserve"> </w:t>
            </w:r>
            <w:r w:rsidRPr="000518EB">
              <w:rPr>
                <w:b w:val="0"/>
              </w:rPr>
              <w:t>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511EC3" w:rsidRPr="000518EB" w:rsidRDefault="00511EC3" w:rsidP="00511EC3">
            <w:pPr>
              <w:pStyle w:val="TAH"/>
              <w:jc w:val="left"/>
              <w:rPr>
                <w:b w:val="0"/>
                <w:lang w:eastAsia="zh-CN"/>
              </w:rPr>
            </w:pPr>
            <w:r w:rsidRPr="000518EB">
              <w:rPr>
                <w:rFonts w:hint="eastAsia"/>
                <w:b w:val="0"/>
                <w:lang w:eastAsia="zh-CN"/>
              </w:rPr>
              <w:t>Test 1:</w:t>
            </w:r>
          </w:p>
          <w:p w14:paraId="3B647FD3" w14:textId="77777777" w:rsidR="00511EC3" w:rsidRPr="000518EB" w:rsidRDefault="00511EC3" w:rsidP="00511EC3">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61</w:t>
            </w:r>
            <w:r w:rsidRPr="000518EB">
              <w:rPr>
                <w:b w:val="0"/>
                <w:lang w:eastAsia="zh-CN"/>
              </w:rPr>
              <w:t xml:space="preserve"> Tc</w:t>
            </w:r>
          </w:p>
          <w:p w14:paraId="1988A397" w14:textId="77777777" w:rsidR="00511EC3" w:rsidRPr="000518EB" w:rsidRDefault="00511EC3" w:rsidP="00511EC3">
            <w:pPr>
              <w:pStyle w:val="TAH"/>
              <w:jc w:val="left"/>
              <w:rPr>
                <w:b w:val="0"/>
                <w:lang w:eastAsia="zh-CN"/>
              </w:rPr>
            </w:pPr>
            <w:r w:rsidRPr="000518EB">
              <w:rPr>
                <w:rFonts w:hint="eastAsia"/>
                <w:b w:val="0"/>
                <w:lang w:eastAsia="zh-CN"/>
              </w:rPr>
              <w:t>Test 2:</w:t>
            </w:r>
          </w:p>
          <w:p w14:paraId="10372F3B" w14:textId="29F88B7C" w:rsidR="00511EC3" w:rsidRPr="000518EB" w:rsidRDefault="00511EC3" w:rsidP="00511EC3">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511EC3" w:rsidRDefault="00511EC3" w:rsidP="00511EC3">
            <w:pPr>
              <w:pStyle w:val="TAH"/>
              <w:jc w:val="left"/>
              <w:rPr>
                <w:b w:val="0"/>
                <w:lang w:eastAsia="zh-CN"/>
              </w:rPr>
            </w:pPr>
            <w:r w:rsidRPr="000518EB">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511EC3" w:rsidRPr="000518EB" w:rsidRDefault="00511EC3" w:rsidP="00511EC3">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93</w:t>
            </w:r>
            <w:r w:rsidRPr="000518EB">
              <w:rPr>
                <w:b w:val="0"/>
                <w:lang w:eastAsia="zh-CN"/>
              </w:rPr>
              <w:t xml:space="preserve"> Tc</w:t>
            </w:r>
          </w:p>
          <w:p w14:paraId="2DFEAB65" w14:textId="2E89FCAB" w:rsidR="00511EC3" w:rsidRPr="000518EB" w:rsidRDefault="00511EC3" w:rsidP="00511EC3">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82</w:t>
            </w:r>
            <w:r w:rsidRPr="000518EB">
              <w:rPr>
                <w:b w:val="0"/>
                <w:lang w:eastAsia="zh-CN"/>
              </w:rPr>
              <w:t xml:space="preserve"> Tc</w:t>
            </w:r>
          </w:p>
        </w:tc>
      </w:tr>
      <w:tr w:rsidR="00511EC3" w:rsidRPr="00DB003C"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511EC3" w:rsidRPr="00DB003C" w:rsidRDefault="00511EC3" w:rsidP="00511EC3">
            <w:pPr>
              <w:pStyle w:val="TAH"/>
              <w:jc w:val="left"/>
              <w:rPr>
                <w:b w:val="0"/>
              </w:rPr>
            </w:pPr>
            <w:r w:rsidRPr="000518EB">
              <w:rPr>
                <w:b w:val="0"/>
              </w:rPr>
              <w:lastRenderedPageBreak/>
              <w:t>14.3.8</w:t>
            </w:r>
            <w:r w:rsidR="0021170C">
              <w:rPr>
                <w:b w:val="0"/>
              </w:rPr>
              <w:t xml:space="preserve"> </w:t>
            </w:r>
            <w:r w:rsidRPr="000518EB">
              <w:rPr>
                <w:b w:val="0"/>
              </w:rPr>
              <w:t>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511EC3" w:rsidRPr="000518EB" w:rsidRDefault="00511EC3" w:rsidP="00511EC3">
            <w:pPr>
              <w:pStyle w:val="TAH"/>
              <w:jc w:val="left"/>
              <w:rPr>
                <w:b w:val="0"/>
                <w:lang w:eastAsia="zh-CN"/>
              </w:rPr>
            </w:pPr>
            <w:r w:rsidRPr="000518EB">
              <w:rPr>
                <w:rFonts w:hint="eastAsia"/>
                <w:b w:val="0"/>
                <w:lang w:eastAsia="zh-CN"/>
              </w:rPr>
              <w:t>Test 1:</w:t>
            </w:r>
          </w:p>
          <w:p w14:paraId="4BA033DB" w14:textId="77777777" w:rsidR="00511EC3" w:rsidRPr="000518EB" w:rsidRDefault="00511EC3" w:rsidP="00511EC3">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r w:rsidRPr="000518EB">
              <w:rPr>
                <w:rFonts w:hint="eastAsia"/>
                <w:b w:val="0"/>
                <w:lang w:eastAsia="zh-CN"/>
              </w:rPr>
              <w:t>88</w:t>
            </w:r>
            <w:r w:rsidRPr="000518EB">
              <w:rPr>
                <w:b w:val="0"/>
                <w:lang w:eastAsia="zh-CN"/>
              </w:rPr>
              <w:t xml:space="preserve"> Tc</w:t>
            </w:r>
          </w:p>
          <w:p w14:paraId="5BF23039" w14:textId="77777777" w:rsidR="00511EC3" w:rsidRPr="000518EB" w:rsidRDefault="00511EC3" w:rsidP="00511EC3">
            <w:pPr>
              <w:pStyle w:val="TAH"/>
              <w:jc w:val="left"/>
              <w:rPr>
                <w:b w:val="0"/>
                <w:lang w:eastAsia="zh-CN"/>
              </w:rPr>
            </w:pPr>
            <w:r w:rsidRPr="000518EB">
              <w:rPr>
                <w:rFonts w:hint="eastAsia"/>
                <w:b w:val="0"/>
                <w:lang w:eastAsia="zh-CN"/>
              </w:rPr>
              <w:t>Test 2:</w:t>
            </w:r>
          </w:p>
          <w:p w14:paraId="02247CE9" w14:textId="7530E879" w:rsidR="00511EC3" w:rsidRPr="000518EB" w:rsidRDefault="00511EC3" w:rsidP="00511EC3">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511EC3" w:rsidRDefault="00511EC3" w:rsidP="00511EC3">
            <w:pPr>
              <w:pStyle w:val="TAH"/>
              <w:jc w:val="left"/>
              <w:rPr>
                <w:b w:val="0"/>
                <w:lang w:eastAsia="zh-CN"/>
              </w:rPr>
            </w:pPr>
            <w:r w:rsidRPr="000518EB">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511EC3" w:rsidRPr="000518EB" w:rsidRDefault="00511EC3" w:rsidP="00511EC3">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120</w:t>
            </w:r>
            <w:r w:rsidRPr="000518EB">
              <w:rPr>
                <w:b w:val="0"/>
                <w:lang w:eastAsia="zh-CN"/>
              </w:rPr>
              <w:t xml:space="preserve"> Tc</w:t>
            </w:r>
          </w:p>
          <w:p w14:paraId="2D1A8EEC" w14:textId="72DE1858" w:rsidR="00511EC3" w:rsidRPr="000518EB" w:rsidRDefault="00511EC3" w:rsidP="00511EC3">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2 Tc</w:t>
            </w:r>
          </w:p>
        </w:tc>
      </w:tr>
    </w:tbl>
    <w:p w14:paraId="4B59CF24" w14:textId="5EECEB3D" w:rsidR="00C220B7" w:rsidRDefault="00C220B7" w:rsidP="00C220B7">
      <w:pPr>
        <w:rPr>
          <w:lang w:eastAsia="zh-CN"/>
        </w:rPr>
      </w:pPr>
    </w:p>
    <w:p w14:paraId="25F9FD9A" w14:textId="77777777" w:rsidR="003C12E6" w:rsidRPr="00DB003C" w:rsidRDefault="003C12E6" w:rsidP="003C12E6">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DB003C" w14:paraId="0210CDC3" w14:textId="77777777" w:rsidTr="001C4517">
        <w:trPr>
          <w:jc w:val="center"/>
        </w:trPr>
        <w:tc>
          <w:tcPr>
            <w:tcW w:w="2456" w:type="dxa"/>
          </w:tcPr>
          <w:p w14:paraId="0282B8AB" w14:textId="77777777" w:rsidR="003C12E6" w:rsidRPr="00DB003C" w:rsidRDefault="003C12E6" w:rsidP="001C4517">
            <w:pPr>
              <w:pStyle w:val="TAH"/>
            </w:pPr>
            <w:r w:rsidRPr="00DB003C">
              <w:t xml:space="preserve">Test </w:t>
            </w:r>
          </w:p>
        </w:tc>
        <w:tc>
          <w:tcPr>
            <w:tcW w:w="2879" w:type="dxa"/>
          </w:tcPr>
          <w:p w14:paraId="6BF322AE" w14:textId="77777777" w:rsidR="003C12E6" w:rsidRPr="00DB003C" w:rsidRDefault="003C12E6" w:rsidP="001C4517">
            <w:pPr>
              <w:pStyle w:val="TAH"/>
            </w:pPr>
            <w:r w:rsidRPr="00DB003C">
              <w:t>Minimum Requirement in TS 3</w:t>
            </w:r>
            <w:r w:rsidRPr="00DB003C">
              <w:rPr>
                <w:lang w:eastAsia="zh-CN"/>
              </w:rPr>
              <w:t>8</w:t>
            </w:r>
            <w:r w:rsidRPr="00DB003C">
              <w:t>.133</w:t>
            </w:r>
          </w:p>
        </w:tc>
        <w:tc>
          <w:tcPr>
            <w:tcW w:w="1212" w:type="dxa"/>
          </w:tcPr>
          <w:p w14:paraId="69864DA5" w14:textId="77777777" w:rsidR="003C12E6" w:rsidRPr="00DB003C" w:rsidRDefault="003C12E6" w:rsidP="001C4517">
            <w:pPr>
              <w:pStyle w:val="TAH"/>
            </w:pPr>
            <w:r w:rsidRPr="00DB003C">
              <w:t>Test Parameter Relaxation</w:t>
            </w:r>
            <w:r w:rsidRPr="00DB003C">
              <w:br/>
              <w:t>(TPR)</w:t>
            </w:r>
          </w:p>
        </w:tc>
        <w:tc>
          <w:tcPr>
            <w:tcW w:w="3271" w:type="dxa"/>
          </w:tcPr>
          <w:p w14:paraId="605D9B04" w14:textId="77777777" w:rsidR="003C12E6" w:rsidRPr="00DB003C" w:rsidRDefault="003C12E6" w:rsidP="001C4517">
            <w:pPr>
              <w:pStyle w:val="TAH"/>
            </w:pPr>
            <w:r w:rsidRPr="00DB003C">
              <w:t>Test Requirement in TS 3</w:t>
            </w:r>
            <w:r w:rsidRPr="00DB003C">
              <w:rPr>
                <w:lang w:eastAsia="zh-CN"/>
              </w:rPr>
              <w:t>7</w:t>
            </w:r>
            <w:r w:rsidRPr="00DB003C">
              <w:t>.571-1</w:t>
            </w:r>
          </w:p>
        </w:tc>
      </w:tr>
      <w:tr w:rsidR="003C12E6" w:rsidRPr="00DB003C"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DB003C" w:rsidRDefault="003C12E6" w:rsidP="001C451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Default="00511EC3" w:rsidP="00511EC3">
            <w:pPr>
              <w:pStyle w:val="TAH"/>
              <w:jc w:val="left"/>
              <w:rPr>
                <w:b w:val="0"/>
              </w:rPr>
            </w:pPr>
            <w:r>
              <w:rPr>
                <w:b w:val="0"/>
              </w:rPr>
              <w:t>Response Time</w:t>
            </w:r>
          </w:p>
          <w:p w14:paraId="2978C209" w14:textId="01C6CB35" w:rsidR="003C12E6" w:rsidRPr="00DB003C" w:rsidRDefault="00511EC3" w:rsidP="00511EC3">
            <w:pPr>
              <w:pStyle w:val="TAH"/>
              <w:jc w:val="left"/>
              <w:rPr>
                <w:b w:val="0"/>
              </w:rPr>
            </w:pPr>
            <w:r w:rsidRPr="00281C1F">
              <w:rPr>
                <w:b w:val="0"/>
              </w:rPr>
              <w:t xml:space="preserve">between </w:t>
            </w:r>
            <w:r>
              <w:rPr>
                <w:rFonts w:hint="eastAsia"/>
                <w:b w:val="0"/>
                <w:lang w:eastAsia="zh-CN"/>
              </w:rPr>
              <w:t>1</w:t>
            </w:r>
            <w:r w:rsidRPr="00281C1F">
              <w:rPr>
                <w:b w:val="0"/>
              </w:rPr>
              <w:t xml:space="preserve"> s and </w:t>
            </w:r>
            <w:r>
              <w:rPr>
                <w:rFonts w:hint="eastAsia"/>
                <w:b w:val="0"/>
                <w:lang w:eastAsia="zh-CN"/>
              </w:rPr>
              <w:t>103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DB003C" w:rsidRDefault="00511EC3"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w:t>
            </w:r>
            <w:r w:rsidRPr="00281C1F">
              <w:rPr>
                <w:b w:val="0"/>
              </w:rPr>
              <w:t xml:space="preserve">.3 s and </w:t>
            </w:r>
            <w:r>
              <w:rPr>
                <w:rFonts w:hint="eastAsia"/>
                <w:b w:val="0"/>
                <w:lang w:eastAsia="zh-CN"/>
              </w:rPr>
              <w:t>103</w:t>
            </w:r>
            <w:r w:rsidRPr="00281C1F">
              <w:rPr>
                <w:b w:val="0"/>
              </w:rPr>
              <w:t>.3 s depending on UE capabilities</w:t>
            </w:r>
          </w:p>
        </w:tc>
      </w:tr>
      <w:tr w:rsidR="003C12E6" w:rsidRPr="00DB003C"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DB003C" w:rsidRDefault="003C12E6" w:rsidP="001C451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Default="00511EC3" w:rsidP="00511EC3">
            <w:pPr>
              <w:pStyle w:val="TAH"/>
              <w:jc w:val="left"/>
              <w:rPr>
                <w:b w:val="0"/>
              </w:rPr>
            </w:pPr>
            <w:r>
              <w:rPr>
                <w:b w:val="0"/>
              </w:rPr>
              <w:t>Response Time</w:t>
            </w:r>
          </w:p>
          <w:p w14:paraId="290BA1D1" w14:textId="0E2C1951" w:rsidR="003C12E6" w:rsidRPr="00DB003C" w:rsidRDefault="00511EC3" w:rsidP="00511EC3">
            <w:pPr>
              <w:pStyle w:val="TAH"/>
              <w:jc w:val="left"/>
              <w:rPr>
                <w:b w:val="0"/>
              </w:rPr>
            </w:pPr>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DB003C" w:rsidRDefault="00511EC3"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p>
        </w:tc>
      </w:tr>
      <w:tr w:rsidR="003C12E6" w:rsidRPr="00DB003C"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DB003C" w:rsidRDefault="003C12E6" w:rsidP="001C451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Default="003C12E6" w:rsidP="001C4517">
            <w:pPr>
              <w:pStyle w:val="TAH"/>
              <w:jc w:val="left"/>
              <w:rPr>
                <w:b w:val="0"/>
              </w:rPr>
            </w:pPr>
            <w:r>
              <w:rPr>
                <w:b w:val="0"/>
              </w:rPr>
              <w:t>Response Time</w:t>
            </w:r>
          </w:p>
          <w:p w14:paraId="3B436F6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DB003C" w:rsidRDefault="003C12E6" w:rsidP="001C451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Default="003C12E6" w:rsidP="001C4517">
            <w:pPr>
              <w:pStyle w:val="TAH"/>
              <w:jc w:val="left"/>
              <w:rPr>
                <w:b w:val="0"/>
              </w:rPr>
            </w:pPr>
            <w:r>
              <w:rPr>
                <w:b w:val="0"/>
              </w:rPr>
              <w:t>Response Time</w:t>
            </w:r>
          </w:p>
          <w:p w14:paraId="554FA23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0A1C88" w:rsidRPr="00DB003C"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DB003C" w:rsidRDefault="000A1C88" w:rsidP="000A1C88">
            <w:pPr>
              <w:pStyle w:val="TAH"/>
              <w:jc w:val="left"/>
              <w:rPr>
                <w:b w:val="0"/>
                <w:lang w:eastAsia="zh-CN"/>
              </w:rPr>
            </w:pPr>
            <w:r w:rsidRPr="0041490F">
              <w:rPr>
                <w:b w:val="0"/>
                <w:lang w:eastAsia="zh-CN"/>
              </w:rPr>
              <w:t>15.2.8</w:t>
            </w:r>
            <w:r w:rsidR="001258A9">
              <w:rPr>
                <w:b w:val="0"/>
                <w:lang w:eastAsia="zh-CN"/>
              </w:rPr>
              <w:t xml:space="preserve"> </w:t>
            </w:r>
            <w:r w:rsidRPr="0041490F">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Default="000A1C88" w:rsidP="000A1C88">
            <w:pPr>
              <w:pStyle w:val="TAH"/>
              <w:jc w:val="left"/>
              <w:rPr>
                <w:b w:val="0"/>
              </w:rPr>
            </w:pPr>
            <w:r>
              <w:rPr>
                <w:b w:val="0"/>
              </w:rPr>
              <w:t>Response Time</w:t>
            </w:r>
          </w:p>
          <w:p w14:paraId="3A3DC05D" w14:textId="3AB83990" w:rsidR="000A1C88" w:rsidRDefault="000A1C88" w:rsidP="000A1C88">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DB003C" w:rsidRDefault="000A1C88" w:rsidP="000A1C88">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DB003C" w:rsidRDefault="000A1C88" w:rsidP="000A1C88">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0A1C88" w:rsidRPr="00DB003C"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DB003C" w:rsidRDefault="000A1C88" w:rsidP="000A1C88">
            <w:pPr>
              <w:pStyle w:val="TAH"/>
              <w:jc w:val="left"/>
              <w:rPr>
                <w:b w:val="0"/>
                <w:lang w:eastAsia="zh-CN"/>
              </w:rPr>
            </w:pPr>
            <w:r w:rsidRPr="00925FA7">
              <w:rPr>
                <w:b w:val="0"/>
                <w:lang w:eastAsia="zh-CN"/>
              </w:rPr>
              <w:t>15.2.9</w:t>
            </w:r>
            <w:r w:rsidR="001258A9">
              <w:rPr>
                <w:b w:val="0"/>
                <w:lang w:eastAsia="zh-CN"/>
              </w:rPr>
              <w:t xml:space="preserve"> </w:t>
            </w:r>
            <w:r w:rsidRPr="00925FA7">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Default="000A1C88" w:rsidP="000A1C88">
            <w:pPr>
              <w:pStyle w:val="TAH"/>
              <w:jc w:val="left"/>
              <w:rPr>
                <w:b w:val="0"/>
              </w:rPr>
            </w:pPr>
            <w:r>
              <w:rPr>
                <w:b w:val="0"/>
              </w:rPr>
              <w:t>Response Time</w:t>
            </w:r>
          </w:p>
          <w:p w14:paraId="71F2EFE8" w14:textId="64F5B25D" w:rsidR="000A1C88" w:rsidRDefault="000A1C88" w:rsidP="000A1C88">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DB003C" w:rsidRDefault="000A1C88" w:rsidP="000A1C88">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Default="000A1C88" w:rsidP="000A1C88">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33BFB8DE" w14:textId="3FA5DAA7" w:rsidR="000A1C88" w:rsidRPr="00DB003C" w:rsidRDefault="000A1C88" w:rsidP="000A1C88">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0A1C88" w:rsidRPr="00DB003C"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DB003C" w:rsidRDefault="000A1C88" w:rsidP="000A1C88">
            <w:pPr>
              <w:pStyle w:val="TAH"/>
              <w:jc w:val="left"/>
              <w:rPr>
                <w:b w:val="0"/>
                <w:lang w:eastAsia="zh-CN"/>
              </w:rPr>
            </w:pPr>
            <w:r w:rsidRPr="00701F8E">
              <w:rPr>
                <w:b w:val="0"/>
                <w:lang w:eastAsia="zh-CN"/>
              </w:rPr>
              <w:t>15.2.10</w:t>
            </w:r>
            <w:r w:rsidR="001258A9">
              <w:rPr>
                <w:b w:val="0"/>
                <w:lang w:eastAsia="zh-CN"/>
              </w:rPr>
              <w:t xml:space="preserve"> </w:t>
            </w:r>
            <w:r w:rsidRPr="00701F8E">
              <w:rPr>
                <w:b w:val="0"/>
                <w:lang w:eastAsia="zh-CN"/>
              </w:rPr>
              <w:t>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Default="000A1C88" w:rsidP="000A1C88">
            <w:pPr>
              <w:pStyle w:val="TAH"/>
              <w:jc w:val="left"/>
              <w:rPr>
                <w:b w:val="0"/>
              </w:rPr>
            </w:pPr>
            <w:r>
              <w:rPr>
                <w:b w:val="0"/>
              </w:rPr>
              <w:t>Response Time</w:t>
            </w:r>
          </w:p>
          <w:p w14:paraId="4E60E511" w14:textId="1136939A" w:rsidR="000A1C88" w:rsidRDefault="000A1C88" w:rsidP="000A1C88">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DB003C" w:rsidRDefault="000A1C88" w:rsidP="000A1C88">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DB003C" w:rsidRDefault="000A1C88" w:rsidP="000A1C88">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DB003C" w:rsidRDefault="003C12E6" w:rsidP="001C451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E315FC" w:rsidRPr="000518EB" w:rsidRDefault="00E315FC" w:rsidP="00E315FC">
            <w:pPr>
              <w:pStyle w:val="TAH"/>
              <w:jc w:val="left"/>
              <w:rPr>
                <w:b w:val="0"/>
                <w:lang w:eastAsia="zh-CN"/>
              </w:rPr>
            </w:pPr>
            <w:r w:rsidRPr="000518EB">
              <w:rPr>
                <w:rFonts w:hint="eastAsia"/>
                <w:b w:val="0"/>
                <w:lang w:eastAsia="zh-CN"/>
              </w:rPr>
              <w:t>Config 1 and Config 2:</w:t>
            </w:r>
          </w:p>
          <w:p w14:paraId="70EEC1B8"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003C12E6">
              <w:rPr>
                <w:b w:val="0"/>
              </w:rPr>
              <w:t>Cell Timing Difference</w:t>
            </w:r>
            <w:r w:rsidR="003C12E6" w:rsidRPr="00DB003C">
              <w:rPr>
                <w:b w:val="0"/>
              </w:rPr>
              <w:t xml:space="preserve"> = </w:t>
            </w:r>
            <w:r w:rsidR="003C12E6">
              <w:rPr>
                <w:b w:val="0"/>
                <w:lang w:eastAsia="zh-CN"/>
              </w:rPr>
              <w:t>3</w:t>
            </w:r>
            <w:r w:rsidR="003C12E6">
              <w:rPr>
                <w:rFonts w:cs="Arial"/>
                <w:b w:val="0"/>
                <w:lang w:eastAsia="zh-CN"/>
              </w:rPr>
              <w:t>µ</w:t>
            </w:r>
            <w:r w:rsidR="003C12E6">
              <w:rPr>
                <w:b w:val="0"/>
                <w:lang w:eastAsia="zh-CN"/>
              </w:rPr>
              <w:t>s</w:t>
            </w:r>
            <w:r w:rsidRPr="000518EB">
              <w:rPr>
                <w:b w:val="0"/>
                <w:lang w:eastAsia="zh-CN"/>
              </w:rPr>
              <w:t xml:space="preserve">± </w:t>
            </w:r>
            <w:r w:rsidRPr="000518EB">
              <w:rPr>
                <w:rFonts w:hint="eastAsia"/>
                <w:b w:val="0"/>
                <w:lang w:eastAsia="zh-CN"/>
              </w:rPr>
              <w:t>238</w:t>
            </w:r>
            <w:r w:rsidRPr="000518EB">
              <w:rPr>
                <w:b w:val="0"/>
                <w:lang w:eastAsia="zh-CN"/>
              </w:rPr>
              <w:t xml:space="preserve"> Tc</w:t>
            </w:r>
          </w:p>
          <w:p w14:paraId="128A90A7"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86</w:t>
            </w:r>
            <w:r w:rsidRPr="000518EB">
              <w:rPr>
                <w:b w:val="0"/>
                <w:lang w:eastAsia="zh-CN"/>
              </w:rPr>
              <w:t xml:space="preserve"> Tc</w:t>
            </w:r>
          </w:p>
          <w:p w14:paraId="68DC2437" w14:textId="77777777" w:rsidR="00E315FC" w:rsidRPr="000518EB" w:rsidRDefault="00E315FC" w:rsidP="00E315FC">
            <w:pPr>
              <w:pStyle w:val="TAH"/>
              <w:jc w:val="left"/>
              <w:rPr>
                <w:b w:val="0"/>
                <w:lang w:eastAsia="zh-CN"/>
              </w:rPr>
            </w:pPr>
            <w:r w:rsidRPr="000518EB">
              <w:rPr>
                <w:rFonts w:hint="eastAsia"/>
                <w:b w:val="0"/>
                <w:lang w:eastAsia="zh-CN"/>
              </w:rPr>
              <w:t>Config 3:</w:t>
            </w:r>
          </w:p>
          <w:p w14:paraId="6066521B"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137</w:t>
            </w:r>
            <w:r w:rsidRPr="000518EB">
              <w:rPr>
                <w:b w:val="0"/>
                <w:lang w:eastAsia="zh-CN"/>
              </w:rPr>
              <w:t xml:space="preserve"> Tc</w:t>
            </w:r>
          </w:p>
          <w:p w14:paraId="201CAF73" w14:textId="5068C6E0" w:rsidR="003C12E6" w:rsidRPr="00DB003C" w:rsidRDefault="00E315FC" w:rsidP="00E315FC">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39</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E315FC" w:rsidRPr="000518EB" w:rsidRDefault="00E315FC" w:rsidP="00E315FC">
            <w:pPr>
              <w:pStyle w:val="TAH"/>
              <w:jc w:val="left"/>
              <w:rPr>
                <w:b w:val="0"/>
                <w:lang w:eastAsia="zh-CN"/>
              </w:rPr>
            </w:pPr>
            <w:r w:rsidRPr="000518EB">
              <w:rPr>
                <w:rFonts w:hint="eastAsia"/>
                <w:b w:val="0"/>
                <w:lang w:eastAsia="zh-CN"/>
              </w:rPr>
              <w:t>Config 1 and Config 2:</w:t>
            </w:r>
          </w:p>
          <w:p w14:paraId="70AFCC24"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270</w:t>
            </w:r>
            <w:r w:rsidRPr="000518EB">
              <w:rPr>
                <w:b w:val="0"/>
                <w:lang w:eastAsia="zh-CN"/>
              </w:rPr>
              <w:t xml:space="preserve"> Tc</w:t>
            </w:r>
          </w:p>
          <w:p w14:paraId="23376A48"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118</w:t>
            </w:r>
            <w:r w:rsidRPr="000518EB">
              <w:rPr>
                <w:b w:val="0"/>
                <w:lang w:eastAsia="zh-CN"/>
              </w:rPr>
              <w:t xml:space="preserve"> Tc</w:t>
            </w:r>
          </w:p>
          <w:p w14:paraId="1FF50089" w14:textId="77777777" w:rsidR="00E315FC" w:rsidRPr="000518EB" w:rsidRDefault="00E315FC" w:rsidP="00E315FC">
            <w:pPr>
              <w:pStyle w:val="TAH"/>
              <w:jc w:val="left"/>
              <w:rPr>
                <w:b w:val="0"/>
                <w:lang w:eastAsia="zh-CN"/>
              </w:rPr>
            </w:pPr>
            <w:r w:rsidRPr="000518EB">
              <w:rPr>
                <w:rFonts w:hint="eastAsia"/>
                <w:b w:val="0"/>
                <w:lang w:eastAsia="zh-CN"/>
              </w:rPr>
              <w:t>Config 3:</w:t>
            </w:r>
          </w:p>
          <w:p w14:paraId="152239F9"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169</w:t>
            </w:r>
            <w:r w:rsidRPr="000518EB">
              <w:rPr>
                <w:b w:val="0"/>
                <w:lang w:eastAsia="zh-CN"/>
              </w:rPr>
              <w:t xml:space="preserve"> Tc</w:t>
            </w:r>
          </w:p>
          <w:p w14:paraId="5FCBF3DF" w14:textId="21759236" w:rsidR="003C12E6" w:rsidRPr="00DB003C" w:rsidRDefault="00E315FC" w:rsidP="00E315FC">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71</w:t>
            </w:r>
            <w:r w:rsidRPr="000518EB">
              <w:rPr>
                <w:b w:val="0"/>
                <w:lang w:eastAsia="zh-CN"/>
              </w:rPr>
              <w:t xml:space="preserve"> Tc</w:t>
            </w:r>
          </w:p>
        </w:tc>
      </w:tr>
      <w:tr w:rsidR="003C12E6" w:rsidRPr="00DB003C"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DB003C" w:rsidRDefault="003C12E6" w:rsidP="001C451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44</w:t>
            </w:r>
            <w:r w:rsidRPr="000518EB">
              <w:rPr>
                <w:b w:val="0"/>
                <w:lang w:eastAsia="zh-CN"/>
              </w:rPr>
              <w:t xml:space="preserve"> Tc</w:t>
            </w:r>
          </w:p>
          <w:p w14:paraId="5E354028" w14:textId="2D92414C" w:rsidR="003C12E6" w:rsidRPr="00DB003C" w:rsidRDefault="00E315FC" w:rsidP="00E315FC">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24</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76</w:t>
            </w:r>
            <w:r w:rsidRPr="000518EB">
              <w:rPr>
                <w:b w:val="0"/>
                <w:lang w:eastAsia="zh-CN"/>
              </w:rPr>
              <w:t xml:space="preserve"> Tc</w:t>
            </w:r>
          </w:p>
          <w:p w14:paraId="49BE9062" w14:textId="50687DD4" w:rsidR="003C12E6" w:rsidRPr="00DB003C" w:rsidRDefault="00E315FC" w:rsidP="00E315FC">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Tc</w:t>
            </w:r>
          </w:p>
        </w:tc>
      </w:tr>
      <w:tr w:rsidR="00E315FC" w:rsidRPr="00DB003C"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E315FC" w:rsidRPr="00765B35" w:rsidRDefault="00E315FC" w:rsidP="00E315FC">
            <w:pPr>
              <w:pStyle w:val="TAH"/>
              <w:jc w:val="left"/>
              <w:rPr>
                <w:b w:val="0"/>
              </w:rPr>
            </w:pPr>
            <w:r w:rsidRPr="000518EB">
              <w:rPr>
                <w:b w:val="0"/>
              </w:rPr>
              <w:t>15.3.5</w:t>
            </w:r>
            <w:r w:rsidR="0021170C">
              <w:rPr>
                <w:b w:val="0"/>
              </w:rPr>
              <w:t xml:space="preserve"> </w:t>
            </w:r>
            <w:r w:rsidRPr="000518EB">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E315FC" w:rsidRPr="000518EB" w:rsidRDefault="00E315FC" w:rsidP="00E315FC">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33</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E315FC" w:rsidRDefault="00E315FC" w:rsidP="00E315FC">
            <w:pPr>
              <w:pStyle w:val="TAH"/>
              <w:jc w:val="left"/>
              <w:rPr>
                <w:b w:val="0"/>
                <w:lang w:eastAsia="zh-CN"/>
              </w:rPr>
            </w:pPr>
            <w:r w:rsidRPr="000518EB">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E315FC" w:rsidRPr="000518EB" w:rsidRDefault="00E315FC" w:rsidP="00E315FC">
            <w:pPr>
              <w:pStyle w:val="TAH"/>
              <w:jc w:val="left"/>
              <w:rPr>
                <w:b w:val="0"/>
                <w:lang w:eastAsia="zh-CN"/>
              </w:rPr>
            </w:pP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65</w:t>
            </w:r>
            <w:r w:rsidRPr="000518EB">
              <w:rPr>
                <w:b w:val="0"/>
                <w:lang w:eastAsia="zh-CN"/>
              </w:rPr>
              <w:t xml:space="preserve"> Tc</w:t>
            </w:r>
          </w:p>
        </w:tc>
      </w:tr>
      <w:tr w:rsidR="00E315FC" w:rsidRPr="00DB003C"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E315FC" w:rsidRPr="00765B35" w:rsidRDefault="00E315FC" w:rsidP="00E315FC">
            <w:pPr>
              <w:pStyle w:val="TAH"/>
              <w:jc w:val="left"/>
              <w:rPr>
                <w:b w:val="0"/>
              </w:rPr>
            </w:pPr>
            <w:r w:rsidRPr="000518EB">
              <w:rPr>
                <w:b w:val="0"/>
              </w:rPr>
              <w:t>15.3.6</w:t>
            </w:r>
            <w:r w:rsidR="0021170C">
              <w:rPr>
                <w:b w:val="0"/>
              </w:rPr>
              <w:t xml:space="preserve"> </w:t>
            </w:r>
            <w:r w:rsidRPr="000518EB">
              <w:rPr>
                <w:b w:val="0"/>
              </w:rPr>
              <w:t>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Tc</w:t>
            </w:r>
          </w:p>
          <w:p w14:paraId="4B5991E7" w14:textId="25384EDB"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26</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E315FC" w:rsidRDefault="00E315FC" w:rsidP="00E315FC">
            <w:pPr>
              <w:pStyle w:val="TAH"/>
              <w:jc w:val="left"/>
              <w:rPr>
                <w:b w:val="0"/>
                <w:lang w:eastAsia="zh-CN"/>
              </w:rPr>
            </w:pPr>
            <w:r w:rsidRPr="000518EB">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88</w:t>
            </w:r>
            <w:r w:rsidRPr="000518EB">
              <w:rPr>
                <w:b w:val="0"/>
                <w:lang w:eastAsia="zh-CN"/>
              </w:rPr>
              <w:t xml:space="preserve"> Tc</w:t>
            </w:r>
          </w:p>
          <w:p w14:paraId="02911433" w14:textId="5CD4ADC8"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58</w:t>
            </w:r>
            <w:r w:rsidRPr="000518EB">
              <w:rPr>
                <w:b w:val="0"/>
                <w:lang w:eastAsia="zh-CN"/>
              </w:rPr>
              <w:t xml:space="preserve"> Tc</w:t>
            </w:r>
          </w:p>
        </w:tc>
      </w:tr>
    </w:tbl>
    <w:p w14:paraId="42097786" w14:textId="34C394EA" w:rsidR="003C12E6" w:rsidRDefault="003C12E6" w:rsidP="00C220B7">
      <w:pPr>
        <w:rPr>
          <w:lang w:eastAsia="zh-CN"/>
        </w:rPr>
      </w:pPr>
    </w:p>
    <w:p w14:paraId="2551779A" w14:textId="77777777" w:rsidR="0073411E" w:rsidRPr="00DB003C" w:rsidRDefault="0073411E" w:rsidP="0073411E">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DB003C" w14:paraId="300A8E9C" w14:textId="77777777" w:rsidTr="00D66DE4">
        <w:trPr>
          <w:jc w:val="center"/>
        </w:trPr>
        <w:tc>
          <w:tcPr>
            <w:tcW w:w="2456" w:type="dxa"/>
          </w:tcPr>
          <w:p w14:paraId="2CA2A9C4" w14:textId="77777777" w:rsidR="0073411E" w:rsidRPr="00DB003C" w:rsidRDefault="0073411E" w:rsidP="00D66DE4">
            <w:pPr>
              <w:pStyle w:val="TAH"/>
            </w:pPr>
            <w:r w:rsidRPr="00DB003C">
              <w:lastRenderedPageBreak/>
              <w:t xml:space="preserve">Test </w:t>
            </w:r>
          </w:p>
        </w:tc>
        <w:tc>
          <w:tcPr>
            <w:tcW w:w="2879" w:type="dxa"/>
          </w:tcPr>
          <w:p w14:paraId="775799EB" w14:textId="77777777" w:rsidR="0073411E" w:rsidRPr="00DB003C" w:rsidRDefault="0073411E" w:rsidP="00D66DE4">
            <w:pPr>
              <w:pStyle w:val="TAH"/>
            </w:pPr>
            <w:r w:rsidRPr="00DB003C">
              <w:t>Minimum Requirement in TS 3</w:t>
            </w:r>
            <w:r w:rsidRPr="00DB003C">
              <w:rPr>
                <w:lang w:eastAsia="zh-CN"/>
              </w:rPr>
              <w:t>8</w:t>
            </w:r>
            <w:r w:rsidRPr="00DB003C">
              <w:t>.133</w:t>
            </w:r>
          </w:p>
        </w:tc>
        <w:tc>
          <w:tcPr>
            <w:tcW w:w="1212" w:type="dxa"/>
          </w:tcPr>
          <w:p w14:paraId="76B8C4C7" w14:textId="77777777" w:rsidR="0073411E" w:rsidRPr="00DB003C" w:rsidRDefault="0073411E" w:rsidP="00D66DE4">
            <w:pPr>
              <w:pStyle w:val="TAH"/>
            </w:pPr>
            <w:r w:rsidRPr="00DB003C">
              <w:t>Test Parameter Relaxation</w:t>
            </w:r>
            <w:r w:rsidRPr="00DB003C">
              <w:br/>
              <w:t>(TPR)</w:t>
            </w:r>
          </w:p>
        </w:tc>
        <w:tc>
          <w:tcPr>
            <w:tcW w:w="3271" w:type="dxa"/>
          </w:tcPr>
          <w:p w14:paraId="2962029A" w14:textId="77777777" w:rsidR="0073411E" w:rsidRPr="00DB003C" w:rsidRDefault="0073411E" w:rsidP="00D66DE4">
            <w:pPr>
              <w:pStyle w:val="TAH"/>
            </w:pPr>
            <w:r w:rsidRPr="00DB003C">
              <w:t>Test Requirement in TS 3</w:t>
            </w:r>
            <w:r w:rsidRPr="00DB003C">
              <w:rPr>
                <w:lang w:eastAsia="zh-CN"/>
              </w:rPr>
              <w:t>7</w:t>
            </w:r>
            <w:r w:rsidRPr="00DB003C">
              <w:t>.571-1</w:t>
            </w:r>
          </w:p>
        </w:tc>
      </w:tr>
      <w:tr w:rsidR="00246A9D" w:rsidRPr="00DB003C"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D81C12" w:rsidRDefault="00246A9D" w:rsidP="00246A9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Default="00246A9D" w:rsidP="00246A9D">
            <w:pPr>
              <w:pStyle w:val="TAH"/>
              <w:jc w:val="left"/>
              <w:rPr>
                <w:b w:val="0"/>
              </w:rPr>
            </w:pPr>
            <w:r w:rsidRPr="00DB003C">
              <w:rPr>
                <w:b w:val="0"/>
              </w:rPr>
              <w:t>Response Time</w:t>
            </w:r>
          </w:p>
          <w:p w14:paraId="4B9DB36D" w14:textId="11C91424" w:rsidR="00246A9D" w:rsidRPr="00DB003C" w:rsidRDefault="00246A9D" w:rsidP="00246A9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DB003C" w:rsidRDefault="00246A9D" w:rsidP="00246A9D">
            <w:pPr>
              <w:pStyle w:val="TAH"/>
              <w:jc w:val="left"/>
              <w:rPr>
                <w:b w:val="0"/>
                <w:lang w:eastAsia="zh-CN"/>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441DD982" w:rsidR="00246A9D" w:rsidRPr="00DB003C" w:rsidRDefault="00246A9D" w:rsidP="00246A9D">
            <w:pPr>
              <w:pStyle w:val="TAH"/>
              <w:jc w:val="left"/>
              <w:rPr>
                <w:b w:val="0"/>
                <w:lang w:eastAsia="zh-CN"/>
              </w:rPr>
            </w:pPr>
            <w:r w:rsidRPr="00DB003C">
              <w:rPr>
                <w:b w:val="0"/>
              </w:rPr>
              <w:t xml:space="preserve">Time + TPR: </w:t>
            </w:r>
            <w:r>
              <w:rPr>
                <w:b w:val="0"/>
              </w:rPr>
              <w:t>between 1.3 s and 660.3 s depending on UE capabilities</w:t>
            </w:r>
          </w:p>
        </w:tc>
      </w:tr>
      <w:tr w:rsidR="00246A9D" w:rsidRPr="00DB003C"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D81C12" w:rsidRDefault="00246A9D" w:rsidP="00246A9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Default="00246A9D" w:rsidP="00246A9D">
            <w:pPr>
              <w:pStyle w:val="TAH"/>
              <w:jc w:val="left"/>
              <w:rPr>
                <w:b w:val="0"/>
              </w:rPr>
            </w:pPr>
            <w:r w:rsidRPr="00DB003C">
              <w:rPr>
                <w:b w:val="0"/>
              </w:rPr>
              <w:t>Response Time</w:t>
            </w:r>
          </w:p>
          <w:p w14:paraId="13CA6BA0" w14:textId="7F57450C" w:rsidR="00246A9D" w:rsidRPr="00DB003C" w:rsidRDefault="00246A9D" w:rsidP="00246A9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DB003C" w:rsidRDefault="00246A9D" w:rsidP="00246A9D">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7A9159A5" w:rsidR="00246A9D" w:rsidRPr="00DB003C" w:rsidRDefault="00246A9D" w:rsidP="00246A9D">
            <w:pPr>
              <w:pStyle w:val="TAH"/>
              <w:jc w:val="left"/>
              <w:rPr>
                <w:b w:val="0"/>
                <w:lang w:eastAsia="zh-CN"/>
              </w:rPr>
            </w:pPr>
            <w:r w:rsidRPr="00DB003C">
              <w:rPr>
                <w:b w:val="0"/>
              </w:rPr>
              <w:t xml:space="preserve">Time + TPR: </w:t>
            </w:r>
            <w:r>
              <w:rPr>
                <w:b w:val="0"/>
              </w:rPr>
              <w:t>between 2.3 s and 660.3 s depending on UE capabilities</w:t>
            </w:r>
          </w:p>
        </w:tc>
      </w:tr>
      <w:tr w:rsidR="0073411E" w:rsidRPr="00DB003C"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D81C12" w:rsidRDefault="0073411E" w:rsidP="00D66DE4">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Default="0073411E" w:rsidP="00D66DE4">
            <w:pPr>
              <w:pStyle w:val="TAH"/>
              <w:jc w:val="left"/>
              <w:rPr>
                <w:b w:val="0"/>
              </w:rPr>
            </w:pPr>
            <w:r>
              <w:rPr>
                <w:b w:val="0"/>
              </w:rPr>
              <w:t>Response Time</w:t>
            </w:r>
          </w:p>
          <w:p w14:paraId="5D1CE2E1"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73411E" w:rsidRPr="00DB003C"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D81C12" w:rsidRDefault="0073411E" w:rsidP="00D66DE4">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Default="0073411E" w:rsidP="00D66DE4">
            <w:pPr>
              <w:pStyle w:val="TAH"/>
              <w:jc w:val="left"/>
              <w:rPr>
                <w:b w:val="0"/>
              </w:rPr>
            </w:pPr>
            <w:r>
              <w:rPr>
                <w:b w:val="0"/>
              </w:rPr>
              <w:t>Response Time</w:t>
            </w:r>
          </w:p>
          <w:p w14:paraId="03D37504"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744DB2" w:rsidRPr="00DB003C"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D81C12" w:rsidRDefault="00744DB2" w:rsidP="00744DB2">
            <w:pPr>
              <w:pStyle w:val="TAH"/>
              <w:jc w:val="left"/>
              <w:rPr>
                <w:b w:val="0"/>
                <w:lang w:eastAsia="zh-CN"/>
              </w:rPr>
            </w:pPr>
            <w:r w:rsidRPr="00151AA7">
              <w:rPr>
                <w:b w:val="0"/>
                <w:lang w:eastAsia="zh-CN"/>
              </w:rPr>
              <w:t>16.2.7</w:t>
            </w:r>
            <w:r w:rsidRPr="00151AA7">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Default="00744DB2" w:rsidP="00744DB2">
            <w:pPr>
              <w:pStyle w:val="TAH"/>
              <w:jc w:val="left"/>
              <w:rPr>
                <w:b w:val="0"/>
              </w:rPr>
            </w:pPr>
            <w:r>
              <w:rPr>
                <w:b w:val="0"/>
              </w:rPr>
              <w:t>Response Time</w:t>
            </w:r>
          </w:p>
          <w:p w14:paraId="0F63EA35" w14:textId="0F955925" w:rsidR="00744DB2" w:rsidRDefault="00744DB2" w:rsidP="00744DB2">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DB003C" w:rsidRDefault="00744DB2" w:rsidP="00744DB2">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DB003C" w:rsidRDefault="00744DB2" w:rsidP="00744DB2">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744DB2" w:rsidRPr="00DB003C"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D81C12" w:rsidRDefault="00744DB2" w:rsidP="00744DB2">
            <w:pPr>
              <w:pStyle w:val="TAH"/>
              <w:jc w:val="left"/>
              <w:rPr>
                <w:b w:val="0"/>
                <w:lang w:eastAsia="zh-CN"/>
              </w:rPr>
            </w:pPr>
            <w:r w:rsidRPr="005155DC">
              <w:rPr>
                <w:b w:val="0"/>
                <w:lang w:eastAsia="zh-CN"/>
              </w:rPr>
              <w:t>16.2.8</w:t>
            </w:r>
            <w:r w:rsidRPr="005155DC">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Default="00744DB2" w:rsidP="00744DB2">
            <w:pPr>
              <w:pStyle w:val="TAH"/>
              <w:jc w:val="left"/>
              <w:rPr>
                <w:b w:val="0"/>
              </w:rPr>
            </w:pPr>
            <w:r>
              <w:rPr>
                <w:b w:val="0"/>
              </w:rPr>
              <w:t>Response Time</w:t>
            </w:r>
          </w:p>
          <w:p w14:paraId="17EF1DB4" w14:textId="3D8BABB5" w:rsidR="00744DB2" w:rsidRPr="00BA3CB1" w:rsidRDefault="00744DB2" w:rsidP="00744DB2">
            <w:pPr>
              <w:pStyle w:val="TAH"/>
              <w:jc w:val="left"/>
              <w:rPr>
                <w:b w:val="0"/>
                <w:lang w:eastAsia="zh-CN"/>
              </w:rPr>
            </w:pPr>
            <w:r>
              <w:rPr>
                <w:rFonts w:hint="eastAsia"/>
                <w:b w:val="0"/>
                <w:lang w:eastAsia="zh-CN"/>
              </w:rPr>
              <w:t xml:space="preserve">Sub-test 1: </w:t>
            </w: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Default="00744DB2" w:rsidP="00744DB2">
            <w:pPr>
              <w:pStyle w:val="TAH"/>
              <w:jc w:val="left"/>
              <w:rPr>
                <w:b w:val="0"/>
                <w:lang w:val="fr-FR"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Default="00744DB2" w:rsidP="00744DB2">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52717561" w14:textId="14190E5E" w:rsidR="00744DB2" w:rsidRPr="00BA3CB1" w:rsidRDefault="00744DB2" w:rsidP="00744DB2">
            <w:pPr>
              <w:pStyle w:val="TAH"/>
              <w:jc w:val="left"/>
              <w:rPr>
                <w:b w:val="0"/>
                <w:lang w:eastAsia="zh-CN"/>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9971EF" w:rsidRPr="00DB003C"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D81C12" w:rsidRDefault="009971EF" w:rsidP="009971EF">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BA3CB1" w:rsidRDefault="009971EF" w:rsidP="009971EF">
            <w:pPr>
              <w:pStyle w:val="TAH"/>
              <w:jc w:val="left"/>
              <w:rPr>
                <w:b w:val="0"/>
                <w:lang w:eastAsia="zh-CN"/>
              </w:rPr>
            </w:pPr>
            <w:r w:rsidRPr="00BA3CB1">
              <w:rPr>
                <w:b w:val="0"/>
                <w:lang w:eastAsia="zh-CN"/>
              </w:rPr>
              <w:t>Absolute power, log: -98 dBm/15Hz</w:t>
            </w:r>
          </w:p>
          <w:p w14:paraId="0F096294" w14:textId="77777777" w:rsidR="009971EF" w:rsidRPr="00BA3CB1" w:rsidRDefault="009971EF" w:rsidP="009971EF">
            <w:pPr>
              <w:pStyle w:val="TAH"/>
              <w:jc w:val="left"/>
              <w:rPr>
                <w:b w:val="0"/>
                <w:lang w:eastAsia="zh-CN"/>
              </w:rPr>
            </w:pPr>
            <w:r w:rsidRPr="00BA3CB1">
              <w:rPr>
                <w:b w:val="0"/>
                <w:lang w:eastAsia="zh-CN"/>
              </w:rPr>
              <w:t>PRS Es/Noc Cell#1: -2</w:t>
            </w:r>
          </w:p>
          <w:p w14:paraId="76178F19" w14:textId="77777777" w:rsidR="009971EF" w:rsidRPr="00BA3CB1" w:rsidRDefault="009971EF" w:rsidP="009971EF">
            <w:pPr>
              <w:pStyle w:val="TAH"/>
              <w:jc w:val="left"/>
              <w:rPr>
                <w:b w:val="0"/>
                <w:lang w:eastAsia="zh-CN"/>
              </w:rPr>
            </w:pPr>
            <w:r w:rsidRPr="00BA3CB1">
              <w:rPr>
                <w:b w:val="0"/>
                <w:lang w:eastAsia="zh-CN"/>
              </w:rPr>
              <w:t>PRS Es/Noc Cell#2: -10</w:t>
            </w:r>
          </w:p>
          <w:p w14:paraId="00D99FEE" w14:textId="77777777" w:rsidR="009971EF" w:rsidRPr="00BA3CB1" w:rsidRDefault="009971EF" w:rsidP="009971EF">
            <w:pPr>
              <w:pStyle w:val="TAH"/>
              <w:jc w:val="left"/>
              <w:rPr>
                <w:b w:val="0"/>
                <w:lang w:eastAsia="zh-CN"/>
              </w:rPr>
            </w:pPr>
            <w:r w:rsidRPr="00BA3CB1">
              <w:rPr>
                <w:b w:val="0"/>
                <w:lang w:eastAsia="zh-CN"/>
              </w:rPr>
              <w:t>Reported PRS-RSRP Cell#1: ±5dB</w:t>
            </w:r>
          </w:p>
          <w:p w14:paraId="37D92C07" w14:textId="77777777" w:rsidR="009971EF" w:rsidRPr="00BA3CB1" w:rsidRDefault="009971EF" w:rsidP="009971EF">
            <w:pPr>
              <w:pStyle w:val="TAH"/>
              <w:jc w:val="left"/>
              <w:rPr>
                <w:b w:val="0"/>
                <w:lang w:eastAsia="zh-CN"/>
              </w:rPr>
            </w:pPr>
            <w:r w:rsidRPr="00BA3CB1">
              <w:rPr>
                <w:b w:val="0"/>
                <w:lang w:eastAsia="zh-CN"/>
              </w:rPr>
              <w:t>Reported PRS-RSRP Cell#2 Test 1: ±10dB</w:t>
            </w:r>
          </w:p>
          <w:p w14:paraId="1AD94B6F" w14:textId="653F7544" w:rsidR="009971EF" w:rsidRPr="00DB003C" w:rsidRDefault="009971EF" w:rsidP="009971EF">
            <w:pPr>
              <w:pStyle w:val="TAH"/>
              <w:jc w:val="left"/>
              <w:rPr>
                <w:b w:val="0"/>
                <w:lang w:eastAsia="zh-CN"/>
              </w:rPr>
            </w:pPr>
            <w:r w:rsidRPr="00BA3CB1">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Default="009971EF" w:rsidP="009971EF">
            <w:pPr>
              <w:pStyle w:val="TAH"/>
              <w:jc w:val="left"/>
              <w:rPr>
                <w:b w:val="0"/>
                <w:lang w:val="fr-FR" w:eastAsia="zh-CN"/>
              </w:rPr>
            </w:pPr>
            <w:r>
              <w:rPr>
                <w:b w:val="0"/>
                <w:lang w:val="fr-FR" w:eastAsia="zh-CN"/>
              </w:rPr>
              <w:t>0</w:t>
            </w:r>
          </w:p>
          <w:p w14:paraId="67EA8E84" w14:textId="77777777" w:rsidR="009971EF" w:rsidRDefault="009971EF" w:rsidP="009971EF">
            <w:pPr>
              <w:pStyle w:val="TAH"/>
              <w:jc w:val="left"/>
              <w:rPr>
                <w:b w:val="0"/>
                <w:lang w:val="fr-FR" w:eastAsia="zh-CN"/>
              </w:rPr>
            </w:pPr>
            <w:r>
              <w:rPr>
                <w:b w:val="0"/>
                <w:lang w:val="fr-FR" w:eastAsia="zh-CN"/>
              </w:rPr>
              <w:t>0</w:t>
            </w:r>
          </w:p>
          <w:p w14:paraId="2C6A5EC2" w14:textId="77777777" w:rsidR="009971EF" w:rsidRDefault="009971EF" w:rsidP="009971EF">
            <w:pPr>
              <w:pStyle w:val="TAH"/>
              <w:jc w:val="left"/>
              <w:rPr>
                <w:b w:val="0"/>
                <w:lang w:val="fr-FR" w:eastAsia="zh-CN"/>
              </w:rPr>
            </w:pPr>
            <w:r>
              <w:rPr>
                <w:b w:val="0"/>
                <w:lang w:val="fr-FR" w:eastAsia="zh-CN"/>
              </w:rPr>
              <w:t>0</w:t>
            </w:r>
          </w:p>
          <w:p w14:paraId="1D2FB193" w14:textId="4E82A4F1" w:rsidR="009971EF" w:rsidRPr="00DB003C" w:rsidRDefault="009971EF" w:rsidP="009971EF">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BA3CB1" w:rsidRDefault="009971EF" w:rsidP="009971EF">
            <w:pPr>
              <w:pStyle w:val="TAH"/>
              <w:jc w:val="left"/>
              <w:rPr>
                <w:b w:val="0"/>
                <w:lang w:eastAsia="zh-CN"/>
              </w:rPr>
            </w:pPr>
            <w:r w:rsidRPr="00BA3CB1">
              <w:rPr>
                <w:b w:val="0"/>
                <w:lang w:eastAsia="zh-CN"/>
              </w:rPr>
              <w:t>Absolute power, log: -98 dBm/15Hz</w:t>
            </w:r>
          </w:p>
          <w:p w14:paraId="7D14004D" w14:textId="77777777" w:rsidR="009971EF" w:rsidRPr="00BA3CB1" w:rsidRDefault="009971EF" w:rsidP="009971EF">
            <w:pPr>
              <w:pStyle w:val="TAH"/>
              <w:jc w:val="left"/>
              <w:rPr>
                <w:b w:val="0"/>
                <w:lang w:eastAsia="zh-CN"/>
              </w:rPr>
            </w:pPr>
            <w:r w:rsidRPr="00BA3CB1">
              <w:rPr>
                <w:b w:val="0"/>
                <w:lang w:eastAsia="zh-CN"/>
              </w:rPr>
              <w:t>PRS Es/Noc Cell#1: -2</w:t>
            </w:r>
          </w:p>
          <w:p w14:paraId="035C974B" w14:textId="77777777" w:rsidR="009971EF" w:rsidRPr="00BA3CB1" w:rsidRDefault="009971EF" w:rsidP="009971EF">
            <w:pPr>
              <w:pStyle w:val="TAH"/>
              <w:jc w:val="left"/>
              <w:rPr>
                <w:b w:val="0"/>
                <w:lang w:eastAsia="zh-CN"/>
              </w:rPr>
            </w:pPr>
            <w:r w:rsidRPr="00BA3CB1">
              <w:rPr>
                <w:b w:val="0"/>
                <w:lang w:eastAsia="zh-CN"/>
              </w:rPr>
              <w:t>PRS Es/Noc Cell#2: -10</w:t>
            </w:r>
          </w:p>
          <w:p w14:paraId="1224BB8A" w14:textId="77777777" w:rsidR="009971EF" w:rsidRPr="00BA3CB1" w:rsidRDefault="009971EF" w:rsidP="009971EF">
            <w:pPr>
              <w:pStyle w:val="TAH"/>
              <w:jc w:val="left"/>
              <w:rPr>
                <w:b w:val="0"/>
                <w:lang w:eastAsia="zh-CN"/>
              </w:rPr>
            </w:pPr>
            <w:r w:rsidRPr="00BA3CB1">
              <w:rPr>
                <w:b w:val="0"/>
                <w:lang w:eastAsia="zh-CN"/>
              </w:rPr>
              <w:t>Cell#1 PRS-RSRP_51 to RSRP_62</w:t>
            </w:r>
          </w:p>
          <w:p w14:paraId="263B65D1" w14:textId="77777777" w:rsidR="009971EF" w:rsidRPr="00BA3CB1" w:rsidRDefault="009971EF" w:rsidP="009971EF">
            <w:pPr>
              <w:pStyle w:val="TAH"/>
              <w:jc w:val="left"/>
              <w:rPr>
                <w:b w:val="0"/>
                <w:lang w:eastAsia="zh-CN"/>
              </w:rPr>
            </w:pPr>
            <w:r w:rsidRPr="00BA3CB1">
              <w:rPr>
                <w:b w:val="0"/>
                <w:lang w:eastAsia="zh-CN"/>
              </w:rPr>
              <w:t>Cell#2 Test 1 PRS-RSRP_38 to RSRP_59</w:t>
            </w:r>
          </w:p>
          <w:p w14:paraId="49BC1C7C" w14:textId="04FE9955" w:rsidR="009971EF" w:rsidRPr="00DB003C" w:rsidRDefault="009971EF" w:rsidP="009971EF">
            <w:pPr>
              <w:pStyle w:val="TAH"/>
              <w:jc w:val="left"/>
              <w:rPr>
                <w:b w:val="0"/>
                <w:lang w:eastAsia="zh-CN"/>
              </w:rPr>
            </w:pPr>
            <w:r w:rsidRPr="00BA3CB1">
              <w:rPr>
                <w:b w:val="0"/>
                <w:lang w:eastAsia="zh-CN"/>
              </w:rPr>
              <w:t>Cell#2 Test 2 PRS-RSRP_41 to RSRP_56</w:t>
            </w:r>
          </w:p>
        </w:tc>
      </w:tr>
      <w:tr w:rsidR="00246A9D"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D81C12" w:rsidRDefault="00246A9D" w:rsidP="00E832A4">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246A9D" w:rsidRDefault="00246A9D" w:rsidP="00246A9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5392A663"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±8.5</w:t>
            </w:r>
          </w:p>
          <w:p w14:paraId="3C0617B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±10</w:t>
            </w:r>
          </w:p>
          <w:p w14:paraId="50C92CC3"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50C707C9" w14:textId="77777777" w:rsidR="00246A9D" w:rsidRPr="00246A9D" w:rsidRDefault="00246A9D" w:rsidP="00E832A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±10</w:t>
            </w:r>
          </w:p>
          <w:p w14:paraId="7E8286C7" w14:textId="77777777" w:rsidR="00246A9D" w:rsidRPr="00246A9D" w:rsidRDefault="00246A9D" w:rsidP="00E832A4">
            <w:pPr>
              <w:pStyle w:val="TAH"/>
              <w:jc w:val="left"/>
              <w:rPr>
                <w:b w:val="0"/>
                <w:lang w:eastAsia="zh-CN"/>
              </w:rPr>
            </w:pPr>
          </w:p>
          <w:p w14:paraId="70797B8C"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7F85A26A"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±6</w:t>
            </w:r>
          </w:p>
          <w:p w14:paraId="44B4C6C0"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±7.5</w:t>
            </w:r>
          </w:p>
          <w:p w14:paraId="66399288"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±6</w:t>
            </w:r>
          </w:p>
          <w:p w14:paraId="49B762FE" w14:textId="77777777" w:rsidR="00246A9D" w:rsidRDefault="00246A9D" w:rsidP="00E832A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Default="00246A9D" w:rsidP="00E832A4">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246A9D" w:rsidRDefault="00246A9D" w:rsidP="00246A9D">
            <w:pPr>
              <w:pStyle w:val="TAH"/>
              <w:rPr>
                <w:b w:val="0"/>
                <w:lang w:eastAsia="zh-CN"/>
              </w:rPr>
            </w:pPr>
            <w:bookmarkStart w:id="78" w:name="OLE_LINK3"/>
            <w:r w:rsidRPr="00246A9D">
              <w:rPr>
                <w:rFonts w:hint="eastAsia"/>
                <w:b w:val="0"/>
                <w:lang w:eastAsia="zh-CN"/>
              </w:rPr>
              <w:t>Test 1</w:t>
            </w:r>
            <w:r w:rsidRPr="00246A9D">
              <w:rPr>
                <w:rFonts w:ascii="MS Gothic" w:eastAsia="MS Gothic" w:hAnsi="MS Gothic" w:cs="MS Gothic" w:hint="eastAsia"/>
                <w:b w:val="0"/>
                <w:lang w:eastAsia="zh-CN"/>
              </w:rPr>
              <w:t>：</w:t>
            </w:r>
          </w:p>
          <w:p w14:paraId="19202E55" w14:textId="241BA35E"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1B1795">
              <w:rPr>
                <w:b w:val="0"/>
                <w:lang w:eastAsia="zh-CN"/>
              </w:rPr>
              <w:t>54</w:t>
            </w:r>
            <w:r w:rsidRPr="00246A9D">
              <w:rPr>
                <w:rFonts w:hint="eastAsia"/>
                <w:b w:val="0"/>
                <w:lang w:eastAsia="zh-CN"/>
              </w:rPr>
              <w:t xml:space="preserve"> to PRS_</w:t>
            </w:r>
            <w:r w:rsidRPr="00246A9D">
              <w:rPr>
                <w:b w:val="0"/>
                <w:lang w:eastAsia="zh-CN"/>
              </w:rPr>
              <w:t>RSRP_</w:t>
            </w:r>
            <w:r w:rsidR="001B1795">
              <w:rPr>
                <w:b w:val="0"/>
                <w:lang w:eastAsia="zh-CN"/>
              </w:rPr>
              <w:t>85</w:t>
            </w:r>
          </w:p>
          <w:p w14:paraId="029E2DB4" w14:textId="514BCBE9"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001B1795">
              <w:rPr>
                <w:b w:val="0"/>
                <w:lang w:eastAsia="zh-CN"/>
              </w:rPr>
              <w:t>22</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094BF60F" w14:textId="508002E4"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1B1795">
              <w:rPr>
                <w:b w:val="0"/>
                <w:lang w:eastAsia="zh-CN"/>
              </w:rPr>
              <w:t>46</w:t>
            </w:r>
            <w:r w:rsidRPr="00246A9D">
              <w:rPr>
                <w:rFonts w:hint="eastAsia"/>
                <w:b w:val="0"/>
                <w:lang w:eastAsia="zh-CN"/>
              </w:rPr>
              <w:t xml:space="preserve"> to PRS_</w:t>
            </w:r>
            <w:r w:rsidRPr="00246A9D">
              <w:rPr>
                <w:b w:val="0"/>
                <w:lang w:eastAsia="zh-CN"/>
              </w:rPr>
              <w:t>RSRP_</w:t>
            </w:r>
            <w:r w:rsidR="001B1795">
              <w:rPr>
                <w:b w:val="0"/>
                <w:lang w:eastAsia="zh-CN"/>
              </w:rPr>
              <w:t>77</w:t>
            </w:r>
          </w:p>
          <w:p w14:paraId="422B629C"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78"/>
          <w:p w14:paraId="1572DE3F" w14:textId="77777777" w:rsidR="00246A9D" w:rsidRPr="00246A9D" w:rsidRDefault="00246A9D" w:rsidP="00246A9D">
            <w:pPr>
              <w:pStyle w:val="TAH"/>
              <w:rPr>
                <w:b w:val="0"/>
                <w:lang w:eastAsia="zh-CN"/>
              </w:rPr>
            </w:pPr>
          </w:p>
          <w:p w14:paraId="72C4CA6F"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02970355" w14:textId="5B2C992D"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1B1795">
              <w:rPr>
                <w:b w:val="0"/>
                <w:lang w:eastAsia="zh-CN"/>
              </w:rPr>
              <w:t>54</w:t>
            </w:r>
            <w:r w:rsidRPr="00246A9D">
              <w:rPr>
                <w:rFonts w:hint="eastAsia"/>
                <w:b w:val="0"/>
                <w:lang w:eastAsia="zh-CN"/>
              </w:rPr>
              <w:t xml:space="preserve"> to PRS_</w:t>
            </w:r>
            <w:r w:rsidRPr="00246A9D">
              <w:rPr>
                <w:b w:val="0"/>
                <w:lang w:eastAsia="zh-CN"/>
              </w:rPr>
              <w:t>RSRP_</w:t>
            </w:r>
            <w:r w:rsidR="001B1795">
              <w:rPr>
                <w:b w:val="0"/>
                <w:lang w:eastAsia="zh-CN"/>
              </w:rPr>
              <w:t>85</w:t>
            </w:r>
          </w:p>
          <w:p w14:paraId="766782DB" w14:textId="58FD35A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001B1795">
              <w:rPr>
                <w:b w:val="0"/>
                <w:lang w:eastAsia="zh-CN"/>
              </w:rPr>
              <w:t>24</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7C14077D" w14:textId="72DE3534"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1B1795">
              <w:rPr>
                <w:b w:val="0"/>
                <w:lang w:eastAsia="zh-CN"/>
              </w:rPr>
              <w:t>46</w:t>
            </w:r>
            <w:r w:rsidRPr="00246A9D">
              <w:rPr>
                <w:rFonts w:hint="eastAsia"/>
                <w:b w:val="0"/>
                <w:lang w:eastAsia="zh-CN"/>
              </w:rPr>
              <w:t xml:space="preserve"> to PRS_</w:t>
            </w:r>
            <w:r w:rsidRPr="00246A9D">
              <w:rPr>
                <w:b w:val="0"/>
                <w:lang w:eastAsia="zh-CN"/>
              </w:rPr>
              <w:t>RSRP_</w:t>
            </w:r>
            <w:r w:rsidR="001B1795">
              <w:rPr>
                <w:b w:val="0"/>
                <w:lang w:eastAsia="zh-CN"/>
              </w:rPr>
              <w:t>77</w:t>
            </w:r>
          </w:p>
          <w:p w14:paraId="19858475" w14:textId="333B2BC0" w:rsid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AC1694"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D81C12" w:rsidRDefault="00AC1694" w:rsidP="00AC1694">
            <w:pPr>
              <w:pStyle w:val="TAH"/>
              <w:jc w:val="left"/>
              <w:rPr>
                <w:b w:val="0"/>
                <w:lang w:eastAsia="zh-CN"/>
              </w:rPr>
            </w:pPr>
            <w:r w:rsidRPr="00701F8E">
              <w:rPr>
                <w:b w:val="0"/>
                <w:lang w:eastAsia="zh-CN"/>
              </w:rPr>
              <w:lastRenderedPageBreak/>
              <w:t>16.3.4</w:t>
            </w:r>
            <w:r w:rsidRPr="00701F8E">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246A9D" w:rsidRDefault="00AC1694" w:rsidP="00AC1694">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663E9EB6" w14:textId="77777777"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0B5B9638" w14:textId="77777777" w:rsidR="00AC1694" w:rsidRPr="00246A9D" w:rsidRDefault="00AC1694" w:rsidP="00AC1694">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539E9D9C" w14:textId="77777777"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±10</w:t>
            </w:r>
          </w:p>
          <w:p w14:paraId="261A4F51" w14:textId="77777777" w:rsidR="00AC1694" w:rsidRPr="00246A9D" w:rsidRDefault="00AC1694" w:rsidP="00AC1694">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Default="00AC1694" w:rsidP="00AC1694">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246A9D" w:rsidRDefault="00AC1694" w:rsidP="00AC1694">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1B1795">
              <w:rPr>
                <w:b w:val="0"/>
                <w:lang w:eastAsia="zh-CN"/>
              </w:rPr>
              <w:t>66</w:t>
            </w:r>
            <w:r w:rsidRPr="00246A9D">
              <w:rPr>
                <w:rFonts w:hint="eastAsia"/>
                <w:b w:val="0"/>
                <w:lang w:eastAsia="zh-CN"/>
              </w:rPr>
              <w:t xml:space="preserve"> to PRS_</w:t>
            </w:r>
            <w:r w:rsidRPr="00246A9D">
              <w:rPr>
                <w:b w:val="0"/>
                <w:lang w:eastAsia="zh-CN"/>
              </w:rPr>
              <w:t>RSRP_</w:t>
            </w:r>
            <w:r w:rsidR="001B1795">
              <w:rPr>
                <w:b w:val="0"/>
                <w:lang w:eastAsia="zh-CN"/>
              </w:rPr>
              <w:t>76</w:t>
            </w:r>
          </w:p>
          <w:p w14:paraId="0868CDCB" w14:textId="77777777"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37AB9B85" w14:textId="0DA2AD48" w:rsidR="00AC1694" w:rsidRPr="00246A9D" w:rsidRDefault="00AC1694" w:rsidP="00AC1694">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r w:rsidR="001B1795">
              <w:rPr>
                <w:b w:val="0"/>
                <w:lang w:eastAsia="zh-CN"/>
              </w:rPr>
              <w:t>73</w:t>
            </w:r>
          </w:p>
          <w:p w14:paraId="4D7A0EB0" w14:textId="50B6F622"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001B1795">
              <w:rPr>
                <w:b w:val="0"/>
                <w:lang w:eastAsia="zh-CN"/>
              </w:rPr>
              <w:t>23</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6E470E4F" w14:textId="77777777" w:rsidR="00AC1694" w:rsidRPr="00246A9D" w:rsidRDefault="00AC1694" w:rsidP="00AC1694">
            <w:pPr>
              <w:pStyle w:val="TAH"/>
              <w:rPr>
                <w:b w:val="0"/>
                <w:lang w:eastAsia="zh-CN"/>
              </w:rPr>
            </w:pPr>
          </w:p>
        </w:tc>
      </w:tr>
    </w:tbl>
    <w:p w14:paraId="4E349D8A" w14:textId="77777777" w:rsidR="0073411E" w:rsidRPr="00DB003C" w:rsidRDefault="0073411E" w:rsidP="00C220B7">
      <w:pPr>
        <w:rPr>
          <w:lang w:eastAsia="zh-CN"/>
        </w:rPr>
      </w:pPr>
    </w:p>
    <w:p w14:paraId="4F6C68DA" w14:textId="77777777" w:rsidR="000A3FC6" w:rsidRPr="00DB003C" w:rsidRDefault="00672ECC" w:rsidP="00C920DE">
      <w:pPr>
        <w:pStyle w:val="Heading8"/>
      </w:pPr>
      <w:r w:rsidRPr="00DB003C">
        <w:br w:type="page"/>
      </w:r>
      <w:bookmarkStart w:id="79" w:name="_Toc27482831"/>
      <w:bookmarkStart w:id="80" w:name="_Toc68184088"/>
      <w:r w:rsidR="00AB72D4" w:rsidRPr="00DB003C">
        <w:lastRenderedPageBreak/>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9"/>
      <w:bookmarkEnd w:id="80"/>
    </w:p>
    <w:p w14:paraId="0CFF45B2" w14:textId="77777777" w:rsidR="000A3FC6" w:rsidRPr="00DB003C" w:rsidRDefault="001C2B06" w:rsidP="00071ABB">
      <w:pPr>
        <w:pStyle w:val="Heading2"/>
      </w:pPr>
      <w:bookmarkStart w:id="81" w:name="_Toc27482832"/>
      <w:bookmarkStart w:id="82" w:name="_Toc68184089"/>
      <w:r w:rsidRPr="00DB003C">
        <w:t>D.</w:t>
      </w:r>
      <w:r w:rsidR="000A3FC6" w:rsidRPr="00DB003C">
        <w:t>1</w:t>
      </w:r>
      <w:r w:rsidR="000A3FC6" w:rsidRPr="00DB003C">
        <w:tab/>
        <w:t>Test Method</w:t>
      </w:r>
      <w:bookmarkEnd w:id="81"/>
      <w:bookmarkEnd w:id="82"/>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3" w:name="_Toc27482833"/>
      <w:bookmarkStart w:id="84" w:name="_Toc68184090"/>
      <w:r w:rsidRPr="00DB003C">
        <w:t>D.</w:t>
      </w:r>
      <w:r w:rsidR="000A3FC6" w:rsidRPr="00DB003C">
        <w:t>2</w:t>
      </w:r>
      <w:r w:rsidR="000A3FC6" w:rsidRPr="00DB003C">
        <w:tab/>
        <w:t>Error Ratio (ER)</w:t>
      </w:r>
      <w:bookmarkEnd w:id="83"/>
      <w:bookmarkEnd w:id="84"/>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5" w:name="_Toc27482834"/>
      <w:bookmarkStart w:id="86" w:name="_Toc68184091"/>
      <w:r w:rsidRPr="00DB003C">
        <w:t>D.</w:t>
      </w:r>
      <w:r w:rsidR="000A3FC6" w:rsidRPr="00DB003C">
        <w:t>3</w:t>
      </w:r>
      <w:r w:rsidR="000A3FC6" w:rsidRPr="00DB003C">
        <w:tab/>
        <w:t>Test Design</w:t>
      </w:r>
      <w:bookmarkEnd w:id="85"/>
      <w:bookmarkEnd w:id="86"/>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7" w:name="_Toc27482835"/>
      <w:bookmarkStart w:id="88" w:name="_Toc68184092"/>
      <w:r w:rsidRPr="00DB003C">
        <w:t>D.</w:t>
      </w:r>
      <w:r w:rsidR="000A3FC6" w:rsidRPr="00DB003C">
        <w:t>3.1</w:t>
      </w:r>
      <w:r w:rsidR="000A3FC6" w:rsidRPr="00DB003C">
        <w:tab/>
        <w:t>Confidence level</w:t>
      </w:r>
      <w:bookmarkEnd w:id="87"/>
      <w:bookmarkEnd w:id="88"/>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9" w:name="_Toc27482836"/>
      <w:bookmarkStart w:id="90" w:name="_Toc68184093"/>
      <w:r w:rsidRPr="00DB003C">
        <w:t>D.</w:t>
      </w:r>
      <w:r w:rsidR="000A3FC6" w:rsidRPr="00DB003C">
        <w:t>3.2</w:t>
      </w:r>
      <w:r w:rsidR="000A3FC6" w:rsidRPr="00DB003C">
        <w:tab/>
        <w:t>Introduction: Supplier Risk versus Customer Risk</w:t>
      </w:r>
      <w:bookmarkEnd w:id="89"/>
      <w:bookmarkEnd w:id="90"/>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lastRenderedPageBreak/>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1" w:name="_Toc27482837"/>
      <w:bookmarkStart w:id="92" w:name="_Toc68184094"/>
      <w:r w:rsidRPr="00DB003C">
        <w:t>D.</w:t>
      </w:r>
      <w:r w:rsidR="000A3FC6" w:rsidRPr="00DB003C">
        <w:t>3.3</w:t>
      </w:r>
      <w:r w:rsidR="000A3FC6" w:rsidRPr="00DB003C">
        <w:tab/>
        <w:t>Supplier Risk versus Customer Risk</w:t>
      </w:r>
      <w:bookmarkEnd w:id="91"/>
      <w:bookmarkEnd w:id="92"/>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3" w:name="_Toc27482838"/>
      <w:bookmarkStart w:id="94" w:name="_Toc68184095"/>
      <w:r w:rsidRPr="00DB003C">
        <w:t>D.</w:t>
      </w:r>
      <w:r w:rsidR="000A3FC6" w:rsidRPr="00DB003C">
        <w:t>3.4</w:t>
      </w:r>
      <w:r w:rsidR="000A3FC6" w:rsidRPr="00DB003C">
        <w:tab/>
        <w:t>Introduction: Standard test versus early decision concept</w:t>
      </w:r>
      <w:bookmarkEnd w:id="93"/>
      <w:bookmarkEnd w:id="94"/>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lastRenderedPageBreak/>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In the formula for the limit, D and ns are parameters and ne is the variable. In the standard test ns and D are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5" w:name="_Toc27482839"/>
      <w:bookmarkStart w:id="96" w:name="_Toc68184096"/>
      <w:r w:rsidRPr="00DB003C">
        <w:t>D.</w:t>
      </w:r>
      <w:r w:rsidR="000A3FC6" w:rsidRPr="00DB003C">
        <w:t>3.5</w:t>
      </w:r>
      <w:r w:rsidR="000A3FC6" w:rsidRPr="00DB003C">
        <w:tab/>
        <w:t>Standard test versus early decision concept</w:t>
      </w:r>
      <w:bookmarkEnd w:id="95"/>
      <w:bookmarkEnd w:id="96"/>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7" w:name="_Toc27482840"/>
      <w:bookmarkStart w:id="98" w:name="_Toc68184097"/>
      <w:r w:rsidRPr="00DB003C">
        <w:t>D.</w:t>
      </w:r>
      <w:r w:rsidR="000A3FC6" w:rsidRPr="00DB003C">
        <w:t>3.6</w:t>
      </w:r>
      <w:r w:rsidR="000A3FC6" w:rsidRPr="00DB003C">
        <w:tab/>
        <w:t>Selectivity</w:t>
      </w:r>
      <w:bookmarkEnd w:id="97"/>
      <w:bookmarkEnd w:id="98"/>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9" w:name="_Toc27482841"/>
      <w:bookmarkStart w:id="100" w:name="_Toc68184098"/>
      <w:r w:rsidRPr="00DB003C">
        <w:t>D.</w:t>
      </w:r>
      <w:r w:rsidR="000A3FC6" w:rsidRPr="00DB003C">
        <w:t>3.7</w:t>
      </w:r>
      <w:r w:rsidR="000A3FC6" w:rsidRPr="00DB003C">
        <w:tab/>
        <w:t>Design of the test</w:t>
      </w:r>
      <w:bookmarkEnd w:id="99"/>
      <w:bookmarkEnd w:id="100"/>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1" w:name="_Toc27482842"/>
      <w:bookmarkStart w:id="102" w:name="_Toc68184099"/>
      <w:r w:rsidRPr="00DB003C">
        <w:lastRenderedPageBreak/>
        <w:t>D.</w:t>
      </w:r>
      <w:r w:rsidR="000A3FC6" w:rsidRPr="00DB003C">
        <w:t>4</w:t>
      </w:r>
      <w:r w:rsidR="000A3FC6" w:rsidRPr="00DB003C">
        <w:tab/>
        <w:t>Pass fail decision</w:t>
      </w:r>
      <w:r w:rsidR="00A256FB" w:rsidRPr="00DB003C">
        <w:t>s</w:t>
      </w:r>
      <w:bookmarkEnd w:id="101"/>
      <w:bookmarkEnd w:id="102"/>
    </w:p>
    <w:p w14:paraId="71F4184B" w14:textId="77777777" w:rsidR="000A3FC6" w:rsidRPr="00DB003C" w:rsidRDefault="001C2B06" w:rsidP="0033779E">
      <w:pPr>
        <w:pStyle w:val="Heading3"/>
      </w:pPr>
      <w:bookmarkStart w:id="103" w:name="_Toc27482843"/>
      <w:bookmarkStart w:id="104"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3"/>
      <w:bookmarkEnd w:id="104"/>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74BFF2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1215F5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7FB78278"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(ns</w:t>
      </w:r>
      <w:r w:rsidR="000A3FC6" w:rsidRPr="00DB003C">
        <w:rPr>
          <w:vertAlign w:val="subscript"/>
        </w:rPr>
        <w:t>p</w:t>
      </w:r>
      <w:r w:rsidR="000A3FC6" w:rsidRPr="00DB003C">
        <w:t>)</w:t>
      </w:r>
      <w:r w:rsidR="000A3FC6" w:rsidRPr="00DB003C">
        <w:br/>
        <w:t>The third column is the number of</w:t>
      </w:r>
      <w:r w:rsidR="00F251A4" w:rsidRPr="00DB003C">
        <w:t xml:space="preserve"> </w:t>
      </w:r>
      <w:r w:rsidR="000A3FC6" w:rsidRPr="00DB003C">
        <w:t>results for the fail limit (ns</w:t>
      </w:r>
      <w:r w:rsidR="000A3FC6" w:rsidRPr="00DB003C">
        <w:rPr>
          <w:vertAlign w:val="subscript"/>
        </w:rPr>
        <w:t>f</w:t>
      </w:r>
      <w:r w:rsidR="000A3FC6" w:rsidRPr="00DB003C">
        <w:t>)</w:t>
      </w:r>
    </w:p>
    <w:p w14:paraId="14DB7C3D" w14:textId="77777777" w:rsidR="000A3FC6" w:rsidRPr="00DB003C" w:rsidRDefault="001C2B06" w:rsidP="0033779E">
      <w:pPr>
        <w:pStyle w:val="Heading3"/>
      </w:pPr>
      <w:bookmarkStart w:id="105" w:name="_Toc27482844"/>
      <w:bookmarkStart w:id="106" w:name="_Toc68184101"/>
      <w:r w:rsidRPr="00DB003C">
        <w:t>D.</w:t>
      </w:r>
      <w:r w:rsidR="000A3FC6" w:rsidRPr="00DB003C">
        <w:t>4.2</w:t>
      </w:r>
      <w:r w:rsidR="000A3FC6" w:rsidRPr="00DB003C">
        <w:tab/>
        <w:t>Pass fail decision rules</w:t>
      </w:r>
      <w:r w:rsidR="00A256FB" w:rsidRPr="00DB003C">
        <w:t xml:space="preserve"> for A-GNSS test cases</w:t>
      </w:r>
      <w:bookmarkEnd w:id="105"/>
      <w:bookmarkEnd w:id="106"/>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lastRenderedPageBreak/>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7" w:name="_Toc27482845"/>
      <w:bookmarkStart w:id="108"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7"/>
      <w:bookmarkEnd w:id="108"/>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4B22C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5788B6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65226DB"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709" w:type="dxa"/>
            <w:shd w:val="clear" w:color="auto" w:fill="auto"/>
          </w:tcPr>
          <w:p w14:paraId="16809BC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lastRenderedPageBreak/>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(ns</w:t>
      </w:r>
      <w:r w:rsidRPr="00DB003C">
        <w:rPr>
          <w:vertAlign w:val="subscript"/>
        </w:rPr>
        <w:t>p</w:t>
      </w:r>
      <w:r w:rsidR="00F251A4" w:rsidRPr="00DB003C">
        <w:rPr>
          <w:vertAlign w:val="subscript"/>
        </w:rPr>
        <w:t xml:space="preserve"> </w:t>
      </w:r>
      <w:r w:rsidRPr="00DB003C">
        <w:t>, ns=Number of samples= number of successes + number of exceedings or number of reports)</w:t>
      </w:r>
    </w:p>
    <w:p w14:paraId="4EB64603" w14:textId="77777777" w:rsidR="00A256FB" w:rsidRPr="00DB003C" w:rsidRDefault="00A256FB" w:rsidP="00A256FB">
      <w:pPr>
        <w:pStyle w:val="NO"/>
      </w:pPr>
      <w:r w:rsidRPr="00DB003C">
        <w:t>The third column is the number of samples for the fail limit (ns</w:t>
      </w:r>
      <w:r w:rsidRPr="00DB003C">
        <w:rPr>
          <w:vertAlign w:val="subscript"/>
        </w:rPr>
        <w:t>f</w:t>
      </w:r>
      <w:r w:rsidRPr="00DB003C">
        <w:t>)</w:t>
      </w:r>
    </w:p>
    <w:p w14:paraId="41A8B323" w14:textId="77777777" w:rsidR="00A256FB" w:rsidRPr="00DB003C" w:rsidRDefault="00A256FB" w:rsidP="00A256FB">
      <w:pPr>
        <w:pStyle w:val="Heading3"/>
      </w:pPr>
      <w:bookmarkStart w:id="109" w:name="_Toc27482846"/>
      <w:bookmarkStart w:id="110"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9"/>
      <w:bookmarkEnd w:id="110"/>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1" w:name="_Toc27482847"/>
      <w:bookmarkStart w:id="112" w:name="_Toc68184104"/>
      <w:r w:rsidRPr="00DB003C">
        <w:t>D.</w:t>
      </w:r>
      <w:r w:rsidR="000A3FC6" w:rsidRPr="00DB003C">
        <w:t>4.</w:t>
      </w:r>
      <w:r w:rsidR="00A256FB" w:rsidRPr="00DB003C">
        <w:t>5</w:t>
      </w:r>
      <w:r w:rsidR="000A3FC6" w:rsidRPr="00DB003C">
        <w:tab/>
        <w:t>Background information to the pass fail limits</w:t>
      </w:r>
      <w:bookmarkEnd w:id="111"/>
      <w:bookmarkEnd w:id="112"/>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35pt;height:115.2pt" o:ole="">
            <v:imagedata r:id="rId63" o:title=""/>
          </v:shape>
          <o:OLEObject Type="Embed" ProgID="Mathcad" ShapeID="_x0000_i1050" DrawAspect="Content" ObjectID="_1782928084"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t>d</w:t>
      </w:r>
      <w:r w:rsidRPr="00DB003C">
        <w:rPr>
          <w:vertAlign w:val="subscript"/>
        </w:rPr>
        <w:t>f</w:t>
      </w:r>
      <w:r w:rsidRPr="00DB003C">
        <w:t xml:space="preserve"> is the wrong decision probability of a single (</w:t>
      </w:r>
      <w:r w:rsidR="00767BC0" w:rsidRPr="00DB003C">
        <w:t>ne, ns</w:t>
      </w:r>
      <w:r w:rsidRPr="00DB003C">
        <w:t>) co-ordinate for the fail limit.</w:t>
      </w:r>
      <w:r w:rsidRPr="00DB003C">
        <w:br/>
        <w:t>It is found by simulation to be d</w:t>
      </w:r>
      <w:r w:rsidRPr="00DB003C">
        <w:rPr>
          <w:vertAlign w:val="subscript"/>
        </w:rPr>
        <w:t>f</w:t>
      </w:r>
      <w:r w:rsidR="00F251A4" w:rsidRPr="00DB003C">
        <w:t xml:space="preserve"> </w:t>
      </w:r>
      <w:r w:rsidRPr="00DB003C">
        <w:t>= 0.004</w:t>
      </w:r>
    </w:p>
    <w:p w14:paraId="3FD9FC49" w14:textId="77777777" w:rsidR="000A3FC6" w:rsidRPr="00DB003C" w:rsidRDefault="000A3FC6" w:rsidP="000A3FC6">
      <w:pPr>
        <w:pStyle w:val="B1"/>
      </w:pPr>
      <w:r w:rsidRPr="00DB003C">
        <w:tab/>
        <w:t>cl</w:t>
      </w:r>
      <w:r w:rsidRPr="00DB003C">
        <w:rPr>
          <w:vertAlign w:val="subscript"/>
        </w:rPr>
        <w:t>p</w:t>
      </w:r>
      <w:r w:rsidRPr="00DB003C">
        <w:t xml:space="preserve"> is the confidence level of a single (</w:t>
      </w:r>
      <w:r w:rsidR="00767BC0" w:rsidRPr="00DB003C">
        <w:t>ne, ns</w:t>
      </w:r>
      <w:r w:rsidRPr="00DB003C">
        <w:t>) co-ordinate for the pass limit.</w:t>
      </w:r>
      <w:r w:rsidRPr="00DB003C">
        <w:br/>
        <w:t>It is found by simulation to be cl</w:t>
      </w:r>
      <w:r w:rsidRPr="00DB003C">
        <w:rPr>
          <w:vertAlign w:val="subscript"/>
        </w:rPr>
        <w:t>p</w:t>
      </w:r>
      <w:r w:rsidR="00F251A4" w:rsidRPr="00DB003C">
        <w:t xml:space="preserve"> </w:t>
      </w:r>
      <w:r w:rsidRPr="00DB003C">
        <w:t>= 0.9975</w:t>
      </w:r>
    </w:p>
    <w:p w14:paraId="28B0596F" w14:textId="77777777" w:rsidR="000A3FC6" w:rsidRPr="00DB003C" w:rsidRDefault="000A3FC6" w:rsidP="000A3FC6">
      <w:pPr>
        <w:pStyle w:val="B1"/>
      </w:pPr>
      <w:r w:rsidRPr="00DB003C">
        <w:tab/>
        <w:t>qnbinom(..):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lastRenderedPageBreak/>
        <w:tab/>
        <w:t>cl</w:t>
      </w:r>
      <w:r w:rsidRPr="00DB003C">
        <w:rPr>
          <w:vertAlign w:val="subscript"/>
        </w:rPr>
        <w:t xml:space="preserve">p    </w:t>
      </w:r>
      <w:r w:rsidRPr="00DB003C">
        <w:t>and d</w:t>
      </w:r>
      <w:r w:rsidRPr="00DB003C">
        <w:rPr>
          <w:vertAlign w:val="subscript"/>
        </w:rPr>
        <w:t>f</w:t>
      </w:r>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3" w:name="_Toc27482848"/>
      <w:bookmarkStart w:id="114" w:name="_Toc68184105"/>
      <w:r w:rsidRPr="00DB003C">
        <w:lastRenderedPageBreak/>
        <w:t>Annex E (normative):</w:t>
      </w:r>
      <w:r w:rsidRPr="00DB003C">
        <w:br/>
        <w:t>Conditions for ECID and OTDOA requirements</w:t>
      </w:r>
      <w:bookmarkEnd w:id="113"/>
      <w:bookmarkEnd w:id="114"/>
    </w:p>
    <w:p w14:paraId="77F32F4A" w14:textId="77777777" w:rsidR="00855602" w:rsidRPr="00DB003C" w:rsidRDefault="00855602" w:rsidP="00071ABB">
      <w:pPr>
        <w:pStyle w:val="Heading2"/>
      </w:pPr>
      <w:bookmarkStart w:id="115" w:name="_Toc27482849"/>
      <w:bookmarkStart w:id="116" w:name="_Toc68184106"/>
      <w:r w:rsidRPr="00DB003C">
        <w:t>E.1</w:t>
      </w:r>
      <w:r w:rsidRPr="00DB003C">
        <w:tab/>
        <w:t>Conditions for E-CID</w:t>
      </w:r>
      <w:r w:rsidR="00A84269" w:rsidRPr="00DB003C">
        <w:t xml:space="preserve"> UE Rx – Tx time difference</w:t>
      </w:r>
      <w:r w:rsidRPr="00DB003C">
        <w:t xml:space="preserve"> Measurements</w:t>
      </w:r>
      <w:bookmarkEnd w:id="115"/>
      <w:bookmarkEnd w:id="116"/>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7" w:name="_Toc27482850"/>
      <w:bookmarkStart w:id="118" w:name="_Toc68184107"/>
      <w:r w:rsidRPr="00DB003C">
        <w:t>E.1.1</w:t>
      </w:r>
      <w:r w:rsidRPr="00DB003C">
        <w:tab/>
        <w:t>Conditions for E-CID UE Rx – Tx time difference by UE Category M1/M2</w:t>
      </w:r>
      <w:bookmarkEnd w:id="117"/>
      <w:bookmarkEnd w:id="118"/>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9" w:name="_Toc27482851"/>
      <w:bookmarkStart w:id="120" w:name="_Toc68184108"/>
      <w:r w:rsidRPr="00DB003C">
        <w:lastRenderedPageBreak/>
        <w:t>E.2</w:t>
      </w:r>
      <w:r w:rsidRPr="00DB003C">
        <w:tab/>
        <w:t>Conditions for OTDOA intra-frequency RSTD Measurements</w:t>
      </w:r>
      <w:bookmarkEnd w:id="119"/>
      <w:bookmarkEnd w:id="120"/>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group </w:t>
            </w:r>
            <w:r w:rsidRPr="00DB003C">
              <w:rPr>
                <w:lang w:eastAsia="en-US"/>
              </w:rPr>
              <w:t>s</w:t>
            </w:r>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when the carrier frequency of the assigned E-UTRA channel bandwidth is within 865-894 MHz.</w:t>
            </w:r>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1" w:name="_Toc27482852"/>
      <w:bookmarkStart w:id="122" w:name="_Toc68184109"/>
      <w:r w:rsidRPr="00DB003C">
        <w:t>E.2.1</w:t>
      </w:r>
      <w:r w:rsidRPr="00DB003C">
        <w:tab/>
        <w:t>Conditions for OTDOA intra-frequency RSTD Measurements by UE Category M1 and M2</w:t>
      </w:r>
      <w:bookmarkEnd w:id="121"/>
      <w:bookmarkEnd w:id="122"/>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3" w:name="_Toc27482853"/>
      <w:bookmarkStart w:id="124" w:name="_Toc68184110"/>
      <w:r w:rsidRPr="00DB003C">
        <w:t>E.3</w:t>
      </w:r>
      <w:r w:rsidRPr="00DB003C">
        <w:tab/>
        <w:t>Conditions for OTDOA inter-frequency RSTD Measurements</w:t>
      </w:r>
      <w:bookmarkEnd w:id="123"/>
      <w:bookmarkEnd w:id="124"/>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5" w:name="_Toc27482854"/>
      <w:bookmarkStart w:id="126" w:name="_Toc68184111"/>
      <w:r w:rsidRPr="00DB003C">
        <w:t>E.3.1</w:t>
      </w:r>
      <w:r w:rsidRPr="00DB003C">
        <w:tab/>
        <w:t>Conditions for OTDOA inter-frequency RSTD Measurements by UE Category M1 and M2</w:t>
      </w:r>
      <w:bookmarkEnd w:id="125"/>
      <w:bookmarkEnd w:id="126"/>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7" w:name="_Toc27482855"/>
      <w:bookmarkStart w:id="128" w:name="_Toc68184112"/>
      <w:r w:rsidRPr="00DB003C">
        <w:t>E.4</w:t>
      </w:r>
      <w:r w:rsidRPr="00DB003C">
        <w:tab/>
        <w:t>Conditions for UE Rx-Tx Time Difference Measurement under Time Domain Measurement Resource Restriction with CRS Assistance Information</w:t>
      </w:r>
      <w:bookmarkEnd w:id="127"/>
      <w:bookmarkEnd w:id="128"/>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9" w:name="_Toc27482856"/>
      <w:bookmarkStart w:id="130" w:name="_Toc68184113"/>
      <w:r w:rsidRPr="00DB003C">
        <w:t>E.5</w:t>
      </w:r>
      <w:r w:rsidRPr="00DB003C">
        <w:tab/>
        <w:t>Conditions for NB-IOT OTDOA intra-frequency RSTD Measurements</w:t>
      </w:r>
      <w:bookmarkEnd w:id="129"/>
      <w:bookmarkEnd w:id="130"/>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1" w:name="_Toc27482857"/>
      <w:bookmarkStart w:id="132" w:name="_Toc68184114"/>
      <w:r w:rsidRPr="00DB003C">
        <w:t>E.6</w:t>
      </w:r>
      <w:r w:rsidRPr="00DB003C">
        <w:tab/>
        <w:t>Conditions for NB-IOT OTDOA inter-frequency RSTD Measurements</w:t>
      </w:r>
      <w:bookmarkEnd w:id="131"/>
      <w:bookmarkEnd w:id="132"/>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lastRenderedPageBreak/>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3" w:name="_Toc27482858"/>
      <w:bookmarkStart w:id="134" w:name="_Toc68184115"/>
      <w:r w:rsidRPr="00DB003C">
        <w:lastRenderedPageBreak/>
        <w:t>Annex F (normative):</w:t>
      </w:r>
      <w:r w:rsidRPr="00DB003C">
        <w:br/>
        <w:t>UTRAN Generic procedures</w:t>
      </w:r>
      <w:bookmarkEnd w:id="133"/>
      <w:bookmarkEnd w:id="134"/>
    </w:p>
    <w:p w14:paraId="25AAF666" w14:textId="77777777" w:rsidR="00057164" w:rsidRPr="00DB003C" w:rsidRDefault="00057164" w:rsidP="00071ABB">
      <w:pPr>
        <w:pStyle w:val="Heading2"/>
      </w:pPr>
      <w:bookmarkStart w:id="135" w:name="_Toc27482859"/>
      <w:bookmarkStart w:id="136" w:name="_Toc68184116"/>
      <w:r w:rsidRPr="00DB003C">
        <w:t>F.1</w:t>
      </w:r>
      <w:r w:rsidRPr="00DB003C">
        <w:tab/>
        <w:t>General</w:t>
      </w:r>
      <w:bookmarkEnd w:id="135"/>
      <w:bookmarkEnd w:id="136"/>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7" w:name="_Toc27482860"/>
      <w:bookmarkStart w:id="138" w:name="_Toc68184117"/>
      <w:r w:rsidRPr="00DB003C">
        <w:t>F.2</w:t>
      </w:r>
      <w:r w:rsidRPr="00DB003C">
        <w:tab/>
        <w:t>UTRAN connection set up</w:t>
      </w:r>
      <w:bookmarkEnd w:id="137"/>
      <w:bookmarkEnd w:id="138"/>
    </w:p>
    <w:p w14:paraId="105617E4" w14:textId="77777777" w:rsidR="00057164" w:rsidRPr="00DB003C" w:rsidRDefault="00057164" w:rsidP="00071ABB">
      <w:pPr>
        <w:pStyle w:val="Heading3"/>
      </w:pPr>
      <w:bookmarkStart w:id="139" w:name="_Toc27482861"/>
      <w:bookmarkStart w:id="140" w:name="_Toc68184118"/>
      <w:r w:rsidRPr="00DB003C">
        <w:t>F.2.1</w:t>
      </w:r>
      <w:r w:rsidRPr="00DB003C">
        <w:tab/>
        <w:t>Initial conditions</w:t>
      </w:r>
      <w:bookmarkEnd w:id="139"/>
      <w:bookmarkEnd w:id="140"/>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1" w:name="_Toc27482862"/>
      <w:bookmarkStart w:id="142" w:name="_Toc68184119"/>
      <w:r w:rsidRPr="00DB003C">
        <w:t>F.2.2</w:t>
      </w:r>
      <w:r w:rsidRPr="00DB003C">
        <w:tab/>
        <w:t>Procedures</w:t>
      </w:r>
      <w:bookmarkEnd w:id="141"/>
      <w:bookmarkEnd w:id="142"/>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3" w:name="_Toc27482863"/>
      <w:bookmarkStart w:id="144" w:name="_Toc68184120"/>
      <w:r w:rsidRPr="00DB003C">
        <w:t>F.2.3</w:t>
      </w:r>
      <w:r w:rsidRPr="00DB003C">
        <w:tab/>
        <w:t>Specific message contents</w:t>
      </w:r>
      <w:bookmarkEnd w:id="143"/>
      <w:bookmarkEnd w:id="144"/>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5" w:name="_Toc27482864"/>
      <w:bookmarkStart w:id="146" w:name="_Toc68184121"/>
      <w:r w:rsidRPr="00DB003C">
        <w:t>F.3</w:t>
      </w:r>
      <w:r w:rsidRPr="00DB003C">
        <w:tab/>
        <w:t>UTRAN connection release</w:t>
      </w:r>
      <w:bookmarkEnd w:id="145"/>
      <w:bookmarkEnd w:id="146"/>
    </w:p>
    <w:p w14:paraId="1FE968D2" w14:textId="77777777" w:rsidR="00057164" w:rsidRPr="00DB003C" w:rsidRDefault="00057164" w:rsidP="00071ABB">
      <w:pPr>
        <w:pStyle w:val="Heading3"/>
      </w:pPr>
      <w:bookmarkStart w:id="147" w:name="_Toc27482865"/>
      <w:bookmarkStart w:id="148" w:name="_Toc68184122"/>
      <w:r w:rsidRPr="00DB003C">
        <w:t>F.3.1</w:t>
      </w:r>
      <w:r w:rsidRPr="00DB003C">
        <w:tab/>
        <w:t>Procedure</w:t>
      </w:r>
      <w:bookmarkEnd w:id="147"/>
      <w:bookmarkEnd w:id="148"/>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9" w:name="_Toc27482866"/>
      <w:bookmarkStart w:id="150" w:name="_Toc68184123"/>
      <w:r w:rsidRPr="00DB003C">
        <w:t>F.3.2</w:t>
      </w:r>
      <w:r w:rsidRPr="00DB003C">
        <w:tab/>
        <w:t>Specific message contents</w:t>
      </w:r>
      <w:bookmarkEnd w:id="149"/>
      <w:bookmarkEnd w:id="150"/>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1" w:name="_Toc27482867"/>
      <w:bookmarkStart w:id="152" w:name="_Toc68184124"/>
      <w:bookmarkStart w:id="153" w:name="historyclause"/>
      <w:r w:rsidR="00455B3C" w:rsidRPr="00DB003C">
        <w:lastRenderedPageBreak/>
        <w:t>Annex G (normative):</w:t>
      </w:r>
      <w:r w:rsidR="00455B3C" w:rsidRPr="00DB003C">
        <w:br/>
        <w:t>Environmental conditions</w:t>
      </w:r>
      <w:bookmarkEnd w:id="151"/>
      <w:bookmarkEnd w:id="152"/>
    </w:p>
    <w:p w14:paraId="5FCBCD82" w14:textId="77777777" w:rsidR="00455B3C" w:rsidRPr="00DB003C" w:rsidRDefault="00455B3C" w:rsidP="00071ABB">
      <w:pPr>
        <w:pStyle w:val="Heading2"/>
      </w:pPr>
      <w:bookmarkStart w:id="154" w:name="_Toc27482868"/>
      <w:bookmarkStart w:id="155" w:name="_Toc68184125"/>
      <w:r w:rsidRPr="00DB003C">
        <w:t>G.1</w:t>
      </w:r>
      <w:r w:rsidRPr="00DB003C">
        <w:tab/>
        <w:t>General</w:t>
      </w:r>
      <w:bookmarkEnd w:id="154"/>
      <w:bookmarkEnd w:id="155"/>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6" w:name="_Toc27482869"/>
      <w:bookmarkStart w:id="157" w:name="_Toc68184126"/>
      <w:r w:rsidRPr="00DB003C">
        <w:t>G.2</w:t>
      </w:r>
      <w:r w:rsidRPr="00DB003C">
        <w:tab/>
        <w:t>Environmental requirements</w:t>
      </w:r>
      <w:bookmarkEnd w:id="156"/>
      <w:bookmarkEnd w:id="157"/>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8" w:name="_Toc27482870"/>
      <w:bookmarkStart w:id="159" w:name="_Toc68184127"/>
      <w:r w:rsidRPr="00DB003C">
        <w:t>G.2.1</w:t>
      </w:r>
      <w:r w:rsidRPr="00DB003C">
        <w:tab/>
        <w:t>Temperature</w:t>
      </w:r>
      <w:bookmarkEnd w:id="158"/>
      <w:bookmarkEnd w:id="159"/>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60" w:name="_Toc27482871"/>
      <w:bookmarkStart w:id="161" w:name="_Toc68184128"/>
      <w:r w:rsidRPr="00DB003C">
        <w:t>G.2.2</w:t>
      </w:r>
      <w:r w:rsidRPr="00DB003C">
        <w:tab/>
        <w:t>Voltage</w:t>
      </w:r>
      <w:bookmarkEnd w:id="160"/>
      <w:bookmarkEnd w:id="161"/>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2" w:name="_Toc27482872"/>
      <w:bookmarkStart w:id="163" w:name="_Toc68184129"/>
      <w:r w:rsidRPr="00DB003C">
        <w:br w:type="page"/>
      </w:r>
      <w:r w:rsidR="001257F3" w:rsidRPr="00DB003C">
        <w:lastRenderedPageBreak/>
        <w:t>Annex H (informative):</w:t>
      </w:r>
      <w:r w:rsidR="001257F3" w:rsidRPr="00DB003C">
        <w:br/>
        <w:t>MBS Beacon parameters</w:t>
      </w:r>
      <w:bookmarkEnd w:id="162"/>
      <w:bookmarkEnd w:id="163"/>
    </w:p>
    <w:p w14:paraId="4A041CE9" w14:textId="77777777" w:rsidR="001257F3" w:rsidRPr="00DB003C" w:rsidRDefault="001257F3" w:rsidP="001257F3">
      <w:pPr>
        <w:pStyle w:val="Heading2"/>
      </w:pPr>
      <w:bookmarkStart w:id="164" w:name="_Toc27482873"/>
      <w:bookmarkStart w:id="165" w:name="_Toc68184130"/>
      <w:r w:rsidRPr="00DB003C">
        <w:t>H.1</w:t>
      </w:r>
      <w:r w:rsidRPr="00DB003C">
        <w:tab/>
        <w:t>General</w:t>
      </w:r>
      <w:bookmarkEnd w:id="164"/>
      <w:bookmarkEnd w:id="165"/>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6" w:name="_Toc27482874"/>
      <w:bookmarkStart w:id="167" w:name="_Toc68184131"/>
      <w:r w:rsidRPr="00DB003C">
        <w:t>H.2</w:t>
      </w:r>
      <w:r w:rsidRPr="00DB003C">
        <w:tab/>
        <w:t>Beacon parameters</w:t>
      </w:r>
      <w:bookmarkEnd w:id="166"/>
      <w:bookmarkEnd w:id="167"/>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(TxID):</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lastRenderedPageBreak/>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Ês/Iot,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PRS Ês/Iot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lastRenderedPageBreak/>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PRS Ês/Iot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Ês/Iot,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∆MB</w:t>
            </w:r>
            <w:r w:rsidRPr="00DB003C">
              <w:rPr>
                <w:vertAlign w:val="subscript"/>
              </w:rPr>
              <w:t>S,n</w:t>
            </w:r>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8" w:name="_Toc27482875"/>
      <w:bookmarkStart w:id="169" w:name="_Toc68184132"/>
      <w:r w:rsidR="00080512" w:rsidRPr="00DB003C">
        <w:lastRenderedPageBreak/>
        <w:t xml:space="preserve">Annex </w:t>
      </w:r>
      <w:r w:rsidR="00C220B7" w:rsidRPr="00DB003C">
        <w:t>J</w:t>
      </w:r>
      <w:r w:rsidRPr="00DB003C">
        <w:t xml:space="preserve"> </w:t>
      </w:r>
      <w:r w:rsidR="00080512" w:rsidRPr="00DB003C">
        <w:t>(informative):</w:t>
      </w:r>
      <w:r w:rsidR="00080512" w:rsidRPr="00DB003C">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Add editor's note for value of Iprs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lastRenderedPageBreak/>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Applicabilities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feICIC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FDD interruption requirements for SCell</w:t>
            </w:r>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Removal of editors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r w:rsidRPr="00DB003C">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r w:rsidR="00332CA3" w:rsidRPr="00332CA3"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E2330C" w:rsidRDefault="00332CA3" w:rsidP="00332CA3">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E2330C" w:rsidRDefault="00332CA3" w:rsidP="00332CA3">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E2330C" w:rsidRDefault="00332CA3" w:rsidP="00332CA3">
            <w:pPr>
              <w:pStyle w:val="TAL"/>
              <w:rPr>
                <w:sz w:val="16"/>
                <w:szCs w:val="16"/>
              </w:rPr>
            </w:pPr>
            <w:r w:rsidRPr="00D145A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E2330C" w:rsidRDefault="00332CA3" w:rsidP="00332CA3">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E2330C" w:rsidRDefault="00332CA3" w:rsidP="00332CA3">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E2330C" w:rsidRDefault="00332CA3" w:rsidP="00332CA3">
            <w:pPr>
              <w:pStyle w:val="TAL"/>
              <w:rPr>
                <w:sz w:val="16"/>
                <w:szCs w:val="16"/>
              </w:rPr>
            </w:pPr>
            <w:r w:rsidRPr="00D145A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E2330C" w:rsidRDefault="00332CA3" w:rsidP="00332CA3">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E2330C" w:rsidRDefault="00332CA3" w:rsidP="00332CA3">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E2330C" w:rsidRDefault="00332CA3" w:rsidP="00332CA3">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E2330C" w:rsidRDefault="00332CA3" w:rsidP="00332CA3">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E2330C" w:rsidRDefault="00332CA3" w:rsidP="00332CA3">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E2330C" w:rsidRDefault="00332CA3" w:rsidP="00332CA3">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E2330C" w:rsidRDefault="00332CA3" w:rsidP="00332CA3">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E2330C" w:rsidRDefault="00332CA3" w:rsidP="00332CA3">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E2330C" w:rsidRDefault="00332CA3" w:rsidP="00332CA3">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E2330C" w:rsidRDefault="00332CA3" w:rsidP="00332CA3">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E2330C" w:rsidRDefault="00332CA3" w:rsidP="00332CA3">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E2330C" w:rsidRDefault="00332CA3" w:rsidP="00332CA3">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E2330C" w:rsidRDefault="00332CA3" w:rsidP="00332CA3">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E2330C" w:rsidRDefault="00332CA3" w:rsidP="00332CA3">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E2330C" w:rsidRDefault="00332CA3" w:rsidP="00332CA3">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E2330C" w:rsidRDefault="00332CA3" w:rsidP="00332CA3">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E2330C" w:rsidRDefault="00332CA3" w:rsidP="00332CA3">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E2330C" w:rsidRDefault="00332CA3" w:rsidP="00332CA3">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C949A8" w:rsidRPr="00C949A8"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E2330C" w:rsidRDefault="00C949A8" w:rsidP="00C949A8">
            <w:pPr>
              <w:pStyle w:val="TAL"/>
              <w:rPr>
                <w:sz w:val="16"/>
                <w:szCs w:val="16"/>
              </w:rPr>
            </w:pPr>
            <w:r w:rsidRPr="00C949A8">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E2330C" w:rsidRDefault="00C949A8" w:rsidP="00C949A8">
            <w:pPr>
              <w:pStyle w:val="TAL"/>
              <w:rPr>
                <w:sz w:val="16"/>
                <w:szCs w:val="16"/>
              </w:rPr>
            </w:pPr>
            <w:r w:rsidRPr="00C949A8">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E2330C" w:rsidRDefault="00C949A8" w:rsidP="00C949A8">
            <w:pPr>
              <w:pStyle w:val="TAL"/>
              <w:rPr>
                <w:sz w:val="16"/>
                <w:szCs w:val="16"/>
              </w:rPr>
            </w:pPr>
            <w:r w:rsidRPr="00C949A8">
              <w:rPr>
                <w:sz w:val="16"/>
                <w:szCs w:val="16"/>
              </w:rPr>
              <w:t>Addition of accuracy requireme</w:t>
            </w:r>
            <w:r w:rsidR="00317773">
              <w:rPr>
                <w:sz w:val="16"/>
                <w:szCs w:val="16"/>
              </w:rPr>
              <w:t>n</w:t>
            </w:r>
            <w:r w:rsidRPr="00C949A8">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E2330C" w:rsidRDefault="00C949A8" w:rsidP="00C949A8">
            <w:pPr>
              <w:pStyle w:val="TAL"/>
              <w:rPr>
                <w:sz w:val="16"/>
                <w:szCs w:val="16"/>
              </w:rPr>
            </w:pPr>
            <w:r w:rsidRPr="00C949A8">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E2330C" w:rsidRDefault="00C949A8" w:rsidP="00C949A8">
            <w:pPr>
              <w:pStyle w:val="TAL"/>
              <w:rPr>
                <w:sz w:val="16"/>
                <w:szCs w:val="16"/>
              </w:rPr>
            </w:pPr>
            <w:r w:rsidRPr="00C949A8">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E2330C" w:rsidRDefault="00C949A8" w:rsidP="00C949A8">
            <w:pPr>
              <w:pStyle w:val="TAL"/>
              <w:rPr>
                <w:sz w:val="16"/>
                <w:szCs w:val="16"/>
              </w:rPr>
            </w:pPr>
            <w:r w:rsidRPr="00C949A8">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E2330C" w:rsidRDefault="00C949A8" w:rsidP="00C949A8">
            <w:pPr>
              <w:pStyle w:val="TAL"/>
              <w:rPr>
                <w:sz w:val="16"/>
                <w:szCs w:val="16"/>
              </w:rPr>
            </w:pPr>
            <w:r w:rsidRPr="00C949A8">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E2330C" w:rsidRDefault="00C949A8" w:rsidP="00C949A8">
            <w:pPr>
              <w:pStyle w:val="TAL"/>
              <w:rPr>
                <w:sz w:val="16"/>
                <w:szCs w:val="16"/>
              </w:rPr>
            </w:pPr>
            <w:r w:rsidRPr="00C949A8">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E2330C" w:rsidRDefault="00C949A8" w:rsidP="00C949A8">
            <w:pPr>
              <w:pStyle w:val="TAL"/>
              <w:rPr>
                <w:sz w:val="16"/>
                <w:szCs w:val="16"/>
              </w:rPr>
            </w:pPr>
            <w:r w:rsidRPr="00C949A8">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E2330C" w:rsidRDefault="00C949A8" w:rsidP="00C949A8">
            <w:pPr>
              <w:pStyle w:val="TAL"/>
              <w:rPr>
                <w:sz w:val="16"/>
                <w:szCs w:val="16"/>
              </w:rPr>
            </w:pPr>
            <w:r w:rsidRPr="00C949A8">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E2330C" w:rsidRDefault="00C949A8" w:rsidP="00C949A8">
            <w:pPr>
              <w:pStyle w:val="TAL"/>
              <w:rPr>
                <w:sz w:val="16"/>
                <w:szCs w:val="16"/>
              </w:rPr>
            </w:pPr>
            <w:r w:rsidRPr="00C949A8">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E2330C" w:rsidRDefault="00C949A8" w:rsidP="00C949A8">
            <w:pPr>
              <w:pStyle w:val="TAL"/>
              <w:rPr>
                <w:sz w:val="16"/>
                <w:szCs w:val="16"/>
              </w:rPr>
            </w:pPr>
            <w:r w:rsidRPr="00C949A8">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E2330C" w:rsidRDefault="00C949A8" w:rsidP="00C949A8">
            <w:pPr>
              <w:pStyle w:val="TAL"/>
              <w:rPr>
                <w:sz w:val="16"/>
                <w:szCs w:val="16"/>
              </w:rPr>
            </w:pPr>
            <w:r w:rsidRPr="00C949A8">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E2330C" w:rsidRDefault="00C949A8" w:rsidP="00C949A8">
            <w:pPr>
              <w:pStyle w:val="TAL"/>
              <w:rPr>
                <w:sz w:val="16"/>
                <w:szCs w:val="16"/>
              </w:rPr>
            </w:pPr>
            <w:r w:rsidRPr="00C949A8">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E2330C" w:rsidRDefault="00C949A8" w:rsidP="00C949A8">
            <w:pPr>
              <w:pStyle w:val="TAL"/>
              <w:rPr>
                <w:sz w:val="16"/>
                <w:szCs w:val="16"/>
              </w:rPr>
            </w:pPr>
            <w:r w:rsidRPr="00C949A8">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E2330C" w:rsidRDefault="00C949A8" w:rsidP="00C949A8">
            <w:pPr>
              <w:pStyle w:val="TAL"/>
              <w:rPr>
                <w:sz w:val="16"/>
                <w:szCs w:val="16"/>
              </w:rPr>
            </w:pPr>
            <w:r w:rsidRPr="00C949A8">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E2330C" w:rsidRDefault="00C949A8" w:rsidP="00C949A8">
            <w:pPr>
              <w:pStyle w:val="TAL"/>
              <w:rPr>
                <w:sz w:val="16"/>
                <w:szCs w:val="16"/>
              </w:rPr>
            </w:pPr>
            <w:r w:rsidRPr="00C949A8">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E2330C" w:rsidRDefault="00C949A8" w:rsidP="00C949A8">
            <w:pPr>
              <w:pStyle w:val="TAL"/>
              <w:rPr>
                <w:sz w:val="16"/>
                <w:szCs w:val="16"/>
              </w:rPr>
            </w:pPr>
            <w:r w:rsidRPr="00C949A8">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E2330C" w:rsidRDefault="00C949A8" w:rsidP="00C949A8">
            <w:pPr>
              <w:pStyle w:val="TAL"/>
              <w:rPr>
                <w:sz w:val="16"/>
                <w:szCs w:val="16"/>
              </w:rPr>
            </w:pPr>
            <w:r w:rsidRPr="00C949A8">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E2330C" w:rsidRDefault="00C949A8" w:rsidP="00C949A8">
            <w:pPr>
              <w:pStyle w:val="TAL"/>
              <w:rPr>
                <w:sz w:val="16"/>
                <w:szCs w:val="16"/>
              </w:rPr>
            </w:pPr>
            <w:r w:rsidRPr="00C949A8">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E2330C" w:rsidRDefault="00C949A8" w:rsidP="00C949A8">
            <w:pPr>
              <w:pStyle w:val="TAL"/>
              <w:rPr>
                <w:sz w:val="16"/>
                <w:szCs w:val="16"/>
              </w:rPr>
            </w:pPr>
            <w:r w:rsidRPr="00C949A8">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E2330C" w:rsidRDefault="00C949A8" w:rsidP="00C949A8">
            <w:pPr>
              <w:pStyle w:val="TAL"/>
              <w:rPr>
                <w:sz w:val="16"/>
                <w:szCs w:val="16"/>
              </w:rPr>
            </w:pPr>
            <w:r w:rsidRPr="00C949A8">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E2330C" w:rsidRDefault="00C949A8" w:rsidP="00C949A8">
            <w:pPr>
              <w:pStyle w:val="TAL"/>
              <w:rPr>
                <w:sz w:val="16"/>
                <w:szCs w:val="16"/>
              </w:rPr>
            </w:pPr>
            <w:r w:rsidRPr="00C949A8">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E2330C" w:rsidRDefault="00C949A8" w:rsidP="00C949A8">
            <w:pPr>
              <w:pStyle w:val="TAL"/>
              <w:rPr>
                <w:sz w:val="16"/>
                <w:szCs w:val="16"/>
              </w:rPr>
            </w:pPr>
            <w:r w:rsidRPr="00C949A8">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E2330C" w:rsidRDefault="00C949A8" w:rsidP="00C949A8">
            <w:pPr>
              <w:pStyle w:val="TAL"/>
              <w:rPr>
                <w:sz w:val="16"/>
                <w:szCs w:val="16"/>
              </w:rPr>
            </w:pPr>
            <w:r w:rsidRPr="00C949A8">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E2330C" w:rsidRDefault="00C949A8" w:rsidP="00C949A8">
            <w:pPr>
              <w:pStyle w:val="TAL"/>
              <w:rPr>
                <w:sz w:val="16"/>
                <w:szCs w:val="16"/>
              </w:rPr>
            </w:pPr>
            <w:r w:rsidRPr="00C949A8">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E2330C" w:rsidRDefault="00C949A8" w:rsidP="00C949A8">
            <w:pPr>
              <w:pStyle w:val="TAL"/>
              <w:rPr>
                <w:sz w:val="16"/>
                <w:szCs w:val="16"/>
              </w:rPr>
            </w:pPr>
            <w:r w:rsidRPr="00C949A8">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E2330C" w:rsidRDefault="00C949A8" w:rsidP="00C949A8">
            <w:pPr>
              <w:pStyle w:val="TAL"/>
              <w:rPr>
                <w:sz w:val="16"/>
                <w:szCs w:val="16"/>
              </w:rPr>
            </w:pPr>
            <w:r w:rsidRPr="00C949A8">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E2330C" w:rsidRDefault="00C949A8" w:rsidP="00C949A8">
            <w:pPr>
              <w:pStyle w:val="TAL"/>
              <w:rPr>
                <w:sz w:val="16"/>
                <w:szCs w:val="16"/>
              </w:rPr>
            </w:pPr>
            <w:r w:rsidRPr="00C949A8">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E2330C" w:rsidRDefault="00C949A8" w:rsidP="00C949A8">
            <w:pPr>
              <w:pStyle w:val="TAL"/>
              <w:rPr>
                <w:sz w:val="16"/>
                <w:szCs w:val="16"/>
              </w:rPr>
            </w:pPr>
            <w:r w:rsidRPr="00C949A8">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F53836"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F53836" w:rsidRDefault="00C949A8" w:rsidP="00C949A8">
            <w:pPr>
              <w:pStyle w:val="TAL"/>
              <w:rPr>
                <w:sz w:val="16"/>
                <w:szCs w:val="16"/>
              </w:rPr>
            </w:pPr>
            <w:r w:rsidRPr="00F53836">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F53836" w:rsidRDefault="00C949A8" w:rsidP="00C949A8">
            <w:pPr>
              <w:pStyle w:val="TAL"/>
              <w:rPr>
                <w:sz w:val="16"/>
                <w:szCs w:val="16"/>
              </w:rPr>
            </w:pPr>
            <w:r w:rsidRPr="00F53836">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F53836" w:rsidRDefault="00C949A8" w:rsidP="00C949A8">
            <w:pPr>
              <w:pStyle w:val="TAL"/>
              <w:rPr>
                <w:sz w:val="16"/>
                <w:szCs w:val="16"/>
              </w:rPr>
            </w:pPr>
            <w:r w:rsidRPr="00F53836">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F53836" w:rsidRDefault="00C949A8" w:rsidP="00C949A8">
            <w:pPr>
              <w:pStyle w:val="TAL"/>
              <w:rPr>
                <w:sz w:val="16"/>
                <w:szCs w:val="16"/>
              </w:rPr>
            </w:pPr>
            <w:r w:rsidRPr="00F53836">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F53836" w:rsidRDefault="00C949A8" w:rsidP="00C949A8">
            <w:pPr>
              <w:pStyle w:val="TAL"/>
              <w:rPr>
                <w:sz w:val="16"/>
                <w:szCs w:val="16"/>
              </w:rPr>
            </w:pPr>
            <w:r w:rsidRPr="00F53836">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F53836" w:rsidRDefault="00C949A8" w:rsidP="00C949A8">
            <w:pPr>
              <w:pStyle w:val="TAL"/>
              <w:rPr>
                <w:sz w:val="16"/>
                <w:szCs w:val="16"/>
              </w:rPr>
            </w:pPr>
            <w:r w:rsidRPr="00F53836">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F53836" w:rsidRDefault="00C949A8" w:rsidP="00C949A8">
            <w:pPr>
              <w:pStyle w:val="TAL"/>
              <w:rPr>
                <w:sz w:val="16"/>
                <w:szCs w:val="16"/>
              </w:rPr>
            </w:pPr>
            <w:r w:rsidRPr="00F53836">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F53836" w:rsidRDefault="00C949A8" w:rsidP="00C949A8">
            <w:pPr>
              <w:pStyle w:val="TAL"/>
              <w:rPr>
                <w:sz w:val="16"/>
                <w:szCs w:val="16"/>
              </w:rPr>
            </w:pPr>
            <w:r w:rsidRPr="00F53836">
              <w:rPr>
                <w:sz w:val="16"/>
                <w:szCs w:val="16"/>
              </w:rPr>
              <w:t>17.0.0</w:t>
            </w:r>
          </w:p>
        </w:tc>
      </w:tr>
      <w:tr w:rsidR="000A68EC" w:rsidRPr="000A68EC"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F53836" w:rsidRDefault="000A68EC" w:rsidP="000A68EC">
            <w:pPr>
              <w:pStyle w:val="TAL"/>
              <w:rPr>
                <w:sz w:val="16"/>
                <w:szCs w:val="16"/>
              </w:rPr>
            </w:pPr>
            <w:r w:rsidRPr="000A68EC">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F53836" w:rsidRDefault="000A68EC" w:rsidP="000A68EC">
            <w:pPr>
              <w:pStyle w:val="TAL"/>
              <w:rPr>
                <w:sz w:val="16"/>
                <w:szCs w:val="16"/>
              </w:rPr>
            </w:pPr>
            <w:r w:rsidRPr="000A68EC">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F53836" w:rsidRDefault="000A68EC" w:rsidP="000A68EC">
            <w:pPr>
              <w:pStyle w:val="TAL"/>
              <w:rPr>
                <w:sz w:val="16"/>
                <w:szCs w:val="16"/>
              </w:rPr>
            </w:pPr>
            <w:r w:rsidRPr="000A68EC">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F53836" w:rsidRDefault="000A68EC" w:rsidP="000A68EC">
            <w:pPr>
              <w:pStyle w:val="TAL"/>
              <w:rPr>
                <w:sz w:val="16"/>
                <w:szCs w:val="16"/>
              </w:rPr>
            </w:pPr>
            <w:r w:rsidRPr="000A68EC">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F53836" w:rsidRDefault="000A68EC" w:rsidP="000A68EC">
            <w:pPr>
              <w:pStyle w:val="TAL"/>
              <w:rPr>
                <w:sz w:val="16"/>
                <w:szCs w:val="16"/>
              </w:rPr>
            </w:pPr>
            <w:r w:rsidRPr="000A68EC">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F53836" w:rsidRDefault="000A68EC" w:rsidP="000A68EC">
            <w:pPr>
              <w:pStyle w:val="TAL"/>
              <w:rPr>
                <w:sz w:val="16"/>
                <w:szCs w:val="16"/>
              </w:rPr>
            </w:pPr>
            <w:r w:rsidRPr="000A68EC">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F53836" w:rsidRDefault="000A68EC" w:rsidP="000A68EC">
            <w:pPr>
              <w:pStyle w:val="TAL"/>
              <w:rPr>
                <w:sz w:val="16"/>
                <w:szCs w:val="16"/>
              </w:rPr>
            </w:pPr>
            <w:r w:rsidRPr="000A68EC">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F53836" w:rsidRDefault="000A68EC" w:rsidP="000A68EC">
            <w:pPr>
              <w:pStyle w:val="TAL"/>
              <w:rPr>
                <w:sz w:val="16"/>
                <w:szCs w:val="16"/>
              </w:rPr>
            </w:pPr>
            <w:r w:rsidRPr="000A68EC">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F53836" w:rsidRDefault="000A68EC" w:rsidP="000A68EC">
            <w:pPr>
              <w:pStyle w:val="TAL"/>
              <w:rPr>
                <w:sz w:val="16"/>
                <w:szCs w:val="16"/>
              </w:rPr>
            </w:pPr>
            <w:r w:rsidRPr="000A68EC">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F53836" w:rsidRDefault="000A68EC" w:rsidP="000A68EC">
            <w:pPr>
              <w:pStyle w:val="TAL"/>
              <w:rPr>
                <w:sz w:val="16"/>
                <w:szCs w:val="16"/>
              </w:rPr>
            </w:pPr>
            <w:r w:rsidRPr="000A68EC">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F53836" w:rsidRDefault="000A68EC" w:rsidP="000A68EC">
            <w:pPr>
              <w:pStyle w:val="TAL"/>
              <w:rPr>
                <w:sz w:val="16"/>
                <w:szCs w:val="16"/>
              </w:rPr>
            </w:pPr>
            <w:r w:rsidRPr="000A68EC">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F53836" w:rsidRDefault="000A68EC" w:rsidP="000A68EC">
            <w:pPr>
              <w:pStyle w:val="TAL"/>
              <w:rPr>
                <w:sz w:val="16"/>
                <w:szCs w:val="16"/>
              </w:rPr>
            </w:pPr>
            <w:r w:rsidRPr="000A68EC">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F53836" w:rsidRDefault="000A68EC" w:rsidP="000A68EC">
            <w:pPr>
              <w:pStyle w:val="TAL"/>
              <w:rPr>
                <w:sz w:val="16"/>
                <w:szCs w:val="16"/>
              </w:rPr>
            </w:pPr>
            <w:r w:rsidRPr="000A68EC">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F53836" w:rsidRDefault="000A68EC" w:rsidP="000A68EC">
            <w:pPr>
              <w:pStyle w:val="TAL"/>
              <w:rPr>
                <w:sz w:val="16"/>
                <w:szCs w:val="16"/>
              </w:rPr>
            </w:pPr>
            <w:r w:rsidRPr="000A68EC">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F53836" w:rsidRDefault="000A68EC" w:rsidP="000A68EC">
            <w:pPr>
              <w:pStyle w:val="TAL"/>
              <w:rPr>
                <w:sz w:val="16"/>
                <w:szCs w:val="16"/>
              </w:rPr>
            </w:pPr>
            <w:r w:rsidRPr="000A68EC">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F53836" w:rsidRDefault="000A68EC" w:rsidP="000A68EC">
            <w:pPr>
              <w:pStyle w:val="TAL"/>
              <w:rPr>
                <w:sz w:val="16"/>
                <w:szCs w:val="16"/>
              </w:rPr>
            </w:pPr>
            <w:r w:rsidRPr="000A68EC">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F53836" w:rsidRDefault="000A68EC" w:rsidP="000A68EC">
            <w:pPr>
              <w:pStyle w:val="TAL"/>
              <w:rPr>
                <w:sz w:val="16"/>
                <w:szCs w:val="16"/>
              </w:rPr>
            </w:pPr>
            <w:r w:rsidRPr="000A68EC">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F53836" w:rsidRDefault="000A68EC" w:rsidP="000A68EC">
            <w:pPr>
              <w:pStyle w:val="TAL"/>
              <w:rPr>
                <w:sz w:val="16"/>
                <w:szCs w:val="16"/>
              </w:rPr>
            </w:pPr>
            <w:r w:rsidRPr="000A68EC">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F53836" w:rsidRDefault="000A68EC" w:rsidP="000A68EC">
            <w:pPr>
              <w:pStyle w:val="TAL"/>
              <w:rPr>
                <w:sz w:val="16"/>
                <w:szCs w:val="16"/>
              </w:rPr>
            </w:pPr>
            <w:r w:rsidRPr="000A68EC">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F53836" w:rsidRDefault="000A68EC" w:rsidP="000A68EC">
            <w:pPr>
              <w:pStyle w:val="TAL"/>
              <w:rPr>
                <w:sz w:val="16"/>
                <w:szCs w:val="16"/>
              </w:rPr>
            </w:pPr>
            <w:r w:rsidRPr="000A68EC">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F53836" w:rsidRDefault="000A68EC" w:rsidP="000A68EC">
            <w:pPr>
              <w:pStyle w:val="TAL"/>
              <w:rPr>
                <w:sz w:val="16"/>
                <w:szCs w:val="16"/>
              </w:rPr>
            </w:pPr>
            <w:r w:rsidRPr="000A68EC">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F53836" w:rsidRDefault="000A68EC" w:rsidP="000A68EC">
            <w:pPr>
              <w:pStyle w:val="TAL"/>
              <w:rPr>
                <w:sz w:val="16"/>
                <w:szCs w:val="16"/>
              </w:rPr>
            </w:pPr>
            <w:r w:rsidRPr="000A68EC">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F53836" w:rsidRDefault="000A68EC" w:rsidP="000A68EC">
            <w:pPr>
              <w:pStyle w:val="TAL"/>
              <w:rPr>
                <w:sz w:val="16"/>
                <w:szCs w:val="16"/>
              </w:rPr>
            </w:pPr>
            <w:r w:rsidRPr="000A68EC">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F53836" w:rsidRDefault="000A68EC" w:rsidP="000A68EC">
            <w:pPr>
              <w:pStyle w:val="TAL"/>
              <w:rPr>
                <w:sz w:val="16"/>
                <w:szCs w:val="16"/>
              </w:rPr>
            </w:pPr>
            <w:r w:rsidRPr="000A68EC">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AD2A3C" w:rsidRPr="00AD2A3C"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Default="00AD2A3C" w:rsidP="00AD2A3C">
            <w:pPr>
              <w:pStyle w:val="TAL"/>
              <w:rPr>
                <w:sz w:val="16"/>
                <w:szCs w:val="16"/>
              </w:rPr>
            </w:pPr>
            <w:r w:rsidRPr="00AD2A3C">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Default="00AD2A3C" w:rsidP="00AD2A3C">
            <w:pPr>
              <w:pStyle w:val="TAL"/>
              <w:rPr>
                <w:sz w:val="16"/>
                <w:szCs w:val="16"/>
              </w:rPr>
            </w:pPr>
            <w:r w:rsidRPr="00AD2A3C">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635E92" w:rsidRDefault="00AD2A3C" w:rsidP="00AD2A3C">
            <w:pPr>
              <w:pStyle w:val="TAL"/>
              <w:rPr>
                <w:sz w:val="16"/>
                <w:szCs w:val="16"/>
              </w:rPr>
            </w:pPr>
            <w:r w:rsidRPr="00635E92">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Default="00AD2A3C" w:rsidP="00AD2A3C">
            <w:pPr>
              <w:pStyle w:val="TAL"/>
              <w:rPr>
                <w:sz w:val="16"/>
                <w:szCs w:val="16"/>
              </w:rPr>
            </w:pPr>
            <w:r>
              <w:rPr>
                <w:sz w:val="16"/>
                <w:szCs w:val="16"/>
              </w:rPr>
              <w:t>17.2.0</w:t>
            </w:r>
          </w:p>
        </w:tc>
      </w:tr>
      <w:tr w:rsidR="00AD2A3C" w:rsidRPr="00AD2A3C"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Default="00AD2A3C" w:rsidP="00AD2A3C">
            <w:pPr>
              <w:pStyle w:val="TAL"/>
              <w:rPr>
                <w:sz w:val="16"/>
                <w:szCs w:val="16"/>
              </w:rPr>
            </w:pPr>
            <w:r w:rsidRPr="00AD2A3C">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Default="00AD2A3C" w:rsidP="00AD2A3C">
            <w:pPr>
              <w:pStyle w:val="TAL"/>
              <w:rPr>
                <w:sz w:val="16"/>
                <w:szCs w:val="16"/>
              </w:rPr>
            </w:pPr>
            <w:r w:rsidRPr="00AD2A3C">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635E92" w:rsidRDefault="00AD2A3C" w:rsidP="00AD2A3C">
            <w:pPr>
              <w:pStyle w:val="TAL"/>
              <w:rPr>
                <w:sz w:val="16"/>
                <w:szCs w:val="16"/>
              </w:rPr>
            </w:pPr>
            <w:r w:rsidRPr="00635E92">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Default="00AD2A3C" w:rsidP="00AD2A3C">
            <w:pPr>
              <w:pStyle w:val="TAL"/>
              <w:rPr>
                <w:sz w:val="16"/>
                <w:szCs w:val="16"/>
              </w:rPr>
            </w:pPr>
            <w:r>
              <w:rPr>
                <w:sz w:val="16"/>
                <w:szCs w:val="16"/>
              </w:rPr>
              <w:t>17.2.0</w:t>
            </w:r>
          </w:p>
        </w:tc>
      </w:tr>
      <w:tr w:rsidR="00AD2A3C" w:rsidRPr="00AD2A3C"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Default="00AD2A3C" w:rsidP="00AD2A3C">
            <w:pPr>
              <w:pStyle w:val="TAL"/>
              <w:rPr>
                <w:sz w:val="16"/>
                <w:szCs w:val="16"/>
              </w:rPr>
            </w:pPr>
            <w:r w:rsidRPr="00AD2A3C">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Default="00AD2A3C" w:rsidP="00AD2A3C">
            <w:pPr>
              <w:pStyle w:val="TAL"/>
              <w:rPr>
                <w:sz w:val="16"/>
                <w:szCs w:val="16"/>
              </w:rPr>
            </w:pPr>
            <w:r w:rsidRPr="00AD2A3C">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635E92" w:rsidRDefault="00AD2A3C" w:rsidP="00AD2A3C">
            <w:pPr>
              <w:pStyle w:val="TAL"/>
              <w:rPr>
                <w:sz w:val="16"/>
                <w:szCs w:val="16"/>
              </w:rPr>
            </w:pPr>
            <w:r w:rsidRPr="00635E92">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Default="00AD2A3C" w:rsidP="00AD2A3C">
            <w:pPr>
              <w:pStyle w:val="TAL"/>
              <w:rPr>
                <w:sz w:val="16"/>
                <w:szCs w:val="16"/>
              </w:rPr>
            </w:pPr>
            <w:r>
              <w:rPr>
                <w:sz w:val="16"/>
                <w:szCs w:val="16"/>
              </w:rPr>
              <w:t>17.2.0</w:t>
            </w:r>
          </w:p>
        </w:tc>
      </w:tr>
      <w:tr w:rsidR="00AD2A3C" w:rsidRPr="00AD2A3C"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Default="00AD2A3C" w:rsidP="00AD2A3C">
            <w:pPr>
              <w:pStyle w:val="TAL"/>
              <w:rPr>
                <w:sz w:val="16"/>
                <w:szCs w:val="16"/>
              </w:rPr>
            </w:pPr>
            <w:r w:rsidRPr="00AD2A3C">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Default="00AD2A3C" w:rsidP="00AD2A3C">
            <w:pPr>
              <w:pStyle w:val="TAL"/>
              <w:rPr>
                <w:sz w:val="16"/>
                <w:szCs w:val="16"/>
              </w:rPr>
            </w:pPr>
            <w:r w:rsidRPr="00AD2A3C">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635E92" w:rsidRDefault="00AD2A3C" w:rsidP="00AD2A3C">
            <w:pPr>
              <w:pStyle w:val="TAL"/>
              <w:rPr>
                <w:sz w:val="16"/>
                <w:szCs w:val="16"/>
              </w:rPr>
            </w:pPr>
            <w:r w:rsidRPr="00635E92">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Default="00AD2A3C" w:rsidP="00AD2A3C">
            <w:pPr>
              <w:pStyle w:val="TAL"/>
              <w:rPr>
                <w:sz w:val="16"/>
                <w:szCs w:val="16"/>
              </w:rPr>
            </w:pPr>
            <w:r>
              <w:rPr>
                <w:sz w:val="16"/>
                <w:szCs w:val="16"/>
              </w:rPr>
              <w:t>17.2.0</w:t>
            </w:r>
          </w:p>
        </w:tc>
      </w:tr>
      <w:tr w:rsidR="00AD2A3C" w:rsidRPr="00AD2A3C"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Default="00AD2A3C" w:rsidP="00AD2A3C">
            <w:pPr>
              <w:pStyle w:val="TAL"/>
              <w:rPr>
                <w:sz w:val="16"/>
                <w:szCs w:val="16"/>
              </w:rPr>
            </w:pPr>
            <w:r w:rsidRPr="00AD2A3C">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Default="00AD2A3C" w:rsidP="00AD2A3C">
            <w:pPr>
              <w:pStyle w:val="TAL"/>
              <w:rPr>
                <w:sz w:val="16"/>
                <w:szCs w:val="16"/>
              </w:rPr>
            </w:pPr>
            <w:r w:rsidRPr="00AD2A3C">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635E92" w:rsidRDefault="00AD2A3C" w:rsidP="00AD2A3C">
            <w:pPr>
              <w:pStyle w:val="TAL"/>
              <w:rPr>
                <w:sz w:val="16"/>
                <w:szCs w:val="16"/>
              </w:rPr>
            </w:pPr>
            <w:r w:rsidRPr="00635E92">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Default="00AD2A3C" w:rsidP="00AD2A3C">
            <w:pPr>
              <w:pStyle w:val="TAL"/>
              <w:rPr>
                <w:sz w:val="16"/>
                <w:szCs w:val="16"/>
              </w:rPr>
            </w:pPr>
            <w:r>
              <w:rPr>
                <w:sz w:val="16"/>
                <w:szCs w:val="16"/>
              </w:rPr>
              <w:t>17.2.0</w:t>
            </w:r>
          </w:p>
        </w:tc>
      </w:tr>
      <w:tr w:rsidR="00AD2A3C" w:rsidRPr="00AD2A3C"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Default="00AD2A3C" w:rsidP="00AD2A3C">
            <w:pPr>
              <w:pStyle w:val="TAL"/>
              <w:rPr>
                <w:sz w:val="16"/>
                <w:szCs w:val="16"/>
              </w:rPr>
            </w:pPr>
            <w:r w:rsidRPr="00AD2A3C">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Default="00AD2A3C" w:rsidP="00AD2A3C">
            <w:pPr>
              <w:pStyle w:val="TAL"/>
              <w:rPr>
                <w:sz w:val="16"/>
                <w:szCs w:val="16"/>
              </w:rPr>
            </w:pPr>
            <w:r w:rsidRPr="00AD2A3C">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635E92" w:rsidRDefault="00AD2A3C" w:rsidP="00AD2A3C">
            <w:pPr>
              <w:pStyle w:val="TAL"/>
              <w:rPr>
                <w:sz w:val="16"/>
                <w:szCs w:val="16"/>
              </w:rPr>
            </w:pPr>
            <w:r w:rsidRPr="00635E92">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Default="00AD2A3C" w:rsidP="00AD2A3C">
            <w:pPr>
              <w:pStyle w:val="TAL"/>
              <w:rPr>
                <w:sz w:val="16"/>
                <w:szCs w:val="16"/>
              </w:rPr>
            </w:pPr>
            <w:r>
              <w:rPr>
                <w:sz w:val="16"/>
                <w:szCs w:val="16"/>
              </w:rPr>
              <w:t>17.2.0</w:t>
            </w:r>
          </w:p>
        </w:tc>
      </w:tr>
      <w:tr w:rsidR="00AD2A3C" w:rsidRPr="00AD2A3C"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Default="00AD2A3C" w:rsidP="00AD2A3C">
            <w:pPr>
              <w:pStyle w:val="TAL"/>
              <w:rPr>
                <w:sz w:val="16"/>
                <w:szCs w:val="16"/>
              </w:rPr>
            </w:pPr>
            <w:r w:rsidRPr="00AD2A3C">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Default="00AD2A3C" w:rsidP="00AD2A3C">
            <w:pPr>
              <w:pStyle w:val="TAL"/>
              <w:rPr>
                <w:sz w:val="16"/>
                <w:szCs w:val="16"/>
              </w:rPr>
            </w:pPr>
            <w:r w:rsidRPr="00AD2A3C">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635E92" w:rsidRDefault="00AD2A3C" w:rsidP="00AD2A3C">
            <w:pPr>
              <w:pStyle w:val="TAL"/>
              <w:rPr>
                <w:sz w:val="16"/>
                <w:szCs w:val="16"/>
              </w:rPr>
            </w:pPr>
            <w:r w:rsidRPr="00635E92">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Default="00AD2A3C" w:rsidP="00AD2A3C">
            <w:pPr>
              <w:pStyle w:val="TAL"/>
              <w:rPr>
                <w:sz w:val="16"/>
                <w:szCs w:val="16"/>
              </w:rPr>
            </w:pPr>
            <w:r>
              <w:rPr>
                <w:sz w:val="16"/>
                <w:szCs w:val="16"/>
              </w:rPr>
              <w:t>17.2.0</w:t>
            </w:r>
          </w:p>
        </w:tc>
      </w:tr>
      <w:tr w:rsidR="00AD2A3C" w:rsidRPr="00AD2A3C"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Default="00AD2A3C" w:rsidP="00AD2A3C">
            <w:pPr>
              <w:pStyle w:val="TAL"/>
              <w:rPr>
                <w:sz w:val="16"/>
                <w:szCs w:val="16"/>
              </w:rPr>
            </w:pPr>
            <w:r w:rsidRPr="00AD2A3C">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Default="00AD2A3C" w:rsidP="00AD2A3C">
            <w:pPr>
              <w:pStyle w:val="TAL"/>
              <w:rPr>
                <w:sz w:val="16"/>
                <w:szCs w:val="16"/>
              </w:rPr>
            </w:pPr>
            <w:r w:rsidRPr="00AD2A3C">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635E92" w:rsidRDefault="00AD2A3C" w:rsidP="00AD2A3C">
            <w:pPr>
              <w:pStyle w:val="TAL"/>
              <w:rPr>
                <w:sz w:val="16"/>
                <w:szCs w:val="16"/>
              </w:rPr>
            </w:pPr>
            <w:r w:rsidRPr="00635E92">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Default="00AD2A3C" w:rsidP="00AD2A3C">
            <w:pPr>
              <w:pStyle w:val="TAL"/>
              <w:rPr>
                <w:sz w:val="16"/>
                <w:szCs w:val="16"/>
              </w:rPr>
            </w:pPr>
            <w:r>
              <w:rPr>
                <w:sz w:val="16"/>
                <w:szCs w:val="16"/>
              </w:rPr>
              <w:t>17.2.0</w:t>
            </w:r>
          </w:p>
        </w:tc>
      </w:tr>
      <w:tr w:rsidR="00AD2A3C" w:rsidRPr="00AD2A3C"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Default="00AD2A3C" w:rsidP="00AD2A3C">
            <w:pPr>
              <w:pStyle w:val="TAL"/>
              <w:rPr>
                <w:sz w:val="16"/>
                <w:szCs w:val="16"/>
              </w:rPr>
            </w:pPr>
            <w:r w:rsidRPr="00AD2A3C">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Default="00AD2A3C" w:rsidP="00AD2A3C">
            <w:pPr>
              <w:pStyle w:val="TAL"/>
              <w:rPr>
                <w:sz w:val="16"/>
                <w:szCs w:val="16"/>
              </w:rPr>
            </w:pPr>
            <w:r w:rsidRPr="00AD2A3C">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635E92" w:rsidRDefault="00AD2A3C" w:rsidP="00AD2A3C">
            <w:pPr>
              <w:pStyle w:val="TAL"/>
              <w:rPr>
                <w:sz w:val="16"/>
                <w:szCs w:val="16"/>
              </w:rPr>
            </w:pPr>
            <w:r w:rsidRPr="00635E92">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Default="00AD2A3C" w:rsidP="00AD2A3C">
            <w:pPr>
              <w:pStyle w:val="TAL"/>
              <w:rPr>
                <w:sz w:val="16"/>
                <w:szCs w:val="16"/>
              </w:rPr>
            </w:pPr>
            <w:r>
              <w:rPr>
                <w:sz w:val="16"/>
                <w:szCs w:val="16"/>
              </w:rPr>
              <w:t>17.2.0</w:t>
            </w:r>
          </w:p>
        </w:tc>
      </w:tr>
      <w:tr w:rsidR="00AD2A3C" w:rsidRPr="00AD2A3C"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Default="00AD2A3C" w:rsidP="00AD2A3C">
            <w:pPr>
              <w:pStyle w:val="TAL"/>
              <w:rPr>
                <w:sz w:val="16"/>
                <w:szCs w:val="16"/>
              </w:rPr>
            </w:pPr>
            <w:r w:rsidRPr="00AD2A3C">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Default="00AD2A3C" w:rsidP="00AD2A3C">
            <w:pPr>
              <w:pStyle w:val="TAL"/>
              <w:rPr>
                <w:sz w:val="16"/>
                <w:szCs w:val="16"/>
              </w:rPr>
            </w:pPr>
            <w:r w:rsidRPr="00AD2A3C">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635E92" w:rsidRDefault="00AD2A3C" w:rsidP="00AD2A3C">
            <w:pPr>
              <w:pStyle w:val="TAL"/>
              <w:rPr>
                <w:sz w:val="16"/>
                <w:szCs w:val="16"/>
              </w:rPr>
            </w:pPr>
            <w:r w:rsidRPr="00635E92">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Default="00AD2A3C" w:rsidP="00AD2A3C">
            <w:pPr>
              <w:pStyle w:val="TAL"/>
              <w:rPr>
                <w:sz w:val="16"/>
                <w:szCs w:val="16"/>
              </w:rPr>
            </w:pPr>
            <w:r>
              <w:rPr>
                <w:sz w:val="16"/>
                <w:szCs w:val="16"/>
              </w:rPr>
              <w:t>17.2.0</w:t>
            </w:r>
          </w:p>
        </w:tc>
      </w:tr>
      <w:tr w:rsidR="00AD2A3C" w:rsidRPr="00AD2A3C"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Default="00AD2A3C" w:rsidP="00AD2A3C">
            <w:pPr>
              <w:pStyle w:val="TAL"/>
              <w:rPr>
                <w:sz w:val="16"/>
                <w:szCs w:val="16"/>
              </w:rPr>
            </w:pPr>
            <w:r w:rsidRPr="00AD2A3C">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Default="00AD2A3C" w:rsidP="00AD2A3C">
            <w:pPr>
              <w:pStyle w:val="TAL"/>
              <w:rPr>
                <w:sz w:val="16"/>
                <w:szCs w:val="16"/>
              </w:rPr>
            </w:pPr>
            <w:r w:rsidRPr="00AD2A3C">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Default="00AD2A3C" w:rsidP="00AD2A3C">
            <w:pPr>
              <w:pStyle w:val="TAL"/>
              <w:rPr>
                <w:sz w:val="16"/>
                <w:szCs w:val="16"/>
              </w:rPr>
            </w:pPr>
            <w:r w:rsidRPr="00AD2A3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635E92" w:rsidRDefault="00AD2A3C" w:rsidP="00AD2A3C">
            <w:pPr>
              <w:pStyle w:val="TAL"/>
              <w:rPr>
                <w:sz w:val="16"/>
                <w:szCs w:val="16"/>
              </w:rPr>
            </w:pPr>
            <w:r w:rsidRPr="00635E92">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Default="00AD2A3C" w:rsidP="00AD2A3C">
            <w:pPr>
              <w:pStyle w:val="TAL"/>
              <w:rPr>
                <w:sz w:val="16"/>
                <w:szCs w:val="16"/>
              </w:rPr>
            </w:pPr>
            <w:r>
              <w:rPr>
                <w:sz w:val="16"/>
                <w:szCs w:val="16"/>
              </w:rPr>
              <w:t>17.2.0</w:t>
            </w:r>
          </w:p>
        </w:tc>
      </w:tr>
      <w:tr w:rsidR="00BF071B" w:rsidRPr="00BF071B"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Default="00BF071B" w:rsidP="00BF071B">
            <w:pPr>
              <w:pStyle w:val="TAL"/>
              <w:rPr>
                <w:sz w:val="16"/>
                <w:szCs w:val="16"/>
              </w:rPr>
            </w:pPr>
            <w:r w:rsidRPr="00BF071B">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Default="00BF071B" w:rsidP="00BF071B">
            <w:pPr>
              <w:pStyle w:val="TAL"/>
              <w:rPr>
                <w:sz w:val="16"/>
                <w:szCs w:val="16"/>
              </w:rPr>
            </w:pPr>
            <w:r w:rsidRPr="00BF071B">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635E92" w:rsidRDefault="00BF071B" w:rsidP="00BF071B">
            <w:pPr>
              <w:pStyle w:val="TAL"/>
              <w:rPr>
                <w:sz w:val="16"/>
                <w:szCs w:val="16"/>
              </w:rPr>
            </w:pPr>
            <w:r w:rsidRPr="00BF071B">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Default="00BF071B" w:rsidP="00BF071B">
            <w:pPr>
              <w:pStyle w:val="TAL"/>
              <w:rPr>
                <w:sz w:val="16"/>
                <w:szCs w:val="16"/>
              </w:rPr>
            </w:pPr>
            <w:r>
              <w:rPr>
                <w:sz w:val="16"/>
                <w:szCs w:val="16"/>
              </w:rPr>
              <w:t>17.3.0</w:t>
            </w:r>
          </w:p>
        </w:tc>
      </w:tr>
      <w:tr w:rsidR="00BF071B" w:rsidRPr="00BF071B"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Default="00BF071B" w:rsidP="00BF071B">
            <w:pPr>
              <w:pStyle w:val="TAL"/>
              <w:rPr>
                <w:sz w:val="16"/>
                <w:szCs w:val="16"/>
              </w:rPr>
            </w:pPr>
            <w:r w:rsidRPr="00BF071B">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Default="00BF071B" w:rsidP="00BF071B">
            <w:pPr>
              <w:pStyle w:val="TAL"/>
              <w:rPr>
                <w:sz w:val="16"/>
                <w:szCs w:val="16"/>
              </w:rPr>
            </w:pPr>
            <w:r w:rsidRPr="00BF071B">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635E92" w:rsidRDefault="00BF071B" w:rsidP="00BF071B">
            <w:pPr>
              <w:pStyle w:val="TAL"/>
              <w:rPr>
                <w:sz w:val="16"/>
                <w:szCs w:val="16"/>
              </w:rPr>
            </w:pPr>
            <w:r w:rsidRPr="00BF071B">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Default="00BF071B" w:rsidP="00BF071B">
            <w:pPr>
              <w:pStyle w:val="TAL"/>
              <w:rPr>
                <w:sz w:val="16"/>
                <w:szCs w:val="16"/>
              </w:rPr>
            </w:pPr>
            <w:r>
              <w:rPr>
                <w:sz w:val="16"/>
                <w:szCs w:val="16"/>
              </w:rPr>
              <w:t>17.3.0</w:t>
            </w:r>
          </w:p>
        </w:tc>
      </w:tr>
      <w:tr w:rsidR="00BF071B" w:rsidRPr="00BF071B"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Default="00BF071B" w:rsidP="00BF071B">
            <w:pPr>
              <w:pStyle w:val="TAL"/>
              <w:rPr>
                <w:sz w:val="16"/>
                <w:szCs w:val="16"/>
              </w:rPr>
            </w:pPr>
            <w:r w:rsidRPr="00BF071B">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Default="00BF071B" w:rsidP="00BF071B">
            <w:pPr>
              <w:pStyle w:val="TAL"/>
              <w:rPr>
                <w:sz w:val="16"/>
                <w:szCs w:val="16"/>
              </w:rPr>
            </w:pPr>
            <w:r w:rsidRPr="00BF071B">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635E92" w:rsidRDefault="00BF071B" w:rsidP="00BF071B">
            <w:pPr>
              <w:pStyle w:val="TAL"/>
              <w:rPr>
                <w:sz w:val="16"/>
                <w:szCs w:val="16"/>
              </w:rPr>
            </w:pPr>
            <w:r w:rsidRPr="00BF071B">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Default="00BF071B" w:rsidP="00BF071B">
            <w:pPr>
              <w:pStyle w:val="TAL"/>
              <w:rPr>
                <w:sz w:val="16"/>
                <w:szCs w:val="16"/>
              </w:rPr>
            </w:pPr>
            <w:r>
              <w:rPr>
                <w:sz w:val="16"/>
                <w:szCs w:val="16"/>
              </w:rPr>
              <w:t>17.3.0</w:t>
            </w:r>
          </w:p>
        </w:tc>
      </w:tr>
      <w:tr w:rsidR="00BF071B" w:rsidRPr="00BF071B"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Default="00BF071B" w:rsidP="00BF071B">
            <w:pPr>
              <w:pStyle w:val="TAL"/>
              <w:rPr>
                <w:sz w:val="16"/>
                <w:szCs w:val="16"/>
              </w:rPr>
            </w:pPr>
            <w:r w:rsidRPr="00BF071B">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Default="00BF071B" w:rsidP="00BF071B">
            <w:pPr>
              <w:pStyle w:val="TAL"/>
              <w:rPr>
                <w:sz w:val="16"/>
                <w:szCs w:val="16"/>
              </w:rPr>
            </w:pPr>
            <w:r w:rsidRPr="00BF071B">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635E92" w:rsidRDefault="00BF071B" w:rsidP="00BF071B">
            <w:pPr>
              <w:pStyle w:val="TAL"/>
              <w:rPr>
                <w:sz w:val="16"/>
                <w:szCs w:val="16"/>
              </w:rPr>
            </w:pPr>
            <w:r w:rsidRPr="00BF071B">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Default="00BF071B" w:rsidP="00BF071B">
            <w:pPr>
              <w:pStyle w:val="TAL"/>
              <w:rPr>
                <w:sz w:val="16"/>
                <w:szCs w:val="16"/>
              </w:rPr>
            </w:pPr>
            <w:r>
              <w:rPr>
                <w:sz w:val="16"/>
                <w:szCs w:val="16"/>
              </w:rPr>
              <w:t>17.3.0</w:t>
            </w:r>
          </w:p>
        </w:tc>
      </w:tr>
      <w:tr w:rsidR="00BF071B" w:rsidRPr="00BF071B"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Default="00BF071B" w:rsidP="00BF071B">
            <w:pPr>
              <w:pStyle w:val="TAL"/>
              <w:rPr>
                <w:sz w:val="16"/>
                <w:szCs w:val="16"/>
              </w:rPr>
            </w:pPr>
            <w:r>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Default="00BF071B" w:rsidP="00BF071B">
            <w:pPr>
              <w:pStyle w:val="TAL"/>
              <w:rPr>
                <w:sz w:val="16"/>
                <w:szCs w:val="16"/>
              </w:rPr>
            </w:pPr>
            <w:r w:rsidRPr="00BF071B">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Default="00BF071B" w:rsidP="00BF071B">
            <w:pPr>
              <w:pStyle w:val="TAL"/>
              <w:rPr>
                <w:sz w:val="16"/>
                <w:szCs w:val="16"/>
              </w:rPr>
            </w:pPr>
            <w:r w:rsidRPr="00BF071B">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635E92" w:rsidRDefault="00BF071B" w:rsidP="00BF071B">
            <w:pPr>
              <w:pStyle w:val="TAL"/>
              <w:rPr>
                <w:sz w:val="16"/>
                <w:szCs w:val="16"/>
              </w:rPr>
            </w:pPr>
            <w:r w:rsidRPr="00BF071B">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Default="00BF071B" w:rsidP="00BF071B">
            <w:pPr>
              <w:pStyle w:val="TAL"/>
              <w:rPr>
                <w:sz w:val="16"/>
                <w:szCs w:val="16"/>
              </w:rPr>
            </w:pPr>
            <w:r>
              <w:rPr>
                <w:sz w:val="16"/>
                <w:szCs w:val="16"/>
              </w:rPr>
              <w:t>17.3.0</w:t>
            </w:r>
          </w:p>
        </w:tc>
      </w:tr>
      <w:tr w:rsidR="00BF071B" w:rsidRPr="00BF071B"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Default="00BF071B" w:rsidP="00BF071B">
            <w:pPr>
              <w:pStyle w:val="TAL"/>
              <w:rPr>
                <w:sz w:val="16"/>
                <w:szCs w:val="16"/>
              </w:rPr>
            </w:pPr>
            <w:r w:rsidRPr="00BF071B">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Default="00BF071B" w:rsidP="00BF071B">
            <w:pPr>
              <w:pStyle w:val="TAL"/>
              <w:rPr>
                <w:sz w:val="16"/>
                <w:szCs w:val="16"/>
              </w:rPr>
            </w:pPr>
            <w:r w:rsidRPr="00BF071B">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635E92" w:rsidRDefault="00BF071B" w:rsidP="00BF071B">
            <w:pPr>
              <w:pStyle w:val="TAL"/>
              <w:rPr>
                <w:sz w:val="16"/>
                <w:szCs w:val="16"/>
              </w:rPr>
            </w:pPr>
            <w:r w:rsidRPr="00BF071B">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Default="00BF071B" w:rsidP="00BF071B">
            <w:pPr>
              <w:pStyle w:val="TAL"/>
              <w:rPr>
                <w:sz w:val="16"/>
                <w:szCs w:val="16"/>
              </w:rPr>
            </w:pPr>
            <w:r>
              <w:rPr>
                <w:sz w:val="16"/>
                <w:szCs w:val="16"/>
              </w:rPr>
              <w:t>17.3.0</w:t>
            </w:r>
          </w:p>
        </w:tc>
      </w:tr>
      <w:tr w:rsidR="00C873C0" w:rsidRPr="00BF071B"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A48370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F735E41"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7F3E098" w14:textId="1467CD46" w:rsidR="00BF071B" w:rsidRPr="001D3E98" w:rsidRDefault="00BF071B" w:rsidP="00BF071B">
            <w:pPr>
              <w:pStyle w:val="TAL"/>
              <w:rPr>
                <w:sz w:val="16"/>
                <w:szCs w:val="16"/>
              </w:rPr>
            </w:pPr>
            <w:r w:rsidRPr="001D3E98">
              <w:rPr>
                <w:sz w:val="16"/>
                <w:szCs w:val="16"/>
              </w:rPr>
              <w:t>R5-236111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FC0029" w14:textId="4F837097" w:rsidR="00BF071B" w:rsidRPr="001D3E98" w:rsidRDefault="00BF071B" w:rsidP="00BF071B">
            <w:pPr>
              <w:pStyle w:val="TAL"/>
              <w:rPr>
                <w:sz w:val="16"/>
                <w:szCs w:val="16"/>
              </w:rPr>
            </w:pPr>
            <w:r w:rsidRPr="001D3E98">
              <w:rPr>
                <w:sz w:val="16"/>
                <w:szCs w:val="16"/>
              </w:rPr>
              <w:t>0438</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B9EEFAC" w14:textId="4D444090"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5D7DF6" w14:textId="2B88F2EF" w:rsidR="00BF071B" w:rsidRPr="001D3E98" w:rsidRDefault="00BF071B" w:rsidP="00BF071B">
            <w:pPr>
              <w:pStyle w:val="TAL"/>
              <w:rPr>
                <w:sz w:val="16"/>
                <w:szCs w:val="16"/>
              </w:rPr>
            </w:pPr>
            <w:r w:rsidRPr="001D3E98">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CB63676"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541C85" w14:textId="77777777" w:rsidR="00BF071B" w:rsidRPr="001D3E98" w:rsidRDefault="00BF071B" w:rsidP="00BF071B">
            <w:pPr>
              <w:pStyle w:val="TAL"/>
              <w:rPr>
                <w:sz w:val="16"/>
                <w:szCs w:val="16"/>
              </w:rPr>
            </w:pPr>
            <w:r w:rsidRPr="001D3E98">
              <w:rPr>
                <w:sz w:val="16"/>
                <w:szCs w:val="16"/>
              </w:rPr>
              <w:t>17.3.0</w:t>
            </w:r>
          </w:p>
        </w:tc>
      </w:tr>
      <w:tr w:rsidR="00C873C0" w:rsidRPr="00BF071B"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A1D50DB"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B3C98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9485148" w14:textId="6D3AB6A4" w:rsidR="00BF071B" w:rsidRPr="001D3E98" w:rsidRDefault="00BF071B" w:rsidP="00BF071B">
            <w:pPr>
              <w:pStyle w:val="TAL"/>
              <w:rPr>
                <w:sz w:val="16"/>
                <w:szCs w:val="16"/>
              </w:rPr>
            </w:pPr>
            <w:r w:rsidRPr="001D3E98">
              <w:rPr>
                <w:sz w:val="16"/>
                <w:szCs w:val="16"/>
              </w:rPr>
              <w:t>R5-236112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632B4B" w14:textId="00833783" w:rsidR="00BF071B" w:rsidRPr="001D3E98" w:rsidRDefault="00BF071B" w:rsidP="00BF071B">
            <w:pPr>
              <w:pStyle w:val="TAL"/>
              <w:rPr>
                <w:sz w:val="16"/>
                <w:szCs w:val="16"/>
              </w:rPr>
            </w:pPr>
            <w:r w:rsidRPr="001D3E98">
              <w:rPr>
                <w:sz w:val="16"/>
                <w:szCs w:val="16"/>
              </w:rPr>
              <w:t>0439</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0580CB12" w14:textId="4E6DBAF7"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FB1774" w14:textId="094EF151" w:rsidR="00BF071B" w:rsidRPr="001D3E98" w:rsidRDefault="00BF071B" w:rsidP="00BF071B">
            <w:pPr>
              <w:pStyle w:val="TAL"/>
              <w:rPr>
                <w:sz w:val="16"/>
                <w:szCs w:val="16"/>
              </w:rPr>
            </w:pPr>
            <w:r w:rsidRPr="001D3E98">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13BF9389"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8BB2CE" w14:textId="77777777" w:rsidR="00BF071B" w:rsidRPr="001D3E98" w:rsidRDefault="00BF071B" w:rsidP="00BF071B">
            <w:pPr>
              <w:pStyle w:val="TAL"/>
              <w:rPr>
                <w:sz w:val="16"/>
                <w:szCs w:val="16"/>
              </w:rPr>
            </w:pPr>
            <w:r w:rsidRPr="001D3E98">
              <w:rPr>
                <w:sz w:val="16"/>
                <w:szCs w:val="16"/>
              </w:rPr>
              <w:t>17.3.0</w:t>
            </w:r>
          </w:p>
        </w:tc>
      </w:tr>
      <w:tr w:rsidR="00C873C0" w:rsidRPr="00BF071B"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0409DD2E"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76DBA5"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FD509AE" w14:textId="007DA4F9" w:rsidR="00BF071B" w:rsidRPr="001D3E98" w:rsidRDefault="00BF071B" w:rsidP="00BF071B">
            <w:pPr>
              <w:pStyle w:val="TAL"/>
              <w:rPr>
                <w:sz w:val="16"/>
                <w:szCs w:val="16"/>
              </w:rPr>
            </w:pPr>
            <w:r w:rsidRPr="001D3E98">
              <w:rPr>
                <w:sz w:val="16"/>
                <w:szCs w:val="16"/>
              </w:rPr>
              <w:t>R5-236113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E12FA8" w14:textId="44F54A39" w:rsidR="00BF071B" w:rsidRPr="001D3E98" w:rsidRDefault="00BF071B" w:rsidP="00BF071B">
            <w:pPr>
              <w:pStyle w:val="TAL"/>
              <w:rPr>
                <w:sz w:val="16"/>
                <w:szCs w:val="16"/>
              </w:rPr>
            </w:pPr>
            <w:r w:rsidRPr="001D3E98">
              <w:rPr>
                <w:sz w:val="16"/>
                <w:szCs w:val="16"/>
              </w:rPr>
              <w:t>0440</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BEDF288" w14:textId="62AA69B9"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27E3595" w14:textId="09A4DDCD" w:rsidR="00BF071B" w:rsidRPr="001D3E98" w:rsidRDefault="00BF071B" w:rsidP="00BF071B">
            <w:pPr>
              <w:pStyle w:val="TAL"/>
              <w:rPr>
                <w:sz w:val="16"/>
                <w:szCs w:val="16"/>
              </w:rPr>
            </w:pPr>
            <w:r w:rsidRPr="001D3E98">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3EDA575E"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567A81" w14:textId="77777777" w:rsidR="00BF071B" w:rsidRPr="001D3E98" w:rsidRDefault="00BF071B" w:rsidP="00BF071B">
            <w:pPr>
              <w:pStyle w:val="TAL"/>
              <w:rPr>
                <w:sz w:val="16"/>
                <w:szCs w:val="16"/>
              </w:rPr>
            </w:pPr>
            <w:r w:rsidRPr="001D3E98">
              <w:rPr>
                <w:sz w:val="16"/>
                <w:szCs w:val="16"/>
              </w:rPr>
              <w:t>17.3.0</w:t>
            </w:r>
          </w:p>
        </w:tc>
      </w:tr>
      <w:tr w:rsidR="00C873C0" w:rsidRPr="00BF071B"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216EEDF"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4D6AA5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52AB52" w14:textId="6F2E8D71" w:rsidR="00BF071B" w:rsidRPr="001D3E98" w:rsidRDefault="00BF071B" w:rsidP="00BF071B">
            <w:pPr>
              <w:pStyle w:val="TAL"/>
              <w:rPr>
                <w:sz w:val="16"/>
                <w:szCs w:val="16"/>
              </w:rPr>
            </w:pPr>
            <w:r w:rsidRPr="001D3E98">
              <w:rPr>
                <w:sz w:val="16"/>
                <w:szCs w:val="16"/>
              </w:rPr>
              <w:t>R5-236114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833418" w14:textId="112D37F0" w:rsidR="00BF071B" w:rsidRPr="001D3E98" w:rsidRDefault="00BF071B" w:rsidP="00BF071B">
            <w:pPr>
              <w:pStyle w:val="TAL"/>
              <w:rPr>
                <w:sz w:val="16"/>
                <w:szCs w:val="16"/>
              </w:rPr>
            </w:pPr>
            <w:r w:rsidRPr="001D3E98">
              <w:rPr>
                <w:sz w:val="16"/>
                <w:szCs w:val="16"/>
              </w:rPr>
              <w:t>0441</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14724541" w14:textId="3EA6CFCC"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D77B7E" w14:textId="16A1F4E7" w:rsidR="00BF071B" w:rsidRPr="001D3E98" w:rsidRDefault="00BF071B" w:rsidP="00BF071B">
            <w:pPr>
              <w:pStyle w:val="TAL"/>
              <w:rPr>
                <w:sz w:val="16"/>
                <w:szCs w:val="16"/>
              </w:rPr>
            </w:pPr>
            <w:r w:rsidRPr="001D3E98">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2BA98969"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0945B5" w14:textId="77777777" w:rsidR="00BF071B" w:rsidRPr="001D3E98" w:rsidRDefault="00BF071B" w:rsidP="00BF071B">
            <w:pPr>
              <w:pStyle w:val="TAL"/>
              <w:rPr>
                <w:sz w:val="16"/>
                <w:szCs w:val="16"/>
              </w:rPr>
            </w:pPr>
            <w:r w:rsidRPr="001D3E98">
              <w:rPr>
                <w:sz w:val="16"/>
                <w:szCs w:val="16"/>
              </w:rPr>
              <w:t>17.3.0</w:t>
            </w:r>
          </w:p>
        </w:tc>
      </w:tr>
      <w:tr w:rsidR="00C873C0" w:rsidRPr="00BF071B"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F3F8FC8"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7BE8E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0A40DA3" w14:textId="67F50F9A" w:rsidR="00BF071B" w:rsidRPr="001D3E98" w:rsidRDefault="00BF071B" w:rsidP="00BF071B">
            <w:pPr>
              <w:pStyle w:val="TAL"/>
              <w:rPr>
                <w:sz w:val="16"/>
                <w:szCs w:val="16"/>
              </w:rPr>
            </w:pPr>
            <w:r w:rsidRPr="001D3E98">
              <w:rPr>
                <w:sz w:val="16"/>
                <w:szCs w:val="16"/>
              </w:rPr>
              <w:t>R5-236115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AC06F3" w14:textId="0EC7BF38" w:rsidR="00BF071B" w:rsidRPr="001D3E98" w:rsidRDefault="00BF071B" w:rsidP="00BF071B">
            <w:pPr>
              <w:pStyle w:val="TAL"/>
              <w:rPr>
                <w:sz w:val="16"/>
                <w:szCs w:val="16"/>
              </w:rPr>
            </w:pPr>
            <w:r w:rsidRPr="001D3E98">
              <w:rPr>
                <w:sz w:val="16"/>
                <w:szCs w:val="16"/>
              </w:rPr>
              <w:t>0442</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22935EDD" w14:textId="207EAD0A"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AFBD0" w14:textId="65DDDB7F" w:rsidR="00BF071B" w:rsidRPr="001D3E98" w:rsidRDefault="00BF071B" w:rsidP="00BF071B">
            <w:pPr>
              <w:pStyle w:val="TAL"/>
              <w:rPr>
                <w:sz w:val="16"/>
                <w:szCs w:val="16"/>
              </w:rPr>
            </w:pPr>
            <w:r w:rsidRPr="001D3E98">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5C8AFE87"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536213" w14:textId="77777777" w:rsidR="00BF071B" w:rsidRPr="001D3E98" w:rsidRDefault="00BF071B" w:rsidP="00BF071B">
            <w:pPr>
              <w:pStyle w:val="TAL"/>
              <w:rPr>
                <w:sz w:val="16"/>
                <w:szCs w:val="16"/>
              </w:rPr>
            </w:pPr>
            <w:r w:rsidRPr="001D3E98">
              <w:rPr>
                <w:sz w:val="16"/>
                <w:szCs w:val="16"/>
              </w:rPr>
              <w:t>17.3.0</w:t>
            </w:r>
          </w:p>
        </w:tc>
      </w:tr>
      <w:tr w:rsidR="00C873C0" w:rsidRPr="00BF071B"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276577D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AB2A57A"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8332A1" w14:textId="3F646D5F" w:rsidR="00BF071B" w:rsidRPr="001D3E98" w:rsidRDefault="00BF071B" w:rsidP="00BF071B">
            <w:pPr>
              <w:pStyle w:val="TAL"/>
              <w:rPr>
                <w:sz w:val="16"/>
                <w:szCs w:val="16"/>
              </w:rPr>
            </w:pPr>
            <w:r w:rsidRPr="001D3E98">
              <w:rPr>
                <w:sz w:val="16"/>
                <w:szCs w:val="16"/>
              </w:rPr>
              <w:t>R5-236116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3A2752" w14:textId="1FFF7055" w:rsidR="00BF071B" w:rsidRPr="001D3E98" w:rsidRDefault="00BF071B" w:rsidP="00BF071B">
            <w:pPr>
              <w:pStyle w:val="TAL"/>
              <w:rPr>
                <w:sz w:val="16"/>
                <w:szCs w:val="16"/>
              </w:rPr>
            </w:pPr>
            <w:r w:rsidRPr="001D3E98">
              <w:rPr>
                <w:sz w:val="16"/>
                <w:szCs w:val="16"/>
              </w:rPr>
              <w:t>0443</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8037704" w14:textId="36C109A3"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7F9A29A" w14:textId="5EF29720" w:rsidR="00BF071B" w:rsidRPr="001D3E98" w:rsidRDefault="00BF071B" w:rsidP="00BF071B">
            <w:pPr>
              <w:pStyle w:val="TAL"/>
              <w:rPr>
                <w:sz w:val="16"/>
                <w:szCs w:val="16"/>
              </w:rPr>
            </w:pPr>
            <w:r w:rsidRPr="001D3E98">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EDFD918"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983DD0" w14:textId="77777777" w:rsidR="00BF071B" w:rsidRPr="001D3E98" w:rsidRDefault="00BF071B" w:rsidP="00BF071B">
            <w:pPr>
              <w:pStyle w:val="TAL"/>
              <w:rPr>
                <w:sz w:val="16"/>
                <w:szCs w:val="16"/>
              </w:rPr>
            </w:pPr>
            <w:r w:rsidRPr="001D3E98">
              <w:rPr>
                <w:sz w:val="16"/>
                <w:szCs w:val="16"/>
              </w:rPr>
              <w:t>17.3.0</w:t>
            </w:r>
          </w:p>
        </w:tc>
      </w:tr>
      <w:tr w:rsidR="00C873C0" w:rsidRPr="00BF071B"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528895D"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A9F1C"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26C558" w14:textId="0AC4BAF8" w:rsidR="00BF071B" w:rsidRPr="001D3E98" w:rsidRDefault="00BF071B" w:rsidP="00BF071B">
            <w:pPr>
              <w:pStyle w:val="TAL"/>
              <w:rPr>
                <w:sz w:val="16"/>
                <w:szCs w:val="16"/>
              </w:rPr>
            </w:pPr>
            <w:r w:rsidRPr="001D3E98">
              <w:rPr>
                <w:sz w:val="16"/>
                <w:szCs w:val="16"/>
              </w:rPr>
              <w:t>R5-236117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6DA872" w14:textId="25852E12" w:rsidR="00BF071B" w:rsidRPr="001D3E98" w:rsidRDefault="00BF071B" w:rsidP="00BF071B">
            <w:pPr>
              <w:pStyle w:val="TAL"/>
              <w:rPr>
                <w:sz w:val="16"/>
                <w:szCs w:val="16"/>
              </w:rPr>
            </w:pPr>
            <w:r w:rsidRPr="001D3E98">
              <w:rPr>
                <w:sz w:val="16"/>
                <w:szCs w:val="16"/>
              </w:rPr>
              <w:t>0444</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4E3F156" w14:textId="269B841D"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7AE3481" w14:textId="5F8B94CC" w:rsidR="00BF071B" w:rsidRPr="001D3E98" w:rsidRDefault="00BF071B" w:rsidP="00BF071B">
            <w:pPr>
              <w:pStyle w:val="TAL"/>
              <w:rPr>
                <w:sz w:val="16"/>
                <w:szCs w:val="16"/>
              </w:rPr>
            </w:pPr>
            <w:r w:rsidRPr="001D3E98">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6120FE8B"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D217DA" w14:textId="77777777" w:rsidR="00BF071B" w:rsidRPr="001D3E98" w:rsidRDefault="00BF071B" w:rsidP="00BF071B">
            <w:pPr>
              <w:pStyle w:val="TAL"/>
              <w:rPr>
                <w:sz w:val="16"/>
                <w:szCs w:val="16"/>
              </w:rPr>
            </w:pPr>
            <w:r w:rsidRPr="001D3E98">
              <w:rPr>
                <w:sz w:val="16"/>
                <w:szCs w:val="16"/>
              </w:rPr>
              <w:t>17.3.0</w:t>
            </w:r>
          </w:p>
        </w:tc>
      </w:tr>
      <w:tr w:rsidR="00C873C0" w:rsidRPr="00BF071B"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59AF292"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458B164"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99A27F6" w14:textId="38456D53" w:rsidR="00BF071B" w:rsidRPr="001D3E98" w:rsidRDefault="00BF071B" w:rsidP="00BF071B">
            <w:pPr>
              <w:pStyle w:val="TAL"/>
              <w:rPr>
                <w:sz w:val="16"/>
                <w:szCs w:val="16"/>
              </w:rPr>
            </w:pPr>
            <w:r w:rsidRPr="001D3E98">
              <w:rPr>
                <w:sz w:val="16"/>
                <w:szCs w:val="16"/>
              </w:rPr>
              <w:t>R5-236118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FBF204" w14:textId="01451D11" w:rsidR="00BF071B" w:rsidRPr="001D3E98" w:rsidRDefault="00BF071B" w:rsidP="00BF071B">
            <w:pPr>
              <w:pStyle w:val="TAL"/>
              <w:rPr>
                <w:sz w:val="16"/>
                <w:szCs w:val="16"/>
              </w:rPr>
            </w:pPr>
            <w:r w:rsidRPr="001D3E98">
              <w:rPr>
                <w:sz w:val="16"/>
                <w:szCs w:val="16"/>
              </w:rPr>
              <w:t>0445</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18061A4" w14:textId="37281478"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E906B" w14:textId="6869924F" w:rsidR="00BF071B" w:rsidRPr="001D3E98" w:rsidRDefault="00BF071B" w:rsidP="00BF071B">
            <w:pPr>
              <w:pStyle w:val="TAL"/>
              <w:rPr>
                <w:sz w:val="16"/>
                <w:szCs w:val="16"/>
              </w:rPr>
            </w:pPr>
            <w:r w:rsidRPr="001D3E98">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0667296C"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ACD1D3" w14:textId="77777777" w:rsidR="00BF071B" w:rsidRPr="001D3E98" w:rsidRDefault="00BF071B" w:rsidP="00BF071B">
            <w:pPr>
              <w:pStyle w:val="TAL"/>
              <w:rPr>
                <w:sz w:val="16"/>
                <w:szCs w:val="16"/>
              </w:rPr>
            </w:pPr>
            <w:r w:rsidRPr="001D3E98">
              <w:rPr>
                <w:sz w:val="16"/>
                <w:szCs w:val="16"/>
              </w:rPr>
              <w:t>17.3.0</w:t>
            </w:r>
          </w:p>
        </w:tc>
      </w:tr>
      <w:tr w:rsidR="00C873C0" w:rsidRPr="00BF071B"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50DA900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BD39D87"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04F2719" w14:textId="5A7FC997" w:rsidR="00BF071B" w:rsidRPr="001D3E98" w:rsidRDefault="00BF071B" w:rsidP="00BF071B">
            <w:pPr>
              <w:pStyle w:val="TAL"/>
              <w:rPr>
                <w:sz w:val="16"/>
                <w:szCs w:val="16"/>
              </w:rPr>
            </w:pPr>
            <w:r w:rsidRPr="001D3E98">
              <w:rPr>
                <w:sz w:val="16"/>
                <w:szCs w:val="16"/>
              </w:rPr>
              <w:t>R5-236119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79BC904" w14:textId="5378D550" w:rsidR="00BF071B" w:rsidRPr="001D3E98" w:rsidRDefault="00BF071B" w:rsidP="00BF071B">
            <w:pPr>
              <w:pStyle w:val="TAL"/>
              <w:rPr>
                <w:sz w:val="16"/>
                <w:szCs w:val="16"/>
              </w:rPr>
            </w:pPr>
            <w:r w:rsidRPr="001D3E98">
              <w:rPr>
                <w:sz w:val="16"/>
                <w:szCs w:val="16"/>
              </w:rPr>
              <w:t>0446</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E7B7D9C" w14:textId="17A60175"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8EBDBC" w14:textId="7B64DE12" w:rsidR="00BF071B" w:rsidRPr="001D3E98" w:rsidRDefault="00BF071B" w:rsidP="00BF071B">
            <w:pPr>
              <w:pStyle w:val="TAL"/>
              <w:rPr>
                <w:sz w:val="16"/>
                <w:szCs w:val="16"/>
              </w:rPr>
            </w:pPr>
            <w:r w:rsidRPr="001D3E98">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7911BCFF"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8C6B76" w14:textId="77777777" w:rsidR="00BF071B" w:rsidRPr="001D3E98" w:rsidRDefault="00BF071B" w:rsidP="00BF071B">
            <w:pPr>
              <w:pStyle w:val="TAL"/>
              <w:rPr>
                <w:sz w:val="16"/>
                <w:szCs w:val="16"/>
              </w:rPr>
            </w:pPr>
            <w:r w:rsidRPr="001D3E98">
              <w:rPr>
                <w:sz w:val="16"/>
                <w:szCs w:val="16"/>
              </w:rPr>
              <w:t>17.3.0</w:t>
            </w:r>
          </w:p>
        </w:tc>
      </w:tr>
      <w:tr w:rsidR="00BF071B" w:rsidRPr="00BF071B"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Default="00BF071B" w:rsidP="00BF071B">
            <w:pPr>
              <w:pStyle w:val="TAL"/>
              <w:rPr>
                <w:sz w:val="16"/>
                <w:szCs w:val="16"/>
              </w:rPr>
            </w:pPr>
            <w:r w:rsidRPr="00BF071B">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Default="00BF071B" w:rsidP="00BF071B">
            <w:pPr>
              <w:pStyle w:val="TAL"/>
              <w:rPr>
                <w:sz w:val="16"/>
                <w:szCs w:val="16"/>
              </w:rPr>
            </w:pPr>
            <w:r w:rsidRPr="00BF071B">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635E92" w:rsidRDefault="00BF071B" w:rsidP="00BF071B">
            <w:pPr>
              <w:pStyle w:val="TAL"/>
              <w:rPr>
                <w:sz w:val="16"/>
                <w:szCs w:val="16"/>
              </w:rPr>
            </w:pPr>
            <w:r w:rsidRPr="00BF071B">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Default="00BF071B" w:rsidP="00BF071B">
            <w:pPr>
              <w:pStyle w:val="TAL"/>
              <w:rPr>
                <w:sz w:val="16"/>
                <w:szCs w:val="16"/>
              </w:rPr>
            </w:pPr>
            <w:r>
              <w:rPr>
                <w:sz w:val="16"/>
                <w:szCs w:val="16"/>
              </w:rPr>
              <w:t>17.3.0</w:t>
            </w:r>
          </w:p>
        </w:tc>
      </w:tr>
      <w:tr w:rsidR="00BF071B" w:rsidRPr="00BF071B"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Default="00BF071B" w:rsidP="00BF071B">
            <w:pPr>
              <w:pStyle w:val="TAL"/>
              <w:rPr>
                <w:sz w:val="16"/>
                <w:szCs w:val="16"/>
              </w:rPr>
            </w:pPr>
            <w:r w:rsidRPr="00BF071B">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Default="00BF071B" w:rsidP="00BF071B">
            <w:pPr>
              <w:pStyle w:val="TAL"/>
              <w:rPr>
                <w:sz w:val="16"/>
                <w:szCs w:val="16"/>
              </w:rPr>
            </w:pPr>
            <w:r w:rsidRPr="00BF071B">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Default="00BF071B" w:rsidP="00BF071B">
            <w:pPr>
              <w:pStyle w:val="TAL"/>
              <w:rPr>
                <w:sz w:val="16"/>
                <w:szCs w:val="16"/>
              </w:rPr>
            </w:pPr>
            <w:r w:rsidRPr="00BF07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635E92" w:rsidRDefault="00BF071B" w:rsidP="00BF071B">
            <w:pPr>
              <w:pStyle w:val="TAL"/>
              <w:rPr>
                <w:sz w:val="16"/>
                <w:szCs w:val="16"/>
              </w:rPr>
            </w:pPr>
            <w:r w:rsidRPr="00BF071B">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Default="00BF071B" w:rsidP="00BF071B">
            <w:pPr>
              <w:pStyle w:val="TAL"/>
              <w:rPr>
                <w:sz w:val="16"/>
                <w:szCs w:val="16"/>
              </w:rPr>
            </w:pPr>
            <w:r>
              <w:rPr>
                <w:sz w:val="16"/>
                <w:szCs w:val="16"/>
              </w:rPr>
              <w:t>17.3.0</w:t>
            </w:r>
          </w:p>
        </w:tc>
      </w:tr>
      <w:tr w:rsidR="00BF071B" w:rsidRPr="00BF071B"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Default="00BF071B" w:rsidP="00BF071B">
            <w:pPr>
              <w:pStyle w:val="TAL"/>
              <w:rPr>
                <w:sz w:val="16"/>
                <w:szCs w:val="16"/>
              </w:rPr>
            </w:pPr>
            <w:r w:rsidRPr="00BF071B">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Default="00BF071B" w:rsidP="00BF071B">
            <w:pPr>
              <w:pStyle w:val="TAL"/>
              <w:rPr>
                <w:sz w:val="16"/>
                <w:szCs w:val="16"/>
              </w:rPr>
            </w:pPr>
            <w:r w:rsidRPr="00BF071B">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Default="00BF071B" w:rsidP="00BF071B">
            <w:pPr>
              <w:pStyle w:val="TAL"/>
              <w:rPr>
                <w:sz w:val="16"/>
                <w:szCs w:val="16"/>
              </w:rPr>
            </w:pPr>
            <w:r w:rsidRPr="00BF07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635E92" w:rsidRDefault="00BF071B" w:rsidP="00BF071B">
            <w:pPr>
              <w:pStyle w:val="TAL"/>
              <w:rPr>
                <w:sz w:val="16"/>
                <w:szCs w:val="16"/>
              </w:rPr>
            </w:pPr>
            <w:r w:rsidRPr="00BF071B">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Default="00BF071B" w:rsidP="00BF071B">
            <w:pPr>
              <w:pStyle w:val="TAL"/>
              <w:rPr>
                <w:sz w:val="16"/>
                <w:szCs w:val="16"/>
              </w:rPr>
            </w:pPr>
            <w:r>
              <w:rPr>
                <w:sz w:val="16"/>
                <w:szCs w:val="16"/>
              </w:rPr>
              <w:t>17.3.0</w:t>
            </w:r>
          </w:p>
        </w:tc>
      </w:tr>
      <w:tr w:rsidR="00F01536"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Default="00F01536" w:rsidP="007730E2">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Default="00F01536" w:rsidP="007730E2">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Default="00F01536" w:rsidP="007730E2">
            <w:pPr>
              <w:pStyle w:val="TAL"/>
              <w:rPr>
                <w:sz w:val="16"/>
                <w:szCs w:val="16"/>
              </w:rPr>
            </w:pPr>
            <w:r w:rsidRPr="00BF071B">
              <w:rPr>
                <w:sz w:val="16"/>
                <w:szCs w:val="16"/>
              </w:rPr>
              <w:t>R5-23779</w:t>
            </w:r>
            <w:r>
              <w:rPr>
                <w:sz w:val="16"/>
                <w:szCs w:val="16"/>
              </w:rPr>
              <w:t xml:space="preserve">4, </w:t>
            </w:r>
            <w:r w:rsidRPr="00BF071B">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Default="00F01536" w:rsidP="007730E2">
            <w:pPr>
              <w:pStyle w:val="TAL"/>
              <w:rPr>
                <w:sz w:val="16"/>
                <w:szCs w:val="16"/>
              </w:rPr>
            </w:pPr>
            <w:r>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Default="00F01536" w:rsidP="007730E2">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635E92" w:rsidRDefault="00F01536" w:rsidP="007730E2">
            <w:pPr>
              <w:pStyle w:val="TAL"/>
              <w:rPr>
                <w:sz w:val="16"/>
                <w:szCs w:val="16"/>
              </w:rPr>
            </w:pPr>
            <w:r>
              <w:rPr>
                <w:sz w:val="16"/>
                <w:szCs w:val="16"/>
              </w:rPr>
              <w:t xml:space="preserve">implementation of missing </w:t>
            </w:r>
            <w:r w:rsidRPr="00BF071B">
              <w:rPr>
                <w:sz w:val="16"/>
                <w:szCs w:val="16"/>
              </w:rPr>
              <w:t>R5-23779</w:t>
            </w:r>
            <w:r>
              <w:rPr>
                <w:sz w:val="16"/>
                <w:szCs w:val="16"/>
              </w:rPr>
              <w:t xml:space="preserve">4, </w:t>
            </w:r>
            <w:r w:rsidRPr="00BF071B">
              <w:rPr>
                <w:sz w:val="16"/>
                <w:szCs w:val="16"/>
              </w:rPr>
              <w:t>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Default="00F01536" w:rsidP="007730E2">
            <w:pPr>
              <w:pStyle w:val="TAL"/>
              <w:rPr>
                <w:sz w:val="16"/>
                <w:szCs w:val="16"/>
              </w:rPr>
            </w:pPr>
            <w:r>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Default="00F01536" w:rsidP="007730E2">
            <w:pPr>
              <w:pStyle w:val="TAL"/>
              <w:rPr>
                <w:sz w:val="16"/>
                <w:szCs w:val="16"/>
              </w:rPr>
            </w:pPr>
            <w:r>
              <w:rPr>
                <w:sz w:val="16"/>
                <w:szCs w:val="16"/>
              </w:rPr>
              <w:t>17.3.1</w:t>
            </w:r>
          </w:p>
        </w:tc>
      </w:tr>
      <w:tr w:rsidR="009B1C88" w:rsidRPr="009B1C88"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Default="009B1C88" w:rsidP="009B1C88">
            <w:pPr>
              <w:pStyle w:val="TAL"/>
              <w:rPr>
                <w:sz w:val="16"/>
                <w:szCs w:val="16"/>
              </w:rPr>
            </w:pPr>
            <w:r w:rsidRPr="009B1C88">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Default="009B1C88" w:rsidP="009B1C88">
            <w:pPr>
              <w:pStyle w:val="TAL"/>
              <w:rPr>
                <w:sz w:val="16"/>
                <w:szCs w:val="16"/>
              </w:rPr>
            </w:pPr>
            <w:r w:rsidRPr="009B1C88">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635E92" w:rsidRDefault="009B1C88" w:rsidP="009B1C88">
            <w:pPr>
              <w:pStyle w:val="TAL"/>
              <w:rPr>
                <w:sz w:val="16"/>
                <w:szCs w:val="16"/>
              </w:rPr>
            </w:pPr>
            <w:r w:rsidRPr="009B1C88">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Default="009B1C88" w:rsidP="009B1C88">
            <w:pPr>
              <w:pStyle w:val="TAL"/>
              <w:rPr>
                <w:sz w:val="16"/>
                <w:szCs w:val="16"/>
              </w:rPr>
            </w:pPr>
            <w:r>
              <w:rPr>
                <w:sz w:val="16"/>
                <w:szCs w:val="16"/>
              </w:rPr>
              <w:t>17.4.0</w:t>
            </w:r>
          </w:p>
        </w:tc>
      </w:tr>
      <w:tr w:rsidR="009B1C88" w:rsidRPr="009B1C88"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Default="009B1C88" w:rsidP="009B1C88">
            <w:pPr>
              <w:pStyle w:val="TAL"/>
              <w:rPr>
                <w:sz w:val="16"/>
                <w:szCs w:val="16"/>
              </w:rPr>
            </w:pPr>
            <w:r w:rsidRPr="009B1C88">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Default="009B1C88" w:rsidP="009B1C88">
            <w:pPr>
              <w:pStyle w:val="TAL"/>
              <w:rPr>
                <w:sz w:val="16"/>
                <w:szCs w:val="16"/>
              </w:rPr>
            </w:pPr>
            <w:r w:rsidRPr="009B1C88">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635E92" w:rsidRDefault="009B1C88" w:rsidP="009B1C88">
            <w:pPr>
              <w:pStyle w:val="TAL"/>
              <w:rPr>
                <w:sz w:val="16"/>
                <w:szCs w:val="16"/>
              </w:rPr>
            </w:pPr>
            <w:r w:rsidRPr="009B1C88">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Default="009B1C88" w:rsidP="009B1C88">
            <w:pPr>
              <w:pStyle w:val="TAL"/>
              <w:rPr>
                <w:sz w:val="16"/>
                <w:szCs w:val="16"/>
              </w:rPr>
            </w:pPr>
            <w:r>
              <w:rPr>
                <w:sz w:val="16"/>
                <w:szCs w:val="16"/>
              </w:rPr>
              <w:t>17.4.0</w:t>
            </w:r>
          </w:p>
        </w:tc>
      </w:tr>
      <w:tr w:rsidR="009B1C88" w:rsidRPr="009B1C88"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Default="009B1C88" w:rsidP="009B1C88">
            <w:pPr>
              <w:pStyle w:val="TAL"/>
              <w:rPr>
                <w:sz w:val="16"/>
                <w:szCs w:val="16"/>
              </w:rPr>
            </w:pPr>
            <w:r w:rsidRPr="009B1C88">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Default="009B1C88" w:rsidP="009B1C88">
            <w:pPr>
              <w:pStyle w:val="TAL"/>
              <w:rPr>
                <w:sz w:val="16"/>
                <w:szCs w:val="16"/>
              </w:rPr>
            </w:pPr>
            <w:r w:rsidRPr="009B1C88">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1258A9" w:rsidRDefault="009B1C88" w:rsidP="009B1C88">
            <w:pPr>
              <w:pStyle w:val="TAL"/>
              <w:rPr>
                <w:sz w:val="16"/>
                <w:szCs w:val="16"/>
              </w:rPr>
            </w:pPr>
            <w:r w:rsidRPr="001258A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Default="009B1C88" w:rsidP="009B1C88">
            <w:pPr>
              <w:pStyle w:val="TAL"/>
              <w:rPr>
                <w:sz w:val="16"/>
                <w:szCs w:val="16"/>
              </w:rPr>
            </w:pPr>
            <w:r>
              <w:rPr>
                <w:sz w:val="16"/>
                <w:szCs w:val="16"/>
              </w:rPr>
              <w:t>17.4.0</w:t>
            </w:r>
          </w:p>
        </w:tc>
      </w:tr>
      <w:tr w:rsidR="009B1C88" w:rsidRPr="009B1C88"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Default="009B1C88" w:rsidP="009B1C88">
            <w:pPr>
              <w:pStyle w:val="TAL"/>
              <w:rPr>
                <w:sz w:val="16"/>
                <w:szCs w:val="16"/>
              </w:rPr>
            </w:pPr>
            <w:r w:rsidRPr="009B1C88">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Default="009B1C88" w:rsidP="009B1C88">
            <w:pPr>
              <w:pStyle w:val="TAL"/>
              <w:rPr>
                <w:sz w:val="16"/>
                <w:szCs w:val="16"/>
              </w:rPr>
            </w:pPr>
            <w:r w:rsidRPr="009B1C88">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1258A9" w:rsidRDefault="009B1C88" w:rsidP="009B1C88">
            <w:pPr>
              <w:pStyle w:val="TAL"/>
              <w:rPr>
                <w:sz w:val="16"/>
                <w:szCs w:val="16"/>
              </w:rPr>
            </w:pPr>
            <w:r w:rsidRPr="001258A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Default="009B1C88" w:rsidP="009B1C88">
            <w:pPr>
              <w:pStyle w:val="TAL"/>
              <w:rPr>
                <w:sz w:val="16"/>
                <w:szCs w:val="16"/>
              </w:rPr>
            </w:pPr>
            <w:r>
              <w:rPr>
                <w:sz w:val="16"/>
                <w:szCs w:val="16"/>
              </w:rPr>
              <w:t>17.4.0</w:t>
            </w:r>
          </w:p>
        </w:tc>
      </w:tr>
      <w:tr w:rsidR="009B1C88" w:rsidRPr="009B1C88"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Default="009B1C88" w:rsidP="009B1C88">
            <w:pPr>
              <w:pStyle w:val="TAL"/>
              <w:rPr>
                <w:sz w:val="16"/>
                <w:szCs w:val="16"/>
              </w:rPr>
            </w:pPr>
            <w:r w:rsidRPr="009B1C88">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Default="009B1C88" w:rsidP="009B1C88">
            <w:pPr>
              <w:pStyle w:val="TAL"/>
              <w:rPr>
                <w:sz w:val="16"/>
                <w:szCs w:val="16"/>
              </w:rPr>
            </w:pPr>
            <w:r w:rsidRPr="009B1C88">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1258A9" w:rsidRDefault="009B1C88" w:rsidP="009B1C88">
            <w:pPr>
              <w:pStyle w:val="TAL"/>
              <w:rPr>
                <w:sz w:val="16"/>
                <w:szCs w:val="16"/>
              </w:rPr>
            </w:pPr>
            <w:r w:rsidRPr="001258A9">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Default="009B1C88" w:rsidP="009B1C88">
            <w:pPr>
              <w:pStyle w:val="TAL"/>
              <w:rPr>
                <w:sz w:val="16"/>
                <w:szCs w:val="16"/>
              </w:rPr>
            </w:pPr>
            <w:r>
              <w:rPr>
                <w:sz w:val="16"/>
                <w:szCs w:val="16"/>
              </w:rPr>
              <w:t>17.4.0</w:t>
            </w:r>
          </w:p>
        </w:tc>
      </w:tr>
      <w:tr w:rsidR="009B1C88" w:rsidRPr="009B1C88"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Default="009B1C88" w:rsidP="009B1C88">
            <w:pPr>
              <w:pStyle w:val="TAL"/>
              <w:rPr>
                <w:sz w:val="16"/>
                <w:szCs w:val="16"/>
              </w:rPr>
            </w:pPr>
            <w:r w:rsidRPr="009B1C88">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Default="009B1C88" w:rsidP="009B1C88">
            <w:pPr>
              <w:pStyle w:val="TAL"/>
              <w:rPr>
                <w:sz w:val="16"/>
                <w:szCs w:val="16"/>
              </w:rPr>
            </w:pPr>
            <w:r w:rsidRPr="009B1C88">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1258A9" w:rsidRDefault="009B1C88" w:rsidP="009B1C88">
            <w:pPr>
              <w:pStyle w:val="TAL"/>
              <w:rPr>
                <w:sz w:val="16"/>
                <w:szCs w:val="16"/>
              </w:rPr>
            </w:pPr>
            <w:r w:rsidRPr="001258A9">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Default="009B1C88" w:rsidP="009B1C88">
            <w:pPr>
              <w:pStyle w:val="TAL"/>
              <w:rPr>
                <w:sz w:val="16"/>
                <w:szCs w:val="16"/>
              </w:rPr>
            </w:pPr>
            <w:r>
              <w:rPr>
                <w:sz w:val="16"/>
                <w:szCs w:val="16"/>
              </w:rPr>
              <w:t>17.4.0</w:t>
            </w:r>
          </w:p>
        </w:tc>
      </w:tr>
      <w:tr w:rsidR="009B1C88" w:rsidRPr="009B1C88"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Default="009B1C88" w:rsidP="009B1C88">
            <w:pPr>
              <w:pStyle w:val="TAL"/>
              <w:rPr>
                <w:sz w:val="16"/>
                <w:szCs w:val="16"/>
              </w:rPr>
            </w:pPr>
            <w:r w:rsidRPr="009B1C88">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Default="009B1C88" w:rsidP="009B1C88">
            <w:pPr>
              <w:pStyle w:val="TAL"/>
              <w:rPr>
                <w:sz w:val="16"/>
                <w:szCs w:val="16"/>
              </w:rPr>
            </w:pPr>
            <w:r w:rsidRPr="009B1C88">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1258A9" w:rsidRDefault="009B1C88" w:rsidP="009B1C88">
            <w:pPr>
              <w:pStyle w:val="TAL"/>
              <w:rPr>
                <w:sz w:val="16"/>
                <w:szCs w:val="16"/>
              </w:rPr>
            </w:pPr>
            <w:r w:rsidRPr="001258A9">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Default="009B1C88" w:rsidP="009B1C88">
            <w:pPr>
              <w:pStyle w:val="TAL"/>
              <w:rPr>
                <w:sz w:val="16"/>
                <w:szCs w:val="16"/>
              </w:rPr>
            </w:pPr>
            <w:r>
              <w:rPr>
                <w:sz w:val="16"/>
                <w:szCs w:val="16"/>
              </w:rPr>
              <w:t>17.4.0</w:t>
            </w:r>
          </w:p>
        </w:tc>
      </w:tr>
      <w:tr w:rsidR="009B1C88" w:rsidRPr="009B1C88"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Default="009B1C88" w:rsidP="009B1C88">
            <w:pPr>
              <w:pStyle w:val="TAL"/>
              <w:rPr>
                <w:sz w:val="16"/>
                <w:szCs w:val="16"/>
              </w:rPr>
            </w:pPr>
            <w:r w:rsidRPr="009B1C88">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Default="009B1C88" w:rsidP="009B1C88">
            <w:pPr>
              <w:pStyle w:val="TAL"/>
              <w:rPr>
                <w:sz w:val="16"/>
                <w:szCs w:val="16"/>
              </w:rPr>
            </w:pPr>
            <w:r w:rsidRPr="009B1C88">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1258A9" w:rsidRDefault="009B1C88" w:rsidP="009B1C88">
            <w:pPr>
              <w:pStyle w:val="TAL"/>
              <w:rPr>
                <w:sz w:val="16"/>
                <w:szCs w:val="16"/>
              </w:rPr>
            </w:pPr>
            <w:r w:rsidRPr="001258A9">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Default="009B1C88" w:rsidP="009B1C88">
            <w:pPr>
              <w:pStyle w:val="TAL"/>
              <w:rPr>
                <w:sz w:val="16"/>
                <w:szCs w:val="16"/>
              </w:rPr>
            </w:pPr>
            <w:r>
              <w:rPr>
                <w:sz w:val="16"/>
                <w:szCs w:val="16"/>
              </w:rPr>
              <w:t>17.4.0</w:t>
            </w:r>
          </w:p>
        </w:tc>
      </w:tr>
      <w:tr w:rsidR="009B1C88" w:rsidRPr="009B1C88"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Default="009B1C88" w:rsidP="009B1C88">
            <w:pPr>
              <w:pStyle w:val="TAL"/>
              <w:rPr>
                <w:sz w:val="16"/>
                <w:szCs w:val="16"/>
              </w:rPr>
            </w:pPr>
            <w:r w:rsidRPr="009B1C88">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Default="009B1C88" w:rsidP="009B1C88">
            <w:pPr>
              <w:pStyle w:val="TAL"/>
              <w:rPr>
                <w:sz w:val="16"/>
                <w:szCs w:val="16"/>
              </w:rPr>
            </w:pPr>
            <w:r w:rsidRPr="009B1C88">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1258A9" w:rsidRDefault="009B1C88" w:rsidP="009B1C88">
            <w:pPr>
              <w:pStyle w:val="TAL"/>
              <w:rPr>
                <w:sz w:val="16"/>
                <w:szCs w:val="16"/>
              </w:rPr>
            </w:pPr>
            <w:r w:rsidRPr="001258A9">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Default="009B1C88" w:rsidP="009B1C88">
            <w:pPr>
              <w:pStyle w:val="TAL"/>
              <w:rPr>
                <w:sz w:val="16"/>
                <w:szCs w:val="16"/>
              </w:rPr>
            </w:pPr>
            <w:r>
              <w:rPr>
                <w:sz w:val="16"/>
                <w:szCs w:val="16"/>
              </w:rPr>
              <w:t>17.4.0</w:t>
            </w:r>
          </w:p>
        </w:tc>
      </w:tr>
      <w:tr w:rsidR="009B1C88" w:rsidRPr="009B1C88"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Default="009B1C88" w:rsidP="009B1C88">
            <w:pPr>
              <w:pStyle w:val="TAL"/>
              <w:rPr>
                <w:sz w:val="16"/>
                <w:szCs w:val="16"/>
              </w:rPr>
            </w:pPr>
            <w:r w:rsidRPr="009B1C88">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Default="009B1C88" w:rsidP="009B1C88">
            <w:pPr>
              <w:pStyle w:val="TAL"/>
              <w:rPr>
                <w:sz w:val="16"/>
                <w:szCs w:val="16"/>
              </w:rPr>
            </w:pPr>
            <w:r w:rsidRPr="009B1C88">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1258A9" w:rsidRDefault="009B1C88" w:rsidP="009B1C88">
            <w:pPr>
              <w:pStyle w:val="TAL"/>
              <w:rPr>
                <w:sz w:val="16"/>
                <w:szCs w:val="16"/>
              </w:rPr>
            </w:pPr>
            <w:r w:rsidRPr="001258A9">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Default="009B1C88" w:rsidP="009B1C88">
            <w:pPr>
              <w:pStyle w:val="TAL"/>
              <w:rPr>
                <w:sz w:val="16"/>
                <w:szCs w:val="16"/>
              </w:rPr>
            </w:pPr>
            <w:r>
              <w:rPr>
                <w:sz w:val="16"/>
                <w:szCs w:val="16"/>
              </w:rPr>
              <w:t>17.4.0</w:t>
            </w:r>
          </w:p>
        </w:tc>
      </w:tr>
      <w:tr w:rsidR="009B1C88" w:rsidRPr="009B1C88"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Default="009B1C88" w:rsidP="009B1C88">
            <w:pPr>
              <w:pStyle w:val="TAL"/>
              <w:rPr>
                <w:sz w:val="16"/>
                <w:szCs w:val="16"/>
              </w:rPr>
            </w:pPr>
            <w:r w:rsidRPr="009B1C88">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Default="009B1C88" w:rsidP="009B1C88">
            <w:pPr>
              <w:pStyle w:val="TAL"/>
              <w:rPr>
                <w:sz w:val="16"/>
                <w:szCs w:val="16"/>
              </w:rPr>
            </w:pPr>
            <w:r w:rsidRPr="009B1C88">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1258A9" w:rsidRDefault="009B1C88" w:rsidP="009B1C88">
            <w:pPr>
              <w:pStyle w:val="TAL"/>
              <w:rPr>
                <w:sz w:val="16"/>
                <w:szCs w:val="16"/>
              </w:rPr>
            </w:pPr>
            <w:r w:rsidRPr="001258A9">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Default="009B1C88" w:rsidP="009B1C88">
            <w:pPr>
              <w:pStyle w:val="TAL"/>
              <w:rPr>
                <w:sz w:val="16"/>
                <w:szCs w:val="16"/>
              </w:rPr>
            </w:pPr>
            <w:r>
              <w:rPr>
                <w:sz w:val="16"/>
                <w:szCs w:val="16"/>
              </w:rPr>
              <w:t>17.4.0</w:t>
            </w:r>
          </w:p>
        </w:tc>
      </w:tr>
      <w:tr w:rsidR="009B1C88" w:rsidRPr="009B1C88"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Default="009B1C88" w:rsidP="009B1C88">
            <w:pPr>
              <w:pStyle w:val="TAL"/>
              <w:rPr>
                <w:sz w:val="16"/>
                <w:szCs w:val="16"/>
              </w:rPr>
            </w:pPr>
            <w:r w:rsidRPr="009B1C88">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Default="009B1C88" w:rsidP="009B1C88">
            <w:pPr>
              <w:pStyle w:val="TAL"/>
              <w:rPr>
                <w:sz w:val="16"/>
                <w:szCs w:val="16"/>
              </w:rPr>
            </w:pPr>
            <w:r w:rsidRPr="009B1C88">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1258A9" w:rsidRDefault="009B1C88" w:rsidP="009B1C88">
            <w:pPr>
              <w:pStyle w:val="TAL"/>
              <w:rPr>
                <w:sz w:val="16"/>
                <w:szCs w:val="16"/>
              </w:rPr>
            </w:pPr>
            <w:r w:rsidRPr="001258A9">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Default="009B1C88" w:rsidP="009B1C88">
            <w:pPr>
              <w:pStyle w:val="TAL"/>
              <w:rPr>
                <w:sz w:val="16"/>
                <w:szCs w:val="16"/>
              </w:rPr>
            </w:pPr>
            <w:r>
              <w:rPr>
                <w:sz w:val="16"/>
                <w:szCs w:val="16"/>
              </w:rPr>
              <w:t>17.4.0</w:t>
            </w:r>
          </w:p>
        </w:tc>
      </w:tr>
      <w:tr w:rsidR="009B1C88" w:rsidRPr="009B1C88"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Default="009B1C88" w:rsidP="009B1C88">
            <w:pPr>
              <w:pStyle w:val="TAL"/>
              <w:rPr>
                <w:sz w:val="16"/>
                <w:szCs w:val="16"/>
              </w:rPr>
            </w:pPr>
            <w:r w:rsidRPr="009B1C88">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Default="009B1C88" w:rsidP="009B1C88">
            <w:pPr>
              <w:pStyle w:val="TAL"/>
              <w:rPr>
                <w:sz w:val="16"/>
                <w:szCs w:val="16"/>
              </w:rPr>
            </w:pPr>
            <w:r w:rsidRPr="009B1C88">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1258A9" w:rsidRDefault="009B1C88" w:rsidP="009B1C88">
            <w:pPr>
              <w:pStyle w:val="TAL"/>
              <w:rPr>
                <w:sz w:val="16"/>
                <w:szCs w:val="16"/>
              </w:rPr>
            </w:pPr>
            <w:r w:rsidRPr="001258A9">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Default="009B1C88" w:rsidP="009B1C88">
            <w:pPr>
              <w:pStyle w:val="TAL"/>
              <w:rPr>
                <w:sz w:val="16"/>
                <w:szCs w:val="16"/>
              </w:rPr>
            </w:pPr>
            <w:r>
              <w:rPr>
                <w:sz w:val="16"/>
                <w:szCs w:val="16"/>
              </w:rPr>
              <w:t>17.4.0</w:t>
            </w:r>
          </w:p>
        </w:tc>
      </w:tr>
      <w:tr w:rsidR="009B1C88" w:rsidRPr="009B1C88"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Default="009B1C88" w:rsidP="009B1C88">
            <w:pPr>
              <w:pStyle w:val="TAL"/>
              <w:rPr>
                <w:sz w:val="16"/>
                <w:szCs w:val="16"/>
              </w:rPr>
            </w:pPr>
            <w:r w:rsidRPr="009B1C88">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Default="009B1C88" w:rsidP="009B1C88">
            <w:pPr>
              <w:pStyle w:val="TAL"/>
              <w:rPr>
                <w:sz w:val="16"/>
                <w:szCs w:val="16"/>
              </w:rPr>
            </w:pPr>
            <w:r w:rsidRPr="009B1C88">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1258A9" w:rsidRDefault="009B1C88" w:rsidP="009B1C88">
            <w:pPr>
              <w:pStyle w:val="TAL"/>
              <w:rPr>
                <w:sz w:val="16"/>
                <w:szCs w:val="16"/>
              </w:rPr>
            </w:pPr>
            <w:r w:rsidRPr="001258A9">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Default="009B1C88" w:rsidP="009B1C88">
            <w:pPr>
              <w:pStyle w:val="TAL"/>
              <w:rPr>
                <w:sz w:val="16"/>
                <w:szCs w:val="16"/>
              </w:rPr>
            </w:pPr>
            <w:r>
              <w:rPr>
                <w:sz w:val="16"/>
                <w:szCs w:val="16"/>
              </w:rPr>
              <w:t>17.4.0</w:t>
            </w:r>
          </w:p>
        </w:tc>
      </w:tr>
      <w:tr w:rsidR="009B1C88" w:rsidRPr="009B1C88"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Default="009B1C88" w:rsidP="009B1C88">
            <w:pPr>
              <w:pStyle w:val="TAL"/>
              <w:rPr>
                <w:sz w:val="16"/>
                <w:szCs w:val="16"/>
              </w:rPr>
            </w:pPr>
            <w:r w:rsidRPr="009B1C88">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Default="009B1C88" w:rsidP="009B1C88">
            <w:pPr>
              <w:pStyle w:val="TAL"/>
              <w:rPr>
                <w:sz w:val="16"/>
                <w:szCs w:val="16"/>
              </w:rPr>
            </w:pPr>
            <w:r w:rsidRPr="009B1C88">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1258A9" w:rsidRDefault="009B1C88" w:rsidP="009B1C88">
            <w:pPr>
              <w:pStyle w:val="TAL"/>
              <w:rPr>
                <w:sz w:val="16"/>
                <w:szCs w:val="16"/>
              </w:rPr>
            </w:pPr>
            <w:r w:rsidRPr="001258A9">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Default="009B1C88" w:rsidP="009B1C88">
            <w:pPr>
              <w:pStyle w:val="TAL"/>
              <w:rPr>
                <w:sz w:val="16"/>
                <w:szCs w:val="16"/>
              </w:rPr>
            </w:pPr>
            <w:r>
              <w:rPr>
                <w:sz w:val="16"/>
                <w:szCs w:val="16"/>
              </w:rPr>
              <w:t>17.4.0</w:t>
            </w:r>
          </w:p>
        </w:tc>
      </w:tr>
      <w:tr w:rsidR="009B1C88" w:rsidRPr="009B1C88"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Default="009B1C88" w:rsidP="009B1C88">
            <w:pPr>
              <w:pStyle w:val="TAL"/>
              <w:rPr>
                <w:sz w:val="16"/>
                <w:szCs w:val="16"/>
              </w:rPr>
            </w:pPr>
            <w:r w:rsidRPr="009B1C88">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Default="009B1C88" w:rsidP="009B1C88">
            <w:pPr>
              <w:pStyle w:val="TAL"/>
              <w:rPr>
                <w:sz w:val="16"/>
                <w:szCs w:val="16"/>
              </w:rPr>
            </w:pPr>
            <w:r w:rsidRPr="009B1C88">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1258A9" w:rsidRDefault="009B1C88" w:rsidP="009B1C88">
            <w:pPr>
              <w:pStyle w:val="TAL"/>
              <w:rPr>
                <w:sz w:val="16"/>
                <w:szCs w:val="16"/>
              </w:rPr>
            </w:pPr>
            <w:r w:rsidRPr="001258A9">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Default="009B1C88" w:rsidP="009B1C88">
            <w:pPr>
              <w:pStyle w:val="TAL"/>
              <w:rPr>
                <w:sz w:val="16"/>
                <w:szCs w:val="16"/>
              </w:rPr>
            </w:pPr>
            <w:r>
              <w:rPr>
                <w:sz w:val="16"/>
                <w:szCs w:val="16"/>
              </w:rPr>
              <w:t>17.4.0</w:t>
            </w:r>
          </w:p>
        </w:tc>
      </w:tr>
      <w:tr w:rsidR="009B1C88" w:rsidRPr="009B1C88"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Default="009B1C88" w:rsidP="009B1C88">
            <w:pPr>
              <w:pStyle w:val="TAL"/>
              <w:rPr>
                <w:sz w:val="16"/>
                <w:szCs w:val="16"/>
              </w:rPr>
            </w:pPr>
            <w:r w:rsidRPr="009B1C88">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Default="009B1C88" w:rsidP="009B1C88">
            <w:pPr>
              <w:pStyle w:val="TAL"/>
              <w:rPr>
                <w:sz w:val="16"/>
                <w:szCs w:val="16"/>
              </w:rPr>
            </w:pPr>
            <w:r w:rsidRPr="009B1C88">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1258A9" w:rsidRDefault="009B1C88" w:rsidP="009B1C88">
            <w:pPr>
              <w:pStyle w:val="TAL"/>
              <w:rPr>
                <w:sz w:val="16"/>
                <w:szCs w:val="16"/>
              </w:rPr>
            </w:pPr>
            <w:r w:rsidRPr="001258A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Default="009B1C88" w:rsidP="009B1C88">
            <w:pPr>
              <w:pStyle w:val="TAL"/>
              <w:rPr>
                <w:sz w:val="16"/>
                <w:szCs w:val="16"/>
              </w:rPr>
            </w:pPr>
            <w:r>
              <w:rPr>
                <w:sz w:val="16"/>
                <w:szCs w:val="16"/>
              </w:rPr>
              <w:t>17.4.0</w:t>
            </w:r>
          </w:p>
        </w:tc>
      </w:tr>
      <w:tr w:rsidR="009B1C88" w:rsidRPr="009B1C88"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Default="009B1C88" w:rsidP="009B1C88">
            <w:pPr>
              <w:pStyle w:val="TAL"/>
              <w:rPr>
                <w:sz w:val="16"/>
                <w:szCs w:val="16"/>
              </w:rPr>
            </w:pPr>
            <w:r w:rsidRPr="009B1C88">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Default="009B1C88" w:rsidP="009B1C88">
            <w:pPr>
              <w:pStyle w:val="TAL"/>
              <w:rPr>
                <w:sz w:val="16"/>
                <w:szCs w:val="16"/>
              </w:rPr>
            </w:pPr>
            <w:r w:rsidRPr="009B1C88">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1258A9" w:rsidRDefault="009B1C88" w:rsidP="009B1C88">
            <w:pPr>
              <w:pStyle w:val="TAL"/>
              <w:rPr>
                <w:sz w:val="16"/>
                <w:szCs w:val="16"/>
              </w:rPr>
            </w:pPr>
            <w:r w:rsidRPr="001258A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Default="009B1C88" w:rsidP="009B1C88">
            <w:pPr>
              <w:pStyle w:val="TAL"/>
              <w:rPr>
                <w:sz w:val="16"/>
                <w:szCs w:val="16"/>
              </w:rPr>
            </w:pPr>
            <w:r>
              <w:rPr>
                <w:sz w:val="16"/>
                <w:szCs w:val="16"/>
              </w:rPr>
              <w:t>17.4.0</w:t>
            </w:r>
          </w:p>
        </w:tc>
      </w:tr>
      <w:tr w:rsidR="009B1C88" w:rsidRPr="009B1C88"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Default="009B1C88" w:rsidP="009B1C88">
            <w:pPr>
              <w:pStyle w:val="TAL"/>
              <w:rPr>
                <w:sz w:val="16"/>
                <w:szCs w:val="16"/>
              </w:rPr>
            </w:pPr>
            <w:r w:rsidRPr="009B1C88">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Default="009B1C88" w:rsidP="009B1C88">
            <w:pPr>
              <w:pStyle w:val="TAL"/>
              <w:rPr>
                <w:sz w:val="16"/>
                <w:szCs w:val="16"/>
              </w:rPr>
            </w:pPr>
            <w:r w:rsidRPr="009B1C88">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1258A9" w:rsidRDefault="009B1C88" w:rsidP="009B1C88">
            <w:pPr>
              <w:pStyle w:val="TAL"/>
              <w:rPr>
                <w:sz w:val="16"/>
                <w:szCs w:val="16"/>
              </w:rPr>
            </w:pPr>
            <w:r w:rsidRPr="001258A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Default="009B1C88" w:rsidP="009B1C88">
            <w:pPr>
              <w:pStyle w:val="TAL"/>
              <w:rPr>
                <w:sz w:val="16"/>
                <w:szCs w:val="16"/>
              </w:rPr>
            </w:pPr>
            <w:r>
              <w:rPr>
                <w:sz w:val="16"/>
                <w:szCs w:val="16"/>
              </w:rPr>
              <w:t>17.4.0</w:t>
            </w:r>
          </w:p>
        </w:tc>
      </w:tr>
      <w:tr w:rsidR="009B1C88" w:rsidRPr="009B1C88"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Default="009B1C88" w:rsidP="009B1C88">
            <w:pPr>
              <w:pStyle w:val="TAL"/>
              <w:rPr>
                <w:sz w:val="16"/>
                <w:szCs w:val="16"/>
              </w:rPr>
            </w:pPr>
            <w:r w:rsidRPr="009B1C88">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Default="009B1C88" w:rsidP="009B1C88">
            <w:pPr>
              <w:pStyle w:val="TAL"/>
              <w:rPr>
                <w:sz w:val="16"/>
                <w:szCs w:val="16"/>
              </w:rPr>
            </w:pPr>
            <w:r w:rsidRPr="009B1C88">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1258A9" w:rsidRDefault="009B1C88" w:rsidP="009B1C88">
            <w:pPr>
              <w:pStyle w:val="TAL"/>
              <w:rPr>
                <w:sz w:val="16"/>
                <w:szCs w:val="16"/>
              </w:rPr>
            </w:pPr>
            <w:r w:rsidRPr="001258A9">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Default="009B1C88" w:rsidP="009B1C88">
            <w:pPr>
              <w:pStyle w:val="TAL"/>
              <w:rPr>
                <w:sz w:val="16"/>
                <w:szCs w:val="16"/>
              </w:rPr>
            </w:pPr>
            <w:r>
              <w:rPr>
                <w:sz w:val="16"/>
                <w:szCs w:val="16"/>
              </w:rPr>
              <w:t>17.4.0</w:t>
            </w:r>
          </w:p>
        </w:tc>
      </w:tr>
      <w:tr w:rsidR="009B1C88" w:rsidRPr="009B1C88"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Default="009B1C88" w:rsidP="009B1C88">
            <w:pPr>
              <w:pStyle w:val="TAL"/>
              <w:rPr>
                <w:sz w:val="16"/>
                <w:szCs w:val="16"/>
              </w:rPr>
            </w:pPr>
            <w:r w:rsidRPr="009B1C88">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Default="009B1C88" w:rsidP="009B1C88">
            <w:pPr>
              <w:pStyle w:val="TAL"/>
              <w:rPr>
                <w:sz w:val="16"/>
                <w:szCs w:val="16"/>
              </w:rPr>
            </w:pPr>
            <w:r w:rsidRPr="009B1C88">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1258A9" w:rsidRDefault="009B1C88" w:rsidP="009B1C88">
            <w:pPr>
              <w:pStyle w:val="TAL"/>
              <w:rPr>
                <w:sz w:val="16"/>
                <w:szCs w:val="16"/>
              </w:rPr>
            </w:pPr>
            <w:r w:rsidRPr="001258A9">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Default="009B1C88" w:rsidP="009B1C88">
            <w:pPr>
              <w:pStyle w:val="TAL"/>
              <w:rPr>
                <w:sz w:val="16"/>
                <w:szCs w:val="16"/>
              </w:rPr>
            </w:pPr>
            <w:r>
              <w:rPr>
                <w:sz w:val="16"/>
                <w:szCs w:val="16"/>
              </w:rPr>
              <w:t>17.4.0</w:t>
            </w:r>
          </w:p>
        </w:tc>
      </w:tr>
      <w:tr w:rsidR="009B1C88" w:rsidRPr="009B1C88"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Default="009B1C88" w:rsidP="009B1C88">
            <w:pPr>
              <w:pStyle w:val="TAL"/>
              <w:rPr>
                <w:sz w:val="16"/>
                <w:szCs w:val="16"/>
              </w:rPr>
            </w:pPr>
            <w:r w:rsidRPr="009B1C88">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Default="009B1C88" w:rsidP="009B1C88">
            <w:pPr>
              <w:pStyle w:val="TAL"/>
              <w:rPr>
                <w:sz w:val="16"/>
                <w:szCs w:val="16"/>
              </w:rPr>
            </w:pPr>
            <w:r w:rsidRPr="009B1C88">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1258A9" w:rsidRDefault="009B1C88" w:rsidP="009B1C88">
            <w:pPr>
              <w:pStyle w:val="TAL"/>
              <w:rPr>
                <w:sz w:val="16"/>
                <w:szCs w:val="16"/>
              </w:rPr>
            </w:pPr>
            <w:r w:rsidRPr="001258A9">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Default="009B1C88" w:rsidP="009B1C88">
            <w:pPr>
              <w:pStyle w:val="TAL"/>
              <w:rPr>
                <w:sz w:val="16"/>
                <w:szCs w:val="16"/>
              </w:rPr>
            </w:pPr>
            <w:r>
              <w:rPr>
                <w:sz w:val="16"/>
                <w:szCs w:val="16"/>
              </w:rPr>
              <w:t>17.4.0</w:t>
            </w:r>
          </w:p>
        </w:tc>
      </w:tr>
      <w:tr w:rsidR="009B1C88" w:rsidRPr="009B1C88"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Default="009B1C88" w:rsidP="009B1C88">
            <w:pPr>
              <w:pStyle w:val="TAL"/>
              <w:rPr>
                <w:sz w:val="16"/>
                <w:szCs w:val="16"/>
              </w:rPr>
            </w:pPr>
            <w:r w:rsidRPr="009B1C88">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Default="009B1C88" w:rsidP="009B1C88">
            <w:pPr>
              <w:pStyle w:val="TAL"/>
              <w:rPr>
                <w:sz w:val="16"/>
                <w:szCs w:val="16"/>
              </w:rPr>
            </w:pPr>
            <w:r w:rsidRPr="009B1C88">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635E92" w:rsidRDefault="009B1C88" w:rsidP="009B1C88">
            <w:pPr>
              <w:pStyle w:val="TAL"/>
              <w:rPr>
                <w:sz w:val="16"/>
                <w:szCs w:val="16"/>
              </w:rPr>
            </w:pPr>
            <w:r w:rsidRPr="009B1C88">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Default="009B1C88" w:rsidP="009B1C88">
            <w:pPr>
              <w:pStyle w:val="TAL"/>
              <w:rPr>
                <w:sz w:val="16"/>
                <w:szCs w:val="16"/>
              </w:rPr>
            </w:pPr>
            <w:r>
              <w:rPr>
                <w:sz w:val="16"/>
                <w:szCs w:val="16"/>
              </w:rPr>
              <w:t>17.4.0</w:t>
            </w:r>
          </w:p>
        </w:tc>
      </w:tr>
      <w:tr w:rsidR="009B1C88" w:rsidRPr="009B1C88"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Default="009B1C88" w:rsidP="009B1C88">
            <w:pPr>
              <w:pStyle w:val="TAL"/>
              <w:rPr>
                <w:sz w:val="16"/>
                <w:szCs w:val="16"/>
              </w:rPr>
            </w:pPr>
            <w:r w:rsidRPr="009B1C88">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Default="009B1C88" w:rsidP="009B1C88">
            <w:pPr>
              <w:pStyle w:val="TAL"/>
              <w:rPr>
                <w:sz w:val="16"/>
                <w:szCs w:val="16"/>
              </w:rPr>
            </w:pPr>
            <w:r w:rsidRPr="009B1C88">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635E92" w:rsidRDefault="009B1C88" w:rsidP="009B1C88">
            <w:pPr>
              <w:pStyle w:val="TAL"/>
              <w:rPr>
                <w:sz w:val="16"/>
                <w:szCs w:val="16"/>
              </w:rPr>
            </w:pPr>
            <w:r w:rsidRPr="009B1C88">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Default="009B1C88" w:rsidP="009B1C88">
            <w:pPr>
              <w:pStyle w:val="TAL"/>
              <w:rPr>
                <w:sz w:val="16"/>
                <w:szCs w:val="16"/>
              </w:rPr>
            </w:pPr>
            <w:r>
              <w:rPr>
                <w:sz w:val="16"/>
                <w:szCs w:val="16"/>
              </w:rPr>
              <w:t>17.4.0</w:t>
            </w:r>
          </w:p>
        </w:tc>
      </w:tr>
      <w:tr w:rsidR="00CE3008" w:rsidRPr="001838A6"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Default="00CE3008" w:rsidP="001838A6">
            <w:pPr>
              <w:pStyle w:val="TAL"/>
              <w:rPr>
                <w:sz w:val="16"/>
                <w:szCs w:val="16"/>
              </w:rPr>
            </w:pPr>
            <w:r w:rsidRPr="001838A6">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Default="00CE3008" w:rsidP="001838A6">
            <w:pPr>
              <w:pStyle w:val="TAL"/>
              <w:rPr>
                <w:sz w:val="16"/>
                <w:szCs w:val="16"/>
              </w:rPr>
            </w:pPr>
            <w:r w:rsidRPr="001838A6">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635E92" w:rsidRDefault="00CE3008" w:rsidP="001838A6">
            <w:pPr>
              <w:pStyle w:val="TAL"/>
              <w:rPr>
                <w:sz w:val="16"/>
                <w:szCs w:val="16"/>
              </w:rPr>
            </w:pPr>
            <w:r w:rsidRPr="001838A6">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Default="00CE3008" w:rsidP="001838A6">
            <w:pPr>
              <w:pStyle w:val="TAL"/>
              <w:rPr>
                <w:sz w:val="16"/>
                <w:szCs w:val="16"/>
              </w:rPr>
            </w:pPr>
            <w:r>
              <w:rPr>
                <w:sz w:val="16"/>
                <w:szCs w:val="16"/>
              </w:rPr>
              <w:t>17.5.0</w:t>
            </w:r>
          </w:p>
        </w:tc>
      </w:tr>
      <w:tr w:rsidR="00CE3008" w:rsidRPr="001838A6"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Default="00CE3008" w:rsidP="001838A6">
            <w:pPr>
              <w:pStyle w:val="TAL"/>
              <w:rPr>
                <w:sz w:val="16"/>
                <w:szCs w:val="16"/>
              </w:rPr>
            </w:pPr>
            <w:r w:rsidRPr="001838A6">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Default="00CE3008" w:rsidP="001838A6">
            <w:pPr>
              <w:pStyle w:val="TAL"/>
              <w:rPr>
                <w:sz w:val="16"/>
                <w:szCs w:val="16"/>
              </w:rPr>
            </w:pPr>
            <w:r w:rsidRPr="001838A6">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635E92" w:rsidRDefault="00CE3008" w:rsidP="001838A6">
            <w:pPr>
              <w:pStyle w:val="TAL"/>
              <w:rPr>
                <w:sz w:val="16"/>
                <w:szCs w:val="16"/>
              </w:rPr>
            </w:pPr>
            <w:r w:rsidRPr="001838A6">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Default="00CE3008" w:rsidP="001838A6">
            <w:pPr>
              <w:pStyle w:val="TAL"/>
              <w:rPr>
                <w:sz w:val="16"/>
                <w:szCs w:val="16"/>
              </w:rPr>
            </w:pPr>
            <w:r>
              <w:rPr>
                <w:sz w:val="16"/>
                <w:szCs w:val="16"/>
              </w:rPr>
              <w:t>17.5.0</w:t>
            </w:r>
          </w:p>
        </w:tc>
      </w:tr>
      <w:tr w:rsidR="00CE3008" w:rsidRPr="001838A6"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Default="00CE3008" w:rsidP="001838A6">
            <w:pPr>
              <w:pStyle w:val="TAL"/>
              <w:rPr>
                <w:sz w:val="16"/>
                <w:szCs w:val="16"/>
              </w:rPr>
            </w:pPr>
            <w:r w:rsidRPr="001838A6">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Default="00CE3008" w:rsidP="001838A6">
            <w:pPr>
              <w:pStyle w:val="TAL"/>
              <w:rPr>
                <w:sz w:val="16"/>
                <w:szCs w:val="16"/>
              </w:rPr>
            </w:pPr>
            <w:r w:rsidRPr="001838A6">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635E92" w:rsidRDefault="00CE3008" w:rsidP="001838A6">
            <w:pPr>
              <w:pStyle w:val="TAL"/>
              <w:rPr>
                <w:sz w:val="16"/>
                <w:szCs w:val="16"/>
              </w:rPr>
            </w:pPr>
            <w:r w:rsidRPr="001838A6">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Default="00CE3008" w:rsidP="001838A6">
            <w:pPr>
              <w:pStyle w:val="TAL"/>
              <w:rPr>
                <w:sz w:val="16"/>
                <w:szCs w:val="16"/>
              </w:rPr>
            </w:pPr>
            <w:r>
              <w:rPr>
                <w:sz w:val="16"/>
                <w:szCs w:val="16"/>
              </w:rPr>
              <w:t>17.5.0</w:t>
            </w:r>
          </w:p>
        </w:tc>
      </w:tr>
      <w:tr w:rsidR="00CE3008" w:rsidRPr="001838A6"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Default="00CE3008" w:rsidP="001838A6">
            <w:pPr>
              <w:pStyle w:val="TAL"/>
              <w:rPr>
                <w:sz w:val="16"/>
                <w:szCs w:val="16"/>
              </w:rPr>
            </w:pPr>
            <w:r w:rsidRPr="001838A6">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Default="00CE3008" w:rsidP="001838A6">
            <w:pPr>
              <w:pStyle w:val="TAL"/>
              <w:rPr>
                <w:sz w:val="16"/>
                <w:szCs w:val="16"/>
              </w:rPr>
            </w:pPr>
            <w:r w:rsidRPr="001838A6">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635E92" w:rsidRDefault="00CE3008" w:rsidP="001838A6">
            <w:pPr>
              <w:pStyle w:val="TAL"/>
              <w:rPr>
                <w:sz w:val="16"/>
                <w:szCs w:val="16"/>
              </w:rPr>
            </w:pPr>
            <w:r w:rsidRPr="001838A6">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Default="00CE3008" w:rsidP="001838A6">
            <w:pPr>
              <w:pStyle w:val="TAL"/>
              <w:rPr>
                <w:sz w:val="16"/>
                <w:szCs w:val="16"/>
              </w:rPr>
            </w:pPr>
            <w:r>
              <w:rPr>
                <w:sz w:val="16"/>
                <w:szCs w:val="16"/>
              </w:rPr>
              <w:t>17.5.0</w:t>
            </w:r>
          </w:p>
        </w:tc>
      </w:tr>
      <w:tr w:rsidR="00CE3008" w:rsidRPr="001838A6"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Default="00CE3008" w:rsidP="001838A6">
            <w:pPr>
              <w:pStyle w:val="TAL"/>
              <w:rPr>
                <w:sz w:val="16"/>
                <w:szCs w:val="16"/>
              </w:rPr>
            </w:pPr>
            <w:r w:rsidRPr="001838A6">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Default="00CE3008" w:rsidP="001838A6">
            <w:pPr>
              <w:pStyle w:val="TAL"/>
              <w:rPr>
                <w:sz w:val="16"/>
                <w:szCs w:val="16"/>
              </w:rPr>
            </w:pPr>
            <w:r w:rsidRPr="001838A6">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635E92" w:rsidRDefault="00CE3008" w:rsidP="001838A6">
            <w:pPr>
              <w:pStyle w:val="TAL"/>
              <w:rPr>
                <w:sz w:val="16"/>
                <w:szCs w:val="16"/>
              </w:rPr>
            </w:pPr>
            <w:r w:rsidRPr="001838A6">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Default="00CE3008" w:rsidP="001838A6">
            <w:pPr>
              <w:pStyle w:val="TAL"/>
              <w:rPr>
                <w:sz w:val="16"/>
                <w:szCs w:val="16"/>
              </w:rPr>
            </w:pPr>
            <w:r>
              <w:rPr>
                <w:sz w:val="16"/>
                <w:szCs w:val="16"/>
              </w:rPr>
              <w:t>17.5.0</w:t>
            </w:r>
          </w:p>
        </w:tc>
      </w:tr>
      <w:tr w:rsidR="00CE3008" w:rsidRPr="001838A6"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Default="00CE3008" w:rsidP="001838A6">
            <w:pPr>
              <w:pStyle w:val="TAL"/>
              <w:rPr>
                <w:sz w:val="16"/>
                <w:szCs w:val="16"/>
              </w:rPr>
            </w:pPr>
            <w:r w:rsidRPr="001838A6">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Default="00CE3008" w:rsidP="001838A6">
            <w:pPr>
              <w:pStyle w:val="TAL"/>
              <w:rPr>
                <w:sz w:val="16"/>
                <w:szCs w:val="16"/>
              </w:rPr>
            </w:pPr>
            <w:r w:rsidRPr="001838A6">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635E92" w:rsidRDefault="00CE3008" w:rsidP="001838A6">
            <w:pPr>
              <w:pStyle w:val="TAL"/>
              <w:rPr>
                <w:sz w:val="16"/>
                <w:szCs w:val="16"/>
              </w:rPr>
            </w:pPr>
            <w:r w:rsidRPr="001838A6">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Default="00CE3008" w:rsidP="001838A6">
            <w:pPr>
              <w:pStyle w:val="TAL"/>
              <w:rPr>
                <w:sz w:val="16"/>
                <w:szCs w:val="16"/>
              </w:rPr>
            </w:pPr>
            <w:r>
              <w:rPr>
                <w:sz w:val="16"/>
                <w:szCs w:val="16"/>
              </w:rPr>
              <w:t>17.5.0</w:t>
            </w:r>
          </w:p>
        </w:tc>
      </w:tr>
      <w:tr w:rsidR="00CE3008" w:rsidRPr="001838A6"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Default="00CE3008" w:rsidP="001838A6">
            <w:pPr>
              <w:pStyle w:val="TAL"/>
              <w:rPr>
                <w:sz w:val="16"/>
                <w:szCs w:val="16"/>
              </w:rPr>
            </w:pPr>
            <w:r w:rsidRPr="001838A6">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Default="00CE3008" w:rsidP="001838A6">
            <w:pPr>
              <w:pStyle w:val="TAL"/>
              <w:rPr>
                <w:sz w:val="16"/>
                <w:szCs w:val="16"/>
              </w:rPr>
            </w:pPr>
            <w:r w:rsidRPr="001838A6">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635E92" w:rsidRDefault="00CE3008" w:rsidP="001838A6">
            <w:pPr>
              <w:pStyle w:val="TAL"/>
              <w:rPr>
                <w:sz w:val="16"/>
                <w:szCs w:val="16"/>
              </w:rPr>
            </w:pPr>
            <w:r w:rsidRPr="001838A6">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Default="00CE3008" w:rsidP="001838A6">
            <w:pPr>
              <w:pStyle w:val="TAL"/>
              <w:rPr>
                <w:sz w:val="16"/>
                <w:szCs w:val="16"/>
              </w:rPr>
            </w:pPr>
            <w:r>
              <w:rPr>
                <w:sz w:val="16"/>
                <w:szCs w:val="16"/>
              </w:rPr>
              <w:t>17.5.0</w:t>
            </w:r>
          </w:p>
        </w:tc>
      </w:tr>
      <w:tr w:rsidR="00CE3008" w:rsidRPr="001838A6"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Default="00CE3008" w:rsidP="001838A6">
            <w:pPr>
              <w:pStyle w:val="TAL"/>
              <w:rPr>
                <w:sz w:val="16"/>
                <w:szCs w:val="16"/>
              </w:rPr>
            </w:pPr>
            <w:r w:rsidRPr="001838A6">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Default="00CE3008" w:rsidP="001838A6">
            <w:pPr>
              <w:pStyle w:val="TAL"/>
              <w:rPr>
                <w:sz w:val="16"/>
                <w:szCs w:val="16"/>
              </w:rPr>
            </w:pPr>
            <w:r w:rsidRPr="001838A6">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635E92" w:rsidRDefault="00CE3008" w:rsidP="001838A6">
            <w:pPr>
              <w:pStyle w:val="TAL"/>
              <w:rPr>
                <w:sz w:val="16"/>
                <w:szCs w:val="16"/>
              </w:rPr>
            </w:pPr>
            <w:r w:rsidRPr="001838A6">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Default="00CE3008" w:rsidP="001838A6">
            <w:pPr>
              <w:pStyle w:val="TAL"/>
              <w:rPr>
                <w:sz w:val="16"/>
                <w:szCs w:val="16"/>
              </w:rPr>
            </w:pPr>
            <w:r>
              <w:rPr>
                <w:sz w:val="16"/>
                <w:szCs w:val="16"/>
              </w:rPr>
              <w:t>17.5.0</w:t>
            </w:r>
          </w:p>
        </w:tc>
      </w:tr>
      <w:tr w:rsidR="00CE3008" w:rsidRPr="001838A6"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Default="00CE3008" w:rsidP="001838A6">
            <w:pPr>
              <w:pStyle w:val="TAL"/>
              <w:rPr>
                <w:sz w:val="16"/>
                <w:szCs w:val="16"/>
              </w:rPr>
            </w:pPr>
            <w:r>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Default="00CE3008" w:rsidP="001838A6">
            <w:pPr>
              <w:pStyle w:val="TAL"/>
              <w:rPr>
                <w:sz w:val="16"/>
                <w:szCs w:val="16"/>
              </w:rPr>
            </w:pPr>
            <w:r w:rsidRPr="001838A6">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Default="00CE3008" w:rsidP="001838A6">
            <w:pPr>
              <w:pStyle w:val="TAL"/>
              <w:rPr>
                <w:sz w:val="16"/>
                <w:szCs w:val="16"/>
              </w:rPr>
            </w:pPr>
            <w:r w:rsidRPr="001838A6">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635E92" w:rsidRDefault="00CE3008" w:rsidP="001838A6">
            <w:pPr>
              <w:pStyle w:val="TAL"/>
              <w:rPr>
                <w:sz w:val="16"/>
                <w:szCs w:val="16"/>
              </w:rPr>
            </w:pPr>
            <w:r w:rsidRPr="001838A6">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Default="00CE3008" w:rsidP="001838A6">
            <w:pPr>
              <w:pStyle w:val="TAL"/>
              <w:rPr>
                <w:sz w:val="16"/>
                <w:szCs w:val="16"/>
              </w:rPr>
            </w:pPr>
            <w:r>
              <w:rPr>
                <w:sz w:val="16"/>
                <w:szCs w:val="16"/>
              </w:rPr>
              <w:t>17.5.0</w:t>
            </w:r>
          </w:p>
        </w:tc>
      </w:tr>
      <w:tr w:rsidR="00CE3008" w:rsidRPr="001838A6"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Default="00CE3008" w:rsidP="001838A6">
            <w:pPr>
              <w:pStyle w:val="TAL"/>
              <w:rPr>
                <w:sz w:val="16"/>
                <w:szCs w:val="16"/>
              </w:rPr>
            </w:pPr>
            <w:r w:rsidRPr="001838A6">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Default="00CE3008" w:rsidP="001838A6">
            <w:pPr>
              <w:pStyle w:val="TAL"/>
              <w:rPr>
                <w:sz w:val="16"/>
                <w:szCs w:val="16"/>
              </w:rPr>
            </w:pPr>
            <w:r w:rsidRPr="001838A6">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635E92" w:rsidRDefault="00CE3008" w:rsidP="001838A6">
            <w:pPr>
              <w:pStyle w:val="TAL"/>
              <w:rPr>
                <w:sz w:val="16"/>
                <w:szCs w:val="16"/>
              </w:rPr>
            </w:pPr>
            <w:r w:rsidRPr="001838A6">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Default="00CE3008" w:rsidP="001838A6">
            <w:pPr>
              <w:pStyle w:val="TAL"/>
              <w:rPr>
                <w:sz w:val="16"/>
                <w:szCs w:val="16"/>
              </w:rPr>
            </w:pPr>
            <w:r>
              <w:rPr>
                <w:sz w:val="16"/>
                <w:szCs w:val="16"/>
              </w:rPr>
              <w:t>17.5.0</w:t>
            </w:r>
          </w:p>
        </w:tc>
      </w:tr>
      <w:tr w:rsidR="003C5F1B" w:rsidRPr="003C5F1B"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3C5F1B" w:rsidRDefault="00CE3008" w:rsidP="001838A6">
            <w:pPr>
              <w:pStyle w:val="TAL"/>
              <w:rPr>
                <w:sz w:val="16"/>
                <w:szCs w:val="16"/>
              </w:rPr>
            </w:pPr>
            <w:r w:rsidRPr="003C5F1B">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3C5F1B" w:rsidRDefault="00CE3008" w:rsidP="001838A6">
            <w:pPr>
              <w:pStyle w:val="TAL"/>
              <w:rPr>
                <w:sz w:val="16"/>
                <w:szCs w:val="16"/>
              </w:rPr>
            </w:pPr>
            <w:r w:rsidRPr="003C5F1B">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3C5F1B" w:rsidRDefault="00CE3008" w:rsidP="001838A6">
            <w:pPr>
              <w:pStyle w:val="TAL"/>
              <w:rPr>
                <w:sz w:val="16"/>
                <w:szCs w:val="16"/>
              </w:rPr>
            </w:pPr>
            <w:r w:rsidRPr="003C5F1B">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3C5F1B" w:rsidRDefault="00CE3008" w:rsidP="001838A6">
            <w:pPr>
              <w:pStyle w:val="TAL"/>
              <w:rPr>
                <w:sz w:val="16"/>
                <w:szCs w:val="16"/>
              </w:rPr>
            </w:pPr>
            <w:r w:rsidRPr="003C5F1B">
              <w:rPr>
                <w:sz w:val="16"/>
                <w:szCs w:val="16"/>
              </w:rPr>
              <w:t>17.5.0</w:t>
            </w:r>
          </w:p>
        </w:tc>
      </w:tr>
      <w:tr w:rsidR="003C5F1B" w:rsidRPr="003C5F1B"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3C5F1B" w:rsidRDefault="00CE3008" w:rsidP="001838A6">
            <w:pPr>
              <w:pStyle w:val="TAL"/>
              <w:rPr>
                <w:sz w:val="16"/>
                <w:szCs w:val="16"/>
              </w:rPr>
            </w:pPr>
            <w:r w:rsidRPr="003C5F1B">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3C5F1B" w:rsidRDefault="00CE3008" w:rsidP="001838A6">
            <w:pPr>
              <w:pStyle w:val="TAL"/>
              <w:rPr>
                <w:sz w:val="16"/>
                <w:szCs w:val="16"/>
              </w:rPr>
            </w:pPr>
            <w:r w:rsidRPr="003C5F1B">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3C5F1B" w:rsidRDefault="00CE3008" w:rsidP="001838A6">
            <w:pPr>
              <w:pStyle w:val="TAL"/>
              <w:rPr>
                <w:sz w:val="16"/>
                <w:szCs w:val="16"/>
              </w:rPr>
            </w:pPr>
            <w:r w:rsidRPr="003C5F1B">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3C5F1B" w:rsidRDefault="00CE3008" w:rsidP="001838A6">
            <w:pPr>
              <w:pStyle w:val="TAL"/>
              <w:rPr>
                <w:sz w:val="16"/>
                <w:szCs w:val="16"/>
              </w:rPr>
            </w:pPr>
            <w:r w:rsidRPr="003C5F1B">
              <w:rPr>
                <w:sz w:val="16"/>
                <w:szCs w:val="16"/>
              </w:rPr>
              <w:t>17.5.0</w:t>
            </w:r>
          </w:p>
        </w:tc>
      </w:tr>
      <w:tr w:rsidR="003C5F1B" w:rsidRPr="003C5F1B"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3C5F1B" w:rsidRDefault="00CE3008" w:rsidP="001838A6">
            <w:pPr>
              <w:pStyle w:val="TAL"/>
              <w:rPr>
                <w:sz w:val="16"/>
                <w:szCs w:val="16"/>
              </w:rPr>
            </w:pPr>
            <w:r w:rsidRPr="003C5F1B">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3C5F1B" w:rsidRDefault="00CE3008" w:rsidP="001838A6">
            <w:pPr>
              <w:pStyle w:val="TAL"/>
              <w:rPr>
                <w:sz w:val="16"/>
                <w:szCs w:val="16"/>
              </w:rPr>
            </w:pPr>
            <w:r w:rsidRPr="003C5F1B">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3C5F1B" w:rsidRDefault="00CE3008" w:rsidP="001838A6">
            <w:pPr>
              <w:pStyle w:val="TAL"/>
              <w:rPr>
                <w:sz w:val="16"/>
                <w:szCs w:val="16"/>
              </w:rPr>
            </w:pPr>
            <w:r w:rsidRPr="003C5F1B">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3C5F1B" w:rsidRDefault="00CE3008" w:rsidP="001838A6">
            <w:pPr>
              <w:pStyle w:val="TAL"/>
              <w:rPr>
                <w:sz w:val="16"/>
                <w:szCs w:val="16"/>
              </w:rPr>
            </w:pPr>
            <w:r w:rsidRPr="003C5F1B">
              <w:rPr>
                <w:sz w:val="16"/>
                <w:szCs w:val="16"/>
              </w:rPr>
              <w:t>17.5.0</w:t>
            </w:r>
          </w:p>
        </w:tc>
      </w:tr>
      <w:tr w:rsidR="003C5F1B" w:rsidRPr="003C5F1B"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3C5F1B" w:rsidRDefault="00CE3008" w:rsidP="001838A6">
            <w:pPr>
              <w:pStyle w:val="TAL"/>
              <w:rPr>
                <w:sz w:val="16"/>
                <w:szCs w:val="16"/>
              </w:rPr>
            </w:pPr>
            <w:r w:rsidRPr="003C5F1B">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3C5F1B" w:rsidRDefault="00CE3008" w:rsidP="001838A6">
            <w:pPr>
              <w:pStyle w:val="TAL"/>
              <w:rPr>
                <w:sz w:val="16"/>
                <w:szCs w:val="16"/>
              </w:rPr>
            </w:pPr>
            <w:r w:rsidRPr="003C5F1B">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3C5F1B" w:rsidRDefault="00CE3008" w:rsidP="001838A6">
            <w:pPr>
              <w:pStyle w:val="TAL"/>
              <w:rPr>
                <w:sz w:val="16"/>
                <w:szCs w:val="16"/>
              </w:rPr>
            </w:pPr>
            <w:r w:rsidRPr="003C5F1B">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3C5F1B" w:rsidRDefault="00CE3008" w:rsidP="001838A6">
            <w:pPr>
              <w:pStyle w:val="TAL"/>
              <w:rPr>
                <w:sz w:val="16"/>
                <w:szCs w:val="16"/>
              </w:rPr>
            </w:pPr>
            <w:r w:rsidRPr="003C5F1B">
              <w:rPr>
                <w:sz w:val="16"/>
                <w:szCs w:val="16"/>
              </w:rPr>
              <w:t>17.5.0</w:t>
            </w:r>
          </w:p>
        </w:tc>
      </w:tr>
      <w:tr w:rsidR="003C5F1B" w:rsidRPr="003C5F1B"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3C5F1B" w:rsidRDefault="00CE3008" w:rsidP="001838A6">
            <w:pPr>
              <w:pStyle w:val="TAL"/>
              <w:rPr>
                <w:sz w:val="16"/>
                <w:szCs w:val="16"/>
              </w:rPr>
            </w:pPr>
            <w:r w:rsidRPr="003C5F1B">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3C5F1B" w:rsidRDefault="00CE3008" w:rsidP="001838A6">
            <w:pPr>
              <w:pStyle w:val="TAL"/>
              <w:rPr>
                <w:sz w:val="16"/>
                <w:szCs w:val="16"/>
              </w:rPr>
            </w:pPr>
            <w:r w:rsidRPr="003C5F1B">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3C5F1B" w:rsidRDefault="00CE3008" w:rsidP="001838A6">
            <w:pPr>
              <w:pStyle w:val="TAL"/>
              <w:rPr>
                <w:sz w:val="16"/>
                <w:szCs w:val="16"/>
              </w:rPr>
            </w:pPr>
            <w:r w:rsidRPr="003C5F1B">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3C5F1B" w:rsidRDefault="00CE3008" w:rsidP="001838A6">
            <w:pPr>
              <w:pStyle w:val="TAL"/>
              <w:rPr>
                <w:sz w:val="16"/>
                <w:szCs w:val="16"/>
              </w:rPr>
            </w:pPr>
            <w:r w:rsidRPr="003C5F1B">
              <w:rPr>
                <w:sz w:val="16"/>
                <w:szCs w:val="16"/>
              </w:rPr>
              <w:t>17.5.0</w:t>
            </w:r>
          </w:p>
        </w:tc>
      </w:tr>
      <w:tr w:rsidR="003C5F1B" w:rsidRPr="003C5F1B"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3C5F1B" w:rsidRDefault="00CE3008" w:rsidP="001838A6">
            <w:pPr>
              <w:pStyle w:val="TAL"/>
              <w:rPr>
                <w:sz w:val="16"/>
                <w:szCs w:val="16"/>
              </w:rPr>
            </w:pPr>
            <w:r w:rsidRPr="003C5F1B">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3C5F1B" w:rsidRDefault="00CE3008" w:rsidP="001838A6">
            <w:pPr>
              <w:pStyle w:val="TAL"/>
              <w:rPr>
                <w:sz w:val="16"/>
                <w:szCs w:val="16"/>
              </w:rPr>
            </w:pPr>
            <w:r w:rsidRPr="003C5F1B">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3C5F1B" w:rsidRDefault="00CE3008" w:rsidP="001838A6">
            <w:pPr>
              <w:pStyle w:val="TAL"/>
              <w:rPr>
                <w:sz w:val="16"/>
                <w:szCs w:val="16"/>
              </w:rPr>
            </w:pPr>
            <w:r w:rsidRPr="003C5F1B">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3C5F1B" w:rsidRDefault="00CE3008" w:rsidP="001838A6">
            <w:pPr>
              <w:pStyle w:val="TAL"/>
              <w:rPr>
                <w:sz w:val="16"/>
                <w:szCs w:val="16"/>
              </w:rPr>
            </w:pPr>
            <w:r w:rsidRPr="003C5F1B">
              <w:rPr>
                <w:sz w:val="16"/>
                <w:szCs w:val="16"/>
              </w:rPr>
              <w:t>17.5.0</w:t>
            </w:r>
          </w:p>
        </w:tc>
      </w:tr>
      <w:tr w:rsidR="003C5F1B" w:rsidRPr="003C5F1B"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3C5F1B" w:rsidRDefault="00CE3008" w:rsidP="001838A6">
            <w:pPr>
              <w:pStyle w:val="TAL"/>
              <w:rPr>
                <w:sz w:val="16"/>
                <w:szCs w:val="16"/>
              </w:rPr>
            </w:pPr>
            <w:r w:rsidRPr="003C5F1B">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3C5F1B" w:rsidRDefault="00CE3008" w:rsidP="001838A6">
            <w:pPr>
              <w:pStyle w:val="TAL"/>
              <w:rPr>
                <w:sz w:val="16"/>
                <w:szCs w:val="16"/>
              </w:rPr>
            </w:pPr>
            <w:r w:rsidRPr="003C5F1B">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3C5F1B" w:rsidRDefault="00CE3008" w:rsidP="001838A6">
            <w:pPr>
              <w:pStyle w:val="TAL"/>
              <w:rPr>
                <w:sz w:val="16"/>
                <w:szCs w:val="16"/>
              </w:rPr>
            </w:pPr>
            <w:r w:rsidRPr="003C5F1B">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3C5F1B" w:rsidRDefault="00CE3008" w:rsidP="001838A6">
            <w:pPr>
              <w:pStyle w:val="TAL"/>
              <w:rPr>
                <w:sz w:val="16"/>
                <w:szCs w:val="16"/>
              </w:rPr>
            </w:pPr>
            <w:r w:rsidRPr="003C5F1B">
              <w:rPr>
                <w:sz w:val="16"/>
                <w:szCs w:val="16"/>
              </w:rPr>
              <w:t>17.5.0</w:t>
            </w:r>
          </w:p>
        </w:tc>
      </w:tr>
      <w:tr w:rsidR="003C5F1B" w:rsidRPr="003C5F1B"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3C5F1B" w:rsidRDefault="00CE3008" w:rsidP="001838A6">
            <w:pPr>
              <w:pStyle w:val="TAL"/>
              <w:rPr>
                <w:sz w:val="16"/>
                <w:szCs w:val="16"/>
              </w:rPr>
            </w:pPr>
            <w:r w:rsidRPr="003C5F1B">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3C5F1B" w:rsidRDefault="00CE3008" w:rsidP="001838A6">
            <w:pPr>
              <w:pStyle w:val="TAL"/>
              <w:rPr>
                <w:sz w:val="16"/>
                <w:szCs w:val="16"/>
              </w:rPr>
            </w:pPr>
            <w:r w:rsidRPr="003C5F1B">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3C5F1B" w:rsidRDefault="00CE3008" w:rsidP="001838A6">
            <w:pPr>
              <w:pStyle w:val="TAL"/>
              <w:rPr>
                <w:sz w:val="16"/>
                <w:szCs w:val="16"/>
              </w:rPr>
            </w:pPr>
            <w:r w:rsidRPr="003C5F1B">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3C5F1B" w:rsidRDefault="00CE3008" w:rsidP="001838A6">
            <w:pPr>
              <w:pStyle w:val="TAL"/>
              <w:rPr>
                <w:sz w:val="16"/>
                <w:szCs w:val="16"/>
              </w:rPr>
            </w:pPr>
            <w:r w:rsidRPr="003C5F1B">
              <w:rPr>
                <w:sz w:val="16"/>
                <w:szCs w:val="16"/>
              </w:rPr>
              <w:t>17.5.0</w:t>
            </w:r>
          </w:p>
        </w:tc>
      </w:tr>
      <w:tr w:rsidR="003C5F1B" w:rsidRPr="003C5F1B"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3C5F1B" w:rsidRDefault="00CE3008" w:rsidP="001838A6">
            <w:pPr>
              <w:pStyle w:val="TAL"/>
              <w:rPr>
                <w:sz w:val="16"/>
                <w:szCs w:val="16"/>
              </w:rPr>
            </w:pPr>
            <w:r w:rsidRPr="003C5F1B">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3C5F1B" w:rsidRDefault="00CE3008" w:rsidP="001838A6">
            <w:pPr>
              <w:pStyle w:val="TAL"/>
              <w:rPr>
                <w:sz w:val="16"/>
                <w:szCs w:val="16"/>
              </w:rPr>
            </w:pPr>
            <w:r w:rsidRPr="003C5F1B">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3C5F1B" w:rsidRDefault="00CE3008" w:rsidP="001838A6">
            <w:pPr>
              <w:pStyle w:val="TAL"/>
              <w:rPr>
                <w:sz w:val="16"/>
                <w:szCs w:val="16"/>
              </w:rPr>
            </w:pPr>
            <w:r w:rsidRPr="003C5F1B">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3C5F1B" w:rsidRDefault="00CE3008" w:rsidP="001838A6">
            <w:pPr>
              <w:pStyle w:val="TAL"/>
              <w:rPr>
                <w:sz w:val="16"/>
                <w:szCs w:val="16"/>
              </w:rPr>
            </w:pPr>
            <w:r w:rsidRPr="003C5F1B">
              <w:rPr>
                <w:sz w:val="16"/>
                <w:szCs w:val="16"/>
              </w:rPr>
              <w:t>17.5.0</w:t>
            </w:r>
          </w:p>
        </w:tc>
      </w:tr>
      <w:tr w:rsidR="003C5F1B" w:rsidRPr="003C5F1B"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3C5F1B" w:rsidRDefault="00CE3008" w:rsidP="001838A6">
            <w:pPr>
              <w:pStyle w:val="TAL"/>
              <w:rPr>
                <w:sz w:val="16"/>
                <w:szCs w:val="16"/>
              </w:rPr>
            </w:pPr>
            <w:r w:rsidRPr="003C5F1B">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3C5F1B" w:rsidRDefault="00CE3008" w:rsidP="001838A6">
            <w:pPr>
              <w:pStyle w:val="TAL"/>
              <w:rPr>
                <w:sz w:val="16"/>
                <w:szCs w:val="16"/>
              </w:rPr>
            </w:pPr>
            <w:r w:rsidRPr="003C5F1B">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3C5F1B" w:rsidRDefault="00CE3008" w:rsidP="001838A6">
            <w:pPr>
              <w:pStyle w:val="TAL"/>
              <w:rPr>
                <w:sz w:val="16"/>
                <w:szCs w:val="16"/>
              </w:rPr>
            </w:pPr>
            <w:r w:rsidRPr="003C5F1B">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3C5F1B" w:rsidRDefault="00CE3008" w:rsidP="001838A6">
            <w:pPr>
              <w:pStyle w:val="TAL"/>
              <w:rPr>
                <w:sz w:val="16"/>
                <w:szCs w:val="16"/>
              </w:rPr>
            </w:pPr>
            <w:r w:rsidRPr="003C5F1B">
              <w:rPr>
                <w:sz w:val="16"/>
                <w:szCs w:val="16"/>
              </w:rPr>
              <w:t>17.5.0</w:t>
            </w:r>
          </w:p>
        </w:tc>
      </w:tr>
      <w:tr w:rsidR="003C5F1B" w:rsidRPr="003C5F1B"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3C5F1B" w:rsidRDefault="00CE3008" w:rsidP="001838A6">
            <w:pPr>
              <w:pStyle w:val="TAL"/>
              <w:rPr>
                <w:sz w:val="16"/>
                <w:szCs w:val="16"/>
              </w:rPr>
            </w:pPr>
            <w:r w:rsidRPr="003C5F1B">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3C5F1B" w:rsidRDefault="00CE3008" w:rsidP="001838A6">
            <w:pPr>
              <w:pStyle w:val="TAL"/>
              <w:rPr>
                <w:sz w:val="16"/>
                <w:szCs w:val="16"/>
              </w:rPr>
            </w:pPr>
            <w:r w:rsidRPr="003C5F1B">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3C5F1B" w:rsidRDefault="00CE3008" w:rsidP="001838A6">
            <w:pPr>
              <w:pStyle w:val="TAL"/>
              <w:rPr>
                <w:sz w:val="16"/>
                <w:szCs w:val="16"/>
              </w:rPr>
            </w:pPr>
            <w:r w:rsidRPr="003C5F1B">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3C5F1B" w:rsidRDefault="00CE3008" w:rsidP="001838A6">
            <w:pPr>
              <w:pStyle w:val="TAL"/>
              <w:rPr>
                <w:sz w:val="16"/>
                <w:szCs w:val="16"/>
              </w:rPr>
            </w:pPr>
            <w:r w:rsidRPr="003C5F1B">
              <w:rPr>
                <w:sz w:val="16"/>
                <w:szCs w:val="16"/>
              </w:rPr>
              <w:t>17.5.0</w:t>
            </w:r>
          </w:p>
        </w:tc>
      </w:tr>
      <w:tr w:rsidR="003C5F1B" w:rsidRPr="003C5F1B"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3C5F1B" w:rsidRDefault="00CE3008" w:rsidP="001838A6">
            <w:pPr>
              <w:pStyle w:val="TAL"/>
              <w:rPr>
                <w:sz w:val="16"/>
                <w:szCs w:val="16"/>
              </w:rPr>
            </w:pPr>
            <w:r w:rsidRPr="003C5F1B">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3C5F1B" w:rsidRDefault="00CE3008" w:rsidP="001838A6">
            <w:pPr>
              <w:pStyle w:val="TAL"/>
              <w:rPr>
                <w:sz w:val="16"/>
                <w:szCs w:val="16"/>
              </w:rPr>
            </w:pPr>
            <w:r w:rsidRPr="003C5F1B">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3C5F1B" w:rsidRDefault="00CE3008" w:rsidP="001838A6">
            <w:pPr>
              <w:pStyle w:val="TAL"/>
              <w:rPr>
                <w:sz w:val="16"/>
                <w:szCs w:val="16"/>
              </w:rPr>
            </w:pPr>
            <w:r w:rsidRPr="003C5F1B">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3C5F1B" w:rsidRDefault="00CE3008" w:rsidP="001838A6">
            <w:pPr>
              <w:pStyle w:val="TAL"/>
              <w:rPr>
                <w:sz w:val="16"/>
                <w:szCs w:val="16"/>
              </w:rPr>
            </w:pPr>
            <w:r w:rsidRPr="003C5F1B">
              <w:rPr>
                <w:sz w:val="16"/>
                <w:szCs w:val="16"/>
              </w:rPr>
              <w:t>17.5.0</w:t>
            </w:r>
          </w:p>
        </w:tc>
      </w:tr>
      <w:tr w:rsidR="003C5F1B" w:rsidRPr="003C5F1B"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3C5F1B" w:rsidRDefault="00CE3008" w:rsidP="001838A6">
            <w:pPr>
              <w:pStyle w:val="TAL"/>
              <w:rPr>
                <w:sz w:val="16"/>
                <w:szCs w:val="16"/>
              </w:rPr>
            </w:pPr>
            <w:r w:rsidRPr="003C5F1B">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3C5F1B" w:rsidRDefault="00CE3008" w:rsidP="001838A6">
            <w:pPr>
              <w:pStyle w:val="TAL"/>
              <w:rPr>
                <w:sz w:val="16"/>
                <w:szCs w:val="16"/>
              </w:rPr>
            </w:pPr>
            <w:r w:rsidRPr="003C5F1B">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3C5F1B" w:rsidRDefault="00CE3008" w:rsidP="001838A6">
            <w:pPr>
              <w:pStyle w:val="TAL"/>
              <w:rPr>
                <w:sz w:val="16"/>
                <w:szCs w:val="16"/>
              </w:rPr>
            </w:pPr>
            <w:r w:rsidRPr="003C5F1B">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3C5F1B" w:rsidRDefault="00CE3008" w:rsidP="001838A6">
            <w:pPr>
              <w:pStyle w:val="TAL"/>
              <w:rPr>
                <w:sz w:val="16"/>
                <w:szCs w:val="16"/>
              </w:rPr>
            </w:pPr>
            <w:r w:rsidRPr="003C5F1B">
              <w:rPr>
                <w:sz w:val="16"/>
                <w:szCs w:val="16"/>
              </w:rPr>
              <w:t>17.5.0</w:t>
            </w:r>
          </w:p>
        </w:tc>
      </w:tr>
      <w:tr w:rsidR="003C5F1B" w:rsidRPr="003C5F1B"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3C5F1B" w:rsidRDefault="00CE3008" w:rsidP="001838A6">
            <w:pPr>
              <w:pStyle w:val="TAL"/>
              <w:rPr>
                <w:sz w:val="16"/>
                <w:szCs w:val="16"/>
              </w:rPr>
            </w:pPr>
            <w:r w:rsidRPr="003C5F1B">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3C5F1B" w:rsidRDefault="00CE3008" w:rsidP="001838A6">
            <w:pPr>
              <w:pStyle w:val="TAL"/>
              <w:rPr>
                <w:sz w:val="16"/>
                <w:szCs w:val="16"/>
              </w:rPr>
            </w:pPr>
            <w:r w:rsidRPr="003C5F1B">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3C5F1B" w:rsidRDefault="00CE3008" w:rsidP="001838A6">
            <w:pPr>
              <w:pStyle w:val="TAL"/>
              <w:rPr>
                <w:sz w:val="16"/>
                <w:szCs w:val="16"/>
              </w:rPr>
            </w:pPr>
            <w:r w:rsidRPr="003C5F1B">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3C5F1B" w:rsidRDefault="00CE3008" w:rsidP="001838A6">
            <w:pPr>
              <w:pStyle w:val="TAL"/>
              <w:rPr>
                <w:sz w:val="16"/>
                <w:szCs w:val="16"/>
              </w:rPr>
            </w:pPr>
            <w:r w:rsidRPr="003C5F1B">
              <w:rPr>
                <w:sz w:val="16"/>
                <w:szCs w:val="16"/>
              </w:rPr>
              <w:t>17.5.0</w:t>
            </w:r>
          </w:p>
        </w:tc>
      </w:tr>
      <w:tr w:rsidR="003C5F1B" w:rsidRPr="003C5F1B"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3C5F1B" w:rsidRDefault="00CE3008" w:rsidP="001838A6">
            <w:pPr>
              <w:pStyle w:val="TAL"/>
              <w:rPr>
                <w:sz w:val="16"/>
                <w:szCs w:val="16"/>
              </w:rPr>
            </w:pPr>
            <w:r w:rsidRPr="003C5F1B">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3C5F1B" w:rsidRDefault="00CE3008" w:rsidP="001838A6">
            <w:pPr>
              <w:pStyle w:val="TAL"/>
              <w:rPr>
                <w:sz w:val="16"/>
                <w:szCs w:val="16"/>
              </w:rPr>
            </w:pPr>
            <w:r w:rsidRPr="003C5F1B">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3C5F1B" w:rsidRDefault="00CE3008" w:rsidP="001838A6">
            <w:pPr>
              <w:pStyle w:val="TAL"/>
              <w:rPr>
                <w:sz w:val="16"/>
                <w:szCs w:val="16"/>
              </w:rPr>
            </w:pPr>
            <w:r w:rsidRPr="003C5F1B">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3C5F1B" w:rsidRDefault="00CE3008" w:rsidP="001838A6">
            <w:pPr>
              <w:pStyle w:val="TAL"/>
              <w:rPr>
                <w:sz w:val="16"/>
                <w:szCs w:val="16"/>
              </w:rPr>
            </w:pPr>
            <w:r w:rsidRPr="003C5F1B">
              <w:rPr>
                <w:sz w:val="16"/>
                <w:szCs w:val="16"/>
              </w:rPr>
              <w:t>17.5.0</w:t>
            </w:r>
          </w:p>
        </w:tc>
      </w:tr>
      <w:tr w:rsidR="003C5F1B" w:rsidRPr="003C5F1B"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3C5F1B" w:rsidRDefault="00CE3008" w:rsidP="001838A6">
            <w:pPr>
              <w:pStyle w:val="TAL"/>
              <w:rPr>
                <w:sz w:val="16"/>
                <w:szCs w:val="16"/>
              </w:rPr>
            </w:pPr>
            <w:r w:rsidRPr="003C5F1B">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3C5F1B" w:rsidRDefault="00CE3008" w:rsidP="001838A6">
            <w:pPr>
              <w:pStyle w:val="TAL"/>
              <w:rPr>
                <w:sz w:val="16"/>
                <w:szCs w:val="16"/>
              </w:rPr>
            </w:pPr>
            <w:r w:rsidRPr="003C5F1B">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3C5F1B" w:rsidRDefault="00CE3008" w:rsidP="001838A6">
            <w:pPr>
              <w:pStyle w:val="TAL"/>
              <w:rPr>
                <w:sz w:val="16"/>
                <w:szCs w:val="16"/>
              </w:rPr>
            </w:pPr>
            <w:r w:rsidRPr="003C5F1B">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3C5F1B" w:rsidRDefault="00CE3008" w:rsidP="001838A6">
            <w:pPr>
              <w:pStyle w:val="TAL"/>
              <w:rPr>
                <w:sz w:val="16"/>
                <w:szCs w:val="16"/>
              </w:rPr>
            </w:pPr>
            <w:r w:rsidRPr="003C5F1B">
              <w:rPr>
                <w:sz w:val="16"/>
                <w:szCs w:val="16"/>
              </w:rPr>
              <w:t>17.5.0</w:t>
            </w:r>
          </w:p>
        </w:tc>
      </w:tr>
      <w:tr w:rsidR="003C5F1B" w:rsidRPr="003C5F1B"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3C5F1B" w:rsidRDefault="00CE3008" w:rsidP="001838A6">
            <w:pPr>
              <w:pStyle w:val="TAL"/>
              <w:rPr>
                <w:sz w:val="16"/>
                <w:szCs w:val="16"/>
              </w:rPr>
            </w:pPr>
            <w:r w:rsidRPr="003C5F1B">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3C5F1B" w:rsidRDefault="00CE3008" w:rsidP="001838A6">
            <w:pPr>
              <w:pStyle w:val="TAL"/>
              <w:rPr>
                <w:sz w:val="16"/>
                <w:szCs w:val="16"/>
              </w:rPr>
            </w:pPr>
            <w:r w:rsidRPr="003C5F1B">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3C5F1B" w:rsidRDefault="00CE3008" w:rsidP="001838A6">
            <w:pPr>
              <w:pStyle w:val="TAL"/>
              <w:rPr>
                <w:sz w:val="16"/>
                <w:szCs w:val="16"/>
              </w:rPr>
            </w:pPr>
            <w:r w:rsidRPr="003C5F1B">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3C5F1B" w:rsidRDefault="00CE3008" w:rsidP="001838A6">
            <w:pPr>
              <w:pStyle w:val="TAL"/>
              <w:rPr>
                <w:sz w:val="16"/>
                <w:szCs w:val="16"/>
              </w:rPr>
            </w:pPr>
            <w:r w:rsidRPr="003C5F1B">
              <w:rPr>
                <w:sz w:val="16"/>
                <w:szCs w:val="16"/>
              </w:rPr>
              <w:t>17.5.0</w:t>
            </w:r>
          </w:p>
        </w:tc>
      </w:tr>
      <w:tr w:rsidR="003C5F1B" w:rsidRPr="003C5F1B"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3C5F1B" w:rsidRDefault="00CE3008" w:rsidP="001838A6">
            <w:pPr>
              <w:pStyle w:val="TAL"/>
              <w:rPr>
                <w:sz w:val="16"/>
                <w:szCs w:val="16"/>
              </w:rPr>
            </w:pPr>
            <w:r w:rsidRPr="003C5F1B">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3C5F1B" w:rsidRDefault="00CE3008" w:rsidP="001838A6">
            <w:pPr>
              <w:pStyle w:val="TAL"/>
              <w:rPr>
                <w:sz w:val="16"/>
                <w:szCs w:val="16"/>
              </w:rPr>
            </w:pPr>
            <w:r w:rsidRPr="003C5F1B">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3C5F1B" w:rsidRDefault="00CE3008" w:rsidP="001838A6">
            <w:pPr>
              <w:pStyle w:val="TAL"/>
              <w:rPr>
                <w:sz w:val="16"/>
                <w:szCs w:val="16"/>
              </w:rPr>
            </w:pPr>
            <w:r w:rsidRPr="003C5F1B">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3C5F1B" w:rsidRDefault="00CE3008" w:rsidP="001838A6">
            <w:pPr>
              <w:pStyle w:val="TAL"/>
              <w:rPr>
                <w:sz w:val="16"/>
                <w:szCs w:val="16"/>
              </w:rPr>
            </w:pPr>
            <w:r w:rsidRPr="003C5F1B">
              <w:rPr>
                <w:sz w:val="16"/>
                <w:szCs w:val="16"/>
              </w:rPr>
              <w:t>17.5.0</w:t>
            </w:r>
          </w:p>
        </w:tc>
      </w:tr>
      <w:tr w:rsidR="003C5F1B" w:rsidRPr="003C5F1B"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3C5F1B" w:rsidRDefault="00CE3008" w:rsidP="001838A6">
            <w:pPr>
              <w:pStyle w:val="TAL"/>
              <w:rPr>
                <w:sz w:val="16"/>
                <w:szCs w:val="16"/>
              </w:rPr>
            </w:pPr>
            <w:r w:rsidRPr="003C5F1B">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3C5F1B" w:rsidRDefault="00CE3008" w:rsidP="001838A6">
            <w:pPr>
              <w:pStyle w:val="TAL"/>
              <w:rPr>
                <w:sz w:val="16"/>
                <w:szCs w:val="16"/>
              </w:rPr>
            </w:pPr>
            <w:r w:rsidRPr="003C5F1B">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3C5F1B" w:rsidRDefault="00CE3008" w:rsidP="001838A6">
            <w:pPr>
              <w:pStyle w:val="TAL"/>
              <w:rPr>
                <w:sz w:val="16"/>
                <w:szCs w:val="16"/>
              </w:rPr>
            </w:pPr>
            <w:r w:rsidRPr="003C5F1B">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3C5F1B" w:rsidRDefault="00CE3008" w:rsidP="001838A6">
            <w:pPr>
              <w:pStyle w:val="TAL"/>
              <w:rPr>
                <w:sz w:val="16"/>
                <w:szCs w:val="16"/>
              </w:rPr>
            </w:pPr>
            <w:r w:rsidRPr="003C5F1B">
              <w:rPr>
                <w:sz w:val="16"/>
                <w:szCs w:val="16"/>
              </w:rPr>
              <w:t>17.5.0</w:t>
            </w:r>
          </w:p>
        </w:tc>
      </w:tr>
      <w:tr w:rsidR="003C5F1B" w:rsidRPr="003C5F1B"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3C5F1B" w:rsidRDefault="00CE3008" w:rsidP="001838A6">
            <w:pPr>
              <w:pStyle w:val="TAL"/>
              <w:rPr>
                <w:sz w:val="16"/>
                <w:szCs w:val="16"/>
              </w:rPr>
            </w:pPr>
            <w:r w:rsidRPr="003C5F1B">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3C5F1B" w:rsidRDefault="00CE3008" w:rsidP="001838A6">
            <w:pPr>
              <w:pStyle w:val="TAL"/>
              <w:rPr>
                <w:sz w:val="16"/>
                <w:szCs w:val="16"/>
              </w:rPr>
            </w:pPr>
            <w:r w:rsidRPr="003C5F1B">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3C5F1B" w:rsidRDefault="00CE3008" w:rsidP="001838A6">
            <w:pPr>
              <w:pStyle w:val="TAL"/>
              <w:rPr>
                <w:sz w:val="16"/>
                <w:szCs w:val="16"/>
              </w:rPr>
            </w:pPr>
            <w:r w:rsidRPr="003C5F1B">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3C5F1B" w:rsidRDefault="00CE3008" w:rsidP="001838A6">
            <w:pPr>
              <w:pStyle w:val="TAL"/>
              <w:rPr>
                <w:sz w:val="16"/>
                <w:szCs w:val="16"/>
              </w:rPr>
            </w:pPr>
            <w:r w:rsidRPr="003C5F1B">
              <w:rPr>
                <w:sz w:val="16"/>
                <w:szCs w:val="16"/>
              </w:rPr>
              <w:t>17.5.0</w:t>
            </w:r>
          </w:p>
        </w:tc>
      </w:tr>
      <w:tr w:rsidR="003C5F1B" w:rsidRPr="003C5F1B"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3C5F1B" w:rsidRDefault="00CE3008" w:rsidP="001838A6">
            <w:pPr>
              <w:pStyle w:val="TAL"/>
              <w:rPr>
                <w:sz w:val="16"/>
                <w:szCs w:val="16"/>
              </w:rPr>
            </w:pPr>
            <w:r w:rsidRPr="003C5F1B">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3C5F1B" w:rsidRDefault="00CE3008" w:rsidP="001838A6">
            <w:pPr>
              <w:pStyle w:val="TAL"/>
              <w:rPr>
                <w:sz w:val="16"/>
                <w:szCs w:val="16"/>
              </w:rPr>
            </w:pPr>
            <w:r w:rsidRPr="003C5F1B">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3C5F1B" w:rsidRDefault="00CE3008" w:rsidP="001838A6">
            <w:pPr>
              <w:pStyle w:val="TAL"/>
              <w:rPr>
                <w:sz w:val="16"/>
                <w:szCs w:val="16"/>
              </w:rPr>
            </w:pPr>
            <w:r w:rsidRPr="003C5F1B">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3C5F1B" w:rsidRDefault="00CE3008" w:rsidP="001838A6">
            <w:pPr>
              <w:pStyle w:val="TAL"/>
              <w:rPr>
                <w:sz w:val="16"/>
                <w:szCs w:val="16"/>
              </w:rPr>
            </w:pPr>
            <w:r w:rsidRPr="003C5F1B">
              <w:rPr>
                <w:sz w:val="16"/>
                <w:szCs w:val="16"/>
              </w:rPr>
              <w:t>17.5.0</w:t>
            </w:r>
          </w:p>
        </w:tc>
      </w:tr>
      <w:tr w:rsidR="003C5F1B" w:rsidRPr="003C5F1B"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3C5F1B" w:rsidRDefault="00CE3008" w:rsidP="001838A6">
            <w:pPr>
              <w:pStyle w:val="TAL"/>
              <w:rPr>
                <w:sz w:val="16"/>
                <w:szCs w:val="16"/>
              </w:rPr>
            </w:pPr>
            <w:r w:rsidRPr="003C5F1B">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3C5F1B" w:rsidRDefault="00CE3008" w:rsidP="001838A6">
            <w:pPr>
              <w:pStyle w:val="TAL"/>
              <w:rPr>
                <w:sz w:val="16"/>
                <w:szCs w:val="16"/>
              </w:rPr>
            </w:pPr>
            <w:r w:rsidRPr="003C5F1B">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3C5F1B" w:rsidRDefault="00CE3008" w:rsidP="001838A6">
            <w:pPr>
              <w:pStyle w:val="TAL"/>
              <w:rPr>
                <w:sz w:val="16"/>
                <w:szCs w:val="16"/>
              </w:rPr>
            </w:pPr>
            <w:r w:rsidRPr="003C5F1B">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3C5F1B" w:rsidRDefault="00CE3008" w:rsidP="001838A6">
            <w:pPr>
              <w:pStyle w:val="TAL"/>
              <w:rPr>
                <w:sz w:val="16"/>
                <w:szCs w:val="16"/>
              </w:rPr>
            </w:pPr>
            <w:r w:rsidRPr="003C5F1B">
              <w:rPr>
                <w:sz w:val="16"/>
                <w:szCs w:val="16"/>
              </w:rPr>
              <w:t>17.5.0</w:t>
            </w:r>
          </w:p>
        </w:tc>
      </w:tr>
      <w:tr w:rsidR="003C5F1B" w:rsidRPr="003C5F1B"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3C5F1B" w:rsidRDefault="00CE3008" w:rsidP="001838A6">
            <w:pPr>
              <w:pStyle w:val="TAL"/>
              <w:rPr>
                <w:sz w:val="16"/>
                <w:szCs w:val="16"/>
              </w:rPr>
            </w:pPr>
            <w:r w:rsidRPr="003C5F1B">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3C5F1B" w:rsidRDefault="00CE3008" w:rsidP="001838A6">
            <w:pPr>
              <w:pStyle w:val="TAL"/>
              <w:rPr>
                <w:sz w:val="16"/>
                <w:szCs w:val="16"/>
              </w:rPr>
            </w:pPr>
            <w:r w:rsidRPr="003C5F1B">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3C5F1B" w:rsidRDefault="00CE3008" w:rsidP="001838A6">
            <w:pPr>
              <w:pStyle w:val="TAL"/>
              <w:rPr>
                <w:sz w:val="16"/>
                <w:szCs w:val="16"/>
              </w:rPr>
            </w:pPr>
            <w:r w:rsidRPr="003C5F1B">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3C5F1B" w:rsidRDefault="00CE3008" w:rsidP="001838A6">
            <w:pPr>
              <w:pStyle w:val="TAL"/>
              <w:rPr>
                <w:sz w:val="16"/>
                <w:szCs w:val="16"/>
              </w:rPr>
            </w:pPr>
            <w:r w:rsidRPr="003C5F1B">
              <w:rPr>
                <w:sz w:val="16"/>
                <w:szCs w:val="16"/>
              </w:rPr>
              <w:t>17.5.0</w:t>
            </w:r>
          </w:p>
        </w:tc>
      </w:tr>
      <w:tr w:rsidR="003C5F1B" w:rsidRPr="003C5F1B"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3C5F1B" w:rsidRDefault="00CE3008" w:rsidP="001838A6">
            <w:pPr>
              <w:pStyle w:val="TAL"/>
              <w:rPr>
                <w:sz w:val="16"/>
                <w:szCs w:val="16"/>
              </w:rPr>
            </w:pPr>
            <w:r w:rsidRPr="003C5F1B">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3C5F1B" w:rsidRDefault="00CE3008" w:rsidP="001838A6">
            <w:pPr>
              <w:pStyle w:val="TAL"/>
              <w:rPr>
                <w:sz w:val="16"/>
                <w:szCs w:val="16"/>
              </w:rPr>
            </w:pPr>
            <w:r w:rsidRPr="003C5F1B">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3C5F1B" w:rsidRDefault="00CE3008" w:rsidP="001838A6">
            <w:pPr>
              <w:pStyle w:val="TAL"/>
              <w:rPr>
                <w:sz w:val="16"/>
                <w:szCs w:val="16"/>
              </w:rPr>
            </w:pPr>
            <w:r w:rsidRPr="003C5F1B">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3C5F1B" w:rsidRDefault="00CE3008" w:rsidP="001838A6">
            <w:pPr>
              <w:pStyle w:val="TAL"/>
              <w:rPr>
                <w:sz w:val="16"/>
                <w:szCs w:val="16"/>
              </w:rPr>
            </w:pPr>
            <w:r w:rsidRPr="003C5F1B">
              <w:rPr>
                <w:sz w:val="16"/>
                <w:szCs w:val="16"/>
              </w:rPr>
              <w:t>17.5.0</w:t>
            </w:r>
          </w:p>
        </w:tc>
      </w:tr>
      <w:tr w:rsidR="003C5F1B" w:rsidRPr="003C5F1B"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3C5F1B" w:rsidRDefault="00CE3008" w:rsidP="001838A6">
            <w:pPr>
              <w:pStyle w:val="TAL"/>
              <w:rPr>
                <w:sz w:val="16"/>
                <w:szCs w:val="16"/>
              </w:rPr>
            </w:pPr>
            <w:r w:rsidRPr="003C5F1B">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3C5F1B" w:rsidRDefault="00CE3008" w:rsidP="001838A6">
            <w:pPr>
              <w:pStyle w:val="TAL"/>
              <w:rPr>
                <w:sz w:val="16"/>
                <w:szCs w:val="16"/>
              </w:rPr>
            </w:pPr>
            <w:r w:rsidRPr="003C5F1B">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3C5F1B" w:rsidRDefault="00CE3008" w:rsidP="001838A6">
            <w:pPr>
              <w:pStyle w:val="TAL"/>
              <w:rPr>
                <w:sz w:val="16"/>
                <w:szCs w:val="16"/>
              </w:rPr>
            </w:pPr>
            <w:r w:rsidRPr="003C5F1B">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3C5F1B" w:rsidRDefault="00CE3008" w:rsidP="001838A6">
            <w:pPr>
              <w:pStyle w:val="TAL"/>
              <w:rPr>
                <w:sz w:val="16"/>
                <w:szCs w:val="16"/>
              </w:rPr>
            </w:pPr>
            <w:r w:rsidRPr="003C5F1B">
              <w:rPr>
                <w:sz w:val="16"/>
                <w:szCs w:val="16"/>
              </w:rPr>
              <w:t>17.5.0</w:t>
            </w:r>
          </w:p>
        </w:tc>
      </w:tr>
      <w:tr w:rsidR="003C5F1B" w:rsidRPr="003C5F1B"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3C5F1B" w:rsidRDefault="00CE3008" w:rsidP="001838A6">
            <w:pPr>
              <w:pStyle w:val="TAL"/>
              <w:rPr>
                <w:sz w:val="16"/>
                <w:szCs w:val="16"/>
              </w:rPr>
            </w:pPr>
            <w:r w:rsidRPr="003C5F1B">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3C5F1B" w:rsidRDefault="00CE3008" w:rsidP="001838A6">
            <w:pPr>
              <w:pStyle w:val="TAL"/>
              <w:rPr>
                <w:sz w:val="16"/>
                <w:szCs w:val="16"/>
              </w:rPr>
            </w:pPr>
            <w:r w:rsidRPr="003C5F1B">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3C5F1B" w:rsidRDefault="00CE3008" w:rsidP="001838A6">
            <w:pPr>
              <w:pStyle w:val="TAL"/>
              <w:rPr>
                <w:sz w:val="16"/>
                <w:szCs w:val="16"/>
              </w:rPr>
            </w:pPr>
            <w:r w:rsidRPr="003C5F1B">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3C5F1B" w:rsidRDefault="00CE3008" w:rsidP="001838A6">
            <w:pPr>
              <w:pStyle w:val="TAL"/>
              <w:rPr>
                <w:sz w:val="16"/>
                <w:szCs w:val="16"/>
              </w:rPr>
            </w:pPr>
            <w:r w:rsidRPr="003C5F1B">
              <w:rPr>
                <w:sz w:val="16"/>
                <w:szCs w:val="16"/>
              </w:rPr>
              <w:t>17.5.0</w:t>
            </w:r>
          </w:p>
        </w:tc>
      </w:tr>
      <w:tr w:rsidR="003C5F1B" w:rsidRPr="003C5F1B"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3C5F1B" w:rsidRDefault="00CE3008" w:rsidP="001838A6">
            <w:pPr>
              <w:pStyle w:val="TAL"/>
              <w:rPr>
                <w:sz w:val="16"/>
                <w:szCs w:val="16"/>
              </w:rPr>
            </w:pPr>
            <w:r w:rsidRPr="003C5F1B">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3C5F1B" w:rsidRDefault="00CE3008" w:rsidP="001838A6">
            <w:pPr>
              <w:pStyle w:val="TAL"/>
              <w:rPr>
                <w:sz w:val="16"/>
                <w:szCs w:val="16"/>
              </w:rPr>
            </w:pPr>
            <w:r w:rsidRPr="003C5F1B">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3C5F1B" w:rsidRDefault="00CE3008" w:rsidP="001838A6">
            <w:pPr>
              <w:pStyle w:val="TAL"/>
              <w:rPr>
                <w:sz w:val="16"/>
                <w:szCs w:val="16"/>
              </w:rPr>
            </w:pPr>
            <w:r w:rsidRPr="003C5F1B">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3C5F1B" w:rsidRDefault="00CE3008" w:rsidP="001838A6">
            <w:pPr>
              <w:pStyle w:val="TAL"/>
              <w:rPr>
                <w:sz w:val="16"/>
                <w:szCs w:val="16"/>
              </w:rPr>
            </w:pPr>
            <w:r w:rsidRPr="003C5F1B">
              <w:rPr>
                <w:sz w:val="16"/>
                <w:szCs w:val="16"/>
              </w:rPr>
              <w:t>17.5.0</w:t>
            </w:r>
          </w:p>
        </w:tc>
      </w:tr>
      <w:tr w:rsidR="003C5F1B" w:rsidRPr="003C5F1B"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3C5F1B" w:rsidRDefault="00CE3008" w:rsidP="001838A6">
            <w:pPr>
              <w:pStyle w:val="TAL"/>
              <w:rPr>
                <w:sz w:val="16"/>
                <w:szCs w:val="16"/>
              </w:rPr>
            </w:pPr>
            <w:r w:rsidRPr="003C5F1B">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3C5F1B" w:rsidRDefault="00CE3008" w:rsidP="001838A6">
            <w:pPr>
              <w:pStyle w:val="TAL"/>
              <w:rPr>
                <w:sz w:val="16"/>
                <w:szCs w:val="16"/>
              </w:rPr>
            </w:pPr>
            <w:r w:rsidRPr="003C5F1B">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3C5F1B" w:rsidRDefault="00CE3008" w:rsidP="001838A6">
            <w:pPr>
              <w:pStyle w:val="TAL"/>
              <w:rPr>
                <w:sz w:val="16"/>
                <w:szCs w:val="16"/>
              </w:rPr>
            </w:pPr>
            <w:r w:rsidRPr="003C5F1B">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3C5F1B" w:rsidRDefault="00CE3008" w:rsidP="001838A6">
            <w:pPr>
              <w:pStyle w:val="TAL"/>
              <w:rPr>
                <w:sz w:val="16"/>
                <w:szCs w:val="16"/>
              </w:rPr>
            </w:pPr>
            <w:r w:rsidRPr="003C5F1B">
              <w:rPr>
                <w:sz w:val="16"/>
                <w:szCs w:val="16"/>
              </w:rPr>
              <w:t>17.5.0</w:t>
            </w:r>
          </w:p>
        </w:tc>
      </w:tr>
      <w:tr w:rsidR="003C5F1B" w:rsidRPr="003C5F1B"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3C5F1B" w:rsidRDefault="00CE3008" w:rsidP="001838A6">
            <w:pPr>
              <w:pStyle w:val="TAL"/>
              <w:rPr>
                <w:sz w:val="16"/>
                <w:szCs w:val="16"/>
              </w:rPr>
            </w:pPr>
            <w:r w:rsidRPr="003C5F1B">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3C5F1B" w:rsidRDefault="00CE3008" w:rsidP="001838A6">
            <w:pPr>
              <w:pStyle w:val="TAL"/>
              <w:rPr>
                <w:sz w:val="16"/>
                <w:szCs w:val="16"/>
              </w:rPr>
            </w:pPr>
            <w:r w:rsidRPr="003C5F1B">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3C5F1B" w:rsidRDefault="00CE3008" w:rsidP="001838A6">
            <w:pPr>
              <w:pStyle w:val="TAL"/>
              <w:rPr>
                <w:sz w:val="16"/>
                <w:szCs w:val="16"/>
              </w:rPr>
            </w:pPr>
            <w:r w:rsidRPr="003C5F1B">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3C5F1B" w:rsidRDefault="00CE3008" w:rsidP="001838A6">
            <w:pPr>
              <w:pStyle w:val="TAL"/>
              <w:rPr>
                <w:sz w:val="16"/>
                <w:szCs w:val="16"/>
              </w:rPr>
            </w:pPr>
            <w:r w:rsidRPr="003C5F1B">
              <w:rPr>
                <w:sz w:val="16"/>
                <w:szCs w:val="16"/>
              </w:rPr>
              <w:t>17.5.0</w:t>
            </w:r>
          </w:p>
        </w:tc>
      </w:tr>
      <w:tr w:rsidR="003C5F1B" w:rsidRPr="003C5F1B"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3C5F1B" w:rsidRDefault="00CE3008" w:rsidP="001838A6">
            <w:pPr>
              <w:pStyle w:val="TAL"/>
              <w:rPr>
                <w:sz w:val="16"/>
                <w:szCs w:val="16"/>
              </w:rPr>
            </w:pPr>
            <w:r w:rsidRPr="003C5F1B">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3C5F1B" w:rsidRDefault="00CE3008" w:rsidP="001838A6">
            <w:pPr>
              <w:pStyle w:val="TAL"/>
              <w:rPr>
                <w:sz w:val="16"/>
                <w:szCs w:val="16"/>
              </w:rPr>
            </w:pPr>
            <w:r w:rsidRPr="003C5F1B">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3C5F1B" w:rsidRDefault="00CE3008" w:rsidP="001838A6">
            <w:pPr>
              <w:pStyle w:val="TAL"/>
              <w:rPr>
                <w:sz w:val="16"/>
                <w:szCs w:val="16"/>
              </w:rPr>
            </w:pPr>
            <w:r w:rsidRPr="003C5F1B">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3C5F1B" w:rsidRDefault="00CE3008" w:rsidP="001838A6">
            <w:pPr>
              <w:pStyle w:val="TAL"/>
              <w:rPr>
                <w:sz w:val="16"/>
                <w:szCs w:val="16"/>
              </w:rPr>
            </w:pPr>
            <w:r w:rsidRPr="003C5F1B">
              <w:rPr>
                <w:sz w:val="16"/>
                <w:szCs w:val="16"/>
              </w:rPr>
              <w:t>17.5.0</w:t>
            </w:r>
          </w:p>
        </w:tc>
      </w:tr>
      <w:tr w:rsidR="003C5F1B" w:rsidRPr="003C5F1B"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3C5F1B" w:rsidRDefault="00CE3008" w:rsidP="001838A6">
            <w:pPr>
              <w:pStyle w:val="TAL"/>
              <w:rPr>
                <w:sz w:val="16"/>
                <w:szCs w:val="16"/>
              </w:rPr>
            </w:pPr>
            <w:r w:rsidRPr="003C5F1B">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3C5F1B" w:rsidRDefault="00CE3008" w:rsidP="001838A6">
            <w:pPr>
              <w:pStyle w:val="TAL"/>
              <w:rPr>
                <w:sz w:val="16"/>
                <w:szCs w:val="16"/>
              </w:rPr>
            </w:pPr>
            <w:r w:rsidRPr="003C5F1B">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3C5F1B" w:rsidRDefault="00CE3008" w:rsidP="001838A6">
            <w:pPr>
              <w:pStyle w:val="TAL"/>
              <w:rPr>
                <w:sz w:val="16"/>
                <w:szCs w:val="16"/>
              </w:rPr>
            </w:pPr>
            <w:r w:rsidRPr="003C5F1B">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3C5F1B" w:rsidRDefault="00CE3008" w:rsidP="001838A6">
            <w:pPr>
              <w:pStyle w:val="TAL"/>
              <w:rPr>
                <w:sz w:val="16"/>
                <w:szCs w:val="16"/>
              </w:rPr>
            </w:pPr>
            <w:r w:rsidRPr="003C5F1B">
              <w:rPr>
                <w:sz w:val="16"/>
                <w:szCs w:val="16"/>
              </w:rPr>
              <w:t>17.5.0</w:t>
            </w:r>
          </w:p>
        </w:tc>
      </w:tr>
      <w:tr w:rsidR="003C5F1B" w:rsidRPr="003C5F1B"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3C5F1B" w:rsidRDefault="00CE3008" w:rsidP="001838A6">
            <w:pPr>
              <w:pStyle w:val="TAL"/>
              <w:rPr>
                <w:sz w:val="16"/>
                <w:szCs w:val="16"/>
              </w:rPr>
            </w:pPr>
            <w:r w:rsidRPr="003C5F1B">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3C5F1B" w:rsidRDefault="00CE3008" w:rsidP="001838A6">
            <w:pPr>
              <w:pStyle w:val="TAL"/>
              <w:rPr>
                <w:sz w:val="16"/>
                <w:szCs w:val="16"/>
              </w:rPr>
            </w:pPr>
            <w:r w:rsidRPr="003C5F1B">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3C5F1B" w:rsidRDefault="00CE3008" w:rsidP="001838A6">
            <w:pPr>
              <w:pStyle w:val="TAL"/>
              <w:rPr>
                <w:sz w:val="16"/>
                <w:szCs w:val="16"/>
              </w:rPr>
            </w:pPr>
            <w:r w:rsidRPr="003C5F1B">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3C5F1B" w:rsidRDefault="00CE3008" w:rsidP="001838A6">
            <w:pPr>
              <w:pStyle w:val="TAL"/>
              <w:rPr>
                <w:sz w:val="16"/>
                <w:szCs w:val="16"/>
              </w:rPr>
            </w:pPr>
            <w:r w:rsidRPr="003C5F1B">
              <w:rPr>
                <w:sz w:val="16"/>
                <w:szCs w:val="16"/>
              </w:rPr>
              <w:t>17.5.0</w:t>
            </w:r>
          </w:p>
        </w:tc>
      </w:tr>
      <w:tr w:rsidR="003C5F1B" w:rsidRPr="003C5F1B"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3C5F1B" w:rsidRDefault="00CE3008" w:rsidP="001838A6">
            <w:pPr>
              <w:pStyle w:val="TAL"/>
              <w:rPr>
                <w:sz w:val="16"/>
                <w:szCs w:val="16"/>
              </w:rPr>
            </w:pPr>
            <w:r w:rsidRPr="003C5F1B">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3C5F1B" w:rsidRDefault="00CE3008" w:rsidP="001838A6">
            <w:pPr>
              <w:pStyle w:val="TAL"/>
              <w:rPr>
                <w:sz w:val="16"/>
                <w:szCs w:val="16"/>
              </w:rPr>
            </w:pPr>
            <w:r w:rsidRPr="003C5F1B">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3C5F1B" w:rsidRDefault="00CE3008" w:rsidP="001838A6">
            <w:pPr>
              <w:pStyle w:val="TAL"/>
              <w:rPr>
                <w:sz w:val="16"/>
                <w:szCs w:val="16"/>
              </w:rPr>
            </w:pPr>
            <w:r w:rsidRPr="003C5F1B">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3C5F1B" w:rsidRDefault="00CE3008" w:rsidP="001838A6">
            <w:pPr>
              <w:pStyle w:val="TAL"/>
              <w:rPr>
                <w:sz w:val="16"/>
                <w:szCs w:val="16"/>
              </w:rPr>
            </w:pPr>
            <w:r w:rsidRPr="003C5F1B">
              <w:rPr>
                <w:sz w:val="16"/>
                <w:szCs w:val="16"/>
              </w:rPr>
              <w:t>17.5.0</w:t>
            </w:r>
          </w:p>
        </w:tc>
      </w:tr>
      <w:tr w:rsidR="003C5F1B" w:rsidRPr="003C5F1B"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3C5F1B" w:rsidRDefault="00CE3008" w:rsidP="001838A6">
            <w:pPr>
              <w:pStyle w:val="TAL"/>
              <w:rPr>
                <w:sz w:val="16"/>
                <w:szCs w:val="16"/>
              </w:rPr>
            </w:pPr>
            <w:r w:rsidRPr="003C5F1B">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3C5F1B" w:rsidRDefault="00CE3008" w:rsidP="001838A6">
            <w:pPr>
              <w:pStyle w:val="TAL"/>
              <w:rPr>
                <w:sz w:val="16"/>
                <w:szCs w:val="16"/>
              </w:rPr>
            </w:pPr>
            <w:r w:rsidRPr="003C5F1B">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3C5F1B" w:rsidRDefault="00CE3008" w:rsidP="001838A6">
            <w:pPr>
              <w:pStyle w:val="TAL"/>
              <w:rPr>
                <w:sz w:val="16"/>
                <w:szCs w:val="16"/>
              </w:rPr>
            </w:pPr>
            <w:r w:rsidRPr="003C5F1B">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3C5F1B" w:rsidRDefault="00CE3008" w:rsidP="001838A6">
            <w:pPr>
              <w:pStyle w:val="TAL"/>
              <w:rPr>
                <w:sz w:val="16"/>
                <w:szCs w:val="16"/>
              </w:rPr>
            </w:pPr>
            <w:r w:rsidRPr="003C5F1B">
              <w:rPr>
                <w:sz w:val="16"/>
                <w:szCs w:val="16"/>
              </w:rPr>
              <w:t>17.5.0</w:t>
            </w:r>
          </w:p>
        </w:tc>
      </w:tr>
      <w:tr w:rsidR="003C5F1B" w:rsidRPr="003C5F1B"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3C5F1B" w:rsidRDefault="00CE3008" w:rsidP="001838A6">
            <w:pPr>
              <w:pStyle w:val="TAL"/>
              <w:rPr>
                <w:sz w:val="16"/>
                <w:szCs w:val="16"/>
              </w:rPr>
            </w:pPr>
            <w:r w:rsidRPr="003C5F1B">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3C5F1B" w:rsidRDefault="00CE3008" w:rsidP="001838A6">
            <w:pPr>
              <w:pStyle w:val="TAL"/>
              <w:rPr>
                <w:sz w:val="16"/>
                <w:szCs w:val="16"/>
              </w:rPr>
            </w:pPr>
            <w:r w:rsidRPr="003C5F1B">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3C5F1B" w:rsidRDefault="00CE3008" w:rsidP="001838A6">
            <w:pPr>
              <w:pStyle w:val="TAL"/>
              <w:rPr>
                <w:sz w:val="16"/>
                <w:szCs w:val="16"/>
              </w:rPr>
            </w:pPr>
            <w:r w:rsidRPr="003C5F1B">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3C5F1B" w:rsidRDefault="00CE3008" w:rsidP="001838A6">
            <w:pPr>
              <w:pStyle w:val="TAL"/>
              <w:rPr>
                <w:sz w:val="16"/>
                <w:szCs w:val="16"/>
              </w:rPr>
            </w:pPr>
            <w:r w:rsidRPr="003C5F1B">
              <w:rPr>
                <w:sz w:val="16"/>
                <w:szCs w:val="16"/>
              </w:rPr>
              <w:t>17.5.0</w:t>
            </w:r>
          </w:p>
        </w:tc>
      </w:tr>
      <w:tr w:rsidR="003C5F1B" w:rsidRPr="003C5F1B"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3C5F1B" w:rsidRDefault="00CE3008" w:rsidP="001838A6">
            <w:pPr>
              <w:pStyle w:val="TAL"/>
              <w:rPr>
                <w:sz w:val="16"/>
                <w:szCs w:val="16"/>
              </w:rPr>
            </w:pPr>
            <w:r w:rsidRPr="003C5F1B">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3C5F1B" w:rsidRDefault="00CE3008" w:rsidP="001838A6">
            <w:pPr>
              <w:pStyle w:val="TAL"/>
              <w:rPr>
                <w:sz w:val="16"/>
                <w:szCs w:val="16"/>
              </w:rPr>
            </w:pPr>
            <w:r w:rsidRPr="003C5F1B">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3C5F1B" w:rsidRDefault="00CE3008" w:rsidP="001838A6">
            <w:pPr>
              <w:pStyle w:val="TAL"/>
              <w:rPr>
                <w:sz w:val="16"/>
                <w:szCs w:val="16"/>
              </w:rPr>
            </w:pPr>
            <w:r w:rsidRPr="003C5F1B">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3C5F1B" w:rsidRDefault="00CE3008" w:rsidP="001838A6">
            <w:pPr>
              <w:pStyle w:val="TAL"/>
              <w:rPr>
                <w:sz w:val="16"/>
                <w:szCs w:val="16"/>
              </w:rPr>
            </w:pPr>
            <w:r w:rsidRPr="003C5F1B">
              <w:rPr>
                <w:sz w:val="16"/>
                <w:szCs w:val="16"/>
              </w:rPr>
              <w:t>17.5.0</w:t>
            </w:r>
          </w:p>
        </w:tc>
      </w:tr>
      <w:tr w:rsidR="003C5F1B" w:rsidRPr="003C5F1B"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3C5F1B" w:rsidRDefault="00CE3008" w:rsidP="001838A6">
            <w:pPr>
              <w:pStyle w:val="TAL"/>
              <w:rPr>
                <w:sz w:val="16"/>
                <w:szCs w:val="16"/>
              </w:rPr>
            </w:pPr>
            <w:r w:rsidRPr="003C5F1B">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3C5F1B" w:rsidRDefault="00CE3008" w:rsidP="001838A6">
            <w:pPr>
              <w:pStyle w:val="TAL"/>
              <w:rPr>
                <w:sz w:val="16"/>
                <w:szCs w:val="16"/>
              </w:rPr>
            </w:pPr>
            <w:r w:rsidRPr="003C5F1B">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3C5F1B" w:rsidRDefault="00CE3008" w:rsidP="001838A6">
            <w:pPr>
              <w:pStyle w:val="TAL"/>
              <w:rPr>
                <w:sz w:val="16"/>
                <w:szCs w:val="16"/>
              </w:rPr>
            </w:pPr>
            <w:r w:rsidRPr="003C5F1B">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3C5F1B" w:rsidRDefault="00CE3008" w:rsidP="001838A6">
            <w:pPr>
              <w:pStyle w:val="TAL"/>
              <w:rPr>
                <w:sz w:val="16"/>
                <w:szCs w:val="16"/>
              </w:rPr>
            </w:pPr>
            <w:r w:rsidRPr="003C5F1B">
              <w:rPr>
                <w:sz w:val="16"/>
                <w:szCs w:val="16"/>
              </w:rPr>
              <w:t>17.5.0</w:t>
            </w:r>
          </w:p>
        </w:tc>
      </w:tr>
      <w:tr w:rsidR="003C5F1B" w:rsidRPr="003C5F1B"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3C5F1B" w:rsidRDefault="00CE3008" w:rsidP="001838A6">
            <w:pPr>
              <w:pStyle w:val="TAL"/>
              <w:rPr>
                <w:sz w:val="16"/>
                <w:szCs w:val="16"/>
              </w:rPr>
            </w:pPr>
            <w:r w:rsidRPr="003C5F1B">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3C5F1B" w:rsidRDefault="00CE3008" w:rsidP="001838A6">
            <w:pPr>
              <w:pStyle w:val="TAL"/>
              <w:rPr>
                <w:sz w:val="16"/>
                <w:szCs w:val="16"/>
              </w:rPr>
            </w:pPr>
            <w:r w:rsidRPr="003C5F1B">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3C5F1B" w:rsidRDefault="00CE3008" w:rsidP="001838A6">
            <w:pPr>
              <w:pStyle w:val="TAL"/>
              <w:rPr>
                <w:sz w:val="16"/>
                <w:szCs w:val="16"/>
              </w:rPr>
            </w:pPr>
            <w:r w:rsidRPr="003C5F1B">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3C5F1B" w:rsidRDefault="00CE3008" w:rsidP="001838A6">
            <w:pPr>
              <w:pStyle w:val="TAL"/>
              <w:rPr>
                <w:sz w:val="16"/>
                <w:szCs w:val="16"/>
              </w:rPr>
            </w:pPr>
            <w:r w:rsidRPr="003C5F1B">
              <w:rPr>
                <w:sz w:val="16"/>
                <w:szCs w:val="16"/>
              </w:rPr>
              <w:t>17.5.0</w:t>
            </w:r>
          </w:p>
        </w:tc>
      </w:tr>
      <w:tr w:rsidR="003C5F1B" w:rsidRPr="003C5F1B"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3C5F1B" w:rsidRDefault="00CE3008" w:rsidP="001838A6">
            <w:pPr>
              <w:pStyle w:val="TAL"/>
              <w:rPr>
                <w:sz w:val="16"/>
                <w:szCs w:val="16"/>
              </w:rPr>
            </w:pPr>
            <w:r w:rsidRPr="003C5F1B">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3C5F1B" w:rsidRDefault="00CE3008" w:rsidP="001838A6">
            <w:pPr>
              <w:pStyle w:val="TAL"/>
              <w:rPr>
                <w:sz w:val="16"/>
                <w:szCs w:val="16"/>
              </w:rPr>
            </w:pPr>
            <w:r w:rsidRPr="003C5F1B">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3C5F1B" w:rsidRDefault="00CE3008" w:rsidP="001838A6">
            <w:pPr>
              <w:pStyle w:val="TAL"/>
              <w:rPr>
                <w:sz w:val="16"/>
                <w:szCs w:val="16"/>
              </w:rPr>
            </w:pPr>
            <w:r w:rsidRPr="003C5F1B">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3C5F1B" w:rsidRDefault="00CE3008" w:rsidP="001838A6">
            <w:pPr>
              <w:pStyle w:val="TAL"/>
              <w:rPr>
                <w:sz w:val="16"/>
                <w:szCs w:val="16"/>
              </w:rPr>
            </w:pPr>
            <w:r w:rsidRPr="003C5F1B">
              <w:rPr>
                <w:sz w:val="16"/>
                <w:szCs w:val="16"/>
              </w:rPr>
              <w:t>17.5.0</w:t>
            </w:r>
          </w:p>
        </w:tc>
      </w:tr>
      <w:tr w:rsidR="003C5F1B" w:rsidRPr="003C5F1B"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3C5F1B" w:rsidRDefault="00CE3008" w:rsidP="001838A6">
            <w:pPr>
              <w:pStyle w:val="TAL"/>
              <w:rPr>
                <w:sz w:val="16"/>
                <w:szCs w:val="16"/>
              </w:rPr>
            </w:pPr>
            <w:r w:rsidRPr="003C5F1B">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3C5F1B" w:rsidRDefault="00CE3008" w:rsidP="001838A6">
            <w:pPr>
              <w:pStyle w:val="TAL"/>
              <w:rPr>
                <w:sz w:val="16"/>
                <w:szCs w:val="16"/>
              </w:rPr>
            </w:pPr>
            <w:r w:rsidRPr="003C5F1B">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3C5F1B" w:rsidRDefault="00CE3008" w:rsidP="001838A6">
            <w:pPr>
              <w:pStyle w:val="TAL"/>
              <w:rPr>
                <w:sz w:val="16"/>
                <w:szCs w:val="16"/>
              </w:rPr>
            </w:pPr>
            <w:r w:rsidRPr="003C5F1B">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3C5F1B" w:rsidRDefault="00CE3008" w:rsidP="001838A6">
            <w:pPr>
              <w:pStyle w:val="TAL"/>
              <w:rPr>
                <w:sz w:val="16"/>
                <w:szCs w:val="16"/>
              </w:rPr>
            </w:pPr>
            <w:r w:rsidRPr="003C5F1B">
              <w:rPr>
                <w:sz w:val="16"/>
                <w:szCs w:val="16"/>
              </w:rPr>
              <w:t>17.5.0</w:t>
            </w:r>
          </w:p>
        </w:tc>
      </w:tr>
      <w:tr w:rsidR="003C5F1B" w:rsidRPr="003C5F1B"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3C5F1B" w:rsidRDefault="00CE3008" w:rsidP="001838A6">
            <w:pPr>
              <w:pStyle w:val="TAL"/>
              <w:rPr>
                <w:sz w:val="16"/>
                <w:szCs w:val="16"/>
              </w:rPr>
            </w:pPr>
            <w:r w:rsidRPr="003C5F1B">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3C5F1B" w:rsidRDefault="00CE3008" w:rsidP="001838A6">
            <w:pPr>
              <w:pStyle w:val="TAL"/>
              <w:rPr>
                <w:sz w:val="16"/>
                <w:szCs w:val="16"/>
              </w:rPr>
            </w:pPr>
            <w:r w:rsidRPr="003C5F1B">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3C5F1B" w:rsidRDefault="00CE3008" w:rsidP="001838A6">
            <w:pPr>
              <w:pStyle w:val="TAL"/>
              <w:rPr>
                <w:sz w:val="16"/>
                <w:szCs w:val="16"/>
              </w:rPr>
            </w:pPr>
            <w:r w:rsidRPr="003C5F1B">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3C5F1B" w:rsidRDefault="00CE3008" w:rsidP="001838A6">
            <w:pPr>
              <w:pStyle w:val="TAL"/>
              <w:rPr>
                <w:sz w:val="16"/>
                <w:szCs w:val="16"/>
              </w:rPr>
            </w:pPr>
            <w:r w:rsidRPr="003C5F1B">
              <w:rPr>
                <w:sz w:val="16"/>
                <w:szCs w:val="16"/>
              </w:rPr>
              <w:t>17.5.0</w:t>
            </w:r>
          </w:p>
        </w:tc>
      </w:tr>
      <w:tr w:rsidR="003C5F1B" w:rsidRPr="003C5F1B"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3C5F1B" w:rsidRDefault="00CE3008" w:rsidP="001838A6">
            <w:pPr>
              <w:pStyle w:val="TAL"/>
              <w:rPr>
                <w:sz w:val="16"/>
                <w:szCs w:val="16"/>
              </w:rPr>
            </w:pPr>
            <w:r w:rsidRPr="003C5F1B">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3C5F1B" w:rsidRDefault="00CE3008" w:rsidP="001838A6">
            <w:pPr>
              <w:pStyle w:val="TAL"/>
              <w:rPr>
                <w:sz w:val="16"/>
                <w:szCs w:val="16"/>
              </w:rPr>
            </w:pPr>
            <w:r w:rsidRPr="003C5F1B">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3C5F1B" w:rsidRDefault="00CE3008" w:rsidP="001838A6">
            <w:pPr>
              <w:pStyle w:val="TAL"/>
              <w:rPr>
                <w:sz w:val="16"/>
                <w:szCs w:val="16"/>
              </w:rPr>
            </w:pPr>
            <w:r w:rsidRPr="003C5F1B">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3C5F1B" w:rsidRDefault="00CE3008" w:rsidP="001838A6">
            <w:pPr>
              <w:pStyle w:val="TAL"/>
              <w:rPr>
                <w:sz w:val="16"/>
                <w:szCs w:val="16"/>
              </w:rPr>
            </w:pPr>
            <w:r w:rsidRPr="003C5F1B">
              <w:rPr>
                <w:sz w:val="16"/>
                <w:szCs w:val="16"/>
              </w:rPr>
              <w:t>17.5.0</w:t>
            </w:r>
          </w:p>
        </w:tc>
      </w:tr>
      <w:tr w:rsidR="003C5F1B" w:rsidRPr="003C5F1B"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3C5F1B" w:rsidRDefault="00CE3008" w:rsidP="001838A6">
            <w:pPr>
              <w:pStyle w:val="TAL"/>
              <w:rPr>
                <w:sz w:val="16"/>
                <w:szCs w:val="16"/>
              </w:rPr>
            </w:pPr>
            <w:r w:rsidRPr="003C5F1B">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3C5F1B" w:rsidRDefault="00CE3008" w:rsidP="001838A6">
            <w:pPr>
              <w:pStyle w:val="TAL"/>
              <w:rPr>
                <w:sz w:val="16"/>
                <w:szCs w:val="16"/>
              </w:rPr>
            </w:pPr>
            <w:r w:rsidRPr="003C5F1B">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3C5F1B" w:rsidRDefault="00CE3008" w:rsidP="001838A6">
            <w:pPr>
              <w:pStyle w:val="TAL"/>
              <w:rPr>
                <w:sz w:val="16"/>
                <w:szCs w:val="16"/>
              </w:rPr>
            </w:pPr>
            <w:r w:rsidRPr="003C5F1B">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3C5F1B" w:rsidRDefault="00CE3008" w:rsidP="001838A6">
            <w:pPr>
              <w:pStyle w:val="TAL"/>
              <w:rPr>
                <w:sz w:val="16"/>
                <w:szCs w:val="16"/>
              </w:rPr>
            </w:pPr>
            <w:r w:rsidRPr="003C5F1B">
              <w:rPr>
                <w:sz w:val="16"/>
                <w:szCs w:val="16"/>
              </w:rPr>
              <w:t>17.5.0</w:t>
            </w:r>
          </w:p>
        </w:tc>
      </w:tr>
      <w:tr w:rsidR="003C5F1B" w:rsidRPr="003C5F1B"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3C5F1B" w:rsidRDefault="00CE3008" w:rsidP="001838A6">
            <w:pPr>
              <w:pStyle w:val="TAL"/>
              <w:rPr>
                <w:sz w:val="16"/>
                <w:szCs w:val="16"/>
              </w:rPr>
            </w:pPr>
            <w:r w:rsidRPr="003C5F1B">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3C5F1B" w:rsidRDefault="00CE3008" w:rsidP="001838A6">
            <w:pPr>
              <w:pStyle w:val="TAL"/>
              <w:rPr>
                <w:sz w:val="16"/>
                <w:szCs w:val="16"/>
              </w:rPr>
            </w:pPr>
            <w:r w:rsidRPr="003C5F1B">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3C5F1B" w:rsidRDefault="00CE3008" w:rsidP="001838A6">
            <w:pPr>
              <w:pStyle w:val="TAL"/>
              <w:rPr>
                <w:sz w:val="16"/>
                <w:szCs w:val="16"/>
              </w:rPr>
            </w:pPr>
            <w:r w:rsidRPr="003C5F1B">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3C5F1B" w:rsidRDefault="00CE3008" w:rsidP="001838A6">
            <w:pPr>
              <w:pStyle w:val="TAL"/>
              <w:rPr>
                <w:sz w:val="16"/>
                <w:szCs w:val="16"/>
              </w:rPr>
            </w:pPr>
            <w:r w:rsidRPr="003C5F1B">
              <w:rPr>
                <w:sz w:val="16"/>
                <w:szCs w:val="16"/>
              </w:rPr>
              <w:t>17.5.0</w:t>
            </w:r>
          </w:p>
        </w:tc>
      </w:tr>
      <w:tr w:rsidR="003C5F1B" w:rsidRPr="003C5F1B"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3C5F1B" w:rsidRDefault="00CE3008" w:rsidP="001838A6">
            <w:pPr>
              <w:pStyle w:val="TAL"/>
              <w:rPr>
                <w:sz w:val="16"/>
                <w:szCs w:val="16"/>
              </w:rPr>
            </w:pPr>
            <w:r w:rsidRPr="003C5F1B">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3C5F1B" w:rsidRDefault="00CE3008" w:rsidP="001838A6">
            <w:pPr>
              <w:pStyle w:val="TAL"/>
              <w:rPr>
                <w:sz w:val="16"/>
                <w:szCs w:val="16"/>
              </w:rPr>
            </w:pPr>
            <w:r w:rsidRPr="003C5F1B">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3C5F1B" w:rsidRDefault="00CE3008" w:rsidP="001838A6">
            <w:pPr>
              <w:pStyle w:val="TAL"/>
              <w:rPr>
                <w:sz w:val="16"/>
                <w:szCs w:val="16"/>
              </w:rPr>
            </w:pPr>
            <w:r w:rsidRPr="003C5F1B">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3C5F1B" w:rsidRDefault="00CE3008" w:rsidP="001838A6">
            <w:pPr>
              <w:pStyle w:val="TAL"/>
              <w:rPr>
                <w:sz w:val="16"/>
                <w:szCs w:val="16"/>
              </w:rPr>
            </w:pPr>
            <w:r w:rsidRPr="003C5F1B">
              <w:rPr>
                <w:sz w:val="16"/>
                <w:szCs w:val="16"/>
              </w:rPr>
              <w:t>17.5.0</w:t>
            </w:r>
          </w:p>
        </w:tc>
      </w:tr>
      <w:tr w:rsidR="003C5F1B" w:rsidRPr="003C5F1B"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3C5F1B" w:rsidRDefault="003C5F1B" w:rsidP="003C5F1B">
            <w:pPr>
              <w:pStyle w:val="TAL"/>
              <w:rPr>
                <w:sz w:val="16"/>
                <w:szCs w:val="16"/>
              </w:rPr>
            </w:pPr>
            <w:r w:rsidRPr="003C5F1B">
              <w:rPr>
                <w:sz w:val="16"/>
                <w:szCs w:val="16"/>
              </w:rPr>
              <w:t>R5-24387</w:t>
            </w:r>
            <w:r>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3C5F1B" w:rsidRDefault="003C5F1B" w:rsidP="003C5F1B">
            <w:pPr>
              <w:pStyle w:val="TAL"/>
              <w:rPr>
                <w:sz w:val="16"/>
                <w:szCs w:val="16"/>
              </w:rPr>
            </w:pPr>
            <w:r w:rsidRPr="003C5F1B">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3C5F1B" w:rsidRDefault="003C5F1B" w:rsidP="003C5F1B">
            <w:pPr>
              <w:pStyle w:val="TAL"/>
              <w:rPr>
                <w:sz w:val="16"/>
                <w:szCs w:val="16"/>
              </w:rPr>
            </w:pPr>
            <w:r w:rsidRPr="003C5F1B">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3C5F1B" w:rsidRDefault="003C5F1B" w:rsidP="003C5F1B">
            <w:pPr>
              <w:pStyle w:val="TAL"/>
              <w:rPr>
                <w:sz w:val="16"/>
                <w:szCs w:val="16"/>
              </w:rPr>
            </w:pPr>
            <w:r w:rsidRPr="003C5F1B">
              <w:rPr>
                <w:sz w:val="16"/>
                <w:szCs w:val="16"/>
              </w:rPr>
              <w:t>17.5.0</w:t>
            </w:r>
          </w:p>
        </w:tc>
      </w:tr>
      <w:tr w:rsidR="003C5F1B" w:rsidRPr="003C5F1B"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3C5F1B" w:rsidRDefault="003C5F1B" w:rsidP="003C5F1B">
            <w:pPr>
              <w:pStyle w:val="TAL"/>
              <w:rPr>
                <w:sz w:val="16"/>
                <w:szCs w:val="16"/>
              </w:rPr>
            </w:pPr>
            <w:r w:rsidRPr="003C5F1B">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3C5F1B" w:rsidRDefault="003C5F1B" w:rsidP="003C5F1B">
            <w:pPr>
              <w:pStyle w:val="TAL"/>
              <w:rPr>
                <w:sz w:val="16"/>
                <w:szCs w:val="16"/>
              </w:rPr>
            </w:pPr>
            <w:r w:rsidRPr="003C5F1B">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3C5F1B" w:rsidRDefault="003C5F1B" w:rsidP="003C5F1B">
            <w:pPr>
              <w:pStyle w:val="TAL"/>
              <w:rPr>
                <w:sz w:val="16"/>
                <w:szCs w:val="16"/>
              </w:rPr>
            </w:pPr>
            <w:r w:rsidRPr="003C5F1B">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3C5F1B" w:rsidRDefault="003C5F1B" w:rsidP="003C5F1B">
            <w:pPr>
              <w:pStyle w:val="TAL"/>
              <w:rPr>
                <w:sz w:val="16"/>
                <w:szCs w:val="16"/>
              </w:rPr>
            </w:pPr>
            <w:r w:rsidRPr="003C5F1B">
              <w:rPr>
                <w:sz w:val="16"/>
                <w:szCs w:val="16"/>
              </w:rPr>
              <w:t>17.5.0</w:t>
            </w:r>
          </w:p>
        </w:tc>
      </w:tr>
      <w:tr w:rsidR="003C5F1B" w:rsidRPr="003C5F1B"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3C5F1B" w:rsidRDefault="003C5F1B" w:rsidP="003C5F1B">
            <w:pPr>
              <w:pStyle w:val="TAL"/>
              <w:rPr>
                <w:sz w:val="16"/>
                <w:szCs w:val="16"/>
              </w:rPr>
            </w:pPr>
            <w:r w:rsidRPr="003C5F1B">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3C5F1B" w:rsidRDefault="003C5F1B" w:rsidP="003C5F1B">
            <w:pPr>
              <w:pStyle w:val="TAL"/>
              <w:rPr>
                <w:sz w:val="16"/>
                <w:szCs w:val="16"/>
              </w:rPr>
            </w:pPr>
            <w:r w:rsidRPr="003C5F1B">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3C5F1B" w:rsidRDefault="003C5F1B" w:rsidP="003C5F1B">
            <w:pPr>
              <w:pStyle w:val="TAL"/>
              <w:rPr>
                <w:sz w:val="16"/>
                <w:szCs w:val="16"/>
              </w:rPr>
            </w:pPr>
            <w:r w:rsidRPr="003C5F1B">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3C5F1B" w:rsidRDefault="003C5F1B" w:rsidP="003C5F1B">
            <w:pPr>
              <w:pStyle w:val="TAL"/>
              <w:rPr>
                <w:sz w:val="16"/>
                <w:szCs w:val="16"/>
              </w:rPr>
            </w:pPr>
            <w:r w:rsidRPr="003C5F1B">
              <w:rPr>
                <w:sz w:val="16"/>
                <w:szCs w:val="16"/>
              </w:rPr>
              <w:t>17.5.0</w:t>
            </w:r>
          </w:p>
        </w:tc>
      </w:tr>
      <w:tr w:rsidR="003C5F1B" w:rsidRPr="003C5F1B"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3C5F1B" w:rsidRDefault="003C5F1B" w:rsidP="003C5F1B">
            <w:pPr>
              <w:pStyle w:val="TAL"/>
              <w:rPr>
                <w:sz w:val="16"/>
                <w:szCs w:val="16"/>
              </w:rPr>
            </w:pPr>
            <w:r w:rsidRPr="003C5F1B">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3C5F1B" w:rsidRDefault="003C5F1B" w:rsidP="003C5F1B">
            <w:pPr>
              <w:pStyle w:val="TAL"/>
              <w:rPr>
                <w:sz w:val="16"/>
                <w:szCs w:val="16"/>
              </w:rPr>
            </w:pPr>
            <w:r w:rsidRPr="003C5F1B">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3C5F1B" w:rsidRDefault="003C5F1B" w:rsidP="003C5F1B">
            <w:pPr>
              <w:pStyle w:val="TAL"/>
              <w:rPr>
                <w:sz w:val="16"/>
                <w:szCs w:val="16"/>
              </w:rPr>
            </w:pPr>
            <w:r w:rsidRPr="003C5F1B">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3C5F1B" w:rsidRDefault="003C5F1B" w:rsidP="003C5F1B">
            <w:pPr>
              <w:pStyle w:val="TAL"/>
              <w:rPr>
                <w:sz w:val="16"/>
                <w:szCs w:val="16"/>
              </w:rPr>
            </w:pPr>
            <w:r w:rsidRPr="003C5F1B">
              <w:rPr>
                <w:sz w:val="16"/>
                <w:szCs w:val="16"/>
              </w:rPr>
              <w:t>17.5.0</w:t>
            </w:r>
          </w:p>
        </w:tc>
      </w:tr>
      <w:tr w:rsidR="003C5F1B" w:rsidRPr="003C5F1B"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3C5F1B" w:rsidRDefault="003C5F1B" w:rsidP="003C5F1B">
            <w:pPr>
              <w:pStyle w:val="TAL"/>
              <w:rPr>
                <w:sz w:val="16"/>
                <w:szCs w:val="16"/>
              </w:rPr>
            </w:pPr>
            <w:r w:rsidRPr="003C5F1B">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3C5F1B" w:rsidRDefault="003C5F1B" w:rsidP="003C5F1B">
            <w:pPr>
              <w:pStyle w:val="TAL"/>
              <w:rPr>
                <w:sz w:val="16"/>
                <w:szCs w:val="16"/>
              </w:rPr>
            </w:pPr>
            <w:r w:rsidRPr="003C5F1B">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3C5F1B" w:rsidRDefault="003C5F1B" w:rsidP="003C5F1B">
            <w:pPr>
              <w:pStyle w:val="TAL"/>
              <w:rPr>
                <w:sz w:val="16"/>
                <w:szCs w:val="16"/>
              </w:rPr>
            </w:pPr>
            <w:r w:rsidRPr="003C5F1B">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3C5F1B" w:rsidRDefault="003C5F1B" w:rsidP="003C5F1B">
            <w:pPr>
              <w:pStyle w:val="TAL"/>
              <w:rPr>
                <w:sz w:val="16"/>
                <w:szCs w:val="16"/>
              </w:rPr>
            </w:pPr>
            <w:r w:rsidRPr="003C5F1B">
              <w:rPr>
                <w:sz w:val="16"/>
                <w:szCs w:val="16"/>
              </w:rPr>
              <w:t>17.5.0</w:t>
            </w:r>
          </w:p>
        </w:tc>
      </w:tr>
      <w:tr w:rsidR="003C5F1B" w:rsidRPr="003C5F1B"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3C5F1B" w:rsidRDefault="003C5F1B" w:rsidP="003C5F1B">
            <w:pPr>
              <w:pStyle w:val="TAL"/>
              <w:rPr>
                <w:sz w:val="16"/>
                <w:szCs w:val="16"/>
              </w:rPr>
            </w:pPr>
            <w:r w:rsidRPr="003C5F1B">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3C5F1B" w:rsidRDefault="003C5F1B" w:rsidP="003C5F1B">
            <w:pPr>
              <w:pStyle w:val="TAL"/>
              <w:rPr>
                <w:sz w:val="16"/>
                <w:szCs w:val="16"/>
              </w:rPr>
            </w:pPr>
            <w:r w:rsidRPr="003C5F1B">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3C5F1B" w:rsidRDefault="003C5F1B" w:rsidP="003C5F1B">
            <w:pPr>
              <w:pStyle w:val="TAL"/>
              <w:rPr>
                <w:sz w:val="16"/>
                <w:szCs w:val="16"/>
              </w:rPr>
            </w:pPr>
            <w:r w:rsidRPr="003C5F1B">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3C5F1B" w:rsidRDefault="003C5F1B" w:rsidP="003C5F1B">
            <w:pPr>
              <w:pStyle w:val="TAL"/>
              <w:rPr>
                <w:sz w:val="16"/>
                <w:szCs w:val="16"/>
              </w:rPr>
            </w:pPr>
            <w:r w:rsidRPr="003C5F1B">
              <w:rPr>
                <w:sz w:val="16"/>
                <w:szCs w:val="16"/>
              </w:rPr>
              <w:t>17.5.0</w:t>
            </w:r>
          </w:p>
        </w:tc>
      </w:tr>
      <w:tr w:rsidR="003C5F1B" w:rsidRPr="003C5F1B"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3C5F1B" w:rsidRDefault="003C5F1B" w:rsidP="003C5F1B">
            <w:pPr>
              <w:pStyle w:val="TAL"/>
              <w:rPr>
                <w:sz w:val="16"/>
                <w:szCs w:val="16"/>
              </w:rPr>
            </w:pPr>
            <w:r w:rsidRPr="003C5F1B">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3C5F1B" w:rsidRDefault="003C5F1B" w:rsidP="003C5F1B">
            <w:pPr>
              <w:pStyle w:val="TAL"/>
              <w:rPr>
                <w:sz w:val="16"/>
                <w:szCs w:val="16"/>
              </w:rPr>
            </w:pPr>
            <w:r w:rsidRPr="003C5F1B">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3C5F1B" w:rsidRDefault="003C5F1B" w:rsidP="003C5F1B">
            <w:pPr>
              <w:pStyle w:val="TAL"/>
              <w:rPr>
                <w:sz w:val="16"/>
                <w:szCs w:val="16"/>
              </w:rPr>
            </w:pPr>
            <w:r w:rsidRPr="003C5F1B">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3C5F1B" w:rsidRDefault="003C5F1B" w:rsidP="003C5F1B">
            <w:pPr>
              <w:pStyle w:val="TAL"/>
              <w:rPr>
                <w:sz w:val="16"/>
                <w:szCs w:val="16"/>
              </w:rPr>
            </w:pPr>
            <w:r w:rsidRPr="003C5F1B">
              <w:rPr>
                <w:sz w:val="16"/>
                <w:szCs w:val="16"/>
              </w:rPr>
              <w:t>17.5.0</w:t>
            </w:r>
          </w:p>
        </w:tc>
      </w:tr>
    </w:tbl>
    <w:p w14:paraId="78DA5E8A" w14:textId="77777777" w:rsidR="00343060" w:rsidRPr="00DB003C" w:rsidRDefault="00343060" w:rsidP="007E14C0"/>
    <w:sectPr w:rsidR="00343060" w:rsidRPr="00DB003C" w:rsidSect="00292201">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202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2B194" w14:textId="77777777" w:rsidR="007E3546" w:rsidRDefault="007E3546">
      <w:r>
        <w:separator/>
      </w:r>
    </w:p>
  </w:endnote>
  <w:endnote w:type="continuationSeparator" w:id="0">
    <w:p w14:paraId="513BF780" w14:textId="77777777" w:rsidR="007E3546" w:rsidRDefault="007E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9B48A" w14:textId="77777777" w:rsidR="00292201" w:rsidRDefault="00292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45EA3" w14:textId="77777777" w:rsidR="00292201" w:rsidRDefault="00292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5FE2E" w14:textId="77777777" w:rsidR="007E3546" w:rsidRDefault="007E3546">
      <w:r>
        <w:separator/>
      </w:r>
    </w:p>
  </w:footnote>
  <w:footnote w:type="continuationSeparator" w:id="0">
    <w:p w14:paraId="401CDF06" w14:textId="77777777" w:rsidR="007E3546" w:rsidRDefault="007E3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4409A" w14:textId="77777777" w:rsidR="00292201" w:rsidRDefault="002922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1D708" w14:textId="6A8CEE17"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F53836">
      <w:rPr>
        <w:rFonts w:ascii="Arial" w:hAnsi="Arial" w:cs="Arial"/>
        <w:b/>
        <w:sz w:val="18"/>
        <w:szCs w:val="18"/>
      </w:rPr>
      <w:t>7</w:t>
    </w:r>
    <w:r>
      <w:rPr>
        <w:rFonts w:ascii="Arial" w:hAnsi="Arial" w:cs="Arial"/>
        <w:b/>
        <w:sz w:val="18"/>
        <w:szCs w:val="18"/>
      </w:rPr>
      <w:t>.</w:t>
    </w:r>
    <w:r w:rsidR="00A6594E">
      <w:rPr>
        <w:rFonts w:ascii="Arial" w:hAnsi="Arial" w:cs="Arial"/>
        <w:b/>
        <w:sz w:val="18"/>
        <w:szCs w:val="18"/>
      </w:rPr>
      <w:t>5</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F054AB">
      <w:rPr>
        <w:rFonts w:ascii="Arial" w:hAnsi="Arial" w:cs="Arial"/>
        <w:b/>
        <w:sz w:val="18"/>
        <w:szCs w:val="18"/>
      </w:rPr>
      <w:t>4</w:t>
    </w:r>
    <w:r>
      <w:rPr>
        <w:rFonts w:ascii="Arial" w:hAnsi="Arial" w:cs="Arial"/>
        <w:b/>
        <w:sz w:val="18"/>
        <w:szCs w:val="18"/>
      </w:rPr>
      <w:t>-</w:t>
    </w:r>
    <w:r w:rsidR="00F054AB">
      <w:rPr>
        <w:rFonts w:ascii="Arial" w:hAnsi="Arial" w:cs="Arial"/>
        <w:b/>
        <w:sz w:val="18"/>
        <w:szCs w:val="18"/>
      </w:rPr>
      <w:t>0</w:t>
    </w:r>
    <w:r w:rsidR="00A6594E">
      <w:rPr>
        <w:rFonts w:ascii="Arial" w:hAnsi="Arial" w:cs="Arial"/>
        <w:b/>
        <w:sz w:val="18"/>
        <w:szCs w:val="18"/>
      </w:rPr>
      <w:t>6</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AA37F2F" w:rsidR="001126C1" w:rsidRDefault="001126C1">
    <w:pPr>
      <w:pStyle w:val="Header"/>
    </w:pPr>
    <w:r>
      <w:t>Release 1</w:t>
    </w:r>
    <w:r w:rsidR="00F53836">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DEBDD" w14:textId="77777777" w:rsidR="00292201" w:rsidRDefault="00292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1795"/>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201"/>
    <w:rsid w:val="0029298D"/>
    <w:rsid w:val="00293414"/>
    <w:rsid w:val="002934EF"/>
    <w:rsid w:val="002942E7"/>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2F7099"/>
    <w:rsid w:val="003021E3"/>
    <w:rsid w:val="00302B29"/>
    <w:rsid w:val="00303EF6"/>
    <w:rsid w:val="00307546"/>
    <w:rsid w:val="0031150E"/>
    <w:rsid w:val="00312481"/>
    <w:rsid w:val="003157BD"/>
    <w:rsid w:val="00316860"/>
    <w:rsid w:val="00316A19"/>
    <w:rsid w:val="00316F49"/>
    <w:rsid w:val="003172E6"/>
    <w:rsid w:val="00317687"/>
    <w:rsid w:val="00317773"/>
    <w:rsid w:val="00320552"/>
    <w:rsid w:val="00320ED7"/>
    <w:rsid w:val="0032709C"/>
    <w:rsid w:val="00330D94"/>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B60"/>
    <w:rsid w:val="004F2838"/>
    <w:rsid w:val="004F444F"/>
    <w:rsid w:val="004F4AA1"/>
    <w:rsid w:val="004F72DB"/>
    <w:rsid w:val="005009AF"/>
    <w:rsid w:val="00505318"/>
    <w:rsid w:val="005068A6"/>
    <w:rsid w:val="005070A4"/>
    <w:rsid w:val="005076C8"/>
    <w:rsid w:val="00510496"/>
    <w:rsid w:val="00511C9F"/>
    <w:rsid w:val="00511EC3"/>
    <w:rsid w:val="005131F0"/>
    <w:rsid w:val="005161D8"/>
    <w:rsid w:val="00516EAF"/>
    <w:rsid w:val="00517168"/>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22FC"/>
    <w:rsid w:val="00793B20"/>
    <w:rsid w:val="00794769"/>
    <w:rsid w:val="00794F2B"/>
    <w:rsid w:val="0079682F"/>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5EDE"/>
    <w:rsid w:val="007C6D3B"/>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3947"/>
    <w:rsid w:val="008F45C8"/>
    <w:rsid w:val="008F55B5"/>
    <w:rsid w:val="00901238"/>
    <w:rsid w:val="00902122"/>
    <w:rsid w:val="0090362B"/>
    <w:rsid w:val="009040F3"/>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971EF"/>
    <w:rsid w:val="009A1E5A"/>
    <w:rsid w:val="009A3535"/>
    <w:rsid w:val="009A39A7"/>
    <w:rsid w:val="009A453D"/>
    <w:rsid w:val="009A504C"/>
    <w:rsid w:val="009B17E7"/>
    <w:rsid w:val="009B1C88"/>
    <w:rsid w:val="009B2BA0"/>
    <w:rsid w:val="009B61DD"/>
    <w:rsid w:val="009B746D"/>
    <w:rsid w:val="009C0C75"/>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594E"/>
    <w:rsid w:val="00A660F3"/>
    <w:rsid w:val="00A6639A"/>
    <w:rsid w:val="00A716AF"/>
    <w:rsid w:val="00A73002"/>
    <w:rsid w:val="00A755CC"/>
    <w:rsid w:val="00A757DE"/>
    <w:rsid w:val="00A76A02"/>
    <w:rsid w:val="00A812D1"/>
    <w:rsid w:val="00A815FF"/>
    <w:rsid w:val="00A82118"/>
    <w:rsid w:val="00A83521"/>
    <w:rsid w:val="00A84269"/>
    <w:rsid w:val="00A84A79"/>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5E06"/>
    <w:rsid w:val="00B678FF"/>
    <w:rsid w:val="00B67BBF"/>
    <w:rsid w:val="00B70A14"/>
    <w:rsid w:val="00B71BAB"/>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1414E"/>
    <w:rsid w:val="00E16F43"/>
    <w:rsid w:val="00E1780E"/>
    <w:rsid w:val="00E202B2"/>
    <w:rsid w:val="00E22A7F"/>
    <w:rsid w:val="00E2330C"/>
    <w:rsid w:val="00E315F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71E8"/>
    <w:rsid w:val="00F9064D"/>
    <w:rsid w:val="00F92109"/>
    <w:rsid w:val="00F9233C"/>
    <w:rsid w:val="00F93167"/>
    <w:rsid w:val="00F93E95"/>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9A7"/>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20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2922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92201"/>
    <w:pPr>
      <w:pBdr>
        <w:top w:val="none" w:sz="0" w:space="0" w:color="auto"/>
      </w:pBdr>
      <w:spacing w:before="180"/>
      <w:outlineLvl w:val="1"/>
    </w:pPr>
    <w:rPr>
      <w:sz w:val="32"/>
    </w:rPr>
  </w:style>
  <w:style w:type="paragraph" w:styleId="Heading3">
    <w:name w:val="heading 3"/>
    <w:basedOn w:val="Heading2"/>
    <w:next w:val="Normal"/>
    <w:link w:val="Heading3Char"/>
    <w:qFormat/>
    <w:rsid w:val="00292201"/>
    <w:pPr>
      <w:spacing w:before="120"/>
      <w:outlineLvl w:val="2"/>
    </w:pPr>
    <w:rPr>
      <w:sz w:val="28"/>
    </w:rPr>
  </w:style>
  <w:style w:type="paragraph" w:styleId="Heading4">
    <w:name w:val="heading 4"/>
    <w:basedOn w:val="Heading3"/>
    <w:next w:val="Normal"/>
    <w:link w:val="Heading4Char"/>
    <w:qFormat/>
    <w:rsid w:val="00292201"/>
    <w:pPr>
      <w:ind w:left="1418" w:hanging="1418"/>
      <w:outlineLvl w:val="3"/>
    </w:pPr>
    <w:rPr>
      <w:sz w:val="24"/>
    </w:rPr>
  </w:style>
  <w:style w:type="paragraph" w:styleId="Heading5">
    <w:name w:val="heading 5"/>
    <w:basedOn w:val="Heading4"/>
    <w:next w:val="Normal"/>
    <w:link w:val="Heading5Char"/>
    <w:qFormat/>
    <w:rsid w:val="00292201"/>
    <w:pPr>
      <w:ind w:left="1701" w:hanging="1701"/>
      <w:outlineLvl w:val="4"/>
    </w:pPr>
    <w:rPr>
      <w:sz w:val="22"/>
    </w:rPr>
  </w:style>
  <w:style w:type="paragraph" w:styleId="Heading6">
    <w:name w:val="heading 6"/>
    <w:basedOn w:val="H6"/>
    <w:next w:val="Normal"/>
    <w:link w:val="Heading6Char"/>
    <w:qFormat/>
    <w:rsid w:val="00292201"/>
    <w:pPr>
      <w:outlineLvl w:val="5"/>
    </w:pPr>
  </w:style>
  <w:style w:type="paragraph" w:styleId="Heading7">
    <w:name w:val="heading 7"/>
    <w:basedOn w:val="H6"/>
    <w:next w:val="Normal"/>
    <w:link w:val="Heading7Char"/>
    <w:qFormat/>
    <w:rsid w:val="00292201"/>
    <w:pPr>
      <w:outlineLvl w:val="6"/>
    </w:pPr>
  </w:style>
  <w:style w:type="paragraph" w:styleId="Heading8">
    <w:name w:val="heading 8"/>
    <w:basedOn w:val="Heading1"/>
    <w:next w:val="Normal"/>
    <w:link w:val="Heading8Char"/>
    <w:qFormat/>
    <w:rsid w:val="00292201"/>
    <w:pPr>
      <w:ind w:left="0" w:firstLine="0"/>
      <w:outlineLvl w:val="7"/>
    </w:pPr>
  </w:style>
  <w:style w:type="paragraph" w:styleId="Heading9">
    <w:name w:val="heading 9"/>
    <w:basedOn w:val="Heading8"/>
    <w:next w:val="Normal"/>
    <w:link w:val="Heading9Char"/>
    <w:qFormat/>
    <w:rsid w:val="00292201"/>
    <w:pPr>
      <w:outlineLvl w:val="8"/>
    </w:pPr>
  </w:style>
  <w:style w:type="character" w:default="1" w:styleId="DefaultParagraphFont">
    <w:name w:val="Default Paragraph Font"/>
    <w:semiHidden/>
    <w:rsid w:val="002922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2201"/>
  </w:style>
  <w:style w:type="paragraph" w:customStyle="1" w:styleId="B1">
    <w:name w:val="B1"/>
    <w:basedOn w:val="List"/>
    <w:link w:val="B1Char"/>
    <w:rsid w:val="00292201"/>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292201"/>
    <w:pPr>
      <w:spacing w:before="180"/>
      <w:ind w:left="2693" w:hanging="2693"/>
    </w:pPr>
    <w:rPr>
      <w:b/>
    </w:rPr>
  </w:style>
  <w:style w:type="paragraph" w:styleId="TOC1">
    <w:name w:val="toc 1"/>
    <w:semiHidden/>
    <w:rsid w:val="002922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922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92201"/>
    <w:pPr>
      <w:ind w:left="1701" w:hanging="1701"/>
    </w:pPr>
  </w:style>
  <w:style w:type="paragraph" w:styleId="TOC4">
    <w:name w:val="toc 4"/>
    <w:basedOn w:val="TOC3"/>
    <w:semiHidden/>
    <w:rsid w:val="00292201"/>
    <w:pPr>
      <w:ind w:left="1418" w:hanging="1418"/>
    </w:pPr>
  </w:style>
  <w:style w:type="paragraph" w:styleId="TOC3">
    <w:name w:val="toc 3"/>
    <w:basedOn w:val="TOC2"/>
    <w:semiHidden/>
    <w:rsid w:val="00292201"/>
    <w:pPr>
      <w:ind w:left="1134" w:hanging="1134"/>
    </w:pPr>
  </w:style>
  <w:style w:type="paragraph" w:styleId="TOC2">
    <w:name w:val="toc 2"/>
    <w:basedOn w:val="TOC1"/>
    <w:semiHidden/>
    <w:rsid w:val="00292201"/>
    <w:pPr>
      <w:keepNext w:val="0"/>
      <w:spacing w:before="0"/>
      <w:ind w:left="851" w:hanging="851"/>
    </w:pPr>
    <w:rPr>
      <w:sz w:val="20"/>
    </w:rPr>
  </w:style>
  <w:style w:type="paragraph" w:styleId="Index2">
    <w:name w:val="index 2"/>
    <w:basedOn w:val="Index1"/>
    <w:semiHidden/>
    <w:rsid w:val="00292201"/>
    <w:pPr>
      <w:ind w:left="284"/>
    </w:pPr>
  </w:style>
  <w:style w:type="paragraph" w:styleId="Index1">
    <w:name w:val="index 1"/>
    <w:basedOn w:val="Normal"/>
    <w:semiHidden/>
    <w:rsid w:val="00292201"/>
    <w:pPr>
      <w:keepLines/>
      <w:spacing w:after="0"/>
    </w:pPr>
  </w:style>
  <w:style w:type="paragraph" w:customStyle="1" w:styleId="ZH">
    <w:name w:val="ZH"/>
    <w:rsid w:val="002922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92201"/>
    <w:pPr>
      <w:outlineLvl w:val="9"/>
    </w:pPr>
  </w:style>
  <w:style w:type="paragraph" w:styleId="ListNumber2">
    <w:name w:val="List Number 2"/>
    <w:basedOn w:val="ListNumber"/>
    <w:rsid w:val="00292201"/>
    <w:pPr>
      <w:ind w:left="851"/>
    </w:pPr>
  </w:style>
  <w:style w:type="paragraph" w:styleId="Header">
    <w:name w:val="header"/>
    <w:link w:val="HeaderChar"/>
    <w:rsid w:val="0029220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292201"/>
    <w:rPr>
      <w:b/>
      <w:position w:val="6"/>
      <w:sz w:val="16"/>
    </w:rPr>
  </w:style>
  <w:style w:type="paragraph" w:styleId="FootnoteText">
    <w:name w:val="footnote text"/>
    <w:basedOn w:val="Normal"/>
    <w:link w:val="FootnoteTextChar"/>
    <w:semiHidden/>
    <w:rsid w:val="00292201"/>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292201"/>
    <w:rPr>
      <w:b/>
    </w:rPr>
  </w:style>
  <w:style w:type="paragraph" w:customStyle="1" w:styleId="TAC">
    <w:name w:val="TAC"/>
    <w:basedOn w:val="TAL"/>
    <w:rsid w:val="00292201"/>
    <w:pPr>
      <w:jc w:val="center"/>
    </w:pPr>
  </w:style>
  <w:style w:type="paragraph" w:customStyle="1" w:styleId="TF">
    <w:name w:val="TF"/>
    <w:basedOn w:val="TH"/>
    <w:rsid w:val="00292201"/>
    <w:pPr>
      <w:keepNext w:val="0"/>
      <w:spacing w:before="0" w:after="240"/>
    </w:pPr>
  </w:style>
  <w:style w:type="paragraph" w:customStyle="1" w:styleId="NO">
    <w:name w:val="NO"/>
    <w:basedOn w:val="Normal"/>
    <w:rsid w:val="00292201"/>
    <w:pPr>
      <w:keepLines/>
      <w:ind w:left="1135" w:hanging="851"/>
    </w:pPr>
  </w:style>
  <w:style w:type="paragraph" w:styleId="TOC9">
    <w:name w:val="toc 9"/>
    <w:basedOn w:val="TOC8"/>
    <w:semiHidden/>
    <w:rsid w:val="00292201"/>
    <w:pPr>
      <w:ind w:left="1418" w:hanging="1418"/>
    </w:pPr>
  </w:style>
  <w:style w:type="paragraph" w:customStyle="1" w:styleId="EX">
    <w:name w:val="EX"/>
    <w:basedOn w:val="Normal"/>
    <w:rsid w:val="00292201"/>
    <w:pPr>
      <w:keepLines/>
      <w:ind w:left="1702" w:hanging="1418"/>
    </w:pPr>
  </w:style>
  <w:style w:type="paragraph" w:customStyle="1" w:styleId="FP">
    <w:name w:val="FP"/>
    <w:basedOn w:val="Normal"/>
    <w:rsid w:val="00292201"/>
    <w:pPr>
      <w:spacing w:after="0"/>
    </w:pPr>
  </w:style>
  <w:style w:type="paragraph" w:customStyle="1" w:styleId="LD">
    <w:name w:val="LD"/>
    <w:rsid w:val="0029220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92201"/>
    <w:pPr>
      <w:spacing w:after="0"/>
    </w:pPr>
  </w:style>
  <w:style w:type="paragraph" w:customStyle="1" w:styleId="EW">
    <w:name w:val="EW"/>
    <w:basedOn w:val="EX"/>
    <w:rsid w:val="00292201"/>
    <w:pPr>
      <w:spacing w:after="0"/>
    </w:pPr>
  </w:style>
  <w:style w:type="paragraph" w:styleId="TOC6">
    <w:name w:val="toc 6"/>
    <w:basedOn w:val="TOC5"/>
    <w:next w:val="Normal"/>
    <w:semiHidden/>
    <w:rsid w:val="00292201"/>
    <w:pPr>
      <w:ind w:left="1985" w:hanging="1985"/>
    </w:pPr>
  </w:style>
  <w:style w:type="paragraph" w:styleId="TOC7">
    <w:name w:val="toc 7"/>
    <w:basedOn w:val="TOC6"/>
    <w:next w:val="Normal"/>
    <w:semiHidden/>
    <w:rsid w:val="00292201"/>
    <w:pPr>
      <w:ind w:left="2268" w:hanging="2268"/>
    </w:pPr>
  </w:style>
  <w:style w:type="paragraph" w:styleId="ListBullet2">
    <w:name w:val="List Bullet 2"/>
    <w:basedOn w:val="ListBullet"/>
    <w:rsid w:val="00292201"/>
    <w:pPr>
      <w:ind w:left="851"/>
    </w:pPr>
  </w:style>
  <w:style w:type="paragraph" w:styleId="ListBullet3">
    <w:name w:val="List Bullet 3"/>
    <w:basedOn w:val="ListBullet2"/>
    <w:link w:val="ListBullet3Char"/>
    <w:rsid w:val="00292201"/>
    <w:pPr>
      <w:ind w:left="1135"/>
    </w:pPr>
  </w:style>
  <w:style w:type="paragraph" w:styleId="ListNumber">
    <w:name w:val="List Number"/>
    <w:basedOn w:val="List"/>
    <w:rsid w:val="00292201"/>
  </w:style>
  <w:style w:type="paragraph" w:customStyle="1" w:styleId="EQ">
    <w:name w:val="EQ"/>
    <w:basedOn w:val="Normal"/>
    <w:next w:val="Normal"/>
    <w:rsid w:val="00292201"/>
    <w:pPr>
      <w:keepLines/>
      <w:tabs>
        <w:tab w:val="center" w:pos="4536"/>
        <w:tab w:val="right" w:pos="9072"/>
      </w:tabs>
    </w:pPr>
    <w:rPr>
      <w:noProof/>
    </w:rPr>
  </w:style>
  <w:style w:type="paragraph" w:customStyle="1" w:styleId="TH">
    <w:name w:val="TH"/>
    <w:basedOn w:val="Normal"/>
    <w:link w:val="THChar"/>
    <w:rsid w:val="00292201"/>
    <w:pPr>
      <w:keepNext/>
      <w:keepLines/>
      <w:spacing w:before="60"/>
      <w:jc w:val="center"/>
    </w:pPr>
    <w:rPr>
      <w:rFonts w:ascii="Arial" w:hAnsi="Arial"/>
      <w:b/>
    </w:rPr>
  </w:style>
  <w:style w:type="paragraph" w:customStyle="1" w:styleId="NF">
    <w:name w:val="NF"/>
    <w:basedOn w:val="NO"/>
    <w:rsid w:val="00292201"/>
    <w:pPr>
      <w:keepNext/>
      <w:spacing w:after="0"/>
    </w:pPr>
    <w:rPr>
      <w:rFonts w:ascii="Arial" w:hAnsi="Arial"/>
      <w:sz w:val="18"/>
    </w:rPr>
  </w:style>
  <w:style w:type="paragraph" w:customStyle="1" w:styleId="PL">
    <w:name w:val="PL"/>
    <w:rsid w:val="00292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92201"/>
    <w:pPr>
      <w:jc w:val="right"/>
    </w:pPr>
  </w:style>
  <w:style w:type="paragraph" w:customStyle="1" w:styleId="H6">
    <w:name w:val="H6"/>
    <w:basedOn w:val="Heading5"/>
    <w:next w:val="Normal"/>
    <w:rsid w:val="00292201"/>
    <w:pPr>
      <w:ind w:left="1985" w:hanging="1985"/>
      <w:outlineLvl w:val="9"/>
    </w:pPr>
    <w:rPr>
      <w:sz w:val="20"/>
    </w:rPr>
  </w:style>
  <w:style w:type="paragraph" w:customStyle="1" w:styleId="TAN">
    <w:name w:val="TAN"/>
    <w:basedOn w:val="TAL"/>
    <w:rsid w:val="00292201"/>
    <w:pPr>
      <w:ind w:left="851" w:hanging="851"/>
    </w:pPr>
  </w:style>
  <w:style w:type="paragraph" w:customStyle="1" w:styleId="TAL">
    <w:name w:val="TAL"/>
    <w:basedOn w:val="Normal"/>
    <w:link w:val="TALChar"/>
    <w:rsid w:val="00292201"/>
    <w:pPr>
      <w:keepNext/>
      <w:keepLines/>
      <w:spacing w:after="0"/>
    </w:pPr>
    <w:rPr>
      <w:rFonts w:ascii="Arial" w:hAnsi="Arial"/>
      <w:sz w:val="18"/>
    </w:rPr>
  </w:style>
  <w:style w:type="paragraph" w:customStyle="1" w:styleId="ZA">
    <w:name w:val="ZA"/>
    <w:rsid w:val="00292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2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922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92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92201"/>
    <w:pPr>
      <w:framePr w:wrap="notBeside" w:y="16161"/>
    </w:pPr>
  </w:style>
  <w:style w:type="character" w:customStyle="1" w:styleId="ZGSM">
    <w:name w:val="ZGSM"/>
    <w:rsid w:val="00292201"/>
  </w:style>
  <w:style w:type="paragraph" w:styleId="List2">
    <w:name w:val="List 2"/>
    <w:basedOn w:val="List"/>
    <w:rsid w:val="00292201"/>
    <w:pPr>
      <w:ind w:left="851"/>
    </w:pPr>
  </w:style>
  <w:style w:type="paragraph" w:customStyle="1" w:styleId="ZG">
    <w:name w:val="ZG"/>
    <w:rsid w:val="002922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92201"/>
    <w:pPr>
      <w:ind w:left="1135"/>
    </w:pPr>
  </w:style>
  <w:style w:type="paragraph" w:styleId="List4">
    <w:name w:val="List 4"/>
    <w:basedOn w:val="List3"/>
    <w:rsid w:val="00292201"/>
    <w:pPr>
      <w:ind w:left="1418"/>
    </w:pPr>
  </w:style>
  <w:style w:type="paragraph" w:styleId="List5">
    <w:name w:val="List 5"/>
    <w:basedOn w:val="List4"/>
    <w:rsid w:val="00292201"/>
    <w:pPr>
      <w:ind w:left="1702"/>
    </w:pPr>
  </w:style>
  <w:style w:type="paragraph" w:customStyle="1" w:styleId="EditorsNote">
    <w:name w:val="Editor's Note"/>
    <w:basedOn w:val="NO"/>
    <w:rsid w:val="00292201"/>
    <w:rPr>
      <w:color w:val="FF0000"/>
    </w:rPr>
  </w:style>
  <w:style w:type="paragraph" w:styleId="List">
    <w:name w:val="List"/>
    <w:basedOn w:val="Normal"/>
    <w:link w:val="ListChar"/>
    <w:rsid w:val="00292201"/>
    <w:pPr>
      <w:ind w:left="568" w:hanging="284"/>
    </w:pPr>
  </w:style>
  <w:style w:type="paragraph" w:styleId="ListBullet">
    <w:name w:val="List Bullet"/>
    <w:basedOn w:val="List"/>
    <w:rsid w:val="00292201"/>
  </w:style>
  <w:style w:type="paragraph" w:styleId="ListBullet4">
    <w:name w:val="List Bullet 4"/>
    <w:basedOn w:val="ListBullet3"/>
    <w:rsid w:val="00292201"/>
    <w:pPr>
      <w:ind w:left="1418"/>
    </w:pPr>
  </w:style>
  <w:style w:type="paragraph" w:styleId="ListBullet5">
    <w:name w:val="List Bullet 5"/>
    <w:basedOn w:val="ListBullet4"/>
    <w:rsid w:val="00292201"/>
    <w:pPr>
      <w:ind w:left="1702"/>
    </w:pPr>
  </w:style>
  <w:style w:type="paragraph" w:customStyle="1" w:styleId="B2">
    <w:name w:val="B2"/>
    <w:basedOn w:val="List2"/>
    <w:rsid w:val="00292201"/>
  </w:style>
  <w:style w:type="paragraph" w:customStyle="1" w:styleId="B3">
    <w:name w:val="B3"/>
    <w:basedOn w:val="List3"/>
    <w:rsid w:val="00292201"/>
  </w:style>
  <w:style w:type="paragraph" w:customStyle="1" w:styleId="B4">
    <w:name w:val="B4"/>
    <w:basedOn w:val="List4"/>
    <w:rsid w:val="00292201"/>
  </w:style>
  <w:style w:type="paragraph" w:customStyle="1" w:styleId="B5">
    <w:name w:val="B5"/>
    <w:basedOn w:val="List5"/>
    <w:rsid w:val="00292201"/>
  </w:style>
  <w:style w:type="paragraph" w:styleId="Footer">
    <w:name w:val="footer"/>
    <w:basedOn w:val="Header"/>
    <w:link w:val="FooterChar"/>
    <w:rsid w:val="00292201"/>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292201"/>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106</Pages>
  <Words>31724</Words>
  <Characters>180827</Characters>
  <Application>Microsoft Office Word</Application>
  <DocSecurity>0</DocSecurity>
  <Lines>1506</Lines>
  <Paragraphs>424</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212127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3651</cp:lastModifiedBy>
  <cp:revision>93</cp:revision>
  <cp:lastPrinted>2011-10-16T10:32:00Z</cp:lastPrinted>
  <dcterms:created xsi:type="dcterms:W3CDTF">2022-02-10T13:24:00Z</dcterms:created>
  <dcterms:modified xsi:type="dcterms:W3CDTF">2024-07-19T17:48:00Z</dcterms:modified>
</cp:coreProperties>
</file>