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D6213" w14:textId="605BD4E6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1D0D80">
        <w:rPr>
          <w:noProof w:val="0"/>
        </w:rPr>
        <w:t>7</w:t>
      </w:r>
      <w:r w:rsidR="00290BB9" w:rsidRPr="00ED1566">
        <w:rPr>
          <w:noProof w:val="0"/>
        </w:rPr>
        <w:t>.</w:t>
      </w:r>
      <w:r w:rsidR="0041117E">
        <w:rPr>
          <w:noProof w:val="0"/>
        </w:rPr>
        <w:t>5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6857BE">
        <w:rPr>
          <w:noProof w:val="0"/>
          <w:sz w:val="32"/>
        </w:rPr>
        <w:t>4</w:t>
      </w:r>
      <w:r w:rsidRPr="00ED1566">
        <w:rPr>
          <w:noProof w:val="0"/>
          <w:sz w:val="32"/>
        </w:rPr>
        <w:t>-</w:t>
      </w:r>
      <w:r w:rsidR="006857BE">
        <w:rPr>
          <w:noProof w:val="0"/>
          <w:sz w:val="32"/>
        </w:rPr>
        <w:t>0</w:t>
      </w:r>
      <w:r w:rsidR="0041117E">
        <w:rPr>
          <w:noProof w:val="0"/>
          <w:sz w:val="32"/>
        </w:rPr>
        <w:t>6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3A2E83C0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1D0D80">
        <w:rPr>
          <w:rStyle w:val="ZGSM"/>
        </w:rPr>
        <w:t>7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157187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15pt;height:65.75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.35pt;height:75.75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84424D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5B16AF83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6857BE">
        <w:rPr>
          <w:sz w:val="18"/>
        </w:rPr>
        <w:t>4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3DE6236C" w14:textId="77777777" w:rsidR="00157187" w:rsidRDefault="00C567A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157187">
        <w:rPr>
          <w:noProof/>
        </w:rPr>
        <w:t>Foreword</w:t>
      </w:r>
      <w:r w:rsidR="00157187">
        <w:rPr>
          <w:noProof/>
        </w:rPr>
        <w:tab/>
        <w:t>47</w:t>
      </w:r>
    </w:p>
    <w:p w14:paraId="40E9B163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47</w:t>
      </w:r>
    </w:p>
    <w:p w14:paraId="604703EC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48</w:t>
      </w:r>
    </w:p>
    <w:p w14:paraId="1F6E5039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48</w:t>
      </w:r>
    </w:p>
    <w:p w14:paraId="66086C3A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51</w:t>
      </w:r>
    </w:p>
    <w:p w14:paraId="6C2CDEE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51</w:t>
      </w:r>
    </w:p>
    <w:p w14:paraId="106F80EF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51</w:t>
      </w:r>
    </w:p>
    <w:p w14:paraId="20B21BFB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6BE826C6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 conditions</w:t>
      </w:r>
      <w:r>
        <w:rPr>
          <w:noProof/>
        </w:rPr>
        <w:tab/>
        <w:t>53</w:t>
      </w:r>
    </w:p>
    <w:p w14:paraId="44247BC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53</w:t>
      </w:r>
    </w:p>
    <w:p w14:paraId="46AD7941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test conditions</w:t>
      </w:r>
      <w:r>
        <w:rPr>
          <w:noProof/>
        </w:rPr>
        <w:tab/>
        <w:t>54</w:t>
      </w:r>
    </w:p>
    <w:p w14:paraId="0811850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54</w:t>
      </w:r>
    </w:p>
    <w:p w14:paraId="23297C9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signals</w:t>
      </w:r>
      <w:r>
        <w:rPr>
          <w:noProof/>
        </w:rPr>
        <w:tab/>
        <w:t>54</w:t>
      </w:r>
    </w:p>
    <w:p w14:paraId="099E84C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frequency</w:t>
      </w:r>
      <w:r>
        <w:rPr>
          <w:noProof/>
        </w:rPr>
        <w:tab/>
        <w:t>54</w:t>
      </w:r>
    </w:p>
    <w:p w14:paraId="215895C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54</w:t>
      </w:r>
    </w:p>
    <w:p w14:paraId="5E775BD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multi-path conditions</w:t>
      </w:r>
      <w:r>
        <w:rPr>
          <w:noProof/>
        </w:rPr>
        <w:tab/>
        <w:t>54</w:t>
      </w:r>
    </w:p>
    <w:p w14:paraId="240C4CA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55</w:t>
      </w:r>
    </w:p>
    <w:p w14:paraId="06E5B04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55</w:t>
      </w:r>
    </w:p>
    <w:p w14:paraId="34A89F8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test conditions</w:t>
      </w:r>
      <w:r>
        <w:rPr>
          <w:noProof/>
        </w:rPr>
        <w:tab/>
        <w:t>56</w:t>
      </w:r>
    </w:p>
    <w:p w14:paraId="43FD1B6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56</w:t>
      </w:r>
    </w:p>
    <w:p w14:paraId="6010B64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</w:t>
      </w:r>
      <w:r>
        <w:rPr>
          <w:noProof/>
        </w:rPr>
        <w:tab/>
        <w:t>56</w:t>
      </w:r>
    </w:p>
    <w:p w14:paraId="7C2C96C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55A249B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test conditions</w:t>
      </w:r>
      <w:r>
        <w:rPr>
          <w:noProof/>
        </w:rPr>
        <w:tab/>
        <w:t>56</w:t>
      </w:r>
    </w:p>
    <w:p w14:paraId="4DF27BB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56</w:t>
      </w:r>
    </w:p>
    <w:p w14:paraId="6A8223C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56</w:t>
      </w:r>
    </w:p>
    <w:p w14:paraId="1DA4726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48C48CDD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test conditions</w:t>
      </w:r>
      <w:r>
        <w:rPr>
          <w:noProof/>
        </w:rPr>
        <w:tab/>
        <w:t>57</w:t>
      </w:r>
    </w:p>
    <w:p w14:paraId="375CD8C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7FF4D94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measurement parameters</w:t>
      </w:r>
      <w:r>
        <w:rPr>
          <w:noProof/>
        </w:rPr>
        <w:tab/>
        <w:t>57</w:t>
      </w:r>
    </w:p>
    <w:p w14:paraId="6F405F3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1391CCE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5B6D65A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position error</w:t>
      </w:r>
      <w:r>
        <w:rPr>
          <w:noProof/>
        </w:rPr>
        <w:tab/>
        <w:t>57</w:t>
      </w:r>
    </w:p>
    <w:p w14:paraId="0EE1549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57</w:t>
      </w:r>
    </w:p>
    <w:p w14:paraId="7577030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57</w:t>
      </w:r>
    </w:p>
    <w:p w14:paraId="71BC7CD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670DEE4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1C7B70E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Error definition</w:t>
      </w:r>
      <w:r>
        <w:rPr>
          <w:noProof/>
        </w:rPr>
        <w:tab/>
        <w:t>58</w:t>
      </w:r>
    </w:p>
    <w:p w14:paraId="46A7874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58</w:t>
      </w:r>
    </w:p>
    <w:p w14:paraId="23FE0A4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58</w:t>
      </w:r>
    </w:p>
    <w:p w14:paraId="63DC60CA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test conditions</w:t>
      </w:r>
      <w:r>
        <w:rPr>
          <w:noProof/>
        </w:rPr>
        <w:tab/>
        <w:t>58</w:t>
      </w:r>
    </w:p>
    <w:p w14:paraId="187A04E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58</w:t>
      </w:r>
    </w:p>
    <w:p w14:paraId="1C1B758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58</w:t>
      </w:r>
    </w:p>
    <w:p w14:paraId="6479755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58</w:t>
      </w:r>
    </w:p>
    <w:p w14:paraId="22968F2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58</w:t>
      </w:r>
    </w:p>
    <w:p w14:paraId="04FD8B4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58</w:t>
      </w:r>
    </w:p>
    <w:p w14:paraId="0DD4F5AB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OTDOA test conditions</w:t>
      </w:r>
      <w:r>
        <w:rPr>
          <w:noProof/>
        </w:rPr>
        <w:tab/>
        <w:t>59</w:t>
      </w:r>
    </w:p>
    <w:p w14:paraId="3DE1508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59</w:t>
      </w:r>
    </w:p>
    <w:p w14:paraId="07DC0A3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60</w:t>
      </w:r>
    </w:p>
    <w:p w14:paraId="1F8197E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60</w:t>
      </w:r>
    </w:p>
    <w:p w14:paraId="49AD7FA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60</w:t>
      </w:r>
    </w:p>
    <w:p w14:paraId="200680A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60</w:t>
      </w:r>
    </w:p>
    <w:p w14:paraId="348385B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reporting range</w:t>
      </w:r>
      <w:r>
        <w:rPr>
          <w:noProof/>
        </w:rPr>
        <w:tab/>
        <w:t>60</w:t>
      </w:r>
    </w:p>
    <w:p w14:paraId="34AD12D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61</w:t>
      </w:r>
    </w:p>
    <w:p w14:paraId="6EB8DB1B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test conditions</w:t>
      </w:r>
      <w:r>
        <w:rPr>
          <w:noProof/>
        </w:rPr>
        <w:tab/>
        <w:t>61</w:t>
      </w:r>
    </w:p>
    <w:p w14:paraId="44BA979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signals</w:t>
      </w:r>
      <w:r>
        <w:rPr>
          <w:noProof/>
        </w:rPr>
        <w:tab/>
        <w:t>61</w:t>
      </w:r>
    </w:p>
    <w:p w14:paraId="455559C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7662522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34F59B3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62</w:t>
      </w:r>
    </w:p>
    <w:p w14:paraId="4D50AE7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2B415C54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test conditions</w:t>
      </w:r>
      <w:r>
        <w:rPr>
          <w:noProof/>
        </w:rPr>
        <w:tab/>
        <w:t>62</w:t>
      </w:r>
    </w:p>
    <w:p w14:paraId="057FC13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WLAN Access Points</w:t>
      </w:r>
      <w:r>
        <w:rPr>
          <w:noProof/>
        </w:rPr>
        <w:tab/>
        <w:t>62</w:t>
      </w:r>
    </w:p>
    <w:p w14:paraId="1124CF8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4C3B02E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0EEB37F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70CF466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63</w:t>
      </w:r>
    </w:p>
    <w:p w14:paraId="5ACD2D1E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test conditions</w:t>
      </w:r>
      <w:r>
        <w:rPr>
          <w:noProof/>
        </w:rPr>
        <w:tab/>
        <w:t>63</w:t>
      </w:r>
    </w:p>
    <w:p w14:paraId="0C48C53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BLE</w:t>
      </w:r>
      <w:r>
        <w:rPr>
          <w:noProof/>
        </w:rPr>
        <w:tab/>
        <w:t>63</w:t>
      </w:r>
    </w:p>
    <w:p w14:paraId="5EC2CFB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63</w:t>
      </w:r>
    </w:p>
    <w:p w14:paraId="72A72ED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63</w:t>
      </w:r>
    </w:p>
    <w:p w14:paraId="12BCD10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63</w:t>
      </w:r>
    </w:p>
    <w:p w14:paraId="70AB30EF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test conditions</w:t>
      </w:r>
      <w:r>
        <w:rPr>
          <w:noProof/>
        </w:rPr>
        <w:tab/>
        <w:t>63</w:t>
      </w:r>
    </w:p>
    <w:p w14:paraId="728140A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63</w:t>
      </w:r>
    </w:p>
    <w:p w14:paraId="639A1C0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noProof/>
          <w:lang w:val="fr-FR"/>
        </w:rPr>
        <w:t>NB-IOT inband mode</w:t>
      </w:r>
      <w:r>
        <w:rPr>
          <w:noProof/>
        </w:rPr>
        <w:tab/>
        <w:t>63</w:t>
      </w:r>
    </w:p>
    <w:p w14:paraId="2A3174BC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test conditions</w:t>
      </w:r>
      <w:r>
        <w:rPr>
          <w:noProof/>
        </w:rPr>
        <w:tab/>
        <w:t>63</w:t>
      </w:r>
    </w:p>
    <w:p w14:paraId="46581B6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terminology</w:t>
      </w:r>
      <w:r>
        <w:rPr>
          <w:noProof/>
        </w:rPr>
        <w:tab/>
        <w:t>63</w:t>
      </w:r>
    </w:p>
    <w:p w14:paraId="3D1F0BD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64</w:t>
      </w:r>
    </w:p>
    <w:p w14:paraId="6B16FCE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64</w:t>
      </w:r>
    </w:p>
    <w:p w14:paraId="6BF0AE5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64</w:t>
      </w:r>
    </w:p>
    <w:p w14:paraId="0B5D0EA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64</w:t>
      </w:r>
    </w:p>
    <w:p w14:paraId="0C080EC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Frequency Bands for Testing</w:t>
      </w:r>
      <w:r>
        <w:rPr>
          <w:noProof/>
        </w:rPr>
        <w:tab/>
        <w:t>65</w:t>
      </w:r>
    </w:p>
    <w:p w14:paraId="2C2C010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EN-DC band combination groups</w:t>
      </w:r>
      <w:r>
        <w:rPr>
          <w:noProof/>
        </w:rPr>
        <w:tab/>
        <w:t>65</w:t>
      </w:r>
    </w:p>
    <w:p w14:paraId="2F2F178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65</w:t>
      </w:r>
    </w:p>
    <w:p w14:paraId="3CA61DD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65</w:t>
      </w:r>
    </w:p>
    <w:p w14:paraId="4BD37063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65</w:t>
      </w:r>
    </w:p>
    <w:p w14:paraId="098B510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65</w:t>
      </w:r>
    </w:p>
    <w:p w14:paraId="40B0ECF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65</w:t>
      </w:r>
    </w:p>
    <w:p w14:paraId="5E805F2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</w:t>
      </w:r>
    </w:p>
    <w:p w14:paraId="7DCF52A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66</w:t>
      </w:r>
    </w:p>
    <w:p w14:paraId="15A3AC3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66</w:t>
      </w:r>
    </w:p>
    <w:p w14:paraId="4311724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66</w:t>
      </w:r>
    </w:p>
    <w:p w14:paraId="0F5AA4A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66</w:t>
      </w:r>
    </w:p>
    <w:p w14:paraId="236C5D3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68</w:t>
      </w:r>
    </w:p>
    <w:p w14:paraId="0F419F3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68</w:t>
      </w:r>
    </w:p>
    <w:p w14:paraId="6385C15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68</w:t>
      </w:r>
    </w:p>
    <w:p w14:paraId="1D5727E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81</w:t>
      </w:r>
    </w:p>
    <w:p w14:paraId="33A3C2E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81</w:t>
      </w:r>
    </w:p>
    <w:p w14:paraId="2C7A0CC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83</w:t>
      </w:r>
    </w:p>
    <w:p w14:paraId="614868A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84</w:t>
      </w:r>
    </w:p>
    <w:p w14:paraId="31E4E53B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86</w:t>
      </w:r>
    </w:p>
    <w:p w14:paraId="353AD23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86</w:t>
      </w:r>
    </w:p>
    <w:p w14:paraId="2CA044C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86</w:t>
      </w:r>
    </w:p>
    <w:p w14:paraId="1B7B5F3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86</w:t>
      </w:r>
    </w:p>
    <w:p w14:paraId="67014B9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86</w:t>
      </w:r>
    </w:p>
    <w:p w14:paraId="37BD2AE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86</w:t>
      </w:r>
    </w:p>
    <w:p w14:paraId="6F22E9D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87</w:t>
      </w:r>
    </w:p>
    <w:p w14:paraId="2971600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87</w:t>
      </w:r>
    </w:p>
    <w:p w14:paraId="7D7DC9A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89</w:t>
      </w:r>
    </w:p>
    <w:p w14:paraId="5DAEE99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89</w:t>
      </w:r>
    </w:p>
    <w:p w14:paraId="1A43DD2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89</w:t>
      </w:r>
    </w:p>
    <w:p w14:paraId="3888342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Reporting mapping</w:t>
      </w:r>
      <w:r>
        <w:rPr>
          <w:noProof/>
        </w:rPr>
        <w:tab/>
        <w:t>97</w:t>
      </w:r>
    </w:p>
    <w:p w14:paraId="5C468AB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97</w:t>
      </w:r>
    </w:p>
    <w:p w14:paraId="1944B60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99</w:t>
      </w:r>
    </w:p>
    <w:p w14:paraId="7C07BD5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101</w:t>
      </w:r>
    </w:p>
    <w:p w14:paraId="4FF7EFE0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103</w:t>
      </w:r>
    </w:p>
    <w:p w14:paraId="75BA379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103</w:t>
      </w:r>
    </w:p>
    <w:p w14:paraId="03F4A10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103</w:t>
      </w:r>
    </w:p>
    <w:p w14:paraId="5AD29AD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103</w:t>
      </w:r>
    </w:p>
    <w:p w14:paraId="5C8A989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103</w:t>
      </w:r>
    </w:p>
    <w:p w14:paraId="4C0C05E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103</w:t>
      </w:r>
    </w:p>
    <w:p w14:paraId="044B929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103</w:t>
      </w:r>
    </w:p>
    <w:p w14:paraId="62426CC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103</w:t>
      </w:r>
    </w:p>
    <w:p w14:paraId="2953558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105</w:t>
      </w:r>
    </w:p>
    <w:p w14:paraId="7D03CF1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105</w:t>
      </w:r>
    </w:p>
    <w:p w14:paraId="162D6D8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105</w:t>
      </w:r>
    </w:p>
    <w:p w14:paraId="67D0377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Reporting mapping</w:t>
      </w:r>
      <w:r>
        <w:rPr>
          <w:noProof/>
        </w:rPr>
        <w:tab/>
        <w:t>113</w:t>
      </w:r>
    </w:p>
    <w:p w14:paraId="39EC1B5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113</w:t>
      </w:r>
    </w:p>
    <w:p w14:paraId="31E15C9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114</w:t>
      </w:r>
    </w:p>
    <w:p w14:paraId="2DA9654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116</w:t>
      </w:r>
    </w:p>
    <w:p w14:paraId="569FCBA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116</w:t>
      </w:r>
    </w:p>
    <w:p w14:paraId="4B55BF7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117</w:t>
      </w:r>
    </w:p>
    <w:p w14:paraId="339EBEE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117</w:t>
      </w:r>
    </w:p>
    <w:p w14:paraId="6C0E5DC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117</w:t>
      </w:r>
    </w:p>
    <w:p w14:paraId="7E2FE45E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Support of 4 Rx capable UEs</w:t>
      </w:r>
      <w:r>
        <w:rPr>
          <w:noProof/>
        </w:rPr>
        <w:tab/>
        <w:t>118</w:t>
      </w:r>
    </w:p>
    <w:p w14:paraId="0E58E4F6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035459C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Independent Tests</w:t>
      </w:r>
      <w:r>
        <w:rPr>
          <w:noProof/>
        </w:rPr>
        <w:tab/>
        <w:t>119</w:t>
      </w:r>
    </w:p>
    <w:p w14:paraId="5604174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Dependent Tests</w:t>
      </w:r>
      <w:r>
        <w:rPr>
          <w:noProof/>
        </w:rPr>
        <w:tab/>
        <w:t>119</w:t>
      </w:r>
    </w:p>
    <w:p w14:paraId="75FDFAA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Principle of testing</w:t>
      </w:r>
      <w:r>
        <w:rPr>
          <w:noProof/>
        </w:rPr>
        <w:tab/>
        <w:t>119</w:t>
      </w:r>
    </w:p>
    <w:p w14:paraId="2B85ACD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Single carrier tests</w:t>
      </w:r>
      <w:r>
        <w:rPr>
          <w:noProof/>
        </w:rPr>
        <w:tab/>
        <w:t>119</w:t>
      </w:r>
    </w:p>
    <w:p w14:paraId="424380C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Carrier Aggregation tests</w:t>
      </w:r>
      <w:r>
        <w:rPr>
          <w:noProof/>
        </w:rPr>
        <w:tab/>
        <w:t>119</w:t>
      </w:r>
    </w:p>
    <w:p w14:paraId="32B11F2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CE497F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noProof/>
          <w:snapToGrid w:val="0"/>
        </w:rPr>
        <w:t>Antenna connection for bands where 2RX is supported</w:t>
      </w:r>
      <w:r>
        <w:rPr>
          <w:noProof/>
        </w:rPr>
        <w:tab/>
        <w:t>119</w:t>
      </w:r>
    </w:p>
    <w:p w14:paraId="5003E29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CE497F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noProof/>
          <w:snapToGrid w:val="0"/>
        </w:rPr>
        <w:t>Antenna connection for bands where 4RX is supported</w:t>
      </w:r>
      <w:r>
        <w:rPr>
          <w:noProof/>
        </w:rPr>
        <w:tab/>
        <w:t>119</w:t>
      </w:r>
    </w:p>
    <w:p w14:paraId="4019B8FD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119</w:t>
      </w:r>
    </w:p>
    <w:p w14:paraId="35DAA9D6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119</w:t>
      </w:r>
    </w:p>
    <w:p w14:paraId="20B24E1C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119</w:t>
      </w:r>
    </w:p>
    <w:p w14:paraId="736B5A11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122</w:t>
      </w:r>
    </w:p>
    <w:p w14:paraId="786B2C7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4295DFD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122</w:t>
      </w:r>
    </w:p>
    <w:p w14:paraId="0AB8483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122</w:t>
      </w:r>
    </w:p>
    <w:p w14:paraId="5AB83AE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122</w:t>
      </w:r>
    </w:p>
    <w:p w14:paraId="68B89B9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122</w:t>
      </w:r>
    </w:p>
    <w:p w14:paraId="0D35CA5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</w:t>
      </w:r>
    </w:p>
    <w:p w14:paraId="63A1622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123</w:t>
      </w:r>
    </w:p>
    <w:p w14:paraId="41400CA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123</w:t>
      </w:r>
    </w:p>
    <w:p w14:paraId="51320DE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123</w:t>
      </w:r>
    </w:p>
    <w:p w14:paraId="084C295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123</w:t>
      </w:r>
    </w:p>
    <w:p w14:paraId="6CDAC0F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124</w:t>
      </w:r>
    </w:p>
    <w:p w14:paraId="1F291C0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124</w:t>
      </w:r>
    </w:p>
    <w:p w14:paraId="0724BB7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124</w:t>
      </w:r>
    </w:p>
    <w:p w14:paraId="2738A14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</w:t>
      </w:r>
    </w:p>
    <w:p w14:paraId="429084A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125</w:t>
      </w:r>
    </w:p>
    <w:p w14:paraId="3D3DBC4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</w:t>
      </w:r>
    </w:p>
    <w:p w14:paraId="046DDAA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125</w:t>
      </w:r>
    </w:p>
    <w:p w14:paraId="056AC64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125</w:t>
      </w:r>
    </w:p>
    <w:p w14:paraId="6C44C0A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126</w:t>
      </w:r>
    </w:p>
    <w:p w14:paraId="249F5EA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126</w:t>
      </w:r>
    </w:p>
    <w:p w14:paraId="10FEBE9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126</w:t>
      </w:r>
    </w:p>
    <w:p w14:paraId="17E1F70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126</w:t>
      </w:r>
    </w:p>
    <w:p w14:paraId="52CF8BE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127</w:t>
      </w:r>
    </w:p>
    <w:p w14:paraId="7F37297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</w:t>
      </w:r>
    </w:p>
    <w:p w14:paraId="023F4A9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127</w:t>
      </w:r>
    </w:p>
    <w:p w14:paraId="511D8D3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128</w:t>
      </w:r>
    </w:p>
    <w:p w14:paraId="75C0968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128</w:t>
      </w:r>
    </w:p>
    <w:p w14:paraId="785BDEC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128</w:t>
      </w:r>
    </w:p>
    <w:p w14:paraId="777E96C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128</w:t>
      </w:r>
    </w:p>
    <w:p w14:paraId="4E6ABDA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</w:t>
      </w:r>
    </w:p>
    <w:p w14:paraId="6FF9E75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129</w:t>
      </w:r>
    </w:p>
    <w:p w14:paraId="612DA9C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</w:t>
      </w:r>
    </w:p>
    <w:p w14:paraId="2FD662B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129</w:t>
      </w:r>
    </w:p>
    <w:p w14:paraId="4E95441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130</w:t>
      </w:r>
    </w:p>
    <w:p w14:paraId="4F62291B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130</w:t>
      </w:r>
    </w:p>
    <w:p w14:paraId="03CFC93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130</w:t>
      </w:r>
    </w:p>
    <w:p w14:paraId="5567766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130</w:t>
      </w:r>
    </w:p>
    <w:p w14:paraId="7D375B4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</w:t>
      </w:r>
    </w:p>
    <w:p w14:paraId="4FB5ECF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131</w:t>
      </w:r>
    </w:p>
    <w:p w14:paraId="11518E4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</w:t>
      </w:r>
    </w:p>
    <w:p w14:paraId="00CC615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131</w:t>
      </w:r>
    </w:p>
    <w:p w14:paraId="3BBED96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132</w:t>
      </w:r>
    </w:p>
    <w:p w14:paraId="23A781B1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132</w:t>
      </w:r>
    </w:p>
    <w:p w14:paraId="6C271B7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132</w:t>
      </w:r>
    </w:p>
    <w:p w14:paraId="3356B9D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132</w:t>
      </w:r>
    </w:p>
    <w:p w14:paraId="2123694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133</w:t>
      </w:r>
    </w:p>
    <w:p w14:paraId="668BC22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133</w:t>
      </w:r>
    </w:p>
    <w:p w14:paraId="1AA3624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133</w:t>
      </w:r>
    </w:p>
    <w:p w14:paraId="08FEF68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134</w:t>
      </w:r>
    </w:p>
    <w:p w14:paraId="384512C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135</w:t>
      </w:r>
    </w:p>
    <w:p w14:paraId="4CEE45CB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136</w:t>
      </w:r>
    </w:p>
    <w:p w14:paraId="6BF84CFE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2FAE9AB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136</w:t>
      </w:r>
    </w:p>
    <w:p w14:paraId="587254C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136</w:t>
      </w:r>
    </w:p>
    <w:p w14:paraId="352BC25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136</w:t>
      </w:r>
    </w:p>
    <w:p w14:paraId="6ACA7DB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136</w:t>
      </w:r>
    </w:p>
    <w:p w14:paraId="7545724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137</w:t>
      </w:r>
    </w:p>
    <w:p w14:paraId="043CF7D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137</w:t>
      </w:r>
    </w:p>
    <w:p w14:paraId="31FDA17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137</w:t>
      </w:r>
    </w:p>
    <w:p w14:paraId="6A2742D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138</w:t>
      </w:r>
    </w:p>
    <w:p w14:paraId="7F3B32C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138</w:t>
      </w:r>
    </w:p>
    <w:p w14:paraId="1D18CB6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139</w:t>
      </w:r>
    </w:p>
    <w:p w14:paraId="5B3EE0B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139</w:t>
      </w:r>
    </w:p>
    <w:p w14:paraId="16409BB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140</w:t>
      </w:r>
    </w:p>
    <w:p w14:paraId="47A261E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</w:t>
      </w:r>
    </w:p>
    <w:p w14:paraId="3B93552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141</w:t>
      </w:r>
    </w:p>
    <w:p w14:paraId="1E37934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141</w:t>
      </w:r>
    </w:p>
    <w:p w14:paraId="55194B1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141</w:t>
      </w:r>
    </w:p>
    <w:p w14:paraId="4663158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141</w:t>
      </w:r>
    </w:p>
    <w:p w14:paraId="623D201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142</w:t>
      </w:r>
    </w:p>
    <w:p w14:paraId="5E05534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142</w:t>
      </w:r>
    </w:p>
    <w:p w14:paraId="0D5959E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143</w:t>
      </w:r>
    </w:p>
    <w:p w14:paraId="37DA13A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</w:t>
      </w:r>
    </w:p>
    <w:p w14:paraId="4431FF9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143</w:t>
      </w:r>
    </w:p>
    <w:p w14:paraId="4D26DD4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143</w:t>
      </w:r>
    </w:p>
    <w:p w14:paraId="6702F68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144</w:t>
      </w:r>
    </w:p>
    <w:p w14:paraId="77B98DA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144</w:t>
      </w:r>
    </w:p>
    <w:p w14:paraId="247C71B3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145</w:t>
      </w:r>
    </w:p>
    <w:p w14:paraId="5522A9A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145</w:t>
      </w:r>
    </w:p>
    <w:p w14:paraId="2DD4674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146</w:t>
      </w:r>
    </w:p>
    <w:p w14:paraId="488A09C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</w:t>
      </w:r>
    </w:p>
    <w:p w14:paraId="72A6A12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147</w:t>
      </w:r>
    </w:p>
    <w:p w14:paraId="7D80A73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147</w:t>
      </w:r>
    </w:p>
    <w:p w14:paraId="4B9C9BD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147</w:t>
      </w:r>
    </w:p>
    <w:p w14:paraId="52124D8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148</w:t>
      </w:r>
    </w:p>
    <w:p w14:paraId="233450FD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148</w:t>
      </w:r>
    </w:p>
    <w:p w14:paraId="2913CEC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148</w:t>
      </w:r>
    </w:p>
    <w:p w14:paraId="77F186F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149</w:t>
      </w:r>
    </w:p>
    <w:p w14:paraId="07D341D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149</w:t>
      </w:r>
    </w:p>
    <w:p w14:paraId="4E91B10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150</w:t>
      </w:r>
    </w:p>
    <w:p w14:paraId="4641C7F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64A127D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150</w:t>
      </w:r>
    </w:p>
    <w:p w14:paraId="15817C0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151</w:t>
      </w:r>
    </w:p>
    <w:p w14:paraId="237F0E9A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152</w:t>
      </w:r>
    </w:p>
    <w:p w14:paraId="5C5FF46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152</w:t>
      </w:r>
    </w:p>
    <w:p w14:paraId="6830C23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31971F1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</w:t>
      </w:r>
    </w:p>
    <w:p w14:paraId="0D911CF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153</w:t>
      </w:r>
    </w:p>
    <w:p w14:paraId="1310CE2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</w:t>
      </w:r>
    </w:p>
    <w:p w14:paraId="06C17E4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154</w:t>
      </w:r>
    </w:p>
    <w:p w14:paraId="4815D73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154</w:t>
      </w:r>
    </w:p>
    <w:p w14:paraId="08EE0AA9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156</w:t>
      </w:r>
    </w:p>
    <w:p w14:paraId="2F1BB94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559FC85C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156</w:t>
      </w:r>
    </w:p>
    <w:p w14:paraId="6DD65D0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156</w:t>
      </w:r>
    </w:p>
    <w:p w14:paraId="53BB5C5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156</w:t>
      </w:r>
    </w:p>
    <w:p w14:paraId="55D323A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156</w:t>
      </w:r>
    </w:p>
    <w:p w14:paraId="200B2BD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156</w:t>
      </w:r>
    </w:p>
    <w:p w14:paraId="679D81B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</w:t>
      </w:r>
    </w:p>
    <w:p w14:paraId="2087171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158</w:t>
      </w:r>
    </w:p>
    <w:p w14:paraId="798C8DC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</w:t>
      </w:r>
    </w:p>
    <w:p w14:paraId="2027609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158</w:t>
      </w:r>
    </w:p>
    <w:p w14:paraId="21B11FF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</w:t>
      </w:r>
    </w:p>
    <w:p w14:paraId="232395B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</w:t>
      </w:r>
    </w:p>
    <w:p w14:paraId="2733E25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161</w:t>
      </w:r>
    </w:p>
    <w:p w14:paraId="0C7F721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161</w:t>
      </w:r>
    </w:p>
    <w:p w14:paraId="104966B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162</w:t>
      </w:r>
    </w:p>
    <w:p w14:paraId="6AF6BD2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162</w:t>
      </w:r>
    </w:p>
    <w:p w14:paraId="16C30A8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</w:t>
      </w:r>
    </w:p>
    <w:p w14:paraId="5377F85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163</w:t>
      </w:r>
    </w:p>
    <w:p w14:paraId="3C801CB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163</w:t>
      </w:r>
    </w:p>
    <w:p w14:paraId="19DB82C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163</w:t>
      </w:r>
    </w:p>
    <w:p w14:paraId="15342F3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164</w:t>
      </w:r>
    </w:p>
    <w:p w14:paraId="0E04D3B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165</w:t>
      </w:r>
    </w:p>
    <w:p w14:paraId="6A3AA87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166</w:t>
      </w:r>
    </w:p>
    <w:p w14:paraId="675D8B4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166</w:t>
      </w:r>
    </w:p>
    <w:p w14:paraId="0AB64AB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167</w:t>
      </w:r>
    </w:p>
    <w:p w14:paraId="0E5E03D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167</w:t>
      </w:r>
    </w:p>
    <w:p w14:paraId="47C6E88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</w:t>
      </w:r>
    </w:p>
    <w:p w14:paraId="34D3B2E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168</w:t>
      </w:r>
    </w:p>
    <w:p w14:paraId="3883074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15BC2EC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168</w:t>
      </w:r>
    </w:p>
    <w:p w14:paraId="6F5C44C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169</w:t>
      </w:r>
    </w:p>
    <w:p w14:paraId="41C7DCD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170</w:t>
      </w:r>
    </w:p>
    <w:p w14:paraId="2B6EF2E7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171</w:t>
      </w:r>
    </w:p>
    <w:p w14:paraId="5A694B8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171</w:t>
      </w:r>
    </w:p>
    <w:p w14:paraId="1482679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</w:t>
      </w:r>
    </w:p>
    <w:p w14:paraId="69CBAEA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</w:t>
      </w:r>
    </w:p>
    <w:p w14:paraId="45F8A82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</w:t>
      </w:r>
    </w:p>
    <w:p w14:paraId="6F584F7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173</w:t>
      </w:r>
    </w:p>
    <w:p w14:paraId="29EE4E6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173</w:t>
      </w:r>
    </w:p>
    <w:p w14:paraId="3642466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</w:t>
      </w:r>
    </w:p>
    <w:p w14:paraId="2793520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175</w:t>
      </w:r>
    </w:p>
    <w:p w14:paraId="59BEBF5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</w:t>
      </w:r>
    </w:p>
    <w:p w14:paraId="05C0576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177</w:t>
      </w:r>
    </w:p>
    <w:p w14:paraId="3EE61DF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177</w:t>
      </w:r>
    </w:p>
    <w:p w14:paraId="1D17E61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38E1FE8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50ED7D0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41E200B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178</w:t>
      </w:r>
    </w:p>
    <w:p w14:paraId="1641FC1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178</w:t>
      </w:r>
    </w:p>
    <w:p w14:paraId="7C6FE99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6C62639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1594326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180</w:t>
      </w:r>
    </w:p>
    <w:p w14:paraId="715EBEC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182</w:t>
      </w:r>
    </w:p>
    <w:p w14:paraId="5AC9FA4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182</w:t>
      </w:r>
    </w:p>
    <w:p w14:paraId="1193B7A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</w:t>
      </w:r>
    </w:p>
    <w:p w14:paraId="6AF8980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</w:t>
      </w:r>
    </w:p>
    <w:p w14:paraId="5DECCD4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</w:t>
      </w:r>
    </w:p>
    <w:p w14:paraId="608D334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</w:t>
      </w:r>
    </w:p>
    <w:p w14:paraId="23F513F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</w:t>
      </w:r>
    </w:p>
    <w:p w14:paraId="0C0CD20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</w:t>
      </w:r>
    </w:p>
    <w:p w14:paraId="62E195A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</w:t>
      </w:r>
    </w:p>
    <w:p w14:paraId="03371C5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7446BB9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187</w:t>
      </w:r>
    </w:p>
    <w:p w14:paraId="5897CAC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187</w:t>
      </w:r>
    </w:p>
    <w:p w14:paraId="524C12B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</w:t>
      </w:r>
    </w:p>
    <w:p w14:paraId="4B777E3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42325F4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217EB37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</w:t>
      </w:r>
    </w:p>
    <w:p w14:paraId="14B883D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</w:t>
      </w:r>
    </w:p>
    <w:p w14:paraId="05A5FF16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188</w:t>
      </w:r>
    </w:p>
    <w:p w14:paraId="4C37A2C4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</w:t>
      </w:r>
    </w:p>
    <w:p w14:paraId="0D6C26C0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– Tx Time Difference</w:t>
      </w:r>
      <w:r>
        <w:rPr>
          <w:noProof/>
        </w:rPr>
        <w:tab/>
        <w:t>188</w:t>
      </w:r>
    </w:p>
    <w:p w14:paraId="09175CA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188</w:t>
      </w:r>
    </w:p>
    <w:p w14:paraId="604A68C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</w:t>
      </w:r>
    </w:p>
    <w:p w14:paraId="21A1982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4F5689B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45EE669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65E23CF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3348C91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</w:t>
      </w:r>
    </w:p>
    <w:p w14:paraId="0A571B2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</w:t>
      </w:r>
    </w:p>
    <w:p w14:paraId="4ABA3A1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</w:t>
      </w:r>
    </w:p>
    <w:p w14:paraId="6552FBF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195</w:t>
      </w:r>
    </w:p>
    <w:p w14:paraId="3B98FF6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</w:t>
      </w:r>
    </w:p>
    <w:p w14:paraId="778A257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</w:t>
      </w:r>
    </w:p>
    <w:p w14:paraId="09CC68C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</w:t>
      </w:r>
    </w:p>
    <w:p w14:paraId="01DB66D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</w:t>
      </w:r>
    </w:p>
    <w:p w14:paraId="59051ED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</w:t>
      </w:r>
    </w:p>
    <w:p w14:paraId="347C3A8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</w:t>
      </w:r>
    </w:p>
    <w:p w14:paraId="1CDE2E8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</w:t>
      </w:r>
    </w:p>
    <w:p w14:paraId="12ABB09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</w:t>
      </w:r>
    </w:p>
    <w:p w14:paraId="5FA21F2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197</w:t>
      </w:r>
    </w:p>
    <w:p w14:paraId="699282B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34ACCAD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63EE94B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52CB041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197</w:t>
      </w:r>
    </w:p>
    <w:p w14:paraId="5168021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197</w:t>
      </w:r>
    </w:p>
    <w:p w14:paraId="1E2577F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197</w:t>
      </w:r>
    </w:p>
    <w:p w14:paraId="1E76F98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197</w:t>
      </w:r>
    </w:p>
    <w:p w14:paraId="554F3A2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</w:t>
      </w:r>
    </w:p>
    <w:p w14:paraId="5B76FE6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197</w:t>
      </w:r>
    </w:p>
    <w:p w14:paraId="7F098DA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2C8C254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177EAD9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71D67EC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198</w:t>
      </w:r>
    </w:p>
    <w:p w14:paraId="4CCA7AF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198</w:t>
      </w:r>
    </w:p>
    <w:p w14:paraId="0EDC84D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198</w:t>
      </w:r>
    </w:p>
    <w:p w14:paraId="3CE0F28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</w:t>
      </w:r>
    </w:p>
    <w:p w14:paraId="1CC5681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</w:t>
      </w:r>
    </w:p>
    <w:p w14:paraId="5C36C03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205</w:t>
      </w:r>
    </w:p>
    <w:p w14:paraId="3B7844D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</w:t>
      </w:r>
    </w:p>
    <w:p w14:paraId="0FF4A2B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</w:t>
      </w:r>
    </w:p>
    <w:p w14:paraId="37127D4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</w:t>
      </w:r>
    </w:p>
    <w:p w14:paraId="5B5CD4D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</w:t>
      </w:r>
    </w:p>
    <w:p w14:paraId="135F652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4DB933F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550C0CB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4A50648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</w:t>
      </w:r>
    </w:p>
    <w:p w14:paraId="092C802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206</w:t>
      </w:r>
    </w:p>
    <w:p w14:paraId="0B3D497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</w:t>
      </w:r>
    </w:p>
    <w:p w14:paraId="4937FFE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</w:t>
      </w:r>
    </w:p>
    <w:p w14:paraId="0461C23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</w:t>
      </w:r>
    </w:p>
    <w:p w14:paraId="3564D51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</w:t>
      </w:r>
    </w:p>
    <w:p w14:paraId="785042D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3A20869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0CD77AD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4191325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</w:t>
      </w:r>
    </w:p>
    <w:p w14:paraId="7A46484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207</w:t>
      </w:r>
    </w:p>
    <w:p w14:paraId="755040A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</w:t>
      </w:r>
    </w:p>
    <w:p w14:paraId="22CD5DF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</w:t>
      </w:r>
    </w:p>
    <w:p w14:paraId="3B9A02E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</w:t>
      </w:r>
    </w:p>
    <w:p w14:paraId="1E6F1B2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</w:t>
      </w:r>
    </w:p>
    <w:p w14:paraId="2771BE4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</w:t>
      </w:r>
    </w:p>
    <w:p w14:paraId="519E519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209</w:t>
      </w:r>
    </w:p>
    <w:p w14:paraId="41ADAC0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</w:t>
      </w:r>
    </w:p>
    <w:p w14:paraId="3EAC968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</w:t>
      </w:r>
    </w:p>
    <w:p w14:paraId="7E169B2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215</w:t>
      </w:r>
    </w:p>
    <w:p w14:paraId="444BA55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215</w:t>
      </w:r>
    </w:p>
    <w:p w14:paraId="25123FC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215</w:t>
      </w:r>
    </w:p>
    <w:p w14:paraId="4825EBA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215</w:t>
      </w:r>
    </w:p>
    <w:p w14:paraId="71CEDD4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216</w:t>
      </w:r>
    </w:p>
    <w:p w14:paraId="280CDF8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</w:t>
      </w:r>
    </w:p>
    <w:p w14:paraId="10E881A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</w:t>
      </w:r>
    </w:p>
    <w:p w14:paraId="42C3D42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218</w:t>
      </w:r>
    </w:p>
    <w:p w14:paraId="6DAF34E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222</w:t>
      </w:r>
    </w:p>
    <w:p w14:paraId="758EA15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224</w:t>
      </w:r>
    </w:p>
    <w:p w14:paraId="7BCFA13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224</w:t>
      </w:r>
    </w:p>
    <w:p w14:paraId="6769113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224</w:t>
      </w:r>
    </w:p>
    <w:p w14:paraId="44C5B75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224</w:t>
      </w:r>
    </w:p>
    <w:p w14:paraId="7017F22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226</w:t>
      </w:r>
    </w:p>
    <w:p w14:paraId="61B0AE2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226</w:t>
      </w:r>
    </w:p>
    <w:p w14:paraId="521724F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5CF1835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228</w:t>
      </w:r>
    </w:p>
    <w:p w14:paraId="3848DDF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233</w:t>
      </w:r>
    </w:p>
    <w:p w14:paraId="5E778D5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235</w:t>
      </w:r>
    </w:p>
    <w:p w14:paraId="2B76292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235</w:t>
      </w:r>
    </w:p>
    <w:p w14:paraId="6F16BD1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235</w:t>
      </w:r>
    </w:p>
    <w:p w14:paraId="56615DC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</w:t>
      </w:r>
    </w:p>
    <w:p w14:paraId="70581C5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</w:t>
      </w:r>
    </w:p>
    <w:p w14:paraId="7F454A5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237</w:t>
      </w:r>
    </w:p>
    <w:p w14:paraId="2042DAA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</w:t>
      </w:r>
    </w:p>
    <w:p w14:paraId="3FCC19A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239</w:t>
      </w:r>
    </w:p>
    <w:p w14:paraId="140110B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244</w:t>
      </w:r>
    </w:p>
    <w:p w14:paraId="07EABEF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246</w:t>
      </w:r>
    </w:p>
    <w:p w14:paraId="53AC704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246</w:t>
      </w:r>
    </w:p>
    <w:p w14:paraId="195B50B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246</w:t>
      </w:r>
    </w:p>
    <w:p w14:paraId="5F356EC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</w:t>
      </w:r>
    </w:p>
    <w:p w14:paraId="1FE7956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</w:t>
      </w:r>
    </w:p>
    <w:p w14:paraId="125B1A0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247</w:t>
      </w:r>
    </w:p>
    <w:p w14:paraId="4C01A22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</w:t>
      </w:r>
    </w:p>
    <w:p w14:paraId="75B6B3C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248</w:t>
      </w:r>
    </w:p>
    <w:p w14:paraId="7D1C55B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250</w:t>
      </w:r>
    </w:p>
    <w:p w14:paraId="4311987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252</w:t>
      </w:r>
    </w:p>
    <w:p w14:paraId="1512C34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252</w:t>
      </w:r>
    </w:p>
    <w:p w14:paraId="0BD96D0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252</w:t>
      </w:r>
    </w:p>
    <w:p w14:paraId="2F388C4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</w:t>
      </w:r>
    </w:p>
    <w:p w14:paraId="276A0E0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</w:t>
      </w:r>
    </w:p>
    <w:p w14:paraId="2AA9100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252</w:t>
      </w:r>
    </w:p>
    <w:p w14:paraId="32D82B6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252</w:t>
      </w:r>
    </w:p>
    <w:p w14:paraId="2A056F2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252</w:t>
      </w:r>
    </w:p>
    <w:p w14:paraId="2D86CEA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252</w:t>
      </w:r>
    </w:p>
    <w:p w14:paraId="27B2336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254</w:t>
      </w:r>
    </w:p>
    <w:p w14:paraId="7A6A0D3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254</w:t>
      </w:r>
    </w:p>
    <w:p w14:paraId="5189F64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254</w:t>
      </w:r>
    </w:p>
    <w:p w14:paraId="34BA196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</w:t>
      </w:r>
    </w:p>
    <w:p w14:paraId="626C3CF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254</w:t>
      </w:r>
    </w:p>
    <w:p w14:paraId="6D6B6EF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254</w:t>
      </w:r>
    </w:p>
    <w:p w14:paraId="4D8D3CD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254</w:t>
      </w:r>
    </w:p>
    <w:p w14:paraId="3E64040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254</w:t>
      </w:r>
    </w:p>
    <w:p w14:paraId="1DFA9CE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255</w:t>
      </w:r>
    </w:p>
    <w:p w14:paraId="32619A57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257</w:t>
      </w:r>
    </w:p>
    <w:p w14:paraId="656AC85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4C943EB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257</w:t>
      </w:r>
    </w:p>
    <w:p w14:paraId="6E36EA8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257</w:t>
      </w:r>
    </w:p>
    <w:p w14:paraId="4BCFA35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257</w:t>
      </w:r>
    </w:p>
    <w:p w14:paraId="77BA354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257</w:t>
      </w:r>
    </w:p>
    <w:p w14:paraId="3D9A6AC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257</w:t>
      </w:r>
    </w:p>
    <w:p w14:paraId="67FF8F3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259</w:t>
      </w:r>
    </w:p>
    <w:p w14:paraId="5226F86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259</w:t>
      </w:r>
    </w:p>
    <w:p w14:paraId="3C14F1D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262</w:t>
      </w:r>
    </w:p>
    <w:p w14:paraId="0A8FB90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263</w:t>
      </w:r>
    </w:p>
    <w:p w14:paraId="46BAF4A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266</w:t>
      </w:r>
    </w:p>
    <w:p w14:paraId="0D49593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269</w:t>
      </w:r>
    </w:p>
    <w:p w14:paraId="51F0F1B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2376E08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2290D1C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28CD336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269</w:t>
      </w:r>
    </w:p>
    <w:p w14:paraId="633A14B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269</w:t>
      </w:r>
    </w:p>
    <w:p w14:paraId="463A8F7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272</w:t>
      </w:r>
    </w:p>
    <w:p w14:paraId="4F9DDAC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272</w:t>
      </w:r>
    </w:p>
    <w:p w14:paraId="75DE363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272</w:t>
      </w:r>
    </w:p>
    <w:p w14:paraId="68D2D1D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273</w:t>
      </w:r>
    </w:p>
    <w:p w14:paraId="7AC91AA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273</w:t>
      </w:r>
    </w:p>
    <w:p w14:paraId="1010EBB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273</w:t>
      </w:r>
    </w:p>
    <w:p w14:paraId="74306E6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</w:t>
      </w:r>
    </w:p>
    <w:p w14:paraId="0109315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274</w:t>
      </w:r>
    </w:p>
    <w:p w14:paraId="58B716F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274</w:t>
      </w:r>
    </w:p>
    <w:p w14:paraId="02F8262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277</w:t>
      </w:r>
    </w:p>
    <w:p w14:paraId="04DD264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278</w:t>
      </w:r>
    </w:p>
    <w:p w14:paraId="33121F6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281</w:t>
      </w:r>
    </w:p>
    <w:p w14:paraId="594C7AD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284</w:t>
      </w:r>
    </w:p>
    <w:p w14:paraId="661099E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25ECF95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0F26C1A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5CDFA98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0B76E6E0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284</w:t>
      </w:r>
    </w:p>
    <w:p w14:paraId="6B83E28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287</w:t>
      </w:r>
    </w:p>
    <w:p w14:paraId="3D958BD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287</w:t>
      </w:r>
    </w:p>
    <w:p w14:paraId="2D227F4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287</w:t>
      </w:r>
    </w:p>
    <w:p w14:paraId="1F79041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288</w:t>
      </w:r>
    </w:p>
    <w:p w14:paraId="009F66B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288</w:t>
      </w:r>
    </w:p>
    <w:p w14:paraId="7E33307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288</w:t>
      </w:r>
    </w:p>
    <w:p w14:paraId="0CD7773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288</w:t>
      </w:r>
    </w:p>
    <w:p w14:paraId="41043AB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290</w:t>
      </w:r>
    </w:p>
    <w:p w14:paraId="5A4E376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290</w:t>
      </w:r>
    </w:p>
    <w:p w14:paraId="05AF727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293</w:t>
      </w:r>
    </w:p>
    <w:p w14:paraId="36C6D3C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294</w:t>
      </w:r>
    </w:p>
    <w:p w14:paraId="04B6B0D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298</w:t>
      </w:r>
    </w:p>
    <w:p w14:paraId="6FAAE92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299</w:t>
      </w:r>
    </w:p>
    <w:p w14:paraId="0ABEFD6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299</w:t>
      </w:r>
    </w:p>
    <w:p w14:paraId="5C0BD42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299</w:t>
      </w:r>
    </w:p>
    <w:p w14:paraId="4CD6821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</w:t>
      </w:r>
    </w:p>
    <w:p w14:paraId="5C49360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299</w:t>
      </w:r>
    </w:p>
    <w:p w14:paraId="7FAA483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299</w:t>
      </w:r>
    </w:p>
    <w:p w14:paraId="42A13D1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302</w:t>
      </w:r>
    </w:p>
    <w:p w14:paraId="3EB2B1B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302</w:t>
      </w:r>
    </w:p>
    <w:p w14:paraId="6857AE9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302</w:t>
      </w:r>
    </w:p>
    <w:p w14:paraId="06D0AD4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</w:t>
      </w:r>
      <w:r>
        <w:rPr>
          <w:noProof/>
        </w:rPr>
        <w:tab/>
        <w:t>303</w:t>
      </w:r>
    </w:p>
    <w:p w14:paraId="0E94EE1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027DB12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2B02211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0BBCA69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303</w:t>
      </w:r>
    </w:p>
    <w:p w14:paraId="5F4E8AB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303</w:t>
      </w:r>
    </w:p>
    <w:p w14:paraId="632BCB3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306</w:t>
      </w:r>
    </w:p>
    <w:p w14:paraId="221F12A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307</w:t>
      </w:r>
    </w:p>
    <w:p w14:paraId="1D1B9A8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311</w:t>
      </w:r>
    </w:p>
    <w:p w14:paraId="47045C0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312</w:t>
      </w:r>
    </w:p>
    <w:p w14:paraId="0D4A4AD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7626B21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458BD45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312</w:t>
      </w:r>
    </w:p>
    <w:p w14:paraId="205E8E6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312</w:t>
      </w:r>
    </w:p>
    <w:p w14:paraId="668931F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312</w:t>
      </w:r>
    </w:p>
    <w:p w14:paraId="384E03C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315</w:t>
      </w:r>
    </w:p>
    <w:p w14:paraId="23F3D49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315</w:t>
      </w:r>
    </w:p>
    <w:p w14:paraId="5C2F82E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25BD3D1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316</w:t>
      </w:r>
    </w:p>
    <w:p w14:paraId="67DD9A8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316</w:t>
      </w:r>
    </w:p>
    <w:p w14:paraId="3B7D506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518378A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3BB99A8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5A6B104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585C53B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317</w:t>
      </w:r>
    </w:p>
    <w:p w14:paraId="6903E70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320</w:t>
      </w:r>
    </w:p>
    <w:p w14:paraId="55C39C3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4C4CB03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325</w:t>
      </w:r>
    </w:p>
    <w:p w14:paraId="351002D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328</w:t>
      </w:r>
    </w:p>
    <w:p w14:paraId="4249F76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2AA5099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186D407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324EFCE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1B4A1F4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059F11C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331</w:t>
      </w:r>
    </w:p>
    <w:p w14:paraId="4279EC7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331</w:t>
      </w:r>
    </w:p>
    <w:p w14:paraId="5A715DA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4A22DA5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332</w:t>
      </w:r>
    </w:p>
    <w:p w14:paraId="361FDD9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332</w:t>
      </w:r>
    </w:p>
    <w:p w14:paraId="7F844EA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332</w:t>
      </w:r>
    </w:p>
    <w:p w14:paraId="11CA5F5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1BB8846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10BCC15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34529AA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337</w:t>
      </w:r>
    </w:p>
    <w:p w14:paraId="60039CE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338</w:t>
      </w:r>
    </w:p>
    <w:p w14:paraId="05A8535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342</w:t>
      </w:r>
    </w:p>
    <w:p w14:paraId="25930F1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345</w:t>
      </w:r>
    </w:p>
    <w:p w14:paraId="15B7E72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345</w:t>
      </w:r>
    </w:p>
    <w:p w14:paraId="4B2BF40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345</w:t>
      </w:r>
    </w:p>
    <w:p w14:paraId="703C714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59D1888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345</w:t>
      </w:r>
    </w:p>
    <w:p w14:paraId="566E983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345</w:t>
      </w:r>
    </w:p>
    <w:p w14:paraId="6BD1C67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69B80A0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348</w:t>
      </w:r>
    </w:p>
    <w:p w14:paraId="5465113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349</w:t>
      </w:r>
    </w:p>
    <w:p w14:paraId="445376E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</w:t>
      </w:r>
    </w:p>
    <w:p w14:paraId="51054DA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349</w:t>
      </w:r>
    </w:p>
    <w:p w14:paraId="5381531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235E700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78FBA27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</w:t>
      </w:r>
    </w:p>
    <w:p w14:paraId="6895843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352</w:t>
      </w:r>
    </w:p>
    <w:p w14:paraId="4AFE97C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352</w:t>
      </w:r>
    </w:p>
    <w:p w14:paraId="2411D76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5B808A8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6D4EC17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359</w:t>
      </w:r>
    </w:p>
    <w:p w14:paraId="0160F86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360</w:t>
      </w:r>
    </w:p>
    <w:p w14:paraId="002753B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7FC3D02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1615356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46ADAA1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0F625A9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360</w:t>
      </w:r>
    </w:p>
    <w:p w14:paraId="4B3A3BD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1416203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2FDE9C8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362</w:t>
      </w:r>
    </w:p>
    <w:p w14:paraId="0A28740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362</w:t>
      </w:r>
    </w:p>
    <w:p w14:paraId="4CF85A8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362</w:t>
      </w:r>
    </w:p>
    <w:p w14:paraId="6EB6D8E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362</w:t>
      </w:r>
    </w:p>
    <w:p w14:paraId="77ABA4D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</w:t>
      </w:r>
    </w:p>
    <w:p w14:paraId="0EDF388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2489437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363</w:t>
      </w:r>
    </w:p>
    <w:p w14:paraId="40EE796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365</w:t>
      </w:r>
    </w:p>
    <w:p w14:paraId="17B38B2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365</w:t>
      </w:r>
    </w:p>
    <w:p w14:paraId="5DEF30B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370</w:t>
      </w:r>
    </w:p>
    <w:p w14:paraId="3C2D920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372</w:t>
      </w:r>
    </w:p>
    <w:p w14:paraId="3B473E4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372</w:t>
      </w:r>
    </w:p>
    <w:p w14:paraId="372D04A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372</w:t>
      </w:r>
    </w:p>
    <w:p w14:paraId="55196DB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</w:t>
      </w:r>
    </w:p>
    <w:p w14:paraId="4B92CB8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5997409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372</w:t>
      </w:r>
    </w:p>
    <w:p w14:paraId="1A963B20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374</w:t>
      </w:r>
    </w:p>
    <w:p w14:paraId="1066F2A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374</w:t>
      </w:r>
    </w:p>
    <w:p w14:paraId="5878853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374</w:t>
      </w:r>
    </w:p>
    <w:p w14:paraId="229BEC9F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375</w:t>
      </w:r>
    </w:p>
    <w:p w14:paraId="52D14E7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375</w:t>
      </w:r>
    </w:p>
    <w:p w14:paraId="42BC796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375</w:t>
      </w:r>
    </w:p>
    <w:p w14:paraId="538B6C5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26C9323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0F97EFD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52D9347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377</w:t>
      </w:r>
    </w:p>
    <w:p w14:paraId="71BDC05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377</w:t>
      </w:r>
    </w:p>
    <w:p w14:paraId="1789D6E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379</w:t>
      </w:r>
    </w:p>
    <w:p w14:paraId="1E052B9D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380</w:t>
      </w:r>
    </w:p>
    <w:p w14:paraId="4766F08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382</w:t>
      </w:r>
    </w:p>
    <w:p w14:paraId="5325C08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385</w:t>
      </w:r>
    </w:p>
    <w:p w14:paraId="6A59082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385</w:t>
      </w:r>
    </w:p>
    <w:p w14:paraId="749B016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385</w:t>
      </w:r>
    </w:p>
    <w:p w14:paraId="7991DDE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</w:t>
      </w:r>
    </w:p>
    <w:p w14:paraId="6BFBC3B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385</w:t>
      </w:r>
    </w:p>
    <w:p w14:paraId="348FE546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385</w:t>
      </w:r>
    </w:p>
    <w:p w14:paraId="0F5B8546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387</w:t>
      </w:r>
    </w:p>
    <w:p w14:paraId="451495E9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387</w:t>
      </w:r>
    </w:p>
    <w:p w14:paraId="41C7F06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2E5F44D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387</w:t>
      </w:r>
    </w:p>
    <w:p w14:paraId="17E0AB4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387</w:t>
      </w:r>
    </w:p>
    <w:p w14:paraId="211754A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387</w:t>
      </w:r>
    </w:p>
    <w:p w14:paraId="171660C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387</w:t>
      </w:r>
    </w:p>
    <w:p w14:paraId="508CA12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387</w:t>
      </w:r>
    </w:p>
    <w:p w14:paraId="3E0EC7E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388</w:t>
      </w:r>
    </w:p>
    <w:p w14:paraId="5817E35A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388</w:t>
      </w:r>
    </w:p>
    <w:p w14:paraId="2779C5E5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390</w:t>
      </w:r>
    </w:p>
    <w:p w14:paraId="05A99FA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390</w:t>
      </w:r>
    </w:p>
    <w:p w14:paraId="575DE19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390</w:t>
      </w:r>
    </w:p>
    <w:p w14:paraId="47A4529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390</w:t>
      </w:r>
    </w:p>
    <w:p w14:paraId="06016AE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7F6F3060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679FDAD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7A9C6A8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5DB0F01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390</w:t>
      </w:r>
    </w:p>
    <w:p w14:paraId="67F6FA1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392</w:t>
      </w:r>
    </w:p>
    <w:p w14:paraId="08E63C59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392</w:t>
      </w:r>
    </w:p>
    <w:p w14:paraId="03A5E7F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392</w:t>
      </w:r>
    </w:p>
    <w:p w14:paraId="0EBFD89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392</w:t>
      </w:r>
    </w:p>
    <w:p w14:paraId="70E458F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392</w:t>
      </w:r>
    </w:p>
    <w:p w14:paraId="0334F1B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392</w:t>
      </w:r>
    </w:p>
    <w:p w14:paraId="2129BD2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392</w:t>
      </w:r>
    </w:p>
    <w:p w14:paraId="5949E8B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</w:t>
      </w:r>
    </w:p>
    <w:p w14:paraId="0372A9A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60E2287A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5F37C9DA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7A47A1DC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291963D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4E171C2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398</w:t>
      </w:r>
    </w:p>
    <w:p w14:paraId="67A0964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398</w:t>
      </w:r>
    </w:p>
    <w:p w14:paraId="16B1266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398</w:t>
      </w:r>
    </w:p>
    <w:p w14:paraId="251A779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</w:t>
      </w:r>
    </w:p>
    <w:p w14:paraId="036A843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398</w:t>
      </w:r>
    </w:p>
    <w:p w14:paraId="286014B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398</w:t>
      </w:r>
    </w:p>
    <w:p w14:paraId="09069FCC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400</w:t>
      </w:r>
    </w:p>
    <w:p w14:paraId="5E2D1240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400</w:t>
      </w:r>
    </w:p>
    <w:p w14:paraId="0222037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400</w:t>
      </w:r>
    </w:p>
    <w:p w14:paraId="6DEC648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400</w:t>
      </w:r>
    </w:p>
    <w:p w14:paraId="20DA00B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400</w:t>
      </w:r>
    </w:p>
    <w:p w14:paraId="665948C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0A493F1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37068F4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11B27D0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0773CCF7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401</w:t>
      </w:r>
    </w:p>
    <w:p w14:paraId="008ADB87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403</w:t>
      </w:r>
    </w:p>
    <w:p w14:paraId="6A147B9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403</w:t>
      </w:r>
    </w:p>
    <w:p w14:paraId="2ED56C5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4CAA959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406</w:t>
      </w:r>
    </w:p>
    <w:p w14:paraId="473A3E2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206EB4F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5220F89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55ED8DA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1560F10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430A6DF5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02292B7F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0076524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563FF91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409</w:t>
      </w:r>
    </w:p>
    <w:p w14:paraId="6F42C84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409</w:t>
      </w:r>
    </w:p>
    <w:p w14:paraId="700A20F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409</w:t>
      </w:r>
    </w:p>
    <w:p w14:paraId="4FA0519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409</w:t>
      </w:r>
    </w:p>
    <w:p w14:paraId="5467EDC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</w:t>
      </w:r>
    </w:p>
    <w:p w14:paraId="321A64F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399FC72C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41A8B75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008EE5C5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0511638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0723E4E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411</w:t>
      </w:r>
    </w:p>
    <w:p w14:paraId="0711FD8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5837B25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6BC1632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7506311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0995989F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4B0CC2D5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439B52A0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38BD978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5C6AA98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413</w:t>
      </w:r>
    </w:p>
    <w:p w14:paraId="02F65C3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413</w:t>
      </w:r>
    </w:p>
    <w:p w14:paraId="403C57F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66084C9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677033B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567D106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16EA40B8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33C18067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2167B3A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2264DFE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12EE2B3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419</w:t>
      </w:r>
    </w:p>
    <w:p w14:paraId="55FB7F7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2C56E150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1C0E7A0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726D233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5FEC83F7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419</w:t>
      </w:r>
    </w:p>
    <w:p w14:paraId="0F8F8129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421</w:t>
      </w:r>
    </w:p>
    <w:p w14:paraId="0F5AC0FD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421</w:t>
      </w:r>
    </w:p>
    <w:p w14:paraId="27AA5B2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4D77348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422</w:t>
      </w:r>
    </w:p>
    <w:p w14:paraId="71268DE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422</w:t>
      </w:r>
    </w:p>
    <w:p w14:paraId="6F1E007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422</w:t>
      </w:r>
    </w:p>
    <w:p w14:paraId="6D04249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52FD064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4FE6C60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63470A00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37578295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426</w:t>
      </w:r>
    </w:p>
    <w:p w14:paraId="33396D24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427</w:t>
      </w:r>
    </w:p>
    <w:p w14:paraId="3D1CBDD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429</w:t>
      </w:r>
    </w:p>
    <w:p w14:paraId="12ABD10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430</w:t>
      </w:r>
    </w:p>
    <w:p w14:paraId="647FA16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0F6104A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17FB5E2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431</w:t>
      </w:r>
    </w:p>
    <w:p w14:paraId="21577A20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432</w:t>
      </w:r>
    </w:p>
    <w:p w14:paraId="33F4D872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432</w:t>
      </w:r>
    </w:p>
    <w:p w14:paraId="5320577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435</w:t>
      </w:r>
    </w:p>
    <w:p w14:paraId="1AC7759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435</w:t>
      </w:r>
    </w:p>
    <w:p w14:paraId="70F654F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435</w:t>
      </w:r>
    </w:p>
    <w:p w14:paraId="3526ED1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435</w:t>
      </w:r>
    </w:p>
    <w:p w14:paraId="31623EF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435</w:t>
      </w:r>
    </w:p>
    <w:p w14:paraId="211702C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435</w:t>
      </w:r>
    </w:p>
    <w:p w14:paraId="0AD2F6E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435</w:t>
      </w:r>
    </w:p>
    <w:p w14:paraId="5A567E2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436</w:t>
      </w:r>
    </w:p>
    <w:p w14:paraId="4332FC5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1607120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436</w:t>
      </w:r>
    </w:p>
    <w:p w14:paraId="284ABB5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560269B9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359ECBF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438</w:t>
      </w:r>
    </w:p>
    <w:p w14:paraId="280413A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438</w:t>
      </w:r>
    </w:p>
    <w:p w14:paraId="3F71F13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113F89C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438</w:t>
      </w:r>
    </w:p>
    <w:p w14:paraId="4D952CA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438</w:t>
      </w:r>
    </w:p>
    <w:p w14:paraId="6EDEAD3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438</w:t>
      </w:r>
    </w:p>
    <w:p w14:paraId="6FA86A80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438</w:t>
      </w:r>
    </w:p>
    <w:p w14:paraId="2B0AA80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440</w:t>
      </w:r>
    </w:p>
    <w:p w14:paraId="52DC4A2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440</w:t>
      </w:r>
    </w:p>
    <w:p w14:paraId="681512C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440</w:t>
      </w:r>
    </w:p>
    <w:p w14:paraId="0B7D617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440</w:t>
      </w:r>
    </w:p>
    <w:p w14:paraId="6411B70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440</w:t>
      </w:r>
    </w:p>
    <w:p w14:paraId="16A841D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4FF3BAD0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54529D3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0067520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16C1BB38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441</w:t>
      </w:r>
    </w:p>
    <w:p w14:paraId="2138186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443</w:t>
      </w:r>
    </w:p>
    <w:p w14:paraId="000E07F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443</w:t>
      </w:r>
    </w:p>
    <w:p w14:paraId="3553554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443</w:t>
      </w:r>
    </w:p>
    <w:p w14:paraId="58FB95D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443</w:t>
      </w:r>
    </w:p>
    <w:p w14:paraId="46B0CCD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07AF75F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714CD24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2B2CCAC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706D4455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444</w:t>
      </w:r>
    </w:p>
    <w:p w14:paraId="2AE3689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446</w:t>
      </w:r>
    </w:p>
    <w:p w14:paraId="71313310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0780D97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446</w:t>
      </w:r>
    </w:p>
    <w:p w14:paraId="7523460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446</w:t>
      </w:r>
    </w:p>
    <w:p w14:paraId="6542634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446</w:t>
      </w:r>
    </w:p>
    <w:p w14:paraId="3EE80BB0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446</w:t>
      </w:r>
    </w:p>
    <w:p w14:paraId="671537C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447</w:t>
      </w:r>
    </w:p>
    <w:p w14:paraId="340A9DA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447</w:t>
      </w:r>
    </w:p>
    <w:p w14:paraId="164EAB8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6317BCD9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20B4CA5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450</w:t>
      </w:r>
    </w:p>
    <w:p w14:paraId="52C4437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450</w:t>
      </w:r>
    </w:p>
    <w:p w14:paraId="4E5C81A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4DE776B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451</w:t>
      </w:r>
    </w:p>
    <w:p w14:paraId="43C2B63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1FD4D3A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42C8F46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452</w:t>
      </w:r>
    </w:p>
    <w:p w14:paraId="3253FBF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5AF6EF14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4E3EA7C2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54B6A0F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7D4A9F6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457</w:t>
      </w:r>
    </w:p>
    <w:p w14:paraId="32D2845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457</w:t>
      </w:r>
    </w:p>
    <w:p w14:paraId="512CE27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457</w:t>
      </w:r>
    </w:p>
    <w:p w14:paraId="41F9B52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23A811B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01BC137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274467D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0651981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0344EFDF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06B2EA00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18C7A70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3E5F2AF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459</w:t>
      </w:r>
    </w:p>
    <w:p w14:paraId="63FF631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57892AF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459</w:t>
      </w:r>
    </w:p>
    <w:p w14:paraId="4443309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60AC9E7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459</w:t>
      </w:r>
    </w:p>
    <w:p w14:paraId="59476A15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459</w:t>
      </w:r>
    </w:p>
    <w:p w14:paraId="23BD8C56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39BD7784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349EC63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4A27F05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461</w:t>
      </w:r>
    </w:p>
    <w:p w14:paraId="793C462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461</w:t>
      </w:r>
    </w:p>
    <w:p w14:paraId="185CD68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461</w:t>
      </w:r>
    </w:p>
    <w:p w14:paraId="3C9F0370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461</w:t>
      </w:r>
    </w:p>
    <w:p w14:paraId="3B53A5F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</w:t>
      </w:r>
    </w:p>
    <w:p w14:paraId="1313037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462</w:t>
      </w:r>
    </w:p>
    <w:p w14:paraId="5B78ED68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462</w:t>
      </w:r>
    </w:p>
    <w:p w14:paraId="49388E5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464</w:t>
      </w:r>
    </w:p>
    <w:p w14:paraId="19B8839C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464</w:t>
      </w:r>
    </w:p>
    <w:p w14:paraId="569DA46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464</w:t>
      </w:r>
    </w:p>
    <w:p w14:paraId="78B8EE1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464</w:t>
      </w:r>
    </w:p>
    <w:p w14:paraId="6993C18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464</w:t>
      </w:r>
    </w:p>
    <w:p w14:paraId="6475112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464</w:t>
      </w:r>
    </w:p>
    <w:p w14:paraId="7A207B6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4B2A337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465</w:t>
      </w:r>
    </w:p>
    <w:p w14:paraId="2D066156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465</w:t>
      </w:r>
    </w:p>
    <w:p w14:paraId="68D0DDA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2FD55A5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26F6A3C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5EF6C92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467</w:t>
      </w:r>
    </w:p>
    <w:p w14:paraId="3C9013F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7E5BD8E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468</w:t>
      </w:r>
    </w:p>
    <w:p w14:paraId="249D09C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</w:t>
      </w:r>
    </w:p>
    <w:p w14:paraId="378C2A6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468</w:t>
      </w:r>
    </w:p>
    <w:p w14:paraId="17444E0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468</w:t>
      </w:r>
    </w:p>
    <w:p w14:paraId="3271048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470</w:t>
      </w:r>
    </w:p>
    <w:p w14:paraId="34C7A78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470</w:t>
      </w:r>
    </w:p>
    <w:p w14:paraId="6A72C2E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471</w:t>
      </w:r>
    </w:p>
    <w:p w14:paraId="4FAB0D9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471</w:t>
      </w:r>
    </w:p>
    <w:p w14:paraId="70359AF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471</w:t>
      </w:r>
    </w:p>
    <w:p w14:paraId="5386132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471</w:t>
      </w:r>
    </w:p>
    <w:p w14:paraId="59988AF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</w:t>
      </w:r>
    </w:p>
    <w:p w14:paraId="4C18057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472</w:t>
      </w:r>
    </w:p>
    <w:p w14:paraId="50976B7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472</w:t>
      </w:r>
    </w:p>
    <w:p w14:paraId="5C03ADD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473</w:t>
      </w:r>
    </w:p>
    <w:p w14:paraId="1432097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473</w:t>
      </w:r>
    </w:p>
    <w:p w14:paraId="5EA2290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474</w:t>
      </w:r>
    </w:p>
    <w:p w14:paraId="0E0D6CC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474</w:t>
      </w:r>
    </w:p>
    <w:p w14:paraId="3412E9B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474</w:t>
      </w:r>
    </w:p>
    <w:p w14:paraId="549C8F4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474</w:t>
      </w:r>
    </w:p>
    <w:p w14:paraId="1532994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</w:t>
      </w:r>
    </w:p>
    <w:p w14:paraId="512EE88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474</w:t>
      </w:r>
    </w:p>
    <w:p w14:paraId="0F9B2B3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474</w:t>
      </w:r>
    </w:p>
    <w:p w14:paraId="4ED5518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68A516C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476</w:t>
      </w:r>
    </w:p>
    <w:p w14:paraId="2068E59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477</w:t>
      </w:r>
    </w:p>
    <w:p w14:paraId="733C4B8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477</w:t>
      </w:r>
    </w:p>
    <w:p w14:paraId="6B2BA34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477</w:t>
      </w:r>
    </w:p>
    <w:p w14:paraId="042313F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477</w:t>
      </w:r>
    </w:p>
    <w:p w14:paraId="50C291D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</w:t>
      </w:r>
    </w:p>
    <w:p w14:paraId="5363045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477</w:t>
      </w:r>
    </w:p>
    <w:p w14:paraId="18AB09E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477</w:t>
      </w:r>
    </w:p>
    <w:p w14:paraId="74A88E0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479</w:t>
      </w:r>
    </w:p>
    <w:p w14:paraId="015DA6F2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479</w:t>
      </w:r>
    </w:p>
    <w:p w14:paraId="00DA43E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479</w:t>
      </w:r>
    </w:p>
    <w:p w14:paraId="506B619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480</w:t>
      </w:r>
    </w:p>
    <w:p w14:paraId="428BA21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480</w:t>
      </w:r>
    </w:p>
    <w:p w14:paraId="01D597A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480</w:t>
      </w:r>
    </w:p>
    <w:p w14:paraId="7A28D3C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</w:t>
      </w:r>
    </w:p>
    <w:p w14:paraId="0B52B81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7F6D3FE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480</w:t>
      </w:r>
    </w:p>
    <w:p w14:paraId="1D39F3F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482</w:t>
      </w:r>
    </w:p>
    <w:p w14:paraId="5351EDAD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482</w:t>
      </w:r>
    </w:p>
    <w:p w14:paraId="0917EB9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482</w:t>
      </w:r>
    </w:p>
    <w:p w14:paraId="75B6400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483</w:t>
      </w:r>
    </w:p>
    <w:p w14:paraId="6BC3E2A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483</w:t>
      </w:r>
    </w:p>
    <w:p w14:paraId="54DBEA4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483</w:t>
      </w:r>
    </w:p>
    <w:p w14:paraId="13B7812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</w:t>
      </w:r>
    </w:p>
    <w:p w14:paraId="01E1B8F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4B80A2E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483</w:t>
      </w:r>
    </w:p>
    <w:p w14:paraId="20F58DD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485</w:t>
      </w:r>
    </w:p>
    <w:p w14:paraId="074E9A58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485</w:t>
      </w:r>
    </w:p>
    <w:p w14:paraId="6D83C86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486</w:t>
      </w:r>
    </w:p>
    <w:p w14:paraId="73AC1E96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487</w:t>
      </w:r>
    </w:p>
    <w:p w14:paraId="2D1E546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487</w:t>
      </w:r>
    </w:p>
    <w:p w14:paraId="7F98F39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487</w:t>
      </w:r>
    </w:p>
    <w:p w14:paraId="29C6EC6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4F6937D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1290F57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5E25004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4C88E39C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3A90B18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491</w:t>
      </w:r>
    </w:p>
    <w:p w14:paraId="5BF6C04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492</w:t>
      </w:r>
    </w:p>
    <w:p w14:paraId="243AA3B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493</w:t>
      </w:r>
    </w:p>
    <w:p w14:paraId="78A80B2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496</w:t>
      </w:r>
    </w:p>
    <w:p w14:paraId="61C0EFA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496</w:t>
      </w:r>
    </w:p>
    <w:p w14:paraId="41B67F5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496</w:t>
      </w:r>
    </w:p>
    <w:p w14:paraId="1140ADE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496</w:t>
      </w:r>
    </w:p>
    <w:p w14:paraId="795C940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496</w:t>
      </w:r>
    </w:p>
    <w:p w14:paraId="6FA8400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496</w:t>
      </w:r>
    </w:p>
    <w:p w14:paraId="24ACA10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498</w:t>
      </w:r>
    </w:p>
    <w:p w14:paraId="0DA9B58D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42A6A44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499</w:t>
      </w:r>
    </w:p>
    <w:p w14:paraId="0DFA4C7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499</w:t>
      </w:r>
    </w:p>
    <w:p w14:paraId="5654E61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499</w:t>
      </w:r>
    </w:p>
    <w:p w14:paraId="120C17A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74F397C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500</w:t>
      </w:r>
    </w:p>
    <w:p w14:paraId="4012F67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328674E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500</w:t>
      </w:r>
    </w:p>
    <w:p w14:paraId="6B4049F7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500</w:t>
      </w:r>
    </w:p>
    <w:p w14:paraId="1C626678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502</w:t>
      </w:r>
    </w:p>
    <w:p w14:paraId="0601C61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502</w:t>
      </w:r>
    </w:p>
    <w:p w14:paraId="0D181DB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502</w:t>
      </w:r>
    </w:p>
    <w:p w14:paraId="7137ECE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502</w:t>
      </w:r>
    </w:p>
    <w:p w14:paraId="0987954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502</w:t>
      </w:r>
    </w:p>
    <w:p w14:paraId="3176DCA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502</w:t>
      </w:r>
    </w:p>
    <w:p w14:paraId="37FC937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503</w:t>
      </w:r>
    </w:p>
    <w:p w14:paraId="6FB1318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503</w:t>
      </w:r>
    </w:p>
    <w:p w14:paraId="7BC64CA7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503</w:t>
      </w:r>
    </w:p>
    <w:p w14:paraId="0177947D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505</w:t>
      </w:r>
    </w:p>
    <w:p w14:paraId="63882F96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505</w:t>
      </w:r>
    </w:p>
    <w:p w14:paraId="7A9685D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505</w:t>
      </w:r>
    </w:p>
    <w:p w14:paraId="7B98F06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506</w:t>
      </w:r>
    </w:p>
    <w:p w14:paraId="354A957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506</w:t>
      </w:r>
    </w:p>
    <w:p w14:paraId="095533E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24B3E7F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24D62B5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474AAA0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506</w:t>
      </w:r>
    </w:p>
    <w:p w14:paraId="166A02E6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506</w:t>
      </w:r>
    </w:p>
    <w:p w14:paraId="7BFDED0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508</w:t>
      </w:r>
    </w:p>
    <w:p w14:paraId="577BC7BD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508</w:t>
      </w:r>
    </w:p>
    <w:p w14:paraId="42AA8A8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508</w:t>
      </w:r>
    </w:p>
    <w:p w14:paraId="23915A5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511</w:t>
      </w:r>
    </w:p>
    <w:p w14:paraId="1A42F09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511</w:t>
      </w:r>
    </w:p>
    <w:p w14:paraId="1515249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511</w:t>
      </w:r>
    </w:p>
    <w:p w14:paraId="672A0DE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511</w:t>
      </w:r>
    </w:p>
    <w:p w14:paraId="5364F8B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511</w:t>
      </w:r>
    </w:p>
    <w:p w14:paraId="63A75AFA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511</w:t>
      </w:r>
    </w:p>
    <w:p w14:paraId="265A0D60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513</w:t>
      </w:r>
    </w:p>
    <w:p w14:paraId="67BFEC92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48E38EE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513</w:t>
      </w:r>
    </w:p>
    <w:p w14:paraId="5CEF1DE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514</w:t>
      </w:r>
    </w:p>
    <w:p w14:paraId="5C5AC76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514</w:t>
      </w:r>
    </w:p>
    <w:p w14:paraId="21A1E71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514</w:t>
      </w:r>
    </w:p>
    <w:p w14:paraId="5B2AF0D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514</w:t>
      </w:r>
    </w:p>
    <w:p w14:paraId="1966244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514</w:t>
      </w:r>
    </w:p>
    <w:p w14:paraId="7E8A65C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514</w:t>
      </w:r>
    </w:p>
    <w:p w14:paraId="1E70312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514</w:t>
      </w:r>
    </w:p>
    <w:p w14:paraId="511B851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516</w:t>
      </w:r>
    </w:p>
    <w:p w14:paraId="27CE3D05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516</w:t>
      </w:r>
    </w:p>
    <w:p w14:paraId="2E07A4F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516</w:t>
      </w:r>
    </w:p>
    <w:p w14:paraId="76512BE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519</w:t>
      </w:r>
    </w:p>
    <w:p w14:paraId="230E9E1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519</w:t>
      </w:r>
    </w:p>
    <w:p w14:paraId="02D338A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519</w:t>
      </w:r>
    </w:p>
    <w:p w14:paraId="7C318B9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</w:t>
      </w:r>
    </w:p>
    <w:p w14:paraId="13C5757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519</w:t>
      </w:r>
    </w:p>
    <w:p w14:paraId="1938B4B2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519</w:t>
      </w:r>
    </w:p>
    <w:p w14:paraId="2F78CF4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521</w:t>
      </w:r>
    </w:p>
    <w:p w14:paraId="48B5B77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521</w:t>
      </w:r>
    </w:p>
    <w:p w14:paraId="7E4CC2D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522</w:t>
      </w:r>
    </w:p>
    <w:p w14:paraId="61DBDE8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522</w:t>
      </w:r>
    </w:p>
    <w:p w14:paraId="4AF4462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522</w:t>
      </w:r>
    </w:p>
    <w:p w14:paraId="1833CB4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522</w:t>
      </w:r>
    </w:p>
    <w:p w14:paraId="1609B0A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522</w:t>
      </w:r>
    </w:p>
    <w:p w14:paraId="0CCB561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</w:t>
      </w:r>
    </w:p>
    <w:p w14:paraId="6FB3164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446BBFFF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522</w:t>
      </w:r>
    </w:p>
    <w:p w14:paraId="74B177A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524</w:t>
      </w:r>
    </w:p>
    <w:p w14:paraId="5748D9C0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524</w:t>
      </w:r>
    </w:p>
    <w:p w14:paraId="20D673B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524</w:t>
      </w:r>
    </w:p>
    <w:p w14:paraId="5E21181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524</w:t>
      </w:r>
    </w:p>
    <w:p w14:paraId="36A59BB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524</w:t>
      </w:r>
    </w:p>
    <w:p w14:paraId="0A54B81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524</w:t>
      </w:r>
    </w:p>
    <w:p w14:paraId="6F28268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725BA5E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40F9194A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2F4BFB88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10FD6D78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655D5EF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4A1244A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527</w:t>
      </w:r>
    </w:p>
    <w:p w14:paraId="39DFFF8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527</w:t>
      </w:r>
    </w:p>
    <w:p w14:paraId="615B91F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10FCD24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4E1CDF0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44A5614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527</w:t>
      </w:r>
    </w:p>
    <w:p w14:paraId="1791575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527</w:t>
      </w:r>
    </w:p>
    <w:p w14:paraId="3DD0F5E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529</w:t>
      </w:r>
    </w:p>
    <w:p w14:paraId="14759EF2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529</w:t>
      </w:r>
    </w:p>
    <w:p w14:paraId="7F5F541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529</w:t>
      </w:r>
    </w:p>
    <w:p w14:paraId="072A270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532</w:t>
      </w:r>
    </w:p>
    <w:p w14:paraId="77286A1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532</w:t>
      </w:r>
    </w:p>
    <w:p w14:paraId="647B152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532</w:t>
      </w:r>
    </w:p>
    <w:p w14:paraId="60E74B8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</w:t>
      </w:r>
    </w:p>
    <w:p w14:paraId="2448D25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532</w:t>
      </w:r>
    </w:p>
    <w:p w14:paraId="18B9D66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532</w:t>
      </w:r>
    </w:p>
    <w:p w14:paraId="2C62165D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534</w:t>
      </w:r>
    </w:p>
    <w:p w14:paraId="4A00C06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534</w:t>
      </w:r>
    </w:p>
    <w:p w14:paraId="19E3233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534</w:t>
      </w:r>
    </w:p>
    <w:p w14:paraId="39CAB3F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535</w:t>
      </w:r>
    </w:p>
    <w:p w14:paraId="30680E4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535</w:t>
      </w:r>
    </w:p>
    <w:p w14:paraId="22F7E4E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535</w:t>
      </w:r>
    </w:p>
    <w:p w14:paraId="1B152D1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535</w:t>
      </w:r>
    </w:p>
    <w:p w14:paraId="1670780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</w:t>
      </w:r>
    </w:p>
    <w:p w14:paraId="73BA14E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536</w:t>
      </w:r>
    </w:p>
    <w:p w14:paraId="44C12375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536</w:t>
      </w:r>
    </w:p>
    <w:p w14:paraId="407A203D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539</w:t>
      </w:r>
    </w:p>
    <w:p w14:paraId="28338ABF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540</w:t>
      </w:r>
    </w:p>
    <w:p w14:paraId="5C5E78E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540</w:t>
      </w:r>
    </w:p>
    <w:p w14:paraId="2F514CF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541</w:t>
      </w:r>
    </w:p>
    <w:p w14:paraId="5D02CD7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541</w:t>
      </w:r>
    </w:p>
    <w:p w14:paraId="4F9216D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542</w:t>
      </w:r>
    </w:p>
    <w:p w14:paraId="3284100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</w:t>
      </w:r>
    </w:p>
    <w:p w14:paraId="0F688E8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39318A2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3C8E7062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546</w:t>
      </w:r>
    </w:p>
    <w:p w14:paraId="3F7A347F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546</w:t>
      </w:r>
    </w:p>
    <w:p w14:paraId="4E3CBE4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546</w:t>
      </w:r>
    </w:p>
    <w:p w14:paraId="0B5BC6D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547</w:t>
      </w:r>
    </w:p>
    <w:p w14:paraId="5AE6F56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547</w:t>
      </w:r>
    </w:p>
    <w:p w14:paraId="6962249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547</w:t>
      </w:r>
    </w:p>
    <w:p w14:paraId="7522DEC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547</w:t>
      </w:r>
    </w:p>
    <w:p w14:paraId="55C9EA1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</w:t>
      </w:r>
    </w:p>
    <w:p w14:paraId="3E262DD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547</w:t>
      </w:r>
    </w:p>
    <w:p w14:paraId="59B8DDB4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547</w:t>
      </w:r>
    </w:p>
    <w:p w14:paraId="241E2B5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549</w:t>
      </w:r>
    </w:p>
    <w:p w14:paraId="34727AFC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549</w:t>
      </w:r>
    </w:p>
    <w:p w14:paraId="26E4D41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549</w:t>
      </w:r>
    </w:p>
    <w:p w14:paraId="33AA29B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549</w:t>
      </w:r>
    </w:p>
    <w:p w14:paraId="220F086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35C236B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549</w:t>
      </w:r>
    </w:p>
    <w:p w14:paraId="76BA593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</w:t>
      </w:r>
    </w:p>
    <w:p w14:paraId="65FD25B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549</w:t>
      </w:r>
    </w:p>
    <w:p w14:paraId="3B9CA0D7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549</w:t>
      </w:r>
    </w:p>
    <w:p w14:paraId="02D33D4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551</w:t>
      </w:r>
    </w:p>
    <w:p w14:paraId="7CE1EF0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551</w:t>
      </w:r>
    </w:p>
    <w:p w14:paraId="029CE36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551</w:t>
      </w:r>
    </w:p>
    <w:p w14:paraId="57CBAB0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551</w:t>
      </w:r>
    </w:p>
    <w:p w14:paraId="3B6CD42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551</w:t>
      </w:r>
    </w:p>
    <w:p w14:paraId="5913DE3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551</w:t>
      </w:r>
    </w:p>
    <w:p w14:paraId="6A41D6F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551</w:t>
      </w:r>
    </w:p>
    <w:p w14:paraId="7AE00DB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</w:t>
      </w:r>
    </w:p>
    <w:p w14:paraId="007B968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551</w:t>
      </w:r>
    </w:p>
    <w:p w14:paraId="204A798F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551</w:t>
      </w:r>
    </w:p>
    <w:p w14:paraId="6426257C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553</w:t>
      </w:r>
    </w:p>
    <w:p w14:paraId="2678F6C7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553</w:t>
      </w:r>
    </w:p>
    <w:p w14:paraId="09A001A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553</w:t>
      </w:r>
    </w:p>
    <w:p w14:paraId="5A6CBAA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554</w:t>
      </w:r>
    </w:p>
    <w:p w14:paraId="1840DDE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554</w:t>
      </w:r>
    </w:p>
    <w:p w14:paraId="0B8E975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555</w:t>
      </w:r>
    </w:p>
    <w:p w14:paraId="785131C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</w:t>
      </w:r>
    </w:p>
    <w:p w14:paraId="5DEEC60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555</w:t>
      </w:r>
    </w:p>
    <w:p w14:paraId="2C30D430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555</w:t>
      </w:r>
    </w:p>
    <w:p w14:paraId="68490BC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557</w:t>
      </w:r>
    </w:p>
    <w:p w14:paraId="5554CE8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557</w:t>
      </w:r>
    </w:p>
    <w:p w14:paraId="318485C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557</w:t>
      </w:r>
    </w:p>
    <w:p w14:paraId="440C467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557</w:t>
      </w:r>
    </w:p>
    <w:p w14:paraId="25F7CE5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557</w:t>
      </w:r>
    </w:p>
    <w:p w14:paraId="2EB2F522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557</w:t>
      </w:r>
    </w:p>
    <w:p w14:paraId="2272EEE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557</w:t>
      </w:r>
    </w:p>
    <w:p w14:paraId="2E4497D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558</w:t>
      </w:r>
    </w:p>
    <w:p w14:paraId="1882179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559</w:t>
      </w:r>
    </w:p>
    <w:p w14:paraId="51CF6800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559</w:t>
      </w:r>
    </w:p>
    <w:p w14:paraId="1CD59CAC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561</w:t>
      </w:r>
    </w:p>
    <w:p w14:paraId="49E82FB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561</w:t>
      </w:r>
    </w:p>
    <w:p w14:paraId="6B7ACF3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561</w:t>
      </w:r>
    </w:p>
    <w:p w14:paraId="616CBEC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562</w:t>
      </w:r>
    </w:p>
    <w:p w14:paraId="23E0E3D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562</w:t>
      </w:r>
    </w:p>
    <w:p w14:paraId="0591846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3A90257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46FA818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565</w:t>
      </w:r>
    </w:p>
    <w:p w14:paraId="1348DBF6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565</w:t>
      </w:r>
    </w:p>
    <w:p w14:paraId="6D2B28C2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2BC783C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20163E8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1069C2D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568</w:t>
      </w:r>
    </w:p>
    <w:p w14:paraId="4463BCD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568</w:t>
      </w:r>
    </w:p>
    <w:p w14:paraId="41507A0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4766CE1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568</w:t>
      </w:r>
    </w:p>
    <w:p w14:paraId="4DFD16E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01639D5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568</w:t>
      </w:r>
    </w:p>
    <w:p w14:paraId="6598DAA4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568</w:t>
      </w:r>
    </w:p>
    <w:p w14:paraId="3408A7F6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4B205A43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3333AAA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6025F11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570</w:t>
      </w:r>
    </w:p>
    <w:p w14:paraId="2A9E592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570</w:t>
      </w:r>
    </w:p>
    <w:p w14:paraId="17CEA1D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570</w:t>
      </w:r>
    </w:p>
    <w:p w14:paraId="6D2417FC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</w:t>
      </w:r>
    </w:p>
    <w:p w14:paraId="1CB91F0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570</w:t>
      </w:r>
    </w:p>
    <w:p w14:paraId="04E8FCFC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570</w:t>
      </w:r>
    </w:p>
    <w:p w14:paraId="793DF90E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572</w:t>
      </w:r>
    </w:p>
    <w:p w14:paraId="5988800D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572</w:t>
      </w:r>
    </w:p>
    <w:p w14:paraId="64A5573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572</w:t>
      </w:r>
    </w:p>
    <w:p w14:paraId="360F2F9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572</w:t>
      </w:r>
    </w:p>
    <w:p w14:paraId="7FA2B66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572</w:t>
      </w:r>
    </w:p>
    <w:p w14:paraId="203CB73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572</w:t>
      </w:r>
    </w:p>
    <w:p w14:paraId="544D36C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572</w:t>
      </w:r>
    </w:p>
    <w:p w14:paraId="313C72C6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</w:t>
      </w:r>
    </w:p>
    <w:p w14:paraId="770BEC0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573</w:t>
      </w:r>
    </w:p>
    <w:p w14:paraId="1F6A70B5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573</w:t>
      </w:r>
    </w:p>
    <w:p w14:paraId="51729104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575</w:t>
      </w:r>
    </w:p>
    <w:p w14:paraId="33322850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575</w:t>
      </w:r>
    </w:p>
    <w:p w14:paraId="26414115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575</w:t>
      </w:r>
    </w:p>
    <w:p w14:paraId="306A891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576</w:t>
      </w:r>
    </w:p>
    <w:p w14:paraId="0218FAC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576</w:t>
      </w:r>
    </w:p>
    <w:p w14:paraId="1358DD6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577</w:t>
      </w:r>
    </w:p>
    <w:p w14:paraId="5332E56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577</w:t>
      </w:r>
    </w:p>
    <w:p w14:paraId="6298871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577</w:t>
      </w:r>
    </w:p>
    <w:p w14:paraId="1083B7A1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577</w:t>
      </w:r>
    </w:p>
    <w:p w14:paraId="28286465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579</w:t>
      </w:r>
    </w:p>
    <w:p w14:paraId="30A0466B" w14:textId="77777777" w:rsidR="00157187" w:rsidRDefault="00157187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579</w:t>
      </w:r>
    </w:p>
    <w:p w14:paraId="0FBA348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579</w:t>
      </w:r>
    </w:p>
    <w:p w14:paraId="757E586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579</w:t>
      </w:r>
    </w:p>
    <w:p w14:paraId="0B12C2E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579</w:t>
      </w:r>
    </w:p>
    <w:p w14:paraId="69CB32F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579</w:t>
      </w:r>
    </w:p>
    <w:p w14:paraId="336FFA6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69E67A9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580</w:t>
      </w:r>
    </w:p>
    <w:p w14:paraId="49F8E02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580</w:t>
      </w:r>
    </w:p>
    <w:p w14:paraId="6BBBD29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583</w:t>
      </w:r>
    </w:p>
    <w:p w14:paraId="1F8BD5C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583</w:t>
      </w:r>
    </w:p>
    <w:p w14:paraId="52963AF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583</w:t>
      </w:r>
    </w:p>
    <w:p w14:paraId="68601A1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584</w:t>
      </w:r>
    </w:p>
    <w:p w14:paraId="49D6162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584</w:t>
      </w:r>
    </w:p>
    <w:p w14:paraId="351CFE0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584</w:t>
      </w:r>
    </w:p>
    <w:p w14:paraId="344967C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</w:t>
      </w:r>
    </w:p>
    <w:p w14:paraId="7F1ED09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584</w:t>
      </w:r>
    </w:p>
    <w:p w14:paraId="5C365EB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584</w:t>
      </w:r>
    </w:p>
    <w:p w14:paraId="2CDC958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586</w:t>
      </w:r>
    </w:p>
    <w:p w14:paraId="2561505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586</w:t>
      </w:r>
    </w:p>
    <w:p w14:paraId="2153A32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587</w:t>
      </w:r>
    </w:p>
    <w:p w14:paraId="20A5B8B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587</w:t>
      </w:r>
    </w:p>
    <w:p w14:paraId="10AC709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587</w:t>
      </w:r>
    </w:p>
    <w:p w14:paraId="4268337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587</w:t>
      </w:r>
    </w:p>
    <w:p w14:paraId="328B113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</w:t>
      </w:r>
    </w:p>
    <w:p w14:paraId="1C1FE1D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587</w:t>
      </w:r>
    </w:p>
    <w:p w14:paraId="0E27C8C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587</w:t>
      </w:r>
    </w:p>
    <w:p w14:paraId="274F363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590</w:t>
      </w:r>
    </w:p>
    <w:p w14:paraId="24DEC7D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590</w:t>
      </w:r>
    </w:p>
    <w:p w14:paraId="11A5A5B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590</w:t>
      </w:r>
    </w:p>
    <w:p w14:paraId="1AD2A40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590</w:t>
      </w:r>
    </w:p>
    <w:p w14:paraId="1DEAD4B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590</w:t>
      </w:r>
    </w:p>
    <w:p w14:paraId="54EF513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590</w:t>
      </w:r>
    </w:p>
    <w:p w14:paraId="7C0B718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</w:t>
      </w:r>
    </w:p>
    <w:p w14:paraId="5E107F3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590</w:t>
      </w:r>
    </w:p>
    <w:p w14:paraId="39EC91E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590</w:t>
      </w:r>
    </w:p>
    <w:p w14:paraId="43A73F7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592</w:t>
      </w:r>
    </w:p>
    <w:p w14:paraId="023A703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593</w:t>
      </w:r>
    </w:p>
    <w:p w14:paraId="16EF48A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593</w:t>
      </w:r>
    </w:p>
    <w:p w14:paraId="74C3906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593</w:t>
      </w:r>
    </w:p>
    <w:p w14:paraId="0D88A14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4DA102F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34FC224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47BB3E5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593</w:t>
      </w:r>
    </w:p>
    <w:p w14:paraId="7552FC1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593</w:t>
      </w:r>
    </w:p>
    <w:p w14:paraId="0B9F28C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595</w:t>
      </w:r>
    </w:p>
    <w:p w14:paraId="73EC02F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403B22D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596</w:t>
      </w:r>
    </w:p>
    <w:p w14:paraId="37B53D7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596</w:t>
      </w:r>
    </w:p>
    <w:p w14:paraId="3F030AF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596</w:t>
      </w:r>
    </w:p>
    <w:p w14:paraId="72C97E2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596</w:t>
      </w:r>
    </w:p>
    <w:p w14:paraId="36FA5E4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</w:t>
      </w:r>
    </w:p>
    <w:p w14:paraId="3DFF08F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596</w:t>
      </w:r>
    </w:p>
    <w:p w14:paraId="7C085A7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596</w:t>
      </w:r>
    </w:p>
    <w:p w14:paraId="6782E2B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599</w:t>
      </w:r>
    </w:p>
    <w:p w14:paraId="23415B5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599</w:t>
      </w:r>
    </w:p>
    <w:p w14:paraId="1D598A3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599</w:t>
      </w:r>
    </w:p>
    <w:p w14:paraId="0F1864FB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600</w:t>
      </w:r>
    </w:p>
    <w:p w14:paraId="35E6B47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600</w:t>
      </w:r>
    </w:p>
    <w:p w14:paraId="6EA63DC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7A9CE17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6F8395A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26123E9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602</w:t>
      </w:r>
    </w:p>
    <w:p w14:paraId="24F886AB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602</w:t>
      </w:r>
    </w:p>
    <w:p w14:paraId="6D53171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603</w:t>
      </w:r>
    </w:p>
    <w:p w14:paraId="27AA172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434679B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606</w:t>
      </w:r>
    </w:p>
    <w:p w14:paraId="01B795A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608</w:t>
      </w:r>
    </w:p>
    <w:p w14:paraId="7AF5086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25501E0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609</w:t>
      </w:r>
    </w:p>
    <w:p w14:paraId="0D9BDAF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2F2BFDF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45BAA41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609</w:t>
      </w:r>
    </w:p>
    <w:p w14:paraId="24365C34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547BF9CD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612</w:t>
      </w:r>
    </w:p>
    <w:p w14:paraId="332B0F2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612</w:t>
      </w:r>
    </w:p>
    <w:p w14:paraId="15F22C2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614</w:t>
      </w:r>
    </w:p>
    <w:p w14:paraId="0694C93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614</w:t>
      </w:r>
    </w:p>
    <w:p w14:paraId="14F7C57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615</w:t>
      </w:r>
    </w:p>
    <w:p w14:paraId="005ECCC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615</w:t>
      </w:r>
    </w:p>
    <w:p w14:paraId="4FE1EB3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616</w:t>
      </w:r>
    </w:p>
    <w:p w14:paraId="290A8F47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616</w:t>
      </w:r>
    </w:p>
    <w:p w14:paraId="15277249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619</w:t>
      </w:r>
    </w:p>
    <w:p w14:paraId="255805AE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3CDEAFA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620</w:t>
      </w:r>
    </w:p>
    <w:p w14:paraId="4605E33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623</w:t>
      </w:r>
    </w:p>
    <w:p w14:paraId="6AEAF31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623</w:t>
      </w:r>
    </w:p>
    <w:p w14:paraId="527BF2E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623</w:t>
      </w:r>
    </w:p>
    <w:p w14:paraId="78232B7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7847450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623</w:t>
      </w:r>
    </w:p>
    <w:p w14:paraId="612F0A0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</w:t>
      </w:r>
    </w:p>
    <w:p w14:paraId="649FD60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625</w:t>
      </w:r>
    </w:p>
    <w:p w14:paraId="62E39D1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625</w:t>
      </w:r>
    </w:p>
    <w:p w14:paraId="510D880A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627</w:t>
      </w:r>
    </w:p>
    <w:p w14:paraId="0F28D2EF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628</w:t>
      </w:r>
    </w:p>
    <w:p w14:paraId="2C30D27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629</w:t>
      </w:r>
    </w:p>
    <w:p w14:paraId="68082A6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631</w:t>
      </w:r>
    </w:p>
    <w:p w14:paraId="1C4F8A3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631</w:t>
      </w:r>
    </w:p>
    <w:p w14:paraId="3275F67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632</w:t>
      </w:r>
    </w:p>
    <w:p w14:paraId="727CD33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632</w:t>
      </w:r>
    </w:p>
    <w:p w14:paraId="39C0210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632</w:t>
      </w:r>
    </w:p>
    <w:p w14:paraId="1AC0C69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632</w:t>
      </w:r>
    </w:p>
    <w:p w14:paraId="708E7028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634</w:t>
      </w:r>
    </w:p>
    <w:p w14:paraId="23719350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635</w:t>
      </w:r>
    </w:p>
    <w:p w14:paraId="572D236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635</w:t>
      </w:r>
    </w:p>
    <w:p w14:paraId="79B3065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637</w:t>
      </w:r>
    </w:p>
    <w:p w14:paraId="640844F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637</w:t>
      </w:r>
    </w:p>
    <w:p w14:paraId="2C4A016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638</w:t>
      </w:r>
    </w:p>
    <w:p w14:paraId="2E24D88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</w:t>
      </w:r>
    </w:p>
    <w:p w14:paraId="5693CCD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</w:t>
      </w:r>
    </w:p>
    <w:p w14:paraId="7F275D5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639</w:t>
      </w:r>
    </w:p>
    <w:p w14:paraId="243442F3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642</w:t>
      </w:r>
    </w:p>
    <w:p w14:paraId="03F91941" w14:textId="77777777" w:rsidR="00157187" w:rsidRDefault="00157187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643</w:t>
      </w:r>
    </w:p>
    <w:p w14:paraId="064A963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643</w:t>
      </w:r>
    </w:p>
    <w:p w14:paraId="7670F63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646</w:t>
      </w:r>
    </w:p>
    <w:p w14:paraId="66A2BE6C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646</w:t>
      </w:r>
    </w:p>
    <w:p w14:paraId="0C702DA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646</w:t>
      </w:r>
    </w:p>
    <w:p w14:paraId="4693E8C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651</w:t>
      </w:r>
    </w:p>
    <w:p w14:paraId="33572D2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657</w:t>
      </w:r>
    </w:p>
    <w:p w14:paraId="326D31B3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665</w:t>
      </w:r>
    </w:p>
    <w:p w14:paraId="221880C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665</w:t>
      </w:r>
    </w:p>
    <w:p w14:paraId="21107F6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671</w:t>
      </w:r>
    </w:p>
    <w:p w14:paraId="10F5301F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684</w:t>
      </w:r>
    </w:p>
    <w:p w14:paraId="2943DF9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2BE584E4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684</w:t>
      </w:r>
    </w:p>
    <w:p w14:paraId="1F27DAE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684</w:t>
      </w:r>
    </w:p>
    <w:p w14:paraId="57065D2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684</w:t>
      </w:r>
    </w:p>
    <w:p w14:paraId="2A2FD38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</w:t>
      </w:r>
    </w:p>
    <w:p w14:paraId="07D34E7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685</w:t>
      </w:r>
    </w:p>
    <w:p w14:paraId="507521D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685</w:t>
      </w:r>
    </w:p>
    <w:p w14:paraId="389EFD7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685</w:t>
      </w:r>
    </w:p>
    <w:p w14:paraId="466E43A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685</w:t>
      </w:r>
    </w:p>
    <w:p w14:paraId="0F252DF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688</w:t>
      </w:r>
    </w:p>
    <w:p w14:paraId="2061123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690</w:t>
      </w:r>
    </w:p>
    <w:p w14:paraId="47052F6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694</w:t>
      </w:r>
    </w:p>
    <w:p w14:paraId="2CF9928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696</w:t>
      </w:r>
    </w:p>
    <w:p w14:paraId="7D776A1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692E93E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3AEDF0B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696</w:t>
      </w:r>
    </w:p>
    <w:p w14:paraId="5537B15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696</w:t>
      </w:r>
    </w:p>
    <w:p w14:paraId="549AED7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696</w:t>
      </w:r>
    </w:p>
    <w:p w14:paraId="56948AB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697</w:t>
      </w:r>
    </w:p>
    <w:p w14:paraId="1B99F62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697</w:t>
      </w:r>
    </w:p>
    <w:p w14:paraId="7C84288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697</w:t>
      </w:r>
    </w:p>
    <w:p w14:paraId="75149DE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698</w:t>
      </w:r>
    </w:p>
    <w:p w14:paraId="32F9E04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698</w:t>
      </w:r>
    </w:p>
    <w:p w14:paraId="371D393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698</w:t>
      </w:r>
    </w:p>
    <w:p w14:paraId="7729BD4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698</w:t>
      </w:r>
    </w:p>
    <w:p w14:paraId="174EA6F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</w:t>
      </w:r>
    </w:p>
    <w:p w14:paraId="3F67C2F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698</w:t>
      </w:r>
    </w:p>
    <w:p w14:paraId="0AAF864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698</w:t>
      </w:r>
    </w:p>
    <w:p w14:paraId="0ABE1D2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698</w:t>
      </w:r>
    </w:p>
    <w:p w14:paraId="3A70CA6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699</w:t>
      </w:r>
    </w:p>
    <w:p w14:paraId="14112FC7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699</w:t>
      </w:r>
    </w:p>
    <w:p w14:paraId="7262A9C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10.1C.1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699</w:t>
      </w:r>
    </w:p>
    <w:p w14:paraId="4E1811E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699</w:t>
      </w:r>
    </w:p>
    <w:p w14:paraId="0C72D5C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699</w:t>
      </w:r>
    </w:p>
    <w:p w14:paraId="2C811D5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700</w:t>
      </w:r>
    </w:p>
    <w:p w14:paraId="704FAD2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700</w:t>
      </w:r>
    </w:p>
    <w:p w14:paraId="3BB3B35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700</w:t>
      </w:r>
    </w:p>
    <w:p w14:paraId="77F43E1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700</w:t>
      </w:r>
    </w:p>
    <w:p w14:paraId="6FFDD8C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700</w:t>
      </w:r>
    </w:p>
    <w:p w14:paraId="7871688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701</w:t>
      </w:r>
    </w:p>
    <w:p w14:paraId="31C341E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701</w:t>
      </w:r>
    </w:p>
    <w:p w14:paraId="2AC5274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701</w:t>
      </w:r>
    </w:p>
    <w:p w14:paraId="68814E4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701</w:t>
      </w:r>
    </w:p>
    <w:p w14:paraId="43A5A29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701</w:t>
      </w:r>
    </w:p>
    <w:p w14:paraId="445B1A5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701</w:t>
      </w:r>
    </w:p>
    <w:p w14:paraId="760DC71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</w:t>
      </w:r>
    </w:p>
    <w:p w14:paraId="099B3DC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702</w:t>
      </w:r>
    </w:p>
    <w:p w14:paraId="239EE54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705</w:t>
      </w:r>
    </w:p>
    <w:p w14:paraId="21CE755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707</w:t>
      </w:r>
    </w:p>
    <w:p w14:paraId="0877517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647CD5B6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713</w:t>
      </w:r>
    </w:p>
    <w:p w14:paraId="241F89A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713</w:t>
      </w:r>
    </w:p>
    <w:p w14:paraId="68F079A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713</w:t>
      </w:r>
    </w:p>
    <w:p w14:paraId="6C78A98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713</w:t>
      </w:r>
    </w:p>
    <w:p w14:paraId="6C0D7FE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5CF0C08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713</w:t>
      </w:r>
    </w:p>
    <w:p w14:paraId="1B16950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4C60A1F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714</w:t>
      </w:r>
    </w:p>
    <w:p w14:paraId="3232217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714</w:t>
      </w:r>
    </w:p>
    <w:p w14:paraId="483B074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715</w:t>
      </w:r>
    </w:p>
    <w:p w14:paraId="1B9242D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715</w:t>
      </w:r>
    </w:p>
    <w:p w14:paraId="551A55F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715</w:t>
      </w:r>
    </w:p>
    <w:p w14:paraId="6E5FEEB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7155DF7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</w:t>
      </w:r>
    </w:p>
    <w:p w14:paraId="066A8AD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715</w:t>
      </w:r>
    </w:p>
    <w:p w14:paraId="405BF20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715</w:t>
      </w:r>
    </w:p>
    <w:p w14:paraId="2261C82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715</w:t>
      </w:r>
    </w:p>
    <w:p w14:paraId="1C49059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716</w:t>
      </w:r>
    </w:p>
    <w:p w14:paraId="3868683E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716</w:t>
      </w:r>
    </w:p>
    <w:p w14:paraId="1873EC1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716</w:t>
      </w:r>
    </w:p>
    <w:p w14:paraId="3233FDF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716</w:t>
      </w:r>
    </w:p>
    <w:p w14:paraId="0FA3235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716</w:t>
      </w:r>
    </w:p>
    <w:p w14:paraId="008F409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</w:t>
      </w:r>
    </w:p>
    <w:p w14:paraId="12AE542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717</w:t>
      </w:r>
    </w:p>
    <w:p w14:paraId="44DF077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717</w:t>
      </w:r>
    </w:p>
    <w:p w14:paraId="3B2EB83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717</w:t>
      </w:r>
    </w:p>
    <w:p w14:paraId="0A5DCC8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717</w:t>
      </w:r>
    </w:p>
    <w:p w14:paraId="4B7C39DF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718</w:t>
      </w:r>
    </w:p>
    <w:p w14:paraId="77C5104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718</w:t>
      </w:r>
    </w:p>
    <w:p w14:paraId="5E0D6B3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718</w:t>
      </w:r>
    </w:p>
    <w:p w14:paraId="43D6586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718</w:t>
      </w:r>
    </w:p>
    <w:p w14:paraId="110AF95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</w:t>
      </w:r>
    </w:p>
    <w:p w14:paraId="6D0CF4E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718</w:t>
      </w:r>
    </w:p>
    <w:p w14:paraId="251BD10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719</w:t>
      </w:r>
    </w:p>
    <w:p w14:paraId="372FD43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719</w:t>
      </w:r>
    </w:p>
    <w:p w14:paraId="40EDECF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719</w:t>
      </w:r>
    </w:p>
    <w:p w14:paraId="02A7D004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720</w:t>
      </w:r>
    </w:p>
    <w:p w14:paraId="7AE3E39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720</w:t>
      </w:r>
    </w:p>
    <w:p w14:paraId="139F3CA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720</w:t>
      </w:r>
    </w:p>
    <w:p w14:paraId="5EE5A10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2A5ED69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</w:t>
      </w:r>
    </w:p>
    <w:p w14:paraId="135B4B4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720</w:t>
      </w:r>
    </w:p>
    <w:p w14:paraId="3063B64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722</w:t>
      </w:r>
    </w:p>
    <w:p w14:paraId="7C540F8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723</w:t>
      </w:r>
    </w:p>
    <w:p w14:paraId="3FE4195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726</w:t>
      </w:r>
    </w:p>
    <w:p w14:paraId="2CADD98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727</w:t>
      </w:r>
    </w:p>
    <w:p w14:paraId="247EFA9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727</w:t>
      </w:r>
    </w:p>
    <w:p w14:paraId="366057E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727</w:t>
      </w:r>
    </w:p>
    <w:p w14:paraId="291A46F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728</w:t>
      </w:r>
    </w:p>
    <w:p w14:paraId="70203A3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728</w:t>
      </w:r>
    </w:p>
    <w:p w14:paraId="1F66C97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728</w:t>
      </w:r>
    </w:p>
    <w:p w14:paraId="454CBB8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728</w:t>
      </w:r>
    </w:p>
    <w:p w14:paraId="2BC2A18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728</w:t>
      </w:r>
    </w:p>
    <w:p w14:paraId="64BA909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728</w:t>
      </w:r>
    </w:p>
    <w:p w14:paraId="644958E0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729</w:t>
      </w:r>
    </w:p>
    <w:p w14:paraId="6CE384C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6F69CCB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48DF5D3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729</w:t>
      </w:r>
    </w:p>
    <w:p w14:paraId="3C083E5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729</w:t>
      </w:r>
    </w:p>
    <w:p w14:paraId="234C089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729</w:t>
      </w:r>
    </w:p>
    <w:p w14:paraId="36F1534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729</w:t>
      </w:r>
    </w:p>
    <w:p w14:paraId="6315ACC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729</w:t>
      </w:r>
    </w:p>
    <w:p w14:paraId="519144A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729</w:t>
      </w:r>
    </w:p>
    <w:p w14:paraId="4D037AA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729</w:t>
      </w:r>
    </w:p>
    <w:p w14:paraId="19855D8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2C616CA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30929C3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730</w:t>
      </w:r>
    </w:p>
    <w:p w14:paraId="037E9C8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730</w:t>
      </w:r>
    </w:p>
    <w:p w14:paraId="2B47BEA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730</w:t>
      </w:r>
    </w:p>
    <w:p w14:paraId="7A6933A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730</w:t>
      </w:r>
    </w:p>
    <w:p w14:paraId="30EF6F9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730</w:t>
      </w:r>
    </w:p>
    <w:p w14:paraId="6C992A0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730</w:t>
      </w:r>
    </w:p>
    <w:p w14:paraId="4AED580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731</w:t>
      </w:r>
    </w:p>
    <w:p w14:paraId="0E56111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731</w:t>
      </w:r>
    </w:p>
    <w:p w14:paraId="16DA09A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731</w:t>
      </w:r>
    </w:p>
    <w:p w14:paraId="45B0256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731</w:t>
      </w:r>
    </w:p>
    <w:p w14:paraId="1197B7F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731</w:t>
      </w:r>
    </w:p>
    <w:p w14:paraId="04782BA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731</w:t>
      </w:r>
    </w:p>
    <w:p w14:paraId="112FB21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732</w:t>
      </w:r>
    </w:p>
    <w:p w14:paraId="6DCFB89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732</w:t>
      </w:r>
    </w:p>
    <w:p w14:paraId="54E9D82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2A15C20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733</w:t>
      </w:r>
    </w:p>
    <w:p w14:paraId="1FC093E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733</w:t>
      </w:r>
    </w:p>
    <w:p w14:paraId="39F6E23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733</w:t>
      </w:r>
    </w:p>
    <w:p w14:paraId="4F50C43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733</w:t>
      </w:r>
    </w:p>
    <w:p w14:paraId="6883B42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1FA38EB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733</w:t>
      </w:r>
    </w:p>
    <w:p w14:paraId="60A6EC0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7EBAAC4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737</w:t>
      </w:r>
    </w:p>
    <w:p w14:paraId="5A70F04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740</w:t>
      </w:r>
    </w:p>
    <w:p w14:paraId="39BF63DC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741</w:t>
      </w:r>
    </w:p>
    <w:p w14:paraId="7E66B70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741</w:t>
      </w:r>
    </w:p>
    <w:p w14:paraId="4587712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741</w:t>
      </w:r>
    </w:p>
    <w:p w14:paraId="780D1CF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742</w:t>
      </w:r>
    </w:p>
    <w:p w14:paraId="2A1D1F3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742</w:t>
      </w:r>
    </w:p>
    <w:p w14:paraId="3A43B25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742</w:t>
      </w:r>
    </w:p>
    <w:p w14:paraId="521D64E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742</w:t>
      </w:r>
    </w:p>
    <w:p w14:paraId="4CB5060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742</w:t>
      </w:r>
    </w:p>
    <w:p w14:paraId="57B5FE8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742</w:t>
      </w:r>
    </w:p>
    <w:p w14:paraId="7BF29120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743</w:t>
      </w:r>
    </w:p>
    <w:p w14:paraId="23B6842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2BF83B5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10.4A_1.2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6D08248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743</w:t>
      </w:r>
    </w:p>
    <w:p w14:paraId="6C6F5A2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743</w:t>
      </w:r>
    </w:p>
    <w:p w14:paraId="06E1E8F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743</w:t>
      </w:r>
    </w:p>
    <w:p w14:paraId="23B386D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743</w:t>
      </w:r>
    </w:p>
    <w:p w14:paraId="39483BD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743</w:t>
      </w:r>
    </w:p>
    <w:p w14:paraId="232CBC9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743</w:t>
      </w:r>
    </w:p>
    <w:p w14:paraId="064BAEA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743</w:t>
      </w:r>
    </w:p>
    <w:p w14:paraId="2077B5D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2B8831B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22E89BF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744</w:t>
      </w:r>
    </w:p>
    <w:p w14:paraId="50B5169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744</w:t>
      </w:r>
    </w:p>
    <w:p w14:paraId="4E2FBAD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744</w:t>
      </w:r>
    </w:p>
    <w:p w14:paraId="181F1E0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744</w:t>
      </w:r>
    </w:p>
    <w:p w14:paraId="7CD093B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744</w:t>
      </w:r>
    </w:p>
    <w:p w14:paraId="68BEC54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744</w:t>
      </w:r>
    </w:p>
    <w:p w14:paraId="79A2A521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745</w:t>
      </w:r>
    </w:p>
    <w:p w14:paraId="6FA5E49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4A403E2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1D9DB71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745</w:t>
      </w:r>
    </w:p>
    <w:p w14:paraId="46859B1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745</w:t>
      </w:r>
    </w:p>
    <w:p w14:paraId="0E9A870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745</w:t>
      </w:r>
    </w:p>
    <w:p w14:paraId="593A3B8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746</w:t>
      </w:r>
    </w:p>
    <w:p w14:paraId="2A0AA82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746</w:t>
      </w:r>
    </w:p>
    <w:p w14:paraId="75E1882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746</w:t>
      </w:r>
    </w:p>
    <w:p w14:paraId="68322666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747</w:t>
      </w:r>
    </w:p>
    <w:p w14:paraId="66F8013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5353F6A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747</w:t>
      </w:r>
    </w:p>
    <w:p w14:paraId="572AEDD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747</w:t>
      </w:r>
    </w:p>
    <w:p w14:paraId="24F3244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747</w:t>
      </w:r>
    </w:p>
    <w:p w14:paraId="1EC3831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747</w:t>
      </w:r>
    </w:p>
    <w:p w14:paraId="4D891E9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747</w:t>
      </w:r>
    </w:p>
    <w:p w14:paraId="2068404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747</w:t>
      </w:r>
    </w:p>
    <w:p w14:paraId="5A76DC6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748</w:t>
      </w:r>
    </w:p>
    <w:p w14:paraId="1CF32C5F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748</w:t>
      </w:r>
    </w:p>
    <w:p w14:paraId="37FA0C2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748</w:t>
      </w:r>
    </w:p>
    <w:p w14:paraId="0EB0431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1B0B129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12D5E68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748</w:t>
      </w:r>
    </w:p>
    <w:p w14:paraId="32F9AC8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748</w:t>
      </w:r>
    </w:p>
    <w:p w14:paraId="2F5D591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749</w:t>
      </w:r>
    </w:p>
    <w:p w14:paraId="2B2FA63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749</w:t>
      </w:r>
    </w:p>
    <w:p w14:paraId="5E08642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749</w:t>
      </w:r>
    </w:p>
    <w:p w14:paraId="02F7BDC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754</w:t>
      </w:r>
    </w:p>
    <w:p w14:paraId="75396F2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755</w:t>
      </w:r>
    </w:p>
    <w:p w14:paraId="376A643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760</w:t>
      </w:r>
    </w:p>
    <w:p w14:paraId="0794821B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762</w:t>
      </w:r>
    </w:p>
    <w:p w14:paraId="675008A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04687CA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3783F7C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762</w:t>
      </w:r>
    </w:p>
    <w:p w14:paraId="5CC55B9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762</w:t>
      </w:r>
    </w:p>
    <w:p w14:paraId="1A57A8F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762</w:t>
      </w:r>
    </w:p>
    <w:p w14:paraId="2FF8ED6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763</w:t>
      </w:r>
    </w:p>
    <w:p w14:paraId="7BB8900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727AA0A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657127F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768</w:t>
      </w:r>
    </w:p>
    <w:p w14:paraId="411702B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769</w:t>
      </w:r>
    </w:p>
    <w:p w14:paraId="2AD064C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17B7CE0A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778</w:t>
      </w:r>
    </w:p>
    <w:p w14:paraId="016806A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778</w:t>
      </w:r>
    </w:p>
    <w:p w14:paraId="0ED36D1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778</w:t>
      </w:r>
    </w:p>
    <w:p w14:paraId="600DB97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778</w:t>
      </w:r>
    </w:p>
    <w:p w14:paraId="0990FDF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779</w:t>
      </w:r>
    </w:p>
    <w:p w14:paraId="1A6B7B9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779</w:t>
      </w:r>
    </w:p>
    <w:p w14:paraId="2870422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782</w:t>
      </w:r>
    </w:p>
    <w:p w14:paraId="75A732F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783</w:t>
      </w:r>
    </w:p>
    <w:p w14:paraId="2A5A917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788</w:t>
      </w:r>
    </w:p>
    <w:p w14:paraId="6F8C099A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789</w:t>
      </w:r>
    </w:p>
    <w:p w14:paraId="6A5944B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789</w:t>
      </w:r>
    </w:p>
    <w:p w14:paraId="7DAD1BE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789</w:t>
      </w:r>
    </w:p>
    <w:p w14:paraId="75156D4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789</w:t>
      </w:r>
    </w:p>
    <w:p w14:paraId="520EF5E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789</w:t>
      </w:r>
    </w:p>
    <w:p w14:paraId="22FD153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789</w:t>
      </w:r>
    </w:p>
    <w:p w14:paraId="62236E1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793</w:t>
      </w:r>
    </w:p>
    <w:p w14:paraId="044442E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794</w:t>
      </w:r>
    </w:p>
    <w:p w14:paraId="49C74EC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799</w:t>
      </w:r>
    </w:p>
    <w:p w14:paraId="7E258D8A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800</w:t>
      </w:r>
    </w:p>
    <w:p w14:paraId="01B3ED4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800</w:t>
      </w:r>
    </w:p>
    <w:p w14:paraId="6EA1B5D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800</w:t>
      </w:r>
    </w:p>
    <w:p w14:paraId="4CCA1A8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800</w:t>
      </w:r>
    </w:p>
    <w:p w14:paraId="00679B2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800</w:t>
      </w:r>
    </w:p>
    <w:p w14:paraId="21B834A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800</w:t>
      </w:r>
    </w:p>
    <w:p w14:paraId="32C8024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800</w:t>
      </w:r>
    </w:p>
    <w:p w14:paraId="3E0CDE7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800</w:t>
      </w:r>
    </w:p>
    <w:p w14:paraId="0EC0938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801</w:t>
      </w:r>
    </w:p>
    <w:p w14:paraId="0CE7FF9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3B44955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803</w:t>
      </w:r>
    </w:p>
    <w:p w14:paraId="512172B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804</w:t>
      </w:r>
    </w:p>
    <w:p w14:paraId="0B3A76A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804</w:t>
      </w:r>
    </w:p>
    <w:p w14:paraId="5CE5AF0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804</w:t>
      </w:r>
    </w:p>
    <w:p w14:paraId="7279077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804</w:t>
      </w:r>
    </w:p>
    <w:p w14:paraId="281F811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804</w:t>
      </w:r>
    </w:p>
    <w:p w14:paraId="5BA775A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804</w:t>
      </w:r>
    </w:p>
    <w:p w14:paraId="4259EAB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805</w:t>
      </w:r>
    </w:p>
    <w:p w14:paraId="0E8DBD1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805</w:t>
      </w:r>
    </w:p>
    <w:p w14:paraId="6E9C73B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806</w:t>
      </w:r>
    </w:p>
    <w:p w14:paraId="0311566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807</w:t>
      </w:r>
    </w:p>
    <w:p w14:paraId="4B2C9C8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097E1BE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460209A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5738E1C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807</w:t>
      </w:r>
    </w:p>
    <w:p w14:paraId="3C3A32C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807</w:t>
      </w:r>
    </w:p>
    <w:p w14:paraId="1FBC0CC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807</w:t>
      </w:r>
    </w:p>
    <w:p w14:paraId="0C434FD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807</w:t>
      </w:r>
    </w:p>
    <w:p w14:paraId="0D5AB64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807</w:t>
      </w:r>
    </w:p>
    <w:p w14:paraId="6C0EE2EE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807</w:t>
      </w:r>
    </w:p>
    <w:p w14:paraId="1224C65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27D8BCA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40CA71D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317D314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2AD815C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3EC975B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808</w:t>
      </w:r>
    </w:p>
    <w:p w14:paraId="51B5232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809</w:t>
      </w:r>
    </w:p>
    <w:p w14:paraId="2D1261D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811</w:t>
      </w:r>
    </w:p>
    <w:p w14:paraId="353F4FD1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812</w:t>
      </w:r>
    </w:p>
    <w:p w14:paraId="58E5C3F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812</w:t>
      </w:r>
    </w:p>
    <w:p w14:paraId="019AC52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812</w:t>
      </w:r>
    </w:p>
    <w:p w14:paraId="298B13E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813</w:t>
      </w:r>
    </w:p>
    <w:p w14:paraId="57878CD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813</w:t>
      </w:r>
    </w:p>
    <w:p w14:paraId="0632E61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813</w:t>
      </w:r>
    </w:p>
    <w:p w14:paraId="69B2CC2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813</w:t>
      </w:r>
    </w:p>
    <w:p w14:paraId="0B4E403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5403691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21E32D50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815</w:t>
      </w:r>
    </w:p>
    <w:p w14:paraId="234E120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815</w:t>
      </w:r>
    </w:p>
    <w:p w14:paraId="0515963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815</w:t>
      </w:r>
    </w:p>
    <w:p w14:paraId="282FA9D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815</w:t>
      </w:r>
    </w:p>
    <w:p w14:paraId="4794A23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815</w:t>
      </w:r>
    </w:p>
    <w:p w14:paraId="2C1FAF0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815</w:t>
      </w:r>
    </w:p>
    <w:p w14:paraId="568BAA3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815</w:t>
      </w:r>
    </w:p>
    <w:p w14:paraId="470CE82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5533E00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4226A35E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816</w:t>
      </w:r>
    </w:p>
    <w:p w14:paraId="5F562EC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816</w:t>
      </w:r>
    </w:p>
    <w:p w14:paraId="084D7C2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816</w:t>
      </w:r>
    </w:p>
    <w:p w14:paraId="1F9FF72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816</w:t>
      </w:r>
    </w:p>
    <w:p w14:paraId="56D93BA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816</w:t>
      </w:r>
    </w:p>
    <w:p w14:paraId="66D16C9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816</w:t>
      </w:r>
    </w:p>
    <w:p w14:paraId="0B41078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816</w:t>
      </w:r>
    </w:p>
    <w:p w14:paraId="58C9770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817</w:t>
      </w:r>
    </w:p>
    <w:p w14:paraId="43E7B32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819</w:t>
      </w:r>
    </w:p>
    <w:p w14:paraId="2AD11C83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820</w:t>
      </w:r>
    </w:p>
    <w:p w14:paraId="333FA7A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820</w:t>
      </w:r>
    </w:p>
    <w:p w14:paraId="2C0F983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820</w:t>
      </w:r>
    </w:p>
    <w:p w14:paraId="6D5075E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821</w:t>
      </w:r>
    </w:p>
    <w:p w14:paraId="42C8615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1C4BC7B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2238666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68BE6C5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821</w:t>
      </w:r>
    </w:p>
    <w:p w14:paraId="6C4F326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354D695E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823</w:t>
      </w:r>
    </w:p>
    <w:p w14:paraId="75D00DC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823</w:t>
      </w:r>
    </w:p>
    <w:p w14:paraId="49AE0BF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823</w:t>
      </w:r>
    </w:p>
    <w:p w14:paraId="350F1B2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823</w:t>
      </w:r>
    </w:p>
    <w:p w14:paraId="1F91F8D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823</w:t>
      </w:r>
    </w:p>
    <w:p w14:paraId="3E034C9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823</w:t>
      </w:r>
    </w:p>
    <w:p w14:paraId="1F9EB89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823</w:t>
      </w:r>
    </w:p>
    <w:p w14:paraId="271D44D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823</w:t>
      </w:r>
    </w:p>
    <w:p w14:paraId="28E7A65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59E5C341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824</w:t>
      </w:r>
    </w:p>
    <w:p w14:paraId="5E80786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824</w:t>
      </w:r>
    </w:p>
    <w:p w14:paraId="0198789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824</w:t>
      </w:r>
    </w:p>
    <w:p w14:paraId="5157ED6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824</w:t>
      </w:r>
    </w:p>
    <w:p w14:paraId="353BAED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824</w:t>
      </w:r>
    </w:p>
    <w:p w14:paraId="4DAF16F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824</w:t>
      </w:r>
    </w:p>
    <w:p w14:paraId="510FF52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824</w:t>
      </w:r>
    </w:p>
    <w:p w14:paraId="6C3D2F6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825</w:t>
      </w:r>
    </w:p>
    <w:p w14:paraId="024FCEB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829</w:t>
      </w:r>
    </w:p>
    <w:p w14:paraId="4ABA361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830</w:t>
      </w:r>
    </w:p>
    <w:p w14:paraId="64BA1AF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830</w:t>
      </w:r>
    </w:p>
    <w:p w14:paraId="52A9B4A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830</w:t>
      </w:r>
    </w:p>
    <w:p w14:paraId="5384174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830</w:t>
      </w:r>
    </w:p>
    <w:p w14:paraId="0D7CCF0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830</w:t>
      </w:r>
    </w:p>
    <w:p w14:paraId="081E7AF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830</w:t>
      </w:r>
    </w:p>
    <w:p w14:paraId="1460E7A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830</w:t>
      </w:r>
    </w:p>
    <w:p w14:paraId="64A467F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830</w:t>
      </w:r>
    </w:p>
    <w:p w14:paraId="1234FDD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833</w:t>
      </w:r>
    </w:p>
    <w:p w14:paraId="15FBFBA7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833</w:t>
      </w:r>
    </w:p>
    <w:p w14:paraId="7EF1EC8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220B5C4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28E0891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48F7AA5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604DCE6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23F40B4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834</w:t>
      </w:r>
    </w:p>
    <w:p w14:paraId="64607B2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646260E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834</w:t>
      </w:r>
    </w:p>
    <w:p w14:paraId="2D2BC1C1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834</w:t>
      </w:r>
    </w:p>
    <w:p w14:paraId="02B4C21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834</w:t>
      </w:r>
    </w:p>
    <w:p w14:paraId="6B85951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7EB54C7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0C42D86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835</w:t>
      </w:r>
    </w:p>
    <w:p w14:paraId="7B75C92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835</w:t>
      </w:r>
    </w:p>
    <w:p w14:paraId="70B2CB2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835</w:t>
      </w:r>
    </w:p>
    <w:p w14:paraId="1628D69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835</w:t>
      </w:r>
    </w:p>
    <w:p w14:paraId="37BDFC1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837</w:t>
      </w:r>
    </w:p>
    <w:p w14:paraId="0E7D850F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838</w:t>
      </w:r>
    </w:p>
    <w:p w14:paraId="00663D7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838</w:t>
      </w:r>
    </w:p>
    <w:p w14:paraId="6D5177E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838</w:t>
      </w:r>
    </w:p>
    <w:p w14:paraId="6971485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39F1D44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839</w:t>
      </w:r>
    </w:p>
    <w:p w14:paraId="0D688B7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839</w:t>
      </w:r>
    </w:p>
    <w:p w14:paraId="7EBC3E5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839</w:t>
      </w:r>
    </w:p>
    <w:p w14:paraId="16B1243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839</w:t>
      </w:r>
    </w:p>
    <w:p w14:paraId="24C829A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2DF3B2CE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841</w:t>
      </w:r>
    </w:p>
    <w:p w14:paraId="791F645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841</w:t>
      </w:r>
    </w:p>
    <w:p w14:paraId="445895A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1572D94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841</w:t>
      </w:r>
    </w:p>
    <w:p w14:paraId="7207357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841</w:t>
      </w:r>
    </w:p>
    <w:p w14:paraId="1999FB0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841</w:t>
      </w:r>
    </w:p>
    <w:p w14:paraId="43411B2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841</w:t>
      </w:r>
    </w:p>
    <w:p w14:paraId="33BC9E6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841</w:t>
      </w:r>
    </w:p>
    <w:p w14:paraId="6615EEC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7276DAFA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841</w:t>
      </w:r>
    </w:p>
    <w:p w14:paraId="54BBA4FA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841</w:t>
      </w:r>
    </w:p>
    <w:p w14:paraId="3DB4E3E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842</w:t>
      </w:r>
    </w:p>
    <w:p w14:paraId="5F983A5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842</w:t>
      </w:r>
    </w:p>
    <w:p w14:paraId="6E03B7A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842</w:t>
      </w:r>
    </w:p>
    <w:p w14:paraId="1FA998E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842</w:t>
      </w:r>
    </w:p>
    <w:p w14:paraId="485A922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55A4E42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843</w:t>
      </w:r>
    </w:p>
    <w:p w14:paraId="31D0FEF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843</w:t>
      </w:r>
    </w:p>
    <w:p w14:paraId="39D2F57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843</w:t>
      </w:r>
    </w:p>
    <w:p w14:paraId="6D1EDF7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546FDC4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845</w:t>
      </w:r>
    </w:p>
    <w:p w14:paraId="6261858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847</w:t>
      </w:r>
    </w:p>
    <w:p w14:paraId="524D473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847</w:t>
      </w:r>
    </w:p>
    <w:p w14:paraId="79B0FBE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15BC328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6FEBDAB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848</w:t>
      </w:r>
    </w:p>
    <w:p w14:paraId="463328C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849</w:t>
      </w:r>
    </w:p>
    <w:p w14:paraId="33B0230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849</w:t>
      </w:r>
    </w:p>
    <w:p w14:paraId="073D6B8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849</w:t>
      </w:r>
    </w:p>
    <w:p w14:paraId="5A52467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849</w:t>
      </w:r>
    </w:p>
    <w:p w14:paraId="2167620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851</w:t>
      </w:r>
    </w:p>
    <w:p w14:paraId="1628BC5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Bluetooth identification</w:t>
      </w:r>
      <w:r>
        <w:rPr>
          <w:noProof/>
        </w:rPr>
        <w:tab/>
        <w:t>851</w:t>
      </w:r>
    </w:p>
    <w:p w14:paraId="33CD99D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851</w:t>
      </w:r>
    </w:p>
    <w:p w14:paraId="71929C5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851</w:t>
      </w:r>
    </w:p>
    <w:p w14:paraId="2084EFB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851</w:t>
      </w:r>
    </w:p>
    <w:p w14:paraId="26ED93E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851</w:t>
      </w:r>
    </w:p>
    <w:p w14:paraId="034FDCE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851</w:t>
      </w:r>
    </w:p>
    <w:p w14:paraId="29D9AD6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852</w:t>
      </w:r>
    </w:p>
    <w:p w14:paraId="1EDD55E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852</w:t>
      </w:r>
    </w:p>
    <w:p w14:paraId="2C36675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853</w:t>
      </w:r>
    </w:p>
    <w:p w14:paraId="3E26A927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855</w:t>
      </w:r>
    </w:p>
    <w:p w14:paraId="6C341A60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855</w:t>
      </w:r>
    </w:p>
    <w:p w14:paraId="25E4D39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856</w:t>
      </w:r>
    </w:p>
    <w:p w14:paraId="5695B49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856</w:t>
      </w:r>
    </w:p>
    <w:p w14:paraId="483E37A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856</w:t>
      </w:r>
    </w:p>
    <w:p w14:paraId="15E92AD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856</w:t>
      </w:r>
    </w:p>
    <w:p w14:paraId="2D1CCCD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856</w:t>
      </w:r>
    </w:p>
    <w:p w14:paraId="44EB85C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856</w:t>
      </w:r>
    </w:p>
    <w:p w14:paraId="1A77570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858</w:t>
      </w:r>
    </w:p>
    <w:p w14:paraId="6F5211B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858</w:t>
      </w:r>
    </w:p>
    <w:p w14:paraId="3A7F5EF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858</w:t>
      </w:r>
    </w:p>
    <w:p w14:paraId="436B2BB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859</w:t>
      </w:r>
    </w:p>
    <w:p w14:paraId="0179846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860</w:t>
      </w:r>
    </w:p>
    <w:p w14:paraId="2DD8D9E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861</w:t>
      </w:r>
    </w:p>
    <w:p w14:paraId="732C4A2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861</w:t>
      </w:r>
    </w:p>
    <w:p w14:paraId="0524F02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862</w:t>
      </w:r>
    </w:p>
    <w:p w14:paraId="751ECD4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862</w:t>
      </w:r>
    </w:p>
    <w:p w14:paraId="39B6225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862</w:t>
      </w:r>
    </w:p>
    <w:p w14:paraId="1B4F4B4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863</w:t>
      </w:r>
    </w:p>
    <w:p w14:paraId="4C07B21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863</w:t>
      </w:r>
    </w:p>
    <w:p w14:paraId="5E4716C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864</w:t>
      </w:r>
    </w:p>
    <w:p w14:paraId="6840EF7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864</w:t>
      </w:r>
    </w:p>
    <w:p w14:paraId="1E304E2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865</w:t>
      </w:r>
    </w:p>
    <w:p w14:paraId="3E33DDED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866</w:t>
      </w:r>
    </w:p>
    <w:p w14:paraId="66D5B52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866</w:t>
      </w:r>
    </w:p>
    <w:p w14:paraId="2F943E4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867</w:t>
      </w:r>
    </w:p>
    <w:p w14:paraId="6526668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867</w:t>
      </w:r>
    </w:p>
    <w:p w14:paraId="0D3884D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867</w:t>
      </w:r>
    </w:p>
    <w:p w14:paraId="4C4C00B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868</w:t>
      </w:r>
    </w:p>
    <w:p w14:paraId="1AC5696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868</w:t>
      </w:r>
    </w:p>
    <w:p w14:paraId="2269F30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869</w:t>
      </w:r>
    </w:p>
    <w:p w14:paraId="559D467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869</w:t>
      </w:r>
    </w:p>
    <w:p w14:paraId="0DA5CEF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870</w:t>
      </w:r>
    </w:p>
    <w:p w14:paraId="2D011A31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871</w:t>
      </w:r>
    </w:p>
    <w:p w14:paraId="1E56A27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871</w:t>
      </w:r>
    </w:p>
    <w:p w14:paraId="7CA29E5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872</w:t>
      </w:r>
    </w:p>
    <w:p w14:paraId="05A07E6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872</w:t>
      </w:r>
    </w:p>
    <w:p w14:paraId="791D8AA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7D5C4D8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873</w:t>
      </w:r>
    </w:p>
    <w:p w14:paraId="59181F3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873</w:t>
      </w:r>
    </w:p>
    <w:p w14:paraId="0D72911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874</w:t>
      </w:r>
    </w:p>
    <w:p w14:paraId="7F341E5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875</w:t>
      </w:r>
    </w:p>
    <w:p w14:paraId="0D7C5E9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875</w:t>
      </w:r>
    </w:p>
    <w:p w14:paraId="7745E494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877</w:t>
      </w:r>
    </w:p>
    <w:p w14:paraId="4F5EE92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877</w:t>
      </w:r>
    </w:p>
    <w:p w14:paraId="0723E39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877</w:t>
      </w:r>
    </w:p>
    <w:p w14:paraId="06DE46C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877</w:t>
      </w:r>
    </w:p>
    <w:p w14:paraId="184E525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877</w:t>
      </w:r>
    </w:p>
    <w:p w14:paraId="0FB93B0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878</w:t>
      </w:r>
    </w:p>
    <w:p w14:paraId="501A659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878</w:t>
      </w:r>
    </w:p>
    <w:p w14:paraId="1FB7465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5512493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398F225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880</w:t>
      </w:r>
    </w:p>
    <w:p w14:paraId="4324296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882</w:t>
      </w:r>
    </w:p>
    <w:p w14:paraId="5D556C8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882</w:t>
      </w:r>
    </w:p>
    <w:p w14:paraId="3131202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882</w:t>
      </w:r>
    </w:p>
    <w:p w14:paraId="44AC53D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882</w:t>
      </w:r>
    </w:p>
    <w:p w14:paraId="22190B6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882</w:t>
      </w:r>
    </w:p>
    <w:p w14:paraId="35D6BC3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883</w:t>
      </w:r>
    </w:p>
    <w:p w14:paraId="09FF6F5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883</w:t>
      </w:r>
    </w:p>
    <w:p w14:paraId="275FED0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884</w:t>
      </w:r>
    </w:p>
    <w:p w14:paraId="2615A9E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885</w:t>
      </w:r>
    </w:p>
    <w:p w14:paraId="28247DE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886</w:t>
      </w:r>
    </w:p>
    <w:p w14:paraId="1AFFD9F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887</w:t>
      </w:r>
    </w:p>
    <w:p w14:paraId="6459D60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887</w:t>
      </w:r>
    </w:p>
    <w:p w14:paraId="6573FF8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2E1F31C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7DC5F85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2ED5C36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888</w:t>
      </w:r>
    </w:p>
    <w:p w14:paraId="59B71CE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888</w:t>
      </w:r>
    </w:p>
    <w:p w14:paraId="60DD218F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888</w:t>
      </w:r>
    </w:p>
    <w:p w14:paraId="1E5D6203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888</w:t>
      </w:r>
    </w:p>
    <w:p w14:paraId="7F85D89D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888</w:t>
      </w:r>
    </w:p>
    <w:p w14:paraId="4CD402D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888</w:t>
      </w:r>
    </w:p>
    <w:p w14:paraId="7C7D92B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7871B76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3D95539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24B3AC3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890</w:t>
      </w:r>
    </w:p>
    <w:p w14:paraId="1BE3230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890</w:t>
      </w:r>
    </w:p>
    <w:p w14:paraId="73C2D9D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890</w:t>
      </w:r>
    </w:p>
    <w:p w14:paraId="152B1BD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891</w:t>
      </w:r>
    </w:p>
    <w:p w14:paraId="31D6E23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901</w:t>
      </w:r>
    </w:p>
    <w:p w14:paraId="1BB02D4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906</w:t>
      </w:r>
    </w:p>
    <w:p w14:paraId="50C678A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906</w:t>
      </w:r>
    </w:p>
    <w:p w14:paraId="690E7EE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906</w:t>
      </w:r>
    </w:p>
    <w:p w14:paraId="6C27F3A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906</w:t>
      </w:r>
    </w:p>
    <w:p w14:paraId="53BC532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907</w:t>
      </w:r>
    </w:p>
    <w:p w14:paraId="7ACE92D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907</w:t>
      </w:r>
    </w:p>
    <w:p w14:paraId="61E56C7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907</w:t>
      </w:r>
    </w:p>
    <w:p w14:paraId="397E3FE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907</w:t>
      </w:r>
    </w:p>
    <w:p w14:paraId="3B678A9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911</w:t>
      </w:r>
    </w:p>
    <w:p w14:paraId="0E3CA9B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916</w:t>
      </w:r>
    </w:p>
    <w:p w14:paraId="484853D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916</w:t>
      </w:r>
    </w:p>
    <w:p w14:paraId="19C4F79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916</w:t>
      </w:r>
    </w:p>
    <w:p w14:paraId="345BDE5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916</w:t>
      </w:r>
    </w:p>
    <w:p w14:paraId="436E3C3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916</w:t>
      </w:r>
    </w:p>
    <w:p w14:paraId="7709378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916</w:t>
      </w:r>
    </w:p>
    <w:p w14:paraId="37A3908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917</w:t>
      </w:r>
    </w:p>
    <w:p w14:paraId="18EB7EB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918</w:t>
      </w:r>
    </w:p>
    <w:p w14:paraId="1D68911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928</w:t>
      </w:r>
    </w:p>
    <w:p w14:paraId="4F91EC3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14</w:t>
      </w:r>
      <w:r w:rsidRPr="00CE497F">
        <w:rPr>
          <w:rFonts w:eastAsia="SimSun"/>
          <w:noProof/>
          <w:lang w:eastAsia="en-US"/>
        </w:rPr>
        <w:t>.</w:t>
      </w:r>
      <w:r w:rsidRPr="00CE497F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935</w:t>
      </w:r>
    </w:p>
    <w:p w14:paraId="2C1F551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14.2</w:t>
      </w:r>
      <w:r w:rsidRPr="00CE497F">
        <w:rPr>
          <w:rFonts w:eastAsia="SimSun"/>
          <w:noProof/>
          <w:lang w:eastAsia="en-US"/>
        </w:rPr>
        <w:t>.</w:t>
      </w:r>
      <w:r w:rsidRPr="00CE497F">
        <w:rPr>
          <w:rFonts w:eastAsia="SimSun"/>
          <w:noProof/>
          <w:lang w:eastAsia="zh-CN"/>
        </w:rPr>
        <w:t>4.</w:t>
      </w:r>
      <w:r w:rsidRPr="00CE497F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935</w:t>
      </w:r>
    </w:p>
    <w:p w14:paraId="49112BA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14.2</w:t>
      </w:r>
      <w:r w:rsidRPr="00CE497F">
        <w:rPr>
          <w:rFonts w:eastAsia="SimSun"/>
          <w:noProof/>
          <w:lang w:eastAsia="en-US"/>
        </w:rPr>
        <w:t>.</w:t>
      </w:r>
      <w:r w:rsidRPr="00CE497F">
        <w:rPr>
          <w:rFonts w:eastAsia="SimSun"/>
          <w:noProof/>
          <w:lang w:eastAsia="zh-CN"/>
        </w:rPr>
        <w:t>4.</w:t>
      </w:r>
      <w:r w:rsidRPr="00CE497F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935</w:t>
      </w:r>
    </w:p>
    <w:p w14:paraId="32C471A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936</w:t>
      </w:r>
    </w:p>
    <w:p w14:paraId="3548A7D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14.2</w:t>
      </w:r>
      <w:r w:rsidRPr="00CE497F">
        <w:rPr>
          <w:rFonts w:eastAsia="SimSun"/>
          <w:noProof/>
          <w:lang w:eastAsia="en-US"/>
        </w:rPr>
        <w:t>.</w:t>
      </w:r>
      <w:r w:rsidRPr="00CE497F">
        <w:rPr>
          <w:rFonts w:eastAsia="SimSun"/>
          <w:noProof/>
          <w:lang w:eastAsia="zh-CN"/>
        </w:rPr>
        <w:t>4.</w:t>
      </w:r>
      <w:r w:rsidRPr="00CE497F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936</w:t>
      </w:r>
    </w:p>
    <w:p w14:paraId="3F5B1E2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14.2</w:t>
      </w:r>
      <w:r w:rsidRPr="00CE497F">
        <w:rPr>
          <w:rFonts w:eastAsia="SimSun"/>
          <w:noProof/>
          <w:lang w:eastAsia="en-US"/>
        </w:rPr>
        <w:t>.</w:t>
      </w:r>
      <w:r w:rsidRPr="00CE497F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936</w:t>
      </w:r>
    </w:p>
    <w:p w14:paraId="25A153A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14.2</w:t>
      </w:r>
      <w:r w:rsidRPr="00CE497F">
        <w:rPr>
          <w:rFonts w:eastAsia="SimSun"/>
          <w:noProof/>
          <w:lang w:eastAsia="en-US"/>
        </w:rPr>
        <w:t>.</w:t>
      </w:r>
      <w:r w:rsidRPr="00CE497F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936</w:t>
      </w:r>
    </w:p>
    <w:p w14:paraId="3912129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14.2</w:t>
      </w:r>
      <w:r w:rsidRPr="00CE497F">
        <w:rPr>
          <w:rFonts w:eastAsia="SimSun"/>
          <w:noProof/>
          <w:lang w:eastAsia="en-US"/>
        </w:rPr>
        <w:t>.</w:t>
      </w:r>
      <w:r w:rsidRPr="00CE497F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936</w:t>
      </w:r>
    </w:p>
    <w:p w14:paraId="055F1EA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14.2</w:t>
      </w:r>
      <w:r w:rsidRPr="00CE497F">
        <w:rPr>
          <w:rFonts w:eastAsia="SimSun"/>
          <w:noProof/>
          <w:lang w:eastAsia="en-US"/>
        </w:rPr>
        <w:t>.</w:t>
      </w:r>
      <w:r w:rsidRPr="00CE497F">
        <w:rPr>
          <w:rFonts w:eastAsia="SimSun"/>
          <w:noProof/>
          <w:lang w:eastAsia="zh-CN"/>
        </w:rPr>
        <w:t>4.</w:t>
      </w:r>
      <w:r w:rsidRPr="00CE497F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946</w:t>
      </w:r>
    </w:p>
    <w:p w14:paraId="2D283F5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953</w:t>
      </w:r>
    </w:p>
    <w:p w14:paraId="7C13CA4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953</w:t>
      </w:r>
    </w:p>
    <w:p w14:paraId="1E44949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953</w:t>
      </w:r>
    </w:p>
    <w:p w14:paraId="4805035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953</w:t>
      </w:r>
    </w:p>
    <w:p w14:paraId="035E6AC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956</w:t>
      </w:r>
    </w:p>
    <w:p w14:paraId="5832973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956</w:t>
      </w:r>
    </w:p>
    <w:p w14:paraId="27E0647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956</w:t>
      </w:r>
    </w:p>
    <w:p w14:paraId="667BCFC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36DEB9E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967</w:t>
      </w:r>
    </w:p>
    <w:p w14:paraId="198E4D4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FR1 SA</w:t>
      </w:r>
      <w:r>
        <w:rPr>
          <w:noProof/>
        </w:rPr>
        <w:tab/>
        <w:t>971</w:t>
      </w:r>
    </w:p>
    <w:p w14:paraId="033844E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971</w:t>
      </w:r>
    </w:p>
    <w:p w14:paraId="20B8727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971</w:t>
      </w:r>
    </w:p>
    <w:p w14:paraId="5F0D091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972</w:t>
      </w:r>
    </w:p>
    <w:p w14:paraId="1221B1F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974</w:t>
      </w:r>
    </w:p>
    <w:p w14:paraId="31B5DE1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974</w:t>
      </w:r>
    </w:p>
    <w:p w14:paraId="29163ED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974</w:t>
      </w:r>
    </w:p>
    <w:p w14:paraId="5575D58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975</w:t>
      </w:r>
    </w:p>
    <w:p w14:paraId="248DC64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987</w:t>
      </w:r>
    </w:p>
    <w:p w14:paraId="6DFC860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FR1 SA</w:t>
      </w:r>
      <w:r>
        <w:rPr>
          <w:noProof/>
        </w:rPr>
        <w:tab/>
        <w:t>990</w:t>
      </w:r>
    </w:p>
    <w:p w14:paraId="0BADCA0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990</w:t>
      </w:r>
    </w:p>
    <w:p w14:paraId="252B42B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990</w:t>
      </w:r>
    </w:p>
    <w:p w14:paraId="07ABECE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991</w:t>
      </w:r>
    </w:p>
    <w:p w14:paraId="69AB519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991</w:t>
      </w:r>
    </w:p>
    <w:p w14:paraId="6C67317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991</w:t>
      </w:r>
    </w:p>
    <w:p w14:paraId="4DE1102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991</w:t>
      </w:r>
    </w:p>
    <w:p w14:paraId="4E364A8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991</w:t>
      </w:r>
    </w:p>
    <w:p w14:paraId="13D57E5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1002</w:t>
      </w:r>
    </w:p>
    <w:p w14:paraId="005BFDD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1005</w:t>
      </w:r>
    </w:p>
    <w:p w14:paraId="6426B43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1006</w:t>
      </w:r>
    </w:p>
    <w:p w14:paraId="3BDD87C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1006</w:t>
      </w:r>
    </w:p>
    <w:p w14:paraId="3CAE38E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1006</w:t>
      </w:r>
    </w:p>
    <w:p w14:paraId="02C8DEF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1008</w:t>
      </w:r>
    </w:p>
    <w:p w14:paraId="6F1D76C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1008</w:t>
      </w:r>
    </w:p>
    <w:p w14:paraId="5863799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1009</w:t>
      </w:r>
    </w:p>
    <w:p w14:paraId="7B3D05B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1010</w:t>
      </w:r>
    </w:p>
    <w:p w14:paraId="6F108E6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1020</w:t>
      </w:r>
    </w:p>
    <w:p w14:paraId="6934C2B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1025</w:t>
      </w:r>
    </w:p>
    <w:p w14:paraId="281FB01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1026</w:t>
      </w:r>
    </w:p>
    <w:p w14:paraId="62B33D9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1026</w:t>
      </w:r>
    </w:p>
    <w:p w14:paraId="114FB96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1026</w:t>
      </w:r>
    </w:p>
    <w:p w14:paraId="3A87960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1028</w:t>
      </w:r>
    </w:p>
    <w:p w14:paraId="7E946C6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1028</w:t>
      </w:r>
    </w:p>
    <w:p w14:paraId="1F108D8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1029</w:t>
      </w:r>
    </w:p>
    <w:p w14:paraId="59125EA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1030</w:t>
      </w:r>
    </w:p>
    <w:p w14:paraId="30C68BC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1042</w:t>
      </w:r>
    </w:p>
    <w:p w14:paraId="4BEE34D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1046</w:t>
      </w:r>
    </w:p>
    <w:p w14:paraId="0C6D7E7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1047</w:t>
      </w:r>
    </w:p>
    <w:p w14:paraId="5F9844D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1047</w:t>
      </w:r>
    </w:p>
    <w:p w14:paraId="6F96924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1047</w:t>
      </w:r>
    </w:p>
    <w:p w14:paraId="7E7665E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1047</w:t>
      </w:r>
    </w:p>
    <w:p w14:paraId="1F309DC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1047</w:t>
      </w:r>
    </w:p>
    <w:p w14:paraId="2722623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1047</w:t>
      </w:r>
    </w:p>
    <w:p w14:paraId="6D1EC04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1047</w:t>
      </w:r>
    </w:p>
    <w:p w14:paraId="4FC35E0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1059</w:t>
      </w:r>
    </w:p>
    <w:p w14:paraId="14FA09BC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CE497F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1063</w:t>
      </w:r>
    </w:p>
    <w:p w14:paraId="57541BB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CE497F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1063</w:t>
      </w:r>
    </w:p>
    <w:p w14:paraId="50B7C14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347D8D9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1064</w:t>
      </w:r>
    </w:p>
    <w:p w14:paraId="4FACBAE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308C32B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1066</w:t>
      </w:r>
    </w:p>
    <w:p w14:paraId="0D81C8A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1066</w:t>
      </w:r>
    </w:p>
    <w:p w14:paraId="46FAACE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1066</w:t>
      </w:r>
    </w:p>
    <w:p w14:paraId="19C78FF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1067</w:t>
      </w:r>
    </w:p>
    <w:p w14:paraId="17EA576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1077</w:t>
      </w:r>
    </w:p>
    <w:p w14:paraId="142833D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CE497F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1079</w:t>
      </w:r>
    </w:p>
    <w:p w14:paraId="6559404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1079</w:t>
      </w:r>
    </w:p>
    <w:p w14:paraId="2C04C69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1079</w:t>
      </w:r>
    </w:p>
    <w:p w14:paraId="4E42F83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1079</w:t>
      </w:r>
    </w:p>
    <w:p w14:paraId="7A39A87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1079</w:t>
      </w:r>
    </w:p>
    <w:p w14:paraId="11004CC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1079</w:t>
      </w:r>
    </w:p>
    <w:p w14:paraId="538D16B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66ADA12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1080</w:t>
      </w:r>
    </w:p>
    <w:p w14:paraId="2E0C4F3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1082</w:t>
      </w:r>
    </w:p>
    <w:p w14:paraId="294839C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1084</w:t>
      </w:r>
    </w:p>
    <w:p w14:paraId="52DDCC6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1084</w:t>
      </w:r>
    </w:p>
    <w:p w14:paraId="21F86DD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1084</w:t>
      </w:r>
    </w:p>
    <w:p w14:paraId="529A3DF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1084</w:t>
      </w:r>
    </w:p>
    <w:p w14:paraId="024953A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1084</w:t>
      </w:r>
    </w:p>
    <w:p w14:paraId="521A01D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1084</w:t>
      </w:r>
    </w:p>
    <w:p w14:paraId="4AC61B8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1085</w:t>
      </w:r>
    </w:p>
    <w:p w14:paraId="2D1A18C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1086</w:t>
      </w:r>
    </w:p>
    <w:p w14:paraId="5D34656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1094</w:t>
      </w:r>
    </w:p>
    <w:p w14:paraId="3E21F5B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1096</w:t>
      </w:r>
    </w:p>
    <w:p w14:paraId="37DCE95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30EF8ED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71485DD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0046069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1977629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1097</w:t>
      </w:r>
    </w:p>
    <w:p w14:paraId="140CFF6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1097</w:t>
      </w:r>
    </w:p>
    <w:p w14:paraId="51AE4F5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1098</w:t>
      </w:r>
    </w:p>
    <w:p w14:paraId="2726887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1108</w:t>
      </w:r>
    </w:p>
    <w:p w14:paraId="0C4F053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FR1 SA</w:t>
      </w:r>
      <w:r>
        <w:rPr>
          <w:noProof/>
        </w:rPr>
        <w:tab/>
        <w:t>1110</w:t>
      </w:r>
    </w:p>
    <w:p w14:paraId="4E87043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1111</w:t>
      </w:r>
    </w:p>
    <w:p w14:paraId="2CB97C8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1111</w:t>
      </w:r>
    </w:p>
    <w:p w14:paraId="62EB635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1111</w:t>
      </w:r>
    </w:p>
    <w:p w14:paraId="7B4EFD0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1113</w:t>
      </w:r>
    </w:p>
    <w:p w14:paraId="204F1D5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1113</w:t>
      </w:r>
    </w:p>
    <w:p w14:paraId="162553D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1114</w:t>
      </w:r>
    </w:p>
    <w:p w14:paraId="310F4D8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1115</w:t>
      </w:r>
    </w:p>
    <w:p w14:paraId="331D303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1126</w:t>
      </w:r>
    </w:p>
    <w:p w14:paraId="01D0A75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FR1 SA</w:t>
      </w:r>
      <w:r>
        <w:rPr>
          <w:noProof/>
        </w:rPr>
        <w:tab/>
        <w:t>1128</w:t>
      </w:r>
    </w:p>
    <w:p w14:paraId="3CAFC4B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3E1B593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3A3B23B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1128</w:t>
      </w:r>
    </w:p>
    <w:p w14:paraId="09D62A4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1129</w:t>
      </w:r>
    </w:p>
    <w:p w14:paraId="7820B6D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1129</w:t>
      </w:r>
    </w:p>
    <w:p w14:paraId="1A142AA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1129</w:t>
      </w:r>
    </w:p>
    <w:p w14:paraId="12B537F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1130</w:t>
      </w:r>
    </w:p>
    <w:p w14:paraId="4D2FC1E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1141</w:t>
      </w:r>
    </w:p>
    <w:p w14:paraId="3C2EEBA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1143</w:t>
      </w:r>
    </w:p>
    <w:p w14:paraId="6F14122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1143</w:t>
      </w:r>
    </w:p>
    <w:p w14:paraId="7008645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1143</w:t>
      </w:r>
    </w:p>
    <w:p w14:paraId="0CFF1EA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1143</w:t>
      </w:r>
    </w:p>
    <w:p w14:paraId="3248931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1145</w:t>
      </w:r>
    </w:p>
    <w:p w14:paraId="253E99D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1145</w:t>
      </w:r>
    </w:p>
    <w:p w14:paraId="6DA09C7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1145</w:t>
      </w:r>
    </w:p>
    <w:p w14:paraId="459EF5B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1146</w:t>
      </w:r>
    </w:p>
    <w:p w14:paraId="7E44625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1155</w:t>
      </w:r>
    </w:p>
    <w:p w14:paraId="207D71A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1157</w:t>
      </w:r>
    </w:p>
    <w:p w14:paraId="077F048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1157</w:t>
      </w:r>
    </w:p>
    <w:p w14:paraId="2EDE044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1157</w:t>
      </w:r>
    </w:p>
    <w:p w14:paraId="165762C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1157</w:t>
      </w:r>
    </w:p>
    <w:p w14:paraId="3175223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1157</w:t>
      </w:r>
    </w:p>
    <w:p w14:paraId="75AF75F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1157</w:t>
      </w:r>
    </w:p>
    <w:p w14:paraId="674D95F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1158</w:t>
      </w:r>
    </w:p>
    <w:p w14:paraId="267E194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1159</w:t>
      </w:r>
    </w:p>
    <w:p w14:paraId="4E9D047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78C07E13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1171</w:t>
      </w:r>
    </w:p>
    <w:p w14:paraId="0BB197F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single positioning frequency layer in FR1 SA</w:t>
      </w:r>
      <w:r>
        <w:rPr>
          <w:noProof/>
        </w:rPr>
        <w:tab/>
        <w:t>1171</w:t>
      </w:r>
    </w:p>
    <w:p w14:paraId="37208CC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1171</w:t>
      </w:r>
    </w:p>
    <w:p w14:paraId="76C51C7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1171</w:t>
      </w:r>
    </w:p>
    <w:p w14:paraId="02E1ABD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1171</w:t>
      </w:r>
    </w:p>
    <w:p w14:paraId="268B24C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1173</w:t>
      </w:r>
    </w:p>
    <w:p w14:paraId="430E20C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1173</w:t>
      </w:r>
    </w:p>
    <w:p w14:paraId="100BB41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1174</w:t>
      </w:r>
    </w:p>
    <w:p w14:paraId="2C092C6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1175</w:t>
      </w:r>
    </w:p>
    <w:p w14:paraId="76FA296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1185</w:t>
      </w:r>
    </w:p>
    <w:p w14:paraId="76139CD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1188</w:t>
      </w:r>
    </w:p>
    <w:p w14:paraId="69752CD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1188</w:t>
      </w:r>
    </w:p>
    <w:p w14:paraId="4F45FF4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1188</w:t>
      </w:r>
    </w:p>
    <w:p w14:paraId="4B5E67E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1188</w:t>
      </w:r>
    </w:p>
    <w:p w14:paraId="7FC6174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6D79299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1189</w:t>
      </w:r>
    </w:p>
    <w:p w14:paraId="5C3D2AF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1189</w:t>
      </w:r>
    </w:p>
    <w:p w14:paraId="31A55C7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1189</w:t>
      </w:r>
    </w:p>
    <w:p w14:paraId="2FD8C67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1193</w:t>
      </w:r>
    </w:p>
    <w:p w14:paraId="2A43053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1196</w:t>
      </w:r>
    </w:p>
    <w:p w14:paraId="682C197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1196</w:t>
      </w:r>
    </w:p>
    <w:p w14:paraId="7ED91E0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1197</w:t>
      </w:r>
    </w:p>
    <w:p w14:paraId="6A61D6C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1197</w:t>
      </w:r>
    </w:p>
    <w:p w14:paraId="467A2B7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1199</w:t>
      </w:r>
    </w:p>
    <w:p w14:paraId="57E19E5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1199</w:t>
      </w:r>
    </w:p>
    <w:p w14:paraId="0585297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1199</w:t>
      </w:r>
    </w:p>
    <w:p w14:paraId="6095296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1200</w:t>
      </w:r>
    </w:p>
    <w:p w14:paraId="5562267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1213</w:t>
      </w:r>
    </w:p>
    <w:p w14:paraId="316A791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1214</w:t>
      </w:r>
    </w:p>
    <w:p w14:paraId="5CB4941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1214</w:t>
      </w:r>
    </w:p>
    <w:p w14:paraId="16A11DC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1214</w:t>
      </w:r>
    </w:p>
    <w:p w14:paraId="3E01223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1214</w:t>
      </w:r>
    </w:p>
    <w:p w14:paraId="4C8A11D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1214</w:t>
      </w:r>
    </w:p>
    <w:p w14:paraId="67DB1CA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1214</w:t>
      </w:r>
    </w:p>
    <w:p w14:paraId="5BE616D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1214</w:t>
      </w:r>
    </w:p>
    <w:p w14:paraId="250630F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1214</w:t>
      </w:r>
    </w:p>
    <w:p w14:paraId="7991097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1218</w:t>
      </w:r>
    </w:p>
    <w:p w14:paraId="4C24C14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1218</w:t>
      </w:r>
    </w:p>
    <w:p w14:paraId="39173FF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FR1 SA</w:t>
      </w:r>
      <w:r>
        <w:rPr>
          <w:noProof/>
        </w:rPr>
        <w:tab/>
        <w:t>1218</w:t>
      </w:r>
    </w:p>
    <w:p w14:paraId="4BFDE70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1218</w:t>
      </w:r>
    </w:p>
    <w:p w14:paraId="6694105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1218</w:t>
      </w:r>
    </w:p>
    <w:p w14:paraId="5944BB6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1218</w:t>
      </w:r>
    </w:p>
    <w:p w14:paraId="3CD6C67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1220</w:t>
      </w:r>
    </w:p>
    <w:p w14:paraId="1688D83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1221</w:t>
      </w:r>
    </w:p>
    <w:p w14:paraId="1ADA872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1221</w:t>
      </w:r>
    </w:p>
    <w:p w14:paraId="4C8085B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1222</w:t>
      </w:r>
    </w:p>
    <w:p w14:paraId="79978CE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1228</w:t>
      </w:r>
    </w:p>
    <w:p w14:paraId="46068E8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14.5.2</w:t>
      </w:r>
      <w:r>
        <w:rPr>
          <w:noProof/>
        </w:rPr>
        <w:t xml:space="preserve"> UE Rx-Tx time difference measurement accuracy for single positioning frequency layer with reduced number of samples in FR1 SA</w:t>
      </w:r>
      <w:r>
        <w:rPr>
          <w:noProof/>
        </w:rPr>
        <w:tab/>
        <w:t>1230</w:t>
      </w:r>
    </w:p>
    <w:p w14:paraId="0496CBD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1230</w:t>
      </w:r>
    </w:p>
    <w:p w14:paraId="281738D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1230</w:t>
      </w:r>
    </w:p>
    <w:p w14:paraId="1DED923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1230</w:t>
      </w:r>
    </w:p>
    <w:p w14:paraId="3E0EFB3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1233</w:t>
      </w:r>
    </w:p>
    <w:p w14:paraId="5FC8E99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1233</w:t>
      </w:r>
    </w:p>
    <w:p w14:paraId="39B51F1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1233</w:t>
      </w:r>
    </w:p>
    <w:p w14:paraId="74759C4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1233</w:t>
      </w:r>
    </w:p>
    <w:p w14:paraId="5EF9261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1239</w:t>
      </w:r>
    </w:p>
    <w:p w14:paraId="1737E39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1241</w:t>
      </w:r>
    </w:p>
    <w:p w14:paraId="5623663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1241</w:t>
      </w:r>
    </w:p>
    <w:p w14:paraId="2714E23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1241</w:t>
      </w:r>
    </w:p>
    <w:p w14:paraId="6737EF9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1241</w:t>
      </w:r>
    </w:p>
    <w:p w14:paraId="67F02F6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1242</w:t>
      </w:r>
    </w:p>
    <w:p w14:paraId="045671C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1242</w:t>
      </w:r>
    </w:p>
    <w:p w14:paraId="0358D65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1243</w:t>
      </w:r>
    </w:p>
    <w:p w14:paraId="022272D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1244</w:t>
      </w:r>
    </w:p>
    <w:p w14:paraId="7E9B4E6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1249</w:t>
      </w:r>
    </w:p>
    <w:p w14:paraId="271CCCF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1249</w:t>
      </w:r>
    </w:p>
    <w:p w14:paraId="16F126E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1249</w:t>
      </w:r>
    </w:p>
    <w:p w14:paraId="3C6F5F9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1249</w:t>
      </w:r>
    </w:p>
    <w:p w14:paraId="17B1EEC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1249</w:t>
      </w:r>
    </w:p>
    <w:p w14:paraId="20213AF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1251</w:t>
      </w:r>
    </w:p>
    <w:p w14:paraId="35E072F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1251</w:t>
      </w:r>
    </w:p>
    <w:p w14:paraId="7EA862D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1251</w:t>
      </w:r>
    </w:p>
    <w:p w14:paraId="1CE5F4B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1251</w:t>
      </w:r>
    </w:p>
    <w:p w14:paraId="3CEA7D2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1256</w:t>
      </w:r>
    </w:p>
    <w:p w14:paraId="0AD11FFC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1256</w:t>
      </w:r>
    </w:p>
    <w:p w14:paraId="13C4CAF6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1256</w:t>
      </w:r>
    </w:p>
    <w:p w14:paraId="7FAAEC9F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1256</w:t>
      </w:r>
    </w:p>
    <w:p w14:paraId="5B4484E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1256</w:t>
      </w:r>
    </w:p>
    <w:p w14:paraId="6EAA5B9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1256</w:t>
      </w:r>
    </w:p>
    <w:p w14:paraId="188998D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1257</w:t>
      </w:r>
    </w:p>
    <w:p w14:paraId="71BA0F7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1257</w:t>
      </w:r>
    </w:p>
    <w:p w14:paraId="09EFC5B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1258</w:t>
      </w:r>
    </w:p>
    <w:p w14:paraId="4E7F9DD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1258</w:t>
      </w:r>
    </w:p>
    <w:p w14:paraId="10D6539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1259</w:t>
      </w:r>
    </w:p>
    <w:p w14:paraId="09507FB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1260</w:t>
      </w:r>
    </w:p>
    <w:p w14:paraId="7040AFD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1272</w:t>
      </w:r>
    </w:p>
    <w:p w14:paraId="7CA626C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1275</w:t>
      </w:r>
    </w:p>
    <w:p w14:paraId="0D2A037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1275</w:t>
      </w:r>
    </w:p>
    <w:p w14:paraId="1FD308F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1275</w:t>
      </w:r>
    </w:p>
    <w:p w14:paraId="7E0B38A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1275</w:t>
      </w:r>
    </w:p>
    <w:p w14:paraId="0F8856F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1275</w:t>
      </w:r>
    </w:p>
    <w:p w14:paraId="7C7D6A3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1275</w:t>
      </w:r>
    </w:p>
    <w:p w14:paraId="7261B9E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1276</w:t>
      </w:r>
    </w:p>
    <w:p w14:paraId="2A264DB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1276</w:t>
      </w:r>
    </w:p>
    <w:p w14:paraId="1A7FCA6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1289</w:t>
      </w:r>
    </w:p>
    <w:p w14:paraId="3385C83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1292</w:t>
      </w:r>
    </w:p>
    <w:p w14:paraId="2E5E88D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1292</w:t>
      </w:r>
    </w:p>
    <w:p w14:paraId="7BB3CBE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1292</w:t>
      </w:r>
    </w:p>
    <w:p w14:paraId="3BA1970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1292</w:t>
      </w:r>
    </w:p>
    <w:p w14:paraId="412B15F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1292</w:t>
      </w:r>
    </w:p>
    <w:p w14:paraId="2CF5C62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1292</w:t>
      </w:r>
    </w:p>
    <w:p w14:paraId="6BC056F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1293</w:t>
      </w:r>
    </w:p>
    <w:p w14:paraId="4CD5C29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1293</w:t>
      </w:r>
    </w:p>
    <w:p w14:paraId="3F96C17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1304</w:t>
      </w:r>
    </w:p>
    <w:p w14:paraId="1587FAC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1308</w:t>
      </w:r>
    </w:p>
    <w:p w14:paraId="1CAD296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1308</w:t>
      </w:r>
    </w:p>
    <w:p w14:paraId="3A1AC86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1308</w:t>
      </w:r>
    </w:p>
    <w:p w14:paraId="308641A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1308</w:t>
      </w:r>
    </w:p>
    <w:p w14:paraId="299071C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1308</w:t>
      </w:r>
    </w:p>
    <w:p w14:paraId="256A23F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1309</w:t>
      </w:r>
    </w:p>
    <w:p w14:paraId="73F3269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1309</w:t>
      </w:r>
    </w:p>
    <w:p w14:paraId="521CDAA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1309</w:t>
      </w:r>
    </w:p>
    <w:p w14:paraId="37FD2A7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1321</w:t>
      </w:r>
    </w:p>
    <w:p w14:paraId="0653AD8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1325</w:t>
      </w:r>
    </w:p>
    <w:p w14:paraId="53346BF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1325</w:t>
      </w:r>
    </w:p>
    <w:p w14:paraId="1D1E690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1325</w:t>
      </w:r>
    </w:p>
    <w:p w14:paraId="32AFEEE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1325</w:t>
      </w:r>
    </w:p>
    <w:p w14:paraId="226D316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1327</w:t>
      </w:r>
    </w:p>
    <w:p w14:paraId="520DA85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1327</w:t>
      </w:r>
    </w:p>
    <w:p w14:paraId="7100F77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1328</w:t>
      </w:r>
    </w:p>
    <w:p w14:paraId="4D22577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1329</w:t>
      </w:r>
    </w:p>
    <w:p w14:paraId="3983265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1342</w:t>
      </w:r>
    </w:p>
    <w:p w14:paraId="776369F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1344</w:t>
      </w:r>
    </w:p>
    <w:p w14:paraId="3BE6158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1344</w:t>
      </w:r>
    </w:p>
    <w:p w14:paraId="04D5D22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1344</w:t>
      </w:r>
    </w:p>
    <w:p w14:paraId="19EC461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1345</w:t>
      </w:r>
    </w:p>
    <w:p w14:paraId="184A8A7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7EAFFA4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1347</w:t>
      </w:r>
    </w:p>
    <w:p w14:paraId="4022902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1347</w:t>
      </w:r>
    </w:p>
    <w:p w14:paraId="0901E25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1348</w:t>
      </w:r>
    </w:p>
    <w:p w14:paraId="2855153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1362</w:t>
      </w:r>
    </w:p>
    <w:p w14:paraId="631B071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FR1 SA</w:t>
      </w:r>
      <w:r>
        <w:rPr>
          <w:noProof/>
        </w:rPr>
        <w:tab/>
        <w:t>1365</w:t>
      </w:r>
    </w:p>
    <w:p w14:paraId="1EEBD4B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1365</w:t>
      </w:r>
    </w:p>
    <w:p w14:paraId="584C8F1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1365</w:t>
      </w:r>
    </w:p>
    <w:p w14:paraId="0C1AC6B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1365</w:t>
      </w:r>
    </w:p>
    <w:p w14:paraId="7A4728E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1365</w:t>
      </w:r>
    </w:p>
    <w:p w14:paraId="16F8595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1365</w:t>
      </w:r>
    </w:p>
    <w:p w14:paraId="5088468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1365</w:t>
      </w:r>
    </w:p>
    <w:p w14:paraId="1706A6C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1366</w:t>
      </w:r>
    </w:p>
    <w:p w14:paraId="7538CBD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1379</w:t>
      </w:r>
    </w:p>
    <w:p w14:paraId="1EF04BF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1382</w:t>
      </w:r>
    </w:p>
    <w:p w14:paraId="039E6B2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1382</w:t>
      </w:r>
    </w:p>
    <w:p w14:paraId="6F8110F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1382</w:t>
      </w:r>
    </w:p>
    <w:p w14:paraId="4574486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1382</w:t>
      </w:r>
    </w:p>
    <w:p w14:paraId="190AFA6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1384</w:t>
      </w:r>
    </w:p>
    <w:p w14:paraId="553415F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1384</w:t>
      </w:r>
    </w:p>
    <w:p w14:paraId="4A3C279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1385</w:t>
      </w:r>
    </w:p>
    <w:p w14:paraId="00C854F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1386</w:t>
      </w:r>
    </w:p>
    <w:p w14:paraId="206FE0D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1398</w:t>
      </w:r>
    </w:p>
    <w:p w14:paraId="7F118DE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1401</w:t>
      </w:r>
    </w:p>
    <w:p w14:paraId="5F7D5DD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1401</w:t>
      </w:r>
    </w:p>
    <w:p w14:paraId="6786335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1401</w:t>
      </w:r>
    </w:p>
    <w:p w14:paraId="226D2EF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1401</w:t>
      </w:r>
    </w:p>
    <w:p w14:paraId="51B035D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1403</w:t>
      </w:r>
    </w:p>
    <w:p w14:paraId="700F419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1403</w:t>
      </w:r>
    </w:p>
    <w:p w14:paraId="145423B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1404</w:t>
      </w:r>
    </w:p>
    <w:p w14:paraId="7AE9C4B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1405</w:t>
      </w:r>
    </w:p>
    <w:p w14:paraId="752CA00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1419</w:t>
      </w:r>
    </w:p>
    <w:p w14:paraId="4C034C8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1422</w:t>
      </w:r>
    </w:p>
    <w:p w14:paraId="359CF01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1422</w:t>
      </w:r>
    </w:p>
    <w:p w14:paraId="60B2F8D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1422</w:t>
      </w:r>
    </w:p>
    <w:p w14:paraId="4D015E8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1422</w:t>
      </w:r>
    </w:p>
    <w:p w14:paraId="4894DFC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1422</w:t>
      </w:r>
    </w:p>
    <w:p w14:paraId="125A852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1422</w:t>
      </w:r>
    </w:p>
    <w:p w14:paraId="35B20BA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1423</w:t>
      </w:r>
    </w:p>
    <w:p w14:paraId="0A76804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1423</w:t>
      </w:r>
    </w:p>
    <w:p w14:paraId="7F24FA5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48A5AD4F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1439</w:t>
      </w:r>
    </w:p>
    <w:p w14:paraId="16F67C5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1439</w:t>
      </w:r>
    </w:p>
    <w:p w14:paraId="090D5B9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1439</w:t>
      </w:r>
    </w:p>
    <w:p w14:paraId="607E9F7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1439</w:t>
      </w:r>
    </w:p>
    <w:p w14:paraId="74B8979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1439</w:t>
      </w:r>
    </w:p>
    <w:p w14:paraId="689D0D6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1441</w:t>
      </w:r>
    </w:p>
    <w:p w14:paraId="6C18A24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1441</w:t>
      </w:r>
    </w:p>
    <w:p w14:paraId="08175B6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1442</w:t>
      </w:r>
    </w:p>
    <w:p w14:paraId="031A934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1443</w:t>
      </w:r>
    </w:p>
    <w:p w14:paraId="2D91C7B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1458</w:t>
      </w:r>
    </w:p>
    <w:p w14:paraId="4CA8848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1462</w:t>
      </w:r>
    </w:p>
    <w:p w14:paraId="77F17BA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1462</w:t>
      </w:r>
    </w:p>
    <w:p w14:paraId="062251A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1462</w:t>
      </w:r>
    </w:p>
    <w:p w14:paraId="6DA310F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1462</w:t>
      </w:r>
    </w:p>
    <w:p w14:paraId="23CEAE6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1462</w:t>
      </w:r>
    </w:p>
    <w:p w14:paraId="4B052A7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1462</w:t>
      </w:r>
    </w:p>
    <w:p w14:paraId="2039EB0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1462</w:t>
      </w:r>
    </w:p>
    <w:p w14:paraId="68FAF57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1462</w:t>
      </w:r>
    </w:p>
    <w:p w14:paraId="7EA7A25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1474</w:t>
      </w:r>
    </w:p>
    <w:p w14:paraId="000C6BE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FR1 SA</w:t>
      </w:r>
      <w:r>
        <w:rPr>
          <w:noProof/>
        </w:rPr>
        <w:tab/>
        <w:t>1477</w:t>
      </w:r>
    </w:p>
    <w:p w14:paraId="7793631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1478</w:t>
      </w:r>
    </w:p>
    <w:p w14:paraId="6C4D46B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1478</w:t>
      </w:r>
    </w:p>
    <w:p w14:paraId="6B9ECE8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1478</w:t>
      </w:r>
    </w:p>
    <w:p w14:paraId="4666924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1480</w:t>
      </w:r>
    </w:p>
    <w:p w14:paraId="680650E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1480</w:t>
      </w:r>
    </w:p>
    <w:p w14:paraId="555BC1E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1480</w:t>
      </w:r>
    </w:p>
    <w:p w14:paraId="3C2BB0E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1481</w:t>
      </w:r>
    </w:p>
    <w:p w14:paraId="732DBDB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1494</w:t>
      </w:r>
    </w:p>
    <w:p w14:paraId="3CD5149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FR1 SA</w:t>
      </w:r>
      <w:r>
        <w:rPr>
          <w:noProof/>
        </w:rPr>
        <w:tab/>
        <w:t>1496</w:t>
      </w:r>
    </w:p>
    <w:p w14:paraId="5583B45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1496</w:t>
      </w:r>
    </w:p>
    <w:p w14:paraId="38AAD62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1496</w:t>
      </w:r>
    </w:p>
    <w:p w14:paraId="0CE79BB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1496</w:t>
      </w:r>
    </w:p>
    <w:p w14:paraId="2C4DC91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3F28831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1498</w:t>
      </w:r>
    </w:p>
    <w:p w14:paraId="103A26B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1498</w:t>
      </w:r>
    </w:p>
    <w:p w14:paraId="21EBB25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1499</w:t>
      </w:r>
    </w:p>
    <w:p w14:paraId="6A24889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1513</w:t>
      </w:r>
    </w:p>
    <w:p w14:paraId="169A024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1516</w:t>
      </w:r>
    </w:p>
    <w:p w14:paraId="2D55E7F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1517</w:t>
      </w:r>
    </w:p>
    <w:p w14:paraId="53B17CF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1517</w:t>
      </w:r>
    </w:p>
    <w:p w14:paraId="5B15234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1517</w:t>
      </w:r>
    </w:p>
    <w:p w14:paraId="54F7DA3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1518</w:t>
      </w:r>
    </w:p>
    <w:p w14:paraId="437B9EB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1518</w:t>
      </w:r>
    </w:p>
    <w:p w14:paraId="78849C6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1518</w:t>
      </w:r>
    </w:p>
    <w:p w14:paraId="127232E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1519</w:t>
      </w:r>
    </w:p>
    <w:p w14:paraId="4216B29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1532</w:t>
      </w:r>
    </w:p>
    <w:p w14:paraId="7BCDFDF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1535</w:t>
      </w:r>
    </w:p>
    <w:p w14:paraId="2894753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1535</w:t>
      </w:r>
    </w:p>
    <w:p w14:paraId="6260ED3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1535</w:t>
      </w:r>
    </w:p>
    <w:p w14:paraId="3B79EA1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1536</w:t>
      </w:r>
    </w:p>
    <w:p w14:paraId="4F175A2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1537</w:t>
      </w:r>
    </w:p>
    <w:p w14:paraId="4DE9D75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1537</w:t>
      </w:r>
    </w:p>
    <w:p w14:paraId="1EF8052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1537</w:t>
      </w:r>
    </w:p>
    <w:p w14:paraId="2BEA27A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1538</w:t>
      </w:r>
    </w:p>
    <w:p w14:paraId="5100B30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1550</w:t>
      </w:r>
    </w:p>
    <w:p w14:paraId="22E1AABA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test cases in RRC_INACTIVE</w:t>
      </w:r>
      <w:r>
        <w:rPr>
          <w:noProof/>
        </w:rPr>
        <w:tab/>
        <w:t>1554</w:t>
      </w:r>
    </w:p>
    <w:p w14:paraId="465F737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FR1 SA</w:t>
      </w:r>
      <w:r>
        <w:rPr>
          <w:noProof/>
        </w:rPr>
        <w:tab/>
        <w:t>1554</w:t>
      </w:r>
    </w:p>
    <w:p w14:paraId="56DD8A8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1554</w:t>
      </w:r>
    </w:p>
    <w:p w14:paraId="0C181EE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1554</w:t>
      </w:r>
    </w:p>
    <w:p w14:paraId="1466772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1554</w:t>
      </w:r>
    </w:p>
    <w:p w14:paraId="39F6214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1556</w:t>
      </w:r>
    </w:p>
    <w:p w14:paraId="32689D2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1556</w:t>
      </w:r>
    </w:p>
    <w:p w14:paraId="7260D52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1557</w:t>
      </w:r>
    </w:p>
    <w:p w14:paraId="07DD1A2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1558</w:t>
      </w:r>
    </w:p>
    <w:p w14:paraId="4841D30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1573</w:t>
      </w:r>
    </w:p>
    <w:p w14:paraId="204A044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1573</w:t>
      </w:r>
    </w:p>
    <w:p w14:paraId="52938D0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1573</w:t>
      </w:r>
    </w:p>
    <w:p w14:paraId="0196594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1573</w:t>
      </w:r>
    </w:p>
    <w:p w14:paraId="7FECC04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1573</w:t>
      </w:r>
    </w:p>
    <w:p w14:paraId="389A484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1574</w:t>
      </w:r>
    </w:p>
    <w:p w14:paraId="11D4A0C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1574</w:t>
      </w:r>
    </w:p>
    <w:p w14:paraId="2529580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1574</w:t>
      </w:r>
    </w:p>
    <w:p w14:paraId="3E22B49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1574</w:t>
      </w:r>
    </w:p>
    <w:p w14:paraId="54762F7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1577</w:t>
      </w:r>
    </w:p>
    <w:p w14:paraId="5506B2D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FR2 SA</w:t>
      </w:r>
      <w:r>
        <w:rPr>
          <w:noProof/>
        </w:rPr>
        <w:tab/>
        <w:t>1577</w:t>
      </w:r>
    </w:p>
    <w:p w14:paraId="7D07525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1577</w:t>
      </w:r>
    </w:p>
    <w:p w14:paraId="1CEFDAC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1577</w:t>
      </w:r>
    </w:p>
    <w:p w14:paraId="38A9F80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1577</w:t>
      </w:r>
    </w:p>
    <w:p w14:paraId="6B9C697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1578</w:t>
      </w:r>
    </w:p>
    <w:p w14:paraId="6A88283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1578</w:t>
      </w:r>
    </w:p>
    <w:p w14:paraId="047CBD2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1578</w:t>
      </w:r>
    </w:p>
    <w:p w14:paraId="4071207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1578</w:t>
      </w:r>
    </w:p>
    <w:p w14:paraId="4EF8326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1583</w:t>
      </w:r>
    </w:p>
    <w:p w14:paraId="22B26ED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1583</w:t>
      </w:r>
    </w:p>
    <w:p w14:paraId="3252E44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1583</w:t>
      </w:r>
    </w:p>
    <w:p w14:paraId="310C5E2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1583</w:t>
      </w:r>
    </w:p>
    <w:p w14:paraId="42848FE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1583</w:t>
      </w:r>
    </w:p>
    <w:p w14:paraId="729252C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1583</w:t>
      </w:r>
    </w:p>
    <w:p w14:paraId="727FB5A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1583</w:t>
      </w:r>
    </w:p>
    <w:p w14:paraId="2867A0A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1584</w:t>
      </w:r>
    </w:p>
    <w:p w14:paraId="2A8B054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1584</w:t>
      </w:r>
    </w:p>
    <w:p w14:paraId="3257449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1591</w:t>
      </w:r>
    </w:p>
    <w:p w14:paraId="58F065F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 w:rsidRPr="00CE497F">
        <w:rPr>
          <w:rFonts w:eastAsia="DengXia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cases in RRC_INACTIVE</w:t>
      </w:r>
      <w:r>
        <w:rPr>
          <w:noProof/>
        </w:rPr>
        <w:tab/>
        <w:t>1591</w:t>
      </w:r>
    </w:p>
    <w:p w14:paraId="1983DB1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</w:t>
      </w:r>
      <w:r>
        <w:rPr>
          <w:noProof/>
        </w:rPr>
        <w:tab/>
        <w:t>1591</w:t>
      </w:r>
    </w:p>
    <w:p w14:paraId="7279DE7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15.5.2</w:t>
      </w:r>
      <w:r>
        <w:rPr>
          <w:noProof/>
        </w:rPr>
        <w:tab/>
        <w:t>1591</w:t>
      </w:r>
    </w:p>
    <w:p w14:paraId="48579F5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FR2 SA</w:t>
      </w:r>
      <w:r>
        <w:rPr>
          <w:noProof/>
        </w:rPr>
        <w:tab/>
        <w:t>1591</w:t>
      </w:r>
    </w:p>
    <w:p w14:paraId="6489BEF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cs="Arial"/>
          <w:noProof/>
        </w:rPr>
        <w:t>15.5.3.1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cs="Arial"/>
          <w:noProof/>
        </w:rPr>
        <w:t>Test purpose</w:t>
      </w:r>
      <w:r>
        <w:rPr>
          <w:noProof/>
        </w:rPr>
        <w:tab/>
        <w:t>1591</w:t>
      </w:r>
    </w:p>
    <w:p w14:paraId="137050E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cs="Arial"/>
          <w:noProof/>
        </w:rPr>
        <w:t>15.5.3.2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cs="Arial"/>
          <w:noProof/>
        </w:rPr>
        <w:t>Test applicability</w:t>
      </w:r>
      <w:r>
        <w:rPr>
          <w:noProof/>
        </w:rPr>
        <w:tab/>
        <w:t>1592</w:t>
      </w:r>
    </w:p>
    <w:p w14:paraId="56DC0D0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cs="Arial"/>
          <w:noProof/>
        </w:rPr>
        <w:t>15.5.3.3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cs="Arial"/>
          <w:noProof/>
        </w:rPr>
        <w:t>Minimum conformance requirements</w:t>
      </w:r>
      <w:r>
        <w:rPr>
          <w:noProof/>
        </w:rPr>
        <w:tab/>
        <w:t>1592</w:t>
      </w:r>
    </w:p>
    <w:p w14:paraId="52EC82F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cs="Arial"/>
          <w:noProof/>
        </w:rPr>
        <w:t>15.5.3.4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cs="Arial"/>
          <w:noProof/>
        </w:rPr>
        <w:t>Test description</w:t>
      </w:r>
      <w:r>
        <w:rPr>
          <w:noProof/>
        </w:rPr>
        <w:tab/>
        <w:t>1593</w:t>
      </w:r>
    </w:p>
    <w:p w14:paraId="5669D54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1593</w:t>
      </w:r>
    </w:p>
    <w:p w14:paraId="3528464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1594</w:t>
      </w:r>
    </w:p>
    <w:p w14:paraId="651C2BA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1595</w:t>
      </w:r>
    </w:p>
    <w:p w14:paraId="04C402D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cs="Arial"/>
          <w:noProof/>
        </w:rPr>
        <w:t>15.5.3.5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cs="Arial"/>
          <w:noProof/>
        </w:rPr>
        <w:t>Test requirement</w:t>
      </w:r>
      <w:r>
        <w:rPr>
          <w:noProof/>
        </w:rPr>
        <w:tab/>
        <w:t>1600</w:t>
      </w:r>
    </w:p>
    <w:p w14:paraId="6EAE6D30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1613</w:t>
      </w:r>
    </w:p>
    <w:p w14:paraId="349FBE47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1613</w:t>
      </w:r>
    </w:p>
    <w:p w14:paraId="6F537CBC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1613</w:t>
      </w:r>
    </w:p>
    <w:p w14:paraId="70E53B6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1613</w:t>
      </w:r>
    </w:p>
    <w:p w14:paraId="2525734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1613</w:t>
      </w:r>
    </w:p>
    <w:p w14:paraId="28C44AE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1613</w:t>
      </w:r>
    </w:p>
    <w:p w14:paraId="0D7B41A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1614</w:t>
      </w:r>
    </w:p>
    <w:p w14:paraId="4C92C8E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1616</w:t>
      </w:r>
    </w:p>
    <w:p w14:paraId="363173C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1616</w:t>
      </w:r>
    </w:p>
    <w:p w14:paraId="22342FF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1617</w:t>
      </w:r>
    </w:p>
    <w:p w14:paraId="47206B1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1617</w:t>
      </w:r>
    </w:p>
    <w:p w14:paraId="41BA690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1627</w:t>
      </w:r>
    </w:p>
    <w:p w14:paraId="275C8A3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1630</w:t>
      </w:r>
    </w:p>
    <w:p w14:paraId="2430055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1630</w:t>
      </w:r>
    </w:p>
    <w:p w14:paraId="61491FB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1630</w:t>
      </w:r>
    </w:p>
    <w:p w14:paraId="4D526BC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1630</w:t>
      </w:r>
    </w:p>
    <w:p w14:paraId="6DFE536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1630</w:t>
      </w:r>
    </w:p>
    <w:p w14:paraId="50D2EF5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1630</w:t>
      </w:r>
    </w:p>
    <w:p w14:paraId="47348A6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1630</w:t>
      </w:r>
    </w:p>
    <w:p w14:paraId="45ADD12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1631</w:t>
      </w:r>
    </w:p>
    <w:p w14:paraId="383CBEA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1642</w:t>
      </w:r>
    </w:p>
    <w:p w14:paraId="0D6BA49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1645</w:t>
      </w:r>
    </w:p>
    <w:p w14:paraId="759672C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1645</w:t>
      </w:r>
    </w:p>
    <w:p w14:paraId="27BEE78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3.</w:t>
      </w:r>
      <w:r w:rsidRPr="00CE497F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applicability</w:t>
      </w:r>
      <w:r>
        <w:rPr>
          <w:noProof/>
        </w:rPr>
        <w:tab/>
        <w:t>1645</w:t>
      </w:r>
    </w:p>
    <w:p w14:paraId="61C61EB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3.</w:t>
      </w:r>
      <w:r w:rsidRPr="00CE497F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Minimum conformance requirements</w:t>
      </w:r>
      <w:r>
        <w:rPr>
          <w:noProof/>
        </w:rPr>
        <w:tab/>
        <w:t>1645</w:t>
      </w:r>
    </w:p>
    <w:p w14:paraId="0894E3B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3.</w:t>
      </w:r>
      <w:r w:rsidRPr="00CE497F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description</w:t>
      </w:r>
      <w:r>
        <w:rPr>
          <w:noProof/>
        </w:rPr>
        <w:tab/>
        <w:t>1646</w:t>
      </w:r>
    </w:p>
    <w:p w14:paraId="52F0B4C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Initial conditions</w:t>
      </w:r>
      <w:r>
        <w:rPr>
          <w:noProof/>
        </w:rPr>
        <w:tab/>
        <w:t>1646</w:t>
      </w:r>
    </w:p>
    <w:p w14:paraId="7754133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procedure</w:t>
      </w:r>
      <w:r>
        <w:rPr>
          <w:noProof/>
        </w:rPr>
        <w:tab/>
        <w:t>1646</w:t>
      </w:r>
    </w:p>
    <w:p w14:paraId="6F7194B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Message contents</w:t>
      </w:r>
      <w:r>
        <w:rPr>
          <w:noProof/>
        </w:rPr>
        <w:tab/>
        <w:t>1647</w:t>
      </w:r>
    </w:p>
    <w:p w14:paraId="7363472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16.2.3.</w:t>
      </w:r>
      <w:r w:rsidRPr="00CE497F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requirement</w:t>
      </w:r>
      <w:r>
        <w:rPr>
          <w:noProof/>
        </w:rPr>
        <w:tab/>
        <w:t>1656</w:t>
      </w:r>
    </w:p>
    <w:p w14:paraId="42ADD48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 xml:space="preserve">PRS-RSRP measurement period test case for </w:t>
      </w:r>
      <w:r w:rsidRPr="00CE497F">
        <w:rPr>
          <w:rFonts w:eastAsia="SimSun"/>
          <w:noProof/>
          <w:lang w:eastAsia="zh-CN"/>
        </w:rPr>
        <w:t>dual</w:t>
      </w:r>
      <w:r w:rsidRPr="00CE497F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1660</w:t>
      </w:r>
    </w:p>
    <w:p w14:paraId="21BEF06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4.</w:t>
      </w:r>
      <w:r w:rsidRPr="00CE497F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purpose</w:t>
      </w:r>
      <w:r>
        <w:rPr>
          <w:noProof/>
        </w:rPr>
        <w:tab/>
        <w:t>1660</w:t>
      </w:r>
    </w:p>
    <w:p w14:paraId="351A2D9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4.</w:t>
      </w:r>
      <w:r w:rsidRPr="00CE497F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applicability</w:t>
      </w:r>
      <w:r>
        <w:rPr>
          <w:noProof/>
        </w:rPr>
        <w:tab/>
        <w:t>1660</w:t>
      </w:r>
    </w:p>
    <w:p w14:paraId="4854935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4.</w:t>
      </w:r>
      <w:r w:rsidRPr="00CE497F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Minimum conformance requirements</w:t>
      </w:r>
      <w:r>
        <w:rPr>
          <w:noProof/>
        </w:rPr>
        <w:tab/>
        <w:t>1660</w:t>
      </w:r>
    </w:p>
    <w:p w14:paraId="6FA61A8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4.</w:t>
      </w:r>
      <w:r w:rsidRPr="00CE497F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description</w:t>
      </w:r>
      <w:r>
        <w:rPr>
          <w:noProof/>
        </w:rPr>
        <w:tab/>
        <w:t>1660</w:t>
      </w:r>
    </w:p>
    <w:p w14:paraId="525441F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Initial conditions</w:t>
      </w:r>
      <w:r>
        <w:rPr>
          <w:noProof/>
        </w:rPr>
        <w:tab/>
        <w:t>1661</w:t>
      </w:r>
    </w:p>
    <w:p w14:paraId="0572D4D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procedure</w:t>
      </w:r>
      <w:r>
        <w:rPr>
          <w:noProof/>
        </w:rPr>
        <w:tab/>
        <w:t>1661</w:t>
      </w:r>
    </w:p>
    <w:p w14:paraId="215BA2C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Message contents</w:t>
      </w:r>
      <w:r>
        <w:rPr>
          <w:noProof/>
        </w:rPr>
        <w:tab/>
        <w:t>1661</w:t>
      </w:r>
    </w:p>
    <w:p w14:paraId="53809D5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16.2.4.</w:t>
      </w:r>
      <w:r w:rsidRPr="00CE497F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requirement</w:t>
      </w:r>
      <w:r>
        <w:rPr>
          <w:noProof/>
        </w:rPr>
        <w:tab/>
        <w:t>1671</w:t>
      </w:r>
    </w:p>
    <w:p w14:paraId="0821AFF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FR1 SA</w:t>
      </w:r>
      <w:r>
        <w:rPr>
          <w:noProof/>
        </w:rPr>
        <w:tab/>
        <w:t>1675</w:t>
      </w:r>
    </w:p>
    <w:p w14:paraId="0F6731A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1675</w:t>
      </w:r>
    </w:p>
    <w:p w14:paraId="04E9892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1675</w:t>
      </w:r>
    </w:p>
    <w:p w14:paraId="0E3E4AD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1675</w:t>
      </w:r>
    </w:p>
    <w:p w14:paraId="06CA1F7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1677</w:t>
      </w:r>
    </w:p>
    <w:p w14:paraId="1326717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1677</w:t>
      </w:r>
    </w:p>
    <w:p w14:paraId="44DB125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1678</w:t>
      </w:r>
    </w:p>
    <w:p w14:paraId="235C152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1678</w:t>
      </w:r>
    </w:p>
    <w:p w14:paraId="1EA39EA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1688</w:t>
      </w:r>
    </w:p>
    <w:p w14:paraId="060A5CB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FR1 SA</w:t>
      </w:r>
      <w:r>
        <w:rPr>
          <w:noProof/>
        </w:rPr>
        <w:tab/>
        <w:t>1691</w:t>
      </w:r>
    </w:p>
    <w:p w14:paraId="5692949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1691</w:t>
      </w:r>
    </w:p>
    <w:p w14:paraId="505C529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1691</w:t>
      </w:r>
    </w:p>
    <w:p w14:paraId="00D8E82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1691</w:t>
      </w:r>
    </w:p>
    <w:p w14:paraId="1C4F320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1693</w:t>
      </w:r>
    </w:p>
    <w:p w14:paraId="25400FA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1693</w:t>
      </w:r>
    </w:p>
    <w:p w14:paraId="25A5C42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1694</w:t>
      </w:r>
    </w:p>
    <w:p w14:paraId="6363417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1695</w:t>
      </w:r>
    </w:p>
    <w:p w14:paraId="71D2FE8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1706</w:t>
      </w:r>
    </w:p>
    <w:p w14:paraId="467C7609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</w:t>
      </w: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1709</w:t>
      </w:r>
    </w:p>
    <w:p w14:paraId="2FC9193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1709</w:t>
      </w:r>
    </w:p>
    <w:p w14:paraId="50D8A2E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1709</w:t>
      </w:r>
    </w:p>
    <w:p w14:paraId="21ED540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1709</w:t>
      </w:r>
    </w:p>
    <w:p w14:paraId="28BE470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1711</w:t>
      </w:r>
    </w:p>
    <w:p w14:paraId="26B8666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1711</w:t>
      </w:r>
    </w:p>
    <w:p w14:paraId="0B3D95D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1711</w:t>
      </w:r>
    </w:p>
    <w:p w14:paraId="54A984A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1712</w:t>
      </w:r>
    </w:p>
    <w:p w14:paraId="06532C6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1721</w:t>
      </w:r>
    </w:p>
    <w:p w14:paraId="3FDB193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1726</w:t>
      </w:r>
    </w:p>
    <w:p w14:paraId="536292B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07A26FF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7DAEEEA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3B06BA9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1728</w:t>
      </w:r>
    </w:p>
    <w:p w14:paraId="0C31DE3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1728</w:t>
      </w:r>
    </w:p>
    <w:p w14:paraId="7025F0B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1729</w:t>
      </w:r>
    </w:p>
    <w:p w14:paraId="7A9174E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1730</w:t>
      </w:r>
    </w:p>
    <w:p w14:paraId="393F821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1740</w:t>
      </w:r>
    </w:p>
    <w:p w14:paraId="546E65AD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CE497F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1745</w:t>
      </w:r>
    </w:p>
    <w:p w14:paraId="2A3F75F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1745</w:t>
      </w:r>
    </w:p>
    <w:p w14:paraId="5F9D4F9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3102F29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5920DD5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5CD97BE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1747</w:t>
      </w:r>
    </w:p>
    <w:p w14:paraId="1E73001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1747</w:t>
      </w:r>
    </w:p>
    <w:p w14:paraId="3CD774E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1748</w:t>
      </w:r>
    </w:p>
    <w:p w14:paraId="30ABC59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1748</w:t>
      </w:r>
    </w:p>
    <w:p w14:paraId="48C8E4C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1759</w:t>
      </w:r>
    </w:p>
    <w:p w14:paraId="5DFCE6A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1763</w:t>
      </w:r>
    </w:p>
    <w:p w14:paraId="4A2A72E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1763</w:t>
      </w:r>
    </w:p>
    <w:p w14:paraId="5986217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1763</w:t>
      </w:r>
    </w:p>
    <w:p w14:paraId="09BFAD0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1763</w:t>
      </w:r>
    </w:p>
    <w:p w14:paraId="195CA4C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1764</w:t>
      </w:r>
    </w:p>
    <w:p w14:paraId="12294C1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1765</w:t>
      </w:r>
    </w:p>
    <w:p w14:paraId="5558EF3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1765</w:t>
      </w:r>
    </w:p>
    <w:p w14:paraId="4FDECBA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1766</w:t>
      </w:r>
    </w:p>
    <w:p w14:paraId="3138A7D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1774</w:t>
      </w:r>
    </w:p>
    <w:p w14:paraId="658C47A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 with reduced sample number</w:t>
      </w:r>
      <w:r>
        <w:rPr>
          <w:noProof/>
        </w:rPr>
        <w:tab/>
        <w:t>1777</w:t>
      </w:r>
    </w:p>
    <w:p w14:paraId="51A5123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1777</w:t>
      </w:r>
    </w:p>
    <w:p w14:paraId="44B8348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1777</w:t>
      </w:r>
    </w:p>
    <w:p w14:paraId="69C2E3A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1778</w:t>
      </w:r>
    </w:p>
    <w:p w14:paraId="74A4264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1779</w:t>
      </w:r>
    </w:p>
    <w:p w14:paraId="585D5CD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1779</w:t>
      </w:r>
    </w:p>
    <w:p w14:paraId="10C079D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1780</w:t>
      </w:r>
    </w:p>
    <w:p w14:paraId="430F8BC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1780</w:t>
      </w:r>
    </w:p>
    <w:p w14:paraId="4672BE4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1790</w:t>
      </w:r>
    </w:p>
    <w:p w14:paraId="3AFB0B0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1793</w:t>
      </w:r>
    </w:p>
    <w:p w14:paraId="4BE2E5D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1793</w:t>
      </w:r>
    </w:p>
    <w:p w14:paraId="5A97F17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1793</w:t>
      </w:r>
    </w:p>
    <w:p w14:paraId="12187C2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1793</w:t>
      </w:r>
    </w:p>
    <w:p w14:paraId="506027B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1794</w:t>
      </w:r>
    </w:p>
    <w:p w14:paraId="13E10DE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1794</w:t>
      </w:r>
    </w:p>
    <w:p w14:paraId="3BDFDA2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1794</w:t>
      </w:r>
    </w:p>
    <w:p w14:paraId="15C18FB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1795</w:t>
      </w:r>
    </w:p>
    <w:p w14:paraId="3DB449F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1804</w:t>
      </w:r>
    </w:p>
    <w:p w14:paraId="488719D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1807</w:t>
      </w:r>
    </w:p>
    <w:p w14:paraId="01F7506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FR1 SA</w:t>
      </w:r>
      <w:r>
        <w:rPr>
          <w:noProof/>
        </w:rPr>
        <w:tab/>
        <w:t>1807</w:t>
      </w:r>
    </w:p>
    <w:p w14:paraId="07D37C1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1807</w:t>
      </w:r>
    </w:p>
    <w:p w14:paraId="574B886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1807</w:t>
      </w:r>
    </w:p>
    <w:p w14:paraId="07BD657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1807</w:t>
      </w:r>
    </w:p>
    <w:p w14:paraId="07E9CF9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1809</w:t>
      </w:r>
    </w:p>
    <w:p w14:paraId="2FCE5D8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1809</w:t>
      </w:r>
    </w:p>
    <w:p w14:paraId="1AE7C7D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1809</w:t>
      </w:r>
    </w:p>
    <w:p w14:paraId="48E9250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1810</w:t>
      </w:r>
    </w:p>
    <w:p w14:paraId="333DFBF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1822</w:t>
      </w:r>
    </w:p>
    <w:p w14:paraId="6BF83A0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FR1 SA</w:t>
      </w:r>
      <w:r>
        <w:rPr>
          <w:noProof/>
        </w:rPr>
        <w:tab/>
        <w:t>1823</w:t>
      </w:r>
    </w:p>
    <w:p w14:paraId="2CD7E03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1824</w:t>
      </w:r>
    </w:p>
    <w:p w14:paraId="70C1493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1824</w:t>
      </w:r>
    </w:p>
    <w:p w14:paraId="4222956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1824</w:t>
      </w:r>
    </w:p>
    <w:p w14:paraId="43CA62C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1824</w:t>
      </w:r>
    </w:p>
    <w:p w14:paraId="463BC49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1824</w:t>
      </w:r>
    </w:p>
    <w:p w14:paraId="7DF157A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1824</w:t>
      </w:r>
    </w:p>
    <w:p w14:paraId="2EBB8A9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1824</w:t>
      </w:r>
    </w:p>
    <w:p w14:paraId="6BC17BA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1830</w:t>
      </w:r>
    </w:p>
    <w:p w14:paraId="78B2A976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1831</w:t>
      </w:r>
    </w:p>
    <w:p w14:paraId="791BF96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1832</w:t>
      </w:r>
    </w:p>
    <w:p w14:paraId="413B765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1832</w:t>
      </w:r>
    </w:p>
    <w:p w14:paraId="213737E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1832</w:t>
      </w:r>
    </w:p>
    <w:p w14:paraId="5E67718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1833</w:t>
      </w:r>
    </w:p>
    <w:p w14:paraId="417B2A2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1833</w:t>
      </w:r>
    </w:p>
    <w:p w14:paraId="2D0BDE8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1834</w:t>
      </w:r>
    </w:p>
    <w:p w14:paraId="3B65814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1835</w:t>
      </w:r>
    </w:p>
    <w:p w14:paraId="401DEB5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1846</w:t>
      </w:r>
    </w:p>
    <w:p w14:paraId="56D970C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1846</w:t>
      </w:r>
    </w:p>
    <w:p w14:paraId="6EC90AF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1846</w:t>
      </w:r>
    </w:p>
    <w:p w14:paraId="31B5884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1846</w:t>
      </w:r>
    </w:p>
    <w:p w14:paraId="1C3B009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1846</w:t>
      </w:r>
    </w:p>
    <w:p w14:paraId="1E91613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1846</w:t>
      </w:r>
    </w:p>
    <w:p w14:paraId="4A4A563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1846</w:t>
      </w:r>
    </w:p>
    <w:p w14:paraId="20DA456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1847</w:t>
      </w:r>
    </w:p>
    <w:p w14:paraId="70A5A74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1847</w:t>
      </w:r>
    </w:p>
    <w:p w14:paraId="1E0F62B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1851</w:t>
      </w:r>
    </w:p>
    <w:p w14:paraId="4F4A5C7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CE497F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1851</w:t>
      </w:r>
    </w:p>
    <w:p w14:paraId="72C95F1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1851</w:t>
      </w:r>
    </w:p>
    <w:p w14:paraId="325137B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1851</w:t>
      </w:r>
    </w:p>
    <w:p w14:paraId="70D2486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1851</w:t>
      </w:r>
    </w:p>
    <w:p w14:paraId="4E30A61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1851</w:t>
      </w:r>
    </w:p>
    <w:p w14:paraId="3B60477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1854</w:t>
      </w:r>
    </w:p>
    <w:p w14:paraId="77A2D09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1854</w:t>
      </w:r>
    </w:p>
    <w:p w14:paraId="3C29E0D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1854</w:t>
      </w:r>
    </w:p>
    <w:p w14:paraId="2DA36EC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1855</w:t>
      </w:r>
    </w:p>
    <w:p w14:paraId="71DE680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1858</w:t>
      </w:r>
    </w:p>
    <w:p w14:paraId="7C494E7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1860</w:t>
      </w:r>
    </w:p>
    <w:p w14:paraId="23545CE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1860</w:t>
      </w:r>
    </w:p>
    <w:p w14:paraId="767C3DB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1860</w:t>
      </w:r>
    </w:p>
    <w:p w14:paraId="175879B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1860</w:t>
      </w:r>
    </w:p>
    <w:p w14:paraId="3842FCA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1862</w:t>
      </w:r>
    </w:p>
    <w:p w14:paraId="7CE2BCC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1862</w:t>
      </w:r>
    </w:p>
    <w:p w14:paraId="2171D82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1862</w:t>
      </w:r>
    </w:p>
    <w:p w14:paraId="277EBF6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1862</w:t>
      </w:r>
    </w:p>
    <w:p w14:paraId="44821E8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1865</w:t>
      </w:r>
    </w:p>
    <w:p w14:paraId="4ED9CC6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1867</w:t>
      </w:r>
    </w:p>
    <w:p w14:paraId="148451F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1867</w:t>
      </w:r>
    </w:p>
    <w:p w14:paraId="3348EE1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1867</w:t>
      </w:r>
    </w:p>
    <w:p w14:paraId="0FE3744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1867</w:t>
      </w:r>
    </w:p>
    <w:p w14:paraId="23F1766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1867</w:t>
      </w:r>
    </w:p>
    <w:p w14:paraId="0159263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1867</w:t>
      </w:r>
    </w:p>
    <w:p w14:paraId="541CC88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1867</w:t>
      </w:r>
    </w:p>
    <w:p w14:paraId="6F46B39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1869</w:t>
      </w:r>
    </w:p>
    <w:p w14:paraId="0665BD5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1872</w:t>
      </w:r>
    </w:p>
    <w:p w14:paraId="081E9A7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1872</w:t>
      </w:r>
    </w:p>
    <w:p w14:paraId="1919710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1872</w:t>
      </w:r>
    </w:p>
    <w:p w14:paraId="0010BA5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1872</w:t>
      </w:r>
    </w:p>
    <w:p w14:paraId="1CC9249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1872</w:t>
      </w:r>
    </w:p>
    <w:p w14:paraId="6B8DD3A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1872</w:t>
      </w:r>
    </w:p>
    <w:p w14:paraId="3AFCAAF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1872</w:t>
      </w:r>
    </w:p>
    <w:p w14:paraId="0A38B48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1872</w:t>
      </w:r>
    </w:p>
    <w:p w14:paraId="3C7197B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1873</w:t>
      </w:r>
    </w:p>
    <w:p w14:paraId="6CD66C6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1878</w:t>
      </w:r>
    </w:p>
    <w:p w14:paraId="790956E0" w14:textId="77777777" w:rsidR="00157187" w:rsidRDefault="00157187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1878</w:t>
      </w:r>
    </w:p>
    <w:p w14:paraId="7656B6B3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1878</w:t>
      </w:r>
    </w:p>
    <w:p w14:paraId="77ABDD7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1878</w:t>
      </w:r>
    </w:p>
    <w:p w14:paraId="175B585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1878</w:t>
      </w:r>
    </w:p>
    <w:p w14:paraId="2658300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1878</w:t>
      </w:r>
    </w:p>
    <w:p w14:paraId="20369DF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1878</w:t>
      </w:r>
    </w:p>
    <w:p w14:paraId="6A579D8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1879</w:t>
      </w:r>
    </w:p>
    <w:p w14:paraId="3E43C4E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1880</w:t>
      </w:r>
    </w:p>
    <w:p w14:paraId="48E5788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1880</w:t>
      </w:r>
    </w:p>
    <w:p w14:paraId="264CDB9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1881</w:t>
      </w:r>
    </w:p>
    <w:p w14:paraId="6D91B4F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1882</w:t>
      </w:r>
    </w:p>
    <w:p w14:paraId="09D8DBB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1892</w:t>
      </w:r>
    </w:p>
    <w:p w14:paraId="5F7125B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1892</w:t>
      </w:r>
    </w:p>
    <w:p w14:paraId="12BFAB9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1892</w:t>
      </w:r>
    </w:p>
    <w:p w14:paraId="5E27048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1892</w:t>
      </w:r>
    </w:p>
    <w:p w14:paraId="19E61AE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1892</w:t>
      </w:r>
    </w:p>
    <w:p w14:paraId="2BA37BB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1892</w:t>
      </w:r>
    </w:p>
    <w:p w14:paraId="39CE0D3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1892</w:t>
      </w:r>
    </w:p>
    <w:p w14:paraId="30DE133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1893</w:t>
      </w:r>
    </w:p>
    <w:p w14:paraId="5293A76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1893</w:t>
      </w:r>
    </w:p>
    <w:p w14:paraId="058906E3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1902</w:t>
      </w:r>
    </w:p>
    <w:p w14:paraId="74D9F35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1902</w:t>
      </w:r>
    </w:p>
    <w:p w14:paraId="6859A91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3.</w:t>
      </w:r>
      <w:r w:rsidRPr="00CE497F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purpose</w:t>
      </w:r>
      <w:r>
        <w:rPr>
          <w:noProof/>
        </w:rPr>
        <w:tab/>
        <w:t>1902</w:t>
      </w:r>
    </w:p>
    <w:p w14:paraId="52B80E9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17.2.3.</w:t>
      </w:r>
      <w:r w:rsidRPr="00CE497F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applicability</w:t>
      </w:r>
      <w:r>
        <w:rPr>
          <w:noProof/>
        </w:rPr>
        <w:tab/>
        <w:t>1902</w:t>
      </w:r>
    </w:p>
    <w:p w14:paraId="7A14F57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17.2.3.</w:t>
      </w:r>
      <w:r w:rsidRPr="00CE497F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Minimum conformance requirements</w:t>
      </w:r>
      <w:r>
        <w:rPr>
          <w:noProof/>
        </w:rPr>
        <w:tab/>
        <w:t>1902</w:t>
      </w:r>
    </w:p>
    <w:p w14:paraId="111A006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description</w:t>
      </w:r>
      <w:r>
        <w:rPr>
          <w:noProof/>
        </w:rPr>
        <w:tab/>
        <w:t>1902</w:t>
      </w:r>
    </w:p>
    <w:p w14:paraId="2D8DE9A6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Initial conditions</w:t>
      </w:r>
      <w:r>
        <w:rPr>
          <w:noProof/>
        </w:rPr>
        <w:tab/>
        <w:t>1902</w:t>
      </w:r>
    </w:p>
    <w:p w14:paraId="38495FA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procedure</w:t>
      </w:r>
      <w:r>
        <w:rPr>
          <w:noProof/>
        </w:rPr>
        <w:tab/>
        <w:t>1903</w:t>
      </w:r>
    </w:p>
    <w:p w14:paraId="71E7FF3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Message contents</w:t>
      </w:r>
      <w:r>
        <w:rPr>
          <w:noProof/>
        </w:rPr>
        <w:tab/>
        <w:t>1904</w:t>
      </w:r>
    </w:p>
    <w:p w14:paraId="6C36772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3.</w:t>
      </w:r>
      <w:r w:rsidRPr="00CE497F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requirement</w:t>
      </w:r>
      <w:r>
        <w:rPr>
          <w:noProof/>
        </w:rPr>
        <w:tab/>
        <w:t>1914</w:t>
      </w:r>
    </w:p>
    <w:p w14:paraId="008630B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1914</w:t>
      </w:r>
    </w:p>
    <w:p w14:paraId="3708C29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1914</w:t>
      </w:r>
    </w:p>
    <w:p w14:paraId="661CEA7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1914</w:t>
      </w:r>
    </w:p>
    <w:p w14:paraId="7E5C194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1914</w:t>
      </w:r>
    </w:p>
    <w:p w14:paraId="2E433D5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1914</w:t>
      </w:r>
    </w:p>
    <w:p w14:paraId="64943BF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1914</w:t>
      </w:r>
    </w:p>
    <w:p w14:paraId="25CE6AD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1915</w:t>
      </w:r>
    </w:p>
    <w:p w14:paraId="7AE6C08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1915</w:t>
      </w:r>
    </w:p>
    <w:p w14:paraId="0175F5B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1924</w:t>
      </w:r>
    </w:p>
    <w:p w14:paraId="2560E16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1924</w:t>
      </w:r>
    </w:p>
    <w:p w14:paraId="10B2DC9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5.</w:t>
      </w:r>
      <w:r w:rsidRPr="00CE497F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purpose</w:t>
      </w:r>
      <w:r>
        <w:rPr>
          <w:noProof/>
        </w:rPr>
        <w:tab/>
        <w:t>1924</w:t>
      </w:r>
    </w:p>
    <w:p w14:paraId="38C490F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17.2.5.</w:t>
      </w:r>
      <w:r w:rsidRPr="00CE497F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applicability</w:t>
      </w:r>
      <w:r>
        <w:rPr>
          <w:noProof/>
        </w:rPr>
        <w:tab/>
        <w:t>1924</w:t>
      </w:r>
    </w:p>
    <w:p w14:paraId="67FA0D3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17.2.5.</w:t>
      </w:r>
      <w:r w:rsidRPr="00CE497F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Minimum conformance requirements</w:t>
      </w:r>
      <w:r>
        <w:rPr>
          <w:noProof/>
        </w:rPr>
        <w:tab/>
        <w:t>1924</w:t>
      </w:r>
    </w:p>
    <w:p w14:paraId="7EDAB37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description</w:t>
      </w:r>
      <w:r>
        <w:rPr>
          <w:noProof/>
        </w:rPr>
        <w:tab/>
        <w:t>1924</w:t>
      </w:r>
    </w:p>
    <w:p w14:paraId="272432C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Initial conditions</w:t>
      </w:r>
      <w:r>
        <w:rPr>
          <w:noProof/>
        </w:rPr>
        <w:tab/>
        <w:t>1924</w:t>
      </w:r>
    </w:p>
    <w:p w14:paraId="32BBCB1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procedure</w:t>
      </w:r>
      <w:r>
        <w:rPr>
          <w:noProof/>
        </w:rPr>
        <w:tab/>
        <w:t>1925</w:t>
      </w:r>
    </w:p>
    <w:p w14:paraId="696AF4F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Message contents</w:t>
      </w:r>
      <w:r>
        <w:rPr>
          <w:noProof/>
        </w:rPr>
        <w:tab/>
        <w:t>1925</w:t>
      </w:r>
    </w:p>
    <w:p w14:paraId="4743953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CE497F">
        <w:rPr>
          <w:rFonts w:eastAsia="SimSun"/>
          <w:noProof/>
          <w:lang w:eastAsia="zh-CN"/>
        </w:rPr>
        <w:t>17.2</w:t>
      </w:r>
      <w:r w:rsidRPr="00CE497F">
        <w:rPr>
          <w:rFonts w:eastAsia="SimSun"/>
          <w:noProof/>
        </w:rPr>
        <w:t>.</w:t>
      </w:r>
      <w:r w:rsidRPr="00CE497F">
        <w:rPr>
          <w:rFonts w:eastAsia="SimSun"/>
          <w:noProof/>
          <w:lang w:eastAsia="zh-CN"/>
        </w:rPr>
        <w:t>5.</w:t>
      </w:r>
      <w:r w:rsidRPr="00CE497F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CE497F">
        <w:rPr>
          <w:rFonts w:eastAsia="SimSun"/>
          <w:noProof/>
        </w:rPr>
        <w:t>Test requirement</w:t>
      </w:r>
      <w:r>
        <w:rPr>
          <w:noProof/>
        </w:rPr>
        <w:tab/>
        <w:t>1933</w:t>
      </w:r>
    </w:p>
    <w:p w14:paraId="06C1679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1933</w:t>
      </w:r>
    </w:p>
    <w:p w14:paraId="44B0775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1933</w:t>
      </w:r>
    </w:p>
    <w:p w14:paraId="40DFB3E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1933</w:t>
      </w:r>
    </w:p>
    <w:p w14:paraId="61066B1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1933</w:t>
      </w:r>
    </w:p>
    <w:p w14:paraId="4E46D24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1933</w:t>
      </w:r>
    </w:p>
    <w:p w14:paraId="0DFCE85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1933</w:t>
      </w:r>
    </w:p>
    <w:p w14:paraId="3A6A64E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1934</w:t>
      </w:r>
    </w:p>
    <w:p w14:paraId="1EAE42E5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1934</w:t>
      </w:r>
    </w:p>
    <w:p w14:paraId="1E49158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1943</w:t>
      </w:r>
    </w:p>
    <w:p w14:paraId="74CB7058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1943</w:t>
      </w:r>
    </w:p>
    <w:p w14:paraId="3BA1E8C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1943</w:t>
      </w:r>
    </w:p>
    <w:p w14:paraId="4D6C5AE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1943</w:t>
      </w:r>
    </w:p>
    <w:p w14:paraId="50E95C9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1943</w:t>
      </w:r>
    </w:p>
    <w:p w14:paraId="2391D79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1943</w:t>
      </w:r>
    </w:p>
    <w:p w14:paraId="2D07667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1944</w:t>
      </w:r>
    </w:p>
    <w:p w14:paraId="0FF28AB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1944</w:t>
      </w:r>
    </w:p>
    <w:p w14:paraId="66C0841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1945</w:t>
      </w:r>
    </w:p>
    <w:p w14:paraId="0299537C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1946</w:t>
      </w:r>
    </w:p>
    <w:p w14:paraId="4F2474B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1956</w:t>
      </w:r>
    </w:p>
    <w:p w14:paraId="449D906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1956</w:t>
      </w:r>
    </w:p>
    <w:p w14:paraId="6BBAAC8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1956</w:t>
      </w:r>
    </w:p>
    <w:p w14:paraId="737A2F8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1956</w:t>
      </w:r>
    </w:p>
    <w:p w14:paraId="317D4DF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1956</w:t>
      </w:r>
    </w:p>
    <w:p w14:paraId="2F25D2EE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1957</w:t>
      </w:r>
    </w:p>
    <w:p w14:paraId="5919BD2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1957</w:t>
      </w:r>
    </w:p>
    <w:p w14:paraId="4B79EF4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1958</w:t>
      </w:r>
    </w:p>
    <w:p w14:paraId="1FDCA75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1958</w:t>
      </w:r>
    </w:p>
    <w:p w14:paraId="6F0DACA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1963</w:t>
      </w:r>
    </w:p>
    <w:p w14:paraId="7AA60F0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1963</w:t>
      </w:r>
    </w:p>
    <w:p w14:paraId="4F9CA4D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1963</w:t>
      </w:r>
    </w:p>
    <w:p w14:paraId="476D9A3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1963</w:t>
      </w:r>
    </w:p>
    <w:p w14:paraId="52C1E0FC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1963</w:t>
      </w:r>
    </w:p>
    <w:p w14:paraId="72E0F57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1964</w:t>
      </w:r>
    </w:p>
    <w:p w14:paraId="3B34DE59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1964</w:t>
      </w:r>
    </w:p>
    <w:p w14:paraId="7642BE3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1965</w:t>
      </w:r>
    </w:p>
    <w:p w14:paraId="7987510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1965</w:t>
      </w:r>
    </w:p>
    <w:p w14:paraId="573CD48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1967</w:t>
      </w:r>
    </w:p>
    <w:p w14:paraId="53B3496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1967</w:t>
      </w:r>
    </w:p>
    <w:p w14:paraId="20135A3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1968</w:t>
      </w:r>
    </w:p>
    <w:p w14:paraId="2177F3F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1968</w:t>
      </w:r>
    </w:p>
    <w:p w14:paraId="11D7800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1968</w:t>
      </w:r>
    </w:p>
    <w:p w14:paraId="135888C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1969</w:t>
      </w:r>
    </w:p>
    <w:p w14:paraId="46851A0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1969</w:t>
      </w:r>
    </w:p>
    <w:p w14:paraId="7B438A0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1969</w:t>
      </w:r>
    </w:p>
    <w:p w14:paraId="69131D6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1969</w:t>
      </w:r>
    </w:p>
    <w:p w14:paraId="1D5D24E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1974</w:t>
      </w:r>
    </w:p>
    <w:p w14:paraId="195EB71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RRC_INACTIVE</w:t>
      </w:r>
      <w:r>
        <w:rPr>
          <w:noProof/>
        </w:rPr>
        <w:tab/>
        <w:t>1974</w:t>
      </w:r>
    </w:p>
    <w:p w14:paraId="61A2FE7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1974</w:t>
      </w:r>
    </w:p>
    <w:p w14:paraId="4509FB6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1974</w:t>
      </w:r>
    </w:p>
    <w:p w14:paraId="2AFE207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1974</w:t>
      </w:r>
    </w:p>
    <w:p w14:paraId="722F653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1974</w:t>
      </w:r>
    </w:p>
    <w:p w14:paraId="1F4AEAD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1975</w:t>
      </w:r>
    </w:p>
    <w:p w14:paraId="181FF75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1975</w:t>
      </w:r>
    </w:p>
    <w:p w14:paraId="1D5FEDF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1975</w:t>
      </w:r>
    </w:p>
    <w:p w14:paraId="0439DDA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1976</w:t>
      </w:r>
    </w:p>
    <w:p w14:paraId="3AF901D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1988</w:t>
      </w:r>
    </w:p>
    <w:p w14:paraId="7DC9964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1988</w:t>
      </w:r>
    </w:p>
    <w:p w14:paraId="39984DC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1988</w:t>
      </w:r>
    </w:p>
    <w:p w14:paraId="22ECDFE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1988</w:t>
      </w:r>
    </w:p>
    <w:p w14:paraId="745575A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1988</w:t>
      </w:r>
    </w:p>
    <w:p w14:paraId="0D8E98D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1988</w:t>
      </w:r>
    </w:p>
    <w:p w14:paraId="328AA44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1988</w:t>
      </w:r>
    </w:p>
    <w:p w14:paraId="0BCE3E9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1989</w:t>
      </w:r>
    </w:p>
    <w:p w14:paraId="02451E0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1989</w:t>
      </w:r>
    </w:p>
    <w:p w14:paraId="309D91D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1994</w:t>
      </w:r>
    </w:p>
    <w:p w14:paraId="27F1A24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1994</w:t>
      </w:r>
    </w:p>
    <w:p w14:paraId="7BEB6A3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1994</w:t>
      </w:r>
    </w:p>
    <w:p w14:paraId="1156937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1994</w:t>
      </w:r>
    </w:p>
    <w:p w14:paraId="41638A1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1994</w:t>
      </w:r>
    </w:p>
    <w:p w14:paraId="22B5F3C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1994</w:t>
      </w:r>
    </w:p>
    <w:p w14:paraId="39567F4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1994</w:t>
      </w:r>
    </w:p>
    <w:p w14:paraId="465C7F2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1995</w:t>
      </w:r>
    </w:p>
    <w:p w14:paraId="65880C1B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1995</w:t>
      </w:r>
    </w:p>
    <w:p w14:paraId="2F45667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1997</w:t>
      </w:r>
    </w:p>
    <w:p w14:paraId="1477AF7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1998</w:t>
      </w:r>
    </w:p>
    <w:p w14:paraId="4E93BE8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1998</w:t>
      </w:r>
    </w:p>
    <w:p w14:paraId="1501076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1998</w:t>
      </w:r>
    </w:p>
    <w:p w14:paraId="6385C365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1998</w:t>
      </w:r>
    </w:p>
    <w:p w14:paraId="1DA5F6C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1998</w:t>
      </w:r>
    </w:p>
    <w:p w14:paraId="02F7DD4D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1998</w:t>
      </w:r>
    </w:p>
    <w:p w14:paraId="79F17343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1998</w:t>
      </w:r>
    </w:p>
    <w:p w14:paraId="3EDFDC8F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1998</w:t>
      </w:r>
    </w:p>
    <w:p w14:paraId="2D1D373D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2004</w:t>
      </w:r>
    </w:p>
    <w:p w14:paraId="54DCD81B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RRC_INACTIVE</w:t>
      </w:r>
      <w:r>
        <w:rPr>
          <w:noProof/>
        </w:rPr>
        <w:tab/>
        <w:t>2004</w:t>
      </w:r>
    </w:p>
    <w:p w14:paraId="375B5F7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2004</w:t>
      </w:r>
    </w:p>
    <w:p w14:paraId="476977D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2004</w:t>
      </w:r>
    </w:p>
    <w:p w14:paraId="34288F9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2004</w:t>
      </w:r>
    </w:p>
    <w:p w14:paraId="131944B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2004</w:t>
      </w:r>
    </w:p>
    <w:p w14:paraId="4B6DBE14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2005</w:t>
      </w:r>
    </w:p>
    <w:p w14:paraId="4C21D570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2005</w:t>
      </w:r>
    </w:p>
    <w:p w14:paraId="4906112A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2005</w:t>
      </w:r>
    </w:p>
    <w:p w14:paraId="08CD4C2E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2006</w:t>
      </w:r>
    </w:p>
    <w:p w14:paraId="46F044F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2010</w:t>
      </w:r>
    </w:p>
    <w:p w14:paraId="0A92CA2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2010</w:t>
      </w:r>
    </w:p>
    <w:p w14:paraId="3C619E1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2010</w:t>
      </w:r>
    </w:p>
    <w:p w14:paraId="07F9EDF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2010</w:t>
      </w:r>
    </w:p>
    <w:p w14:paraId="1A2AAC8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2010</w:t>
      </w:r>
    </w:p>
    <w:p w14:paraId="722A107B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2010</w:t>
      </w:r>
    </w:p>
    <w:p w14:paraId="52C7438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2010</w:t>
      </w:r>
    </w:p>
    <w:p w14:paraId="4176943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2011</w:t>
      </w:r>
    </w:p>
    <w:p w14:paraId="7D20093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2011</w:t>
      </w:r>
    </w:p>
    <w:p w14:paraId="510DA47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2016</w:t>
      </w:r>
    </w:p>
    <w:p w14:paraId="136C742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2016</w:t>
      </w:r>
    </w:p>
    <w:p w14:paraId="42B1CC99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2016</w:t>
      </w:r>
    </w:p>
    <w:p w14:paraId="3A02D2C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2016</w:t>
      </w:r>
    </w:p>
    <w:p w14:paraId="195D549F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2016</w:t>
      </w:r>
    </w:p>
    <w:p w14:paraId="2C8404F2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2016</w:t>
      </w:r>
    </w:p>
    <w:p w14:paraId="5FBE7FB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2016</w:t>
      </w:r>
    </w:p>
    <w:p w14:paraId="2A35A9F4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2017</w:t>
      </w:r>
    </w:p>
    <w:p w14:paraId="67C5CAC2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2017</w:t>
      </w:r>
    </w:p>
    <w:p w14:paraId="2A005B81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2019</w:t>
      </w:r>
    </w:p>
    <w:p w14:paraId="6AC3345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2019</w:t>
      </w:r>
    </w:p>
    <w:p w14:paraId="5DBBA43A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2020</w:t>
      </w:r>
    </w:p>
    <w:p w14:paraId="02982EE0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2020</w:t>
      </w:r>
    </w:p>
    <w:p w14:paraId="234AE6C6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2020</w:t>
      </w:r>
    </w:p>
    <w:p w14:paraId="0B83F188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2020</w:t>
      </w:r>
    </w:p>
    <w:p w14:paraId="5FD5B057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2020</w:t>
      </w:r>
    </w:p>
    <w:p w14:paraId="23DAF3D1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2020</w:t>
      </w:r>
    </w:p>
    <w:p w14:paraId="21C85638" w14:textId="77777777" w:rsidR="00157187" w:rsidRDefault="00157187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2020</w:t>
      </w:r>
    </w:p>
    <w:p w14:paraId="1DA06C27" w14:textId="77777777" w:rsidR="00157187" w:rsidRDefault="00157187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2026</w:t>
      </w:r>
    </w:p>
    <w:p w14:paraId="2E61C46C" w14:textId="77777777" w:rsidR="00157187" w:rsidRDefault="00157187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A (informative): Connection Diagrams</w:t>
      </w:r>
      <w:r>
        <w:rPr>
          <w:noProof/>
        </w:rPr>
        <w:tab/>
        <w:t>2027</w:t>
      </w:r>
    </w:p>
    <w:p w14:paraId="77B93C2C" w14:textId="77777777" w:rsidR="00157187" w:rsidRDefault="00157187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 w:rsidRPr="00CE497F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2038</w:t>
      </w:r>
    </w:p>
    <w:p w14:paraId="18465521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2038</w:t>
      </w:r>
    </w:p>
    <w:p w14:paraId="5D3C9141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2038</w:t>
      </w:r>
    </w:p>
    <w:p w14:paraId="779D4247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2038</w:t>
      </w:r>
    </w:p>
    <w:p w14:paraId="67048B90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2040</w:t>
      </w:r>
    </w:p>
    <w:p w14:paraId="346AF133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WLS position solution</w:t>
      </w:r>
      <w:r>
        <w:rPr>
          <w:noProof/>
        </w:rPr>
        <w:tab/>
        <w:t>2040</w:t>
      </w:r>
    </w:p>
    <w:p w14:paraId="05B3FBDC" w14:textId="77777777" w:rsidR="00157187" w:rsidRDefault="00157187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2043</w:t>
      </w:r>
    </w:p>
    <w:p w14:paraId="64D1E197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2043</w:t>
      </w:r>
    </w:p>
    <w:p w14:paraId="62C8404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2043</w:t>
      </w:r>
    </w:p>
    <w:p w14:paraId="37580A7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2044</w:t>
      </w:r>
    </w:p>
    <w:p w14:paraId="4796430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2045</w:t>
      </w:r>
    </w:p>
    <w:p w14:paraId="6A97696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2056</w:t>
      </w:r>
    </w:p>
    <w:p w14:paraId="4DB3247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2056</w:t>
      </w:r>
    </w:p>
    <w:p w14:paraId="6C8A4B0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2057</w:t>
      </w:r>
    </w:p>
    <w:p w14:paraId="106D6A6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2061</w:t>
      </w:r>
    </w:p>
    <w:p w14:paraId="50975B2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2062</w:t>
      </w:r>
    </w:p>
    <w:p w14:paraId="5991361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2063</w:t>
      </w:r>
    </w:p>
    <w:p w14:paraId="32D61143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2070</w:t>
      </w:r>
    </w:p>
    <w:p w14:paraId="5961148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2070</w:t>
      </w:r>
    </w:p>
    <w:p w14:paraId="7C5E3D8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2071</w:t>
      </w:r>
    </w:p>
    <w:p w14:paraId="466C9D12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2073</w:t>
      </w:r>
    </w:p>
    <w:p w14:paraId="4FD29AC6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2074</w:t>
      </w:r>
    </w:p>
    <w:p w14:paraId="5D887299" w14:textId="77777777" w:rsidR="00157187" w:rsidRDefault="00157187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2098</w:t>
      </w:r>
    </w:p>
    <w:p w14:paraId="56A13B2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</w:t>
      </w:r>
      <w:r>
        <w:rPr>
          <w:noProof/>
        </w:rPr>
        <w:tab/>
        <w:t>2098</w:t>
      </w:r>
    </w:p>
    <w:p w14:paraId="02677D19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2098</w:t>
      </w:r>
    </w:p>
    <w:p w14:paraId="5736DC7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2098</w:t>
      </w:r>
    </w:p>
    <w:p w14:paraId="6EB44D12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2098</w:t>
      </w:r>
    </w:p>
    <w:p w14:paraId="15FD90D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2098</w:t>
      </w:r>
    </w:p>
    <w:p w14:paraId="3BAA7820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2099</w:t>
      </w:r>
    </w:p>
    <w:p w14:paraId="15CF2C4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2099</w:t>
      </w:r>
    </w:p>
    <w:p w14:paraId="47E38D8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2100</w:t>
      </w:r>
    </w:p>
    <w:p w14:paraId="7FB8F15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2100</w:t>
      </w:r>
    </w:p>
    <w:p w14:paraId="750FA87D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2101</w:t>
      </w:r>
    </w:p>
    <w:p w14:paraId="74BFB66C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decisions</w:t>
      </w:r>
      <w:r>
        <w:rPr>
          <w:noProof/>
        </w:rPr>
        <w:tab/>
        <w:t>2103</w:t>
      </w:r>
    </w:p>
    <w:p w14:paraId="79C6468A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2103</w:t>
      </w:r>
    </w:p>
    <w:p w14:paraId="468D1F5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2103</w:t>
      </w:r>
    </w:p>
    <w:p w14:paraId="2EF7DBD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2104</w:t>
      </w:r>
    </w:p>
    <w:p w14:paraId="75B8B5E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2105</w:t>
      </w:r>
    </w:p>
    <w:p w14:paraId="4A26EB4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2105</w:t>
      </w:r>
    </w:p>
    <w:p w14:paraId="521D01F2" w14:textId="77777777" w:rsidR="00157187" w:rsidRDefault="00157187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2107</w:t>
      </w:r>
    </w:p>
    <w:p w14:paraId="3DE0841F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2107</w:t>
      </w:r>
    </w:p>
    <w:p w14:paraId="69395F9E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2107</w:t>
      </w:r>
    </w:p>
    <w:p w14:paraId="59161FBE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2108</w:t>
      </w:r>
    </w:p>
    <w:p w14:paraId="40CC92B7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2108</w:t>
      </w:r>
    </w:p>
    <w:p w14:paraId="0325566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2109</w:t>
      </w:r>
    </w:p>
    <w:p w14:paraId="4A7000F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2109</w:t>
      </w:r>
    </w:p>
    <w:p w14:paraId="45E2A867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2110</w:t>
      </w:r>
    </w:p>
    <w:p w14:paraId="236354A1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2110</w:t>
      </w:r>
    </w:p>
    <w:p w14:paraId="34B27CD4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2110</w:t>
      </w:r>
    </w:p>
    <w:p w14:paraId="3E6BB0C6" w14:textId="77777777" w:rsidR="00157187" w:rsidRDefault="00157187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2112</w:t>
      </w:r>
    </w:p>
    <w:p w14:paraId="44697B04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2112</w:t>
      </w:r>
    </w:p>
    <w:p w14:paraId="1DA10F30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set up</w:t>
      </w:r>
      <w:r>
        <w:rPr>
          <w:noProof/>
        </w:rPr>
        <w:tab/>
        <w:t>2112</w:t>
      </w:r>
    </w:p>
    <w:p w14:paraId="46D069E5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2112</w:t>
      </w:r>
    </w:p>
    <w:p w14:paraId="447B5EA4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2112</w:t>
      </w:r>
    </w:p>
    <w:p w14:paraId="4BEA9B5C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F.2.3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2113</w:t>
      </w:r>
    </w:p>
    <w:p w14:paraId="0256F3D7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release</w:t>
      </w:r>
      <w:r>
        <w:rPr>
          <w:noProof/>
        </w:rPr>
        <w:tab/>
        <w:t>2113</w:t>
      </w:r>
    </w:p>
    <w:p w14:paraId="5CD5234B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2113</w:t>
      </w:r>
    </w:p>
    <w:p w14:paraId="77B7EA2F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2113</w:t>
      </w:r>
    </w:p>
    <w:p w14:paraId="659FFA2B" w14:textId="77777777" w:rsidR="00157187" w:rsidRDefault="00157187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2114</w:t>
      </w:r>
    </w:p>
    <w:p w14:paraId="454D2F71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2114</w:t>
      </w:r>
    </w:p>
    <w:p w14:paraId="3D21EA80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Environmental requirements</w:t>
      </w:r>
      <w:r>
        <w:rPr>
          <w:noProof/>
        </w:rPr>
        <w:tab/>
        <w:t>2114</w:t>
      </w:r>
    </w:p>
    <w:p w14:paraId="592E1248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2114</w:t>
      </w:r>
    </w:p>
    <w:p w14:paraId="57802F91" w14:textId="77777777" w:rsidR="00157187" w:rsidRDefault="00157187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2114</w:t>
      </w:r>
    </w:p>
    <w:p w14:paraId="6BADBE97" w14:textId="77777777" w:rsidR="00157187" w:rsidRDefault="00157187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(informative): MBS Beacon parameters</w:t>
      </w:r>
      <w:r>
        <w:rPr>
          <w:noProof/>
        </w:rPr>
        <w:tab/>
        <w:t>2115</w:t>
      </w:r>
    </w:p>
    <w:p w14:paraId="03759CCC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2115</w:t>
      </w:r>
    </w:p>
    <w:p w14:paraId="520CEDFD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Beacon parameters</w:t>
      </w:r>
      <w:r>
        <w:rPr>
          <w:noProof/>
        </w:rPr>
        <w:tab/>
        <w:t>2115</w:t>
      </w:r>
    </w:p>
    <w:p w14:paraId="5512DF5F" w14:textId="77777777" w:rsidR="00157187" w:rsidRDefault="00157187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2116</w:t>
      </w:r>
    </w:p>
    <w:p w14:paraId="50101EE5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2116</w:t>
      </w:r>
    </w:p>
    <w:p w14:paraId="157E19CD" w14:textId="77777777" w:rsidR="00157187" w:rsidRDefault="00157187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2116</w:t>
      </w:r>
    </w:p>
    <w:p w14:paraId="21B08273" w14:textId="77777777" w:rsidR="00157187" w:rsidRDefault="00157187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(informative): Change history</w:t>
      </w:r>
      <w:r>
        <w:rPr>
          <w:noProof/>
        </w:rPr>
        <w:tab/>
        <w:t>2118</w:t>
      </w:r>
    </w:p>
    <w:p w14:paraId="0089EFC7" w14:textId="0B89395E" w:rsidR="00080512" w:rsidRPr="00FD74E9" w:rsidRDefault="00C567A1">
      <w:r>
        <w:rPr>
          <w:noProof/>
          <w:sz w:val="22"/>
        </w:rPr>
        <w:fldChar w:fldCharType="end"/>
      </w:r>
    </w:p>
    <w:p w14:paraId="5F62B98F" w14:textId="12FBF9C7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41117E">
        <w:instrText>h50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41117E">
        <w:instrText>h50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41117E">
        <w:instrText>h50</w:instrText>
      </w:r>
      <w:r w:rsidR="00E848EF">
        <w:instrText>_s0905-s</w:instrText>
      </w:r>
      <w:r w:rsidR="001C6323">
        <w:instrText>1</w:instrText>
      </w:r>
      <w:r w:rsidR="00570470">
        <w:instrText>7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41117E">
        <w:instrText>h50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100FD" w14:textId="77777777" w:rsidR="00B25669" w:rsidRDefault="00B25669">
      <w:r>
        <w:separator/>
      </w:r>
    </w:p>
  </w:endnote>
  <w:endnote w:type="continuationSeparator" w:id="0">
    <w:p w14:paraId="4D8A779F" w14:textId="77777777" w:rsidR="00B25669" w:rsidRDefault="00B25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4923F" w14:textId="77777777" w:rsidR="00B25669" w:rsidRDefault="00B25669">
      <w:r>
        <w:separator/>
      </w:r>
    </w:p>
  </w:footnote>
  <w:footnote w:type="continuationSeparator" w:id="0">
    <w:p w14:paraId="53BB80E1" w14:textId="77777777" w:rsidR="00B25669" w:rsidRDefault="00B25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D22A0" w14:textId="77777777" w:rsidR="00041A1C" w:rsidRDefault="00041A1C" w:rsidP="00041A1C">
    <w:pPr>
      <w:pStyle w:val="Header"/>
      <w:framePr w:h="284" w:hRule="exact" w:wrap="around" w:vAnchor="text" w:hAnchor="margin" w:y="1"/>
    </w:pPr>
    <w:r>
      <w:t>Release 17</w:t>
    </w:r>
  </w:p>
  <w:p w14:paraId="55E85680" w14:textId="07688877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V17.</w:t>
    </w:r>
    <w:r w:rsidR="0041117E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6857BE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6857BE">
      <w:rPr>
        <w:rFonts w:ascii="Arial" w:hAnsi="Arial" w:cs="Arial"/>
        <w:b/>
        <w:sz w:val="18"/>
        <w:szCs w:val="18"/>
      </w:rPr>
      <w:t>0</w:t>
    </w:r>
    <w:r w:rsidR="0041117E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57187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199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17E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2EC9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424D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669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2D13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3E20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1053</TotalTime>
  <Pages>1</Pages>
  <Words>15533</Words>
  <Characters>88540</Characters>
  <Application>Microsoft Office Word</Application>
  <DocSecurity>0</DocSecurity>
  <Lines>737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103866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3651</cp:lastModifiedBy>
  <cp:revision>41</cp:revision>
  <cp:lastPrinted>2011-10-16T10:32:00Z</cp:lastPrinted>
  <dcterms:created xsi:type="dcterms:W3CDTF">2021-12-20T17:58:00Z</dcterms:created>
  <dcterms:modified xsi:type="dcterms:W3CDTF">2024-07-19T17:59:00Z</dcterms:modified>
</cp:coreProperties>
</file>