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C1FD9A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246C13">
              <w:t>2</w:t>
            </w:r>
            <w:r w:rsidRPr="00A46FD9">
              <w:t>.</w:t>
            </w:r>
            <w:bookmarkEnd w:id="3"/>
            <w:r w:rsidR="00FF3259" w:rsidRPr="00A46FD9">
              <w:t>0</w:t>
            </w:r>
            <w:r w:rsidRPr="00A46FD9">
              <w:t xml:space="preserve"> </w:t>
            </w:r>
            <w:r w:rsidRPr="00A46FD9">
              <w:rPr>
                <w:sz w:val="32"/>
              </w:rPr>
              <w:t>(</w:t>
            </w:r>
            <w:bookmarkStart w:id="4" w:name="issueDate"/>
            <w:r w:rsidR="000C3723" w:rsidRPr="00A46FD9">
              <w:rPr>
                <w:sz w:val="32"/>
              </w:rPr>
              <w:t>202</w:t>
            </w:r>
            <w:r w:rsidR="000C3723">
              <w:rPr>
                <w:sz w:val="32"/>
              </w:rPr>
              <w:t>3</w:t>
            </w:r>
            <w:r w:rsidRPr="00A46FD9">
              <w:rPr>
                <w:sz w:val="32"/>
              </w:rPr>
              <w:t>-</w:t>
            </w:r>
            <w:bookmarkEnd w:id="4"/>
            <w:r w:rsidR="00246C13">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49637349"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E4FABA4" w14:textId="7E658BB3" w:rsidR="00C642D7" w:rsidRDefault="00C642D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_Toc138891176 \h </w:instrText>
      </w:r>
      <w:r>
        <w:fldChar w:fldCharType="separate"/>
      </w:r>
      <w:r>
        <w:t>11</w:t>
      </w:r>
      <w:r>
        <w:fldChar w:fldCharType="end"/>
      </w:r>
    </w:p>
    <w:p w14:paraId="417872B8" w14:textId="26B4A5AA" w:rsidR="00C642D7" w:rsidRDefault="00C642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_Toc138891177 \h </w:instrText>
      </w:r>
      <w:r>
        <w:fldChar w:fldCharType="separate"/>
      </w:r>
      <w:r>
        <w:t>13</w:t>
      </w:r>
      <w:r>
        <w:fldChar w:fldCharType="end"/>
      </w:r>
    </w:p>
    <w:p w14:paraId="44D5C2E7" w14:textId="1CB90117" w:rsidR="00C642D7" w:rsidRDefault="00C642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_Toc138891178 \h </w:instrText>
      </w:r>
      <w:r>
        <w:fldChar w:fldCharType="separate"/>
      </w:r>
      <w:r>
        <w:t>13</w:t>
      </w:r>
      <w:r>
        <w:fldChar w:fldCharType="end"/>
      </w:r>
    </w:p>
    <w:p w14:paraId="57A2EB63" w14:textId="55945069" w:rsidR="00C642D7" w:rsidRDefault="00C642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_Toc138891179 \h </w:instrText>
      </w:r>
      <w:r>
        <w:fldChar w:fldCharType="separate"/>
      </w:r>
      <w:r>
        <w:t>14</w:t>
      </w:r>
      <w:r>
        <w:fldChar w:fldCharType="end"/>
      </w:r>
    </w:p>
    <w:p w14:paraId="202D1C25" w14:textId="48010672" w:rsidR="00C642D7" w:rsidRDefault="00C642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_Toc138891180 \h </w:instrText>
      </w:r>
      <w:r>
        <w:fldChar w:fldCharType="separate"/>
      </w:r>
      <w:r>
        <w:t>14</w:t>
      </w:r>
      <w:r>
        <w:fldChar w:fldCharType="end"/>
      </w:r>
    </w:p>
    <w:p w14:paraId="7D9D6F7C" w14:textId="0BD15A60" w:rsidR="00C642D7" w:rsidRDefault="00C642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_Toc138891181 \h </w:instrText>
      </w:r>
      <w:r>
        <w:fldChar w:fldCharType="separate"/>
      </w:r>
      <w:r>
        <w:t>18</w:t>
      </w:r>
      <w:r>
        <w:fldChar w:fldCharType="end"/>
      </w:r>
    </w:p>
    <w:p w14:paraId="1BCAE328" w14:textId="5063FAEC" w:rsidR="00C642D7" w:rsidRDefault="00C642D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_Toc138891182 \h </w:instrText>
      </w:r>
      <w:r>
        <w:fldChar w:fldCharType="separate"/>
      </w:r>
      <w:r>
        <w:t>20</w:t>
      </w:r>
      <w:r>
        <w:fldChar w:fldCharType="end"/>
      </w:r>
    </w:p>
    <w:p w14:paraId="517939CA" w14:textId="689A6771" w:rsidR="00C642D7" w:rsidRDefault="00C642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_Toc138891183 \h </w:instrText>
      </w:r>
      <w:r>
        <w:fldChar w:fldCharType="separate"/>
      </w:r>
      <w:r>
        <w:t>21</w:t>
      </w:r>
      <w:r>
        <w:fldChar w:fldCharType="end"/>
      </w:r>
    </w:p>
    <w:p w14:paraId="32AAE66E" w14:textId="28DE1DA4" w:rsidR="00C642D7" w:rsidRDefault="00C642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_Toc138891184 \h </w:instrText>
      </w:r>
      <w:r>
        <w:fldChar w:fldCharType="separate"/>
      </w:r>
      <w:r>
        <w:t>21</w:t>
      </w:r>
      <w:r>
        <w:fldChar w:fldCharType="end"/>
      </w:r>
    </w:p>
    <w:p w14:paraId="6156E0F3" w14:textId="7B9A42A4" w:rsidR="00C642D7" w:rsidRDefault="00C642D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_Toc138891185 \h </w:instrText>
      </w:r>
      <w:r>
        <w:fldChar w:fldCharType="separate"/>
      </w:r>
      <w:r>
        <w:t>21</w:t>
      </w:r>
      <w:r>
        <w:fldChar w:fldCharType="end"/>
      </w:r>
    </w:p>
    <w:p w14:paraId="5D00C60F" w14:textId="2EFB6862" w:rsidR="00C642D7" w:rsidRDefault="00C642D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_Toc138891186 \h </w:instrText>
      </w:r>
      <w:r>
        <w:fldChar w:fldCharType="separate"/>
      </w:r>
      <w:r>
        <w:t>22</w:t>
      </w:r>
      <w:r>
        <w:fldChar w:fldCharType="end"/>
      </w:r>
    </w:p>
    <w:p w14:paraId="01BB09FD" w14:textId="1822F741" w:rsidR="00C642D7" w:rsidRDefault="00C642D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_Toc138891187 \h </w:instrText>
      </w:r>
      <w:r>
        <w:fldChar w:fldCharType="separate"/>
      </w:r>
      <w:r>
        <w:t>23</w:t>
      </w:r>
      <w:r>
        <w:fldChar w:fldCharType="end"/>
      </w:r>
    </w:p>
    <w:p w14:paraId="7F7AEEE5" w14:textId="61AE0B2A" w:rsidR="00C642D7" w:rsidRDefault="00C642D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_Toc138891188 \h </w:instrText>
      </w:r>
      <w:r>
        <w:fldChar w:fldCharType="separate"/>
      </w:r>
      <w:r>
        <w:t>24</w:t>
      </w:r>
      <w:r>
        <w:fldChar w:fldCharType="end"/>
      </w:r>
    </w:p>
    <w:p w14:paraId="2A2BCC0B" w14:textId="32B77ECB" w:rsidR="00C642D7" w:rsidRDefault="00C642D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_Toc138891189 \h </w:instrText>
      </w:r>
      <w:r>
        <w:fldChar w:fldCharType="separate"/>
      </w:r>
      <w:r>
        <w:t>26</w:t>
      </w:r>
      <w:r>
        <w:fldChar w:fldCharType="end"/>
      </w:r>
    </w:p>
    <w:p w14:paraId="6D3F8E58" w14:textId="1A6FCFE2" w:rsidR="00C642D7" w:rsidRDefault="00C642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_Toc138891190 \h </w:instrText>
      </w:r>
      <w:r>
        <w:fldChar w:fldCharType="separate"/>
      </w:r>
      <w:r>
        <w:t>27</w:t>
      </w:r>
      <w:r>
        <w:fldChar w:fldCharType="end"/>
      </w:r>
    </w:p>
    <w:p w14:paraId="3A44C9B2" w14:textId="0EFFF135" w:rsidR="00C642D7" w:rsidRDefault="00C642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_Toc138891191 \h </w:instrText>
      </w:r>
      <w:r>
        <w:fldChar w:fldCharType="separate"/>
      </w:r>
      <w:r>
        <w:t>27</w:t>
      </w:r>
      <w:r>
        <w:fldChar w:fldCharType="end"/>
      </w:r>
    </w:p>
    <w:p w14:paraId="7BFA71B9" w14:textId="15D77349" w:rsidR="00C642D7" w:rsidRDefault="00C642D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_Toc138891192 \h </w:instrText>
      </w:r>
      <w:r>
        <w:fldChar w:fldCharType="separate"/>
      </w:r>
      <w:r>
        <w:t>29</w:t>
      </w:r>
      <w:r>
        <w:fldChar w:fldCharType="end"/>
      </w:r>
    </w:p>
    <w:p w14:paraId="51E9D206" w14:textId="243DE6F3" w:rsidR="00C642D7" w:rsidRDefault="00C642D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_Toc138891193 \h </w:instrText>
      </w:r>
      <w:r>
        <w:fldChar w:fldCharType="separate"/>
      </w:r>
      <w:r>
        <w:t>33</w:t>
      </w:r>
      <w:r>
        <w:fldChar w:fldCharType="end"/>
      </w:r>
    </w:p>
    <w:p w14:paraId="122B07ED" w14:textId="20C241A1" w:rsidR="00C642D7" w:rsidRDefault="00C642D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_Toc138891194 \h </w:instrText>
      </w:r>
      <w:r>
        <w:fldChar w:fldCharType="separate"/>
      </w:r>
      <w:r>
        <w:t>33</w:t>
      </w:r>
      <w:r>
        <w:fldChar w:fldCharType="end"/>
      </w:r>
    </w:p>
    <w:p w14:paraId="17DBB71D" w14:textId="775275BA" w:rsidR="00C642D7" w:rsidRDefault="00C642D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_Toc138891195 \h </w:instrText>
      </w:r>
      <w:r>
        <w:fldChar w:fldCharType="separate"/>
      </w:r>
      <w:r>
        <w:t>33</w:t>
      </w:r>
      <w:r>
        <w:fldChar w:fldCharType="end"/>
      </w:r>
    </w:p>
    <w:p w14:paraId="630C86DC" w14:textId="7F61C4C3" w:rsidR="00C642D7" w:rsidRDefault="00C642D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_Toc138891196 \h </w:instrText>
      </w:r>
      <w:r>
        <w:fldChar w:fldCharType="separate"/>
      </w:r>
      <w:r>
        <w:t>34</w:t>
      </w:r>
      <w:r>
        <w:fldChar w:fldCharType="end"/>
      </w:r>
    </w:p>
    <w:p w14:paraId="729E9004" w14:textId="62E5FD29" w:rsidR="00C642D7" w:rsidRDefault="00C642D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_Toc138891197 \h </w:instrText>
      </w:r>
      <w:r>
        <w:fldChar w:fldCharType="separate"/>
      </w:r>
      <w:r>
        <w:t>34</w:t>
      </w:r>
      <w:r>
        <w:fldChar w:fldCharType="end"/>
      </w:r>
    </w:p>
    <w:p w14:paraId="4807F173" w14:textId="610A595E" w:rsidR="00C642D7" w:rsidRDefault="00C642D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_Toc138891198 \h </w:instrText>
      </w:r>
      <w:r>
        <w:fldChar w:fldCharType="separate"/>
      </w:r>
      <w:r>
        <w:t>34</w:t>
      </w:r>
      <w:r>
        <w:fldChar w:fldCharType="end"/>
      </w:r>
    </w:p>
    <w:p w14:paraId="73C69653" w14:textId="62B982C0" w:rsidR="00C642D7" w:rsidRDefault="00C642D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_Toc138891199 \h </w:instrText>
      </w:r>
      <w:r>
        <w:fldChar w:fldCharType="separate"/>
      </w:r>
      <w:r>
        <w:t>35</w:t>
      </w:r>
      <w:r>
        <w:fldChar w:fldCharType="end"/>
      </w:r>
    </w:p>
    <w:p w14:paraId="2481EE48" w14:textId="406A757E" w:rsidR="00C642D7" w:rsidRDefault="00C642D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_Toc138891200 \h </w:instrText>
      </w:r>
      <w:r>
        <w:fldChar w:fldCharType="separate"/>
      </w:r>
      <w:r>
        <w:t>35</w:t>
      </w:r>
      <w:r>
        <w:fldChar w:fldCharType="end"/>
      </w:r>
    </w:p>
    <w:p w14:paraId="279F0B03" w14:textId="796382BD" w:rsidR="00C642D7" w:rsidRDefault="00C642D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_Toc138891201 \h </w:instrText>
      </w:r>
      <w:r>
        <w:fldChar w:fldCharType="separate"/>
      </w:r>
      <w:r>
        <w:t>36</w:t>
      </w:r>
      <w:r>
        <w:fldChar w:fldCharType="end"/>
      </w:r>
    </w:p>
    <w:p w14:paraId="1B76372D" w14:textId="0040B657" w:rsidR="00C642D7" w:rsidRDefault="00C642D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_Toc138891202 \h </w:instrText>
      </w:r>
      <w:r>
        <w:fldChar w:fldCharType="separate"/>
      </w:r>
      <w:r>
        <w:t>36</w:t>
      </w:r>
      <w:r>
        <w:fldChar w:fldCharType="end"/>
      </w:r>
    </w:p>
    <w:p w14:paraId="212F7EF5" w14:textId="7962258B" w:rsidR="00C642D7" w:rsidRDefault="00C642D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_Toc138891203 \h </w:instrText>
      </w:r>
      <w:r>
        <w:fldChar w:fldCharType="separate"/>
      </w:r>
      <w:r>
        <w:t>36</w:t>
      </w:r>
      <w:r>
        <w:fldChar w:fldCharType="end"/>
      </w:r>
    </w:p>
    <w:p w14:paraId="36264D07" w14:textId="0BB7D43C" w:rsidR="00C642D7" w:rsidRDefault="00C642D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_Toc138891204 \h </w:instrText>
      </w:r>
      <w:r>
        <w:fldChar w:fldCharType="separate"/>
      </w:r>
      <w:r>
        <w:t>36</w:t>
      </w:r>
      <w:r>
        <w:fldChar w:fldCharType="end"/>
      </w:r>
    </w:p>
    <w:p w14:paraId="7665DF14" w14:textId="4F228C7E" w:rsidR="00C642D7" w:rsidRDefault="00C642D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_Toc138891205 \h </w:instrText>
      </w:r>
      <w:r>
        <w:fldChar w:fldCharType="separate"/>
      </w:r>
      <w:r>
        <w:t>37</w:t>
      </w:r>
      <w:r>
        <w:fldChar w:fldCharType="end"/>
      </w:r>
    </w:p>
    <w:p w14:paraId="3D2C04CB" w14:textId="2E935776" w:rsidR="00C642D7" w:rsidRDefault="00C642D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_Toc138891206 \h </w:instrText>
      </w:r>
      <w:r>
        <w:fldChar w:fldCharType="separate"/>
      </w:r>
      <w:r>
        <w:t>37</w:t>
      </w:r>
      <w:r>
        <w:fldChar w:fldCharType="end"/>
      </w:r>
    </w:p>
    <w:p w14:paraId="5CC0A368" w14:textId="629335EC" w:rsidR="00C642D7" w:rsidRDefault="00C642D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_Toc138891207 \h </w:instrText>
      </w:r>
      <w:r>
        <w:fldChar w:fldCharType="separate"/>
      </w:r>
      <w:r>
        <w:t>37</w:t>
      </w:r>
      <w:r>
        <w:fldChar w:fldCharType="end"/>
      </w:r>
    </w:p>
    <w:p w14:paraId="6549A771" w14:textId="7EF18505" w:rsidR="00C642D7" w:rsidRDefault="00C642D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_Toc138891208 \h </w:instrText>
      </w:r>
      <w:r>
        <w:fldChar w:fldCharType="separate"/>
      </w:r>
      <w:r>
        <w:t>38</w:t>
      </w:r>
      <w:r>
        <w:fldChar w:fldCharType="end"/>
      </w:r>
    </w:p>
    <w:p w14:paraId="55A99203" w14:textId="4AFEC217" w:rsidR="00C642D7" w:rsidRDefault="00C642D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_Toc138891209 \h </w:instrText>
      </w:r>
      <w:r>
        <w:fldChar w:fldCharType="separate"/>
      </w:r>
      <w:r>
        <w:t>38</w:t>
      </w:r>
      <w:r>
        <w:fldChar w:fldCharType="end"/>
      </w:r>
    </w:p>
    <w:p w14:paraId="65534F82" w14:textId="41F97CDA" w:rsidR="00C642D7" w:rsidRDefault="00C642D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_Toc138891210 \h </w:instrText>
      </w:r>
      <w:r>
        <w:fldChar w:fldCharType="separate"/>
      </w:r>
      <w:r>
        <w:t>38</w:t>
      </w:r>
      <w:r>
        <w:fldChar w:fldCharType="end"/>
      </w:r>
    </w:p>
    <w:p w14:paraId="481E26F0" w14:textId="75E0007C" w:rsidR="00C642D7" w:rsidRDefault="00C642D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_Toc138891211 \h </w:instrText>
      </w:r>
      <w:r>
        <w:fldChar w:fldCharType="separate"/>
      </w:r>
      <w:r>
        <w:t>43</w:t>
      </w:r>
      <w:r>
        <w:fldChar w:fldCharType="end"/>
      </w:r>
    </w:p>
    <w:p w14:paraId="47C89091" w14:textId="517167AD" w:rsidR="00C642D7" w:rsidRDefault="00C642D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_Toc138891212 \h </w:instrText>
      </w:r>
      <w:r>
        <w:fldChar w:fldCharType="separate"/>
      </w:r>
      <w:r>
        <w:t>47</w:t>
      </w:r>
      <w:r>
        <w:fldChar w:fldCharType="end"/>
      </w:r>
    </w:p>
    <w:p w14:paraId="745EDA2C" w14:textId="7E4DED76" w:rsidR="00C642D7" w:rsidRDefault="00C642D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_Toc138891213 \h </w:instrText>
      </w:r>
      <w:r>
        <w:fldChar w:fldCharType="separate"/>
      </w:r>
      <w:r>
        <w:t>47</w:t>
      </w:r>
      <w:r>
        <w:fldChar w:fldCharType="end"/>
      </w:r>
    </w:p>
    <w:p w14:paraId="75E4BF78" w14:textId="7E397ABA" w:rsidR="00C642D7" w:rsidRDefault="00C642D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_Toc138891214 \h </w:instrText>
      </w:r>
      <w:r>
        <w:fldChar w:fldCharType="separate"/>
      </w:r>
      <w:r>
        <w:t>47</w:t>
      </w:r>
      <w:r>
        <w:fldChar w:fldCharType="end"/>
      </w:r>
    </w:p>
    <w:p w14:paraId="6392579A" w14:textId="40D8E02F" w:rsidR="00C642D7" w:rsidRDefault="00C642D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_Toc138891215 \h </w:instrText>
      </w:r>
      <w:r>
        <w:fldChar w:fldCharType="separate"/>
      </w:r>
      <w:r>
        <w:t>47</w:t>
      </w:r>
      <w:r>
        <w:fldChar w:fldCharType="end"/>
      </w:r>
    </w:p>
    <w:p w14:paraId="00379647" w14:textId="78A3C1EB" w:rsidR="00C642D7" w:rsidRDefault="00C642D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_Toc138891216 \h </w:instrText>
      </w:r>
      <w:r>
        <w:fldChar w:fldCharType="separate"/>
      </w:r>
      <w:r>
        <w:t>48</w:t>
      </w:r>
      <w:r>
        <w:fldChar w:fldCharType="end"/>
      </w:r>
    </w:p>
    <w:p w14:paraId="6F8CC169" w14:textId="513A82C0" w:rsidR="00C642D7" w:rsidRDefault="00C642D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_Toc138891217 \h </w:instrText>
      </w:r>
      <w:r>
        <w:fldChar w:fldCharType="separate"/>
      </w:r>
      <w:r>
        <w:t>48</w:t>
      </w:r>
      <w:r>
        <w:fldChar w:fldCharType="end"/>
      </w:r>
    </w:p>
    <w:p w14:paraId="05E4CC04" w14:textId="30D05862" w:rsidR="00C642D7" w:rsidRDefault="00C642D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_Toc138891218 \h </w:instrText>
      </w:r>
      <w:r>
        <w:fldChar w:fldCharType="separate"/>
      </w:r>
      <w:r>
        <w:t>48</w:t>
      </w:r>
      <w:r>
        <w:fldChar w:fldCharType="end"/>
      </w:r>
    </w:p>
    <w:p w14:paraId="3573627C" w14:textId="3782833A" w:rsidR="00C642D7" w:rsidRDefault="00C642D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_Toc138891219 \h </w:instrText>
      </w:r>
      <w:r>
        <w:fldChar w:fldCharType="separate"/>
      </w:r>
      <w:r>
        <w:t>48</w:t>
      </w:r>
      <w:r>
        <w:fldChar w:fldCharType="end"/>
      </w:r>
    </w:p>
    <w:p w14:paraId="26960F42" w14:textId="6A2EF2F8" w:rsidR="00C642D7" w:rsidRDefault="00C642D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_Toc138891220 \h </w:instrText>
      </w:r>
      <w:r>
        <w:fldChar w:fldCharType="separate"/>
      </w:r>
      <w:r>
        <w:t>48</w:t>
      </w:r>
      <w:r>
        <w:fldChar w:fldCharType="end"/>
      </w:r>
    </w:p>
    <w:p w14:paraId="65D41324" w14:textId="35404148" w:rsidR="00C642D7" w:rsidRDefault="00C642D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_Toc138891221 \h </w:instrText>
      </w:r>
      <w:r>
        <w:fldChar w:fldCharType="separate"/>
      </w:r>
      <w:r>
        <w:t>48</w:t>
      </w:r>
      <w:r>
        <w:fldChar w:fldCharType="end"/>
      </w:r>
    </w:p>
    <w:p w14:paraId="13EF46D0" w14:textId="18BE06DB" w:rsidR="00C642D7" w:rsidRDefault="00C642D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_Toc138891222 \h </w:instrText>
      </w:r>
      <w:r>
        <w:fldChar w:fldCharType="separate"/>
      </w:r>
      <w:r>
        <w:t>49</w:t>
      </w:r>
      <w:r>
        <w:fldChar w:fldCharType="end"/>
      </w:r>
    </w:p>
    <w:p w14:paraId="5D7C6144" w14:textId="08D5D7AF" w:rsidR="00C642D7" w:rsidRDefault="00C642D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_Toc138891223 \h </w:instrText>
      </w:r>
      <w:r>
        <w:fldChar w:fldCharType="separate"/>
      </w:r>
      <w:r>
        <w:t>49</w:t>
      </w:r>
      <w:r>
        <w:fldChar w:fldCharType="end"/>
      </w:r>
    </w:p>
    <w:p w14:paraId="07AC6764" w14:textId="5174F5B6" w:rsidR="00C642D7" w:rsidRDefault="00C642D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_Toc138891224 \h </w:instrText>
      </w:r>
      <w:r>
        <w:fldChar w:fldCharType="separate"/>
      </w:r>
      <w:r>
        <w:t>49</w:t>
      </w:r>
      <w:r>
        <w:fldChar w:fldCharType="end"/>
      </w:r>
    </w:p>
    <w:p w14:paraId="7C071A33" w14:textId="42454736" w:rsidR="00C642D7" w:rsidRDefault="00C642D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_Toc138891225 \h </w:instrText>
      </w:r>
      <w:r>
        <w:fldChar w:fldCharType="separate"/>
      </w:r>
      <w:r>
        <w:t>49</w:t>
      </w:r>
      <w:r>
        <w:fldChar w:fldCharType="end"/>
      </w:r>
    </w:p>
    <w:p w14:paraId="3785238B" w14:textId="607CDD9D" w:rsidR="00C642D7" w:rsidRDefault="00C642D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_Toc138891226 \h </w:instrText>
      </w:r>
      <w:r>
        <w:fldChar w:fldCharType="separate"/>
      </w:r>
      <w:r>
        <w:t>49</w:t>
      </w:r>
      <w:r>
        <w:fldChar w:fldCharType="end"/>
      </w:r>
    </w:p>
    <w:p w14:paraId="09B15FA5" w14:textId="356EB788" w:rsidR="00C642D7" w:rsidRDefault="00C642D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_Toc138891227 \h </w:instrText>
      </w:r>
      <w:r>
        <w:fldChar w:fldCharType="separate"/>
      </w:r>
      <w:r>
        <w:t>49</w:t>
      </w:r>
      <w:r>
        <w:fldChar w:fldCharType="end"/>
      </w:r>
    </w:p>
    <w:p w14:paraId="74AEEFBD" w14:textId="5658FB1E" w:rsidR="00C642D7" w:rsidRDefault="00C642D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_Toc138891228 \h </w:instrText>
      </w:r>
      <w:r>
        <w:fldChar w:fldCharType="separate"/>
      </w:r>
      <w:r>
        <w:t>50</w:t>
      </w:r>
      <w:r>
        <w:fldChar w:fldCharType="end"/>
      </w:r>
    </w:p>
    <w:p w14:paraId="76302BB4" w14:textId="76C07724" w:rsidR="00C642D7" w:rsidRDefault="00C642D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_Toc138891229 \h </w:instrText>
      </w:r>
      <w:r>
        <w:fldChar w:fldCharType="separate"/>
      </w:r>
      <w:r>
        <w:t>50</w:t>
      </w:r>
      <w:r>
        <w:fldChar w:fldCharType="end"/>
      </w:r>
    </w:p>
    <w:p w14:paraId="310996F2" w14:textId="63493583" w:rsidR="00C642D7" w:rsidRDefault="00C642D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_Toc138891230 \h </w:instrText>
      </w:r>
      <w:r>
        <w:fldChar w:fldCharType="separate"/>
      </w:r>
      <w:r>
        <w:t>50</w:t>
      </w:r>
      <w:r>
        <w:fldChar w:fldCharType="end"/>
      </w:r>
    </w:p>
    <w:p w14:paraId="57F093CF" w14:textId="4ED0E176" w:rsidR="00C642D7" w:rsidRDefault="00C642D7">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_Toc138891231 \h </w:instrText>
      </w:r>
      <w:r>
        <w:fldChar w:fldCharType="separate"/>
      </w:r>
      <w:r>
        <w:t>51</w:t>
      </w:r>
      <w:r>
        <w:fldChar w:fldCharType="end"/>
      </w:r>
    </w:p>
    <w:p w14:paraId="43635A7E" w14:textId="4D40A907" w:rsidR="00C642D7" w:rsidRDefault="00C642D7">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_Toc138891232 \h </w:instrText>
      </w:r>
      <w:r>
        <w:fldChar w:fldCharType="separate"/>
      </w:r>
      <w:r>
        <w:t>51</w:t>
      </w:r>
      <w:r>
        <w:fldChar w:fldCharType="end"/>
      </w:r>
    </w:p>
    <w:p w14:paraId="55937BFF" w14:textId="69584A02" w:rsidR="00C642D7" w:rsidRDefault="00C642D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_Toc138891233 \h </w:instrText>
      </w:r>
      <w:r>
        <w:fldChar w:fldCharType="separate"/>
      </w:r>
      <w:r>
        <w:t>51</w:t>
      </w:r>
      <w:r>
        <w:fldChar w:fldCharType="end"/>
      </w:r>
    </w:p>
    <w:p w14:paraId="1608D8E1" w14:textId="5880A081" w:rsidR="00C642D7" w:rsidRDefault="00C642D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_Toc138891234 \h </w:instrText>
      </w:r>
      <w:r>
        <w:fldChar w:fldCharType="separate"/>
      </w:r>
      <w:r>
        <w:t>51</w:t>
      </w:r>
      <w:r>
        <w:fldChar w:fldCharType="end"/>
      </w:r>
    </w:p>
    <w:p w14:paraId="6C74F126" w14:textId="28CC08F6" w:rsidR="00C642D7" w:rsidRDefault="00C642D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_Toc138891235 \h </w:instrText>
      </w:r>
      <w:r>
        <w:fldChar w:fldCharType="separate"/>
      </w:r>
      <w:r>
        <w:t>52</w:t>
      </w:r>
      <w:r>
        <w:fldChar w:fldCharType="end"/>
      </w:r>
    </w:p>
    <w:p w14:paraId="5D542E99" w14:textId="1BA9012E" w:rsidR="00C642D7" w:rsidRDefault="00C642D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_Toc138891236 \h </w:instrText>
      </w:r>
      <w:r>
        <w:fldChar w:fldCharType="separate"/>
      </w:r>
      <w:r>
        <w:t>52</w:t>
      </w:r>
      <w:r>
        <w:fldChar w:fldCharType="end"/>
      </w:r>
    </w:p>
    <w:p w14:paraId="018C7DBA" w14:textId="3F7CF3D4" w:rsidR="00C642D7" w:rsidRDefault="00C642D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_Toc138891237 \h </w:instrText>
      </w:r>
      <w:r>
        <w:fldChar w:fldCharType="separate"/>
      </w:r>
      <w:r>
        <w:t>52</w:t>
      </w:r>
      <w:r>
        <w:fldChar w:fldCharType="end"/>
      </w:r>
    </w:p>
    <w:p w14:paraId="05BFE965" w14:textId="1BFCBD05" w:rsidR="00C642D7" w:rsidRDefault="00C642D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_Toc138891238 \h </w:instrText>
      </w:r>
      <w:r>
        <w:fldChar w:fldCharType="separate"/>
      </w:r>
      <w:r>
        <w:t>53</w:t>
      </w:r>
      <w:r>
        <w:fldChar w:fldCharType="end"/>
      </w:r>
    </w:p>
    <w:p w14:paraId="2E696A3C" w14:textId="49475A86" w:rsidR="00C642D7" w:rsidRDefault="00C642D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_Toc138891239 \h </w:instrText>
      </w:r>
      <w:r>
        <w:fldChar w:fldCharType="separate"/>
      </w:r>
      <w:r>
        <w:t>53</w:t>
      </w:r>
      <w:r>
        <w:fldChar w:fldCharType="end"/>
      </w:r>
    </w:p>
    <w:p w14:paraId="1D1D5B05" w14:textId="0AB36803" w:rsidR="00C642D7" w:rsidRDefault="00C642D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_Toc138891240 \h </w:instrText>
      </w:r>
      <w:r>
        <w:fldChar w:fldCharType="separate"/>
      </w:r>
      <w:r>
        <w:t>53</w:t>
      </w:r>
      <w:r>
        <w:fldChar w:fldCharType="end"/>
      </w:r>
    </w:p>
    <w:p w14:paraId="0A39937E" w14:textId="14052D32" w:rsidR="00C642D7" w:rsidRDefault="00C642D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_Toc138891241 \h </w:instrText>
      </w:r>
      <w:r>
        <w:fldChar w:fldCharType="separate"/>
      </w:r>
      <w:r>
        <w:t>54</w:t>
      </w:r>
      <w:r>
        <w:fldChar w:fldCharType="end"/>
      </w:r>
    </w:p>
    <w:p w14:paraId="5DDBFB3C" w14:textId="7F96AFF1" w:rsidR="00C642D7" w:rsidRDefault="00C642D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_Toc138891242 \h </w:instrText>
      </w:r>
      <w:r>
        <w:fldChar w:fldCharType="separate"/>
      </w:r>
      <w:r>
        <w:t>55</w:t>
      </w:r>
      <w:r>
        <w:fldChar w:fldCharType="end"/>
      </w:r>
    </w:p>
    <w:p w14:paraId="5B4226AB" w14:textId="24EE09B8" w:rsidR="00C642D7" w:rsidRDefault="00C642D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_Toc138891243 \h </w:instrText>
      </w:r>
      <w:r>
        <w:fldChar w:fldCharType="separate"/>
      </w:r>
      <w:r>
        <w:t>55</w:t>
      </w:r>
      <w:r>
        <w:fldChar w:fldCharType="end"/>
      </w:r>
    </w:p>
    <w:p w14:paraId="13D245A4" w14:textId="09CB1F6D" w:rsidR="00C642D7" w:rsidRDefault="00C642D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_Toc138891244 \h </w:instrText>
      </w:r>
      <w:r>
        <w:fldChar w:fldCharType="separate"/>
      </w:r>
      <w:r>
        <w:t>55</w:t>
      </w:r>
      <w:r>
        <w:fldChar w:fldCharType="end"/>
      </w:r>
    </w:p>
    <w:p w14:paraId="04C65E0D" w14:textId="2339DB89" w:rsidR="00C642D7" w:rsidRDefault="00C642D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_Toc138891245 \h </w:instrText>
      </w:r>
      <w:r>
        <w:fldChar w:fldCharType="separate"/>
      </w:r>
      <w:r>
        <w:t>55</w:t>
      </w:r>
      <w:r>
        <w:fldChar w:fldCharType="end"/>
      </w:r>
    </w:p>
    <w:p w14:paraId="4912D869" w14:textId="351DB622" w:rsidR="00C642D7" w:rsidRDefault="00C642D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_Toc138891246 \h </w:instrText>
      </w:r>
      <w:r>
        <w:fldChar w:fldCharType="separate"/>
      </w:r>
      <w:r>
        <w:t>56</w:t>
      </w:r>
      <w:r>
        <w:fldChar w:fldCharType="end"/>
      </w:r>
    </w:p>
    <w:p w14:paraId="73051D1E" w14:textId="6992A013" w:rsidR="00C642D7" w:rsidRDefault="00C642D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_Toc138891247 \h </w:instrText>
      </w:r>
      <w:r>
        <w:fldChar w:fldCharType="separate"/>
      </w:r>
      <w:r>
        <w:t>56</w:t>
      </w:r>
      <w:r>
        <w:fldChar w:fldCharType="end"/>
      </w:r>
    </w:p>
    <w:p w14:paraId="263AF419" w14:textId="5F5CABB1" w:rsidR="00C642D7" w:rsidRDefault="00C642D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_Toc138891248 \h </w:instrText>
      </w:r>
      <w:r>
        <w:fldChar w:fldCharType="separate"/>
      </w:r>
      <w:r>
        <w:t>56</w:t>
      </w:r>
      <w:r>
        <w:fldChar w:fldCharType="end"/>
      </w:r>
    </w:p>
    <w:p w14:paraId="3EB321A6" w14:textId="27FC673D" w:rsidR="00C642D7" w:rsidRDefault="00C642D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_Toc138891249 \h </w:instrText>
      </w:r>
      <w:r>
        <w:fldChar w:fldCharType="separate"/>
      </w:r>
      <w:r>
        <w:t>56</w:t>
      </w:r>
      <w:r>
        <w:fldChar w:fldCharType="end"/>
      </w:r>
    </w:p>
    <w:p w14:paraId="791EAA7A" w14:textId="4C75B66A" w:rsidR="00C642D7" w:rsidRDefault="00C642D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_Toc138891250 \h </w:instrText>
      </w:r>
      <w:r>
        <w:fldChar w:fldCharType="separate"/>
      </w:r>
      <w:r>
        <w:t>56</w:t>
      </w:r>
      <w:r>
        <w:fldChar w:fldCharType="end"/>
      </w:r>
    </w:p>
    <w:p w14:paraId="287F0DF9" w14:textId="2659846B" w:rsidR="00C642D7" w:rsidRDefault="00C642D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_Toc138891251 \h </w:instrText>
      </w:r>
      <w:r>
        <w:fldChar w:fldCharType="separate"/>
      </w:r>
      <w:r>
        <w:t>57</w:t>
      </w:r>
      <w:r>
        <w:fldChar w:fldCharType="end"/>
      </w:r>
    </w:p>
    <w:p w14:paraId="2D47C27B" w14:textId="64A51014" w:rsidR="00C642D7" w:rsidRDefault="00C642D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_Toc138891252 \h </w:instrText>
      </w:r>
      <w:r>
        <w:fldChar w:fldCharType="separate"/>
      </w:r>
      <w:r>
        <w:t>57</w:t>
      </w:r>
      <w:r>
        <w:fldChar w:fldCharType="end"/>
      </w:r>
    </w:p>
    <w:p w14:paraId="34FCA4ED" w14:textId="7933F07F" w:rsidR="00C642D7" w:rsidRDefault="00C642D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_Toc138891253 \h </w:instrText>
      </w:r>
      <w:r>
        <w:fldChar w:fldCharType="separate"/>
      </w:r>
      <w:r>
        <w:t>57</w:t>
      </w:r>
      <w:r>
        <w:fldChar w:fldCharType="end"/>
      </w:r>
    </w:p>
    <w:p w14:paraId="5B4FF36F" w14:textId="4EB226E6" w:rsidR="00C642D7" w:rsidRDefault="00C642D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_Toc138891254 \h </w:instrText>
      </w:r>
      <w:r>
        <w:fldChar w:fldCharType="separate"/>
      </w:r>
      <w:r>
        <w:t>57</w:t>
      </w:r>
      <w:r>
        <w:fldChar w:fldCharType="end"/>
      </w:r>
    </w:p>
    <w:p w14:paraId="253AD346" w14:textId="16BE6E15" w:rsidR="00C642D7" w:rsidRDefault="00C642D7">
      <w:pPr>
        <w:pStyle w:val="TOC3"/>
        <w:rPr>
          <w:rFonts w:asciiTheme="minorHAnsi" w:eastAsiaTheme="minorEastAsia" w:hAnsiTheme="minorHAnsi" w:cstheme="minorBidi"/>
          <w:sz w:val="22"/>
          <w:szCs w:val="22"/>
          <w:lang w:eastAsia="en-GB"/>
        </w:rPr>
      </w:pPr>
      <w:r w:rsidRPr="00F24131">
        <w:rPr>
          <w:rFonts w:eastAsia="SimSun"/>
          <w:lang w:eastAsia="zh-CN"/>
        </w:rPr>
        <w:t>4.8.7</w:t>
      </w:r>
      <w:r>
        <w:rPr>
          <w:rFonts w:asciiTheme="minorHAnsi" w:eastAsiaTheme="minorEastAsia" w:hAnsiTheme="minorHAnsi" w:cstheme="minorBidi"/>
          <w:sz w:val="22"/>
          <w:szCs w:val="22"/>
          <w:lang w:eastAsia="en-GB"/>
        </w:rPr>
        <w:tab/>
      </w:r>
      <w:r w:rsidRPr="00F24131">
        <w:rPr>
          <w:rFonts w:eastAsia="SimSun"/>
        </w:rPr>
        <w:t xml:space="preserve">Generation of MB-MSR </w:t>
      </w:r>
      <w:r w:rsidRPr="00F24131">
        <w:rPr>
          <w:rFonts w:eastAsia="SimSun"/>
          <w:lang w:eastAsia="zh-CN"/>
        </w:rPr>
        <w:t>test configurations</w:t>
      </w:r>
      <w:r>
        <w:tab/>
      </w:r>
      <w:r>
        <w:fldChar w:fldCharType="begin"/>
      </w:r>
      <w:r>
        <w:instrText xml:space="preserve"> PAGEREF _Toc138891255 \h </w:instrText>
      </w:r>
      <w:r>
        <w:fldChar w:fldCharType="separate"/>
      </w:r>
      <w:r>
        <w:t>57</w:t>
      </w:r>
      <w:r>
        <w:fldChar w:fldCharType="end"/>
      </w:r>
    </w:p>
    <w:p w14:paraId="5CC7F820" w14:textId="264A1490"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w:t>
      </w:r>
      <w:r>
        <w:rPr>
          <w:rFonts w:asciiTheme="minorHAnsi" w:eastAsiaTheme="minorEastAsia" w:hAnsiTheme="minorHAnsi" w:cstheme="minorBidi"/>
          <w:sz w:val="22"/>
          <w:szCs w:val="22"/>
          <w:lang w:eastAsia="en-GB"/>
        </w:rPr>
        <w:tab/>
      </w:r>
      <w:r w:rsidRPr="00F24131">
        <w:rPr>
          <w:rFonts w:eastAsia="SimSun"/>
        </w:rPr>
        <w:t>TC7a: MB-MSR test configuration for full carrier allocation</w:t>
      </w:r>
      <w:r>
        <w:tab/>
      </w:r>
      <w:r>
        <w:fldChar w:fldCharType="begin"/>
      </w:r>
      <w:r>
        <w:instrText xml:space="preserve"> PAGEREF _Toc138891256 \h </w:instrText>
      </w:r>
      <w:r>
        <w:fldChar w:fldCharType="separate"/>
      </w:r>
      <w:r>
        <w:t>57</w:t>
      </w:r>
      <w:r>
        <w:fldChar w:fldCharType="end"/>
      </w:r>
    </w:p>
    <w:p w14:paraId="7E86B957" w14:textId="2C8B41DD"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.1.1</w:t>
      </w:r>
      <w:r>
        <w:rPr>
          <w:rFonts w:asciiTheme="minorHAnsi" w:eastAsiaTheme="minorEastAsia" w:hAnsiTheme="minorHAnsi" w:cstheme="minorBidi"/>
          <w:sz w:val="22"/>
          <w:szCs w:val="22"/>
          <w:lang w:eastAsia="en-GB"/>
        </w:rPr>
        <w:tab/>
      </w:r>
      <w:r w:rsidRPr="00F24131">
        <w:rPr>
          <w:rFonts w:eastAsia="SimSun"/>
        </w:rPr>
        <w:t>TC7a generation</w:t>
      </w:r>
      <w:r>
        <w:tab/>
      </w:r>
      <w:r>
        <w:fldChar w:fldCharType="begin"/>
      </w:r>
      <w:r>
        <w:instrText xml:space="preserve"> PAGEREF _Toc138891257 \h </w:instrText>
      </w:r>
      <w:r>
        <w:fldChar w:fldCharType="separate"/>
      </w:r>
      <w:r>
        <w:t>57</w:t>
      </w:r>
      <w:r>
        <w:fldChar w:fldCharType="end"/>
      </w:r>
    </w:p>
    <w:p w14:paraId="11813705" w14:textId="7DE2E165"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w:t>
      </w:r>
      <w:r w:rsidRPr="00F24131">
        <w:rPr>
          <w:rFonts w:eastAsia="SimSun"/>
          <w:lang w:eastAsia="zh-CN"/>
        </w:rPr>
        <w:t>2</w:t>
      </w:r>
      <w:r>
        <w:rPr>
          <w:rFonts w:asciiTheme="minorHAnsi" w:eastAsiaTheme="minorEastAsia" w:hAnsiTheme="minorHAnsi" w:cstheme="minorBidi"/>
          <w:sz w:val="22"/>
          <w:szCs w:val="22"/>
          <w:lang w:eastAsia="en-GB"/>
        </w:rPr>
        <w:tab/>
      </w:r>
      <w:r w:rsidRPr="00F24131">
        <w:rPr>
          <w:rFonts w:eastAsia="SimSun"/>
        </w:rPr>
        <w:t>TC7a power allocation</w:t>
      </w:r>
      <w:r>
        <w:tab/>
      </w:r>
      <w:r>
        <w:fldChar w:fldCharType="begin"/>
      </w:r>
      <w:r>
        <w:instrText xml:space="preserve"> PAGEREF _Toc138891258 \h </w:instrText>
      </w:r>
      <w:r>
        <w:fldChar w:fldCharType="separate"/>
      </w:r>
      <w:r>
        <w:t>58</w:t>
      </w:r>
      <w:r>
        <w:fldChar w:fldCharType="end"/>
      </w:r>
    </w:p>
    <w:p w14:paraId="25286A66" w14:textId="5F4E1247"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w:t>
      </w:r>
      <w:r>
        <w:rPr>
          <w:rFonts w:asciiTheme="minorHAnsi" w:eastAsiaTheme="minorEastAsia" w:hAnsiTheme="minorHAnsi" w:cstheme="minorBidi"/>
          <w:sz w:val="22"/>
          <w:szCs w:val="22"/>
          <w:lang w:eastAsia="en-GB"/>
        </w:rPr>
        <w:tab/>
      </w:r>
      <w:r w:rsidRPr="00F24131">
        <w:rPr>
          <w:rFonts w:eastAsia="SimSun"/>
        </w:rPr>
        <w:t>TC7b: MB-MSR test configuration with high PSD per carrier</w:t>
      </w:r>
      <w:r>
        <w:tab/>
      </w:r>
      <w:r>
        <w:fldChar w:fldCharType="begin"/>
      </w:r>
      <w:r>
        <w:instrText xml:space="preserve"> PAGEREF _Toc138891259 \h </w:instrText>
      </w:r>
      <w:r>
        <w:fldChar w:fldCharType="separate"/>
      </w:r>
      <w:r>
        <w:t>58</w:t>
      </w:r>
      <w:r>
        <w:fldChar w:fldCharType="end"/>
      </w:r>
    </w:p>
    <w:p w14:paraId="1A868BA5" w14:textId="753F195C"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.2.1</w:t>
      </w:r>
      <w:r>
        <w:rPr>
          <w:rFonts w:asciiTheme="minorHAnsi" w:eastAsiaTheme="minorEastAsia" w:hAnsiTheme="minorHAnsi" w:cstheme="minorBidi"/>
          <w:sz w:val="22"/>
          <w:szCs w:val="22"/>
          <w:lang w:eastAsia="en-GB"/>
        </w:rPr>
        <w:tab/>
      </w:r>
      <w:r w:rsidRPr="00F24131">
        <w:rPr>
          <w:rFonts w:eastAsia="SimSun"/>
        </w:rPr>
        <w:t>TC7b generation</w:t>
      </w:r>
      <w:r>
        <w:tab/>
      </w:r>
      <w:r>
        <w:fldChar w:fldCharType="begin"/>
      </w:r>
      <w:r>
        <w:instrText xml:space="preserve"> PAGEREF _Toc138891260 \h </w:instrText>
      </w:r>
      <w:r>
        <w:fldChar w:fldCharType="separate"/>
      </w:r>
      <w:r>
        <w:t>58</w:t>
      </w:r>
      <w:r>
        <w:fldChar w:fldCharType="end"/>
      </w:r>
    </w:p>
    <w:p w14:paraId="36A80272" w14:textId="53978897"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.2.2</w:t>
      </w:r>
      <w:r>
        <w:rPr>
          <w:rFonts w:asciiTheme="minorHAnsi" w:eastAsiaTheme="minorEastAsia" w:hAnsiTheme="minorHAnsi" w:cstheme="minorBidi"/>
          <w:sz w:val="22"/>
          <w:szCs w:val="22"/>
          <w:lang w:eastAsia="en-GB"/>
        </w:rPr>
        <w:tab/>
      </w:r>
      <w:r w:rsidRPr="00F24131">
        <w:rPr>
          <w:rFonts w:eastAsia="SimSun"/>
        </w:rPr>
        <w:t>TC7b power allocation</w:t>
      </w:r>
      <w:r>
        <w:tab/>
      </w:r>
      <w:r>
        <w:fldChar w:fldCharType="begin"/>
      </w:r>
      <w:r>
        <w:instrText xml:space="preserve"> PAGEREF _Toc138891261 \h </w:instrText>
      </w:r>
      <w:r>
        <w:fldChar w:fldCharType="separate"/>
      </w:r>
      <w:r>
        <w:t>59</w:t>
      </w:r>
      <w:r>
        <w:fldChar w:fldCharType="end"/>
      </w:r>
    </w:p>
    <w:p w14:paraId="6672B085" w14:textId="6570416A"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w:t>
      </w:r>
      <w:r>
        <w:rPr>
          <w:rFonts w:asciiTheme="minorHAnsi" w:eastAsiaTheme="minorEastAsia" w:hAnsiTheme="minorHAnsi" w:cstheme="minorBidi"/>
          <w:sz w:val="22"/>
          <w:szCs w:val="22"/>
          <w:lang w:eastAsia="en-GB"/>
        </w:rPr>
        <w:tab/>
      </w:r>
      <w:r w:rsidRPr="00F24131">
        <w:rPr>
          <w:rFonts w:eastAsia="SimSun"/>
        </w:rPr>
        <w:t>TC7c: MB-MSR test configuration with GSM/EDGE single RAT operation in one band</w:t>
      </w:r>
      <w:r>
        <w:tab/>
      </w:r>
      <w:r>
        <w:fldChar w:fldCharType="begin"/>
      </w:r>
      <w:r>
        <w:instrText xml:space="preserve"> PAGEREF _Toc138891262 \h </w:instrText>
      </w:r>
      <w:r>
        <w:fldChar w:fldCharType="separate"/>
      </w:r>
      <w:r>
        <w:t>59</w:t>
      </w:r>
      <w:r>
        <w:fldChar w:fldCharType="end"/>
      </w:r>
    </w:p>
    <w:p w14:paraId="58EAC7BD" w14:textId="3CF4CB9F"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.3.1</w:t>
      </w:r>
      <w:r>
        <w:rPr>
          <w:rFonts w:asciiTheme="minorHAnsi" w:eastAsiaTheme="minorEastAsia" w:hAnsiTheme="minorHAnsi" w:cstheme="minorBidi"/>
          <w:sz w:val="22"/>
          <w:szCs w:val="22"/>
          <w:lang w:eastAsia="en-GB"/>
        </w:rPr>
        <w:tab/>
      </w:r>
      <w:r w:rsidRPr="00F24131">
        <w:rPr>
          <w:rFonts w:eastAsia="SimSun"/>
        </w:rPr>
        <w:t>TC7c generation</w:t>
      </w:r>
      <w:r>
        <w:tab/>
      </w:r>
      <w:r>
        <w:fldChar w:fldCharType="begin"/>
      </w:r>
      <w:r>
        <w:instrText xml:space="preserve"> PAGEREF _Toc138891263 \h </w:instrText>
      </w:r>
      <w:r>
        <w:fldChar w:fldCharType="separate"/>
      </w:r>
      <w:r>
        <w:t>59</w:t>
      </w:r>
      <w:r>
        <w:fldChar w:fldCharType="end"/>
      </w:r>
    </w:p>
    <w:p w14:paraId="41FD8D4E" w14:textId="0E73C508"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.3.2</w:t>
      </w:r>
      <w:r>
        <w:rPr>
          <w:rFonts w:asciiTheme="minorHAnsi" w:eastAsiaTheme="minorEastAsia" w:hAnsiTheme="minorHAnsi" w:cstheme="minorBidi"/>
          <w:sz w:val="22"/>
          <w:szCs w:val="22"/>
          <w:lang w:eastAsia="en-GB"/>
        </w:rPr>
        <w:tab/>
      </w:r>
      <w:r w:rsidRPr="00F24131">
        <w:rPr>
          <w:rFonts w:eastAsia="SimSun"/>
        </w:rPr>
        <w:t>TC7c power allocation</w:t>
      </w:r>
      <w:r>
        <w:tab/>
      </w:r>
      <w:r>
        <w:fldChar w:fldCharType="begin"/>
      </w:r>
      <w:r>
        <w:instrText xml:space="preserve"> PAGEREF _Toc138891264 \h </w:instrText>
      </w:r>
      <w:r>
        <w:fldChar w:fldCharType="separate"/>
      </w:r>
      <w:r>
        <w:t>60</w:t>
      </w:r>
      <w:r>
        <w:fldChar w:fldCharType="end"/>
      </w:r>
    </w:p>
    <w:p w14:paraId="3722B58A" w14:textId="4B288DE8" w:rsidR="00C642D7" w:rsidRDefault="00C642D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_Toc138891265 \h </w:instrText>
      </w:r>
      <w:r>
        <w:fldChar w:fldCharType="separate"/>
      </w:r>
      <w:r>
        <w:t>60</w:t>
      </w:r>
      <w:r>
        <w:fldChar w:fldCharType="end"/>
      </w:r>
    </w:p>
    <w:p w14:paraId="499B3E8E" w14:textId="624461B7" w:rsidR="00C642D7" w:rsidRDefault="00C642D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_Toc138891266 \h </w:instrText>
      </w:r>
      <w:r>
        <w:fldChar w:fldCharType="separate"/>
      </w:r>
      <w:r>
        <w:t>60</w:t>
      </w:r>
      <w:r>
        <w:fldChar w:fldCharType="end"/>
      </w:r>
    </w:p>
    <w:p w14:paraId="63BBBC1A" w14:textId="05F4F93D" w:rsidR="00C642D7" w:rsidRDefault="00C642D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_Toc138891267 \h </w:instrText>
      </w:r>
      <w:r>
        <w:fldChar w:fldCharType="separate"/>
      </w:r>
      <w:r>
        <w:t>60</w:t>
      </w:r>
      <w:r>
        <w:fldChar w:fldCharType="end"/>
      </w:r>
    </w:p>
    <w:p w14:paraId="342C2E94" w14:textId="794F5EFA" w:rsidR="00C642D7" w:rsidRDefault="00C642D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_Toc138891268 \h </w:instrText>
      </w:r>
      <w:r>
        <w:fldChar w:fldCharType="separate"/>
      </w:r>
      <w:r>
        <w:t>61</w:t>
      </w:r>
      <w:r>
        <w:fldChar w:fldCharType="end"/>
      </w:r>
    </w:p>
    <w:p w14:paraId="1E03A448" w14:textId="30509A67" w:rsidR="00C642D7" w:rsidRDefault="00C642D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_Toc138891269 \h </w:instrText>
      </w:r>
      <w:r>
        <w:fldChar w:fldCharType="separate"/>
      </w:r>
      <w:r>
        <w:t>61</w:t>
      </w:r>
      <w:r>
        <w:fldChar w:fldCharType="end"/>
      </w:r>
    </w:p>
    <w:p w14:paraId="0CC220B2" w14:textId="15F4EE43" w:rsidR="00C642D7" w:rsidRDefault="00C642D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_Toc138891270 \h </w:instrText>
      </w:r>
      <w:r>
        <w:fldChar w:fldCharType="separate"/>
      </w:r>
      <w:r>
        <w:t>61</w:t>
      </w:r>
      <w:r>
        <w:fldChar w:fldCharType="end"/>
      </w:r>
    </w:p>
    <w:p w14:paraId="0E6D0B88" w14:textId="29A378A3" w:rsidR="00C642D7" w:rsidRDefault="00C642D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_Toc138891271 \h </w:instrText>
      </w:r>
      <w:r>
        <w:fldChar w:fldCharType="separate"/>
      </w:r>
      <w:r>
        <w:t>61</w:t>
      </w:r>
      <w:r>
        <w:fldChar w:fldCharType="end"/>
      </w:r>
    </w:p>
    <w:p w14:paraId="08602319" w14:textId="0EBB7022" w:rsidR="00C642D7" w:rsidRDefault="00C642D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_Toc138891272 \h </w:instrText>
      </w:r>
      <w:r>
        <w:fldChar w:fldCharType="separate"/>
      </w:r>
      <w:r>
        <w:t>61</w:t>
      </w:r>
      <w:r>
        <w:fldChar w:fldCharType="end"/>
      </w:r>
    </w:p>
    <w:p w14:paraId="6B2F1C85" w14:textId="568F8C93" w:rsidR="00C642D7" w:rsidRDefault="00C642D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_Toc138891273 \h </w:instrText>
      </w:r>
      <w:r>
        <w:fldChar w:fldCharType="separate"/>
      </w:r>
      <w:r>
        <w:t>61</w:t>
      </w:r>
      <w:r>
        <w:fldChar w:fldCharType="end"/>
      </w:r>
    </w:p>
    <w:p w14:paraId="0965FB21" w14:textId="428ABEAD" w:rsidR="00C642D7" w:rsidRDefault="00C642D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_Toc138891274 \h </w:instrText>
      </w:r>
      <w:r>
        <w:fldChar w:fldCharType="separate"/>
      </w:r>
      <w:r>
        <w:t>62</w:t>
      </w:r>
      <w:r>
        <w:fldChar w:fldCharType="end"/>
      </w:r>
    </w:p>
    <w:p w14:paraId="285FC82D" w14:textId="6B9A0CA4" w:rsidR="00C642D7" w:rsidRDefault="00C642D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_Toc138891275 \h </w:instrText>
      </w:r>
      <w:r>
        <w:fldChar w:fldCharType="separate"/>
      </w:r>
      <w:r>
        <w:t>62</w:t>
      </w:r>
      <w:r>
        <w:fldChar w:fldCharType="end"/>
      </w:r>
    </w:p>
    <w:p w14:paraId="7D8F401C" w14:textId="6C7CB39B" w:rsidR="00C642D7" w:rsidRDefault="00C642D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_Toc138891276 \h </w:instrText>
      </w:r>
      <w:r>
        <w:fldChar w:fldCharType="separate"/>
      </w:r>
      <w:r>
        <w:t>62</w:t>
      </w:r>
      <w:r>
        <w:fldChar w:fldCharType="end"/>
      </w:r>
    </w:p>
    <w:p w14:paraId="7B9B633C" w14:textId="7F65D4C8" w:rsidR="00C642D7" w:rsidRDefault="00C642D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_Toc138891277 \h </w:instrText>
      </w:r>
      <w:r>
        <w:fldChar w:fldCharType="separate"/>
      </w:r>
      <w:r>
        <w:t>62</w:t>
      </w:r>
      <w:r>
        <w:fldChar w:fldCharType="end"/>
      </w:r>
    </w:p>
    <w:p w14:paraId="133AF8C0" w14:textId="4E9B9262" w:rsidR="00C642D7" w:rsidRDefault="00C642D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_Toc138891278 \h </w:instrText>
      </w:r>
      <w:r>
        <w:fldChar w:fldCharType="separate"/>
      </w:r>
      <w:r>
        <w:t>62</w:t>
      </w:r>
      <w:r>
        <w:fldChar w:fldCharType="end"/>
      </w:r>
    </w:p>
    <w:p w14:paraId="58658C48" w14:textId="7532E65B" w:rsidR="00C642D7" w:rsidRDefault="00C642D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_Toc138891279 \h </w:instrText>
      </w:r>
      <w:r>
        <w:fldChar w:fldCharType="separate"/>
      </w:r>
      <w:r>
        <w:t>63</w:t>
      </w:r>
      <w:r>
        <w:fldChar w:fldCharType="end"/>
      </w:r>
    </w:p>
    <w:p w14:paraId="4AC37847" w14:textId="0A7E081F" w:rsidR="00C642D7" w:rsidRDefault="00C642D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_Toc138891280 \h </w:instrText>
      </w:r>
      <w:r>
        <w:fldChar w:fldCharType="separate"/>
      </w:r>
      <w:r>
        <w:t>63</w:t>
      </w:r>
      <w:r>
        <w:fldChar w:fldCharType="end"/>
      </w:r>
    </w:p>
    <w:p w14:paraId="47EA18A1" w14:textId="61E67F27" w:rsidR="00C642D7" w:rsidRDefault="00C642D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_Toc138891281 \h </w:instrText>
      </w:r>
      <w:r>
        <w:fldChar w:fldCharType="separate"/>
      </w:r>
      <w:r>
        <w:t>63</w:t>
      </w:r>
      <w:r>
        <w:fldChar w:fldCharType="end"/>
      </w:r>
    </w:p>
    <w:p w14:paraId="7ABFB459" w14:textId="2EEB80C7" w:rsidR="00C642D7" w:rsidRDefault="00C642D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_Toc138891282 \h </w:instrText>
      </w:r>
      <w:r>
        <w:fldChar w:fldCharType="separate"/>
      </w:r>
      <w:r>
        <w:t>63</w:t>
      </w:r>
      <w:r>
        <w:fldChar w:fldCharType="end"/>
      </w:r>
    </w:p>
    <w:p w14:paraId="2776AEB3" w14:textId="3D430972" w:rsidR="00C642D7" w:rsidRDefault="00C642D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_Toc138891283 \h </w:instrText>
      </w:r>
      <w:r>
        <w:fldChar w:fldCharType="separate"/>
      </w:r>
      <w:r>
        <w:t>63</w:t>
      </w:r>
      <w:r>
        <w:fldChar w:fldCharType="end"/>
      </w:r>
    </w:p>
    <w:p w14:paraId="0F18BFF4" w14:textId="57364669" w:rsidR="00C642D7" w:rsidRDefault="00C642D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_Toc138891284 \h </w:instrText>
      </w:r>
      <w:r>
        <w:fldChar w:fldCharType="separate"/>
      </w:r>
      <w:r>
        <w:t>63</w:t>
      </w:r>
      <w:r>
        <w:fldChar w:fldCharType="end"/>
      </w:r>
    </w:p>
    <w:p w14:paraId="4388AC96" w14:textId="59292833" w:rsidR="00C642D7" w:rsidRDefault="00C642D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_Toc138891285 \h </w:instrText>
      </w:r>
      <w:r>
        <w:fldChar w:fldCharType="separate"/>
      </w:r>
      <w:r>
        <w:t>64</w:t>
      </w:r>
      <w:r>
        <w:fldChar w:fldCharType="end"/>
      </w:r>
    </w:p>
    <w:p w14:paraId="6D51D221" w14:textId="23CC79AE" w:rsidR="00C642D7" w:rsidRDefault="00C642D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_Toc138891286 \h </w:instrText>
      </w:r>
      <w:r>
        <w:fldChar w:fldCharType="separate"/>
      </w:r>
      <w:r>
        <w:t>64</w:t>
      </w:r>
      <w:r>
        <w:fldChar w:fldCharType="end"/>
      </w:r>
    </w:p>
    <w:p w14:paraId="76F71B72" w14:textId="11FA2818" w:rsidR="00C642D7" w:rsidRDefault="00C642D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_Toc138891287 \h </w:instrText>
      </w:r>
      <w:r>
        <w:fldChar w:fldCharType="separate"/>
      </w:r>
      <w:r>
        <w:t>64</w:t>
      </w:r>
      <w:r>
        <w:fldChar w:fldCharType="end"/>
      </w:r>
    </w:p>
    <w:p w14:paraId="00E4CE24" w14:textId="2E26F2AF" w:rsidR="00C642D7" w:rsidRDefault="00C642D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_Toc138891288 \h </w:instrText>
      </w:r>
      <w:r>
        <w:fldChar w:fldCharType="separate"/>
      </w:r>
      <w:r>
        <w:t>64</w:t>
      </w:r>
      <w:r>
        <w:fldChar w:fldCharType="end"/>
      </w:r>
    </w:p>
    <w:p w14:paraId="64C4F9F1" w14:textId="742C80EE" w:rsidR="00C642D7" w:rsidRDefault="00C642D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_Toc138891289 \h </w:instrText>
      </w:r>
      <w:r>
        <w:fldChar w:fldCharType="separate"/>
      </w:r>
      <w:r>
        <w:t>64</w:t>
      </w:r>
      <w:r>
        <w:fldChar w:fldCharType="end"/>
      </w:r>
    </w:p>
    <w:p w14:paraId="73B57B99" w14:textId="2B18E8D5" w:rsidR="00C642D7" w:rsidRDefault="00C642D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_Toc138891290 \h </w:instrText>
      </w:r>
      <w:r>
        <w:fldChar w:fldCharType="separate"/>
      </w:r>
      <w:r>
        <w:t>65</w:t>
      </w:r>
      <w:r>
        <w:fldChar w:fldCharType="end"/>
      </w:r>
    </w:p>
    <w:p w14:paraId="14539B37" w14:textId="1F09E67E" w:rsidR="00C642D7" w:rsidRDefault="00C642D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_Toc138891291 \h </w:instrText>
      </w:r>
      <w:r>
        <w:fldChar w:fldCharType="separate"/>
      </w:r>
      <w:r>
        <w:t>65</w:t>
      </w:r>
      <w:r>
        <w:fldChar w:fldCharType="end"/>
      </w:r>
    </w:p>
    <w:p w14:paraId="66763F8E" w14:textId="7A404240" w:rsidR="00C642D7" w:rsidRDefault="00C642D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_Toc138891292 \h </w:instrText>
      </w:r>
      <w:r>
        <w:fldChar w:fldCharType="separate"/>
      </w:r>
      <w:r>
        <w:t>65</w:t>
      </w:r>
      <w:r>
        <w:fldChar w:fldCharType="end"/>
      </w:r>
    </w:p>
    <w:p w14:paraId="61711BBA" w14:textId="3897B248" w:rsidR="00C642D7" w:rsidRDefault="00C642D7">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_Toc138891293 \h </w:instrText>
      </w:r>
      <w:r>
        <w:fldChar w:fldCharType="separate"/>
      </w:r>
      <w:r>
        <w:t>65</w:t>
      </w:r>
      <w:r>
        <w:fldChar w:fldCharType="end"/>
      </w:r>
    </w:p>
    <w:p w14:paraId="4B41930C" w14:textId="59A2AB64" w:rsidR="00C642D7" w:rsidRDefault="00C642D7">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_Toc138891294 \h </w:instrText>
      </w:r>
      <w:r>
        <w:fldChar w:fldCharType="separate"/>
      </w:r>
      <w:r>
        <w:t>65</w:t>
      </w:r>
      <w:r>
        <w:fldChar w:fldCharType="end"/>
      </w:r>
    </w:p>
    <w:p w14:paraId="2DB32374" w14:textId="14F31D2B" w:rsidR="00C642D7" w:rsidRDefault="00C642D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_Toc138891295 \h </w:instrText>
      </w:r>
      <w:r>
        <w:fldChar w:fldCharType="separate"/>
      </w:r>
      <w:r>
        <w:t>65</w:t>
      </w:r>
      <w:r>
        <w:fldChar w:fldCharType="end"/>
      </w:r>
    </w:p>
    <w:p w14:paraId="4C63E8CA" w14:textId="3EA9DB0A" w:rsidR="00C642D7" w:rsidRDefault="00C642D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_Toc138891296 \h </w:instrText>
      </w:r>
      <w:r>
        <w:fldChar w:fldCharType="separate"/>
      </w:r>
      <w:r>
        <w:t>66</w:t>
      </w:r>
      <w:r>
        <w:fldChar w:fldCharType="end"/>
      </w:r>
    </w:p>
    <w:p w14:paraId="2FE66A72" w14:textId="6F29497B" w:rsidR="00C642D7" w:rsidRDefault="00C642D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_Toc138891297 \h </w:instrText>
      </w:r>
      <w:r>
        <w:fldChar w:fldCharType="separate"/>
      </w:r>
      <w:r>
        <w:t>66</w:t>
      </w:r>
      <w:r>
        <w:fldChar w:fldCharType="end"/>
      </w:r>
    </w:p>
    <w:p w14:paraId="358E61D2" w14:textId="75618EF8" w:rsidR="00C642D7" w:rsidRDefault="00C642D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_Toc138891298 \h </w:instrText>
      </w:r>
      <w:r>
        <w:fldChar w:fldCharType="separate"/>
      </w:r>
      <w:r>
        <w:t>66</w:t>
      </w:r>
      <w:r>
        <w:fldChar w:fldCharType="end"/>
      </w:r>
    </w:p>
    <w:p w14:paraId="324B76ED" w14:textId="3708B560" w:rsidR="00C642D7" w:rsidRDefault="00C642D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_Toc138891299 \h </w:instrText>
      </w:r>
      <w:r>
        <w:fldChar w:fldCharType="separate"/>
      </w:r>
      <w:r>
        <w:t>66</w:t>
      </w:r>
      <w:r>
        <w:fldChar w:fldCharType="end"/>
      </w:r>
    </w:p>
    <w:p w14:paraId="141E406F" w14:textId="5D084C5B" w:rsidR="00C642D7" w:rsidRDefault="00C642D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_Toc138891300 \h </w:instrText>
      </w:r>
      <w:r>
        <w:fldChar w:fldCharType="separate"/>
      </w:r>
      <w:r>
        <w:t>66</w:t>
      </w:r>
      <w:r>
        <w:fldChar w:fldCharType="end"/>
      </w:r>
    </w:p>
    <w:p w14:paraId="679AB019" w14:textId="3C0E197B" w:rsidR="00C642D7" w:rsidRDefault="00C642D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_Toc138891301 \h </w:instrText>
      </w:r>
      <w:r>
        <w:fldChar w:fldCharType="separate"/>
      </w:r>
      <w:r>
        <w:t>66</w:t>
      </w:r>
      <w:r>
        <w:fldChar w:fldCharType="end"/>
      </w:r>
    </w:p>
    <w:p w14:paraId="34629DC1" w14:textId="27A6FE1B" w:rsidR="00C642D7" w:rsidRDefault="00C642D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_Toc138891302 \h </w:instrText>
      </w:r>
      <w:r>
        <w:fldChar w:fldCharType="separate"/>
      </w:r>
      <w:r>
        <w:t>67</w:t>
      </w:r>
      <w:r>
        <w:fldChar w:fldCharType="end"/>
      </w:r>
    </w:p>
    <w:p w14:paraId="464AB374" w14:textId="29B60451" w:rsidR="00C642D7" w:rsidRDefault="00C642D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_Toc138891303 \h </w:instrText>
      </w:r>
      <w:r>
        <w:fldChar w:fldCharType="separate"/>
      </w:r>
      <w:r>
        <w:t>67</w:t>
      </w:r>
      <w:r>
        <w:fldChar w:fldCharType="end"/>
      </w:r>
    </w:p>
    <w:p w14:paraId="3AD347C7" w14:textId="19A18EC2" w:rsidR="00C642D7" w:rsidRDefault="00C642D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_Toc138891304 \h </w:instrText>
      </w:r>
      <w:r>
        <w:fldChar w:fldCharType="separate"/>
      </w:r>
      <w:r>
        <w:t>67</w:t>
      </w:r>
      <w:r>
        <w:fldChar w:fldCharType="end"/>
      </w:r>
    </w:p>
    <w:p w14:paraId="56756094" w14:textId="4CAF7BE7" w:rsidR="00C642D7" w:rsidRDefault="00C642D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_Toc138891305 \h </w:instrText>
      </w:r>
      <w:r>
        <w:fldChar w:fldCharType="separate"/>
      </w:r>
      <w:r>
        <w:t>67</w:t>
      </w:r>
      <w:r>
        <w:fldChar w:fldCharType="end"/>
      </w:r>
    </w:p>
    <w:p w14:paraId="7006EBF3" w14:textId="0AD4DA6C" w:rsidR="00C642D7" w:rsidRDefault="00C642D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_Toc138891306 \h </w:instrText>
      </w:r>
      <w:r>
        <w:fldChar w:fldCharType="separate"/>
      </w:r>
      <w:r>
        <w:t>67</w:t>
      </w:r>
      <w:r>
        <w:fldChar w:fldCharType="end"/>
      </w:r>
    </w:p>
    <w:p w14:paraId="5496AF7B" w14:textId="4B647F3D" w:rsidR="00C642D7" w:rsidRDefault="00C642D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_Toc138891307 \h </w:instrText>
      </w:r>
      <w:r>
        <w:fldChar w:fldCharType="separate"/>
      </w:r>
      <w:r>
        <w:t>68</w:t>
      </w:r>
      <w:r>
        <w:fldChar w:fldCharType="end"/>
      </w:r>
    </w:p>
    <w:p w14:paraId="33D6D23C" w14:textId="193BB82D" w:rsidR="00C642D7" w:rsidRDefault="00C642D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_Toc138891308 \h </w:instrText>
      </w:r>
      <w:r>
        <w:fldChar w:fldCharType="separate"/>
      </w:r>
      <w:r>
        <w:t>69</w:t>
      </w:r>
      <w:r>
        <w:fldChar w:fldCharType="end"/>
      </w:r>
    </w:p>
    <w:p w14:paraId="534C0563" w14:textId="7CFE78FE" w:rsidR="00C642D7" w:rsidRDefault="00C642D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_Toc138891309 \h </w:instrText>
      </w:r>
      <w:r>
        <w:fldChar w:fldCharType="separate"/>
      </w:r>
      <w:r>
        <w:t>69</w:t>
      </w:r>
      <w:r>
        <w:fldChar w:fldCharType="end"/>
      </w:r>
    </w:p>
    <w:p w14:paraId="26778CA5" w14:textId="327D91CB" w:rsidR="00C642D7" w:rsidRDefault="00C642D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_Toc138891310 \h </w:instrText>
      </w:r>
      <w:r>
        <w:fldChar w:fldCharType="separate"/>
      </w:r>
      <w:r>
        <w:t>70</w:t>
      </w:r>
      <w:r>
        <w:fldChar w:fldCharType="end"/>
      </w:r>
    </w:p>
    <w:p w14:paraId="535B5C13" w14:textId="55F8554C" w:rsidR="00C642D7" w:rsidRDefault="00C642D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_Toc138891311 \h </w:instrText>
      </w:r>
      <w:r>
        <w:fldChar w:fldCharType="separate"/>
      </w:r>
      <w:r>
        <w:t>70</w:t>
      </w:r>
      <w:r>
        <w:fldChar w:fldCharType="end"/>
      </w:r>
    </w:p>
    <w:p w14:paraId="72E81F57" w14:textId="7F4C164C" w:rsidR="00C642D7" w:rsidRDefault="00C642D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_Toc138891312 \h </w:instrText>
      </w:r>
      <w:r>
        <w:fldChar w:fldCharType="separate"/>
      </w:r>
      <w:r>
        <w:t>70</w:t>
      </w:r>
      <w:r>
        <w:fldChar w:fldCharType="end"/>
      </w:r>
    </w:p>
    <w:p w14:paraId="4E072FA9" w14:textId="1A4BDEC3" w:rsidR="00C642D7" w:rsidRDefault="00C642D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_Toc138891313 \h </w:instrText>
      </w:r>
      <w:r>
        <w:fldChar w:fldCharType="separate"/>
      </w:r>
      <w:r>
        <w:t>70</w:t>
      </w:r>
      <w:r>
        <w:fldChar w:fldCharType="end"/>
      </w:r>
    </w:p>
    <w:p w14:paraId="04BC4555" w14:textId="126A7A51" w:rsidR="00C642D7" w:rsidRDefault="00C642D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_Toc138891314 \h </w:instrText>
      </w:r>
      <w:r>
        <w:fldChar w:fldCharType="separate"/>
      </w:r>
      <w:r>
        <w:t>71</w:t>
      </w:r>
      <w:r>
        <w:fldChar w:fldCharType="end"/>
      </w:r>
    </w:p>
    <w:p w14:paraId="45BC86AD" w14:textId="1C718452" w:rsidR="00C642D7" w:rsidRDefault="00C642D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_Toc138891315 \h </w:instrText>
      </w:r>
      <w:r>
        <w:fldChar w:fldCharType="separate"/>
      </w:r>
      <w:r>
        <w:t>72</w:t>
      </w:r>
      <w:r>
        <w:fldChar w:fldCharType="end"/>
      </w:r>
    </w:p>
    <w:p w14:paraId="6C87688C" w14:textId="15C80D88" w:rsidR="00C642D7" w:rsidRDefault="00C642D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_Toc138891316 \h </w:instrText>
      </w:r>
      <w:r>
        <w:fldChar w:fldCharType="separate"/>
      </w:r>
      <w:r>
        <w:t>72</w:t>
      </w:r>
      <w:r>
        <w:fldChar w:fldCharType="end"/>
      </w:r>
    </w:p>
    <w:p w14:paraId="21C2AA90" w14:textId="44760F9B" w:rsidR="00C642D7" w:rsidRDefault="00C642D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_Toc138891317 \h </w:instrText>
      </w:r>
      <w:r>
        <w:fldChar w:fldCharType="separate"/>
      </w:r>
      <w:r>
        <w:t>72</w:t>
      </w:r>
      <w:r>
        <w:fldChar w:fldCharType="end"/>
      </w:r>
    </w:p>
    <w:p w14:paraId="441618C6" w14:textId="16BDDE14" w:rsidR="00C642D7" w:rsidRDefault="00C642D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_Toc138891318 \h </w:instrText>
      </w:r>
      <w:r>
        <w:fldChar w:fldCharType="separate"/>
      </w:r>
      <w:r>
        <w:t>73</w:t>
      </w:r>
      <w:r>
        <w:fldChar w:fldCharType="end"/>
      </w:r>
    </w:p>
    <w:p w14:paraId="1EC14231" w14:textId="6108C5D0" w:rsidR="00C642D7" w:rsidRDefault="00C642D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_Toc138891319 \h </w:instrText>
      </w:r>
      <w:r>
        <w:fldChar w:fldCharType="separate"/>
      </w:r>
      <w:r>
        <w:t>73</w:t>
      </w:r>
      <w:r>
        <w:fldChar w:fldCharType="end"/>
      </w:r>
    </w:p>
    <w:p w14:paraId="7715189B" w14:textId="4E5BC857" w:rsidR="00C642D7" w:rsidRDefault="00C642D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_Toc138891320 \h </w:instrText>
      </w:r>
      <w:r>
        <w:fldChar w:fldCharType="separate"/>
      </w:r>
      <w:r>
        <w:t>73</w:t>
      </w:r>
      <w:r>
        <w:fldChar w:fldCharType="end"/>
      </w:r>
    </w:p>
    <w:p w14:paraId="7F5DE518" w14:textId="57CB964D" w:rsidR="00C642D7" w:rsidRDefault="00C642D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_Toc138891321 \h </w:instrText>
      </w:r>
      <w:r>
        <w:fldChar w:fldCharType="separate"/>
      </w:r>
      <w:r>
        <w:t>74</w:t>
      </w:r>
      <w:r>
        <w:fldChar w:fldCharType="end"/>
      </w:r>
    </w:p>
    <w:p w14:paraId="502AD469" w14:textId="685402C0" w:rsidR="00C642D7" w:rsidRDefault="00C642D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_Toc138891322 \h </w:instrText>
      </w:r>
      <w:r>
        <w:fldChar w:fldCharType="separate"/>
      </w:r>
      <w:r>
        <w:t>75</w:t>
      </w:r>
      <w:r>
        <w:fldChar w:fldCharType="end"/>
      </w:r>
    </w:p>
    <w:p w14:paraId="1623A261" w14:textId="4319424B" w:rsidR="00C642D7" w:rsidRDefault="00C642D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_Toc138891323 \h </w:instrText>
      </w:r>
      <w:r>
        <w:fldChar w:fldCharType="separate"/>
      </w:r>
      <w:r>
        <w:t>75</w:t>
      </w:r>
      <w:r>
        <w:fldChar w:fldCharType="end"/>
      </w:r>
    </w:p>
    <w:p w14:paraId="70191BBB" w14:textId="349415C1" w:rsidR="00C642D7" w:rsidRDefault="00C642D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_Toc138891324 \h </w:instrText>
      </w:r>
      <w:r>
        <w:fldChar w:fldCharType="separate"/>
      </w:r>
      <w:r>
        <w:t>75</w:t>
      </w:r>
      <w:r>
        <w:fldChar w:fldCharType="end"/>
      </w:r>
    </w:p>
    <w:p w14:paraId="0E49D37E" w14:textId="58E99472" w:rsidR="00C642D7" w:rsidRDefault="00C642D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_Toc138891325 \h </w:instrText>
      </w:r>
      <w:r>
        <w:fldChar w:fldCharType="separate"/>
      </w:r>
      <w:r>
        <w:t>75</w:t>
      </w:r>
      <w:r>
        <w:fldChar w:fldCharType="end"/>
      </w:r>
    </w:p>
    <w:p w14:paraId="4143344F" w14:textId="47EA6AC3" w:rsidR="00C642D7" w:rsidRDefault="00C642D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_Toc138891326 \h </w:instrText>
      </w:r>
      <w:r>
        <w:fldChar w:fldCharType="separate"/>
      </w:r>
      <w:r>
        <w:t>76</w:t>
      </w:r>
      <w:r>
        <w:fldChar w:fldCharType="end"/>
      </w:r>
    </w:p>
    <w:p w14:paraId="4A3A82A1" w14:textId="79E3C0A9" w:rsidR="00C642D7" w:rsidRDefault="00C642D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_Toc138891327 \h </w:instrText>
      </w:r>
      <w:r>
        <w:fldChar w:fldCharType="separate"/>
      </w:r>
      <w:r>
        <w:t>76</w:t>
      </w:r>
      <w:r>
        <w:fldChar w:fldCharType="end"/>
      </w:r>
    </w:p>
    <w:p w14:paraId="41B242B7" w14:textId="23BCADAD" w:rsidR="00C642D7" w:rsidRDefault="00C642D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_Toc138891328 \h </w:instrText>
      </w:r>
      <w:r>
        <w:fldChar w:fldCharType="separate"/>
      </w:r>
      <w:r>
        <w:t>76</w:t>
      </w:r>
      <w:r>
        <w:fldChar w:fldCharType="end"/>
      </w:r>
    </w:p>
    <w:p w14:paraId="6EB6335B" w14:textId="3241E516" w:rsidR="00C642D7" w:rsidRDefault="00C642D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_Toc138891329 \h </w:instrText>
      </w:r>
      <w:r>
        <w:fldChar w:fldCharType="separate"/>
      </w:r>
      <w:r>
        <w:t>76</w:t>
      </w:r>
      <w:r>
        <w:fldChar w:fldCharType="end"/>
      </w:r>
    </w:p>
    <w:p w14:paraId="5EDD11D5" w14:textId="2B469139" w:rsidR="00C642D7" w:rsidRDefault="00C642D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_Toc138891330 \h </w:instrText>
      </w:r>
      <w:r>
        <w:fldChar w:fldCharType="separate"/>
      </w:r>
      <w:r>
        <w:t>77</w:t>
      </w:r>
      <w:r>
        <w:fldChar w:fldCharType="end"/>
      </w:r>
    </w:p>
    <w:p w14:paraId="6202083F" w14:textId="35F6814A" w:rsidR="00C642D7" w:rsidRDefault="00C642D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_Toc138891331 \h </w:instrText>
      </w:r>
      <w:r>
        <w:fldChar w:fldCharType="separate"/>
      </w:r>
      <w:r>
        <w:t>77</w:t>
      </w:r>
      <w:r>
        <w:fldChar w:fldCharType="end"/>
      </w:r>
    </w:p>
    <w:p w14:paraId="030339FF" w14:textId="2DF33296" w:rsidR="00C642D7" w:rsidRDefault="00C642D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_Toc138891332 \h </w:instrText>
      </w:r>
      <w:r>
        <w:fldChar w:fldCharType="separate"/>
      </w:r>
      <w:r>
        <w:t>77</w:t>
      </w:r>
      <w:r>
        <w:fldChar w:fldCharType="end"/>
      </w:r>
    </w:p>
    <w:p w14:paraId="2DD4AEB3" w14:textId="347E4DD2" w:rsidR="00C642D7" w:rsidRDefault="00C642D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_Toc138891333 \h </w:instrText>
      </w:r>
      <w:r>
        <w:fldChar w:fldCharType="separate"/>
      </w:r>
      <w:r>
        <w:t>78</w:t>
      </w:r>
      <w:r>
        <w:fldChar w:fldCharType="end"/>
      </w:r>
    </w:p>
    <w:p w14:paraId="533ED24F" w14:textId="54852DE5" w:rsidR="00C642D7" w:rsidRDefault="00C642D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_Toc138891334 \h </w:instrText>
      </w:r>
      <w:r>
        <w:fldChar w:fldCharType="separate"/>
      </w:r>
      <w:r>
        <w:t>78</w:t>
      </w:r>
      <w:r>
        <w:fldChar w:fldCharType="end"/>
      </w:r>
    </w:p>
    <w:p w14:paraId="2C1703E8" w14:textId="33209F13" w:rsidR="00C642D7" w:rsidRDefault="00C642D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_Toc138891335 \h </w:instrText>
      </w:r>
      <w:r>
        <w:fldChar w:fldCharType="separate"/>
      </w:r>
      <w:r>
        <w:t>79</w:t>
      </w:r>
      <w:r>
        <w:fldChar w:fldCharType="end"/>
      </w:r>
    </w:p>
    <w:p w14:paraId="09FDA1A4" w14:textId="1D744F8A" w:rsidR="00C642D7" w:rsidRDefault="00C642D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_Toc138891336 \h </w:instrText>
      </w:r>
      <w:r>
        <w:fldChar w:fldCharType="separate"/>
      </w:r>
      <w:r>
        <w:t>80</w:t>
      </w:r>
      <w:r>
        <w:fldChar w:fldCharType="end"/>
      </w:r>
    </w:p>
    <w:p w14:paraId="622ED98E" w14:textId="2F4AC6BE" w:rsidR="00C642D7" w:rsidRDefault="00C642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_Toc138891337 \h </w:instrText>
      </w:r>
      <w:r>
        <w:fldChar w:fldCharType="separate"/>
      </w:r>
      <w:r>
        <w:t>80</w:t>
      </w:r>
      <w:r>
        <w:fldChar w:fldCharType="end"/>
      </w:r>
    </w:p>
    <w:p w14:paraId="3A5D19A4" w14:textId="5B3D5334" w:rsidR="00C642D7" w:rsidRDefault="00C642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_Toc138891338 \h </w:instrText>
      </w:r>
      <w:r>
        <w:fldChar w:fldCharType="separate"/>
      </w:r>
      <w:r>
        <w:t>82</w:t>
      </w:r>
      <w:r>
        <w:fldChar w:fldCharType="end"/>
      </w:r>
    </w:p>
    <w:p w14:paraId="20AD887D" w14:textId="087BCBCF" w:rsidR="00C642D7" w:rsidRDefault="00C642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_Toc138891339 \h </w:instrText>
      </w:r>
      <w:r>
        <w:fldChar w:fldCharType="separate"/>
      </w:r>
      <w:r>
        <w:t>110</w:t>
      </w:r>
      <w:r>
        <w:fldChar w:fldCharType="end"/>
      </w:r>
    </w:p>
    <w:p w14:paraId="3C59EA11" w14:textId="11CDEA20" w:rsidR="00C642D7" w:rsidRDefault="00C642D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_Toc138891340 \h </w:instrText>
      </w:r>
      <w:r>
        <w:fldChar w:fldCharType="separate"/>
      </w:r>
      <w:r>
        <w:t>122</w:t>
      </w:r>
      <w:r>
        <w:fldChar w:fldCharType="end"/>
      </w:r>
    </w:p>
    <w:p w14:paraId="60757307" w14:textId="12BEF25C" w:rsidR="00C642D7" w:rsidRDefault="00C642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_Toc138891341 \h </w:instrText>
      </w:r>
      <w:r>
        <w:fldChar w:fldCharType="separate"/>
      </w:r>
      <w:r>
        <w:t>125</w:t>
      </w:r>
      <w:r>
        <w:fldChar w:fldCharType="end"/>
      </w:r>
    </w:p>
    <w:p w14:paraId="14CAC01E" w14:textId="42506EBB" w:rsidR="00C642D7" w:rsidRDefault="00C642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_Toc138891342 \h </w:instrText>
      </w:r>
      <w:r>
        <w:fldChar w:fldCharType="separate"/>
      </w:r>
      <w:r>
        <w:t>125</w:t>
      </w:r>
      <w:r>
        <w:fldChar w:fldCharType="end"/>
      </w:r>
    </w:p>
    <w:p w14:paraId="4138F9F1" w14:textId="2B521C9F" w:rsidR="00C642D7" w:rsidRDefault="00C642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_Toc138891343 \h </w:instrText>
      </w:r>
      <w:r>
        <w:fldChar w:fldCharType="separate"/>
      </w:r>
      <w:r>
        <w:t>125</w:t>
      </w:r>
      <w:r>
        <w:fldChar w:fldCharType="end"/>
      </w:r>
    </w:p>
    <w:p w14:paraId="41D9717C" w14:textId="157CE225" w:rsidR="00C642D7" w:rsidRDefault="00C642D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_Toc138891344 \h </w:instrText>
      </w:r>
      <w:r>
        <w:fldChar w:fldCharType="separate"/>
      </w:r>
      <w:r>
        <w:t>125</w:t>
      </w:r>
      <w:r>
        <w:fldChar w:fldCharType="end"/>
      </w:r>
    </w:p>
    <w:p w14:paraId="4DE38135" w14:textId="758A3E48" w:rsidR="00C642D7" w:rsidRDefault="00C642D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_Toc138891345 \h </w:instrText>
      </w:r>
      <w:r>
        <w:fldChar w:fldCharType="separate"/>
      </w:r>
      <w:r>
        <w:t>125</w:t>
      </w:r>
      <w:r>
        <w:fldChar w:fldCharType="end"/>
      </w:r>
    </w:p>
    <w:p w14:paraId="2BE09BF5" w14:textId="3D3B0C35" w:rsidR="00C642D7" w:rsidRDefault="00C642D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_Toc138891346 \h </w:instrText>
      </w:r>
      <w:r>
        <w:fldChar w:fldCharType="separate"/>
      </w:r>
      <w:r>
        <w:t>126</w:t>
      </w:r>
      <w:r>
        <w:fldChar w:fldCharType="end"/>
      </w:r>
    </w:p>
    <w:p w14:paraId="62CBC757" w14:textId="0614CA81" w:rsidR="00C642D7" w:rsidRDefault="00C642D7">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_Toc138891347 \h </w:instrText>
      </w:r>
      <w:r>
        <w:fldChar w:fldCharType="separate"/>
      </w:r>
      <w:r>
        <w:t>126</w:t>
      </w:r>
      <w:r>
        <w:fldChar w:fldCharType="end"/>
      </w:r>
    </w:p>
    <w:p w14:paraId="3EAB3D6E" w14:textId="18624C0A" w:rsidR="00C642D7" w:rsidRDefault="00C642D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_Toc138891348 \h </w:instrText>
      </w:r>
      <w:r>
        <w:fldChar w:fldCharType="separate"/>
      </w:r>
      <w:r>
        <w:t>126</w:t>
      </w:r>
      <w:r>
        <w:fldChar w:fldCharType="end"/>
      </w:r>
    </w:p>
    <w:p w14:paraId="4A608338" w14:textId="2E81661D" w:rsidR="00C642D7" w:rsidRDefault="00C642D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_Toc138891349 \h </w:instrText>
      </w:r>
      <w:r>
        <w:fldChar w:fldCharType="separate"/>
      </w:r>
      <w:r>
        <w:t>126</w:t>
      </w:r>
      <w:r>
        <w:fldChar w:fldCharType="end"/>
      </w:r>
    </w:p>
    <w:p w14:paraId="7396E883" w14:textId="13374E59" w:rsidR="00C642D7" w:rsidRDefault="00C642D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_Toc138891350 \h </w:instrText>
      </w:r>
      <w:r>
        <w:fldChar w:fldCharType="separate"/>
      </w:r>
      <w:r>
        <w:t>126</w:t>
      </w:r>
      <w:r>
        <w:fldChar w:fldCharType="end"/>
      </w:r>
    </w:p>
    <w:p w14:paraId="7F62DC60" w14:textId="1B9B2AD4" w:rsidR="00C642D7" w:rsidRDefault="00C642D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_Toc138891351 \h </w:instrText>
      </w:r>
      <w:r>
        <w:fldChar w:fldCharType="separate"/>
      </w:r>
      <w:r>
        <w:t>126</w:t>
      </w:r>
      <w:r>
        <w:fldChar w:fldCharType="end"/>
      </w:r>
    </w:p>
    <w:p w14:paraId="0EAD5992" w14:textId="2913B9E2" w:rsidR="00C642D7" w:rsidRDefault="00C642D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_Toc138891352 \h </w:instrText>
      </w:r>
      <w:r>
        <w:fldChar w:fldCharType="separate"/>
      </w:r>
      <w:r>
        <w:t>127</w:t>
      </w:r>
      <w:r>
        <w:fldChar w:fldCharType="end"/>
      </w:r>
    </w:p>
    <w:p w14:paraId="2B51F1E9" w14:textId="6FB4E86E" w:rsidR="00C642D7" w:rsidRDefault="00C642D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_Toc138891353 \h </w:instrText>
      </w:r>
      <w:r>
        <w:fldChar w:fldCharType="separate"/>
      </w:r>
      <w:r>
        <w:t>127</w:t>
      </w:r>
      <w:r>
        <w:fldChar w:fldCharType="end"/>
      </w:r>
    </w:p>
    <w:p w14:paraId="01BA3025" w14:textId="15E970B4" w:rsidR="00C642D7" w:rsidRDefault="00C642D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_Toc138891354 \h </w:instrText>
      </w:r>
      <w:r>
        <w:fldChar w:fldCharType="separate"/>
      </w:r>
      <w:r>
        <w:t>127</w:t>
      </w:r>
      <w:r>
        <w:fldChar w:fldCharType="end"/>
      </w:r>
    </w:p>
    <w:p w14:paraId="5ED5AD44" w14:textId="45D819B5" w:rsidR="00C642D7" w:rsidRDefault="00C642D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_Toc138891355 \h </w:instrText>
      </w:r>
      <w:r>
        <w:fldChar w:fldCharType="separate"/>
      </w:r>
      <w:r>
        <w:t>127</w:t>
      </w:r>
      <w:r>
        <w:fldChar w:fldCharType="end"/>
      </w:r>
    </w:p>
    <w:p w14:paraId="466501E4" w14:textId="5ED7FDB7" w:rsidR="00C642D7" w:rsidRDefault="00C642D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_Toc138891356 \h </w:instrText>
      </w:r>
      <w:r>
        <w:fldChar w:fldCharType="separate"/>
      </w:r>
      <w:r>
        <w:t>127</w:t>
      </w:r>
      <w:r>
        <w:fldChar w:fldCharType="end"/>
      </w:r>
    </w:p>
    <w:p w14:paraId="2C065FCC" w14:textId="5EE2249B" w:rsidR="00C642D7" w:rsidRDefault="00C642D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_Toc138891357 \h </w:instrText>
      </w:r>
      <w:r>
        <w:fldChar w:fldCharType="separate"/>
      </w:r>
      <w:r>
        <w:t>127</w:t>
      </w:r>
      <w:r>
        <w:fldChar w:fldCharType="end"/>
      </w:r>
    </w:p>
    <w:p w14:paraId="0B95D208" w14:textId="63C4BB64" w:rsidR="00C642D7" w:rsidRDefault="00C642D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_Toc138891358 \h </w:instrText>
      </w:r>
      <w:r>
        <w:fldChar w:fldCharType="separate"/>
      </w:r>
      <w:r>
        <w:t>127</w:t>
      </w:r>
      <w:r>
        <w:fldChar w:fldCharType="end"/>
      </w:r>
    </w:p>
    <w:p w14:paraId="0DA723DF" w14:textId="62BE72F6" w:rsidR="00C642D7" w:rsidRDefault="00C642D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_Toc138891359 \h </w:instrText>
      </w:r>
      <w:r>
        <w:fldChar w:fldCharType="separate"/>
      </w:r>
      <w:r>
        <w:t>127</w:t>
      </w:r>
      <w:r>
        <w:fldChar w:fldCharType="end"/>
      </w:r>
    </w:p>
    <w:p w14:paraId="6017E6DF" w14:textId="6EF30505" w:rsidR="00C642D7" w:rsidRDefault="00C642D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_Toc138891360 \h </w:instrText>
      </w:r>
      <w:r>
        <w:fldChar w:fldCharType="separate"/>
      </w:r>
      <w:r>
        <w:t>127</w:t>
      </w:r>
      <w:r>
        <w:fldChar w:fldCharType="end"/>
      </w:r>
    </w:p>
    <w:p w14:paraId="1000D015" w14:textId="6E854C43" w:rsidR="00C642D7" w:rsidRDefault="00C642D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_Toc138891361 \h </w:instrText>
      </w:r>
      <w:r>
        <w:fldChar w:fldCharType="separate"/>
      </w:r>
      <w:r>
        <w:t>128</w:t>
      </w:r>
      <w:r>
        <w:fldChar w:fldCharType="end"/>
      </w:r>
    </w:p>
    <w:p w14:paraId="0A3B6BA8" w14:textId="5B5E7977" w:rsidR="00C642D7" w:rsidRDefault="00C642D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_Toc138891362 \h </w:instrText>
      </w:r>
      <w:r>
        <w:fldChar w:fldCharType="separate"/>
      </w:r>
      <w:r>
        <w:t>128</w:t>
      </w:r>
      <w:r>
        <w:fldChar w:fldCharType="end"/>
      </w:r>
    </w:p>
    <w:p w14:paraId="249DBE16" w14:textId="6B3D403B" w:rsidR="00C642D7" w:rsidRDefault="00C642D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_Toc138891363 \h </w:instrText>
      </w:r>
      <w:r>
        <w:fldChar w:fldCharType="separate"/>
      </w:r>
      <w:r>
        <w:t>128</w:t>
      </w:r>
      <w:r>
        <w:fldChar w:fldCharType="end"/>
      </w:r>
    </w:p>
    <w:p w14:paraId="5292125B" w14:textId="590679A2" w:rsidR="00C642D7" w:rsidRDefault="00C642D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_Toc138891364 \h </w:instrText>
      </w:r>
      <w:r>
        <w:fldChar w:fldCharType="separate"/>
      </w:r>
      <w:r>
        <w:t>128</w:t>
      </w:r>
      <w:r>
        <w:fldChar w:fldCharType="end"/>
      </w:r>
    </w:p>
    <w:p w14:paraId="48D70805" w14:textId="357D6012" w:rsidR="00C642D7" w:rsidRDefault="00C642D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_Toc138891365 \h </w:instrText>
      </w:r>
      <w:r>
        <w:fldChar w:fldCharType="separate"/>
      </w:r>
      <w:r>
        <w:t>128</w:t>
      </w:r>
      <w:r>
        <w:fldChar w:fldCharType="end"/>
      </w:r>
    </w:p>
    <w:p w14:paraId="7C5B9549" w14:textId="4D985DF8" w:rsidR="00C642D7" w:rsidRDefault="00C642D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_Toc138891366 \h </w:instrText>
      </w:r>
      <w:r>
        <w:fldChar w:fldCharType="separate"/>
      </w:r>
      <w:r>
        <w:t>128</w:t>
      </w:r>
      <w:r>
        <w:fldChar w:fldCharType="end"/>
      </w:r>
    </w:p>
    <w:p w14:paraId="607AF9D1" w14:textId="17E98811" w:rsidR="00C642D7" w:rsidRDefault="00C642D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_Toc138891367 \h </w:instrText>
      </w:r>
      <w:r>
        <w:fldChar w:fldCharType="separate"/>
      </w:r>
      <w:r>
        <w:t>128</w:t>
      </w:r>
      <w:r>
        <w:fldChar w:fldCharType="end"/>
      </w:r>
    </w:p>
    <w:p w14:paraId="68CEC122" w14:textId="288AB7B1" w:rsidR="00C642D7" w:rsidRDefault="00C642D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_Toc138891368 \h </w:instrText>
      </w:r>
      <w:r>
        <w:fldChar w:fldCharType="separate"/>
      </w:r>
      <w:r>
        <w:t>128</w:t>
      </w:r>
      <w:r>
        <w:fldChar w:fldCharType="end"/>
      </w:r>
    </w:p>
    <w:p w14:paraId="5ED41901" w14:textId="18696707" w:rsidR="00C642D7" w:rsidRDefault="00C642D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_Toc138891369 \h </w:instrText>
      </w:r>
      <w:r>
        <w:fldChar w:fldCharType="separate"/>
      </w:r>
      <w:r>
        <w:t>128</w:t>
      </w:r>
      <w:r>
        <w:fldChar w:fldCharType="end"/>
      </w:r>
    </w:p>
    <w:p w14:paraId="09D02B89" w14:textId="0F7A59BA" w:rsidR="00C642D7" w:rsidRDefault="00C642D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_Toc138891370 \h </w:instrText>
      </w:r>
      <w:r>
        <w:fldChar w:fldCharType="separate"/>
      </w:r>
      <w:r>
        <w:t>128</w:t>
      </w:r>
      <w:r>
        <w:fldChar w:fldCharType="end"/>
      </w:r>
    </w:p>
    <w:p w14:paraId="1222D707" w14:textId="4CA325DE" w:rsidR="00C642D7" w:rsidRDefault="00C642D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_Toc138891371 \h </w:instrText>
      </w:r>
      <w:r>
        <w:fldChar w:fldCharType="separate"/>
      </w:r>
      <w:r>
        <w:t>129</w:t>
      </w:r>
      <w:r>
        <w:fldChar w:fldCharType="end"/>
      </w:r>
    </w:p>
    <w:p w14:paraId="5D9FDA1E" w14:textId="7C2F8BC9" w:rsidR="00C642D7" w:rsidRDefault="00C642D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_Toc138891372 \h </w:instrText>
      </w:r>
      <w:r>
        <w:fldChar w:fldCharType="separate"/>
      </w:r>
      <w:r>
        <w:t>129</w:t>
      </w:r>
      <w:r>
        <w:fldChar w:fldCharType="end"/>
      </w:r>
    </w:p>
    <w:p w14:paraId="587FA20A" w14:textId="56BF1747" w:rsidR="00C642D7" w:rsidRDefault="00C642D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_Toc138891373 \h </w:instrText>
      </w:r>
      <w:r>
        <w:fldChar w:fldCharType="separate"/>
      </w:r>
      <w:r>
        <w:t>129</w:t>
      </w:r>
      <w:r>
        <w:fldChar w:fldCharType="end"/>
      </w:r>
    </w:p>
    <w:p w14:paraId="33783E1D" w14:textId="5764EF18" w:rsidR="00C642D7" w:rsidRDefault="00C642D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_Toc138891374 \h </w:instrText>
      </w:r>
      <w:r>
        <w:fldChar w:fldCharType="separate"/>
      </w:r>
      <w:r>
        <w:t>129</w:t>
      </w:r>
      <w:r>
        <w:fldChar w:fldCharType="end"/>
      </w:r>
    </w:p>
    <w:p w14:paraId="26F3A844" w14:textId="2A3A0423" w:rsidR="00C642D7" w:rsidRDefault="00C642D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_Toc138891375 \h </w:instrText>
      </w:r>
      <w:r>
        <w:fldChar w:fldCharType="separate"/>
      </w:r>
      <w:r>
        <w:t>129</w:t>
      </w:r>
      <w:r>
        <w:fldChar w:fldCharType="end"/>
      </w:r>
    </w:p>
    <w:p w14:paraId="6C8B0859" w14:textId="565C043B" w:rsidR="00C642D7" w:rsidRDefault="00C642D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_Toc138891376 \h </w:instrText>
      </w:r>
      <w:r>
        <w:fldChar w:fldCharType="separate"/>
      </w:r>
      <w:r>
        <w:t>129</w:t>
      </w:r>
      <w:r>
        <w:fldChar w:fldCharType="end"/>
      </w:r>
    </w:p>
    <w:p w14:paraId="2CCC41C2" w14:textId="3CAF172E" w:rsidR="00C642D7" w:rsidRDefault="00C642D7">
      <w:pPr>
        <w:pStyle w:val="TOC3"/>
        <w:rPr>
          <w:rFonts w:asciiTheme="minorHAnsi" w:eastAsiaTheme="minorEastAsia" w:hAnsiTheme="minorHAnsi" w:cstheme="minorBidi"/>
          <w:sz w:val="22"/>
          <w:szCs w:val="22"/>
          <w:lang w:eastAsia="en-GB"/>
        </w:rPr>
      </w:pPr>
      <w:r w:rsidRPr="00F24131">
        <w:rPr>
          <w:rFonts w:eastAsia="SimSun"/>
          <w:lang w:eastAsia="zh-CN"/>
        </w:rPr>
        <w:t>6.2.5</w:t>
      </w:r>
      <w:r>
        <w:rPr>
          <w:rFonts w:asciiTheme="minorHAnsi" w:eastAsiaTheme="minorEastAsia" w:hAnsiTheme="minorHAnsi" w:cstheme="minorBidi"/>
          <w:sz w:val="22"/>
          <w:szCs w:val="22"/>
          <w:lang w:eastAsia="en-GB"/>
        </w:rPr>
        <w:tab/>
      </w:r>
      <w:r w:rsidRPr="00F24131">
        <w:rPr>
          <w:rFonts w:eastAsia="SimSun"/>
          <w:lang w:eastAsia="zh-CN"/>
        </w:rPr>
        <w:t>NB-IoT DL NRS power</w:t>
      </w:r>
      <w:r>
        <w:tab/>
      </w:r>
      <w:r>
        <w:fldChar w:fldCharType="begin"/>
      </w:r>
      <w:r>
        <w:instrText xml:space="preserve"> PAGEREF _Toc138891377 \h </w:instrText>
      </w:r>
      <w:r>
        <w:fldChar w:fldCharType="separate"/>
      </w:r>
      <w:r>
        <w:t>129</w:t>
      </w:r>
      <w:r>
        <w:fldChar w:fldCharType="end"/>
      </w:r>
    </w:p>
    <w:p w14:paraId="33037A08" w14:textId="28A2722A"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6.2.5.1</w:t>
      </w:r>
      <w:r>
        <w:rPr>
          <w:rFonts w:asciiTheme="minorHAnsi" w:eastAsiaTheme="minorEastAsia" w:hAnsiTheme="minorHAnsi" w:cstheme="minorBidi"/>
          <w:sz w:val="22"/>
          <w:szCs w:val="22"/>
          <w:lang w:eastAsia="en-GB"/>
        </w:rPr>
        <w:tab/>
      </w:r>
      <w:r w:rsidRPr="00F24131">
        <w:rPr>
          <w:rFonts w:eastAsia="SimSun"/>
          <w:lang w:eastAsia="zh-CN"/>
        </w:rPr>
        <w:t>Definition and applicability</w:t>
      </w:r>
      <w:r>
        <w:tab/>
      </w:r>
      <w:r>
        <w:fldChar w:fldCharType="begin"/>
      </w:r>
      <w:r>
        <w:instrText xml:space="preserve"> PAGEREF _Toc138891378 \h </w:instrText>
      </w:r>
      <w:r>
        <w:fldChar w:fldCharType="separate"/>
      </w:r>
      <w:r>
        <w:t>129</w:t>
      </w:r>
      <w:r>
        <w:fldChar w:fldCharType="end"/>
      </w:r>
    </w:p>
    <w:p w14:paraId="276D547B" w14:textId="096EB077"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6.2.5.2</w:t>
      </w:r>
      <w:r>
        <w:rPr>
          <w:rFonts w:asciiTheme="minorHAnsi" w:eastAsiaTheme="minorEastAsia" w:hAnsiTheme="minorHAnsi" w:cstheme="minorBidi"/>
          <w:sz w:val="22"/>
          <w:szCs w:val="22"/>
          <w:lang w:eastAsia="en-GB"/>
        </w:rPr>
        <w:tab/>
      </w:r>
      <w:r w:rsidRPr="00F24131">
        <w:rPr>
          <w:rFonts w:eastAsia="SimSun"/>
          <w:lang w:eastAsia="zh-CN"/>
        </w:rPr>
        <w:t>Minimum requirement</w:t>
      </w:r>
      <w:r>
        <w:tab/>
      </w:r>
      <w:r>
        <w:fldChar w:fldCharType="begin"/>
      </w:r>
      <w:r>
        <w:instrText xml:space="preserve"> PAGEREF _Toc138891379 \h </w:instrText>
      </w:r>
      <w:r>
        <w:fldChar w:fldCharType="separate"/>
      </w:r>
      <w:r>
        <w:t>129</w:t>
      </w:r>
      <w:r>
        <w:fldChar w:fldCharType="end"/>
      </w:r>
    </w:p>
    <w:p w14:paraId="284EC8C7" w14:textId="374331BC"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6.2.5.3</w:t>
      </w:r>
      <w:r>
        <w:rPr>
          <w:rFonts w:asciiTheme="minorHAnsi" w:eastAsiaTheme="minorEastAsia" w:hAnsiTheme="minorHAnsi" w:cstheme="minorBidi"/>
          <w:sz w:val="22"/>
          <w:szCs w:val="22"/>
          <w:lang w:eastAsia="en-GB"/>
        </w:rPr>
        <w:tab/>
      </w:r>
      <w:r w:rsidRPr="00F24131">
        <w:rPr>
          <w:rFonts w:eastAsia="SimSun"/>
          <w:lang w:eastAsia="zh-CN"/>
        </w:rPr>
        <w:t>Test purpose</w:t>
      </w:r>
      <w:r>
        <w:tab/>
      </w:r>
      <w:r>
        <w:fldChar w:fldCharType="begin"/>
      </w:r>
      <w:r>
        <w:instrText xml:space="preserve"> PAGEREF _Toc138891380 \h </w:instrText>
      </w:r>
      <w:r>
        <w:fldChar w:fldCharType="separate"/>
      </w:r>
      <w:r>
        <w:t>129</w:t>
      </w:r>
      <w:r>
        <w:fldChar w:fldCharType="end"/>
      </w:r>
    </w:p>
    <w:p w14:paraId="717948D1" w14:textId="5AA02362"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6.2.5.4</w:t>
      </w:r>
      <w:r>
        <w:rPr>
          <w:rFonts w:asciiTheme="minorHAnsi" w:eastAsiaTheme="minorEastAsia" w:hAnsiTheme="minorHAnsi" w:cstheme="minorBidi"/>
          <w:sz w:val="22"/>
          <w:szCs w:val="22"/>
          <w:lang w:eastAsia="en-GB"/>
        </w:rPr>
        <w:tab/>
      </w:r>
      <w:r w:rsidRPr="00F24131">
        <w:rPr>
          <w:rFonts w:eastAsia="SimSun"/>
          <w:lang w:eastAsia="zh-CN"/>
        </w:rPr>
        <w:t>Method of test</w:t>
      </w:r>
      <w:r>
        <w:tab/>
      </w:r>
      <w:r>
        <w:fldChar w:fldCharType="begin"/>
      </w:r>
      <w:r>
        <w:instrText xml:space="preserve"> PAGEREF _Toc138891381 \h </w:instrText>
      </w:r>
      <w:r>
        <w:fldChar w:fldCharType="separate"/>
      </w:r>
      <w:r>
        <w:t>130</w:t>
      </w:r>
      <w:r>
        <w:fldChar w:fldCharType="end"/>
      </w:r>
    </w:p>
    <w:p w14:paraId="54EB618D" w14:textId="21A21AB6"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6.2.5.5</w:t>
      </w:r>
      <w:r>
        <w:rPr>
          <w:rFonts w:asciiTheme="minorHAnsi" w:eastAsiaTheme="minorEastAsia" w:hAnsiTheme="minorHAnsi" w:cstheme="minorBidi"/>
          <w:sz w:val="22"/>
          <w:szCs w:val="22"/>
          <w:lang w:eastAsia="en-GB"/>
        </w:rPr>
        <w:tab/>
      </w:r>
      <w:r w:rsidRPr="00F24131">
        <w:rPr>
          <w:rFonts w:eastAsia="SimSun"/>
          <w:lang w:eastAsia="zh-CN"/>
        </w:rPr>
        <w:t>Test requirements</w:t>
      </w:r>
      <w:r>
        <w:tab/>
      </w:r>
      <w:r>
        <w:fldChar w:fldCharType="begin"/>
      </w:r>
      <w:r>
        <w:instrText xml:space="preserve"> PAGEREF _Toc138891382 \h </w:instrText>
      </w:r>
      <w:r>
        <w:fldChar w:fldCharType="separate"/>
      </w:r>
      <w:r>
        <w:t>130</w:t>
      </w:r>
      <w:r>
        <w:fldChar w:fldCharType="end"/>
      </w:r>
    </w:p>
    <w:p w14:paraId="650A4027" w14:textId="5A65CABC" w:rsidR="00C642D7" w:rsidRDefault="00C642D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_Toc138891383 \h </w:instrText>
      </w:r>
      <w:r>
        <w:fldChar w:fldCharType="separate"/>
      </w:r>
      <w:r>
        <w:t>130</w:t>
      </w:r>
      <w:r>
        <w:fldChar w:fldCharType="end"/>
      </w:r>
    </w:p>
    <w:p w14:paraId="554C0184" w14:textId="59ABA3D0" w:rsidR="00C642D7" w:rsidRDefault="00C642D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_Toc138891384 \h </w:instrText>
      </w:r>
      <w:r>
        <w:fldChar w:fldCharType="separate"/>
      </w:r>
      <w:r>
        <w:t>130</w:t>
      </w:r>
      <w:r>
        <w:fldChar w:fldCharType="end"/>
      </w:r>
    </w:p>
    <w:p w14:paraId="5FE30DA0" w14:textId="62648DF9" w:rsidR="00C642D7" w:rsidRDefault="00C642D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_Toc138891385 \h </w:instrText>
      </w:r>
      <w:r>
        <w:fldChar w:fldCharType="separate"/>
      </w:r>
      <w:r>
        <w:t>130</w:t>
      </w:r>
      <w:r>
        <w:fldChar w:fldCharType="end"/>
      </w:r>
    </w:p>
    <w:p w14:paraId="248EA9D0" w14:textId="0050A09D" w:rsidR="00C642D7" w:rsidRDefault="00C642D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_Toc138891386 \h </w:instrText>
      </w:r>
      <w:r>
        <w:fldChar w:fldCharType="separate"/>
      </w:r>
      <w:r>
        <w:t>130</w:t>
      </w:r>
      <w:r>
        <w:fldChar w:fldCharType="end"/>
      </w:r>
    </w:p>
    <w:p w14:paraId="10155F9D" w14:textId="39142B4C" w:rsidR="00C642D7" w:rsidRDefault="00C642D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_Toc138891387 \h </w:instrText>
      </w:r>
      <w:r>
        <w:fldChar w:fldCharType="separate"/>
      </w:r>
      <w:r>
        <w:t>130</w:t>
      </w:r>
      <w:r>
        <w:fldChar w:fldCharType="end"/>
      </w:r>
    </w:p>
    <w:p w14:paraId="1F01D5B7" w14:textId="572BD6F3" w:rsidR="00C642D7" w:rsidRDefault="00C642D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_Toc138891388 \h </w:instrText>
      </w:r>
      <w:r>
        <w:fldChar w:fldCharType="separate"/>
      </w:r>
      <w:r>
        <w:t>130</w:t>
      </w:r>
      <w:r>
        <w:fldChar w:fldCharType="end"/>
      </w:r>
    </w:p>
    <w:p w14:paraId="2470927E" w14:textId="2E5CBF4C" w:rsidR="00C642D7" w:rsidRDefault="00C642D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_Toc138891389 \h </w:instrText>
      </w:r>
      <w:r>
        <w:fldChar w:fldCharType="separate"/>
      </w:r>
      <w:r>
        <w:t>131</w:t>
      </w:r>
      <w:r>
        <w:fldChar w:fldCharType="end"/>
      </w:r>
    </w:p>
    <w:p w14:paraId="0DB0AA6B" w14:textId="6F71AF67" w:rsidR="00C642D7" w:rsidRDefault="00C642D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_Toc138891390 \h </w:instrText>
      </w:r>
      <w:r>
        <w:fldChar w:fldCharType="separate"/>
      </w:r>
      <w:r>
        <w:t>131</w:t>
      </w:r>
      <w:r>
        <w:fldChar w:fldCharType="end"/>
      </w:r>
    </w:p>
    <w:p w14:paraId="4D8678A7" w14:textId="5AE67FFC" w:rsidR="00C642D7" w:rsidRDefault="00C642D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_Toc138891391 \h </w:instrText>
      </w:r>
      <w:r>
        <w:fldChar w:fldCharType="separate"/>
      </w:r>
      <w:r>
        <w:t>131</w:t>
      </w:r>
      <w:r>
        <w:fldChar w:fldCharType="end"/>
      </w:r>
    </w:p>
    <w:p w14:paraId="3ACF77D5" w14:textId="74CA2269" w:rsidR="00C642D7" w:rsidRDefault="00C642D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_Toc138891392 \h </w:instrText>
      </w:r>
      <w:r>
        <w:fldChar w:fldCharType="separate"/>
      </w:r>
      <w:r>
        <w:t>131</w:t>
      </w:r>
      <w:r>
        <w:fldChar w:fldCharType="end"/>
      </w:r>
    </w:p>
    <w:p w14:paraId="44350610" w14:textId="78736C8B" w:rsidR="00C642D7" w:rsidRDefault="00C642D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_Toc138891393 \h </w:instrText>
      </w:r>
      <w:r>
        <w:fldChar w:fldCharType="separate"/>
      </w:r>
      <w:r>
        <w:t>132</w:t>
      </w:r>
      <w:r>
        <w:fldChar w:fldCharType="end"/>
      </w:r>
    </w:p>
    <w:p w14:paraId="41366BEE" w14:textId="56B99530" w:rsidR="00C642D7" w:rsidRDefault="00C642D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_Toc138891394 \h </w:instrText>
      </w:r>
      <w:r>
        <w:fldChar w:fldCharType="separate"/>
      </w:r>
      <w:r>
        <w:t>132</w:t>
      </w:r>
      <w:r>
        <w:fldChar w:fldCharType="end"/>
      </w:r>
    </w:p>
    <w:p w14:paraId="5FD75450" w14:textId="694AB5B6" w:rsidR="00C642D7" w:rsidRDefault="00C642D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_Toc138891395 \h </w:instrText>
      </w:r>
      <w:r>
        <w:fldChar w:fldCharType="separate"/>
      </w:r>
      <w:r>
        <w:t>133</w:t>
      </w:r>
      <w:r>
        <w:fldChar w:fldCharType="end"/>
      </w:r>
    </w:p>
    <w:p w14:paraId="62CA6C82" w14:textId="3C717B96" w:rsidR="00C642D7" w:rsidRDefault="00C642D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_Toc138891396 \h </w:instrText>
      </w:r>
      <w:r>
        <w:fldChar w:fldCharType="separate"/>
      </w:r>
      <w:r>
        <w:t>133</w:t>
      </w:r>
      <w:r>
        <w:fldChar w:fldCharType="end"/>
      </w:r>
    </w:p>
    <w:p w14:paraId="0AB1A334" w14:textId="50622949" w:rsidR="00C642D7" w:rsidRDefault="00C642D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_Toc138891397 \h </w:instrText>
      </w:r>
      <w:r>
        <w:fldChar w:fldCharType="separate"/>
      </w:r>
      <w:r>
        <w:t>133</w:t>
      </w:r>
      <w:r>
        <w:fldChar w:fldCharType="end"/>
      </w:r>
    </w:p>
    <w:p w14:paraId="5BCEAB8D" w14:textId="30FD3F6B" w:rsidR="00C642D7" w:rsidRDefault="00C642D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_Toc138891398 \h </w:instrText>
      </w:r>
      <w:r>
        <w:fldChar w:fldCharType="separate"/>
      </w:r>
      <w:r>
        <w:t>133</w:t>
      </w:r>
      <w:r>
        <w:fldChar w:fldCharType="end"/>
      </w:r>
    </w:p>
    <w:p w14:paraId="229819C4" w14:textId="217F465A" w:rsidR="00C642D7" w:rsidRDefault="00C642D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_Toc138891399 \h </w:instrText>
      </w:r>
      <w:r>
        <w:fldChar w:fldCharType="separate"/>
      </w:r>
      <w:r>
        <w:t>133</w:t>
      </w:r>
      <w:r>
        <w:fldChar w:fldCharType="end"/>
      </w:r>
    </w:p>
    <w:p w14:paraId="40212A01" w14:textId="447F51CA" w:rsidR="00C642D7" w:rsidRDefault="00C642D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_Toc138891400 \h </w:instrText>
      </w:r>
      <w:r>
        <w:fldChar w:fldCharType="separate"/>
      </w:r>
      <w:r>
        <w:t>133</w:t>
      </w:r>
      <w:r>
        <w:fldChar w:fldCharType="end"/>
      </w:r>
    </w:p>
    <w:p w14:paraId="53552BDF" w14:textId="4A718762" w:rsidR="00C642D7" w:rsidRDefault="00C642D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_Toc138891401 \h </w:instrText>
      </w:r>
      <w:r>
        <w:fldChar w:fldCharType="separate"/>
      </w:r>
      <w:r>
        <w:t>133</w:t>
      </w:r>
      <w:r>
        <w:fldChar w:fldCharType="end"/>
      </w:r>
    </w:p>
    <w:p w14:paraId="0580FD1B" w14:textId="5E80A14F" w:rsidR="00C642D7" w:rsidRDefault="00C642D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_Toc138891402 \h </w:instrText>
      </w:r>
      <w:r>
        <w:fldChar w:fldCharType="separate"/>
      </w:r>
      <w:r>
        <w:t>133</w:t>
      </w:r>
      <w:r>
        <w:fldChar w:fldCharType="end"/>
      </w:r>
    </w:p>
    <w:p w14:paraId="407AA849" w14:textId="54789282" w:rsidR="00C642D7" w:rsidRDefault="00C642D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_Toc138891403 \h </w:instrText>
      </w:r>
      <w:r>
        <w:fldChar w:fldCharType="separate"/>
      </w:r>
      <w:r>
        <w:t>134</w:t>
      </w:r>
      <w:r>
        <w:fldChar w:fldCharType="end"/>
      </w:r>
    </w:p>
    <w:p w14:paraId="3C96CA31" w14:textId="42A7BF57" w:rsidR="00C642D7" w:rsidRDefault="00C642D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_Toc138891404 \h </w:instrText>
      </w:r>
      <w:r>
        <w:fldChar w:fldCharType="separate"/>
      </w:r>
      <w:r>
        <w:t>134</w:t>
      </w:r>
      <w:r>
        <w:fldChar w:fldCharType="end"/>
      </w:r>
    </w:p>
    <w:p w14:paraId="7FD79330" w14:textId="70035EDF" w:rsidR="00C642D7" w:rsidRDefault="00C642D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_Toc138891405 \h </w:instrText>
      </w:r>
      <w:r>
        <w:fldChar w:fldCharType="separate"/>
      </w:r>
      <w:r>
        <w:t>134</w:t>
      </w:r>
      <w:r>
        <w:fldChar w:fldCharType="end"/>
      </w:r>
    </w:p>
    <w:p w14:paraId="0C368D08" w14:textId="1E37A344" w:rsidR="00C642D7" w:rsidRDefault="00C642D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_Toc138891406 \h </w:instrText>
      </w:r>
      <w:r>
        <w:fldChar w:fldCharType="separate"/>
      </w:r>
      <w:r>
        <w:t>134</w:t>
      </w:r>
      <w:r>
        <w:fldChar w:fldCharType="end"/>
      </w:r>
    </w:p>
    <w:p w14:paraId="23CD114C" w14:textId="49EB49AE" w:rsidR="00C642D7" w:rsidRDefault="00C642D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_Toc138891407 \h </w:instrText>
      </w:r>
      <w:r>
        <w:fldChar w:fldCharType="separate"/>
      </w:r>
      <w:r>
        <w:t>134</w:t>
      </w:r>
      <w:r>
        <w:fldChar w:fldCharType="end"/>
      </w:r>
    </w:p>
    <w:p w14:paraId="0D1D5C97" w14:textId="5B9DC37B" w:rsidR="00C642D7" w:rsidRDefault="00C642D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_Toc138891408 \h </w:instrText>
      </w:r>
      <w:r>
        <w:fldChar w:fldCharType="separate"/>
      </w:r>
      <w:r>
        <w:t>134</w:t>
      </w:r>
      <w:r>
        <w:fldChar w:fldCharType="end"/>
      </w:r>
    </w:p>
    <w:p w14:paraId="3A75C760" w14:textId="5108B8C5" w:rsidR="00C642D7" w:rsidRDefault="00C642D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_Toc138891409 \h </w:instrText>
      </w:r>
      <w:r>
        <w:fldChar w:fldCharType="separate"/>
      </w:r>
      <w:r>
        <w:t>134</w:t>
      </w:r>
      <w:r>
        <w:fldChar w:fldCharType="end"/>
      </w:r>
    </w:p>
    <w:p w14:paraId="536E8265" w14:textId="6D015ED0" w:rsidR="00C642D7" w:rsidRDefault="00C642D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_Toc138891410 \h </w:instrText>
      </w:r>
      <w:r>
        <w:fldChar w:fldCharType="separate"/>
      </w:r>
      <w:r>
        <w:t>135</w:t>
      </w:r>
      <w:r>
        <w:fldChar w:fldCharType="end"/>
      </w:r>
    </w:p>
    <w:p w14:paraId="518D3255" w14:textId="30DBFCDC" w:rsidR="00C642D7" w:rsidRDefault="00C642D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_Toc138891411 \h </w:instrText>
      </w:r>
      <w:r>
        <w:fldChar w:fldCharType="separate"/>
      </w:r>
      <w:r>
        <w:t>135</w:t>
      </w:r>
      <w:r>
        <w:fldChar w:fldCharType="end"/>
      </w:r>
    </w:p>
    <w:p w14:paraId="30D0D852" w14:textId="0EAC03C3"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6.5.1.5.5</w:t>
      </w:r>
      <w:r>
        <w:rPr>
          <w:rFonts w:asciiTheme="minorHAnsi" w:eastAsiaTheme="minorEastAsia" w:hAnsiTheme="minorHAnsi" w:cstheme="minorBidi"/>
          <w:sz w:val="22"/>
          <w:szCs w:val="22"/>
          <w:lang w:eastAsia="en-GB"/>
        </w:rPr>
        <w:tab/>
      </w:r>
      <w:r w:rsidRPr="00F24131">
        <w:rPr>
          <w:rFonts w:eastAsia="SimSun"/>
          <w:lang w:eastAsia="zh-CN"/>
        </w:rPr>
        <w:t>NB-IoT test requirement</w:t>
      </w:r>
      <w:r>
        <w:tab/>
      </w:r>
      <w:r>
        <w:fldChar w:fldCharType="begin"/>
      </w:r>
      <w:r>
        <w:instrText xml:space="preserve"> PAGEREF _Toc138891412 \h </w:instrText>
      </w:r>
      <w:r>
        <w:fldChar w:fldCharType="separate"/>
      </w:r>
      <w:r>
        <w:t>135</w:t>
      </w:r>
      <w:r>
        <w:fldChar w:fldCharType="end"/>
      </w:r>
    </w:p>
    <w:p w14:paraId="57079BC7" w14:textId="4CB404C1"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6.5.1.5.6</w:t>
      </w:r>
      <w:r>
        <w:rPr>
          <w:rFonts w:asciiTheme="minorHAnsi" w:eastAsiaTheme="minorEastAsia" w:hAnsiTheme="minorHAnsi" w:cstheme="minorBidi"/>
          <w:sz w:val="22"/>
          <w:szCs w:val="22"/>
          <w:lang w:eastAsia="en-GB"/>
        </w:rPr>
        <w:tab/>
      </w:r>
      <w:r w:rsidRPr="00F24131">
        <w:rPr>
          <w:rFonts w:eastAsia="SimSun"/>
          <w:lang w:eastAsia="zh-CN"/>
        </w:rPr>
        <w:t>NR test requirement</w:t>
      </w:r>
      <w:r>
        <w:tab/>
      </w:r>
      <w:r>
        <w:fldChar w:fldCharType="begin"/>
      </w:r>
      <w:r>
        <w:instrText xml:space="preserve"> PAGEREF _Toc138891413 \h </w:instrText>
      </w:r>
      <w:r>
        <w:fldChar w:fldCharType="separate"/>
      </w:r>
      <w:r>
        <w:t>135</w:t>
      </w:r>
      <w:r>
        <w:fldChar w:fldCharType="end"/>
      </w:r>
    </w:p>
    <w:p w14:paraId="59F000E6" w14:textId="48DCCFB4" w:rsidR="00C642D7" w:rsidRDefault="00C642D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_Toc138891414 \h </w:instrText>
      </w:r>
      <w:r>
        <w:fldChar w:fldCharType="separate"/>
      </w:r>
      <w:r>
        <w:t>135</w:t>
      </w:r>
      <w:r>
        <w:fldChar w:fldCharType="end"/>
      </w:r>
    </w:p>
    <w:p w14:paraId="675F6F10" w14:textId="0B77FA67" w:rsidR="00C642D7" w:rsidRDefault="00C642D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_Toc138891415 \h </w:instrText>
      </w:r>
      <w:r>
        <w:fldChar w:fldCharType="separate"/>
      </w:r>
      <w:r>
        <w:t>135</w:t>
      </w:r>
      <w:r>
        <w:fldChar w:fldCharType="end"/>
      </w:r>
    </w:p>
    <w:p w14:paraId="5334AE26" w14:textId="283E73A5" w:rsidR="00C642D7" w:rsidRDefault="00C642D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_Toc138891416 \h </w:instrText>
      </w:r>
      <w:r>
        <w:fldChar w:fldCharType="separate"/>
      </w:r>
      <w:r>
        <w:t>135</w:t>
      </w:r>
      <w:r>
        <w:fldChar w:fldCharType="end"/>
      </w:r>
    </w:p>
    <w:p w14:paraId="2709D2E1" w14:textId="615524C4" w:rsidR="00C642D7" w:rsidRDefault="00C642D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_Toc138891417 \h </w:instrText>
      </w:r>
      <w:r>
        <w:fldChar w:fldCharType="separate"/>
      </w:r>
      <w:r>
        <w:t>135</w:t>
      </w:r>
      <w:r>
        <w:fldChar w:fldCharType="end"/>
      </w:r>
    </w:p>
    <w:p w14:paraId="3EEBCADE" w14:textId="75942848" w:rsidR="00C642D7" w:rsidRDefault="00C642D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_Toc138891418 \h </w:instrText>
      </w:r>
      <w:r>
        <w:fldChar w:fldCharType="separate"/>
      </w:r>
      <w:r>
        <w:t>135</w:t>
      </w:r>
      <w:r>
        <w:fldChar w:fldCharType="end"/>
      </w:r>
    </w:p>
    <w:p w14:paraId="76D28B46" w14:textId="63DB4FC3" w:rsidR="00C642D7" w:rsidRDefault="00C642D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_Toc138891419 \h </w:instrText>
      </w:r>
      <w:r>
        <w:fldChar w:fldCharType="separate"/>
      </w:r>
      <w:r>
        <w:t>135</w:t>
      </w:r>
      <w:r>
        <w:fldChar w:fldCharType="end"/>
      </w:r>
    </w:p>
    <w:p w14:paraId="0635FA77" w14:textId="267BDB86" w:rsidR="00C642D7" w:rsidRDefault="00C642D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_Toc138891420 \h </w:instrText>
      </w:r>
      <w:r>
        <w:fldChar w:fldCharType="separate"/>
      </w:r>
      <w:r>
        <w:t>135</w:t>
      </w:r>
      <w:r>
        <w:fldChar w:fldCharType="end"/>
      </w:r>
    </w:p>
    <w:p w14:paraId="5FD6486C" w14:textId="29B42650" w:rsidR="00C642D7" w:rsidRDefault="00C642D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_Toc138891421 \h </w:instrText>
      </w:r>
      <w:r>
        <w:fldChar w:fldCharType="separate"/>
      </w:r>
      <w:r>
        <w:t>135</w:t>
      </w:r>
      <w:r>
        <w:fldChar w:fldCharType="end"/>
      </w:r>
    </w:p>
    <w:p w14:paraId="3AA542FB" w14:textId="6273024A" w:rsidR="00C642D7" w:rsidRDefault="00C642D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_Toc138891422 \h </w:instrText>
      </w:r>
      <w:r>
        <w:fldChar w:fldCharType="separate"/>
      </w:r>
      <w:r>
        <w:t>135</w:t>
      </w:r>
      <w:r>
        <w:fldChar w:fldCharType="end"/>
      </w:r>
    </w:p>
    <w:p w14:paraId="710778AA" w14:textId="76F5DCE7" w:rsidR="00C642D7" w:rsidRDefault="00C642D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_Toc138891423 \h </w:instrText>
      </w:r>
      <w:r>
        <w:fldChar w:fldCharType="separate"/>
      </w:r>
      <w:r>
        <w:t>135</w:t>
      </w:r>
      <w:r>
        <w:fldChar w:fldCharType="end"/>
      </w:r>
    </w:p>
    <w:p w14:paraId="46ACF7A9" w14:textId="2A9C6B41"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6.5.2.5.5</w:t>
      </w:r>
      <w:r>
        <w:rPr>
          <w:rFonts w:asciiTheme="minorHAnsi" w:eastAsiaTheme="minorEastAsia" w:hAnsiTheme="minorHAnsi" w:cstheme="minorBidi"/>
          <w:sz w:val="22"/>
          <w:szCs w:val="22"/>
          <w:lang w:eastAsia="en-GB"/>
        </w:rPr>
        <w:tab/>
      </w:r>
      <w:r w:rsidRPr="00F24131">
        <w:rPr>
          <w:rFonts w:eastAsia="SimSun"/>
          <w:lang w:eastAsia="zh-CN"/>
        </w:rPr>
        <w:t>NB-IoT test requirement</w:t>
      </w:r>
      <w:r>
        <w:tab/>
      </w:r>
      <w:r>
        <w:fldChar w:fldCharType="begin"/>
      </w:r>
      <w:r>
        <w:instrText xml:space="preserve"> PAGEREF _Toc138891424 \h </w:instrText>
      </w:r>
      <w:r>
        <w:fldChar w:fldCharType="separate"/>
      </w:r>
      <w:r>
        <w:t>136</w:t>
      </w:r>
      <w:r>
        <w:fldChar w:fldCharType="end"/>
      </w:r>
    </w:p>
    <w:p w14:paraId="74A5E96E" w14:textId="3BD3836B"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6.5.2.5.6</w:t>
      </w:r>
      <w:r>
        <w:rPr>
          <w:rFonts w:asciiTheme="minorHAnsi" w:eastAsiaTheme="minorEastAsia" w:hAnsiTheme="minorHAnsi" w:cstheme="minorBidi"/>
          <w:sz w:val="22"/>
          <w:szCs w:val="22"/>
          <w:lang w:eastAsia="en-GB"/>
        </w:rPr>
        <w:tab/>
      </w:r>
      <w:r w:rsidRPr="00F24131">
        <w:rPr>
          <w:rFonts w:eastAsia="SimSun"/>
          <w:lang w:eastAsia="zh-CN"/>
        </w:rPr>
        <w:t>NR test requirement</w:t>
      </w:r>
      <w:r>
        <w:tab/>
      </w:r>
      <w:r>
        <w:fldChar w:fldCharType="begin"/>
      </w:r>
      <w:r>
        <w:instrText xml:space="preserve"> PAGEREF _Toc138891425 \h </w:instrText>
      </w:r>
      <w:r>
        <w:fldChar w:fldCharType="separate"/>
      </w:r>
      <w:r>
        <w:t>136</w:t>
      </w:r>
      <w:r>
        <w:fldChar w:fldCharType="end"/>
      </w:r>
    </w:p>
    <w:p w14:paraId="1BF91567" w14:textId="2094BD13" w:rsidR="00C642D7" w:rsidRDefault="00C642D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_Toc138891426 \h </w:instrText>
      </w:r>
      <w:r>
        <w:fldChar w:fldCharType="separate"/>
      </w:r>
      <w:r>
        <w:t>136</w:t>
      </w:r>
      <w:r>
        <w:fldChar w:fldCharType="end"/>
      </w:r>
    </w:p>
    <w:p w14:paraId="3DB6CE62" w14:textId="7F21417C" w:rsidR="00C642D7" w:rsidRDefault="00C642D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_Toc138891427 \h </w:instrText>
      </w:r>
      <w:r>
        <w:fldChar w:fldCharType="separate"/>
      </w:r>
      <w:r>
        <w:t>136</w:t>
      </w:r>
      <w:r>
        <w:fldChar w:fldCharType="end"/>
      </w:r>
    </w:p>
    <w:p w14:paraId="291867C2" w14:textId="11A7EC42" w:rsidR="00C642D7" w:rsidRDefault="00C642D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_Toc138891428 \h </w:instrText>
      </w:r>
      <w:r>
        <w:fldChar w:fldCharType="separate"/>
      </w:r>
      <w:r>
        <w:t>136</w:t>
      </w:r>
      <w:r>
        <w:fldChar w:fldCharType="end"/>
      </w:r>
    </w:p>
    <w:p w14:paraId="2851555F" w14:textId="3C471D89" w:rsidR="00C642D7" w:rsidRDefault="00C642D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_Toc138891429 \h </w:instrText>
      </w:r>
      <w:r>
        <w:fldChar w:fldCharType="separate"/>
      </w:r>
      <w:r>
        <w:t>136</w:t>
      </w:r>
      <w:r>
        <w:fldChar w:fldCharType="end"/>
      </w:r>
    </w:p>
    <w:p w14:paraId="5344D376" w14:textId="645B8826" w:rsidR="00C642D7" w:rsidRDefault="00C642D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_Toc138891430 \h </w:instrText>
      </w:r>
      <w:r>
        <w:fldChar w:fldCharType="separate"/>
      </w:r>
      <w:r>
        <w:t>136</w:t>
      </w:r>
      <w:r>
        <w:fldChar w:fldCharType="end"/>
      </w:r>
    </w:p>
    <w:p w14:paraId="12712751" w14:textId="17BF2360" w:rsidR="00C642D7" w:rsidRDefault="00C642D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_Toc138891431 \h </w:instrText>
      </w:r>
      <w:r>
        <w:fldChar w:fldCharType="separate"/>
      </w:r>
      <w:r>
        <w:t>137</w:t>
      </w:r>
      <w:r>
        <w:fldChar w:fldCharType="end"/>
      </w:r>
    </w:p>
    <w:p w14:paraId="19FE12EA" w14:textId="001CEA31" w:rsidR="00C642D7" w:rsidRDefault="00C642D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_Toc138891432 \h </w:instrText>
      </w:r>
      <w:r>
        <w:fldChar w:fldCharType="separate"/>
      </w:r>
      <w:r>
        <w:t>137</w:t>
      </w:r>
      <w:r>
        <w:fldChar w:fldCharType="end"/>
      </w:r>
    </w:p>
    <w:p w14:paraId="43284F3C" w14:textId="5A65342A" w:rsidR="00C642D7" w:rsidRDefault="00C642D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_Toc138891433 \h </w:instrText>
      </w:r>
      <w:r>
        <w:fldChar w:fldCharType="separate"/>
      </w:r>
      <w:r>
        <w:t>137</w:t>
      </w:r>
      <w:r>
        <w:fldChar w:fldCharType="end"/>
      </w:r>
    </w:p>
    <w:p w14:paraId="7C747B6C" w14:textId="2D4CC047" w:rsidR="00C642D7" w:rsidRDefault="00C642D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_Toc138891434 \h </w:instrText>
      </w:r>
      <w:r>
        <w:fldChar w:fldCharType="separate"/>
      </w:r>
      <w:r>
        <w:t>137</w:t>
      </w:r>
      <w:r>
        <w:fldChar w:fldCharType="end"/>
      </w:r>
    </w:p>
    <w:p w14:paraId="1BAFDB24" w14:textId="42E55DDD" w:rsidR="00C642D7" w:rsidRDefault="00C642D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_Toc138891435 \h </w:instrText>
      </w:r>
      <w:r>
        <w:fldChar w:fldCharType="separate"/>
      </w:r>
      <w:r>
        <w:t>137</w:t>
      </w:r>
      <w:r>
        <w:fldChar w:fldCharType="end"/>
      </w:r>
    </w:p>
    <w:p w14:paraId="4476C620" w14:textId="18E46787" w:rsidR="00C642D7" w:rsidRDefault="00C642D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_Toc138891436 \h </w:instrText>
      </w:r>
      <w:r>
        <w:fldChar w:fldCharType="separate"/>
      </w:r>
      <w:r>
        <w:t>138</w:t>
      </w:r>
      <w:r>
        <w:fldChar w:fldCharType="end"/>
      </w:r>
    </w:p>
    <w:p w14:paraId="1B9B8F7F" w14:textId="1793245B" w:rsidR="00C642D7" w:rsidRDefault="00C642D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_Toc138891437 \h </w:instrText>
      </w:r>
      <w:r>
        <w:fldChar w:fldCharType="separate"/>
      </w:r>
      <w:r>
        <w:t>138</w:t>
      </w:r>
      <w:r>
        <w:fldChar w:fldCharType="end"/>
      </w:r>
    </w:p>
    <w:p w14:paraId="39DCB4C2" w14:textId="685103A2" w:rsidR="00C642D7" w:rsidRDefault="00C642D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_Toc138891438 \h </w:instrText>
      </w:r>
      <w:r>
        <w:fldChar w:fldCharType="separate"/>
      </w:r>
      <w:r>
        <w:t>138</w:t>
      </w:r>
      <w:r>
        <w:fldChar w:fldCharType="end"/>
      </w:r>
    </w:p>
    <w:p w14:paraId="630F441A" w14:textId="3E9C682B" w:rsidR="00C642D7" w:rsidRDefault="00C642D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_Toc138891439 \h </w:instrText>
      </w:r>
      <w:r>
        <w:fldChar w:fldCharType="separate"/>
      </w:r>
      <w:r>
        <w:t>138</w:t>
      </w:r>
      <w:r>
        <w:fldChar w:fldCharType="end"/>
      </w:r>
    </w:p>
    <w:p w14:paraId="5BB47A2D" w14:textId="5391F4EB" w:rsidR="00C642D7" w:rsidRDefault="00C642D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_Toc138891440 \h </w:instrText>
      </w:r>
      <w:r>
        <w:fldChar w:fldCharType="separate"/>
      </w:r>
      <w:r>
        <w:t>138</w:t>
      </w:r>
      <w:r>
        <w:fldChar w:fldCharType="end"/>
      </w:r>
    </w:p>
    <w:p w14:paraId="35BFFD4B" w14:textId="7490F941" w:rsidR="00C642D7" w:rsidRDefault="00C642D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_Toc138891441 \h </w:instrText>
      </w:r>
      <w:r>
        <w:fldChar w:fldCharType="separate"/>
      </w:r>
      <w:r>
        <w:t>139</w:t>
      </w:r>
      <w:r>
        <w:fldChar w:fldCharType="end"/>
      </w:r>
    </w:p>
    <w:p w14:paraId="21650422" w14:textId="361EE5C9" w:rsidR="00C642D7" w:rsidRDefault="00C642D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_Toc138891442 \h </w:instrText>
      </w:r>
      <w:r>
        <w:fldChar w:fldCharType="separate"/>
      </w:r>
      <w:r>
        <w:t>139</w:t>
      </w:r>
      <w:r>
        <w:fldChar w:fldCharType="end"/>
      </w:r>
    </w:p>
    <w:p w14:paraId="3B5C56AE" w14:textId="3D5E5EC7" w:rsidR="00C642D7" w:rsidRDefault="00C642D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_Toc138891443 \h </w:instrText>
      </w:r>
      <w:r>
        <w:fldChar w:fldCharType="separate"/>
      </w:r>
      <w:r>
        <w:t>139</w:t>
      </w:r>
      <w:r>
        <w:fldChar w:fldCharType="end"/>
      </w:r>
    </w:p>
    <w:p w14:paraId="6076323E" w14:textId="26CE6FAD" w:rsidR="00C642D7" w:rsidRDefault="00C642D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_Toc138891444 \h </w:instrText>
      </w:r>
      <w:r>
        <w:fldChar w:fldCharType="separate"/>
      </w:r>
      <w:r>
        <w:t>140</w:t>
      </w:r>
      <w:r>
        <w:fldChar w:fldCharType="end"/>
      </w:r>
    </w:p>
    <w:p w14:paraId="317256FB" w14:textId="63B782DE" w:rsidR="00C642D7" w:rsidRDefault="00C642D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_Toc138891445 \h </w:instrText>
      </w:r>
      <w:r>
        <w:fldChar w:fldCharType="separate"/>
      </w:r>
      <w:r>
        <w:t>140</w:t>
      </w:r>
      <w:r>
        <w:fldChar w:fldCharType="end"/>
      </w:r>
    </w:p>
    <w:p w14:paraId="0A7FA897" w14:textId="406F0909" w:rsidR="00C642D7" w:rsidRDefault="00C642D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_Toc138891446 \h </w:instrText>
      </w:r>
      <w:r>
        <w:fldChar w:fldCharType="separate"/>
      </w:r>
      <w:r>
        <w:t>150</w:t>
      </w:r>
      <w:r>
        <w:fldChar w:fldCharType="end"/>
      </w:r>
    </w:p>
    <w:p w14:paraId="5E734E51" w14:textId="478C06E3" w:rsidR="00C642D7" w:rsidRDefault="00C642D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_Toc138891447 \h </w:instrText>
      </w:r>
      <w:r>
        <w:fldChar w:fldCharType="separate"/>
      </w:r>
      <w:r>
        <w:t>157</w:t>
      </w:r>
      <w:r>
        <w:fldChar w:fldCharType="end"/>
      </w:r>
    </w:p>
    <w:p w14:paraId="089072BD" w14:textId="4348F738" w:rsidR="00C642D7" w:rsidRDefault="00C642D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_Toc138891448 \h </w:instrText>
      </w:r>
      <w:r>
        <w:fldChar w:fldCharType="separate"/>
      </w:r>
      <w:r>
        <w:t>157</w:t>
      </w:r>
      <w:r>
        <w:fldChar w:fldCharType="end"/>
      </w:r>
    </w:p>
    <w:p w14:paraId="288E730F" w14:textId="24793046" w:rsidR="00C642D7" w:rsidRDefault="00C642D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_Toc138891449 \h </w:instrText>
      </w:r>
      <w:r>
        <w:fldChar w:fldCharType="separate"/>
      </w:r>
      <w:r>
        <w:t>158</w:t>
      </w:r>
      <w:r>
        <w:fldChar w:fldCharType="end"/>
      </w:r>
    </w:p>
    <w:p w14:paraId="7BE0DB57" w14:textId="441A1280" w:rsidR="00C642D7" w:rsidRDefault="00C642D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_Toc138891450 \h </w:instrText>
      </w:r>
      <w:r>
        <w:fldChar w:fldCharType="separate"/>
      </w:r>
      <w:r>
        <w:t>158</w:t>
      </w:r>
      <w:r>
        <w:fldChar w:fldCharType="end"/>
      </w:r>
    </w:p>
    <w:p w14:paraId="7C4B9116" w14:textId="19A7F665" w:rsidR="00C642D7" w:rsidRDefault="00C642D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_Toc138891451 \h </w:instrText>
      </w:r>
      <w:r>
        <w:fldChar w:fldCharType="separate"/>
      </w:r>
      <w:r>
        <w:t>158</w:t>
      </w:r>
      <w:r>
        <w:fldChar w:fldCharType="end"/>
      </w:r>
    </w:p>
    <w:p w14:paraId="7A09FC30" w14:textId="7A61E5AF" w:rsidR="00C642D7" w:rsidRDefault="00C642D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_Toc138891452 \h </w:instrText>
      </w:r>
      <w:r>
        <w:fldChar w:fldCharType="separate"/>
      </w:r>
      <w:r>
        <w:t>158</w:t>
      </w:r>
      <w:r>
        <w:fldChar w:fldCharType="end"/>
      </w:r>
    </w:p>
    <w:p w14:paraId="6C1CBFBC" w14:textId="67467D2B" w:rsidR="00C642D7" w:rsidRDefault="00C642D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_Toc138891453 \h </w:instrText>
      </w:r>
      <w:r>
        <w:fldChar w:fldCharType="separate"/>
      </w:r>
      <w:r>
        <w:t>158</w:t>
      </w:r>
      <w:r>
        <w:fldChar w:fldCharType="end"/>
      </w:r>
    </w:p>
    <w:p w14:paraId="25F48AB5" w14:textId="25A52EA7" w:rsidR="00C642D7" w:rsidRDefault="00C642D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_Toc138891454 \h </w:instrText>
      </w:r>
      <w:r>
        <w:fldChar w:fldCharType="separate"/>
      </w:r>
      <w:r>
        <w:t>159</w:t>
      </w:r>
      <w:r>
        <w:fldChar w:fldCharType="end"/>
      </w:r>
    </w:p>
    <w:p w14:paraId="3179FB86" w14:textId="56ABEAD1" w:rsidR="00C642D7" w:rsidRDefault="00C642D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_Toc138891455 \h </w:instrText>
      </w:r>
      <w:r>
        <w:fldChar w:fldCharType="separate"/>
      </w:r>
      <w:r>
        <w:t>159</w:t>
      </w:r>
      <w:r>
        <w:fldChar w:fldCharType="end"/>
      </w:r>
    </w:p>
    <w:p w14:paraId="2FB31F3E" w14:textId="5666F217" w:rsidR="00C642D7" w:rsidRDefault="00C642D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_Toc138891456 \h </w:instrText>
      </w:r>
      <w:r>
        <w:fldChar w:fldCharType="separate"/>
      </w:r>
      <w:r>
        <w:t>169</w:t>
      </w:r>
      <w:r>
        <w:fldChar w:fldCharType="end"/>
      </w:r>
    </w:p>
    <w:p w14:paraId="05C26605" w14:textId="56537ABD" w:rsidR="00C642D7" w:rsidRDefault="00C642D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_Toc138891457 \h </w:instrText>
      </w:r>
      <w:r>
        <w:fldChar w:fldCharType="separate"/>
      </w:r>
      <w:r>
        <w:t>177</w:t>
      </w:r>
      <w:r>
        <w:fldChar w:fldCharType="end"/>
      </w:r>
    </w:p>
    <w:p w14:paraId="0DD06ECA" w14:textId="66AE3B4B" w:rsidR="00C642D7" w:rsidRDefault="00C642D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_Toc138891458 \h </w:instrText>
      </w:r>
      <w:r>
        <w:fldChar w:fldCharType="separate"/>
      </w:r>
      <w:r>
        <w:t>177</w:t>
      </w:r>
      <w:r>
        <w:fldChar w:fldCharType="end"/>
      </w:r>
    </w:p>
    <w:p w14:paraId="1036EBDD" w14:textId="010608BB" w:rsidR="00C642D7" w:rsidRDefault="00C642D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_Toc138891459 \h </w:instrText>
      </w:r>
      <w:r>
        <w:fldChar w:fldCharType="separate"/>
      </w:r>
      <w:r>
        <w:t>180</w:t>
      </w:r>
      <w:r>
        <w:fldChar w:fldCharType="end"/>
      </w:r>
    </w:p>
    <w:p w14:paraId="260344C5" w14:textId="7D136C8B" w:rsidR="00C642D7" w:rsidRDefault="00C642D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_Toc138891460 \h </w:instrText>
      </w:r>
      <w:r>
        <w:fldChar w:fldCharType="separate"/>
      </w:r>
      <w:r>
        <w:t>180</w:t>
      </w:r>
      <w:r>
        <w:fldChar w:fldCharType="end"/>
      </w:r>
    </w:p>
    <w:p w14:paraId="6671F7FB" w14:textId="581413B8" w:rsidR="00C642D7" w:rsidRDefault="00C642D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_Toc138891461 \h </w:instrText>
      </w:r>
      <w:r>
        <w:fldChar w:fldCharType="separate"/>
      </w:r>
      <w:r>
        <w:t>180</w:t>
      </w:r>
      <w:r>
        <w:fldChar w:fldCharType="end"/>
      </w:r>
    </w:p>
    <w:p w14:paraId="3D433DC9" w14:textId="04EEE083" w:rsidR="00C642D7" w:rsidRDefault="00C642D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_Toc138891462 \h </w:instrText>
      </w:r>
      <w:r>
        <w:fldChar w:fldCharType="separate"/>
      </w:r>
      <w:r>
        <w:t>180</w:t>
      </w:r>
      <w:r>
        <w:fldChar w:fldCharType="end"/>
      </w:r>
    </w:p>
    <w:p w14:paraId="57A62D8C" w14:textId="292C0C5A" w:rsidR="00C642D7" w:rsidRDefault="00C642D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_Toc138891463 \h </w:instrText>
      </w:r>
      <w:r>
        <w:fldChar w:fldCharType="separate"/>
      </w:r>
      <w:r>
        <w:t>180</w:t>
      </w:r>
      <w:r>
        <w:fldChar w:fldCharType="end"/>
      </w:r>
    </w:p>
    <w:p w14:paraId="1D2E326C" w14:textId="2967E302" w:rsidR="00C642D7" w:rsidRDefault="00C642D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_Toc138891464 \h </w:instrText>
      </w:r>
      <w:r>
        <w:fldChar w:fldCharType="separate"/>
      </w:r>
      <w:r>
        <w:t>181</w:t>
      </w:r>
      <w:r>
        <w:fldChar w:fldCharType="end"/>
      </w:r>
    </w:p>
    <w:p w14:paraId="1051158E" w14:textId="1ED39D90" w:rsidR="00C642D7" w:rsidRDefault="00C642D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_Toc138891465 \h </w:instrText>
      </w:r>
      <w:r>
        <w:fldChar w:fldCharType="separate"/>
      </w:r>
      <w:r>
        <w:t>181</w:t>
      </w:r>
      <w:r>
        <w:fldChar w:fldCharType="end"/>
      </w:r>
    </w:p>
    <w:p w14:paraId="11B4A488" w14:textId="5BC07A8A" w:rsidR="00C642D7" w:rsidRDefault="00C642D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_Toc138891466 \h </w:instrText>
      </w:r>
      <w:r>
        <w:fldChar w:fldCharType="separate"/>
      </w:r>
      <w:r>
        <w:t>181</w:t>
      </w:r>
      <w:r>
        <w:fldChar w:fldCharType="end"/>
      </w:r>
    </w:p>
    <w:p w14:paraId="5A18B4DF" w14:textId="09493AAA" w:rsidR="00C642D7" w:rsidRDefault="00C642D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_Toc138891467 \h </w:instrText>
      </w:r>
      <w:r>
        <w:fldChar w:fldCharType="separate"/>
      </w:r>
      <w:r>
        <w:t>181</w:t>
      </w:r>
      <w:r>
        <w:fldChar w:fldCharType="end"/>
      </w:r>
    </w:p>
    <w:p w14:paraId="00DFA316" w14:textId="4AACC3AE" w:rsidR="00C642D7" w:rsidRDefault="00C642D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_Toc138891468 \h </w:instrText>
      </w:r>
      <w:r>
        <w:fldChar w:fldCharType="separate"/>
      </w:r>
      <w:r>
        <w:t>181</w:t>
      </w:r>
      <w:r>
        <w:fldChar w:fldCharType="end"/>
      </w:r>
    </w:p>
    <w:p w14:paraId="1E802ED4" w14:textId="30ABDE8D" w:rsidR="00C642D7" w:rsidRDefault="00C642D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_Toc138891469 \h </w:instrText>
      </w:r>
      <w:r>
        <w:fldChar w:fldCharType="separate"/>
      </w:r>
      <w:r>
        <w:t>181</w:t>
      </w:r>
      <w:r>
        <w:fldChar w:fldCharType="end"/>
      </w:r>
    </w:p>
    <w:p w14:paraId="36913875" w14:textId="7037A9BA" w:rsidR="00C642D7" w:rsidRDefault="00C642D7">
      <w:pPr>
        <w:pStyle w:val="TOC5"/>
        <w:rPr>
          <w:rFonts w:asciiTheme="minorHAnsi" w:eastAsiaTheme="minorEastAsia" w:hAnsiTheme="minorHAnsi" w:cstheme="minorBidi"/>
          <w:sz w:val="22"/>
          <w:szCs w:val="22"/>
          <w:lang w:eastAsia="en-GB"/>
        </w:rPr>
      </w:pPr>
      <w:r w:rsidRPr="00F24131">
        <w:rPr>
          <w:rFonts w:eastAsia="MS Mincho"/>
        </w:rPr>
        <w:t>6.6.</w:t>
      </w:r>
      <w:r>
        <w:rPr>
          <w:lang w:eastAsia="zh-CN"/>
        </w:rPr>
        <w:t>4</w:t>
      </w:r>
      <w:r w:rsidRPr="00F24131">
        <w:rPr>
          <w:rFonts w:eastAsia="MS Mincho"/>
        </w:rPr>
        <w:t>.4.1</w:t>
      </w:r>
      <w:r>
        <w:rPr>
          <w:rFonts w:asciiTheme="minorHAnsi" w:eastAsiaTheme="minorEastAsia" w:hAnsiTheme="minorHAnsi" w:cstheme="minorBidi"/>
          <w:sz w:val="22"/>
          <w:szCs w:val="22"/>
          <w:lang w:eastAsia="en-GB"/>
        </w:rPr>
        <w:tab/>
      </w:r>
      <w:r w:rsidRPr="00F24131">
        <w:rPr>
          <w:rFonts w:eastAsia="MS Mincho"/>
        </w:rPr>
        <w:t>Initial conditions</w:t>
      </w:r>
      <w:r>
        <w:tab/>
      </w:r>
      <w:r>
        <w:fldChar w:fldCharType="begin"/>
      </w:r>
      <w:r>
        <w:instrText xml:space="preserve"> PAGEREF _Toc138891470 \h </w:instrText>
      </w:r>
      <w:r>
        <w:fldChar w:fldCharType="separate"/>
      </w:r>
      <w:r>
        <w:t>181</w:t>
      </w:r>
      <w:r>
        <w:fldChar w:fldCharType="end"/>
      </w:r>
    </w:p>
    <w:p w14:paraId="7C2FC3BE" w14:textId="564879A4" w:rsidR="00C642D7" w:rsidRDefault="00C642D7">
      <w:pPr>
        <w:pStyle w:val="TOC5"/>
        <w:rPr>
          <w:rFonts w:asciiTheme="minorHAnsi" w:eastAsiaTheme="minorEastAsia" w:hAnsiTheme="minorHAnsi" w:cstheme="minorBidi"/>
          <w:sz w:val="22"/>
          <w:szCs w:val="22"/>
          <w:lang w:eastAsia="en-GB"/>
        </w:rPr>
      </w:pPr>
      <w:r w:rsidRPr="00F24131">
        <w:rPr>
          <w:rFonts w:eastAsia="MS Mincho"/>
        </w:rPr>
        <w:t>6.6.</w:t>
      </w:r>
      <w:r>
        <w:rPr>
          <w:lang w:eastAsia="zh-CN"/>
        </w:rPr>
        <w:t>4</w:t>
      </w:r>
      <w:r w:rsidRPr="00F24131">
        <w:rPr>
          <w:rFonts w:eastAsia="MS Mincho"/>
        </w:rPr>
        <w:t>.4.2</w:t>
      </w:r>
      <w:r>
        <w:rPr>
          <w:rFonts w:asciiTheme="minorHAnsi" w:eastAsiaTheme="minorEastAsia" w:hAnsiTheme="minorHAnsi" w:cstheme="minorBidi"/>
          <w:sz w:val="22"/>
          <w:szCs w:val="22"/>
          <w:lang w:eastAsia="en-GB"/>
        </w:rPr>
        <w:tab/>
      </w:r>
      <w:r w:rsidRPr="00F24131">
        <w:rPr>
          <w:rFonts w:eastAsia="MS Mincho"/>
        </w:rPr>
        <w:t>Procedure</w:t>
      </w:r>
      <w:r>
        <w:tab/>
      </w:r>
      <w:r>
        <w:fldChar w:fldCharType="begin"/>
      </w:r>
      <w:r>
        <w:instrText xml:space="preserve"> PAGEREF _Toc138891471 \h </w:instrText>
      </w:r>
      <w:r>
        <w:fldChar w:fldCharType="separate"/>
      </w:r>
      <w:r>
        <w:t>182</w:t>
      </w:r>
      <w:r>
        <w:fldChar w:fldCharType="end"/>
      </w:r>
    </w:p>
    <w:p w14:paraId="4F755372" w14:textId="2C531A0B" w:rsidR="00C642D7" w:rsidRDefault="00C642D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_Toc138891472 \h </w:instrText>
      </w:r>
      <w:r>
        <w:fldChar w:fldCharType="separate"/>
      </w:r>
      <w:r>
        <w:t>182</w:t>
      </w:r>
      <w:r>
        <w:fldChar w:fldCharType="end"/>
      </w:r>
    </w:p>
    <w:p w14:paraId="630F2D54" w14:textId="724CB79E" w:rsidR="00C642D7" w:rsidRDefault="00C642D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_Toc138891473 \h </w:instrText>
      </w:r>
      <w:r>
        <w:fldChar w:fldCharType="separate"/>
      </w:r>
      <w:r>
        <w:t>182</w:t>
      </w:r>
      <w:r>
        <w:fldChar w:fldCharType="end"/>
      </w:r>
    </w:p>
    <w:p w14:paraId="584AE574" w14:textId="128DB546" w:rsidR="00C642D7" w:rsidRDefault="00C642D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_Toc138891474 \h </w:instrText>
      </w:r>
      <w:r>
        <w:fldChar w:fldCharType="separate"/>
      </w:r>
      <w:r>
        <w:t>184</w:t>
      </w:r>
      <w:r>
        <w:fldChar w:fldCharType="end"/>
      </w:r>
    </w:p>
    <w:p w14:paraId="4C51693C" w14:textId="54DE9321" w:rsidR="00C642D7" w:rsidRDefault="00C642D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_Toc138891475 \h </w:instrText>
      </w:r>
      <w:r>
        <w:fldChar w:fldCharType="separate"/>
      </w:r>
      <w:r>
        <w:t>184</w:t>
      </w:r>
      <w:r>
        <w:fldChar w:fldCharType="end"/>
      </w:r>
    </w:p>
    <w:p w14:paraId="6A3EF152" w14:textId="7A781FD1" w:rsidR="00C642D7" w:rsidRDefault="00C642D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_Toc138891476 \h </w:instrText>
      </w:r>
      <w:r>
        <w:fldChar w:fldCharType="separate"/>
      </w:r>
      <w:r>
        <w:t>184</w:t>
      </w:r>
      <w:r>
        <w:fldChar w:fldCharType="end"/>
      </w:r>
    </w:p>
    <w:p w14:paraId="0BBCBE6B" w14:textId="1953E3C1" w:rsidR="00C642D7" w:rsidRDefault="00C642D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_Toc138891477 \h </w:instrText>
      </w:r>
      <w:r>
        <w:fldChar w:fldCharType="separate"/>
      </w:r>
      <w:r>
        <w:t>186</w:t>
      </w:r>
      <w:r>
        <w:fldChar w:fldCharType="end"/>
      </w:r>
    </w:p>
    <w:p w14:paraId="62E1CA5D" w14:textId="54508DAD" w:rsidR="00C642D7" w:rsidRDefault="00C642D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_Toc138891478 \h </w:instrText>
      </w:r>
      <w:r>
        <w:fldChar w:fldCharType="separate"/>
      </w:r>
      <w:r>
        <w:t>186</w:t>
      </w:r>
      <w:r>
        <w:fldChar w:fldCharType="end"/>
      </w:r>
    </w:p>
    <w:p w14:paraId="0B1D342B" w14:textId="55697F31" w:rsidR="00C642D7" w:rsidRDefault="00C642D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_Toc138891479 \h </w:instrText>
      </w:r>
      <w:r>
        <w:fldChar w:fldCharType="separate"/>
      </w:r>
      <w:r>
        <w:t>188</w:t>
      </w:r>
      <w:r>
        <w:fldChar w:fldCharType="end"/>
      </w:r>
    </w:p>
    <w:p w14:paraId="7A671C0D" w14:textId="1B8C7638" w:rsidR="00C642D7" w:rsidRDefault="00C642D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_Toc138891480 \h </w:instrText>
      </w:r>
      <w:r>
        <w:fldChar w:fldCharType="separate"/>
      </w:r>
      <w:r>
        <w:t>188</w:t>
      </w:r>
      <w:r>
        <w:fldChar w:fldCharType="end"/>
      </w:r>
    </w:p>
    <w:p w14:paraId="60AC1508" w14:textId="5BA9269D" w:rsidR="00C642D7" w:rsidRDefault="00C642D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_Toc138891481 \h </w:instrText>
      </w:r>
      <w:r>
        <w:fldChar w:fldCharType="separate"/>
      </w:r>
      <w:r>
        <w:t>189</w:t>
      </w:r>
      <w:r>
        <w:fldChar w:fldCharType="end"/>
      </w:r>
    </w:p>
    <w:p w14:paraId="44AFCCEA" w14:textId="558D74D4" w:rsidR="00C642D7" w:rsidRDefault="00C642D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_Toc138891482 \h </w:instrText>
      </w:r>
      <w:r>
        <w:fldChar w:fldCharType="separate"/>
      </w:r>
      <w:r>
        <w:t>189</w:t>
      </w:r>
      <w:r>
        <w:fldChar w:fldCharType="end"/>
      </w:r>
    </w:p>
    <w:p w14:paraId="27551443" w14:textId="14099B85" w:rsidR="00C642D7" w:rsidRDefault="00C642D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_Toc138891483 \h </w:instrText>
      </w:r>
      <w:r>
        <w:fldChar w:fldCharType="separate"/>
      </w:r>
      <w:r>
        <w:t>189</w:t>
      </w:r>
      <w:r>
        <w:fldChar w:fldCharType="end"/>
      </w:r>
    </w:p>
    <w:p w14:paraId="05F70D5C" w14:textId="1CBB7EAB" w:rsidR="00C642D7" w:rsidRDefault="00C642D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_Toc138891484 \h </w:instrText>
      </w:r>
      <w:r>
        <w:fldChar w:fldCharType="separate"/>
      </w:r>
      <w:r>
        <w:t>189</w:t>
      </w:r>
      <w:r>
        <w:fldChar w:fldCharType="end"/>
      </w:r>
    </w:p>
    <w:p w14:paraId="71C82CAE" w14:textId="133F36EA" w:rsidR="00C642D7" w:rsidRDefault="00C642D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_Toc138891485 \h </w:instrText>
      </w:r>
      <w:r>
        <w:fldChar w:fldCharType="separate"/>
      </w:r>
      <w:r>
        <w:t>189</w:t>
      </w:r>
      <w:r>
        <w:fldChar w:fldCharType="end"/>
      </w:r>
    </w:p>
    <w:p w14:paraId="2766FA23" w14:textId="58785ACD" w:rsidR="00C642D7" w:rsidRDefault="00C642D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_Toc138891486 \h </w:instrText>
      </w:r>
      <w:r>
        <w:fldChar w:fldCharType="separate"/>
      </w:r>
      <w:r>
        <w:t>189</w:t>
      </w:r>
      <w:r>
        <w:fldChar w:fldCharType="end"/>
      </w:r>
    </w:p>
    <w:p w14:paraId="3496CBFC" w14:textId="4162B2E4" w:rsidR="00C642D7" w:rsidRDefault="00C642D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_Toc138891487 \h </w:instrText>
      </w:r>
      <w:r>
        <w:fldChar w:fldCharType="separate"/>
      </w:r>
      <w:r>
        <w:t>189</w:t>
      </w:r>
      <w:r>
        <w:fldChar w:fldCharType="end"/>
      </w:r>
    </w:p>
    <w:p w14:paraId="181C5007" w14:textId="59011319" w:rsidR="00C642D7" w:rsidRDefault="00C642D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_Toc138891488 \h </w:instrText>
      </w:r>
      <w:r>
        <w:fldChar w:fldCharType="separate"/>
      </w:r>
      <w:r>
        <w:t>190</w:t>
      </w:r>
      <w:r>
        <w:fldChar w:fldCharType="end"/>
      </w:r>
    </w:p>
    <w:p w14:paraId="1136C8FB" w14:textId="0E5C5766" w:rsidR="00C642D7" w:rsidRDefault="00C642D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_Toc138891489 \h </w:instrText>
      </w:r>
      <w:r>
        <w:fldChar w:fldCharType="separate"/>
      </w:r>
      <w:r>
        <w:t>190</w:t>
      </w:r>
      <w:r>
        <w:fldChar w:fldCharType="end"/>
      </w:r>
    </w:p>
    <w:p w14:paraId="7DC8EDA4" w14:textId="0A4EA0B4" w:rsidR="00C642D7" w:rsidRDefault="00C642D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_Toc138891490 \h </w:instrText>
      </w:r>
      <w:r>
        <w:fldChar w:fldCharType="separate"/>
      </w:r>
      <w:r>
        <w:t>191</w:t>
      </w:r>
      <w:r>
        <w:fldChar w:fldCharType="end"/>
      </w:r>
    </w:p>
    <w:p w14:paraId="2051B014" w14:textId="5A15725F" w:rsidR="00C642D7" w:rsidRDefault="00C642D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_Toc138891491 \h </w:instrText>
      </w:r>
      <w:r>
        <w:fldChar w:fldCharType="separate"/>
      </w:r>
      <w:r>
        <w:t>191</w:t>
      </w:r>
      <w:r>
        <w:fldChar w:fldCharType="end"/>
      </w:r>
    </w:p>
    <w:p w14:paraId="78DCC0B6" w14:textId="29509A70" w:rsidR="00C642D7" w:rsidRDefault="00C642D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_Toc138891492 \h </w:instrText>
      </w:r>
      <w:r>
        <w:fldChar w:fldCharType="separate"/>
      </w:r>
      <w:r>
        <w:t>192</w:t>
      </w:r>
      <w:r>
        <w:fldChar w:fldCharType="end"/>
      </w:r>
    </w:p>
    <w:p w14:paraId="47D9F0F7" w14:textId="6CD65144" w:rsidR="00C642D7" w:rsidRDefault="00C642D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_Toc138891493 \h </w:instrText>
      </w:r>
      <w:r>
        <w:fldChar w:fldCharType="separate"/>
      </w:r>
      <w:r>
        <w:t>192</w:t>
      </w:r>
      <w:r>
        <w:fldChar w:fldCharType="end"/>
      </w:r>
    </w:p>
    <w:p w14:paraId="0EFE0E79" w14:textId="7C716BD2" w:rsidR="00C642D7" w:rsidRDefault="00C642D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_Toc138891494 \h </w:instrText>
      </w:r>
      <w:r>
        <w:fldChar w:fldCharType="separate"/>
      </w:r>
      <w:r>
        <w:t>192</w:t>
      </w:r>
      <w:r>
        <w:fldChar w:fldCharType="end"/>
      </w:r>
    </w:p>
    <w:p w14:paraId="437DEA29" w14:textId="1DB9454C" w:rsidR="00C642D7" w:rsidRDefault="00C642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_Toc138891495 \h </w:instrText>
      </w:r>
      <w:r>
        <w:fldChar w:fldCharType="separate"/>
      </w:r>
      <w:r>
        <w:t>192</w:t>
      </w:r>
      <w:r>
        <w:fldChar w:fldCharType="end"/>
      </w:r>
    </w:p>
    <w:p w14:paraId="508CF532" w14:textId="00949A3F" w:rsidR="00C642D7" w:rsidRDefault="00C642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_Toc138891496 \h </w:instrText>
      </w:r>
      <w:r>
        <w:fldChar w:fldCharType="separate"/>
      </w:r>
      <w:r>
        <w:t>192</w:t>
      </w:r>
      <w:r>
        <w:fldChar w:fldCharType="end"/>
      </w:r>
    </w:p>
    <w:p w14:paraId="4AA751E2" w14:textId="784B61C8" w:rsidR="00C642D7" w:rsidRDefault="00C642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_Toc138891497 \h </w:instrText>
      </w:r>
      <w:r>
        <w:fldChar w:fldCharType="separate"/>
      </w:r>
      <w:r>
        <w:t>193</w:t>
      </w:r>
      <w:r>
        <w:fldChar w:fldCharType="end"/>
      </w:r>
    </w:p>
    <w:p w14:paraId="0FFD3953" w14:textId="53F4F271" w:rsidR="00C642D7" w:rsidRDefault="00C642D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_Toc138891498 \h </w:instrText>
      </w:r>
      <w:r>
        <w:fldChar w:fldCharType="separate"/>
      </w:r>
      <w:r>
        <w:t>193</w:t>
      </w:r>
      <w:r>
        <w:fldChar w:fldCharType="end"/>
      </w:r>
    </w:p>
    <w:p w14:paraId="008CE00D" w14:textId="3368AF93" w:rsidR="00C642D7" w:rsidRDefault="00C642D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_Toc138891499 \h </w:instrText>
      </w:r>
      <w:r>
        <w:fldChar w:fldCharType="separate"/>
      </w:r>
      <w:r>
        <w:t>193</w:t>
      </w:r>
      <w:r>
        <w:fldChar w:fldCharType="end"/>
      </w:r>
    </w:p>
    <w:p w14:paraId="377BFD5C" w14:textId="6617B25F" w:rsidR="00C642D7" w:rsidRDefault="00C642D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_Toc138891500 \h </w:instrText>
      </w:r>
      <w:r>
        <w:fldChar w:fldCharType="separate"/>
      </w:r>
      <w:r>
        <w:t>193</w:t>
      </w:r>
      <w:r>
        <w:fldChar w:fldCharType="end"/>
      </w:r>
    </w:p>
    <w:p w14:paraId="2AB37376" w14:textId="3BEFC6A4" w:rsidR="00C642D7" w:rsidRDefault="00C642D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_Toc138891501 \h </w:instrText>
      </w:r>
      <w:r>
        <w:fldChar w:fldCharType="separate"/>
      </w:r>
      <w:r>
        <w:t>193</w:t>
      </w:r>
      <w:r>
        <w:fldChar w:fldCharType="end"/>
      </w:r>
    </w:p>
    <w:p w14:paraId="41614E48" w14:textId="1880D55A" w:rsidR="00C642D7" w:rsidRDefault="00C642D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_Toc138891502 \h </w:instrText>
      </w:r>
      <w:r>
        <w:fldChar w:fldCharType="separate"/>
      </w:r>
      <w:r>
        <w:t>193</w:t>
      </w:r>
      <w:r>
        <w:fldChar w:fldCharType="end"/>
      </w:r>
    </w:p>
    <w:p w14:paraId="4D0506E2" w14:textId="49BF629A" w:rsidR="00C642D7" w:rsidRDefault="00C642D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_Toc138891503 \h </w:instrText>
      </w:r>
      <w:r>
        <w:fldChar w:fldCharType="separate"/>
      </w:r>
      <w:r>
        <w:t>194</w:t>
      </w:r>
      <w:r>
        <w:fldChar w:fldCharType="end"/>
      </w:r>
    </w:p>
    <w:p w14:paraId="54E5E710" w14:textId="20C5B884" w:rsidR="00C642D7" w:rsidRDefault="00C642D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_Toc138891504 \h </w:instrText>
      </w:r>
      <w:r>
        <w:fldChar w:fldCharType="separate"/>
      </w:r>
      <w:r>
        <w:t>194</w:t>
      </w:r>
      <w:r>
        <w:fldChar w:fldCharType="end"/>
      </w:r>
    </w:p>
    <w:p w14:paraId="12DE3E49" w14:textId="336D6844" w:rsidR="00C642D7" w:rsidRDefault="00C642D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_Toc138891505 \h </w:instrText>
      </w:r>
      <w:r>
        <w:fldChar w:fldCharType="separate"/>
      </w:r>
      <w:r>
        <w:t>194</w:t>
      </w:r>
      <w:r>
        <w:fldChar w:fldCharType="end"/>
      </w:r>
    </w:p>
    <w:p w14:paraId="73083874" w14:textId="70F08208" w:rsidR="00C642D7" w:rsidRDefault="00C642D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_Toc138891506 \h </w:instrText>
      </w:r>
      <w:r>
        <w:fldChar w:fldCharType="separate"/>
      </w:r>
      <w:r>
        <w:t>194</w:t>
      </w:r>
      <w:r>
        <w:fldChar w:fldCharType="end"/>
      </w:r>
    </w:p>
    <w:p w14:paraId="1D6AB45A" w14:textId="0F9C39B6" w:rsidR="00C642D7" w:rsidRDefault="00C642D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_Toc138891507 \h </w:instrText>
      </w:r>
      <w:r>
        <w:fldChar w:fldCharType="separate"/>
      </w:r>
      <w:r>
        <w:t>194</w:t>
      </w:r>
      <w:r>
        <w:fldChar w:fldCharType="end"/>
      </w:r>
    </w:p>
    <w:p w14:paraId="21959E10" w14:textId="7009F3C1" w:rsidR="00C642D7" w:rsidRDefault="00C642D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_Toc138891508 \h </w:instrText>
      </w:r>
      <w:r>
        <w:fldChar w:fldCharType="separate"/>
      </w:r>
      <w:r>
        <w:t>194</w:t>
      </w:r>
      <w:r>
        <w:fldChar w:fldCharType="end"/>
      </w:r>
    </w:p>
    <w:p w14:paraId="03DD9C97" w14:textId="1C3C36D3" w:rsidR="00C642D7" w:rsidRDefault="00C642D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_Toc138891509 \h </w:instrText>
      </w:r>
      <w:r>
        <w:fldChar w:fldCharType="separate"/>
      </w:r>
      <w:r>
        <w:t>195</w:t>
      </w:r>
      <w:r>
        <w:fldChar w:fldCharType="end"/>
      </w:r>
    </w:p>
    <w:p w14:paraId="67CCF8FC" w14:textId="13D1BBD5" w:rsidR="00C642D7" w:rsidRDefault="00C642D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_Toc138891510 \h </w:instrText>
      </w:r>
      <w:r>
        <w:fldChar w:fldCharType="separate"/>
      </w:r>
      <w:r>
        <w:t>195</w:t>
      </w:r>
      <w:r>
        <w:fldChar w:fldCharType="end"/>
      </w:r>
    </w:p>
    <w:p w14:paraId="3D78DB3A" w14:textId="1FBEF9FD" w:rsidR="00C642D7" w:rsidRDefault="00C642D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_Toc138891511 \h </w:instrText>
      </w:r>
      <w:r>
        <w:fldChar w:fldCharType="separate"/>
      </w:r>
      <w:r>
        <w:t>195</w:t>
      </w:r>
      <w:r>
        <w:fldChar w:fldCharType="end"/>
      </w:r>
    </w:p>
    <w:p w14:paraId="607F0753" w14:textId="63055F4A" w:rsidR="00C642D7" w:rsidRDefault="00C642D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_Toc138891512 \h </w:instrText>
      </w:r>
      <w:r>
        <w:fldChar w:fldCharType="separate"/>
      </w:r>
      <w:r>
        <w:t>195</w:t>
      </w:r>
      <w:r>
        <w:fldChar w:fldCharType="end"/>
      </w:r>
    </w:p>
    <w:p w14:paraId="0448F165" w14:textId="554BD2F8" w:rsidR="00C642D7" w:rsidRDefault="00C642D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_Toc138891513 \h </w:instrText>
      </w:r>
      <w:r>
        <w:fldChar w:fldCharType="separate"/>
      </w:r>
      <w:r>
        <w:t>196</w:t>
      </w:r>
      <w:r>
        <w:fldChar w:fldCharType="end"/>
      </w:r>
    </w:p>
    <w:p w14:paraId="7D6154ED" w14:textId="4EBBE3A2" w:rsidR="00C642D7" w:rsidRDefault="00C642D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_Toc138891514 \h </w:instrText>
      </w:r>
      <w:r>
        <w:fldChar w:fldCharType="separate"/>
      </w:r>
      <w:r>
        <w:t>196</w:t>
      </w:r>
      <w:r>
        <w:fldChar w:fldCharType="end"/>
      </w:r>
    </w:p>
    <w:p w14:paraId="1A0412DE" w14:textId="6F6C5E46" w:rsidR="00C642D7" w:rsidRDefault="00C642D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_Toc138891515 \h </w:instrText>
      </w:r>
      <w:r>
        <w:fldChar w:fldCharType="separate"/>
      </w:r>
      <w:r>
        <w:t>196</w:t>
      </w:r>
      <w:r>
        <w:fldChar w:fldCharType="end"/>
      </w:r>
    </w:p>
    <w:p w14:paraId="29549169" w14:textId="535807FE" w:rsidR="00C642D7" w:rsidRDefault="00C642D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_Toc138891516 \h </w:instrText>
      </w:r>
      <w:r>
        <w:fldChar w:fldCharType="separate"/>
      </w:r>
      <w:r>
        <w:t>196</w:t>
      </w:r>
      <w:r>
        <w:fldChar w:fldCharType="end"/>
      </w:r>
    </w:p>
    <w:p w14:paraId="2C5B3CEA" w14:textId="319E07EC" w:rsidR="00C642D7" w:rsidRDefault="00C642D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_Toc138891517 \h </w:instrText>
      </w:r>
      <w:r>
        <w:fldChar w:fldCharType="separate"/>
      </w:r>
      <w:r>
        <w:t>196</w:t>
      </w:r>
      <w:r>
        <w:fldChar w:fldCharType="end"/>
      </w:r>
    </w:p>
    <w:p w14:paraId="433CB9B2" w14:textId="22DE1BA6" w:rsidR="00C642D7" w:rsidRDefault="00C642D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_Toc138891518 \h </w:instrText>
      </w:r>
      <w:r>
        <w:fldChar w:fldCharType="separate"/>
      </w:r>
      <w:r>
        <w:t>196</w:t>
      </w:r>
      <w:r>
        <w:fldChar w:fldCharType="end"/>
      </w:r>
    </w:p>
    <w:p w14:paraId="0BACAF98" w14:textId="76B482AA" w:rsidR="00C642D7" w:rsidRDefault="00C642D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_Toc138891519 \h </w:instrText>
      </w:r>
      <w:r>
        <w:fldChar w:fldCharType="separate"/>
      </w:r>
      <w:r>
        <w:t>197</w:t>
      </w:r>
      <w:r>
        <w:fldChar w:fldCharType="end"/>
      </w:r>
    </w:p>
    <w:p w14:paraId="7AD90A18" w14:textId="2FACBBB8" w:rsidR="00C642D7" w:rsidRDefault="00C642D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_Toc138891520 \h </w:instrText>
      </w:r>
      <w:r>
        <w:fldChar w:fldCharType="separate"/>
      </w:r>
      <w:r>
        <w:t>197</w:t>
      </w:r>
      <w:r>
        <w:fldChar w:fldCharType="end"/>
      </w:r>
    </w:p>
    <w:p w14:paraId="73653D8A" w14:textId="0BB186C0" w:rsidR="00C642D7" w:rsidRDefault="00C642D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_Toc138891521 \h </w:instrText>
      </w:r>
      <w:r>
        <w:fldChar w:fldCharType="separate"/>
      </w:r>
      <w:r>
        <w:t>197</w:t>
      </w:r>
      <w:r>
        <w:fldChar w:fldCharType="end"/>
      </w:r>
    </w:p>
    <w:p w14:paraId="0DF6DD08" w14:textId="0A376C9A" w:rsidR="00C642D7" w:rsidRDefault="00C642D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_Toc138891522 \h </w:instrText>
      </w:r>
      <w:r>
        <w:fldChar w:fldCharType="separate"/>
      </w:r>
      <w:r>
        <w:t>198</w:t>
      </w:r>
      <w:r>
        <w:fldChar w:fldCharType="end"/>
      </w:r>
    </w:p>
    <w:p w14:paraId="528A4629" w14:textId="54DBE98F" w:rsidR="00C642D7" w:rsidRDefault="00C642D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_Toc138891523 \h </w:instrText>
      </w:r>
      <w:r>
        <w:fldChar w:fldCharType="separate"/>
      </w:r>
      <w:r>
        <w:t>198</w:t>
      </w:r>
      <w:r>
        <w:fldChar w:fldCharType="end"/>
      </w:r>
    </w:p>
    <w:p w14:paraId="1DB26CF6" w14:textId="0D55F8E3" w:rsidR="00C642D7" w:rsidRDefault="00C642D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_Toc138891524 \h </w:instrText>
      </w:r>
      <w:r>
        <w:fldChar w:fldCharType="separate"/>
      </w:r>
      <w:r>
        <w:t>198</w:t>
      </w:r>
      <w:r>
        <w:fldChar w:fldCharType="end"/>
      </w:r>
    </w:p>
    <w:p w14:paraId="610AD994" w14:textId="22AD7E16" w:rsidR="00C642D7" w:rsidRDefault="00C642D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_Toc138891525 \h </w:instrText>
      </w:r>
      <w:r>
        <w:fldChar w:fldCharType="separate"/>
      </w:r>
      <w:r>
        <w:t>198</w:t>
      </w:r>
      <w:r>
        <w:fldChar w:fldCharType="end"/>
      </w:r>
    </w:p>
    <w:p w14:paraId="7849F627" w14:textId="1A5CD320" w:rsidR="00C642D7" w:rsidRDefault="00C642D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_Toc138891526 \h </w:instrText>
      </w:r>
      <w:r>
        <w:fldChar w:fldCharType="separate"/>
      </w:r>
      <w:r>
        <w:t>198</w:t>
      </w:r>
      <w:r>
        <w:fldChar w:fldCharType="end"/>
      </w:r>
    </w:p>
    <w:p w14:paraId="48752BE1" w14:textId="0C30E25B" w:rsidR="00C642D7" w:rsidRDefault="00C642D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_Toc138891527 \h </w:instrText>
      </w:r>
      <w:r>
        <w:fldChar w:fldCharType="separate"/>
      </w:r>
      <w:r>
        <w:t>199</w:t>
      </w:r>
      <w:r>
        <w:fldChar w:fldCharType="end"/>
      </w:r>
    </w:p>
    <w:p w14:paraId="52213E5D" w14:textId="0BE7BD26" w:rsidR="00C642D7" w:rsidRDefault="00C642D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_Toc138891528 \h </w:instrText>
      </w:r>
      <w:r>
        <w:fldChar w:fldCharType="separate"/>
      </w:r>
      <w:r>
        <w:t>199</w:t>
      </w:r>
      <w:r>
        <w:fldChar w:fldCharType="end"/>
      </w:r>
    </w:p>
    <w:p w14:paraId="606257A4" w14:textId="29323CE0" w:rsidR="00C642D7" w:rsidRDefault="00C642D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_Toc138891529 \h </w:instrText>
      </w:r>
      <w:r>
        <w:fldChar w:fldCharType="separate"/>
      </w:r>
      <w:r>
        <w:t>199</w:t>
      </w:r>
      <w:r>
        <w:fldChar w:fldCharType="end"/>
      </w:r>
    </w:p>
    <w:p w14:paraId="37C910F6" w14:textId="0EECFC58" w:rsidR="00C642D7" w:rsidRDefault="00C642D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_Toc138891530 \h </w:instrText>
      </w:r>
      <w:r>
        <w:fldChar w:fldCharType="separate"/>
      </w:r>
      <w:r>
        <w:t>200</w:t>
      </w:r>
      <w:r>
        <w:fldChar w:fldCharType="end"/>
      </w:r>
    </w:p>
    <w:p w14:paraId="379C73CD" w14:textId="6D539DD0" w:rsidR="00C642D7" w:rsidRDefault="00C642D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_Toc138891531 \h </w:instrText>
      </w:r>
      <w:r>
        <w:fldChar w:fldCharType="separate"/>
      </w:r>
      <w:r>
        <w:t>202</w:t>
      </w:r>
      <w:r>
        <w:fldChar w:fldCharType="end"/>
      </w:r>
    </w:p>
    <w:p w14:paraId="08134F6D" w14:textId="084AA3A9" w:rsidR="00C642D7" w:rsidRDefault="00C642D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_Toc138891532 \h </w:instrText>
      </w:r>
      <w:r>
        <w:fldChar w:fldCharType="separate"/>
      </w:r>
      <w:r>
        <w:t>202</w:t>
      </w:r>
      <w:r>
        <w:fldChar w:fldCharType="end"/>
      </w:r>
    </w:p>
    <w:p w14:paraId="67DAB4CE" w14:textId="4454A815" w:rsidR="00C642D7" w:rsidRDefault="00C642D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_Toc138891533 \h </w:instrText>
      </w:r>
      <w:r>
        <w:fldChar w:fldCharType="separate"/>
      </w:r>
      <w:r>
        <w:t>202</w:t>
      </w:r>
      <w:r>
        <w:fldChar w:fldCharType="end"/>
      </w:r>
    </w:p>
    <w:p w14:paraId="4C57231E" w14:textId="5067E9BE" w:rsidR="00C642D7" w:rsidRDefault="00C642D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_Toc138891534 \h </w:instrText>
      </w:r>
      <w:r>
        <w:fldChar w:fldCharType="separate"/>
      </w:r>
      <w:r>
        <w:t>203</w:t>
      </w:r>
      <w:r>
        <w:fldChar w:fldCharType="end"/>
      </w:r>
    </w:p>
    <w:p w14:paraId="45EB1F66" w14:textId="1A08FB13" w:rsidR="00C642D7" w:rsidRDefault="00C642D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_Toc138891535 \h </w:instrText>
      </w:r>
      <w:r>
        <w:fldChar w:fldCharType="separate"/>
      </w:r>
      <w:r>
        <w:t>203</w:t>
      </w:r>
      <w:r>
        <w:fldChar w:fldCharType="end"/>
      </w:r>
    </w:p>
    <w:p w14:paraId="68205C4D" w14:textId="4508AF5C" w:rsidR="00C642D7" w:rsidRDefault="00C642D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_Toc138891536 \h </w:instrText>
      </w:r>
      <w:r>
        <w:fldChar w:fldCharType="separate"/>
      </w:r>
      <w:r>
        <w:t>203</w:t>
      </w:r>
      <w:r>
        <w:fldChar w:fldCharType="end"/>
      </w:r>
    </w:p>
    <w:p w14:paraId="3C81E46B" w14:textId="399F2911" w:rsidR="00C642D7" w:rsidRDefault="00C642D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_Toc138891537 \h </w:instrText>
      </w:r>
      <w:r>
        <w:fldChar w:fldCharType="separate"/>
      </w:r>
      <w:r>
        <w:t>203</w:t>
      </w:r>
      <w:r>
        <w:fldChar w:fldCharType="end"/>
      </w:r>
    </w:p>
    <w:p w14:paraId="5E24ACAB" w14:textId="05783E5E" w:rsidR="00C642D7" w:rsidRDefault="00C642D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_Toc138891538 \h </w:instrText>
      </w:r>
      <w:r>
        <w:fldChar w:fldCharType="separate"/>
      </w:r>
      <w:r>
        <w:t>203</w:t>
      </w:r>
      <w:r>
        <w:fldChar w:fldCharType="end"/>
      </w:r>
    </w:p>
    <w:p w14:paraId="4001071E" w14:textId="1145A165" w:rsidR="00C642D7" w:rsidRDefault="00C642D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_Toc138891539 \h </w:instrText>
      </w:r>
      <w:r>
        <w:fldChar w:fldCharType="separate"/>
      </w:r>
      <w:r>
        <w:t>203</w:t>
      </w:r>
      <w:r>
        <w:fldChar w:fldCharType="end"/>
      </w:r>
    </w:p>
    <w:p w14:paraId="027AF26D" w14:textId="0A2B2A03" w:rsidR="00C642D7" w:rsidRDefault="00C642D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_Toc138891540 \h </w:instrText>
      </w:r>
      <w:r>
        <w:fldChar w:fldCharType="separate"/>
      </w:r>
      <w:r>
        <w:t>204</w:t>
      </w:r>
      <w:r>
        <w:fldChar w:fldCharType="end"/>
      </w:r>
    </w:p>
    <w:p w14:paraId="41B301FC" w14:textId="09111579" w:rsidR="00C642D7" w:rsidRDefault="00C642D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_Toc138891541 \h </w:instrText>
      </w:r>
      <w:r>
        <w:fldChar w:fldCharType="separate"/>
      </w:r>
      <w:r>
        <w:t>204</w:t>
      </w:r>
      <w:r>
        <w:fldChar w:fldCharType="end"/>
      </w:r>
    </w:p>
    <w:p w14:paraId="0B5FF7D8" w14:textId="745C10D0" w:rsidR="00C642D7" w:rsidRDefault="00C642D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_Toc138891542 \h </w:instrText>
      </w:r>
      <w:r>
        <w:fldChar w:fldCharType="separate"/>
      </w:r>
      <w:r>
        <w:t>204</w:t>
      </w:r>
      <w:r>
        <w:fldChar w:fldCharType="end"/>
      </w:r>
    </w:p>
    <w:p w14:paraId="7BB3D509" w14:textId="530E1CD0" w:rsidR="00C642D7" w:rsidRDefault="00C642D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_Toc138891543 \h </w:instrText>
      </w:r>
      <w:r>
        <w:fldChar w:fldCharType="separate"/>
      </w:r>
      <w:r>
        <w:t>205</w:t>
      </w:r>
      <w:r>
        <w:fldChar w:fldCharType="end"/>
      </w:r>
    </w:p>
    <w:p w14:paraId="3D00A39F" w14:textId="048B68AA" w:rsidR="00C642D7" w:rsidRDefault="00C642D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_Toc138891544 \h </w:instrText>
      </w:r>
      <w:r>
        <w:fldChar w:fldCharType="separate"/>
      </w:r>
      <w:r>
        <w:t>210</w:t>
      </w:r>
      <w:r>
        <w:fldChar w:fldCharType="end"/>
      </w:r>
    </w:p>
    <w:p w14:paraId="5C91CD39" w14:textId="0578DA8D" w:rsidR="00C642D7" w:rsidRDefault="00C642D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_Toc138891545 \h </w:instrText>
      </w:r>
      <w:r>
        <w:fldChar w:fldCharType="separate"/>
      </w:r>
      <w:r>
        <w:t>210</w:t>
      </w:r>
      <w:r>
        <w:fldChar w:fldCharType="end"/>
      </w:r>
    </w:p>
    <w:p w14:paraId="607AE1F7" w14:textId="796ED4A0" w:rsidR="00C642D7" w:rsidRDefault="00C642D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_Toc138891546 \h </w:instrText>
      </w:r>
      <w:r>
        <w:fldChar w:fldCharType="separate"/>
      </w:r>
      <w:r>
        <w:t>210</w:t>
      </w:r>
      <w:r>
        <w:fldChar w:fldCharType="end"/>
      </w:r>
    </w:p>
    <w:p w14:paraId="653BADE6" w14:textId="04C8CAA9" w:rsidR="00C642D7" w:rsidRDefault="00C642D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_Toc138891547 \h </w:instrText>
      </w:r>
      <w:r>
        <w:fldChar w:fldCharType="separate"/>
      </w:r>
      <w:r>
        <w:t>210</w:t>
      </w:r>
      <w:r>
        <w:fldChar w:fldCharType="end"/>
      </w:r>
    </w:p>
    <w:p w14:paraId="3D8B4358" w14:textId="34C553C7" w:rsidR="00C642D7" w:rsidRDefault="00C642D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_Toc138891548 \h </w:instrText>
      </w:r>
      <w:r>
        <w:fldChar w:fldCharType="separate"/>
      </w:r>
      <w:r>
        <w:t>211</w:t>
      </w:r>
      <w:r>
        <w:fldChar w:fldCharType="end"/>
      </w:r>
    </w:p>
    <w:p w14:paraId="22A36B4D" w14:textId="53564F92" w:rsidR="00C642D7" w:rsidRDefault="00C642D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_Toc138891549 \h </w:instrText>
      </w:r>
      <w:r>
        <w:fldChar w:fldCharType="separate"/>
      </w:r>
      <w:r>
        <w:t>211</w:t>
      </w:r>
      <w:r>
        <w:fldChar w:fldCharType="end"/>
      </w:r>
    </w:p>
    <w:p w14:paraId="725824C3" w14:textId="074B6192" w:rsidR="00C642D7" w:rsidRDefault="00C642D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_Toc138891550 \h </w:instrText>
      </w:r>
      <w:r>
        <w:fldChar w:fldCharType="separate"/>
      </w:r>
      <w:r>
        <w:t>211</w:t>
      </w:r>
      <w:r>
        <w:fldChar w:fldCharType="end"/>
      </w:r>
    </w:p>
    <w:p w14:paraId="3A874B18" w14:textId="097C9EB3" w:rsidR="00C642D7" w:rsidRDefault="00C642D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_Toc138891551 \h </w:instrText>
      </w:r>
      <w:r>
        <w:fldChar w:fldCharType="separate"/>
      </w:r>
      <w:r>
        <w:t>211</w:t>
      </w:r>
      <w:r>
        <w:fldChar w:fldCharType="end"/>
      </w:r>
    </w:p>
    <w:p w14:paraId="7358B41A" w14:textId="52AA2F7E" w:rsidR="00C642D7" w:rsidRDefault="00C642D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_Toc138891552 \h </w:instrText>
      </w:r>
      <w:r>
        <w:fldChar w:fldCharType="separate"/>
      </w:r>
      <w:r>
        <w:t>211</w:t>
      </w:r>
      <w:r>
        <w:fldChar w:fldCharType="end"/>
      </w:r>
    </w:p>
    <w:p w14:paraId="2D02483A" w14:textId="51E24FBC" w:rsidR="00C642D7" w:rsidRDefault="00C642D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_Toc138891553 \h </w:instrText>
      </w:r>
      <w:r>
        <w:fldChar w:fldCharType="separate"/>
      </w:r>
      <w:r>
        <w:t>212</w:t>
      </w:r>
      <w:r>
        <w:fldChar w:fldCharType="end"/>
      </w:r>
    </w:p>
    <w:p w14:paraId="4B99996F" w14:textId="0C418E5C" w:rsidR="00C642D7" w:rsidRDefault="00C642D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_Toc138891554 \h </w:instrText>
      </w:r>
      <w:r>
        <w:fldChar w:fldCharType="separate"/>
      </w:r>
      <w:r>
        <w:t>212</w:t>
      </w:r>
      <w:r>
        <w:fldChar w:fldCharType="end"/>
      </w:r>
    </w:p>
    <w:p w14:paraId="5EA01249" w14:textId="31F0C9DC" w:rsidR="00C642D7" w:rsidRDefault="00C642D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_Toc138891555 \h </w:instrText>
      </w:r>
      <w:r>
        <w:fldChar w:fldCharType="separate"/>
      </w:r>
      <w:r>
        <w:t>212</w:t>
      </w:r>
      <w:r>
        <w:fldChar w:fldCharType="end"/>
      </w:r>
    </w:p>
    <w:p w14:paraId="3DEA67FD" w14:textId="77056FDE" w:rsidR="00C642D7" w:rsidRDefault="00C642D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_Toc138891556 \h </w:instrText>
      </w:r>
      <w:r>
        <w:fldChar w:fldCharType="separate"/>
      </w:r>
      <w:r>
        <w:t>212</w:t>
      </w:r>
      <w:r>
        <w:fldChar w:fldCharType="end"/>
      </w:r>
    </w:p>
    <w:p w14:paraId="64A43D35" w14:textId="6DCFFC43" w:rsidR="00C642D7" w:rsidRDefault="00C642D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_Toc138891557 \h </w:instrText>
      </w:r>
      <w:r>
        <w:fldChar w:fldCharType="separate"/>
      </w:r>
      <w:r>
        <w:t>212</w:t>
      </w:r>
      <w:r>
        <w:fldChar w:fldCharType="end"/>
      </w:r>
    </w:p>
    <w:p w14:paraId="0BCD1477" w14:textId="6B1A3348" w:rsidR="00C642D7" w:rsidRDefault="00C642D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_Toc138891558 \h </w:instrText>
      </w:r>
      <w:r>
        <w:fldChar w:fldCharType="separate"/>
      </w:r>
      <w:r>
        <w:t>212</w:t>
      </w:r>
      <w:r>
        <w:fldChar w:fldCharType="end"/>
      </w:r>
    </w:p>
    <w:p w14:paraId="5596D685" w14:textId="0FB0EAF7" w:rsidR="00C642D7" w:rsidRDefault="00C642D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_Toc138891559 \h </w:instrText>
      </w:r>
      <w:r>
        <w:fldChar w:fldCharType="separate"/>
      </w:r>
      <w:r>
        <w:t>212</w:t>
      </w:r>
      <w:r>
        <w:fldChar w:fldCharType="end"/>
      </w:r>
    </w:p>
    <w:p w14:paraId="16B09C7D" w14:textId="3FBD6C3E" w:rsidR="00C642D7" w:rsidRDefault="00C642D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_Toc138891560 \h </w:instrText>
      </w:r>
      <w:r>
        <w:fldChar w:fldCharType="separate"/>
      </w:r>
      <w:r>
        <w:t>213</w:t>
      </w:r>
      <w:r>
        <w:fldChar w:fldCharType="end"/>
      </w:r>
    </w:p>
    <w:p w14:paraId="107017AB" w14:textId="0D179C99" w:rsidR="00C642D7" w:rsidRDefault="00C642D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_Toc138891561 \h </w:instrText>
      </w:r>
      <w:r>
        <w:fldChar w:fldCharType="separate"/>
      </w:r>
      <w:r>
        <w:t>213</w:t>
      </w:r>
      <w:r>
        <w:fldChar w:fldCharType="end"/>
      </w:r>
    </w:p>
    <w:p w14:paraId="3748ADB3" w14:textId="0247801E" w:rsidR="00C642D7" w:rsidRDefault="00C642D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_Toc138891562 \h </w:instrText>
      </w:r>
      <w:r>
        <w:fldChar w:fldCharType="separate"/>
      </w:r>
      <w:r>
        <w:t>213</w:t>
      </w:r>
      <w:r>
        <w:fldChar w:fldCharType="end"/>
      </w:r>
    </w:p>
    <w:p w14:paraId="7A3C76CD" w14:textId="19C4E18B" w:rsidR="00C642D7" w:rsidRDefault="00C642D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_Toc138891563 \h </w:instrText>
      </w:r>
      <w:r>
        <w:fldChar w:fldCharType="separate"/>
      </w:r>
      <w:r>
        <w:t>214</w:t>
      </w:r>
      <w:r>
        <w:fldChar w:fldCharType="end"/>
      </w:r>
    </w:p>
    <w:p w14:paraId="7CA6A150" w14:textId="3D018C4E" w:rsidR="00C642D7" w:rsidRDefault="00C642D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_Toc138891564 \h </w:instrText>
      </w:r>
      <w:r>
        <w:fldChar w:fldCharType="separate"/>
      </w:r>
      <w:r>
        <w:t>214</w:t>
      </w:r>
      <w:r>
        <w:fldChar w:fldCharType="end"/>
      </w:r>
    </w:p>
    <w:p w14:paraId="1F876A3C" w14:textId="55B6EDD4" w:rsidR="00C642D7" w:rsidRDefault="00C642D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_Toc138891565 \h </w:instrText>
      </w:r>
      <w:r>
        <w:fldChar w:fldCharType="separate"/>
      </w:r>
      <w:r>
        <w:t>214</w:t>
      </w:r>
      <w:r>
        <w:fldChar w:fldCharType="end"/>
      </w:r>
    </w:p>
    <w:p w14:paraId="29033021" w14:textId="5C569A55" w:rsidR="00C642D7" w:rsidRDefault="00C642D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_Toc138891566 \h </w:instrText>
      </w:r>
      <w:r>
        <w:fldChar w:fldCharType="separate"/>
      </w:r>
      <w:r>
        <w:t>218</w:t>
      </w:r>
      <w:r>
        <w:fldChar w:fldCharType="end"/>
      </w:r>
    </w:p>
    <w:p w14:paraId="7A5A1B88" w14:textId="63DA41E4" w:rsidR="00C642D7" w:rsidRDefault="00C642D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_Toc138891567 \h </w:instrText>
      </w:r>
      <w:r>
        <w:fldChar w:fldCharType="separate"/>
      </w:r>
      <w:r>
        <w:t>222</w:t>
      </w:r>
      <w:r>
        <w:fldChar w:fldCharType="end"/>
      </w:r>
    </w:p>
    <w:p w14:paraId="6DDF1D6D" w14:textId="27F52307" w:rsidR="00C642D7" w:rsidRDefault="00C642D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_Toc138891568 \h </w:instrText>
      </w:r>
      <w:r>
        <w:fldChar w:fldCharType="separate"/>
      </w:r>
      <w:r>
        <w:t>223</w:t>
      </w:r>
      <w:r>
        <w:fldChar w:fldCharType="end"/>
      </w:r>
    </w:p>
    <w:p w14:paraId="2378C387" w14:textId="7FC3B0BF" w:rsidR="00C642D7" w:rsidRDefault="00C642D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_Toc138891569 \h </w:instrText>
      </w:r>
      <w:r>
        <w:fldChar w:fldCharType="separate"/>
      </w:r>
      <w:r>
        <w:t>223</w:t>
      </w:r>
      <w:r>
        <w:fldChar w:fldCharType="end"/>
      </w:r>
    </w:p>
    <w:p w14:paraId="6AF1DF4B" w14:textId="03362C5C" w:rsidR="00C642D7" w:rsidRDefault="00C642D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_Toc138891570 \h </w:instrText>
      </w:r>
      <w:r>
        <w:fldChar w:fldCharType="separate"/>
      </w:r>
      <w:r>
        <w:t>223</w:t>
      </w:r>
      <w:r>
        <w:fldChar w:fldCharType="end"/>
      </w:r>
    </w:p>
    <w:p w14:paraId="5C102480" w14:textId="02047CBF" w:rsidR="00C642D7" w:rsidRDefault="00C642D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_Toc138891571 \h </w:instrText>
      </w:r>
      <w:r>
        <w:fldChar w:fldCharType="separate"/>
      </w:r>
      <w:r>
        <w:t>223</w:t>
      </w:r>
      <w:r>
        <w:fldChar w:fldCharType="end"/>
      </w:r>
    </w:p>
    <w:p w14:paraId="72551DD6" w14:textId="41F07DFA" w:rsidR="00C642D7" w:rsidRDefault="00C642D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_Toc138891572 \h </w:instrText>
      </w:r>
      <w:r>
        <w:fldChar w:fldCharType="separate"/>
      </w:r>
      <w:r>
        <w:t>223</w:t>
      </w:r>
      <w:r>
        <w:fldChar w:fldCharType="end"/>
      </w:r>
    </w:p>
    <w:p w14:paraId="466684B1" w14:textId="57D36D66" w:rsidR="00C642D7" w:rsidRDefault="00C642D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_Toc138891573 \h </w:instrText>
      </w:r>
      <w:r>
        <w:fldChar w:fldCharType="separate"/>
      </w:r>
      <w:r>
        <w:t>223</w:t>
      </w:r>
      <w:r>
        <w:fldChar w:fldCharType="end"/>
      </w:r>
    </w:p>
    <w:p w14:paraId="65FD4E25" w14:textId="399EBE4C" w:rsidR="00C642D7" w:rsidRDefault="00C642D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_Toc138891574 \h </w:instrText>
      </w:r>
      <w:r>
        <w:fldChar w:fldCharType="separate"/>
      </w:r>
      <w:r>
        <w:t>223</w:t>
      </w:r>
      <w:r>
        <w:fldChar w:fldCharType="end"/>
      </w:r>
    </w:p>
    <w:p w14:paraId="41ABC519" w14:textId="05037E23" w:rsidR="00C642D7" w:rsidRDefault="00C642D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_Toc138891575 \h </w:instrText>
      </w:r>
      <w:r>
        <w:fldChar w:fldCharType="separate"/>
      </w:r>
      <w:r>
        <w:t>224</w:t>
      </w:r>
      <w:r>
        <w:fldChar w:fldCharType="end"/>
      </w:r>
    </w:p>
    <w:p w14:paraId="75B519E2" w14:textId="57366C37" w:rsidR="00C642D7" w:rsidRDefault="00C642D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_Toc138891576 \h </w:instrText>
      </w:r>
      <w:r>
        <w:fldChar w:fldCharType="separate"/>
      </w:r>
      <w:r>
        <w:t>224</w:t>
      </w:r>
      <w:r>
        <w:fldChar w:fldCharType="end"/>
      </w:r>
    </w:p>
    <w:p w14:paraId="3FAEF015" w14:textId="78FAEC87" w:rsidR="00C642D7" w:rsidRDefault="00C642D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_Toc138891577 \h </w:instrText>
      </w:r>
      <w:r>
        <w:fldChar w:fldCharType="separate"/>
      </w:r>
      <w:r>
        <w:t>224</w:t>
      </w:r>
      <w:r>
        <w:fldChar w:fldCharType="end"/>
      </w:r>
    </w:p>
    <w:p w14:paraId="353D2E92" w14:textId="1A16FFFC" w:rsidR="00C642D7" w:rsidRDefault="00C642D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_Toc138891578 \h </w:instrText>
      </w:r>
      <w:r>
        <w:fldChar w:fldCharType="separate"/>
      </w:r>
      <w:r>
        <w:t>224</w:t>
      </w:r>
      <w:r>
        <w:fldChar w:fldCharType="end"/>
      </w:r>
    </w:p>
    <w:p w14:paraId="073061D2" w14:textId="23DF939D" w:rsidR="00C642D7" w:rsidRDefault="00C642D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_Toc138891579 \h </w:instrText>
      </w:r>
      <w:r>
        <w:fldChar w:fldCharType="separate"/>
      </w:r>
      <w:r>
        <w:t>225</w:t>
      </w:r>
      <w:r>
        <w:fldChar w:fldCharType="end"/>
      </w:r>
    </w:p>
    <w:p w14:paraId="66257367" w14:textId="19F6B7BA" w:rsidR="00C642D7" w:rsidRDefault="00C642D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_Toc138891580 \h </w:instrText>
      </w:r>
      <w:r>
        <w:fldChar w:fldCharType="separate"/>
      </w:r>
      <w:r>
        <w:t>225</w:t>
      </w:r>
      <w:r>
        <w:fldChar w:fldCharType="end"/>
      </w:r>
    </w:p>
    <w:p w14:paraId="45C92683" w14:textId="1C68F730" w:rsidR="00C642D7" w:rsidRDefault="00C642D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F24131">
        <w:rPr>
          <w:rFonts w:cs="v4.2.0"/>
        </w:rPr>
        <w:t>Normal test environment</w:t>
      </w:r>
      <w:r>
        <w:tab/>
      </w:r>
      <w:r>
        <w:fldChar w:fldCharType="begin"/>
      </w:r>
      <w:r>
        <w:instrText xml:space="preserve"> PAGEREF _Toc138891581 \h </w:instrText>
      </w:r>
      <w:r>
        <w:fldChar w:fldCharType="separate"/>
      </w:r>
      <w:r>
        <w:t>225</w:t>
      </w:r>
      <w:r>
        <w:fldChar w:fldCharType="end"/>
      </w:r>
    </w:p>
    <w:p w14:paraId="50D73F3D" w14:textId="330B0AF0" w:rsidR="00C642D7" w:rsidRDefault="00C642D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F24131">
        <w:rPr>
          <w:rFonts w:cs="v4.2.0"/>
        </w:rPr>
        <w:t>Extreme test environment</w:t>
      </w:r>
      <w:r>
        <w:tab/>
      </w:r>
      <w:r>
        <w:fldChar w:fldCharType="begin"/>
      </w:r>
      <w:r>
        <w:instrText xml:space="preserve"> PAGEREF _Toc138891582 \h </w:instrText>
      </w:r>
      <w:r>
        <w:fldChar w:fldCharType="separate"/>
      </w:r>
      <w:r>
        <w:t>225</w:t>
      </w:r>
      <w:r>
        <w:fldChar w:fldCharType="end"/>
      </w:r>
    </w:p>
    <w:p w14:paraId="6CA1E438" w14:textId="0E15A448" w:rsidR="00C642D7" w:rsidRDefault="00C642D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_Toc138891583 \h </w:instrText>
      </w:r>
      <w:r>
        <w:fldChar w:fldCharType="separate"/>
      </w:r>
      <w:r>
        <w:t>225</w:t>
      </w:r>
      <w:r>
        <w:fldChar w:fldCharType="end"/>
      </w:r>
    </w:p>
    <w:p w14:paraId="19BD291D" w14:textId="3EDA579A" w:rsidR="00C642D7" w:rsidRDefault="00C642D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F24131">
        <w:rPr>
          <w:rFonts w:cs="v4.2.0"/>
        </w:rPr>
        <w:t>Vibration</w:t>
      </w:r>
      <w:r>
        <w:tab/>
      </w:r>
      <w:r>
        <w:fldChar w:fldCharType="begin"/>
      </w:r>
      <w:r>
        <w:instrText xml:space="preserve"> PAGEREF _Toc138891584 \h </w:instrText>
      </w:r>
      <w:r>
        <w:fldChar w:fldCharType="separate"/>
      </w:r>
      <w:r>
        <w:t>226</w:t>
      </w:r>
      <w:r>
        <w:fldChar w:fldCharType="end"/>
      </w:r>
    </w:p>
    <w:p w14:paraId="08DEFF40" w14:textId="7EB8542D" w:rsidR="00C642D7" w:rsidRDefault="00C642D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F24131">
        <w:rPr>
          <w:rFonts w:cs="v4.2.0"/>
        </w:rPr>
        <w:t>Power supply</w:t>
      </w:r>
      <w:r>
        <w:tab/>
      </w:r>
      <w:r>
        <w:fldChar w:fldCharType="begin"/>
      </w:r>
      <w:r>
        <w:instrText xml:space="preserve"> PAGEREF _Toc138891585 \h </w:instrText>
      </w:r>
      <w:r>
        <w:fldChar w:fldCharType="separate"/>
      </w:r>
      <w:r>
        <w:t>226</w:t>
      </w:r>
      <w:r>
        <w:fldChar w:fldCharType="end"/>
      </w:r>
    </w:p>
    <w:p w14:paraId="6DF2F930" w14:textId="5FA2CFD1" w:rsidR="00C642D7" w:rsidRDefault="00C642D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_Toc138891586 \h </w:instrText>
      </w:r>
      <w:r>
        <w:fldChar w:fldCharType="separate"/>
      </w:r>
      <w:r>
        <w:t>226</w:t>
      </w:r>
      <w:r>
        <w:fldChar w:fldCharType="end"/>
      </w:r>
    </w:p>
    <w:p w14:paraId="1D4E9675" w14:textId="10D740C5" w:rsidR="00C642D7" w:rsidRDefault="00C642D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_Toc138891587 \h </w:instrText>
      </w:r>
      <w:r>
        <w:fldChar w:fldCharType="separate"/>
      </w:r>
      <w:r>
        <w:t>227</w:t>
      </w:r>
      <w:r>
        <w:fldChar w:fldCharType="end"/>
      </w:r>
    </w:p>
    <w:p w14:paraId="6AEECF42" w14:textId="01A38CC1" w:rsidR="00C642D7" w:rsidRDefault="00C642D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_Toc138891588 \h </w:instrText>
      </w:r>
      <w:r>
        <w:fldChar w:fldCharType="separate"/>
      </w:r>
      <w:r>
        <w:t>228</w:t>
      </w:r>
      <w:r>
        <w:fldChar w:fldCharType="end"/>
      </w:r>
    </w:p>
    <w:p w14:paraId="6691FF20" w14:textId="0CC36C1A" w:rsidR="00C642D7" w:rsidRDefault="00C642D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_Toc138891589 \h </w:instrText>
      </w:r>
      <w:r>
        <w:fldChar w:fldCharType="separate"/>
      </w:r>
      <w:r>
        <w:t>232</w:t>
      </w:r>
      <w:r>
        <w:fldChar w:fldCharType="end"/>
      </w:r>
    </w:p>
    <w:p w14:paraId="09F55B0D" w14:textId="698C9A46" w:rsidR="00C642D7" w:rsidRDefault="00C642D7">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_Toc138891590 \h </w:instrText>
      </w:r>
      <w:r>
        <w:fldChar w:fldCharType="separate"/>
      </w:r>
      <w:r>
        <w:t>235</w:t>
      </w:r>
      <w:r>
        <w:fldChar w:fldCharType="end"/>
      </w:r>
    </w:p>
    <w:p w14:paraId="24B2AED5" w14:textId="1FBCAC8F" w:rsidR="00C642D7" w:rsidRDefault="00C642D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_Toc138891591 \h </w:instrText>
      </w:r>
      <w:r>
        <w:fldChar w:fldCharType="separate"/>
      </w:r>
      <w:r>
        <w:t>235</w:t>
      </w:r>
      <w:r>
        <w:fldChar w:fldCharType="end"/>
      </w:r>
    </w:p>
    <w:p w14:paraId="75E9E230" w14:textId="41906AD1" w:rsidR="00C642D7" w:rsidRDefault="00C642D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_Toc138891592 \h </w:instrText>
      </w:r>
      <w:r>
        <w:fldChar w:fldCharType="separate"/>
      </w:r>
      <w:r>
        <w:t>235</w:t>
      </w:r>
      <w:r>
        <w:fldChar w:fldCharType="end"/>
      </w:r>
    </w:p>
    <w:p w14:paraId="28975036" w14:textId="181E6671" w:rsidR="00C642D7" w:rsidRDefault="00C642D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_Toc138891593 \h </w:instrText>
      </w:r>
      <w:r>
        <w:fldChar w:fldCharType="separate"/>
      </w:r>
      <w:r>
        <w:t>235</w:t>
      </w:r>
      <w:r>
        <w:fldChar w:fldCharType="end"/>
      </w:r>
    </w:p>
    <w:p w14:paraId="4FECFC5C" w14:textId="3A9A4631" w:rsidR="00C642D7" w:rsidRDefault="00C642D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_Toc138891594 \h </w:instrText>
      </w:r>
      <w:r>
        <w:fldChar w:fldCharType="separate"/>
      </w:r>
      <w:r>
        <w:t>236</w:t>
      </w:r>
      <w:r>
        <w:fldChar w:fldCharType="end"/>
      </w:r>
    </w:p>
    <w:p w14:paraId="519A3FF8" w14:textId="6DA79124" w:rsidR="00C642D7" w:rsidRDefault="00C642D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_Toc138891595 \h </w:instrText>
      </w:r>
      <w:r>
        <w:fldChar w:fldCharType="separate"/>
      </w:r>
      <w:r>
        <w:t>236</w:t>
      </w:r>
      <w:r>
        <w:fldChar w:fldCharType="end"/>
      </w:r>
    </w:p>
    <w:p w14:paraId="2594F22D" w14:textId="2D7B24CF" w:rsidR="00C642D7" w:rsidRDefault="00C642D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_Toc138891596 \h </w:instrText>
      </w:r>
      <w:r>
        <w:fldChar w:fldCharType="separate"/>
      </w:r>
      <w:r>
        <w:t>236</w:t>
      </w:r>
      <w:r>
        <w:fldChar w:fldCharType="end"/>
      </w:r>
    </w:p>
    <w:p w14:paraId="5E1B5D18" w14:textId="4FEAF057" w:rsidR="00C642D7" w:rsidRDefault="00C642D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_Toc138891597 \h </w:instrText>
      </w:r>
      <w:r>
        <w:fldChar w:fldCharType="separate"/>
      </w:r>
      <w:r>
        <w:t>236</w:t>
      </w:r>
      <w:r>
        <w:fldChar w:fldCharType="end"/>
      </w:r>
    </w:p>
    <w:p w14:paraId="5ACF5D20" w14:textId="5044895A" w:rsidR="00C642D7" w:rsidRDefault="00C642D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_Toc138891598 \h </w:instrText>
      </w:r>
      <w:r>
        <w:fldChar w:fldCharType="separate"/>
      </w:r>
      <w:r>
        <w:t>237</w:t>
      </w:r>
      <w:r>
        <w:fldChar w:fldCharType="end"/>
      </w:r>
    </w:p>
    <w:p w14:paraId="603474AE" w14:textId="0908F5AA" w:rsidR="00C642D7" w:rsidRDefault="00C642D7">
      <w:pPr>
        <w:pStyle w:val="TOC1"/>
        <w:rPr>
          <w:rFonts w:asciiTheme="minorHAnsi" w:eastAsiaTheme="minorEastAsia" w:hAnsiTheme="minorHAnsi" w:cstheme="minorBidi"/>
          <w:szCs w:val="22"/>
          <w:lang w:eastAsia="en-GB"/>
        </w:rPr>
      </w:pPr>
      <w:r w:rsidRPr="00F24131">
        <w:rPr>
          <w:rFonts w:eastAsia="MS Mincho"/>
        </w:rPr>
        <w:t>E.0</w:t>
      </w:r>
      <w:r>
        <w:rPr>
          <w:rFonts w:asciiTheme="minorHAnsi" w:eastAsiaTheme="minorEastAsia" w:hAnsiTheme="minorHAnsi" w:cstheme="minorBidi"/>
          <w:szCs w:val="22"/>
          <w:lang w:eastAsia="en-GB"/>
        </w:rPr>
        <w:tab/>
      </w:r>
      <w:r w:rsidRPr="00F24131">
        <w:rPr>
          <w:rFonts w:eastAsia="MS Mincho"/>
        </w:rPr>
        <w:t>BC3 CS3 Test model description</w:t>
      </w:r>
      <w:r>
        <w:tab/>
      </w:r>
      <w:r>
        <w:fldChar w:fldCharType="begin"/>
      </w:r>
      <w:r>
        <w:instrText xml:space="preserve"> PAGEREF _Toc138891599 \h </w:instrText>
      </w:r>
      <w:r>
        <w:fldChar w:fldCharType="separate"/>
      </w:r>
      <w:r>
        <w:t>237</w:t>
      </w:r>
      <w:r>
        <w:fldChar w:fldCharType="end"/>
      </w:r>
    </w:p>
    <w:p w14:paraId="576D322B" w14:textId="222E430A" w:rsidR="00C642D7" w:rsidRDefault="00C642D7">
      <w:pPr>
        <w:pStyle w:val="TOC1"/>
        <w:rPr>
          <w:rFonts w:asciiTheme="minorHAnsi" w:eastAsiaTheme="minorEastAsia" w:hAnsiTheme="minorHAnsi" w:cstheme="minorBidi"/>
          <w:szCs w:val="22"/>
          <w:lang w:eastAsia="en-GB"/>
        </w:rPr>
      </w:pPr>
      <w:r w:rsidRPr="00F24131">
        <w:rPr>
          <w:rFonts w:eastAsia="MS Mincho"/>
        </w:rPr>
        <w:t>E.0A</w:t>
      </w:r>
      <w:r>
        <w:rPr>
          <w:rFonts w:asciiTheme="minorHAnsi" w:eastAsiaTheme="minorEastAsia" w:hAnsiTheme="minorHAnsi" w:cstheme="minorBidi"/>
          <w:szCs w:val="22"/>
          <w:lang w:eastAsia="en-GB"/>
        </w:rPr>
        <w:tab/>
      </w:r>
      <w:r w:rsidRPr="00F24131">
        <w:rPr>
          <w:rFonts w:eastAsia="MS Mincho"/>
        </w:rPr>
        <w:t>BC3 CS16/17 Test model description</w:t>
      </w:r>
      <w:r>
        <w:tab/>
      </w:r>
      <w:r>
        <w:fldChar w:fldCharType="begin"/>
      </w:r>
      <w:r>
        <w:instrText xml:space="preserve"> PAGEREF _Toc138891600 \h </w:instrText>
      </w:r>
      <w:r>
        <w:fldChar w:fldCharType="separate"/>
      </w:r>
      <w:r>
        <w:t>238</w:t>
      </w:r>
      <w:r>
        <w:fldChar w:fldCharType="end"/>
      </w:r>
    </w:p>
    <w:p w14:paraId="132A783C" w14:textId="4B8E550D" w:rsidR="00C642D7" w:rsidRDefault="00C642D7">
      <w:pPr>
        <w:pStyle w:val="TOC1"/>
        <w:rPr>
          <w:rFonts w:asciiTheme="minorHAnsi" w:eastAsiaTheme="minorEastAsia" w:hAnsiTheme="minorHAnsi" w:cstheme="minorBidi"/>
          <w:szCs w:val="22"/>
          <w:lang w:eastAsia="en-GB"/>
        </w:rPr>
      </w:pPr>
      <w:r w:rsidRPr="00F24131">
        <w:rPr>
          <w:rFonts w:eastAsia="MS Mincho"/>
        </w:rPr>
        <w:t>E.1</w:t>
      </w:r>
      <w:r>
        <w:rPr>
          <w:rFonts w:asciiTheme="minorHAnsi" w:eastAsiaTheme="minorEastAsia" w:hAnsiTheme="minorHAnsi" w:cstheme="minorBidi"/>
          <w:szCs w:val="22"/>
          <w:lang w:eastAsia="en-GB"/>
        </w:rPr>
        <w:tab/>
      </w:r>
      <w:r w:rsidRPr="00F24131">
        <w:rPr>
          <w:rFonts w:eastAsia="MS Mincho"/>
        </w:rPr>
        <w:t>E-UTRA Test Model 1.1 (E-TM1.1_</w:t>
      </w:r>
      <w:r>
        <w:rPr>
          <w:lang w:eastAsia="zh-CN"/>
        </w:rPr>
        <w:t>BC3</w:t>
      </w:r>
      <w:r w:rsidRPr="00F24131">
        <w:rPr>
          <w:rFonts w:eastAsia="MS Mincho"/>
        </w:rPr>
        <w:t>CS3)</w:t>
      </w:r>
      <w:r>
        <w:tab/>
      </w:r>
      <w:r>
        <w:fldChar w:fldCharType="begin"/>
      </w:r>
      <w:r>
        <w:instrText xml:space="preserve"> PAGEREF _Toc138891601 \h </w:instrText>
      </w:r>
      <w:r>
        <w:fldChar w:fldCharType="separate"/>
      </w:r>
      <w:r>
        <w:t>238</w:t>
      </w:r>
      <w:r>
        <w:fldChar w:fldCharType="end"/>
      </w:r>
    </w:p>
    <w:p w14:paraId="5F535CC1" w14:textId="772A9AD2" w:rsidR="00C642D7" w:rsidRDefault="00C642D7">
      <w:pPr>
        <w:pStyle w:val="TOC1"/>
        <w:rPr>
          <w:rFonts w:asciiTheme="minorHAnsi" w:eastAsiaTheme="minorEastAsia" w:hAnsiTheme="minorHAnsi" w:cstheme="minorBidi"/>
          <w:szCs w:val="22"/>
          <w:lang w:eastAsia="en-GB"/>
        </w:rPr>
      </w:pPr>
      <w:r w:rsidRPr="00F24131">
        <w:rPr>
          <w:rFonts w:eastAsia="MS Mincho"/>
        </w:rPr>
        <w:t>E.1A</w:t>
      </w:r>
      <w:r>
        <w:rPr>
          <w:rFonts w:asciiTheme="minorHAnsi" w:eastAsiaTheme="minorEastAsia" w:hAnsiTheme="minorHAnsi" w:cstheme="minorBidi"/>
          <w:szCs w:val="22"/>
          <w:lang w:eastAsia="en-GB"/>
        </w:rPr>
        <w:tab/>
      </w:r>
      <w:r w:rsidRPr="00F24131">
        <w:rPr>
          <w:rFonts w:eastAsia="MS Mincho"/>
        </w:rPr>
        <w:t>NR FR1 Test Model 1.1 (NR-FR1-TM1.1_BC3CS16/17)</w:t>
      </w:r>
      <w:r>
        <w:tab/>
      </w:r>
      <w:r>
        <w:fldChar w:fldCharType="begin"/>
      </w:r>
      <w:r>
        <w:instrText xml:space="preserve"> PAGEREF _Toc138891602 \h </w:instrText>
      </w:r>
      <w:r>
        <w:fldChar w:fldCharType="separate"/>
      </w:r>
      <w:r>
        <w:t>238</w:t>
      </w:r>
      <w:r>
        <w:fldChar w:fldCharType="end"/>
      </w:r>
    </w:p>
    <w:p w14:paraId="1C1A327B" w14:textId="02F3E5DB" w:rsidR="00C642D7" w:rsidRDefault="00C642D7">
      <w:pPr>
        <w:pStyle w:val="TOC1"/>
        <w:rPr>
          <w:rFonts w:asciiTheme="minorHAnsi" w:eastAsiaTheme="minorEastAsia" w:hAnsiTheme="minorHAnsi" w:cstheme="minorBidi"/>
          <w:szCs w:val="22"/>
          <w:lang w:eastAsia="en-GB"/>
        </w:rPr>
      </w:pPr>
      <w:r w:rsidRPr="00F24131">
        <w:rPr>
          <w:rFonts w:eastAsia="MS Mincho"/>
        </w:rPr>
        <w:t>E.2</w:t>
      </w:r>
      <w:r>
        <w:rPr>
          <w:rFonts w:asciiTheme="minorHAnsi" w:eastAsiaTheme="minorEastAsia" w:hAnsiTheme="minorHAnsi" w:cstheme="minorBidi"/>
          <w:szCs w:val="22"/>
          <w:lang w:eastAsia="en-GB"/>
        </w:rPr>
        <w:tab/>
      </w:r>
      <w:r w:rsidRPr="00F24131">
        <w:rPr>
          <w:rFonts w:eastAsia="MS Mincho"/>
        </w:rPr>
        <w:t>E-UTRA Test Model 1.2 (E-TM1.2_</w:t>
      </w:r>
      <w:r>
        <w:rPr>
          <w:lang w:eastAsia="zh-CN"/>
        </w:rPr>
        <w:t>BC3</w:t>
      </w:r>
      <w:r w:rsidRPr="00F24131">
        <w:rPr>
          <w:rFonts w:eastAsia="MS Mincho"/>
        </w:rPr>
        <w:t>CS3)</w:t>
      </w:r>
      <w:r>
        <w:tab/>
      </w:r>
      <w:r>
        <w:fldChar w:fldCharType="begin"/>
      </w:r>
      <w:r>
        <w:instrText xml:space="preserve"> PAGEREF _Toc138891603 \h </w:instrText>
      </w:r>
      <w:r>
        <w:fldChar w:fldCharType="separate"/>
      </w:r>
      <w:r>
        <w:t>239</w:t>
      </w:r>
      <w:r>
        <w:fldChar w:fldCharType="end"/>
      </w:r>
    </w:p>
    <w:p w14:paraId="340F4E69" w14:textId="28DEB3A1"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E.2A</w:t>
      </w:r>
      <w:r>
        <w:rPr>
          <w:rFonts w:asciiTheme="minorHAnsi" w:eastAsiaTheme="minorEastAsia" w:hAnsiTheme="minorHAnsi" w:cstheme="minorBidi"/>
          <w:szCs w:val="22"/>
          <w:lang w:eastAsia="en-GB"/>
        </w:rPr>
        <w:tab/>
      </w:r>
      <w:r w:rsidRPr="00F24131">
        <w:rPr>
          <w:rFonts w:eastAsia="MS Mincho" w:cs="Arial"/>
          <w:bCs/>
        </w:rPr>
        <w:t>NR FR1 Test Model 1.2 (NR-FR1-TM1.2_BC3CS16/17)</w:t>
      </w:r>
      <w:r>
        <w:tab/>
      </w:r>
      <w:r>
        <w:fldChar w:fldCharType="begin"/>
      </w:r>
      <w:r>
        <w:instrText xml:space="preserve"> PAGEREF _Toc138891604 \h </w:instrText>
      </w:r>
      <w:r>
        <w:fldChar w:fldCharType="separate"/>
      </w:r>
      <w:r>
        <w:t>239</w:t>
      </w:r>
      <w:r>
        <w:fldChar w:fldCharType="end"/>
      </w:r>
    </w:p>
    <w:p w14:paraId="4A3FCEB0" w14:textId="55F0AE74" w:rsidR="00C642D7" w:rsidRDefault="00C642D7">
      <w:pPr>
        <w:pStyle w:val="TOC1"/>
        <w:rPr>
          <w:rFonts w:asciiTheme="minorHAnsi" w:eastAsiaTheme="minorEastAsia" w:hAnsiTheme="minorHAnsi" w:cstheme="minorBidi"/>
          <w:szCs w:val="22"/>
          <w:lang w:eastAsia="en-GB"/>
        </w:rPr>
      </w:pPr>
      <w:r w:rsidRPr="00F24131">
        <w:rPr>
          <w:rFonts w:eastAsia="MS Mincho"/>
        </w:rPr>
        <w:t>E.3</w:t>
      </w:r>
      <w:r>
        <w:rPr>
          <w:rFonts w:asciiTheme="minorHAnsi" w:eastAsiaTheme="minorEastAsia" w:hAnsiTheme="minorHAnsi" w:cstheme="minorBidi"/>
          <w:szCs w:val="22"/>
          <w:lang w:eastAsia="en-GB"/>
        </w:rPr>
        <w:tab/>
      </w:r>
      <w:r w:rsidRPr="00F24131">
        <w:rPr>
          <w:rFonts w:eastAsia="MS Mincho"/>
        </w:rPr>
        <w:t>E-UTRA Test Model 2 (E-TM2_</w:t>
      </w:r>
      <w:r>
        <w:rPr>
          <w:lang w:eastAsia="zh-CN"/>
        </w:rPr>
        <w:t>BC3</w:t>
      </w:r>
      <w:r w:rsidRPr="00F24131">
        <w:rPr>
          <w:rFonts w:eastAsia="MS Mincho"/>
        </w:rPr>
        <w:t>CS3)</w:t>
      </w:r>
      <w:r>
        <w:tab/>
      </w:r>
      <w:r>
        <w:fldChar w:fldCharType="begin"/>
      </w:r>
      <w:r>
        <w:instrText xml:space="preserve"> PAGEREF _Toc138891605 \h </w:instrText>
      </w:r>
      <w:r>
        <w:fldChar w:fldCharType="separate"/>
      </w:r>
      <w:r>
        <w:t>239</w:t>
      </w:r>
      <w:r>
        <w:fldChar w:fldCharType="end"/>
      </w:r>
    </w:p>
    <w:p w14:paraId="0CE906CA" w14:textId="7BAAA5DA"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E.3A</w:t>
      </w:r>
      <w:r>
        <w:rPr>
          <w:rFonts w:asciiTheme="minorHAnsi" w:eastAsiaTheme="minorEastAsia" w:hAnsiTheme="minorHAnsi" w:cstheme="minorBidi"/>
          <w:szCs w:val="22"/>
          <w:lang w:eastAsia="en-GB"/>
        </w:rPr>
        <w:tab/>
      </w:r>
      <w:r w:rsidRPr="00F24131">
        <w:rPr>
          <w:rFonts w:eastAsia="MS Mincho" w:cs="Arial"/>
          <w:bCs/>
        </w:rPr>
        <w:t>NR FR1 Test Model 2 (NR-FR1-TM2_BC3CS16/17)</w:t>
      </w:r>
      <w:r>
        <w:tab/>
      </w:r>
      <w:r>
        <w:fldChar w:fldCharType="begin"/>
      </w:r>
      <w:r>
        <w:instrText xml:space="preserve"> PAGEREF _Toc138891606 \h </w:instrText>
      </w:r>
      <w:r>
        <w:fldChar w:fldCharType="separate"/>
      </w:r>
      <w:r>
        <w:t>239</w:t>
      </w:r>
      <w:r>
        <w:fldChar w:fldCharType="end"/>
      </w:r>
    </w:p>
    <w:p w14:paraId="62B6267B" w14:textId="192DE895"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E.3B</w:t>
      </w:r>
      <w:r>
        <w:rPr>
          <w:rFonts w:asciiTheme="minorHAnsi" w:eastAsiaTheme="minorEastAsia" w:hAnsiTheme="minorHAnsi" w:cstheme="minorBidi"/>
          <w:szCs w:val="22"/>
          <w:lang w:eastAsia="en-GB"/>
        </w:rPr>
        <w:tab/>
      </w:r>
      <w:r w:rsidRPr="00F24131">
        <w:rPr>
          <w:rFonts w:eastAsia="MS Mincho" w:cs="Arial"/>
          <w:bCs/>
        </w:rPr>
        <w:t>NR FR1 Test Model 2a (NR-FR1-TM2a_BC3CS16/17)</w:t>
      </w:r>
      <w:r>
        <w:tab/>
      </w:r>
      <w:r>
        <w:fldChar w:fldCharType="begin"/>
      </w:r>
      <w:r>
        <w:instrText xml:space="preserve"> PAGEREF _Toc138891607 \h </w:instrText>
      </w:r>
      <w:r>
        <w:fldChar w:fldCharType="separate"/>
      </w:r>
      <w:r>
        <w:t>239</w:t>
      </w:r>
      <w:r>
        <w:fldChar w:fldCharType="end"/>
      </w:r>
    </w:p>
    <w:p w14:paraId="00EF383F" w14:textId="455A2415"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E.3B</w:t>
      </w:r>
      <w:r w:rsidRPr="00F24131">
        <w:rPr>
          <w:rFonts w:eastAsiaTheme="minorEastAsia"/>
          <w:lang w:eastAsia="zh-CN"/>
        </w:rPr>
        <w:t>A</w:t>
      </w:r>
      <w:r>
        <w:rPr>
          <w:rFonts w:asciiTheme="minorHAnsi" w:eastAsiaTheme="minorEastAsia" w:hAnsiTheme="minorHAnsi" w:cstheme="minorBidi"/>
          <w:szCs w:val="22"/>
          <w:lang w:eastAsia="en-GB"/>
        </w:rPr>
        <w:tab/>
      </w:r>
      <w:r w:rsidRPr="00F24131">
        <w:rPr>
          <w:rFonts w:eastAsia="MS Mincho"/>
        </w:rPr>
        <w:t>NR FR1 Test Model 2</w:t>
      </w:r>
      <w:r w:rsidRPr="00F24131">
        <w:rPr>
          <w:rFonts w:eastAsiaTheme="minorEastAsia"/>
          <w:lang w:eastAsia="zh-CN"/>
        </w:rPr>
        <w:t>b</w:t>
      </w:r>
      <w:r w:rsidRPr="00F24131">
        <w:rPr>
          <w:rFonts w:eastAsia="MS Mincho"/>
        </w:rPr>
        <w:t xml:space="preserve"> (NR-FR1-TM2</w:t>
      </w:r>
      <w:r w:rsidRPr="00F24131">
        <w:rPr>
          <w:rFonts w:eastAsiaTheme="minorEastAsia"/>
          <w:lang w:eastAsia="zh-CN"/>
        </w:rPr>
        <w:t>b</w:t>
      </w:r>
      <w:r w:rsidRPr="00F24131">
        <w:rPr>
          <w:rFonts w:eastAsia="MS Mincho"/>
        </w:rPr>
        <w:t>_BC3CS16/17)</w:t>
      </w:r>
      <w:r>
        <w:tab/>
      </w:r>
      <w:r>
        <w:fldChar w:fldCharType="begin"/>
      </w:r>
      <w:r>
        <w:instrText xml:space="preserve"> PAGEREF _Toc138891608 \h </w:instrText>
      </w:r>
      <w:r>
        <w:fldChar w:fldCharType="separate"/>
      </w:r>
      <w:r>
        <w:t>239</w:t>
      </w:r>
      <w:r>
        <w:fldChar w:fldCharType="end"/>
      </w:r>
    </w:p>
    <w:p w14:paraId="744D6A27" w14:textId="4E76706F" w:rsidR="00C642D7" w:rsidRDefault="00C642D7">
      <w:pPr>
        <w:pStyle w:val="TOC1"/>
        <w:rPr>
          <w:rFonts w:asciiTheme="minorHAnsi" w:eastAsiaTheme="minorEastAsia" w:hAnsiTheme="minorHAnsi" w:cstheme="minorBidi"/>
          <w:szCs w:val="22"/>
          <w:lang w:eastAsia="en-GB"/>
        </w:rPr>
      </w:pPr>
      <w:r w:rsidRPr="00F24131">
        <w:rPr>
          <w:rFonts w:eastAsia="MS Mincho"/>
        </w:rPr>
        <w:t>E.3C</w:t>
      </w:r>
      <w:r>
        <w:rPr>
          <w:rFonts w:asciiTheme="minorHAnsi" w:eastAsiaTheme="minorEastAsia" w:hAnsiTheme="minorHAnsi" w:cstheme="minorBidi"/>
          <w:szCs w:val="22"/>
          <w:lang w:eastAsia="en-GB"/>
        </w:rPr>
        <w:tab/>
      </w:r>
      <w:r w:rsidRPr="00F24131">
        <w:rPr>
          <w:rFonts w:eastAsia="MS Mincho"/>
        </w:rPr>
        <w:t>E-UTRA Test Model 2a (E-TM2a_</w:t>
      </w:r>
      <w:r>
        <w:rPr>
          <w:lang w:eastAsia="zh-CN"/>
        </w:rPr>
        <w:t>BC3</w:t>
      </w:r>
      <w:r w:rsidRPr="00F24131">
        <w:rPr>
          <w:rFonts w:eastAsia="MS Mincho"/>
        </w:rPr>
        <w:t>CS3)</w:t>
      </w:r>
      <w:r>
        <w:tab/>
      </w:r>
      <w:r>
        <w:fldChar w:fldCharType="begin"/>
      </w:r>
      <w:r>
        <w:instrText xml:space="preserve"> PAGEREF _Toc138891609 \h </w:instrText>
      </w:r>
      <w:r>
        <w:fldChar w:fldCharType="separate"/>
      </w:r>
      <w:r>
        <w:t>239</w:t>
      </w:r>
      <w:r>
        <w:fldChar w:fldCharType="end"/>
      </w:r>
    </w:p>
    <w:p w14:paraId="58EE4CE2" w14:textId="1639F287" w:rsidR="00C642D7" w:rsidRDefault="00C642D7">
      <w:pPr>
        <w:pStyle w:val="TOC1"/>
        <w:rPr>
          <w:rFonts w:asciiTheme="minorHAnsi" w:eastAsiaTheme="minorEastAsia" w:hAnsiTheme="minorHAnsi" w:cstheme="minorBidi"/>
          <w:szCs w:val="22"/>
          <w:lang w:eastAsia="en-GB"/>
        </w:rPr>
      </w:pPr>
      <w:r w:rsidRPr="00F24131">
        <w:rPr>
          <w:rFonts w:eastAsia="MS Mincho"/>
          <w:lang w:val="sv-FI"/>
        </w:rPr>
        <w:t>E.3D</w:t>
      </w:r>
      <w:r>
        <w:rPr>
          <w:rFonts w:asciiTheme="minorHAnsi" w:eastAsiaTheme="minorEastAsia" w:hAnsiTheme="minorHAnsi" w:cstheme="minorBidi"/>
          <w:szCs w:val="22"/>
          <w:lang w:eastAsia="en-GB"/>
        </w:rPr>
        <w:tab/>
      </w:r>
      <w:r w:rsidRPr="00F24131">
        <w:rPr>
          <w:rFonts w:eastAsia="MS Mincho"/>
          <w:lang w:val="sv-FI"/>
        </w:rPr>
        <w:t>E-UTRA Test Model 2b (E-TM2b_</w:t>
      </w:r>
      <w:r w:rsidRPr="00F24131">
        <w:rPr>
          <w:lang w:val="sv-FI" w:eastAsia="zh-CN"/>
        </w:rPr>
        <w:t>BC3</w:t>
      </w:r>
      <w:r w:rsidRPr="00F24131">
        <w:rPr>
          <w:rFonts w:eastAsia="MS Mincho"/>
          <w:lang w:val="sv-FI"/>
        </w:rPr>
        <w:t>CS3)</w:t>
      </w:r>
      <w:r>
        <w:tab/>
      </w:r>
      <w:r>
        <w:fldChar w:fldCharType="begin"/>
      </w:r>
      <w:r>
        <w:instrText xml:space="preserve"> PAGEREF _Toc138891610 \h </w:instrText>
      </w:r>
      <w:r>
        <w:fldChar w:fldCharType="separate"/>
      </w:r>
      <w:r>
        <w:t>239</w:t>
      </w:r>
      <w:r>
        <w:fldChar w:fldCharType="end"/>
      </w:r>
    </w:p>
    <w:p w14:paraId="49086313" w14:textId="34B7329F" w:rsidR="00C642D7" w:rsidRDefault="00C642D7">
      <w:pPr>
        <w:pStyle w:val="TOC1"/>
        <w:rPr>
          <w:rFonts w:asciiTheme="minorHAnsi" w:eastAsiaTheme="minorEastAsia" w:hAnsiTheme="minorHAnsi" w:cstheme="minorBidi"/>
          <w:szCs w:val="22"/>
          <w:lang w:eastAsia="en-GB"/>
        </w:rPr>
      </w:pPr>
      <w:r w:rsidRPr="00F24131">
        <w:rPr>
          <w:rFonts w:eastAsia="MS Mincho"/>
        </w:rPr>
        <w:t>E.4</w:t>
      </w:r>
      <w:r>
        <w:rPr>
          <w:rFonts w:asciiTheme="minorHAnsi" w:eastAsiaTheme="minorEastAsia" w:hAnsiTheme="minorHAnsi" w:cstheme="minorBidi"/>
          <w:szCs w:val="22"/>
          <w:lang w:eastAsia="en-GB"/>
        </w:rPr>
        <w:tab/>
      </w:r>
      <w:r w:rsidRPr="00F24131">
        <w:rPr>
          <w:rFonts w:eastAsia="MS Mincho"/>
        </w:rPr>
        <w:t>E-UTRA Test Model 3.1 (E-TM3.1_</w:t>
      </w:r>
      <w:r>
        <w:rPr>
          <w:lang w:eastAsia="zh-CN"/>
        </w:rPr>
        <w:t>BC3</w:t>
      </w:r>
      <w:r w:rsidRPr="00F24131">
        <w:rPr>
          <w:rFonts w:eastAsia="MS Mincho"/>
        </w:rPr>
        <w:t>CS3)</w:t>
      </w:r>
      <w:r>
        <w:tab/>
      </w:r>
      <w:r>
        <w:fldChar w:fldCharType="begin"/>
      </w:r>
      <w:r>
        <w:instrText xml:space="preserve"> PAGEREF _Toc138891611 \h </w:instrText>
      </w:r>
      <w:r>
        <w:fldChar w:fldCharType="separate"/>
      </w:r>
      <w:r>
        <w:t>240</w:t>
      </w:r>
      <w:r>
        <w:fldChar w:fldCharType="end"/>
      </w:r>
    </w:p>
    <w:p w14:paraId="61CDBC19" w14:textId="6F981F5D" w:rsidR="00C642D7" w:rsidRDefault="00C642D7">
      <w:pPr>
        <w:pStyle w:val="TOC1"/>
        <w:rPr>
          <w:rFonts w:asciiTheme="minorHAnsi" w:eastAsiaTheme="minorEastAsia" w:hAnsiTheme="minorHAnsi" w:cstheme="minorBidi"/>
          <w:szCs w:val="22"/>
          <w:lang w:eastAsia="en-GB"/>
        </w:rPr>
      </w:pPr>
      <w:r w:rsidRPr="00F24131">
        <w:rPr>
          <w:rFonts w:eastAsia="MS Mincho"/>
          <w:lang w:val="en-US"/>
        </w:rPr>
        <w:t>E.4Y</w:t>
      </w:r>
      <w:r>
        <w:rPr>
          <w:rFonts w:asciiTheme="minorHAnsi" w:eastAsiaTheme="minorEastAsia" w:hAnsiTheme="minorHAnsi" w:cstheme="minorBidi"/>
          <w:szCs w:val="22"/>
          <w:lang w:eastAsia="en-GB"/>
        </w:rPr>
        <w:tab/>
      </w:r>
      <w:r w:rsidRPr="00F24131">
        <w:rPr>
          <w:rFonts w:eastAsia="MS Mincho"/>
          <w:lang w:val="en-US"/>
        </w:rPr>
        <w:t>E-UTRA Test Model 3.1a (E-TM3.1a_</w:t>
      </w:r>
      <w:r w:rsidRPr="00F24131">
        <w:rPr>
          <w:lang w:val="en-US" w:eastAsia="zh-CN"/>
        </w:rPr>
        <w:t>BC3</w:t>
      </w:r>
      <w:r w:rsidRPr="00F24131">
        <w:rPr>
          <w:rFonts w:eastAsia="MS Mincho"/>
          <w:lang w:val="en-US"/>
        </w:rPr>
        <w:t>CS3)</w:t>
      </w:r>
      <w:r>
        <w:tab/>
      </w:r>
      <w:r>
        <w:fldChar w:fldCharType="begin"/>
      </w:r>
      <w:r>
        <w:instrText xml:space="preserve"> PAGEREF _Toc138891612 \h </w:instrText>
      </w:r>
      <w:r>
        <w:fldChar w:fldCharType="separate"/>
      </w:r>
      <w:r>
        <w:t>240</w:t>
      </w:r>
      <w:r>
        <w:fldChar w:fldCharType="end"/>
      </w:r>
    </w:p>
    <w:p w14:paraId="2CB5F003" w14:textId="1ADCCBA0" w:rsidR="00C642D7" w:rsidRDefault="00C642D7">
      <w:pPr>
        <w:pStyle w:val="TOC1"/>
        <w:rPr>
          <w:rFonts w:asciiTheme="minorHAnsi" w:eastAsiaTheme="minorEastAsia" w:hAnsiTheme="minorHAnsi" w:cstheme="minorBidi"/>
          <w:szCs w:val="22"/>
          <w:lang w:eastAsia="en-GB"/>
        </w:rPr>
      </w:pPr>
      <w:r w:rsidRPr="00F24131">
        <w:rPr>
          <w:rFonts w:eastAsia="MS Mincho"/>
          <w:lang w:val="sv-FI"/>
        </w:rPr>
        <w:t>E.4Z</w:t>
      </w:r>
      <w:r>
        <w:rPr>
          <w:rFonts w:asciiTheme="minorHAnsi" w:eastAsiaTheme="minorEastAsia" w:hAnsiTheme="minorHAnsi" w:cstheme="minorBidi"/>
          <w:szCs w:val="22"/>
          <w:lang w:eastAsia="en-GB"/>
        </w:rPr>
        <w:tab/>
      </w:r>
      <w:r w:rsidRPr="00F24131">
        <w:rPr>
          <w:rFonts w:eastAsia="MS Mincho"/>
          <w:lang w:val="sv-FI"/>
        </w:rPr>
        <w:t>E-UTRA Test Model 3.1b (E-TM3.1b_</w:t>
      </w:r>
      <w:r w:rsidRPr="00F24131">
        <w:rPr>
          <w:lang w:val="sv-FI" w:eastAsia="zh-CN"/>
        </w:rPr>
        <w:t>BC3</w:t>
      </w:r>
      <w:r w:rsidRPr="00F24131">
        <w:rPr>
          <w:rFonts w:eastAsia="MS Mincho"/>
          <w:lang w:val="sv-FI"/>
        </w:rPr>
        <w:t>CS3)</w:t>
      </w:r>
      <w:r>
        <w:tab/>
      </w:r>
      <w:r>
        <w:fldChar w:fldCharType="begin"/>
      </w:r>
      <w:r>
        <w:instrText xml:space="preserve"> PAGEREF _Toc138891613 \h </w:instrText>
      </w:r>
      <w:r>
        <w:fldChar w:fldCharType="separate"/>
      </w:r>
      <w:r>
        <w:t>240</w:t>
      </w:r>
      <w:r>
        <w:fldChar w:fldCharType="end"/>
      </w:r>
    </w:p>
    <w:p w14:paraId="5AC57044" w14:textId="1ACDC1E0"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E.4ZA</w:t>
      </w:r>
      <w:r>
        <w:rPr>
          <w:rFonts w:asciiTheme="minorHAnsi" w:eastAsiaTheme="minorEastAsia" w:hAnsiTheme="minorHAnsi" w:cstheme="minorBidi"/>
          <w:szCs w:val="22"/>
          <w:lang w:eastAsia="en-GB"/>
        </w:rPr>
        <w:tab/>
      </w:r>
      <w:r w:rsidRPr="00F24131">
        <w:rPr>
          <w:rFonts w:eastAsia="MS Mincho"/>
        </w:rPr>
        <w:t>NR Test Model 3.1a (NR-FR1-TM3.1a_</w:t>
      </w:r>
      <w:r w:rsidRPr="00F24131">
        <w:rPr>
          <w:rFonts w:eastAsiaTheme="minorEastAsia"/>
          <w:lang w:eastAsia="zh-CN"/>
        </w:rPr>
        <w:t>BC3</w:t>
      </w:r>
      <w:r w:rsidRPr="00F24131">
        <w:rPr>
          <w:rFonts w:eastAsia="MS Mincho"/>
        </w:rPr>
        <w:t>CS16/17)</w:t>
      </w:r>
      <w:r>
        <w:tab/>
      </w:r>
      <w:r>
        <w:fldChar w:fldCharType="begin"/>
      </w:r>
      <w:r>
        <w:instrText xml:space="preserve"> PAGEREF _Toc138891614 \h </w:instrText>
      </w:r>
      <w:r>
        <w:fldChar w:fldCharType="separate"/>
      </w:r>
      <w:r>
        <w:t>240</w:t>
      </w:r>
      <w:r>
        <w:fldChar w:fldCharType="end"/>
      </w:r>
    </w:p>
    <w:p w14:paraId="6370BDFD" w14:textId="1556AB7A"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E.4Z</w:t>
      </w:r>
      <w:r w:rsidRPr="00F24131">
        <w:rPr>
          <w:rFonts w:eastAsiaTheme="minorEastAsia"/>
          <w:lang w:eastAsia="zh-CN"/>
        </w:rPr>
        <w:t>B</w:t>
      </w:r>
      <w:r>
        <w:rPr>
          <w:rFonts w:asciiTheme="minorHAnsi" w:eastAsiaTheme="minorEastAsia" w:hAnsiTheme="minorHAnsi" w:cstheme="minorBidi"/>
          <w:szCs w:val="22"/>
          <w:lang w:eastAsia="en-GB"/>
        </w:rPr>
        <w:tab/>
      </w:r>
      <w:r w:rsidRPr="00F24131">
        <w:rPr>
          <w:rFonts w:eastAsia="MS Mincho"/>
        </w:rPr>
        <w:t>NR Test Model 3.1</w:t>
      </w:r>
      <w:r w:rsidRPr="00F24131">
        <w:rPr>
          <w:rFonts w:eastAsiaTheme="minorEastAsia"/>
          <w:lang w:eastAsia="zh-CN"/>
        </w:rPr>
        <w:t>b</w:t>
      </w:r>
      <w:r w:rsidRPr="00F24131">
        <w:rPr>
          <w:rFonts w:eastAsia="MS Mincho"/>
        </w:rPr>
        <w:t xml:space="preserve"> (NR-FR1-TM3.1</w:t>
      </w:r>
      <w:r w:rsidRPr="00F24131">
        <w:rPr>
          <w:rFonts w:eastAsiaTheme="minorEastAsia"/>
          <w:lang w:eastAsia="zh-CN"/>
        </w:rPr>
        <w:t>b</w:t>
      </w:r>
      <w:r w:rsidRPr="00F24131">
        <w:rPr>
          <w:rFonts w:eastAsia="MS Mincho"/>
        </w:rPr>
        <w:t>_</w:t>
      </w:r>
      <w:r w:rsidRPr="00F24131">
        <w:rPr>
          <w:rFonts w:eastAsiaTheme="minorEastAsia"/>
          <w:lang w:eastAsia="zh-CN"/>
        </w:rPr>
        <w:t>BC3</w:t>
      </w:r>
      <w:r w:rsidRPr="00F24131">
        <w:rPr>
          <w:rFonts w:eastAsia="MS Mincho"/>
        </w:rPr>
        <w:t>CS16/17)</w:t>
      </w:r>
      <w:r>
        <w:tab/>
      </w:r>
      <w:r>
        <w:fldChar w:fldCharType="begin"/>
      </w:r>
      <w:r>
        <w:instrText xml:space="preserve"> PAGEREF _Toc138891615 \h </w:instrText>
      </w:r>
      <w:r>
        <w:fldChar w:fldCharType="separate"/>
      </w:r>
      <w:r>
        <w:t>240</w:t>
      </w:r>
      <w:r>
        <w:fldChar w:fldCharType="end"/>
      </w:r>
    </w:p>
    <w:p w14:paraId="77357237" w14:textId="163C9834"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E.4A</w:t>
      </w:r>
      <w:r>
        <w:rPr>
          <w:rFonts w:asciiTheme="minorHAnsi" w:eastAsiaTheme="minorEastAsia" w:hAnsiTheme="minorHAnsi" w:cstheme="minorBidi"/>
          <w:szCs w:val="22"/>
          <w:lang w:eastAsia="en-GB"/>
        </w:rPr>
        <w:tab/>
      </w:r>
      <w:r w:rsidRPr="00F24131">
        <w:rPr>
          <w:rFonts w:eastAsia="MS Mincho" w:cs="Arial"/>
          <w:bCs/>
        </w:rPr>
        <w:t>NR FR1 Test Model 3.1 (NR-FR1-TM3.1_BC3CS16/17)</w:t>
      </w:r>
      <w:r>
        <w:tab/>
      </w:r>
      <w:r>
        <w:fldChar w:fldCharType="begin"/>
      </w:r>
      <w:r>
        <w:instrText xml:space="preserve"> PAGEREF _Toc138891616 \h </w:instrText>
      </w:r>
      <w:r>
        <w:fldChar w:fldCharType="separate"/>
      </w:r>
      <w:r>
        <w:t>240</w:t>
      </w:r>
      <w:r>
        <w:fldChar w:fldCharType="end"/>
      </w:r>
    </w:p>
    <w:p w14:paraId="586BA9FB" w14:textId="50A1A755" w:rsidR="00C642D7" w:rsidRDefault="00C642D7">
      <w:pPr>
        <w:pStyle w:val="TOC1"/>
        <w:rPr>
          <w:rFonts w:asciiTheme="minorHAnsi" w:eastAsiaTheme="minorEastAsia" w:hAnsiTheme="minorHAnsi" w:cstheme="minorBidi"/>
          <w:szCs w:val="22"/>
          <w:lang w:eastAsia="en-GB"/>
        </w:rPr>
      </w:pPr>
      <w:r w:rsidRPr="00F24131">
        <w:rPr>
          <w:rFonts w:eastAsia="MS Mincho"/>
        </w:rPr>
        <w:t>E.5</w:t>
      </w:r>
      <w:r>
        <w:rPr>
          <w:rFonts w:asciiTheme="minorHAnsi" w:eastAsiaTheme="minorEastAsia" w:hAnsiTheme="minorHAnsi" w:cstheme="minorBidi"/>
          <w:szCs w:val="22"/>
          <w:lang w:eastAsia="en-GB"/>
        </w:rPr>
        <w:tab/>
      </w:r>
      <w:r w:rsidRPr="00F24131">
        <w:rPr>
          <w:rFonts w:eastAsia="MS Mincho"/>
        </w:rPr>
        <w:t>E-UTRA Test Model 3.2 (E-TM3.2_</w:t>
      </w:r>
      <w:r>
        <w:rPr>
          <w:lang w:eastAsia="zh-CN"/>
        </w:rPr>
        <w:t>BC3</w:t>
      </w:r>
      <w:r w:rsidRPr="00F24131">
        <w:rPr>
          <w:rFonts w:eastAsia="MS Mincho"/>
        </w:rPr>
        <w:t>CS3)</w:t>
      </w:r>
      <w:r>
        <w:tab/>
      </w:r>
      <w:r>
        <w:fldChar w:fldCharType="begin"/>
      </w:r>
      <w:r>
        <w:instrText xml:space="preserve"> PAGEREF _Toc138891617 \h </w:instrText>
      </w:r>
      <w:r>
        <w:fldChar w:fldCharType="separate"/>
      </w:r>
      <w:r>
        <w:t>240</w:t>
      </w:r>
      <w:r>
        <w:fldChar w:fldCharType="end"/>
      </w:r>
    </w:p>
    <w:p w14:paraId="3564E1B8" w14:textId="6B0B4096"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E.5A</w:t>
      </w:r>
      <w:r>
        <w:rPr>
          <w:rFonts w:asciiTheme="minorHAnsi" w:eastAsiaTheme="minorEastAsia" w:hAnsiTheme="minorHAnsi" w:cstheme="minorBidi"/>
          <w:szCs w:val="22"/>
          <w:lang w:eastAsia="en-GB"/>
        </w:rPr>
        <w:tab/>
      </w:r>
      <w:r w:rsidRPr="00F24131">
        <w:rPr>
          <w:rFonts w:eastAsia="MS Mincho" w:cs="Arial"/>
          <w:bCs/>
        </w:rPr>
        <w:t>NR FR1 Test Model 3.2 (NR-FR1-TM3.2_BC3CS16/17)</w:t>
      </w:r>
      <w:r>
        <w:tab/>
      </w:r>
      <w:r>
        <w:fldChar w:fldCharType="begin"/>
      </w:r>
      <w:r>
        <w:instrText xml:space="preserve"> PAGEREF _Toc138891618 \h </w:instrText>
      </w:r>
      <w:r>
        <w:fldChar w:fldCharType="separate"/>
      </w:r>
      <w:r>
        <w:t>240</w:t>
      </w:r>
      <w:r>
        <w:fldChar w:fldCharType="end"/>
      </w:r>
    </w:p>
    <w:p w14:paraId="7A341A05" w14:textId="5CE742A0" w:rsidR="00C642D7" w:rsidRDefault="00C642D7">
      <w:pPr>
        <w:pStyle w:val="TOC1"/>
        <w:rPr>
          <w:rFonts w:asciiTheme="minorHAnsi" w:eastAsiaTheme="minorEastAsia" w:hAnsiTheme="minorHAnsi" w:cstheme="minorBidi"/>
          <w:szCs w:val="22"/>
          <w:lang w:eastAsia="en-GB"/>
        </w:rPr>
      </w:pPr>
      <w:r w:rsidRPr="00F24131">
        <w:rPr>
          <w:rFonts w:eastAsia="MS Mincho"/>
        </w:rPr>
        <w:t>E.6</w:t>
      </w:r>
      <w:r>
        <w:rPr>
          <w:rFonts w:asciiTheme="minorHAnsi" w:eastAsiaTheme="minorEastAsia" w:hAnsiTheme="minorHAnsi" w:cstheme="minorBidi"/>
          <w:szCs w:val="22"/>
          <w:lang w:eastAsia="en-GB"/>
        </w:rPr>
        <w:tab/>
      </w:r>
      <w:r w:rsidRPr="00F24131">
        <w:rPr>
          <w:rFonts w:eastAsia="MS Mincho"/>
        </w:rPr>
        <w:t>E-UTRA Test Model 3.3 (E-TM3.3_</w:t>
      </w:r>
      <w:r>
        <w:rPr>
          <w:lang w:eastAsia="zh-CN"/>
        </w:rPr>
        <w:t>BC3</w:t>
      </w:r>
      <w:r w:rsidRPr="00F24131">
        <w:rPr>
          <w:rFonts w:eastAsia="MS Mincho"/>
        </w:rPr>
        <w:t>CS3)</w:t>
      </w:r>
      <w:r>
        <w:tab/>
      </w:r>
      <w:r>
        <w:fldChar w:fldCharType="begin"/>
      </w:r>
      <w:r>
        <w:instrText xml:space="preserve"> PAGEREF _Toc138891619 \h </w:instrText>
      </w:r>
      <w:r>
        <w:fldChar w:fldCharType="separate"/>
      </w:r>
      <w:r>
        <w:t>240</w:t>
      </w:r>
      <w:r>
        <w:fldChar w:fldCharType="end"/>
      </w:r>
    </w:p>
    <w:p w14:paraId="3BD72B47" w14:textId="2AA6B867"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E.6A</w:t>
      </w:r>
      <w:r>
        <w:rPr>
          <w:rFonts w:asciiTheme="minorHAnsi" w:eastAsiaTheme="minorEastAsia" w:hAnsiTheme="minorHAnsi" w:cstheme="minorBidi"/>
          <w:szCs w:val="22"/>
          <w:lang w:eastAsia="en-GB"/>
        </w:rPr>
        <w:tab/>
      </w:r>
      <w:r w:rsidRPr="00F24131">
        <w:rPr>
          <w:rFonts w:eastAsia="SimSun" w:cs="Arial"/>
          <w:bCs/>
        </w:rPr>
        <w:t>NR FR1</w:t>
      </w:r>
      <w:r w:rsidRPr="00F24131">
        <w:rPr>
          <w:rFonts w:eastAsia="MS Mincho" w:cs="Arial"/>
          <w:bCs/>
        </w:rPr>
        <w:t xml:space="preserve"> Test Model 3.3 (</w:t>
      </w:r>
      <w:r w:rsidRPr="00F24131">
        <w:rPr>
          <w:rFonts w:eastAsia="SimSun" w:cs="Arial"/>
          <w:bCs/>
        </w:rPr>
        <w:t>NR</w:t>
      </w:r>
      <w:r w:rsidRPr="00F24131">
        <w:rPr>
          <w:rFonts w:eastAsia="MS Mincho" w:cs="Arial"/>
          <w:bCs/>
        </w:rPr>
        <w:t>-</w:t>
      </w:r>
      <w:r w:rsidRPr="00F24131">
        <w:rPr>
          <w:rFonts w:eastAsia="SimSun" w:cs="Arial"/>
          <w:bCs/>
        </w:rPr>
        <w:t>FR1-</w:t>
      </w:r>
      <w:r w:rsidRPr="00F24131">
        <w:rPr>
          <w:rFonts w:eastAsia="MS Mincho" w:cs="Arial"/>
          <w:bCs/>
        </w:rPr>
        <w:t>TM3.3_</w:t>
      </w:r>
      <w:r w:rsidRPr="00F24131">
        <w:rPr>
          <w:rFonts w:cs="Arial"/>
          <w:bCs/>
        </w:rPr>
        <w:t>BC3</w:t>
      </w:r>
      <w:r w:rsidRPr="00F24131">
        <w:rPr>
          <w:rFonts w:eastAsia="MS Mincho" w:cs="Arial"/>
          <w:bCs/>
        </w:rPr>
        <w:t>CS</w:t>
      </w:r>
      <w:r w:rsidRPr="00F24131">
        <w:rPr>
          <w:rFonts w:eastAsia="SimSun" w:cs="Arial"/>
          <w:bCs/>
        </w:rPr>
        <w:t>16/17</w:t>
      </w:r>
      <w:r w:rsidRPr="00F24131">
        <w:rPr>
          <w:rFonts w:eastAsia="MS Mincho" w:cs="Arial"/>
          <w:bCs/>
        </w:rPr>
        <w:t>)</w:t>
      </w:r>
      <w:r>
        <w:tab/>
      </w:r>
      <w:r>
        <w:fldChar w:fldCharType="begin"/>
      </w:r>
      <w:r>
        <w:instrText xml:space="preserve"> PAGEREF _Toc138891620 \h </w:instrText>
      </w:r>
      <w:r>
        <w:fldChar w:fldCharType="separate"/>
      </w:r>
      <w:r>
        <w:t>241</w:t>
      </w:r>
      <w:r>
        <w:fldChar w:fldCharType="end"/>
      </w:r>
    </w:p>
    <w:p w14:paraId="48A40734" w14:textId="4DFEC69D" w:rsidR="00C642D7" w:rsidRDefault="00C642D7">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_Toc138891621 \h </w:instrText>
      </w:r>
      <w:r>
        <w:fldChar w:fldCharType="separate"/>
      </w:r>
      <w:r>
        <w:t>242</w:t>
      </w:r>
      <w:r>
        <w:fldChar w:fldCharType="end"/>
      </w:r>
    </w:p>
    <w:p w14:paraId="769896BA" w14:textId="57B52982"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3889117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38891177"/>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38891178"/>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38891179"/>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38891180"/>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38891181"/>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5pt;height:257.5pt" o:ole="">
            <v:imagedata r:id="rId12" o:title=""/>
          </v:shape>
          <o:OLEObject Type="Embed" ProgID="Word.Picture.8" ShapeID="_x0000_i1026" DrawAspect="Content" ObjectID="_1749637350"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5pt;height:231.5pt" o:ole="">
            <v:imagedata r:id="rId14" o:title=""/>
          </v:shape>
          <o:OLEObject Type="Embed" ProgID="Word.Picture.8" ShapeID="_x0000_i1027" DrawAspect="Content" ObjectID="_1749637351"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5pt;height:231.5pt" o:ole="">
            <v:imagedata r:id="rId16" o:title=""/>
          </v:shape>
          <o:OLEObject Type="Embed" ProgID="Word.Picture.8" ShapeID="_x0000_i1028" DrawAspect="Content" ObjectID="_1749637352"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38891182"/>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38891183"/>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38891184"/>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38891185"/>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38891186"/>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38891187"/>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38891188"/>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38891189"/>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38891190"/>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38891191"/>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38891192"/>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2554BA0F" w:rsidR="00853EBB" w:rsidRDefault="00853EBB" w:rsidP="00853EBB">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38891193"/>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38891194"/>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38891195"/>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38891196"/>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38891197"/>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38891198"/>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5pt;height:15.5pt;mso-wrap-style:square;mso-position-horizontal-relative:page;mso-position-vertical-relative:page" o:ole="">
              <v:fill o:detectmouseclick="t"/>
              <v:imagedata r:id="rId18" o:title=""/>
            </v:shape>
            <o:OLEObject Type="Embed" ProgID="Equation.3" ShapeID="对象 22" DrawAspect="Content" ObjectID="_1749637353"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38891199"/>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38891200"/>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38891201"/>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38891202"/>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38891203"/>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38891204"/>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38891205"/>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38891206"/>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38891207"/>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38891208"/>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38891209"/>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38891210"/>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38891211"/>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38891212"/>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38891213"/>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38891214"/>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38891215"/>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38891216"/>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38891217"/>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38891218"/>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38891219"/>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38891220"/>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38891221"/>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38891222"/>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38891223"/>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38891224"/>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38891225"/>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38891226"/>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38891227"/>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38891228"/>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38891229"/>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38891230"/>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38891231"/>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38891232"/>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38891233"/>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38891234"/>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38891235"/>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38891236"/>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38891237"/>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38891238"/>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38891239"/>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38891240"/>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38891241"/>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38891242"/>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38891243"/>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38891244"/>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38891245"/>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38891246"/>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38891247"/>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38891248"/>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38891249"/>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38891250"/>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38891251"/>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38891252"/>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38891253"/>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38891254"/>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3889125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3889125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388912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388912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388912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388912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3889126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3889126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3889126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3889126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38891265"/>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38891266"/>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38891267"/>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38891268"/>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38891269"/>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38891270"/>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38891271"/>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38891272"/>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38891273"/>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38891274"/>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38891275"/>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38891276"/>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38891277"/>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38891278"/>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38891279"/>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38891280"/>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38891281"/>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38891282"/>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38891283"/>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38891284"/>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38891285"/>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38891286"/>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38891287"/>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38891288"/>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38891289"/>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38891290"/>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38891291"/>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38891292"/>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38891293"/>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38891294"/>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38891295"/>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38891296"/>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38891297"/>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38891298"/>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38891299"/>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38891300"/>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38891301"/>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38891302"/>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38891303"/>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38891304"/>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38891305"/>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38891306"/>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38891307"/>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38891308"/>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38891309"/>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38891310"/>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38891311"/>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38891312"/>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38891313"/>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38891314"/>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38891315"/>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38891316"/>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38891317"/>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38891318"/>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38891319"/>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38891320"/>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38891321"/>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38891322"/>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38891323"/>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5856707"/>
    <w:bookmarkStart w:id="3019" w:name="_MON_1106037551"/>
    <w:bookmarkStart w:id="3020" w:name="_MON_1106051040"/>
    <w:bookmarkEnd w:id="3018"/>
    <w:bookmarkEnd w:id="3019"/>
    <w:bookmarkEnd w:id="3020"/>
    <w:bookmarkStart w:id="3021" w:name="_MON_1106136882"/>
    <w:bookmarkEnd w:id="3021"/>
    <w:p w14:paraId="19BEBEE7" w14:textId="77777777" w:rsidR="00FF3259" w:rsidRPr="00A46FD9" w:rsidRDefault="00FF3259" w:rsidP="00FF3259">
      <w:pPr>
        <w:pStyle w:val="TH"/>
      </w:pPr>
      <w:r w:rsidRPr="00A46FD9">
        <w:object w:dxaOrig="8805" w:dyaOrig="2520" w14:anchorId="3CB4D9FB">
          <v:shape id="_x0000_i1030" type="#_x0000_t75" style="width:442.5pt;height:128.5pt" o:ole="" fillcolor="window">
            <v:imagedata r:id="rId20" o:title=""/>
          </v:shape>
          <o:OLEObject Type="Embed" ProgID="Word.Picture.8" ShapeID="_x0000_i1030" DrawAspect="Content" ObjectID="_1749637354"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38891324"/>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38891325"/>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5pt;height:128.5pt" o:ole="" fillcolor="window">
            <v:imagedata r:id="rId22" o:title=""/>
          </v:shape>
          <o:OLEObject Type="Embed" ProgID="Word.Picture.8" ShapeID="_x0000_i1031" DrawAspect="Content" ObjectID="_1749637355"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38891326"/>
      <w:r w:rsidRPr="00A46FD9">
        <w:lastRenderedPageBreak/>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38891327"/>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38891328"/>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38891329"/>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38891330"/>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38891331"/>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38891332"/>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78799470"/>
    <w:bookmarkStart w:id="3206" w:name="_MON_1378814151"/>
    <w:bookmarkStart w:id="3207" w:name="_MON_1380699930"/>
    <w:bookmarkEnd w:id="3205"/>
    <w:bookmarkEnd w:id="3206"/>
    <w:bookmarkEnd w:id="3207"/>
    <w:bookmarkStart w:id="3208" w:name="_MON_1383985414"/>
    <w:bookmarkEnd w:id="3208"/>
    <w:p w14:paraId="62609436" w14:textId="77777777" w:rsidR="00FF3259" w:rsidRPr="00A46FD9" w:rsidRDefault="00FF3259" w:rsidP="00FF3259">
      <w:pPr>
        <w:pStyle w:val="TH"/>
      </w:pPr>
      <w:r w:rsidRPr="00A46FD9">
        <w:object w:dxaOrig="9025" w:dyaOrig="2842" w14:anchorId="6F3C2290">
          <v:shape id="_x0000_i1032" type="#_x0000_t75" style="width:391pt;height:124pt" o:ole="">
            <v:imagedata r:id="rId24" o:title=""/>
          </v:shape>
          <o:OLEObject Type="Embed" ProgID="Word.Picture.8" ShapeID="_x0000_i1032" DrawAspect="Content" ObjectID="_1749637356"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38891333"/>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pt;height:2in" o:ole="">
            <v:imagedata r:id="rId26" o:title=""/>
          </v:shape>
          <o:OLEObject Type="Embed" ProgID="Word.Picture.8" ShapeID="_x0000_i1033" DrawAspect="Content" ObjectID="_1749637357"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38891334"/>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38891335"/>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0" w:name="_Toc21097924"/>
      <w:bookmarkStart w:id="3271" w:name="_Toc29765486"/>
      <w:bookmarkStart w:id="3272" w:name="_Toc37180968"/>
      <w:bookmarkStart w:id="3273" w:name="_Toc37181412"/>
      <w:bookmarkStart w:id="3274" w:name="_Toc37181856"/>
      <w:bookmarkStart w:id="3275" w:name="_Toc45881921"/>
      <w:bookmarkStart w:id="3276" w:name="_Toc52560154"/>
      <w:bookmarkStart w:id="3277" w:name="_Toc67912709"/>
      <w:bookmarkStart w:id="3278" w:name="_Toc74901395"/>
      <w:bookmarkStart w:id="3279" w:name="_Toc76504653"/>
      <w:bookmarkStart w:id="3280" w:name="_Toc83044382"/>
      <w:bookmarkStart w:id="3281" w:name="_Toc89871727"/>
      <w:bookmarkStart w:id="3282" w:name="_Toc98702345"/>
      <w:bookmarkStart w:id="3283" w:name="_Toc105745719"/>
      <w:bookmarkStart w:id="3284" w:name="_Toc123147511"/>
      <w:bookmarkStart w:id="3285" w:name="_Toc124164188"/>
      <w:bookmarkStart w:id="3286" w:name="_Toc130736178"/>
      <w:bookmarkStart w:id="3287" w:name="_Toc137307982"/>
      <w:bookmarkStart w:id="3288" w:name="_Toc138890890"/>
      <w:bookmarkStart w:id="3289" w:name="_Toc138891336"/>
      <w:r w:rsidRPr="00A46FD9">
        <w:lastRenderedPageBreak/>
        <w:t>4.1</w:t>
      </w:r>
      <w:r w:rsidRPr="00A46FD9">
        <w:rPr>
          <w:lang w:eastAsia="zh-CN"/>
        </w:rPr>
        <w:t>3</w:t>
      </w:r>
      <w:r w:rsidRPr="00A46FD9">
        <w:tab/>
        <w:t>Tests for BS capable of multi-band operation with three or more bands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0" w:name="_Toc21097925"/>
      <w:bookmarkStart w:id="3291" w:name="_Toc29765487"/>
      <w:bookmarkStart w:id="3292" w:name="_Toc37180969"/>
      <w:bookmarkStart w:id="3293" w:name="_Toc37181413"/>
      <w:bookmarkStart w:id="3294" w:name="_Toc37181857"/>
      <w:bookmarkStart w:id="3295" w:name="_Toc45881922"/>
      <w:bookmarkStart w:id="3296" w:name="_Toc52560155"/>
      <w:bookmarkStart w:id="3297" w:name="_Toc67912710"/>
      <w:bookmarkStart w:id="3298" w:name="_Toc74901396"/>
      <w:bookmarkStart w:id="3299" w:name="_Toc76504654"/>
      <w:bookmarkStart w:id="3300" w:name="_Toc83044383"/>
      <w:bookmarkStart w:id="3301" w:name="_Toc89871728"/>
      <w:bookmarkStart w:id="3302" w:name="_Toc98702346"/>
      <w:bookmarkStart w:id="3303" w:name="_Toc105745720"/>
      <w:bookmarkStart w:id="3304" w:name="_Toc123147512"/>
      <w:bookmarkStart w:id="3305" w:name="_Toc124164189"/>
      <w:bookmarkStart w:id="3306" w:name="_Toc130736179"/>
      <w:bookmarkStart w:id="3307" w:name="_Toc137307983"/>
      <w:bookmarkStart w:id="3308" w:name="_Toc138890891"/>
      <w:bookmarkStart w:id="3309" w:name="_Toc138891337"/>
      <w:r w:rsidRPr="00A46FD9">
        <w:t>5</w:t>
      </w:r>
      <w:r w:rsidRPr="00A46FD9">
        <w:tab/>
        <w:t>Applicability of requirements and test configurations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0" w:name="_Toc21097926"/>
      <w:bookmarkStart w:id="3311" w:name="_Toc29765488"/>
      <w:bookmarkStart w:id="3312" w:name="_Toc37180970"/>
      <w:bookmarkStart w:id="3313" w:name="_Toc37181414"/>
      <w:bookmarkStart w:id="3314" w:name="_Toc37181858"/>
      <w:bookmarkStart w:id="3315" w:name="_Toc45881923"/>
      <w:bookmarkStart w:id="3316" w:name="_Toc52560156"/>
      <w:bookmarkStart w:id="3317" w:name="_Toc67912711"/>
      <w:bookmarkStart w:id="3318" w:name="_Toc74901397"/>
      <w:bookmarkStart w:id="3319" w:name="_Toc76504655"/>
      <w:bookmarkStart w:id="3320" w:name="_Toc83044384"/>
      <w:bookmarkStart w:id="3321" w:name="_Toc89871729"/>
      <w:bookmarkStart w:id="3322" w:name="_Toc98702347"/>
      <w:bookmarkStart w:id="3323" w:name="_Toc105745721"/>
      <w:bookmarkStart w:id="3324" w:name="_Toc123147513"/>
      <w:bookmarkStart w:id="3325" w:name="_Toc124164190"/>
      <w:bookmarkStart w:id="3326" w:name="_Toc130736180"/>
      <w:bookmarkStart w:id="3327" w:name="_Toc137307984"/>
      <w:bookmarkStart w:id="3328" w:name="_Toc138890892"/>
      <w:bookmarkStart w:id="3329" w:name="_Toc138891338"/>
      <w:r w:rsidRPr="00A46FD9">
        <w:lastRenderedPageBreak/>
        <w:t>5.1</w:t>
      </w:r>
      <w:r w:rsidRPr="00A46FD9">
        <w:tab/>
        <w:t>Multi-RAT capable Base Stations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0" w:name="_Toc21097927"/>
      <w:bookmarkStart w:id="3331" w:name="_Toc29765489"/>
      <w:bookmarkStart w:id="3332" w:name="_Toc37180971"/>
      <w:bookmarkStart w:id="3333" w:name="_Toc37181415"/>
      <w:bookmarkStart w:id="3334" w:name="_Toc37181859"/>
      <w:bookmarkStart w:id="3335" w:name="_Toc45881924"/>
      <w:bookmarkStart w:id="3336" w:name="_Toc52560157"/>
      <w:bookmarkStart w:id="3337" w:name="_Toc67912712"/>
      <w:bookmarkStart w:id="3338" w:name="_Toc74901398"/>
      <w:bookmarkStart w:id="3339" w:name="_Toc76504656"/>
      <w:bookmarkStart w:id="3340" w:name="_Toc83044385"/>
      <w:bookmarkStart w:id="3341" w:name="_Toc89871730"/>
      <w:bookmarkStart w:id="3342" w:name="_Toc98702348"/>
      <w:bookmarkStart w:id="3343" w:name="_Toc105745722"/>
      <w:bookmarkStart w:id="3344" w:name="_Toc123147514"/>
      <w:bookmarkStart w:id="3345" w:name="_Toc124164191"/>
      <w:bookmarkStart w:id="3346" w:name="_Toc130736181"/>
      <w:bookmarkStart w:id="3347" w:name="_Toc137307985"/>
      <w:bookmarkStart w:id="3348" w:name="_Toc138890893"/>
      <w:bookmarkStart w:id="3349" w:name="_Toc138891339"/>
      <w:r w:rsidRPr="00A46FD9">
        <w:t>5.2</w:t>
      </w:r>
      <w:r w:rsidRPr="00A46FD9">
        <w:tab/>
        <w:t>Single-RAT Multi-carrier capable Base Stations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0" w:name="_Toc21097928"/>
      <w:bookmarkStart w:id="3351" w:name="_Toc29765490"/>
      <w:bookmarkStart w:id="3352" w:name="_Toc37180972"/>
      <w:bookmarkStart w:id="3353" w:name="_Toc37181416"/>
      <w:bookmarkStart w:id="3354" w:name="_Toc37181860"/>
      <w:bookmarkStart w:id="3355" w:name="_Toc45881925"/>
      <w:bookmarkStart w:id="3356" w:name="_Toc52560158"/>
      <w:bookmarkStart w:id="3357" w:name="_Toc67912713"/>
      <w:bookmarkStart w:id="3358" w:name="_Toc74901399"/>
      <w:bookmarkStart w:id="3359" w:name="_Toc76504657"/>
      <w:bookmarkStart w:id="3360" w:name="_Toc83044386"/>
      <w:bookmarkStart w:id="3361" w:name="_Toc89871731"/>
      <w:bookmarkStart w:id="3362" w:name="_Toc98702349"/>
      <w:bookmarkStart w:id="3363" w:name="_Toc105745723"/>
      <w:bookmarkStart w:id="3364" w:name="_Toc123147515"/>
      <w:bookmarkStart w:id="3365" w:name="_Toc124164192"/>
      <w:bookmarkStart w:id="3366" w:name="_Toc130736182"/>
      <w:bookmarkStart w:id="3367" w:name="_Toc137307986"/>
      <w:bookmarkStart w:id="3368" w:name="_Toc138890894"/>
      <w:bookmarkStart w:id="3369" w:name="_Toc13889134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0" w:name="_Toc21097929"/>
      <w:bookmarkStart w:id="3371" w:name="_Toc29765491"/>
      <w:bookmarkStart w:id="3372" w:name="_Toc37180973"/>
      <w:bookmarkStart w:id="3373" w:name="_Toc37181417"/>
      <w:bookmarkStart w:id="3374" w:name="_Toc37181861"/>
      <w:bookmarkStart w:id="3375" w:name="_Toc45881926"/>
      <w:bookmarkStart w:id="3376" w:name="_Toc52560159"/>
      <w:bookmarkStart w:id="3377" w:name="_Toc67912714"/>
      <w:bookmarkStart w:id="3378" w:name="_Toc74901400"/>
      <w:bookmarkStart w:id="3379" w:name="_Toc76504658"/>
      <w:bookmarkStart w:id="3380" w:name="_Toc83044387"/>
      <w:bookmarkStart w:id="3381" w:name="_Toc89871732"/>
      <w:bookmarkStart w:id="3382" w:name="_Toc98702350"/>
      <w:bookmarkStart w:id="3383" w:name="_Toc105745724"/>
      <w:bookmarkStart w:id="3384" w:name="_Toc123147516"/>
      <w:bookmarkStart w:id="3385" w:name="_Toc124164193"/>
      <w:bookmarkStart w:id="3386" w:name="_Toc130736183"/>
      <w:bookmarkStart w:id="3387" w:name="_Toc137307987"/>
      <w:bookmarkStart w:id="3388" w:name="_Toc138890895"/>
      <w:bookmarkStart w:id="3389" w:name="_Toc138891341"/>
      <w:r w:rsidRPr="00A46FD9">
        <w:t>6</w:t>
      </w:r>
      <w:r w:rsidRPr="00A46FD9">
        <w:tab/>
        <w:t>Transmitter characteristics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00B8BE1" w14:textId="77777777" w:rsidR="00FF3259" w:rsidRPr="00A46FD9" w:rsidRDefault="00FF3259" w:rsidP="00FF3259">
      <w:pPr>
        <w:pStyle w:val="Heading2"/>
      </w:pPr>
      <w:bookmarkStart w:id="3390" w:name="_Toc21097930"/>
      <w:bookmarkStart w:id="3391" w:name="_Toc29765492"/>
      <w:bookmarkStart w:id="3392" w:name="_Toc37180974"/>
      <w:bookmarkStart w:id="3393" w:name="_Toc37181418"/>
      <w:bookmarkStart w:id="3394" w:name="_Toc37181862"/>
      <w:bookmarkStart w:id="3395" w:name="_Toc45881927"/>
      <w:bookmarkStart w:id="3396" w:name="_Toc52560160"/>
      <w:bookmarkStart w:id="3397" w:name="_Toc67912715"/>
      <w:bookmarkStart w:id="3398" w:name="_Toc74901401"/>
      <w:bookmarkStart w:id="3399" w:name="_Toc76504659"/>
      <w:bookmarkStart w:id="3400" w:name="_Toc83044388"/>
      <w:bookmarkStart w:id="3401" w:name="_Toc89871733"/>
      <w:bookmarkStart w:id="3402" w:name="_Toc98702351"/>
      <w:bookmarkStart w:id="3403" w:name="_Toc105745725"/>
      <w:bookmarkStart w:id="3404" w:name="_Toc123147517"/>
      <w:bookmarkStart w:id="3405" w:name="_Toc124164194"/>
      <w:bookmarkStart w:id="3406" w:name="_Toc130736184"/>
      <w:bookmarkStart w:id="3407" w:name="_Toc137307988"/>
      <w:bookmarkStart w:id="3408" w:name="_Toc138890896"/>
      <w:bookmarkStart w:id="3409" w:name="_Toc138891342"/>
      <w:r w:rsidRPr="00A46FD9">
        <w:t>6.1</w:t>
      </w:r>
      <w:r w:rsidRPr="00A46FD9">
        <w:tab/>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0" w:name="OLE_LINK44"/>
      <w:r w:rsidRPr="00A46FD9">
        <w:rPr>
          <w:rFonts w:hint="eastAsia"/>
          <w:lang w:val="en-US" w:eastAsia="zh-CN"/>
        </w:rPr>
        <w:t>NB-IoT operation in NR in-band</w:t>
      </w:r>
      <w:bookmarkEnd w:id="341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1" w:name="_Toc21097931"/>
      <w:bookmarkStart w:id="3412" w:name="_Toc29765493"/>
      <w:bookmarkStart w:id="3413" w:name="_Toc37180975"/>
      <w:bookmarkStart w:id="3414" w:name="_Toc37181419"/>
      <w:bookmarkStart w:id="3415" w:name="_Toc37181863"/>
      <w:bookmarkStart w:id="3416" w:name="_Toc45881928"/>
      <w:bookmarkStart w:id="3417" w:name="_Toc52560161"/>
      <w:bookmarkStart w:id="3418" w:name="_Toc67912716"/>
      <w:bookmarkStart w:id="3419" w:name="_Toc74901402"/>
      <w:bookmarkStart w:id="3420" w:name="_Toc76504660"/>
      <w:bookmarkStart w:id="3421" w:name="_Toc83044389"/>
      <w:bookmarkStart w:id="3422" w:name="_Toc89871734"/>
      <w:bookmarkStart w:id="3423" w:name="_Toc98702352"/>
      <w:bookmarkStart w:id="3424" w:name="_Toc105745726"/>
      <w:bookmarkStart w:id="3425" w:name="_Toc123147518"/>
      <w:bookmarkStart w:id="3426" w:name="_Toc124164195"/>
      <w:bookmarkStart w:id="3427" w:name="_Toc130736185"/>
      <w:bookmarkStart w:id="3428" w:name="_Toc137307989"/>
      <w:bookmarkStart w:id="3429" w:name="_Toc138890897"/>
      <w:bookmarkStart w:id="3430" w:name="_Toc138891343"/>
      <w:r w:rsidRPr="00A46FD9">
        <w:t>6.2</w:t>
      </w:r>
      <w:r w:rsidRPr="00A46FD9">
        <w:tab/>
        <w:t>Base Station output power</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7728BF5D" w14:textId="77777777" w:rsidR="00FF3259" w:rsidRPr="00A46FD9" w:rsidRDefault="00FF3259" w:rsidP="00FF3259">
      <w:pPr>
        <w:pStyle w:val="Heading3"/>
      </w:pPr>
      <w:bookmarkStart w:id="3431" w:name="_Toc21097932"/>
      <w:bookmarkStart w:id="3432" w:name="_Toc29765494"/>
      <w:bookmarkStart w:id="3433" w:name="_Toc37180976"/>
      <w:bookmarkStart w:id="3434" w:name="_Toc37181420"/>
      <w:bookmarkStart w:id="3435" w:name="_Toc37181864"/>
      <w:bookmarkStart w:id="3436" w:name="_Toc45881929"/>
      <w:bookmarkStart w:id="3437" w:name="_Toc52560162"/>
      <w:bookmarkStart w:id="3438" w:name="_Toc67912717"/>
      <w:bookmarkStart w:id="3439" w:name="_Toc74901403"/>
      <w:bookmarkStart w:id="3440" w:name="_Toc76504661"/>
      <w:bookmarkStart w:id="3441" w:name="_Toc83044390"/>
      <w:bookmarkStart w:id="3442" w:name="_Toc89871735"/>
      <w:bookmarkStart w:id="3443" w:name="_Toc98702353"/>
      <w:bookmarkStart w:id="3444" w:name="_Toc105745727"/>
      <w:bookmarkStart w:id="3445" w:name="_Toc123147519"/>
      <w:bookmarkStart w:id="3446" w:name="_Toc124164196"/>
      <w:bookmarkStart w:id="3447" w:name="_Toc130736186"/>
      <w:bookmarkStart w:id="3448" w:name="_Toc137307990"/>
      <w:bookmarkStart w:id="3449" w:name="_Toc138890898"/>
      <w:bookmarkStart w:id="3450" w:name="_Toc138891344"/>
      <w:r w:rsidRPr="00A46FD9">
        <w:t>6.2.1</w:t>
      </w:r>
      <w:r w:rsidRPr="00A46FD9">
        <w:tab/>
        <w:t>Base Station maximum output power</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71424FFD" w14:textId="77777777" w:rsidR="00FF3259" w:rsidRPr="00A46FD9" w:rsidRDefault="00FF3259" w:rsidP="00FF3259">
      <w:pPr>
        <w:pStyle w:val="Heading4"/>
      </w:pPr>
      <w:bookmarkStart w:id="3451" w:name="_Toc21097933"/>
      <w:bookmarkStart w:id="3452" w:name="_Toc29765495"/>
      <w:bookmarkStart w:id="3453" w:name="_Toc37180977"/>
      <w:bookmarkStart w:id="3454" w:name="_Toc37181421"/>
      <w:bookmarkStart w:id="3455" w:name="_Toc37181865"/>
      <w:bookmarkStart w:id="3456" w:name="_Toc45881930"/>
      <w:bookmarkStart w:id="3457" w:name="_Toc52560163"/>
      <w:bookmarkStart w:id="3458" w:name="_Toc67912718"/>
      <w:bookmarkStart w:id="3459" w:name="_Toc74901404"/>
      <w:bookmarkStart w:id="3460" w:name="_Toc76504662"/>
      <w:bookmarkStart w:id="3461" w:name="_Toc83044391"/>
      <w:bookmarkStart w:id="3462" w:name="_Toc89871736"/>
      <w:bookmarkStart w:id="3463" w:name="_Toc98702354"/>
      <w:bookmarkStart w:id="3464" w:name="_Toc105745728"/>
      <w:bookmarkStart w:id="3465" w:name="_Toc123147520"/>
      <w:bookmarkStart w:id="3466" w:name="_Toc124164197"/>
      <w:bookmarkStart w:id="3467" w:name="_Toc130736187"/>
      <w:bookmarkStart w:id="3468" w:name="_Toc137307991"/>
      <w:bookmarkStart w:id="3469" w:name="_Toc138890899"/>
      <w:bookmarkStart w:id="3470" w:name="_Toc138891345"/>
      <w:r w:rsidRPr="00A46FD9">
        <w:t>6.2.1.1</w:t>
      </w:r>
      <w:r w:rsidRPr="00A46FD9">
        <w:tab/>
        <w:t>Definition and applicability</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1" w:name="_Toc21097934"/>
      <w:bookmarkStart w:id="3472" w:name="_Toc29765496"/>
      <w:bookmarkStart w:id="3473" w:name="_Toc37180978"/>
      <w:bookmarkStart w:id="3474" w:name="_Toc37181422"/>
      <w:bookmarkStart w:id="3475" w:name="_Toc37181866"/>
      <w:bookmarkStart w:id="3476" w:name="_Toc45881931"/>
      <w:bookmarkStart w:id="3477" w:name="_Toc52560164"/>
      <w:bookmarkStart w:id="3478" w:name="_Toc67912719"/>
      <w:bookmarkStart w:id="3479" w:name="_Toc74901405"/>
      <w:bookmarkStart w:id="3480" w:name="_Toc76504663"/>
      <w:bookmarkStart w:id="3481" w:name="_Toc83044392"/>
      <w:bookmarkStart w:id="3482" w:name="_Toc89871737"/>
      <w:bookmarkStart w:id="3483" w:name="_Toc98702355"/>
      <w:bookmarkStart w:id="3484" w:name="_Toc105745729"/>
      <w:bookmarkStart w:id="3485" w:name="_Toc123147521"/>
      <w:bookmarkStart w:id="3486" w:name="_Toc124164198"/>
      <w:bookmarkStart w:id="3487" w:name="_Toc130736188"/>
      <w:bookmarkStart w:id="3488" w:name="_Toc137307992"/>
      <w:bookmarkStart w:id="3489" w:name="_Toc138890900"/>
      <w:bookmarkStart w:id="3490" w:name="_Toc138891346"/>
      <w:r w:rsidRPr="00A46FD9">
        <w:t>6.2.1.2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1" w:name="_Toc21097306"/>
      <w:bookmarkStart w:id="3492" w:name="_Toc29765190"/>
      <w:bookmarkStart w:id="3493" w:name="_Toc37180655"/>
      <w:bookmarkStart w:id="3494" w:name="_Toc45881644"/>
      <w:bookmarkStart w:id="3495" w:name="_Toc52557127"/>
      <w:bookmarkStart w:id="3496" w:name="_Toc61113867"/>
      <w:bookmarkStart w:id="3497" w:name="_Toc67912473"/>
      <w:bookmarkStart w:id="3498" w:name="_Toc74901406"/>
      <w:bookmarkStart w:id="3499" w:name="_Toc76504664"/>
      <w:bookmarkStart w:id="3500" w:name="_Toc83044393"/>
      <w:bookmarkStart w:id="3501" w:name="_Toc89871738"/>
      <w:bookmarkStart w:id="3502" w:name="_Toc98702356"/>
      <w:bookmarkStart w:id="3503" w:name="_Toc105745730"/>
      <w:bookmarkStart w:id="3504" w:name="_Toc123147522"/>
      <w:bookmarkStart w:id="3505" w:name="_Toc124164199"/>
      <w:bookmarkStart w:id="3506" w:name="_Toc130736189"/>
      <w:bookmarkStart w:id="3507" w:name="_Toc137307993"/>
      <w:bookmarkStart w:id="3508" w:name="_Toc138890901"/>
      <w:bookmarkStart w:id="3509" w:name="_Toc138891347"/>
      <w:r w:rsidRPr="00FE44C9">
        <w:t>6.2.1.2</w:t>
      </w:r>
      <w:r>
        <w:t>A</w:t>
      </w:r>
      <w:r w:rsidRPr="00FE44C9">
        <w:tab/>
      </w:r>
      <w:bookmarkEnd w:id="3491"/>
      <w:bookmarkEnd w:id="3492"/>
      <w:bookmarkEnd w:id="3493"/>
      <w:bookmarkEnd w:id="3494"/>
      <w:bookmarkEnd w:id="3495"/>
      <w:bookmarkEnd w:id="3496"/>
      <w:bookmarkEnd w:id="3497"/>
      <w:r w:rsidRPr="00A07190">
        <w:t>Additional requirement (regional)</w:t>
      </w:r>
      <w:bookmarkEnd w:id="3498"/>
      <w:bookmarkEnd w:id="3499"/>
      <w:bookmarkEnd w:id="3500"/>
      <w:bookmarkEnd w:id="3501"/>
      <w:bookmarkEnd w:id="3502"/>
      <w:bookmarkEnd w:id="3503"/>
      <w:bookmarkEnd w:id="3504"/>
      <w:bookmarkEnd w:id="3505"/>
      <w:bookmarkEnd w:id="3506"/>
      <w:bookmarkEnd w:id="3507"/>
      <w:bookmarkEnd w:id="3508"/>
      <w:bookmarkEnd w:id="350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0" w:name="_Toc21097935"/>
      <w:bookmarkStart w:id="3511" w:name="_Toc29765497"/>
      <w:bookmarkStart w:id="3512" w:name="_Toc37180979"/>
      <w:bookmarkStart w:id="3513" w:name="_Toc37181423"/>
      <w:bookmarkStart w:id="3514" w:name="_Toc37181867"/>
      <w:bookmarkStart w:id="3515" w:name="_Toc45881932"/>
      <w:bookmarkStart w:id="3516" w:name="_Toc52560165"/>
      <w:bookmarkStart w:id="3517" w:name="_Toc67912720"/>
      <w:bookmarkStart w:id="3518" w:name="_Toc74901407"/>
      <w:bookmarkStart w:id="3519" w:name="_Toc76504665"/>
      <w:bookmarkStart w:id="3520" w:name="_Toc83044394"/>
      <w:bookmarkStart w:id="3521" w:name="_Toc89871739"/>
      <w:bookmarkStart w:id="3522" w:name="_Toc98702357"/>
      <w:bookmarkStart w:id="3523" w:name="_Toc105745731"/>
      <w:bookmarkStart w:id="3524" w:name="_Toc123147523"/>
      <w:bookmarkStart w:id="3525" w:name="_Toc124164200"/>
      <w:bookmarkStart w:id="3526" w:name="_Toc130736190"/>
      <w:bookmarkStart w:id="3527" w:name="_Toc137307994"/>
      <w:bookmarkStart w:id="3528" w:name="_Toc138890902"/>
      <w:bookmarkStart w:id="3529" w:name="_Toc138891348"/>
      <w:r w:rsidRPr="00A46FD9">
        <w:t>6.2.1.3</w:t>
      </w:r>
      <w:r w:rsidRPr="00A46FD9">
        <w:tab/>
        <w:t>Test purpose</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0" w:name="_Toc21097936"/>
      <w:bookmarkStart w:id="3531" w:name="_Toc29765498"/>
      <w:bookmarkStart w:id="3532" w:name="_Toc37180980"/>
      <w:bookmarkStart w:id="3533" w:name="_Toc37181424"/>
      <w:bookmarkStart w:id="3534" w:name="_Toc37181868"/>
      <w:bookmarkStart w:id="3535" w:name="_Toc45881933"/>
      <w:bookmarkStart w:id="3536" w:name="_Toc52560166"/>
      <w:bookmarkStart w:id="3537" w:name="_Toc67912721"/>
      <w:bookmarkStart w:id="3538" w:name="_Toc74901408"/>
      <w:bookmarkStart w:id="3539" w:name="_Toc76504666"/>
      <w:bookmarkStart w:id="3540" w:name="_Toc83044395"/>
      <w:bookmarkStart w:id="3541" w:name="_Toc89871740"/>
      <w:bookmarkStart w:id="3542" w:name="_Toc98702358"/>
      <w:bookmarkStart w:id="3543" w:name="_Toc105745732"/>
      <w:bookmarkStart w:id="3544" w:name="_Toc123147524"/>
      <w:bookmarkStart w:id="3545" w:name="_Toc124164201"/>
      <w:bookmarkStart w:id="3546" w:name="_Toc130736191"/>
      <w:bookmarkStart w:id="3547" w:name="_Toc137307995"/>
      <w:bookmarkStart w:id="3548" w:name="_Toc138890903"/>
      <w:bookmarkStart w:id="3549" w:name="_Toc138891349"/>
      <w:r w:rsidRPr="00A46FD9">
        <w:t>6.2.1.4</w:t>
      </w:r>
      <w:r w:rsidRPr="00A46FD9">
        <w:tab/>
        <w:t>Method of test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2AA3717" w14:textId="77777777" w:rsidR="00FF3259" w:rsidRPr="00A46FD9" w:rsidRDefault="00FF3259" w:rsidP="00FF3259">
      <w:pPr>
        <w:pStyle w:val="Heading5"/>
      </w:pPr>
      <w:bookmarkStart w:id="3550" w:name="_Toc21097937"/>
      <w:bookmarkStart w:id="3551" w:name="_Toc29765499"/>
      <w:bookmarkStart w:id="3552" w:name="_Toc37180981"/>
      <w:bookmarkStart w:id="3553" w:name="_Toc37181425"/>
      <w:bookmarkStart w:id="3554" w:name="_Toc37181869"/>
      <w:bookmarkStart w:id="3555" w:name="_Toc45881934"/>
      <w:bookmarkStart w:id="3556" w:name="_Toc52560167"/>
      <w:bookmarkStart w:id="3557" w:name="_Toc67912722"/>
      <w:bookmarkStart w:id="3558" w:name="_Toc74901409"/>
      <w:bookmarkStart w:id="3559" w:name="_Toc76504667"/>
      <w:bookmarkStart w:id="3560" w:name="_Toc83044396"/>
      <w:bookmarkStart w:id="3561" w:name="_Toc89871741"/>
      <w:bookmarkStart w:id="3562" w:name="_Toc98702359"/>
      <w:bookmarkStart w:id="3563" w:name="_Toc105745733"/>
      <w:bookmarkStart w:id="3564" w:name="_Toc123147525"/>
      <w:bookmarkStart w:id="3565" w:name="_Toc124164202"/>
      <w:bookmarkStart w:id="3566" w:name="_Toc130736192"/>
      <w:bookmarkStart w:id="3567" w:name="_Toc137307996"/>
      <w:bookmarkStart w:id="3568" w:name="_Toc138890904"/>
      <w:bookmarkStart w:id="3569" w:name="_Toc138891350"/>
      <w:r w:rsidRPr="00A46FD9">
        <w:t>6.2.1.4.1</w:t>
      </w:r>
      <w:r w:rsidRPr="00A46FD9">
        <w:tab/>
        <w:t>Initial conditions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0" w:name="_Toc21097938"/>
      <w:bookmarkStart w:id="3571" w:name="_Toc29765500"/>
      <w:bookmarkStart w:id="3572" w:name="_Toc37180982"/>
      <w:bookmarkStart w:id="3573" w:name="_Toc37181426"/>
      <w:bookmarkStart w:id="3574" w:name="_Toc37181870"/>
      <w:bookmarkStart w:id="3575" w:name="_Toc45881935"/>
      <w:bookmarkStart w:id="3576" w:name="_Toc52560168"/>
      <w:bookmarkStart w:id="3577" w:name="_Toc67912723"/>
      <w:bookmarkStart w:id="3578" w:name="_Toc74901410"/>
      <w:bookmarkStart w:id="3579" w:name="_Toc76504668"/>
      <w:bookmarkStart w:id="3580" w:name="_Toc83044397"/>
      <w:bookmarkStart w:id="3581" w:name="_Toc89871742"/>
      <w:bookmarkStart w:id="3582" w:name="_Toc98702360"/>
      <w:bookmarkStart w:id="3583" w:name="_Toc105745734"/>
      <w:bookmarkStart w:id="3584" w:name="_Toc123147526"/>
      <w:bookmarkStart w:id="3585" w:name="_Toc124164203"/>
      <w:bookmarkStart w:id="3586" w:name="_Toc130736193"/>
      <w:bookmarkStart w:id="3587" w:name="_Toc137307997"/>
      <w:bookmarkStart w:id="3588" w:name="_Toc138890905"/>
      <w:bookmarkStart w:id="3589" w:name="_Toc138891351"/>
      <w:r w:rsidRPr="00A46FD9">
        <w:t>6.2.1.4.2</w:t>
      </w:r>
      <w:r w:rsidRPr="00A46FD9">
        <w:tab/>
        <w:t>Procedure</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0" w:name="_Toc21097939"/>
      <w:bookmarkStart w:id="3591" w:name="_Toc29765501"/>
      <w:bookmarkStart w:id="3592" w:name="_Toc37180983"/>
      <w:bookmarkStart w:id="3593" w:name="_Toc37181427"/>
      <w:bookmarkStart w:id="3594" w:name="_Toc37181871"/>
      <w:bookmarkStart w:id="3595" w:name="_Toc45881936"/>
      <w:bookmarkStart w:id="3596" w:name="_Toc52560169"/>
      <w:bookmarkStart w:id="3597" w:name="_Toc67912724"/>
      <w:bookmarkStart w:id="3598" w:name="_Toc74901411"/>
      <w:bookmarkStart w:id="3599" w:name="_Toc76504669"/>
      <w:bookmarkStart w:id="3600" w:name="_Toc83044398"/>
      <w:bookmarkStart w:id="3601" w:name="_Toc89871743"/>
      <w:bookmarkStart w:id="3602" w:name="_Toc98702361"/>
      <w:bookmarkStart w:id="3603" w:name="_Toc105745735"/>
      <w:bookmarkStart w:id="3604" w:name="_Toc123147527"/>
      <w:bookmarkStart w:id="3605" w:name="_Toc124164204"/>
      <w:bookmarkStart w:id="3606" w:name="_Toc130736194"/>
      <w:bookmarkStart w:id="3607" w:name="_Toc137307998"/>
      <w:bookmarkStart w:id="3608" w:name="_Toc138890906"/>
      <w:bookmarkStart w:id="3609" w:name="_Toc138891352"/>
      <w:r w:rsidRPr="00A46FD9">
        <w:t>6.2.1.5</w:t>
      </w:r>
      <w:r w:rsidRPr="00A46FD9">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0" w:name="_Toc21097940"/>
      <w:bookmarkStart w:id="3611" w:name="_Toc29765502"/>
      <w:bookmarkStart w:id="3612" w:name="_Toc37180984"/>
      <w:bookmarkStart w:id="3613" w:name="_Toc37181428"/>
      <w:bookmarkStart w:id="3614" w:name="_Toc37181872"/>
      <w:bookmarkStart w:id="3615" w:name="_Toc45881937"/>
      <w:bookmarkStart w:id="3616" w:name="_Toc52560170"/>
      <w:bookmarkStart w:id="3617" w:name="_Toc67912725"/>
      <w:bookmarkStart w:id="3618" w:name="_Toc74901412"/>
      <w:bookmarkStart w:id="3619" w:name="_Toc76504670"/>
      <w:bookmarkStart w:id="3620" w:name="_Toc83044399"/>
      <w:bookmarkStart w:id="3621" w:name="_Toc89871744"/>
      <w:bookmarkStart w:id="3622" w:name="_Toc98702362"/>
      <w:bookmarkStart w:id="3623" w:name="_Toc105745736"/>
      <w:bookmarkStart w:id="3624" w:name="_Toc123147528"/>
      <w:bookmarkStart w:id="3625" w:name="_Toc124164205"/>
      <w:bookmarkStart w:id="3626" w:name="_Toc130736195"/>
      <w:bookmarkStart w:id="3627" w:name="_Toc137307999"/>
      <w:bookmarkStart w:id="3628" w:name="_Toc138890907"/>
      <w:bookmarkStart w:id="3629" w:name="_Toc138891353"/>
      <w:r w:rsidRPr="00A46FD9">
        <w:t>6.2.2</w:t>
      </w:r>
      <w:r w:rsidRPr="00A46FD9">
        <w:tab/>
        <w:t>E-UTRA DL RS power</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6A0D884D" w14:textId="77777777" w:rsidR="00FF3259" w:rsidRPr="00A46FD9" w:rsidRDefault="00FF3259" w:rsidP="00FF3259">
      <w:pPr>
        <w:pStyle w:val="Heading4"/>
      </w:pPr>
      <w:bookmarkStart w:id="3630" w:name="_Toc21097941"/>
      <w:bookmarkStart w:id="3631" w:name="_Toc29765503"/>
      <w:bookmarkStart w:id="3632" w:name="_Toc37180985"/>
      <w:bookmarkStart w:id="3633" w:name="_Toc37181429"/>
      <w:bookmarkStart w:id="3634" w:name="_Toc37181873"/>
      <w:bookmarkStart w:id="3635" w:name="_Toc45881938"/>
      <w:bookmarkStart w:id="3636" w:name="_Toc52560171"/>
      <w:bookmarkStart w:id="3637" w:name="_Toc67912726"/>
      <w:bookmarkStart w:id="3638" w:name="_Toc74901413"/>
      <w:bookmarkStart w:id="3639" w:name="_Toc76504671"/>
      <w:bookmarkStart w:id="3640" w:name="_Toc83044400"/>
      <w:bookmarkStart w:id="3641" w:name="_Toc89871745"/>
      <w:bookmarkStart w:id="3642" w:name="_Toc98702363"/>
      <w:bookmarkStart w:id="3643" w:name="_Toc105745737"/>
      <w:bookmarkStart w:id="3644" w:name="_Toc123147529"/>
      <w:bookmarkStart w:id="3645" w:name="_Toc124164206"/>
      <w:bookmarkStart w:id="3646" w:name="_Toc130736196"/>
      <w:bookmarkStart w:id="3647" w:name="_Toc137308000"/>
      <w:bookmarkStart w:id="3648" w:name="_Toc138890908"/>
      <w:bookmarkStart w:id="3649" w:name="_Toc138891354"/>
      <w:r w:rsidRPr="00A46FD9">
        <w:t>6.2.2.1</w:t>
      </w:r>
      <w:r w:rsidRPr="00A46FD9">
        <w:tab/>
        <w:t>Definition and applicability</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0" w:name="_Toc21097942"/>
      <w:bookmarkStart w:id="3651" w:name="_Toc29765504"/>
      <w:bookmarkStart w:id="3652" w:name="_Toc37180986"/>
      <w:bookmarkStart w:id="3653" w:name="_Toc37181430"/>
      <w:bookmarkStart w:id="3654" w:name="_Toc37181874"/>
      <w:bookmarkStart w:id="3655" w:name="_Toc45881939"/>
      <w:bookmarkStart w:id="3656" w:name="_Toc52560172"/>
      <w:bookmarkStart w:id="3657" w:name="_Toc67912727"/>
      <w:bookmarkStart w:id="3658" w:name="_Toc74901414"/>
      <w:bookmarkStart w:id="3659" w:name="_Toc76504672"/>
      <w:bookmarkStart w:id="3660" w:name="_Toc83044401"/>
      <w:bookmarkStart w:id="3661" w:name="_Toc89871746"/>
      <w:bookmarkStart w:id="3662" w:name="_Toc98702364"/>
      <w:bookmarkStart w:id="3663" w:name="_Toc105745738"/>
      <w:bookmarkStart w:id="3664" w:name="_Toc123147530"/>
      <w:bookmarkStart w:id="3665" w:name="_Toc124164207"/>
      <w:bookmarkStart w:id="3666" w:name="_Toc130736197"/>
      <w:bookmarkStart w:id="3667" w:name="_Toc137308001"/>
      <w:bookmarkStart w:id="3668" w:name="_Toc138890909"/>
      <w:bookmarkStart w:id="3669" w:name="_Toc138891355"/>
      <w:r w:rsidRPr="00A46FD9">
        <w:t>6.2.2.2</w:t>
      </w:r>
      <w:r w:rsidRPr="00A46FD9">
        <w:tab/>
        <w:t>Minimum requirement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0" w:name="_Toc21097943"/>
      <w:bookmarkStart w:id="3671" w:name="_Toc29765505"/>
      <w:bookmarkStart w:id="3672" w:name="_Toc37180987"/>
      <w:bookmarkStart w:id="3673" w:name="_Toc37181431"/>
      <w:bookmarkStart w:id="3674" w:name="_Toc37181875"/>
      <w:bookmarkStart w:id="3675" w:name="_Toc45881940"/>
      <w:bookmarkStart w:id="3676" w:name="_Toc52560173"/>
      <w:bookmarkStart w:id="3677" w:name="_Toc67912728"/>
      <w:bookmarkStart w:id="3678" w:name="_Toc74901415"/>
      <w:bookmarkStart w:id="3679" w:name="_Toc76504673"/>
      <w:bookmarkStart w:id="3680" w:name="_Toc83044402"/>
      <w:bookmarkStart w:id="3681" w:name="_Toc89871747"/>
      <w:bookmarkStart w:id="3682" w:name="_Toc98702365"/>
      <w:bookmarkStart w:id="3683" w:name="_Toc105745739"/>
      <w:bookmarkStart w:id="3684" w:name="_Toc123147531"/>
      <w:bookmarkStart w:id="3685" w:name="_Toc124164208"/>
      <w:bookmarkStart w:id="3686" w:name="_Toc130736198"/>
      <w:bookmarkStart w:id="3687" w:name="_Toc137308002"/>
      <w:bookmarkStart w:id="3688" w:name="_Toc138890910"/>
      <w:bookmarkStart w:id="3689" w:name="_Toc138891356"/>
      <w:r w:rsidRPr="00A46FD9">
        <w:t>6.2.2.3</w:t>
      </w:r>
      <w:r w:rsidRPr="00A46FD9">
        <w:tab/>
        <w:t>Test purpose</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0" w:name="_Toc21097944"/>
      <w:bookmarkStart w:id="3691" w:name="_Toc29765506"/>
      <w:bookmarkStart w:id="3692" w:name="_Toc37180988"/>
      <w:bookmarkStart w:id="3693" w:name="_Toc37181432"/>
      <w:bookmarkStart w:id="3694" w:name="_Toc37181876"/>
      <w:bookmarkStart w:id="3695" w:name="_Toc45881941"/>
      <w:bookmarkStart w:id="3696" w:name="_Toc52560174"/>
      <w:bookmarkStart w:id="3697" w:name="_Toc67912729"/>
      <w:bookmarkStart w:id="3698" w:name="_Toc74901416"/>
      <w:bookmarkStart w:id="3699" w:name="_Toc76504674"/>
      <w:bookmarkStart w:id="3700" w:name="_Toc83044403"/>
      <w:bookmarkStart w:id="3701" w:name="_Toc89871748"/>
      <w:bookmarkStart w:id="3702" w:name="_Toc98702366"/>
      <w:bookmarkStart w:id="3703" w:name="_Toc105745740"/>
      <w:bookmarkStart w:id="3704" w:name="_Toc123147532"/>
      <w:bookmarkStart w:id="3705" w:name="_Toc124164209"/>
      <w:bookmarkStart w:id="3706" w:name="_Toc130736199"/>
      <w:bookmarkStart w:id="3707" w:name="_Toc137308003"/>
      <w:bookmarkStart w:id="3708" w:name="_Toc138890911"/>
      <w:bookmarkStart w:id="3709" w:name="_Toc138891357"/>
      <w:r w:rsidRPr="00A46FD9">
        <w:t>6.2.2.4</w:t>
      </w:r>
      <w:r w:rsidRPr="00A46FD9">
        <w:tab/>
        <w:t>Method of test</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0" w:name="_Toc21097945"/>
      <w:bookmarkStart w:id="3711" w:name="_Toc29765507"/>
      <w:bookmarkStart w:id="3712" w:name="_Toc37180989"/>
      <w:bookmarkStart w:id="3713" w:name="_Toc37181433"/>
      <w:bookmarkStart w:id="3714" w:name="_Toc37181877"/>
      <w:bookmarkStart w:id="3715" w:name="_Toc45881942"/>
      <w:bookmarkStart w:id="3716" w:name="_Toc52560175"/>
      <w:bookmarkStart w:id="3717" w:name="_Toc67912730"/>
      <w:bookmarkStart w:id="3718" w:name="_Toc74901417"/>
      <w:bookmarkStart w:id="3719" w:name="_Toc76504675"/>
      <w:bookmarkStart w:id="3720" w:name="_Toc83044404"/>
      <w:bookmarkStart w:id="3721" w:name="_Toc89871749"/>
      <w:bookmarkStart w:id="3722" w:name="_Toc98702367"/>
      <w:bookmarkStart w:id="3723" w:name="_Toc105745741"/>
      <w:bookmarkStart w:id="3724" w:name="_Toc123147533"/>
      <w:bookmarkStart w:id="3725" w:name="_Toc124164210"/>
      <w:bookmarkStart w:id="3726" w:name="_Toc130736200"/>
      <w:bookmarkStart w:id="3727" w:name="_Toc137308004"/>
      <w:bookmarkStart w:id="3728" w:name="_Toc138890912"/>
      <w:bookmarkStart w:id="3729" w:name="_Toc138891358"/>
      <w:r w:rsidRPr="00A46FD9">
        <w:t>6.2.2.5</w:t>
      </w:r>
      <w:r w:rsidRPr="00A46FD9">
        <w:tab/>
        <w:t>Test requirements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0" w:name="_Toc21097946"/>
      <w:bookmarkStart w:id="3731" w:name="_Toc29765508"/>
      <w:bookmarkStart w:id="3732" w:name="_Toc37180990"/>
      <w:bookmarkStart w:id="3733" w:name="_Toc37181434"/>
      <w:bookmarkStart w:id="3734" w:name="_Toc37181878"/>
      <w:bookmarkStart w:id="3735" w:name="_Toc45881943"/>
      <w:bookmarkStart w:id="3736" w:name="_Toc52560176"/>
      <w:bookmarkStart w:id="3737" w:name="_Toc67912731"/>
      <w:bookmarkStart w:id="3738" w:name="_Toc74901418"/>
      <w:bookmarkStart w:id="3739" w:name="_Toc76504676"/>
      <w:bookmarkStart w:id="3740" w:name="_Toc83044405"/>
      <w:bookmarkStart w:id="3741" w:name="_Toc89871750"/>
      <w:bookmarkStart w:id="3742" w:name="_Toc98702368"/>
      <w:bookmarkStart w:id="3743" w:name="_Toc105745742"/>
      <w:bookmarkStart w:id="3744" w:name="_Toc123147534"/>
      <w:bookmarkStart w:id="3745" w:name="_Toc124164211"/>
      <w:bookmarkStart w:id="3746" w:name="_Toc130736201"/>
      <w:bookmarkStart w:id="3747" w:name="_Toc137308005"/>
      <w:bookmarkStart w:id="3748" w:name="_Toc138890913"/>
      <w:bookmarkStart w:id="3749" w:name="_Toc138891359"/>
      <w:r w:rsidRPr="00A46FD9">
        <w:t>6.2.3</w:t>
      </w:r>
      <w:r w:rsidRPr="00A46FD9">
        <w:tab/>
        <w:t>UTRA FDD primary CPICH power</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963AC7E" w14:textId="77777777" w:rsidR="00FF3259" w:rsidRPr="00A46FD9" w:rsidRDefault="00FF3259" w:rsidP="00FF3259">
      <w:pPr>
        <w:pStyle w:val="Heading4"/>
      </w:pPr>
      <w:bookmarkStart w:id="3750" w:name="_Toc21097947"/>
      <w:bookmarkStart w:id="3751" w:name="_Toc29765509"/>
      <w:bookmarkStart w:id="3752" w:name="_Toc37180991"/>
      <w:bookmarkStart w:id="3753" w:name="_Toc37181435"/>
      <w:bookmarkStart w:id="3754" w:name="_Toc37181879"/>
      <w:bookmarkStart w:id="3755" w:name="_Toc45881944"/>
      <w:bookmarkStart w:id="3756" w:name="_Toc52560177"/>
      <w:bookmarkStart w:id="3757" w:name="_Toc67912732"/>
      <w:bookmarkStart w:id="3758" w:name="_Toc74901419"/>
      <w:bookmarkStart w:id="3759" w:name="_Toc76504677"/>
      <w:bookmarkStart w:id="3760" w:name="_Toc83044406"/>
      <w:bookmarkStart w:id="3761" w:name="_Toc89871751"/>
      <w:bookmarkStart w:id="3762" w:name="_Toc98702369"/>
      <w:bookmarkStart w:id="3763" w:name="_Toc105745743"/>
      <w:bookmarkStart w:id="3764" w:name="_Toc123147535"/>
      <w:bookmarkStart w:id="3765" w:name="_Toc124164212"/>
      <w:bookmarkStart w:id="3766" w:name="_Toc130736202"/>
      <w:bookmarkStart w:id="3767" w:name="_Toc137308006"/>
      <w:bookmarkStart w:id="3768" w:name="_Toc138890914"/>
      <w:bookmarkStart w:id="3769" w:name="_Toc138891360"/>
      <w:r w:rsidRPr="00A46FD9">
        <w:t>6.2.3.1</w:t>
      </w:r>
      <w:r w:rsidRPr="00A46FD9">
        <w:tab/>
        <w:t>Definition and applicability</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0" w:name="_Toc21097948"/>
      <w:bookmarkStart w:id="3771" w:name="_Toc29765510"/>
      <w:bookmarkStart w:id="3772" w:name="_Toc37180992"/>
      <w:bookmarkStart w:id="3773" w:name="_Toc37181436"/>
      <w:bookmarkStart w:id="3774" w:name="_Toc37181880"/>
      <w:bookmarkStart w:id="3775" w:name="_Toc45881945"/>
      <w:bookmarkStart w:id="3776" w:name="_Toc52560178"/>
      <w:bookmarkStart w:id="3777" w:name="_Toc67912733"/>
      <w:bookmarkStart w:id="3778" w:name="_Toc74901420"/>
      <w:bookmarkStart w:id="3779" w:name="_Toc76504678"/>
      <w:bookmarkStart w:id="3780" w:name="_Toc83044407"/>
      <w:bookmarkStart w:id="3781" w:name="_Toc89871752"/>
      <w:bookmarkStart w:id="3782" w:name="_Toc98702370"/>
      <w:bookmarkStart w:id="3783" w:name="_Toc105745744"/>
      <w:bookmarkStart w:id="3784" w:name="_Toc123147536"/>
      <w:bookmarkStart w:id="3785" w:name="_Toc124164213"/>
      <w:bookmarkStart w:id="3786" w:name="_Toc130736203"/>
      <w:bookmarkStart w:id="3787" w:name="_Toc137308007"/>
      <w:bookmarkStart w:id="3788" w:name="_Toc138890915"/>
      <w:bookmarkStart w:id="3789" w:name="_Toc138891361"/>
      <w:r w:rsidRPr="00A46FD9">
        <w:lastRenderedPageBreak/>
        <w:t>6.2.3.2</w:t>
      </w:r>
      <w:r w:rsidRPr="00A46FD9">
        <w:tab/>
        <w:t>Minimum requirement</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0" w:name="_Toc21097949"/>
      <w:bookmarkStart w:id="3791" w:name="_Toc29765511"/>
      <w:bookmarkStart w:id="3792" w:name="_Toc37180993"/>
      <w:bookmarkStart w:id="3793" w:name="_Toc37181437"/>
      <w:bookmarkStart w:id="3794" w:name="_Toc37181881"/>
      <w:bookmarkStart w:id="3795" w:name="_Toc45881946"/>
      <w:bookmarkStart w:id="3796" w:name="_Toc52560179"/>
      <w:bookmarkStart w:id="3797" w:name="_Toc67912734"/>
      <w:bookmarkStart w:id="3798" w:name="_Toc74901421"/>
      <w:bookmarkStart w:id="3799" w:name="_Toc76504679"/>
      <w:bookmarkStart w:id="3800" w:name="_Toc83044408"/>
      <w:bookmarkStart w:id="3801" w:name="_Toc89871753"/>
      <w:bookmarkStart w:id="3802" w:name="_Toc98702371"/>
      <w:bookmarkStart w:id="3803" w:name="_Toc105745745"/>
      <w:bookmarkStart w:id="3804" w:name="_Toc123147537"/>
      <w:bookmarkStart w:id="3805" w:name="_Toc124164214"/>
      <w:bookmarkStart w:id="3806" w:name="_Toc130736204"/>
      <w:bookmarkStart w:id="3807" w:name="_Toc137308008"/>
      <w:bookmarkStart w:id="3808" w:name="_Toc138890916"/>
      <w:bookmarkStart w:id="3809" w:name="_Toc138891362"/>
      <w:r w:rsidRPr="00A46FD9">
        <w:t>6.2.3.3</w:t>
      </w:r>
      <w:r w:rsidRPr="00A46FD9">
        <w:tab/>
        <w:t>Test purpose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0" w:name="_Toc21097950"/>
      <w:bookmarkStart w:id="3811" w:name="_Toc29765512"/>
      <w:bookmarkStart w:id="3812" w:name="_Toc37180994"/>
      <w:bookmarkStart w:id="3813" w:name="_Toc37181438"/>
      <w:bookmarkStart w:id="3814" w:name="_Toc37181882"/>
      <w:bookmarkStart w:id="3815" w:name="_Toc45881947"/>
      <w:bookmarkStart w:id="3816" w:name="_Toc52560180"/>
      <w:bookmarkStart w:id="3817" w:name="_Toc67912735"/>
      <w:bookmarkStart w:id="3818" w:name="_Toc74901422"/>
      <w:bookmarkStart w:id="3819" w:name="_Toc76504680"/>
      <w:bookmarkStart w:id="3820" w:name="_Toc83044409"/>
      <w:bookmarkStart w:id="3821" w:name="_Toc89871754"/>
      <w:bookmarkStart w:id="3822" w:name="_Toc98702372"/>
      <w:bookmarkStart w:id="3823" w:name="_Toc105745746"/>
      <w:bookmarkStart w:id="3824" w:name="_Toc123147538"/>
      <w:bookmarkStart w:id="3825" w:name="_Toc124164215"/>
      <w:bookmarkStart w:id="3826" w:name="_Toc130736205"/>
      <w:bookmarkStart w:id="3827" w:name="_Toc137308009"/>
      <w:bookmarkStart w:id="3828" w:name="_Toc138890917"/>
      <w:bookmarkStart w:id="3829" w:name="_Toc138891363"/>
      <w:r w:rsidRPr="00A46FD9">
        <w:t>6.2.3.4</w:t>
      </w:r>
      <w:r w:rsidRPr="00A46FD9">
        <w:tab/>
        <w:t>Method of test</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0" w:name="_Toc21097951"/>
      <w:bookmarkStart w:id="3831" w:name="_Toc29765513"/>
      <w:bookmarkStart w:id="3832" w:name="_Toc37180995"/>
      <w:bookmarkStart w:id="3833" w:name="_Toc37181439"/>
      <w:bookmarkStart w:id="3834" w:name="_Toc37181883"/>
      <w:bookmarkStart w:id="3835" w:name="_Toc45881948"/>
      <w:bookmarkStart w:id="3836" w:name="_Toc52560181"/>
      <w:bookmarkStart w:id="3837" w:name="_Toc67912736"/>
      <w:bookmarkStart w:id="3838" w:name="_Toc74901423"/>
      <w:bookmarkStart w:id="3839" w:name="_Toc76504681"/>
      <w:bookmarkStart w:id="3840" w:name="_Toc83044410"/>
      <w:bookmarkStart w:id="3841" w:name="_Toc89871755"/>
      <w:bookmarkStart w:id="3842" w:name="_Toc98702373"/>
      <w:bookmarkStart w:id="3843" w:name="_Toc105745747"/>
      <w:bookmarkStart w:id="3844" w:name="_Toc123147539"/>
      <w:bookmarkStart w:id="3845" w:name="_Toc124164216"/>
      <w:bookmarkStart w:id="3846" w:name="_Toc130736206"/>
      <w:bookmarkStart w:id="3847" w:name="_Toc137308010"/>
      <w:bookmarkStart w:id="3848" w:name="_Toc138890918"/>
      <w:bookmarkStart w:id="3849" w:name="_Toc138891364"/>
      <w:r w:rsidRPr="00A46FD9">
        <w:t>6.2.3.5</w:t>
      </w:r>
      <w:r w:rsidRPr="00A46FD9">
        <w:tab/>
        <w:t>Test requirements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0" w:name="_Toc21097952"/>
      <w:bookmarkStart w:id="3851" w:name="_Toc29765514"/>
      <w:bookmarkStart w:id="3852" w:name="_Toc37180996"/>
      <w:bookmarkStart w:id="3853" w:name="_Toc37181440"/>
      <w:bookmarkStart w:id="3854" w:name="_Toc37181884"/>
      <w:bookmarkStart w:id="3855" w:name="_Toc45881949"/>
      <w:bookmarkStart w:id="3856" w:name="_Toc52560182"/>
      <w:bookmarkStart w:id="3857" w:name="_Toc67912737"/>
      <w:bookmarkStart w:id="3858" w:name="_Toc74901424"/>
      <w:bookmarkStart w:id="3859" w:name="_Toc76504682"/>
      <w:bookmarkStart w:id="3860" w:name="_Toc83044411"/>
      <w:bookmarkStart w:id="3861" w:name="_Toc89871756"/>
      <w:bookmarkStart w:id="3862" w:name="_Toc98702374"/>
      <w:bookmarkStart w:id="3863" w:name="_Toc105745748"/>
      <w:bookmarkStart w:id="3864" w:name="_Toc123147540"/>
      <w:bookmarkStart w:id="3865" w:name="_Toc124164217"/>
      <w:bookmarkStart w:id="3866" w:name="_Toc130736207"/>
      <w:bookmarkStart w:id="3867" w:name="_Toc137308011"/>
      <w:bookmarkStart w:id="3868" w:name="_Toc138890919"/>
      <w:bookmarkStart w:id="3869" w:name="_Toc138891365"/>
      <w:r w:rsidRPr="00A46FD9">
        <w:t>6.2.3A</w:t>
      </w:r>
      <w:r w:rsidRPr="00A46FD9">
        <w:tab/>
        <w:t>UTRA FDD secondary CPICH power</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8A5D258" w14:textId="77777777" w:rsidR="00FF3259" w:rsidRPr="00A46FD9" w:rsidRDefault="00FF3259" w:rsidP="00FF3259">
      <w:pPr>
        <w:pStyle w:val="Heading4"/>
      </w:pPr>
      <w:bookmarkStart w:id="3870" w:name="_Toc21097953"/>
      <w:bookmarkStart w:id="3871" w:name="_Toc29765515"/>
      <w:bookmarkStart w:id="3872" w:name="_Toc37180997"/>
      <w:bookmarkStart w:id="3873" w:name="_Toc37181441"/>
      <w:bookmarkStart w:id="3874" w:name="_Toc37181885"/>
      <w:bookmarkStart w:id="3875" w:name="_Toc45881950"/>
      <w:bookmarkStart w:id="3876" w:name="_Toc52560183"/>
      <w:bookmarkStart w:id="3877" w:name="_Toc67912738"/>
      <w:bookmarkStart w:id="3878" w:name="_Toc74901425"/>
      <w:bookmarkStart w:id="3879" w:name="_Toc76504683"/>
      <w:bookmarkStart w:id="3880" w:name="_Toc83044412"/>
      <w:bookmarkStart w:id="3881" w:name="_Toc89871757"/>
      <w:bookmarkStart w:id="3882" w:name="_Toc98702375"/>
      <w:bookmarkStart w:id="3883" w:name="_Toc105745749"/>
      <w:bookmarkStart w:id="3884" w:name="_Toc123147541"/>
      <w:bookmarkStart w:id="3885" w:name="_Toc124164218"/>
      <w:bookmarkStart w:id="3886" w:name="_Toc130736208"/>
      <w:bookmarkStart w:id="3887" w:name="_Toc137308012"/>
      <w:bookmarkStart w:id="3888" w:name="_Toc138890920"/>
      <w:bookmarkStart w:id="3889" w:name="_Toc138891366"/>
      <w:r w:rsidRPr="00A46FD9">
        <w:t>6.2.3A.1</w:t>
      </w:r>
      <w:r w:rsidRPr="00A46FD9">
        <w:tab/>
        <w:t>Definition and applicability</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0" w:name="_Toc21097954"/>
      <w:bookmarkStart w:id="3891" w:name="_Toc29765516"/>
      <w:bookmarkStart w:id="3892" w:name="_Toc37180998"/>
      <w:bookmarkStart w:id="3893" w:name="_Toc37181442"/>
      <w:bookmarkStart w:id="3894" w:name="_Toc37181886"/>
      <w:bookmarkStart w:id="3895" w:name="_Toc45881951"/>
      <w:bookmarkStart w:id="3896" w:name="_Toc52560184"/>
      <w:bookmarkStart w:id="3897" w:name="_Toc67912739"/>
      <w:bookmarkStart w:id="3898" w:name="_Toc74901426"/>
      <w:bookmarkStart w:id="3899" w:name="_Toc76504684"/>
      <w:bookmarkStart w:id="3900" w:name="_Toc83044413"/>
      <w:bookmarkStart w:id="3901" w:name="_Toc89871758"/>
      <w:bookmarkStart w:id="3902" w:name="_Toc98702376"/>
      <w:bookmarkStart w:id="3903" w:name="_Toc105745750"/>
      <w:bookmarkStart w:id="3904" w:name="_Toc123147542"/>
      <w:bookmarkStart w:id="3905" w:name="_Toc124164219"/>
      <w:bookmarkStart w:id="3906" w:name="_Toc130736209"/>
      <w:bookmarkStart w:id="3907" w:name="_Toc137308013"/>
      <w:bookmarkStart w:id="3908" w:name="_Toc138890921"/>
      <w:bookmarkStart w:id="3909" w:name="_Toc138891367"/>
      <w:r w:rsidRPr="00A46FD9">
        <w:t>6.2.3A.2</w:t>
      </w:r>
      <w:r w:rsidRPr="00A46FD9">
        <w:tab/>
        <w:t>Minimum requirement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0" w:name="_Toc21097955"/>
      <w:bookmarkStart w:id="3911" w:name="_Toc29765517"/>
      <w:bookmarkStart w:id="3912" w:name="_Toc37180999"/>
      <w:bookmarkStart w:id="3913" w:name="_Toc37181443"/>
      <w:bookmarkStart w:id="3914" w:name="_Toc37181887"/>
      <w:bookmarkStart w:id="3915" w:name="_Toc45881952"/>
      <w:bookmarkStart w:id="3916" w:name="_Toc52560185"/>
      <w:bookmarkStart w:id="3917" w:name="_Toc67912740"/>
      <w:bookmarkStart w:id="3918" w:name="_Toc74901427"/>
      <w:bookmarkStart w:id="3919" w:name="_Toc76504685"/>
      <w:bookmarkStart w:id="3920" w:name="_Toc83044414"/>
      <w:bookmarkStart w:id="3921" w:name="_Toc89871759"/>
      <w:bookmarkStart w:id="3922" w:name="_Toc98702377"/>
      <w:bookmarkStart w:id="3923" w:name="_Toc105745751"/>
      <w:bookmarkStart w:id="3924" w:name="_Toc123147543"/>
      <w:bookmarkStart w:id="3925" w:name="_Toc124164220"/>
      <w:bookmarkStart w:id="3926" w:name="_Toc130736210"/>
      <w:bookmarkStart w:id="3927" w:name="_Toc137308014"/>
      <w:bookmarkStart w:id="3928" w:name="_Toc138890922"/>
      <w:bookmarkStart w:id="3929" w:name="_Toc138891368"/>
      <w:r w:rsidRPr="00A46FD9">
        <w:t>6.2.3A.3</w:t>
      </w:r>
      <w:r w:rsidRPr="00A46FD9">
        <w:tab/>
        <w:t>Test purpose</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0" w:name="_Toc21097956"/>
      <w:bookmarkStart w:id="3931" w:name="_Toc29765518"/>
      <w:bookmarkStart w:id="3932" w:name="_Toc37181000"/>
      <w:bookmarkStart w:id="3933" w:name="_Toc37181444"/>
      <w:bookmarkStart w:id="3934" w:name="_Toc37181888"/>
      <w:bookmarkStart w:id="3935" w:name="_Toc45881953"/>
      <w:bookmarkStart w:id="3936" w:name="_Toc52560186"/>
      <w:bookmarkStart w:id="3937" w:name="_Toc67912741"/>
      <w:bookmarkStart w:id="3938" w:name="_Toc74901428"/>
      <w:bookmarkStart w:id="3939" w:name="_Toc76504686"/>
      <w:bookmarkStart w:id="3940" w:name="_Toc83044415"/>
      <w:bookmarkStart w:id="3941" w:name="_Toc89871760"/>
      <w:bookmarkStart w:id="3942" w:name="_Toc98702378"/>
      <w:bookmarkStart w:id="3943" w:name="_Toc105745752"/>
      <w:bookmarkStart w:id="3944" w:name="_Toc123147544"/>
      <w:bookmarkStart w:id="3945" w:name="_Toc124164221"/>
      <w:bookmarkStart w:id="3946" w:name="_Toc130736211"/>
      <w:bookmarkStart w:id="3947" w:name="_Toc137308015"/>
      <w:bookmarkStart w:id="3948" w:name="_Toc138890923"/>
      <w:bookmarkStart w:id="3949" w:name="_Toc138891369"/>
      <w:r w:rsidRPr="00A46FD9">
        <w:t>6.2.3A.4</w:t>
      </w:r>
      <w:r w:rsidRPr="00A46FD9">
        <w:tab/>
        <w:t>Method of test</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0" w:name="_Toc21097957"/>
      <w:bookmarkStart w:id="3951" w:name="_Toc29765519"/>
      <w:bookmarkStart w:id="3952" w:name="_Toc37181001"/>
      <w:bookmarkStart w:id="3953" w:name="_Toc37181445"/>
      <w:bookmarkStart w:id="3954" w:name="_Toc37181889"/>
      <w:bookmarkStart w:id="3955" w:name="_Toc45881954"/>
      <w:bookmarkStart w:id="3956" w:name="_Toc52560187"/>
      <w:bookmarkStart w:id="3957" w:name="_Toc67912742"/>
      <w:bookmarkStart w:id="3958" w:name="_Toc74901429"/>
      <w:bookmarkStart w:id="3959" w:name="_Toc76504687"/>
      <w:bookmarkStart w:id="3960" w:name="_Toc83044416"/>
      <w:bookmarkStart w:id="3961" w:name="_Toc89871761"/>
      <w:bookmarkStart w:id="3962" w:name="_Toc98702379"/>
      <w:bookmarkStart w:id="3963" w:name="_Toc105745753"/>
      <w:bookmarkStart w:id="3964" w:name="_Toc123147545"/>
      <w:bookmarkStart w:id="3965" w:name="_Toc124164222"/>
      <w:bookmarkStart w:id="3966" w:name="_Toc130736212"/>
      <w:bookmarkStart w:id="3967" w:name="_Toc137308016"/>
      <w:bookmarkStart w:id="3968" w:name="_Toc138890924"/>
      <w:bookmarkStart w:id="3969" w:name="_Toc138891370"/>
      <w:r w:rsidRPr="00A46FD9">
        <w:t>6.2.3A.5</w:t>
      </w:r>
      <w:r w:rsidRPr="00A46FD9">
        <w:tab/>
        <w:t>Test requirements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0" w:name="_Toc21097958"/>
      <w:bookmarkStart w:id="3971" w:name="_Toc29765520"/>
      <w:bookmarkStart w:id="3972" w:name="_Toc37181002"/>
      <w:bookmarkStart w:id="3973" w:name="_Toc37181446"/>
      <w:bookmarkStart w:id="3974" w:name="_Toc37181890"/>
      <w:bookmarkStart w:id="3975" w:name="_Toc45881955"/>
      <w:bookmarkStart w:id="3976" w:name="_Toc52560188"/>
      <w:bookmarkStart w:id="3977" w:name="_Toc67912743"/>
      <w:bookmarkStart w:id="3978" w:name="_Toc74901430"/>
      <w:bookmarkStart w:id="3979" w:name="_Toc76504688"/>
      <w:bookmarkStart w:id="3980" w:name="_Toc83044417"/>
      <w:bookmarkStart w:id="3981" w:name="_Toc89871762"/>
      <w:bookmarkStart w:id="3982" w:name="_Toc98702380"/>
      <w:bookmarkStart w:id="3983" w:name="_Toc105745754"/>
      <w:bookmarkStart w:id="3984" w:name="_Toc123147546"/>
      <w:bookmarkStart w:id="3985" w:name="_Toc124164223"/>
      <w:bookmarkStart w:id="3986" w:name="_Toc130736213"/>
      <w:bookmarkStart w:id="3987" w:name="_Toc137308017"/>
      <w:bookmarkStart w:id="3988" w:name="_Toc138890925"/>
      <w:bookmarkStart w:id="3989" w:name="_Toc138891371"/>
      <w:r w:rsidRPr="00A46FD9">
        <w:lastRenderedPageBreak/>
        <w:t>6.2.4</w:t>
      </w:r>
      <w:r w:rsidRPr="00A46FD9">
        <w:tab/>
        <w:t>UTRA TDD primary CCPCH power</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5B400C16" w14:textId="77777777" w:rsidR="00FF3259" w:rsidRPr="00A46FD9" w:rsidRDefault="00FF3259" w:rsidP="00FF3259">
      <w:pPr>
        <w:pStyle w:val="Heading4"/>
      </w:pPr>
      <w:bookmarkStart w:id="3990" w:name="_Toc21097959"/>
      <w:bookmarkStart w:id="3991" w:name="_Toc29765521"/>
      <w:bookmarkStart w:id="3992" w:name="_Toc37181003"/>
      <w:bookmarkStart w:id="3993" w:name="_Toc37181447"/>
      <w:bookmarkStart w:id="3994" w:name="_Toc37181891"/>
      <w:bookmarkStart w:id="3995" w:name="_Toc45881956"/>
      <w:bookmarkStart w:id="3996" w:name="_Toc52560189"/>
      <w:bookmarkStart w:id="3997" w:name="_Toc67912744"/>
      <w:bookmarkStart w:id="3998" w:name="_Toc74901431"/>
      <w:bookmarkStart w:id="3999" w:name="_Toc76504689"/>
      <w:bookmarkStart w:id="4000" w:name="_Toc83044418"/>
      <w:bookmarkStart w:id="4001" w:name="_Toc89871763"/>
      <w:bookmarkStart w:id="4002" w:name="_Toc98702381"/>
      <w:bookmarkStart w:id="4003" w:name="_Toc105745755"/>
      <w:bookmarkStart w:id="4004" w:name="_Toc123147547"/>
      <w:bookmarkStart w:id="4005" w:name="_Toc124164224"/>
      <w:bookmarkStart w:id="4006" w:name="_Toc130736214"/>
      <w:bookmarkStart w:id="4007" w:name="_Toc137308018"/>
      <w:bookmarkStart w:id="4008" w:name="_Toc138890926"/>
      <w:bookmarkStart w:id="4009" w:name="_Toc138891372"/>
      <w:r w:rsidRPr="00A46FD9">
        <w:t>6.2.4.1</w:t>
      </w:r>
      <w:r w:rsidRPr="00A46FD9">
        <w:tab/>
        <w:t>Definition and applicability</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0" w:name="_Toc21097960"/>
      <w:bookmarkStart w:id="4011" w:name="_Toc29765522"/>
      <w:bookmarkStart w:id="4012" w:name="_Toc37181004"/>
      <w:bookmarkStart w:id="4013" w:name="_Toc37181448"/>
      <w:bookmarkStart w:id="4014" w:name="_Toc37181892"/>
      <w:bookmarkStart w:id="4015" w:name="_Toc45881957"/>
      <w:bookmarkStart w:id="4016" w:name="_Toc52560190"/>
      <w:bookmarkStart w:id="4017" w:name="_Toc67912745"/>
      <w:bookmarkStart w:id="4018" w:name="_Toc74901432"/>
      <w:bookmarkStart w:id="4019" w:name="_Toc76504690"/>
      <w:bookmarkStart w:id="4020" w:name="_Toc83044419"/>
      <w:bookmarkStart w:id="4021" w:name="_Toc89871764"/>
      <w:bookmarkStart w:id="4022" w:name="_Toc98702382"/>
      <w:bookmarkStart w:id="4023" w:name="_Toc105745756"/>
      <w:bookmarkStart w:id="4024" w:name="_Toc123147548"/>
      <w:bookmarkStart w:id="4025" w:name="_Toc124164225"/>
      <w:bookmarkStart w:id="4026" w:name="_Toc130736215"/>
      <w:bookmarkStart w:id="4027" w:name="_Toc137308019"/>
      <w:bookmarkStart w:id="4028" w:name="_Toc138890927"/>
      <w:bookmarkStart w:id="4029" w:name="_Toc138891373"/>
      <w:r w:rsidRPr="00A46FD9">
        <w:t>6.2.4.2</w:t>
      </w:r>
      <w:r w:rsidRPr="00A46FD9">
        <w:tab/>
        <w:t>Minimum requirement</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0" w:name="_Toc21097961"/>
      <w:bookmarkStart w:id="4031" w:name="_Toc29765523"/>
      <w:bookmarkStart w:id="4032" w:name="_Toc37181005"/>
      <w:bookmarkStart w:id="4033" w:name="_Toc37181449"/>
      <w:bookmarkStart w:id="4034" w:name="_Toc37181893"/>
      <w:bookmarkStart w:id="4035" w:name="_Toc45881958"/>
      <w:bookmarkStart w:id="4036" w:name="_Toc52560191"/>
      <w:bookmarkStart w:id="4037" w:name="_Toc67912746"/>
      <w:bookmarkStart w:id="4038" w:name="_Toc74901433"/>
      <w:bookmarkStart w:id="4039" w:name="_Toc76504691"/>
      <w:bookmarkStart w:id="4040" w:name="_Toc83044420"/>
      <w:bookmarkStart w:id="4041" w:name="_Toc89871765"/>
      <w:bookmarkStart w:id="4042" w:name="_Toc98702383"/>
      <w:bookmarkStart w:id="4043" w:name="_Toc105745757"/>
      <w:bookmarkStart w:id="4044" w:name="_Toc123147549"/>
      <w:bookmarkStart w:id="4045" w:name="_Toc124164226"/>
      <w:bookmarkStart w:id="4046" w:name="_Toc130736216"/>
      <w:bookmarkStart w:id="4047" w:name="_Toc137308020"/>
      <w:bookmarkStart w:id="4048" w:name="_Toc138890928"/>
      <w:bookmarkStart w:id="4049" w:name="_Toc138891374"/>
      <w:r w:rsidRPr="00A46FD9">
        <w:t>6.2.4.3</w:t>
      </w:r>
      <w:r w:rsidRPr="00A46FD9">
        <w:tab/>
        <w:t>Test purpose</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0" w:name="_Toc21097962"/>
      <w:bookmarkStart w:id="4051" w:name="_Toc29765524"/>
      <w:bookmarkStart w:id="4052" w:name="_Toc37181006"/>
      <w:bookmarkStart w:id="4053" w:name="_Toc37181450"/>
      <w:bookmarkStart w:id="4054" w:name="_Toc37181894"/>
      <w:bookmarkStart w:id="4055" w:name="_Toc45881959"/>
      <w:bookmarkStart w:id="4056" w:name="_Toc52560192"/>
      <w:bookmarkStart w:id="4057" w:name="_Toc67912747"/>
      <w:bookmarkStart w:id="4058" w:name="_Toc74901434"/>
      <w:bookmarkStart w:id="4059" w:name="_Toc76504692"/>
      <w:bookmarkStart w:id="4060" w:name="_Toc83044421"/>
      <w:bookmarkStart w:id="4061" w:name="_Toc89871766"/>
      <w:bookmarkStart w:id="4062" w:name="_Toc98702384"/>
      <w:bookmarkStart w:id="4063" w:name="_Toc105745758"/>
      <w:bookmarkStart w:id="4064" w:name="_Toc123147550"/>
      <w:bookmarkStart w:id="4065" w:name="_Toc124164227"/>
      <w:bookmarkStart w:id="4066" w:name="_Toc130736217"/>
      <w:bookmarkStart w:id="4067" w:name="_Toc137308021"/>
      <w:bookmarkStart w:id="4068" w:name="_Toc138890929"/>
      <w:bookmarkStart w:id="4069" w:name="_Toc138891375"/>
      <w:r w:rsidRPr="00A46FD9">
        <w:t>6.2.4.4</w:t>
      </w:r>
      <w:r w:rsidRPr="00A46FD9">
        <w:tab/>
        <w:t>Method of test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0" w:name="_Toc21097963"/>
      <w:bookmarkStart w:id="4071" w:name="_Toc29765525"/>
      <w:bookmarkStart w:id="4072" w:name="_Toc37181007"/>
      <w:bookmarkStart w:id="4073" w:name="_Toc37181451"/>
      <w:bookmarkStart w:id="4074" w:name="_Toc37181895"/>
      <w:bookmarkStart w:id="4075" w:name="_Toc45881960"/>
      <w:bookmarkStart w:id="4076" w:name="_Toc52560193"/>
      <w:bookmarkStart w:id="4077" w:name="_Toc67912748"/>
      <w:bookmarkStart w:id="4078" w:name="_Toc74901435"/>
      <w:bookmarkStart w:id="4079" w:name="_Toc76504693"/>
      <w:bookmarkStart w:id="4080" w:name="_Toc83044422"/>
      <w:bookmarkStart w:id="4081" w:name="_Toc89871767"/>
      <w:bookmarkStart w:id="4082" w:name="_Toc98702385"/>
      <w:bookmarkStart w:id="4083" w:name="_Toc105745759"/>
      <w:bookmarkStart w:id="4084" w:name="_Toc123147551"/>
      <w:bookmarkStart w:id="4085" w:name="_Toc124164228"/>
      <w:bookmarkStart w:id="4086" w:name="_Toc130736218"/>
      <w:bookmarkStart w:id="4087" w:name="_Toc137308022"/>
      <w:bookmarkStart w:id="4088" w:name="_Toc138890930"/>
      <w:bookmarkStart w:id="4089" w:name="_Toc138891376"/>
      <w:r w:rsidRPr="00A46FD9">
        <w:t>6.2.4.5</w:t>
      </w:r>
      <w:r w:rsidRPr="00A46FD9">
        <w:tab/>
        <w:t>Test requirements</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0" w:name="_Toc21097964"/>
      <w:bookmarkStart w:id="4091" w:name="_Toc29765526"/>
      <w:bookmarkStart w:id="4092" w:name="_Toc37181008"/>
      <w:bookmarkStart w:id="4093" w:name="_Toc37181452"/>
      <w:bookmarkStart w:id="4094" w:name="_Toc37181896"/>
      <w:bookmarkStart w:id="4095" w:name="_Toc45881961"/>
      <w:bookmarkStart w:id="4096" w:name="_Toc52560194"/>
      <w:bookmarkStart w:id="4097" w:name="_Toc67912749"/>
      <w:bookmarkStart w:id="4098" w:name="_Toc74901436"/>
      <w:bookmarkStart w:id="4099" w:name="_Toc76504694"/>
      <w:bookmarkStart w:id="4100" w:name="_Toc83044423"/>
      <w:bookmarkStart w:id="4101" w:name="_Toc89871768"/>
      <w:bookmarkStart w:id="4102" w:name="_Toc98702386"/>
      <w:bookmarkStart w:id="4103" w:name="_Toc105745760"/>
      <w:bookmarkStart w:id="4104" w:name="_Toc123147552"/>
      <w:bookmarkStart w:id="4105" w:name="_Toc124164229"/>
      <w:bookmarkStart w:id="4106" w:name="_Toc130736219"/>
      <w:bookmarkStart w:id="4107" w:name="_Toc137308023"/>
      <w:bookmarkStart w:id="4108" w:name="_Toc138890931"/>
      <w:bookmarkStart w:id="4109" w:name="_Toc138891377"/>
      <w:r w:rsidRPr="00A46FD9">
        <w:rPr>
          <w:rFonts w:eastAsia="SimSun"/>
          <w:lang w:eastAsia="zh-CN"/>
        </w:rPr>
        <w:t>6.2.5</w:t>
      </w:r>
      <w:r w:rsidRPr="00A46FD9">
        <w:rPr>
          <w:rFonts w:eastAsia="SimSun"/>
          <w:lang w:eastAsia="zh-CN"/>
        </w:rPr>
        <w:tab/>
        <w:t>NB-IoT DL NRS power</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55771F4A" w14:textId="77777777" w:rsidR="00FF3259" w:rsidRPr="00A46FD9" w:rsidRDefault="00FF3259" w:rsidP="00FF3259">
      <w:pPr>
        <w:pStyle w:val="Heading4"/>
        <w:rPr>
          <w:rFonts w:eastAsia="SimSun"/>
          <w:lang w:eastAsia="zh-CN"/>
        </w:rPr>
      </w:pPr>
      <w:bookmarkStart w:id="4110" w:name="_Toc21097965"/>
      <w:bookmarkStart w:id="4111" w:name="_Toc29765527"/>
      <w:bookmarkStart w:id="4112" w:name="_Toc37181009"/>
      <w:bookmarkStart w:id="4113" w:name="_Toc37181453"/>
      <w:bookmarkStart w:id="4114" w:name="_Toc37181897"/>
      <w:bookmarkStart w:id="4115" w:name="_Toc45881962"/>
      <w:bookmarkStart w:id="4116" w:name="_Toc52560195"/>
      <w:bookmarkStart w:id="4117" w:name="_Toc67912750"/>
      <w:bookmarkStart w:id="4118" w:name="_Toc74901437"/>
      <w:bookmarkStart w:id="4119" w:name="_Toc76504695"/>
      <w:bookmarkStart w:id="4120" w:name="_Toc83044424"/>
      <w:bookmarkStart w:id="4121" w:name="_Toc89871769"/>
      <w:bookmarkStart w:id="4122" w:name="_Toc98702387"/>
      <w:bookmarkStart w:id="4123" w:name="_Toc105745761"/>
      <w:bookmarkStart w:id="4124" w:name="_Toc123147553"/>
      <w:bookmarkStart w:id="4125" w:name="_Toc124164230"/>
      <w:bookmarkStart w:id="4126" w:name="_Toc130736220"/>
      <w:bookmarkStart w:id="4127" w:name="_Toc137308024"/>
      <w:bookmarkStart w:id="4128" w:name="_Toc138890932"/>
      <w:bookmarkStart w:id="4129" w:name="_Toc138891378"/>
      <w:r w:rsidRPr="00A46FD9">
        <w:rPr>
          <w:rFonts w:eastAsia="SimSun"/>
          <w:lang w:eastAsia="zh-CN"/>
        </w:rPr>
        <w:t>6.2.5.1</w:t>
      </w:r>
      <w:r w:rsidRPr="00A46FD9">
        <w:rPr>
          <w:rFonts w:eastAsia="SimSun"/>
          <w:lang w:eastAsia="zh-CN"/>
        </w:rPr>
        <w:tab/>
        <w:t>Definition and applicability</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0" w:name="_Toc21097966"/>
      <w:bookmarkStart w:id="4131" w:name="_Toc29765528"/>
      <w:bookmarkStart w:id="4132" w:name="_Toc37181010"/>
      <w:bookmarkStart w:id="4133" w:name="_Toc37181454"/>
      <w:bookmarkStart w:id="4134" w:name="_Toc37181898"/>
      <w:bookmarkStart w:id="4135" w:name="_Toc45881963"/>
      <w:bookmarkStart w:id="4136" w:name="_Toc52560196"/>
      <w:bookmarkStart w:id="4137" w:name="_Toc67912751"/>
      <w:bookmarkStart w:id="4138" w:name="_Toc74901438"/>
      <w:bookmarkStart w:id="4139" w:name="_Toc76504696"/>
      <w:bookmarkStart w:id="4140" w:name="_Toc83044425"/>
      <w:bookmarkStart w:id="4141" w:name="_Toc89871770"/>
      <w:bookmarkStart w:id="4142" w:name="_Toc98702388"/>
      <w:bookmarkStart w:id="4143" w:name="_Toc105745762"/>
      <w:bookmarkStart w:id="4144" w:name="_Toc123147554"/>
      <w:bookmarkStart w:id="4145" w:name="_Toc124164231"/>
      <w:bookmarkStart w:id="4146" w:name="_Toc130736221"/>
      <w:bookmarkStart w:id="4147" w:name="_Toc137308025"/>
      <w:bookmarkStart w:id="4148" w:name="_Toc138890933"/>
      <w:bookmarkStart w:id="4149" w:name="_Toc138891379"/>
      <w:r w:rsidRPr="00A46FD9">
        <w:rPr>
          <w:rFonts w:eastAsia="SimSun"/>
          <w:lang w:eastAsia="zh-CN"/>
        </w:rPr>
        <w:t>6.2.5.2</w:t>
      </w:r>
      <w:r w:rsidRPr="00A46FD9">
        <w:rPr>
          <w:rFonts w:eastAsia="SimSun"/>
          <w:lang w:eastAsia="zh-CN"/>
        </w:rPr>
        <w:tab/>
        <w:t>Minimum requirement</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0" w:name="_Toc21097967"/>
      <w:bookmarkStart w:id="4151" w:name="_Toc29765529"/>
      <w:bookmarkStart w:id="4152" w:name="_Toc37181011"/>
      <w:bookmarkStart w:id="4153" w:name="_Toc37181455"/>
      <w:bookmarkStart w:id="4154" w:name="_Toc37181899"/>
      <w:bookmarkStart w:id="4155" w:name="_Toc45881964"/>
      <w:bookmarkStart w:id="4156" w:name="_Toc52560197"/>
      <w:bookmarkStart w:id="4157" w:name="_Toc67912752"/>
      <w:bookmarkStart w:id="4158" w:name="_Toc74901439"/>
      <w:bookmarkStart w:id="4159" w:name="_Toc76504697"/>
      <w:bookmarkStart w:id="4160" w:name="_Toc83044426"/>
      <w:bookmarkStart w:id="4161" w:name="_Toc89871771"/>
      <w:bookmarkStart w:id="4162" w:name="_Toc98702389"/>
      <w:bookmarkStart w:id="4163" w:name="_Toc105745763"/>
      <w:bookmarkStart w:id="4164" w:name="_Toc123147555"/>
      <w:bookmarkStart w:id="4165" w:name="_Toc124164232"/>
      <w:bookmarkStart w:id="4166" w:name="_Toc130736222"/>
      <w:bookmarkStart w:id="4167" w:name="_Toc137308026"/>
      <w:bookmarkStart w:id="4168" w:name="_Toc138890934"/>
      <w:bookmarkStart w:id="4169" w:name="_Toc138891380"/>
      <w:r w:rsidRPr="00A46FD9">
        <w:rPr>
          <w:rFonts w:eastAsia="SimSun"/>
          <w:lang w:eastAsia="zh-CN"/>
        </w:rPr>
        <w:t>6.2.5.3</w:t>
      </w:r>
      <w:r w:rsidRPr="00A46FD9">
        <w:rPr>
          <w:rFonts w:eastAsia="SimSun"/>
          <w:lang w:eastAsia="zh-CN"/>
        </w:rPr>
        <w:tab/>
        <w:t>Test purpose</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0" w:name="_Toc21097968"/>
      <w:bookmarkStart w:id="4171" w:name="_Toc29765530"/>
      <w:bookmarkStart w:id="4172" w:name="_Toc37181012"/>
      <w:bookmarkStart w:id="4173" w:name="_Toc37181456"/>
      <w:bookmarkStart w:id="4174" w:name="_Toc37181900"/>
      <w:bookmarkStart w:id="4175" w:name="_Toc45881965"/>
      <w:bookmarkStart w:id="4176" w:name="_Toc52560198"/>
      <w:bookmarkStart w:id="4177" w:name="_Toc67912753"/>
      <w:bookmarkStart w:id="4178" w:name="_Toc74901440"/>
      <w:bookmarkStart w:id="4179" w:name="_Toc76504698"/>
      <w:bookmarkStart w:id="4180" w:name="_Toc83044427"/>
      <w:bookmarkStart w:id="4181" w:name="_Toc89871772"/>
      <w:bookmarkStart w:id="4182" w:name="_Toc98702390"/>
      <w:bookmarkStart w:id="4183" w:name="_Toc105745764"/>
      <w:bookmarkStart w:id="4184" w:name="_Toc123147556"/>
      <w:bookmarkStart w:id="4185" w:name="_Toc124164233"/>
      <w:bookmarkStart w:id="4186" w:name="_Toc130736223"/>
      <w:bookmarkStart w:id="4187" w:name="_Toc137308027"/>
      <w:bookmarkStart w:id="4188" w:name="_Toc138890935"/>
      <w:bookmarkStart w:id="4189" w:name="_Toc138891381"/>
      <w:r w:rsidRPr="00A46FD9">
        <w:rPr>
          <w:rFonts w:eastAsia="SimSun"/>
          <w:lang w:eastAsia="zh-CN"/>
        </w:rPr>
        <w:lastRenderedPageBreak/>
        <w:t>6.2.5.4</w:t>
      </w:r>
      <w:r w:rsidRPr="00A46FD9">
        <w:rPr>
          <w:rFonts w:eastAsia="SimSun"/>
          <w:lang w:eastAsia="zh-CN"/>
        </w:rPr>
        <w:tab/>
        <w:t>Method of test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0" w:name="_Toc21097969"/>
      <w:bookmarkStart w:id="4191" w:name="_Toc29765531"/>
      <w:bookmarkStart w:id="4192" w:name="_Toc37181013"/>
      <w:bookmarkStart w:id="4193" w:name="_Toc37181457"/>
      <w:bookmarkStart w:id="4194" w:name="_Toc37181901"/>
      <w:bookmarkStart w:id="4195" w:name="_Toc45881966"/>
      <w:bookmarkStart w:id="4196" w:name="_Toc52560199"/>
      <w:bookmarkStart w:id="4197" w:name="_Toc67912754"/>
      <w:bookmarkStart w:id="4198" w:name="_Toc74901441"/>
      <w:bookmarkStart w:id="4199" w:name="_Toc76504699"/>
      <w:bookmarkStart w:id="4200" w:name="_Toc83044428"/>
      <w:bookmarkStart w:id="4201" w:name="_Toc89871773"/>
      <w:bookmarkStart w:id="4202" w:name="_Toc98702391"/>
      <w:bookmarkStart w:id="4203" w:name="_Toc105745765"/>
      <w:bookmarkStart w:id="4204" w:name="_Toc123147557"/>
      <w:bookmarkStart w:id="4205" w:name="_Toc124164234"/>
      <w:bookmarkStart w:id="4206" w:name="_Toc130736224"/>
      <w:bookmarkStart w:id="4207" w:name="_Toc137308028"/>
      <w:bookmarkStart w:id="4208" w:name="_Toc138890936"/>
      <w:bookmarkStart w:id="4209" w:name="_Toc138891382"/>
      <w:r w:rsidRPr="00A46FD9">
        <w:rPr>
          <w:rFonts w:eastAsia="SimSun"/>
          <w:lang w:eastAsia="zh-CN"/>
        </w:rPr>
        <w:t>6.2.5.5</w:t>
      </w:r>
      <w:r w:rsidRPr="00A46FD9">
        <w:rPr>
          <w:rFonts w:eastAsia="SimSun"/>
          <w:lang w:eastAsia="zh-CN"/>
        </w:rPr>
        <w:tab/>
        <w:t>Test requirements</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0" w:name="_Toc21097970"/>
      <w:bookmarkStart w:id="4211" w:name="_Toc29765532"/>
      <w:bookmarkStart w:id="4212" w:name="_Toc37181014"/>
      <w:bookmarkStart w:id="4213" w:name="_Toc37181458"/>
      <w:bookmarkStart w:id="4214" w:name="_Toc37181902"/>
      <w:bookmarkStart w:id="4215" w:name="_Toc45881967"/>
      <w:bookmarkStart w:id="4216" w:name="_Toc52560200"/>
      <w:bookmarkStart w:id="4217" w:name="_Toc67912755"/>
      <w:bookmarkStart w:id="4218" w:name="_Toc74901442"/>
      <w:bookmarkStart w:id="4219" w:name="_Toc76504700"/>
      <w:bookmarkStart w:id="4220" w:name="_Toc83044429"/>
      <w:bookmarkStart w:id="4221" w:name="_Toc89871774"/>
      <w:bookmarkStart w:id="4222" w:name="_Toc98702392"/>
      <w:bookmarkStart w:id="4223" w:name="_Toc105745766"/>
      <w:bookmarkStart w:id="4224" w:name="_Toc123147558"/>
      <w:bookmarkStart w:id="4225" w:name="_Toc124164235"/>
      <w:bookmarkStart w:id="4226" w:name="_Toc130736225"/>
      <w:bookmarkStart w:id="4227" w:name="_Toc137308029"/>
      <w:bookmarkStart w:id="4228" w:name="_Toc138890937"/>
      <w:bookmarkStart w:id="4229" w:name="_Toc138891383"/>
      <w:r w:rsidRPr="00A46FD9">
        <w:t>6.3</w:t>
      </w:r>
      <w:r w:rsidRPr="00A46FD9">
        <w:tab/>
        <w:t>Output power dynamics</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40264C9B" w14:textId="77777777" w:rsidR="00FF3259" w:rsidRPr="00A46FD9" w:rsidRDefault="00FF3259" w:rsidP="00FF3259">
      <w:pPr>
        <w:pStyle w:val="Heading3"/>
      </w:pPr>
      <w:bookmarkStart w:id="4230" w:name="_Toc21097971"/>
      <w:bookmarkStart w:id="4231" w:name="_Toc29765533"/>
      <w:bookmarkStart w:id="4232" w:name="_Toc37181015"/>
      <w:bookmarkStart w:id="4233" w:name="_Toc37181459"/>
      <w:bookmarkStart w:id="4234" w:name="_Toc37181903"/>
      <w:bookmarkStart w:id="4235" w:name="_Toc45881968"/>
      <w:bookmarkStart w:id="4236" w:name="_Toc52560201"/>
      <w:bookmarkStart w:id="4237" w:name="_Toc67912756"/>
      <w:bookmarkStart w:id="4238" w:name="_Toc74901443"/>
      <w:bookmarkStart w:id="4239" w:name="_Toc76504701"/>
      <w:bookmarkStart w:id="4240" w:name="_Toc83044430"/>
      <w:bookmarkStart w:id="4241" w:name="_Toc89871775"/>
      <w:bookmarkStart w:id="4242" w:name="_Toc98702393"/>
      <w:bookmarkStart w:id="4243" w:name="_Toc105745767"/>
      <w:bookmarkStart w:id="4244" w:name="_Toc123147559"/>
      <w:bookmarkStart w:id="4245" w:name="_Toc124164236"/>
      <w:bookmarkStart w:id="4246" w:name="_Toc130736226"/>
      <w:bookmarkStart w:id="4247" w:name="_Toc137308030"/>
      <w:bookmarkStart w:id="4248" w:name="_Toc138890938"/>
      <w:bookmarkStart w:id="4249" w:name="_Toc138891384"/>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0" w:name="_Toc21097972"/>
      <w:bookmarkStart w:id="4251" w:name="_Toc29765534"/>
      <w:bookmarkStart w:id="4252" w:name="_Toc37181016"/>
      <w:bookmarkStart w:id="4253" w:name="_Toc37181460"/>
      <w:bookmarkStart w:id="4254" w:name="_Toc37181904"/>
      <w:bookmarkStart w:id="4255" w:name="_Toc45881969"/>
      <w:bookmarkStart w:id="4256" w:name="_Toc52560202"/>
      <w:bookmarkStart w:id="4257" w:name="_Toc67912757"/>
      <w:bookmarkStart w:id="4258" w:name="_Toc74901444"/>
      <w:bookmarkStart w:id="4259" w:name="_Toc76504702"/>
      <w:bookmarkStart w:id="4260" w:name="_Toc83044431"/>
      <w:bookmarkStart w:id="4261" w:name="_Toc89871776"/>
      <w:bookmarkStart w:id="4262" w:name="_Toc98702394"/>
      <w:bookmarkStart w:id="4263" w:name="_Toc105745768"/>
      <w:bookmarkStart w:id="4264" w:name="_Toc123147560"/>
      <w:bookmarkStart w:id="4265" w:name="_Toc124164237"/>
      <w:bookmarkStart w:id="4266" w:name="_Toc130736227"/>
      <w:bookmarkStart w:id="4267" w:name="_Toc137308031"/>
      <w:bookmarkStart w:id="4268" w:name="_Toc138890939"/>
      <w:bookmarkStart w:id="4269" w:name="_Toc138891385"/>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0" w:name="_Toc21097973"/>
      <w:bookmarkStart w:id="4271" w:name="_Toc29765535"/>
      <w:bookmarkStart w:id="4272" w:name="_Toc37181017"/>
      <w:bookmarkStart w:id="4273" w:name="_Toc37181461"/>
      <w:bookmarkStart w:id="4274" w:name="_Toc37181905"/>
      <w:bookmarkStart w:id="4275" w:name="_Toc45881970"/>
      <w:bookmarkStart w:id="4276" w:name="_Toc52560203"/>
      <w:bookmarkStart w:id="4277" w:name="_Toc67912758"/>
      <w:bookmarkStart w:id="4278" w:name="_Toc74901445"/>
      <w:bookmarkStart w:id="4279" w:name="_Toc76504703"/>
      <w:bookmarkStart w:id="4280" w:name="_Toc83044432"/>
      <w:bookmarkStart w:id="4281" w:name="_Toc89871777"/>
      <w:bookmarkStart w:id="4282" w:name="_Toc98702395"/>
      <w:bookmarkStart w:id="4283" w:name="_Toc105745769"/>
      <w:bookmarkStart w:id="4284" w:name="_Toc123147561"/>
      <w:bookmarkStart w:id="4285" w:name="_Toc124164238"/>
      <w:bookmarkStart w:id="4286" w:name="_Toc130736228"/>
      <w:bookmarkStart w:id="4287" w:name="_Toc137308032"/>
      <w:bookmarkStart w:id="4288" w:name="_Toc138890940"/>
      <w:bookmarkStart w:id="4289" w:name="_Toc138891386"/>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0" w:name="_Toc21097974"/>
      <w:bookmarkStart w:id="4291" w:name="_Toc29765536"/>
      <w:bookmarkStart w:id="4292" w:name="_Toc37181018"/>
      <w:bookmarkStart w:id="4293" w:name="_Toc37181462"/>
      <w:bookmarkStart w:id="4294" w:name="_Toc37181906"/>
      <w:bookmarkStart w:id="4295" w:name="_Toc45881971"/>
      <w:bookmarkStart w:id="4296" w:name="_Toc52560204"/>
      <w:bookmarkStart w:id="4297" w:name="_Toc67912759"/>
      <w:bookmarkStart w:id="4298" w:name="_Toc74901446"/>
      <w:bookmarkStart w:id="4299" w:name="_Toc76504704"/>
      <w:bookmarkStart w:id="4300" w:name="_Toc83044433"/>
      <w:bookmarkStart w:id="4301" w:name="_Toc89871778"/>
      <w:bookmarkStart w:id="4302" w:name="_Toc98702396"/>
      <w:bookmarkStart w:id="4303" w:name="_Toc105745770"/>
      <w:bookmarkStart w:id="4304" w:name="_Toc123147562"/>
      <w:bookmarkStart w:id="4305" w:name="_Toc124164239"/>
      <w:bookmarkStart w:id="4306" w:name="_Toc130736229"/>
      <w:bookmarkStart w:id="4307" w:name="_Toc137308033"/>
      <w:bookmarkStart w:id="4308" w:name="_Toc138890941"/>
      <w:bookmarkStart w:id="4309" w:name="_Toc13889138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0" w:name="_Toc21097975"/>
      <w:bookmarkStart w:id="4311" w:name="_Toc29765537"/>
      <w:bookmarkStart w:id="4312" w:name="_Toc37181019"/>
      <w:bookmarkStart w:id="4313" w:name="_Toc37181463"/>
      <w:bookmarkStart w:id="4314" w:name="_Toc37181907"/>
      <w:bookmarkStart w:id="4315" w:name="_Toc45881972"/>
      <w:bookmarkStart w:id="4316" w:name="_Toc52560205"/>
      <w:bookmarkStart w:id="4317" w:name="_Toc67912760"/>
      <w:bookmarkStart w:id="4318" w:name="_Toc74901447"/>
      <w:bookmarkStart w:id="4319" w:name="_Toc76504705"/>
      <w:bookmarkStart w:id="4320" w:name="_Toc83044434"/>
      <w:bookmarkStart w:id="4321" w:name="_Toc89871779"/>
      <w:bookmarkStart w:id="4322" w:name="_Toc98702397"/>
      <w:bookmarkStart w:id="4323" w:name="_Toc105745771"/>
      <w:bookmarkStart w:id="4324" w:name="_Toc123147563"/>
      <w:bookmarkStart w:id="4325" w:name="_Toc124164240"/>
      <w:bookmarkStart w:id="4326" w:name="_Toc130736230"/>
      <w:bookmarkStart w:id="4327" w:name="_Toc137308034"/>
      <w:bookmarkStart w:id="4328" w:name="_Toc138890942"/>
      <w:bookmarkStart w:id="4329" w:name="_Toc138891388"/>
      <w:r w:rsidRPr="00A46FD9">
        <w:t>6.3.4.1</w:t>
      </w:r>
      <w:r w:rsidRPr="00A46FD9">
        <w:tab/>
        <w:t>Initial conditions for GSM/EDGE output power dynamics for CS7, CS15 or CS18</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0" w:name="_Toc21097976"/>
      <w:bookmarkStart w:id="4331" w:name="_Toc29765538"/>
      <w:bookmarkStart w:id="4332" w:name="_Toc37181020"/>
      <w:bookmarkStart w:id="4333" w:name="_Toc37181464"/>
      <w:bookmarkStart w:id="4334" w:name="_Toc37181908"/>
      <w:bookmarkStart w:id="4335" w:name="_Toc45881973"/>
      <w:bookmarkStart w:id="4336" w:name="_Toc52560206"/>
      <w:bookmarkStart w:id="4337" w:name="_Toc67912761"/>
      <w:bookmarkStart w:id="4338" w:name="_Toc74901448"/>
      <w:bookmarkStart w:id="4339" w:name="_Toc76504706"/>
      <w:bookmarkStart w:id="4340" w:name="_Toc83044435"/>
      <w:bookmarkStart w:id="4341" w:name="_Toc89871780"/>
      <w:bookmarkStart w:id="4342" w:name="_Toc98702398"/>
      <w:bookmarkStart w:id="4343" w:name="_Toc105745772"/>
      <w:bookmarkStart w:id="4344" w:name="_Toc123147564"/>
      <w:bookmarkStart w:id="4345" w:name="_Toc124164241"/>
      <w:bookmarkStart w:id="4346" w:name="_Toc130736231"/>
      <w:bookmarkStart w:id="4347" w:name="_Toc137308035"/>
      <w:bookmarkStart w:id="4348" w:name="_Toc138890943"/>
      <w:bookmarkStart w:id="4349" w:name="_Toc138891389"/>
      <w:r w:rsidRPr="00A46FD9">
        <w:lastRenderedPageBreak/>
        <w:t>6.3.4.2</w:t>
      </w:r>
      <w:r w:rsidRPr="00A46FD9">
        <w:tab/>
        <w:t>Procedure for GSM/EDGE output power dynamics for CS7, CS15 or CS18</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0" w:name="_Toc21097977"/>
      <w:bookmarkStart w:id="4351" w:name="_Toc29765539"/>
      <w:bookmarkStart w:id="4352" w:name="_Toc37181021"/>
      <w:bookmarkStart w:id="4353" w:name="_Toc37181465"/>
      <w:bookmarkStart w:id="4354" w:name="_Toc37181909"/>
      <w:bookmarkStart w:id="4355" w:name="_Toc45881974"/>
      <w:bookmarkStart w:id="4356" w:name="_Toc52560207"/>
      <w:bookmarkStart w:id="4357" w:name="_Toc67912762"/>
      <w:bookmarkStart w:id="4358" w:name="_Toc74901449"/>
      <w:bookmarkStart w:id="4359" w:name="_Toc76504707"/>
      <w:bookmarkStart w:id="4360" w:name="_Toc83044436"/>
      <w:bookmarkStart w:id="4361" w:name="_Toc89871781"/>
      <w:bookmarkStart w:id="4362" w:name="_Toc98702399"/>
      <w:bookmarkStart w:id="4363" w:name="_Toc105745773"/>
      <w:bookmarkStart w:id="4364" w:name="_Toc123147565"/>
      <w:bookmarkStart w:id="4365" w:name="_Toc124164242"/>
      <w:bookmarkStart w:id="4366" w:name="_Toc130736232"/>
      <w:bookmarkStart w:id="4367" w:name="_Toc137308036"/>
      <w:bookmarkStart w:id="4368" w:name="_Toc138890944"/>
      <w:bookmarkStart w:id="4369" w:name="_Toc13889139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0" w:name="_Toc21097978"/>
      <w:bookmarkStart w:id="437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2" w:name="_Toc37181022"/>
      <w:bookmarkStart w:id="4373" w:name="_Toc37181466"/>
      <w:bookmarkStart w:id="4374" w:name="_Toc37181910"/>
      <w:bookmarkStart w:id="4375" w:name="_Toc45881975"/>
      <w:bookmarkStart w:id="4376" w:name="_Toc52560208"/>
      <w:bookmarkStart w:id="4377" w:name="_Toc67912763"/>
      <w:bookmarkStart w:id="4378" w:name="_Toc74901450"/>
      <w:bookmarkStart w:id="4379" w:name="_Toc76504708"/>
      <w:bookmarkStart w:id="4380" w:name="_Toc83044437"/>
      <w:bookmarkStart w:id="4381" w:name="_Toc89871782"/>
      <w:bookmarkStart w:id="4382" w:name="_Toc98702400"/>
      <w:bookmarkStart w:id="4383" w:name="_Toc105745774"/>
      <w:bookmarkStart w:id="4384" w:name="_Toc123147566"/>
      <w:bookmarkStart w:id="4385" w:name="_Toc124164243"/>
      <w:bookmarkStart w:id="4386" w:name="_Toc130736233"/>
      <w:bookmarkStart w:id="4387" w:name="_Toc137308037"/>
      <w:bookmarkStart w:id="4388" w:name="_Toc138890945"/>
      <w:bookmarkStart w:id="4389" w:name="_Toc138891391"/>
      <w:r w:rsidRPr="00A46FD9">
        <w:t>6.4</w:t>
      </w:r>
      <w:r w:rsidRPr="00A46FD9">
        <w:tab/>
        <w:t>Transmit ON/OFF power</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0" w:name="_Toc21097979"/>
      <w:bookmarkStart w:id="4391" w:name="_Toc29765541"/>
      <w:bookmarkStart w:id="4392" w:name="_Toc37181023"/>
      <w:bookmarkStart w:id="4393" w:name="_Toc37181467"/>
      <w:bookmarkStart w:id="4394" w:name="_Toc37181911"/>
      <w:bookmarkStart w:id="4395" w:name="_Toc45881976"/>
      <w:bookmarkStart w:id="4396" w:name="_Toc52560209"/>
      <w:bookmarkStart w:id="4397" w:name="_Toc67912764"/>
      <w:bookmarkStart w:id="4398" w:name="_Toc74901451"/>
      <w:bookmarkStart w:id="4399" w:name="_Toc76504709"/>
      <w:bookmarkStart w:id="4400" w:name="_Toc83044438"/>
      <w:bookmarkStart w:id="4401" w:name="_Toc89871783"/>
      <w:bookmarkStart w:id="4402" w:name="_Toc98702401"/>
      <w:bookmarkStart w:id="4403" w:name="_Toc105745775"/>
      <w:bookmarkStart w:id="4404" w:name="_Toc123147567"/>
      <w:bookmarkStart w:id="4405" w:name="_Toc124164244"/>
      <w:bookmarkStart w:id="4406" w:name="_Toc130736234"/>
      <w:bookmarkStart w:id="4407" w:name="_Toc137308038"/>
      <w:bookmarkStart w:id="4408" w:name="_Toc138890946"/>
      <w:bookmarkStart w:id="4409" w:name="_Toc138891392"/>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5pt;height:231.5pt" o:ole="">
            <v:imagedata r:id="rId28" o:title=""/>
          </v:shape>
          <o:OLEObject Type="Embed" ProgID="Word.Picture.8" ShapeID="_x0000_i1034" DrawAspect="Content" ObjectID="_1749637358" r:id="rId29"/>
        </w:object>
      </w:r>
    </w:p>
    <w:p w14:paraId="707D2038" w14:textId="77777777" w:rsidR="007A6E4B" w:rsidRPr="00A46FD9" w:rsidRDefault="007A6E4B" w:rsidP="007A6E4B">
      <w:pPr>
        <w:pStyle w:val="TF"/>
      </w:pPr>
      <w:bookmarkStart w:id="4410" w:name="_Toc21097980"/>
      <w:bookmarkStart w:id="4411"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2" w:name="_Toc37181024"/>
      <w:bookmarkStart w:id="4413" w:name="_Toc37181468"/>
      <w:bookmarkStart w:id="4414" w:name="_Toc37181912"/>
      <w:bookmarkStart w:id="4415" w:name="_Toc45881977"/>
      <w:bookmarkStart w:id="4416" w:name="_Toc52560210"/>
      <w:bookmarkStart w:id="4417" w:name="_Toc67912765"/>
      <w:bookmarkStart w:id="4418" w:name="_Toc74901452"/>
      <w:bookmarkStart w:id="4419" w:name="_Toc76504710"/>
      <w:bookmarkStart w:id="4420" w:name="_Toc83044439"/>
      <w:bookmarkStart w:id="4421" w:name="_Toc89871784"/>
      <w:bookmarkStart w:id="4422" w:name="_Toc98702402"/>
      <w:bookmarkStart w:id="4423" w:name="_Toc105745776"/>
      <w:bookmarkStart w:id="4424" w:name="_Toc123147568"/>
      <w:bookmarkStart w:id="4425" w:name="_Toc124164245"/>
      <w:bookmarkStart w:id="4426" w:name="_Toc130736235"/>
      <w:bookmarkStart w:id="4427" w:name="_Toc137308039"/>
      <w:bookmarkStart w:id="4428" w:name="_Toc138890947"/>
      <w:bookmarkStart w:id="4429" w:name="_Toc138891393"/>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0" w:name="_Toc21097981"/>
      <w:bookmarkStart w:id="4431" w:name="_Toc29765543"/>
      <w:bookmarkStart w:id="4432" w:name="_Toc37181025"/>
      <w:bookmarkStart w:id="4433" w:name="_Toc37181469"/>
      <w:bookmarkStart w:id="4434" w:name="_Toc37181913"/>
      <w:bookmarkStart w:id="4435" w:name="_Toc45881978"/>
      <w:bookmarkStart w:id="4436" w:name="_Toc52560211"/>
      <w:bookmarkStart w:id="4437" w:name="_Toc67912766"/>
      <w:bookmarkStart w:id="4438" w:name="_Toc74901453"/>
      <w:bookmarkStart w:id="4439" w:name="_Toc76504711"/>
      <w:bookmarkStart w:id="4440" w:name="_Toc83044440"/>
      <w:bookmarkStart w:id="4441" w:name="_Toc89871785"/>
      <w:bookmarkStart w:id="4442" w:name="_Toc98702403"/>
      <w:bookmarkStart w:id="4443" w:name="_Toc105745777"/>
      <w:bookmarkStart w:id="4444" w:name="_Toc123147569"/>
      <w:bookmarkStart w:id="4445" w:name="_Toc124164246"/>
      <w:bookmarkStart w:id="4446" w:name="_Toc130736236"/>
      <w:bookmarkStart w:id="4447" w:name="_Toc137308040"/>
      <w:bookmarkStart w:id="4448" w:name="_Toc138890948"/>
      <w:bookmarkStart w:id="4449" w:name="_Toc138891394"/>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0" w:name="_Toc21097982"/>
      <w:bookmarkStart w:id="4451" w:name="_Toc29765544"/>
      <w:bookmarkStart w:id="4452" w:name="_Toc37181026"/>
      <w:bookmarkStart w:id="4453" w:name="_Toc37181470"/>
      <w:bookmarkStart w:id="4454" w:name="_Toc37181914"/>
      <w:bookmarkStart w:id="4455" w:name="_Toc45881979"/>
      <w:bookmarkStart w:id="4456" w:name="_Toc52560212"/>
      <w:bookmarkStart w:id="4457" w:name="_Toc67912767"/>
      <w:bookmarkStart w:id="4458" w:name="_Toc74901454"/>
      <w:bookmarkStart w:id="4459" w:name="_Toc76504712"/>
      <w:bookmarkStart w:id="4460" w:name="_Toc83044441"/>
      <w:bookmarkStart w:id="4461" w:name="_Toc89871786"/>
      <w:bookmarkStart w:id="4462" w:name="_Toc98702404"/>
      <w:bookmarkStart w:id="4463" w:name="_Toc105745778"/>
      <w:bookmarkStart w:id="4464" w:name="_Toc123147570"/>
      <w:bookmarkStart w:id="4465" w:name="_Toc124164247"/>
      <w:bookmarkStart w:id="4466" w:name="_Toc130736237"/>
      <w:bookmarkStart w:id="4467" w:name="_Toc137308041"/>
      <w:bookmarkStart w:id="4468" w:name="_Toc138890949"/>
      <w:bookmarkStart w:id="4469" w:name="_Toc138891395"/>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0921EFCF" w14:textId="77777777" w:rsidR="00FF3259" w:rsidRPr="00A46FD9" w:rsidRDefault="00FF3259" w:rsidP="00FF3259">
      <w:pPr>
        <w:pStyle w:val="Heading4"/>
      </w:pPr>
      <w:bookmarkStart w:id="4470" w:name="_Toc21097983"/>
      <w:bookmarkStart w:id="4471" w:name="_Toc29765545"/>
      <w:bookmarkStart w:id="4472" w:name="_Toc37181027"/>
      <w:bookmarkStart w:id="4473" w:name="_Toc37181471"/>
      <w:bookmarkStart w:id="4474" w:name="_Toc37181915"/>
      <w:bookmarkStart w:id="4475" w:name="_Toc45881980"/>
      <w:bookmarkStart w:id="4476" w:name="_Toc52560213"/>
      <w:bookmarkStart w:id="4477" w:name="_Toc67912768"/>
      <w:bookmarkStart w:id="4478" w:name="_Toc74901455"/>
      <w:bookmarkStart w:id="4479" w:name="_Toc76504713"/>
      <w:bookmarkStart w:id="4480" w:name="_Toc83044442"/>
      <w:bookmarkStart w:id="4481" w:name="_Toc89871787"/>
      <w:bookmarkStart w:id="4482" w:name="_Toc98702405"/>
      <w:bookmarkStart w:id="4483" w:name="_Toc105745779"/>
      <w:bookmarkStart w:id="4484" w:name="_Toc123147571"/>
      <w:bookmarkStart w:id="4485" w:name="_Toc124164248"/>
      <w:bookmarkStart w:id="4486" w:name="_Toc130736238"/>
      <w:bookmarkStart w:id="4487" w:name="_Toc137308042"/>
      <w:bookmarkStart w:id="4488" w:name="_Toc138890950"/>
      <w:bookmarkStart w:id="4489" w:name="_Toc13889139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0" w:name="_Toc21097984"/>
      <w:bookmarkStart w:id="4491" w:name="_Toc29765546"/>
      <w:bookmarkStart w:id="4492" w:name="_Toc37181028"/>
      <w:bookmarkStart w:id="4493" w:name="_Toc37181472"/>
      <w:bookmarkStart w:id="4494" w:name="_Toc37181916"/>
      <w:bookmarkStart w:id="4495" w:name="_Toc45881981"/>
      <w:bookmarkStart w:id="4496" w:name="_Toc52560214"/>
      <w:bookmarkStart w:id="4497" w:name="_Toc67912769"/>
      <w:bookmarkStart w:id="4498" w:name="_Toc74901456"/>
      <w:bookmarkStart w:id="4499" w:name="_Toc76504714"/>
      <w:bookmarkStart w:id="4500" w:name="_Toc83044443"/>
      <w:bookmarkStart w:id="4501" w:name="_Toc89871788"/>
      <w:bookmarkStart w:id="4502" w:name="_Toc98702406"/>
      <w:bookmarkStart w:id="4503" w:name="_Toc105745780"/>
      <w:bookmarkStart w:id="4504" w:name="_Toc123147572"/>
      <w:bookmarkStart w:id="4505" w:name="_Toc124164249"/>
      <w:bookmarkStart w:id="4506" w:name="_Toc130736239"/>
      <w:bookmarkStart w:id="4507" w:name="_Toc137308043"/>
      <w:bookmarkStart w:id="4508" w:name="_Toc138890951"/>
      <w:bookmarkStart w:id="4509" w:name="_Toc138891397"/>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0" w:name="_Toc21097985"/>
      <w:bookmarkStart w:id="4511" w:name="_Toc29765547"/>
      <w:bookmarkStart w:id="4512" w:name="_Toc37181029"/>
      <w:bookmarkStart w:id="4513" w:name="_Toc37181473"/>
      <w:bookmarkStart w:id="4514" w:name="_Toc37181917"/>
      <w:bookmarkStart w:id="4515" w:name="_Toc45881982"/>
      <w:bookmarkStart w:id="4516" w:name="_Toc52560215"/>
      <w:bookmarkStart w:id="4517" w:name="_Toc67912770"/>
      <w:bookmarkStart w:id="4518" w:name="_Toc74901457"/>
      <w:bookmarkStart w:id="4519" w:name="_Toc76504715"/>
      <w:bookmarkStart w:id="4520" w:name="_Toc83044444"/>
      <w:bookmarkStart w:id="4521" w:name="_Toc89871789"/>
      <w:bookmarkStart w:id="4522" w:name="_Toc98702407"/>
      <w:bookmarkStart w:id="4523" w:name="_Toc105745781"/>
      <w:bookmarkStart w:id="4524" w:name="_Toc123147573"/>
      <w:bookmarkStart w:id="4525" w:name="_Toc124164250"/>
      <w:bookmarkStart w:id="4526" w:name="_Toc130736240"/>
      <w:bookmarkStart w:id="4527" w:name="_Toc137308044"/>
      <w:bookmarkStart w:id="4528" w:name="_Toc138890952"/>
      <w:bookmarkStart w:id="4529" w:name="_Toc138891398"/>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0" w:name="_Toc21097986"/>
      <w:bookmarkStart w:id="4531" w:name="_Toc29765548"/>
      <w:bookmarkStart w:id="4532" w:name="_Toc37181030"/>
      <w:bookmarkStart w:id="4533" w:name="_Toc37181474"/>
      <w:bookmarkStart w:id="4534" w:name="_Toc37181918"/>
      <w:bookmarkStart w:id="4535" w:name="_Toc45881983"/>
      <w:bookmarkStart w:id="4536" w:name="_Toc52560216"/>
      <w:bookmarkStart w:id="4537" w:name="_Toc67912771"/>
      <w:bookmarkStart w:id="4538" w:name="_Toc74901458"/>
      <w:bookmarkStart w:id="4539" w:name="_Toc76504716"/>
      <w:bookmarkStart w:id="4540" w:name="_Toc83044445"/>
      <w:bookmarkStart w:id="4541" w:name="_Toc89871790"/>
      <w:bookmarkStart w:id="4542" w:name="_Toc98702408"/>
      <w:bookmarkStart w:id="4543" w:name="_Toc105745782"/>
      <w:bookmarkStart w:id="4544" w:name="_Toc123147574"/>
      <w:bookmarkStart w:id="4545" w:name="_Toc124164251"/>
      <w:bookmarkStart w:id="4546" w:name="_Toc130736241"/>
      <w:bookmarkStart w:id="4547" w:name="_Toc137308045"/>
      <w:bookmarkStart w:id="4548" w:name="_Toc138890953"/>
      <w:bookmarkStart w:id="4549" w:name="_Toc138891399"/>
      <w:r w:rsidRPr="00A46FD9">
        <w:t>6.5</w:t>
      </w:r>
      <w:r w:rsidRPr="00A46FD9">
        <w:tab/>
        <w:t>Transmitted signal quality</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7E412A6" w14:textId="77777777" w:rsidR="00FF3259" w:rsidRPr="00A46FD9" w:rsidRDefault="00FF3259" w:rsidP="00FF3259">
      <w:pPr>
        <w:pStyle w:val="Heading3"/>
      </w:pPr>
      <w:bookmarkStart w:id="4550" w:name="_Toc21097987"/>
      <w:bookmarkStart w:id="4551" w:name="_Toc29765549"/>
      <w:bookmarkStart w:id="4552" w:name="_Toc37181031"/>
      <w:bookmarkStart w:id="4553" w:name="_Toc37181475"/>
      <w:bookmarkStart w:id="4554" w:name="_Toc37181919"/>
      <w:bookmarkStart w:id="4555" w:name="_Toc45881984"/>
      <w:bookmarkStart w:id="4556" w:name="_Toc52560217"/>
      <w:bookmarkStart w:id="4557" w:name="_Toc67912772"/>
      <w:bookmarkStart w:id="4558" w:name="_Toc74901459"/>
      <w:bookmarkStart w:id="4559" w:name="_Toc76504717"/>
      <w:bookmarkStart w:id="4560" w:name="_Toc83044446"/>
      <w:bookmarkStart w:id="4561" w:name="_Toc89871791"/>
      <w:bookmarkStart w:id="4562" w:name="_Toc98702409"/>
      <w:bookmarkStart w:id="4563" w:name="_Toc105745783"/>
      <w:bookmarkStart w:id="4564" w:name="_Toc123147575"/>
      <w:bookmarkStart w:id="4565" w:name="_Toc124164252"/>
      <w:bookmarkStart w:id="4566" w:name="_Toc130736242"/>
      <w:bookmarkStart w:id="4567" w:name="_Toc137308046"/>
      <w:bookmarkStart w:id="4568" w:name="_Toc138890954"/>
      <w:bookmarkStart w:id="4569" w:name="_Toc138891400"/>
      <w:r w:rsidRPr="00A46FD9">
        <w:t>6.5.1</w:t>
      </w:r>
      <w:r w:rsidRPr="00A46FD9">
        <w:tab/>
        <w:t>Modulation quality</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03AC5322" w14:textId="77777777" w:rsidR="00FF3259" w:rsidRPr="00A46FD9" w:rsidRDefault="00FF3259" w:rsidP="00FF3259">
      <w:pPr>
        <w:pStyle w:val="Heading4"/>
      </w:pPr>
      <w:bookmarkStart w:id="4570" w:name="_Toc21097988"/>
      <w:bookmarkStart w:id="4571" w:name="_Toc29765550"/>
      <w:bookmarkStart w:id="4572" w:name="_Toc37181032"/>
      <w:bookmarkStart w:id="4573" w:name="_Toc37181476"/>
      <w:bookmarkStart w:id="4574" w:name="_Toc37181920"/>
      <w:bookmarkStart w:id="4575" w:name="_Toc45881985"/>
      <w:bookmarkStart w:id="4576" w:name="_Toc52560218"/>
      <w:bookmarkStart w:id="4577" w:name="_Toc67912773"/>
      <w:bookmarkStart w:id="4578" w:name="_Toc74901460"/>
      <w:bookmarkStart w:id="4579" w:name="_Toc76504718"/>
      <w:bookmarkStart w:id="4580" w:name="_Toc83044447"/>
      <w:bookmarkStart w:id="4581" w:name="_Toc89871792"/>
      <w:bookmarkStart w:id="4582" w:name="_Toc98702410"/>
      <w:bookmarkStart w:id="4583" w:name="_Toc105745784"/>
      <w:bookmarkStart w:id="4584" w:name="_Toc123147576"/>
      <w:bookmarkStart w:id="4585" w:name="_Toc124164253"/>
      <w:bookmarkStart w:id="4586" w:name="_Toc130736243"/>
      <w:bookmarkStart w:id="4587" w:name="_Toc137308047"/>
      <w:bookmarkStart w:id="4588" w:name="_Toc138890955"/>
      <w:bookmarkStart w:id="4589" w:name="_Toc138891401"/>
      <w:r w:rsidRPr="00A46FD9">
        <w:t>6.5.1.1</w:t>
      </w:r>
      <w:r w:rsidRPr="00A46FD9">
        <w:tab/>
        <w:t>Definition and applicability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0" w:name="_Toc21097989"/>
      <w:bookmarkStart w:id="4591" w:name="_Toc29765551"/>
      <w:bookmarkStart w:id="4592" w:name="_Toc37181033"/>
      <w:bookmarkStart w:id="4593" w:name="_Toc37181477"/>
      <w:bookmarkStart w:id="4594" w:name="_Toc37181921"/>
      <w:bookmarkStart w:id="4595" w:name="_Toc45881986"/>
      <w:bookmarkStart w:id="4596" w:name="_Toc52560219"/>
      <w:bookmarkStart w:id="4597" w:name="_Toc67912774"/>
      <w:bookmarkStart w:id="4598" w:name="_Toc74901461"/>
      <w:bookmarkStart w:id="4599" w:name="_Toc76504719"/>
      <w:bookmarkStart w:id="4600" w:name="_Toc83044448"/>
      <w:bookmarkStart w:id="4601" w:name="_Toc89871793"/>
      <w:bookmarkStart w:id="4602" w:name="_Toc98702411"/>
      <w:bookmarkStart w:id="4603" w:name="_Toc105745785"/>
      <w:bookmarkStart w:id="4604" w:name="_Toc123147577"/>
      <w:bookmarkStart w:id="4605" w:name="_Toc124164254"/>
      <w:bookmarkStart w:id="4606" w:name="_Toc130736244"/>
      <w:bookmarkStart w:id="4607" w:name="_Toc137308048"/>
      <w:bookmarkStart w:id="4608" w:name="_Toc138890956"/>
      <w:bookmarkStart w:id="4609" w:name="_Toc138891402"/>
      <w:r w:rsidRPr="00A46FD9">
        <w:t>6.5.1.2</w:t>
      </w:r>
      <w:r w:rsidRPr="00A46FD9">
        <w:tab/>
        <w:t>Minimum Requirement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0" w:name="_Toc21097990"/>
      <w:bookmarkStart w:id="4611" w:name="_Toc29765552"/>
      <w:bookmarkStart w:id="4612" w:name="_Toc37181034"/>
      <w:bookmarkStart w:id="4613" w:name="_Toc37181478"/>
      <w:bookmarkStart w:id="4614" w:name="_Toc37181922"/>
      <w:bookmarkStart w:id="4615" w:name="_Toc45881987"/>
      <w:bookmarkStart w:id="4616" w:name="_Toc52560220"/>
      <w:bookmarkStart w:id="4617" w:name="_Toc67912775"/>
      <w:bookmarkStart w:id="4618" w:name="_Toc74901462"/>
      <w:bookmarkStart w:id="4619" w:name="_Toc76504720"/>
      <w:bookmarkStart w:id="4620" w:name="_Toc83044449"/>
      <w:bookmarkStart w:id="4621" w:name="_Toc89871794"/>
      <w:bookmarkStart w:id="4622" w:name="_Toc98702412"/>
      <w:bookmarkStart w:id="4623" w:name="_Toc105745786"/>
      <w:bookmarkStart w:id="4624" w:name="_Toc123147578"/>
      <w:bookmarkStart w:id="4625" w:name="_Toc124164255"/>
      <w:bookmarkStart w:id="4626" w:name="_Toc130736245"/>
      <w:bookmarkStart w:id="4627" w:name="_Toc137308049"/>
      <w:bookmarkStart w:id="4628" w:name="_Toc138890957"/>
      <w:bookmarkStart w:id="4629" w:name="_Toc138891403"/>
      <w:r w:rsidRPr="00A46FD9">
        <w:lastRenderedPageBreak/>
        <w:t>6.5.1.3</w:t>
      </w:r>
      <w:r w:rsidRPr="00A46FD9">
        <w:tab/>
      </w:r>
      <w:r w:rsidRPr="00A46FD9">
        <w:tab/>
        <w:t>Test purpose</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0" w:name="_Toc21097991"/>
      <w:bookmarkStart w:id="4631" w:name="_Toc29765553"/>
      <w:bookmarkStart w:id="4632" w:name="_Toc37181035"/>
      <w:bookmarkStart w:id="4633" w:name="_Toc37181479"/>
      <w:bookmarkStart w:id="4634" w:name="_Toc37181923"/>
      <w:bookmarkStart w:id="4635" w:name="_Toc45881988"/>
      <w:bookmarkStart w:id="4636" w:name="_Toc52560221"/>
      <w:bookmarkStart w:id="4637" w:name="_Toc67912776"/>
      <w:bookmarkStart w:id="4638" w:name="_Toc74901463"/>
      <w:bookmarkStart w:id="4639" w:name="_Toc76504721"/>
      <w:bookmarkStart w:id="4640" w:name="_Toc83044450"/>
      <w:bookmarkStart w:id="4641" w:name="_Toc89871795"/>
      <w:bookmarkStart w:id="4642" w:name="_Toc98702413"/>
      <w:bookmarkStart w:id="4643" w:name="_Toc105745787"/>
      <w:bookmarkStart w:id="4644" w:name="_Toc123147579"/>
      <w:bookmarkStart w:id="4645" w:name="_Toc124164256"/>
      <w:bookmarkStart w:id="4646" w:name="_Toc130736246"/>
      <w:bookmarkStart w:id="4647" w:name="_Toc137308050"/>
      <w:bookmarkStart w:id="4648" w:name="_Toc138890958"/>
      <w:bookmarkStart w:id="4649" w:name="_Toc138891404"/>
      <w:r w:rsidRPr="00A46FD9">
        <w:t>6.5.1.4</w:t>
      </w:r>
      <w:r w:rsidRPr="00A46FD9">
        <w:tab/>
        <w:t>Method of test</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6EED0837" w14:textId="77777777" w:rsidR="00FF3259" w:rsidRPr="00A46FD9" w:rsidRDefault="00FF3259" w:rsidP="00FF3259">
      <w:pPr>
        <w:pStyle w:val="Heading5"/>
      </w:pPr>
      <w:bookmarkStart w:id="4650" w:name="_Toc21097992"/>
      <w:bookmarkStart w:id="4651" w:name="_Toc29765554"/>
      <w:bookmarkStart w:id="4652" w:name="_Toc37181036"/>
      <w:bookmarkStart w:id="4653" w:name="_Toc37181480"/>
      <w:bookmarkStart w:id="4654" w:name="_Toc37181924"/>
      <w:bookmarkStart w:id="4655" w:name="_Toc45881989"/>
      <w:bookmarkStart w:id="4656" w:name="_Toc52560222"/>
      <w:bookmarkStart w:id="4657" w:name="_Toc67912777"/>
      <w:bookmarkStart w:id="4658" w:name="_Toc74901464"/>
      <w:bookmarkStart w:id="4659" w:name="_Toc76504722"/>
      <w:bookmarkStart w:id="4660" w:name="_Toc83044451"/>
      <w:bookmarkStart w:id="4661" w:name="_Toc89871796"/>
      <w:bookmarkStart w:id="4662" w:name="_Toc98702414"/>
      <w:bookmarkStart w:id="4663" w:name="_Toc105745788"/>
      <w:bookmarkStart w:id="4664" w:name="_Toc123147580"/>
      <w:bookmarkStart w:id="4665" w:name="_Toc124164257"/>
      <w:bookmarkStart w:id="4666" w:name="_Toc130736247"/>
      <w:bookmarkStart w:id="4667" w:name="_Toc137308051"/>
      <w:bookmarkStart w:id="4668" w:name="_Toc138890959"/>
      <w:bookmarkStart w:id="4669" w:name="_Toc138891405"/>
      <w:r w:rsidRPr="00A46FD9">
        <w:t>6.5.1.4.1</w:t>
      </w:r>
      <w:r w:rsidRPr="00A46FD9">
        <w:tab/>
        <w:t>Initial conditions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0" w:name="_Toc21097993"/>
      <w:bookmarkStart w:id="4671" w:name="_Toc29765555"/>
      <w:bookmarkStart w:id="4672" w:name="_Toc37181037"/>
      <w:bookmarkStart w:id="4673" w:name="_Toc37181481"/>
      <w:bookmarkStart w:id="4674" w:name="_Toc37181925"/>
      <w:bookmarkStart w:id="4675" w:name="_Toc45881990"/>
      <w:bookmarkStart w:id="4676" w:name="_Toc52560223"/>
      <w:bookmarkStart w:id="4677" w:name="_Toc67912778"/>
      <w:bookmarkStart w:id="4678" w:name="_Toc74901465"/>
      <w:bookmarkStart w:id="4679" w:name="_Toc76504723"/>
      <w:bookmarkStart w:id="4680" w:name="_Toc83044452"/>
      <w:bookmarkStart w:id="4681" w:name="_Toc89871797"/>
      <w:bookmarkStart w:id="4682" w:name="_Toc98702415"/>
      <w:bookmarkStart w:id="4683" w:name="_Toc105745789"/>
      <w:bookmarkStart w:id="4684" w:name="_Toc123147581"/>
      <w:bookmarkStart w:id="4685" w:name="_Toc124164258"/>
      <w:bookmarkStart w:id="4686" w:name="_Toc130736248"/>
      <w:bookmarkStart w:id="4687" w:name="_Toc137308052"/>
      <w:bookmarkStart w:id="4688" w:name="_Toc138890960"/>
      <w:bookmarkStart w:id="4689" w:name="_Toc138891406"/>
      <w:r w:rsidRPr="00A46FD9">
        <w:t>6.5.1.4.2</w:t>
      </w:r>
      <w:r w:rsidRPr="00A46FD9">
        <w:tab/>
        <w:t>Procedure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0" w:name="_Toc21097994"/>
      <w:bookmarkStart w:id="4691" w:name="_Toc29765556"/>
      <w:bookmarkStart w:id="4692" w:name="_Toc37181038"/>
      <w:bookmarkStart w:id="4693" w:name="_Toc37181482"/>
      <w:bookmarkStart w:id="4694" w:name="_Toc37181926"/>
      <w:bookmarkStart w:id="4695" w:name="_Toc45881991"/>
      <w:bookmarkStart w:id="4696" w:name="_Toc52560224"/>
      <w:bookmarkStart w:id="4697" w:name="_Toc67912779"/>
      <w:bookmarkStart w:id="4698" w:name="_Toc74901466"/>
      <w:bookmarkStart w:id="4699" w:name="_Toc76504724"/>
      <w:bookmarkStart w:id="4700" w:name="_Toc83044453"/>
      <w:bookmarkStart w:id="4701" w:name="_Toc89871798"/>
      <w:bookmarkStart w:id="4702" w:name="_Toc98702416"/>
      <w:bookmarkStart w:id="4703" w:name="_Toc105745790"/>
      <w:bookmarkStart w:id="4704" w:name="_Toc123147582"/>
      <w:bookmarkStart w:id="4705" w:name="_Toc124164259"/>
      <w:bookmarkStart w:id="4706" w:name="_Toc130736249"/>
      <w:bookmarkStart w:id="4707" w:name="_Toc137308053"/>
      <w:bookmarkStart w:id="4708" w:name="_Toc138890961"/>
      <w:bookmarkStart w:id="4709" w:name="_Toc138891407"/>
      <w:r w:rsidRPr="00A46FD9">
        <w:t>6.5.1.5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6C160908" w14:textId="77777777" w:rsidR="00FF3259" w:rsidRPr="00A46FD9" w:rsidRDefault="00FF3259" w:rsidP="00FF3259">
      <w:pPr>
        <w:pStyle w:val="Heading5"/>
      </w:pPr>
      <w:bookmarkStart w:id="4710" w:name="_Toc21097995"/>
      <w:bookmarkStart w:id="4711" w:name="_Toc29765557"/>
      <w:bookmarkStart w:id="4712" w:name="_Toc37181039"/>
      <w:bookmarkStart w:id="4713" w:name="_Toc37181483"/>
      <w:bookmarkStart w:id="4714" w:name="_Toc37181927"/>
      <w:bookmarkStart w:id="4715" w:name="_Toc45881992"/>
      <w:bookmarkStart w:id="4716" w:name="_Toc52560225"/>
      <w:bookmarkStart w:id="4717" w:name="_Toc67912780"/>
      <w:bookmarkStart w:id="4718" w:name="_Toc74901467"/>
      <w:bookmarkStart w:id="4719" w:name="_Toc76504725"/>
      <w:bookmarkStart w:id="4720" w:name="_Toc83044454"/>
      <w:bookmarkStart w:id="4721" w:name="_Toc89871799"/>
      <w:bookmarkStart w:id="4722" w:name="_Toc98702417"/>
      <w:bookmarkStart w:id="4723" w:name="_Toc105745791"/>
      <w:bookmarkStart w:id="4724" w:name="_Toc123147583"/>
      <w:bookmarkStart w:id="4725" w:name="_Toc124164260"/>
      <w:bookmarkStart w:id="4726" w:name="_Toc130736250"/>
      <w:bookmarkStart w:id="4727" w:name="_Toc137308054"/>
      <w:bookmarkStart w:id="4728" w:name="_Toc138890962"/>
      <w:bookmarkStart w:id="4729" w:name="_Toc138891408"/>
      <w:r w:rsidRPr="00A46FD9">
        <w:t>6.5.1.5.1</w:t>
      </w:r>
      <w:r w:rsidRPr="00A46FD9">
        <w:tab/>
        <w:t>E-UTRA test requirement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0" w:name="_Toc21097996"/>
      <w:bookmarkStart w:id="4731" w:name="_Toc29765558"/>
      <w:bookmarkStart w:id="4732" w:name="_Toc37181040"/>
      <w:bookmarkStart w:id="4733" w:name="_Toc37181484"/>
      <w:bookmarkStart w:id="4734" w:name="_Toc37181928"/>
      <w:bookmarkStart w:id="4735" w:name="_Toc45881993"/>
      <w:bookmarkStart w:id="4736" w:name="_Toc52560226"/>
      <w:bookmarkStart w:id="4737" w:name="_Toc67912781"/>
      <w:bookmarkStart w:id="4738" w:name="_Toc74901468"/>
      <w:bookmarkStart w:id="4739" w:name="_Toc76504726"/>
      <w:bookmarkStart w:id="4740" w:name="_Toc83044455"/>
      <w:bookmarkStart w:id="4741" w:name="_Toc89871800"/>
      <w:bookmarkStart w:id="4742" w:name="_Toc98702418"/>
      <w:bookmarkStart w:id="4743" w:name="_Toc105745792"/>
      <w:bookmarkStart w:id="4744" w:name="_Toc123147584"/>
      <w:bookmarkStart w:id="4745" w:name="_Toc124164261"/>
      <w:bookmarkStart w:id="4746" w:name="_Toc130736251"/>
      <w:bookmarkStart w:id="4747" w:name="_Toc137308055"/>
      <w:bookmarkStart w:id="4748" w:name="_Toc138890963"/>
      <w:bookmarkStart w:id="4749" w:name="_Toc138891409"/>
      <w:r w:rsidRPr="00A46FD9">
        <w:t>6.5.1.5.2</w:t>
      </w:r>
      <w:r w:rsidRPr="00A46FD9">
        <w:tab/>
        <w:t>UTRA FDD test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0" w:name="_Toc21097997"/>
      <w:bookmarkStart w:id="4751" w:name="_Toc29765559"/>
      <w:bookmarkStart w:id="4752" w:name="_Toc37181041"/>
      <w:bookmarkStart w:id="4753" w:name="_Toc37181485"/>
      <w:bookmarkStart w:id="4754" w:name="_Toc37181929"/>
      <w:bookmarkStart w:id="4755" w:name="_Toc45881994"/>
      <w:bookmarkStart w:id="4756" w:name="_Toc52560227"/>
      <w:bookmarkStart w:id="4757" w:name="_Toc67912782"/>
      <w:bookmarkStart w:id="4758" w:name="_Toc74901469"/>
      <w:bookmarkStart w:id="4759" w:name="_Toc76504727"/>
      <w:bookmarkStart w:id="4760" w:name="_Toc83044456"/>
      <w:bookmarkStart w:id="4761" w:name="_Toc89871801"/>
      <w:bookmarkStart w:id="4762" w:name="_Toc98702419"/>
      <w:bookmarkStart w:id="4763" w:name="_Toc105745793"/>
      <w:bookmarkStart w:id="4764" w:name="_Toc123147585"/>
      <w:bookmarkStart w:id="4765" w:name="_Toc124164262"/>
      <w:bookmarkStart w:id="4766" w:name="_Toc130736252"/>
      <w:bookmarkStart w:id="4767" w:name="_Toc137308056"/>
      <w:bookmarkStart w:id="4768" w:name="_Toc138890964"/>
      <w:bookmarkStart w:id="4769" w:name="_Toc138891410"/>
      <w:r w:rsidRPr="00A46FD9">
        <w:lastRenderedPageBreak/>
        <w:t>6.5.1.5.3</w:t>
      </w:r>
      <w:r w:rsidRPr="00A46FD9">
        <w:tab/>
        <w:t>UTRA TDD test requirement</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0" w:name="_Toc21097998"/>
      <w:bookmarkStart w:id="4771" w:name="_Toc29765560"/>
      <w:bookmarkStart w:id="4772" w:name="_Toc37181042"/>
      <w:bookmarkStart w:id="4773" w:name="_Toc37181486"/>
      <w:bookmarkStart w:id="4774" w:name="_Toc37181930"/>
      <w:bookmarkStart w:id="4775" w:name="_Toc45881995"/>
      <w:bookmarkStart w:id="4776" w:name="_Toc52560228"/>
      <w:bookmarkStart w:id="4777" w:name="_Toc67912783"/>
      <w:bookmarkStart w:id="4778" w:name="_Toc74901470"/>
      <w:bookmarkStart w:id="4779" w:name="_Toc76504728"/>
      <w:bookmarkStart w:id="4780" w:name="_Toc83044457"/>
      <w:bookmarkStart w:id="4781" w:name="_Toc89871802"/>
      <w:bookmarkStart w:id="4782" w:name="_Toc98702420"/>
      <w:bookmarkStart w:id="4783" w:name="_Toc105745794"/>
      <w:bookmarkStart w:id="4784" w:name="_Toc123147586"/>
      <w:bookmarkStart w:id="4785" w:name="_Toc124164263"/>
      <w:bookmarkStart w:id="4786" w:name="_Toc130736253"/>
      <w:bookmarkStart w:id="4787" w:name="_Toc137308057"/>
      <w:bookmarkStart w:id="4788" w:name="_Toc138890965"/>
      <w:bookmarkStart w:id="4789" w:name="_Toc138891411"/>
      <w:r w:rsidRPr="00A46FD9">
        <w:t>6.5.1.5.4</w:t>
      </w:r>
      <w:r w:rsidRPr="00A46FD9">
        <w:tab/>
        <w:t>GSM/EDGE test requirement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C5A14BD" w14:textId="256A717E" w:rsidR="00FF3259" w:rsidRPr="00A46FD9" w:rsidRDefault="00FF3259" w:rsidP="00FF3259">
      <w:r w:rsidRPr="00A46FD9">
        <w:t xml:space="preserve">For every measured GSM/EDGE carrier, the test requirement is specified in </w:t>
      </w:r>
      <w:bookmarkStart w:id="4790" w:name="OLE_LINK3"/>
      <w:bookmarkStart w:id="4791"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0"/>
      <w:bookmarkEnd w:id="4791"/>
    </w:p>
    <w:p w14:paraId="56DA88ED" w14:textId="77777777" w:rsidR="00FF3259" w:rsidRPr="00A46FD9" w:rsidRDefault="00FF3259" w:rsidP="00FF3259">
      <w:pPr>
        <w:pStyle w:val="Heading5"/>
        <w:rPr>
          <w:rFonts w:eastAsia="SimSun"/>
          <w:lang w:eastAsia="zh-CN"/>
        </w:rPr>
      </w:pPr>
      <w:bookmarkStart w:id="4792" w:name="_Toc21097999"/>
      <w:bookmarkStart w:id="4793" w:name="_Toc29765561"/>
      <w:bookmarkStart w:id="4794" w:name="_Toc37181043"/>
      <w:bookmarkStart w:id="4795" w:name="_Toc37181487"/>
      <w:bookmarkStart w:id="4796" w:name="_Toc37181931"/>
      <w:bookmarkStart w:id="4797" w:name="_Toc45881996"/>
      <w:bookmarkStart w:id="4798" w:name="_Toc52560229"/>
      <w:bookmarkStart w:id="4799" w:name="_Toc67912784"/>
      <w:bookmarkStart w:id="4800" w:name="_Toc74901471"/>
      <w:bookmarkStart w:id="4801" w:name="_Toc76504729"/>
      <w:bookmarkStart w:id="4802" w:name="_Toc83044458"/>
      <w:bookmarkStart w:id="4803" w:name="_Toc89871803"/>
      <w:bookmarkStart w:id="4804" w:name="_Toc98702421"/>
      <w:bookmarkStart w:id="4805" w:name="_Toc105745795"/>
      <w:bookmarkStart w:id="4806" w:name="_Toc123147587"/>
      <w:bookmarkStart w:id="4807" w:name="_Toc124164264"/>
      <w:bookmarkStart w:id="4808" w:name="_Toc130736254"/>
      <w:bookmarkStart w:id="4809" w:name="_Toc137308058"/>
      <w:bookmarkStart w:id="4810" w:name="_Toc138890966"/>
      <w:bookmarkStart w:id="4811" w:name="_Toc138891412"/>
      <w:r w:rsidRPr="00A46FD9">
        <w:rPr>
          <w:rFonts w:eastAsia="SimSun"/>
          <w:lang w:eastAsia="zh-CN"/>
        </w:rPr>
        <w:t>6.5.1.5.5</w:t>
      </w:r>
      <w:r w:rsidRPr="00A46FD9">
        <w:rPr>
          <w:rFonts w:eastAsia="SimSun"/>
          <w:lang w:eastAsia="zh-CN"/>
        </w:rPr>
        <w:tab/>
        <w:t>NB-IoT test requirement</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2" w:name="_Toc21098000"/>
      <w:bookmarkStart w:id="4813" w:name="_Toc29765562"/>
      <w:bookmarkStart w:id="4814" w:name="_Toc37181044"/>
      <w:bookmarkStart w:id="4815" w:name="_Toc37181488"/>
      <w:bookmarkStart w:id="4816" w:name="_Toc37181932"/>
      <w:bookmarkStart w:id="4817" w:name="_Toc45881997"/>
      <w:bookmarkStart w:id="4818" w:name="_Toc52560230"/>
      <w:bookmarkStart w:id="4819" w:name="_Toc67912785"/>
      <w:bookmarkStart w:id="4820" w:name="_Toc74901472"/>
      <w:bookmarkStart w:id="4821" w:name="_Toc76504730"/>
      <w:bookmarkStart w:id="4822" w:name="_Toc83044459"/>
      <w:bookmarkStart w:id="4823" w:name="_Toc89871804"/>
      <w:bookmarkStart w:id="4824" w:name="_Toc98702422"/>
      <w:bookmarkStart w:id="4825" w:name="_Toc105745796"/>
      <w:bookmarkStart w:id="4826" w:name="_Toc123147588"/>
      <w:bookmarkStart w:id="4827" w:name="_Toc124164265"/>
      <w:bookmarkStart w:id="4828" w:name="_Toc130736255"/>
      <w:bookmarkStart w:id="4829" w:name="_Toc137308059"/>
      <w:bookmarkStart w:id="4830" w:name="_Toc138890967"/>
      <w:bookmarkStart w:id="4831" w:name="_Toc138891413"/>
      <w:r w:rsidRPr="00A46FD9">
        <w:rPr>
          <w:rFonts w:eastAsia="SimSun"/>
          <w:lang w:eastAsia="zh-CN"/>
        </w:rPr>
        <w:t>6.5.1.5.6</w:t>
      </w:r>
      <w:r w:rsidRPr="00A46FD9">
        <w:rPr>
          <w:rFonts w:eastAsia="SimSun"/>
          <w:lang w:eastAsia="zh-CN"/>
        </w:rPr>
        <w:tab/>
        <w:t>NR test requirement</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2" w:name="_Toc21098001"/>
      <w:bookmarkStart w:id="4833" w:name="_Toc29765563"/>
      <w:bookmarkStart w:id="4834" w:name="_Toc37181045"/>
      <w:bookmarkStart w:id="4835" w:name="_Toc37181489"/>
      <w:bookmarkStart w:id="4836" w:name="_Toc37181933"/>
      <w:bookmarkStart w:id="4837" w:name="_Toc45881998"/>
      <w:bookmarkStart w:id="4838" w:name="_Toc52560231"/>
      <w:bookmarkStart w:id="4839" w:name="_Toc67912786"/>
      <w:bookmarkStart w:id="4840" w:name="_Toc74901473"/>
      <w:bookmarkStart w:id="4841" w:name="_Toc76504731"/>
      <w:bookmarkStart w:id="4842" w:name="_Toc83044460"/>
      <w:bookmarkStart w:id="4843" w:name="_Toc89871805"/>
      <w:bookmarkStart w:id="4844" w:name="_Toc98702423"/>
      <w:bookmarkStart w:id="4845" w:name="_Toc105745797"/>
      <w:bookmarkStart w:id="4846" w:name="_Toc123147589"/>
      <w:bookmarkStart w:id="4847" w:name="_Toc124164266"/>
      <w:bookmarkStart w:id="4848" w:name="_Toc130736256"/>
      <w:bookmarkStart w:id="4849" w:name="_Toc137308060"/>
      <w:bookmarkStart w:id="4850" w:name="_Toc138890968"/>
      <w:bookmarkStart w:id="4851" w:name="_Toc138891414"/>
      <w:r w:rsidRPr="00A46FD9">
        <w:t>6.5.2</w:t>
      </w:r>
      <w:r w:rsidRPr="00A46FD9">
        <w:tab/>
        <w:t>Frequency error</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600E265F" w14:textId="77777777" w:rsidR="00FF3259" w:rsidRPr="00A46FD9" w:rsidRDefault="00FF3259" w:rsidP="00FF3259">
      <w:pPr>
        <w:pStyle w:val="Heading4"/>
      </w:pPr>
      <w:bookmarkStart w:id="4852" w:name="_Toc21098002"/>
      <w:bookmarkStart w:id="4853" w:name="_Toc29765564"/>
      <w:bookmarkStart w:id="4854" w:name="_Toc37181046"/>
      <w:bookmarkStart w:id="4855" w:name="_Toc37181490"/>
      <w:bookmarkStart w:id="4856" w:name="_Toc37181934"/>
      <w:bookmarkStart w:id="4857" w:name="_Toc45881999"/>
      <w:bookmarkStart w:id="4858" w:name="_Toc52560232"/>
      <w:bookmarkStart w:id="4859" w:name="_Toc67912787"/>
      <w:bookmarkStart w:id="4860" w:name="_Toc74901474"/>
      <w:bookmarkStart w:id="4861" w:name="_Toc76504732"/>
      <w:bookmarkStart w:id="4862" w:name="_Toc83044461"/>
      <w:bookmarkStart w:id="4863" w:name="_Toc89871806"/>
      <w:bookmarkStart w:id="4864" w:name="_Toc98702424"/>
      <w:bookmarkStart w:id="4865" w:name="_Toc105745798"/>
      <w:bookmarkStart w:id="4866" w:name="_Toc123147590"/>
      <w:bookmarkStart w:id="4867" w:name="_Toc124164267"/>
      <w:bookmarkStart w:id="4868" w:name="_Toc130736257"/>
      <w:bookmarkStart w:id="4869" w:name="_Toc137308061"/>
      <w:bookmarkStart w:id="4870" w:name="_Toc138890969"/>
      <w:bookmarkStart w:id="4871" w:name="_Toc138891415"/>
      <w:r w:rsidRPr="00A46FD9">
        <w:t>6.5.2.1</w:t>
      </w:r>
      <w:r w:rsidRPr="00A46FD9">
        <w:tab/>
        <w:t>Definition and applicability</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2" w:name="_Toc21098003"/>
      <w:bookmarkStart w:id="4873" w:name="_Toc29765565"/>
      <w:bookmarkStart w:id="4874" w:name="_Toc37181047"/>
      <w:bookmarkStart w:id="4875" w:name="_Toc37181491"/>
      <w:bookmarkStart w:id="4876" w:name="_Toc37181935"/>
      <w:bookmarkStart w:id="4877" w:name="_Toc45882000"/>
      <w:bookmarkStart w:id="4878" w:name="_Toc52560233"/>
      <w:bookmarkStart w:id="4879" w:name="_Toc67912788"/>
      <w:bookmarkStart w:id="4880" w:name="_Toc74901475"/>
      <w:bookmarkStart w:id="4881" w:name="_Toc76504733"/>
      <w:bookmarkStart w:id="4882" w:name="_Toc83044462"/>
      <w:bookmarkStart w:id="4883" w:name="_Toc89871807"/>
      <w:bookmarkStart w:id="4884" w:name="_Toc98702425"/>
      <w:bookmarkStart w:id="4885" w:name="_Toc105745799"/>
      <w:bookmarkStart w:id="4886" w:name="_Toc123147591"/>
      <w:bookmarkStart w:id="4887" w:name="_Toc124164268"/>
      <w:bookmarkStart w:id="4888" w:name="_Toc130736258"/>
      <w:bookmarkStart w:id="4889" w:name="_Toc137308062"/>
      <w:bookmarkStart w:id="4890" w:name="_Toc138890970"/>
      <w:bookmarkStart w:id="4891" w:name="_Toc138891416"/>
      <w:r w:rsidRPr="00A46FD9">
        <w:t>6.5.2.2</w:t>
      </w:r>
      <w:r w:rsidRPr="00A46FD9">
        <w:tab/>
        <w:t>Minimum Requirement</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2" w:name="_Toc21098004"/>
      <w:bookmarkStart w:id="4893" w:name="_Toc29765566"/>
      <w:bookmarkStart w:id="4894" w:name="_Toc37181048"/>
      <w:bookmarkStart w:id="4895" w:name="_Toc37181492"/>
      <w:bookmarkStart w:id="4896" w:name="_Toc37181936"/>
      <w:bookmarkStart w:id="4897" w:name="_Toc45882001"/>
      <w:bookmarkStart w:id="4898" w:name="_Toc52560234"/>
      <w:bookmarkStart w:id="4899" w:name="_Toc67912789"/>
      <w:bookmarkStart w:id="4900" w:name="_Toc74901476"/>
      <w:bookmarkStart w:id="4901" w:name="_Toc76504734"/>
      <w:bookmarkStart w:id="4902" w:name="_Toc83044463"/>
      <w:bookmarkStart w:id="4903" w:name="_Toc89871808"/>
      <w:bookmarkStart w:id="4904" w:name="_Toc98702426"/>
      <w:bookmarkStart w:id="4905" w:name="_Toc105745800"/>
      <w:bookmarkStart w:id="4906" w:name="_Toc123147592"/>
      <w:bookmarkStart w:id="4907" w:name="_Toc124164269"/>
      <w:bookmarkStart w:id="4908" w:name="_Toc130736259"/>
      <w:bookmarkStart w:id="4909" w:name="_Toc137308063"/>
      <w:bookmarkStart w:id="4910" w:name="_Toc138890971"/>
      <w:bookmarkStart w:id="4911" w:name="_Toc138891417"/>
      <w:r w:rsidRPr="00A46FD9">
        <w:t>6.5.2.3</w:t>
      </w:r>
      <w:r w:rsidRPr="00A46FD9">
        <w:tab/>
      </w:r>
      <w:r w:rsidRPr="00A46FD9">
        <w:tab/>
        <w:t>Test purpose</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2" w:name="_Toc21098005"/>
      <w:bookmarkStart w:id="4913" w:name="_Toc29765567"/>
      <w:bookmarkStart w:id="4914" w:name="_Toc37181049"/>
      <w:bookmarkStart w:id="4915" w:name="_Toc37181493"/>
      <w:bookmarkStart w:id="4916" w:name="_Toc37181937"/>
      <w:bookmarkStart w:id="4917" w:name="_Toc45882002"/>
      <w:bookmarkStart w:id="4918" w:name="_Toc52560235"/>
      <w:bookmarkStart w:id="4919" w:name="_Toc67912790"/>
      <w:bookmarkStart w:id="4920" w:name="_Toc74901477"/>
      <w:bookmarkStart w:id="4921" w:name="_Toc76504735"/>
      <w:bookmarkStart w:id="4922" w:name="_Toc83044464"/>
      <w:bookmarkStart w:id="4923" w:name="_Toc89871809"/>
      <w:bookmarkStart w:id="4924" w:name="_Toc98702427"/>
      <w:bookmarkStart w:id="4925" w:name="_Toc105745801"/>
      <w:bookmarkStart w:id="4926" w:name="_Toc123147593"/>
      <w:bookmarkStart w:id="4927" w:name="_Toc124164270"/>
      <w:bookmarkStart w:id="4928" w:name="_Toc130736260"/>
      <w:bookmarkStart w:id="4929" w:name="_Toc137308064"/>
      <w:bookmarkStart w:id="4930" w:name="_Toc138890972"/>
      <w:bookmarkStart w:id="4931" w:name="_Toc138891418"/>
      <w:r w:rsidRPr="00A46FD9">
        <w:t>6.5.2.4</w:t>
      </w:r>
      <w:r w:rsidRPr="00A46FD9">
        <w:tab/>
        <w:t>Method of test</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2" w:name="_Toc21098006"/>
      <w:bookmarkStart w:id="4933" w:name="_Toc29765568"/>
      <w:bookmarkStart w:id="4934" w:name="_Toc37181050"/>
      <w:bookmarkStart w:id="4935" w:name="_Toc37181494"/>
      <w:bookmarkStart w:id="4936" w:name="_Toc37181938"/>
      <w:bookmarkStart w:id="4937" w:name="_Toc45882003"/>
      <w:bookmarkStart w:id="4938" w:name="_Toc52560236"/>
      <w:bookmarkStart w:id="4939" w:name="_Toc67912791"/>
      <w:bookmarkStart w:id="4940" w:name="_Toc74901478"/>
      <w:bookmarkStart w:id="4941" w:name="_Toc76504736"/>
      <w:bookmarkStart w:id="4942" w:name="_Toc83044465"/>
      <w:bookmarkStart w:id="4943" w:name="_Toc89871810"/>
      <w:bookmarkStart w:id="4944" w:name="_Toc98702428"/>
      <w:bookmarkStart w:id="4945" w:name="_Toc105745802"/>
      <w:bookmarkStart w:id="4946" w:name="_Toc123147594"/>
      <w:bookmarkStart w:id="4947" w:name="_Toc124164271"/>
      <w:bookmarkStart w:id="4948" w:name="_Toc130736261"/>
      <w:bookmarkStart w:id="4949" w:name="_Toc137308065"/>
      <w:bookmarkStart w:id="4950" w:name="_Toc138890973"/>
      <w:bookmarkStart w:id="4951" w:name="_Toc138891419"/>
      <w:r w:rsidRPr="00A46FD9">
        <w:t>6.5.2.5</w:t>
      </w:r>
      <w:r w:rsidRPr="00A46FD9">
        <w:tab/>
        <w:t>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21FD1A04" w14:textId="77777777" w:rsidR="00FF3259" w:rsidRPr="00A46FD9" w:rsidRDefault="00FF3259" w:rsidP="00FF3259">
      <w:pPr>
        <w:pStyle w:val="Heading5"/>
      </w:pPr>
      <w:bookmarkStart w:id="4952" w:name="_Toc21098007"/>
      <w:bookmarkStart w:id="4953" w:name="_Toc29765569"/>
      <w:bookmarkStart w:id="4954" w:name="_Toc37181051"/>
      <w:bookmarkStart w:id="4955" w:name="_Toc37181495"/>
      <w:bookmarkStart w:id="4956" w:name="_Toc37181939"/>
      <w:bookmarkStart w:id="4957" w:name="_Toc45882004"/>
      <w:bookmarkStart w:id="4958" w:name="_Toc52560237"/>
      <w:bookmarkStart w:id="4959" w:name="_Toc67912792"/>
      <w:bookmarkStart w:id="4960" w:name="_Toc74901479"/>
      <w:bookmarkStart w:id="4961" w:name="_Toc76504737"/>
      <w:bookmarkStart w:id="4962" w:name="_Toc83044466"/>
      <w:bookmarkStart w:id="4963" w:name="_Toc89871811"/>
      <w:bookmarkStart w:id="4964" w:name="_Toc98702429"/>
      <w:bookmarkStart w:id="4965" w:name="_Toc105745803"/>
      <w:bookmarkStart w:id="4966" w:name="_Toc123147595"/>
      <w:bookmarkStart w:id="4967" w:name="_Toc124164272"/>
      <w:bookmarkStart w:id="4968" w:name="_Toc130736262"/>
      <w:bookmarkStart w:id="4969" w:name="_Toc137308066"/>
      <w:bookmarkStart w:id="4970" w:name="_Toc138890974"/>
      <w:bookmarkStart w:id="4971" w:name="_Toc138891420"/>
      <w:r w:rsidRPr="00A46FD9">
        <w:t>6.5.2.5.1</w:t>
      </w:r>
      <w:r w:rsidRPr="00A46FD9">
        <w:tab/>
        <w:t>E-UTRA test requirement</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2" w:name="_Toc21098008"/>
      <w:bookmarkStart w:id="4973" w:name="_Toc29765570"/>
      <w:bookmarkStart w:id="4974" w:name="_Toc37181052"/>
      <w:bookmarkStart w:id="4975" w:name="_Toc37181496"/>
      <w:bookmarkStart w:id="4976" w:name="_Toc37181940"/>
      <w:bookmarkStart w:id="4977" w:name="_Toc45882005"/>
      <w:bookmarkStart w:id="4978" w:name="_Toc52560238"/>
      <w:bookmarkStart w:id="4979" w:name="_Toc67912793"/>
      <w:bookmarkStart w:id="4980" w:name="_Toc74901480"/>
      <w:bookmarkStart w:id="4981" w:name="_Toc76504738"/>
      <w:bookmarkStart w:id="4982" w:name="_Toc83044467"/>
      <w:bookmarkStart w:id="4983" w:name="_Toc89871812"/>
      <w:bookmarkStart w:id="4984" w:name="_Toc98702430"/>
      <w:bookmarkStart w:id="4985" w:name="_Toc105745804"/>
      <w:bookmarkStart w:id="4986" w:name="_Toc123147596"/>
      <w:bookmarkStart w:id="4987" w:name="_Toc124164273"/>
      <w:bookmarkStart w:id="4988" w:name="_Toc130736263"/>
      <w:bookmarkStart w:id="4989" w:name="_Toc137308067"/>
      <w:bookmarkStart w:id="4990" w:name="_Toc138890975"/>
      <w:bookmarkStart w:id="4991" w:name="_Toc138891421"/>
      <w:r w:rsidRPr="00A46FD9">
        <w:t>6.5.2.5.2</w:t>
      </w:r>
      <w:r w:rsidRPr="00A46FD9">
        <w:tab/>
        <w:t>UTRA FDD test requirement</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2" w:name="_Toc21098009"/>
      <w:bookmarkStart w:id="4993" w:name="_Toc29765571"/>
      <w:bookmarkStart w:id="4994" w:name="_Toc37181053"/>
      <w:bookmarkStart w:id="4995" w:name="_Toc37181497"/>
      <w:bookmarkStart w:id="4996" w:name="_Toc37181941"/>
      <w:bookmarkStart w:id="4997" w:name="_Toc45882006"/>
      <w:bookmarkStart w:id="4998" w:name="_Toc52560239"/>
      <w:bookmarkStart w:id="4999" w:name="_Toc67912794"/>
      <w:bookmarkStart w:id="5000" w:name="_Toc74901481"/>
      <w:bookmarkStart w:id="5001" w:name="_Toc76504739"/>
      <w:bookmarkStart w:id="5002" w:name="_Toc83044468"/>
      <w:bookmarkStart w:id="5003" w:name="_Toc89871813"/>
      <w:bookmarkStart w:id="5004" w:name="_Toc98702431"/>
      <w:bookmarkStart w:id="5005" w:name="_Toc105745805"/>
      <w:bookmarkStart w:id="5006" w:name="_Toc123147597"/>
      <w:bookmarkStart w:id="5007" w:name="_Toc124164274"/>
      <w:bookmarkStart w:id="5008" w:name="_Toc130736264"/>
      <w:bookmarkStart w:id="5009" w:name="_Toc137308068"/>
      <w:bookmarkStart w:id="5010" w:name="_Toc138890976"/>
      <w:bookmarkStart w:id="5011" w:name="_Toc138891422"/>
      <w:r w:rsidRPr="00A46FD9">
        <w:t>6.5.2.5.3</w:t>
      </w:r>
      <w:r w:rsidRPr="00A46FD9">
        <w:tab/>
        <w:t>UTRA TDD test requirement</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2" w:name="_Toc21098010"/>
      <w:bookmarkStart w:id="5013" w:name="_Toc29765572"/>
      <w:bookmarkStart w:id="5014" w:name="_Toc37181054"/>
      <w:bookmarkStart w:id="5015" w:name="_Toc37181498"/>
      <w:bookmarkStart w:id="5016" w:name="_Toc37181942"/>
      <w:bookmarkStart w:id="5017" w:name="_Toc45882007"/>
      <w:bookmarkStart w:id="5018" w:name="_Toc52560240"/>
      <w:bookmarkStart w:id="5019" w:name="_Toc67912795"/>
      <w:bookmarkStart w:id="5020" w:name="_Toc74901482"/>
      <w:bookmarkStart w:id="5021" w:name="_Toc76504740"/>
      <w:bookmarkStart w:id="5022" w:name="_Toc83044469"/>
      <w:bookmarkStart w:id="5023" w:name="_Toc89871814"/>
      <w:bookmarkStart w:id="5024" w:name="_Toc98702432"/>
      <w:bookmarkStart w:id="5025" w:name="_Toc105745806"/>
      <w:bookmarkStart w:id="5026" w:name="_Toc123147598"/>
      <w:bookmarkStart w:id="5027" w:name="_Toc124164275"/>
      <w:bookmarkStart w:id="5028" w:name="_Toc130736265"/>
      <w:bookmarkStart w:id="5029" w:name="_Toc137308069"/>
      <w:bookmarkStart w:id="5030" w:name="_Toc138890977"/>
      <w:bookmarkStart w:id="5031" w:name="_Toc138891423"/>
      <w:r w:rsidRPr="00A46FD9">
        <w:t>6.5.2.5.4</w:t>
      </w:r>
      <w:r w:rsidRPr="00A46FD9">
        <w:tab/>
        <w:t>GSM/EDGE test requirement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2" w:name="_Toc21098011"/>
      <w:bookmarkStart w:id="5033" w:name="_Toc29765573"/>
      <w:bookmarkStart w:id="5034" w:name="_Toc37181055"/>
      <w:bookmarkStart w:id="5035" w:name="_Toc37181499"/>
      <w:bookmarkStart w:id="5036" w:name="_Toc37181943"/>
      <w:bookmarkStart w:id="5037" w:name="_Toc45882008"/>
      <w:bookmarkStart w:id="5038" w:name="_Toc52560241"/>
      <w:bookmarkStart w:id="5039" w:name="_Toc67912796"/>
      <w:bookmarkStart w:id="5040" w:name="_Toc74901483"/>
      <w:bookmarkStart w:id="5041" w:name="_Toc76504741"/>
      <w:bookmarkStart w:id="5042" w:name="_Toc83044470"/>
      <w:bookmarkStart w:id="5043" w:name="_Toc89871815"/>
      <w:bookmarkStart w:id="5044" w:name="_Toc98702433"/>
      <w:bookmarkStart w:id="5045" w:name="_Toc105745807"/>
      <w:bookmarkStart w:id="5046" w:name="_Toc123147599"/>
      <w:bookmarkStart w:id="5047" w:name="_Toc124164276"/>
      <w:bookmarkStart w:id="5048" w:name="_Toc130736266"/>
      <w:bookmarkStart w:id="5049" w:name="_Toc137308070"/>
      <w:bookmarkStart w:id="5050" w:name="_Toc138890978"/>
      <w:bookmarkStart w:id="5051" w:name="_Toc138891424"/>
      <w:r w:rsidRPr="00A46FD9">
        <w:rPr>
          <w:rFonts w:eastAsia="SimSun"/>
          <w:lang w:eastAsia="zh-CN"/>
        </w:rPr>
        <w:lastRenderedPageBreak/>
        <w:t>6.5.2.5.5</w:t>
      </w:r>
      <w:r w:rsidRPr="00A46FD9">
        <w:rPr>
          <w:rFonts w:eastAsia="SimSun"/>
          <w:lang w:eastAsia="zh-CN"/>
        </w:rPr>
        <w:tab/>
        <w:t>NB-IoT test requirement</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2" w:name="_Toc21098012"/>
      <w:bookmarkStart w:id="5053" w:name="_Toc29765574"/>
      <w:bookmarkStart w:id="5054" w:name="_Toc37181056"/>
      <w:bookmarkStart w:id="5055" w:name="_Toc37181500"/>
      <w:bookmarkStart w:id="5056" w:name="_Toc37181944"/>
      <w:bookmarkStart w:id="5057" w:name="_Toc45882009"/>
      <w:bookmarkStart w:id="5058" w:name="_Toc52560242"/>
      <w:bookmarkStart w:id="5059" w:name="_Toc67912797"/>
      <w:bookmarkStart w:id="5060" w:name="_Toc74901484"/>
      <w:bookmarkStart w:id="5061" w:name="_Toc76504742"/>
      <w:bookmarkStart w:id="5062" w:name="_Toc83044471"/>
      <w:bookmarkStart w:id="5063" w:name="_Toc89871816"/>
      <w:bookmarkStart w:id="5064" w:name="_Toc98702434"/>
      <w:bookmarkStart w:id="5065" w:name="_Toc105745808"/>
      <w:bookmarkStart w:id="5066" w:name="_Toc123147600"/>
      <w:bookmarkStart w:id="5067" w:name="_Toc124164277"/>
      <w:bookmarkStart w:id="5068" w:name="_Toc130736267"/>
      <w:bookmarkStart w:id="5069" w:name="_Toc137308071"/>
      <w:bookmarkStart w:id="5070" w:name="_Toc138890979"/>
      <w:bookmarkStart w:id="5071" w:name="_Toc138891425"/>
      <w:r w:rsidRPr="00A46FD9">
        <w:rPr>
          <w:rFonts w:eastAsia="SimSun"/>
          <w:lang w:eastAsia="zh-CN"/>
        </w:rPr>
        <w:t>6.5.2.5.6</w:t>
      </w:r>
      <w:r w:rsidRPr="00A46FD9">
        <w:rPr>
          <w:rFonts w:eastAsia="SimSun"/>
          <w:lang w:eastAsia="zh-CN"/>
        </w:rPr>
        <w:tab/>
        <w:t>NR test requirement</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2" w:name="_Toc21098013"/>
      <w:bookmarkStart w:id="5073" w:name="_Toc29765575"/>
      <w:bookmarkStart w:id="5074" w:name="_Toc37181057"/>
      <w:bookmarkStart w:id="5075" w:name="_Toc37181501"/>
      <w:bookmarkStart w:id="5076" w:name="_Toc37181945"/>
      <w:bookmarkStart w:id="5077" w:name="_Toc45882010"/>
      <w:bookmarkStart w:id="5078" w:name="_Toc52560243"/>
      <w:bookmarkStart w:id="5079" w:name="_Toc67912798"/>
      <w:bookmarkStart w:id="5080" w:name="_Toc74901485"/>
      <w:bookmarkStart w:id="5081" w:name="_Toc76504743"/>
      <w:bookmarkStart w:id="5082" w:name="_Toc83044472"/>
      <w:bookmarkStart w:id="5083" w:name="_Toc89871817"/>
      <w:bookmarkStart w:id="5084" w:name="_Toc98702435"/>
      <w:bookmarkStart w:id="5085" w:name="_Toc105745809"/>
      <w:bookmarkStart w:id="5086" w:name="_Toc123147601"/>
      <w:bookmarkStart w:id="5087" w:name="_Toc124164278"/>
      <w:bookmarkStart w:id="5088" w:name="_Toc130736268"/>
      <w:bookmarkStart w:id="5089" w:name="_Toc137308072"/>
      <w:bookmarkStart w:id="5090" w:name="_Toc138890980"/>
      <w:bookmarkStart w:id="5091" w:name="_Toc138891426"/>
      <w:r w:rsidRPr="00A46FD9">
        <w:t>6.5.3</w:t>
      </w:r>
      <w:r w:rsidRPr="00A46FD9">
        <w:tab/>
        <w:t>Time alignment error</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18FC5966" w14:textId="77777777" w:rsidR="00FF3259" w:rsidRPr="00A46FD9" w:rsidRDefault="00FF3259" w:rsidP="00FF3259">
      <w:pPr>
        <w:pStyle w:val="Heading4"/>
      </w:pPr>
      <w:bookmarkStart w:id="5092" w:name="_Toc21098014"/>
      <w:bookmarkStart w:id="5093" w:name="_Toc29765576"/>
      <w:bookmarkStart w:id="5094" w:name="_Toc37181058"/>
      <w:bookmarkStart w:id="5095" w:name="_Toc37181502"/>
      <w:bookmarkStart w:id="5096" w:name="_Toc37181946"/>
      <w:bookmarkStart w:id="5097" w:name="_Toc45882011"/>
      <w:bookmarkStart w:id="5098" w:name="_Toc52560244"/>
      <w:bookmarkStart w:id="5099" w:name="_Toc67912799"/>
      <w:bookmarkStart w:id="5100" w:name="_Toc74901486"/>
      <w:bookmarkStart w:id="5101" w:name="_Toc76504744"/>
      <w:bookmarkStart w:id="5102" w:name="_Toc83044473"/>
      <w:bookmarkStart w:id="5103" w:name="_Toc89871818"/>
      <w:bookmarkStart w:id="5104" w:name="_Toc98702436"/>
      <w:bookmarkStart w:id="5105" w:name="_Toc105745810"/>
      <w:bookmarkStart w:id="5106" w:name="_Toc123147602"/>
      <w:bookmarkStart w:id="5107" w:name="_Toc124164279"/>
      <w:bookmarkStart w:id="5108" w:name="_Toc130736269"/>
      <w:bookmarkStart w:id="5109" w:name="_Toc137308073"/>
      <w:bookmarkStart w:id="5110" w:name="_Toc138890981"/>
      <w:bookmarkStart w:id="5111" w:name="_Toc138891427"/>
      <w:r w:rsidRPr="00A46FD9">
        <w:t>6.5.3.1</w:t>
      </w:r>
      <w:r w:rsidRPr="00A46FD9">
        <w:tab/>
        <w:t>Definition and applicability</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2" w:name="_Toc21098015"/>
      <w:bookmarkStart w:id="5113" w:name="_Toc29765577"/>
      <w:bookmarkStart w:id="5114" w:name="_Toc37181059"/>
      <w:bookmarkStart w:id="5115" w:name="_Toc37181503"/>
      <w:bookmarkStart w:id="5116" w:name="_Toc37181947"/>
      <w:bookmarkStart w:id="5117" w:name="_Toc45882012"/>
      <w:bookmarkStart w:id="5118" w:name="_Toc52560245"/>
      <w:bookmarkStart w:id="5119" w:name="_Toc67912800"/>
      <w:bookmarkStart w:id="5120" w:name="_Toc74901487"/>
      <w:bookmarkStart w:id="5121" w:name="_Toc76504745"/>
      <w:bookmarkStart w:id="5122" w:name="_Toc83044474"/>
      <w:bookmarkStart w:id="5123" w:name="_Toc89871819"/>
      <w:bookmarkStart w:id="5124" w:name="_Toc98702437"/>
      <w:bookmarkStart w:id="5125" w:name="_Toc105745811"/>
      <w:bookmarkStart w:id="5126" w:name="_Toc123147603"/>
      <w:bookmarkStart w:id="5127" w:name="_Toc124164280"/>
      <w:bookmarkStart w:id="5128" w:name="_Toc130736270"/>
      <w:bookmarkStart w:id="5129" w:name="_Toc137308074"/>
      <w:bookmarkStart w:id="5130" w:name="_Toc138890982"/>
      <w:bookmarkStart w:id="5131" w:name="_Toc138891428"/>
      <w:r w:rsidRPr="00A46FD9">
        <w:t>6.5.3.2</w:t>
      </w:r>
      <w:r w:rsidRPr="00A46FD9">
        <w:tab/>
        <w:t>Minimum requirement</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2" w:name="_Toc21098016"/>
      <w:bookmarkStart w:id="5133" w:name="_Toc29765578"/>
      <w:bookmarkStart w:id="5134" w:name="_Toc37181060"/>
      <w:bookmarkStart w:id="5135" w:name="_Toc37181504"/>
      <w:bookmarkStart w:id="5136" w:name="_Toc37181948"/>
      <w:bookmarkStart w:id="5137" w:name="_Toc45882013"/>
      <w:bookmarkStart w:id="5138" w:name="_Toc52560246"/>
      <w:bookmarkStart w:id="5139" w:name="_Toc67912801"/>
      <w:bookmarkStart w:id="5140" w:name="_Toc74901488"/>
      <w:bookmarkStart w:id="5141" w:name="_Toc76504746"/>
      <w:bookmarkStart w:id="5142" w:name="_Toc83044475"/>
      <w:bookmarkStart w:id="5143" w:name="_Toc89871820"/>
      <w:bookmarkStart w:id="5144" w:name="_Toc98702438"/>
      <w:bookmarkStart w:id="5145" w:name="_Toc105745812"/>
      <w:bookmarkStart w:id="5146" w:name="_Toc123147604"/>
      <w:bookmarkStart w:id="5147" w:name="_Toc124164281"/>
      <w:bookmarkStart w:id="5148" w:name="_Toc130736271"/>
      <w:bookmarkStart w:id="5149" w:name="_Toc137308075"/>
      <w:bookmarkStart w:id="5150" w:name="_Toc138890983"/>
      <w:bookmarkStart w:id="5151" w:name="_Toc138891429"/>
      <w:r w:rsidRPr="00A46FD9">
        <w:t>6.5.3.3</w:t>
      </w:r>
      <w:r w:rsidRPr="00A46FD9">
        <w:tab/>
        <w:t>Test purpose</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2" w:name="_Toc21098017"/>
      <w:bookmarkStart w:id="5153" w:name="_Toc29765579"/>
      <w:bookmarkStart w:id="5154" w:name="_Toc37181061"/>
      <w:bookmarkStart w:id="5155" w:name="_Toc37181505"/>
      <w:bookmarkStart w:id="5156" w:name="_Toc37181949"/>
      <w:bookmarkStart w:id="5157" w:name="_Toc45882014"/>
      <w:bookmarkStart w:id="5158" w:name="_Toc52560247"/>
      <w:bookmarkStart w:id="5159" w:name="_Toc67912802"/>
      <w:bookmarkStart w:id="5160" w:name="_Toc74901489"/>
      <w:bookmarkStart w:id="5161" w:name="_Toc76504747"/>
      <w:bookmarkStart w:id="5162" w:name="_Toc83044476"/>
      <w:bookmarkStart w:id="5163" w:name="_Toc89871821"/>
      <w:bookmarkStart w:id="5164" w:name="_Toc98702439"/>
      <w:bookmarkStart w:id="5165" w:name="_Toc105745813"/>
      <w:bookmarkStart w:id="5166" w:name="_Toc123147605"/>
      <w:bookmarkStart w:id="5167" w:name="_Toc124164282"/>
      <w:bookmarkStart w:id="5168" w:name="_Toc130736272"/>
      <w:bookmarkStart w:id="5169" w:name="_Toc137308076"/>
      <w:bookmarkStart w:id="5170" w:name="_Toc138890984"/>
      <w:bookmarkStart w:id="5171" w:name="_Toc138891430"/>
      <w:r w:rsidRPr="00A46FD9">
        <w:t>6.5.3.4</w:t>
      </w:r>
      <w:r w:rsidRPr="00A46FD9">
        <w:tab/>
        <w:t>Method of test</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2" w:name="_Toc21098018"/>
      <w:bookmarkStart w:id="5173" w:name="_Toc29765580"/>
      <w:bookmarkStart w:id="5174" w:name="_Toc37181062"/>
      <w:bookmarkStart w:id="5175" w:name="_Toc37181506"/>
      <w:bookmarkStart w:id="5176" w:name="_Toc37181950"/>
      <w:bookmarkStart w:id="5177" w:name="_Toc45882015"/>
      <w:bookmarkStart w:id="5178" w:name="_Toc52560248"/>
      <w:bookmarkStart w:id="5179" w:name="_Toc67912803"/>
      <w:bookmarkStart w:id="5180" w:name="_Toc74901490"/>
      <w:bookmarkStart w:id="5181" w:name="_Toc76504748"/>
      <w:bookmarkStart w:id="5182" w:name="_Toc83044477"/>
      <w:bookmarkStart w:id="5183" w:name="_Toc89871822"/>
      <w:bookmarkStart w:id="5184" w:name="_Toc98702440"/>
      <w:bookmarkStart w:id="5185" w:name="_Toc105745814"/>
      <w:bookmarkStart w:id="5186" w:name="_Toc123147606"/>
      <w:bookmarkStart w:id="5187" w:name="_Toc124164283"/>
      <w:bookmarkStart w:id="5188" w:name="_Toc130736273"/>
      <w:bookmarkStart w:id="5189" w:name="_Toc137308077"/>
      <w:bookmarkStart w:id="5190" w:name="_Toc138890985"/>
      <w:bookmarkStart w:id="5191" w:name="_Toc138891431"/>
      <w:r w:rsidRPr="00A46FD9">
        <w:lastRenderedPageBreak/>
        <w:t>6.5.3.5</w:t>
      </w:r>
      <w:r w:rsidRPr="00A46FD9">
        <w:tab/>
        <w:t>Test requirement</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2" w:name="_Toc21098019"/>
      <w:bookmarkStart w:id="5193" w:name="_Toc29765581"/>
      <w:bookmarkStart w:id="5194" w:name="_Toc37181063"/>
      <w:bookmarkStart w:id="5195" w:name="_Toc37181507"/>
      <w:bookmarkStart w:id="5196" w:name="_Toc37181951"/>
      <w:bookmarkStart w:id="5197" w:name="_Toc45882016"/>
      <w:bookmarkStart w:id="5198" w:name="_Toc52560249"/>
      <w:bookmarkStart w:id="5199" w:name="_Toc67912804"/>
      <w:bookmarkStart w:id="5200" w:name="_Toc74901491"/>
      <w:bookmarkStart w:id="5201" w:name="_Toc76504749"/>
      <w:bookmarkStart w:id="5202" w:name="_Toc83044478"/>
      <w:bookmarkStart w:id="5203" w:name="_Toc89871823"/>
      <w:bookmarkStart w:id="5204" w:name="_Toc98702441"/>
      <w:bookmarkStart w:id="5205" w:name="_Toc105745815"/>
      <w:bookmarkStart w:id="5206" w:name="_Toc123147607"/>
      <w:bookmarkStart w:id="5207" w:name="_Toc124164284"/>
      <w:bookmarkStart w:id="5208" w:name="_Toc130736274"/>
      <w:bookmarkStart w:id="5209" w:name="_Toc137308078"/>
      <w:bookmarkStart w:id="5210" w:name="_Toc138890986"/>
      <w:bookmarkStart w:id="5211" w:name="_Toc138891432"/>
      <w:r w:rsidRPr="00A46FD9">
        <w:t>6.6</w:t>
      </w:r>
      <w:r w:rsidRPr="00A46FD9">
        <w:tab/>
        <w:t>Unwanted emissions</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2" w:name="OLE_LINK27"/>
            <w:bookmarkStart w:id="5213" w:name="OLE_LINK28"/>
            <w:r w:rsidRPr="00A46FD9">
              <w:sym w:font="Symbol" w:char="00A3"/>
            </w:r>
            <w:bookmarkEnd w:id="5212"/>
            <w:bookmarkEnd w:id="52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5" w:name="_Toc21098020"/>
      <w:bookmarkStart w:id="5216" w:name="_Toc29765582"/>
      <w:bookmarkStart w:id="5217" w:name="_Toc37181064"/>
      <w:bookmarkStart w:id="5218" w:name="_Toc37181508"/>
      <w:bookmarkStart w:id="5219" w:name="_Toc37181952"/>
      <w:bookmarkStart w:id="5220" w:name="_Toc45882017"/>
      <w:bookmarkStart w:id="5221" w:name="_Toc52560250"/>
      <w:bookmarkStart w:id="5222" w:name="_Toc67912805"/>
      <w:bookmarkStart w:id="5223" w:name="_Toc74901492"/>
      <w:bookmarkStart w:id="5224" w:name="_Toc76504750"/>
      <w:bookmarkStart w:id="5225" w:name="_Toc83044479"/>
      <w:bookmarkStart w:id="5226" w:name="_Toc89871824"/>
      <w:bookmarkStart w:id="5227" w:name="_Toc98702442"/>
      <w:bookmarkStart w:id="5228" w:name="_Toc105745816"/>
      <w:bookmarkStart w:id="5229" w:name="_Toc123147608"/>
      <w:bookmarkStart w:id="5230" w:name="_Toc124164285"/>
      <w:bookmarkStart w:id="5231" w:name="_Toc130736275"/>
      <w:bookmarkStart w:id="5232" w:name="_Toc137308079"/>
      <w:bookmarkStart w:id="5233" w:name="_Toc138890987"/>
      <w:bookmarkStart w:id="5234" w:name="_Toc138891433"/>
      <w:r w:rsidRPr="00A46FD9">
        <w:t>6.6.1</w:t>
      </w:r>
      <w:r w:rsidRPr="00A46FD9">
        <w:tab/>
        <w:t>Transmitter spurious emissions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C6B1E9F" w14:textId="77777777" w:rsidR="00FF3259" w:rsidRPr="00A46FD9" w:rsidRDefault="00FF3259" w:rsidP="00FF3259">
      <w:pPr>
        <w:pStyle w:val="Heading4"/>
      </w:pPr>
      <w:bookmarkStart w:id="5235" w:name="_Toc21098021"/>
      <w:bookmarkStart w:id="5236" w:name="_Toc29765583"/>
      <w:bookmarkStart w:id="5237" w:name="_Toc37181065"/>
      <w:bookmarkStart w:id="5238" w:name="_Toc37181509"/>
      <w:bookmarkStart w:id="5239" w:name="_Toc37181953"/>
      <w:bookmarkStart w:id="5240" w:name="_Toc45882018"/>
      <w:bookmarkStart w:id="5241" w:name="_Toc52560251"/>
      <w:bookmarkStart w:id="5242" w:name="_Toc67912806"/>
      <w:bookmarkStart w:id="5243" w:name="_Toc74901493"/>
      <w:bookmarkStart w:id="5244" w:name="_Toc76504751"/>
      <w:bookmarkStart w:id="5245" w:name="_Toc83044480"/>
      <w:bookmarkStart w:id="5246" w:name="_Toc89871825"/>
      <w:bookmarkStart w:id="5247" w:name="_Toc98702443"/>
      <w:bookmarkStart w:id="5248" w:name="_Toc105745817"/>
      <w:bookmarkStart w:id="5249" w:name="_Toc123147609"/>
      <w:bookmarkStart w:id="5250" w:name="_Toc124164286"/>
      <w:bookmarkStart w:id="5251" w:name="_Toc130736276"/>
      <w:bookmarkStart w:id="5252" w:name="_Toc137308080"/>
      <w:bookmarkStart w:id="5253" w:name="_Toc138890988"/>
      <w:bookmarkStart w:id="5254" w:name="_Toc138891434"/>
      <w:r w:rsidRPr="00A46FD9">
        <w:t>6.6.1.1</w:t>
      </w:r>
      <w:r w:rsidRPr="00A46FD9">
        <w:tab/>
        <w:t>Definition and applicability</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5" w:name="_Toc21098022"/>
      <w:bookmarkStart w:id="5256" w:name="_Toc29765584"/>
      <w:bookmarkStart w:id="5257" w:name="_Toc37181066"/>
      <w:bookmarkStart w:id="5258" w:name="_Toc37181510"/>
      <w:bookmarkStart w:id="5259" w:name="_Toc37181954"/>
      <w:bookmarkStart w:id="5260" w:name="_Toc45882019"/>
      <w:bookmarkStart w:id="5261" w:name="_Toc52560252"/>
      <w:bookmarkStart w:id="5262" w:name="_Toc67912807"/>
      <w:bookmarkStart w:id="5263" w:name="_Toc74901494"/>
      <w:bookmarkStart w:id="5264" w:name="_Toc76504752"/>
      <w:bookmarkStart w:id="5265" w:name="_Toc83044481"/>
      <w:bookmarkStart w:id="5266" w:name="_Toc89871826"/>
      <w:bookmarkStart w:id="5267" w:name="_Toc98702444"/>
      <w:bookmarkStart w:id="5268" w:name="_Toc105745818"/>
      <w:bookmarkStart w:id="5269" w:name="_Toc123147610"/>
      <w:bookmarkStart w:id="5270" w:name="_Toc124164287"/>
      <w:bookmarkStart w:id="5271" w:name="_Toc130736277"/>
      <w:bookmarkStart w:id="5272" w:name="_Toc137308081"/>
      <w:bookmarkStart w:id="5273" w:name="_Toc138890989"/>
      <w:bookmarkStart w:id="5274" w:name="_Toc138891435"/>
      <w:r w:rsidRPr="00A46FD9">
        <w:t>6.6.1.2</w:t>
      </w:r>
      <w:r w:rsidRPr="00A46FD9">
        <w:tab/>
        <w:t>Minimum requirement</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5" w:name="_Toc21098023"/>
      <w:bookmarkStart w:id="5276" w:name="_Toc29765585"/>
      <w:bookmarkStart w:id="5277" w:name="_Toc37181067"/>
      <w:bookmarkStart w:id="5278" w:name="_Toc37181511"/>
      <w:bookmarkStart w:id="5279" w:name="_Toc37181955"/>
      <w:bookmarkStart w:id="5280" w:name="_Toc45882020"/>
      <w:bookmarkStart w:id="5281" w:name="_Toc52560253"/>
      <w:bookmarkStart w:id="5282" w:name="_Toc67912808"/>
      <w:bookmarkStart w:id="5283" w:name="_Toc74901495"/>
      <w:bookmarkStart w:id="5284" w:name="_Toc76504753"/>
      <w:bookmarkStart w:id="5285" w:name="_Toc83044482"/>
      <w:bookmarkStart w:id="5286" w:name="_Toc89871827"/>
      <w:bookmarkStart w:id="5287" w:name="_Toc98702445"/>
      <w:bookmarkStart w:id="5288" w:name="_Toc105745819"/>
      <w:bookmarkStart w:id="5289" w:name="_Toc123147611"/>
      <w:bookmarkStart w:id="5290" w:name="_Toc124164288"/>
      <w:bookmarkStart w:id="5291" w:name="_Toc130736278"/>
      <w:bookmarkStart w:id="5292" w:name="_Toc137308082"/>
      <w:bookmarkStart w:id="5293" w:name="_Toc138890990"/>
      <w:bookmarkStart w:id="5294" w:name="_Toc138891436"/>
      <w:r w:rsidRPr="00A46FD9">
        <w:lastRenderedPageBreak/>
        <w:t>6.6.1.3</w:t>
      </w:r>
      <w:r w:rsidRPr="00A46FD9">
        <w:tab/>
        <w:t>Test purpose</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5" w:name="_Toc21098024"/>
      <w:bookmarkStart w:id="5296" w:name="_Toc29765586"/>
      <w:bookmarkStart w:id="5297" w:name="_Toc37181068"/>
      <w:bookmarkStart w:id="5298" w:name="_Toc37181512"/>
      <w:bookmarkStart w:id="5299" w:name="_Toc37181956"/>
      <w:bookmarkStart w:id="5300" w:name="_Toc45882021"/>
      <w:bookmarkStart w:id="5301" w:name="_Toc52560254"/>
      <w:bookmarkStart w:id="5302" w:name="_Toc67912809"/>
      <w:bookmarkStart w:id="5303" w:name="_Toc74901496"/>
      <w:bookmarkStart w:id="5304" w:name="_Toc76504754"/>
      <w:bookmarkStart w:id="5305" w:name="_Toc83044483"/>
      <w:bookmarkStart w:id="5306" w:name="_Toc89871828"/>
      <w:bookmarkStart w:id="5307" w:name="_Toc98702446"/>
      <w:bookmarkStart w:id="5308" w:name="_Toc105745820"/>
      <w:bookmarkStart w:id="5309" w:name="_Toc123147612"/>
      <w:bookmarkStart w:id="5310" w:name="_Toc124164289"/>
      <w:bookmarkStart w:id="5311" w:name="_Toc130736279"/>
      <w:bookmarkStart w:id="5312" w:name="_Toc137308083"/>
      <w:bookmarkStart w:id="5313" w:name="_Toc138890991"/>
      <w:bookmarkStart w:id="5314" w:name="_Toc138891437"/>
      <w:r w:rsidRPr="00A46FD9">
        <w:t>6.6.1.4</w:t>
      </w:r>
      <w:r w:rsidRPr="00A46FD9">
        <w:tab/>
        <w:t>Method of test</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711E4A88" w14:textId="77777777" w:rsidR="00FF3259" w:rsidRPr="00A46FD9" w:rsidRDefault="00FF3259" w:rsidP="00FF3259">
      <w:pPr>
        <w:pStyle w:val="Heading5"/>
      </w:pPr>
      <w:bookmarkStart w:id="5315" w:name="_Toc21098025"/>
      <w:bookmarkStart w:id="5316" w:name="_Toc29765587"/>
      <w:bookmarkStart w:id="5317" w:name="_Toc37181069"/>
      <w:bookmarkStart w:id="5318" w:name="_Toc37181513"/>
      <w:bookmarkStart w:id="5319" w:name="_Toc37181957"/>
      <w:bookmarkStart w:id="5320" w:name="_Toc45882022"/>
      <w:bookmarkStart w:id="5321" w:name="_Toc52560255"/>
      <w:bookmarkStart w:id="5322" w:name="_Toc67912810"/>
      <w:bookmarkStart w:id="5323" w:name="_Toc74901497"/>
      <w:bookmarkStart w:id="5324" w:name="_Toc76504755"/>
      <w:bookmarkStart w:id="5325" w:name="_Toc83044484"/>
      <w:bookmarkStart w:id="5326" w:name="_Toc89871829"/>
      <w:bookmarkStart w:id="5327" w:name="_Toc98702447"/>
      <w:bookmarkStart w:id="5328" w:name="_Toc105745821"/>
      <w:bookmarkStart w:id="5329" w:name="_Toc123147613"/>
      <w:bookmarkStart w:id="5330" w:name="_Toc124164290"/>
      <w:bookmarkStart w:id="5331" w:name="_Toc130736280"/>
      <w:bookmarkStart w:id="5332" w:name="_Toc137308084"/>
      <w:bookmarkStart w:id="5333" w:name="_Toc138890992"/>
      <w:bookmarkStart w:id="5334" w:name="_Toc138891438"/>
      <w:r w:rsidRPr="00A46FD9">
        <w:t>6.6.1.4.1</w:t>
      </w:r>
      <w:r w:rsidRPr="00A46FD9">
        <w:tab/>
        <w:t>Initial conditions</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5" w:name="_Toc21098026"/>
      <w:bookmarkStart w:id="5336" w:name="_Toc29765588"/>
      <w:bookmarkStart w:id="5337" w:name="_Toc37181070"/>
      <w:bookmarkStart w:id="5338" w:name="_Toc37181514"/>
      <w:bookmarkStart w:id="5339" w:name="_Toc37181958"/>
      <w:bookmarkStart w:id="5340" w:name="_Toc45882023"/>
      <w:bookmarkStart w:id="5341" w:name="_Toc52560256"/>
      <w:bookmarkStart w:id="5342" w:name="_Toc67912811"/>
      <w:bookmarkStart w:id="5343" w:name="_Toc74901498"/>
      <w:bookmarkStart w:id="5344" w:name="_Toc76504756"/>
      <w:bookmarkStart w:id="5345" w:name="_Toc83044485"/>
      <w:bookmarkStart w:id="5346" w:name="_Toc89871830"/>
      <w:bookmarkStart w:id="5347" w:name="_Toc98702448"/>
      <w:bookmarkStart w:id="5348" w:name="_Toc105745822"/>
      <w:bookmarkStart w:id="5349" w:name="_Toc123147614"/>
      <w:bookmarkStart w:id="5350" w:name="_Toc124164291"/>
      <w:bookmarkStart w:id="5351" w:name="_Toc130736281"/>
      <w:bookmarkStart w:id="5352" w:name="_Toc137308085"/>
      <w:bookmarkStart w:id="5353" w:name="_Toc138890993"/>
      <w:bookmarkStart w:id="5354" w:name="_Toc138891439"/>
      <w:r w:rsidRPr="00A46FD9">
        <w:t>6.6.1.4.2</w:t>
      </w:r>
      <w:r w:rsidRPr="00A46FD9">
        <w:tab/>
        <w:t>Procedure</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5" w:name="_Toc21098027"/>
      <w:bookmarkStart w:id="5356" w:name="_Toc29765589"/>
      <w:bookmarkStart w:id="5357" w:name="_Toc37181071"/>
      <w:bookmarkStart w:id="5358" w:name="_Toc37181515"/>
      <w:bookmarkStart w:id="5359" w:name="_Toc37181959"/>
      <w:bookmarkStart w:id="5360" w:name="_Toc45882024"/>
      <w:bookmarkStart w:id="5361" w:name="_Toc52560257"/>
      <w:bookmarkStart w:id="5362" w:name="_Toc67912812"/>
      <w:bookmarkStart w:id="5363" w:name="_Toc74901499"/>
      <w:bookmarkStart w:id="5364" w:name="_Toc76504757"/>
      <w:bookmarkStart w:id="5365" w:name="_Toc83044486"/>
      <w:bookmarkStart w:id="5366" w:name="_Toc89871831"/>
      <w:bookmarkStart w:id="5367" w:name="_Toc98702449"/>
      <w:bookmarkStart w:id="5368" w:name="_Toc105745823"/>
      <w:bookmarkStart w:id="5369" w:name="_Toc123147615"/>
      <w:bookmarkStart w:id="5370" w:name="_Toc124164292"/>
      <w:bookmarkStart w:id="5371" w:name="_Toc130736282"/>
      <w:bookmarkStart w:id="5372" w:name="_Toc137308086"/>
      <w:bookmarkStart w:id="5373" w:name="_Toc138890994"/>
      <w:bookmarkStart w:id="5374" w:name="_Toc138891440"/>
      <w:r w:rsidRPr="00A46FD9">
        <w:t>6.6.1.5</w:t>
      </w:r>
      <w:r w:rsidRPr="00A46FD9">
        <w:tab/>
        <w:t>Test requirements</w:t>
      </w:r>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5" w:name="_Toc21098028"/>
      <w:bookmarkStart w:id="5376" w:name="_Toc29765590"/>
      <w:bookmarkStart w:id="5377" w:name="_Toc37181072"/>
      <w:bookmarkStart w:id="5378" w:name="_Toc37181516"/>
      <w:bookmarkStart w:id="5379" w:name="_Toc37181960"/>
      <w:bookmarkStart w:id="5380" w:name="_Toc45882025"/>
      <w:bookmarkStart w:id="5381" w:name="_Toc52560258"/>
      <w:bookmarkStart w:id="5382" w:name="_Toc67912813"/>
      <w:bookmarkStart w:id="5383" w:name="_Toc74901500"/>
      <w:bookmarkStart w:id="5384" w:name="_Toc76504758"/>
      <w:bookmarkStart w:id="5385" w:name="_Toc83044487"/>
      <w:bookmarkStart w:id="5386" w:name="_Toc89871832"/>
      <w:bookmarkStart w:id="5387" w:name="_Toc98702450"/>
      <w:bookmarkStart w:id="5388" w:name="_Toc105745824"/>
      <w:bookmarkStart w:id="5389" w:name="_Toc123147616"/>
      <w:bookmarkStart w:id="5390" w:name="_Toc124164293"/>
      <w:bookmarkStart w:id="5391" w:name="_Toc130736283"/>
      <w:bookmarkStart w:id="5392" w:name="_Toc137308087"/>
      <w:bookmarkStart w:id="5393" w:name="_Toc138890995"/>
      <w:bookmarkStart w:id="5394" w:name="_Toc138891441"/>
      <w:r w:rsidRPr="00A46FD9">
        <w:lastRenderedPageBreak/>
        <w:t>6.6.1.5.1</w:t>
      </w:r>
      <w:r w:rsidRPr="00A46FD9">
        <w:tab/>
        <w:t>Spurious emissions (Category A)</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5" w:name="_Toc21098029"/>
      <w:bookmarkStart w:id="5396" w:name="_Toc29765591"/>
      <w:bookmarkStart w:id="5397" w:name="_Toc37181073"/>
      <w:bookmarkStart w:id="5398" w:name="_Toc37181517"/>
      <w:bookmarkStart w:id="5399" w:name="_Toc37181961"/>
      <w:bookmarkStart w:id="5400" w:name="_Toc45882026"/>
      <w:bookmarkStart w:id="5401" w:name="_Toc52560259"/>
      <w:bookmarkStart w:id="5402" w:name="_Toc67912814"/>
      <w:bookmarkStart w:id="5403" w:name="_Toc74901501"/>
      <w:bookmarkStart w:id="5404" w:name="_Toc76504759"/>
      <w:bookmarkStart w:id="5405" w:name="_Toc83044488"/>
      <w:bookmarkStart w:id="5406" w:name="_Toc89871833"/>
      <w:bookmarkStart w:id="5407" w:name="_Toc98702451"/>
      <w:bookmarkStart w:id="5408" w:name="_Toc105745825"/>
      <w:bookmarkStart w:id="5409" w:name="_Toc123147617"/>
      <w:bookmarkStart w:id="5410" w:name="_Toc124164294"/>
      <w:bookmarkStart w:id="5411" w:name="_Toc130736284"/>
      <w:bookmarkStart w:id="5412" w:name="_Toc137308088"/>
      <w:bookmarkStart w:id="5413" w:name="_Toc138890996"/>
      <w:bookmarkStart w:id="5414" w:name="_Toc138891442"/>
      <w:r w:rsidRPr="00A46FD9">
        <w:t>6.6.1.5.2</w:t>
      </w:r>
      <w:r w:rsidRPr="00A46FD9">
        <w:tab/>
        <w:t>Spurious emissions (Category B)</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5" w:name="_Toc21098030"/>
      <w:bookmarkStart w:id="5416" w:name="_Toc29765592"/>
      <w:bookmarkStart w:id="5417" w:name="_Toc37181074"/>
      <w:bookmarkStart w:id="5418" w:name="_Toc37181518"/>
      <w:bookmarkStart w:id="5419" w:name="_Toc37181962"/>
      <w:bookmarkStart w:id="5420" w:name="_Toc45882027"/>
      <w:bookmarkStart w:id="5421" w:name="_Toc52560260"/>
      <w:bookmarkStart w:id="5422" w:name="_Toc67912815"/>
      <w:bookmarkStart w:id="5423" w:name="_Toc74901502"/>
      <w:bookmarkStart w:id="5424" w:name="_Toc76504760"/>
      <w:bookmarkStart w:id="5425" w:name="_Toc83044489"/>
      <w:bookmarkStart w:id="5426" w:name="_Toc89871834"/>
      <w:bookmarkStart w:id="5427" w:name="_Toc98702452"/>
      <w:bookmarkStart w:id="5428" w:name="_Toc105745826"/>
      <w:bookmarkStart w:id="5429" w:name="_Toc123147618"/>
      <w:bookmarkStart w:id="5430" w:name="_Toc124164295"/>
      <w:bookmarkStart w:id="5431" w:name="_Toc130736285"/>
      <w:bookmarkStart w:id="5432" w:name="_Toc137308089"/>
      <w:bookmarkStart w:id="5433" w:name="_Toc138890997"/>
      <w:bookmarkStart w:id="5434" w:name="_Toc138891443"/>
      <w:r w:rsidRPr="00A46FD9">
        <w:t>6.6.1.5.3</w:t>
      </w:r>
      <w:r w:rsidRPr="00A46FD9">
        <w:tab/>
        <w:t>Additional test requirement for BC2 (category B)</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5" w:name="_Toc21098031"/>
      <w:bookmarkStart w:id="5436" w:name="_Toc29765593"/>
      <w:bookmarkStart w:id="5437" w:name="_Toc37181075"/>
      <w:bookmarkStart w:id="5438" w:name="_Toc37181519"/>
      <w:bookmarkStart w:id="5439" w:name="_Toc37181963"/>
      <w:bookmarkStart w:id="5440" w:name="_Toc45882028"/>
      <w:bookmarkStart w:id="5441" w:name="_Toc52560261"/>
      <w:bookmarkStart w:id="5442" w:name="_Toc67912816"/>
      <w:bookmarkStart w:id="5443" w:name="_Toc74901503"/>
      <w:bookmarkStart w:id="5444" w:name="_Toc76504761"/>
      <w:bookmarkStart w:id="5445" w:name="_Toc83044490"/>
      <w:bookmarkStart w:id="5446" w:name="_Toc89871835"/>
      <w:bookmarkStart w:id="5447" w:name="_Toc98702453"/>
      <w:bookmarkStart w:id="5448" w:name="_Toc105745827"/>
      <w:bookmarkStart w:id="5449" w:name="_Toc123147619"/>
      <w:bookmarkStart w:id="5450" w:name="_Toc124164296"/>
      <w:bookmarkStart w:id="5451" w:name="_Toc130736286"/>
      <w:bookmarkStart w:id="5452" w:name="_Toc137308090"/>
      <w:bookmarkStart w:id="5453" w:name="_Toc138890998"/>
      <w:bookmarkStart w:id="5454" w:name="_Toc138891444"/>
      <w:r w:rsidRPr="00A46FD9">
        <w:t>6.6.1.5.4</w:t>
      </w:r>
      <w:r w:rsidRPr="00A46FD9">
        <w:tab/>
        <w:t>Protection of the BS receiver of own or different BS</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5" w:name="_Toc21098032"/>
      <w:bookmarkStart w:id="5456" w:name="_Toc29765594"/>
      <w:bookmarkStart w:id="5457" w:name="_Toc37181076"/>
      <w:bookmarkStart w:id="5458" w:name="_Toc37181520"/>
      <w:bookmarkStart w:id="5459" w:name="_Toc37181964"/>
      <w:bookmarkStart w:id="5460" w:name="_Toc45882029"/>
      <w:bookmarkStart w:id="5461" w:name="_Toc52560262"/>
      <w:bookmarkStart w:id="5462" w:name="_Toc67912817"/>
      <w:bookmarkStart w:id="5463" w:name="_Toc74901504"/>
      <w:bookmarkStart w:id="5464" w:name="_Toc76504762"/>
      <w:bookmarkStart w:id="5465" w:name="_Toc83044491"/>
      <w:bookmarkStart w:id="5466" w:name="_Toc89871836"/>
      <w:bookmarkStart w:id="5467" w:name="_Toc98702454"/>
      <w:bookmarkStart w:id="5468" w:name="_Toc105745828"/>
      <w:bookmarkStart w:id="5469" w:name="_Toc123147620"/>
      <w:bookmarkStart w:id="5470" w:name="_Toc124164297"/>
      <w:bookmarkStart w:id="5471" w:name="_Toc130736287"/>
      <w:bookmarkStart w:id="5472" w:name="_Toc137308091"/>
      <w:bookmarkStart w:id="5473" w:name="_Toc138890999"/>
      <w:bookmarkStart w:id="5474" w:name="_Toc138891445"/>
      <w:r w:rsidRPr="00A46FD9">
        <w:t>6.6.1.5.5</w:t>
      </w:r>
      <w:r w:rsidRPr="00A46FD9">
        <w:tab/>
        <w:t>Additional spurious emission requirements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7375841"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lastRenderedPageBreak/>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lastRenderedPageBreak/>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5" w:name="_Toc21098033"/>
      <w:bookmarkStart w:id="5476" w:name="_Toc29765595"/>
      <w:bookmarkStart w:id="5477" w:name="_Toc37181077"/>
      <w:bookmarkStart w:id="5478" w:name="_Toc37181521"/>
      <w:bookmarkStart w:id="5479" w:name="_Toc37181965"/>
      <w:bookmarkStart w:id="5480" w:name="_Toc45882030"/>
      <w:bookmarkStart w:id="5481" w:name="_Toc52560263"/>
      <w:bookmarkStart w:id="5482" w:name="_Toc67912818"/>
      <w:bookmarkStart w:id="5483" w:name="_Toc74901505"/>
      <w:bookmarkStart w:id="5484" w:name="_Toc76504763"/>
      <w:bookmarkStart w:id="5485" w:name="_Toc83044492"/>
      <w:bookmarkStart w:id="5486" w:name="_Toc89871837"/>
      <w:bookmarkStart w:id="5487" w:name="_Toc98702455"/>
      <w:bookmarkStart w:id="5488" w:name="_Toc105745829"/>
      <w:bookmarkStart w:id="5489" w:name="_Toc123147621"/>
      <w:bookmarkStart w:id="5490" w:name="_Toc124164298"/>
      <w:bookmarkStart w:id="5491" w:name="_Toc130736288"/>
      <w:bookmarkStart w:id="5492" w:name="_Toc137308092"/>
      <w:bookmarkStart w:id="5493" w:name="_Toc138891000"/>
      <w:bookmarkStart w:id="5494" w:name="_Toc138891446"/>
      <w:r w:rsidRPr="00A46FD9">
        <w:t>6.6.1.5.6</w:t>
      </w:r>
      <w:r w:rsidRPr="00A46FD9">
        <w:tab/>
        <w:t>Co-location with other Base Stations</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0A97A5BA"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5" w:name="_Toc21098034"/>
      <w:bookmarkStart w:id="5496" w:name="_Toc29765596"/>
      <w:bookmarkStart w:id="5497" w:name="_Toc37181078"/>
      <w:bookmarkStart w:id="5498" w:name="_Toc37181522"/>
      <w:bookmarkStart w:id="5499" w:name="_Toc37181966"/>
      <w:bookmarkStart w:id="5500" w:name="_Toc45882031"/>
      <w:bookmarkStart w:id="5501" w:name="_Toc52560264"/>
      <w:bookmarkStart w:id="5502" w:name="_Toc67912819"/>
      <w:bookmarkStart w:id="5503" w:name="_Toc74901506"/>
      <w:bookmarkStart w:id="5504" w:name="_Toc76504764"/>
      <w:bookmarkStart w:id="5505" w:name="_Toc83044493"/>
      <w:bookmarkStart w:id="5506" w:name="_Toc89871838"/>
      <w:bookmarkStart w:id="5507" w:name="_Toc98702456"/>
      <w:bookmarkStart w:id="5508" w:name="_Toc105745830"/>
      <w:bookmarkStart w:id="5509" w:name="_Toc123147622"/>
      <w:bookmarkStart w:id="5510" w:name="_Toc124164299"/>
      <w:bookmarkStart w:id="5511" w:name="_Toc130736289"/>
      <w:bookmarkStart w:id="5512" w:name="_Toc137308093"/>
      <w:bookmarkStart w:id="5513" w:name="_Toc138891001"/>
      <w:bookmarkStart w:id="5514" w:name="_Toc138891447"/>
      <w:r w:rsidRPr="00A46FD9">
        <w:t>6.6.2</w:t>
      </w:r>
      <w:r w:rsidRPr="00A46FD9">
        <w:tab/>
        <w:t>Operating band unwanted emissions</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r w:rsidRPr="00A46FD9">
        <w:tab/>
      </w:r>
    </w:p>
    <w:p w14:paraId="3F12D942" w14:textId="77777777" w:rsidR="00FF3259" w:rsidRPr="00A46FD9" w:rsidRDefault="00FF3259" w:rsidP="00FF3259">
      <w:pPr>
        <w:pStyle w:val="Heading4"/>
      </w:pPr>
      <w:bookmarkStart w:id="5515" w:name="_Toc21098035"/>
      <w:bookmarkStart w:id="5516" w:name="_Toc29765597"/>
      <w:bookmarkStart w:id="5517" w:name="_Toc37181079"/>
      <w:bookmarkStart w:id="5518" w:name="_Toc37181523"/>
      <w:bookmarkStart w:id="5519" w:name="_Toc37181967"/>
      <w:bookmarkStart w:id="5520" w:name="_Toc45882032"/>
      <w:bookmarkStart w:id="5521" w:name="_Toc52560265"/>
      <w:bookmarkStart w:id="5522" w:name="_Toc67912820"/>
      <w:bookmarkStart w:id="5523" w:name="_Toc74901507"/>
      <w:bookmarkStart w:id="5524" w:name="_Toc76504765"/>
      <w:bookmarkStart w:id="5525" w:name="_Toc83044494"/>
      <w:bookmarkStart w:id="5526" w:name="_Toc89871839"/>
      <w:bookmarkStart w:id="5527" w:name="_Toc98702457"/>
      <w:bookmarkStart w:id="5528" w:name="_Toc105745831"/>
      <w:bookmarkStart w:id="5529" w:name="_Toc123147623"/>
      <w:bookmarkStart w:id="5530" w:name="_Toc124164300"/>
      <w:bookmarkStart w:id="5531" w:name="_Toc130736290"/>
      <w:bookmarkStart w:id="5532" w:name="_Toc137308094"/>
      <w:bookmarkStart w:id="5533" w:name="_Toc138891002"/>
      <w:bookmarkStart w:id="5534" w:name="_Toc138891448"/>
      <w:r w:rsidRPr="00A46FD9">
        <w:t>6.6.2.1</w:t>
      </w:r>
      <w:r w:rsidRPr="00A46FD9">
        <w:tab/>
        <w:t>Definition and applicability</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lastRenderedPageBreak/>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5" w:name="_Toc21098036"/>
      <w:bookmarkStart w:id="5536" w:name="_Toc29765598"/>
      <w:bookmarkStart w:id="5537" w:name="_Toc37181080"/>
      <w:bookmarkStart w:id="5538" w:name="_Toc37181524"/>
      <w:bookmarkStart w:id="5539" w:name="_Toc37181968"/>
      <w:bookmarkStart w:id="5540" w:name="_Toc45882033"/>
      <w:bookmarkStart w:id="5541" w:name="_Toc52560266"/>
      <w:bookmarkStart w:id="5542" w:name="_Toc67912821"/>
      <w:bookmarkStart w:id="5543" w:name="_Toc74901508"/>
      <w:bookmarkStart w:id="5544" w:name="_Toc76504766"/>
      <w:bookmarkStart w:id="5545" w:name="_Toc83044495"/>
      <w:bookmarkStart w:id="5546" w:name="_Toc89871840"/>
      <w:bookmarkStart w:id="5547" w:name="_Toc98702458"/>
      <w:bookmarkStart w:id="5548" w:name="_Toc105745832"/>
      <w:bookmarkStart w:id="5549" w:name="_Toc123147624"/>
      <w:bookmarkStart w:id="5550" w:name="_Toc124164301"/>
      <w:bookmarkStart w:id="5551" w:name="_Toc130736291"/>
      <w:bookmarkStart w:id="5552" w:name="_Toc137308095"/>
      <w:bookmarkStart w:id="5553" w:name="_Toc138891003"/>
      <w:bookmarkStart w:id="5554" w:name="_Toc138891449"/>
      <w:r w:rsidRPr="00A46FD9">
        <w:t>6.6.2.2</w:t>
      </w:r>
      <w:r w:rsidRPr="00A46FD9">
        <w:tab/>
        <w:t>Minimum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5" w:name="_Toc21098037"/>
      <w:bookmarkStart w:id="5556" w:name="_Toc29765599"/>
      <w:bookmarkStart w:id="5557" w:name="_Toc37181081"/>
      <w:bookmarkStart w:id="5558" w:name="_Toc37181525"/>
      <w:bookmarkStart w:id="5559" w:name="_Toc37181969"/>
      <w:bookmarkStart w:id="5560" w:name="_Toc45882034"/>
      <w:bookmarkStart w:id="5561" w:name="_Toc52560267"/>
      <w:bookmarkStart w:id="5562" w:name="_Toc67912822"/>
      <w:bookmarkStart w:id="5563" w:name="_Toc74901509"/>
      <w:bookmarkStart w:id="5564" w:name="_Toc76504767"/>
      <w:bookmarkStart w:id="5565" w:name="_Toc83044496"/>
      <w:bookmarkStart w:id="5566" w:name="_Toc89871841"/>
      <w:bookmarkStart w:id="5567" w:name="_Toc98702459"/>
      <w:bookmarkStart w:id="5568" w:name="_Toc105745833"/>
      <w:bookmarkStart w:id="5569" w:name="_Toc123147625"/>
      <w:bookmarkStart w:id="5570" w:name="_Toc124164302"/>
      <w:bookmarkStart w:id="5571" w:name="_Toc130736292"/>
      <w:bookmarkStart w:id="5572" w:name="_Toc137308096"/>
      <w:bookmarkStart w:id="5573" w:name="_Toc138891004"/>
      <w:bookmarkStart w:id="5574" w:name="_Toc138891450"/>
      <w:r w:rsidRPr="00A46FD9">
        <w:t>6.6.2.3</w:t>
      </w:r>
      <w:r w:rsidRPr="00A46FD9">
        <w:tab/>
        <w:t>Test purpose</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5" w:name="_Toc21098038"/>
      <w:bookmarkStart w:id="5576" w:name="_Toc29765600"/>
      <w:bookmarkStart w:id="5577" w:name="_Toc37181082"/>
      <w:bookmarkStart w:id="5578" w:name="_Toc37181526"/>
      <w:bookmarkStart w:id="5579" w:name="_Toc37181970"/>
      <w:bookmarkStart w:id="5580" w:name="_Toc45882035"/>
      <w:bookmarkStart w:id="5581" w:name="_Toc52560268"/>
      <w:bookmarkStart w:id="5582" w:name="_Toc67912823"/>
      <w:bookmarkStart w:id="5583" w:name="_Toc74901510"/>
      <w:bookmarkStart w:id="5584" w:name="_Toc76504768"/>
      <w:bookmarkStart w:id="5585" w:name="_Toc83044497"/>
      <w:bookmarkStart w:id="5586" w:name="_Toc89871842"/>
      <w:bookmarkStart w:id="5587" w:name="_Toc98702460"/>
      <w:bookmarkStart w:id="5588" w:name="_Toc105745834"/>
      <w:bookmarkStart w:id="5589" w:name="_Toc123147626"/>
      <w:bookmarkStart w:id="5590" w:name="_Toc124164303"/>
      <w:bookmarkStart w:id="5591" w:name="_Toc130736293"/>
      <w:bookmarkStart w:id="5592" w:name="_Toc137308097"/>
      <w:bookmarkStart w:id="5593" w:name="_Toc138891005"/>
      <w:bookmarkStart w:id="5594" w:name="_Toc138891451"/>
      <w:r w:rsidRPr="00A46FD9">
        <w:t>6.6.2.4</w:t>
      </w:r>
      <w:r w:rsidRPr="00A46FD9">
        <w:tab/>
        <w:t>Method of test</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5" w:name="_Toc21098039"/>
      <w:bookmarkStart w:id="5596" w:name="_Toc29765601"/>
      <w:bookmarkStart w:id="5597" w:name="_Toc37181083"/>
      <w:bookmarkStart w:id="5598" w:name="_Toc37181527"/>
      <w:bookmarkStart w:id="5599" w:name="_Toc37181971"/>
      <w:bookmarkStart w:id="5600" w:name="_Toc45882036"/>
      <w:bookmarkStart w:id="5601" w:name="_Toc52560269"/>
      <w:bookmarkStart w:id="5602" w:name="_Toc67912824"/>
      <w:bookmarkStart w:id="5603" w:name="_Toc74901511"/>
      <w:bookmarkStart w:id="5604" w:name="_Toc76504769"/>
      <w:bookmarkStart w:id="5605" w:name="_Toc83044498"/>
      <w:bookmarkStart w:id="5606" w:name="_Toc89871843"/>
      <w:bookmarkStart w:id="5607" w:name="_Toc98702461"/>
      <w:bookmarkStart w:id="5608" w:name="_Toc105745835"/>
      <w:bookmarkStart w:id="5609" w:name="_Toc123147627"/>
      <w:bookmarkStart w:id="5610" w:name="_Toc124164304"/>
      <w:bookmarkStart w:id="5611" w:name="_Toc130736294"/>
      <w:bookmarkStart w:id="5612" w:name="_Toc137308098"/>
      <w:bookmarkStart w:id="5613" w:name="_Toc138891006"/>
      <w:bookmarkStart w:id="5614" w:name="_Toc138891452"/>
      <w:r w:rsidRPr="00A46FD9">
        <w:t>6.6.2.4.1</w:t>
      </w:r>
      <w:r w:rsidRPr="00A46FD9">
        <w:tab/>
        <w:t>Initial conditions</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5" w:name="_Toc21098040"/>
      <w:bookmarkStart w:id="5616" w:name="_Toc29765602"/>
      <w:bookmarkStart w:id="5617" w:name="_Toc37181084"/>
      <w:bookmarkStart w:id="5618" w:name="_Toc37181528"/>
      <w:bookmarkStart w:id="5619" w:name="_Toc37181972"/>
      <w:bookmarkStart w:id="5620" w:name="_Toc45882037"/>
      <w:bookmarkStart w:id="5621" w:name="_Toc52560270"/>
      <w:bookmarkStart w:id="5622" w:name="_Toc67912825"/>
      <w:bookmarkStart w:id="5623" w:name="_Toc74901512"/>
      <w:bookmarkStart w:id="5624" w:name="_Toc76504770"/>
      <w:bookmarkStart w:id="5625" w:name="_Toc83044499"/>
      <w:bookmarkStart w:id="5626" w:name="_Toc89871844"/>
      <w:bookmarkStart w:id="5627" w:name="_Toc98702462"/>
      <w:bookmarkStart w:id="5628" w:name="_Toc105745836"/>
      <w:bookmarkStart w:id="5629" w:name="_Toc123147628"/>
      <w:bookmarkStart w:id="5630" w:name="_Toc124164305"/>
      <w:bookmarkStart w:id="5631" w:name="_Toc130736295"/>
      <w:bookmarkStart w:id="5632" w:name="_Toc137308099"/>
      <w:bookmarkStart w:id="5633" w:name="_Toc138891007"/>
      <w:bookmarkStart w:id="5634" w:name="_Toc138891453"/>
      <w:r w:rsidRPr="00A46FD9">
        <w:t>6.6.2.4.2</w:t>
      </w:r>
      <w:r w:rsidRPr="00A46FD9">
        <w:tab/>
        <w:t>Procedure</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w:t>
      </w:r>
      <w:r w:rsidRPr="00A46FD9">
        <w:rPr>
          <w:rFonts w:cs="v5.0.0"/>
        </w:rPr>
        <w:lastRenderedPageBreak/>
        <w:t>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5" w:name="_Toc21098041"/>
      <w:bookmarkStart w:id="5636" w:name="_Toc29765603"/>
      <w:bookmarkStart w:id="5637" w:name="_Toc37181085"/>
      <w:bookmarkStart w:id="5638" w:name="_Toc37181529"/>
      <w:bookmarkStart w:id="5639" w:name="_Toc37181973"/>
      <w:bookmarkStart w:id="5640" w:name="_Toc45882038"/>
      <w:bookmarkStart w:id="5641" w:name="_Toc52560271"/>
      <w:bookmarkStart w:id="5642" w:name="_Toc67912826"/>
      <w:bookmarkStart w:id="5643" w:name="_Toc74901513"/>
      <w:bookmarkStart w:id="5644" w:name="_Toc76504771"/>
      <w:bookmarkStart w:id="5645" w:name="_Toc83044500"/>
      <w:bookmarkStart w:id="5646" w:name="_Toc89871845"/>
      <w:bookmarkStart w:id="5647" w:name="_Toc98702463"/>
      <w:bookmarkStart w:id="5648" w:name="_Toc105745837"/>
      <w:bookmarkStart w:id="5649" w:name="_Toc123147629"/>
      <w:bookmarkStart w:id="5650" w:name="_Toc124164306"/>
      <w:bookmarkStart w:id="5651" w:name="_Toc130736296"/>
      <w:bookmarkStart w:id="5652" w:name="_Toc137308100"/>
      <w:bookmarkStart w:id="5653" w:name="_Toc138891008"/>
      <w:bookmarkStart w:id="5654" w:name="_Toc138891454"/>
      <w:r w:rsidRPr="00A46FD9">
        <w:t>6.6.2.5</w:t>
      </w:r>
      <w:r w:rsidRPr="00A46FD9">
        <w:tab/>
        <w:t>Test requirement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33032657" w14:textId="77777777" w:rsidR="00FF3259" w:rsidRPr="00A46FD9" w:rsidRDefault="00FF3259" w:rsidP="00FF3259">
      <w:pPr>
        <w:pStyle w:val="Heading5"/>
      </w:pPr>
      <w:bookmarkStart w:id="5655" w:name="_Toc21098042"/>
      <w:bookmarkStart w:id="5656" w:name="_Toc29765604"/>
      <w:bookmarkStart w:id="5657" w:name="_Toc37181086"/>
      <w:bookmarkStart w:id="5658" w:name="_Toc37181530"/>
      <w:bookmarkStart w:id="5659" w:name="_Toc37181974"/>
      <w:bookmarkStart w:id="5660" w:name="_Toc45882039"/>
      <w:bookmarkStart w:id="5661" w:name="_Toc52560272"/>
      <w:bookmarkStart w:id="5662" w:name="_Toc67912827"/>
      <w:bookmarkStart w:id="5663" w:name="_Toc74901514"/>
      <w:bookmarkStart w:id="5664" w:name="_Toc76504772"/>
      <w:bookmarkStart w:id="5665" w:name="_Toc83044501"/>
      <w:bookmarkStart w:id="5666" w:name="_Toc89871846"/>
      <w:bookmarkStart w:id="5667" w:name="_Toc98702464"/>
      <w:bookmarkStart w:id="5668" w:name="_Toc105745838"/>
      <w:bookmarkStart w:id="5669" w:name="_Toc123147630"/>
      <w:bookmarkStart w:id="5670" w:name="_Toc124164307"/>
      <w:bookmarkStart w:id="5671" w:name="_Toc130736297"/>
      <w:bookmarkStart w:id="5672" w:name="_Toc137308101"/>
      <w:bookmarkStart w:id="5673" w:name="_Toc138891009"/>
      <w:bookmarkStart w:id="5674" w:name="_Toc138891455"/>
      <w:r w:rsidRPr="00A46FD9">
        <w:t>6.6.2.5.1</w:t>
      </w:r>
      <w:r w:rsidRPr="00A46FD9">
        <w:tab/>
        <w:t>Test requirements for Band Categories 1 and 3</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5pt;height:31pt" o:ole="" fillcolor="window">
                  <v:imagedata r:id="rId31" o:title=""/>
                </v:shape>
                <o:OLEObject Type="Embed" ProgID="Equation.DSMT4" ShapeID="_x0000_i1035" DrawAspect="Content" ObjectID="_1749637359"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5pt;height:31pt" o:ole="" fillcolor="window">
                  <v:imagedata r:id="rId33" o:title=""/>
                </v:shape>
                <o:OLEObject Type="Embed" ProgID="Equation.3" ShapeID="_x0000_i1036" DrawAspect="Content" ObjectID="_1749637360"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6" w:name="_Hlk61613724"/>
      <w:r w:rsidR="000B5634" w:rsidRPr="00A07190">
        <w:t xml:space="preserve">BS </w:t>
      </w:r>
      <w:r w:rsidR="000B5634">
        <w:t xml:space="preserve">with </w:t>
      </w:r>
      <w:r w:rsidR="000B5634" w:rsidRPr="00A07190">
        <w:t xml:space="preserve">maximum output power </w:t>
      </w:r>
      <w:bookmarkEnd w:id="567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pt;height:31pt" o:ole="">
                  <v:imagedata r:id="rId37" o:title=""/>
                </v:shape>
                <o:OLEObject Type="Embed" ProgID="Equation.DSMT4" ShapeID="_x0000_i1037" DrawAspect="Content" ObjectID="_1749637361"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5pt;height:31pt" o:ole="" fillcolor="window">
                  <v:imagedata r:id="rId39" o:title=""/>
                </v:shape>
                <o:OLEObject Type="Embed" ProgID="Equation.DSMT4" ShapeID="_x0000_i1038" DrawAspect="Content" ObjectID="_1749637362"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5pt;height:31pt" o:ole="">
                  <v:imagedata r:id="rId41" o:title=""/>
                </v:shape>
                <o:OLEObject Type="Embed" ProgID="Equation.DSMT4" ShapeID="_x0000_i1039" DrawAspect="Content" ObjectID="_1749637363"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5pt;height:31pt" o:ole="" fillcolor="window">
                  <v:imagedata r:id="rId43" o:title=""/>
                </v:shape>
                <o:OLEObject Type="Embed" ProgID="Equation.DSMT4" ShapeID="_x0000_i1040" DrawAspect="Content" ObjectID="_1749637364"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5pt;height:41pt" o:ole="" fillcolor="window">
                  <v:imagedata r:id="rId45" o:title=""/>
                </v:shape>
                <o:OLEObject Type="Embed" ProgID="Equation.3" ShapeID="_x0000_i1041" DrawAspect="Content" ObjectID="_1749637365"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pt;height:41pt" o:ole="" fillcolor="window">
                  <v:imagedata r:id="rId47" o:title=""/>
                </v:shape>
                <o:OLEObject Type="Embed" ProgID="Equation.3" ShapeID="_x0000_i1042" DrawAspect="Content" ObjectID="_1749637366"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pt;height:31pt" o:ole="">
                  <v:imagedata r:id="rId49" o:title=""/>
                </v:shape>
                <o:OLEObject Type="Embed" ProgID="Equation.3" ShapeID="_x0000_i1043" DrawAspect="Content" ObjectID="_1749637367"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pt;height:31pt" o:ole="">
                  <v:imagedata r:id="rId51" o:title=""/>
                </v:shape>
                <o:OLEObject Type="Embed" ProgID="Equation.3" ShapeID="_x0000_i1044" DrawAspect="Content" ObjectID="_1749637368"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5pt;height:41pt" o:ole="" fillcolor="window">
                  <v:imagedata r:id="rId53" o:title=""/>
                </v:shape>
                <o:OLEObject Type="Embed" ProgID="Equation.3" ShapeID="_x0000_i1045" DrawAspect="Content" ObjectID="_1749637369"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pt" o:ole="" fillcolor="window">
                  <v:imagedata r:id="rId55" o:title=""/>
                </v:shape>
                <o:OLEObject Type="Embed" ProgID="Equation.3" ShapeID="_x0000_i1046" DrawAspect="Content" ObjectID="_1749637370"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7" w:name="_Toc21098043"/>
      <w:bookmarkStart w:id="5678" w:name="_Toc29765605"/>
      <w:bookmarkStart w:id="5679" w:name="_Toc37181087"/>
      <w:bookmarkStart w:id="5680" w:name="_Toc37181531"/>
      <w:bookmarkStart w:id="5681" w:name="_Toc37181975"/>
      <w:bookmarkStart w:id="5682" w:name="_Toc45882040"/>
      <w:bookmarkStart w:id="5683" w:name="_Toc52560273"/>
      <w:bookmarkStart w:id="5684" w:name="_Toc67912828"/>
      <w:bookmarkStart w:id="5685" w:name="_Toc74901515"/>
      <w:bookmarkStart w:id="5686" w:name="_Toc76504773"/>
      <w:bookmarkStart w:id="5687" w:name="_Toc83044502"/>
      <w:bookmarkStart w:id="5688" w:name="_Toc89871847"/>
      <w:bookmarkStart w:id="5689" w:name="_Toc98702465"/>
      <w:bookmarkStart w:id="5690" w:name="_Toc105745839"/>
      <w:bookmarkStart w:id="5691" w:name="_Toc123147631"/>
      <w:bookmarkStart w:id="5692" w:name="_Toc124164308"/>
      <w:bookmarkStart w:id="5693" w:name="_Toc130736298"/>
      <w:bookmarkStart w:id="5694" w:name="_Toc137308102"/>
      <w:bookmarkStart w:id="5695" w:name="_Toc138891010"/>
      <w:bookmarkStart w:id="5696" w:name="_Toc138891456"/>
      <w:r w:rsidRPr="00A46FD9">
        <w:t>6.6.2.5.2</w:t>
      </w:r>
      <w:r w:rsidRPr="00A46FD9">
        <w:tab/>
        <w:t>Test requirements for Band Category 2</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5pt;height:31pt" o:ole="" fillcolor="window">
                  <v:imagedata r:id="rId57" o:title=""/>
                </v:shape>
                <o:OLEObject Type="Embed" ProgID="Equation.DSMT4" ShapeID="_x0000_i1047" DrawAspect="Content" ObjectID="_1749637371"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pt;height:41pt" o:ole="" fillcolor="window">
                  <v:imagedata r:id="rId59" o:title=""/>
                </v:shape>
                <o:OLEObject Type="Embed" ProgID="Equation.3" ShapeID="_x0000_i1048" DrawAspect="Content" ObjectID="_1749637372"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pt;height:41pt" o:ole="" fillcolor="window">
                  <v:imagedata r:id="rId61" o:title=""/>
                </v:shape>
                <o:OLEObject Type="Embed" ProgID="Equation.3" ShapeID="_x0000_i1049" DrawAspect="Content" ObjectID="_1749637373"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7" w:name="_Hlk525226544"/>
            <w:r w:rsidRPr="00A46FD9">
              <w:rPr>
                <w:rFonts w:cs="Arial"/>
              </w:rPr>
              <w:t>2</w:t>
            </w:r>
            <w:r w:rsidRPr="00A46FD9">
              <w:t>×Δf</w:t>
            </w:r>
            <w:r w:rsidRPr="00A46FD9">
              <w:rPr>
                <w:vertAlign w:val="subscript"/>
              </w:rPr>
              <w:t>OBUE</w:t>
            </w:r>
            <w:bookmarkEnd w:id="569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5pt;height:31pt" o:ole="">
                  <v:imagedata r:id="rId63" o:title=""/>
                </v:shape>
                <o:OLEObject Type="Embed" ProgID="Equation.DSMT4" ShapeID="_x0000_i1050" DrawAspect="Content" ObjectID="_1749637374"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5pt;height:31pt" o:ole="" fillcolor="window">
                  <v:imagedata r:id="rId65" o:title=""/>
                </v:shape>
                <o:OLEObject Type="Embed" ProgID="Equation.DSMT4" ShapeID="_x0000_i1051" DrawAspect="Content" ObjectID="_1749637375"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pt;height:41pt" o:ole="" fillcolor="window">
                  <v:imagedata r:id="rId67" o:title=""/>
                </v:shape>
                <o:OLEObject Type="Embed" ProgID="Equation.3" ShapeID="_x0000_i1052" DrawAspect="Content" ObjectID="_1749637376"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pt;height:41pt" o:ole="" fillcolor="window">
                  <v:imagedata r:id="rId69" o:title=""/>
                </v:shape>
                <o:OLEObject Type="Embed" ProgID="Equation.3" ShapeID="_x0000_i1053" DrawAspect="Content" ObjectID="_1749637377"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pt" o:ole="">
                  <v:imagedata r:id="rId71" o:title=""/>
                </v:shape>
                <o:OLEObject Type="Embed" ProgID="Equation.3" ShapeID="_x0000_i1054" DrawAspect="Content" ObjectID="_1749637378"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5pt;height:41pt" o:ole="" fillcolor="window">
                  <v:imagedata r:id="rId73" o:title=""/>
                </v:shape>
                <o:OLEObject Type="Embed" ProgID="Equation.3" ShapeID="_x0000_i1055" DrawAspect="Content" ObjectID="_1749637379"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pt" o:ole="" fillcolor="window">
                  <v:imagedata r:id="rId75" o:title=""/>
                </v:shape>
                <o:OLEObject Type="Embed" ProgID="Equation.3" ShapeID="_x0000_i1056" DrawAspect="Content" ObjectID="_1749637380"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8" w:name="_Toc21098044"/>
      <w:bookmarkStart w:id="5699" w:name="_Toc29765606"/>
      <w:bookmarkStart w:id="5700" w:name="_Toc37181088"/>
      <w:bookmarkStart w:id="5701" w:name="_Toc37181532"/>
      <w:bookmarkStart w:id="5702" w:name="_Toc37181976"/>
      <w:bookmarkStart w:id="5703" w:name="_Toc45882041"/>
      <w:bookmarkStart w:id="5704" w:name="_Toc52560274"/>
      <w:bookmarkStart w:id="5705" w:name="_Toc67912829"/>
      <w:bookmarkStart w:id="5706" w:name="_Toc74901516"/>
      <w:bookmarkStart w:id="5707" w:name="_Toc76504774"/>
      <w:bookmarkStart w:id="5708" w:name="_Toc83044503"/>
      <w:bookmarkStart w:id="5709" w:name="_Toc89871848"/>
      <w:bookmarkStart w:id="5710" w:name="_Toc98702466"/>
      <w:bookmarkStart w:id="5711" w:name="_Toc105745840"/>
      <w:bookmarkStart w:id="5712" w:name="_Toc123147632"/>
      <w:bookmarkStart w:id="5713" w:name="_Toc124164309"/>
      <w:bookmarkStart w:id="5714" w:name="_Toc130736299"/>
      <w:bookmarkStart w:id="5715" w:name="_Toc137308103"/>
      <w:bookmarkStart w:id="5716" w:name="_Toc138891011"/>
      <w:bookmarkStart w:id="5717" w:name="_Toc138891457"/>
      <w:r w:rsidRPr="00A46FD9">
        <w:lastRenderedPageBreak/>
        <w:t>6.6.2.5.3</w:t>
      </w:r>
      <w:r w:rsidRPr="00A46FD9">
        <w:tab/>
        <w:t>Test requirements for GSM/EDGE single-RAT requirements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8" w:name="_Toc21098045"/>
      <w:bookmarkStart w:id="5719" w:name="_Toc29765607"/>
      <w:bookmarkStart w:id="5720" w:name="_Toc37181089"/>
      <w:bookmarkStart w:id="5721" w:name="_Toc37181533"/>
      <w:bookmarkStart w:id="5722" w:name="_Toc37181977"/>
      <w:bookmarkStart w:id="5723" w:name="_Toc45882042"/>
      <w:bookmarkStart w:id="5724" w:name="_Toc52560275"/>
      <w:bookmarkStart w:id="5725" w:name="_Toc67912830"/>
      <w:bookmarkStart w:id="5726" w:name="_Toc74901517"/>
      <w:bookmarkStart w:id="5727" w:name="_Toc76504775"/>
      <w:bookmarkStart w:id="5728" w:name="_Toc83044504"/>
      <w:bookmarkStart w:id="5729" w:name="_Toc89871849"/>
      <w:bookmarkStart w:id="5730" w:name="_Toc98702467"/>
      <w:bookmarkStart w:id="5731" w:name="_Toc105745841"/>
      <w:bookmarkStart w:id="5732" w:name="_Toc123147633"/>
      <w:bookmarkStart w:id="5733" w:name="_Toc124164310"/>
      <w:bookmarkStart w:id="5734" w:name="_Toc130736300"/>
      <w:bookmarkStart w:id="5735" w:name="_Toc137308104"/>
      <w:bookmarkStart w:id="5736" w:name="_Toc138891012"/>
      <w:bookmarkStart w:id="5737" w:name="_Toc138891458"/>
      <w:r w:rsidRPr="00A46FD9">
        <w:t>6.6.2.5.4</w:t>
      </w:r>
      <w:r w:rsidRPr="00A46FD9">
        <w:tab/>
        <w:t>Test requirements for additional requirements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8"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8"/>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39" w:name="_Hlk488398933"/>
      <w:r w:rsidRPr="00A46FD9">
        <w:t>in Band 75 within 1432-1517 MHz and in Band 76 within 1427-1432 MHz</w:t>
      </w:r>
      <w:bookmarkEnd w:id="5739"/>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0"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0"/>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1"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1"/>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2" w:name="_Toc21098046"/>
      <w:bookmarkStart w:id="5743" w:name="_Toc29765608"/>
      <w:bookmarkStart w:id="5744" w:name="_Toc37181090"/>
      <w:bookmarkStart w:id="5745" w:name="_Toc37181534"/>
      <w:bookmarkStart w:id="5746" w:name="_Toc37181978"/>
      <w:bookmarkStart w:id="5747" w:name="_Toc45882043"/>
      <w:bookmarkStart w:id="5748" w:name="_Toc52560276"/>
      <w:bookmarkStart w:id="5749" w:name="_Toc67912831"/>
      <w:bookmarkStart w:id="5750" w:name="_Toc74901518"/>
      <w:bookmarkStart w:id="5751" w:name="_Toc76504776"/>
      <w:bookmarkStart w:id="5752" w:name="_Toc83044505"/>
      <w:bookmarkStart w:id="5753" w:name="_Toc89871850"/>
      <w:bookmarkStart w:id="5754" w:name="_Toc98702468"/>
      <w:bookmarkStart w:id="5755" w:name="_Toc105745842"/>
      <w:bookmarkStart w:id="5756" w:name="_Toc123147634"/>
      <w:bookmarkStart w:id="5757" w:name="_Toc124164311"/>
      <w:bookmarkStart w:id="5758" w:name="_Toc130736301"/>
      <w:bookmarkStart w:id="5759" w:name="_Toc137308105"/>
      <w:bookmarkStart w:id="5760" w:name="_Toc138891013"/>
      <w:bookmarkStart w:id="5761" w:name="_Toc138891459"/>
      <w:r w:rsidRPr="00A46FD9">
        <w:t>6.6.3</w:t>
      </w:r>
      <w:r w:rsidRPr="00A46FD9">
        <w:tab/>
        <w:t>Occupied bandwidth</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484705F" w14:textId="77777777" w:rsidR="00FF3259" w:rsidRPr="00A46FD9" w:rsidRDefault="00FF3259" w:rsidP="00FF3259">
      <w:pPr>
        <w:pStyle w:val="Heading4"/>
      </w:pPr>
      <w:bookmarkStart w:id="5762" w:name="_Toc21098047"/>
      <w:bookmarkStart w:id="5763" w:name="_Toc29765609"/>
      <w:bookmarkStart w:id="5764" w:name="_Toc37181091"/>
      <w:bookmarkStart w:id="5765" w:name="_Toc37181535"/>
      <w:bookmarkStart w:id="5766" w:name="_Toc37181979"/>
      <w:bookmarkStart w:id="5767" w:name="_Toc45882044"/>
      <w:bookmarkStart w:id="5768" w:name="_Toc52560277"/>
      <w:bookmarkStart w:id="5769" w:name="_Toc67912832"/>
      <w:bookmarkStart w:id="5770" w:name="_Toc74901519"/>
      <w:bookmarkStart w:id="5771" w:name="_Toc76504777"/>
      <w:bookmarkStart w:id="5772" w:name="_Toc83044506"/>
      <w:bookmarkStart w:id="5773" w:name="_Toc89871851"/>
      <w:bookmarkStart w:id="5774" w:name="_Toc98702469"/>
      <w:bookmarkStart w:id="5775" w:name="_Toc105745843"/>
      <w:bookmarkStart w:id="5776" w:name="_Toc123147635"/>
      <w:bookmarkStart w:id="5777" w:name="_Toc124164312"/>
      <w:bookmarkStart w:id="5778" w:name="_Toc130736302"/>
      <w:bookmarkStart w:id="5779" w:name="_Toc137308106"/>
      <w:bookmarkStart w:id="5780" w:name="_Toc138891014"/>
      <w:bookmarkStart w:id="5781" w:name="_Toc138891460"/>
      <w:r w:rsidRPr="00A46FD9">
        <w:t>6.6.3.1</w:t>
      </w:r>
      <w:r w:rsidRPr="00A46FD9">
        <w:tab/>
        <w:t>Definition and applicability</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2" w:name="_Toc21098048"/>
      <w:bookmarkStart w:id="5783" w:name="_Toc29765610"/>
      <w:bookmarkStart w:id="5784" w:name="_Toc37181092"/>
      <w:bookmarkStart w:id="5785" w:name="_Toc37181536"/>
      <w:bookmarkStart w:id="5786" w:name="_Toc37181980"/>
      <w:bookmarkStart w:id="5787" w:name="_Toc45882045"/>
      <w:bookmarkStart w:id="5788" w:name="_Toc52560278"/>
      <w:bookmarkStart w:id="5789" w:name="_Toc67912833"/>
      <w:bookmarkStart w:id="5790" w:name="_Toc74901520"/>
      <w:bookmarkStart w:id="5791" w:name="_Toc76504778"/>
      <w:bookmarkStart w:id="5792" w:name="_Toc83044507"/>
      <w:bookmarkStart w:id="5793" w:name="_Toc89871852"/>
      <w:bookmarkStart w:id="5794" w:name="_Toc98702470"/>
      <w:bookmarkStart w:id="5795" w:name="_Toc105745844"/>
      <w:bookmarkStart w:id="5796" w:name="_Toc123147636"/>
      <w:bookmarkStart w:id="5797" w:name="_Toc124164313"/>
      <w:bookmarkStart w:id="5798" w:name="_Toc130736303"/>
      <w:bookmarkStart w:id="5799" w:name="_Toc137308107"/>
      <w:bookmarkStart w:id="5800" w:name="_Toc138891015"/>
      <w:bookmarkStart w:id="5801" w:name="_Toc138891461"/>
      <w:r w:rsidRPr="00A46FD9">
        <w:t>6.6.3.2</w:t>
      </w:r>
      <w:r w:rsidRPr="00A46FD9">
        <w:tab/>
        <w:t>Minimum requirements</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2" w:name="_Toc21098049"/>
      <w:bookmarkStart w:id="5803" w:name="_Toc29765611"/>
      <w:bookmarkStart w:id="5804" w:name="_Toc37181093"/>
      <w:bookmarkStart w:id="5805" w:name="_Toc37181537"/>
      <w:bookmarkStart w:id="5806" w:name="_Toc37181981"/>
      <w:bookmarkStart w:id="5807" w:name="_Toc45882046"/>
      <w:bookmarkStart w:id="5808" w:name="_Toc52560279"/>
      <w:bookmarkStart w:id="5809" w:name="_Toc67912834"/>
      <w:bookmarkStart w:id="5810" w:name="_Toc74901521"/>
      <w:bookmarkStart w:id="5811" w:name="_Toc76504779"/>
      <w:bookmarkStart w:id="5812" w:name="_Toc83044508"/>
      <w:bookmarkStart w:id="5813" w:name="_Toc89871853"/>
      <w:bookmarkStart w:id="5814" w:name="_Toc98702471"/>
      <w:bookmarkStart w:id="5815" w:name="_Toc105745845"/>
      <w:bookmarkStart w:id="5816" w:name="_Toc123147637"/>
      <w:bookmarkStart w:id="5817" w:name="_Toc124164314"/>
      <w:bookmarkStart w:id="5818" w:name="_Toc130736304"/>
      <w:bookmarkStart w:id="5819" w:name="_Toc137308108"/>
      <w:bookmarkStart w:id="5820" w:name="_Toc138891016"/>
      <w:bookmarkStart w:id="5821" w:name="_Toc138891462"/>
      <w:r w:rsidRPr="00A46FD9">
        <w:t>6.6.3.3</w:t>
      </w:r>
      <w:r w:rsidRPr="00A46FD9">
        <w:tab/>
        <w:t>Test purpose</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2" w:name="_Toc21098050"/>
      <w:bookmarkStart w:id="5823" w:name="_Toc29765612"/>
      <w:bookmarkStart w:id="5824" w:name="_Toc37181094"/>
      <w:bookmarkStart w:id="5825" w:name="_Toc37181538"/>
      <w:bookmarkStart w:id="5826" w:name="_Toc37181982"/>
      <w:bookmarkStart w:id="5827" w:name="_Toc45882047"/>
      <w:bookmarkStart w:id="5828" w:name="_Toc52560280"/>
      <w:bookmarkStart w:id="5829" w:name="_Toc67912835"/>
      <w:bookmarkStart w:id="5830" w:name="_Toc74901522"/>
      <w:bookmarkStart w:id="5831" w:name="_Toc76504780"/>
      <w:bookmarkStart w:id="5832" w:name="_Toc83044509"/>
      <w:bookmarkStart w:id="5833" w:name="_Toc89871854"/>
      <w:bookmarkStart w:id="5834" w:name="_Toc98702472"/>
      <w:bookmarkStart w:id="5835" w:name="_Toc105745846"/>
      <w:bookmarkStart w:id="5836" w:name="_Toc123147638"/>
      <w:bookmarkStart w:id="5837" w:name="_Toc124164315"/>
      <w:bookmarkStart w:id="5838" w:name="_Toc130736305"/>
      <w:bookmarkStart w:id="5839" w:name="_Toc137308109"/>
      <w:bookmarkStart w:id="5840" w:name="_Toc138891017"/>
      <w:bookmarkStart w:id="5841" w:name="_Toc138891463"/>
      <w:r w:rsidRPr="00A46FD9">
        <w:t>6.6.3.4</w:t>
      </w:r>
      <w:r w:rsidRPr="00A46FD9">
        <w:tab/>
        <w:t>Method of test</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2" w:name="_Toc21098051"/>
      <w:bookmarkStart w:id="5843" w:name="_Toc29765613"/>
      <w:bookmarkStart w:id="5844" w:name="_Toc37181095"/>
      <w:bookmarkStart w:id="5845" w:name="_Toc37181539"/>
      <w:bookmarkStart w:id="5846" w:name="_Toc37181983"/>
      <w:bookmarkStart w:id="5847" w:name="_Toc45882048"/>
      <w:bookmarkStart w:id="5848" w:name="_Toc52560281"/>
      <w:bookmarkStart w:id="5849" w:name="_Toc67912836"/>
      <w:bookmarkStart w:id="5850" w:name="_Toc74901523"/>
      <w:bookmarkStart w:id="5851" w:name="_Toc76504781"/>
      <w:bookmarkStart w:id="5852" w:name="_Toc83044510"/>
      <w:bookmarkStart w:id="5853" w:name="_Toc89871855"/>
      <w:bookmarkStart w:id="5854" w:name="_Toc98702473"/>
      <w:bookmarkStart w:id="5855" w:name="_Toc105745847"/>
      <w:bookmarkStart w:id="5856" w:name="_Toc123147639"/>
      <w:bookmarkStart w:id="5857" w:name="_Toc124164316"/>
      <w:bookmarkStart w:id="5858" w:name="_Toc130736306"/>
      <w:bookmarkStart w:id="5859" w:name="_Toc137308110"/>
      <w:bookmarkStart w:id="5860" w:name="_Toc138891018"/>
      <w:bookmarkStart w:id="5861" w:name="_Toc138891464"/>
      <w:r w:rsidRPr="00A46FD9">
        <w:lastRenderedPageBreak/>
        <w:t>6.6.3.5</w:t>
      </w:r>
      <w:r w:rsidRPr="00A46FD9">
        <w:tab/>
        <w:t>Test requirement</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2" w:name="_Toc21098052"/>
      <w:bookmarkStart w:id="5863" w:name="_Toc29765614"/>
      <w:bookmarkStart w:id="5864" w:name="_Toc37181096"/>
      <w:bookmarkStart w:id="5865" w:name="_Toc37181540"/>
      <w:bookmarkStart w:id="5866" w:name="_Toc37181984"/>
      <w:bookmarkStart w:id="5867" w:name="_Toc45882049"/>
      <w:bookmarkStart w:id="5868" w:name="_Toc52560282"/>
      <w:bookmarkStart w:id="5869" w:name="_Toc67912837"/>
      <w:bookmarkStart w:id="5870" w:name="_Toc74901524"/>
      <w:bookmarkStart w:id="5871" w:name="_Toc76504782"/>
      <w:bookmarkStart w:id="5872" w:name="_Toc83044511"/>
      <w:bookmarkStart w:id="5873" w:name="_Toc89871856"/>
      <w:bookmarkStart w:id="5874" w:name="_Toc98702474"/>
      <w:bookmarkStart w:id="5875" w:name="_Toc105745848"/>
      <w:bookmarkStart w:id="5876" w:name="_Toc123147640"/>
      <w:bookmarkStart w:id="5877" w:name="_Toc124164317"/>
      <w:bookmarkStart w:id="5878" w:name="_Toc130736307"/>
      <w:bookmarkStart w:id="5879" w:name="_Toc137308111"/>
      <w:bookmarkStart w:id="5880" w:name="_Toc138891019"/>
      <w:bookmarkStart w:id="5881" w:name="_Toc138891465"/>
      <w:r w:rsidRPr="00A46FD9">
        <w:t>6.6.4</w:t>
      </w:r>
      <w:r w:rsidRPr="00A46FD9">
        <w:tab/>
        <w:t>Adjacent Channel Leakage Power Ratio (ACLR)</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5D92EF6F" w14:textId="77777777" w:rsidR="00FF3259" w:rsidRPr="00A46FD9" w:rsidRDefault="00FF3259" w:rsidP="00FF3259">
      <w:pPr>
        <w:pStyle w:val="Heading4"/>
      </w:pPr>
      <w:bookmarkStart w:id="5882" w:name="_Toc21098053"/>
      <w:bookmarkStart w:id="5883" w:name="_Toc29765615"/>
      <w:bookmarkStart w:id="5884" w:name="_Toc37181097"/>
      <w:bookmarkStart w:id="5885" w:name="_Toc37181541"/>
      <w:bookmarkStart w:id="5886" w:name="_Toc37181985"/>
      <w:bookmarkStart w:id="5887" w:name="_Toc45882050"/>
      <w:bookmarkStart w:id="5888" w:name="_Toc52560283"/>
      <w:bookmarkStart w:id="5889" w:name="_Toc67912838"/>
      <w:bookmarkStart w:id="5890" w:name="_Toc74901525"/>
      <w:bookmarkStart w:id="5891" w:name="_Toc76504783"/>
      <w:bookmarkStart w:id="5892" w:name="_Toc83044512"/>
      <w:bookmarkStart w:id="5893" w:name="_Toc89871857"/>
      <w:bookmarkStart w:id="5894" w:name="_Toc98702475"/>
      <w:bookmarkStart w:id="5895" w:name="_Toc105745849"/>
      <w:bookmarkStart w:id="5896" w:name="_Toc123147641"/>
      <w:bookmarkStart w:id="5897" w:name="_Toc124164318"/>
      <w:bookmarkStart w:id="5898" w:name="_Toc130736308"/>
      <w:bookmarkStart w:id="5899" w:name="_Toc137308112"/>
      <w:bookmarkStart w:id="5900" w:name="_Toc138891020"/>
      <w:bookmarkStart w:id="5901" w:name="_Toc138891466"/>
      <w:r w:rsidRPr="00A46FD9">
        <w:t>6.6.4.1</w:t>
      </w:r>
      <w:r w:rsidRPr="00A46FD9">
        <w:tab/>
        <w:t>Definition and applicability</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2" w:name="_Toc21098054"/>
      <w:bookmarkStart w:id="5903" w:name="_Toc29765616"/>
      <w:bookmarkStart w:id="5904" w:name="_Toc37181098"/>
      <w:bookmarkStart w:id="5905" w:name="_Toc37181542"/>
      <w:bookmarkStart w:id="5906" w:name="_Toc37181986"/>
      <w:bookmarkStart w:id="5907" w:name="_Toc45882051"/>
      <w:bookmarkStart w:id="5908" w:name="_Toc52560284"/>
      <w:bookmarkStart w:id="5909" w:name="_Toc67912839"/>
      <w:bookmarkStart w:id="5910" w:name="_Toc74901526"/>
      <w:bookmarkStart w:id="5911" w:name="_Toc76504784"/>
      <w:bookmarkStart w:id="5912" w:name="_Toc83044513"/>
      <w:bookmarkStart w:id="5913" w:name="_Toc89871858"/>
      <w:bookmarkStart w:id="5914" w:name="_Toc98702476"/>
      <w:bookmarkStart w:id="5915" w:name="_Toc105745850"/>
      <w:bookmarkStart w:id="5916" w:name="_Toc123147642"/>
      <w:bookmarkStart w:id="5917" w:name="_Toc124164319"/>
      <w:bookmarkStart w:id="5918" w:name="_Toc130736309"/>
      <w:bookmarkStart w:id="5919" w:name="_Toc137308113"/>
      <w:bookmarkStart w:id="5920" w:name="_Toc138891021"/>
      <w:bookmarkStart w:id="5921" w:name="_Toc138891467"/>
      <w:r w:rsidRPr="00A46FD9">
        <w:t>6.6.4.2</w:t>
      </w:r>
      <w:r w:rsidRPr="00A46FD9">
        <w:tab/>
        <w:t>Minimum requirement</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2" w:name="_Toc21098055"/>
      <w:bookmarkStart w:id="5923" w:name="_Toc29765617"/>
      <w:bookmarkStart w:id="5924" w:name="_Toc37181099"/>
      <w:bookmarkStart w:id="5925" w:name="_Toc37181543"/>
      <w:bookmarkStart w:id="5926" w:name="_Toc37181987"/>
      <w:bookmarkStart w:id="5927" w:name="_Toc45882052"/>
      <w:bookmarkStart w:id="5928" w:name="_Toc52560285"/>
      <w:bookmarkStart w:id="5929" w:name="_Toc67912840"/>
      <w:bookmarkStart w:id="5930" w:name="_Toc74901527"/>
      <w:bookmarkStart w:id="5931" w:name="_Toc76504785"/>
      <w:bookmarkStart w:id="5932" w:name="_Toc83044514"/>
      <w:bookmarkStart w:id="5933" w:name="_Toc89871859"/>
      <w:bookmarkStart w:id="5934" w:name="_Toc98702477"/>
      <w:bookmarkStart w:id="5935" w:name="_Toc105745851"/>
      <w:bookmarkStart w:id="5936" w:name="_Toc123147643"/>
      <w:bookmarkStart w:id="5937" w:name="_Toc124164320"/>
      <w:bookmarkStart w:id="5938" w:name="_Toc130736310"/>
      <w:bookmarkStart w:id="5939" w:name="_Toc137308114"/>
      <w:bookmarkStart w:id="5940" w:name="_Toc138891022"/>
      <w:bookmarkStart w:id="5941" w:name="_Toc138891468"/>
      <w:r w:rsidRPr="00A46FD9">
        <w:t>6.6.4.3</w:t>
      </w:r>
      <w:r w:rsidRPr="00A46FD9">
        <w:tab/>
        <w:t>Test purpose</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2" w:name="_Toc21098056"/>
      <w:bookmarkStart w:id="5943" w:name="_Toc29765618"/>
      <w:bookmarkStart w:id="5944" w:name="_Toc37181100"/>
      <w:bookmarkStart w:id="5945" w:name="_Toc37181544"/>
      <w:bookmarkStart w:id="5946" w:name="_Toc37181988"/>
      <w:bookmarkStart w:id="5947" w:name="_Toc45882053"/>
      <w:bookmarkStart w:id="5948" w:name="_Toc52560286"/>
      <w:bookmarkStart w:id="5949" w:name="_Toc67912841"/>
      <w:bookmarkStart w:id="5950" w:name="_Toc74901528"/>
      <w:bookmarkStart w:id="5951" w:name="_Toc76504786"/>
      <w:bookmarkStart w:id="5952" w:name="_Toc83044515"/>
      <w:bookmarkStart w:id="5953" w:name="_Toc89871860"/>
      <w:bookmarkStart w:id="5954" w:name="_Toc98702478"/>
      <w:bookmarkStart w:id="5955" w:name="_Toc105745852"/>
      <w:bookmarkStart w:id="5956" w:name="_Toc123147644"/>
      <w:bookmarkStart w:id="5957" w:name="_Toc124164321"/>
      <w:bookmarkStart w:id="5958" w:name="_Toc130736311"/>
      <w:bookmarkStart w:id="5959" w:name="_Toc137308115"/>
      <w:bookmarkStart w:id="5960" w:name="_Toc138891023"/>
      <w:bookmarkStart w:id="5961" w:name="_Toc138891469"/>
      <w:r w:rsidRPr="00A46FD9">
        <w:t>6.6.4.4</w:t>
      </w:r>
      <w:r w:rsidRPr="00A46FD9">
        <w:tab/>
        <w:t>Method of test</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2" w:name="_Toc21098057"/>
      <w:bookmarkStart w:id="5963" w:name="_Toc29765619"/>
      <w:bookmarkStart w:id="5964" w:name="_Toc37181101"/>
      <w:bookmarkStart w:id="5965" w:name="_Toc37181545"/>
      <w:bookmarkStart w:id="5966" w:name="_Toc37181989"/>
      <w:bookmarkStart w:id="5967" w:name="_Toc45882054"/>
      <w:bookmarkStart w:id="5968" w:name="_Toc52560287"/>
      <w:bookmarkStart w:id="5969" w:name="_Toc67912842"/>
      <w:bookmarkStart w:id="5970" w:name="_Toc74901529"/>
      <w:bookmarkStart w:id="5971" w:name="_Toc76504787"/>
      <w:bookmarkStart w:id="5972" w:name="_Toc83044516"/>
      <w:bookmarkStart w:id="5973" w:name="_Toc89871861"/>
      <w:bookmarkStart w:id="5974" w:name="_Toc98702479"/>
      <w:bookmarkStart w:id="5975" w:name="_Toc105745853"/>
      <w:bookmarkStart w:id="5976" w:name="_Toc123147645"/>
      <w:bookmarkStart w:id="5977" w:name="_Toc124164322"/>
      <w:bookmarkStart w:id="5978" w:name="_Toc130736312"/>
      <w:bookmarkStart w:id="5979" w:name="_Toc137308116"/>
      <w:bookmarkStart w:id="5980" w:name="_Toc138891024"/>
      <w:bookmarkStart w:id="5981" w:name="_Toc13889147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2" w:name="_Toc21098058"/>
      <w:bookmarkStart w:id="5983" w:name="_Toc29765620"/>
      <w:bookmarkStart w:id="5984" w:name="_Toc37181102"/>
      <w:bookmarkStart w:id="5985" w:name="_Toc37181546"/>
      <w:bookmarkStart w:id="5986" w:name="_Toc37181990"/>
      <w:bookmarkStart w:id="5987" w:name="_Toc45882055"/>
      <w:bookmarkStart w:id="5988" w:name="_Toc52560288"/>
      <w:bookmarkStart w:id="5989" w:name="_Toc67912843"/>
      <w:bookmarkStart w:id="5990" w:name="_Toc74901530"/>
      <w:bookmarkStart w:id="5991" w:name="_Toc76504788"/>
      <w:bookmarkStart w:id="5992" w:name="_Toc83044517"/>
      <w:bookmarkStart w:id="5993" w:name="_Toc89871862"/>
      <w:bookmarkStart w:id="5994" w:name="_Toc98702480"/>
      <w:bookmarkStart w:id="5995" w:name="_Toc105745854"/>
      <w:bookmarkStart w:id="5996" w:name="_Toc123147646"/>
      <w:bookmarkStart w:id="5997" w:name="_Toc124164323"/>
      <w:bookmarkStart w:id="5998" w:name="_Toc130736313"/>
      <w:bookmarkStart w:id="5999" w:name="_Toc137308117"/>
      <w:bookmarkStart w:id="6000" w:name="_Toc138891025"/>
      <w:bookmarkStart w:id="6001" w:name="_Toc13889147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2" w:name="_Toc21098059"/>
      <w:bookmarkStart w:id="6003" w:name="_Toc29765621"/>
      <w:bookmarkStart w:id="6004" w:name="_Toc37181103"/>
      <w:bookmarkStart w:id="6005" w:name="_Toc37181547"/>
      <w:bookmarkStart w:id="6006" w:name="_Toc37181991"/>
      <w:bookmarkStart w:id="6007" w:name="_Toc45882056"/>
      <w:bookmarkStart w:id="6008" w:name="_Toc52560289"/>
      <w:bookmarkStart w:id="6009" w:name="_Toc67912844"/>
      <w:bookmarkStart w:id="6010" w:name="_Toc74901531"/>
      <w:bookmarkStart w:id="6011" w:name="_Toc76504789"/>
      <w:bookmarkStart w:id="6012" w:name="_Toc83044518"/>
      <w:bookmarkStart w:id="6013" w:name="_Toc89871863"/>
      <w:bookmarkStart w:id="6014" w:name="_Toc98702481"/>
      <w:bookmarkStart w:id="6015" w:name="_Toc105745855"/>
      <w:bookmarkStart w:id="6016" w:name="_Toc123147647"/>
      <w:bookmarkStart w:id="6017" w:name="_Toc124164324"/>
      <w:bookmarkStart w:id="6018" w:name="_Toc130736314"/>
      <w:bookmarkStart w:id="6019" w:name="_Toc137308118"/>
      <w:bookmarkStart w:id="6020" w:name="_Toc138891026"/>
      <w:bookmarkStart w:id="6021" w:name="_Toc138891472"/>
      <w:r w:rsidRPr="00A46FD9">
        <w:t>6.6.4.5</w:t>
      </w:r>
      <w:r w:rsidRPr="00A46FD9">
        <w:tab/>
        <w:t>Test requirements</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702FB7F0" w14:textId="77777777" w:rsidR="00FF3259" w:rsidRPr="00A46FD9" w:rsidRDefault="00FF3259" w:rsidP="00FF3259">
      <w:pPr>
        <w:pStyle w:val="Heading5"/>
      </w:pPr>
      <w:bookmarkStart w:id="6022" w:name="_Toc21098060"/>
      <w:bookmarkStart w:id="6023" w:name="_Toc29765622"/>
      <w:bookmarkStart w:id="6024" w:name="_Toc37181104"/>
      <w:bookmarkStart w:id="6025" w:name="_Toc37181548"/>
      <w:bookmarkStart w:id="6026" w:name="_Toc37181992"/>
      <w:bookmarkStart w:id="6027" w:name="_Toc45882057"/>
      <w:bookmarkStart w:id="6028" w:name="_Toc52560290"/>
      <w:bookmarkStart w:id="6029" w:name="_Toc67912845"/>
      <w:bookmarkStart w:id="6030" w:name="_Toc74901532"/>
      <w:bookmarkStart w:id="6031" w:name="_Toc76504790"/>
      <w:bookmarkStart w:id="6032" w:name="_Toc83044519"/>
      <w:bookmarkStart w:id="6033" w:name="_Toc89871864"/>
      <w:bookmarkStart w:id="6034" w:name="_Toc98702482"/>
      <w:bookmarkStart w:id="6035" w:name="_Toc105745856"/>
      <w:bookmarkStart w:id="6036" w:name="_Toc123147648"/>
      <w:bookmarkStart w:id="6037" w:name="_Toc124164325"/>
      <w:bookmarkStart w:id="6038" w:name="_Toc130736315"/>
      <w:bookmarkStart w:id="6039" w:name="_Toc137308119"/>
      <w:bookmarkStart w:id="6040" w:name="_Toc138891027"/>
      <w:bookmarkStart w:id="6041" w:name="_Toc138891473"/>
      <w:r w:rsidRPr="00A46FD9">
        <w:t>6.6.4.5.1</w:t>
      </w:r>
      <w:r w:rsidRPr="00A46FD9">
        <w:tab/>
        <w:t>E-UTRA test requirement</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2" w:name="_Toc21098061"/>
      <w:bookmarkStart w:id="6043" w:name="_Toc29765623"/>
      <w:bookmarkStart w:id="6044" w:name="_Toc37181105"/>
      <w:bookmarkStart w:id="6045" w:name="_Toc37181549"/>
      <w:bookmarkStart w:id="6046" w:name="_Toc37181993"/>
      <w:bookmarkStart w:id="6047" w:name="_Toc45882058"/>
      <w:bookmarkStart w:id="6048" w:name="_Toc52560291"/>
      <w:bookmarkStart w:id="6049" w:name="_Toc67912846"/>
      <w:bookmarkStart w:id="6050" w:name="_Toc74901533"/>
      <w:bookmarkStart w:id="6051" w:name="_Toc76504791"/>
      <w:bookmarkStart w:id="6052" w:name="_Toc83044520"/>
      <w:bookmarkStart w:id="6053" w:name="_Toc89871865"/>
      <w:bookmarkStart w:id="6054" w:name="_Toc98702483"/>
      <w:bookmarkStart w:id="6055" w:name="_Toc105745857"/>
      <w:bookmarkStart w:id="6056" w:name="_Toc123147649"/>
      <w:bookmarkStart w:id="6057" w:name="_Toc124164326"/>
      <w:bookmarkStart w:id="6058" w:name="_Toc130736316"/>
      <w:bookmarkStart w:id="6059" w:name="_Toc137308120"/>
      <w:bookmarkStart w:id="6060" w:name="_Toc138891028"/>
      <w:bookmarkStart w:id="6061" w:name="_Toc138891474"/>
      <w:r w:rsidRPr="00A46FD9">
        <w:t>6.6.4.5.2</w:t>
      </w:r>
      <w:r w:rsidRPr="00A46FD9">
        <w:tab/>
        <w:t>UTRA FDD test requirement</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2" w:name="_Toc21098062"/>
      <w:bookmarkStart w:id="6063" w:name="_Toc29765624"/>
      <w:bookmarkStart w:id="6064" w:name="_Toc37181106"/>
      <w:bookmarkStart w:id="6065" w:name="_Toc37181550"/>
      <w:bookmarkStart w:id="6066" w:name="_Toc37181994"/>
      <w:bookmarkStart w:id="6067" w:name="_Toc45882059"/>
      <w:bookmarkStart w:id="6068" w:name="_Toc52560292"/>
      <w:bookmarkStart w:id="6069" w:name="_Toc67912847"/>
      <w:bookmarkStart w:id="6070" w:name="_Toc74901534"/>
      <w:bookmarkStart w:id="6071" w:name="_Toc76504792"/>
      <w:bookmarkStart w:id="6072" w:name="_Toc83044521"/>
      <w:bookmarkStart w:id="6073" w:name="_Toc89871866"/>
      <w:bookmarkStart w:id="6074" w:name="_Toc98702484"/>
      <w:bookmarkStart w:id="6075" w:name="_Toc105745858"/>
      <w:bookmarkStart w:id="6076" w:name="_Toc123147650"/>
      <w:bookmarkStart w:id="6077" w:name="_Toc124164327"/>
      <w:bookmarkStart w:id="6078" w:name="_Toc130736317"/>
      <w:bookmarkStart w:id="6079" w:name="_Toc137308121"/>
      <w:bookmarkStart w:id="6080" w:name="_Toc138891029"/>
      <w:bookmarkStart w:id="6081" w:name="_Toc138891475"/>
      <w:r w:rsidRPr="00A46FD9">
        <w:t>6.6.4.5.3</w:t>
      </w:r>
      <w:r w:rsidRPr="00A46FD9">
        <w:tab/>
        <w:t>UTRA TDD test requirement</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2" w:name="_Toc21098063"/>
      <w:bookmarkStart w:id="6083" w:name="_Toc29765625"/>
      <w:bookmarkStart w:id="6084" w:name="_Toc37181107"/>
      <w:bookmarkStart w:id="6085" w:name="_Toc37181551"/>
      <w:bookmarkStart w:id="6086" w:name="_Toc37181995"/>
      <w:bookmarkStart w:id="6087" w:name="_Toc45882060"/>
      <w:bookmarkStart w:id="6088" w:name="_Toc52560293"/>
      <w:bookmarkStart w:id="6089" w:name="_Toc67912848"/>
      <w:bookmarkStart w:id="6090" w:name="_Toc74901535"/>
      <w:bookmarkStart w:id="6091" w:name="_Toc76504793"/>
      <w:bookmarkStart w:id="6092" w:name="_Toc83044522"/>
      <w:bookmarkStart w:id="6093" w:name="_Toc89871867"/>
      <w:bookmarkStart w:id="6094" w:name="_Toc98702485"/>
      <w:bookmarkStart w:id="6095" w:name="_Toc105745859"/>
      <w:bookmarkStart w:id="6096" w:name="_Toc123147651"/>
      <w:bookmarkStart w:id="6097" w:name="_Toc124164328"/>
      <w:bookmarkStart w:id="6098" w:name="_Toc130736318"/>
      <w:bookmarkStart w:id="6099" w:name="_Toc137308122"/>
      <w:bookmarkStart w:id="6100" w:name="_Toc138891030"/>
      <w:bookmarkStart w:id="6101" w:name="_Toc138891476"/>
      <w:r w:rsidRPr="00A46FD9">
        <w:t>6.6.4.5.4</w:t>
      </w:r>
      <w:r w:rsidRPr="00A46FD9">
        <w:tab/>
        <w:t>Cumulative ACLR requirement in non-contiguous spectrum</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2" w:name="_Toc21098064"/>
      <w:bookmarkStart w:id="6103" w:name="_Toc29765626"/>
      <w:bookmarkStart w:id="6104" w:name="_Toc37181108"/>
      <w:bookmarkStart w:id="6105" w:name="_Toc37181552"/>
      <w:bookmarkStart w:id="6106" w:name="_Toc37181996"/>
      <w:bookmarkStart w:id="6107" w:name="_Toc45882061"/>
      <w:bookmarkStart w:id="6108" w:name="_Toc52560294"/>
      <w:bookmarkStart w:id="6109" w:name="_Toc67912849"/>
      <w:bookmarkStart w:id="6110" w:name="_Toc74901536"/>
      <w:bookmarkStart w:id="6111" w:name="_Toc76504794"/>
      <w:bookmarkStart w:id="6112" w:name="_Toc83044523"/>
      <w:bookmarkStart w:id="6113" w:name="_Toc89871868"/>
      <w:bookmarkStart w:id="6114" w:name="_Toc98702486"/>
      <w:bookmarkStart w:id="6115" w:name="_Toc105745860"/>
      <w:bookmarkStart w:id="6116" w:name="_Toc123147652"/>
      <w:bookmarkStart w:id="6117" w:name="_Toc124164329"/>
      <w:bookmarkStart w:id="6118" w:name="_Toc130736319"/>
      <w:bookmarkStart w:id="6119" w:name="_Toc137308123"/>
      <w:bookmarkStart w:id="6120" w:name="_Toc138891031"/>
      <w:bookmarkStart w:id="6121" w:name="_Toc138891477"/>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2" w:name="_Toc21098065"/>
      <w:bookmarkStart w:id="6123" w:name="_Toc29765627"/>
      <w:bookmarkStart w:id="6124" w:name="_Toc37181109"/>
      <w:bookmarkStart w:id="6125" w:name="_Toc37181553"/>
      <w:bookmarkStart w:id="6126" w:name="_Toc37181997"/>
      <w:bookmarkStart w:id="6127" w:name="_Toc45882062"/>
      <w:bookmarkStart w:id="6128" w:name="_Toc52560295"/>
      <w:bookmarkStart w:id="6129" w:name="_Toc67912850"/>
      <w:bookmarkStart w:id="6130" w:name="_Toc74901537"/>
      <w:bookmarkStart w:id="6131" w:name="_Toc76504795"/>
      <w:bookmarkStart w:id="6132" w:name="_Toc83044524"/>
      <w:bookmarkStart w:id="6133" w:name="_Toc89871869"/>
      <w:bookmarkStart w:id="6134" w:name="_Toc98702487"/>
      <w:bookmarkStart w:id="6135" w:name="_Toc105745861"/>
      <w:bookmarkStart w:id="6136" w:name="_Toc123147653"/>
      <w:bookmarkStart w:id="6137" w:name="_Toc124164330"/>
      <w:bookmarkStart w:id="6138" w:name="_Toc130736320"/>
      <w:bookmarkStart w:id="6139" w:name="_Toc137308124"/>
      <w:bookmarkStart w:id="6140" w:name="_Toc138891032"/>
      <w:bookmarkStart w:id="6141" w:name="_Toc138891478"/>
      <w:r w:rsidRPr="00A46FD9">
        <w:rPr>
          <w:lang w:eastAsia="zh-CN"/>
        </w:rPr>
        <w:t>6.6.4.5.6</w:t>
      </w:r>
      <w:r w:rsidRPr="00A46FD9">
        <w:rPr>
          <w:lang w:eastAsia="zh-CN"/>
        </w:rPr>
        <w:tab/>
        <w:t>NR test requirement</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3"/>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4" w:name="_Hlk508123340"/>
      <w:r w:rsidRPr="00A46FD9">
        <w:rPr>
          <w:rFonts w:cs="v5.0.0"/>
        </w:rPr>
        <w:t>limit is</w:t>
      </w:r>
      <w:bookmarkEnd w:id="614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5"/>
      </w:tr>
    </w:tbl>
    <w:p w14:paraId="0B6E9431" w14:textId="77777777" w:rsidR="00FF3259" w:rsidRPr="00A46FD9" w:rsidRDefault="00FF3259" w:rsidP="00FF3259"/>
    <w:p w14:paraId="2C37DBB7" w14:textId="77777777" w:rsidR="00FF3259" w:rsidRPr="00A46FD9" w:rsidRDefault="00FF3259" w:rsidP="00FF3259">
      <w:pPr>
        <w:pStyle w:val="Heading2"/>
      </w:pPr>
      <w:bookmarkStart w:id="6146" w:name="_Toc21098066"/>
      <w:bookmarkStart w:id="6147" w:name="_Toc29765628"/>
      <w:bookmarkStart w:id="6148" w:name="_Toc37181110"/>
      <w:bookmarkStart w:id="6149" w:name="_Toc37181554"/>
      <w:bookmarkStart w:id="6150" w:name="_Toc37181998"/>
      <w:bookmarkStart w:id="6151" w:name="_Toc45882063"/>
      <w:bookmarkStart w:id="6152" w:name="_Toc52560296"/>
      <w:bookmarkStart w:id="6153" w:name="_Toc67912851"/>
      <w:bookmarkStart w:id="6154" w:name="_Toc74901538"/>
      <w:bookmarkStart w:id="6155" w:name="_Toc76504796"/>
      <w:bookmarkStart w:id="6156" w:name="_Toc83044525"/>
      <w:bookmarkStart w:id="6157" w:name="_Toc89871870"/>
      <w:bookmarkStart w:id="6158" w:name="_Toc98702488"/>
      <w:bookmarkStart w:id="6159" w:name="_Toc105745862"/>
      <w:bookmarkStart w:id="6160" w:name="_Toc123147654"/>
      <w:bookmarkStart w:id="6161" w:name="_Toc124164331"/>
      <w:bookmarkStart w:id="6162" w:name="_Toc130736321"/>
      <w:bookmarkStart w:id="6163" w:name="_Toc137308125"/>
      <w:bookmarkStart w:id="6164" w:name="_Toc138891033"/>
      <w:bookmarkStart w:id="6165" w:name="_Toc138891479"/>
      <w:r w:rsidRPr="00A46FD9">
        <w:t>6.7</w:t>
      </w:r>
      <w:r w:rsidRPr="00A46FD9">
        <w:tab/>
        <w:t>Transmitter intermodulation</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75F4D2FE" w14:textId="77777777" w:rsidR="00FF3259" w:rsidRPr="00A46FD9" w:rsidRDefault="00FF3259" w:rsidP="00FF3259">
      <w:pPr>
        <w:pStyle w:val="Heading3"/>
      </w:pPr>
      <w:bookmarkStart w:id="6166" w:name="_Toc21098067"/>
      <w:bookmarkStart w:id="6167" w:name="_Toc29765629"/>
      <w:bookmarkStart w:id="6168" w:name="_Toc37181111"/>
      <w:bookmarkStart w:id="6169" w:name="_Toc37181555"/>
      <w:bookmarkStart w:id="6170" w:name="_Toc37181999"/>
      <w:bookmarkStart w:id="6171" w:name="_Toc45882064"/>
      <w:bookmarkStart w:id="6172" w:name="_Toc52560297"/>
      <w:bookmarkStart w:id="6173" w:name="_Toc67912852"/>
      <w:bookmarkStart w:id="6174" w:name="_Toc74901539"/>
      <w:bookmarkStart w:id="6175" w:name="_Toc76504797"/>
      <w:bookmarkStart w:id="6176" w:name="_Toc83044526"/>
      <w:bookmarkStart w:id="6177" w:name="_Toc89871871"/>
      <w:bookmarkStart w:id="6178" w:name="_Toc98702489"/>
      <w:bookmarkStart w:id="6179" w:name="_Toc105745863"/>
      <w:bookmarkStart w:id="6180" w:name="_Toc123147655"/>
      <w:bookmarkStart w:id="6181" w:name="_Toc124164332"/>
      <w:bookmarkStart w:id="6182" w:name="_Toc130736322"/>
      <w:bookmarkStart w:id="6183" w:name="_Toc137308126"/>
      <w:bookmarkStart w:id="6184" w:name="_Toc138891034"/>
      <w:bookmarkStart w:id="6185" w:name="_Toc138891480"/>
      <w:r w:rsidRPr="00A46FD9">
        <w:t>6.7.1</w:t>
      </w:r>
      <w:r w:rsidRPr="00A46FD9">
        <w:tab/>
        <w:t>Definition and applicability</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6" w:name="_Toc21098068"/>
      <w:bookmarkStart w:id="6187" w:name="_Toc29765630"/>
      <w:bookmarkStart w:id="6188" w:name="_Toc37181112"/>
      <w:bookmarkStart w:id="6189" w:name="_Toc37181556"/>
      <w:bookmarkStart w:id="6190" w:name="_Toc37182000"/>
      <w:bookmarkStart w:id="6191" w:name="_Toc45882065"/>
      <w:bookmarkStart w:id="6192" w:name="_Toc52560298"/>
      <w:bookmarkStart w:id="6193" w:name="_Toc67912853"/>
      <w:bookmarkStart w:id="6194" w:name="_Toc74901540"/>
      <w:bookmarkStart w:id="6195" w:name="_Toc76504798"/>
      <w:bookmarkStart w:id="6196" w:name="_Toc83044527"/>
      <w:bookmarkStart w:id="6197" w:name="_Toc89871872"/>
      <w:bookmarkStart w:id="6198" w:name="_Toc98702490"/>
      <w:bookmarkStart w:id="6199" w:name="_Toc105745864"/>
      <w:bookmarkStart w:id="6200" w:name="_Toc123147656"/>
      <w:bookmarkStart w:id="6201" w:name="_Toc124164333"/>
      <w:bookmarkStart w:id="6202" w:name="_Toc130736323"/>
      <w:bookmarkStart w:id="6203" w:name="_Toc137308127"/>
      <w:bookmarkStart w:id="6204" w:name="_Toc138891035"/>
      <w:bookmarkStart w:id="6205" w:name="_Toc138891481"/>
      <w:r w:rsidRPr="00A46FD9">
        <w:lastRenderedPageBreak/>
        <w:t>6.7.2</w:t>
      </w:r>
      <w:r w:rsidRPr="00A46FD9">
        <w:tab/>
        <w:t>Minimum requirement</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6" w:name="_Toc21098069"/>
      <w:bookmarkStart w:id="6207" w:name="_Toc29765631"/>
      <w:bookmarkStart w:id="6208" w:name="_Toc37181113"/>
      <w:bookmarkStart w:id="6209" w:name="_Toc37181557"/>
      <w:bookmarkStart w:id="6210" w:name="_Toc37182001"/>
      <w:bookmarkStart w:id="6211" w:name="_Toc45882066"/>
      <w:bookmarkStart w:id="6212" w:name="_Toc52560299"/>
      <w:bookmarkStart w:id="6213" w:name="_Toc67912854"/>
      <w:bookmarkStart w:id="6214" w:name="_Toc74901541"/>
      <w:bookmarkStart w:id="6215" w:name="_Toc76504799"/>
      <w:bookmarkStart w:id="6216" w:name="_Toc83044528"/>
      <w:bookmarkStart w:id="6217" w:name="_Toc89871873"/>
      <w:bookmarkStart w:id="6218" w:name="_Toc98702491"/>
      <w:bookmarkStart w:id="6219" w:name="_Toc105745865"/>
      <w:bookmarkStart w:id="6220" w:name="_Toc123147657"/>
      <w:bookmarkStart w:id="6221" w:name="_Toc124164334"/>
      <w:bookmarkStart w:id="6222" w:name="_Toc130736324"/>
      <w:bookmarkStart w:id="6223" w:name="_Toc137308128"/>
      <w:bookmarkStart w:id="6224" w:name="_Toc138891036"/>
      <w:bookmarkStart w:id="6225" w:name="_Toc138891482"/>
      <w:r w:rsidRPr="00A46FD9">
        <w:t>6.7.2A</w:t>
      </w:r>
      <w:r w:rsidRPr="00A46FD9">
        <w:tab/>
        <w:t>Additional requirement for Band 41</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6" w:name="_Toc21098070"/>
      <w:bookmarkStart w:id="6227" w:name="_Toc29765632"/>
      <w:bookmarkStart w:id="6228" w:name="_Toc37181114"/>
      <w:bookmarkStart w:id="6229" w:name="_Toc37181558"/>
      <w:bookmarkStart w:id="6230" w:name="_Toc37182002"/>
      <w:bookmarkStart w:id="6231" w:name="_Toc45882067"/>
      <w:bookmarkStart w:id="6232" w:name="_Toc52560300"/>
      <w:bookmarkStart w:id="6233" w:name="_Toc67912855"/>
      <w:bookmarkStart w:id="6234" w:name="_Toc74901542"/>
      <w:bookmarkStart w:id="6235" w:name="_Toc76504800"/>
      <w:bookmarkStart w:id="6236" w:name="_Toc83044529"/>
      <w:bookmarkStart w:id="6237" w:name="_Toc89871874"/>
      <w:bookmarkStart w:id="6238" w:name="_Toc98702492"/>
      <w:bookmarkStart w:id="6239" w:name="_Toc105745866"/>
      <w:bookmarkStart w:id="6240" w:name="_Toc123147658"/>
      <w:bookmarkStart w:id="6241" w:name="_Toc124164335"/>
      <w:bookmarkStart w:id="6242" w:name="_Toc130736325"/>
      <w:bookmarkStart w:id="6243" w:name="_Toc137308129"/>
      <w:bookmarkStart w:id="6244" w:name="_Toc138891037"/>
      <w:bookmarkStart w:id="6245" w:name="_Toc138891483"/>
      <w:r w:rsidRPr="00A46FD9">
        <w:t>6.7.3</w:t>
      </w:r>
      <w:r w:rsidRPr="00A46FD9">
        <w:tab/>
        <w:t>Test purpose</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6" w:name="_Toc21098071"/>
      <w:bookmarkStart w:id="6247" w:name="_Toc29765633"/>
      <w:bookmarkStart w:id="6248" w:name="_Toc37181115"/>
      <w:bookmarkStart w:id="6249" w:name="_Toc37181559"/>
      <w:bookmarkStart w:id="6250" w:name="_Toc37182003"/>
      <w:bookmarkStart w:id="6251" w:name="_Toc45882068"/>
      <w:bookmarkStart w:id="6252" w:name="_Toc52560301"/>
      <w:bookmarkStart w:id="6253" w:name="_Toc67912856"/>
      <w:bookmarkStart w:id="6254" w:name="_Toc74901543"/>
      <w:bookmarkStart w:id="6255" w:name="_Toc76504801"/>
      <w:bookmarkStart w:id="6256" w:name="_Toc83044530"/>
      <w:bookmarkStart w:id="6257" w:name="_Toc89871875"/>
      <w:bookmarkStart w:id="6258" w:name="_Toc98702493"/>
      <w:bookmarkStart w:id="6259" w:name="_Toc105745867"/>
      <w:bookmarkStart w:id="6260" w:name="_Toc123147659"/>
      <w:bookmarkStart w:id="6261" w:name="_Toc124164336"/>
      <w:bookmarkStart w:id="6262" w:name="_Toc130736326"/>
      <w:bookmarkStart w:id="6263" w:name="_Toc137308130"/>
      <w:bookmarkStart w:id="6264" w:name="_Toc138891038"/>
      <w:bookmarkStart w:id="6265" w:name="_Toc138891484"/>
      <w:r w:rsidRPr="00A46FD9">
        <w:t>6.7.4</w:t>
      </w:r>
      <w:r w:rsidRPr="00A46FD9">
        <w:tab/>
        <w:t>Method of test</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38BA912" w14:textId="77777777" w:rsidR="00FF3259" w:rsidRPr="00A46FD9" w:rsidRDefault="00FF3259" w:rsidP="00FF3259">
      <w:pPr>
        <w:pStyle w:val="Heading4"/>
      </w:pPr>
      <w:bookmarkStart w:id="6266" w:name="_Toc21098072"/>
      <w:bookmarkStart w:id="6267" w:name="_Toc29765634"/>
      <w:bookmarkStart w:id="6268" w:name="_Toc37181116"/>
      <w:bookmarkStart w:id="6269" w:name="_Toc37181560"/>
      <w:bookmarkStart w:id="6270" w:name="_Toc37182004"/>
      <w:bookmarkStart w:id="6271" w:name="_Toc45882069"/>
      <w:bookmarkStart w:id="6272" w:name="_Toc52560302"/>
      <w:bookmarkStart w:id="6273" w:name="_Toc67912857"/>
      <w:bookmarkStart w:id="6274" w:name="_Toc74901544"/>
      <w:bookmarkStart w:id="6275" w:name="_Toc76504802"/>
      <w:bookmarkStart w:id="6276" w:name="_Toc83044531"/>
      <w:bookmarkStart w:id="6277" w:name="_Toc89871876"/>
      <w:bookmarkStart w:id="6278" w:name="_Toc98702494"/>
      <w:bookmarkStart w:id="6279" w:name="_Toc105745868"/>
      <w:bookmarkStart w:id="6280" w:name="_Toc123147660"/>
      <w:bookmarkStart w:id="6281" w:name="_Toc124164337"/>
      <w:bookmarkStart w:id="6282" w:name="_Toc130736327"/>
      <w:bookmarkStart w:id="6283" w:name="_Toc137308131"/>
      <w:bookmarkStart w:id="6284" w:name="_Toc138891039"/>
      <w:bookmarkStart w:id="6285" w:name="_Toc138891485"/>
      <w:r w:rsidRPr="00A46FD9">
        <w:t>6.7.4.1</w:t>
      </w:r>
      <w:r w:rsidRPr="00A46FD9">
        <w:tab/>
        <w:t>Initial conditions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6" w:name="_Toc21098073"/>
      <w:bookmarkStart w:id="6287" w:name="_Toc29765635"/>
      <w:bookmarkStart w:id="6288" w:name="_Toc37181117"/>
      <w:bookmarkStart w:id="6289" w:name="_Toc37181561"/>
      <w:bookmarkStart w:id="6290" w:name="_Toc37182005"/>
      <w:bookmarkStart w:id="6291" w:name="_Toc45882070"/>
      <w:bookmarkStart w:id="6292" w:name="_Toc52560303"/>
      <w:bookmarkStart w:id="6293" w:name="_Toc67912858"/>
      <w:bookmarkStart w:id="6294" w:name="_Toc74901545"/>
      <w:bookmarkStart w:id="6295" w:name="_Toc76504803"/>
      <w:bookmarkStart w:id="6296" w:name="_Toc83044532"/>
      <w:bookmarkStart w:id="6297" w:name="_Toc89871877"/>
      <w:bookmarkStart w:id="6298" w:name="_Toc98702495"/>
      <w:bookmarkStart w:id="6299" w:name="_Toc105745869"/>
      <w:bookmarkStart w:id="6300" w:name="_Toc123147661"/>
      <w:bookmarkStart w:id="6301" w:name="_Toc124164338"/>
      <w:bookmarkStart w:id="6302" w:name="_Toc130736328"/>
      <w:bookmarkStart w:id="6303" w:name="_Toc137308132"/>
      <w:bookmarkStart w:id="6304" w:name="_Toc138891040"/>
      <w:bookmarkStart w:id="6305" w:name="_Toc138891486"/>
      <w:r w:rsidRPr="00A46FD9">
        <w:t>6.7.4.2</w:t>
      </w:r>
      <w:r w:rsidRPr="00A46FD9">
        <w:tab/>
        <w:t>Procedure</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76B1F6BA" w14:textId="77777777" w:rsidR="00FF3259" w:rsidRPr="00A46FD9" w:rsidRDefault="00FF3259" w:rsidP="00FF3259">
      <w:pPr>
        <w:pStyle w:val="Heading5"/>
      </w:pPr>
      <w:bookmarkStart w:id="6306" w:name="_Toc21098074"/>
      <w:bookmarkStart w:id="6307" w:name="_Toc29765636"/>
      <w:bookmarkStart w:id="6308" w:name="_Toc37181118"/>
      <w:bookmarkStart w:id="6309" w:name="_Toc37181562"/>
      <w:bookmarkStart w:id="6310" w:name="_Toc37182006"/>
      <w:bookmarkStart w:id="6311" w:name="_Toc45882071"/>
      <w:bookmarkStart w:id="6312" w:name="_Toc52560304"/>
      <w:bookmarkStart w:id="6313" w:name="_Toc67912859"/>
      <w:bookmarkStart w:id="6314" w:name="_Toc74901546"/>
      <w:bookmarkStart w:id="6315" w:name="_Toc76504804"/>
      <w:bookmarkStart w:id="6316" w:name="_Toc83044533"/>
      <w:bookmarkStart w:id="6317" w:name="_Toc89871878"/>
      <w:bookmarkStart w:id="6318" w:name="_Toc98702496"/>
      <w:bookmarkStart w:id="6319" w:name="_Toc105745870"/>
      <w:bookmarkStart w:id="6320" w:name="_Toc123147662"/>
      <w:bookmarkStart w:id="6321" w:name="_Toc124164339"/>
      <w:bookmarkStart w:id="6322" w:name="_Toc130736329"/>
      <w:bookmarkStart w:id="6323" w:name="_Toc137308133"/>
      <w:bookmarkStart w:id="6324" w:name="_Toc138891041"/>
      <w:bookmarkStart w:id="6325" w:name="_Toc138891487"/>
      <w:r w:rsidRPr="00A46FD9">
        <w:t>6.7.4.2.1</w:t>
      </w:r>
      <w:r w:rsidRPr="00A46FD9">
        <w:tab/>
        <w:t>General minimum requirement test procedure</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6" w:name="_Toc21098075"/>
      <w:bookmarkStart w:id="6327" w:name="_Toc29765637"/>
      <w:bookmarkStart w:id="6328" w:name="_Toc37181119"/>
      <w:bookmarkStart w:id="6329" w:name="_Toc37181563"/>
      <w:bookmarkStart w:id="6330" w:name="_Toc37182007"/>
      <w:bookmarkStart w:id="6331" w:name="_Toc45882072"/>
      <w:bookmarkStart w:id="6332" w:name="_Toc52560305"/>
      <w:bookmarkStart w:id="6333" w:name="_Toc67912860"/>
      <w:bookmarkStart w:id="6334" w:name="_Toc74901547"/>
      <w:bookmarkStart w:id="6335" w:name="_Toc76504805"/>
      <w:bookmarkStart w:id="6336" w:name="_Toc83044534"/>
      <w:bookmarkStart w:id="6337" w:name="_Toc89871879"/>
      <w:bookmarkStart w:id="6338" w:name="_Toc98702497"/>
      <w:bookmarkStart w:id="6339" w:name="_Toc105745871"/>
      <w:bookmarkStart w:id="6340" w:name="_Toc123147663"/>
      <w:bookmarkStart w:id="6341" w:name="_Toc124164340"/>
      <w:bookmarkStart w:id="6342" w:name="_Toc130736330"/>
      <w:bookmarkStart w:id="6343" w:name="_Toc137308134"/>
      <w:bookmarkStart w:id="6344" w:name="_Toc138891042"/>
      <w:bookmarkStart w:id="6345" w:name="_Toc138891488"/>
      <w:r w:rsidRPr="00A46FD9">
        <w:t>6.7.4.2.2</w:t>
      </w:r>
      <w:r w:rsidRPr="00A46FD9">
        <w:tab/>
        <w:t>Additional minimum requirement (BC1 and BC2) test procedure</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6" w:name="_Toc21098076"/>
      <w:bookmarkStart w:id="6347" w:name="_Toc29765638"/>
      <w:bookmarkStart w:id="6348" w:name="_Toc37181120"/>
      <w:bookmarkStart w:id="6349" w:name="_Toc37181564"/>
      <w:bookmarkStart w:id="6350" w:name="_Toc37182008"/>
      <w:bookmarkStart w:id="6351" w:name="_Toc45882073"/>
      <w:bookmarkStart w:id="6352" w:name="_Toc52560306"/>
      <w:bookmarkStart w:id="6353" w:name="_Toc67912861"/>
      <w:bookmarkStart w:id="6354" w:name="_Toc74901548"/>
      <w:bookmarkStart w:id="6355" w:name="_Toc76504806"/>
      <w:bookmarkStart w:id="6356" w:name="_Toc83044535"/>
      <w:bookmarkStart w:id="6357" w:name="_Toc89871880"/>
      <w:bookmarkStart w:id="6358" w:name="_Toc98702498"/>
      <w:bookmarkStart w:id="6359" w:name="_Toc105745872"/>
      <w:bookmarkStart w:id="6360" w:name="_Toc123147664"/>
      <w:bookmarkStart w:id="6361" w:name="_Toc124164341"/>
      <w:bookmarkStart w:id="6362" w:name="_Toc130736331"/>
      <w:bookmarkStart w:id="6363" w:name="_Toc137308135"/>
      <w:bookmarkStart w:id="6364" w:name="_Toc138891043"/>
      <w:bookmarkStart w:id="6365" w:name="_Toc138891489"/>
      <w:r w:rsidRPr="00A46FD9">
        <w:t>6.7.4.2.3</w:t>
      </w:r>
      <w:r w:rsidRPr="00A46FD9">
        <w:tab/>
        <w:t>Additional minimum requirement (BC3) test procedure</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138891490"/>
      <w:r w:rsidRPr="00A46FD9">
        <w:t>6.7.5</w:t>
      </w:r>
      <w:r w:rsidRPr="00A46FD9">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761A8452" w14:textId="77777777" w:rsidR="00FF3259" w:rsidRPr="00A46FD9" w:rsidRDefault="00FF3259" w:rsidP="00FF3259">
      <w:pPr>
        <w:pStyle w:val="Heading4"/>
      </w:pPr>
      <w:bookmarkStart w:id="6386" w:name="_Toc21098078"/>
      <w:bookmarkStart w:id="6387" w:name="_Toc29765640"/>
      <w:bookmarkStart w:id="6388" w:name="_Toc37181122"/>
      <w:bookmarkStart w:id="6389" w:name="_Toc37181566"/>
      <w:bookmarkStart w:id="6390" w:name="_Toc37182010"/>
      <w:bookmarkStart w:id="6391" w:name="_Toc45882075"/>
      <w:bookmarkStart w:id="6392" w:name="_Toc52560308"/>
      <w:bookmarkStart w:id="6393" w:name="_Toc67912863"/>
      <w:bookmarkStart w:id="6394" w:name="_Toc74901550"/>
      <w:bookmarkStart w:id="6395" w:name="_Toc76504808"/>
      <w:bookmarkStart w:id="6396" w:name="_Toc83044537"/>
      <w:bookmarkStart w:id="6397" w:name="_Toc89871882"/>
      <w:bookmarkStart w:id="6398" w:name="_Toc98702500"/>
      <w:bookmarkStart w:id="6399" w:name="_Toc105745874"/>
      <w:bookmarkStart w:id="6400" w:name="_Toc123147666"/>
      <w:bookmarkStart w:id="6401" w:name="_Toc124164343"/>
      <w:bookmarkStart w:id="6402" w:name="_Toc130736333"/>
      <w:bookmarkStart w:id="6403" w:name="_Toc137308137"/>
      <w:bookmarkStart w:id="6404" w:name="_Toc138891045"/>
      <w:bookmarkStart w:id="6405" w:name="_Toc138891491"/>
      <w:r w:rsidRPr="00A46FD9">
        <w:t>6.7.5.1</w:t>
      </w:r>
      <w:r w:rsidRPr="00A46FD9">
        <w:tab/>
        <w:t>General test requirement</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6" w:name="_Toc21098079"/>
      <w:bookmarkStart w:id="6407" w:name="_Toc29765641"/>
      <w:bookmarkStart w:id="6408" w:name="_Toc37181123"/>
      <w:bookmarkStart w:id="6409" w:name="_Toc37181567"/>
      <w:bookmarkStart w:id="6410" w:name="_Toc37182011"/>
      <w:bookmarkStart w:id="6411" w:name="_Toc45882076"/>
      <w:bookmarkStart w:id="6412" w:name="_Toc52560309"/>
      <w:bookmarkStart w:id="6413" w:name="_Toc67912864"/>
      <w:bookmarkStart w:id="6414" w:name="_Toc74901551"/>
      <w:bookmarkStart w:id="6415" w:name="_Toc76504809"/>
      <w:bookmarkStart w:id="6416" w:name="_Toc83044538"/>
      <w:bookmarkStart w:id="6417" w:name="_Toc89871883"/>
      <w:bookmarkStart w:id="6418" w:name="_Toc98702501"/>
      <w:bookmarkStart w:id="6419" w:name="_Toc105745875"/>
      <w:bookmarkStart w:id="6420" w:name="_Toc123147667"/>
      <w:bookmarkStart w:id="6421" w:name="_Toc124164344"/>
      <w:bookmarkStart w:id="6422" w:name="_Toc130736334"/>
      <w:bookmarkStart w:id="6423" w:name="_Toc137308138"/>
      <w:bookmarkStart w:id="6424" w:name="_Toc138891046"/>
      <w:bookmarkStart w:id="6425" w:name="_Toc138891492"/>
      <w:r w:rsidRPr="00A46FD9">
        <w:lastRenderedPageBreak/>
        <w:t>6.7.5.2</w:t>
      </w:r>
      <w:r w:rsidRPr="00A46FD9">
        <w:tab/>
        <w:t>Additional test requirement (BC1 and BC2)</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6" w:name="_Toc21098080"/>
      <w:bookmarkStart w:id="6427" w:name="_Toc29765642"/>
      <w:bookmarkStart w:id="6428" w:name="_Toc37181124"/>
      <w:bookmarkStart w:id="6429" w:name="_Toc37181568"/>
      <w:bookmarkStart w:id="6430" w:name="_Toc37182012"/>
      <w:bookmarkStart w:id="6431" w:name="_Toc45882077"/>
      <w:bookmarkStart w:id="6432" w:name="_Toc52560310"/>
      <w:bookmarkStart w:id="6433" w:name="_Toc67912865"/>
      <w:bookmarkStart w:id="6434" w:name="_Toc74901552"/>
      <w:bookmarkStart w:id="6435" w:name="_Toc76504810"/>
      <w:bookmarkStart w:id="6436" w:name="_Toc83044539"/>
      <w:bookmarkStart w:id="6437" w:name="_Toc89871884"/>
      <w:bookmarkStart w:id="6438" w:name="_Toc98702502"/>
      <w:bookmarkStart w:id="6439" w:name="_Toc105745876"/>
      <w:bookmarkStart w:id="6440" w:name="_Toc123147668"/>
      <w:bookmarkStart w:id="6441" w:name="_Toc124164345"/>
      <w:bookmarkStart w:id="6442" w:name="_Toc130736335"/>
      <w:bookmarkStart w:id="6443" w:name="_Toc137308139"/>
      <w:bookmarkStart w:id="6444" w:name="_Toc138891047"/>
      <w:bookmarkStart w:id="6445" w:name="_Toc138891493"/>
      <w:r w:rsidRPr="00A46FD9">
        <w:t>6.7.5.3</w:t>
      </w:r>
      <w:r w:rsidRPr="00A46FD9">
        <w:tab/>
        <w:t>Additional test requirement (BC3)</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6" w:name="_Toc21098081"/>
      <w:bookmarkStart w:id="6447" w:name="_Toc29765643"/>
      <w:bookmarkStart w:id="6448" w:name="_Toc37181125"/>
      <w:bookmarkStart w:id="6449" w:name="_Toc37181569"/>
      <w:bookmarkStart w:id="6450" w:name="_Toc37182013"/>
      <w:bookmarkStart w:id="6451" w:name="_Toc45882078"/>
      <w:bookmarkStart w:id="6452" w:name="_Toc52560311"/>
      <w:bookmarkStart w:id="6453" w:name="_Toc67912866"/>
      <w:bookmarkStart w:id="6454" w:name="_Toc74901553"/>
      <w:bookmarkStart w:id="6455" w:name="_Toc76504811"/>
      <w:bookmarkStart w:id="6456" w:name="_Toc83044540"/>
      <w:bookmarkStart w:id="6457" w:name="_Toc89871885"/>
      <w:bookmarkStart w:id="6458" w:name="_Toc98702503"/>
      <w:bookmarkStart w:id="6459" w:name="_Toc105745877"/>
      <w:bookmarkStart w:id="6460" w:name="_Toc123147669"/>
      <w:bookmarkStart w:id="6461" w:name="_Toc124164346"/>
      <w:bookmarkStart w:id="6462" w:name="_Toc130736336"/>
      <w:bookmarkStart w:id="6463" w:name="_Toc137308140"/>
      <w:bookmarkStart w:id="6464" w:name="_Toc138891048"/>
      <w:bookmarkStart w:id="6465" w:name="_Toc138891494"/>
      <w:r w:rsidRPr="00A46FD9">
        <w:t>6.7.5.4</w:t>
      </w:r>
      <w:r w:rsidRPr="00A46FD9">
        <w:tab/>
        <w:t>Additional test requirement for Band 41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14B28467" w14:textId="55149F53" w:rsidR="009D122A" w:rsidRPr="00FE44C9" w:rsidRDefault="009D122A" w:rsidP="009D122A">
      <w:bookmarkStart w:id="6466" w:name="_Toc21098082"/>
      <w:bookmarkStart w:id="6467" w:name="_Toc29765644"/>
      <w:bookmarkStart w:id="6468" w:name="_Toc37181126"/>
      <w:bookmarkStart w:id="6469" w:name="_Toc37181570"/>
      <w:bookmarkStart w:id="6470" w:name="_Toc37182014"/>
      <w:bookmarkStart w:id="6471" w:name="_Toc45882079"/>
      <w:bookmarkStart w:id="6472" w:name="_Toc52560312"/>
      <w:bookmarkStart w:id="6473"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4" w:name="_Toc74901554"/>
      <w:bookmarkStart w:id="6475" w:name="_Toc76504812"/>
      <w:bookmarkStart w:id="6476" w:name="_Toc83044541"/>
      <w:bookmarkStart w:id="6477" w:name="_Toc89871886"/>
      <w:bookmarkStart w:id="6478" w:name="_Toc98702504"/>
      <w:bookmarkStart w:id="6479" w:name="_Toc105745878"/>
      <w:bookmarkStart w:id="6480" w:name="_Toc123147670"/>
      <w:bookmarkStart w:id="6481" w:name="_Toc124164347"/>
      <w:bookmarkStart w:id="6482" w:name="_Toc130736337"/>
      <w:bookmarkStart w:id="6483" w:name="_Toc137308141"/>
      <w:bookmarkStart w:id="6484" w:name="_Toc138891049"/>
      <w:bookmarkStart w:id="6485" w:name="_Toc138891495"/>
      <w:r w:rsidRPr="00A46FD9">
        <w:t>7</w:t>
      </w:r>
      <w:r w:rsidRPr="00A46FD9">
        <w:tab/>
        <w:t>Receiver characteristics</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0BC7AF81" w14:textId="77777777" w:rsidR="00FF3259" w:rsidRPr="00A46FD9" w:rsidRDefault="00FF3259" w:rsidP="00FF3259">
      <w:pPr>
        <w:pStyle w:val="Heading2"/>
      </w:pPr>
      <w:bookmarkStart w:id="6486" w:name="_Toc21098083"/>
      <w:bookmarkStart w:id="6487" w:name="_Toc29765645"/>
      <w:bookmarkStart w:id="6488" w:name="_Toc37181127"/>
      <w:bookmarkStart w:id="6489" w:name="_Toc37181571"/>
      <w:bookmarkStart w:id="6490" w:name="_Toc37182015"/>
      <w:bookmarkStart w:id="6491" w:name="_Toc45882080"/>
      <w:bookmarkStart w:id="6492" w:name="_Toc52560313"/>
      <w:bookmarkStart w:id="6493" w:name="_Toc67912868"/>
      <w:bookmarkStart w:id="6494" w:name="_Toc74901555"/>
      <w:bookmarkStart w:id="6495" w:name="_Toc76504813"/>
      <w:bookmarkStart w:id="6496" w:name="_Toc83044542"/>
      <w:bookmarkStart w:id="6497" w:name="_Toc89871887"/>
      <w:bookmarkStart w:id="6498" w:name="_Toc98702505"/>
      <w:bookmarkStart w:id="6499" w:name="_Toc105745879"/>
      <w:bookmarkStart w:id="6500" w:name="_Toc123147671"/>
      <w:bookmarkStart w:id="6501" w:name="_Toc124164348"/>
      <w:bookmarkStart w:id="6502" w:name="_Toc130736338"/>
      <w:bookmarkStart w:id="6503" w:name="_Toc137308142"/>
      <w:bookmarkStart w:id="6504" w:name="_Toc138891050"/>
      <w:bookmarkStart w:id="6505" w:name="_Toc138891496"/>
      <w:r w:rsidRPr="00A46FD9">
        <w:t>7.1</w:t>
      </w:r>
      <w:r w:rsidRPr="00A46FD9">
        <w:tab/>
        <w:t>General</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6" w:name="_Toc21098084"/>
      <w:bookmarkStart w:id="6507" w:name="_Toc29765646"/>
      <w:bookmarkStart w:id="6508" w:name="_Toc37181128"/>
      <w:bookmarkStart w:id="6509" w:name="_Toc37181572"/>
      <w:bookmarkStart w:id="6510" w:name="_Toc37182016"/>
      <w:bookmarkStart w:id="6511" w:name="_Toc45882081"/>
      <w:bookmarkStart w:id="6512" w:name="_Toc52560314"/>
      <w:bookmarkStart w:id="6513" w:name="_Toc67912869"/>
      <w:bookmarkStart w:id="6514" w:name="_Toc74901556"/>
      <w:bookmarkStart w:id="6515" w:name="_Toc76504814"/>
      <w:bookmarkStart w:id="6516" w:name="_Toc83044543"/>
      <w:bookmarkStart w:id="6517" w:name="_Toc89871888"/>
      <w:bookmarkStart w:id="6518" w:name="_Toc98702506"/>
      <w:bookmarkStart w:id="6519" w:name="_Toc105745880"/>
      <w:bookmarkStart w:id="6520" w:name="_Toc123147672"/>
      <w:bookmarkStart w:id="6521" w:name="_Toc124164349"/>
      <w:bookmarkStart w:id="6522" w:name="_Toc130736339"/>
      <w:bookmarkStart w:id="6523" w:name="_Toc137308143"/>
      <w:bookmarkStart w:id="6524" w:name="_Toc138891051"/>
      <w:bookmarkStart w:id="6525" w:name="_Toc138891497"/>
      <w:r w:rsidRPr="00A46FD9">
        <w:t>7.2</w:t>
      </w:r>
      <w:r w:rsidRPr="00A46FD9">
        <w:tab/>
        <w:t>Reference sensitivity level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722DCCBE" w14:textId="77777777" w:rsidR="00FF3259" w:rsidRPr="00A46FD9" w:rsidRDefault="00FF3259" w:rsidP="00FF3259">
      <w:pPr>
        <w:pStyle w:val="Heading3"/>
      </w:pPr>
      <w:bookmarkStart w:id="6526" w:name="_Toc21098085"/>
      <w:bookmarkStart w:id="6527" w:name="_Toc29765647"/>
      <w:bookmarkStart w:id="6528" w:name="_Toc37181129"/>
      <w:bookmarkStart w:id="6529" w:name="_Toc37181573"/>
      <w:bookmarkStart w:id="6530" w:name="_Toc37182017"/>
      <w:bookmarkStart w:id="6531" w:name="_Toc45882082"/>
      <w:bookmarkStart w:id="6532" w:name="_Toc52560315"/>
      <w:bookmarkStart w:id="6533" w:name="_Toc67912870"/>
      <w:bookmarkStart w:id="6534" w:name="_Toc74901557"/>
      <w:bookmarkStart w:id="6535" w:name="_Toc76504815"/>
      <w:bookmarkStart w:id="6536" w:name="_Toc83044544"/>
      <w:bookmarkStart w:id="6537" w:name="_Toc89871889"/>
      <w:bookmarkStart w:id="6538" w:name="_Toc98702507"/>
      <w:bookmarkStart w:id="6539" w:name="_Toc105745881"/>
      <w:bookmarkStart w:id="6540" w:name="_Toc123147673"/>
      <w:bookmarkStart w:id="6541" w:name="_Toc124164350"/>
      <w:bookmarkStart w:id="6542" w:name="_Toc130736340"/>
      <w:bookmarkStart w:id="6543" w:name="_Toc137308144"/>
      <w:bookmarkStart w:id="6544" w:name="_Toc138891052"/>
      <w:bookmarkStart w:id="6545" w:name="_Toc138891498"/>
      <w:r w:rsidRPr="00A46FD9">
        <w:t>7.2.1</w:t>
      </w:r>
      <w:r w:rsidRPr="00A46FD9">
        <w:tab/>
        <w:t>Definition and applicability</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6546" w:name="_Toc21098086"/>
      <w:bookmarkStart w:id="6547" w:name="_Toc29765648"/>
      <w:bookmarkStart w:id="6548" w:name="_Toc37181130"/>
      <w:bookmarkStart w:id="6549" w:name="_Toc37181574"/>
      <w:bookmarkStart w:id="6550" w:name="_Toc37182018"/>
      <w:bookmarkStart w:id="6551" w:name="_Toc45882083"/>
      <w:bookmarkStart w:id="6552" w:name="_Toc52560316"/>
      <w:bookmarkStart w:id="6553" w:name="_Toc67912871"/>
      <w:bookmarkStart w:id="6554" w:name="_Toc74901558"/>
      <w:bookmarkStart w:id="6555" w:name="_Toc76504816"/>
      <w:bookmarkStart w:id="6556" w:name="_Toc83044545"/>
      <w:bookmarkStart w:id="6557" w:name="_Toc89871890"/>
      <w:bookmarkStart w:id="6558" w:name="_Toc98702508"/>
      <w:bookmarkStart w:id="6559" w:name="_Toc105745882"/>
      <w:bookmarkStart w:id="6560" w:name="_Toc123147674"/>
      <w:bookmarkStart w:id="6561" w:name="_Toc124164351"/>
      <w:bookmarkStart w:id="6562" w:name="_Toc130736341"/>
      <w:bookmarkStart w:id="6563" w:name="_Toc137308145"/>
      <w:bookmarkStart w:id="6564" w:name="_Toc138891053"/>
      <w:bookmarkStart w:id="6565" w:name="_Toc138891499"/>
      <w:r w:rsidRPr="00A46FD9">
        <w:t>7.2.2</w:t>
      </w:r>
      <w:r w:rsidRPr="00A46FD9">
        <w:tab/>
        <w:t>Minimum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6" w:name="_Toc21098087"/>
      <w:bookmarkStart w:id="6567" w:name="_Toc29765649"/>
      <w:bookmarkStart w:id="6568" w:name="_Toc37181131"/>
      <w:bookmarkStart w:id="6569" w:name="_Toc37181575"/>
      <w:bookmarkStart w:id="6570" w:name="_Toc37182019"/>
      <w:bookmarkStart w:id="6571" w:name="_Toc45882084"/>
      <w:bookmarkStart w:id="6572" w:name="_Toc52560317"/>
      <w:bookmarkStart w:id="6573" w:name="_Toc67912872"/>
      <w:bookmarkStart w:id="6574" w:name="_Toc74901559"/>
      <w:bookmarkStart w:id="6575" w:name="_Toc76504817"/>
      <w:bookmarkStart w:id="6576" w:name="_Toc83044546"/>
      <w:bookmarkStart w:id="6577" w:name="_Toc89871891"/>
      <w:bookmarkStart w:id="6578" w:name="_Toc98702509"/>
      <w:bookmarkStart w:id="6579" w:name="_Toc105745883"/>
      <w:bookmarkStart w:id="6580" w:name="_Toc123147675"/>
      <w:bookmarkStart w:id="6581" w:name="_Toc124164352"/>
      <w:bookmarkStart w:id="6582" w:name="_Toc130736342"/>
      <w:bookmarkStart w:id="6583" w:name="_Toc137308146"/>
      <w:bookmarkStart w:id="6584" w:name="_Toc138891054"/>
      <w:bookmarkStart w:id="6585" w:name="_Toc138891500"/>
      <w:r w:rsidRPr="00A46FD9">
        <w:t>7.2.3</w:t>
      </w:r>
      <w:r w:rsidRPr="00A46FD9">
        <w:tab/>
        <w:t>Test purpose</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6" w:name="_Toc21098088"/>
      <w:bookmarkStart w:id="6587" w:name="_Toc29765650"/>
      <w:bookmarkStart w:id="6588" w:name="_Toc37181132"/>
      <w:bookmarkStart w:id="6589" w:name="_Toc37181576"/>
      <w:bookmarkStart w:id="6590" w:name="_Toc37182020"/>
      <w:bookmarkStart w:id="6591" w:name="_Toc45882085"/>
      <w:bookmarkStart w:id="6592" w:name="_Toc52560318"/>
      <w:bookmarkStart w:id="6593" w:name="_Toc67912873"/>
      <w:bookmarkStart w:id="6594" w:name="_Toc74901560"/>
      <w:bookmarkStart w:id="6595" w:name="_Toc76504818"/>
      <w:bookmarkStart w:id="6596" w:name="_Toc83044547"/>
      <w:bookmarkStart w:id="6597" w:name="_Toc89871892"/>
      <w:bookmarkStart w:id="6598" w:name="_Toc98702510"/>
      <w:bookmarkStart w:id="6599" w:name="_Toc105745884"/>
      <w:bookmarkStart w:id="6600" w:name="_Toc123147676"/>
      <w:bookmarkStart w:id="6601" w:name="_Toc124164353"/>
      <w:bookmarkStart w:id="6602" w:name="_Toc130736343"/>
      <w:bookmarkStart w:id="6603" w:name="_Toc137308147"/>
      <w:bookmarkStart w:id="6604" w:name="_Toc138891055"/>
      <w:bookmarkStart w:id="6605" w:name="_Toc138891501"/>
      <w:r w:rsidRPr="00A46FD9">
        <w:t>7.2.4</w:t>
      </w:r>
      <w:r w:rsidRPr="00A46FD9">
        <w:tab/>
        <w:t>Method of test</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6" w:name="_Toc21098089"/>
      <w:bookmarkStart w:id="6607" w:name="_Toc29765651"/>
      <w:bookmarkStart w:id="6608" w:name="_Toc37181133"/>
      <w:bookmarkStart w:id="6609" w:name="_Toc37181577"/>
      <w:bookmarkStart w:id="6610" w:name="_Toc37182021"/>
      <w:bookmarkStart w:id="6611" w:name="_Toc45882086"/>
      <w:bookmarkStart w:id="6612" w:name="_Toc52560319"/>
      <w:bookmarkStart w:id="6613" w:name="_Toc67912874"/>
      <w:bookmarkStart w:id="6614" w:name="_Toc74901561"/>
      <w:bookmarkStart w:id="6615" w:name="_Toc76504819"/>
      <w:bookmarkStart w:id="6616" w:name="_Toc83044548"/>
      <w:bookmarkStart w:id="6617" w:name="_Toc89871893"/>
      <w:bookmarkStart w:id="6618" w:name="_Toc98702511"/>
      <w:bookmarkStart w:id="6619" w:name="_Toc105745885"/>
      <w:bookmarkStart w:id="6620" w:name="_Toc123147677"/>
      <w:bookmarkStart w:id="6621" w:name="_Toc124164354"/>
      <w:bookmarkStart w:id="6622" w:name="_Toc130736344"/>
      <w:bookmarkStart w:id="6623" w:name="_Toc137308148"/>
      <w:bookmarkStart w:id="6624" w:name="_Toc138891056"/>
      <w:bookmarkStart w:id="6625" w:name="_Toc138891502"/>
      <w:r w:rsidRPr="00A46FD9">
        <w:t>7.2.4.1</w:t>
      </w:r>
      <w:r w:rsidRPr="00A46FD9">
        <w:tab/>
        <w:t>Initial conditions for GSM/EDGE reference sensitivity level for CS7, CS15 or CS18</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6626" w:name="_Toc21098090"/>
      <w:bookmarkStart w:id="6627" w:name="_Toc29765652"/>
      <w:bookmarkStart w:id="6628" w:name="_Toc37181134"/>
      <w:bookmarkStart w:id="6629" w:name="_Toc37181578"/>
      <w:bookmarkStart w:id="6630" w:name="_Toc37182022"/>
      <w:bookmarkStart w:id="6631" w:name="_Toc45882087"/>
      <w:bookmarkStart w:id="6632" w:name="_Toc52560320"/>
      <w:bookmarkStart w:id="6633" w:name="_Toc67912875"/>
      <w:bookmarkStart w:id="6634" w:name="_Toc74901562"/>
      <w:bookmarkStart w:id="6635" w:name="_Toc76504820"/>
      <w:bookmarkStart w:id="6636" w:name="_Toc83044549"/>
      <w:bookmarkStart w:id="6637" w:name="_Toc89871894"/>
      <w:bookmarkStart w:id="6638" w:name="_Toc98702512"/>
      <w:bookmarkStart w:id="6639" w:name="_Toc105745886"/>
      <w:bookmarkStart w:id="6640" w:name="_Toc123147678"/>
      <w:bookmarkStart w:id="6641" w:name="_Toc124164355"/>
      <w:bookmarkStart w:id="6642" w:name="_Toc130736345"/>
      <w:bookmarkStart w:id="6643" w:name="_Toc137308149"/>
      <w:bookmarkStart w:id="6644" w:name="_Toc138891057"/>
      <w:bookmarkStart w:id="6645" w:name="_Toc138891503"/>
      <w:r w:rsidRPr="00A46FD9">
        <w:t>7.2.4.2</w:t>
      </w:r>
      <w:r w:rsidRPr="00A46FD9">
        <w:tab/>
        <w:t>Procedure for GSM/EDGE reference sensitivity level for CS7, CS15 or CS18</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6" w:name="_Toc21098091"/>
      <w:bookmarkStart w:id="6647" w:name="_Toc29765653"/>
      <w:bookmarkStart w:id="6648" w:name="_Toc37181135"/>
      <w:bookmarkStart w:id="6649" w:name="_Toc37181579"/>
      <w:bookmarkStart w:id="6650" w:name="_Toc37182023"/>
      <w:bookmarkStart w:id="6651" w:name="_Toc45882088"/>
      <w:bookmarkStart w:id="6652" w:name="_Toc52560321"/>
      <w:bookmarkStart w:id="6653" w:name="_Toc67912876"/>
      <w:bookmarkStart w:id="6654" w:name="_Toc74901563"/>
      <w:bookmarkStart w:id="6655" w:name="_Toc76504821"/>
      <w:bookmarkStart w:id="6656" w:name="_Toc83044550"/>
      <w:bookmarkStart w:id="6657" w:name="_Toc89871895"/>
      <w:bookmarkStart w:id="6658" w:name="_Toc98702513"/>
      <w:bookmarkStart w:id="6659" w:name="_Toc105745887"/>
      <w:bookmarkStart w:id="6660" w:name="_Toc123147679"/>
      <w:bookmarkStart w:id="6661" w:name="_Toc124164356"/>
      <w:bookmarkStart w:id="6662" w:name="_Toc130736346"/>
      <w:bookmarkStart w:id="6663" w:name="_Toc137308150"/>
      <w:bookmarkStart w:id="6664" w:name="_Toc138891058"/>
      <w:bookmarkStart w:id="6665" w:name="_Toc138891504"/>
      <w:r w:rsidRPr="00A46FD9">
        <w:t>7.2.5</w:t>
      </w:r>
      <w:r w:rsidRPr="00A46FD9">
        <w:tab/>
        <w:t>Test requirements</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6666" w:name="_Toc21098092"/>
      <w:bookmarkStart w:id="666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8" w:name="_Toc37181136"/>
      <w:bookmarkStart w:id="6669" w:name="_Toc37181580"/>
      <w:bookmarkStart w:id="6670" w:name="_Toc37182024"/>
      <w:bookmarkStart w:id="6671" w:name="_Toc45882089"/>
      <w:bookmarkStart w:id="6672" w:name="_Toc52560322"/>
      <w:bookmarkStart w:id="6673" w:name="_Toc67912877"/>
      <w:bookmarkStart w:id="6674" w:name="_Toc74901564"/>
      <w:bookmarkStart w:id="6675" w:name="_Toc76504822"/>
      <w:bookmarkStart w:id="6676" w:name="_Toc83044551"/>
      <w:bookmarkStart w:id="6677" w:name="_Toc89871896"/>
      <w:bookmarkStart w:id="6678" w:name="_Toc98702514"/>
      <w:bookmarkStart w:id="6679" w:name="_Toc105745888"/>
      <w:bookmarkStart w:id="6680" w:name="_Toc123147680"/>
      <w:bookmarkStart w:id="6681" w:name="_Toc124164357"/>
      <w:bookmarkStart w:id="6682" w:name="_Toc130736347"/>
      <w:bookmarkStart w:id="6683" w:name="_Toc137308151"/>
      <w:bookmarkStart w:id="6684" w:name="_Toc138891059"/>
      <w:bookmarkStart w:id="6685" w:name="_Toc138891505"/>
      <w:r w:rsidRPr="00A46FD9">
        <w:t>7.3</w:t>
      </w:r>
      <w:r w:rsidRPr="00A46FD9">
        <w:tab/>
        <w:t>Dynamic range</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7CD10EC4" w14:textId="77777777" w:rsidR="00FF3259" w:rsidRPr="00A46FD9" w:rsidRDefault="00FF3259" w:rsidP="00FF3259">
      <w:pPr>
        <w:pStyle w:val="Heading3"/>
      </w:pPr>
      <w:bookmarkStart w:id="6686" w:name="_Toc21098093"/>
      <w:bookmarkStart w:id="6687" w:name="_Toc29765655"/>
      <w:bookmarkStart w:id="6688" w:name="_Toc37181137"/>
      <w:bookmarkStart w:id="6689" w:name="_Toc37181581"/>
      <w:bookmarkStart w:id="6690" w:name="_Toc37182025"/>
      <w:bookmarkStart w:id="6691" w:name="_Toc45882090"/>
      <w:bookmarkStart w:id="6692" w:name="_Toc52560323"/>
      <w:bookmarkStart w:id="6693" w:name="_Toc67912878"/>
      <w:bookmarkStart w:id="6694" w:name="_Toc74901565"/>
      <w:bookmarkStart w:id="6695" w:name="_Toc76504823"/>
      <w:bookmarkStart w:id="6696" w:name="_Toc83044552"/>
      <w:bookmarkStart w:id="6697" w:name="_Toc89871897"/>
      <w:bookmarkStart w:id="6698" w:name="_Toc98702515"/>
      <w:bookmarkStart w:id="6699" w:name="_Toc105745889"/>
      <w:bookmarkStart w:id="6700" w:name="_Toc123147681"/>
      <w:bookmarkStart w:id="6701" w:name="_Toc124164358"/>
      <w:bookmarkStart w:id="6702" w:name="_Toc130736348"/>
      <w:bookmarkStart w:id="6703" w:name="_Toc137308152"/>
      <w:bookmarkStart w:id="6704" w:name="_Toc138891060"/>
      <w:bookmarkStart w:id="6705" w:name="_Toc138891506"/>
      <w:r w:rsidRPr="00A46FD9">
        <w:t>7.3.1</w:t>
      </w:r>
      <w:r w:rsidRPr="00A46FD9">
        <w:tab/>
        <w:t>Definition and applicability</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6" w:name="_Toc21098094"/>
      <w:bookmarkStart w:id="6707" w:name="_Toc29765656"/>
      <w:bookmarkStart w:id="6708" w:name="_Toc37181138"/>
      <w:bookmarkStart w:id="6709" w:name="_Toc37181582"/>
      <w:bookmarkStart w:id="6710" w:name="_Toc37182026"/>
      <w:bookmarkStart w:id="6711" w:name="_Toc45882091"/>
      <w:bookmarkStart w:id="6712" w:name="_Toc52560324"/>
      <w:bookmarkStart w:id="6713" w:name="_Toc67912879"/>
      <w:bookmarkStart w:id="6714" w:name="_Toc74901566"/>
      <w:bookmarkStart w:id="6715" w:name="_Toc76504824"/>
      <w:bookmarkStart w:id="6716" w:name="_Toc83044553"/>
      <w:bookmarkStart w:id="6717" w:name="_Toc89871898"/>
      <w:bookmarkStart w:id="6718" w:name="_Toc98702516"/>
      <w:bookmarkStart w:id="6719" w:name="_Toc105745890"/>
      <w:bookmarkStart w:id="6720" w:name="_Toc123147682"/>
      <w:bookmarkStart w:id="6721" w:name="_Toc124164359"/>
      <w:bookmarkStart w:id="6722" w:name="_Toc130736349"/>
      <w:bookmarkStart w:id="6723" w:name="_Toc137308153"/>
      <w:bookmarkStart w:id="6724" w:name="_Toc138891061"/>
      <w:bookmarkStart w:id="6725" w:name="_Toc138891507"/>
      <w:r w:rsidRPr="00A46FD9">
        <w:t>7.3.2</w:t>
      </w:r>
      <w:r w:rsidRPr="00A46FD9">
        <w:tab/>
        <w:t>Minimum requirement</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6" w:name="_Toc21098095"/>
      <w:bookmarkStart w:id="6727" w:name="_Toc29765657"/>
      <w:bookmarkStart w:id="6728" w:name="_Toc37181139"/>
      <w:bookmarkStart w:id="6729" w:name="_Toc37181583"/>
      <w:bookmarkStart w:id="6730" w:name="_Toc37182027"/>
      <w:bookmarkStart w:id="6731" w:name="_Toc45882092"/>
      <w:bookmarkStart w:id="6732" w:name="_Toc52560325"/>
      <w:bookmarkStart w:id="6733" w:name="_Toc67912880"/>
      <w:bookmarkStart w:id="6734" w:name="_Toc74901567"/>
      <w:bookmarkStart w:id="6735" w:name="_Toc76504825"/>
      <w:bookmarkStart w:id="6736" w:name="_Toc83044554"/>
      <w:bookmarkStart w:id="6737" w:name="_Toc89871899"/>
      <w:bookmarkStart w:id="6738" w:name="_Toc98702517"/>
      <w:bookmarkStart w:id="6739" w:name="_Toc105745891"/>
      <w:bookmarkStart w:id="6740" w:name="_Toc123147683"/>
      <w:bookmarkStart w:id="6741" w:name="_Toc124164360"/>
      <w:bookmarkStart w:id="6742" w:name="_Toc130736350"/>
      <w:bookmarkStart w:id="6743" w:name="_Toc137308154"/>
      <w:bookmarkStart w:id="6744" w:name="_Toc138891062"/>
      <w:bookmarkStart w:id="6745" w:name="_Toc138891508"/>
      <w:r w:rsidRPr="00A46FD9">
        <w:t>7.3.3</w:t>
      </w:r>
      <w:r w:rsidRPr="00A46FD9">
        <w:tab/>
        <w:t>Test purpose</w:t>
      </w:r>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6" w:name="_Toc21098096"/>
      <w:bookmarkStart w:id="6747" w:name="_Toc29765658"/>
      <w:bookmarkStart w:id="6748" w:name="_Toc37181140"/>
      <w:bookmarkStart w:id="6749" w:name="_Toc37181584"/>
      <w:bookmarkStart w:id="6750" w:name="_Toc37182028"/>
      <w:bookmarkStart w:id="6751" w:name="_Toc45882093"/>
      <w:bookmarkStart w:id="6752" w:name="_Toc52560326"/>
      <w:bookmarkStart w:id="6753" w:name="_Toc67912881"/>
      <w:bookmarkStart w:id="6754" w:name="_Toc74901568"/>
      <w:bookmarkStart w:id="6755" w:name="_Toc76504826"/>
      <w:bookmarkStart w:id="6756" w:name="_Toc83044555"/>
      <w:bookmarkStart w:id="6757" w:name="_Toc89871900"/>
      <w:bookmarkStart w:id="6758" w:name="_Toc98702518"/>
      <w:bookmarkStart w:id="6759" w:name="_Toc105745892"/>
      <w:bookmarkStart w:id="6760" w:name="_Toc123147684"/>
      <w:bookmarkStart w:id="6761" w:name="_Toc124164361"/>
      <w:bookmarkStart w:id="6762" w:name="_Toc130736351"/>
      <w:bookmarkStart w:id="6763" w:name="_Toc137308155"/>
      <w:bookmarkStart w:id="6764" w:name="_Toc138891063"/>
      <w:bookmarkStart w:id="6765" w:name="_Toc138891509"/>
      <w:r w:rsidRPr="00A46FD9">
        <w:lastRenderedPageBreak/>
        <w:t>7.3.4</w:t>
      </w:r>
      <w:r w:rsidRPr="00A46FD9">
        <w:tab/>
        <w:t>Method of test</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6" w:name="_Toc21098097"/>
      <w:bookmarkStart w:id="6767" w:name="_Toc29765659"/>
      <w:bookmarkStart w:id="6768" w:name="_Toc37181141"/>
      <w:bookmarkStart w:id="6769" w:name="_Toc37181585"/>
      <w:bookmarkStart w:id="6770" w:name="_Toc37182029"/>
      <w:bookmarkStart w:id="6771" w:name="_Toc45882094"/>
      <w:bookmarkStart w:id="6772" w:name="_Toc52560327"/>
      <w:bookmarkStart w:id="6773" w:name="_Toc67912882"/>
      <w:bookmarkStart w:id="6774" w:name="_Toc74901569"/>
      <w:bookmarkStart w:id="6775" w:name="_Toc76504827"/>
      <w:bookmarkStart w:id="6776" w:name="_Toc83044556"/>
      <w:bookmarkStart w:id="6777" w:name="_Toc89871901"/>
      <w:bookmarkStart w:id="6778" w:name="_Toc98702519"/>
      <w:bookmarkStart w:id="6779" w:name="_Toc105745893"/>
      <w:bookmarkStart w:id="6780" w:name="_Toc123147685"/>
      <w:bookmarkStart w:id="6781" w:name="_Toc124164362"/>
      <w:bookmarkStart w:id="6782" w:name="_Toc130736352"/>
      <w:bookmarkStart w:id="6783" w:name="_Toc137308156"/>
      <w:bookmarkStart w:id="6784" w:name="_Toc138891064"/>
      <w:bookmarkStart w:id="6785" w:name="_Toc138891510"/>
      <w:r w:rsidRPr="00A46FD9">
        <w:t>7.3.4.1</w:t>
      </w:r>
      <w:r w:rsidRPr="00A46FD9">
        <w:tab/>
        <w:t>Initial conditions for GSM/EDGE dynamic range for CS7, CS15 or CS18</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6" w:name="_Toc21098098"/>
      <w:bookmarkStart w:id="6787" w:name="_Toc29765660"/>
      <w:bookmarkStart w:id="6788" w:name="_Toc37181142"/>
      <w:bookmarkStart w:id="6789" w:name="_Toc37181586"/>
      <w:bookmarkStart w:id="6790" w:name="_Toc37182030"/>
      <w:bookmarkStart w:id="6791" w:name="_Toc45882095"/>
      <w:bookmarkStart w:id="6792" w:name="_Toc52560328"/>
      <w:bookmarkStart w:id="6793" w:name="_Toc67912883"/>
      <w:bookmarkStart w:id="6794" w:name="_Toc74901570"/>
      <w:bookmarkStart w:id="6795" w:name="_Toc76504828"/>
      <w:bookmarkStart w:id="6796" w:name="_Toc83044557"/>
      <w:bookmarkStart w:id="6797" w:name="_Toc89871902"/>
      <w:bookmarkStart w:id="6798" w:name="_Toc98702520"/>
      <w:bookmarkStart w:id="6799" w:name="_Toc105745894"/>
      <w:bookmarkStart w:id="6800" w:name="_Toc123147686"/>
      <w:bookmarkStart w:id="6801" w:name="_Toc124164363"/>
      <w:bookmarkStart w:id="6802" w:name="_Toc130736353"/>
      <w:bookmarkStart w:id="6803" w:name="_Toc137308157"/>
      <w:bookmarkStart w:id="6804" w:name="_Toc138891065"/>
      <w:bookmarkStart w:id="6805" w:name="_Toc138891511"/>
      <w:r w:rsidRPr="00A46FD9">
        <w:t>7.3.4.2</w:t>
      </w:r>
      <w:r w:rsidRPr="00A46FD9">
        <w:tab/>
        <w:t>Procedure for GSM/EDGE dynamic range for CS7, CS15 or CS18</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6" w:name="_Toc21098099"/>
      <w:bookmarkStart w:id="6807" w:name="_Toc29765661"/>
      <w:bookmarkStart w:id="6808" w:name="_Toc37181143"/>
      <w:bookmarkStart w:id="6809" w:name="_Toc37181587"/>
      <w:bookmarkStart w:id="6810" w:name="_Toc37182031"/>
      <w:bookmarkStart w:id="6811" w:name="_Toc45882096"/>
      <w:bookmarkStart w:id="6812" w:name="_Toc52560329"/>
      <w:bookmarkStart w:id="6813" w:name="_Toc67912884"/>
      <w:bookmarkStart w:id="6814" w:name="_Toc74901571"/>
      <w:bookmarkStart w:id="6815" w:name="_Toc76504829"/>
      <w:bookmarkStart w:id="6816" w:name="_Toc83044558"/>
      <w:bookmarkStart w:id="6817" w:name="_Toc89871903"/>
      <w:bookmarkStart w:id="6818" w:name="_Toc98702521"/>
      <w:bookmarkStart w:id="6819" w:name="_Toc105745895"/>
      <w:bookmarkStart w:id="6820" w:name="_Toc123147687"/>
      <w:bookmarkStart w:id="6821" w:name="_Toc124164364"/>
      <w:bookmarkStart w:id="6822" w:name="_Toc130736354"/>
      <w:bookmarkStart w:id="6823" w:name="_Toc137308158"/>
      <w:bookmarkStart w:id="6824" w:name="_Toc138891066"/>
      <w:bookmarkStart w:id="6825" w:name="_Toc138891512"/>
      <w:r w:rsidRPr="00A46FD9">
        <w:t>7.3.5</w:t>
      </w:r>
      <w:r w:rsidRPr="00A46FD9">
        <w:tab/>
        <w:t>Test requirements</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6" w:name="_Toc21098100"/>
      <w:bookmarkStart w:id="682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8" w:name="_Toc37181144"/>
      <w:bookmarkStart w:id="6829" w:name="_Toc37181588"/>
      <w:bookmarkStart w:id="6830" w:name="_Toc37182032"/>
      <w:bookmarkStart w:id="6831" w:name="_Toc45882097"/>
      <w:bookmarkStart w:id="6832" w:name="_Toc52560330"/>
      <w:bookmarkStart w:id="6833" w:name="_Toc67912885"/>
      <w:bookmarkStart w:id="6834" w:name="_Toc74901572"/>
      <w:bookmarkStart w:id="6835" w:name="_Toc76504830"/>
      <w:bookmarkStart w:id="6836" w:name="_Toc83044559"/>
      <w:bookmarkStart w:id="6837" w:name="_Toc89871904"/>
      <w:bookmarkStart w:id="6838" w:name="_Toc98702522"/>
      <w:bookmarkStart w:id="6839" w:name="_Toc105745896"/>
      <w:bookmarkStart w:id="6840" w:name="_Toc123147688"/>
      <w:bookmarkStart w:id="6841" w:name="_Toc124164365"/>
      <w:bookmarkStart w:id="6842" w:name="_Toc130736355"/>
      <w:bookmarkStart w:id="6843" w:name="_Toc137308159"/>
      <w:bookmarkStart w:id="6844" w:name="_Toc138891067"/>
      <w:bookmarkStart w:id="6845" w:name="_Toc138891513"/>
      <w:r w:rsidRPr="00A46FD9">
        <w:t>7.4</w:t>
      </w:r>
      <w:r w:rsidRPr="00A46FD9">
        <w:tab/>
        <w:t>In-band selectivity and blocking</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38CEE1DB" w14:textId="77777777" w:rsidR="00FF3259" w:rsidRPr="00A46FD9" w:rsidRDefault="00FF3259" w:rsidP="00FF3259">
      <w:pPr>
        <w:pStyle w:val="Heading3"/>
      </w:pPr>
      <w:bookmarkStart w:id="6846" w:name="_Toc21098101"/>
      <w:bookmarkStart w:id="6847" w:name="_Toc29765663"/>
      <w:bookmarkStart w:id="6848" w:name="_Toc37181145"/>
      <w:bookmarkStart w:id="6849" w:name="_Toc37181589"/>
      <w:bookmarkStart w:id="6850" w:name="_Toc37182033"/>
      <w:bookmarkStart w:id="6851" w:name="_Toc45882098"/>
      <w:bookmarkStart w:id="6852" w:name="_Toc52560331"/>
      <w:bookmarkStart w:id="6853" w:name="_Toc67912886"/>
      <w:bookmarkStart w:id="6854" w:name="_Toc74901573"/>
      <w:bookmarkStart w:id="6855" w:name="_Toc76504831"/>
      <w:bookmarkStart w:id="6856" w:name="_Toc83044560"/>
      <w:bookmarkStart w:id="6857" w:name="_Toc89871905"/>
      <w:bookmarkStart w:id="6858" w:name="_Toc98702523"/>
      <w:bookmarkStart w:id="6859" w:name="_Toc105745897"/>
      <w:bookmarkStart w:id="6860" w:name="_Toc123147689"/>
      <w:bookmarkStart w:id="6861" w:name="_Toc124164366"/>
      <w:bookmarkStart w:id="6862" w:name="_Toc130736356"/>
      <w:bookmarkStart w:id="6863" w:name="_Toc137308160"/>
      <w:bookmarkStart w:id="6864" w:name="_Toc138891068"/>
      <w:bookmarkStart w:id="6865" w:name="_Toc138891514"/>
      <w:r w:rsidRPr="00A46FD9">
        <w:t>7.4.1</w:t>
      </w:r>
      <w:r w:rsidRPr="00A46FD9">
        <w:tab/>
        <w:t>Definition and applicability</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6" w:name="_Toc21098102"/>
      <w:bookmarkStart w:id="6867" w:name="_Toc29765664"/>
      <w:bookmarkStart w:id="6868" w:name="_Toc37181146"/>
      <w:bookmarkStart w:id="6869" w:name="_Toc37181590"/>
      <w:bookmarkStart w:id="6870" w:name="_Toc37182034"/>
      <w:bookmarkStart w:id="6871" w:name="_Toc45882099"/>
      <w:bookmarkStart w:id="6872" w:name="_Toc52560332"/>
      <w:bookmarkStart w:id="6873" w:name="_Toc67912887"/>
      <w:bookmarkStart w:id="6874" w:name="_Toc74901574"/>
      <w:bookmarkStart w:id="6875" w:name="_Toc76504832"/>
      <w:bookmarkStart w:id="6876" w:name="_Toc83044561"/>
      <w:bookmarkStart w:id="6877" w:name="_Toc89871906"/>
      <w:bookmarkStart w:id="6878" w:name="_Toc98702524"/>
      <w:bookmarkStart w:id="6879" w:name="_Toc105745898"/>
      <w:bookmarkStart w:id="6880" w:name="_Toc123147690"/>
      <w:bookmarkStart w:id="6881" w:name="_Toc124164367"/>
      <w:bookmarkStart w:id="6882" w:name="_Toc130736357"/>
      <w:bookmarkStart w:id="6883" w:name="_Toc137308161"/>
      <w:bookmarkStart w:id="6884" w:name="_Toc138891069"/>
      <w:bookmarkStart w:id="6885" w:name="_Toc138891515"/>
      <w:r w:rsidRPr="00A46FD9">
        <w:t>7.4.2</w:t>
      </w:r>
      <w:r w:rsidRPr="00A46FD9">
        <w:tab/>
        <w:t>Minimum requirement</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6" w:name="_Toc21098103"/>
      <w:bookmarkStart w:id="6887" w:name="_Toc29765665"/>
      <w:bookmarkStart w:id="6888" w:name="_Toc37181147"/>
      <w:bookmarkStart w:id="6889" w:name="_Toc37181591"/>
      <w:bookmarkStart w:id="6890" w:name="_Toc37182035"/>
      <w:bookmarkStart w:id="6891" w:name="_Toc45882100"/>
      <w:bookmarkStart w:id="6892" w:name="_Toc52560333"/>
      <w:bookmarkStart w:id="6893" w:name="_Toc67912888"/>
      <w:bookmarkStart w:id="6894" w:name="_Toc74901575"/>
      <w:bookmarkStart w:id="6895" w:name="_Toc76504833"/>
      <w:bookmarkStart w:id="6896" w:name="_Toc83044562"/>
      <w:bookmarkStart w:id="6897" w:name="_Toc89871907"/>
      <w:bookmarkStart w:id="6898" w:name="_Toc98702525"/>
      <w:bookmarkStart w:id="6899" w:name="_Toc105745899"/>
      <w:bookmarkStart w:id="6900" w:name="_Toc123147691"/>
      <w:bookmarkStart w:id="6901" w:name="_Toc124164368"/>
      <w:bookmarkStart w:id="6902" w:name="_Toc130736358"/>
      <w:bookmarkStart w:id="6903" w:name="_Toc137308162"/>
      <w:bookmarkStart w:id="6904" w:name="_Toc138891070"/>
      <w:bookmarkStart w:id="6905" w:name="_Toc138891516"/>
      <w:r w:rsidRPr="00A46FD9">
        <w:t>7.4.3</w:t>
      </w:r>
      <w:r w:rsidRPr="00A46FD9">
        <w:tab/>
        <w:t>Test purpose</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6" w:name="_Toc21098104"/>
      <w:bookmarkStart w:id="6907" w:name="_Toc29765666"/>
      <w:bookmarkStart w:id="6908" w:name="_Toc37181148"/>
      <w:bookmarkStart w:id="6909" w:name="_Toc37181592"/>
      <w:bookmarkStart w:id="6910" w:name="_Toc37182036"/>
      <w:bookmarkStart w:id="6911" w:name="_Toc45882101"/>
      <w:bookmarkStart w:id="6912" w:name="_Toc52560334"/>
      <w:bookmarkStart w:id="6913" w:name="_Toc67912889"/>
      <w:bookmarkStart w:id="6914" w:name="_Toc74901576"/>
      <w:bookmarkStart w:id="6915" w:name="_Toc76504834"/>
      <w:bookmarkStart w:id="6916" w:name="_Toc83044563"/>
      <w:bookmarkStart w:id="6917" w:name="_Toc89871908"/>
      <w:bookmarkStart w:id="6918" w:name="_Toc98702526"/>
      <w:bookmarkStart w:id="6919" w:name="_Toc105745900"/>
      <w:bookmarkStart w:id="6920" w:name="_Toc123147692"/>
      <w:bookmarkStart w:id="6921" w:name="_Toc124164369"/>
      <w:bookmarkStart w:id="6922" w:name="_Toc130736359"/>
      <w:bookmarkStart w:id="6923" w:name="_Toc137308163"/>
      <w:bookmarkStart w:id="6924" w:name="_Toc138891071"/>
      <w:bookmarkStart w:id="6925" w:name="_Toc138891517"/>
      <w:r w:rsidRPr="00A46FD9">
        <w:t>7.4.4</w:t>
      </w:r>
      <w:r w:rsidRPr="00A46FD9">
        <w:tab/>
        <w:t>Method of test</w:t>
      </w:r>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p>
    <w:p w14:paraId="776AFD36" w14:textId="77777777" w:rsidR="00FF3259" w:rsidRPr="00A46FD9" w:rsidRDefault="00FF3259" w:rsidP="00FF3259">
      <w:pPr>
        <w:pStyle w:val="Heading4"/>
      </w:pPr>
      <w:bookmarkStart w:id="6926" w:name="_Toc21098105"/>
      <w:bookmarkStart w:id="6927" w:name="_Toc29765667"/>
      <w:bookmarkStart w:id="6928" w:name="_Toc37181149"/>
      <w:bookmarkStart w:id="6929" w:name="_Toc37181593"/>
      <w:bookmarkStart w:id="6930" w:name="_Toc37182037"/>
      <w:bookmarkStart w:id="6931" w:name="_Toc45882102"/>
      <w:bookmarkStart w:id="6932" w:name="_Toc52560335"/>
      <w:bookmarkStart w:id="6933" w:name="_Toc67912890"/>
      <w:bookmarkStart w:id="6934" w:name="_Toc74901577"/>
      <w:bookmarkStart w:id="6935" w:name="_Toc76504835"/>
      <w:bookmarkStart w:id="6936" w:name="_Toc83044564"/>
      <w:bookmarkStart w:id="6937" w:name="_Toc89871909"/>
      <w:bookmarkStart w:id="6938" w:name="_Toc98702527"/>
      <w:bookmarkStart w:id="6939" w:name="_Toc105745901"/>
      <w:bookmarkStart w:id="6940" w:name="_Toc123147693"/>
      <w:bookmarkStart w:id="6941" w:name="_Toc124164370"/>
      <w:bookmarkStart w:id="6942" w:name="_Toc130736360"/>
      <w:bookmarkStart w:id="6943" w:name="_Toc137308164"/>
      <w:bookmarkStart w:id="6944" w:name="_Toc138891072"/>
      <w:bookmarkStart w:id="6945" w:name="_Toc138891518"/>
      <w:r w:rsidRPr="00A46FD9">
        <w:t>7.4.4.1</w:t>
      </w:r>
      <w:r w:rsidRPr="00A46FD9">
        <w:tab/>
        <w:t>Initial conditions</w:t>
      </w:r>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6" w:name="_Toc21098106"/>
      <w:bookmarkStart w:id="6947" w:name="_Toc29765668"/>
      <w:bookmarkStart w:id="6948" w:name="_Toc37181150"/>
      <w:bookmarkStart w:id="6949" w:name="_Toc37181594"/>
      <w:bookmarkStart w:id="6950" w:name="_Toc37182038"/>
      <w:bookmarkStart w:id="6951" w:name="_Toc45882103"/>
      <w:bookmarkStart w:id="6952" w:name="_Toc52560336"/>
      <w:bookmarkStart w:id="6953" w:name="_Toc67912891"/>
      <w:bookmarkStart w:id="6954" w:name="_Toc74901578"/>
      <w:bookmarkStart w:id="6955" w:name="_Toc76504836"/>
      <w:bookmarkStart w:id="6956" w:name="_Toc83044565"/>
      <w:bookmarkStart w:id="6957" w:name="_Toc89871910"/>
      <w:bookmarkStart w:id="6958" w:name="_Toc98702528"/>
      <w:bookmarkStart w:id="6959" w:name="_Toc105745902"/>
      <w:bookmarkStart w:id="6960" w:name="_Toc123147694"/>
      <w:bookmarkStart w:id="6961" w:name="_Toc124164371"/>
      <w:bookmarkStart w:id="6962" w:name="_Toc130736361"/>
      <w:bookmarkStart w:id="6963" w:name="_Toc137308165"/>
      <w:bookmarkStart w:id="6964" w:name="_Toc138891073"/>
      <w:bookmarkStart w:id="6965" w:name="_Toc138891519"/>
      <w:r w:rsidRPr="00A46FD9">
        <w:t>7.4.4.2</w:t>
      </w:r>
      <w:r w:rsidRPr="00A46FD9">
        <w:tab/>
        <w:t>Procedure for general blocking</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6" w:name="_Toc21098107"/>
      <w:bookmarkStart w:id="6967" w:name="_Toc29765669"/>
      <w:bookmarkStart w:id="6968" w:name="_Toc37181151"/>
      <w:bookmarkStart w:id="6969" w:name="_Toc37181595"/>
      <w:bookmarkStart w:id="6970" w:name="_Toc37182039"/>
      <w:bookmarkStart w:id="6971" w:name="_Toc45882104"/>
      <w:bookmarkStart w:id="6972" w:name="_Toc52560337"/>
      <w:bookmarkStart w:id="6973" w:name="_Toc67912892"/>
      <w:bookmarkStart w:id="6974" w:name="_Toc74901579"/>
      <w:bookmarkStart w:id="6975" w:name="_Toc76504837"/>
      <w:bookmarkStart w:id="6976" w:name="_Toc83044566"/>
      <w:bookmarkStart w:id="6977" w:name="_Toc89871911"/>
      <w:bookmarkStart w:id="6978" w:name="_Toc98702529"/>
      <w:bookmarkStart w:id="6979" w:name="_Toc105745903"/>
      <w:bookmarkStart w:id="6980" w:name="_Toc123147695"/>
      <w:bookmarkStart w:id="6981" w:name="_Toc124164372"/>
      <w:bookmarkStart w:id="6982" w:name="_Toc130736362"/>
      <w:bookmarkStart w:id="6983" w:name="_Toc137308166"/>
      <w:bookmarkStart w:id="6984" w:name="_Toc138891074"/>
      <w:bookmarkStart w:id="6985" w:name="_Toc138891520"/>
      <w:r w:rsidRPr="00A46FD9">
        <w:t>7.4.4.3</w:t>
      </w:r>
      <w:r w:rsidRPr="00A46FD9">
        <w:tab/>
        <w:t>Procedure for narrowband blocking</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6" w:name="_Toc21098108"/>
      <w:bookmarkStart w:id="6987" w:name="_Toc29765670"/>
      <w:bookmarkStart w:id="6988" w:name="_Toc37181152"/>
      <w:bookmarkStart w:id="6989" w:name="_Toc37181596"/>
      <w:bookmarkStart w:id="6990" w:name="_Toc37182040"/>
      <w:bookmarkStart w:id="6991" w:name="_Toc45882105"/>
      <w:bookmarkStart w:id="6992" w:name="_Toc52560338"/>
      <w:bookmarkStart w:id="6993" w:name="_Toc67912893"/>
      <w:bookmarkStart w:id="6994" w:name="_Toc74901580"/>
      <w:bookmarkStart w:id="6995" w:name="_Toc76504838"/>
      <w:bookmarkStart w:id="6996" w:name="_Toc83044567"/>
      <w:bookmarkStart w:id="6997" w:name="_Toc89871912"/>
      <w:bookmarkStart w:id="6998" w:name="_Toc98702530"/>
      <w:bookmarkStart w:id="6999" w:name="_Toc105745904"/>
      <w:bookmarkStart w:id="7000" w:name="_Toc123147696"/>
      <w:bookmarkStart w:id="7001" w:name="_Toc124164373"/>
      <w:bookmarkStart w:id="7002" w:name="_Toc130736363"/>
      <w:bookmarkStart w:id="7003" w:name="_Toc137308167"/>
      <w:bookmarkStart w:id="7004" w:name="_Toc138891075"/>
      <w:bookmarkStart w:id="7005" w:name="_Toc138891521"/>
      <w:r w:rsidRPr="00A46FD9">
        <w:t>7.4.4.4</w:t>
      </w:r>
      <w:r w:rsidRPr="00A46FD9">
        <w:tab/>
        <w:t>Procedure for additional narrowband blocking for GSM/EDGE</w:t>
      </w:r>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6" w:name="_Toc21098109"/>
      <w:bookmarkStart w:id="7007" w:name="_Toc29765671"/>
      <w:bookmarkStart w:id="7008" w:name="_Toc37181153"/>
      <w:bookmarkStart w:id="7009" w:name="_Toc37181597"/>
      <w:bookmarkStart w:id="7010" w:name="_Toc37182041"/>
      <w:bookmarkStart w:id="7011" w:name="_Toc45882106"/>
      <w:bookmarkStart w:id="7012" w:name="_Toc52560339"/>
      <w:bookmarkStart w:id="7013" w:name="_Toc67912894"/>
      <w:bookmarkStart w:id="7014" w:name="_Toc74901581"/>
      <w:bookmarkStart w:id="7015" w:name="_Toc76504839"/>
      <w:bookmarkStart w:id="7016" w:name="_Toc83044568"/>
      <w:bookmarkStart w:id="7017" w:name="_Toc89871913"/>
      <w:bookmarkStart w:id="7018" w:name="_Toc98702531"/>
      <w:bookmarkStart w:id="7019" w:name="_Toc105745905"/>
      <w:bookmarkStart w:id="7020" w:name="_Toc123147697"/>
      <w:bookmarkStart w:id="7021" w:name="_Toc124164374"/>
      <w:bookmarkStart w:id="7022" w:name="_Toc130736364"/>
      <w:bookmarkStart w:id="7023" w:name="_Toc137308168"/>
      <w:bookmarkStart w:id="7024" w:name="_Toc138891076"/>
      <w:bookmarkStart w:id="7025" w:name="_Toc138891522"/>
      <w:r w:rsidRPr="00A46FD9">
        <w:lastRenderedPageBreak/>
        <w:t>7.4.4.4.1</w:t>
      </w:r>
      <w:r w:rsidRPr="00A46FD9">
        <w:tab/>
        <w:t>Initial conditions for additional narrowband blocking for GSM/EDGE for CS7 and CS15</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6" w:name="_Toc21098110"/>
      <w:bookmarkStart w:id="7027" w:name="_Toc29765672"/>
      <w:bookmarkStart w:id="7028" w:name="_Toc37181154"/>
      <w:bookmarkStart w:id="7029" w:name="_Toc37181598"/>
      <w:bookmarkStart w:id="7030" w:name="_Toc37182042"/>
      <w:bookmarkStart w:id="7031" w:name="_Toc45882107"/>
      <w:bookmarkStart w:id="7032" w:name="_Toc52560340"/>
      <w:bookmarkStart w:id="7033" w:name="_Toc67912895"/>
      <w:bookmarkStart w:id="7034" w:name="_Toc74901582"/>
      <w:bookmarkStart w:id="7035" w:name="_Toc76504840"/>
      <w:bookmarkStart w:id="7036" w:name="_Toc83044569"/>
      <w:bookmarkStart w:id="7037" w:name="_Toc89871914"/>
      <w:bookmarkStart w:id="7038" w:name="_Toc98702532"/>
      <w:bookmarkStart w:id="7039" w:name="_Toc105745906"/>
      <w:bookmarkStart w:id="7040" w:name="_Toc123147698"/>
      <w:bookmarkStart w:id="7041" w:name="_Toc124164375"/>
      <w:bookmarkStart w:id="7042" w:name="_Toc130736365"/>
      <w:bookmarkStart w:id="7043" w:name="_Toc137308169"/>
      <w:bookmarkStart w:id="7044" w:name="_Toc138891077"/>
      <w:bookmarkStart w:id="7045" w:name="_Toc138891523"/>
      <w:r w:rsidRPr="00A46FD9">
        <w:t>7.4.4.4.2</w:t>
      </w:r>
      <w:r w:rsidRPr="00A46FD9">
        <w:tab/>
        <w:t>Procedure for additional narrowband blocking for GSM/EDGE for CS7 and CS15</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6" w:name="_Toc21098111"/>
      <w:bookmarkStart w:id="7047" w:name="_Toc29765673"/>
      <w:bookmarkStart w:id="7048" w:name="_Toc37181155"/>
      <w:bookmarkStart w:id="7049" w:name="_Toc37181599"/>
      <w:bookmarkStart w:id="7050" w:name="_Toc37182043"/>
      <w:bookmarkStart w:id="7051" w:name="_Toc45882108"/>
      <w:bookmarkStart w:id="7052" w:name="_Toc52560341"/>
      <w:bookmarkStart w:id="7053" w:name="_Toc67912896"/>
      <w:bookmarkStart w:id="7054" w:name="_Toc74901583"/>
      <w:bookmarkStart w:id="7055" w:name="_Toc76504841"/>
      <w:bookmarkStart w:id="7056" w:name="_Toc83044570"/>
      <w:bookmarkStart w:id="7057" w:name="_Toc89871915"/>
      <w:bookmarkStart w:id="7058" w:name="_Toc98702533"/>
      <w:bookmarkStart w:id="7059" w:name="_Toc105745907"/>
      <w:bookmarkStart w:id="7060" w:name="_Toc123147699"/>
      <w:bookmarkStart w:id="7061" w:name="_Toc124164376"/>
      <w:bookmarkStart w:id="7062" w:name="_Toc130736366"/>
      <w:bookmarkStart w:id="7063" w:name="_Toc137308170"/>
      <w:bookmarkStart w:id="7064" w:name="_Toc138891078"/>
      <w:bookmarkStart w:id="7065" w:name="_Toc138891524"/>
      <w:r w:rsidRPr="00A46FD9">
        <w:t>7.4.4.5</w:t>
      </w:r>
      <w:r w:rsidRPr="00A46FD9">
        <w:tab/>
        <w:t>Procedure for GSM/EDGE AM suppression</w:t>
      </w:r>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6" w:name="_Toc21098112"/>
      <w:bookmarkStart w:id="7067" w:name="_Toc29765674"/>
      <w:bookmarkStart w:id="7068" w:name="_Toc37181156"/>
      <w:bookmarkStart w:id="7069" w:name="_Toc37181600"/>
      <w:bookmarkStart w:id="7070" w:name="_Toc37182044"/>
      <w:bookmarkStart w:id="7071" w:name="_Toc45882109"/>
      <w:bookmarkStart w:id="7072" w:name="_Toc52560342"/>
      <w:bookmarkStart w:id="7073" w:name="_Toc67912897"/>
      <w:bookmarkStart w:id="7074" w:name="_Toc74901584"/>
      <w:bookmarkStart w:id="7075" w:name="_Toc76504842"/>
      <w:bookmarkStart w:id="7076" w:name="_Toc83044571"/>
      <w:bookmarkStart w:id="7077" w:name="_Toc89871916"/>
      <w:bookmarkStart w:id="7078" w:name="_Toc98702534"/>
      <w:bookmarkStart w:id="7079" w:name="_Toc105745908"/>
      <w:bookmarkStart w:id="7080" w:name="_Toc123147700"/>
      <w:bookmarkStart w:id="7081" w:name="_Toc124164377"/>
      <w:bookmarkStart w:id="7082" w:name="_Toc130736367"/>
      <w:bookmarkStart w:id="7083" w:name="_Toc137308171"/>
      <w:bookmarkStart w:id="7084" w:name="_Toc138891079"/>
      <w:bookmarkStart w:id="7085" w:name="_Toc138891525"/>
      <w:r w:rsidRPr="00A46FD9">
        <w:t>7.4.4.5.1</w:t>
      </w:r>
      <w:r w:rsidRPr="00A46FD9">
        <w:tab/>
        <w:t>Initial conditions for GSM/EDGE AM suppression for CS7 and CS15</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6" w:name="_Toc21098113"/>
      <w:bookmarkStart w:id="7087" w:name="_Toc29765675"/>
      <w:bookmarkStart w:id="7088" w:name="_Toc37181157"/>
      <w:bookmarkStart w:id="7089" w:name="_Toc37181601"/>
      <w:bookmarkStart w:id="7090" w:name="_Toc37182045"/>
      <w:bookmarkStart w:id="7091" w:name="_Toc45882110"/>
      <w:bookmarkStart w:id="7092" w:name="_Toc52560343"/>
      <w:bookmarkStart w:id="7093" w:name="_Toc67912898"/>
      <w:bookmarkStart w:id="7094" w:name="_Toc74901585"/>
      <w:bookmarkStart w:id="7095" w:name="_Toc76504843"/>
      <w:bookmarkStart w:id="7096" w:name="_Toc83044572"/>
      <w:bookmarkStart w:id="7097" w:name="_Toc89871917"/>
      <w:bookmarkStart w:id="7098" w:name="_Toc98702535"/>
      <w:bookmarkStart w:id="7099" w:name="_Toc105745909"/>
      <w:bookmarkStart w:id="7100" w:name="_Toc123147701"/>
      <w:bookmarkStart w:id="7101" w:name="_Toc124164378"/>
      <w:bookmarkStart w:id="7102" w:name="_Toc130736368"/>
      <w:bookmarkStart w:id="7103" w:name="_Toc137308172"/>
      <w:bookmarkStart w:id="7104" w:name="_Toc138891080"/>
      <w:bookmarkStart w:id="7105" w:name="_Toc138891526"/>
      <w:r w:rsidRPr="00A46FD9">
        <w:t>7.4.4.5.2</w:t>
      </w:r>
      <w:r w:rsidRPr="00A46FD9">
        <w:tab/>
        <w:t>Procedure for GSM/EDGE AM suppression for CS7 and CS15</w:t>
      </w:r>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6" w:name="_Toc21098114"/>
      <w:bookmarkStart w:id="7107" w:name="_Toc29765676"/>
      <w:bookmarkStart w:id="7108" w:name="_Toc37181158"/>
      <w:bookmarkStart w:id="7109" w:name="_Toc37181602"/>
      <w:bookmarkStart w:id="7110" w:name="_Toc37182046"/>
      <w:bookmarkStart w:id="7111" w:name="_Toc45882111"/>
      <w:bookmarkStart w:id="7112" w:name="_Toc52560344"/>
      <w:bookmarkStart w:id="7113" w:name="_Toc67912899"/>
      <w:bookmarkStart w:id="7114" w:name="_Toc74901586"/>
      <w:bookmarkStart w:id="7115" w:name="_Toc76504844"/>
      <w:bookmarkStart w:id="7116" w:name="_Toc83044573"/>
      <w:bookmarkStart w:id="7117" w:name="_Toc89871918"/>
      <w:bookmarkStart w:id="7118" w:name="_Toc98702536"/>
      <w:bookmarkStart w:id="7119" w:name="_Toc105745910"/>
      <w:bookmarkStart w:id="7120" w:name="_Toc123147702"/>
      <w:bookmarkStart w:id="7121" w:name="_Toc124164379"/>
      <w:bookmarkStart w:id="7122" w:name="_Toc130736369"/>
      <w:bookmarkStart w:id="7123" w:name="_Toc137308173"/>
      <w:bookmarkStart w:id="7124" w:name="_Toc138891081"/>
      <w:bookmarkStart w:id="7125" w:name="_Toc138891527"/>
      <w:r w:rsidRPr="00A46FD9">
        <w:t>7.4.4.6</w:t>
      </w:r>
      <w:r w:rsidRPr="00A46FD9">
        <w:tab/>
        <w:t>Procedure for additional BC3 blocking requirement</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6" w:name="_Toc21098115"/>
      <w:bookmarkStart w:id="7127" w:name="_Toc29765677"/>
      <w:bookmarkStart w:id="7128" w:name="_Toc37181159"/>
      <w:bookmarkStart w:id="7129" w:name="_Toc37181603"/>
      <w:bookmarkStart w:id="7130" w:name="_Toc37182047"/>
      <w:bookmarkStart w:id="7131" w:name="_Toc45882112"/>
      <w:bookmarkStart w:id="7132" w:name="_Toc52560345"/>
      <w:bookmarkStart w:id="7133" w:name="_Toc67912900"/>
      <w:bookmarkStart w:id="7134" w:name="_Toc74901587"/>
      <w:bookmarkStart w:id="7135" w:name="_Toc76504845"/>
      <w:bookmarkStart w:id="7136" w:name="_Toc83044574"/>
      <w:bookmarkStart w:id="7137" w:name="_Toc89871919"/>
      <w:bookmarkStart w:id="7138" w:name="_Toc98702537"/>
      <w:bookmarkStart w:id="7139" w:name="_Toc105745911"/>
      <w:bookmarkStart w:id="7140" w:name="_Toc123147703"/>
      <w:bookmarkStart w:id="7141" w:name="_Toc124164380"/>
      <w:bookmarkStart w:id="7142" w:name="_Toc130736370"/>
      <w:bookmarkStart w:id="7143" w:name="_Toc137308174"/>
      <w:bookmarkStart w:id="7144" w:name="_Toc138891082"/>
      <w:bookmarkStart w:id="7145" w:name="_Toc138891528"/>
      <w:r w:rsidRPr="00A46FD9">
        <w:t>7.4.5</w:t>
      </w:r>
      <w:r w:rsidRPr="00A46FD9">
        <w:tab/>
        <w:t>Test requirements</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2860B428" w14:textId="77777777" w:rsidR="00FF3259" w:rsidRPr="00A46FD9" w:rsidRDefault="00FF3259" w:rsidP="00FF3259">
      <w:pPr>
        <w:pStyle w:val="Heading4"/>
      </w:pPr>
      <w:bookmarkStart w:id="7146" w:name="_Toc21098116"/>
      <w:bookmarkStart w:id="7147" w:name="_Toc29765678"/>
      <w:bookmarkStart w:id="7148" w:name="_Toc37181160"/>
      <w:bookmarkStart w:id="7149" w:name="_Toc37181604"/>
      <w:bookmarkStart w:id="7150" w:name="_Toc37182048"/>
      <w:bookmarkStart w:id="7151" w:name="_Toc45882113"/>
      <w:bookmarkStart w:id="7152" w:name="_Toc52560346"/>
      <w:bookmarkStart w:id="7153" w:name="_Toc67912901"/>
      <w:bookmarkStart w:id="7154" w:name="_Toc74901588"/>
      <w:bookmarkStart w:id="7155" w:name="_Toc76504846"/>
      <w:bookmarkStart w:id="7156" w:name="_Toc83044575"/>
      <w:bookmarkStart w:id="7157" w:name="_Toc89871920"/>
      <w:bookmarkStart w:id="7158" w:name="_Toc98702538"/>
      <w:bookmarkStart w:id="7159" w:name="_Toc105745912"/>
      <w:bookmarkStart w:id="7160" w:name="_Toc123147704"/>
      <w:bookmarkStart w:id="7161" w:name="_Toc124164381"/>
      <w:bookmarkStart w:id="7162" w:name="_Toc130736371"/>
      <w:bookmarkStart w:id="7163" w:name="_Toc137308175"/>
      <w:bookmarkStart w:id="7164" w:name="_Toc138891083"/>
      <w:bookmarkStart w:id="7165" w:name="_Toc138891529"/>
      <w:r w:rsidRPr="00A46FD9">
        <w:t>7.4.5.1</w:t>
      </w:r>
      <w:r w:rsidRPr="00A46FD9">
        <w:tab/>
        <w:t>General blocking test requirement</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7" w:name="_Toc21098117"/>
      <w:bookmarkStart w:id="7168" w:name="_Toc29765679"/>
      <w:bookmarkStart w:id="7169" w:name="_Toc37181161"/>
      <w:bookmarkStart w:id="7170" w:name="_Toc37181605"/>
      <w:bookmarkStart w:id="7171" w:name="_Toc37182049"/>
      <w:bookmarkStart w:id="7172" w:name="_Toc45882114"/>
      <w:bookmarkStart w:id="7173" w:name="_Toc52560347"/>
      <w:bookmarkStart w:id="7174" w:name="_Toc67912902"/>
      <w:bookmarkStart w:id="7175" w:name="_Toc74901589"/>
      <w:bookmarkStart w:id="7176" w:name="_Toc76504847"/>
      <w:bookmarkStart w:id="7177" w:name="_Toc83044576"/>
      <w:bookmarkStart w:id="7178" w:name="_Toc89871921"/>
      <w:bookmarkStart w:id="7179" w:name="_Toc98702539"/>
      <w:bookmarkStart w:id="7180" w:name="_Toc105745913"/>
      <w:bookmarkStart w:id="7181" w:name="_Toc123147705"/>
      <w:bookmarkStart w:id="7182" w:name="_Toc124164382"/>
      <w:bookmarkStart w:id="7183" w:name="_Toc130736372"/>
      <w:bookmarkStart w:id="7184" w:name="_Toc137308176"/>
      <w:bookmarkStart w:id="7185" w:name="_Toc138891084"/>
      <w:bookmarkStart w:id="7186" w:name="_Toc138891530"/>
      <w:r w:rsidRPr="00A46FD9">
        <w:t>7.4.5.2</w:t>
      </w:r>
      <w:r w:rsidRPr="00A46FD9">
        <w:tab/>
        <w:t>General narrowband blocking test requirement</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7" w:name="_Toc21098118"/>
      <w:bookmarkStart w:id="7188" w:name="_Toc29765680"/>
      <w:bookmarkStart w:id="7189" w:name="_Toc37181162"/>
      <w:bookmarkStart w:id="7190" w:name="_Toc37181606"/>
      <w:bookmarkStart w:id="7191" w:name="_Toc37182050"/>
      <w:bookmarkStart w:id="7192" w:name="_Toc45882115"/>
      <w:bookmarkStart w:id="7193" w:name="_Toc52560348"/>
      <w:bookmarkStart w:id="7194" w:name="_Toc67912903"/>
      <w:bookmarkStart w:id="7195" w:name="_Toc74901590"/>
      <w:bookmarkStart w:id="7196" w:name="_Toc76504848"/>
      <w:bookmarkStart w:id="7197" w:name="_Toc83044577"/>
      <w:bookmarkStart w:id="7198" w:name="_Toc89871922"/>
      <w:bookmarkStart w:id="7199" w:name="_Toc98702540"/>
      <w:bookmarkStart w:id="7200" w:name="_Toc105745914"/>
      <w:bookmarkStart w:id="7201" w:name="_Toc123147706"/>
      <w:bookmarkStart w:id="7202" w:name="_Toc124164383"/>
      <w:bookmarkStart w:id="7203" w:name="_Toc130736373"/>
      <w:bookmarkStart w:id="7204" w:name="_Toc137308177"/>
      <w:bookmarkStart w:id="7205" w:name="_Toc138891085"/>
      <w:bookmarkStart w:id="7206" w:name="_Toc138891531"/>
      <w:r w:rsidRPr="00A46FD9">
        <w:t>7.4.5.3</w:t>
      </w:r>
      <w:r w:rsidRPr="00A46FD9">
        <w:tab/>
        <w:t>Additional narrowband blocking test requirement for GSM/EDGE</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7" w:name="_Toc21098119"/>
      <w:bookmarkStart w:id="7208" w:name="_Toc29765681"/>
      <w:bookmarkStart w:id="7209" w:name="_Toc37181163"/>
      <w:bookmarkStart w:id="7210" w:name="_Toc37181607"/>
      <w:bookmarkStart w:id="7211" w:name="_Toc37182051"/>
      <w:bookmarkStart w:id="7212" w:name="_Toc45882116"/>
      <w:bookmarkStart w:id="7213" w:name="_Toc52560349"/>
      <w:bookmarkStart w:id="7214" w:name="_Toc67912904"/>
      <w:bookmarkStart w:id="7215" w:name="_Toc74901591"/>
      <w:bookmarkStart w:id="7216" w:name="_Toc76504849"/>
      <w:bookmarkStart w:id="7217" w:name="_Toc83044578"/>
      <w:bookmarkStart w:id="7218" w:name="_Toc89871923"/>
      <w:bookmarkStart w:id="7219" w:name="_Toc98702541"/>
      <w:bookmarkStart w:id="7220" w:name="_Toc105745915"/>
      <w:bookmarkStart w:id="7221" w:name="_Toc123147707"/>
      <w:bookmarkStart w:id="7222" w:name="_Toc124164384"/>
      <w:bookmarkStart w:id="7223" w:name="_Toc130736374"/>
      <w:bookmarkStart w:id="7224" w:name="_Toc137308178"/>
      <w:bookmarkStart w:id="7225" w:name="_Toc138891086"/>
      <w:bookmarkStart w:id="7226" w:name="_Toc138891532"/>
      <w:r w:rsidRPr="00A46FD9">
        <w:t>7.4.5.4</w:t>
      </w:r>
      <w:r w:rsidRPr="00A46FD9">
        <w:tab/>
        <w:t>GSM/EDGE test requirements for AM suppression</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7" w:name="_Toc21098120"/>
      <w:bookmarkStart w:id="7228" w:name="_Toc29765682"/>
      <w:bookmarkStart w:id="7229" w:name="_Toc37181164"/>
      <w:bookmarkStart w:id="7230" w:name="_Toc37181608"/>
      <w:bookmarkStart w:id="7231" w:name="_Toc37182052"/>
      <w:bookmarkStart w:id="7232" w:name="_Toc45882117"/>
      <w:bookmarkStart w:id="7233" w:name="_Toc52560350"/>
      <w:bookmarkStart w:id="7234" w:name="_Toc67912905"/>
      <w:bookmarkStart w:id="7235" w:name="_Toc74901592"/>
      <w:bookmarkStart w:id="7236" w:name="_Toc76504850"/>
      <w:bookmarkStart w:id="7237" w:name="_Toc83044579"/>
      <w:bookmarkStart w:id="7238" w:name="_Toc89871924"/>
      <w:bookmarkStart w:id="7239" w:name="_Toc98702542"/>
      <w:bookmarkStart w:id="7240" w:name="_Toc105745916"/>
      <w:bookmarkStart w:id="7241" w:name="_Toc123147708"/>
      <w:bookmarkStart w:id="7242" w:name="_Toc124164385"/>
      <w:bookmarkStart w:id="7243" w:name="_Toc130736375"/>
      <w:bookmarkStart w:id="7244" w:name="_Toc137308179"/>
      <w:bookmarkStart w:id="7245" w:name="_Toc138891087"/>
      <w:bookmarkStart w:id="7246" w:name="_Toc138891533"/>
      <w:r w:rsidRPr="00A46FD9">
        <w:t>7.4.5.5</w:t>
      </w:r>
      <w:r w:rsidRPr="00A46FD9">
        <w:tab/>
      </w:r>
      <w:r w:rsidRPr="00A46FD9">
        <w:tab/>
        <w:t>Additional BC3 blocking test requirement</w:t>
      </w:r>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7" w:name="_Toc21098121"/>
      <w:bookmarkStart w:id="7248" w:name="_Toc29765683"/>
      <w:bookmarkStart w:id="7249" w:name="_Toc37181165"/>
      <w:bookmarkStart w:id="7250" w:name="_Toc37181609"/>
      <w:bookmarkStart w:id="7251" w:name="_Toc37182053"/>
      <w:bookmarkStart w:id="7252" w:name="_Toc45882118"/>
      <w:bookmarkStart w:id="7253" w:name="_Toc52560351"/>
      <w:bookmarkStart w:id="7254" w:name="_Toc67912906"/>
      <w:bookmarkStart w:id="7255" w:name="_Toc74901593"/>
      <w:bookmarkStart w:id="7256" w:name="_Toc76504851"/>
      <w:bookmarkStart w:id="7257" w:name="_Toc83044580"/>
      <w:bookmarkStart w:id="7258" w:name="_Toc89871925"/>
      <w:bookmarkStart w:id="7259" w:name="_Toc98702543"/>
      <w:bookmarkStart w:id="7260" w:name="_Toc105745917"/>
      <w:bookmarkStart w:id="7261" w:name="_Toc123147709"/>
      <w:bookmarkStart w:id="7262" w:name="_Toc124164386"/>
      <w:bookmarkStart w:id="7263" w:name="_Toc130736376"/>
      <w:bookmarkStart w:id="7264" w:name="_Toc137308180"/>
      <w:bookmarkStart w:id="7265" w:name="_Toc138891088"/>
      <w:bookmarkStart w:id="7266" w:name="_Toc138891534"/>
      <w:r w:rsidRPr="00A46FD9">
        <w:t>7.5</w:t>
      </w:r>
      <w:r w:rsidRPr="00A46FD9">
        <w:tab/>
        <w:t>Out-of-band blocking</w:t>
      </w:r>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068A1C03" w14:textId="77777777" w:rsidR="00FF3259" w:rsidRPr="00A46FD9" w:rsidRDefault="00FF3259" w:rsidP="00FF3259">
      <w:pPr>
        <w:pStyle w:val="Heading3"/>
      </w:pPr>
      <w:bookmarkStart w:id="7267" w:name="_Toc21098122"/>
      <w:bookmarkStart w:id="7268" w:name="_Toc29765684"/>
      <w:bookmarkStart w:id="7269" w:name="_Toc37181166"/>
      <w:bookmarkStart w:id="7270" w:name="_Toc37181610"/>
      <w:bookmarkStart w:id="7271" w:name="_Toc37182054"/>
      <w:bookmarkStart w:id="7272" w:name="_Toc45882119"/>
      <w:bookmarkStart w:id="7273" w:name="_Toc52560352"/>
      <w:bookmarkStart w:id="7274" w:name="_Toc67912907"/>
      <w:bookmarkStart w:id="7275" w:name="_Toc74901594"/>
      <w:bookmarkStart w:id="7276" w:name="_Toc76504852"/>
      <w:bookmarkStart w:id="7277" w:name="_Toc83044581"/>
      <w:bookmarkStart w:id="7278" w:name="_Toc89871926"/>
      <w:bookmarkStart w:id="7279" w:name="_Toc98702544"/>
      <w:bookmarkStart w:id="7280" w:name="_Toc105745918"/>
      <w:bookmarkStart w:id="7281" w:name="_Toc123147710"/>
      <w:bookmarkStart w:id="7282" w:name="_Toc124164387"/>
      <w:bookmarkStart w:id="7283" w:name="_Toc130736377"/>
      <w:bookmarkStart w:id="7284" w:name="_Toc137308181"/>
      <w:bookmarkStart w:id="7285" w:name="_Toc138891089"/>
      <w:bookmarkStart w:id="7286" w:name="_Toc138891535"/>
      <w:r w:rsidRPr="00A46FD9">
        <w:t>7.5.1</w:t>
      </w:r>
      <w:r w:rsidRPr="00A46FD9">
        <w:tab/>
        <w:t>Definition and applicability</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7" w:name="_Toc21098123"/>
      <w:bookmarkStart w:id="7288" w:name="_Toc29765685"/>
      <w:bookmarkStart w:id="7289" w:name="_Toc37181167"/>
      <w:bookmarkStart w:id="7290" w:name="_Toc37181611"/>
      <w:bookmarkStart w:id="7291" w:name="_Toc37182055"/>
      <w:bookmarkStart w:id="7292" w:name="_Toc45882120"/>
      <w:bookmarkStart w:id="7293" w:name="_Toc52560353"/>
      <w:bookmarkStart w:id="7294" w:name="_Toc67912908"/>
      <w:bookmarkStart w:id="7295" w:name="_Toc74901595"/>
      <w:bookmarkStart w:id="7296" w:name="_Toc76504853"/>
      <w:bookmarkStart w:id="7297" w:name="_Toc83044582"/>
      <w:bookmarkStart w:id="7298" w:name="_Toc89871927"/>
      <w:bookmarkStart w:id="7299" w:name="_Toc98702545"/>
      <w:bookmarkStart w:id="7300" w:name="_Toc105745919"/>
      <w:bookmarkStart w:id="7301" w:name="_Toc123147711"/>
      <w:bookmarkStart w:id="7302" w:name="_Toc124164388"/>
      <w:bookmarkStart w:id="7303" w:name="_Toc130736378"/>
      <w:bookmarkStart w:id="7304" w:name="_Toc137308182"/>
      <w:bookmarkStart w:id="7305" w:name="_Toc138891090"/>
      <w:bookmarkStart w:id="7306" w:name="_Toc138891536"/>
      <w:r w:rsidRPr="00A46FD9">
        <w:t>7.5.2</w:t>
      </w:r>
      <w:r w:rsidRPr="00A46FD9">
        <w:tab/>
        <w:t>Minimum requirement</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7" w:name="_Toc21098124"/>
      <w:bookmarkStart w:id="7308" w:name="_Toc29765686"/>
      <w:bookmarkStart w:id="7309" w:name="_Toc37181168"/>
      <w:bookmarkStart w:id="7310" w:name="_Toc37181612"/>
      <w:bookmarkStart w:id="7311" w:name="_Toc37182056"/>
      <w:bookmarkStart w:id="7312" w:name="_Toc45882121"/>
      <w:bookmarkStart w:id="7313" w:name="_Toc52560354"/>
      <w:bookmarkStart w:id="7314" w:name="_Toc67912909"/>
      <w:bookmarkStart w:id="7315" w:name="_Toc74901596"/>
      <w:bookmarkStart w:id="7316" w:name="_Toc76504854"/>
      <w:bookmarkStart w:id="7317" w:name="_Toc83044583"/>
      <w:bookmarkStart w:id="7318" w:name="_Toc89871928"/>
      <w:bookmarkStart w:id="7319" w:name="_Toc98702546"/>
      <w:bookmarkStart w:id="7320" w:name="_Toc105745920"/>
      <w:bookmarkStart w:id="7321" w:name="_Toc123147712"/>
      <w:bookmarkStart w:id="7322" w:name="_Toc124164389"/>
      <w:bookmarkStart w:id="7323" w:name="_Toc130736379"/>
      <w:bookmarkStart w:id="7324" w:name="_Toc137308183"/>
      <w:bookmarkStart w:id="7325" w:name="_Toc138891091"/>
      <w:bookmarkStart w:id="7326" w:name="_Toc138891537"/>
      <w:r w:rsidRPr="00A46FD9">
        <w:t>7.5.3</w:t>
      </w:r>
      <w:r w:rsidRPr="00A46FD9">
        <w:tab/>
        <w:t>Test purpose</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7" w:name="_Toc21098125"/>
      <w:bookmarkStart w:id="7328" w:name="_Toc29765687"/>
      <w:bookmarkStart w:id="7329" w:name="_Toc37181169"/>
      <w:bookmarkStart w:id="7330" w:name="_Toc37181613"/>
      <w:bookmarkStart w:id="7331" w:name="_Toc37182057"/>
      <w:bookmarkStart w:id="7332" w:name="_Toc45882122"/>
      <w:bookmarkStart w:id="7333" w:name="_Toc52560355"/>
      <w:bookmarkStart w:id="7334" w:name="_Toc67912910"/>
      <w:bookmarkStart w:id="7335" w:name="_Toc74901597"/>
      <w:bookmarkStart w:id="7336" w:name="_Toc76504855"/>
      <w:bookmarkStart w:id="7337" w:name="_Toc83044584"/>
      <w:bookmarkStart w:id="7338" w:name="_Toc89871929"/>
      <w:bookmarkStart w:id="7339" w:name="_Toc98702547"/>
      <w:bookmarkStart w:id="7340" w:name="_Toc105745921"/>
      <w:bookmarkStart w:id="7341" w:name="_Toc123147713"/>
      <w:bookmarkStart w:id="7342" w:name="_Toc124164390"/>
      <w:bookmarkStart w:id="7343" w:name="_Toc130736380"/>
      <w:bookmarkStart w:id="7344" w:name="_Toc137308184"/>
      <w:bookmarkStart w:id="7345" w:name="_Toc138891092"/>
      <w:bookmarkStart w:id="7346" w:name="_Toc138891538"/>
      <w:r w:rsidRPr="00A46FD9">
        <w:t>7.5.4</w:t>
      </w:r>
      <w:r w:rsidRPr="00A46FD9">
        <w:tab/>
        <w:t>Method of test</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2024DFE0" w14:textId="77777777" w:rsidR="00FF3259" w:rsidRPr="00A46FD9" w:rsidRDefault="00FF3259" w:rsidP="00FF3259">
      <w:pPr>
        <w:pStyle w:val="Heading4"/>
      </w:pPr>
      <w:bookmarkStart w:id="7347" w:name="_Toc21098126"/>
      <w:bookmarkStart w:id="7348" w:name="_Toc29765688"/>
      <w:bookmarkStart w:id="7349" w:name="_Toc37181170"/>
      <w:bookmarkStart w:id="7350" w:name="_Toc37181614"/>
      <w:bookmarkStart w:id="7351" w:name="_Toc37182058"/>
      <w:bookmarkStart w:id="7352" w:name="_Toc45882123"/>
      <w:bookmarkStart w:id="7353" w:name="_Toc52560356"/>
      <w:bookmarkStart w:id="7354" w:name="_Toc67912911"/>
      <w:bookmarkStart w:id="7355" w:name="_Toc74901598"/>
      <w:bookmarkStart w:id="7356" w:name="_Toc76504856"/>
      <w:bookmarkStart w:id="7357" w:name="_Toc83044585"/>
      <w:bookmarkStart w:id="7358" w:name="_Toc89871930"/>
      <w:bookmarkStart w:id="7359" w:name="_Toc98702548"/>
      <w:bookmarkStart w:id="7360" w:name="_Toc105745922"/>
      <w:bookmarkStart w:id="7361" w:name="_Toc123147714"/>
      <w:bookmarkStart w:id="7362" w:name="_Toc124164391"/>
      <w:bookmarkStart w:id="7363" w:name="_Toc130736381"/>
      <w:bookmarkStart w:id="7364" w:name="_Toc137308185"/>
      <w:bookmarkStart w:id="7365" w:name="_Toc138891093"/>
      <w:bookmarkStart w:id="7366" w:name="_Toc138891539"/>
      <w:r w:rsidRPr="00A46FD9">
        <w:t>7.5.4.1</w:t>
      </w:r>
      <w:r w:rsidRPr="00A46FD9">
        <w:tab/>
        <w:t>Initial conditions</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7" w:name="_Toc21098127"/>
      <w:bookmarkStart w:id="7368" w:name="_Toc29765689"/>
      <w:bookmarkStart w:id="7369" w:name="_Toc37181171"/>
      <w:bookmarkStart w:id="7370" w:name="_Toc37181615"/>
      <w:bookmarkStart w:id="7371" w:name="_Toc37182059"/>
      <w:bookmarkStart w:id="7372" w:name="_Toc45882124"/>
      <w:bookmarkStart w:id="7373" w:name="_Toc52560357"/>
      <w:bookmarkStart w:id="7374" w:name="_Toc67912912"/>
      <w:bookmarkStart w:id="7375" w:name="_Toc74901599"/>
      <w:bookmarkStart w:id="7376" w:name="_Toc76504857"/>
      <w:bookmarkStart w:id="7377" w:name="_Toc83044586"/>
      <w:bookmarkStart w:id="7378" w:name="_Toc89871931"/>
      <w:bookmarkStart w:id="7379" w:name="_Toc98702549"/>
      <w:bookmarkStart w:id="7380" w:name="_Toc105745923"/>
      <w:bookmarkStart w:id="7381" w:name="_Toc123147715"/>
      <w:bookmarkStart w:id="7382" w:name="_Toc124164392"/>
      <w:bookmarkStart w:id="7383" w:name="_Toc130736382"/>
      <w:bookmarkStart w:id="7384" w:name="_Toc137308186"/>
      <w:bookmarkStart w:id="7385" w:name="_Toc138891094"/>
      <w:bookmarkStart w:id="7386" w:name="_Toc138891540"/>
      <w:r w:rsidRPr="00A46FD9">
        <w:t>7.5.4.2</w:t>
      </w:r>
      <w:r w:rsidRPr="00A46FD9">
        <w:tab/>
        <w:t>Procedure</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7" w:name="_Toc21098128"/>
      <w:bookmarkStart w:id="7388" w:name="_Toc29765690"/>
      <w:bookmarkStart w:id="7389" w:name="_Toc37181172"/>
      <w:bookmarkStart w:id="7390" w:name="_Toc37181616"/>
      <w:bookmarkStart w:id="7391" w:name="_Toc37182060"/>
      <w:bookmarkStart w:id="7392" w:name="_Toc45882125"/>
      <w:bookmarkStart w:id="7393" w:name="_Toc52560358"/>
      <w:bookmarkStart w:id="7394" w:name="_Toc67912913"/>
      <w:bookmarkStart w:id="7395" w:name="_Toc74901600"/>
      <w:bookmarkStart w:id="7396" w:name="_Toc76504858"/>
      <w:bookmarkStart w:id="7397" w:name="_Toc83044587"/>
      <w:bookmarkStart w:id="7398" w:name="_Toc89871932"/>
      <w:bookmarkStart w:id="7399" w:name="_Toc98702550"/>
      <w:bookmarkStart w:id="7400" w:name="_Toc105745924"/>
      <w:bookmarkStart w:id="7401" w:name="_Toc123147716"/>
      <w:bookmarkStart w:id="7402" w:name="_Toc124164393"/>
      <w:bookmarkStart w:id="7403" w:name="_Toc130736383"/>
      <w:bookmarkStart w:id="7404" w:name="_Toc137308187"/>
      <w:bookmarkStart w:id="7405" w:name="_Toc138891095"/>
      <w:bookmarkStart w:id="7406" w:name="_Toc138891541"/>
      <w:r w:rsidRPr="00A46FD9">
        <w:t>7.5.5</w:t>
      </w:r>
      <w:r w:rsidRPr="00A46FD9">
        <w:tab/>
        <w:t>Test requirements</w:t>
      </w:r>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6DFBE282" w14:textId="77777777" w:rsidR="00FF3259" w:rsidRPr="00A46FD9" w:rsidRDefault="00FF3259" w:rsidP="00FF3259">
      <w:pPr>
        <w:pStyle w:val="Heading4"/>
      </w:pPr>
      <w:bookmarkStart w:id="7407" w:name="_Toc21098129"/>
      <w:bookmarkStart w:id="7408" w:name="_Toc29765691"/>
      <w:bookmarkStart w:id="7409" w:name="_Toc37181173"/>
      <w:bookmarkStart w:id="7410" w:name="_Toc37181617"/>
      <w:bookmarkStart w:id="7411" w:name="_Toc37182061"/>
      <w:bookmarkStart w:id="7412" w:name="_Toc45882126"/>
      <w:bookmarkStart w:id="7413" w:name="_Toc52560359"/>
      <w:bookmarkStart w:id="7414" w:name="_Toc67912914"/>
      <w:bookmarkStart w:id="7415" w:name="_Toc74901601"/>
      <w:bookmarkStart w:id="7416" w:name="_Toc76504859"/>
      <w:bookmarkStart w:id="7417" w:name="_Toc83044588"/>
      <w:bookmarkStart w:id="7418" w:name="_Toc89871933"/>
      <w:bookmarkStart w:id="7419" w:name="_Toc98702551"/>
      <w:bookmarkStart w:id="7420" w:name="_Toc105745925"/>
      <w:bookmarkStart w:id="7421" w:name="_Toc123147717"/>
      <w:bookmarkStart w:id="7422" w:name="_Toc124164394"/>
      <w:bookmarkStart w:id="7423" w:name="_Toc130736384"/>
      <w:bookmarkStart w:id="7424" w:name="_Toc137308188"/>
      <w:bookmarkStart w:id="7425" w:name="_Toc138891096"/>
      <w:bookmarkStart w:id="7426" w:name="_Toc138891542"/>
      <w:r w:rsidRPr="00A46FD9">
        <w:t>7.5.5.1</w:t>
      </w:r>
      <w:r w:rsidRPr="00A46FD9">
        <w:tab/>
        <w:t>General out-of-band blocking test requirements</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8" w:name="_Toc21098130"/>
      <w:bookmarkStart w:id="7429" w:name="_Toc29765692"/>
      <w:bookmarkStart w:id="7430" w:name="_Toc37181174"/>
      <w:bookmarkStart w:id="7431" w:name="_Toc37181618"/>
      <w:bookmarkStart w:id="7432" w:name="_Toc37182062"/>
      <w:bookmarkStart w:id="7433" w:name="_Toc45882127"/>
      <w:bookmarkStart w:id="7434" w:name="_Toc52560360"/>
      <w:bookmarkStart w:id="7435" w:name="_Toc67912915"/>
      <w:bookmarkStart w:id="7436" w:name="_Toc74901602"/>
      <w:bookmarkStart w:id="7437" w:name="_Toc76504860"/>
      <w:bookmarkStart w:id="7438" w:name="_Toc83044589"/>
      <w:bookmarkStart w:id="7439" w:name="_Toc89871934"/>
      <w:bookmarkStart w:id="7440" w:name="_Toc98702552"/>
      <w:bookmarkStart w:id="7441" w:name="_Toc105745926"/>
      <w:bookmarkStart w:id="7442" w:name="_Toc123147718"/>
      <w:bookmarkStart w:id="7443" w:name="_Toc124164395"/>
      <w:bookmarkStart w:id="7444" w:name="_Toc130736385"/>
      <w:bookmarkStart w:id="7445" w:name="_Toc137308189"/>
      <w:bookmarkStart w:id="7446" w:name="_Toc138891097"/>
      <w:bookmarkStart w:id="7447" w:name="_Toc138891543"/>
      <w:r w:rsidRPr="00A46FD9">
        <w:t>7.5.5.2</w:t>
      </w:r>
      <w:r w:rsidRPr="00A46FD9">
        <w:tab/>
        <w:t>Co-location test requirements</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45B3EE29"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8" w:name="_Toc21098131"/>
      <w:bookmarkStart w:id="7449" w:name="_Toc29765693"/>
      <w:bookmarkStart w:id="7450" w:name="_Toc37181175"/>
      <w:bookmarkStart w:id="7451" w:name="_Toc37181619"/>
      <w:bookmarkStart w:id="7452" w:name="_Toc37182063"/>
      <w:bookmarkStart w:id="7453" w:name="_Toc45882128"/>
      <w:bookmarkStart w:id="7454" w:name="_Toc52560361"/>
      <w:bookmarkStart w:id="7455" w:name="_Toc67912916"/>
      <w:bookmarkStart w:id="7456" w:name="_Toc74901603"/>
      <w:bookmarkStart w:id="7457" w:name="_Toc76504861"/>
      <w:bookmarkStart w:id="7458" w:name="_Toc83044590"/>
      <w:bookmarkStart w:id="7459" w:name="_Toc89871935"/>
      <w:bookmarkStart w:id="7460" w:name="_Toc98702553"/>
      <w:bookmarkStart w:id="7461" w:name="_Toc105745927"/>
      <w:bookmarkStart w:id="7462" w:name="_Toc123147719"/>
      <w:bookmarkStart w:id="7463" w:name="_Toc124164396"/>
      <w:bookmarkStart w:id="7464" w:name="_Toc130736386"/>
      <w:bookmarkStart w:id="7465" w:name="_Toc137308190"/>
      <w:bookmarkStart w:id="7466" w:name="_Toc138891098"/>
      <w:bookmarkStart w:id="7467" w:name="_Toc138891544"/>
      <w:r w:rsidRPr="00A46FD9">
        <w:t>7.6</w:t>
      </w:r>
      <w:r w:rsidRPr="00A46FD9">
        <w:tab/>
        <w:t>Receiver spurious emissions</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32CA91F9" w14:textId="77777777" w:rsidR="00FF3259" w:rsidRPr="00A46FD9" w:rsidRDefault="00FF3259" w:rsidP="00FF3259">
      <w:pPr>
        <w:pStyle w:val="Heading3"/>
      </w:pPr>
      <w:bookmarkStart w:id="7468" w:name="_Toc21098132"/>
      <w:bookmarkStart w:id="7469" w:name="_Toc29765694"/>
      <w:bookmarkStart w:id="7470" w:name="_Toc37181176"/>
      <w:bookmarkStart w:id="7471" w:name="_Toc37181620"/>
      <w:bookmarkStart w:id="7472" w:name="_Toc37182064"/>
      <w:bookmarkStart w:id="7473" w:name="_Toc45882129"/>
      <w:bookmarkStart w:id="7474" w:name="_Toc52560362"/>
      <w:bookmarkStart w:id="7475" w:name="_Toc67912917"/>
      <w:bookmarkStart w:id="7476" w:name="_Toc74901604"/>
      <w:bookmarkStart w:id="7477" w:name="_Toc76504862"/>
      <w:bookmarkStart w:id="7478" w:name="_Toc83044591"/>
      <w:bookmarkStart w:id="7479" w:name="_Toc89871936"/>
      <w:bookmarkStart w:id="7480" w:name="_Toc98702554"/>
      <w:bookmarkStart w:id="7481" w:name="_Toc105745928"/>
      <w:bookmarkStart w:id="7482" w:name="_Toc123147720"/>
      <w:bookmarkStart w:id="7483" w:name="_Toc124164397"/>
      <w:bookmarkStart w:id="7484" w:name="_Toc130736387"/>
      <w:bookmarkStart w:id="7485" w:name="_Toc137308191"/>
      <w:bookmarkStart w:id="7486" w:name="_Toc138891099"/>
      <w:bookmarkStart w:id="7487" w:name="_Toc138891545"/>
      <w:r w:rsidRPr="00A46FD9">
        <w:t>7.6.1</w:t>
      </w:r>
      <w:r w:rsidRPr="00A46FD9">
        <w:tab/>
        <w:t>Definition and applicability</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8" w:name="_Toc21098133"/>
      <w:bookmarkStart w:id="7489" w:name="_Toc29765695"/>
      <w:bookmarkStart w:id="7490" w:name="_Toc37181177"/>
      <w:bookmarkStart w:id="7491" w:name="_Toc37181621"/>
      <w:bookmarkStart w:id="7492" w:name="_Toc37182065"/>
      <w:bookmarkStart w:id="7493" w:name="_Toc45882130"/>
      <w:bookmarkStart w:id="7494" w:name="_Toc52560363"/>
      <w:bookmarkStart w:id="7495" w:name="_Toc67912918"/>
      <w:bookmarkStart w:id="7496" w:name="_Toc74901605"/>
      <w:bookmarkStart w:id="7497" w:name="_Toc76504863"/>
      <w:bookmarkStart w:id="7498" w:name="_Toc83044592"/>
      <w:bookmarkStart w:id="7499" w:name="_Toc89871937"/>
      <w:bookmarkStart w:id="7500" w:name="_Toc98702555"/>
      <w:bookmarkStart w:id="7501" w:name="_Toc105745929"/>
      <w:bookmarkStart w:id="7502" w:name="_Toc123147721"/>
      <w:bookmarkStart w:id="7503" w:name="_Toc124164398"/>
      <w:bookmarkStart w:id="7504" w:name="_Toc130736388"/>
      <w:bookmarkStart w:id="7505" w:name="_Toc137308192"/>
      <w:bookmarkStart w:id="7506" w:name="_Toc138891100"/>
      <w:bookmarkStart w:id="7507" w:name="_Toc138891546"/>
      <w:r w:rsidRPr="00A46FD9">
        <w:t>7.6.2</w:t>
      </w:r>
      <w:r w:rsidRPr="00A46FD9">
        <w:tab/>
        <w:t>Minimum requirements</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8" w:name="_Toc21098134"/>
      <w:bookmarkStart w:id="7509" w:name="_Toc29765696"/>
      <w:bookmarkStart w:id="7510" w:name="_Toc37181178"/>
      <w:bookmarkStart w:id="7511" w:name="_Toc37181622"/>
      <w:bookmarkStart w:id="7512" w:name="_Toc37182066"/>
      <w:bookmarkStart w:id="7513" w:name="_Toc45882131"/>
      <w:bookmarkStart w:id="7514" w:name="_Toc52560364"/>
      <w:bookmarkStart w:id="7515" w:name="_Toc67912919"/>
      <w:bookmarkStart w:id="7516" w:name="_Toc74901606"/>
      <w:bookmarkStart w:id="7517" w:name="_Toc76504864"/>
      <w:bookmarkStart w:id="7518" w:name="_Toc83044593"/>
      <w:bookmarkStart w:id="7519" w:name="_Toc89871938"/>
      <w:bookmarkStart w:id="7520" w:name="_Toc98702556"/>
      <w:bookmarkStart w:id="7521" w:name="_Toc105745930"/>
      <w:bookmarkStart w:id="7522" w:name="_Toc123147722"/>
      <w:bookmarkStart w:id="7523" w:name="_Toc124164399"/>
      <w:bookmarkStart w:id="7524" w:name="_Toc130736389"/>
      <w:bookmarkStart w:id="7525" w:name="_Toc137308193"/>
      <w:bookmarkStart w:id="7526" w:name="_Toc138891101"/>
      <w:bookmarkStart w:id="7527" w:name="_Toc138891547"/>
      <w:r w:rsidRPr="00A46FD9">
        <w:t>7.6.3</w:t>
      </w:r>
      <w:r w:rsidRPr="00A46FD9">
        <w:tab/>
        <w:t>Test purpose</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8" w:name="_Toc21098135"/>
      <w:bookmarkStart w:id="7529" w:name="_Toc29765697"/>
      <w:bookmarkStart w:id="7530" w:name="_Toc37181179"/>
      <w:bookmarkStart w:id="7531" w:name="_Toc37181623"/>
      <w:bookmarkStart w:id="7532" w:name="_Toc37182067"/>
      <w:bookmarkStart w:id="7533" w:name="_Toc45882132"/>
      <w:bookmarkStart w:id="7534" w:name="_Toc52560365"/>
      <w:bookmarkStart w:id="7535" w:name="_Toc67912920"/>
      <w:bookmarkStart w:id="7536" w:name="_Toc74901607"/>
      <w:bookmarkStart w:id="7537" w:name="_Toc76504865"/>
      <w:bookmarkStart w:id="7538" w:name="_Toc83044594"/>
      <w:bookmarkStart w:id="7539" w:name="_Toc89871939"/>
      <w:bookmarkStart w:id="7540" w:name="_Toc98702557"/>
      <w:bookmarkStart w:id="7541" w:name="_Toc105745931"/>
      <w:bookmarkStart w:id="7542" w:name="_Toc123147723"/>
      <w:bookmarkStart w:id="7543" w:name="_Toc124164400"/>
      <w:bookmarkStart w:id="7544" w:name="_Toc130736390"/>
      <w:bookmarkStart w:id="7545" w:name="_Toc137308194"/>
      <w:bookmarkStart w:id="7546" w:name="_Toc138891102"/>
      <w:bookmarkStart w:id="7547" w:name="_Toc138891548"/>
      <w:r w:rsidRPr="00A46FD9">
        <w:lastRenderedPageBreak/>
        <w:t>7.6.4</w:t>
      </w:r>
      <w:r w:rsidRPr="00A46FD9">
        <w:tab/>
        <w:t>Method of test</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4E5173EF" w14:textId="77777777" w:rsidR="00FF3259" w:rsidRPr="00A46FD9" w:rsidRDefault="00FF3259" w:rsidP="00FF3259">
      <w:pPr>
        <w:pStyle w:val="Heading4"/>
      </w:pPr>
      <w:bookmarkStart w:id="7548" w:name="_Toc21098136"/>
      <w:bookmarkStart w:id="7549" w:name="_Toc29765698"/>
      <w:bookmarkStart w:id="7550" w:name="_Toc37181180"/>
      <w:bookmarkStart w:id="7551" w:name="_Toc37181624"/>
      <w:bookmarkStart w:id="7552" w:name="_Toc37182068"/>
      <w:bookmarkStart w:id="7553" w:name="_Toc45882133"/>
      <w:bookmarkStart w:id="7554" w:name="_Toc52560366"/>
      <w:bookmarkStart w:id="7555" w:name="_Toc67912921"/>
      <w:bookmarkStart w:id="7556" w:name="_Toc74901608"/>
      <w:bookmarkStart w:id="7557" w:name="_Toc76504866"/>
      <w:bookmarkStart w:id="7558" w:name="_Toc83044595"/>
      <w:bookmarkStart w:id="7559" w:name="_Toc89871940"/>
      <w:bookmarkStart w:id="7560" w:name="_Toc98702558"/>
      <w:bookmarkStart w:id="7561" w:name="_Toc105745932"/>
      <w:bookmarkStart w:id="7562" w:name="_Toc123147724"/>
      <w:bookmarkStart w:id="7563" w:name="_Toc124164401"/>
      <w:bookmarkStart w:id="7564" w:name="_Toc130736391"/>
      <w:bookmarkStart w:id="7565" w:name="_Toc137308195"/>
      <w:bookmarkStart w:id="7566" w:name="_Toc138891103"/>
      <w:bookmarkStart w:id="7567" w:name="_Toc138891549"/>
      <w:r w:rsidRPr="00A46FD9">
        <w:t>7.6.4.1</w:t>
      </w:r>
      <w:r w:rsidRPr="00A46FD9">
        <w:tab/>
        <w:t>Initial conditions</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8" w:name="_Toc21098137"/>
      <w:bookmarkStart w:id="7569" w:name="_Toc29765699"/>
      <w:bookmarkStart w:id="7570" w:name="_Toc37181181"/>
      <w:bookmarkStart w:id="7571" w:name="_Toc37181625"/>
      <w:bookmarkStart w:id="7572" w:name="_Toc37182069"/>
      <w:bookmarkStart w:id="7573" w:name="_Toc45882134"/>
      <w:bookmarkStart w:id="7574" w:name="_Toc52560367"/>
      <w:bookmarkStart w:id="7575" w:name="_Toc67912922"/>
      <w:bookmarkStart w:id="7576" w:name="_Toc74901609"/>
      <w:bookmarkStart w:id="7577" w:name="_Toc76504867"/>
      <w:bookmarkStart w:id="7578" w:name="_Toc83044596"/>
      <w:bookmarkStart w:id="7579" w:name="_Toc89871941"/>
      <w:bookmarkStart w:id="7580" w:name="_Toc98702559"/>
      <w:bookmarkStart w:id="7581" w:name="_Toc105745933"/>
      <w:bookmarkStart w:id="7582" w:name="_Toc123147725"/>
      <w:bookmarkStart w:id="7583" w:name="_Toc124164402"/>
      <w:bookmarkStart w:id="7584" w:name="_Toc130736392"/>
      <w:bookmarkStart w:id="7585" w:name="_Toc137308196"/>
      <w:bookmarkStart w:id="7586" w:name="_Toc138891104"/>
      <w:bookmarkStart w:id="7587" w:name="_Toc138891550"/>
      <w:r w:rsidRPr="00A46FD9">
        <w:t>7.6.4.2</w:t>
      </w:r>
      <w:r w:rsidRPr="00A46FD9">
        <w:tab/>
        <w:t>Procedure</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8" w:name="_Toc21098138"/>
      <w:bookmarkStart w:id="7589" w:name="_Toc29765700"/>
      <w:bookmarkStart w:id="7590" w:name="_Toc37181182"/>
      <w:bookmarkStart w:id="7591" w:name="_Toc37181626"/>
      <w:bookmarkStart w:id="7592" w:name="_Toc37182070"/>
      <w:bookmarkStart w:id="7593" w:name="_Toc45882135"/>
      <w:bookmarkStart w:id="7594" w:name="_Toc52560368"/>
      <w:bookmarkStart w:id="7595" w:name="_Toc67912923"/>
      <w:bookmarkStart w:id="7596" w:name="_Toc74901610"/>
      <w:bookmarkStart w:id="7597" w:name="_Toc76504868"/>
      <w:bookmarkStart w:id="7598" w:name="_Toc83044597"/>
      <w:bookmarkStart w:id="7599" w:name="_Toc89871942"/>
      <w:bookmarkStart w:id="7600" w:name="_Toc98702560"/>
      <w:bookmarkStart w:id="7601" w:name="_Toc105745934"/>
      <w:bookmarkStart w:id="7602" w:name="_Toc123147726"/>
      <w:bookmarkStart w:id="7603" w:name="_Toc124164403"/>
      <w:bookmarkStart w:id="7604" w:name="_Toc130736393"/>
      <w:bookmarkStart w:id="7605" w:name="_Toc137308197"/>
      <w:bookmarkStart w:id="7606" w:name="_Toc138891105"/>
      <w:bookmarkStart w:id="7607" w:name="_Toc138891551"/>
      <w:r w:rsidRPr="00A46FD9">
        <w:t>7.6.5</w:t>
      </w:r>
      <w:r w:rsidRPr="00A46FD9">
        <w:tab/>
        <w:t>Test requirements</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3FC536AE" w14:textId="77777777" w:rsidR="00FF3259" w:rsidRPr="00A46FD9" w:rsidRDefault="00FF3259" w:rsidP="00FF3259">
      <w:pPr>
        <w:pStyle w:val="Heading4"/>
      </w:pPr>
      <w:bookmarkStart w:id="7608" w:name="_Toc21098139"/>
      <w:bookmarkStart w:id="7609" w:name="_Toc29765701"/>
      <w:bookmarkStart w:id="7610" w:name="_Toc37181183"/>
      <w:bookmarkStart w:id="7611" w:name="_Toc37181627"/>
      <w:bookmarkStart w:id="7612" w:name="_Toc37182071"/>
      <w:bookmarkStart w:id="7613" w:name="_Toc45882136"/>
      <w:bookmarkStart w:id="7614" w:name="_Toc52560369"/>
      <w:bookmarkStart w:id="7615" w:name="_Toc67912924"/>
      <w:bookmarkStart w:id="7616" w:name="_Toc74901611"/>
      <w:bookmarkStart w:id="7617" w:name="_Toc76504869"/>
      <w:bookmarkStart w:id="7618" w:name="_Toc83044598"/>
      <w:bookmarkStart w:id="7619" w:name="_Toc89871943"/>
      <w:bookmarkStart w:id="7620" w:name="_Toc98702561"/>
      <w:bookmarkStart w:id="7621" w:name="_Toc105745935"/>
      <w:bookmarkStart w:id="7622" w:name="_Toc123147727"/>
      <w:bookmarkStart w:id="7623" w:name="_Toc124164404"/>
      <w:bookmarkStart w:id="7624" w:name="_Toc130736394"/>
      <w:bookmarkStart w:id="7625" w:name="_Toc137308198"/>
      <w:bookmarkStart w:id="7626" w:name="_Toc138891106"/>
      <w:bookmarkStart w:id="7627" w:name="_Toc138891552"/>
      <w:r w:rsidRPr="00A46FD9">
        <w:t>7.6.5.1</w:t>
      </w:r>
      <w:r w:rsidRPr="00A46FD9">
        <w:tab/>
        <w:t>General test requirements</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8" w:name="_Toc21098140"/>
      <w:bookmarkStart w:id="7629" w:name="_Toc29765702"/>
      <w:bookmarkStart w:id="7630" w:name="_Toc37181184"/>
      <w:bookmarkStart w:id="7631" w:name="_Toc37181628"/>
      <w:bookmarkStart w:id="7632" w:name="_Toc37182072"/>
      <w:bookmarkStart w:id="7633" w:name="_Toc45882137"/>
      <w:bookmarkStart w:id="7634" w:name="_Toc52560370"/>
      <w:bookmarkStart w:id="7635" w:name="_Toc67912925"/>
      <w:bookmarkStart w:id="7636" w:name="_Toc74901612"/>
      <w:bookmarkStart w:id="7637" w:name="_Toc76504870"/>
      <w:bookmarkStart w:id="7638" w:name="_Toc83044599"/>
      <w:bookmarkStart w:id="7639" w:name="_Toc89871944"/>
      <w:bookmarkStart w:id="7640" w:name="_Toc98702562"/>
      <w:bookmarkStart w:id="7641" w:name="_Toc105745936"/>
      <w:bookmarkStart w:id="7642" w:name="_Toc123147728"/>
      <w:bookmarkStart w:id="7643" w:name="_Toc124164405"/>
      <w:bookmarkStart w:id="7644" w:name="_Toc130736395"/>
      <w:bookmarkStart w:id="7645" w:name="_Toc137308199"/>
      <w:bookmarkStart w:id="7646" w:name="_Toc138891107"/>
      <w:bookmarkStart w:id="7647" w:name="_Toc138891553"/>
      <w:r w:rsidRPr="00A46FD9">
        <w:t>7.6.5.2</w:t>
      </w:r>
      <w:r w:rsidRPr="00A46FD9">
        <w:tab/>
        <w:t>Additional test requirement for BC2 (Category B)</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8" w:name="_Toc21098141"/>
      <w:bookmarkStart w:id="7649" w:name="_Toc29765703"/>
      <w:bookmarkStart w:id="7650" w:name="_Toc37181185"/>
      <w:bookmarkStart w:id="7651" w:name="_Toc37181629"/>
      <w:bookmarkStart w:id="7652" w:name="_Toc37182073"/>
      <w:bookmarkStart w:id="7653" w:name="_Toc45882138"/>
      <w:bookmarkStart w:id="7654" w:name="_Toc52560371"/>
      <w:bookmarkStart w:id="7655" w:name="_Toc67912926"/>
      <w:bookmarkStart w:id="7656" w:name="_Toc74901613"/>
      <w:bookmarkStart w:id="7657" w:name="_Toc76504871"/>
      <w:bookmarkStart w:id="7658" w:name="_Toc83044600"/>
      <w:bookmarkStart w:id="7659" w:name="_Toc89871945"/>
      <w:bookmarkStart w:id="7660" w:name="_Toc98702563"/>
      <w:bookmarkStart w:id="7661" w:name="_Toc105745937"/>
      <w:bookmarkStart w:id="7662" w:name="_Toc123147729"/>
      <w:bookmarkStart w:id="7663" w:name="_Toc124164406"/>
      <w:bookmarkStart w:id="7664" w:name="_Toc130736396"/>
      <w:bookmarkStart w:id="7665" w:name="_Toc137308200"/>
      <w:bookmarkStart w:id="7666" w:name="_Toc138891108"/>
      <w:bookmarkStart w:id="7667" w:name="_Toc138891554"/>
      <w:r w:rsidRPr="00A46FD9">
        <w:t>7.7</w:t>
      </w:r>
      <w:r w:rsidRPr="00A46FD9">
        <w:tab/>
        <w:t>Receiver intermodulation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4DED230A" w14:textId="77777777" w:rsidR="00FF3259" w:rsidRPr="00A46FD9" w:rsidRDefault="00FF3259" w:rsidP="00FF3259">
      <w:pPr>
        <w:pStyle w:val="Heading3"/>
      </w:pPr>
      <w:bookmarkStart w:id="7668" w:name="_Toc21098142"/>
      <w:bookmarkStart w:id="7669" w:name="_Toc29765704"/>
      <w:bookmarkStart w:id="7670" w:name="_Toc37181186"/>
      <w:bookmarkStart w:id="7671" w:name="_Toc37181630"/>
      <w:bookmarkStart w:id="7672" w:name="_Toc37182074"/>
      <w:bookmarkStart w:id="7673" w:name="_Toc45882139"/>
      <w:bookmarkStart w:id="7674" w:name="_Toc52560372"/>
      <w:bookmarkStart w:id="7675" w:name="_Toc67912927"/>
      <w:bookmarkStart w:id="7676" w:name="_Toc74901614"/>
      <w:bookmarkStart w:id="7677" w:name="_Toc76504872"/>
      <w:bookmarkStart w:id="7678" w:name="_Toc83044601"/>
      <w:bookmarkStart w:id="7679" w:name="_Toc89871946"/>
      <w:bookmarkStart w:id="7680" w:name="_Toc98702564"/>
      <w:bookmarkStart w:id="7681" w:name="_Toc105745938"/>
      <w:bookmarkStart w:id="7682" w:name="_Toc123147730"/>
      <w:bookmarkStart w:id="7683" w:name="_Toc124164407"/>
      <w:bookmarkStart w:id="7684" w:name="_Toc130736397"/>
      <w:bookmarkStart w:id="7685" w:name="_Toc137308201"/>
      <w:bookmarkStart w:id="7686" w:name="_Toc138891109"/>
      <w:bookmarkStart w:id="7687" w:name="_Toc138891555"/>
      <w:r w:rsidRPr="00A46FD9">
        <w:t>7.7.1</w:t>
      </w:r>
      <w:r w:rsidRPr="00A46FD9">
        <w:tab/>
        <w:t>Definition and applicability</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8" w:name="_Toc21098143"/>
      <w:bookmarkStart w:id="7689" w:name="_Toc29765705"/>
      <w:bookmarkStart w:id="7690" w:name="_Toc37181187"/>
      <w:bookmarkStart w:id="7691" w:name="_Toc37181631"/>
      <w:bookmarkStart w:id="7692" w:name="_Toc37182075"/>
      <w:bookmarkStart w:id="7693" w:name="_Toc45882140"/>
      <w:bookmarkStart w:id="7694" w:name="_Toc52560373"/>
      <w:bookmarkStart w:id="7695" w:name="_Toc67912928"/>
      <w:bookmarkStart w:id="7696" w:name="_Toc74901615"/>
      <w:bookmarkStart w:id="7697" w:name="_Toc76504873"/>
      <w:bookmarkStart w:id="7698" w:name="_Toc83044602"/>
      <w:bookmarkStart w:id="7699" w:name="_Toc89871947"/>
      <w:bookmarkStart w:id="7700" w:name="_Toc98702565"/>
      <w:bookmarkStart w:id="7701" w:name="_Toc105745939"/>
      <w:bookmarkStart w:id="7702" w:name="_Toc123147731"/>
      <w:bookmarkStart w:id="7703" w:name="_Toc124164408"/>
      <w:bookmarkStart w:id="7704" w:name="_Toc130736398"/>
      <w:bookmarkStart w:id="7705" w:name="_Toc137308202"/>
      <w:bookmarkStart w:id="7706" w:name="_Toc138891110"/>
      <w:bookmarkStart w:id="7707" w:name="_Toc138891556"/>
      <w:r w:rsidRPr="00A46FD9">
        <w:t>7.7.2</w:t>
      </w:r>
      <w:r w:rsidRPr="00A46FD9">
        <w:tab/>
        <w:t>Minimum requirement</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8" w:name="_Toc21098144"/>
      <w:bookmarkStart w:id="7709" w:name="_Toc29765706"/>
      <w:bookmarkStart w:id="7710" w:name="_Toc37181188"/>
      <w:bookmarkStart w:id="7711" w:name="_Toc37181632"/>
      <w:bookmarkStart w:id="7712" w:name="_Toc37182076"/>
      <w:bookmarkStart w:id="7713" w:name="_Toc45882141"/>
      <w:bookmarkStart w:id="7714" w:name="_Toc52560374"/>
      <w:bookmarkStart w:id="7715" w:name="_Toc67912929"/>
      <w:bookmarkStart w:id="7716" w:name="_Toc74901616"/>
      <w:bookmarkStart w:id="7717" w:name="_Toc76504874"/>
      <w:bookmarkStart w:id="7718" w:name="_Toc83044603"/>
      <w:bookmarkStart w:id="7719" w:name="_Toc89871948"/>
      <w:bookmarkStart w:id="7720" w:name="_Toc98702566"/>
      <w:bookmarkStart w:id="7721" w:name="_Toc105745940"/>
      <w:bookmarkStart w:id="7722" w:name="_Toc123147732"/>
      <w:bookmarkStart w:id="7723" w:name="_Toc124164409"/>
      <w:bookmarkStart w:id="7724" w:name="_Toc130736399"/>
      <w:bookmarkStart w:id="7725" w:name="_Toc137308203"/>
      <w:bookmarkStart w:id="7726" w:name="_Toc138891111"/>
      <w:bookmarkStart w:id="7727" w:name="_Toc138891557"/>
      <w:r w:rsidRPr="00A46FD9">
        <w:t>7.7.3</w:t>
      </w:r>
      <w:r w:rsidRPr="00A46FD9">
        <w:tab/>
        <w:t>Test purpose</w:t>
      </w:r>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8" w:name="_Toc21098145"/>
      <w:bookmarkStart w:id="7729" w:name="_Toc29765707"/>
      <w:bookmarkStart w:id="7730" w:name="_Toc37181189"/>
      <w:bookmarkStart w:id="7731" w:name="_Toc37181633"/>
      <w:bookmarkStart w:id="7732" w:name="_Toc37182077"/>
      <w:bookmarkStart w:id="7733" w:name="_Toc45882142"/>
      <w:bookmarkStart w:id="7734" w:name="_Toc52560375"/>
      <w:bookmarkStart w:id="7735" w:name="_Toc67912930"/>
      <w:bookmarkStart w:id="7736" w:name="_Toc74901617"/>
      <w:bookmarkStart w:id="7737" w:name="_Toc76504875"/>
      <w:bookmarkStart w:id="7738" w:name="_Toc83044604"/>
      <w:bookmarkStart w:id="7739" w:name="_Toc89871949"/>
      <w:bookmarkStart w:id="7740" w:name="_Toc98702567"/>
      <w:bookmarkStart w:id="7741" w:name="_Toc105745941"/>
      <w:bookmarkStart w:id="7742" w:name="_Toc123147733"/>
      <w:bookmarkStart w:id="7743" w:name="_Toc124164410"/>
      <w:bookmarkStart w:id="7744" w:name="_Toc130736400"/>
      <w:bookmarkStart w:id="7745" w:name="_Toc137308204"/>
      <w:bookmarkStart w:id="7746" w:name="_Toc138891112"/>
      <w:bookmarkStart w:id="7747" w:name="_Toc138891558"/>
      <w:r w:rsidRPr="00A46FD9">
        <w:t>7.7.4</w:t>
      </w:r>
      <w:r w:rsidRPr="00A46FD9">
        <w:tab/>
        <w:t>Method of test</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495EEFAB" w14:textId="77777777" w:rsidR="00FF3259" w:rsidRPr="00A46FD9" w:rsidRDefault="00FF3259" w:rsidP="00FF3259">
      <w:pPr>
        <w:pStyle w:val="Heading4"/>
      </w:pPr>
      <w:bookmarkStart w:id="7748" w:name="_Toc21098146"/>
      <w:bookmarkStart w:id="7749" w:name="_Toc29765708"/>
      <w:bookmarkStart w:id="7750" w:name="_Toc37181190"/>
      <w:bookmarkStart w:id="7751" w:name="_Toc37181634"/>
      <w:bookmarkStart w:id="7752" w:name="_Toc37182078"/>
      <w:bookmarkStart w:id="7753" w:name="_Toc45882143"/>
      <w:bookmarkStart w:id="7754" w:name="_Toc52560376"/>
      <w:bookmarkStart w:id="7755" w:name="_Toc67912931"/>
      <w:bookmarkStart w:id="7756" w:name="_Toc74901618"/>
      <w:bookmarkStart w:id="7757" w:name="_Toc76504876"/>
      <w:bookmarkStart w:id="7758" w:name="_Toc83044605"/>
      <w:bookmarkStart w:id="7759" w:name="_Toc89871950"/>
      <w:bookmarkStart w:id="7760" w:name="_Toc98702568"/>
      <w:bookmarkStart w:id="7761" w:name="_Toc105745942"/>
      <w:bookmarkStart w:id="7762" w:name="_Toc123147734"/>
      <w:bookmarkStart w:id="7763" w:name="_Toc124164411"/>
      <w:bookmarkStart w:id="7764" w:name="_Toc130736401"/>
      <w:bookmarkStart w:id="7765" w:name="_Toc137308205"/>
      <w:bookmarkStart w:id="7766" w:name="_Toc138891113"/>
      <w:bookmarkStart w:id="7767" w:name="_Toc138891559"/>
      <w:r w:rsidRPr="00A46FD9">
        <w:t>7.7.4.1</w:t>
      </w:r>
      <w:r w:rsidRPr="00A46FD9">
        <w:tab/>
        <w:t>Initial conditions</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8" w:name="_Toc21098147"/>
      <w:bookmarkStart w:id="7769" w:name="_Toc29765709"/>
      <w:bookmarkStart w:id="7770" w:name="_Toc37181191"/>
      <w:bookmarkStart w:id="7771" w:name="_Toc37181635"/>
      <w:bookmarkStart w:id="7772" w:name="_Toc37182079"/>
      <w:bookmarkStart w:id="7773" w:name="_Toc45882144"/>
      <w:bookmarkStart w:id="7774" w:name="_Toc52560377"/>
      <w:bookmarkStart w:id="7775" w:name="_Toc67912932"/>
      <w:bookmarkStart w:id="7776" w:name="_Toc74901619"/>
      <w:bookmarkStart w:id="7777" w:name="_Toc76504877"/>
      <w:bookmarkStart w:id="7778" w:name="_Toc83044606"/>
      <w:bookmarkStart w:id="7779" w:name="_Toc89871951"/>
      <w:bookmarkStart w:id="7780" w:name="_Toc98702569"/>
      <w:bookmarkStart w:id="7781" w:name="_Toc105745943"/>
      <w:bookmarkStart w:id="7782" w:name="_Toc123147735"/>
      <w:bookmarkStart w:id="7783" w:name="_Toc124164412"/>
      <w:bookmarkStart w:id="7784" w:name="_Toc130736402"/>
      <w:bookmarkStart w:id="7785" w:name="_Toc137308206"/>
      <w:bookmarkStart w:id="7786" w:name="_Toc138891114"/>
      <w:bookmarkStart w:id="7787" w:name="_Toc138891560"/>
      <w:r w:rsidRPr="00A46FD9">
        <w:t>7.7.4.2</w:t>
      </w:r>
      <w:r w:rsidRPr="00A46FD9">
        <w:tab/>
        <w:t>Procedure for general and narrowband intermodulation</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8" w:name="_Toc21098148"/>
      <w:bookmarkStart w:id="7789" w:name="_Toc29765710"/>
      <w:bookmarkStart w:id="7790" w:name="_Toc37181192"/>
      <w:bookmarkStart w:id="7791" w:name="_Toc37181636"/>
      <w:bookmarkStart w:id="7792" w:name="_Toc37182080"/>
      <w:bookmarkStart w:id="7793" w:name="_Toc45882145"/>
      <w:bookmarkStart w:id="7794" w:name="_Toc52560378"/>
      <w:bookmarkStart w:id="7795" w:name="_Toc67912933"/>
      <w:bookmarkStart w:id="7796" w:name="_Toc74901620"/>
      <w:bookmarkStart w:id="7797" w:name="_Toc76504878"/>
      <w:bookmarkStart w:id="7798" w:name="_Toc83044607"/>
      <w:bookmarkStart w:id="7799" w:name="_Toc89871952"/>
      <w:bookmarkStart w:id="7800" w:name="_Toc98702570"/>
      <w:bookmarkStart w:id="7801" w:name="_Toc105745944"/>
      <w:bookmarkStart w:id="7802" w:name="_Toc123147736"/>
      <w:bookmarkStart w:id="7803" w:name="_Toc124164413"/>
      <w:bookmarkStart w:id="7804" w:name="_Toc130736403"/>
      <w:bookmarkStart w:id="7805" w:name="_Toc137308207"/>
      <w:bookmarkStart w:id="7806" w:name="_Toc138891115"/>
      <w:bookmarkStart w:id="7807" w:name="_Toc138891561"/>
      <w:r w:rsidRPr="00A46FD9">
        <w:t>7.7.4.3</w:t>
      </w:r>
      <w:r w:rsidRPr="00A46FD9">
        <w:tab/>
        <w:t>Procedure for additional narrowband intermodulation for GSM/EDGE</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8" w:name="_Toc21098149"/>
      <w:bookmarkStart w:id="7809" w:name="_Toc29765711"/>
      <w:bookmarkStart w:id="7810" w:name="_Toc37181193"/>
      <w:bookmarkStart w:id="7811" w:name="_Toc37181637"/>
      <w:bookmarkStart w:id="7812" w:name="_Toc37182081"/>
      <w:bookmarkStart w:id="7813" w:name="_Toc45882146"/>
      <w:bookmarkStart w:id="7814" w:name="_Toc52560379"/>
      <w:bookmarkStart w:id="7815" w:name="_Toc67912934"/>
      <w:bookmarkStart w:id="7816" w:name="_Toc74901621"/>
      <w:bookmarkStart w:id="7817" w:name="_Toc76504879"/>
      <w:bookmarkStart w:id="7818" w:name="_Toc83044608"/>
      <w:bookmarkStart w:id="7819" w:name="_Toc89871953"/>
      <w:bookmarkStart w:id="7820" w:name="_Toc98702571"/>
      <w:bookmarkStart w:id="7821" w:name="_Toc105745945"/>
      <w:bookmarkStart w:id="7822" w:name="_Toc123147737"/>
      <w:bookmarkStart w:id="7823" w:name="_Toc124164414"/>
      <w:bookmarkStart w:id="7824" w:name="_Toc130736404"/>
      <w:bookmarkStart w:id="7825" w:name="_Toc137308208"/>
      <w:bookmarkStart w:id="7826" w:name="_Toc138891116"/>
      <w:bookmarkStart w:id="7827" w:name="_Toc138891562"/>
      <w:r w:rsidRPr="00A46FD9">
        <w:t>7.7.4.3.1</w:t>
      </w:r>
      <w:r w:rsidRPr="00A46FD9">
        <w:tab/>
        <w:t>Initial conditions for additional narrowband intermodulation for GSM/EDGE for CS7 and CS15</w:t>
      </w:r>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8" w:name="_Toc21098150"/>
      <w:bookmarkStart w:id="7829" w:name="_Toc29765712"/>
      <w:bookmarkStart w:id="7830" w:name="_Toc37181194"/>
      <w:bookmarkStart w:id="7831" w:name="_Toc37181638"/>
      <w:bookmarkStart w:id="7832" w:name="_Toc37182082"/>
      <w:bookmarkStart w:id="7833" w:name="_Toc45882147"/>
      <w:bookmarkStart w:id="7834" w:name="_Toc52560380"/>
      <w:bookmarkStart w:id="7835" w:name="_Toc67912935"/>
      <w:bookmarkStart w:id="7836" w:name="_Toc74901622"/>
      <w:bookmarkStart w:id="7837" w:name="_Toc76504880"/>
      <w:bookmarkStart w:id="7838" w:name="_Toc83044609"/>
      <w:bookmarkStart w:id="7839" w:name="_Toc89871954"/>
      <w:bookmarkStart w:id="7840" w:name="_Toc98702572"/>
      <w:bookmarkStart w:id="7841" w:name="_Toc105745946"/>
      <w:bookmarkStart w:id="7842" w:name="_Toc123147738"/>
      <w:bookmarkStart w:id="7843" w:name="_Toc124164415"/>
      <w:bookmarkStart w:id="7844" w:name="_Toc130736405"/>
      <w:bookmarkStart w:id="7845" w:name="_Toc137308209"/>
      <w:bookmarkStart w:id="7846" w:name="_Toc138891117"/>
      <w:bookmarkStart w:id="7847" w:name="_Toc138891563"/>
      <w:r w:rsidRPr="00A46FD9">
        <w:lastRenderedPageBreak/>
        <w:t>7.7.4.3.2</w:t>
      </w:r>
      <w:r w:rsidRPr="00A46FD9">
        <w:tab/>
        <w:t>Procedure for additional narrowband intermodulation for GSM/EDGE for CS7 and CS15</w:t>
      </w:r>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8" w:name="_Toc21098151"/>
      <w:bookmarkStart w:id="7849" w:name="_Toc29765713"/>
      <w:bookmarkStart w:id="7850" w:name="_Toc37181195"/>
      <w:bookmarkStart w:id="7851" w:name="_Toc37181639"/>
      <w:bookmarkStart w:id="7852" w:name="_Toc37182083"/>
      <w:bookmarkStart w:id="7853" w:name="_Toc45882148"/>
      <w:bookmarkStart w:id="7854" w:name="_Toc52560381"/>
      <w:bookmarkStart w:id="7855" w:name="_Toc67912936"/>
      <w:bookmarkStart w:id="7856" w:name="_Toc74901623"/>
      <w:bookmarkStart w:id="7857" w:name="_Toc76504881"/>
      <w:bookmarkStart w:id="7858" w:name="_Toc83044610"/>
      <w:bookmarkStart w:id="7859" w:name="_Toc89871955"/>
      <w:bookmarkStart w:id="7860" w:name="_Toc98702573"/>
      <w:bookmarkStart w:id="7861" w:name="_Toc105745947"/>
      <w:bookmarkStart w:id="7862" w:name="_Toc123147739"/>
      <w:bookmarkStart w:id="7863" w:name="_Toc124164416"/>
      <w:bookmarkStart w:id="7864" w:name="_Toc130736406"/>
      <w:bookmarkStart w:id="7865" w:name="_Toc137308210"/>
      <w:bookmarkStart w:id="7866" w:name="_Toc138891118"/>
      <w:bookmarkStart w:id="7867" w:name="_Toc138891564"/>
      <w:r w:rsidRPr="00A46FD9">
        <w:t>7.7.5</w:t>
      </w:r>
      <w:r w:rsidRPr="00A46FD9">
        <w:tab/>
        <w:t>Test requirements</w:t>
      </w:r>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3E3D118C" w14:textId="77777777" w:rsidR="00FF3259" w:rsidRPr="00A46FD9" w:rsidRDefault="00FF3259" w:rsidP="00FF3259">
      <w:pPr>
        <w:pStyle w:val="Heading4"/>
      </w:pPr>
      <w:bookmarkStart w:id="7868" w:name="_Toc21098152"/>
      <w:bookmarkStart w:id="7869" w:name="_Toc29765714"/>
      <w:bookmarkStart w:id="7870" w:name="_Toc37181196"/>
      <w:bookmarkStart w:id="7871" w:name="_Toc37181640"/>
      <w:bookmarkStart w:id="7872" w:name="_Toc37182084"/>
      <w:bookmarkStart w:id="7873" w:name="_Toc45882149"/>
      <w:bookmarkStart w:id="7874" w:name="_Toc52560382"/>
      <w:bookmarkStart w:id="7875" w:name="_Toc67912937"/>
      <w:bookmarkStart w:id="7876" w:name="_Toc74901624"/>
      <w:bookmarkStart w:id="7877" w:name="_Toc76504882"/>
      <w:bookmarkStart w:id="7878" w:name="_Toc83044611"/>
      <w:bookmarkStart w:id="7879" w:name="_Toc89871956"/>
      <w:bookmarkStart w:id="7880" w:name="_Toc98702574"/>
      <w:bookmarkStart w:id="7881" w:name="_Toc105745948"/>
      <w:bookmarkStart w:id="7882" w:name="_Toc123147740"/>
      <w:bookmarkStart w:id="7883" w:name="_Toc124164417"/>
      <w:bookmarkStart w:id="7884" w:name="_Toc130736407"/>
      <w:bookmarkStart w:id="7885" w:name="_Toc137308211"/>
      <w:bookmarkStart w:id="7886" w:name="_Toc138891119"/>
      <w:bookmarkStart w:id="7887" w:name="_Toc138891565"/>
      <w:r w:rsidRPr="00A46FD9">
        <w:t>7.7.5.1</w:t>
      </w:r>
      <w:r w:rsidRPr="00A46FD9">
        <w:tab/>
        <w:t>General intermodulation test requirement</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8" w:name="OLE_LINK5"/>
            <w:r w:rsidRPr="00A46FD9">
              <w:rPr>
                <w:rFonts w:cs="Arial"/>
              </w:rPr>
              <w:t>±</w:t>
            </w:r>
            <w:bookmarkEnd w:id="788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89" w:name="_Toc21098153"/>
      <w:bookmarkStart w:id="7890" w:name="_Toc29765715"/>
      <w:bookmarkStart w:id="7891" w:name="_Toc37181197"/>
      <w:bookmarkStart w:id="7892" w:name="_Toc37181641"/>
      <w:bookmarkStart w:id="7893" w:name="_Toc37182085"/>
      <w:bookmarkStart w:id="7894" w:name="_Toc45882150"/>
      <w:bookmarkStart w:id="7895" w:name="_Toc52560383"/>
      <w:bookmarkStart w:id="7896" w:name="_Toc67912938"/>
      <w:bookmarkStart w:id="7897" w:name="_Toc74901625"/>
      <w:bookmarkStart w:id="7898" w:name="_Toc76504883"/>
      <w:bookmarkStart w:id="7899" w:name="_Toc83044612"/>
      <w:bookmarkStart w:id="7900" w:name="_Toc89871957"/>
      <w:bookmarkStart w:id="7901" w:name="_Toc98702575"/>
      <w:bookmarkStart w:id="7902" w:name="_Toc105745949"/>
      <w:bookmarkStart w:id="7903" w:name="_Toc123147741"/>
      <w:bookmarkStart w:id="7904" w:name="_Toc124164418"/>
      <w:bookmarkStart w:id="7905" w:name="_Toc130736408"/>
      <w:bookmarkStart w:id="7906" w:name="_Toc137308212"/>
      <w:bookmarkStart w:id="7907" w:name="_Toc138891120"/>
      <w:bookmarkStart w:id="7908" w:name="_Toc138891566"/>
      <w:r w:rsidRPr="00A46FD9">
        <w:t>7.7.5.2</w:t>
      </w:r>
      <w:r w:rsidRPr="00A46FD9">
        <w:tab/>
        <w:t>General narrowband intermodulation test requirement</w:t>
      </w:r>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09" w:name="_Toc21098154"/>
      <w:bookmarkStart w:id="7910" w:name="_Toc29765716"/>
      <w:bookmarkStart w:id="7911" w:name="_Toc37181198"/>
      <w:bookmarkStart w:id="7912" w:name="_Toc37181642"/>
      <w:bookmarkStart w:id="7913" w:name="_Toc37182086"/>
      <w:bookmarkStart w:id="7914" w:name="_Toc45882151"/>
      <w:bookmarkStart w:id="7915" w:name="_Toc52560384"/>
      <w:bookmarkStart w:id="7916" w:name="_Toc67912939"/>
      <w:bookmarkStart w:id="7917" w:name="_Toc74901626"/>
      <w:bookmarkStart w:id="7918" w:name="_Toc76504884"/>
      <w:bookmarkStart w:id="7919" w:name="_Toc83044613"/>
      <w:bookmarkStart w:id="7920" w:name="_Toc89871958"/>
      <w:bookmarkStart w:id="7921" w:name="_Toc98702576"/>
      <w:bookmarkStart w:id="7922" w:name="_Toc105745950"/>
      <w:bookmarkStart w:id="7923" w:name="_Toc123147742"/>
      <w:bookmarkStart w:id="7924" w:name="_Toc124164419"/>
      <w:bookmarkStart w:id="7925" w:name="_Toc130736409"/>
      <w:bookmarkStart w:id="7926" w:name="_Toc137308213"/>
      <w:bookmarkStart w:id="7927" w:name="_Toc138891121"/>
      <w:bookmarkStart w:id="7928" w:name="_Toc138891567"/>
      <w:r w:rsidRPr="00A46FD9">
        <w:t>7.7.5.3</w:t>
      </w:r>
      <w:r w:rsidRPr="00A46FD9">
        <w:tab/>
        <w:t>Additional narrowband intermodulation test requirement for GSM/EDGE</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29" w:name="_Toc21098155"/>
      <w:bookmarkStart w:id="7930" w:name="_Toc29765717"/>
      <w:bookmarkStart w:id="7931" w:name="_Toc37181199"/>
      <w:bookmarkStart w:id="7932" w:name="_Toc37181643"/>
      <w:bookmarkStart w:id="7933" w:name="_Toc37182087"/>
      <w:bookmarkStart w:id="7934" w:name="_Toc45882152"/>
      <w:bookmarkStart w:id="7935" w:name="_Toc52560385"/>
      <w:bookmarkStart w:id="7936" w:name="_Toc67912940"/>
      <w:bookmarkStart w:id="7937" w:name="_Toc74901627"/>
      <w:bookmarkStart w:id="7938" w:name="_Toc76504885"/>
      <w:bookmarkStart w:id="7939" w:name="_Toc83044614"/>
      <w:bookmarkStart w:id="7940" w:name="_Toc89871959"/>
      <w:bookmarkStart w:id="7941" w:name="_Toc98702577"/>
      <w:bookmarkStart w:id="7942" w:name="_Toc105745951"/>
      <w:bookmarkStart w:id="7943" w:name="_Toc123147743"/>
      <w:bookmarkStart w:id="7944" w:name="_Toc124164420"/>
      <w:bookmarkStart w:id="7945" w:name="_Toc130736410"/>
      <w:bookmarkStart w:id="7946" w:name="_Toc137308214"/>
      <w:bookmarkStart w:id="7947" w:name="_Toc138891122"/>
      <w:bookmarkStart w:id="7948" w:name="_Toc138891568"/>
      <w:r w:rsidRPr="00A46FD9">
        <w:t>7.8</w:t>
      </w:r>
      <w:r w:rsidRPr="00A46FD9">
        <w:tab/>
        <w:t>In-channel selectivity</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p>
    <w:p w14:paraId="49137545" w14:textId="77777777" w:rsidR="00FF3259" w:rsidRPr="00A46FD9" w:rsidRDefault="00FF3259" w:rsidP="00FF3259">
      <w:pPr>
        <w:pStyle w:val="Heading3"/>
      </w:pPr>
      <w:bookmarkStart w:id="7949" w:name="_Toc21098156"/>
      <w:bookmarkStart w:id="7950" w:name="_Toc29765718"/>
      <w:bookmarkStart w:id="7951" w:name="_Toc37181200"/>
      <w:bookmarkStart w:id="7952" w:name="_Toc37181644"/>
      <w:bookmarkStart w:id="7953" w:name="_Toc37182088"/>
      <w:bookmarkStart w:id="7954" w:name="_Toc45882153"/>
      <w:bookmarkStart w:id="7955" w:name="_Toc52560386"/>
      <w:bookmarkStart w:id="7956" w:name="_Toc67912941"/>
      <w:bookmarkStart w:id="7957" w:name="_Toc74901628"/>
      <w:bookmarkStart w:id="7958" w:name="_Toc76504886"/>
      <w:bookmarkStart w:id="7959" w:name="_Toc83044615"/>
      <w:bookmarkStart w:id="7960" w:name="_Toc89871960"/>
      <w:bookmarkStart w:id="7961" w:name="_Toc98702578"/>
      <w:bookmarkStart w:id="7962" w:name="_Toc105745952"/>
      <w:bookmarkStart w:id="7963" w:name="_Toc123147744"/>
      <w:bookmarkStart w:id="7964" w:name="_Toc124164421"/>
      <w:bookmarkStart w:id="7965" w:name="_Toc130736411"/>
      <w:bookmarkStart w:id="7966" w:name="_Toc137308215"/>
      <w:bookmarkStart w:id="7967" w:name="_Toc138891123"/>
      <w:bookmarkStart w:id="7968" w:name="_Toc138891569"/>
      <w:r w:rsidRPr="00A46FD9">
        <w:t>7.8.1</w:t>
      </w:r>
      <w:r w:rsidRPr="00A46FD9">
        <w:tab/>
        <w:t>Definition and applicability</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0A86BC8D" w14:textId="77777777" w:rsidR="007A6E4B" w:rsidRPr="00A46FD9" w:rsidRDefault="007A6E4B" w:rsidP="007A6E4B">
      <w:bookmarkStart w:id="7969" w:name="_Toc21098157"/>
      <w:bookmarkStart w:id="797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1" w:name="_Toc37181201"/>
      <w:bookmarkStart w:id="7972" w:name="_Toc37181645"/>
      <w:bookmarkStart w:id="7973" w:name="_Toc37182089"/>
      <w:bookmarkStart w:id="7974" w:name="_Toc45882154"/>
      <w:bookmarkStart w:id="7975" w:name="_Toc52560387"/>
      <w:bookmarkStart w:id="7976" w:name="_Toc67912942"/>
      <w:bookmarkStart w:id="7977" w:name="_Toc74901629"/>
      <w:bookmarkStart w:id="7978" w:name="_Toc76504887"/>
      <w:bookmarkStart w:id="7979" w:name="_Toc83044616"/>
      <w:bookmarkStart w:id="7980" w:name="_Toc89871961"/>
      <w:bookmarkStart w:id="7981" w:name="_Toc98702579"/>
      <w:bookmarkStart w:id="7982" w:name="_Toc105745953"/>
      <w:bookmarkStart w:id="7983" w:name="_Toc123147745"/>
      <w:bookmarkStart w:id="7984" w:name="_Toc124164422"/>
      <w:bookmarkStart w:id="7985" w:name="_Toc130736412"/>
      <w:bookmarkStart w:id="7986" w:name="_Toc137308216"/>
      <w:bookmarkStart w:id="7987" w:name="_Toc138891124"/>
      <w:bookmarkStart w:id="7988" w:name="_Toc138891570"/>
      <w:r w:rsidRPr="00A46FD9">
        <w:t>7.8.2</w:t>
      </w:r>
      <w:r w:rsidRPr="00A46FD9">
        <w:tab/>
        <w:t>Minimum requirement</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89" w:name="_Toc21098158"/>
      <w:bookmarkStart w:id="7990" w:name="_Toc29765720"/>
      <w:bookmarkStart w:id="7991" w:name="_Toc37181202"/>
      <w:bookmarkStart w:id="7992" w:name="_Toc37181646"/>
      <w:bookmarkStart w:id="7993" w:name="_Toc37182090"/>
      <w:bookmarkStart w:id="7994" w:name="_Toc45882155"/>
      <w:bookmarkStart w:id="7995" w:name="_Toc52560388"/>
      <w:bookmarkStart w:id="7996" w:name="_Toc67912943"/>
      <w:bookmarkStart w:id="7997" w:name="_Toc74901630"/>
      <w:bookmarkStart w:id="7998" w:name="_Toc76504888"/>
      <w:bookmarkStart w:id="7999" w:name="_Toc83044617"/>
      <w:bookmarkStart w:id="8000" w:name="_Toc89871962"/>
      <w:bookmarkStart w:id="8001" w:name="_Toc98702580"/>
      <w:bookmarkStart w:id="8002" w:name="_Toc105745954"/>
      <w:bookmarkStart w:id="8003" w:name="_Toc123147746"/>
      <w:bookmarkStart w:id="8004" w:name="_Toc124164423"/>
      <w:bookmarkStart w:id="8005" w:name="_Toc130736413"/>
      <w:bookmarkStart w:id="8006" w:name="_Toc137308217"/>
      <w:bookmarkStart w:id="8007" w:name="_Toc138891125"/>
      <w:bookmarkStart w:id="8008" w:name="_Toc138891571"/>
      <w:r w:rsidRPr="00A46FD9">
        <w:t>7.8.3</w:t>
      </w:r>
      <w:r w:rsidRPr="00A46FD9">
        <w:tab/>
        <w:t>Test purpose</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09" w:name="_Toc21098159"/>
      <w:bookmarkStart w:id="8010" w:name="_Toc29765721"/>
      <w:bookmarkStart w:id="8011" w:name="_Toc37181203"/>
      <w:bookmarkStart w:id="8012" w:name="_Toc37181647"/>
      <w:bookmarkStart w:id="8013" w:name="_Toc37182091"/>
      <w:bookmarkStart w:id="8014" w:name="_Toc45882156"/>
      <w:bookmarkStart w:id="8015" w:name="_Toc52560389"/>
      <w:bookmarkStart w:id="8016" w:name="_Toc67912944"/>
      <w:bookmarkStart w:id="8017" w:name="_Toc74901631"/>
      <w:bookmarkStart w:id="8018" w:name="_Toc76504889"/>
      <w:bookmarkStart w:id="8019" w:name="_Toc83044618"/>
      <w:bookmarkStart w:id="8020" w:name="_Toc89871963"/>
      <w:bookmarkStart w:id="8021" w:name="_Toc98702581"/>
      <w:bookmarkStart w:id="8022" w:name="_Toc105745955"/>
      <w:bookmarkStart w:id="8023" w:name="_Toc123147747"/>
      <w:bookmarkStart w:id="8024" w:name="_Toc124164424"/>
      <w:bookmarkStart w:id="8025" w:name="_Toc130736414"/>
      <w:bookmarkStart w:id="8026" w:name="_Toc137308218"/>
      <w:bookmarkStart w:id="8027" w:name="_Toc138891126"/>
      <w:bookmarkStart w:id="8028" w:name="_Toc138891572"/>
      <w:r w:rsidRPr="00A46FD9">
        <w:t>7.8.4</w:t>
      </w:r>
      <w:r w:rsidRPr="00A46FD9">
        <w:tab/>
        <w:t>Method of testing</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29" w:name="_Toc21098160"/>
      <w:bookmarkStart w:id="8030" w:name="_Toc29765722"/>
      <w:bookmarkStart w:id="8031" w:name="_Toc37181204"/>
      <w:bookmarkStart w:id="8032" w:name="_Toc37181648"/>
      <w:bookmarkStart w:id="8033" w:name="_Toc37182092"/>
      <w:bookmarkStart w:id="8034" w:name="_Toc45882157"/>
      <w:bookmarkStart w:id="8035" w:name="_Toc52560390"/>
      <w:bookmarkStart w:id="8036" w:name="_Toc67912945"/>
      <w:bookmarkStart w:id="8037" w:name="_Toc74901632"/>
      <w:bookmarkStart w:id="8038" w:name="_Toc76504890"/>
      <w:bookmarkStart w:id="8039" w:name="_Toc83044619"/>
      <w:bookmarkStart w:id="8040" w:name="_Toc89871964"/>
      <w:bookmarkStart w:id="8041" w:name="_Toc98702582"/>
      <w:bookmarkStart w:id="8042" w:name="_Toc105745956"/>
      <w:bookmarkStart w:id="8043" w:name="_Toc123147748"/>
      <w:bookmarkStart w:id="8044" w:name="_Toc124164425"/>
      <w:bookmarkStart w:id="8045" w:name="_Toc130736415"/>
      <w:bookmarkStart w:id="8046" w:name="_Toc137308219"/>
      <w:bookmarkStart w:id="8047" w:name="_Toc138891127"/>
      <w:bookmarkStart w:id="8048" w:name="_Toc138891573"/>
      <w:r w:rsidRPr="00A46FD9">
        <w:t>7.8.5</w:t>
      </w:r>
      <w:r w:rsidRPr="00A46FD9">
        <w:tab/>
        <w:t>Test requirements</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49" w:name="_Toc21098161"/>
      <w:bookmarkStart w:id="8050" w:name="_Toc29765723"/>
      <w:bookmarkStart w:id="8051" w:name="_Toc37181205"/>
      <w:bookmarkStart w:id="8052" w:name="_Toc37181649"/>
      <w:bookmarkStart w:id="8053" w:name="_Toc37182093"/>
      <w:bookmarkStart w:id="8054" w:name="_Toc45882158"/>
      <w:bookmarkStart w:id="8055" w:name="_Toc52560391"/>
      <w:bookmarkStart w:id="8056" w:name="_Toc67912946"/>
      <w:bookmarkStart w:id="8057" w:name="_Toc74901633"/>
      <w:bookmarkStart w:id="8058" w:name="_Toc76504891"/>
      <w:bookmarkStart w:id="8059" w:name="_Toc83044620"/>
      <w:bookmarkStart w:id="8060" w:name="_Toc89871965"/>
      <w:bookmarkStart w:id="8061" w:name="_Toc98702583"/>
      <w:bookmarkStart w:id="8062" w:name="_Toc105745957"/>
      <w:bookmarkStart w:id="8063" w:name="_Toc123147749"/>
      <w:bookmarkStart w:id="8064" w:name="_Toc124164426"/>
      <w:bookmarkStart w:id="8065" w:name="_Toc130736416"/>
      <w:bookmarkStart w:id="8066" w:name="_Toc137308220"/>
      <w:bookmarkStart w:id="8067" w:name="_Toc138891128"/>
      <w:bookmarkStart w:id="8068" w:name="_Toc138891574"/>
      <w:bookmarkStart w:id="8069" w:name="historyclause"/>
      <w:r w:rsidRPr="00A46FD9">
        <w:t>8</w:t>
      </w:r>
      <w:r w:rsidRPr="00A46FD9">
        <w:tab/>
        <w:t>Performance requirements</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0" w:name="_Toc21098162"/>
      <w:bookmarkStart w:id="8071" w:name="_Toc29765724"/>
      <w:bookmarkStart w:id="8072" w:name="_Toc37181206"/>
      <w:bookmarkStart w:id="8073" w:name="_Toc37181650"/>
      <w:bookmarkStart w:id="8074" w:name="_Toc37182094"/>
      <w:bookmarkStart w:id="8075" w:name="_Toc45882159"/>
      <w:bookmarkStart w:id="8076" w:name="_Toc52560392"/>
      <w:bookmarkStart w:id="8077" w:name="_Toc67912947"/>
      <w:bookmarkStart w:id="8078" w:name="_Toc74901634"/>
      <w:bookmarkStart w:id="8079" w:name="_Toc76504892"/>
      <w:bookmarkStart w:id="8080" w:name="_Toc83044621"/>
      <w:bookmarkStart w:id="8081" w:name="_Toc89871966"/>
      <w:bookmarkStart w:id="8082" w:name="_Toc98702584"/>
      <w:bookmarkStart w:id="8083" w:name="_Toc105745958"/>
      <w:bookmarkStart w:id="8084" w:name="_Toc123147750"/>
      <w:bookmarkStart w:id="8085" w:name="_Toc124164427"/>
      <w:bookmarkStart w:id="8086" w:name="_Toc130736417"/>
      <w:bookmarkStart w:id="8087" w:name="_Toc137308221"/>
      <w:bookmarkStart w:id="8088" w:name="_Toc138891129"/>
      <w:bookmarkStart w:id="8089" w:name="_Toc138891575"/>
      <w:r w:rsidRPr="00A46FD9">
        <w:lastRenderedPageBreak/>
        <w:t>Annex A (normative):</w:t>
      </w:r>
      <w:r w:rsidRPr="00A46FD9">
        <w:br/>
        <w:t>Characteristics of interfering signals</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p>
    <w:p w14:paraId="6653EFB4" w14:textId="77777777" w:rsidR="00FF3259" w:rsidRPr="00A46FD9" w:rsidRDefault="00FF3259" w:rsidP="00FF3259">
      <w:pPr>
        <w:pStyle w:val="Heading1"/>
      </w:pPr>
      <w:bookmarkStart w:id="8090" w:name="_Toc21098163"/>
      <w:bookmarkStart w:id="8091" w:name="_Toc29765725"/>
      <w:bookmarkStart w:id="8092" w:name="_Toc37181207"/>
      <w:bookmarkStart w:id="8093" w:name="_Toc37181651"/>
      <w:bookmarkStart w:id="8094" w:name="_Toc37182095"/>
      <w:bookmarkStart w:id="8095" w:name="_Toc45882160"/>
      <w:bookmarkStart w:id="8096" w:name="_Toc52560393"/>
      <w:bookmarkStart w:id="8097" w:name="_Toc67912948"/>
      <w:bookmarkStart w:id="8098" w:name="_Toc74901635"/>
      <w:bookmarkStart w:id="8099" w:name="_Toc76504893"/>
      <w:bookmarkStart w:id="8100" w:name="_Toc83044622"/>
      <w:bookmarkStart w:id="8101" w:name="_Toc89871967"/>
      <w:bookmarkStart w:id="8102" w:name="_Toc98702585"/>
      <w:bookmarkStart w:id="8103" w:name="_Toc105745959"/>
      <w:bookmarkStart w:id="8104" w:name="_Toc123147751"/>
      <w:bookmarkStart w:id="8105" w:name="_Toc124164428"/>
      <w:bookmarkStart w:id="8106" w:name="_Toc130736418"/>
      <w:bookmarkStart w:id="8107" w:name="_Toc137308222"/>
      <w:bookmarkStart w:id="8108" w:name="_Toc138891130"/>
      <w:bookmarkStart w:id="8109" w:name="_Toc138891576"/>
      <w:r w:rsidRPr="00A46FD9">
        <w:t>A.1</w:t>
      </w:r>
      <w:r w:rsidRPr="00A46FD9">
        <w:tab/>
        <w:t>UTRA FDD interfering signal</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0" w:name="_Toc21098164"/>
      <w:bookmarkStart w:id="8111" w:name="_Toc29765726"/>
      <w:bookmarkStart w:id="8112" w:name="_Toc37181208"/>
      <w:bookmarkStart w:id="8113" w:name="_Toc37181652"/>
      <w:bookmarkStart w:id="8114" w:name="_Toc37182096"/>
      <w:bookmarkStart w:id="8115" w:name="_Toc45882161"/>
      <w:bookmarkStart w:id="8116" w:name="_Toc52560394"/>
      <w:bookmarkStart w:id="8117" w:name="_Toc67912949"/>
      <w:bookmarkStart w:id="8118" w:name="_Toc74901636"/>
      <w:bookmarkStart w:id="8119" w:name="_Toc76504894"/>
      <w:bookmarkStart w:id="8120" w:name="_Toc83044623"/>
      <w:bookmarkStart w:id="8121" w:name="_Toc89871968"/>
      <w:bookmarkStart w:id="8122" w:name="_Toc98702586"/>
      <w:bookmarkStart w:id="8123" w:name="_Toc105745960"/>
      <w:bookmarkStart w:id="8124" w:name="_Toc123147752"/>
      <w:bookmarkStart w:id="8125" w:name="_Toc124164429"/>
      <w:bookmarkStart w:id="8126" w:name="_Toc130736419"/>
      <w:bookmarkStart w:id="8127" w:name="_Toc137308223"/>
      <w:bookmarkStart w:id="8128" w:name="_Toc138891131"/>
      <w:bookmarkStart w:id="8129" w:name="_Toc138891577"/>
      <w:r w:rsidRPr="00A46FD9">
        <w:t>A.2</w:t>
      </w:r>
      <w:r w:rsidRPr="00A46FD9">
        <w:tab/>
        <w:t>UTRA TDD interfering signal</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0" w:name="_Toc21098165"/>
      <w:bookmarkStart w:id="8131" w:name="_Toc29765727"/>
      <w:bookmarkStart w:id="8132" w:name="_Toc37181209"/>
      <w:bookmarkStart w:id="8133" w:name="_Toc37181653"/>
      <w:bookmarkStart w:id="8134" w:name="_Toc37182097"/>
      <w:bookmarkStart w:id="8135" w:name="_Toc45882162"/>
      <w:bookmarkStart w:id="8136" w:name="_Toc52560395"/>
      <w:bookmarkStart w:id="8137" w:name="_Toc67912950"/>
      <w:bookmarkStart w:id="8138" w:name="_Toc74901637"/>
      <w:bookmarkStart w:id="8139" w:name="_Toc76504895"/>
      <w:bookmarkStart w:id="8140" w:name="_Toc83044624"/>
      <w:bookmarkStart w:id="8141" w:name="_Toc89871969"/>
      <w:bookmarkStart w:id="8142" w:name="_Toc98702587"/>
      <w:bookmarkStart w:id="8143" w:name="_Toc105745961"/>
      <w:bookmarkStart w:id="8144" w:name="_Toc123147753"/>
      <w:bookmarkStart w:id="8145" w:name="_Toc124164430"/>
      <w:bookmarkStart w:id="8146" w:name="_Toc130736420"/>
      <w:bookmarkStart w:id="8147" w:name="_Toc137308224"/>
      <w:bookmarkStart w:id="8148" w:name="_Toc138891132"/>
      <w:bookmarkStart w:id="8149" w:name="_Toc138891578"/>
      <w:r w:rsidRPr="00A46FD9">
        <w:t>A.3</w:t>
      </w:r>
      <w:r w:rsidRPr="00A46FD9">
        <w:tab/>
        <w:t>E-UTRA interfering signal</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0" w:name="_Toc21098166"/>
      <w:bookmarkStart w:id="8151" w:name="_Toc29765728"/>
      <w:bookmarkStart w:id="8152" w:name="_Toc37181210"/>
      <w:bookmarkStart w:id="8153" w:name="_Toc37181654"/>
      <w:bookmarkStart w:id="8154" w:name="_Toc37182098"/>
      <w:bookmarkStart w:id="8155" w:name="_Toc45882163"/>
      <w:bookmarkStart w:id="8156" w:name="_Toc52560396"/>
      <w:bookmarkStart w:id="8157" w:name="_Toc67912951"/>
      <w:bookmarkStart w:id="8158" w:name="_Toc74901638"/>
      <w:bookmarkStart w:id="8159" w:name="_Toc76504896"/>
      <w:bookmarkStart w:id="8160" w:name="_Toc83044625"/>
      <w:bookmarkStart w:id="8161" w:name="_Toc89871970"/>
      <w:bookmarkStart w:id="8162" w:name="_Toc98702588"/>
      <w:bookmarkStart w:id="8163" w:name="_Toc105745962"/>
      <w:bookmarkStart w:id="8164" w:name="_Toc123147754"/>
      <w:bookmarkStart w:id="8165" w:name="_Toc124164431"/>
      <w:bookmarkStart w:id="8166" w:name="_Toc130736421"/>
      <w:bookmarkStart w:id="8167" w:name="_Toc137308225"/>
      <w:bookmarkStart w:id="8168" w:name="_Toc138891133"/>
      <w:bookmarkStart w:id="8169" w:name="_Toc138891579"/>
      <w:r w:rsidRPr="00A46FD9">
        <w:lastRenderedPageBreak/>
        <w:t xml:space="preserve">Annex B (normative): </w:t>
      </w:r>
      <w:r w:rsidRPr="00A46FD9">
        <w:br/>
        <w:t>Environmental requirements for the BS equipment</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4C26B69B" w14:textId="77777777" w:rsidR="00FF3259" w:rsidRPr="00A46FD9" w:rsidRDefault="00FF3259" w:rsidP="00FF3259">
      <w:pPr>
        <w:pStyle w:val="Heading1"/>
      </w:pPr>
      <w:bookmarkStart w:id="8170" w:name="_Toc21098167"/>
      <w:bookmarkStart w:id="8171" w:name="_Toc29765729"/>
      <w:bookmarkStart w:id="8172" w:name="_Toc37181211"/>
      <w:bookmarkStart w:id="8173" w:name="_Toc37181655"/>
      <w:bookmarkStart w:id="8174" w:name="_Toc37182099"/>
      <w:bookmarkStart w:id="8175" w:name="_Toc45882164"/>
      <w:bookmarkStart w:id="8176" w:name="_Toc52560397"/>
      <w:bookmarkStart w:id="8177" w:name="_Toc67912952"/>
      <w:bookmarkStart w:id="8178" w:name="_Toc74901639"/>
      <w:bookmarkStart w:id="8179" w:name="_Toc76504897"/>
      <w:bookmarkStart w:id="8180" w:name="_Toc83044626"/>
      <w:bookmarkStart w:id="8181" w:name="_Toc89871971"/>
      <w:bookmarkStart w:id="8182" w:name="_Toc98702589"/>
      <w:bookmarkStart w:id="8183" w:name="_Toc105745963"/>
      <w:bookmarkStart w:id="8184" w:name="_Toc123147755"/>
      <w:bookmarkStart w:id="8185" w:name="_Toc124164432"/>
      <w:bookmarkStart w:id="8186" w:name="_Toc130736422"/>
      <w:bookmarkStart w:id="8187" w:name="_Toc137308226"/>
      <w:bookmarkStart w:id="8188" w:name="_Toc138891134"/>
      <w:bookmarkStart w:id="8189" w:name="_Toc138891580"/>
      <w:r w:rsidRPr="00A46FD9">
        <w:t>B.1</w:t>
      </w:r>
      <w:r w:rsidRPr="00A46FD9">
        <w:tab/>
        <w:t>General</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0" w:name="_Toc21098168"/>
      <w:bookmarkStart w:id="8191" w:name="_Toc29765730"/>
      <w:bookmarkStart w:id="8192" w:name="_Toc37181212"/>
      <w:bookmarkStart w:id="8193" w:name="_Toc37181656"/>
      <w:bookmarkStart w:id="8194" w:name="_Toc37182100"/>
      <w:bookmarkStart w:id="8195" w:name="_Toc45882165"/>
      <w:bookmarkStart w:id="8196" w:name="_Toc52560398"/>
      <w:bookmarkStart w:id="8197" w:name="_Toc67912953"/>
      <w:bookmarkStart w:id="8198" w:name="_Toc74901640"/>
      <w:bookmarkStart w:id="8199" w:name="_Toc76504898"/>
      <w:bookmarkStart w:id="8200" w:name="_Toc83044627"/>
      <w:bookmarkStart w:id="8201" w:name="_Toc89871972"/>
      <w:bookmarkStart w:id="8202" w:name="_Toc98702590"/>
      <w:bookmarkStart w:id="8203" w:name="_Toc105745964"/>
      <w:bookmarkStart w:id="8204" w:name="_Toc123147756"/>
      <w:bookmarkStart w:id="8205" w:name="_Toc124164433"/>
      <w:bookmarkStart w:id="8206" w:name="_Toc130736423"/>
      <w:bookmarkStart w:id="8207" w:name="_Toc137308227"/>
      <w:bookmarkStart w:id="8208" w:name="_Toc138891135"/>
      <w:bookmarkStart w:id="8209" w:name="_Toc138891581"/>
      <w:r w:rsidRPr="00A46FD9">
        <w:t>B.2</w:t>
      </w:r>
      <w:r w:rsidRPr="00A46FD9">
        <w:tab/>
      </w:r>
      <w:r w:rsidRPr="00A46FD9">
        <w:rPr>
          <w:rFonts w:cs="v4.2.0"/>
        </w:rPr>
        <w:t>Normal test environment</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0" w:name="_Toc21098169"/>
      <w:bookmarkStart w:id="8211" w:name="_Toc29765731"/>
      <w:bookmarkStart w:id="8212" w:name="_Toc37181213"/>
      <w:bookmarkStart w:id="8213" w:name="_Toc37181657"/>
      <w:bookmarkStart w:id="8214" w:name="_Toc37182101"/>
      <w:bookmarkStart w:id="8215" w:name="_Toc45882166"/>
      <w:bookmarkStart w:id="8216" w:name="_Toc52560399"/>
      <w:bookmarkStart w:id="8217" w:name="_Toc67912954"/>
      <w:bookmarkStart w:id="8218" w:name="_Toc74901641"/>
      <w:bookmarkStart w:id="8219" w:name="_Toc76504899"/>
      <w:bookmarkStart w:id="8220" w:name="_Toc83044628"/>
      <w:bookmarkStart w:id="8221" w:name="_Toc89871973"/>
      <w:bookmarkStart w:id="8222" w:name="_Toc98702591"/>
      <w:bookmarkStart w:id="8223" w:name="_Toc105745965"/>
      <w:bookmarkStart w:id="8224" w:name="_Toc123147757"/>
      <w:bookmarkStart w:id="8225" w:name="_Toc124164434"/>
      <w:bookmarkStart w:id="8226" w:name="_Toc130736424"/>
      <w:bookmarkStart w:id="8227" w:name="_Toc137308228"/>
      <w:bookmarkStart w:id="8228" w:name="_Toc138891136"/>
      <w:bookmarkStart w:id="8229" w:name="_Toc138891582"/>
      <w:r w:rsidRPr="00A46FD9">
        <w:t>B.3</w:t>
      </w:r>
      <w:r w:rsidRPr="00A46FD9">
        <w:tab/>
      </w:r>
      <w:r w:rsidRPr="00A46FD9">
        <w:rPr>
          <w:rFonts w:cs="v4.2.0"/>
        </w:rPr>
        <w:t>Extreme test environment</w:t>
      </w:r>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0" w:name="_Toc21098170"/>
      <w:bookmarkStart w:id="8231" w:name="_Toc29765732"/>
      <w:bookmarkStart w:id="8232" w:name="_Toc37181214"/>
      <w:bookmarkStart w:id="8233" w:name="_Toc37181658"/>
      <w:bookmarkStart w:id="8234" w:name="_Toc37182102"/>
      <w:bookmarkStart w:id="8235" w:name="_Toc45882167"/>
      <w:bookmarkStart w:id="8236" w:name="_Toc52560400"/>
      <w:bookmarkStart w:id="8237" w:name="_Toc67912955"/>
      <w:bookmarkStart w:id="8238" w:name="_Toc74901642"/>
      <w:bookmarkStart w:id="8239" w:name="_Toc76504900"/>
      <w:bookmarkStart w:id="8240" w:name="_Toc83044629"/>
      <w:bookmarkStart w:id="8241" w:name="_Toc89871974"/>
      <w:bookmarkStart w:id="8242" w:name="_Toc98702592"/>
      <w:bookmarkStart w:id="8243" w:name="_Toc105745966"/>
      <w:bookmarkStart w:id="8244" w:name="_Toc123147758"/>
      <w:bookmarkStart w:id="8245" w:name="_Toc124164435"/>
      <w:bookmarkStart w:id="8246" w:name="_Toc130736425"/>
      <w:bookmarkStart w:id="8247" w:name="_Toc137308229"/>
      <w:bookmarkStart w:id="8248" w:name="_Toc138891137"/>
      <w:bookmarkStart w:id="8249" w:name="_Toc138891583"/>
      <w:r w:rsidRPr="00A46FD9">
        <w:t>B.3.1</w:t>
      </w:r>
      <w:r w:rsidRPr="00A46FD9">
        <w:tab/>
        <w:t>Extreme temperature</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0" w:name="_Toc21098171"/>
      <w:bookmarkStart w:id="8251" w:name="_Toc29765733"/>
      <w:bookmarkStart w:id="8252" w:name="_Toc37181215"/>
      <w:bookmarkStart w:id="8253" w:name="_Toc37181659"/>
      <w:bookmarkStart w:id="8254" w:name="_Toc37182103"/>
      <w:bookmarkStart w:id="8255" w:name="_Toc45882168"/>
      <w:bookmarkStart w:id="8256" w:name="_Toc52560401"/>
      <w:bookmarkStart w:id="8257" w:name="_Toc67912956"/>
      <w:bookmarkStart w:id="8258" w:name="_Toc74901643"/>
      <w:bookmarkStart w:id="8259" w:name="_Toc76504901"/>
      <w:bookmarkStart w:id="8260" w:name="_Toc83044630"/>
      <w:bookmarkStart w:id="8261" w:name="_Toc89871975"/>
      <w:bookmarkStart w:id="8262" w:name="_Toc98702593"/>
      <w:bookmarkStart w:id="8263" w:name="_Toc105745967"/>
      <w:bookmarkStart w:id="8264" w:name="_Toc123147759"/>
      <w:bookmarkStart w:id="8265" w:name="_Toc124164436"/>
      <w:bookmarkStart w:id="8266" w:name="_Toc130736426"/>
      <w:bookmarkStart w:id="8267" w:name="_Toc137308230"/>
      <w:bookmarkStart w:id="8268" w:name="_Toc138891138"/>
      <w:bookmarkStart w:id="8269" w:name="_Toc138891584"/>
      <w:r w:rsidRPr="00A46FD9">
        <w:t>B.4</w:t>
      </w:r>
      <w:r w:rsidRPr="00A46FD9">
        <w:tab/>
      </w:r>
      <w:r w:rsidRPr="00A46FD9">
        <w:rPr>
          <w:rFonts w:cs="v4.2.0"/>
        </w:rPr>
        <w:t>Vibration</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0" w:name="_Toc21098172"/>
      <w:bookmarkStart w:id="8271" w:name="_Toc29765734"/>
      <w:bookmarkStart w:id="8272" w:name="_Toc37181216"/>
      <w:bookmarkStart w:id="8273" w:name="_Toc37181660"/>
      <w:bookmarkStart w:id="8274" w:name="_Toc37182104"/>
      <w:bookmarkStart w:id="8275" w:name="_Toc45882169"/>
      <w:bookmarkStart w:id="8276" w:name="_Toc52560402"/>
      <w:bookmarkStart w:id="8277" w:name="_Toc67912957"/>
      <w:bookmarkStart w:id="8278" w:name="_Toc74901644"/>
      <w:bookmarkStart w:id="8279" w:name="_Toc76504902"/>
      <w:bookmarkStart w:id="8280" w:name="_Toc83044631"/>
      <w:bookmarkStart w:id="8281" w:name="_Toc89871976"/>
      <w:bookmarkStart w:id="8282" w:name="_Toc98702594"/>
      <w:bookmarkStart w:id="8283" w:name="_Toc105745968"/>
      <w:bookmarkStart w:id="8284" w:name="_Toc123147760"/>
      <w:bookmarkStart w:id="8285" w:name="_Toc124164437"/>
      <w:bookmarkStart w:id="8286" w:name="_Toc130736427"/>
      <w:bookmarkStart w:id="8287" w:name="_Toc137308231"/>
      <w:bookmarkStart w:id="8288" w:name="_Toc138891139"/>
      <w:bookmarkStart w:id="8289" w:name="_Toc138891585"/>
      <w:r w:rsidRPr="00A46FD9">
        <w:t>B.5</w:t>
      </w:r>
      <w:r w:rsidRPr="00A46FD9">
        <w:tab/>
      </w:r>
      <w:r w:rsidRPr="00A46FD9">
        <w:rPr>
          <w:rFonts w:cs="v4.2.0"/>
        </w:rPr>
        <w:t>Power supply</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0" w:name="_Toc21098173"/>
      <w:bookmarkStart w:id="8291" w:name="_Toc29765735"/>
      <w:bookmarkStart w:id="8292" w:name="_Toc37181217"/>
      <w:bookmarkStart w:id="8293" w:name="_Toc37181661"/>
      <w:bookmarkStart w:id="8294" w:name="_Toc37182105"/>
      <w:bookmarkStart w:id="8295" w:name="_Toc45882170"/>
      <w:bookmarkStart w:id="8296" w:name="_Toc52560403"/>
      <w:bookmarkStart w:id="8297" w:name="_Toc67912958"/>
      <w:bookmarkStart w:id="8298" w:name="_Toc74901645"/>
      <w:bookmarkStart w:id="8299" w:name="_Toc76504903"/>
      <w:bookmarkStart w:id="8300" w:name="_Toc83044632"/>
      <w:bookmarkStart w:id="8301" w:name="_Toc89871977"/>
      <w:bookmarkStart w:id="8302" w:name="_Toc98702595"/>
      <w:bookmarkStart w:id="8303" w:name="_Toc105745969"/>
      <w:bookmarkStart w:id="8304" w:name="_Toc123147761"/>
      <w:bookmarkStart w:id="8305" w:name="_Toc124164438"/>
      <w:bookmarkStart w:id="8306" w:name="_Toc130736428"/>
      <w:bookmarkStart w:id="8307" w:name="_Toc137308232"/>
      <w:bookmarkStart w:id="8308" w:name="_Toc138891140"/>
      <w:bookmarkStart w:id="8309" w:name="_Toc138891586"/>
      <w:r w:rsidRPr="00A46FD9">
        <w:rPr>
          <w:lang w:eastAsia="sv-SE"/>
        </w:rPr>
        <w:t>B.6</w:t>
      </w:r>
      <w:r w:rsidRPr="00A46FD9">
        <w:rPr>
          <w:lang w:eastAsia="sv-SE"/>
        </w:rPr>
        <w:tab/>
        <w:t>Measurement of test environments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0" w:name="_Toc21098174"/>
      <w:bookmarkStart w:id="8311" w:name="_Toc29765736"/>
      <w:bookmarkStart w:id="8312" w:name="_Toc37181218"/>
      <w:bookmarkStart w:id="8313" w:name="_Toc37181662"/>
      <w:bookmarkStart w:id="8314" w:name="_Toc37182106"/>
      <w:bookmarkStart w:id="8315" w:name="_Toc45882171"/>
      <w:bookmarkStart w:id="8316" w:name="_Toc52560404"/>
      <w:bookmarkStart w:id="8317" w:name="_Toc67912959"/>
      <w:bookmarkStart w:id="8318" w:name="_Toc74901646"/>
      <w:bookmarkStart w:id="8319" w:name="_Toc76504904"/>
      <w:bookmarkStart w:id="8320" w:name="_Toc83044633"/>
      <w:bookmarkStart w:id="8321" w:name="_Toc89871978"/>
      <w:bookmarkStart w:id="8322" w:name="_Toc98702596"/>
      <w:bookmarkStart w:id="8323" w:name="_Toc105745970"/>
      <w:bookmarkStart w:id="8324" w:name="_Toc123147762"/>
      <w:bookmarkStart w:id="8325" w:name="_Toc124164439"/>
      <w:bookmarkStart w:id="8326" w:name="_Toc130736429"/>
      <w:bookmarkStart w:id="8327" w:name="_Toc137308233"/>
      <w:bookmarkStart w:id="8328" w:name="_Toc138891141"/>
      <w:bookmarkStart w:id="8329" w:name="_Toc138891587"/>
      <w:r w:rsidRPr="00A46FD9">
        <w:lastRenderedPageBreak/>
        <w:t>Annex C (informative):</w:t>
      </w:r>
      <w:r w:rsidRPr="00A46FD9">
        <w:br/>
        <w:t>Test Tolerances and Derivation of test requirements</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0" w:name="_Toc21098175"/>
      <w:bookmarkStart w:id="8331" w:name="_Toc29765737"/>
      <w:bookmarkStart w:id="8332" w:name="_Toc37181219"/>
      <w:bookmarkStart w:id="8333" w:name="_Toc37181663"/>
      <w:bookmarkStart w:id="8334" w:name="_Toc37182107"/>
      <w:bookmarkStart w:id="8335" w:name="_Toc45882172"/>
      <w:bookmarkStart w:id="8336" w:name="_Toc52560405"/>
      <w:bookmarkStart w:id="8337" w:name="_Toc67912960"/>
      <w:bookmarkStart w:id="8338" w:name="_Toc74901647"/>
      <w:bookmarkStart w:id="8339" w:name="_Toc76504905"/>
      <w:bookmarkStart w:id="8340" w:name="_Toc83044634"/>
      <w:bookmarkStart w:id="8341" w:name="_Toc89871979"/>
      <w:bookmarkStart w:id="8342" w:name="_Toc98702597"/>
      <w:bookmarkStart w:id="8343" w:name="_Toc105745971"/>
      <w:bookmarkStart w:id="8344" w:name="_Toc123147763"/>
      <w:bookmarkStart w:id="8345" w:name="_Toc124164440"/>
      <w:bookmarkStart w:id="8346" w:name="_Toc130736430"/>
      <w:bookmarkStart w:id="8347" w:name="_Toc137308234"/>
      <w:bookmarkStart w:id="8348" w:name="_Toc138891142"/>
      <w:bookmarkStart w:id="8349" w:name="_Toc138891588"/>
      <w:r w:rsidRPr="00A46FD9">
        <w:lastRenderedPageBreak/>
        <w:t>C.1</w:t>
      </w:r>
      <w:r w:rsidRPr="00A46FD9">
        <w:tab/>
      </w:r>
      <w:r w:rsidRPr="00A46FD9">
        <w:rPr>
          <w:lang w:eastAsia="sv-SE"/>
        </w:rPr>
        <w:t>Measurement of t</w:t>
      </w:r>
      <w:r w:rsidRPr="00A46FD9">
        <w:t>ransmitter</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0" w:name="_Toc21098176"/>
      <w:bookmarkStart w:id="8351" w:name="_Toc29765738"/>
      <w:bookmarkStart w:id="8352" w:name="_Toc37181220"/>
      <w:bookmarkStart w:id="8353" w:name="_Toc37181664"/>
      <w:bookmarkStart w:id="8354" w:name="_Toc37182108"/>
      <w:bookmarkStart w:id="8355" w:name="_Toc45882173"/>
      <w:bookmarkStart w:id="8356" w:name="_Toc52560406"/>
      <w:bookmarkStart w:id="8357" w:name="_Toc67912961"/>
      <w:bookmarkStart w:id="8358" w:name="_Toc74901648"/>
      <w:bookmarkStart w:id="8359" w:name="_Toc76504906"/>
      <w:bookmarkStart w:id="8360" w:name="_Toc83044635"/>
      <w:bookmarkStart w:id="8361" w:name="_Toc89871980"/>
      <w:bookmarkStart w:id="8362" w:name="_Toc98702598"/>
      <w:bookmarkStart w:id="8363" w:name="_Toc105745972"/>
      <w:bookmarkStart w:id="8364" w:name="_Toc123147764"/>
      <w:bookmarkStart w:id="8365" w:name="_Toc124164441"/>
      <w:bookmarkStart w:id="8366" w:name="_Toc130736431"/>
      <w:bookmarkStart w:id="8367" w:name="_Toc137308235"/>
      <w:bookmarkStart w:id="8368" w:name="_Toc138891143"/>
      <w:bookmarkStart w:id="8369" w:name="_Toc138891589"/>
      <w:r w:rsidRPr="00A46FD9">
        <w:lastRenderedPageBreak/>
        <w:t>C.2</w:t>
      </w:r>
      <w:r w:rsidRPr="00A46FD9">
        <w:tab/>
      </w:r>
      <w:r w:rsidRPr="00A46FD9">
        <w:rPr>
          <w:lang w:eastAsia="sv-SE"/>
        </w:rPr>
        <w:t>Measurement of receiv</w:t>
      </w:r>
      <w:r w:rsidRPr="00A46FD9">
        <w:t>er</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69"/>
    <w:p w14:paraId="14B6EA02" w14:textId="77777777" w:rsidR="00FF3259" w:rsidRPr="00A46FD9" w:rsidRDefault="00FF3259" w:rsidP="00FF3259">
      <w:pPr>
        <w:pStyle w:val="Heading8"/>
      </w:pPr>
      <w:r w:rsidRPr="00A46FD9">
        <w:br w:type="page"/>
      </w:r>
      <w:bookmarkStart w:id="8370" w:name="_Toc21098177"/>
      <w:bookmarkStart w:id="8371" w:name="_Toc29765739"/>
      <w:bookmarkStart w:id="8372" w:name="_Toc37181221"/>
      <w:bookmarkStart w:id="8373" w:name="_Toc37181665"/>
      <w:bookmarkStart w:id="8374" w:name="_Toc37182109"/>
      <w:bookmarkStart w:id="8375" w:name="_Toc45882174"/>
      <w:bookmarkStart w:id="8376" w:name="_Toc52560407"/>
      <w:bookmarkStart w:id="8377" w:name="_Toc67912962"/>
      <w:bookmarkStart w:id="8378" w:name="_Toc74901649"/>
      <w:bookmarkStart w:id="8379" w:name="_Toc76504907"/>
      <w:bookmarkStart w:id="8380" w:name="_Toc83044636"/>
      <w:bookmarkStart w:id="8381" w:name="_Toc89871981"/>
      <w:bookmarkStart w:id="8382" w:name="_Toc98702599"/>
      <w:bookmarkStart w:id="8383" w:name="_Toc105745973"/>
      <w:bookmarkStart w:id="8384" w:name="_Toc123147765"/>
      <w:bookmarkStart w:id="8385" w:name="_Toc124164442"/>
      <w:bookmarkStart w:id="8386" w:name="_Toc130736432"/>
      <w:bookmarkStart w:id="8387" w:name="_Toc137308236"/>
      <w:bookmarkStart w:id="8388" w:name="_Toc138891144"/>
      <w:bookmarkStart w:id="8389" w:name="_Toc138891590"/>
      <w:r w:rsidRPr="00A46FD9">
        <w:lastRenderedPageBreak/>
        <w:t>Annex D (informative):</w:t>
      </w:r>
      <w:r w:rsidRPr="00A46FD9">
        <w:br/>
        <w:t>Measurement system set-up</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0" w:name="_Toc21098178"/>
      <w:bookmarkStart w:id="8391" w:name="_Toc29765740"/>
      <w:bookmarkStart w:id="8392" w:name="_Toc37181222"/>
      <w:bookmarkStart w:id="8393" w:name="_Toc37181666"/>
      <w:bookmarkStart w:id="8394" w:name="_Toc37182110"/>
      <w:bookmarkStart w:id="8395" w:name="_Toc45882175"/>
      <w:bookmarkStart w:id="8396" w:name="_Toc52560408"/>
      <w:bookmarkStart w:id="8397" w:name="_Toc67912963"/>
      <w:bookmarkStart w:id="8398" w:name="_Toc74901650"/>
      <w:bookmarkStart w:id="8399" w:name="_Toc76504908"/>
      <w:bookmarkStart w:id="8400" w:name="_Toc83044637"/>
      <w:bookmarkStart w:id="8401" w:name="_Toc89871982"/>
      <w:bookmarkStart w:id="8402" w:name="_Toc98702600"/>
      <w:bookmarkStart w:id="8403" w:name="_Toc105745974"/>
      <w:bookmarkStart w:id="8404" w:name="_Toc123147766"/>
      <w:bookmarkStart w:id="8405" w:name="_Toc124164443"/>
      <w:bookmarkStart w:id="8406" w:name="_Toc130736433"/>
      <w:bookmarkStart w:id="8407" w:name="_Toc137308237"/>
      <w:bookmarkStart w:id="8408" w:name="_Toc138891145"/>
      <w:bookmarkStart w:id="8409" w:name="_Toc138891591"/>
      <w:r w:rsidRPr="00A46FD9">
        <w:t>D.1</w:t>
      </w:r>
      <w:r w:rsidRPr="00A46FD9">
        <w:tab/>
        <w:t>Transmitter</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02E23747" w14:textId="5DFC3C80" w:rsidR="00FF3259" w:rsidRPr="00A46FD9" w:rsidRDefault="00FF3259" w:rsidP="00FF3259">
      <w:pPr>
        <w:pStyle w:val="Heading2"/>
      </w:pPr>
      <w:bookmarkStart w:id="8410" w:name="_Toc21098179"/>
      <w:bookmarkStart w:id="8411" w:name="_Toc29765741"/>
      <w:bookmarkStart w:id="8412" w:name="_Toc37181223"/>
      <w:bookmarkStart w:id="8413" w:name="_Toc37181667"/>
      <w:bookmarkStart w:id="8414" w:name="_Toc37182111"/>
      <w:bookmarkStart w:id="8415" w:name="_Toc45882176"/>
      <w:bookmarkStart w:id="8416" w:name="_Toc52560409"/>
      <w:bookmarkStart w:id="8417" w:name="_Toc67912964"/>
      <w:bookmarkStart w:id="8418" w:name="_Toc74901651"/>
      <w:bookmarkStart w:id="8419" w:name="_Toc76504909"/>
      <w:bookmarkStart w:id="8420" w:name="_Toc83044638"/>
      <w:bookmarkStart w:id="8421" w:name="_Toc89871983"/>
      <w:bookmarkStart w:id="8422" w:name="_Toc98702601"/>
      <w:bookmarkStart w:id="8423" w:name="_Toc105745975"/>
      <w:bookmarkStart w:id="8424" w:name="_Toc123147767"/>
      <w:bookmarkStart w:id="8425" w:name="_Toc124164444"/>
      <w:bookmarkStart w:id="8426" w:name="_Toc130736434"/>
      <w:bookmarkStart w:id="8427" w:name="_Toc137308238"/>
      <w:bookmarkStart w:id="8428" w:name="_Toc138891146"/>
      <w:bookmarkStart w:id="8429" w:name="_Toc138891592"/>
      <w:r w:rsidRPr="00A46FD9">
        <w:t>D.1.1</w:t>
      </w:r>
      <w:r w:rsidRPr="00A46FD9">
        <w:tab/>
        <w:t>Base station output power, transmitter ON/OFF power, modulation quality, transmitter spurious emissions and operating band unwanted emissions</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3B6F5B56" w14:textId="77777777" w:rsidR="00FF3259" w:rsidRPr="00A46FD9" w:rsidRDefault="00FF3259" w:rsidP="00FF3259">
      <w:pPr>
        <w:pStyle w:val="TH"/>
      </w:pPr>
      <w:r w:rsidRPr="00A46FD9">
        <w:object w:dxaOrig="7204" w:dyaOrig="5393" w14:anchorId="409598D0">
          <v:shape id="_x0000_i1057" type="#_x0000_t75" style="width:277.5pt;height:92.5pt" o:ole="">
            <v:imagedata r:id="rId77" o:title="" croptop="20838f" cropbottom="32829f" cropleft="18135f" cropright="21708f"/>
          </v:shape>
          <o:OLEObject Type="Embed" ProgID="PowerPoint.Show.8" ShapeID="_x0000_i1057" DrawAspect="Content" ObjectID="_1749637381"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0" w:name="_Toc21098180"/>
      <w:bookmarkStart w:id="8431" w:name="_Toc29765742"/>
      <w:bookmarkStart w:id="8432" w:name="_Toc37181224"/>
      <w:bookmarkStart w:id="8433" w:name="_Toc37181668"/>
      <w:bookmarkStart w:id="8434" w:name="_Toc37182112"/>
      <w:bookmarkStart w:id="8435" w:name="_Toc45882177"/>
      <w:bookmarkStart w:id="8436" w:name="_Toc52560410"/>
      <w:bookmarkStart w:id="8437" w:name="_Toc67912965"/>
      <w:bookmarkStart w:id="8438" w:name="_Toc74901652"/>
      <w:bookmarkStart w:id="8439" w:name="_Toc76504910"/>
      <w:bookmarkStart w:id="8440" w:name="_Toc83044639"/>
      <w:bookmarkStart w:id="8441" w:name="_Toc89871984"/>
      <w:bookmarkStart w:id="8442" w:name="_Toc98702602"/>
      <w:bookmarkStart w:id="8443" w:name="_Toc105745976"/>
      <w:bookmarkStart w:id="8444" w:name="_Toc123147768"/>
      <w:bookmarkStart w:id="8445" w:name="_Toc124164445"/>
      <w:bookmarkStart w:id="8446" w:name="_Toc130736435"/>
      <w:bookmarkStart w:id="8447" w:name="_Toc137308239"/>
      <w:bookmarkStart w:id="8448" w:name="_Toc138891147"/>
      <w:bookmarkStart w:id="8449" w:name="_Toc138891593"/>
      <w:r w:rsidRPr="00A46FD9">
        <w:t>D.1.2</w:t>
      </w:r>
      <w:r w:rsidRPr="00A46FD9">
        <w:tab/>
        <w:t>Transmitter intermodulation</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p>
    <w:p w14:paraId="5CB97D48" w14:textId="77777777" w:rsidR="00FF3259" w:rsidRPr="00A46FD9" w:rsidRDefault="00FF3259" w:rsidP="00FF3259">
      <w:pPr>
        <w:pStyle w:val="TH"/>
      </w:pPr>
      <w:r w:rsidRPr="00A46FD9">
        <w:object w:dxaOrig="7204" w:dyaOrig="5393" w14:anchorId="05B4DF60">
          <v:shape id="_x0000_i1058" type="#_x0000_t75" style="width:380.5pt;height:102.5pt" o:ole="">
            <v:imagedata r:id="rId79" o:title="" croptop="23637f" cropbottom="29099f" cropleft="15031f" cropright="15617f"/>
          </v:shape>
          <o:OLEObject Type="Embed" ProgID="PowerPoint.Show.8" ShapeID="_x0000_i1058" DrawAspect="Content" ObjectID="_1749637382"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0" w:name="_Toc21098181"/>
      <w:bookmarkStart w:id="8451" w:name="_Toc29765743"/>
      <w:bookmarkStart w:id="8452" w:name="_Toc37181225"/>
      <w:bookmarkStart w:id="8453" w:name="_Toc37181669"/>
      <w:bookmarkStart w:id="8454" w:name="_Toc37182113"/>
      <w:bookmarkStart w:id="8455" w:name="_Toc45882178"/>
      <w:bookmarkStart w:id="8456" w:name="_Toc52560411"/>
      <w:bookmarkStart w:id="8457" w:name="_Toc67912966"/>
      <w:bookmarkStart w:id="8458" w:name="_Toc74901653"/>
      <w:bookmarkStart w:id="8459" w:name="_Toc76504911"/>
      <w:bookmarkStart w:id="8460" w:name="_Toc83044640"/>
      <w:bookmarkStart w:id="8461" w:name="_Toc89871985"/>
      <w:bookmarkStart w:id="8462" w:name="_Toc98702603"/>
      <w:bookmarkStart w:id="8463" w:name="_Toc105745977"/>
      <w:bookmarkStart w:id="8464" w:name="_Toc123147769"/>
      <w:bookmarkStart w:id="8465" w:name="_Toc124164446"/>
      <w:bookmarkStart w:id="8466" w:name="_Toc130736436"/>
      <w:bookmarkStart w:id="8467" w:name="_Toc137308240"/>
      <w:bookmarkStart w:id="8468" w:name="_Toc138891148"/>
      <w:bookmarkStart w:id="8469" w:name="_Toc138891594"/>
      <w:r w:rsidRPr="00A46FD9">
        <w:lastRenderedPageBreak/>
        <w:t>D.2</w:t>
      </w:r>
      <w:r w:rsidRPr="00A46FD9">
        <w:tab/>
        <w:t>Receiver</w:t>
      </w:r>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4E108726" w14:textId="77777777" w:rsidR="00FF3259" w:rsidRPr="00A46FD9" w:rsidRDefault="00FF3259" w:rsidP="00FF3259">
      <w:pPr>
        <w:pStyle w:val="Heading2"/>
      </w:pPr>
      <w:bookmarkStart w:id="8470" w:name="_Toc21098182"/>
      <w:bookmarkStart w:id="8471" w:name="_Toc29765744"/>
      <w:bookmarkStart w:id="8472" w:name="_Toc37181226"/>
      <w:bookmarkStart w:id="8473" w:name="_Toc37181670"/>
      <w:bookmarkStart w:id="8474" w:name="_Toc37182114"/>
      <w:bookmarkStart w:id="8475" w:name="_Toc45882179"/>
      <w:bookmarkStart w:id="8476" w:name="_Toc52560412"/>
      <w:bookmarkStart w:id="8477" w:name="_Toc67912967"/>
      <w:bookmarkStart w:id="8478" w:name="_Toc74901654"/>
      <w:bookmarkStart w:id="8479" w:name="_Toc76504912"/>
      <w:bookmarkStart w:id="8480" w:name="_Toc83044641"/>
      <w:bookmarkStart w:id="8481" w:name="_Toc89871986"/>
      <w:bookmarkStart w:id="8482" w:name="_Toc98702604"/>
      <w:bookmarkStart w:id="8483" w:name="_Toc105745978"/>
      <w:bookmarkStart w:id="8484" w:name="_Toc123147770"/>
      <w:bookmarkStart w:id="8485" w:name="_Toc124164447"/>
      <w:bookmarkStart w:id="8486" w:name="_Toc130736437"/>
      <w:bookmarkStart w:id="8487" w:name="_Toc137308241"/>
      <w:bookmarkStart w:id="8488" w:name="_Toc138891149"/>
      <w:bookmarkStart w:id="8489" w:name="_Toc138891595"/>
      <w:r w:rsidRPr="00A46FD9">
        <w:t>D.2.1</w:t>
      </w:r>
      <w:r w:rsidRPr="00A46FD9">
        <w:tab/>
        <w:t>Blocking characteristics</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p>
    <w:bookmarkStart w:id="8490" w:name="_MON_1343205445"/>
    <w:bookmarkEnd w:id="8490"/>
    <w:p w14:paraId="6B1DADB8" w14:textId="77777777" w:rsidR="00FF3259" w:rsidRPr="00A46FD9" w:rsidRDefault="00FF3259" w:rsidP="00FF3259">
      <w:pPr>
        <w:pStyle w:val="TH"/>
      </w:pPr>
      <w:r w:rsidRPr="00A46FD9">
        <w:object w:dxaOrig="7204" w:dyaOrig="5393" w14:anchorId="1B6F213E">
          <v:shape id="_x0000_i1059" type="#_x0000_t75" style="width:375.5pt;height:2in" o:ole="">
            <v:imagedata r:id="rId81" o:title="" croptop="23394f" cropbottom="25334f" cropleft="15759f" cropright="15738f"/>
          </v:shape>
          <o:OLEObject Type="Embed" ProgID="PowerPoint.Show.8" ShapeID="_x0000_i1059" DrawAspect="Content" ObjectID="_1749637383"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1" w:name="_Toc21098183"/>
      <w:bookmarkStart w:id="8492" w:name="_Toc29765745"/>
      <w:bookmarkStart w:id="8493" w:name="_Toc37181227"/>
      <w:bookmarkStart w:id="8494" w:name="_Toc37181671"/>
      <w:bookmarkStart w:id="8495" w:name="_Toc37182115"/>
      <w:bookmarkStart w:id="8496" w:name="_Toc45882180"/>
      <w:bookmarkStart w:id="8497" w:name="_Toc52560413"/>
      <w:bookmarkStart w:id="8498" w:name="_Toc67912968"/>
      <w:bookmarkStart w:id="8499" w:name="_Toc74901655"/>
      <w:bookmarkStart w:id="8500" w:name="_Toc76504913"/>
      <w:bookmarkStart w:id="8501" w:name="_Toc83044642"/>
      <w:bookmarkStart w:id="8502" w:name="_Toc89871987"/>
      <w:bookmarkStart w:id="8503" w:name="_Toc98702605"/>
      <w:bookmarkStart w:id="8504" w:name="_Toc105745979"/>
      <w:bookmarkStart w:id="8505" w:name="_Toc123147771"/>
      <w:bookmarkStart w:id="8506" w:name="_Toc124164448"/>
      <w:bookmarkStart w:id="8507" w:name="_Toc130736438"/>
      <w:bookmarkStart w:id="8508" w:name="_Toc137308242"/>
      <w:bookmarkStart w:id="8509" w:name="_Toc138891150"/>
      <w:bookmarkStart w:id="8510" w:name="_Toc138891596"/>
      <w:r w:rsidRPr="00A46FD9">
        <w:t>D.2.2</w:t>
      </w:r>
      <w:r w:rsidRPr="00A46FD9">
        <w:tab/>
        <w:t>Receiver spurious emissions</w:t>
      </w:r>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pt;height:97.5pt" o:ole="">
            <v:imagedata r:id="rId83" o:title="" croptop="26991f" cropbottom="26860f" cropleft="16412f" cropright="14145f"/>
          </v:shape>
          <o:OLEObject Type="Embed" ProgID="PowerPoint.Show.8" ShapeID="_x0000_i1060" DrawAspect="Content" ObjectID="_1749637384"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1" w:name="_Toc21098184"/>
      <w:bookmarkStart w:id="8512" w:name="_Toc29765746"/>
      <w:bookmarkStart w:id="8513" w:name="_Toc37181228"/>
      <w:bookmarkStart w:id="8514" w:name="_Toc37181672"/>
      <w:bookmarkStart w:id="8515" w:name="_Toc37182116"/>
      <w:bookmarkStart w:id="8516" w:name="_Toc45882181"/>
      <w:bookmarkStart w:id="8517" w:name="_Toc52560414"/>
      <w:bookmarkStart w:id="8518" w:name="_Toc67912969"/>
      <w:bookmarkStart w:id="8519" w:name="_Toc74901656"/>
      <w:bookmarkStart w:id="8520" w:name="_Toc76504914"/>
      <w:bookmarkStart w:id="8521" w:name="_Toc83044643"/>
      <w:bookmarkStart w:id="8522" w:name="_Toc89871988"/>
      <w:bookmarkStart w:id="8523" w:name="_Toc98702606"/>
      <w:bookmarkStart w:id="8524" w:name="_Toc105745980"/>
      <w:bookmarkStart w:id="8525" w:name="_Toc123147772"/>
      <w:bookmarkStart w:id="8526" w:name="_Toc124164449"/>
      <w:bookmarkStart w:id="8527" w:name="_Toc130736439"/>
      <w:bookmarkStart w:id="8528" w:name="_Toc137308243"/>
      <w:bookmarkStart w:id="8529" w:name="_Toc138891151"/>
      <w:bookmarkStart w:id="8530" w:name="_Toc138891597"/>
      <w:r w:rsidRPr="00A46FD9">
        <w:t>D.2.3</w:t>
      </w:r>
      <w:r w:rsidRPr="00A46FD9">
        <w:tab/>
        <w:t>Receiver intermodulation</w:t>
      </w:r>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3FCA3421" w14:textId="77777777" w:rsidR="00FF3259" w:rsidRPr="00A46FD9" w:rsidRDefault="00FF3259" w:rsidP="00FF3259">
      <w:pPr>
        <w:pStyle w:val="TH"/>
      </w:pPr>
      <w:r w:rsidRPr="00A46FD9">
        <w:object w:dxaOrig="7204" w:dyaOrig="5393" w14:anchorId="208443B0">
          <v:shape id="_x0000_i1061" type="#_x0000_t75" style="width:437.5pt;height:195.5pt" o:ole="">
            <v:imagedata r:id="rId85" o:title="" croptop="16816f" cropbottom="24691f" cropleft="14937f" cropright="11094f"/>
          </v:shape>
          <o:OLEObject Type="Embed" ProgID="PowerPoint.Show.8" ShapeID="_x0000_i1061" DrawAspect="Content" ObjectID="_1749637385"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1" w:name="_Toc21098185"/>
      <w:bookmarkStart w:id="8532" w:name="_Toc29765747"/>
      <w:bookmarkStart w:id="8533" w:name="_Toc37181229"/>
      <w:bookmarkStart w:id="8534" w:name="_Toc37181673"/>
      <w:bookmarkStart w:id="8535" w:name="_Toc37182117"/>
      <w:bookmarkStart w:id="8536" w:name="_Toc45882182"/>
      <w:bookmarkStart w:id="8537" w:name="_Toc52560415"/>
      <w:bookmarkStart w:id="8538" w:name="_Toc67912970"/>
      <w:bookmarkStart w:id="8539" w:name="_Toc74901657"/>
      <w:bookmarkStart w:id="8540" w:name="_Toc76504915"/>
      <w:bookmarkStart w:id="8541" w:name="_Toc83044644"/>
      <w:bookmarkStart w:id="8542" w:name="_Toc89871989"/>
      <w:bookmarkStart w:id="8543" w:name="_Toc98702607"/>
      <w:bookmarkStart w:id="8544" w:name="_Toc105745981"/>
      <w:bookmarkStart w:id="8545" w:name="_Toc123147773"/>
      <w:bookmarkStart w:id="8546" w:name="_Toc124164450"/>
      <w:bookmarkStart w:id="8547" w:name="_Toc130736440"/>
      <w:bookmarkStart w:id="8548" w:name="_Toc137308244"/>
      <w:bookmarkStart w:id="8549" w:name="_Toc138891152"/>
      <w:bookmarkStart w:id="8550" w:name="_Toc138891598"/>
      <w:r w:rsidRPr="00A46FD9">
        <w:lastRenderedPageBreak/>
        <w:t>Annex E (normative):</w:t>
      </w:r>
      <w:r w:rsidRPr="00A46FD9">
        <w:br/>
        <w:t>E-UTRA Test model for BC3 CS3 BS</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44B50AC5" w14:textId="77777777" w:rsidR="00FF3259" w:rsidRPr="00A46FD9" w:rsidRDefault="00FF3259" w:rsidP="00FF3259">
      <w:pPr>
        <w:pStyle w:val="Heading1"/>
        <w:rPr>
          <w:rFonts w:eastAsia="MS Mincho"/>
        </w:rPr>
      </w:pPr>
      <w:bookmarkStart w:id="8551" w:name="_Toc21098186"/>
      <w:bookmarkStart w:id="8552" w:name="_Toc29765748"/>
      <w:bookmarkStart w:id="8553" w:name="_Toc37181230"/>
      <w:bookmarkStart w:id="8554" w:name="_Toc37181674"/>
      <w:bookmarkStart w:id="8555" w:name="_Toc37182118"/>
      <w:bookmarkStart w:id="8556" w:name="_Toc45882183"/>
      <w:bookmarkStart w:id="8557" w:name="_Toc52560416"/>
      <w:bookmarkStart w:id="8558" w:name="_Toc67912971"/>
      <w:bookmarkStart w:id="8559" w:name="_Toc74901658"/>
      <w:bookmarkStart w:id="8560" w:name="_Toc76504916"/>
      <w:bookmarkStart w:id="8561" w:name="_Toc83044645"/>
      <w:bookmarkStart w:id="8562" w:name="_Toc89871990"/>
      <w:bookmarkStart w:id="8563" w:name="_Toc98702608"/>
      <w:bookmarkStart w:id="8564" w:name="_Toc105745982"/>
      <w:bookmarkStart w:id="8565" w:name="_Toc123147774"/>
      <w:bookmarkStart w:id="8566" w:name="_Toc124164451"/>
      <w:bookmarkStart w:id="8567" w:name="_Toc130736441"/>
      <w:bookmarkStart w:id="8568" w:name="_Toc137308245"/>
      <w:bookmarkStart w:id="8569" w:name="_Toc138891153"/>
      <w:bookmarkStart w:id="8570" w:name="_Toc138891599"/>
      <w:r w:rsidRPr="00A46FD9">
        <w:rPr>
          <w:rFonts w:eastAsia="MS Mincho"/>
        </w:rPr>
        <w:t>E.0</w:t>
      </w:r>
      <w:r w:rsidRPr="00A46FD9">
        <w:rPr>
          <w:rFonts w:eastAsia="MS Mincho"/>
        </w:rPr>
        <w:tab/>
        <w:t>BC3 CS3 Test model description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pt;height:15.5pt" o:ole="">
                  <v:imagedata r:id="rId87" o:title=""/>
                </v:shape>
                <o:OLEObject Type="Embed" ProgID="Equation.3" ShapeID="_x0000_i1062" DrawAspect="Content" ObjectID="_1749637386"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5pt" o:ole="">
                  <v:imagedata r:id="rId89" o:title=""/>
                </v:shape>
                <o:OLEObject Type="Embed" ProgID="Equation.3" ShapeID="_x0000_i1063" DrawAspect="Content" ObjectID="_1749637387"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5pt" o:ole="">
                  <v:imagedata r:id="rId89" o:title=""/>
                </v:shape>
                <o:OLEObject Type="Embed" ProgID="Equation.3" ShapeID="_x0000_i1064" DrawAspect="Content" ObjectID="_1749637388"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pt;height:15.5pt" o:ole="">
            <v:imagedata r:id="rId92" o:title=""/>
          </v:shape>
          <o:OLEObject Type="Embed" ProgID="Equation.3" ShapeID="_x0000_i1065" DrawAspect="Content" ObjectID="_1749637389"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1" w:name="_Toc21098187"/>
      <w:bookmarkStart w:id="8572" w:name="_Toc29765749"/>
      <w:bookmarkStart w:id="8573" w:name="_Toc37181231"/>
      <w:bookmarkStart w:id="8574" w:name="_Toc37181675"/>
      <w:bookmarkStart w:id="8575" w:name="_Toc37182119"/>
      <w:bookmarkStart w:id="8576" w:name="_Toc45882184"/>
      <w:bookmarkStart w:id="8577" w:name="_Toc52560417"/>
      <w:bookmarkStart w:id="8578" w:name="_Toc67912972"/>
      <w:bookmarkStart w:id="8579" w:name="_Toc74901659"/>
      <w:bookmarkStart w:id="8580" w:name="_Toc76504917"/>
      <w:bookmarkStart w:id="8581" w:name="_Toc83044646"/>
      <w:bookmarkStart w:id="8582" w:name="_Toc89871991"/>
      <w:bookmarkStart w:id="8583" w:name="_Toc98702609"/>
      <w:bookmarkStart w:id="8584" w:name="_Toc105745983"/>
      <w:bookmarkStart w:id="8585" w:name="_Toc123147775"/>
      <w:bookmarkStart w:id="8586" w:name="_Toc124164452"/>
      <w:bookmarkStart w:id="8587" w:name="_Toc130736442"/>
      <w:bookmarkStart w:id="8588" w:name="_Toc137308246"/>
      <w:bookmarkStart w:id="8589" w:name="_Toc138891154"/>
      <w:bookmarkStart w:id="8590" w:name="_Toc138891600"/>
      <w:r w:rsidRPr="00A46FD9">
        <w:rPr>
          <w:rFonts w:eastAsia="MS Mincho"/>
        </w:rPr>
        <w:t>E.0A</w:t>
      </w:r>
      <w:r w:rsidRPr="00A46FD9">
        <w:rPr>
          <w:rFonts w:eastAsia="MS Mincho"/>
        </w:rPr>
        <w:tab/>
        <w:t>BC3 CS16/17 Test model description</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1" w:name="_Toc21098188"/>
      <w:bookmarkStart w:id="8592" w:name="_Toc29765750"/>
      <w:bookmarkStart w:id="8593" w:name="_Toc37181232"/>
      <w:bookmarkStart w:id="8594" w:name="_Toc37181676"/>
      <w:bookmarkStart w:id="8595" w:name="_Toc37182120"/>
      <w:bookmarkStart w:id="8596" w:name="_Toc45882185"/>
      <w:bookmarkStart w:id="8597" w:name="_Toc52560418"/>
      <w:bookmarkStart w:id="8598" w:name="_Toc67912973"/>
      <w:bookmarkStart w:id="8599" w:name="_Toc74901660"/>
      <w:bookmarkStart w:id="8600" w:name="_Toc76504918"/>
      <w:bookmarkStart w:id="8601" w:name="_Toc83044647"/>
      <w:bookmarkStart w:id="8602" w:name="_Toc89871992"/>
      <w:bookmarkStart w:id="8603" w:name="_Toc98702610"/>
      <w:bookmarkStart w:id="8604" w:name="_Toc105745984"/>
      <w:bookmarkStart w:id="8605" w:name="_Toc123147776"/>
      <w:bookmarkStart w:id="8606" w:name="_Toc124164453"/>
      <w:bookmarkStart w:id="8607" w:name="_Toc130736443"/>
      <w:bookmarkStart w:id="8608" w:name="_Toc137308247"/>
      <w:bookmarkStart w:id="8609" w:name="_Toc138891155"/>
      <w:bookmarkStart w:id="8610" w:name="_Toc13889160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1" w:name="_Toc21098189"/>
      <w:bookmarkStart w:id="8612" w:name="_Toc29765751"/>
      <w:bookmarkStart w:id="8613" w:name="_Toc37181233"/>
      <w:bookmarkStart w:id="8614" w:name="_Toc37181677"/>
      <w:bookmarkStart w:id="8615" w:name="_Toc37182121"/>
      <w:bookmarkStart w:id="8616" w:name="_Toc45882186"/>
      <w:bookmarkStart w:id="8617" w:name="_Toc52560419"/>
      <w:bookmarkStart w:id="8618" w:name="_Toc67912974"/>
      <w:bookmarkStart w:id="8619" w:name="_Toc74901661"/>
      <w:bookmarkStart w:id="8620" w:name="_Toc76504919"/>
      <w:bookmarkStart w:id="8621" w:name="_Toc83044648"/>
      <w:bookmarkStart w:id="8622" w:name="_Toc89871993"/>
      <w:bookmarkStart w:id="8623" w:name="_Toc98702611"/>
      <w:bookmarkStart w:id="8624" w:name="_Toc105745985"/>
      <w:bookmarkStart w:id="8625" w:name="_Toc123147777"/>
      <w:bookmarkStart w:id="8626" w:name="_Toc124164454"/>
      <w:bookmarkStart w:id="8627" w:name="_Toc130736444"/>
      <w:bookmarkStart w:id="8628" w:name="_Toc137308248"/>
      <w:bookmarkStart w:id="8629" w:name="_Toc138891156"/>
      <w:bookmarkStart w:id="8630" w:name="_Toc13889160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1" w:name="_Toc21098190"/>
      <w:bookmarkStart w:id="8632" w:name="_Toc29765752"/>
      <w:bookmarkStart w:id="8633" w:name="_Toc37181234"/>
      <w:bookmarkStart w:id="8634" w:name="_Toc37181678"/>
      <w:bookmarkStart w:id="8635" w:name="_Toc37182122"/>
      <w:bookmarkStart w:id="8636" w:name="_Toc45882187"/>
      <w:bookmarkStart w:id="8637" w:name="_Toc52560420"/>
      <w:bookmarkStart w:id="8638" w:name="_Toc67912975"/>
      <w:bookmarkStart w:id="8639" w:name="_Toc74901662"/>
      <w:bookmarkStart w:id="8640" w:name="_Toc76504920"/>
      <w:bookmarkStart w:id="8641" w:name="_Toc83044649"/>
      <w:bookmarkStart w:id="8642" w:name="_Toc89871994"/>
      <w:bookmarkStart w:id="8643" w:name="_Toc98702612"/>
      <w:bookmarkStart w:id="8644" w:name="_Toc105745986"/>
      <w:bookmarkStart w:id="8645" w:name="_Toc123147778"/>
      <w:bookmarkStart w:id="8646" w:name="_Toc124164455"/>
      <w:bookmarkStart w:id="8647" w:name="_Toc130736445"/>
      <w:bookmarkStart w:id="8648" w:name="_Toc137308249"/>
      <w:bookmarkStart w:id="8649" w:name="_Toc138891157"/>
      <w:bookmarkStart w:id="8650" w:name="_Toc138891603"/>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1" w:name="_Toc21098191"/>
      <w:bookmarkStart w:id="8652" w:name="_Toc29765753"/>
      <w:bookmarkStart w:id="8653" w:name="_Toc37181235"/>
      <w:bookmarkStart w:id="8654" w:name="_Toc37181679"/>
      <w:bookmarkStart w:id="8655" w:name="_Toc37182123"/>
      <w:bookmarkStart w:id="8656" w:name="_Toc45882188"/>
      <w:bookmarkStart w:id="8657" w:name="_Toc52560421"/>
      <w:bookmarkStart w:id="8658" w:name="_Toc67912976"/>
      <w:bookmarkStart w:id="8659" w:name="_Toc74901663"/>
      <w:bookmarkStart w:id="8660" w:name="_Toc76504921"/>
      <w:bookmarkStart w:id="8661" w:name="_Toc83044650"/>
      <w:bookmarkStart w:id="8662" w:name="_Toc89871995"/>
      <w:bookmarkStart w:id="8663" w:name="_Toc98702613"/>
      <w:bookmarkStart w:id="8664" w:name="_Toc105745987"/>
      <w:bookmarkStart w:id="8665" w:name="_Toc123147779"/>
      <w:bookmarkStart w:id="8666" w:name="_Toc124164456"/>
      <w:bookmarkStart w:id="8667" w:name="_Toc130736446"/>
      <w:bookmarkStart w:id="8668" w:name="_Toc137308250"/>
      <w:bookmarkStart w:id="8669" w:name="_Toc138891158"/>
      <w:bookmarkStart w:id="8670" w:name="_Toc13889160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1" w:name="_Toc21098192"/>
      <w:bookmarkStart w:id="8672" w:name="_Toc29765754"/>
      <w:bookmarkStart w:id="8673" w:name="_Toc37181236"/>
      <w:bookmarkStart w:id="8674" w:name="_Toc37181680"/>
      <w:bookmarkStart w:id="8675" w:name="_Toc37182124"/>
      <w:bookmarkStart w:id="8676" w:name="_Toc45882189"/>
      <w:bookmarkStart w:id="8677" w:name="_Toc52560422"/>
      <w:bookmarkStart w:id="8678" w:name="_Toc67912977"/>
      <w:bookmarkStart w:id="8679" w:name="_Toc74901664"/>
      <w:bookmarkStart w:id="8680" w:name="_Toc76504922"/>
      <w:bookmarkStart w:id="8681" w:name="_Toc83044651"/>
      <w:bookmarkStart w:id="8682" w:name="_Toc89871996"/>
      <w:bookmarkStart w:id="8683" w:name="_Toc98702614"/>
      <w:bookmarkStart w:id="8684" w:name="_Toc105745988"/>
      <w:bookmarkStart w:id="8685" w:name="_Toc123147780"/>
      <w:bookmarkStart w:id="8686" w:name="_Toc124164457"/>
      <w:bookmarkStart w:id="8687" w:name="_Toc130736447"/>
      <w:bookmarkStart w:id="8688" w:name="_Toc137308251"/>
      <w:bookmarkStart w:id="8689" w:name="_Toc138891159"/>
      <w:bookmarkStart w:id="8690" w:name="_Toc13889160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1" w:name="_Toc21098193"/>
      <w:bookmarkStart w:id="8692" w:name="_Toc29765755"/>
      <w:bookmarkStart w:id="8693" w:name="_Toc37181237"/>
      <w:bookmarkStart w:id="8694" w:name="_Toc37181681"/>
      <w:bookmarkStart w:id="8695" w:name="_Toc37182125"/>
      <w:bookmarkStart w:id="8696" w:name="_Toc45882190"/>
      <w:bookmarkStart w:id="8697" w:name="_Toc52560423"/>
      <w:bookmarkStart w:id="8698" w:name="_Toc67912978"/>
      <w:bookmarkStart w:id="8699" w:name="_Toc74901665"/>
      <w:bookmarkStart w:id="8700" w:name="_Toc76504923"/>
      <w:bookmarkStart w:id="8701" w:name="_Toc83044652"/>
      <w:bookmarkStart w:id="8702" w:name="_Toc89871997"/>
      <w:bookmarkStart w:id="8703" w:name="_Toc98702615"/>
      <w:bookmarkStart w:id="8704" w:name="_Toc105745989"/>
      <w:bookmarkStart w:id="8705" w:name="_Toc123147781"/>
      <w:bookmarkStart w:id="8706" w:name="_Toc124164458"/>
      <w:bookmarkStart w:id="8707" w:name="_Toc130736448"/>
      <w:bookmarkStart w:id="8708" w:name="_Toc137308252"/>
      <w:bookmarkStart w:id="8709" w:name="_Toc138891160"/>
      <w:bookmarkStart w:id="8710" w:name="_Toc13889160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1" w:name="_Toc21098194"/>
      <w:bookmarkStart w:id="8712" w:name="_Toc29765756"/>
      <w:bookmarkStart w:id="8713" w:name="_Toc37181238"/>
      <w:bookmarkStart w:id="8714" w:name="_Toc37181682"/>
      <w:bookmarkStart w:id="8715" w:name="_Toc37182126"/>
      <w:bookmarkStart w:id="8716" w:name="_Toc45882191"/>
      <w:bookmarkStart w:id="8717" w:name="_Toc52560424"/>
      <w:bookmarkStart w:id="8718" w:name="_Toc67912979"/>
      <w:bookmarkStart w:id="8719" w:name="_Toc74901666"/>
      <w:bookmarkStart w:id="8720" w:name="_Toc76504924"/>
      <w:bookmarkStart w:id="8721" w:name="_Toc83044653"/>
      <w:bookmarkStart w:id="8722" w:name="_Toc89871998"/>
      <w:bookmarkStart w:id="8723" w:name="_Toc98702616"/>
      <w:bookmarkStart w:id="8724" w:name="_Toc105745990"/>
      <w:bookmarkStart w:id="8725" w:name="_Toc123147782"/>
      <w:bookmarkStart w:id="8726" w:name="_Toc124164459"/>
      <w:bookmarkStart w:id="8727" w:name="_Toc130736449"/>
      <w:bookmarkStart w:id="8728" w:name="_Toc137308253"/>
      <w:bookmarkStart w:id="8729" w:name="_Toc138891161"/>
      <w:bookmarkStart w:id="8730" w:name="_Toc13889160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1" w:name="_Toc98702617"/>
      <w:bookmarkStart w:id="8732" w:name="_Toc105745991"/>
      <w:bookmarkStart w:id="8733" w:name="_Toc123147783"/>
      <w:bookmarkStart w:id="8734" w:name="_Toc124164460"/>
      <w:bookmarkStart w:id="8735" w:name="_Toc130736450"/>
      <w:bookmarkStart w:id="8736" w:name="_Toc137308254"/>
      <w:bookmarkStart w:id="8737" w:name="_Toc138891162"/>
      <w:bookmarkStart w:id="8738" w:name="_Toc13889160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1"/>
      <w:bookmarkEnd w:id="8732"/>
      <w:bookmarkEnd w:id="8733"/>
      <w:bookmarkEnd w:id="8734"/>
      <w:bookmarkEnd w:id="8735"/>
      <w:bookmarkEnd w:id="8736"/>
      <w:bookmarkEnd w:id="8737"/>
      <w:bookmarkEnd w:id="8738"/>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39" w:name="_Toc21098195"/>
      <w:bookmarkStart w:id="8740" w:name="_Toc29765757"/>
      <w:bookmarkStart w:id="8741" w:name="_Toc37181239"/>
      <w:bookmarkStart w:id="8742" w:name="_Toc37181683"/>
      <w:bookmarkStart w:id="8743" w:name="_Toc37182127"/>
      <w:bookmarkStart w:id="8744" w:name="_Toc45882192"/>
      <w:bookmarkStart w:id="8745" w:name="_Toc52560425"/>
      <w:bookmarkStart w:id="8746" w:name="_Toc67912980"/>
      <w:bookmarkStart w:id="8747" w:name="_Toc74901667"/>
      <w:bookmarkStart w:id="8748" w:name="_Toc76504925"/>
      <w:bookmarkStart w:id="8749" w:name="_Toc83044654"/>
      <w:bookmarkStart w:id="8750" w:name="_Toc89871999"/>
      <w:bookmarkStart w:id="8751" w:name="_Toc98702618"/>
      <w:bookmarkStart w:id="8752" w:name="_Toc105745992"/>
      <w:bookmarkStart w:id="8753" w:name="_Toc123147784"/>
      <w:bookmarkStart w:id="8754" w:name="_Toc124164461"/>
      <w:bookmarkStart w:id="8755" w:name="_Toc130736451"/>
      <w:bookmarkStart w:id="8756" w:name="_Toc137308255"/>
      <w:bookmarkStart w:id="8757" w:name="_Toc138891163"/>
      <w:bookmarkStart w:id="8758" w:name="_Toc13889160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9" w:name="_Toc21098196"/>
      <w:bookmarkStart w:id="8760" w:name="_Toc29765758"/>
      <w:bookmarkStart w:id="8761" w:name="_Toc37181240"/>
      <w:bookmarkStart w:id="8762" w:name="_Toc37181684"/>
      <w:bookmarkStart w:id="8763" w:name="_Toc37182128"/>
      <w:bookmarkStart w:id="8764" w:name="_Toc45882193"/>
      <w:bookmarkStart w:id="8765" w:name="_Toc52560426"/>
      <w:bookmarkStart w:id="8766" w:name="_Toc67912981"/>
      <w:bookmarkStart w:id="8767" w:name="_Toc74901668"/>
      <w:bookmarkStart w:id="8768" w:name="_Toc76504926"/>
      <w:bookmarkStart w:id="8769" w:name="_Toc83044655"/>
      <w:bookmarkStart w:id="8770" w:name="_Toc89872000"/>
      <w:bookmarkStart w:id="8771" w:name="_Toc98702619"/>
      <w:bookmarkStart w:id="8772" w:name="_Toc105745993"/>
      <w:bookmarkStart w:id="8773" w:name="_Toc123147785"/>
      <w:bookmarkStart w:id="8774" w:name="_Toc124164462"/>
      <w:bookmarkStart w:id="8775" w:name="_Toc130736452"/>
      <w:bookmarkStart w:id="8776" w:name="_Toc137308256"/>
      <w:bookmarkStart w:id="8777" w:name="_Toc138891164"/>
      <w:bookmarkStart w:id="8778" w:name="_Toc13889161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9" w:name="_Toc21098197"/>
      <w:bookmarkStart w:id="8780" w:name="_Toc29765759"/>
      <w:bookmarkStart w:id="8781" w:name="_Toc37181241"/>
      <w:bookmarkStart w:id="8782" w:name="_Toc37181685"/>
      <w:bookmarkStart w:id="8783" w:name="_Toc37182129"/>
      <w:bookmarkStart w:id="8784" w:name="_Toc45882194"/>
      <w:bookmarkStart w:id="8785" w:name="_Toc52560427"/>
      <w:bookmarkStart w:id="8786" w:name="_Toc67912982"/>
      <w:bookmarkStart w:id="8787" w:name="_Toc74901669"/>
      <w:bookmarkStart w:id="8788" w:name="_Toc76504927"/>
      <w:bookmarkStart w:id="8789" w:name="_Toc83044656"/>
      <w:bookmarkStart w:id="8790" w:name="_Toc89872001"/>
      <w:bookmarkStart w:id="8791" w:name="_Toc98702620"/>
      <w:bookmarkStart w:id="8792" w:name="_Toc105745994"/>
      <w:bookmarkStart w:id="8793" w:name="_Toc123147786"/>
      <w:bookmarkStart w:id="8794" w:name="_Toc124164463"/>
      <w:bookmarkStart w:id="8795" w:name="_Toc130736453"/>
      <w:bookmarkStart w:id="8796" w:name="_Toc137308257"/>
      <w:bookmarkStart w:id="8797" w:name="_Toc138891165"/>
      <w:bookmarkStart w:id="8798" w:name="_Toc138891611"/>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9" w:name="_Toc21098198"/>
      <w:bookmarkStart w:id="8800" w:name="_Toc29765760"/>
      <w:bookmarkStart w:id="8801" w:name="_Toc37181242"/>
      <w:bookmarkStart w:id="8802" w:name="_Toc37181686"/>
      <w:bookmarkStart w:id="8803" w:name="_Toc37182130"/>
      <w:bookmarkStart w:id="8804" w:name="_Toc45882195"/>
      <w:bookmarkStart w:id="8805" w:name="_Toc52560428"/>
      <w:bookmarkStart w:id="8806" w:name="_Toc67912983"/>
      <w:bookmarkStart w:id="8807" w:name="_Toc74901670"/>
      <w:bookmarkStart w:id="8808" w:name="_Toc76504928"/>
      <w:bookmarkStart w:id="8809" w:name="_Toc83044657"/>
      <w:bookmarkStart w:id="8810" w:name="_Toc89872002"/>
      <w:bookmarkStart w:id="8811" w:name="_Toc98702621"/>
      <w:bookmarkStart w:id="8812" w:name="_Toc105745995"/>
      <w:bookmarkStart w:id="8813" w:name="_Toc123147787"/>
      <w:bookmarkStart w:id="8814" w:name="_Toc124164464"/>
      <w:bookmarkStart w:id="8815" w:name="_Toc130736454"/>
      <w:bookmarkStart w:id="8816" w:name="_Toc137308258"/>
      <w:bookmarkStart w:id="8817" w:name="_Toc138891166"/>
      <w:bookmarkStart w:id="8818" w:name="_Toc13889161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9" w:name="_Toc21098199"/>
      <w:bookmarkStart w:id="8820" w:name="_Toc29765761"/>
      <w:bookmarkStart w:id="8821" w:name="_Toc37181243"/>
      <w:bookmarkStart w:id="8822" w:name="_Toc37181687"/>
      <w:bookmarkStart w:id="8823" w:name="_Toc37182131"/>
      <w:bookmarkStart w:id="8824" w:name="_Toc45882196"/>
      <w:bookmarkStart w:id="8825" w:name="_Toc52560429"/>
      <w:bookmarkStart w:id="8826" w:name="_Toc67912984"/>
      <w:bookmarkStart w:id="8827" w:name="_Toc74901671"/>
      <w:bookmarkStart w:id="8828" w:name="_Toc76504929"/>
      <w:bookmarkStart w:id="8829" w:name="_Toc83044658"/>
      <w:bookmarkStart w:id="8830" w:name="_Toc89872003"/>
      <w:bookmarkStart w:id="8831" w:name="_Toc98702622"/>
      <w:bookmarkStart w:id="8832" w:name="_Toc105745996"/>
      <w:bookmarkStart w:id="8833" w:name="_Toc123147788"/>
      <w:bookmarkStart w:id="8834" w:name="_Toc124164465"/>
      <w:bookmarkStart w:id="8835" w:name="_Toc130736455"/>
      <w:bookmarkStart w:id="8836" w:name="_Toc137308259"/>
      <w:bookmarkStart w:id="8837" w:name="_Toc138891167"/>
      <w:bookmarkStart w:id="8838" w:name="_Toc13889161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39" w:name="_Toc21098200"/>
      <w:bookmarkStart w:id="8840" w:name="_Toc29765762"/>
      <w:bookmarkStart w:id="8841" w:name="_Toc37181244"/>
      <w:bookmarkStart w:id="8842" w:name="_Toc37181688"/>
      <w:bookmarkStart w:id="8843" w:name="_Toc37182132"/>
      <w:bookmarkStart w:id="8844" w:name="_Toc45882197"/>
      <w:bookmarkStart w:id="8845" w:name="_Toc52560430"/>
      <w:bookmarkStart w:id="8846" w:name="_Toc67912985"/>
      <w:bookmarkStart w:id="8847" w:name="_Toc74901672"/>
      <w:bookmarkStart w:id="8848" w:name="_Toc76504930"/>
      <w:bookmarkStart w:id="8849" w:name="_Toc83044659"/>
      <w:bookmarkStart w:id="8850" w:name="_Toc89872004"/>
      <w:bookmarkStart w:id="8851" w:name="_Toc98702623"/>
      <w:bookmarkStart w:id="8852" w:name="_Toc105745997"/>
      <w:bookmarkStart w:id="8853" w:name="_Toc123147789"/>
      <w:bookmarkStart w:id="8854" w:name="_Toc124164466"/>
      <w:bookmarkStart w:id="8855" w:name="_Toc130736456"/>
      <w:bookmarkStart w:id="8856" w:name="_Toc137308260"/>
      <w:bookmarkStart w:id="8857" w:name="_Toc138891168"/>
      <w:bookmarkStart w:id="8858" w:name="_Toc138891614"/>
      <w:bookmarkStart w:id="8859" w:name="_Toc21098201"/>
      <w:bookmarkStart w:id="8860" w:name="_Toc29765763"/>
      <w:bookmarkStart w:id="8861" w:name="_Toc37181245"/>
      <w:bookmarkStart w:id="8862" w:name="_Toc37181689"/>
      <w:bookmarkStart w:id="8863" w:name="_Toc37182133"/>
      <w:bookmarkStart w:id="8864" w:name="_Toc45882198"/>
      <w:bookmarkStart w:id="8865" w:name="_Toc52560431"/>
      <w:bookmarkStart w:id="8866" w:name="_Toc67912986"/>
      <w:bookmarkStart w:id="8867" w:name="_Toc74901673"/>
      <w:bookmarkStart w:id="8868" w:name="_Toc76504931"/>
      <w:bookmarkStart w:id="8869" w:name="_Toc83044660"/>
      <w:bookmarkStart w:id="8870"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1" w:name="_Toc98702624"/>
      <w:bookmarkStart w:id="8872" w:name="_Toc105745998"/>
      <w:bookmarkStart w:id="8873" w:name="_Toc123147790"/>
      <w:bookmarkStart w:id="8874" w:name="_Toc124164467"/>
      <w:bookmarkStart w:id="8875" w:name="_Toc130736457"/>
      <w:bookmarkStart w:id="8876" w:name="_Toc137308261"/>
      <w:bookmarkStart w:id="8877" w:name="_Toc138891169"/>
      <w:bookmarkStart w:id="8878" w:name="_Toc13889161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1"/>
      <w:bookmarkEnd w:id="8872"/>
      <w:bookmarkEnd w:id="8873"/>
      <w:bookmarkEnd w:id="8874"/>
      <w:bookmarkEnd w:id="8875"/>
      <w:bookmarkEnd w:id="8876"/>
      <w:bookmarkEnd w:id="8877"/>
      <w:bookmarkEnd w:id="887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79" w:name="_Toc98702625"/>
      <w:bookmarkStart w:id="8880" w:name="_Toc105745999"/>
      <w:bookmarkStart w:id="8881" w:name="_Toc123147791"/>
      <w:bookmarkStart w:id="8882" w:name="_Toc124164468"/>
      <w:bookmarkStart w:id="8883" w:name="_Toc130736458"/>
      <w:bookmarkStart w:id="8884" w:name="_Toc137308262"/>
      <w:bookmarkStart w:id="8885" w:name="_Toc138891170"/>
      <w:bookmarkStart w:id="8886" w:name="_Toc13889161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9"/>
      <w:bookmarkEnd w:id="8860"/>
      <w:bookmarkEnd w:id="8861"/>
      <w:bookmarkEnd w:id="8862"/>
      <w:bookmarkEnd w:id="8863"/>
      <w:bookmarkEnd w:id="8864"/>
      <w:bookmarkEnd w:id="8865"/>
      <w:bookmarkEnd w:id="8866"/>
      <w:bookmarkEnd w:id="8867"/>
      <w:bookmarkEnd w:id="8868"/>
      <w:bookmarkEnd w:id="8869"/>
      <w:bookmarkEnd w:id="8870"/>
      <w:bookmarkEnd w:id="8879"/>
      <w:bookmarkEnd w:id="8880"/>
      <w:bookmarkEnd w:id="8881"/>
      <w:bookmarkEnd w:id="8882"/>
      <w:bookmarkEnd w:id="8883"/>
      <w:bookmarkEnd w:id="8884"/>
      <w:bookmarkEnd w:id="8885"/>
      <w:bookmarkEnd w:id="888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7" w:name="_Toc21098202"/>
      <w:bookmarkStart w:id="8888" w:name="_Toc29765764"/>
      <w:bookmarkStart w:id="8889" w:name="_Toc37181246"/>
      <w:bookmarkStart w:id="8890" w:name="_Toc37181690"/>
      <w:bookmarkStart w:id="8891" w:name="_Toc37182134"/>
      <w:bookmarkStart w:id="8892" w:name="_Toc45882199"/>
      <w:bookmarkStart w:id="8893" w:name="_Toc52560432"/>
      <w:bookmarkStart w:id="8894" w:name="_Toc67912987"/>
      <w:bookmarkStart w:id="8895" w:name="_Toc74901674"/>
      <w:bookmarkStart w:id="8896" w:name="_Toc76504932"/>
      <w:bookmarkStart w:id="8897" w:name="_Toc83044661"/>
      <w:bookmarkStart w:id="8898" w:name="_Toc89872006"/>
      <w:bookmarkStart w:id="8899" w:name="_Toc98702626"/>
      <w:bookmarkStart w:id="8900" w:name="_Toc105746000"/>
      <w:bookmarkStart w:id="8901" w:name="_Toc123147792"/>
      <w:bookmarkStart w:id="8902" w:name="_Toc124164469"/>
      <w:bookmarkStart w:id="8903" w:name="_Toc130736459"/>
      <w:bookmarkStart w:id="8904" w:name="_Toc137308263"/>
      <w:bookmarkStart w:id="8905" w:name="_Toc138891171"/>
      <w:bookmarkStart w:id="8906" w:name="_Toc13889161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7" w:name="_Toc21098203"/>
      <w:bookmarkStart w:id="8908" w:name="_Toc29765765"/>
      <w:bookmarkStart w:id="8909" w:name="_Toc37181247"/>
      <w:bookmarkStart w:id="8910" w:name="_Toc37181691"/>
      <w:bookmarkStart w:id="8911" w:name="_Toc37182135"/>
      <w:bookmarkStart w:id="8912" w:name="_Toc45882200"/>
      <w:bookmarkStart w:id="8913" w:name="_Toc52560433"/>
      <w:bookmarkStart w:id="8914" w:name="_Toc67912988"/>
      <w:bookmarkStart w:id="8915" w:name="_Toc74901675"/>
      <w:bookmarkStart w:id="8916" w:name="_Toc76504933"/>
      <w:bookmarkStart w:id="8917" w:name="_Toc83044662"/>
      <w:bookmarkStart w:id="8918" w:name="_Toc89872007"/>
      <w:bookmarkStart w:id="8919" w:name="_Toc98702627"/>
      <w:bookmarkStart w:id="8920" w:name="_Toc105746001"/>
      <w:bookmarkStart w:id="8921" w:name="_Toc123147793"/>
      <w:bookmarkStart w:id="8922" w:name="_Toc124164470"/>
      <w:bookmarkStart w:id="8923" w:name="_Toc130736460"/>
      <w:bookmarkStart w:id="8924" w:name="_Toc137308264"/>
      <w:bookmarkStart w:id="8925" w:name="_Toc138891172"/>
      <w:bookmarkStart w:id="8926" w:name="_Toc13889161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7" w:name="_Toc21098204"/>
      <w:bookmarkStart w:id="8928" w:name="_Toc29765766"/>
      <w:bookmarkStart w:id="8929" w:name="_Toc37181248"/>
      <w:bookmarkStart w:id="8930" w:name="_Toc37181692"/>
      <w:bookmarkStart w:id="8931" w:name="_Toc37182136"/>
      <w:bookmarkStart w:id="8932" w:name="_Toc45882201"/>
      <w:bookmarkStart w:id="8933" w:name="_Toc52560434"/>
      <w:bookmarkStart w:id="8934" w:name="_Toc67912989"/>
      <w:bookmarkStart w:id="8935" w:name="_Toc74901676"/>
      <w:bookmarkStart w:id="8936" w:name="_Toc76504934"/>
      <w:bookmarkStart w:id="8937" w:name="_Toc83044663"/>
      <w:bookmarkStart w:id="8938" w:name="_Toc89872008"/>
      <w:bookmarkStart w:id="8939" w:name="_Toc98702628"/>
      <w:bookmarkStart w:id="8940" w:name="_Toc105746002"/>
      <w:bookmarkStart w:id="8941" w:name="_Toc123147794"/>
      <w:bookmarkStart w:id="8942" w:name="_Toc124164471"/>
      <w:bookmarkStart w:id="8943" w:name="_Toc130736461"/>
      <w:bookmarkStart w:id="8944" w:name="_Toc137308265"/>
      <w:bookmarkStart w:id="8945" w:name="_Toc138891173"/>
      <w:bookmarkStart w:id="8946" w:name="_Toc13889161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7" w:name="_Toc21098205"/>
      <w:bookmarkStart w:id="8948" w:name="_Toc29765767"/>
      <w:bookmarkStart w:id="8949" w:name="_Toc37181249"/>
      <w:bookmarkStart w:id="8950" w:name="_Toc37181693"/>
      <w:bookmarkStart w:id="8951" w:name="_Toc37182137"/>
      <w:bookmarkStart w:id="8952" w:name="_Toc45882202"/>
      <w:bookmarkStart w:id="8953" w:name="_Toc52560435"/>
      <w:bookmarkStart w:id="8954" w:name="_Toc67912990"/>
      <w:bookmarkStart w:id="8955" w:name="_Toc74901677"/>
      <w:bookmarkStart w:id="8956" w:name="_Toc76504935"/>
      <w:bookmarkStart w:id="8957" w:name="_Toc83044664"/>
      <w:bookmarkStart w:id="8958" w:name="_Toc89872009"/>
      <w:bookmarkStart w:id="8959" w:name="_Toc98702629"/>
      <w:bookmarkStart w:id="8960" w:name="_Toc105746003"/>
      <w:bookmarkStart w:id="8961" w:name="_Toc123147795"/>
      <w:bookmarkStart w:id="8962" w:name="_Toc124164472"/>
      <w:bookmarkStart w:id="8963" w:name="_Toc130736462"/>
      <w:bookmarkStart w:id="8964" w:name="_Toc137308266"/>
      <w:bookmarkStart w:id="8965" w:name="_Toc138891174"/>
      <w:bookmarkStart w:id="8966" w:name="_Toc138891620"/>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7" w:name="_Toc21098206"/>
      <w:bookmarkStart w:id="8968" w:name="_Toc29765768"/>
      <w:bookmarkStart w:id="8969" w:name="_Toc37181250"/>
      <w:bookmarkStart w:id="8970" w:name="_Toc37181694"/>
      <w:bookmarkStart w:id="8971" w:name="_Toc37182138"/>
      <w:bookmarkStart w:id="8972" w:name="_Toc45882203"/>
      <w:bookmarkStart w:id="8973" w:name="_Toc52560436"/>
      <w:bookmarkStart w:id="8974" w:name="_Toc67912991"/>
      <w:bookmarkStart w:id="8975" w:name="_Toc74901678"/>
      <w:bookmarkStart w:id="8976" w:name="_Toc76504936"/>
      <w:bookmarkStart w:id="8977" w:name="_Toc83044665"/>
      <w:bookmarkStart w:id="8978" w:name="_Toc89872010"/>
      <w:bookmarkStart w:id="8979" w:name="_Toc98702630"/>
      <w:bookmarkStart w:id="8980" w:name="_Toc105746004"/>
      <w:bookmarkStart w:id="8981" w:name="_Toc123147796"/>
      <w:bookmarkStart w:id="8982" w:name="_Toc124164473"/>
      <w:bookmarkStart w:id="8983" w:name="_Toc130736463"/>
      <w:bookmarkStart w:id="8984" w:name="_Toc137308267"/>
      <w:bookmarkStart w:id="8985" w:name="_Toc138891175"/>
      <w:bookmarkStart w:id="8986" w:name="_Toc138891621"/>
      <w:r w:rsidRPr="00A46FD9">
        <w:lastRenderedPageBreak/>
        <w:t>Annex F (informative):</w:t>
      </w:r>
      <w:r w:rsidRPr="00A46FD9">
        <w:br/>
        <w:t>Change history</w:t>
      </w:r>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7" w:name="OLE_LINK1"/>
            <w:bookmarkStart w:id="8988" w:name="OLE_LINK2"/>
            <w:r w:rsidRPr="00A46FD9">
              <w:rPr>
                <w:rFonts w:cs="Arial"/>
                <w:sz w:val="16"/>
                <w:szCs w:val="16"/>
              </w:rPr>
              <w:t>Agreed Text Proposals in RAN4#53:</w:t>
            </w:r>
          </w:p>
          <w:bookmarkEnd w:id="8987"/>
          <w:bookmarkEnd w:id="898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53FC6" w14:textId="77777777" w:rsidR="00583384" w:rsidRDefault="00583384">
      <w:r>
        <w:separator/>
      </w:r>
    </w:p>
  </w:endnote>
  <w:endnote w:type="continuationSeparator" w:id="0">
    <w:p w14:paraId="08CDA0AE" w14:textId="77777777" w:rsidR="00583384" w:rsidRDefault="0058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933C" w14:textId="77777777" w:rsidR="00583384" w:rsidRDefault="00583384">
      <w:r>
        <w:separator/>
      </w:r>
    </w:p>
  </w:footnote>
  <w:footnote w:type="continuationSeparator" w:id="0">
    <w:p w14:paraId="534DA199" w14:textId="77777777" w:rsidR="00583384" w:rsidRDefault="0058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A4520C1"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290">
      <w:rPr>
        <w:rFonts w:ascii="Arial" w:hAnsi="Arial" w:cs="Arial"/>
        <w:b/>
        <w:noProof/>
        <w:sz w:val="18"/>
        <w:szCs w:val="18"/>
      </w:rPr>
      <w:t>3GPP TS 37.141 V18.2.0 (2023-06)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296B4F0"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290">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7DA1"/>
    <w:rsid w:val="000B5634"/>
    <w:rsid w:val="000C3723"/>
    <w:rsid w:val="000C47C3"/>
    <w:rsid w:val="000D58AB"/>
    <w:rsid w:val="000E13D2"/>
    <w:rsid w:val="00120107"/>
    <w:rsid w:val="001209B1"/>
    <w:rsid w:val="00133525"/>
    <w:rsid w:val="00140290"/>
    <w:rsid w:val="00160180"/>
    <w:rsid w:val="00166771"/>
    <w:rsid w:val="00177C57"/>
    <w:rsid w:val="00194E84"/>
    <w:rsid w:val="00197CA3"/>
    <w:rsid w:val="001A1C4E"/>
    <w:rsid w:val="001A4C42"/>
    <w:rsid w:val="001A55EC"/>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46C13"/>
    <w:rsid w:val="0025429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00F80"/>
    <w:rsid w:val="003172DC"/>
    <w:rsid w:val="00336DB0"/>
    <w:rsid w:val="003478F8"/>
    <w:rsid w:val="0035462D"/>
    <w:rsid w:val="00361D3F"/>
    <w:rsid w:val="003731EE"/>
    <w:rsid w:val="003765B8"/>
    <w:rsid w:val="0038480B"/>
    <w:rsid w:val="0039579F"/>
    <w:rsid w:val="00397A0C"/>
    <w:rsid w:val="003A2D51"/>
    <w:rsid w:val="003B694A"/>
    <w:rsid w:val="003B69B9"/>
    <w:rsid w:val="003C3971"/>
    <w:rsid w:val="003D7F5E"/>
    <w:rsid w:val="003F55CA"/>
    <w:rsid w:val="00402C27"/>
    <w:rsid w:val="00423334"/>
    <w:rsid w:val="004328C1"/>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83384"/>
    <w:rsid w:val="00597B11"/>
    <w:rsid w:val="005A6D4A"/>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66CEF"/>
    <w:rsid w:val="00670D4A"/>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46B2"/>
    <w:rsid w:val="008C384C"/>
    <w:rsid w:val="008C3E3C"/>
    <w:rsid w:val="008C760E"/>
    <w:rsid w:val="008E09FA"/>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C6BC6"/>
    <w:rsid w:val="00AE288F"/>
    <w:rsid w:val="00AE65E2"/>
    <w:rsid w:val="00AF3E0E"/>
    <w:rsid w:val="00AF406D"/>
    <w:rsid w:val="00B01838"/>
    <w:rsid w:val="00B03CAD"/>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642D7"/>
    <w:rsid w:val="00C72833"/>
    <w:rsid w:val="00C80F1D"/>
    <w:rsid w:val="00C872ED"/>
    <w:rsid w:val="00C93F40"/>
    <w:rsid w:val="00C952B8"/>
    <w:rsid w:val="00CA3D0C"/>
    <w:rsid w:val="00CC7951"/>
    <w:rsid w:val="00CD3A35"/>
    <w:rsid w:val="00CE1EE7"/>
    <w:rsid w:val="00CF2ED8"/>
    <w:rsid w:val="00D02BF1"/>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E113DC"/>
    <w:rsid w:val="00E16509"/>
    <w:rsid w:val="00E22DD3"/>
    <w:rsid w:val="00E2760D"/>
    <w:rsid w:val="00E32B74"/>
    <w:rsid w:val="00E44582"/>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13360"/>
    <w:rsid w:val="00F22EC7"/>
    <w:rsid w:val="00F325C8"/>
    <w:rsid w:val="00F436A6"/>
    <w:rsid w:val="00F549BD"/>
    <w:rsid w:val="00F653B8"/>
    <w:rsid w:val="00F65448"/>
    <w:rsid w:val="00F9008D"/>
    <w:rsid w:val="00FA1266"/>
    <w:rsid w:val="00FA3B7C"/>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250</Pages>
  <Words>91497</Words>
  <Characters>521538</Characters>
  <Application>Microsoft Office Word</Application>
  <DocSecurity>0</DocSecurity>
  <Lines>4346</Lines>
  <Paragraphs>1223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66</cp:revision>
  <cp:lastPrinted>2019-02-25T14:05:00Z</cp:lastPrinted>
  <dcterms:created xsi:type="dcterms:W3CDTF">2022-01-08T17:53:00Z</dcterms:created>
  <dcterms:modified xsi:type="dcterms:W3CDTF">2023-06-30T11:33:00Z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