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9A641" w14:textId="218678F4" w:rsidR="00B00240" w:rsidRPr="00A07190" w:rsidRDefault="00B00240" w:rsidP="00B00240">
      <w:pPr>
        <w:pStyle w:val="ZA"/>
        <w:framePr w:wrap="notBeside"/>
      </w:pPr>
      <w:bookmarkStart w:id="0" w:name="page1"/>
      <w:r w:rsidRPr="00A07190">
        <w:rPr>
          <w:sz w:val="64"/>
        </w:rPr>
        <w:t xml:space="preserve">3GPP TS 37.104 </w:t>
      </w:r>
      <w:r w:rsidRPr="00A07190">
        <w:t>V15.</w:t>
      </w:r>
      <w:r w:rsidR="00BD4ADE" w:rsidRPr="00A07190">
        <w:t>1</w:t>
      </w:r>
      <w:r w:rsidR="00BD4ADE">
        <w:t>5</w:t>
      </w:r>
      <w:r w:rsidRPr="00A07190">
        <w:t xml:space="preserve">.0 </w:t>
      </w:r>
      <w:r w:rsidRPr="00A07190">
        <w:rPr>
          <w:sz w:val="32"/>
        </w:rPr>
        <w:t>(</w:t>
      </w:r>
      <w:r w:rsidR="00B221FC" w:rsidRPr="00A07190">
        <w:rPr>
          <w:rFonts w:cs="v5.0.0"/>
          <w:sz w:val="32"/>
        </w:rPr>
        <w:t>202</w:t>
      </w:r>
      <w:r w:rsidR="00B221FC">
        <w:rPr>
          <w:rFonts w:cs="v5.0.0"/>
          <w:sz w:val="32"/>
        </w:rPr>
        <w:t>1</w:t>
      </w:r>
      <w:r w:rsidRPr="00A07190">
        <w:rPr>
          <w:rFonts w:cs="v5.0.0"/>
          <w:sz w:val="32"/>
        </w:rPr>
        <w:t>-</w:t>
      </w:r>
      <w:r w:rsidR="00BD4ADE">
        <w:rPr>
          <w:rFonts w:cs="v5.0.0"/>
          <w:sz w:val="32"/>
        </w:rPr>
        <w:t>12</w:t>
      </w:r>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1"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03B270D4"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B221FC">
        <w:rPr>
          <w:noProof/>
          <w:sz w:val="18"/>
        </w:rPr>
        <w:t>1</w:t>
      </w:r>
      <w:r w:rsidRPr="00A07190">
        <w:rPr>
          <w:noProof/>
          <w:sz w:val="18"/>
        </w:rPr>
        <w:t>, 3GPP Organizational Partners (ARIB, ATIS, CCSA, ETSI, TSDSI, TTA, TTC).</w:t>
      </w:r>
      <w:bookmarkStart w:id="2" w:name="copyrightaddon"/>
      <w:bookmarkEnd w:id="2"/>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1"/>
    <w:p w14:paraId="6009A665" w14:textId="77777777" w:rsidR="00397EF1" w:rsidRPr="00A07190" w:rsidRDefault="00397EF1" w:rsidP="00397EF1">
      <w:pPr>
        <w:pStyle w:val="TT"/>
        <w:outlineLvl w:val="0"/>
      </w:pPr>
      <w:r w:rsidRPr="00A07190">
        <w:br w:type="page"/>
      </w:r>
      <w:r w:rsidRPr="00A07190">
        <w:lastRenderedPageBreak/>
        <w:t>Contents</w:t>
      </w:r>
    </w:p>
    <w:p w14:paraId="563946CD" w14:textId="2C514E80" w:rsidR="00A05DA1" w:rsidRDefault="00A05DA1">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_Toc89849761 \h </w:instrText>
      </w:r>
      <w:r>
        <w:fldChar w:fldCharType="separate"/>
      </w:r>
      <w:r>
        <w:t>6</w:t>
      </w:r>
      <w:r>
        <w:fldChar w:fldCharType="end"/>
      </w:r>
    </w:p>
    <w:p w14:paraId="6E5E143D" w14:textId="1FFCBF79" w:rsidR="00A05DA1" w:rsidRDefault="00A05DA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_Toc89849762 \h </w:instrText>
      </w:r>
      <w:r>
        <w:fldChar w:fldCharType="separate"/>
      </w:r>
      <w:r>
        <w:t>7</w:t>
      </w:r>
      <w:r>
        <w:fldChar w:fldCharType="end"/>
      </w:r>
    </w:p>
    <w:p w14:paraId="2A3B6C56" w14:textId="6E808479" w:rsidR="00A05DA1" w:rsidRDefault="00A05DA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_Toc89849763 \h </w:instrText>
      </w:r>
      <w:r>
        <w:fldChar w:fldCharType="separate"/>
      </w:r>
      <w:r>
        <w:t>7</w:t>
      </w:r>
      <w:r>
        <w:fldChar w:fldCharType="end"/>
      </w:r>
    </w:p>
    <w:p w14:paraId="44B7E29A" w14:textId="72304E33" w:rsidR="00A05DA1" w:rsidRDefault="00A05DA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_Toc89849764 \h </w:instrText>
      </w:r>
      <w:r>
        <w:fldChar w:fldCharType="separate"/>
      </w:r>
      <w:r>
        <w:t>8</w:t>
      </w:r>
      <w:r>
        <w:fldChar w:fldCharType="end"/>
      </w:r>
    </w:p>
    <w:p w14:paraId="5D7D1319" w14:textId="5C9B7237" w:rsidR="00A05DA1" w:rsidRDefault="00A05DA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_Toc89849765 \h </w:instrText>
      </w:r>
      <w:r>
        <w:fldChar w:fldCharType="separate"/>
      </w:r>
      <w:r>
        <w:t>8</w:t>
      </w:r>
      <w:r>
        <w:fldChar w:fldCharType="end"/>
      </w:r>
    </w:p>
    <w:p w14:paraId="2252882A" w14:textId="019EF852" w:rsidR="00A05DA1" w:rsidRDefault="00A05DA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_Toc89849766 \h </w:instrText>
      </w:r>
      <w:r>
        <w:fldChar w:fldCharType="separate"/>
      </w:r>
      <w:r>
        <w:t>11</w:t>
      </w:r>
      <w:r>
        <w:fldChar w:fldCharType="end"/>
      </w:r>
    </w:p>
    <w:p w14:paraId="533E842E" w14:textId="7B057EBA" w:rsidR="00A05DA1" w:rsidRDefault="00A05DA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_Toc89849767 \h </w:instrText>
      </w:r>
      <w:r>
        <w:fldChar w:fldCharType="separate"/>
      </w:r>
      <w:r>
        <w:t>13</w:t>
      </w:r>
      <w:r>
        <w:fldChar w:fldCharType="end"/>
      </w:r>
    </w:p>
    <w:p w14:paraId="2061B925" w14:textId="585963DA" w:rsidR="00A05DA1" w:rsidRDefault="00A05DA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_Toc89849768 \h </w:instrText>
      </w:r>
      <w:r>
        <w:fldChar w:fldCharType="separate"/>
      </w:r>
      <w:r>
        <w:t>15</w:t>
      </w:r>
      <w:r>
        <w:fldChar w:fldCharType="end"/>
      </w:r>
    </w:p>
    <w:p w14:paraId="60089183" w14:textId="42FE3357" w:rsidR="00A05DA1" w:rsidRDefault="00A05DA1">
      <w:pPr>
        <w:pStyle w:val="TOC2"/>
        <w:rPr>
          <w:rFonts w:asciiTheme="minorHAnsi" w:eastAsiaTheme="minorEastAsia" w:hAnsiTheme="minorHAnsi" w:cstheme="minorBidi"/>
          <w:sz w:val="22"/>
          <w:szCs w:val="22"/>
        </w:rPr>
      </w:pPr>
      <w:r w:rsidRPr="002969BE">
        <w:rPr>
          <w:snapToGrid w:val="0"/>
        </w:rPr>
        <w:t>4.1</w:t>
      </w:r>
      <w:r>
        <w:rPr>
          <w:rFonts w:asciiTheme="minorHAnsi" w:eastAsiaTheme="minorEastAsia" w:hAnsiTheme="minorHAnsi" w:cstheme="minorBidi"/>
          <w:sz w:val="22"/>
          <w:szCs w:val="22"/>
        </w:rPr>
        <w:tab/>
      </w:r>
      <w:r w:rsidRPr="002969BE">
        <w:rPr>
          <w:snapToGrid w:val="0"/>
        </w:rPr>
        <w:t>Relation between the MSR specification and the single-RAT specifications</w:t>
      </w:r>
      <w:r>
        <w:tab/>
      </w:r>
      <w:r>
        <w:fldChar w:fldCharType="begin"/>
      </w:r>
      <w:r>
        <w:instrText xml:space="preserve"> PAGEREF _Toc89849769 \h </w:instrText>
      </w:r>
      <w:r>
        <w:fldChar w:fldCharType="separate"/>
      </w:r>
      <w:r>
        <w:t>15</w:t>
      </w:r>
      <w:r>
        <w:fldChar w:fldCharType="end"/>
      </w:r>
    </w:p>
    <w:p w14:paraId="43C33CF6" w14:textId="54BE9E23" w:rsidR="00A05DA1" w:rsidRDefault="00A05DA1">
      <w:pPr>
        <w:pStyle w:val="TOC2"/>
        <w:rPr>
          <w:rFonts w:asciiTheme="minorHAnsi" w:eastAsiaTheme="minorEastAsia" w:hAnsiTheme="minorHAnsi" w:cstheme="minorBidi"/>
          <w:sz w:val="22"/>
          <w:szCs w:val="22"/>
        </w:rPr>
      </w:pPr>
      <w:r w:rsidRPr="002969BE">
        <w:rPr>
          <w:snapToGrid w:val="0"/>
        </w:rPr>
        <w:t>4.2</w:t>
      </w:r>
      <w:r>
        <w:rPr>
          <w:rFonts w:asciiTheme="minorHAnsi" w:eastAsiaTheme="minorEastAsia" w:hAnsiTheme="minorHAnsi" w:cstheme="minorBidi"/>
          <w:sz w:val="22"/>
          <w:szCs w:val="22"/>
        </w:rPr>
        <w:tab/>
      </w:r>
      <w:r w:rsidRPr="002969BE">
        <w:rPr>
          <w:snapToGrid w:val="0"/>
        </w:rPr>
        <w:t>Relationship between minimum requirements and test requirements</w:t>
      </w:r>
      <w:r>
        <w:tab/>
      </w:r>
      <w:r>
        <w:fldChar w:fldCharType="begin"/>
      </w:r>
      <w:r>
        <w:instrText xml:space="preserve"> PAGEREF _Toc89849770 \h </w:instrText>
      </w:r>
      <w:r>
        <w:fldChar w:fldCharType="separate"/>
      </w:r>
      <w:r>
        <w:t>15</w:t>
      </w:r>
      <w:r>
        <w:fldChar w:fldCharType="end"/>
      </w:r>
    </w:p>
    <w:p w14:paraId="34067233" w14:textId="40D77E11" w:rsidR="00A05DA1" w:rsidRDefault="00A05DA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_Toc89849771 \h </w:instrText>
      </w:r>
      <w:r>
        <w:fldChar w:fldCharType="separate"/>
      </w:r>
      <w:r>
        <w:t>15</w:t>
      </w:r>
      <w:r>
        <w:fldChar w:fldCharType="end"/>
      </w:r>
    </w:p>
    <w:p w14:paraId="7657D748" w14:textId="6FE86F79" w:rsidR="00A05DA1" w:rsidRDefault="00A05DA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_Toc89849772 \h </w:instrText>
      </w:r>
      <w:r>
        <w:fldChar w:fldCharType="separate"/>
      </w:r>
      <w:r>
        <w:t>16</w:t>
      </w:r>
      <w:r>
        <w:fldChar w:fldCharType="end"/>
      </w:r>
    </w:p>
    <w:p w14:paraId="22EACD4F" w14:textId="1E96DF1B" w:rsidR="00A05DA1" w:rsidRDefault="00A05DA1">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_Toc89849773 \h </w:instrText>
      </w:r>
      <w:r>
        <w:fldChar w:fldCharType="separate"/>
      </w:r>
      <w:r>
        <w:t>17</w:t>
      </w:r>
      <w:r>
        <w:fldChar w:fldCharType="end"/>
      </w:r>
    </w:p>
    <w:p w14:paraId="24D315C2" w14:textId="06E3B9AB" w:rsidR="00A05DA1" w:rsidRDefault="00A05DA1">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_Toc89849774 \h </w:instrText>
      </w:r>
      <w:r>
        <w:fldChar w:fldCharType="separate"/>
      </w:r>
      <w:r>
        <w:t>21</w:t>
      </w:r>
      <w:r>
        <w:fldChar w:fldCharType="end"/>
      </w:r>
    </w:p>
    <w:p w14:paraId="50F686F2" w14:textId="5A998B4D" w:rsidR="00A05DA1" w:rsidRDefault="00A05DA1">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_Toc89849775 \h </w:instrText>
      </w:r>
      <w:r>
        <w:fldChar w:fldCharType="separate"/>
      </w:r>
      <w:r>
        <w:t>22</w:t>
      </w:r>
      <w:r>
        <w:fldChar w:fldCharType="end"/>
      </w:r>
    </w:p>
    <w:p w14:paraId="1CA3D918" w14:textId="48F403A0" w:rsidR="00A05DA1" w:rsidRDefault="00A05DA1">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_Toc89849776 \h </w:instrText>
      </w:r>
      <w:r>
        <w:fldChar w:fldCharType="separate"/>
      </w:r>
      <w:r>
        <w:t>22</w:t>
      </w:r>
      <w:r>
        <w:fldChar w:fldCharType="end"/>
      </w:r>
    </w:p>
    <w:p w14:paraId="54CC25C4" w14:textId="4C835DF4" w:rsidR="00A05DA1" w:rsidRDefault="00A05DA1">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_Toc89849777 \h </w:instrText>
      </w:r>
      <w:r>
        <w:fldChar w:fldCharType="separate"/>
      </w:r>
      <w:r>
        <w:t>22</w:t>
      </w:r>
      <w:r>
        <w:fldChar w:fldCharType="end"/>
      </w:r>
    </w:p>
    <w:p w14:paraId="36D1A4F3" w14:textId="462FC51B" w:rsidR="00A05DA1" w:rsidRDefault="00A05DA1">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_Toc89849778 \h </w:instrText>
      </w:r>
      <w:r>
        <w:fldChar w:fldCharType="separate"/>
      </w:r>
      <w:r>
        <w:t>22</w:t>
      </w:r>
      <w:r>
        <w:fldChar w:fldCharType="end"/>
      </w:r>
    </w:p>
    <w:p w14:paraId="23B1C277" w14:textId="5B771A73" w:rsidR="00A05DA1" w:rsidRDefault="00A05DA1">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_Toc89849779 \h </w:instrText>
      </w:r>
      <w:r>
        <w:fldChar w:fldCharType="separate"/>
      </w:r>
      <w:r>
        <w:t>23</w:t>
      </w:r>
      <w:r>
        <w:fldChar w:fldCharType="end"/>
      </w:r>
    </w:p>
    <w:p w14:paraId="757E0DF1" w14:textId="4321FD0E" w:rsidR="00A05DA1" w:rsidRDefault="00A05DA1">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_Toc89849780 \h </w:instrText>
      </w:r>
      <w:r>
        <w:fldChar w:fldCharType="separate"/>
      </w:r>
      <w:r>
        <w:t>24</w:t>
      </w:r>
      <w:r>
        <w:fldChar w:fldCharType="end"/>
      </w:r>
    </w:p>
    <w:p w14:paraId="7FE9D806" w14:textId="16DE9DF7" w:rsidR="00A05DA1" w:rsidRDefault="00A05DA1">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_Toc89849781 \h </w:instrText>
      </w:r>
      <w:r>
        <w:fldChar w:fldCharType="separate"/>
      </w:r>
      <w:r>
        <w:t>24</w:t>
      </w:r>
      <w:r>
        <w:fldChar w:fldCharType="end"/>
      </w:r>
    </w:p>
    <w:p w14:paraId="49115996" w14:textId="1842C987" w:rsidR="00A05DA1" w:rsidRDefault="00A05DA1">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_Toc89849782 \h </w:instrText>
      </w:r>
      <w:r>
        <w:fldChar w:fldCharType="separate"/>
      </w:r>
      <w:r>
        <w:t>24</w:t>
      </w:r>
      <w:r>
        <w:fldChar w:fldCharType="end"/>
      </w:r>
    </w:p>
    <w:p w14:paraId="39A6AFA0" w14:textId="1497B5DD" w:rsidR="00A05DA1" w:rsidRDefault="00A05DA1">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_Toc89849783 \h </w:instrText>
      </w:r>
      <w:r>
        <w:fldChar w:fldCharType="separate"/>
      </w:r>
      <w:r>
        <w:t>24</w:t>
      </w:r>
      <w:r>
        <w:fldChar w:fldCharType="end"/>
      </w:r>
    </w:p>
    <w:p w14:paraId="4AAC68B0" w14:textId="4BA320AD" w:rsidR="00A05DA1" w:rsidRDefault="00A05DA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_Toc89849784 \h </w:instrText>
      </w:r>
      <w:r>
        <w:fldChar w:fldCharType="separate"/>
      </w:r>
      <w:r>
        <w:t>25</w:t>
      </w:r>
      <w:r>
        <w:fldChar w:fldCharType="end"/>
      </w:r>
    </w:p>
    <w:p w14:paraId="5339006D" w14:textId="447224A9" w:rsidR="00A05DA1" w:rsidRDefault="00A05DA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_Toc89849785 \h </w:instrText>
      </w:r>
      <w:r>
        <w:fldChar w:fldCharType="separate"/>
      </w:r>
      <w:r>
        <w:t>25</w:t>
      </w:r>
      <w:r>
        <w:fldChar w:fldCharType="end"/>
      </w:r>
    </w:p>
    <w:p w14:paraId="4CD2434B" w14:textId="41566F46" w:rsidR="00A05DA1" w:rsidRDefault="00A05DA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_Toc89849786 \h </w:instrText>
      </w:r>
      <w:r>
        <w:fldChar w:fldCharType="separate"/>
      </w:r>
      <w:r>
        <w:t>28</w:t>
      </w:r>
      <w:r>
        <w:fldChar w:fldCharType="end"/>
      </w:r>
    </w:p>
    <w:p w14:paraId="396C6B17" w14:textId="0094787F" w:rsidR="00A05DA1" w:rsidRDefault="00A05DA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_Toc89849787 \h </w:instrText>
      </w:r>
      <w:r>
        <w:fldChar w:fldCharType="separate"/>
      </w:r>
      <w:r>
        <w:t>31</w:t>
      </w:r>
      <w:r>
        <w:fldChar w:fldCharType="end"/>
      </w:r>
    </w:p>
    <w:p w14:paraId="0F5518D7" w14:textId="441DB6BF" w:rsidR="00A05DA1" w:rsidRDefault="00A05DA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_Toc89849788 \h </w:instrText>
      </w:r>
      <w:r>
        <w:fldChar w:fldCharType="separate"/>
      </w:r>
      <w:r>
        <w:t>34</w:t>
      </w:r>
      <w:r>
        <w:fldChar w:fldCharType="end"/>
      </w:r>
    </w:p>
    <w:p w14:paraId="4EA6AE85" w14:textId="5F0F4FC5" w:rsidR="00A05DA1" w:rsidRDefault="00A05DA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_Toc89849789 \h </w:instrText>
      </w:r>
      <w:r>
        <w:fldChar w:fldCharType="separate"/>
      </w:r>
      <w:r>
        <w:t>34</w:t>
      </w:r>
      <w:r>
        <w:fldChar w:fldCharType="end"/>
      </w:r>
    </w:p>
    <w:p w14:paraId="6B8209EB" w14:textId="2DF8794C" w:rsidR="00A05DA1" w:rsidRDefault="00A05DA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_Toc89849790 \h </w:instrText>
      </w:r>
      <w:r>
        <w:fldChar w:fldCharType="separate"/>
      </w:r>
      <w:r>
        <w:t>34</w:t>
      </w:r>
      <w:r>
        <w:fldChar w:fldCharType="end"/>
      </w:r>
    </w:p>
    <w:p w14:paraId="76C361E5" w14:textId="529646DE" w:rsidR="00A05DA1" w:rsidRDefault="00A05DA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_Toc89849791 \h </w:instrText>
      </w:r>
      <w:r>
        <w:fldChar w:fldCharType="separate"/>
      </w:r>
      <w:r>
        <w:t>35</w:t>
      </w:r>
      <w:r>
        <w:fldChar w:fldCharType="end"/>
      </w:r>
    </w:p>
    <w:p w14:paraId="408F9330" w14:textId="4A7DE07E" w:rsidR="00A05DA1" w:rsidRDefault="00A05DA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_Toc89849792 \h </w:instrText>
      </w:r>
      <w:r>
        <w:fldChar w:fldCharType="separate"/>
      </w:r>
      <w:r>
        <w:t>35</w:t>
      </w:r>
      <w:r>
        <w:fldChar w:fldCharType="end"/>
      </w:r>
    </w:p>
    <w:p w14:paraId="5F0E8229" w14:textId="0BADED72" w:rsidR="00A05DA1" w:rsidRDefault="00A05DA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_Toc89849793 \h </w:instrText>
      </w:r>
      <w:r>
        <w:fldChar w:fldCharType="separate"/>
      </w:r>
      <w:r>
        <w:t>35</w:t>
      </w:r>
      <w:r>
        <w:fldChar w:fldCharType="end"/>
      </w:r>
    </w:p>
    <w:p w14:paraId="4AA4440C" w14:textId="3EB20E54" w:rsidR="00A05DA1" w:rsidRDefault="00A05DA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_Toc89849794 \h </w:instrText>
      </w:r>
      <w:r>
        <w:fldChar w:fldCharType="separate"/>
      </w:r>
      <w:r>
        <w:t>36</w:t>
      </w:r>
      <w:r>
        <w:fldChar w:fldCharType="end"/>
      </w:r>
    </w:p>
    <w:p w14:paraId="1AD36271" w14:textId="53F23378" w:rsidR="00A05DA1" w:rsidRDefault="00A05DA1">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_Toc89849795 \h </w:instrText>
      </w:r>
      <w:r>
        <w:fldChar w:fldCharType="separate"/>
      </w:r>
      <w:r>
        <w:t>36</w:t>
      </w:r>
      <w:r>
        <w:fldChar w:fldCharType="end"/>
      </w:r>
    </w:p>
    <w:p w14:paraId="3A7459F9" w14:textId="2DF510B0" w:rsidR="00A05DA1" w:rsidRDefault="00A05DA1">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_Toc89849796 \h </w:instrText>
      </w:r>
      <w:r>
        <w:fldChar w:fldCharType="separate"/>
      </w:r>
      <w:r>
        <w:t>36</w:t>
      </w:r>
      <w:r>
        <w:fldChar w:fldCharType="end"/>
      </w:r>
    </w:p>
    <w:p w14:paraId="1CAC85E4" w14:textId="40593457" w:rsidR="00A05DA1" w:rsidRDefault="00A05DA1">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_Toc89849797 \h </w:instrText>
      </w:r>
      <w:r>
        <w:fldChar w:fldCharType="separate"/>
      </w:r>
      <w:r>
        <w:t>36</w:t>
      </w:r>
      <w:r>
        <w:fldChar w:fldCharType="end"/>
      </w:r>
    </w:p>
    <w:p w14:paraId="21994CE7" w14:textId="66B29E81" w:rsidR="00A05DA1" w:rsidRDefault="00A05DA1">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_Toc89849798 \h </w:instrText>
      </w:r>
      <w:r>
        <w:fldChar w:fldCharType="separate"/>
      </w:r>
      <w:r>
        <w:t>36</w:t>
      </w:r>
      <w:r>
        <w:fldChar w:fldCharType="end"/>
      </w:r>
    </w:p>
    <w:p w14:paraId="112801ED" w14:textId="7945D2AF" w:rsidR="00A05DA1" w:rsidRDefault="00A05DA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_Toc89849799 \h </w:instrText>
      </w:r>
      <w:r>
        <w:fldChar w:fldCharType="separate"/>
      </w:r>
      <w:r>
        <w:t>36</w:t>
      </w:r>
      <w:r>
        <w:fldChar w:fldCharType="end"/>
      </w:r>
    </w:p>
    <w:p w14:paraId="46DEA9EE" w14:textId="5B9E9426" w:rsidR="00A05DA1" w:rsidRDefault="00A05DA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_Toc89849800 \h </w:instrText>
      </w:r>
      <w:r>
        <w:fldChar w:fldCharType="separate"/>
      </w:r>
      <w:r>
        <w:t>36</w:t>
      </w:r>
      <w:r>
        <w:fldChar w:fldCharType="end"/>
      </w:r>
    </w:p>
    <w:p w14:paraId="6729D837" w14:textId="17FA1BE7" w:rsidR="00A05DA1" w:rsidRDefault="00A05DA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_Toc89849801 \h </w:instrText>
      </w:r>
      <w:r>
        <w:fldChar w:fldCharType="separate"/>
      </w:r>
      <w:r>
        <w:t>37</w:t>
      </w:r>
      <w:r>
        <w:fldChar w:fldCharType="end"/>
      </w:r>
    </w:p>
    <w:p w14:paraId="4B589E21" w14:textId="4C40B38F" w:rsidR="00A05DA1" w:rsidRDefault="00A05DA1">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_Toc89849802 \h </w:instrText>
      </w:r>
      <w:r>
        <w:fldChar w:fldCharType="separate"/>
      </w:r>
      <w:r>
        <w:t>37</w:t>
      </w:r>
      <w:r>
        <w:fldChar w:fldCharType="end"/>
      </w:r>
    </w:p>
    <w:p w14:paraId="21B74443" w14:textId="00404DC1" w:rsidR="00A05DA1" w:rsidRDefault="00A05DA1">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_Toc89849803 \h </w:instrText>
      </w:r>
      <w:r>
        <w:fldChar w:fldCharType="separate"/>
      </w:r>
      <w:r>
        <w:t>37</w:t>
      </w:r>
      <w:r>
        <w:fldChar w:fldCharType="end"/>
      </w:r>
    </w:p>
    <w:p w14:paraId="0EC283E0" w14:textId="1F8D0319" w:rsidR="00A05DA1" w:rsidRDefault="00A05DA1">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_Toc89849804 \h </w:instrText>
      </w:r>
      <w:r>
        <w:fldChar w:fldCharType="separate"/>
      </w:r>
      <w:r>
        <w:t>37</w:t>
      </w:r>
      <w:r>
        <w:fldChar w:fldCharType="end"/>
      </w:r>
    </w:p>
    <w:p w14:paraId="5749F16E" w14:textId="0D40B29A" w:rsidR="00A05DA1" w:rsidRDefault="00A05DA1">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_Toc89849805 \h </w:instrText>
      </w:r>
      <w:r>
        <w:fldChar w:fldCharType="separate"/>
      </w:r>
      <w:r>
        <w:t>37</w:t>
      </w:r>
      <w:r>
        <w:fldChar w:fldCharType="end"/>
      </w:r>
    </w:p>
    <w:p w14:paraId="4ABFE69F" w14:textId="26AE4C91" w:rsidR="00A05DA1" w:rsidRDefault="00A05DA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_Toc89849806 \h </w:instrText>
      </w:r>
      <w:r>
        <w:fldChar w:fldCharType="separate"/>
      </w:r>
      <w:r>
        <w:t>37</w:t>
      </w:r>
      <w:r>
        <w:fldChar w:fldCharType="end"/>
      </w:r>
    </w:p>
    <w:p w14:paraId="3EFF3D8D" w14:textId="77E15E61" w:rsidR="00A05DA1" w:rsidRDefault="00A05DA1">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_Toc89849807 \h </w:instrText>
      </w:r>
      <w:r>
        <w:fldChar w:fldCharType="separate"/>
      </w:r>
      <w:r>
        <w:t>37</w:t>
      </w:r>
      <w:r>
        <w:fldChar w:fldCharType="end"/>
      </w:r>
    </w:p>
    <w:p w14:paraId="60E91141" w14:textId="280989EC" w:rsidR="00A05DA1" w:rsidRDefault="00A05DA1">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_Toc89849808 \h </w:instrText>
      </w:r>
      <w:r>
        <w:fldChar w:fldCharType="separate"/>
      </w:r>
      <w:r>
        <w:t>37</w:t>
      </w:r>
      <w:r>
        <w:fldChar w:fldCharType="end"/>
      </w:r>
    </w:p>
    <w:p w14:paraId="6847CBF1" w14:textId="65A51FDF" w:rsidR="00A05DA1" w:rsidRDefault="00A05DA1">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_Toc89849809 \h </w:instrText>
      </w:r>
      <w:r>
        <w:fldChar w:fldCharType="separate"/>
      </w:r>
      <w:r>
        <w:t>37</w:t>
      </w:r>
      <w:r>
        <w:fldChar w:fldCharType="end"/>
      </w:r>
    </w:p>
    <w:p w14:paraId="2567DAE2" w14:textId="18EDDAFA" w:rsidR="00A05DA1" w:rsidRDefault="00A05DA1">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_Toc89849810 \h </w:instrText>
      </w:r>
      <w:r>
        <w:fldChar w:fldCharType="separate"/>
      </w:r>
      <w:r>
        <w:t>38</w:t>
      </w:r>
      <w:r>
        <w:fldChar w:fldCharType="end"/>
      </w:r>
    </w:p>
    <w:p w14:paraId="1C44CD05" w14:textId="52392545" w:rsidR="00A05DA1" w:rsidRDefault="00A05DA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_Toc89849811 \h </w:instrText>
      </w:r>
      <w:r>
        <w:fldChar w:fldCharType="separate"/>
      </w:r>
      <w:r>
        <w:t>39</w:t>
      </w:r>
      <w:r>
        <w:fldChar w:fldCharType="end"/>
      </w:r>
    </w:p>
    <w:p w14:paraId="167A0625" w14:textId="07E48589" w:rsidR="00A05DA1" w:rsidRDefault="00A05DA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_Toc89849812 \h </w:instrText>
      </w:r>
      <w:r>
        <w:fldChar w:fldCharType="separate"/>
      </w:r>
      <w:r>
        <w:t>39</w:t>
      </w:r>
      <w:r>
        <w:fldChar w:fldCharType="end"/>
      </w:r>
    </w:p>
    <w:p w14:paraId="624A7E4C" w14:textId="574F973A" w:rsidR="00A05DA1" w:rsidRDefault="00A05DA1">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_Toc89849813 \h </w:instrText>
      </w:r>
      <w:r>
        <w:fldChar w:fldCharType="separate"/>
      </w:r>
      <w:r>
        <w:t>39</w:t>
      </w:r>
      <w:r>
        <w:fldChar w:fldCharType="end"/>
      </w:r>
    </w:p>
    <w:p w14:paraId="5EDC270A" w14:textId="793B523B" w:rsidR="00A05DA1" w:rsidRDefault="00A05DA1">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_Toc89849814 \h </w:instrText>
      </w:r>
      <w:r>
        <w:fldChar w:fldCharType="separate"/>
      </w:r>
      <w:r>
        <w:t>39</w:t>
      </w:r>
      <w:r>
        <w:fldChar w:fldCharType="end"/>
      </w:r>
    </w:p>
    <w:p w14:paraId="3ED28705" w14:textId="5AC4C5A8" w:rsidR="00A05DA1" w:rsidRDefault="00A05DA1">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_Toc89849815 \h </w:instrText>
      </w:r>
      <w:r>
        <w:fldChar w:fldCharType="separate"/>
      </w:r>
      <w:r>
        <w:t>39</w:t>
      </w:r>
      <w:r>
        <w:fldChar w:fldCharType="end"/>
      </w:r>
    </w:p>
    <w:p w14:paraId="2D92A33C" w14:textId="4A3C65B7" w:rsidR="00A05DA1" w:rsidRDefault="00A05DA1">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_Toc89849816 \h </w:instrText>
      </w:r>
      <w:r>
        <w:fldChar w:fldCharType="separate"/>
      </w:r>
      <w:r>
        <w:t>39</w:t>
      </w:r>
      <w:r>
        <w:fldChar w:fldCharType="end"/>
      </w:r>
    </w:p>
    <w:p w14:paraId="6D8CF528" w14:textId="6E6DDFE0" w:rsidR="00A05DA1" w:rsidRDefault="00A05DA1">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_Toc89849817 \h </w:instrText>
      </w:r>
      <w:r>
        <w:fldChar w:fldCharType="separate"/>
      </w:r>
      <w:r>
        <w:t>39</w:t>
      </w:r>
      <w:r>
        <w:fldChar w:fldCharType="end"/>
      </w:r>
    </w:p>
    <w:p w14:paraId="53A600DB" w14:textId="1AD42428" w:rsidR="00A05DA1" w:rsidRDefault="00A05DA1">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_Toc89849818 \h </w:instrText>
      </w:r>
      <w:r>
        <w:fldChar w:fldCharType="separate"/>
      </w:r>
      <w:r>
        <w:t>39</w:t>
      </w:r>
      <w:r>
        <w:fldChar w:fldCharType="end"/>
      </w:r>
    </w:p>
    <w:p w14:paraId="227BBF2E" w14:textId="30BC80C9" w:rsidR="00A05DA1" w:rsidRDefault="00A05DA1">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_Toc89849819 \h </w:instrText>
      </w:r>
      <w:r>
        <w:fldChar w:fldCharType="separate"/>
      </w:r>
      <w:r>
        <w:t>39</w:t>
      </w:r>
      <w:r>
        <w:fldChar w:fldCharType="end"/>
      </w:r>
    </w:p>
    <w:p w14:paraId="00621797" w14:textId="708C9448" w:rsidR="00A05DA1" w:rsidRDefault="00A05DA1">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_Toc89849820 \h </w:instrText>
      </w:r>
      <w:r>
        <w:fldChar w:fldCharType="separate"/>
      </w:r>
      <w:r>
        <w:t>39</w:t>
      </w:r>
      <w:r>
        <w:fldChar w:fldCharType="end"/>
      </w:r>
    </w:p>
    <w:p w14:paraId="4E2FA118" w14:textId="719CCB47" w:rsidR="00A05DA1" w:rsidRDefault="00A05DA1">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_Toc89849821 \h </w:instrText>
      </w:r>
      <w:r>
        <w:fldChar w:fldCharType="separate"/>
      </w:r>
      <w:r>
        <w:t>39</w:t>
      </w:r>
      <w:r>
        <w:fldChar w:fldCharType="end"/>
      </w:r>
    </w:p>
    <w:p w14:paraId="1443FA21" w14:textId="0D85427B" w:rsidR="00A05DA1" w:rsidRDefault="00A05DA1">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_Toc89849822 \h </w:instrText>
      </w:r>
      <w:r>
        <w:fldChar w:fldCharType="separate"/>
      </w:r>
      <w:r>
        <w:t>40</w:t>
      </w:r>
      <w:r>
        <w:fldChar w:fldCharType="end"/>
      </w:r>
    </w:p>
    <w:p w14:paraId="0EDF6EC7" w14:textId="0A756BB3" w:rsidR="00A05DA1" w:rsidRDefault="00A05DA1">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_Toc89849823 \h </w:instrText>
      </w:r>
      <w:r>
        <w:fldChar w:fldCharType="separate"/>
      </w:r>
      <w:r>
        <w:t>40</w:t>
      </w:r>
      <w:r>
        <w:fldChar w:fldCharType="end"/>
      </w:r>
    </w:p>
    <w:p w14:paraId="2CA970E8" w14:textId="5BE20B3E" w:rsidR="00A05DA1" w:rsidRDefault="00A05DA1">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_Toc89849824 \h </w:instrText>
      </w:r>
      <w:r>
        <w:fldChar w:fldCharType="separate"/>
      </w:r>
      <w:r>
        <w:t>40</w:t>
      </w:r>
      <w:r>
        <w:fldChar w:fldCharType="end"/>
      </w:r>
    </w:p>
    <w:p w14:paraId="7B5D38FD" w14:textId="24EAE03F" w:rsidR="00A05DA1" w:rsidRDefault="00A05DA1">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_Toc89849825 \h </w:instrText>
      </w:r>
      <w:r>
        <w:fldChar w:fldCharType="separate"/>
      </w:r>
      <w:r>
        <w:t>40</w:t>
      </w:r>
      <w:r>
        <w:fldChar w:fldCharType="end"/>
      </w:r>
    </w:p>
    <w:p w14:paraId="42603167" w14:textId="4E272778" w:rsidR="00A05DA1" w:rsidRDefault="00A05DA1">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_Toc89849826 \h </w:instrText>
      </w:r>
      <w:r>
        <w:fldChar w:fldCharType="separate"/>
      </w:r>
      <w:r>
        <w:t>40</w:t>
      </w:r>
      <w:r>
        <w:fldChar w:fldCharType="end"/>
      </w:r>
    </w:p>
    <w:p w14:paraId="7F54210B" w14:textId="7A2278C9" w:rsidR="00A05DA1" w:rsidRDefault="00A05DA1">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_Toc89849827 \h </w:instrText>
      </w:r>
      <w:r>
        <w:fldChar w:fldCharType="separate"/>
      </w:r>
      <w:r>
        <w:t>40</w:t>
      </w:r>
      <w:r>
        <w:fldChar w:fldCharType="end"/>
      </w:r>
    </w:p>
    <w:p w14:paraId="5984A106" w14:textId="7E403147" w:rsidR="00A05DA1" w:rsidRDefault="00A05DA1">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_Toc89849828 \h </w:instrText>
      </w:r>
      <w:r>
        <w:fldChar w:fldCharType="separate"/>
      </w:r>
      <w:r>
        <w:t>40</w:t>
      </w:r>
      <w:r>
        <w:fldChar w:fldCharType="end"/>
      </w:r>
    </w:p>
    <w:p w14:paraId="50225119" w14:textId="3F41ADE7" w:rsidR="00A05DA1" w:rsidRDefault="00A05DA1">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_Toc89849829 \h </w:instrText>
      </w:r>
      <w:r>
        <w:fldChar w:fldCharType="separate"/>
      </w:r>
      <w:r>
        <w:t>40</w:t>
      </w:r>
      <w:r>
        <w:fldChar w:fldCharType="end"/>
      </w:r>
    </w:p>
    <w:p w14:paraId="4F8E17D4" w14:textId="701DB75C" w:rsidR="00A05DA1" w:rsidRDefault="00A05DA1">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_Toc89849830 \h </w:instrText>
      </w:r>
      <w:r>
        <w:fldChar w:fldCharType="separate"/>
      </w:r>
      <w:r>
        <w:t>40</w:t>
      </w:r>
      <w:r>
        <w:fldChar w:fldCharType="end"/>
      </w:r>
    </w:p>
    <w:p w14:paraId="19350180" w14:textId="29F2C22E" w:rsidR="00A05DA1" w:rsidRDefault="00A05DA1">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_Toc89849831 \h </w:instrText>
      </w:r>
      <w:r>
        <w:fldChar w:fldCharType="separate"/>
      </w:r>
      <w:r>
        <w:t>40</w:t>
      </w:r>
      <w:r>
        <w:fldChar w:fldCharType="end"/>
      </w:r>
    </w:p>
    <w:p w14:paraId="21874B0B" w14:textId="4E9A6E62" w:rsidR="00A05DA1" w:rsidRDefault="00A05DA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_Toc89849832 \h </w:instrText>
      </w:r>
      <w:r>
        <w:fldChar w:fldCharType="separate"/>
      </w:r>
      <w:r>
        <w:t>41</w:t>
      </w:r>
      <w:r>
        <w:fldChar w:fldCharType="end"/>
      </w:r>
    </w:p>
    <w:p w14:paraId="5E5699AB" w14:textId="21782D9F" w:rsidR="00A05DA1" w:rsidRDefault="00A05DA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_Toc89849833 \h </w:instrText>
      </w:r>
      <w:r>
        <w:fldChar w:fldCharType="separate"/>
      </w:r>
      <w:r>
        <w:t>41</w:t>
      </w:r>
      <w:r>
        <w:fldChar w:fldCharType="end"/>
      </w:r>
    </w:p>
    <w:p w14:paraId="3B52298F" w14:textId="6F5674CF" w:rsidR="00A05DA1" w:rsidRDefault="00A05DA1">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_Toc89849834 \h </w:instrText>
      </w:r>
      <w:r>
        <w:fldChar w:fldCharType="separate"/>
      </w:r>
      <w:r>
        <w:t>42</w:t>
      </w:r>
      <w:r>
        <w:fldChar w:fldCharType="end"/>
      </w:r>
    </w:p>
    <w:p w14:paraId="5A113721" w14:textId="098DF99F" w:rsidR="00A05DA1" w:rsidRDefault="00A05DA1">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_Toc89849835 \h </w:instrText>
      </w:r>
      <w:r>
        <w:fldChar w:fldCharType="separate"/>
      </w:r>
      <w:r>
        <w:t>42</w:t>
      </w:r>
      <w:r>
        <w:fldChar w:fldCharType="end"/>
      </w:r>
    </w:p>
    <w:p w14:paraId="617CC135" w14:textId="1468C4BB" w:rsidR="00A05DA1" w:rsidRDefault="00A05DA1">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_Toc89849836 \h </w:instrText>
      </w:r>
      <w:r>
        <w:fldChar w:fldCharType="separate"/>
      </w:r>
      <w:r>
        <w:t>42</w:t>
      </w:r>
      <w:r>
        <w:fldChar w:fldCharType="end"/>
      </w:r>
    </w:p>
    <w:p w14:paraId="0A0CEE64" w14:textId="6A84CD03" w:rsidR="00A05DA1" w:rsidRDefault="00A05DA1">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_Toc89849837 \h </w:instrText>
      </w:r>
      <w:r>
        <w:fldChar w:fldCharType="separate"/>
      </w:r>
      <w:r>
        <w:t>42</w:t>
      </w:r>
      <w:r>
        <w:fldChar w:fldCharType="end"/>
      </w:r>
    </w:p>
    <w:p w14:paraId="2D222787" w14:textId="6EB0A026" w:rsidR="00A05DA1" w:rsidRDefault="00A05DA1">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_Toc89849838 \h </w:instrText>
      </w:r>
      <w:r>
        <w:fldChar w:fldCharType="separate"/>
      </w:r>
      <w:r>
        <w:t>43</w:t>
      </w:r>
      <w:r>
        <w:fldChar w:fldCharType="end"/>
      </w:r>
    </w:p>
    <w:p w14:paraId="12533E89" w14:textId="3B9D9036" w:rsidR="00A05DA1" w:rsidRDefault="00A05DA1">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_Toc89849839 \h </w:instrText>
      </w:r>
      <w:r>
        <w:fldChar w:fldCharType="separate"/>
      </w:r>
      <w:r>
        <w:t>43</w:t>
      </w:r>
      <w:r>
        <w:fldChar w:fldCharType="end"/>
      </w:r>
    </w:p>
    <w:p w14:paraId="1E92D51B" w14:textId="73CBAB3A" w:rsidR="00A05DA1" w:rsidRDefault="00A05DA1">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_Toc89849840 \h </w:instrText>
      </w:r>
      <w:r>
        <w:fldChar w:fldCharType="separate"/>
      </w:r>
      <w:r>
        <w:t>43</w:t>
      </w:r>
      <w:r>
        <w:fldChar w:fldCharType="end"/>
      </w:r>
    </w:p>
    <w:p w14:paraId="02061D4B" w14:textId="717FEF47" w:rsidR="00A05DA1" w:rsidRDefault="00A05DA1">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_Toc89849841 \h </w:instrText>
      </w:r>
      <w:r>
        <w:fldChar w:fldCharType="separate"/>
      </w:r>
      <w:r>
        <w:t>43</w:t>
      </w:r>
      <w:r>
        <w:fldChar w:fldCharType="end"/>
      </w:r>
    </w:p>
    <w:p w14:paraId="3F9E675D" w14:textId="46C7742A" w:rsidR="00A05DA1" w:rsidRDefault="00A05DA1">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_Toc89849842 \h </w:instrText>
      </w:r>
      <w:r>
        <w:fldChar w:fldCharType="separate"/>
      </w:r>
      <w:r>
        <w:t>52</w:t>
      </w:r>
      <w:r>
        <w:fldChar w:fldCharType="end"/>
      </w:r>
    </w:p>
    <w:p w14:paraId="3AF03F91" w14:textId="141E58B7" w:rsidR="00A05DA1" w:rsidRDefault="00A05DA1">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_Toc89849843 \h </w:instrText>
      </w:r>
      <w:r>
        <w:fldChar w:fldCharType="separate"/>
      </w:r>
      <w:r>
        <w:t>52</w:t>
      </w:r>
      <w:r>
        <w:fldChar w:fldCharType="end"/>
      </w:r>
    </w:p>
    <w:p w14:paraId="2DC373EB" w14:textId="4AE4923D" w:rsidR="00A05DA1" w:rsidRDefault="00A05DA1">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_Toc89849844 \h </w:instrText>
      </w:r>
      <w:r>
        <w:fldChar w:fldCharType="separate"/>
      </w:r>
      <w:r>
        <w:t>57</w:t>
      </w:r>
      <w:r>
        <w:fldChar w:fldCharType="end"/>
      </w:r>
    </w:p>
    <w:p w14:paraId="3E42DAD5" w14:textId="396A1042" w:rsidR="00A05DA1" w:rsidRDefault="00A05DA1">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_Toc89849845 \h </w:instrText>
      </w:r>
      <w:r>
        <w:fldChar w:fldCharType="separate"/>
      </w:r>
      <w:r>
        <w:t>58</w:t>
      </w:r>
      <w:r>
        <w:fldChar w:fldCharType="end"/>
      </w:r>
    </w:p>
    <w:p w14:paraId="25D1FCC4" w14:textId="24AECEE2" w:rsidR="00A05DA1" w:rsidRDefault="00A05DA1">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_Toc89849846 \h </w:instrText>
      </w:r>
      <w:r>
        <w:fldChar w:fldCharType="separate"/>
      </w:r>
      <w:r>
        <w:t>65</w:t>
      </w:r>
      <w:r>
        <w:fldChar w:fldCharType="end"/>
      </w:r>
    </w:p>
    <w:p w14:paraId="03DAA773" w14:textId="3FC81292" w:rsidR="00A05DA1" w:rsidRDefault="00A05DA1">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_Toc89849847 \h </w:instrText>
      </w:r>
      <w:r>
        <w:fldChar w:fldCharType="separate"/>
      </w:r>
      <w:r>
        <w:t>74</w:t>
      </w:r>
      <w:r>
        <w:fldChar w:fldCharType="end"/>
      </w:r>
    </w:p>
    <w:p w14:paraId="76569BC0" w14:textId="314DBA0E" w:rsidR="00A05DA1" w:rsidRDefault="00A05DA1">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_Toc89849848 \h </w:instrText>
      </w:r>
      <w:r>
        <w:fldChar w:fldCharType="separate"/>
      </w:r>
      <w:r>
        <w:t>74</w:t>
      </w:r>
      <w:r>
        <w:fldChar w:fldCharType="end"/>
      </w:r>
    </w:p>
    <w:p w14:paraId="73A1FEB2" w14:textId="63E56770" w:rsidR="00A05DA1" w:rsidRDefault="00A05DA1">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_Toc89849849 \h </w:instrText>
      </w:r>
      <w:r>
        <w:fldChar w:fldCharType="separate"/>
      </w:r>
      <w:r>
        <w:t>74</w:t>
      </w:r>
      <w:r>
        <w:fldChar w:fldCharType="end"/>
      </w:r>
    </w:p>
    <w:p w14:paraId="28B4ECE0" w14:textId="4996136A" w:rsidR="00A05DA1" w:rsidRDefault="00A05DA1">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_Toc89849850 \h </w:instrText>
      </w:r>
      <w:r>
        <w:fldChar w:fldCharType="separate"/>
      </w:r>
      <w:r>
        <w:t>74</w:t>
      </w:r>
      <w:r>
        <w:fldChar w:fldCharType="end"/>
      </w:r>
    </w:p>
    <w:p w14:paraId="3FF00ABE" w14:textId="25239B3C" w:rsidR="00A05DA1" w:rsidRDefault="00A05DA1">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_Toc89849851 \h </w:instrText>
      </w:r>
      <w:r>
        <w:fldChar w:fldCharType="separate"/>
      </w:r>
      <w:r>
        <w:t>74</w:t>
      </w:r>
      <w:r>
        <w:fldChar w:fldCharType="end"/>
      </w:r>
    </w:p>
    <w:p w14:paraId="76D8EBCB" w14:textId="615B5F35" w:rsidR="00A05DA1" w:rsidRDefault="00A05DA1">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_Toc89849852 \h </w:instrText>
      </w:r>
      <w:r>
        <w:fldChar w:fldCharType="separate"/>
      </w:r>
      <w:r>
        <w:t>75</w:t>
      </w:r>
      <w:r>
        <w:fldChar w:fldCharType="end"/>
      </w:r>
    </w:p>
    <w:p w14:paraId="7ADAC39A" w14:textId="0134E391" w:rsidR="00A05DA1" w:rsidRDefault="00A05DA1">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_Toc89849853 \h </w:instrText>
      </w:r>
      <w:r>
        <w:fldChar w:fldCharType="separate"/>
      </w:r>
      <w:r>
        <w:t>75</w:t>
      </w:r>
      <w:r>
        <w:fldChar w:fldCharType="end"/>
      </w:r>
    </w:p>
    <w:p w14:paraId="358EEAB3" w14:textId="57B8970F" w:rsidR="00A05DA1" w:rsidRDefault="00A05DA1">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_Toc89849854 \h </w:instrText>
      </w:r>
      <w:r>
        <w:fldChar w:fldCharType="separate"/>
      </w:r>
      <w:r>
        <w:t>75</w:t>
      </w:r>
      <w:r>
        <w:fldChar w:fldCharType="end"/>
      </w:r>
    </w:p>
    <w:p w14:paraId="46CEA354" w14:textId="018C3E1C" w:rsidR="00A05DA1" w:rsidRDefault="00A05DA1">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_Toc89849855 \h </w:instrText>
      </w:r>
      <w:r>
        <w:fldChar w:fldCharType="separate"/>
      </w:r>
      <w:r>
        <w:t>75</w:t>
      </w:r>
      <w:r>
        <w:fldChar w:fldCharType="end"/>
      </w:r>
    </w:p>
    <w:p w14:paraId="005CA03E" w14:textId="5E857637" w:rsidR="00A05DA1" w:rsidRDefault="00A05DA1">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_Toc89849856 \h </w:instrText>
      </w:r>
      <w:r>
        <w:fldChar w:fldCharType="separate"/>
      </w:r>
      <w:r>
        <w:t>77</w:t>
      </w:r>
      <w:r>
        <w:fldChar w:fldCharType="end"/>
      </w:r>
    </w:p>
    <w:p w14:paraId="7C7C0C03" w14:textId="4052D77E" w:rsidR="00A05DA1" w:rsidRDefault="00A05DA1">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_Toc89849857 \h </w:instrText>
      </w:r>
      <w:r>
        <w:fldChar w:fldCharType="separate"/>
      </w:r>
      <w:r>
        <w:t>77</w:t>
      </w:r>
      <w:r>
        <w:fldChar w:fldCharType="end"/>
      </w:r>
    </w:p>
    <w:p w14:paraId="3DE5D6B6" w14:textId="7E65F3AF" w:rsidR="00A05DA1" w:rsidRDefault="00A05DA1">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_Toc89849858 \h </w:instrText>
      </w:r>
      <w:r>
        <w:fldChar w:fldCharType="separate"/>
      </w:r>
      <w:r>
        <w:t>77</w:t>
      </w:r>
      <w:r>
        <w:fldChar w:fldCharType="end"/>
      </w:r>
    </w:p>
    <w:p w14:paraId="356AE380" w14:textId="55E30DAA" w:rsidR="00A05DA1" w:rsidRDefault="00A05DA1">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_Toc89849859 \h </w:instrText>
      </w:r>
      <w:r>
        <w:fldChar w:fldCharType="separate"/>
      </w:r>
      <w:r>
        <w:t>78</w:t>
      </w:r>
      <w:r>
        <w:fldChar w:fldCharType="end"/>
      </w:r>
    </w:p>
    <w:p w14:paraId="60A6881B" w14:textId="7359A96B" w:rsidR="00A05DA1" w:rsidRDefault="00A05DA1">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_Toc89849860 \h </w:instrText>
      </w:r>
      <w:r>
        <w:fldChar w:fldCharType="separate"/>
      </w:r>
      <w:r>
        <w:t>78</w:t>
      </w:r>
      <w:r>
        <w:fldChar w:fldCharType="end"/>
      </w:r>
    </w:p>
    <w:p w14:paraId="6FC04F25" w14:textId="7473B912" w:rsidR="00A05DA1" w:rsidRDefault="00A05DA1">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_Toc89849861 \h </w:instrText>
      </w:r>
      <w:r>
        <w:fldChar w:fldCharType="separate"/>
      </w:r>
      <w:r>
        <w:t>78</w:t>
      </w:r>
      <w:r>
        <w:fldChar w:fldCharType="end"/>
      </w:r>
    </w:p>
    <w:p w14:paraId="3FA92864" w14:textId="32DE3BEB" w:rsidR="00A05DA1" w:rsidRDefault="00A05DA1">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_Toc89849862 \h </w:instrText>
      </w:r>
      <w:r>
        <w:fldChar w:fldCharType="separate"/>
      </w:r>
      <w:r>
        <w:t>80</w:t>
      </w:r>
      <w:r>
        <w:fldChar w:fldCharType="end"/>
      </w:r>
    </w:p>
    <w:p w14:paraId="577F582C" w14:textId="69D7B13C" w:rsidR="00A05DA1" w:rsidRDefault="00A05DA1">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_Toc89849863 \h </w:instrText>
      </w:r>
      <w:r>
        <w:fldChar w:fldCharType="separate"/>
      </w:r>
      <w:r>
        <w:t>80</w:t>
      </w:r>
      <w:r>
        <w:fldChar w:fldCharType="end"/>
      </w:r>
    </w:p>
    <w:p w14:paraId="4B6673A3" w14:textId="228526A9" w:rsidR="00A05DA1" w:rsidRDefault="00A05DA1">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_Toc89849864 \h </w:instrText>
      </w:r>
      <w:r>
        <w:fldChar w:fldCharType="separate"/>
      </w:r>
      <w:r>
        <w:t>80</w:t>
      </w:r>
      <w:r>
        <w:fldChar w:fldCharType="end"/>
      </w:r>
    </w:p>
    <w:p w14:paraId="346F2462" w14:textId="4920E7E7" w:rsidR="00A05DA1" w:rsidRDefault="00A05DA1">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_Toc89849865 \h </w:instrText>
      </w:r>
      <w:r>
        <w:fldChar w:fldCharType="separate"/>
      </w:r>
      <w:r>
        <w:t>82</w:t>
      </w:r>
      <w:r>
        <w:fldChar w:fldCharType="end"/>
      </w:r>
    </w:p>
    <w:p w14:paraId="26D39A38" w14:textId="6E3E1CD5" w:rsidR="00A05DA1" w:rsidRDefault="00A05DA1">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_Toc89849866 \h </w:instrText>
      </w:r>
      <w:r>
        <w:fldChar w:fldCharType="separate"/>
      </w:r>
      <w:r>
        <w:t>82</w:t>
      </w:r>
      <w:r>
        <w:fldChar w:fldCharType="end"/>
      </w:r>
    </w:p>
    <w:p w14:paraId="1ED02F49" w14:textId="3107CEE2" w:rsidR="00A05DA1" w:rsidRDefault="00A05DA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_Toc89849867 \h </w:instrText>
      </w:r>
      <w:r>
        <w:fldChar w:fldCharType="separate"/>
      </w:r>
      <w:r>
        <w:t>83</w:t>
      </w:r>
      <w:r>
        <w:fldChar w:fldCharType="end"/>
      </w:r>
    </w:p>
    <w:p w14:paraId="33B2CE4D" w14:textId="38CAF0D6" w:rsidR="00A05DA1" w:rsidRDefault="00A05DA1">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_Toc89849868 \h </w:instrText>
      </w:r>
      <w:r>
        <w:fldChar w:fldCharType="separate"/>
      </w:r>
      <w:r>
        <w:t>84</w:t>
      </w:r>
      <w:r>
        <w:fldChar w:fldCharType="end"/>
      </w:r>
    </w:p>
    <w:p w14:paraId="6DA11E16" w14:textId="2E6A888E" w:rsidR="00A05DA1" w:rsidRDefault="00A05DA1">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_Toc89849869 \h </w:instrText>
      </w:r>
      <w:r>
        <w:fldChar w:fldCharType="separate"/>
      </w:r>
      <w:r>
        <w:t>84</w:t>
      </w:r>
      <w:r>
        <w:fldChar w:fldCharType="end"/>
      </w:r>
    </w:p>
    <w:p w14:paraId="590C2215" w14:textId="069AC4ED" w:rsidR="00A05DA1" w:rsidRDefault="00A05DA1">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_Toc89849870 \h </w:instrText>
      </w:r>
      <w:r>
        <w:fldChar w:fldCharType="separate"/>
      </w:r>
      <w:r>
        <w:t>85</w:t>
      </w:r>
      <w:r>
        <w:fldChar w:fldCharType="end"/>
      </w:r>
    </w:p>
    <w:p w14:paraId="418475A4" w14:textId="72F46FA7" w:rsidR="00A05DA1" w:rsidRDefault="00A05DA1">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_Toc89849871 \h </w:instrText>
      </w:r>
      <w:r>
        <w:fldChar w:fldCharType="separate"/>
      </w:r>
      <w:r>
        <w:t>85</w:t>
      </w:r>
      <w:r>
        <w:fldChar w:fldCharType="end"/>
      </w:r>
    </w:p>
    <w:p w14:paraId="11A1F1A4" w14:textId="094D253B" w:rsidR="00A05DA1" w:rsidRDefault="00A05DA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_Toc89849872 \h </w:instrText>
      </w:r>
      <w:r>
        <w:fldChar w:fldCharType="separate"/>
      </w:r>
      <w:r>
        <w:t>86</w:t>
      </w:r>
      <w:r>
        <w:fldChar w:fldCharType="end"/>
      </w:r>
    </w:p>
    <w:p w14:paraId="0CBFEAFC" w14:textId="15180118" w:rsidR="00A05DA1" w:rsidRDefault="00A05DA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_Toc89849873 \h </w:instrText>
      </w:r>
      <w:r>
        <w:fldChar w:fldCharType="separate"/>
      </w:r>
      <w:r>
        <w:t>86</w:t>
      </w:r>
      <w:r>
        <w:fldChar w:fldCharType="end"/>
      </w:r>
    </w:p>
    <w:p w14:paraId="39A6872F" w14:textId="64706662" w:rsidR="00A05DA1" w:rsidRDefault="00A05DA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_Toc89849874 \h </w:instrText>
      </w:r>
      <w:r>
        <w:fldChar w:fldCharType="separate"/>
      </w:r>
      <w:r>
        <w:t>86</w:t>
      </w:r>
      <w:r>
        <w:fldChar w:fldCharType="end"/>
      </w:r>
    </w:p>
    <w:p w14:paraId="449CF469" w14:textId="148038D0" w:rsidR="00A05DA1" w:rsidRDefault="00A05DA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_Toc89849875 \h </w:instrText>
      </w:r>
      <w:r>
        <w:fldChar w:fldCharType="separate"/>
      </w:r>
      <w:r>
        <w:t>86</w:t>
      </w:r>
      <w:r>
        <w:fldChar w:fldCharType="end"/>
      </w:r>
    </w:p>
    <w:p w14:paraId="54592DEB" w14:textId="10DC007B" w:rsidR="00A05DA1" w:rsidRDefault="00A05DA1">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_Toc89849876 \h </w:instrText>
      </w:r>
      <w:r>
        <w:fldChar w:fldCharType="separate"/>
      </w:r>
      <w:r>
        <w:t>86</w:t>
      </w:r>
      <w:r>
        <w:fldChar w:fldCharType="end"/>
      </w:r>
    </w:p>
    <w:p w14:paraId="7C437F09" w14:textId="38C2CCC6" w:rsidR="00A05DA1" w:rsidRDefault="00A05DA1">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_Toc89849877 \h </w:instrText>
      </w:r>
      <w:r>
        <w:fldChar w:fldCharType="separate"/>
      </w:r>
      <w:r>
        <w:t>87</w:t>
      </w:r>
      <w:r>
        <w:fldChar w:fldCharType="end"/>
      </w:r>
    </w:p>
    <w:p w14:paraId="446D8756" w14:textId="6692E802" w:rsidR="00A05DA1" w:rsidRDefault="00A05DA1">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_Toc89849878 \h </w:instrText>
      </w:r>
      <w:r>
        <w:fldChar w:fldCharType="separate"/>
      </w:r>
      <w:r>
        <w:t>87</w:t>
      </w:r>
      <w:r>
        <w:fldChar w:fldCharType="end"/>
      </w:r>
    </w:p>
    <w:p w14:paraId="38EDCCE1" w14:textId="0AF72507" w:rsidR="00A05DA1" w:rsidRDefault="00A05DA1">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_Toc89849879 \h </w:instrText>
      </w:r>
      <w:r>
        <w:fldChar w:fldCharType="separate"/>
      </w:r>
      <w:r>
        <w:t>87</w:t>
      </w:r>
      <w:r>
        <w:fldChar w:fldCharType="end"/>
      </w:r>
    </w:p>
    <w:p w14:paraId="15D99707" w14:textId="5D907E3E" w:rsidR="00A05DA1" w:rsidRDefault="00A05DA1">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_Toc89849880 \h </w:instrText>
      </w:r>
      <w:r>
        <w:fldChar w:fldCharType="separate"/>
      </w:r>
      <w:r>
        <w:t>87</w:t>
      </w:r>
      <w:r>
        <w:fldChar w:fldCharType="end"/>
      </w:r>
    </w:p>
    <w:p w14:paraId="57839F5D" w14:textId="0ECC250C" w:rsidR="00A05DA1" w:rsidRDefault="00A05DA1">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_Toc89849881 \h </w:instrText>
      </w:r>
      <w:r>
        <w:fldChar w:fldCharType="separate"/>
      </w:r>
      <w:r>
        <w:t>87</w:t>
      </w:r>
      <w:r>
        <w:fldChar w:fldCharType="end"/>
      </w:r>
    </w:p>
    <w:p w14:paraId="6F8598FC" w14:textId="3C4F9290" w:rsidR="00A05DA1" w:rsidRDefault="00A05DA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_Toc89849882 \h </w:instrText>
      </w:r>
      <w:r>
        <w:fldChar w:fldCharType="separate"/>
      </w:r>
      <w:r>
        <w:t>87</w:t>
      </w:r>
      <w:r>
        <w:fldChar w:fldCharType="end"/>
      </w:r>
    </w:p>
    <w:p w14:paraId="734AF275" w14:textId="6C69AFB8" w:rsidR="00A05DA1" w:rsidRDefault="00A05DA1">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_Toc89849883 \h </w:instrText>
      </w:r>
      <w:r>
        <w:fldChar w:fldCharType="separate"/>
      </w:r>
      <w:r>
        <w:t>87</w:t>
      </w:r>
      <w:r>
        <w:fldChar w:fldCharType="end"/>
      </w:r>
    </w:p>
    <w:p w14:paraId="1D445689" w14:textId="0393A148" w:rsidR="00A05DA1" w:rsidRDefault="00A05DA1">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_Toc89849884 \h </w:instrText>
      </w:r>
      <w:r>
        <w:fldChar w:fldCharType="separate"/>
      </w:r>
      <w:r>
        <w:t>87</w:t>
      </w:r>
      <w:r>
        <w:fldChar w:fldCharType="end"/>
      </w:r>
    </w:p>
    <w:p w14:paraId="61B88C20" w14:textId="5C0190A9" w:rsidR="00A05DA1" w:rsidRDefault="00A05DA1">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_Toc89849885 \h </w:instrText>
      </w:r>
      <w:r>
        <w:fldChar w:fldCharType="separate"/>
      </w:r>
      <w:r>
        <w:t>87</w:t>
      </w:r>
      <w:r>
        <w:fldChar w:fldCharType="end"/>
      </w:r>
    </w:p>
    <w:p w14:paraId="7FE496F7" w14:textId="48EDFAE9" w:rsidR="00A05DA1" w:rsidRDefault="00A05DA1">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_Toc89849886 \h </w:instrText>
      </w:r>
      <w:r>
        <w:fldChar w:fldCharType="separate"/>
      </w:r>
      <w:r>
        <w:t>87</w:t>
      </w:r>
      <w:r>
        <w:fldChar w:fldCharType="end"/>
      </w:r>
    </w:p>
    <w:p w14:paraId="7F807EC8" w14:textId="279360F3" w:rsidR="00A05DA1" w:rsidRDefault="00A05DA1">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_Toc89849887 \h </w:instrText>
      </w:r>
      <w:r>
        <w:fldChar w:fldCharType="separate"/>
      </w:r>
      <w:r>
        <w:t>87</w:t>
      </w:r>
      <w:r>
        <w:fldChar w:fldCharType="end"/>
      </w:r>
    </w:p>
    <w:p w14:paraId="7F8CC500" w14:textId="4347BBD8" w:rsidR="00A05DA1" w:rsidRDefault="00A05DA1">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_Toc89849888 \h </w:instrText>
      </w:r>
      <w:r>
        <w:fldChar w:fldCharType="separate"/>
      </w:r>
      <w:r>
        <w:t>87</w:t>
      </w:r>
      <w:r>
        <w:fldChar w:fldCharType="end"/>
      </w:r>
    </w:p>
    <w:p w14:paraId="566E8510" w14:textId="3D7392F8" w:rsidR="00A05DA1" w:rsidRDefault="00A05DA1">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_Toc89849889 \h </w:instrText>
      </w:r>
      <w:r>
        <w:fldChar w:fldCharType="separate"/>
      </w:r>
      <w:r>
        <w:t>88</w:t>
      </w:r>
      <w:r>
        <w:fldChar w:fldCharType="end"/>
      </w:r>
    </w:p>
    <w:p w14:paraId="68F39E96" w14:textId="74C46242" w:rsidR="00A05DA1" w:rsidRDefault="00A05DA1">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_Toc89849890 \h </w:instrText>
      </w:r>
      <w:r>
        <w:fldChar w:fldCharType="separate"/>
      </w:r>
      <w:r>
        <w:t>88</w:t>
      </w:r>
      <w:r>
        <w:fldChar w:fldCharType="end"/>
      </w:r>
    </w:p>
    <w:p w14:paraId="6517D049" w14:textId="5D6258FA" w:rsidR="00A05DA1" w:rsidRDefault="00A05DA1">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_Toc89849891 \h </w:instrText>
      </w:r>
      <w:r>
        <w:fldChar w:fldCharType="separate"/>
      </w:r>
      <w:r>
        <w:t>89</w:t>
      </w:r>
      <w:r>
        <w:fldChar w:fldCharType="end"/>
      </w:r>
    </w:p>
    <w:p w14:paraId="5D9E5AA8" w14:textId="64514E2C" w:rsidR="00A05DA1" w:rsidRDefault="00A05DA1">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_Toc89849892 \h </w:instrText>
      </w:r>
      <w:r>
        <w:fldChar w:fldCharType="separate"/>
      </w:r>
      <w:r>
        <w:t>91</w:t>
      </w:r>
      <w:r>
        <w:fldChar w:fldCharType="end"/>
      </w:r>
    </w:p>
    <w:p w14:paraId="1F08CC94" w14:textId="4A53717A" w:rsidR="00A05DA1" w:rsidRDefault="00A05DA1">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_Toc89849893 \h </w:instrText>
      </w:r>
      <w:r>
        <w:fldChar w:fldCharType="separate"/>
      </w:r>
      <w:r>
        <w:t>91</w:t>
      </w:r>
      <w:r>
        <w:fldChar w:fldCharType="end"/>
      </w:r>
    </w:p>
    <w:p w14:paraId="2F9D12AC" w14:textId="671880C7" w:rsidR="00A05DA1" w:rsidRDefault="00A05DA1">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_Toc89849894 \h </w:instrText>
      </w:r>
      <w:r>
        <w:fldChar w:fldCharType="separate"/>
      </w:r>
      <w:r>
        <w:t>91</w:t>
      </w:r>
      <w:r>
        <w:fldChar w:fldCharType="end"/>
      </w:r>
    </w:p>
    <w:p w14:paraId="37E22035" w14:textId="624A65FE" w:rsidR="00A05DA1" w:rsidRDefault="00A05DA1">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_Toc89849895 \h </w:instrText>
      </w:r>
      <w:r>
        <w:fldChar w:fldCharType="separate"/>
      </w:r>
      <w:r>
        <w:t>91</w:t>
      </w:r>
      <w:r>
        <w:fldChar w:fldCharType="end"/>
      </w:r>
    </w:p>
    <w:p w14:paraId="78FA7548" w14:textId="61261CB5" w:rsidR="00A05DA1" w:rsidRDefault="00A05DA1">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_Toc89849896 \h </w:instrText>
      </w:r>
      <w:r>
        <w:fldChar w:fldCharType="separate"/>
      </w:r>
      <w:r>
        <w:t>91</w:t>
      </w:r>
      <w:r>
        <w:fldChar w:fldCharType="end"/>
      </w:r>
    </w:p>
    <w:p w14:paraId="3B7237CE" w14:textId="3A8FE4AB" w:rsidR="00A05DA1" w:rsidRDefault="00A05DA1">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_Toc89849897 \h </w:instrText>
      </w:r>
      <w:r>
        <w:fldChar w:fldCharType="separate"/>
      </w:r>
      <w:r>
        <w:t>92</w:t>
      </w:r>
      <w:r>
        <w:fldChar w:fldCharType="end"/>
      </w:r>
    </w:p>
    <w:p w14:paraId="27D39C00" w14:textId="23E4144B" w:rsidR="00A05DA1" w:rsidRDefault="00A05DA1">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_Toc89849898 \h </w:instrText>
      </w:r>
      <w:r>
        <w:fldChar w:fldCharType="separate"/>
      </w:r>
      <w:r>
        <w:t>97</w:t>
      </w:r>
      <w:r>
        <w:fldChar w:fldCharType="end"/>
      </w:r>
    </w:p>
    <w:p w14:paraId="7C146E62" w14:textId="3E14748C" w:rsidR="00A05DA1" w:rsidRDefault="00A05DA1">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_Toc89849899 \h </w:instrText>
      </w:r>
      <w:r>
        <w:fldChar w:fldCharType="separate"/>
      </w:r>
      <w:r>
        <w:t>97</w:t>
      </w:r>
      <w:r>
        <w:fldChar w:fldCharType="end"/>
      </w:r>
    </w:p>
    <w:p w14:paraId="36DBA342" w14:textId="16F5FD91" w:rsidR="00A05DA1" w:rsidRDefault="00A05DA1">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_Toc89849900 \h </w:instrText>
      </w:r>
      <w:r>
        <w:fldChar w:fldCharType="separate"/>
      </w:r>
      <w:r>
        <w:t>98</w:t>
      </w:r>
      <w:r>
        <w:fldChar w:fldCharType="end"/>
      </w:r>
    </w:p>
    <w:p w14:paraId="2312E5FB" w14:textId="22304DA2" w:rsidR="00A05DA1" w:rsidRDefault="00A05DA1">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_Toc89849901 \h </w:instrText>
      </w:r>
      <w:r>
        <w:fldChar w:fldCharType="separate"/>
      </w:r>
      <w:r>
        <w:t>98</w:t>
      </w:r>
      <w:r>
        <w:fldChar w:fldCharType="end"/>
      </w:r>
    </w:p>
    <w:p w14:paraId="270DA135" w14:textId="2B67B2BD" w:rsidR="00A05DA1" w:rsidRDefault="00A05DA1">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_Toc89849902 \h </w:instrText>
      </w:r>
      <w:r>
        <w:fldChar w:fldCharType="separate"/>
      </w:r>
      <w:r>
        <w:t>98</w:t>
      </w:r>
      <w:r>
        <w:fldChar w:fldCharType="end"/>
      </w:r>
    </w:p>
    <w:p w14:paraId="50EE2B9F" w14:textId="3CECFADC" w:rsidR="00A05DA1" w:rsidRDefault="00A05DA1">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_Toc89849903 \h </w:instrText>
      </w:r>
      <w:r>
        <w:fldChar w:fldCharType="separate"/>
      </w:r>
      <w:r>
        <w:t>101</w:t>
      </w:r>
      <w:r>
        <w:fldChar w:fldCharType="end"/>
      </w:r>
    </w:p>
    <w:p w14:paraId="5C0C4388" w14:textId="77188C5A" w:rsidR="00A05DA1" w:rsidRDefault="00A05DA1">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_Toc89849904 \h </w:instrText>
      </w:r>
      <w:r>
        <w:fldChar w:fldCharType="separate"/>
      </w:r>
      <w:r>
        <w:t>105</w:t>
      </w:r>
      <w:r>
        <w:fldChar w:fldCharType="end"/>
      </w:r>
    </w:p>
    <w:p w14:paraId="5D87B144" w14:textId="52A65046" w:rsidR="00A05DA1" w:rsidRDefault="00A05DA1">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_Toc89849905 \h </w:instrText>
      </w:r>
      <w:r>
        <w:fldChar w:fldCharType="separate"/>
      </w:r>
      <w:r>
        <w:t>105</w:t>
      </w:r>
      <w:r>
        <w:fldChar w:fldCharType="end"/>
      </w:r>
    </w:p>
    <w:p w14:paraId="39A85705" w14:textId="78D235ED" w:rsidR="00A05DA1" w:rsidRDefault="00A05DA1">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_Toc89849906 \h </w:instrText>
      </w:r>
      <w:r>
        <w:fldChar w:fldCharType="separate"/>
      </w:r>
      <w:r>
        <w:t>105</w:t>
      </w:r>
      <w:r>
        <w:fldChar w:fldCharType="end"/>
      </w:r>
    </w:p>
    <w:p w14:paraId="0A1F2214" w14:textId="1F2198A9" w:rsidR="00A05DA1" w:rsidRDefault="00A05DA1">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_Toc89849907 \h </w:instrText>
      </w:r>
      <w:r>
        <w:fldChar w:fldCharType="separate"/>
      </w:r>
      <w:r>
        <w:t>105</w:t>
      </w:r>
      <w:r>
        <w:fldChar w:fldCharType="end"/>
      </w:r>
    </w:p>
    <w:p w14:paraId="676B02C6" w14:textId="5198A68F" w:rsidR="00A05DA1" w:rsidRDefault="00A05DA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_Toc89849908 \h </w:instrText>
      </w:r>
      <w:r>
        <w:fldChar w:fldCharType="separate"/>
      </w:r>
      <w:r>
        <w:t>105</w:t>
      </w:r>
      <w:r>
        <w:fldChar w:fldCharType="end"/>
      </w:r>
    </w:p>
    <w:p w14:paraId="0F5657E6" w14:textId="3DBFAD65" w:rsidR="00A05DA1" w:rsidRDefault="00A05DA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_Toc89849909 \h </w:instrText>
      </w:r>
      <w:r>
        <w:fldChar w:fldCharType="separate"/>
      </w:r>
      <w:r>
        <w:t>105</w:t>
      </w:r>
      <w:r>
        <w:fldChar w:fldCharType="end"/>
      </w:r>
    </w:p>
    <w:p w14:paraId="7E76D098" w14:textId="40EB365F" w:rsidR="00A05DA1" w:rsidRDefault="00A05DA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_Toc89849910 \h </w:instrText>
      </w:r>
      <w:r>
        <w:fldChar w:fldCharType="separate"/>
      </w:r>
      <w:r>
        <w:t>105</w:t>
      </w:r>
      <w:r>
        <w:fldChar w:fldCharType="end"/>
      </w:r>
    </w:p>
    <w:p w14:paraId="2F2D4058" w14:textId="30C3A3F8" w:rsidR="00A05DA1" w:rsidRDefault="00A05DA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_Toc89849911 \h </w:instrText>
      </w:r>
      <w:r>
        <w:fldChar w:fldCharType="separate"/>
      </w:r>
      <w:r>
        <w:t>106</w:t>
      </w:r>
      <w:r>
        <w:fldChar w:fldCharType="end"/>
      </w:r>
    </w:p>
    <w:p w14:paraId="760A43CF" w14:textId="055ECC95" w:rsidR="00A05DA1" w:rsidRDefault="00A05DA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_Toc89849912 \h </w:instrText>
      </w:r>
      <w:r>
        <w:fldChar w:fldCharType="separate"/>
      </w:r>
      <w:r>
        <w:t>106</w:t>
      </w:r>
      <w:r>
        <w:fldChar w:fldCharType="end"/>
      </w:r>
    </w:p>
    <w:p w14:paraId="02D86639" w14:textId="3617CED7" w:rsidR="00A05DA1" w:rsidRDefault="00A05DA1">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_Toc89849913 \h </w:instrText>
      </w:r>
      <w:r>
        <w:fldChar w:fldCharType="separate"/>
      </w:r>
      <w:r>
        <w:t>106</w:t>
      </w:r>
      <w:r>
        <w:fldChar w:fldCharType="end"/>
      </w:r>
    </w:p>
    <w:p w14:paraId="42D63C4C" w14:textId="3D278E26" w:rsidR="00A05DA1" w:rsidRDefault="00A05DA1">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_Toc89849914 \h </w:instrText>
      </w:r>
      <w:r>
        <w:fldChar w:fldCharType="separate"/>
      </w:r>
      <w:r>
        <w:t>107</w:t>
      </w:r>
      <w:r>
        <w:fldChar w:fldCharType="end"/>
      </w:r>
    </w:p>
    <w:p w14:paraId="2FD4142B" w14:textId="6DA2EEC9" w:rsidR="00A05DA1" w:rsidRDefault="00A05DA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_Toc89849915 \h </w:instrText>
      </w:r>
      <w:r>
        <w:fldChar w:fldCharType="separate"/>
      </w:r>
      <w:r>
        <w:t>107</w:t>
      </w:r>
      <w:r>
        <w:fldChar w:fldCharType="end"/>
      </w:r>
    </w:p>
    <w:p w14:paraId="761676F5" w14:textId="2E998640" w:rsidR="00A05DA1" w:rsidRDefault="00A05DA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_Toc89849916 \h </w:instrText>
      </w:r>
      <w:r>
        <w:fldChar w:fldCharType="separate"/>
      </w:r>
      <w:r>
        <w:t>107</w:t>
      </w:r>
      <w:r>
        <w:fldChar w:fldCharType="end"/>
      </w:r>
    </w:p>
    <w:p w14:paraId="56DE7DD4" w14:textId="370A59A7" w:rsidR="00A05DA1" w:rsidRDefault="00A05DA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_Toc89849917 \h </w:instrText>
      </w:r>
      <w:r>
        <w:fldChar w:fldCharType="separate"/>
      </w:r>
      <w:r>
        <w:t>107</w:t>
      </w:r>
      <w:r>
        <w:fldChar w:fldCharType="end"/>
      </w:r>
    </w:p>
    <w:p w14:paraId="308E0C5A" w14:textId="04AB787F" w:rsidR="00A05DA1" w:rsidRDefault="00A05DA1">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_Toc89849918 \h </w:instrText>
      </w:r>
      <w:r>
        <w:fldChar w:fldCharType="separate"/>
      </w:r>
      <w:r>
        <w:t>108</w:t>
      </w:r>
      <w:r>
        <w:fldChar w:fldCharType="end"/>
      </w:r>
    </w:p>
    <w:p w14:paraId="547CA678" w14:textId="05FBA7D4" w:rsidR="00A05DA1" w:rsidRDefault="00A05DA1">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_Toc89849919 \h </w:instrText>
      </w:r>
      <w:r>
        <w:fldChar w:fldCharType="separate"/>
      </w:r>
      <w:r>
        <w:t>109</w:t>
      </w:r>
      <w:r>
        <w:fldChar w:fldCharType="end"/>
      </w:r>
    </w:p>
    <w:p w14:paraId="6009A705" w14:textId="3A74D199" w:rsidR="00397EF1" w:rsidRPr="00A07190" w:rsidRDefault="00A05DA1" w:rsidP="00397EF1">
      <w:r>
        <w:fldChar w:fldCharType="end"/>
      </w:r>
    </w:p>
    <w:p w14:paraId="6009A706" w14:textId="77777777"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bookmarkStart w:id="8" w:name="_Toc61111444"/>
      <w:bookmarkStart w:id="9" w:name="_Toc66810006"/>
      <w:bookmarkStart w:id="10" w:name="_Toc74835844"/>
      <w:bookmarkStart w:id="11" w:name="_Toc76502785"/>
      <w:bookmarkStart w:id="12" w:name="_Toc89849761"/>
      <w:r w:rsidRPr="00A07190">
        <w:lastRenderedPageBreak/>
        <w:t>Foreword</w:t>
      </w:r>
      <w:bookmarkEnd w:id="3"/>
      <w:bookmarkEnd w:id="4"/>
      <w:bookmarkEnd w:id="5"/>
      <w:bookmarkEnd w:id="6"/>
      <w:bookmarkEnd w:id="7"/>
      <w:bookmarkEnd w:id="8"/>
      <w:bookmarkEnd w:id="9"/>
      <w:bookmarkEnd w:id="10"/>
      <w:bookmarkEnd w:id="11"/>
      <w:bookmarkEnd w:id="12"/>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3" w:name="_Toc21092104"/>
      <w:bookmarkStart w:id="14" w:name="_Toc29762319"/>
      <w:bookmarkStart w:id="15" w:name="_Toc36026424"/>
      <w:bookmarkStart w:id="16" w:name="_Toc37178751"/>
      <w:bookmarkStart w:id="17" w:name="_Toc46222632"/>
      <w:bookmarkStart w:id="18" w:name="_Toc61111445"/>
      <w:bookmarkStart w:id="19" w:name="_Toc66810007"/>
      <w:bookmarkStart w:id="20" w:name="_Toc74835845"/>
      <w:bookmarkStart w:id="21" w:name="_Toc76502786"/>
      <w:bookmarkStart w:id="22" w:name="_Toc89849762"/>
      <w:r w:rsidRPr="00A07190">
        <w:lastRenderedPageBreak/>
        <w:t>1</w:t>
      </w:r>
      <w:r w:rsidRPr="00A07190">
        <w:tab/>
        <w:t>Scope</w:t>
      </w:r>
      <w:bookmarkEnd w:id="13"/>
      <w:bookmarkEnd w:id="14"/>
      <w:bookmarkEnd w:id="15"/>
      <w:bookmarkEnd w:id="16"/>
      <w:bookmarkEnd w:id="17"/>
      <w:bookmarkEnd w:id="18"/>
      <w:bookmarkEnd w:id="19"/>
      <w:bookmarkEnd w:id="20"/>
      <w:bookmarkEnd w:id="21"/>
      <w:bookmarkEnd w:id="22"/>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3" w:name="_Toc21092105"/>
      <w:bookmarkStart w:id="24" w:name="_Toc29762320"/>
      <w:bookmarkStart w:id="25" w:name="_Toc36026425"/>
      <w:bookmarkStart w:id="26" w:name="_Toc37178752"/>
      <w:bookmarkStart w:id="27" w:name="_Toc46222633"/>
      <w:bookmarkStart w:id="28" w:name="_Toc61111446"/>
      <w:bookmarkStart w:id="29" w:name="_Toc66810008"/>
      <w:bookmarkStart w:id="30" w:name="_Toc74835846"/>
      <w:bookmarkStart w:id="31" w:name="_Toc76502787"/>
      <w:bookmarkStart w:id="32" w:name="_Toc89849763"/>
      <w:r w:rsidRPr="00A07190">
        <w:t>2</w:t>
      </w:r>
      <w:r w:rsidRPr="00A07190">
        <w:tab/>
        <w:t>References</w:t>
      </w:r>
      <w:bookmarkEnd w:id="23"/>
      <w:bookmarkEnd w:id="24"/>
      <w:bookmarkEnd w:id="25"/>
      <w:bookmarkEnd w:id="26"/>
      <w:bookmarkEnd w:id="27"/>
      <w:bookmarkEnd w:id="28"/>
      <w:bookmarkEnd w:id="29"/>
      <w:bookmarkEnd w:id="30"/>
      <w:bookmarkEnd w:id="31"/>
      <w:bookmarkEnd w:id="32"/>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33" w:name="_Toc21092106"/>
      <w:bookmarkStart w:id="34" w:name="_Toc29762321"/>
      <w:bookmarkStart w:id="35" w:name="_Toc36026426"/>
      <w:bookmarkStart w:id="36" w:name="_Toc37178753"/>
      <w:bookmarkStart w:id="37" w:name="_Toc46222634"/>
      <w:bookmarkStart w:id="38" w:name="_Toc61111447"/>
      <w:bookmarkStart w:id="39" w:name="_Toc66810009"/>
      <w:bookmarkStart w:id="40" w:name="_Toc74835847"/>
      <w:bookmarkStart w:id="41" w:name="_Toc76502788"/>
      <w:bookmarkStart w:id="42" w:name="_Toc89849764"/>
      <w:r w:rsidRPr="00A07190">
        <w:t>3</w:t>
      </w:r>
      <w:r w:rsidRPr="00A07190">
        <w:tab/>
        <w:t>Definitions, symbols and abbreviations</w:t>
      </w:r>
      <w:bookmarkEnd w:id="33"/>
      <w:bookmarkEnd w:id="34"/>
      <w:bookmarkEnd w:id="35"/>
      <w:bookmarkEnd w:id="36"/>
      <w:bookmarkEnd w:id="37"/>
      <w:bookmarkEnd w:id="38"/>
      <w:bookmarkEnd w:id="39"/>
      <w:bookmarkEnd w:id="40"/>
      <w:bookmarkEnd w:id="41"/>
      <w:bookmarkEnd w:id="42"/>
    </w:p>
    <w:p w14:paraId="6009A72D" w14:textId="77777777" w:rsidR="00CC6518" w:rsidRPr="00A07190" w:rsidRDefault="00CC6518" w:rsidP="0085678D">
      <w:pPr>
        <w:pStyle w:val="Heading2"/>
      </w:pPr>
      <w:bookmarkStart w:id="43" w:name="_Toc21092107"/>
      <w:bookmarkStart w:id="44" w:name="_Toc29762322"/>
      <w:bookmarkStart w:id="45" w:name="_Toc36026427"/>
      <w:bookmarkStart w:id="46" w:name="_Toc37178754"/>
      <w:bookmarkStart w:id="47" w:name="_Toc46222635"/>
      <w:bookmarkStart w:id="48" w:name="_Toc61111448"/>
      <w:bookmarkStart w:id="49" w:name="_Toc66810010"/>
      <w:bookmarkStart w:id="50" w:name="_Toc74835848"/>
      <w:bookmarkStart w:id="51" w:name="_Toc76502789"/>
      <w:bookmarkStart w:id="52" w:name="_Toc89849765"/>
      <w:r w:rsidRPr="00A07190">
        <w:t>3.1</w:t>
      </w:r>
      <w:r w:rsidRPr="00A07190">
        <w:tab/>
        <w:t>Definitions</w:t>
      </w:r>
      <w:bookmarkEnd w:id="43"/>
      <w:bookmarkEnd w:id="44"/>
      <w:bookmarkEnd w:id="45"/>
      <w:bookmarkEnd w:id="46"/>
      <w:bookmarkEnd w:id="47"/>
      <w:bookmarkEnd w:id="48"/>
      <w:bookmarkEnd w:id="49"/>
      <w:bookmarkEnd w:id="50"/>
      <w:bookmarkEnd w:id="51"/>
      <w:bookmarkEnd w:id="52"/>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53" w:name="OLE_LINK44"/>
      <w:bookmarkStart w:id="54" w:name="OLE_LINK45"/>
      <w:r w:rsidRPr="00A07190">
        <w:t>NOTE:</w:t>
      </w:r>
      <w:r w:rsidRPr="00A07190">
        <w:tab/>
        <w:t>In single carrier operation, the Base Station RF Bandwidth is equal to the channel bandwidth.</w:t>
      </w:r>
      <w:bookmarkEnd w:id="53"/>
      <w:bookmarkEnd w:id="54"/>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55" w:name="_Toc21092108"/>
      <w:bookmarkStart w:id="56" w:name="_Toc29762323"/>
      <w:bookmarkStart w:id="57" w:name="_Toc36026428"/>
      <w:bookmarkStart w:id="58" w:name="_Toc37178755"/>
      <w:bookmarkStart w:id="59" w:name="_Toc46222636"/>
      <w:bookmarkStart w:id="60" w:name="_Toc61111449"/>
      <w:bookmarkStart w:id="61" w:name="_Toc66810011"/>
      <w:bookmarkStart w:id="62" w:name="_Toc74835849"/>
      <w:bookmarkStart w:id="63" w:name="_Toc76502790"/>
      <w:bookmarkStart w:id="64" w:name="_Toc89849766"/>
      <w:r w:rsidRPr="00A07190">
        <w:t>3.2</w:t>
      </w:r>
      <w:r w:rsidRPr="00A07190">
        <w:tab/>
        <w:t>Symbols</w:t>
      </w:r>
      <w:bookmarkEnd w:id="55"/>
      <w:bookmarkEnd w:id="56"/>
      <w:bookmarkEnd w:id="57"/>
      <w:bookmarkEnd w:id="58"/>
      <w:bookmarkEnd w:id="59"/>
      <w:bookmarkEnd w:id="60"/>
      <w:bookmarkEnd w:id="61"/>
      <w:bookmarkEnd w:id="62"/>
      <w:bookmarkEnd w:id="63"/>
      <w:bookmarkEnd w:id="64"/>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65" w:name="_MON_1334991447"/>
    <w:bookmarkEnd w:id="65"/>
    <w:bookmarkStart w:id="66" w:name="_MON_1326001305"/>
    <w:bookmarkEnd w:id="66"/>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703172264"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67" w:name="_MON_1351612452"/>
    <w:bookmarkEnd w:id="67"/>
    <w:bookmarkStart w:id="68" w:name="_MON_1351612194"/>
    <w:bookmarkEnd w:id="68"/>
    <w:p w14:paraId="6009A7A0" w14:textId="77777777" w:rsidR="00CC6518" w:rsidRPr="00A07190" w:rsidRDefault="00CC6518" w:rsidP="009E5D0F">
      <w:pPr>
        <w:pStyle w:val="TH"/>
      </w:pPr>
      <w:r w:rsidRPr="00A07190">
        <w:object w:dxaOrig="10500" w:dyaOrig="5039" w14:anchorId="6009C91F">
          <v:shape id="_x0000_i1026" type="#_x0000_t75" style="width:482.4pt;height:229.85pt" o:ole="">
            <v:imagedata r:id="rId13" o:title=""/>
          </v:shape>
          <o:OLEObject Type="Embed" ProgID="Word.Picture.8" ShapeID="_x0000_i1026" DrawAspect="Content" ObjectID="_1703172265"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69" w:name="_MON_1448782975"/>
    <w:bookmarkEnd w:id="69"/>
    <w:p w14:paraId="6009A7A2" w14:textId="77777777" w:rsidR="00CC6518" w:rsidRPr="00A07190" w:rsidRDefault="00CC6518" w:rsidP="008860D5">
      <w:pPr>
        <w:pStyle w:val="TH"/>
      </w:pPr>
      <w:r w:rsidRPr="00A07190">
        <w:object w:dxaOrig="10500" w:dyaOrig="5040" w14:anchorId="6009C920">
          <v:shape id="_x0000_i1027" type="#_x0000_t75" style="width:482.4pt;height:229.85pt" o:ole="">
            <v:imagedata r:id="rId15" o:title=""/>
          </v:shape>
          <o:OLEObject Type="Embed" ProgID="Word.Picture.8" ShapeID="_x0000_i1027" DrawAspect="Content" ObjectID="_1703172266"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70" w:name="_Toc21092109"/>
      <w:bookmarkStart w:id="71" w:name="_Toc29762324"/>
      <w:bookmarkStart w:id="72" w:name="_Toc36026429"/>
      <w:bookmarkStart w:id="73" w:name="_Toc37178756"/>
      <w:bookmarkStart w:id="74" w:name="_Toc46222637"/>
      <w:bookmarkStart w:id="75" w:name="_Toc61111450"/>
      <w:bookmarkStart w:id="76" w:name="_Toc66810012"/>
      <w:bookmarkStart w:id="77" w:name="_Toc74835850"/>
      <w:bookmarkStart w:id="78" w:name="_Toc76502791"/>
      <w:bookmarkStart w:id="79" w:name="_Toc89849767"/>
      <w:r w:rsidRPr="00A07190">
        <w:t>3.3</w:t>
      </w:r>
      <w:r w:rsidRPr="00A07190">
        <w:tab/>
        <w:t>Abbreviations</w:t>
      </w:r>
      <w:bookmarkEnd w:id="70"/>
      <w:bookmarkEnd w:id="71"/>
      <w:bookmarkEnd w:id="72"/>
      <w:bookmarkEnd w:id="73"/>
      <w:bookmarkEnd w:id="74"/>
      <w:bookmarkEnd w:id="75"/>
      <w:bookmarkEnd w:id="76"/>
      <w:bookmarkEnd w:id="77"/>
      <w:bookmarkEnd w:id="78"/>
      <w:bookmarkEnd w:id="79"/>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80"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80"/>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81" w:name="_Toc21092110"/>
      <w:bookmarkStart w:id="82" w:name="_Toc29762325"/>
      <w:bookmarkStart w:id="83" w:name="_Toc36026430"/>
      <w:bookmarkStart w:id="84" w:name="_Toc37178757"/>
      <w:bookmarkStart w:id="85" w:name="_Toc46222638"/>
      <w:bookmarkStart w:id="86" w:name="_Toc61111451"/>
      <w:bookmarkStart w:id="87" w:name="_Toc66810013"/>
      <w:bookmarkStart w:id="88" w:name="_Toc74835851"/>
      <w:bookmarkStart w:id="89" w:name="_Toc76502792"/>
      <w:bookmarkStart w:id="90" w:name="_Toc89849768"/>
      <w:r w:rsidRPr="00A07190">
        <w:lastRenderedPageBreak/>
        <w:t>4</w:t>
      </w:r>
      <w:r w:rsidRPr="00A07190">
        <w:tab/>
        <w:t>General</w:t>
      </w:r>
      <w:bookmarkEnd w:id="81"/>
      <w:bookmarkEnd w:id="82"/>
      <w:bookmarkEnd w:id="83"/>
      <w:bookmarkEnd w:id="84"/>
      <w:bookmarkEnd w:id="85"/>
      <w:bookmarkEnd w:id="86"/>
      <w:bookmarkEnd w:id="87"/>
      <w:bookmarkEnd w:id="88"/>
      <w:bookmarkEnd w:id="89"/>
      <w:bookmarkEnd w:id="90"/>
    </w:p>
    <w:p w14:paraId="6009A7E3" w14:textId="77777777" w:rsidR="00CC6518" w:rsidRPr="00A07190" w:rsidRDefault="00CC6518" w:rsidP="0085678D">
      <w:pPr>
        <w:pStyle w:val="Heading2"/>
        <w:rPr>
          <w:snapToGrid w:val="0"/>
        </w:rPr>
      </w:pPr>
      <w:bookmarkStart w:id="91" w:name="_Toc21092111"/>
      <w:bookmarkStart w:id="92" w:name="_Toc29762326"/>
      <w:bookmarkStart w:id="93" w:name="_Toc36026431"/>
      <w:bookmarkStart w:id="94" w:name="_Toc37178758"/>
      <w:bookmarkStart w:id="95" w:name="_Toc46222639"/>
      <w:bookmarkStart w:id="96" w:name="_Toc61111452"/>
      <w:bookmarkStart w:id="97" w:name="_Toc66810014"/>
      <w:bookmarkStart w:id="98" w:name="_Toc74835852"/>
      <w:bookmarkStart w:id="99" w:name="_Toc76502793"/>
      <w:bookmarkStart w:id="100" w:name="_Toc89849769"/>
      <w:r w:rsidRPr="00A07190">
        <w:rPr>
          <w:snapToGrid w:val="0"/>
        </w:rPr>
        <w:t>4.1</w:t>
      </w:r>
      <w:r w:rsidRPr="00A07190">
        <w:rPr>
          <w:snapToGrid w:val="0"/>
        </w:rPr>
        <w:tab/>
        <w:t>Relation between the MSR specification and the single-RAT specifications</w:t>
      </w:r>
      <w:bookmarkEnd w:id="91"/>
      <w:bookmarkEnd w:id="92"/>
      <w:bookmarkEnd w:id="93"/>
      <w:bookmarkEnd w:id="94"/>
      <w:bookmarkEnd w:id="95"/>
      <w:bookmarkEnd w:id="96"/>
      <w:bookmarkEnd w:id="97"/>
      <w:bookmarkEnd w:id="98"/>
      <w:bookmarkEnd w:id="99"/>
      <w:bookmarkEnd w:id="100"/>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101" w:name="_Toc21092112"/>
      <w:bookmarkStart w:id="102" w:name="_Toc29762327"/>
      <w:bookmarkStart w:id="103" w:name="_Toc36026432"/>
      <w:bookmarkStart w:id="104" w:name="_Toc37178759"/>
      <w:bookmarkStart w:id="105" w:name="_Toc46222640"/>
      <w:bookmarkStart w:id="106" w:name="_Toc61111453"/>
      <w:bookmarkStart w:id="107" w:name="_Toc66810015"/>
      <w:bookmarkStart w:id="108" w:name="_Toc74835853"/>
      <w:bookmarkStart w:id="109" w:name="_Toc76502794"/>
      <w:bookmarkStart w:id="110" w:name="_Toc89849770"/>
      <w:r w:rsidRPr="00A07190">
        <w:rPr>
          <w:snapToGrid w:val="0"/>
        </w:rPr>
        <w:t>4.2</w:t>
      </w:r>
      <w:r w:rsidRPr="00A07190">
        <w:rPr>
          <w:snapToGrid w:val="0"/>
        </w:rPr>
        <w:tab/>
        <w:t>Relationship between minimum requirements and test requirements</w:t>
      </w:r>
      <w:bookmarkEnd w:id="101"/>
      <w:bookmarkEnd w:id="102"/>
      <w:bookmarkEnd w:id="103"/>
      <w:bookmarkEnd w:id="104"/>
      <w:bookmarkEnd w:id="105"/>
      <w:bookmarkEnd w:id="106"/>
      <w:bookmarkEnd w:id="107"/>
      <w:bookmarkEnd w:id="108"/>
      <w:bookmarkEnd w:id="109"/>
      <w:bookmarkEnd w:id="110"/>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11" w:name="_Toc21092113"/>
      <w:bookmarkStart w:id="112" w:name="_Toc29762328"/>
      <w:bookmarkStart w:id="113" w:name="_Toc36026433"/>
      <w:bookmarkStart w:id="114" w:name="_Toc37178760"/>
      <w:bookmarkStart w:id="115" w:name="_Toc46222641"/>
      <w:bookmarkStart w:id="116" w:name="_Toc61111454"/>
      <w:bookmarkStart w:id="117" w:name="_Toc66810016"/>
      <w:bookmarkStart w:id="118" w:name="_Toc74835854"/>
      <w:bookmarkStart w:id="119" w:name="_Toc76502795"/>
      <w:bookmarkStart w:id="120" w:name="_Toc89849771"/>
      <w:r w:rsidRPr="00A07190">
        <w:t>4.3</w:t>
      </w:r>
      <w:r w:rsidRPr="00A07190">
        <w:tab/>
        <w:t>Base station classes</w:t>
      </w:r>
      <w:bookmarkEnd w:id="111"/>
      <w:bookmarkEnd w:id="112"/>
      <w:bookmarkEnd w:id="113"/>
      <w:bookmarkEnd w:id="114"/>
      <w:bookmarkEnd w:id="115"/>
      <w:bookmarkEnd w:id="116"/>
      <w:bookmarkEnd w:id="117"/>
      <w:bookmarkEnd w:id="118"/>
      <w:bookmarkEnd w:id="119"/>
      <w:bookmarkEnd w:id="120"/>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21" w:name="_Toc21092114"/>
      <w:bookmarkStart w:id="122" w:name="_Toc29762329"/>
      <w:bookmarkStart w:id="123" w:name="_Toc36026434"/>
      <w:bookmarkStart w:id="124" w:name="_Toc37178761"/>
      <w:bookmarkStart w:id="125" w:name="_Toc46222642"/>
      <w:bookmarkStart w:id="126" w:name="_Toc61111455"/>
      <w:bookmarkStart w:id="127" w:name="_Toc66810017"/>
      <w:bookmarkStart w:id="128" w:name="_Toc74835855"/>
      <w:bookmarkStart w:id="129" w:name="_Toc76502796"/>
      <w:bookmarkStart w:id="130" w:name="_Toc89849772"/>
      <w:r w:rsidRPr="00A07190">
        <w:lastRenderedPageBreak/>
        <w:t>4.4</w:t>
      </w:r>
      <w:r w:rsidRPr="00A07190">
        <w:tab/>
        <w:t>Regional requirements</w:t>
      </w:r>
      <w:bookmarkEnd w:id="121"/>
      <w:bookmarkEnd w:id="122"/>
      <w:bookmarkEnd w:id="123"/>
      <w:bookmarkEnd w:id="124"/>
      <w:bookmarkEnd w:id="125"/>
      <w:bookmarkEnd w:id="126"/>
      <w:bookmarkEnd w:id="127"/>
      <w:bookmarkEnd w:id="128"/>
      <w:bookmarkEnd w:id="129"/>
      <w:bookmarkEnd w:id="130"/>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31" w:name="_Toc21092115"/>
      <w:bookmarkStart w:id="132" w:name="_Toc29762330"/>
      <w:bookmarkStart w:id="133" w:name="_Toc36026435"/>
      <w:bookmarkStart w:id="134" w:name="_Toc37178762"/>
      <w:bookmarkStart w:id="135" w:name="_Toc46222643"/>
      <w:bookmarkStart w:id="136" w:name="_Toc61111456"/>
      <w:bookmarkStart w:id="137" w:name="_Toc66810018"/>
      <w:bookmarkStart w:id="138" w:name="_Toc74835856"/>
      <w:bookmarkStart w:id="139" w:name="_Toc76502797"/>
      <w:bookmarkStart w:id="140" w:name="_Toc89849773"/>
      <w:r w:rsidRPr="00A07190">
        <w:lastRenderedPageBreak/>
        <w:t>4.5</w:t>
      </w:r>
      <w:r w:rsidRPr="00A07190">
        <w:tab/>
        <w:t>Operating bands and Band Categories</w:t>
      </w:r>
      <w:bookmarkEnd w:id="131"/>
      <w:bookmarkEnd w:id="132"/>
      <w:bookmarkEnd w:id="133"/>
      <w:bookmarkEnd w:id="134"/>
      <w:bookmarkEnd w:id="135"/>
      <w:bookmarkEnd w:id="136"/>
      <w:bookmarkEnd w:id="137"/>
      <w:bookmarkEnd w:id="138"/>
      <w:bookmarkEnd w:id="139"/>
      <w:bookmarkEnd w:id="140"/>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41" w:name="_Toc21092116"/>
      <w:bookmarkStart w:id="142" w:name="_Toc29762331"/>
      <w:bookmarkStart w:id="143" w:name="_Toc36026436"/>
      <w:bookmarkStart w:id="144" w:name="_Toc37178763"/>
      <w:bookmarkStart w:id="145" w:name="_Toc46222644"/>
      <w:bookmarkStart w:id="146" w:name="_Toc61111457"/>
      <w:bookmarkStart w:id="147" w:name="_Toc66810019"/>
      <w:bookmarkStart w:id="148" w:name="_Toc74835857"/>
      <w:bookmarkStart w:id="149" w:name="_Toc76502798"/>
      <w:bookmarkStart w:id="150" w:name="_Toc89849774"/>
      <w:r w:rsidRPr="00A07190">
        <w:t>4.5.1</w:t>
      </w:r>
      <w:r w:rsidRPr="00A07190">
        <w:tab/>
        <w:t>Band category 1 aspects (BC1)</w:t>
      </w:r>
      <w:bookmarkEnd w:id="141"/>
      <w:bookmarkEnd w:id="142"/>
      <w:bookmarkEnd w:id="143"/>
      <w:bookmarkEnd w:id="144"/>
      <w:bookmarkEnd w:id="145"/>
      <w:bookmarkEnd w:id="146"/>
      <w:bookmarkEnd w:id="147"/>
      <w:bookmarkEnd w:id="148"/>
      <w:bookmarkEnd w:id="149"/>
      <w:bookmarkEnd w:id="150"/>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51" w:name="_Toc21092117"/>
      <w:bookmarkStart w:id="152" w:name="_Toc29762332"/>
      <w:bookmarkStart w:id="153" w:name="_Toc36026437"/>
      <w:bookmarkStart w:id="154" w:name="_Toc37178764"/>
      <w:bookmarkStart w:id="155" w:name="_Toc46222645"/>
      <w:bookmarkStart w:id="156" w:name="_Toc61111458"/>
      <w:bookmarkStart w:id="157" w:name="_Toc66810020"/>
      <w:bookmarkStart w:id="158" w:name="_Toc74835858"/>
      <w:bookmarkStart w:id="159" w:name="_Toc76502799"/>
      <w:bookmarkStart w:id="160" w:name="_Toc89849775"/>
      <w:r w:rsidRPr="00A07190">
        <w:t>4.5.2</w:t>
      </w:r>
      <w:r w:rsidRPr="00A07190">
        <w:tab/>
        <w:t>Band category 2 aspects (BC2)</w:t>
      </w:r>
      <w:bookmarkEnd w:id="151"/>
      <w:bookmarkEnd w:id="152"/>
      <w:bookmarkEnd w:id="153"/>
      <w:bookmarkEnd w:id="154"/>
      <w:bookmarkEnd w:id="155"/>
      <w:bookmarkEnd w:id="156"/>
      <w:bookmarkEnd w:id="157"/>
      <w:bookmarkEnd w:id="158"/>
      <w:bookmarkEnd w:id="159"/>
      <w:bookmarkEnd w:id="160"/>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61" w:name="_Toc21092118"/>
      <w:bookmarkStart w:id="162" w:name="_Toc29762333"/>
      <w:bookmarkStart w:id="163" w:name="_Toc36026438"/>
      <w:bookmarkStart w:id="164" w:name="_Toc37178765"/>
      <w:bookmarkStart w:id="165" w:name="_Toc46222646"/>
      <w:bookmarkStart w:id="166" w:name="_Toc61111459"/>
      <w:bookmarkStart w:id="167" w:name="_Toc66810021"/>
      <w:bookmarkStart w:id="168" w:name="_Toc74835859"/>
      <w:bookmarkStart w:id="169" w:name="_Toc76502800"/>
      <w:bookmarkStart w:id="170" w:name="_Toc89849776"/>
      <w:r w:rsidRPr="00A07190">
        <w:t>4.5.3</w:t>
      </w:r>
      <w:r w:rsidRPr="00A07190">
        <w:tab/>
        <w:t>Band category 3 aspects (BC3)</w:t>
      </w:r>
      <w:bookmarkEnd w:id="161"/>
      <w:bookmarkEnd w:id="162"/>
      <w:bookmarkEnd w:id="163"/>
      <w:bookmarkEnd w:id="164"/>
      <w:bookmarkEnd w:id="165"/>
      <w:bookmarkEnd w:id="166"/>
      <w:bookmarkEnd w:id="167"/>
      <w:bookmarkEnd w:id="168"/>
      <w:bookmarkEnd w:id="169"/>
      <w:bookmarkEnd w:id="170"/>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71" w:name="_Toc21092119"/>
      <w:bookmarkStart w:id="172" w:name="_Toc29762334"/>
      <w:bookmarkStart w:id="173" w:name="_Toc36026439"/>
      <w:bookmarkStart w:id="174" w:name="_Toc37178766"/>
      <w:bookmarkStart w:id="175" w:name="_Toc46222647"/>
      <w:bookmarkStart w:id="176" w:name="_Toc61111460"/>
      <w:bookmarkStart w:id="177" w:name="_Toc66810022"/>
      <w:bookmarkStart w:id="178" w:name="_Toc74835860"/>
      <w:bookmarkStart w:id="179" w:name="_Toc76502801"/>
      <w:bookmarkStart w:id="180" w:name="_Toc89849777"/>
      <w:r w:rsidRPr="00A07190">
        <w:t>4.6</w:t>
      </w:r>
      <w:r w:rsidRPr="00A07190">
        <w:tab/>
        <w:t>Channel arrangement</w:t>
      </w:r>
      <w:bookmarkEnd w:id="171"/>
      <w:bookmarkEnd w:id="172"/>
      <w:bookmarkEnd w:id="173"/>
      <w:bookmarkEnd w:id="174"/>
      <w:bookmarkEnd w:id="175"/>
      <w:bookmarkEnd w:id="176"/>
      <w:bookmarkEnd w:id="177"/>
      <w:bookmarkEnd w:id="178"/>
      <w:bookmarkEnd w:id="179"/>
      <w:bookmarkEnd w:id="180"/>
    </w:p>
    <w:p w14:paraId="6009ABB7" w14:textId="77777777" w:rsidR="00CC6518" w:rsidRPr="00A07190" w:rsidRDefault="00CC6518" w:rsidP="0085678D">
      <w:pPr>
        <w:pStyle w:val="Heading3"/>
      </w:pPr>
      <w:bookmarkStart w:id="181" w:name="_Toc21092120"/>
      <w:bookmarkStart w:id="182" w:name="_Toc29762335"/>
      <w:bookmarkStart w:id="183" w:name="_Toc36026440"/>
      <w:bookmarkStart w:id="184" w:name="_Toc37178767"/>
      <w:bookmarkStart w:id="185" w:name="_Toc46222648"/>
      <w:bookmarkStart w:id="186" w:name="_Toc61111461"/>
      <w:bookmarkStart w:id="187" w:name="_Toc66810023"/>
      <w:bookmarkStart w:id="188" w:name="_Toc74835861"/>
      <w:bookmarkStart w:id="189" w:name="_Toc76502802"/>
      <w:bookmarkStart w:id="190" w:name="_Toc89849778"/>
      <w:r w:rsidRPr="00A07190">
        <w:t>4.6.1</w:t>
      </w:r>
      <w:r w:rsidRPr="00A07190">
        <w:tab/>
        <w:t>Channel spacing</w:t>
      </w:r>
      <w:bookmarkEnd w:id="181"/>
      <w:bookmarkEnd w:id="182"/>
      <w:bookmarkEnd w:id="183"/>
      <w:bookmarkEnd w:id="184"/>
      <w:bookmarkEnd w:id="185"/>
      <w:bookmarkEnd w:id="186"/>
      <w:bookmarkEnd w:id="187"/>
      <w:bookmarkEnd w:id="188"/>
      <w:bookmarkEnd w:id="189"/>
      <w:bookmarkEnd w:id="190"/>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191" w:name="_Toc21092121"/>
      <w:bookmarkStart w:id="192"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193" w:name="_Toc36026441"/>
      <w:bookmarkStart w:id="194" w:name="_Toc37178768"/>
      <w:bookmarkStart w:id="195" w:name="_Toc46222649"/>
      <w:bookmarkStart w:id="196" w:name="_Toc61111462"/>
      <w:bookmarkStart w:id="197" w:name="_Toc66810024"/>
      <w:bookmarkStart w:id="198" w:name="_Toc74835862"/>
      <w:bookmarkStart w:id="199" w:name="_Toc76502803"/>
      <w:bookmarkStart w:id="200" w:name="_Toc89849779"/>
      <w:r w:rsidRPr="00A07190">
        <w:t>4.6.1A</w:t>
      </w:r>
      <w:r w:rsidRPr="00A07190">
        <w:tab/>
        <w:t>CA Channel spacing</w:t>
      </w:r>
      <w:bookmarkEnd w:id="191"/>
      <w:bookmarkEnd w:id="192"/>
      <w:bookmarkEnd w:id="193"/>
      <w:bookmarkEnd w:id="194"/>
      <w:bookmarkEnd w:id="195"/>
      <w:bookmarkEnd w:id="196"/>
      <w:bookmarkEnd w:id="197"/>
      <w:bookmarkEnd w:id="198"/>
      <w:bookmarkEnd w:id="199"/>
      <w:bookmarkEnd w:id="200"/>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55pt;height:43.75pt" o:ole="">
            <v:imagedata r:id="rId17" o:title=""/>
          </v:shape>
          <o:OLEObject Type="Embed" ProgID="Equation.3" ShapeID="_x0000_i1028" DrawAspect="Content" ObjectID="_1703172267"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2.15pt;height:35.45pt;mso-position-horizontal-relative:page;mso-position-vertical-relative:page" o:ole="">
            <v:imagedata r:id="rId19" o:title=""/>
          </v:shape>
          <o:OLEObject Type="Embed" ProgID="Equation.3" ShapeID="对象 5" DrawAspect="Content" ObjectID="_1703172268"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85pt;height:35.45pt;mso-position-horizontal-relative:page;mso-position-vertical-relative:page" o:ole="">
            <v:imagedata r:id="rId21" o:title=""/>
          </v:shape>
          <o:OLEObject Type="Embed" ProgID="Equation.3" ShapeID="对象 6" DrawAspect="Content" ObjectID="_1703172269"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25pt;height:14.4pt;mso-wrap-style:square;mso-position-horizontal-relative:page;mso-position-vertical-relative:page" o:ole="">
            <v:fill o:detectmouseclick="t"/>
            <v:imagedata r:id="rId23" o:title=""/>
          </v:shape>
          <o:OLEObject Type="Embed" ProgID="Equation.3" ShapeID="对象 22" DrawAspect="Content" ObjectID="_1703172270"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201" w:name="_Toc21092122"/>
      <w:bookmarkStart w:id="202" w:name="_Toc29762337"/>
      <w:bookmarkStart w:id="203" w:name="_Toc36026442"/>
      <w:bookmarkStart w:id="204" w:name="_Toc37178769"/>
      <w:bookmarkStart w:id="205" w:name="_Toc46222650"/>
      <w:bookmarkStart w:id="206" w:name="_Toc61111463"/>
      <w:bookmarkStart w:id="207" w:name="_Toc66810025"/>
      <w:bookmarkStart w:id="208" w:name="_Toc74835863"/>
      <w:bookmarkStart w:id="209" w:name="_Toc76502804"/>
      <w:bookmarkStart w:id="210" w:name="_Toc89849780"/>
      <w:r w:rsidRPr="00A07190">
        <w:t>4.6.2</w:t>
      </w:r>
      <w:r w:rsidRPr="00A07190">
        <w:tab/>
        <w:t>Channel raster</w:t>
      </w:r>
      <w:bookmarkEnd w:id="201"/>
      <w:bookmarkEnd w:id="202"/>
      <w:bookmarkEnd w:id="203"/>
      <w:bookmarkEnd w:id="204"/>
      <w:bookmarkEnd w:id="205"/>
      <w:bookmarkEnd w:id="206"/>
      <w:bookmarkEnd w:id="207"/>
      <w:bookmarkEnd w:id="208"/>
      <w:bookmarkEnd w:id="209"/>
      <w:bookmarkEnd w:id="21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211" w:name="_Toc21092123"/>
      <w:bookmarkStart w:id="212" w:name="_Toc29762338"/>
      <w:bookmarkStart w:id="213" w:name="_Toc36026443"/>
      <w:bookmarkStart w:id="214" w:name="_Toc37178770"/>
      <w:bookmarkStart w:id="215" w:name="_Toc46222651"/>
      <w:bookmarkStart w:id="216" w:name="_Toc61111464"/>
      <w:bookmarkStart w:id="217" w:name="_Toc66810026"/>
      <w:bookmarkStart w:id="218" w:name="_Toc74835864"/>
      <w:bookmarkStart w:id="219" w:name="_Toc76502805"/>
      <w:bookmarkStart w:id="220" w:name="_Toc89849781"/>
      <w:r w:rsidRPr="00A07190">
        <w:t>4.6.3</w:t>
      </w:r>
      <w:r w:rsidRPr="00A07190">
        <w:tab/>
        <w:t>Carrier frequencies and numbering</w:t>
      </w:r>
      <w:bookmarkEnd w:id="211"/>
      <w:bookmarkEnd w:id="212"/>
      <w:bookmarkEnd w:id="213"/>
      <w:bookmarkEnd w:id="214"/>
      <w:bookmarkEnd w:id="215"/>
      <w:bookmarkEnd w:id="216"/>
      <w:bookmarkEnd w:id="217"/>
      <w:bookmarkEnd w:id="218"/>
      <w:bookmarkEnd w:id="219"/>
      <w:bookmarkEnd w:id="220"/>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21" w:name="_Toc21092124"/>
      <w:bookmarkStart w:id="222" w:name="_Toc29762339"/>
      <w:bookmarkStart w:id="223" w:name="_Toc36026444"/>
      <w:bookmarkStart w:id="224" w:name="_Toc37178771"/>
      <w:bookmarkStart w:id="225" w:name="_Toc46222652"/>
      <w:bookmarkStart w:id="226" w:name="_Toc61111465"/>
      <w:bookmarkStart w:id="227" w:name="_Toc66810027"/>
      <w:bookmarkStart w:id="228" w:name="_Toc74835865"/>
      <w:bookmarkStart w:id="229" w:name="_Toc76502806"/>
      <w:bookmarkStart w:id="230" w:name="_Toc89849782"/>
      <w:r w:rsidRPr="00A07190">
        <w:t>4.7</w:t>
      </w:r>
      <w:r w:rsidRPr="00A07190">
        <w:tab/>
        <w:t>Requirements for contiguous and non-contiguous spectrum</w:t>
      </w:r>
      <w:bookmarkEnd w:id="221"/>
      <w:bookmarkEnd w:id="222"/>
      <w:bookmarkEnd w:id="223"/>
      <w:bookmarkEnd w:id="224"/>
      <w:bookmarkEnd w:id="225"/>
      <w:bookmarkEnd w:id="226"/>
      <w:bookmarkEnd w:id="227"/>
      <w:bookmarkEnd w:id="228"/>
      <w:bookmarkEnd w:id="229"/>
      <w:bookmarkEnd w:id="230"/>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31" w:name="_Toc21092125"/>
      <w:bookmarkStart w:id="232" w:name="_Toc29762340"/>
      <w:bookmarkStart w:id="233" w:name="_Toc36026445"/>
      <w:bookmarkStart w:id="234" w:name="_Toc37178772"/>
      <w:bookmarkStart w:id="235" w:name="_Toc46222653"/>
      <w:bookmarkStart w:id="236" w:name="_Toc61111466"/>
      <w:bookmarkStart w:id="237" w:name="_Toc66810028"/>
      <w:bookmarkStart w:id="238" w:name="_Toc74835866"/>
      <w:bookmarkStart w:id="239" w:name="_Toc76502807"/>
      <w:bookmarkStart w:id="240" w:name="_Toc89849783"/>
      <w:r w:rsidRPr="00A07190">
        <w:t>4.8</w:t>
      </w:r>
      <w:r w:rsidRPr="00A07190">
        <w:tab/>
        <w:t>Requirements for BS capable of multi-band operation</w:t>
      </w:r>
      <w:bookmarkEnd w:id="231"/>
      <w:bookmarkEnd w:id="232"/>
      <w:bookmarkEnd w:id="233"/>
      <w:bookmarkEnd w:id="234"/>
      <w:bookmarkEnd w:id="235"/>
      <w:bookmarkEnd w:id="236"/>
      <w:bookmarkEnd w:id="237"/>
      <w:bookmarkEnd w:id="238"/>
      <w:bookmarkEnd w:id="239"/>
      <w:bookmarkEnd w:id="240"/>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241" w:name="_Toc21092126"/>
      <w:bookmarkStart w:id="242" w:name="_Toc29762341"/>
      <w:bookmarkStart w:id="243" w:name="_Toc36026446"/>
      <w:bookmarkStart w:id="244" w:name="_Toc37178773"/>
      <w:bookmarkStart w:id="245" w:name="_Toc46222654"/>
      <w:bookmarkStart w:id="246" w:name="_Toc61111467"/>
      <w:bookmarkStart w:id="247" w:name="_Toc66810029"/>
      <w:bookmarkStart w:id="248" w:name="_Toc74835867"/>
      <w:bookmarkStart w:id="249" w:name="_Toc76502808"/>
      <w:bookmarkStart w:id="250" w:name="_Toc89849784"/>
      <w:r w:rsidRPr="00A07190">
        <w:t>5</w:t>
      </w:r>
      <w:r w:rsidRPr="00A07190">
        <w:tab/>
        <w:t>Applicability of requirements</w:t>
      </w:r>
      <w:bookmarkEnd w:id="241"/>
      <w:bookmarkEnd w:id="242"/>
      <w:bookmarkEnd w:id="243"/>
      <w:bookmarkEnd w:id="244"/>
      <w:bookmarkEnd w:id="245"/>
      <w:bookmarkEnd w:id="246"/>
      <w:bookmarkEnd w:id="247"/>
      <w:bookmarkEnd w:id="248"/>
      <w:bookmarkEnd w:id="249"/>
      <w:bookmarkEnd w:id="250"/>
    </w:p>
    <w:p w14:paraId="6009ABF7" w14:textId="77777777" w:rsidR="00CC6518" w:rsidRPr="00A07190" w:rsidRDefault="00CC6518" w:rsidP="0085678D">
      <w:pPr>
        <w:pStyle w:val="Heading2"/>
      </w:pPr>
      <w:bookmarkStart w:id="251" w:name="_Toc21092127"/>
      <w:bookmarkStart w:id="252" w:name="_Toc29762342"/>
      <w:bookmarkStart w:id="253" w:name="_Toc36026447"/>
      <w:bookmarkStart w:id="254" w:name="_Toc37178774"/>
      <w:bookmarkStart w:id="255" w:name="_Toc46222655"/>
      <w:bookmarkStart w:id="256" w:name="_Toc61111468"/>
      <w:bookmarkStart w:id="257" w:name="_Toc66810030"/>
      <w:bookmarkStart w:id="258" w:name="_Toc74835868"/>
      <w:bookmarkStart w:id="259" w:name="_Toc76502809"/>
      <w:bookmarkStart w:id="260" w:name="_Toc89849785"/>
      <w:r w:rsidRPr="00A07190">
        <w:t>5.1</w:t>
      </w:r>
      <w:r w:rsidRPr="00A07190">
        <w:tab/>
        <w:t>Band category 1</w:t>
      </w:r>
      <w:bookmarkEnd w:id="251"/>
      <w:bookmarkEnd w:id="252"/>
      <w:bookmarkEnd w:id="253"/>
      <w:bookmarkEnd w:id="254"/>
      <w:bookmarkEnd w:id="255"/>
      <w:bookmarkEnd w:id="256"/>
      <w:bookmarkEnd w:id="257"/>
      <w:bookmarkEnd w:id="258"/>
      <w:bookmarkEnd w:id="259"/>
      <w:bookmarkEnd w:id="260"/>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261" w:name="_Toc21092128"/>
      <w:bookmarkStart w:id="262" w:name="_Toc29762343"/>
      <w:bookmarkStart w:id="263" w:name="_Toc36026448"/>
      <w:bookmarkStart w:id="264" w:name="_Toc37178775"/>
      <w:bookmarkStart w:id="265" w:name="_Toc46222656"/>
      <w:bookmarkStart w:id="266" w:name="_Toc61111469"/>
      <w:bookmarkStart w:id="267" w:name="_Toc66810031"/>
      <w:bookmarkStart w:id="268" w:name="_Toc74835869"/>
      <w:bookmarkStart w:id="269" w:name="_Toc76502810"/>
      <w:bookmarkStart w:id="270" w:name="_Toc89849786"/>
      <w:r w:rsidRPr="00A07190">
        <w:t>5.2</w:t>
      </w:r>
      <w:r w:rsidRPr="00A07190">
        <w:tab/>
        <w:t>Band category 2</w:t>
      </w:r>
      <w:bookmarkEnd w:id="261"/>
      <w:bookmarkEnd w:id="262"/>
      <w:bookmarkEnd w:id="263"/>
      <w:bookmarkEnd w:id="264"/>
      <w:bookmarkEnd w:id="265"/>
      <w:bookmarkEnd w:id="266"/>
      <w:bookmarkEnd w:id="267"/>
      <w:bookmarkEnd w:id="268"/>
      <w:bookmarkEnd w:id="269"/>
      <w:bookmarkEnd w:id="270"/>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271" w:name="_Toc21092129"/>
      <w:bookmarkStart w:id="272" w:name="_Toc29762344"/>
      <w:bookmarkStart w:id="273" w:name="_Toc36026449"/>
      <w:bookmarkStart w:id="274" w:name="_Toc37178776"/>
      <w:bookmarkStart w:id="275" w:name="_Toc46222657"/>
      <w:bookmarkStart w:id="276" w:name="_Toc61111470"/>
      <w:bookmarkStart w:id="277" w:name="_Toc66810032"/>
      <w:bookmarkStart w:id="278" w:name="_Toc74835870"/>
      <w:bookmarkStart w:id="279" w:name="_Toc76502811"/>
      <w:bookmarkStart w:id="280" w:name="_Toc89849787"/>
      <w:r w:rsidRPr="00A07190">
        <w:t>5.3</w:t>
      </w:r>
      <w:r w:rsidRPr="00A07190">
        <w:tab/>
        <w:t>Band category 3</w:t>
      </w:r>
      <w:bookmarkEnd w:id="271"/>
      <w:bookmarkEnd w:id="272"/>
      <w:bookmarkEnd w:id="273"/>
      <w:bookmarkEnd w:id="274"/>
      <w:bookmarkEnd w:id="275"/>
      <w:bookmarkEnd w:id="276"/>
      <w:bookmarkEnd w:id="277"/>
      <w:bookmarkEnd w:id="278"/>
      <w:bookmarkEnd w:id="279"/>
      <w:bookmarkEnd w:id="280"/>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281" w:name="_Toc21092130"/>
      <w:bookmarkStart w:id="282" w:name="_Toc29762345"/>
      <w:bookmarkStart w:id="283" w:name="_Toc36026450"/>
      <w:bookmarkStart w:id="284" w:name="_Toc37178777"/>
      <w:bookmarkStart w:id="285" w:name="_Toc46222658"/>
      <w:bookmarkStart w:id="286" w:name="_Toc61111471"/>
      <w:bookmarkStart w:id="287" w:name="_Toc66810033"/>
      <w:bookmarkStart w:id="288" w:name="_Toc74835871"/>
      <w:bookmarkStart w:id="289" w:name="_Toc76502812"/>
      <w:bookmarkStart w:id="290" w:name="_Toc89849788"/>
      <w:r w:rsidRPr="00A07190">
        <w:t>5.4</w:t>
      </w:r>
      <w:r w:rsidRPr="00A07190">
        <w:tab/>
        <w:t>Inclusion of requirements by reference</w:t>
      </w:r>
      <w:bookmarkEnd w:id="281"/>
      <w:bookmarkEnd w:id="282"/>
      <w:bookmarkEnd w:id="283"/>
      <w:bookmarkEnd w:id="284"/>
      <w:bookmarkEnd w:id="285"/>
      <w:bookmarkEnd w:id="286"/>
      <w:bookmarkEnd w:id="287"/>
      <w:bookmarkEnd w:id="288"/>
      <w:bookmarkEnd w:id="289"/>
      <w:bookmarkEnd w:id="290"/>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291" w:name="_Toc21092131"/>
      <w:bookmarkStart w:id="292" w:name="_Toc29762346"/>
      <w:bookmarkStart w:id="293" w:name="_Toc36026451"/>
      <w:bookmarkStart w:id="294" w:name="_Toc37178778"/>
      <w:bookmarkStart w:id="295" w:name="_Toc46222659"/>
      <w:bookmarkStart w:id="296" w:name="_Toc61111472"/>
      <w:bookmarkStart w:id="297" w:name="_Toc66810034"/>
      <w:bookmarkStart w:id="298" w:name="_Toc74835872"/>
      <w:bookmarkStart w:id="299" w:name="_Toc76502813"/>
      <w:bookmarkStart w:id="300" w:name="_Toc89849789"/>
      <w:r w:rsidRPr="00A07190">
        <w:t>6</w:t>
      </w:r>
      <w:r w:rsidRPr="00A07190">
        <w:tab/>
        <w:t>Transmitter characteristics</w:t>
      </w:r>
      <w:bookmarkEnd w:id="291"/>
      <w:bookmarkEnd w:id="292"/>
      <w:bookmarkEnd w:id="293"/>
      <w:bookmarkEnd w:id="294"/>
      <w:bookmarkEnd w:id="295"/>
      <w:bookmarkEnd w:id="296"/>
      <w:bookmarkEnd w:id="297"/>
      <w:bookmarkEnd w:id="298"/>
      <w:bookmarkEnd w:id="299"/>
      <w:bookmarkEnd w:id="300"/>
    </w:p>
    <w:p w14:paraId="6009AEFC" w14:textId="77777777" w:rsidR="00553419" w:rsidRPr="00A07190" w:rsidRDefault="003F5361" w:rsidP="0085678D">
      <w:pPr>
        <w:pStyle w:val="Heading2"/>
      </w:pPr>
      <w:bookmarkStart w:id="301" w:name="_Toc21092132"/>
      <w:bookmarkStart w:id="302" w:name="_Toc29762347"/>
      <w:bookmarkStart w:id="303" w:name="_Toc36026452"/>
      <w:bookmarkStart w:id="304" w:name="_Toc37178779"/>
      <w:bookmarkStart w:id="305" w:name="_Toc46222660"/>
      <w:bookmarkStart w:id="306" w:name="_Toc61111473"/>
      <w:bookmarkStart w:id="307" w:name="_Toc66810035"/>
      <w:bookmarkStart w:id="308" w:name="_Toc74835873"/>
      <w:bookmarkStart w:id="309" w:name="_Toc76502814"/>
      <w:bookmarkStart w:id="310" w:name="_Toc89849790"/>
      <w:r w:rsidRPr="00A07190">
        <w:t>6.1</w:t>
      </w:r>
      <w:r w:rsidRPr="00A07190">
        <w:tab/>
        <w:t>General</w:t>
      </w:r>
      <w:bookmarkEnd w:id="301"/>
      <w:bookmarkEnd w:id="302"/>
      <w:bookmarkEnd w:id="303"/>
      <w:bookmarkEnd w:id="304"/>
      <w:bookmarkEnd w:id="305"/>
      <w:bookmarkEnd w:id="306"/>
      <w:bookmarkEnd w:id="307"/>
      <w:bookmarkEnd w:id="308"/>
      <w:bookmarkEnd w:id="309"/>
      <w:bookmarkEnd w:id="31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311" w:name="_Toc21092133"/>
      <w:bookmarkStart w:id="312" w:name="_Toc29762348"/>
      <w:bookmarkStart w:id="313" w:name="_Toc36026453"/>
      <w:bookmarkStart w:id="314" w:name="_Toc37178780"/>
      <w:bookmarkStart w:id="315" w:name="_Toc46222661"/>
      <w:bookmarkStart w:id="316" w:name="_Toc61111474"/>
      <w:bookmarkStart w:id="317" w:name="_Toc66810036"/>
      <w:bookmarkStart w:id="318" w:name="_Toc74835874"/>
      <w:bookmarkStart w:id="319" w:name="_Toc76502815"/>
      <w:bookmarkStart w:id="320" w:name="_Toc89849791"/>
      <w:r w:rsidRPr="00A07190">
        <w:t>6.2</w:t>
      </w:r>
      <w:r w:rsidRPr="00A07190">
        <w:tab/>
        <w:t>Base station output power</w:t>
      </w:r>
      <w:bookmarkEnd w:id="311"/>
      <w:bookmarkEnd w:id="312"/>
      <w:bookmarkEnd w:id="313"/>
      <w:bookmarkEnd w:id="314"/>
      <w:bookmarkEnd w:id="315"/>
      <w:bookmarkEnd w:id="316"/>
      <w:bookmarkEnd w:id="317"/>
      <w:bookmarkEnd w:id="318"/>
      <w:bookmarkEnd w:id="319"/>
      <w:bookmarkEnd w:id="320"/>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321"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21"/>
    </w:p>
    <w:p w14:paraId="6009AF1F" w14:textId="77777777" w:rsidR="00706A19" w:rsidRPr="00A07190" w:rsidRDefault="00706A19" w:rsidP="0085678D">
      <w:pPr>
        <w:pStyle w:val="Heading3"/>
      </w:pPr>
      <w:bookmarkStart w:id="322" w:name="_Toc21092134"/>
      <w:bookmarkStart w:id="323" w:name="_Toc29762349"/>
      <w:bookmarkStart w:id="324" w:name="_Toc36026454"/>
      <w:bookmarkStart w:id="325" w:name="_Toc37178781"/>
      <w:bookmarkStart w:id="326" w:name="_Toc46222662"/>
      <w:bookmarkStart w:id="327" w:name="_Toc61111475"/>
      <w:bookmarkStart w:id="328" w:name="_Toc66810037"/>
      <w:bookmarkStart w:id="329" w:name="_Toc74835875"/>
      <w:bookmarkStart w:id="330" w:name="_Toc76502816"/>
      <w:bookmarkStart w:id="331" w:name="_Toc89849792"/>
      <w:r w:rsidRPr="00A07190">
        <w:t>6.2.1</w:t>
      </w:r>
      <w:r w:rsidRPr="00A07190">
        <w:tab/>
        <w:t>Minimum requirement</w:t>
      </w:r>
      <w:bookmarkEnd w:id="322"/>
      <w:bookmarkEnd w:id="323"/>
      <w:bookmarkEnd w:id="324"/>
      <w:bookmarkEnd w:id="325"/>
      <w:bookmarkEnd w:id="326"/>
      <w:bookmarkEnd w:id="327"/>
      <w:bookmarkEnd w:id="328"/>
      <w:bookmarkEnd w:id="329"/>
      <w:bookmarkEnd w:id="330"/>
      <w:bookmarkEnd w:id="331"/>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32" w:name="_Toc21092135"/>
      <w:bookmarkStart w:id="333" w:name="_Toc29762350"/>
      <w:bookmarkStart w:id="334" w:name="_Toc36026455"/>
      <w:bookmarkStart w:id="335" w:name="_Toc37178782"/>
      <w:bookmarkStart w:id="336" w:name="_Toc46222663"/>
      <w:bookmarkStart w:id="337" w:name="_Toc61111476"/>
      <w:bookmarkStart w:id="338" w:name="_Toc66810038"/>
      <w:bookmarkStart w:id="339" w:name="_Toc74835876"/>
      <w:bookmarkStart w:id="340" w:name="_Toc76502817"/>
      <w:bookmarkStart w:id="341" w:name="_Toc89849793"/>
      <w:r w:rsidRPr="00A07190">
        <w:t>6.2.2</w:t>
      </w:r>
      <w:r w:rsidRPr="00A07190">
        <w:tab/>
        <w:t>Additional requirement (regional)</w:t>
      </w:r>
      <w:bookmarkEnd w:id="332"/>
      <w:bookmarkEnd w:id="333"/>
      <w:bookmarkEnd w:id="334"/>
      <w:bookmarkEnd w:id="335"/>
      <w:bookmarkEnd w:id="336"/>
      <w:bookmarkEnd w:id="337"/>
      <w:bookmarkEnd w:id="338"/>
      <w:bookmarkEnd w:id="339"/>
      <w:bookmarkEnd w:id="340"/>
      <w:bookmarkEnd w:id="341"/>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342" w:name="_Toc21092136"/>
      <w:bookmarkStart w:id="343" w:name="_Toc29762351"/>
      <w:bookmarkStart w:id="344" w:name="_Toc36026456"/>
      <w:bookmarkStart w:id="345" w:name="_Toc37178783"/>
      <w:bookmarkStart w:id="346" w:name="_Toc46222664"/>
      <w:bookmarkStart w:id="347" w:name="_Toc61111477"/>
      <w:bookmarkStart w:id="348" w:name="_Toc66810039"/>
      <w:bookmarkStart w:id="349" w:name="_Toc74835877"/>
      <w:bookmarkStart w:id="350" w:name="_Toc76502818"/>
      <w:bookmarkStart w:id="351" w:name="_Toc89849794"/>
      <w:r w:rsidRPr="00A07190">
        <w:t>6.2.3</w:t>
      </w:r>
      <w:r w:rsidRPr="00A07190">
        <w:tab/>
        <w:t>E-UTRA minimum requirement for DL RS power</w:t>
      </w:r>
      <w:bookmarkEnd w:id="342"/>
      <w:bookmarkEnd w:id="343"/>
      <w:bookmarkEnd w:id="344"/>
      <w:bookmarkEnd w:id="345"/>
      <w:bookmarkEnd w:id="346"/>
      <w:bookmarkEnd w:id="347"/>
      <w:bookmarkEnd w:id="348"/>
      <w:bookmarkEnd w:id="349"/>
      <w:bookmarkEnd w:id="350"/>
      <w:bookmarkEnd w:id="351"/>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352" w:name="_Toc21092137"/>
      <w:bookmarkStart w:id="353" w:name="_Toc29762352"/>
      <w:bookmarkStart w:id="354" w:name="_Toc36026457"/>
      <w:bookmarkStart w:id="355" w:name="_Toc37178784"/>
      <w:bookmarkStart w:id="356" w:name="_Toc46222665"/>
      <w:bookmarkStart w:id="357" w:name="_Toc61111478"/>
      <w:bookmarkStart w:id="358" w:name="_Toc66810040"/>
      <w:bookmarkStart w:id="359" w:name="_Toc74835878"/>
      <w:bookmarkStart w:id="360" w:name="_Toc76502819"/>
      <w:bookmarkStart w:id="361" w:name="_Toc89849795"/>
      <w:r w:rsidRPr="00A07190">
        <w:t>6.2.4</w:t>
      </w:r>
      <w:r w:rsidRPr="00A07190">
        <w:tab/>
        <w:t>UTRA FDD minimum requirement for primary CPICH power</w:t>
      </w:r>
      <w:bookmarkEnd w:id="352"/>
      <w:bookmarkEnd w:id="353"/>
      <w:bookmarkEnd w:id="354"/>
      <w:bookmarkEnd w:id="355"/>
      <w:bookmarkEnd w:id="356"/>
      <w:bookmarkEnd w:id="357"/>
      <w:bookmarkEnd w:id="358"/>
      <w:bookmarkEnd w:id="359"/>
      <w:bookmarkEnd w:id="360"/>
      <w:bookmarkEnd w:id="361"/>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362" w:name="_Toc21092138"/>
      <w:bookmarkStart w:id="363" w:name="_Toc29762353"/>
      <w:bookmarkStart w:id="364" w:name="_Toc36026458"/>
      <w:bookmarkStart w:id="365" w:name="_Toc37178785"/>
      <w:bookmarkStart w:id="366" w:name="_Toc46222666"/>
      <w:bookmarkStart w:id="367" w:name="_Toc61111479"/>
      <w:bookmarkStart w:id="368" w:name="_Toc66810041"/>
      <w:bookmarkStart w:id="369" w:name="_Toc74835879"/>
      <w:bookmarkStart w:id="370" w:name="_Toc76502820"/>
      <w:bookmarkStart w:id="371" w:name="_Toc89849796"/>
      <w:r w:rsidRPr="00A07190">
        <w:t>6.2.4A</w:t>
      </w:r>
      <w:r w:rsidRPr="00A07190">
        <w:tab/>
        <w:t>UTRA FDD minimum requirement for secondary CPICH power</w:t>
      </w:r>
      <w:bookmarkEnd w:id="362"/>
      <w:bookmarkEnd w:id="363"/>
      <w:bookmarkEnd w:id="364"/>
      <w:bookmarkEnd w:id="365"/>
      <w:bookmarkEnd w:id="366"/>
      <w:bookmarkEnd w:id="367"/>
      <w:bookmarkEnd w:id="368"/>
      <w:bookmarkEnd w:id="369"/>
      <w:bookmarkEnd w:id="370"/>
      <w:bookmarkEnd w:id="371"/>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372" w:name="_Toc21092139"/>
      <w:bookmarkStart w:id="373" w:name="_Toc29762354"/>
      <w:bookmarkStart w:id="374" w:name="_Toc36026459"/>
      <w:bookmarkStart w:id="375" w:name="_Toc37178786"/>
      <w:bookmarkStart w:id="376" w:name="_Toc46222667"/>
      <w:bookmarkStart w:id="377" w:name="_Toc61111480"/>
      <w:bookmarkStart w:id="378" w:name="_Toc66810042"/>
      <w:bookmarkStart w:id="379" w:name="_Toc74835880"/>
      <w:bookmarkStart w:id="380" w:name="_Toc76502821"/>
      <w:bookmarkStart w:id="381" w:name="_Toc89849797"/>
      <w:r w:rsidRPr="00A07190">
        <w:t>6.2.5</w:t>
      </w:r>
      <w:r w:rsidRPr="00A07190">
        <w:tab/>
        <w:t>UTRA TDD minimum requirement for primary CCPCH power</w:t>
      </w:r>
      <w:bookmarkEnd w:id="372"/>
      <w:bookmarkEnd w:id="373"/>
      <w:bookmarkEnd w:id="374"/>
      <w:bookmarkEnd w:id="375"/>
      <w:bookmarkEnd w:id="376"/>
      <w:bookmarkEnd w:id="377"/>
      <w:bookmarkEnd w:id="378"/>
      <w:bookmarkEnd w:id="379"/>
      <w:bookmarkEnd w:id="380"/>
      <w:bookmarkEnd w:id="381"/>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382" w:name="_Toc21092140"/>
      <w:bookmarkStart w:id="383" w:name="_Toc29762355"/>
      <w:bookmarkStart w:id="384" w:name="_Toc36026460"/>
      <w:bookmarkStart w:id="385" w:name="_Toc37178787"/>
      <w:bookmarkStart w:id="386" w:name="_Toc46222668"/>
      <w:bookmarkStart w:id="387" w:name="_Toc61111481"/>
      <w:bookmarkStart w:id="388" w:name="_Toc66810043"/>
      <w:bookmarkStart w:id="389" w:name="_Toc74835881"/>
      <w:bookmarkStart w:id="390" w:name="_Toc76502822"/>
      <w:bookmarkStart w:id="391" w:name="_Toc89849798"/>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382"/>
      <w:bookmarkEnd w:id="383"/>
      <w:bookmarkEnd w:id="384"/>
      <w:bookmarkEnd w:id="385"/>
      <w:bookmarkEnd w:id="386"/>
      <w:bookmarkEnd w:id="387"/>
      <w:bookmarkEnd w:id="388"/>
      <w:bookmarkEnd w:id="389"/>
      <w:bookmarkEnd w:id="390"/>
      <w:bookmarkEnd w:id="391"/>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392" w:name="_Toc21092141"/>
      <w:bookmarkStart w:id="393" w:name="_Toc29762356"/>
      <w:bookmarkStart w:id="394" w:name="_Toc36026461"/>
      <w:bookmarkStart w:id="395" w:name="_Toc37178788"/>
      <w:bookmarkStart w:id="396" w:name="_Toc46222669"/>
      <w:bookmarkStart w:id="397" w:name="_Toc61111482"/>
      <w:bookmarkStart w:id="398" w:name="_Toc66810044"/>
      <w:bookmarkStart w:id="399" w:name="_Toc74835882"/>
      <w:bookmarkStart w:id="400" w:name="_Toc76502823"/>
      <w:bookmarkStart w:id="401" w:name="_Toc89849799"/>
      <w:r w:rsidRPr="00A07190">
        <w:t>6.3</w:t>
      </w:r>
      <w:r w:rsidRPr="00A07190">
        <w:tab/>
        <w:t>Out</w:t>
      </w:r>
      <w:r w:rsidR="003F5361" w:rsidRPr="00A07190">
        <w:t>put power dynamics</w:t>
      </w:r>
      <w:bookmarkEnd w:id="392"/>
      <w:bookmarkEnd w:id="393"/>
      <w:bookmarkEnd w:id="394"/>
      <w:bookmarkEnd w:id="395"/>
      <w:bookmarkEnd w:id="396"/>
      <w:bookmarkEnd w:id="397"/>
      <w:bookmarkEnd w:id="398"/>
      <w:bookmarkEnd w:id="399"/>
      <w:bookmarkEnd w:id="400"/>
      <w:bookmarkEnd w:id="401"/>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402" w:name="_Toc21092142"/>
      <w:bookmarkStart w:id="403" w:name="_Toc29762357"/>
      <w:bookmarkStart w:id="404" w:name="_Toc36026462"/>
      <w:bookmarkStart w:id="405" w:name="_Toc37178789"/>
      <w:bookmarkStart w:id="406" w:name="_Toc46222670"/>
      <w:bookmarkStart w:id="407" w:name="_Toc61111483"/>
      <w:bookmarkStart w:id="408" w:name="_Toc66810045"/>
      <w:bookmarkStart w:id="409" w:name="_Toc74835883"/>
      <w:bookmarkStart w:id="410" w:name="_Toc76502824"/>
      <w:bookmarkStart w:id="411" w:name="_Toc89849800"/>
      <w:r w:rsidRPr="00A07190">
        <w:t>6.3.1</w:t>
      </w:r>
      <w:r w:rsidRPr="00A07190">
        <w:tab/>
        <w:t>E-UTRA minimum requirement</w:t>
      </w:r>
      <w:bookmarkEnd w:id="402"/>
      <w:bookmarkEnd w:id="403"/>
      <w:bookmarkEnd w:id="404"/>
      <w:bookmarkEnd w:id="405"/>
      <w:bookmarkEnd w:id="406"/>
      <w:bookmarkEnd w:id="407"/>
      <w:bookmarkEnd w:id="408"/>
      <w:bookmarkEnd w:id="409"/>
      <w:bookmarkEnd w:id="410"/>
      <w:bookmarkEnd w:id="41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412" w:name="_Toc21092143"/>
      <w:bookmarkStart w:id="413" w:name="_Toc29762358"/>
      <w:bookmarkStart w:id="414" w:name="_Toc36026463"/>
      <w:bookmarkStart w:id="415" w:name="_Toc37178790"/>
      <w:bookmarkStart w:id="416" w:name="_Toc46222671"/>
      <w:bookmarkStart w:id="417" w:name="_Toc61111484"/>
      <w:bookmarkStart w:id="418" w:name="_Toc66810046"/>
      <w:bookmarkStart w:id="419" w:name="_Toc74835884"/>
      <w:bookmarkStart w:id="420" w:name="_Toc76502825"/>
      <w:bookmarkStart w:id="421" w:name="_Toc89849801"/>
      <w:r w:rsidRPr="00A07190">
        <w:t>6.3.2</w:t>
      </w:r>
      <w:r w:rsidRPr="00A07190">
        <w:tab/>
        <w:t>UTRA FDD minimum requirement</w:t>
      </w:r>
      <w:bookmarkEnd w:id="412"/>
      <w:bookmarkEnd w:id="413"/>
      <w:bookmarkEnd w:id="414"/>
      <w:bookmarkEnd w:id="415"/>
      <w:bookmarkEnd w:id="416"/>
      <w:bookmarkEnd w:id="417"/>
      <w:bookmarkEnd w:id="418"/>
      <w:bookmarkEnd w:id="419"/>
      <w:bookmarkEnd w:id="420"/>
      <w:bookmarkEnd w:id="421"/>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422" w:name="_Toc21092144"/>
      <w:bookmarkStart w:id="423" w:name="_Toc29762359"/>
      <w:bookmarkStart w:id="424" w:name="_Toc36026464"/>
      <w:bookmarkStart w:id="425" w:name="_Toc37178791"/>
      <w:bookmarkStart w:id="426" w:name="_Toc46222672"/>
      <w:bookmarkStart w:id="427" w:name="_Toc61111485"/>
      <w:bookmarkStart w:id="428" w:name="_Toc66810047"/>
      <w:bookmarkStart w:id="429" w:name="_Toc74835885"/>
      <w:bookmarkStart w:id="430" w:name="_Toc76502826"/>
      <w:bookmarkStart w:id="431" w:name="_Toc89849802"/>
      <w:r w:rsidRPr="00A07190">
        <w:t>6.3.3</w:t>
      </w:r>
      <w:r w:rsidRPr="00A07190">
        <w:tab/>
        <w:t>UTRA TDD minimum requirement</w:t>
      </w:r>
      <w:bookmarkEnd w:id="422"/>
      <w:bookmarkEnd w:id="423"/>
      <w:bookmarkEnd w:id="424"/>
      <w:bookmarkEnd w:id="425"/>
      <w:bookmarkEnd w:id="426"/>
      <w:bookmarkEnd w:id="427"/>
      <w:bookmarkEnd w:id="428"/>
      <w:bookmarkEnd w:id="429"/>
      <w:bookmarkEnd w:id="430"/>
      <w:bookmarkEnd w:id="431"/>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432" w:name="_Toc21092145"/>
      <w:bookmarkStart w:id="433" w:name="_Toc29762360"/>
      <w:bookmarkStart w:id="434" w:name="_Toc36026465"/>
      <w:bookmarkStart w:id="435" w:name="_Toc37178792"/>
      <w:bookmarkStart w:id="436" w:name="_Toc46222673"/>
      <w:bookmarkStart w:id="437" w:name="_Toc61111486"/>
      <w:bookmarkStart w:id="438" w:name="_Toc66810048"/>
      <w:bookmarkStart w:id="439" w:name="_Toc74835886"/>
      <w:bookmarkStart w:id="440" w:name="_Toc76502827"/>
      <w:bookmarkStart w:id="441" w:name="_Toc89849803"/>
      <w:r w:rsidRPr="00A07190">
        <w:t>6.3.4</w:t>
      </w:r>
      <w:r w:rsidRPr="00A07190">
        <w:tab/>
        <w:t>GSM/EDGE minimum requirement</w:t>
      </w:r>
      <w:bookmarkEnd w:id="432"/>
      <w:bookmarkEnd w:id="433"/>
      <w:bookmarkEnd w:id="434"/>
      <w:bookmarkEnd w:id="435"/>
      <w:bookmarkEnd w:id="436"/>
      <w:bookmarkEnd w:id="437"/>
      <w:bookmarkEnd w:id="438"/>
      <w:bookmarkEnd w:id="439"/>
      <w:bookmarkEnd w:id="440"/>
      <w:bookmarkEnd w:id="441"/>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442" w:name="_Toc21092146"/>
      <w:bookmarkStart w:id="443" w:name="_Toc29762361"/>
      <w:bookmarkStart w:id="444" w:name="_Toc36026466"/>
      <w:bookmarkStart w:id="445" w:name="_Toc37178793"/>
      <w:bookmarkStart w:id="446" w:name="_Toc46222674"/>
      <w:bookmarkStart w:id="447" w:name="_Toc61111487"/>
      <w:bookmarkStart w:id="448" w:name="_Toc66810049"/>
      <w:bookmarkStart w:id="449" w:name="_Toc74835887"/>
      <w:bookmarkStart w:id="450" w:name="_Toc76502828"/>
      <w:bookmarkStart w:id="451" w:name="_Toc89849804"/>
      <w:r w:rsidRPr="00A07190">
        <w:t>6.3.5</w:t>
      </w:r>
      <w:r w:rsidRPr="00A07190">
        <w:tab/>
        <w:t>NB-IoT minimum requirement</w:t>
      </w:r>
      <w:bookmarkEnd w:id="442"/>
      <w:bookmarkEnd w:id="443"/>
      <w:bookmarkEnd w:id="444"/>
      <w:bookmarkEnd w:id="445"/>
      <w:bookmarkEnd w:id="446"/>
      <w:bookmarkEnd w:id="447"/>
      <w:bookmarkEnd w:id="448"/>
      <w:bookmarkEnd w:id="449"/>
      <w:bookmarkEnd w:id="450"/>
      <w:bookmarkEnd w:id="451"/>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452" w:name="_Toc21092147"/>
      <w:bookmarkStart w:id="453" w:name="_Toc29762362"/>
      <w:bookmarkStart w:id="454" w:name="_Toc36026467"/>
      <w:bookmarkStart w:id="455" w:name="_Toc37178794"/>
      <w:bookmarkStart w:id="456" w:name="_Toc46222675"/>
      <w:bookmarkStart w:id="457" w:name="_Toc61111488"/>
      <w:bookmarkStart w:id="458" w:name="_Toc66810050"/>
      <w:bookmarkStart w:id="459" w:name="_Toc74835888"/>
      <w:bookmarkStart w:id="460" w:name="_Toc76502829"/>
      <w:bookmarkStart w:id="461" w:name="_Toc89849805"/>
      <w:r w:rsidRPr="00A07190">
        <w:t>6.3.6</w:t>
      </w:r>
      <w:r w:rsidRPr="00A07190">
        <w:tab/>
        <w:t>NR minimum requirement</w:t>
      </w:r>
      <w:bookmarkEnd w:id="452"/>
      <w:bookmarkEnd w:id="453"/>
      <w:bookmarkEnd w:id="454"/>
      <w:bookmarkEnd w:id="455"/>
      <w:bookmarkEnd w:id="456"/>
      <w:bookmarkEnd w:id="457"/>
      <w:bookmarkEnd w:id="458"/>
      <w:bookmarkEnd w:id="459"/>
      <w:bookmarkEnd w:id="460"/>
      <w:bookmarkEnd w:id="461"/>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462" w:name="_Toc21092148"/>
      <w:bookmarkStart w:id="463" w:name="_Toc29762363"/>
      <w:bookmarkStart w:id="464" w:name="_Toc36026468"/>
      <w:bookmarkStart w:id="465" w:name="_Toc37178795"/>
      <w:bookmarkStart w:id="466" w:name="_Toc46222676"/>
      <w:bookmarkStart w:id="467" w:name="_Toc61111489"/>
      <w:bookmarkStart w:id="468" w:name="_Toc66810051"/>
      <w:bookmarkStart w:id="469" w:name="_Toc74835889"/>
      <w:bookmarkStart w:id="470" w:name="_Toc76502830"/>
      <w:bookmarkStart w:id="471" w:name="_Toc89849806"/>
      <w:r w:rsidRPr="00A07190">
        <w:t>6.4</w:t>
      </w:r>
      <w:r w:rsidRPr="00A07190">
        <w:tab/>
        <w:t>Transmit ON/OFF power</w:t>
      </w:r>
      <w:bookmarkEnd w:id="462"/>
      <w:bookmarkEnd w:id="463"/>
      <w:bookmarkEnd w:id="464"/>
      <w:bookmarkEnd w:id="465"/>
      <w:bookmarkEnd w:id="466"/>
      <w:bookmarkEnd w:id="467"/>
      <w:bookmarkEnd w:id="468"/>
      <w:bookmarkEnd w:id="469"/>
      <w:bookmarkEnd w:id="470"/>
      <w:bookmarkEnd w:id="471"/>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472" w:name="_Toc21092149"/>
      <w:bookmarkStart w:id="473" w:name="_Toc29762364"/>
      <w:bookmarkStart w:id="474" w:name="_Toc36026469"/>
      <w:bookmarkStart w:id="475" w:name="_Toc37178796"/>
      <w:bookmarkStart w:id="476" w:name="_Toc46222677"/>
      <w:bookmarkStart w:id="477" w:name="_Toc61111490"/>
      <w:bookmarkStart w:id="478" w:name="_Toc66810052"/>
      <w:bookmarkStart w:id="479" w:name="_Toc74835890"/>
      <w:bookmarkStart w:id="480" w:name="_Toc76502831"/>
      <w:bookmarkStart w:id="481" w:name="_Toc89849807"/>
      <w:r w:rsidRPr="00A07190">
        <w:t>6.4.1</w:t>
      </w:r>
      <w:r w:rsidRPr="00A07190">
        <w:tab/>
        <w:t>Transmitter OFF power</w:t>
      </w:r>
      <w:bookmarkEnd w:id="472"/>
      <w:bookmarkEnd w:id="473"/>
      <w:bookmarkEnd w:id="474"/>
      <w:bookmarkEnd w:id="475"/>
      <w:bookmarkEnd w:id="476"/>
      <w:bookmarkEnd w:id="477"/>
      <w:bookmarkEnd w:id="478"/>
      <w:bookmarkEnd w:id="479"/>
      <w:bookmarkEnd w:id="480"/>
      <w:bookmarkEnd w:id="481"/>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482" w:name="_Toc21092150"/>
      <w:bookmarkStart w:id="483" w:name="_Toc29762365"/>
      <w:bookmarkStart w:id="484" w:name="_Toc36026470"/>
      <w:bookmarkStart w:id="485" w:name="_Toc37178797"/>
      <w:bookmarkStart w:id="486" w:name="_Toc46222678"/>
      <w:bookmarkStart w:id="487" w:name="_Toc61111491"/>
      <w:bookmarkStart w:id="488" w:name="_Toc66810053"/>
      <w:bookmarkStart w:id="489" w:name="_Toc74835891"/>
      <w:bookmarkStart w:id="490" w:name="_Toc76502832"/>
      <w:bookmarkStart w:id="491" w:name="_Toc89849808"/>
      <w:r w:rsidRPr="00A07190">
        <w:t>6.4.1.1</w:t>
      </w:r>
      <w:r w:rsidRPr="00A07190">
        <w:tab/>
        <w:t>Minimum Requirement</w:t>
      </w:r>
      <w:bookmarkEnd w:id="482"/>
      <w:bookmarkEnd w:id="483"/>
      <w:bookmarkEnd w:id="484"/>
      <w:bookmarkEnd w:id="485"/>
      <w:bookmarkEnd w:id="486"/>
      <w:bookmarkEnd w:id="487"/>
      <w:bookmarkEnd w:id="488"/>
      <w:bookmarkEnd w:id="489"/>
      <w:bookmarkEnd w:id="490"/>
      <w:bookmarkEnd w:id="491"/>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492" w:name="_Toc21092151"/>
      <w:bookmarkStart w:id="493" w:name="_Toc29762366"/>
      <w:bookmarkStart w:id="494" w:name="_Toc36026471"/>
      <w:bookmarkStart w:id="495" w:name="_Toc37178798"/>
      <w:bookmarkStart w:id="496" w:name="_Toc46222679"/>
      <w:bookmarkStart w:id="497" w:name="_Toc61111492"/>
      <w:bookmarkStart w:id="498" w:name="_Toc66810054"/>
      <w:bookmarkStart w:id="499" w:name="_Toc74835892"/>
      <w:bookmarkStart w:id="500" w:name="_Toc76502833"/>
      <w:bookmarkStart w:id="501" w:name="_Toc89849809"/>
      <w:r w:rsidRPr="00A07190">
        <w:t>6.4.2</w:t>
      </w:r>
      <w:r w:rsidRPr="00A07190">
        <w:tab/>
        <w:t>Transmitter transient period</w:t>
      </w:r>
      <w:bookmarkEnd w:id="492"/>
      <w:bookmarkEnd w:id="493"/>
      <w:bookmarkEnd w:id="494"/>
      <w:bookmarkEnd w:id="495"/>
      <w:bookmarkEnd w:id="496"/>
      <w:bookmarkEnd w:id="497"/>
      <w:bookmarkEnd w:id="498"/>
      <w:bookmarkEnd w:id="499"/>
      <w:bookmarkEnd w:id="500"/>
      <w:bookmarkEnd w:id="501"/>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502" w:name="_MON_1323547975"/>
    <w:bookmarkStart w:id="503" w:name="_MON_1323726522"/>
    <w:bookmarkEnd w:id="502"/>
    <w:bookmarkEnd w:id="503"/>
    <w:bookmarkStart w:id="504" w:name="_MON_1317316963"/>
    <w:bookmarkEnd w:id="504"/>
    <w:p w14:paraId="6009AF6E" w14:textId="77777777" w:rsidR="00D03A2C" w:rsidRPr="00A07190" w:rsidRDefault="00D03A2C" w:rsidP="009F5F88">
      <w:pPr>
        <w:pStyle w:val="TH"/>
      </w:pPr>
      <w:r w:rsidRPr="00A07190">
        <w:object w:dxaOrig="9719" w:dyaOrig="4691" w14:anchorId="6009C927">
          <v:shape id="_x0000_i1032" type="#_x0000_t75" style="width:467.45pt;height:237.6pt" o:ole="">
            <v:imagedata r:id="rId26" o:title=""/>
          </v:shape>
          <o:OLEObject Type="Embed" ProgID="Word.Picture.8" ShapeID="_x0000_i1032" DrawAspect="Content" ObjectID="_1703172271"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505" w:name="_Toc21092152"/>
      <w:bookmarkStart w:id="506" w:name="_Toc29762367"/>
      <w:bookmarkStart w:id="507" w:name="_Toc36026472"/>
      <w:bookmarkStart w:id="508" w:name="_Toc37178799"/>
      <w:bookmarkStart w:id="509" w:name="_Toc46222680"/>
      <w:bookmarkStart w:id="510" w:name="_Toc61111493"/>
      <w:bookmarkStart w:id="511" w:name="_Toc66810055"/>
      <w:bookmarkStart w:id="512" w:name="_Toc74835893"/>
      <w:bookmarkStart w:id="513" w:name="_Toc76502834"/>
      <w:bookmarkStart w:id="514" w:name="_Toc89849810"/>
      <w:r w:rsidRPr="00A07190">
        <w:t>6.4.2.1</w:t>
      </w:r>
      <w:r w:rsidRPr="00A07190">
        <w:tab/>
        <w:t>Minimum requirements</w:t>
      </w:r>
      <w:bookmarkEnd w:id="505"/>
      <w:bookmarkEnd w:id="506"/>
      <w:bookmarkEnd w:id="507"/>
      <w:bookmarkEnd w:id="508"/>
      <w:bookmarkEnd w:id="509"/>
      <w:bookmarkEnd w:id="510"/>
      <w:bookmarkEnd w:id="511"/>
      <w:bookmarkEnd w:id="512"/>
      <w:bookmarkEnd w:id="513"/>
      <w:bookmarkEnd w:id="51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515" w:name="_Toc21092153"/>
      <w:bookmarkStart w:id="516" w:name="_Toc29762368"/>
      <w:bookmarkStart w:id="517" w:name="_Toc36026473"/>
      <w:bookmarkStart w:id="518" w:name="_Toc37178800"/>
      <w:bookmarkStart w:id="519" w:name="_Toc46222681"/>
      <w:bookmarkStart w:id="520" w:name="_Toc61111494"/>
      <w:bookmarkStart w:id="521" w:name="_Toc66810056"/>
      <w:bookmarkStart w:id="522" w:name="_Toc74835894"/>
      <w:bookmarkStart w:id="523" w:name="_Toc76502835"/>
      <w:bookmarkStart w:id="524" w:name="_Toc89849811"/>
      <w:r w:rsidRPr="00A07190">
        <w:t>6</w:t>
      </w:r>
      <w:r w:rsidR="003F5361" w:rsidRPr="00A07190">
        <w:t>.5</w:t>
      </w:r>
      <w:r w:rsidR="003F5361" w:rsidRPr="00A07190">
        <w:tab/>
        <w:t>Transmitted signal quality</w:t>
      </w:r>
      <w:bookmarkEnd w:id="515"/>
      <w:bookmarkEnd w:id="516"/>
      <w:bookmarkEnd w:id="517"/>
      <w:bookmarkEnd w:id="518"/>
      <w:bookmarkEnd w:id="519"/>
      <w:bookmarkEnd w:id="520"/>
      <w:bookmarkEnd w:id="521"/>
      <w:bookmarkEnd w:id="522"/>
      <w:bookmarkEnd w:id="523"/>
      <w:bookmarkEnd w:id="524"/>
    </w:p>
    <w:p w14:paraId="6009AF8B" w14:textId="77777777" w:rsidR="00C75160" w:rsidRPr="00A07190" w:rsidRDefault="00C75160" w:rsidP="0085678D">
      <w:pPr>
        <w:pStyle w:val="Heading3"/>
      </w:pPr>
      <w:bookmarkStart w:id="525" w:name="_Toc21092154"/>
      <w:bookmarkStart w:id="526" w:name="_Toc29762369"/>
      <w:bookmarkStart w:id="527" w:name="_Toc36026474"/>
      <w:bookmarkStart w:id="528" w:name="_Toc37178801"/>
      <w:bookmarkStart w:id="529" w:name="_Toc46222682"/>
      <w:bookmarkStart w:id="530" w:name="_Toc61111495"/>
      <w:bookmarkStart w:id="531" w:name="_Toc66810057"/>
      <w:bookmarkStart w:id="532" w:name="_Toc74835895"/>
      <w:bookmarkStart w:id="533" w:name="_Toc76502836"/>
      <w:bookmarkStart w:id="534" w:name="_Toc89849812"/>
      <w:r w:rsidRPr="00A07190">
        <w:t>6.5.1</w:t>
      </w:r>
      <w:r w:rsidRPr="00A07190">
        <w:tab/>
        <w:t>Modulation quality</w:t>
      </w:r>
      <w:bookmarkEnd w:id="525"/>
      <w:bookmarkEnd w:id="526"/>
      <w:bookmarkEnd w:id="527"/>
      <w:bookmarkEnd w:id="528"/>
      <w:bookmarkEnd w:id="529"/>
      <w:bookmarkEnd w:id="530"/>
      <w:bookmarkEnd w:id="531"/>
      <w:bookmarkEnd w:id="532"/>
      <w:bookmarkEnd w:id="533"/>
      <w:bookmarkEnd w:id="534"/>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535" w:name="_Toc21092155"/>
      <w:bookmarkStart w:id="536" w:name="_Toc29762370"/>
      <w:bookmarkStart w:id="537" w:name="_Toc36026475"/>
      <w:bookmarkStart w:id="538" w:name="_Toc37178802"/>
      <w:bookmarkStart w:id="539" w:name="_Toc46222683"/>
      <w:bookmarkStart w:id="540" w:name="_Toc61111496"/>
      <w:bookmarkStart w:id="541" w:name="_Toc66810058"/>
      <w:bookmarkStart w:id="542" w:name="_Toc74835896"/>
      <w:bookmarkStart w:id="543" w:name="_Toc76502837"/>
      <w:bookmarkStart w:id="544" w:name="_Toc89849813"/>
      <w:r w:rsidRPr="00A07190">
        <w:t>6.5.1.1</w:t>
      </w:r>
      <w:r w:rsidRPr="00A07190">
        <w:tab/>
        <w:t>E-UTRA minimum requirement</w:t>
      </w:r>
      <w:bookmarkEnd w:id="535"/>
      <w:bookmarkEnd w:id="536"/>
      <w:bookmarkEnd w:id="537"/>
      <w:bookmarkEnd w:id="538"/>
      <w:bookmarkEnd w:id="539"/>
      <w:bookmarkEnd w:id="540"/>
      <w:bookmarkEnd w:id="541"/>
      <w:bookmarkEnd w:id="542"/>
      <w:bookmarkEnd w:id="543"/>
      <w:bookmarkEnd w:id="544"/>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545" w:name="_Toc21092156"/>
      <w:bookmarkStart w:id="546" w:name="_Toc29762371"/>
      <w:bookmarkStart w:id="547" w:name="_Toc36026476"/>
      <w:bookmarkStart w:id="548" w:name="_Toc37178803"/>
      <w:bookmarkStart w:id="549" w:name="_Toc46222684"/>
      <w:bookmarkStart w:id="550" w:name="_Toc61111497"/>
      <w:bookmarkStart w:id="551" w:name="_Toc66810059"/>
      <w:bookmarkStart w:id="552" w:name="_Toc74835897"/>
      <w:bookmarkStart w:id="553" w:name="_Toc76502838"/>
      <w:bookmarkStart w:id="554" w:name="_Toc89849814"/>
      <w:r w:rsidRPr="00A07190">
        <w:t>6.5.1.2</w:t>
      </w:r>
      <w:r w:rsidRPr="00A07190">
        <w:tab/>
        <w:t>UTRA FDD minimum requirement</w:t>
      </w:r>
      <w:bookmarkEnd w:id="545"/>
      <w:bookmarkEnd w:id="546"/>
      <w:bookmarkEnd w:id="547"/>
      <w:bookmarkEnd w:id="548"/>
      <w:bookmarkEnd w:id="549"/>
      <w:bookmarkEnd w:id="550"/>
      <w:bookmarkEnd w:id="551"/>
      <w:bookmarkEnd w:id="552"/>
      <w:bookmarkEnd w:id="553"/>
      <w:bookmarkEnd w:id="554"/>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555" w:name="_Toc21092157"/>
      <w:bookmarkStart w:id="556" w:name="_Toc29762372"/>
      <w:bookmarkStart w:id="557" w:name="_Toc36026477"/>
      <w:bookmarkStart w:id="558" w:name="_Toc37178804"/>
      <w:bookmarkStart w:id="559" w:name="_Toc46222685"/>
      <w:bookmarkStart w:id="560" w:name="_Toc61111498"/>
      <w:bookmarkStart w:id="561" w:name="_Toc66810060"/>
      <w:bookmarkStart w:id="562" w:name="_Toc74835898"/>
      <w:bookmarkStart w:id="563" w:name="_Toc76502839"/>
      <w:bookmarkStart w:id="564" w:name="_Toc89849815"/>
      <w:r w:rsidRPr="00A07190">
        <w:t>6.5.1.3</w:t>
      </w:r>
      <w:r w:rsidRPr="00A07190">
        <w:tab/>
        <w:t>UTRA TDD minimum requirement</w:t>
      </w:r>
      <w:bookmarkEnd w:id="555"/>
      <w:bookmarkEnd w:id="556"/>
      <w:bookmarkEnd w:id="557"/>
      <w:bookmarkEnd w:id="558"/>
      <w:bookmarkEnd w:id="559"/>
      <w:bookmarkEnd w:id="560"/>
      <w:bookmarkEnd w:id="561"/>
      <w:bookmarkEnd w:id="562"/>
      <w:bookmarkEnd w:id="563"/>
      <w:bookmarkEnd w:id="564"/>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565" w:name="_Toc21092158"/>
      <w:bookmarkStart w:id="566" w:name="_Toc29762373"/>
      <w:bookmarkStart w:id="567" w:name="_Toc36026478"/>
      <w:bookmarkStart w:id="568" w:name="_Toc37178805"/>
      <w:bookmarkStart w:id="569" w:name="_Toc46222686"/>
      <w:bookmarkStart w:id="570" w:name="_Toc61111499"/>
      <w:bookmarkStart w:id="571" w:name="_Toc66810061"/>
      <w:bookmarkStart w:id="572" w:name="_Toc74835899"/>
      <w:bookmarkStart w:id="573" w:name="_Toc76502840"/>
      <w:bookmarkStart w:id="574" w:name="_Toc89849816"/>
      <w:r w:rsidRPr="00A07190">
        <w:t>6.5.1.4</w:t>
      </w:r>
      <w:r w:rsidRPr="00A07190">
        <w:tab/>
        <w:t>GSM/EDGE minimum requirement</w:t>
      </w:r>
      <w:bookmarkEnd w:id="565"/>
      <w:bookmarkEnd w:id="566"/>
      <w:bookmarkEnd w:id="567"/>
      <w:bookmarkEnd w:id="568"/>
      <w:bookmarkEnd w:id="569"/>
      <w:bookmarkEnd w:id="570"/>
      <w:bookmarkEnd w:id="571"/>
      <w:bookmarkEnd w:id="572"/>
      <w:bookmarkEnd w:id="573"/>
      <w:bookmarkEnd w:id="574"/>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575" w:name="_Toc21092159"/>
      <w:bookmarkStart w:id="576" w:name="_Toc29762374"/>
      <w:bookmarkStart w:id="577" w:name="_Toc36026479"/>
      <w:bookmarkStart w:id="578" w:name="_Toc37178806"/>
      <w:bookmarkStart w:id="579" w:name="_Toc46222687"/>
      <w:bookmarkStart w:id="580" w:name="_Toc61111500"/>
      <w:bookmarkStart w:id="581" w:name="_Toc66810062"/>
      <w:bookmarkStart w:id="582" w:name="_Toc74835900"/>
      <w:bookmarkStart w:id="583" w:name="_Toc76502841"/>
      <w:bookmarkStart w:id="584" w:name="_Toc89849817"/>
      <w:r w:rsidRPr="00A07190">
        <w:t>6.5.1.5</w:t>
      </w:r>
      <w:r w:rsidRPr="00A07190">
        <w:tab/>
        <w:t>NB-IoT minimum requirement</w:t>
      </w:r>
      <w:bookmarkEnd w:id="575"/>
      <w:bookmarkEnd w:id="576"/>
      <w:bookmarkEnd w:id="577"/>
      <w:bookmarkEnd w:id="578"/>
      <w:bookmarkEnd w:id="579"/>
      <w:bookmarkEnd w:id="580"/>
      <w:bookmarkEnd w:id="581"/>
      <w:bookmarkEnd w:id="582"/>
      <w:bookmarkEnd w:id="583"/>
      <w:bookmarkEnd w:id="584"/>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585" w:name="_Toc21092160"/>
      <w:bookmarkStart w:id="586" w:name="_Toc29762375"/>
      <w:bookmarkStart w:id="587" w:name="_Toc36026480"/>
      <w:bookmarkStart w:id="588" w:name="_Toc37178807"/>
      <w:bookmarkStart w:id="589" w:name="_Toc46222688"/>
      <w:bookmarkStart w:id="590" w:name="_Toc61111501"/>
      <w:bookmarkStart w:id="591" w:name="_Toc66810063"/>
      <w:bookmarkStart w:id="592" w:name="_Toc74835901"/>
      <w:bookmarkStart w:id="593" w:name="_Toc76502842"/>
      <w:bookmarkStart w:id="594" w:name="_Toc89849818"/>
      <w:r w:rsidRPr="00A07190">
        <w:t>6.5.1.6</w:t>
      </w:r>
      <w:r w:rsidRPr="00A07190">
        <w:tab/>
        <w:t>NR minimum requirement</w:t>
      </w:r>
      <w:bookmarkEnd w:id="585"/>
      <w:bookmarkEnd w:id="586"/>
      <w:bookmarkEnd w:id="587"/>
      <w:bookmarkEnd w:id="588"/>
      <w:bookmarkEnd w:id="589"/>
      <w:bookmarkEnd w:id="590"/>
      <w:bookmarkEnd w:id="591"/>
      <w:bookmarkEnd w:id="592"/>
      <w:bookmarkEnd w:id="593"/>
      <w:bookmarkEnd w:id="594"/>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595" w:name="_Toc21092161"/>
      <w:bookmarkStart w:id="596" w:name="_Toc29762376"/>
      <w:bookmarkStart w:id="597" w:name="_Toc36026481"/>
      <w:bookmarkStart w:id="598" w:name="_Toc37178808"/>
      <w:bookmarkStart w:id="599" w:name="_Toc46222689"/>
      <w:bookmarkStart w:id="600" w:name="_Toc61111502"/>
      <w:bookmarkStart w:id="601" w:name="_Toc66810064"/>
      <w:bookmarkStart w:id="602" w:name="_Toc74835902"/>
      <w:bookmarkStart w:id="603" w:name="_Toc76502843"/>
      <w:bookmarkStart w:id="604" w:name="_Toc89849819"/>
      <w:r w:rsidRPr="00A07190">
        <w:t>6.5.2</w:t>
      </w:r>
      <w:r w:rsidRPr="00A07190">
        <w:tab/>
        <w:t>Frequency error</w:t>
      </w:r>
      <w:bookmarkEnd w:id="595"/>
      <w:bookmarkEnd w:id="596"/>
      <w:bookmarkEnd w:id="597"/>
      <w:bookmarkEnd w:id="598"/>
      <w:bookmarkEnd w:id="599"/>
      <w:bookmarkEnd w:id="600"/>
      <w:bookmarkEnd w:id="601"/>
      <w:bookmarkEnd w:id="602"/>
      <w:bookmarkEnd w:id="603"/>
      <w:bookmarkEnd w:id="604"/>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605" w:name="_Toc21092162"/>
      <w:bookmarkStart w:id="606" w:name="_Toc29762377"/>
      <w:bookmarkStart w:id="607" w:name="_Toc36026482"/>
      <w:bookmarkStart w:id="608" w:name="_Toc37178809"/>
      <w:bookmarkStart w:id="609" w:name="_Toc46222690"/>
      <w:bookmarkStart w:id="610" w:name="_Toc61111503"/>
      <w:bookmarkStart w:id="611" w:name="_Toc66810065"/>
      <w:bookmarkStart w:id="612" w:name="_Toc74835903"/>
      <w:bookmarkStart w:id="613" w:name="_Toc76502844"/>
      <w:bookmarkStart w:id="614" w:name="_Toc89849820"/>
      <w:r w:rsidRPr="00A07190">
        <w:t>6.5.2.1</w:t>
      </w:r>
      <w:r w:rsidRPr="00A07190">
        <w:tab/>
        <w:t>E-UTRA minimum requirement</w:t>
      </w:r>
      <w:bookmarkEnd w:id="605"/>
      <w:bookmarkEnd w:id="606"/>
      <w:bookmarkEnd w:id="607"/>
      <w:bookmarkEnd w:id="608"/>
      <w:bookmarkEnd w:id="609"/>
      <w:bookmarkEnd w:id="610"/>
      <w:bookmarkEnd w:id="611"/>
      <w:bookmarkEnd w:id="612"/>
      <w:bookmarkEnd w:id="613"/>
      <w:bookmarkEnd w:id="61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615" w:name="_Toc21092163"/>
      <w:bookmarkStart w:id="616" w:name="_Toc29762378"/>
      <w:bookmarkStart w:id="617" w:name="_Toc36026483"/>
      <w:bookmarkStart w:id="618" w:name="_Toc37178810"/>
      <w:bookmarkStart w:id="619" w:name="_Toc46222691"/>
      <w:bookmarkStart w:id="620" w:name="_Toc61111504"/>
      <w:bookmarkStart w:id="621" w:name="_Toc66810066"/>
      <w:bookmarkStart w:id="622" w:name="_Toc74835904"/>
      <w:bookmarkStart w:id="623" w:name="_Toc76502845"/>
      <w:bookmarkStart w:id="624" w:name="_Toc89849821"/>
      <w:r w:rsidRPr="00A07190">
        <w:t>6.5.2.2</w:t>
      </w:r>
      <w:r w:rsidRPr="00A07190">
        <w:tab/>
        <w:t>UTRA FDD minimum requirement</w:t>
      </w:r>
      <w:bookmarkEnd w:id="615"/>
      <w:bookmarkEnd w:id="616"/>
      <w:bookmarkEnd w:id="617"/>
      <w:bookmarkEnd w:id="618"/>
      <w:bookmarkEnd w:id="619"/>
      <w:bookmarkEnd w:id="620"/>
      <w:bookmarkEnd w:id="621"/>
      <w:bookmarkEnd w:id="622"/>
      <w:bookmarkEnd w:id="623"/>
      <w:bookmarkEnd w:id="624"/>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625" w:name="_Toc21092164"/>
      <w:bookmarkStart w:id="626" w:name="_Toc29762379"/>
      <w:bookmarkStart w:id="627" w:name="_Toc36026484"/>
      <w:bookmarkStart w:id="628" w:name="_Toc37178811"/>
      <w:bookmarkStart w:id="629" w:name="_Toc46222692"/>
      <w:bookmarkStart w:id="630" w:name="_Toc61111505"/>
      <w:bookmarkStart w:id="631" w:name="_Toc66810067"/>
      <w:bookmarkStart w:id="632" w:name="_Toc74835905"/>
      <w:bookmarkStart w:id="633" w:name="_Toc76502846"/>
      <w:bookmarkStart w:id="634" w:name="_Toc89849822"/>
      <w:r w:rsidRPr="00A07190">
        <w:t>6.5.2.3</w:t>
      </w:r>
      <w:r w:rsidRPr="00A07190">
        <w:tab/>
        <w:t>UTRA TDD minimum requirement</w:t>
      </w:r>
      <w:bookmarkEnd w:id="625"/>
      <w:bookmarkEnd w:id="626"/>
      <w:bookmarkEnd w:id="627"/>
      <w:bookmarkEnd w:id="628"/>
      <w:bookmarkEnd w:id="629"/>
      <w:bookmarkEnd w:id="630"/>
      <w:bookmarkEnd w:id="631"/>
      <w:bookmarkEnd w:id="632"/>
      <w:bookmarkEnd w:id="633"/>
      <w:bookmarkEnd w:id="634"/>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635" w:name="_Toc21092165"/>
      <w:bookmarkStart w:id="636" w:name="_Toc29762380"/>
      <w:bookmarkStart w:id="637" w:name="_Toc36026485"/>
      <w:bookmarkStart w:id="638" w:name="_Toc37178812"/>
      <w:bookmarkStart w:id="639" w:name="_Toc46222693"/>
      <w:bookmarkStart w:id="640" w:name="_Toc61111506"/>
      <w:bookmarkStart w:id="641" w:name="_Toc66810068"/>
      <w:bookmarkStart w:id="642" w:name="_Toc74835906"/>
      <w:bookmarkStart w:id="643" w:name="_Toc76502847"/>
      <w:bookmarkStart w:id="644" w:name="_Toc89849823"/>
      <w:r w:rsidRPr="00A07190">
        <w:t>6.5.2.4</w:t>
      </w:r>
      <w:r w:rsidRPr="00A07190">
        <w:tab/>
        <w:t>GSM/EDGE minimum requirement</w:t>
      </w:r>
      <w:bookmarkEnd w:id="635"/>
      <w:bookmarkEnd w:id="636"/>
      <w:bookmarkEnd w:id="637"/>
      <w:bookmarkEnd w:id="638"/>
      <w:bookmarkEnd w:id="639"/>
      <w:bookmarkEnd w:id="640"/>
      <w:bookmarkEnd w:id="641"/>
      <w:bookmarkEnd w:id="642"/>
      <w:bookmarkEnd w:id="643"/>
      <w:bookmarkEnd w:id="644"/>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645" w:name="_Toc21092166"/>
      <w:bookmarkStart w:id="646" w:name="_Toc29762381"/>
      <w:bookmarkStart w:id="647" w:name="_Toc36026486"/>
      <w:bookmarkStart w:id="648" w:name="_Toc37178813"/>
      <w:bookmarkStart w:id="649" w:name="_Toc46222694"/>
      <w:bookmarkStart w:id="650" w:name="_Toc61111507"/>
      <w:bookmarkStart w:id="651" w:name="_Toc66810069"/>
      <w:bookmarkStart w:id="652" w:name="_Toc74835907"/>
      <w:bookmarkStart w:id="653" w:name="_Toc76502848"/>
      <w:bookmarkStart w:id="654" w:name="_Toc89849824"/>
      <w:r w:rsidRPr="00A07190">
        <w:t>6.5.2.5</w:t>
      </w:r>
      <w:r w:rsidRPr="00A07190">
        <w:tab/>
        <w:t>NB-IoT minimum requirement</w:t>
      </w:r>
      <w:bookmarkEnd w:id="645"/>
      <w:bookmarkEnd w:id="646"/>
      <w:bookmarkEnd w:id="647"/>
      <w:bookmarkEnd w:id="648"/>
      <w:bookmarkEnd w:id="649"/>
      <w:bookmarkEnd w:id="650"/>
      <w:bookmarkEnd w:id="651"/>
      <w:bookmarkEnd w:id="652"/>
      <w:bookmarkEnd w:id="653"/>
      <w:bookmarkEnd w:id="654"/>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655" w:name="_Toc21092167"/>
      <w:bookmarkStart w:id="656" w:name="_Toc29762382"/>
      <w:bookmarkStart w:id="657" w:name="_Toc36026487"/>
      <w:bookmarkStart w:id="658" w:name="_Toc37178814"/>
      <w:bookmarkStart w:id="659" w:name="_Toc46222695"/>
      <w:bookmarkStart w:id="660" w:name="_Toc61111508"/>
      <w:bookmarkStart w:id="661" w:name="_Toc66810070"/>
      <w:bookmarkStart w:id="662" w:name="_Toc74835908"/>
      <w:bookmarkStart w:id="663" w:name="_Toc76502849"/>
      <w:bookmarkStart w:id="664" w:name="_Toc89849825"/>
      <w:r w:rsidRPr="00A07190">
        <w:t>6.5.2.6</w:t>
      </w:r>
      <w:r w:rsidRPr="00A07190">
        <w:tab/>
        <w:t>NR minimum requirement</w:t>
      </w:r>
      <w:bookmarkEnd w:id="655"/>
      <w:bookmarkEnd w:id="656"/>
      <w:bookmarkEnd w:id="657"/>
      <w:bookmarkEnd w:id="658"/>
      <w:bookmarkEnd w:id="659"/>
      <w:bookmarkEnd w:id="660"/>
      <w:bookmarkEnd w:id="661"/>
      <w:bookmarkEnd w:id="662"/>
      <w:bookmarkEnd w:id="663"/>
      <w:bookmarkEnd w:id="664"/>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665" w:name="_Toc21092168"/>
      <w:bookmarkStart w:id="666" w:name="_Toc29762383"/>
      <w:bookmarkStart w:id="667" w:name="_Toc36026488"/>
      <w:bookmarkStart w:id="668" w:name="_Toc37178815"/>
      <w:bookmarkStart w:id="669" w:name="_Toc46222696"/>
      <w:bookmarkStart w:id="670" w:name="_Toc61111509"/>
      <w:bookmarkStart w:id="671" w:name="_Toc66810071"/>
      <w:bookmarkStart w:id="672" w:name="_Toc74835909"/>
      <w:bookmarkStart w:id="673" w:name="_Toc76502850"/>
      <w:bookmarkStart w:id="674" w:name="_Toc89849826"/>
      <w:r w:rsidRPr="00A07190">
        <w:t>6.5.3</w:t>
      </w:r>
      <w:r w:rsidRPr="00A07190">
        <w:tab/>
        <w:t xml:space="preserve">Time alignment </w:t>
      </w:r>
      <w:r w:rsidR="00C86726" w:rsidRPr="00A07190">
        <w:t>error</w:t>
      </w:r>
      <w:bookmarkEnd w:id="665"/>
      <w:bookmarkEnd w:id="666"/>
      <w:bookmarkEnd w:id="667"/>
      <w:bookmarkEnd w:id="668"/>
      <w:bookmarkEnd w:id="669"/>
      <w:bookmarkEnd w:id="670"/>
      <w:bookmarkEnd w:id="671"/>
      <w:bookmarkEnd w:id="672"/>
      <w:bookmarkEnd w:id="673"/>
      <w:bookmarkEnd w:id="674"/>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675" w:name="_Toc21092169"/>
      <w:bookmarkStart w:id="676" w:name="_Toc29762384"/>
      <w:bookmarkStart w:id="677" w:name="_Toc36026489"/>
      <w:bookmarkStart w:id="678" w:name="_Toc37178816"/>
      <w:bookmarkStart w:id="679" w:name="_Toc46222697"/>
      <w:bookmarkStart w:id="680" w:name="_Toc61111510"/>
      <w:bookmarkStart w:id="681" w:name="_Toc66810072"/>
      <w:bookmarkStart w:id="682" w:name="_Toc74835910"/>
      <w:bookmarkStart w:id="683" w:name="_Toc76502851"/>
      <w:bookmarkStart w:id="684" w:name="_Toc89849827"/>
      <w:r w:rsidRPr="00A07190">
        <w:t>6.5.3.1</w:t>
      </w:r>
      <w:r w:rsidRPr="00A07190">
        <w:tab/>
        <w:t>E-UTRA minimum Requirement</w:t>
      </w:r>
      <w:bookmarkEnd w:id="675"/>
      <w:bookmarkEnd w:id="676"/>
      <w:bookmarkEnd w:id="677"/>
      <w:bookmarkEnd w:id="678"/>
      <w:bookmarkEnd w:id="679"/>
      <w:bookmarkEnd w:id="680"/>
      <w:bookmarkEnd w:id="681"/>
      <w:bookmarkEnd w:id="682"/>
      <w:bookmarkEnd w:id="683"/>
      <w:bookmarkEnd w:id="684"/>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685" w:name="_Toc21092170"/>
      <w:bookmarkStart w:id="686" w:name="_Toc29762385"/>
      <w:bookmarkStart w:id="687" w:name="_Toc36026490"/>
      <w:bookmarkStart w:id="688" w:name="_Toc37178817"/>
      <w:bookmarkStart w:id="689" w:name="_Toc46222698"/>
      <w:bookmarkStart w:id="690" w:name="_Toc61111511"/>
      <w:bookmarkStart w:id="691" w:name="_Toc66810073"/>
      <w:bookmarkStart w:id="692" w:name="_Toc74835911"/>
      <w:bookmarkStart w:id="693" w:name="_Toc76502852"/>
      <w:bookmarkStart w:id="694" w:name="_Toc89849828"/>
      <w:r w:rsidRPr="00A07190">
        <w:t>6.5.3.2</w:t>
      </w:r>
      <w:r w:rsidRPr="00A07190">
        <w:tab/>
        <w:t>UTRA FDD minimum requirement</w:t>
      </w:r>
      <w:bookmarkEnd w:id="685"/>
      <w:bookmarkEnd w:id="686"/>
      <w:bookmarkEnd w:id="687"/>
      <w:bookmarkEnd w:id="688"/>
      <w:bookmarkEnd w:id="689"/>
      <w:bookmarkEnd w:id="690"/>
      <w:bookmarkEnd w:id="691"/>
      <w:bookmarkEnd w:id="692"/>
      <w:bookmarkEnd w:id="693"/>
      <w:bookmarkEnd w:id="694"/>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695" w:name="_Toc21092171"/>
      <w:bookmarkStart w:id="696" w:name="_Toc29762386"/>
      <w:bookmarkStart w:id="697" w:name="_Toc36026491"/>
      <w:bookmarkStart w:id="698" w:name="_Toc37178818"/>
      <w:bookmarkStart w:id="699" w:name="_Toc46222699"/>
      <w:bookmarkStart w:id="700" w:name="_Toc61111512"/>
      <w:bookmarkStart w:id="701" w:name="_Toc66810074"/>
      <w:bookmarkStart w:id="702" w:name="_Toc74835912"/>
      <w:bookmarkStart w:id="703" w:name="_Toc76502853"/>
      <w:bookmarkStart w:id="704" w:name="_Toc89849829"/>
      <w:r w:rsidRPr="00A07190">
        <w:t>6.5.3.3</w:t>
      </w:r>
      <w:r w:rsidRPr="00A07190">
        <w:tab/>
        <w:t>UTRA TDD minimum requirement</w:t>
      </w:r>
      <w:bookmarkEnd w:id="695"/>
      <w:bookmarkEnd w:id="696"/>
      <w:bookmarkEnd w:id="697"/>
      <w:bookmarkEnd w:id="698"/>
      <w:bookmarkEnd w:id="699"/>
      <w:bookmarkEnd w:id="700"/>
      <w:bookmarkEnd w:id="701"/>
      <w:bookmarkEnd w:id="702"/>
      <w:bookmarkEnd w:id="703"/>
      <w:bookmarkEnd w:id="704"/>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705" w:name="_Toc21092172"/>
      <w:bookmarkStart w:id="706" w:name="_Toc29762387"/>
      <w:bookmarkStart w:id="707" w:name="_Toc36026492"/>
      <w:bookmarkStart w:id="708" w:name="_Toc37178819"/>
      <w:bookmarkStart w:id="709" w:name="_Toc46222700"/>
      <w:bookmarkStart w:id="710" w:name="_Toc61111513"/>
      <w:bookmarkStart w:id="711" w:name="_Toc66810075"/>
      <w:bookmarkStart w:id="712" w:name="_Toc74835913"/>
      <w:bookmarkStart w:id="713" w:name="_Toc76502854"/>
      <w:bookmarkStart w:id="714" w:name="_Toc89849830"/>
      <w:r w:rsidRPr="00A07190">
        <w:t>6.5.3.4</w:t>
      </w:r>
      <w:r w:rsidRPr="00A07190">
        <w:tab/>
        <w:t>NB-IoT minimum Requirement</w:t>
      </w:r>
      <w:bookmarkEnd w:id="705"/>
      <w:bookmarkEnd w:id="706"/>
      <w:bookmarkEnd w:id="707"/>
      <w:bookmarkEnd w:id="708"/>
      <w:bookmarkEnd w:id="709"/>
      <w:bookmarkEnd w:id="710"/>
      <w:bookmarkEnd w:id="711"/>
      <w:bookmarkEnd w:id="712"/>
      <w:bookmarkEnd w:id="713"/>
      <w:bookmarkEnd w:id="71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715" w:name="_Toc21092173"/>
      <w:bookmarkStart w:id="716" w:name="_Toc29762388"/>
      <w:bookmarkStart w:id="717" w:name="_Toc36026493"/>
      <w:bookmarkStart w:id="718" w:name="_Toc37178820"/>
      <w:bookmarkStart w:id="719" w:name="_Toc46222701"/>
      <w:bookmarkStart w:id="720" w:name="_Toc61111514"/>
      <w:bookmarkStart w:id="721" w:name="_Toc66810076"/>
      <w:bookmarkStart w:id="722" w:name="_Toc74835914"/>
      <w:bookmarkStart w:id="723" w:name="_Toc76502855"/>
      <w:bookmarkStart w:id="724" w:name="_Toc89849831"/>
      <w:r w:rsidRPr="00A07190">
        <w:t>6.5.3.5</w:t>
      </w:r>
      <w:r w:rsidRPr="00A07190">
        <w:tab/>
        <w:t>NR minimum Requirement</w:t>
      </w:r>
      <w:bookmarkEnd w:id="715"/>
      <w:bookmarkEnd w:id="716"/>
      <w:bookmarkEnd w:id="717"/>
      <w:bookmarkEnd w:id="718"/>
      <w:bookmarkEnd w:id="719"/>
      <w:bookmarkEnd w:id="720"/>
      <w:bookmarkEnd w:id="721"/>
      <w:bookmarkEnd w:id="722"/>
      <w:bookmarkEnd w:id="723"/>
      <w:bookmarkEnd w:id="724"/>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725" w:name="_Toc21092174"/>
      <w:bookmarkStart w:id="726" w:name="_Toc29762389"/>
      <w:bookmarkStart w:id="727" w:name="_Toc36026494"/>
      <w:bookmarkStart w:id="728" w:name="_Toc37178821"/>
      <w:bookmarkStart w:id="729" w:name="_Toc46222702"/>
      <w:bookmarkStart w:id="730" w:name="_Toc61111515"/>
      <w:bookmarkStart w:id="731" w:name="_Toc66810077"/>
      <w:bookmarkStart w:id="732" w:name="_Toc74835915"/>
      <w:bookmarkStart w:id="733" w:name="_Toc76502856"/>
      <w:bookmarkStart w:id="734" w:name="_Toc89849832"/>
      <w:r w:rsidRPr="00A07190">
        <w:t>6.6</w:t>
      </w:r>
      <w:r w:rsidRPr="00A07190">
        <w:tab/>
        <w:t>Unwanted emissions</w:t>
      </w:r>
      <w:bookmarkEnd w:id="725"/>
      <w:bookmarkEnd w:id="726"/>
      <w:bookmarkEnd w:id="727"/>
      <w:bookmarkEnd w:id="728"/>
      <w:bookmarkEnd w:id="729"/>
      <w:bookmarkEnd w:id="730"/>
      <w:bookmarkEnd w:id="731"/>
      <w:bookmarkEnd w:id="732"/>
      <w:bookmarkEnd w:id="733"/>
      <w:bookmarkEnd w:id="734"/>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735" w:name="OLE_LINK27"/>
            <w:bookmarkStart w:id="736" w:name="OLE_LINK28"/>
            <w:r w:rsidRPr="00A07190">
              <w:sym w:font="Symbol" w:char="00A3"/>
            </w:r>
            <w:bookmarkEnd w:id="735"/>
            <w:bookmarkEnd w:id="736"/>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737"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737"/>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738" w:name="_Toc21092175"/>
      <w:bookmarkStart w:id="739" w:name="_Toc29762390"/>
      <w:bookmarkStart w:id="740" w:name="_Toc36026495"/>
      <w:bookmarkStart w:id="741" w:name="_Toc37178822"/>
      <w:bookmarkStart w:id="742" w:name="_Toc46222703"/>
      <w:bookmarkStart w:id="743" w:name="_Toc61111516"/>
      <w:bookmarkStart w:id="744" w:name="_Toc66810078"/>
      <w:bookmarkStart w:id="745" w:name="_Toc74835916"/>
      <w:bookmarkStart w:id="746" w:name="_Toc76502857"/>
      <w:bookmarkStart w:id="747" w:name="_Toc89849833"/>
      <w:r w:rsidRPr="00A07190">
        <w:t>6.6.1</w:t>
      </w:r>
      <w:r w:rsidRPr="00A07190">
        <w:tab/>
        <w:t>Transmitter spurious emissions</w:t>
      </w:r>
      <w:bookmarkEnd w:id="738"/>
      <w:bookmarkEnd w:id="739"/>
      <w:bookmarkEnd w:id="740"/>
      <w:bookmarkEnd w:id="741"/>
      <w:bookmarkEnd w:id="742"/>
      <w:bookmarkEnd w:id="743"/>
      <w:bookmarkEnd w:id="744"/>
      <w:bookmarkEnd w:id="745"/>
      <w:bookmarkEnd w:id="746"/>
      <w:bookmarkEnd w:id="747"/>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748" w:name="_Toc21092176"/>
      <w:bookmarkStart w:id="749" w:name="_Toc29762391"/>
      <w:bookmarkStart w:id="750" w:name="_Toc36026496"/>
      <w:bookmarkStart w:id="751" w:name="_Toc37178823"/>
      <w:bookmarkStart w:id="752" w:name="_Toc46222704"/>
      <w:bookmarkStart w:id="753" w:name="_Toc61111517"/>
      <w:bookmarkStart w:id="754" w:name="_Toc66810079"/>
      <w:bookmarkStart w:id="755" w:name="_Toc74835917"/>
      <w:bookmarkStart w:id="756" w:name="_Toc76502858"/>
      <w:bookmarkStart w:id="757" w:name="_Toc89849834"/>
      <w:r w:rsidRPr="00A07190">
        <w:t>6.6.1.1</w:t>
      </w:r>
      <w:r w:rsidRPr="00A07190">
        <w:tab/>
        <w:t>Mandatory Requirements</w:t>
      </w:r>
      <w:bookmarkEnd w:id="748"/>
      <w:bookmarkEnd w:id="749"/>
      <w:bookmarkEnd w:id="750"/>
      <w:bookmarkEnd w:id="751"/>
      <w:bookmarkEnd w:id="752"/>
      <w:bookmarkEnd w:id="753"/>
      <w:bookmarkEnd w:id="754"/>
      <w:bookmarkEnd w:id="755"/>
      <w:bookmarkEnd w:id="756"/>
      <w:bookmarkEnd w:id="757"/>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758" w:name="_Toc21092177"/>
      <w:bookmarkStart w:id="759" w:name="_Toc29762392"/>
      <w:bookmarkStart w:id="760" w:name="_Toc36026497"/>
      <w:bookmarkStart w:id="761" w:name="_Toc37178824"/>
      <w:bookmarkStart w:id="762" w:name="_Toc46222705"/>
      <w:bookmarkStart w:id="763" w:name="_Toc61111518"/>
      <w:bookmarkStart w:id="764" w:name="_Toc66810080"/>
      <w:bookmarkStart w:id="765" w:name="_Toc74835918"/>
      <w:bookmarkStart w:id="766" w:name="_Toc76502859"/>
      <w:bookmarkStart w:id="767" w:name="_Toc89849835"/>
      <w:r w:rsidRPr="00A07190">
        <w:t>6.6.1.1.1</w:t>
      </w:r>
      <w:r w:rsidRPr="00A07190">
        <w:tab/>
        <w:t>Minimum requirement (Category A)</w:t>
      </w:r>
      <w:bookmarkEnd w:id="758"/>
      <w:bookmarkEnd w:id="759"/>
      <w:bookmarkEnd w:id="760"/>
      <w:bookmarkEnd w:id="761"/>
      <w:bookmarkEnd w:id="762"/>
      <w:bookmarkEnd w:id="763"/>
      <w:bookmarkEnd w:id="764"/>
      <w:bookmarkEnd w:id="765"/>
      <w:bookmarkEnd w:id="766"/>
      <w:bookmarkEnd w:id="767"/>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768" w:name="_Toc21092178"/>
      <w:bookmarkStart w:id="769" w:name="_Toc29762393"/>
      <w:bookmarkStart w:id="770" w:name="_Toc36026498"/>
      <w:bookmarkStart w:id="771" w:name="_Toc37178825"/>
      <w:bookmarkStart w:id="772" w:name="_Toc46222706"/>
      <w:bookmarkStart w:id="773" w:name="_Toc61111519"/>
      <w:bookmarkStart w:id="774" w:name="_Toc66810081"/>
      <w:bookmarkStart w:id="775" w:name="_Toc74835919"/>
      <w:bookmarkStart w:id="776" w:name="_Toc76502860"/>
      <w:bookmarkStart w:id="777" w:name="_Toc89849836"/>
      <w:r w:rsidRPr="00A07190">
        <w:t>6.6.1.1.2</w:t>
      </w:r>
      <w:r w:rsidRPr="00A07190">
        <w:tab/>
        <w:t>Minimum requirement (Category B)</w:t>
      </w:r>
      <w:bookmarkEnd w:id="768"/>
      <w:bookmarkEnd w:id="769"/>
      <w:bookmarkEnd w:id="770"/>
      <w:bookmarkEnd w:id="771"/>
      <w:bookmarkEnd w:id="772"/>
      <w:bookmarkEnd w:id="773"/>
      <w:bookmarkEnd w:id="774"/>
      <w:bookmarkEnd w:id="775"/>
      <w:bookmarkEnd w:id="776"/>
      <w:bookmarkEnd w:id="777"/>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778" w:name="_Toc21092179"/>
      <w:bookmarkStart w:id="779" w:name="_Toc29762394"/>
      <w:bookmarkStart w:id="780" w:name="_Toc36026499"/>
      <w:bookmarkStart w:id="781" w:name="_Toc37178826"/>
      <w:bookmarkStart w:id="782" w:name="_Toc46222707"/>
      <w:bookmarkStart w:id="783" w:name="_Toc61111520"/>
      <w:bookmarkStart w:id="784" w:name="_Toc66810082"/>
      <w:bookmarkStart w:id="785" w:name="_Toc74835920"/>
      <w:bookmarkStart w:id="786" w:name="_Toc76502861"/>
      <w:bookmarkStart w:id="787" w:name="_Toc89849837"/>
      <w:r w:rsidRPr="00A07190">
        <w:t>6.6.1.1.3</w:t>
      </w:r>
      <w:r w:rsidRPr="00A07190">
        <w:tab/>
        <w:t>Additional minimum requirement for BC2 (Category B)</w:t>
      </w:r>
      <w:bookmarkEnd w:id="778"/>
      <w:bookmarkEnd w:id="779"/>
      <w:bookmarkEnd w:id="780"/>
      <w:bookmarkEnd w:id="781"/>
      <w:bookmarkEnd w:id="782"/>
      <w:bookmarkEnd w:id="783"/>
      <w:bookmarkEnd w:id="784"/>
      <w:bookmarkEnd w:id="785"/>
      <w:bookmarkEnd w:id="786"/>
      <w:bookmarkEnd w:id="787"/>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788" w:name="_Toc21092180"/>
      <w:bookmarkStart w:id="789" w:name="_Toc29762395"/>
      <w:bookmarkStart w:id="790" w:name="_Toc36026500"/>
      <w:bookmarkStart w:id="791" w:name="_Toc37178827"/>
      <w:bookmarkStart w:id="792" w:name="_Toc46222708"/>
      <w:bookmarkStart w:id="793" w:name="_Toc61111521"/>
      <w:bookmarkStart w:id="794" w:name="_Toc66810083"/>
      <w:bookmarkStart w:id="795" w:name="_Toc74835921"/>
      <w:bookmarkStart w:id="796" w:name="_Toc76502862"/>
      <w:bookmarkStart w:id="797" w:name="_Toc89849838"/>
      <w:r w:rsidRPr="00A07190">
        <w:t>6.6.1.2</w:t>
      </w:r>
      <w:r w:rsidRPr="00A07190">
        <w:tab/>
        <w:t>Protection of the BS receiver of own or different BS</w:t>
      </w:r>
      <w:bookmarkEnd w:id="788"/>
      <w:bookmarkEnd w:id="789"/>
      <w:bookmarkEnd w:id="790"/>
      <w:bookmarkEnd w:id="791"/>
      <w:bookmarkEnd w:id="792"/>
      <w:bookmarkEnd w:id="793"/>
      <w:bookmarkEnd w:id="794"/>
      <w:bookmarkEnd w:id="795"/>
      <w:bookmarkEnd w:id="796"/>
      <w:bookmarkEnd w:id="797"/>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798" w:name="_Toc21092181"/>
      <w:bookmarkStart w:id="799" w:name="_Toc29762396"/>
      <w:bookmarkStart w:id="800" w:name="_Toc36026501"/>
      <w:bookmarkStart w:id="801" w:name="_Toc37178828"/>
      <w:bookmarkStart w:id="802" w:name="_Toc46222709"/>
      <w:bookmarkStart w:id="803" w:name="_Toc61111522"/>
      <w:bookmarkStart w:id="804" w:name="_Toc66810084"/>
      <w:bookmarkStart w:id="805" w:name="_Toc74835922"/>
      <w:bookmarkStart w:id="806" w:name="_Toc76502863"/>
      <w:bookmarkStart w:id="807" w:name="_Toc89849839"/>
      <w:r w:rsidRPr="00A07190">
        <w:t>6.6.1.2.1</w:t>
      </w:r>
      <w:r w:rsidRPr="00A07190">
        <w:tab/>
        <w:t>Minimum Requirement</w:t>
      </w:r>
      <w:bookmarkEnd w:id="798"/>
      <w:bookmarkEnd w:id="799"/>
      <w:bookmarkEnd w:id="800"/>
      <w:bookmarkEnd w:id="801"/>
      <w:bookmarkEnd w:id="802"/>
      <w:bookmarkEnd w:id="803"/>
      <w:bookmarkEnd w:id="804"/>
      <w:bookmarkEnd w:id="805"/>
      <w:bookmarkEnd w:id="806"/>
      <w:bookmarkEnd w:id="807"/>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808" w:name="_Toc21092182"/>
      <w:bookmarkStart w:id="809" w:name="_Toc29762397"/>
      <w:bookmarkStart w:id="810" w:name="_Toc36026502"/>
      <w:bookmarkStart w:id="811" w:name="_Toc37178829"/>
      <w:bookmarkStart w:id="812" w:name="_Toc46222710"/>
      <w:bookmarkStart w:id="813" w:name="_Toc61111523"/>
      <w:bookmarkStart w:id="814" w:name="_Toc66810085"/>
      <w:bookmarkStart w:id="815" w:name="_Toc74835923"/>
      <w:bookmarkStart w:id="816" w:name="_Toc76502864"/>
      <w:bookmarkStart w:id="817" w:name="_Toc89849840"/>
      <w:r w:rsidRPr="00A07190">
        <w:t>6.6.1.3</w:t>
      </w:r>
      <w:r w:rsidRPr="00A07190">
        <w:tab/>
        <w:t>Additional spurious emissions requirements</w:t>
      </w:r>
      <w:bookmarkEnd w:id="808"/>
      <w:bookmarkEnd w:id="809"/>
      <w:bookmarkEnd w:id="810"/>
      <w:bookmarkEnd w:id="811"/>
      <w:bookmarkEnd w:id="812"/>
      <w:bookmarkEnd w:id="813"/>
      <w:bookmarkEnd w:id="814"/>
      <w:bookmarkEnd w:id="815"/>
      <w:bookmarkEnd w:id="816"/>
      <w:bookmarkEnd w:id="81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818" w:name="_Toc21092183"/>
      <w:bookmarkStart w:id="819" w:name="_Toc29762398"/>
      <w:bookmarkStart w:id="820" w:name="_Toc36026503"/>
      <w:bookmarkStart w:id="821" w:name="_Toc37178830"/>
      <w:bookmarkStart w:id="822" w:name="_Toc46222711"/>
      <w:bookmarkStart w:id="823" w:name="_Toc61111524"/>
      <w:bookmarkStart w:id="824" w:name="_Toc66810086"/>
      <w:bookmarkStart w:id="825" w:name="_Toc74835924"/>
      <w:bookmarkStart w:id="826" w:name="_Toc76502865"/>
      <w:bookmarkStart w:id="827" w:name="_Toc89849841"/>
      <w:r w:rsidRPr="00A07190">
        <w:t>6.6.1.3.1</w:t>
      </w:r>
      <w:r w:rsidRPr="00A07190">
        <w:tab/>
        <w:t>Minimum Requirement</w:t>
      </w:r>
      <w:bookmarkEnd w:id="818"/>
      <w:bookmarkEnd w:id="819"/>
      <w:bookmarkEnd w:id="820"/>
      <w:bookmarkEnd w:id="821"/>
      <w:bookmarkEnd w:id="822"/>
      <w:bookmarkEnd w:id="823"/>
      <w:bookmarkEnd w:id="824"/>
      <w:bookmarkEnd w:id="825"/>
      <w:bookmarkEnd w:id="826"/>
      <w:bookmarkEnd w:id="827"/>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828" w:name="_Hlk506220100"/>
      <w:r w:rsidR="008C5F0D" w:rsidRPr="00A07190">
        <w:t>or E-UTRA Band 85 UL operating band</w:t>
      </w:r>
      <w:bookmarkEnd w:id="828"/>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829" w:name="_Toc21092184"/>
      <w:bookmarkStart w:id="830" w:name="_Toc29762399"/>
      <w:bookmarkStart w:id="831" w:name="_Toc36026504"/>
      <w:bookmarkStart w:id="832" w:name="_Toc37178831"/>
      <w:bookmarkStart w:id="833" w:name="_Toc46222712"/>
      <w:bookmarkStart w:id="834" w:name="_Toc61111525"/>
      <w:bookmarkStart w:id="835" w:name="_Toc66810087"/>
      <w:bookmarkStart w:id="836" w:name="_Toc74835925"/>
      <w:bookmarkStart w:id="837" w:name="_Toc76502866"/>
      <w:bookmarkStart w:id="838" w:name="_Toc89849842"/>
      <w:r w:rsidRPr="00A07190">
        <w:t>6.6.1.4</w:t>
      </w:r>
      <w:r w:rsidRPr="00A07190">
        <w:tab/>
        <w:t>Co-location with other base stations</w:t>
      </w:r>
      <w:bookmarkEnd w:id="829"/>
      <w:bookmarkEnd w:id="830"/>
      <w:bookmarkEnd w:id="831"/>
      <w:bookmarkEnd w:id="832"/>
      <w:bookmarkEnd w:id="833"/>
      <w:bookmarkEnd w:id="834"/>
      <w:bookmarkEnd w:id="835"/>
      <w:bookmarkEnd w:id="836"/>
      <w:bookmarkEnd w:id="837"/>
      <w:bookmarkEnd w:id="838"/>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839" w:name="_Toc21092185"/>
      <w:bookmarkStart w:id="840" w:name="_Toc29762400"/>
      <w:bookmarkStart w:id="841" w:name="_Toc36026505"/>
      <w:bookmarkStart w:id="842" w:name="_Toc37178832"/>
      <w:bookmarkStart w:id="843" w:name="_Toc46222713"/>
      <w:bookmarkStart w:id="844" w:name="_Toc61111526"/>
      <w:bookmarkStart w:id="845" w:name="_Toc66810088"/>
      <w:bookmarkStart w:id="846" w:name="_Toc74835926"/>
      <w:bookmarkStart w:id="847" w:name="_Toc76502867"/>
      <w:bookmarkStart w:id="848" w:name="_Toc89849843"/>
      <w:r w:rsidRPr="00A07190">
        <w:t>6.6.1.4.1</w:t>
      </w:r>
      <w:r w:rsidRPr="00A07190">
        <w:tab/>
        <w:t>Minimum Requirement</w:t>
      </w:r>
      <w:bookmarkEnd w:id="839"/>
      <w:bookmarkEnd w:id="840"/>
      <w:bookmarkEnd w:id="841"/>
      <w:bookmarkEnd w:id="842"/>
      <w:bookmarkEnd w:id="843"/>
      <w:bookmarkEnd w:id="844"/>
      <w:bookmarkEnd w:id="845"/>
      <w:bookmarkEnd w:id="846"/>
      <w:bookmarkEnd w:id="847"/>
      <w:bookmarkEnd w:id="848"/>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849" w:name="_Toc21092186"/>
      <w:bookmarkStart w:id="850" w:name="_Toc29762401"/>
      <w:bookmarkStart w:id="851" w:name="_Toc36026506"/>
      <w:bookmarkStart w:id="852" w:name="_Toc37178833"/>
      <w:bookmarkStart w:id="853" w:name="_Toc46222714"/>
      <w:bookmarkStart w:id="854" w:name="_Toc61111527"/>
      <w:bookmarkStart w:id="855" w:name="_Toc66810089"/>
      <w:bookmarkStart w:id="856" w:name="_Toc74835927"/>
      <w:bookmarkStart w:id="857" w:name="_Toc76502868"/>
      <w:bookmarkStart w:id="858" w:name="_Toc89849844"/>
      <w:r w:rsidRPr="00A07190">
        <w:t>6.6.2</w:t>
      </w:r>
      <w:r w:rsidRPr="00A07190">
        <w:tab/>
        <w:t>Operating band unwanted emissions</w:t>
      </w:r>
      <w:bookmarkEnd w:id="849"/>
      <w:bookmarkEnd w:id="850"/>
      <w:bookmarkEnd w:id="851"/>
      <w:bookmarkEnd w:id="852"/>
      <w:bookmarkEnd w:id="853"/>
      <w:bookmarkEnd w:id="854"/>
      <w:bookmarkEnd w:id="855"/>
      <w:bookmarkEnd w:id="856"/>
      <w:bookmarkEnd w:id="857"/>
      <w:bookmarkEnd w:id="858"/>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859" w:name="_Toc21092187"/>
      <w:bookmarkStart w:id="860" w:name="_Toc29762402"/>
      <w:bookmarkStart w:id="861" w:name="_Toc36026507"/>
      <w:bookmarkStart w:id="862" w:name="_Toc37178834"/>
      <w:bookmarkStart w:id="863" w:name="_Toc46222715"/>
      <w:bookmarkStart w:id="864" w:name="_Toc61111528"/>
      <w:bookmarkStart w:id="865" w:name="_Toc66810090"/>
      <w:bookmarkStart w:id="866" w:name="_Toc74835928"/>
      <w:bookmarkStart w:id="867" w:name="_Toc76502869"/>
      <w:bookmarkStart w:id="868" w:name="_Toc89849845"/>
      <w:r w:rsidRPr="00A07190">
        <w:t>6.6.2.1</w:t>
      </w:r>
      <w:r w:rsidRPr="00A07190">
        <w:tab/>
        <w:t>General minimum requirement for Band Categories 1 and 3</w:t>
      </w:r>
      <w:bookmarkEnd w:id="859"/>
      <w:bookmarkEnd w:id="860"/>
      <w:bookmarkEnd w:id="861"/>
      <w:bookmarkEnd w:id="862"/>
      <w:bookmarkEnd w:id="863"/>
      <w:bookmarkEnd w:id="864"/>
      <w:bookmarkEnd w:id="865"/>
      <w:bookmarkEnd w:id="866"/>
      <w:bookmarkEnd w:id="867"/>
      <w:bookmarkEnd w:id="868"/>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869" w:name="_Hlk514835457"/>
      <w:r w:rsidRPr="00A07190">
        <w:t xml:space="preserve">Table 6.6.2.1-1: </w:t>
      </w:r>
      <w:bookmarkStart w:id="870" w:name="_Hlk65253365"/>
      <w:r w:rsidR="00EE43DD">
        <w:t>WA BS OBUE</w:t>
      </w:r>
      <w:r w:rsidR="00EE43DD" w:rsidRPr="00A07190">
        <w:t xml:space="preserve"> </w:t>
      </w:r>
      <w:r w:rsidR="00EE43DD">
        <w:t>in</w:t>
      </w:r>
      <w:bookmarkEnd w:id="870"/>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869"/>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75pt;height:28.8pt" o:ole="" fillcolor="window">
                  <v:imagedata r:id="rId29" o:title=""/>
                </v:shape>
                <o:OLEObject Type="Embed" ProgID="Equation.3" ShapeID="_x0000_i1033" DrawAspect="Content" ObjectID="_1703172272"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25pt;height:43.75pt" o:ole="" fillcolor="window">
                  <v:imagedata r:id="rId31" o:title=""/>
                </v:shape>
                <o:OLEObject Type="Embed" ProgID="Equation.3" ShapeID="_x0000_i1034" DrawAspect="Content" ObjectID="_1703172273"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45pt;height:43.75pt" o:ole="" fillcolor="window">
                  <v:imagedata r:id="rId33" o:title=""/>
                </v:shape>
                <o:OLEObject Type="Embed" ProgID="Equation.3" ShapeID="_x0000_i1035" DrawAspect="Content" ObjectID="_1703172274"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871" w:name="_Hlk510629516"/>
    </w:p>
    <w:p w14:paraId="6009B641" w14:textId="7BABF5E4" w:rsidR="00E16062" w:rsidRPr="00A07190" w:rsidRDefault="00E16062" w:rsidP="006A758A">
      <w:pPr>
        <w:pStyle w:val="TH"/>
        <w:rPr>
          <w:rFonts w:cs="v5.0.0"/>
        </w:rPr>
      </w:pPr>
      <w:r w:rsidRPr="00A07190">
        <w:t xml:space="preserve">Table 6.6.2.1-1b: </w:t>
      </w:r>
      <w:bookmarkStart w:id="872"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8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6009B658"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6009B65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871"/>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873" w:name="_Hlk61613724"/>
      <w:r w:rsidR="00EE43DD" w:rsidRPr="00A07190">
        <w:t xml:space="preserve">BS </w:t>
      </w:r>
      <w:r w:rsidR="00EE43DD">
        <w:t xml:space="preserve">with </w:t>
      </w:r>
      <w:r w:rsidR="00EE43DD" w:rsidRPr="00A07190">
        <w:t xml:space="preserve">maximum output power </w:t>
      </w:r>
      <w:bookmarkEnd w:id="873"/>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874" w:name="_Hlk510629565"/>
    </w:p>
    <w:p w14:paraId="6009B6B6" w14:textId="7803E4F1" w:rsidR="00E16062" w:rsidRPr="00A07190" w:rsidRDefault="00E16062" w:rsidP="00E16062">
      <w:pPr>
        <w:pStyle w:val="TH"/>
        <w:rPr>
          <w:rFonts w:cs="v5.0.0"/>
        </w:rPr>
      </w:pPr>
      <w:r w:rsidRPr="00A07190">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6009B6C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6009B6CC"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6CD"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874"/>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4pt;height:28.25pt" o:ole="">
                  <v:imagedata r:id="rId36" o:title=""/>
                </v:shape>
                <o:OLEObject Type="Embed" ProgID="Equation.DSMT4" ShapeID="_x0000_i1036" DrawAspect="Content" ObjectID="_1703172275"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75pt;height:28.25pt" o:ole="" fillcolor="window">
                  <v:imagedata r:id="rId38" o:title=""/>
                </v:shape>
                <o:OLEObject Type="Embed" ProgID="Equation.DSMT4" ShapeID="_x0000_i1037" DrawAspect="Content" ObjectID="_1703172276"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75pt" o:ole="" fillcolor="window">
                  <v:imagedata r:id="rId40" o:title=""/>
                </v:shape>
                <o:OLEObject Type="Embed" ProgID="Equation.3" ShapeID="_x0000_i1038" DrawAspect="Content" ObjectID="_1703172277"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75pt;height:43.75pt" o:ole="" fillcolor="window">
                  <v:imagedata r:id="rId42" o:title=""/>
                </v:shape>
                <o:OLEObject Type="Embed" ProgID="Equation.3" ShapeID="_x0000_i1039" DrawAspect="Content" ObjectID="_1703172278"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875"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8pt;height:28.25pt" o:ole="">
                  <v:imagedata r:id="rId44" o:title=""/>
                </v:shape>
                <o:OLEObject Type="Embed" ProgID="Equation.3" ShapeID="_x0000_i1040" DrawAspect="Content" ObjectID="_1703172279"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6009B720"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6009B721"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722"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875"/>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75pt;height:28.25pt" o:ole="">
                  <v:imagedata r:id="rId46" o:title=""/>
                </v:shape>
                <o:OLEObject Type="Embed" ProgID="Equation.3" ShapeID="_x0000_i1041" DrawAspect="Content" ObjectID="_1703172280"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75pt;height:43.75pt" o:ole="" fillcolor="window">
                  <v:imagedata r:id="rId48" o:title=""/>
                </v:shape>
                <o:OLEObject Type="Embed" ProgID="Equation.3" ShapeID="_x0000_i1042" DrawAspect="Content" ObjectID="_1703172281"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8pt;height:43.75pt" o:ole="" fillcolor="window">
                  <v:imagedata r:id="rId50" o:title=""/>
                </v:shape>
                <o:OLEObject Type="Embed" ProgID="Equation.3" ShapeID="_x0000_i1043" DrawAspect="Content" ObjectID="_1703172282"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876" w:name="_Toc21092188"/>
      <w:bookmarkStart w:id="877" w:name="_Toc29762403"/>
      <w:bookmarkStart w:id="878" w:name="_Toc36026508"/>
      <w:bookmarkStart w:id="879" w:name="_Toc37178835"/>
      <w:bookmarkStart w:id="880" w:name="_Toc46222716"/>
      <w:bookmarkStart w:id="881" w:name="_Toc61111529"/>
      <w:bookmarkStart w:id="882" w:name="_Toc66810091"/>
      <w:bookmarkStart w:id="883" w:name="_Toc74835929"/>
      <w:bookmarkStart w:id="884" w:name="_Toc76502870"/>
      <w:bookmarkStart w:id="885" w:name="_Toc89849846"/>
      <w:r w:rsidRPr="00A07190">
        <w:t>6.6.2.2</w:t>
      </w:r>
      <w:r w:rsidRPr="00A07190">
        <w:tab/>
      </w:r>
      <w:r w:rsidR="008C6336" w:rsidRPr="00A07190">
        <w:t>General minimum requirement for Band Category 2</w:t>
      </w:r>
      <w:bookmarkEnd w:id="876"/>
      <w:bookmarkEnd w:id="877"/>
      <w:bookmarkEnd w:id="878"/>
      <w:bookmarkEnd w:id="879"/>
      <w:bookmarkEnd w:id="880"/>
      <w:bookmarkEnd w:id="881"/>
      <w:bookmarkEnd w:id="882"/>
      <w:bookmarkEnd w:id="883"/>
      <w:bookmarkEnd w:id="884"/>
      <w:bookmarkEnd w:id="885"/>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75pt;height:28.8pt" o:ole="" fillcolor="window">
                  <v:imagedata r:id="rId29" o:title=""/>
                </v:shape>
                <o:OLEObject Type="Embed" ProgID="Equation.3" ShapeID="_x0000_i1044" DrawAspect="Content" ObjectID="_1703172283"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25pt;height:43.75pt" o:ole="" fillcolor="window">
                  <v:imagedata r:id="rId31" o:title=""/>
                </v:shape>
                <o:OLEObject Type="Embed" ProgID="Equation.3" ShapeID="_x0000_i1045" DrawAspect="Content" ObjectID="_1703172284"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45pt;height:43.75pt" o:ole="" fillcolor="window">
                  <v:imagedata r:id="rId33" o:title=""/>
                </v:shape>
                <o:OLEObject Type="Embed" ProgID="Equation.3" ShapeID="_x0000_i1046" DrawAspect="Content" ObjectID="_1703172285"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6009B7E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7E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7E4"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6009B84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009B84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44"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4pt;height:28.25pt" o:ole="">
                  <v:imagedata r:id="rId55" o:title=""/>
                </v:shape>
                <o:OLEObject Type="Embed" ProgID="Equation.DSMT4" ShapeID="_x0000_i1047" DrawAspect="Content" ObjectID="_1703172286"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75pt;height:28.25pt" o:ole="" fillcolor="window">
                  <v:imagedata r:id="rId38" o:title=""/>
                </v:shape>
                <o:OLEObject Type="Embed" ProgID="Equation.DSMT4" ShapeID="_x0000_i1048" DrawAspect="Content" ObjectID="_1703172287"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8pt;height:28.25pt" o:ole="">
                  <v:imagedata r:id="rId44" o:title=""/>
                </v:shape>
                <o:OLEObject Type="Embed" ProgID="Equation.3" ShapeID="_x0000_i1049" DrawAspect="Content" ObjectID="_1703172288"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6009B8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009B882"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83"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75pt" o:ole="" fillcolor="window">
                  <v:imagedata r:id="rId40" o:title=""/>
                </v:shape>
                <o:OLEObject Type="Embed" ProgID="Equation.3" ShapeID="_x0000_i1050" DrawAspect="Content" ObjectID="_1703172289"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75pt;height:43.75pt" o:ole="" fillcolor="window">
                  <v:imagedata r:id="rId42" o:title=""/>
                </v:shape>
                <o:OLEObject Type="Embed" ProgID="Equation.3" ShapeID="_x0000_i1051" DrawAspect="Content" ObjectID="_1703172290"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2pt;height:28.25pt" o:ole="">
                  <v:imagedata r:id="rId46" o:title=""/>
                </v:shape>
                <o:OLEObject Type="Embed" ProgID="Equation.3" ShapeID="_x0000_i1052" DrawAspect="Content" ObjectID="_1703172291"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75pt;height:43.75pt" o:ole="" fillcolor="window">
                  <v:imagedata r:id="rId48" o:title=""/>
                </v:shape>
                <o:OLEObject Type="Embed" ProgID="Equation.3" ShapeID="_x0000_i1053" DrawAspect="Content" ObjectID="_1703172292"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8pt;height:43.75pt" o:ole="" fillcolor="window">
                  <v:imagedata r:id="rId50" o:title=""/>
                </v:shape>
                <o:OLEObject Type="Embed" ProgID="Equation.3" ShapeID="_x0000_i1054" DrawAspect="Content" ObjectID="_1703172293"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886" w:name="_Hlk514071793"/>
      <w:r w:rsidR="00745CBD" w:rsidRPr="00A07190">
        <w:t>Δf</w:t>
      </w:r>
      <w:r w:rsidR="00745CBD" w:rsidRPr="00A07190">
        <w:rPr>
          <w:vertAlign w:val="subscript"/>
        </w:rPr>
        <w:t>OBUE</w:t>
      </w:r>
      <w:bookmarkEnd w:id="886"/>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887" w:name="_Toc21092189"/>
      <w:bookmarkStart w:id="888" w:name="_Toc29762404"/>
      <w:bookmarkStart w:id="889" w:name="_Toc36026509"/>
      <w:bookmarkStart w:id="890" w:name="_Toc37178836"/>
      <w:bookmarkStart w:id="891" w:name="_Toc46222717"/>
      <w:bookmarkStart w:id="892" w:name="_Toc61111530"/>
      <w:bookmarkStart w:id="893" w:name="_Toc66810092"/>
      <w:bookmarkStart w:id="894" w:name="_Toc74835930"/>
      <w:bookmarkStart w:id="895" w:name="_Toc76502871"/>
      <w:bookmarkStart w:id="896" w:name="_Toc89849847"/>
      <w:r w:rsidRPr="00A07190">
        <w:t>6.6.2.3</w:t>
      </w:r>
      <w:r w:rsidRPr="00A07190">
        <w:tab/>
      </w:r>
      <w:r w:rsidR="008C6336" w:rsidRPr="00A07190">
        <w:t>GSM/EDGE single-RAT requirements</w:t>
      </w:r>
      <w:bookmarkEnd w:id="887"/>
      <w:bookmarkEnd w:id="888"/>
      <w:bookmarkEnd w:id="889"/>
      <w:bookmarkEnd w:id="890"/>
      <w:bookmarkEnd w:id="891"/>
      <w:bookmarkEnd w:id="892"/>
      <w:bookmarkEnd w:id="893"/>
      <w:bookmarkEnd w:id="894"/>
      <w:bookmarkEnd w:id="895"/>
      <w:bookmarkEnd w:id="896"/>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897" w:name="_Toc21092190"/>
      <w:bookmarkStart w:id="898" w:name="_Toc29762405"/>
      <w:bookmarkStart w:id="899" w:name="_Toc36026510"/>
      <w:bookmarkStart w:id="900" w:name="_Toc37178837"/>
      <w:bookmarkStart w:id="901" w:name="_Toc46222718"/>
      <w:bookmarkStart w:id="902" w:name="_Toc61111531"/>
      <w:bookmarkStart w:id="903" w:name="_Toc66810093"/>
      <w:bookmarkStart w:id="904" w:name="_Toc74835931"/>
      <w:bookmarkStart w:id="905" w:name="_Toc76502872"/>
      <w:bookmarkStart w:id="906" w:name="_Toc89849848"/>
      <w:r w:rsidRPr="00A07190">
        <w:t>6.6.2.4</w:t>
      </w:r>
      <w:r w:rsidRPr="00A07190">
        <w:tab/>
        <w:t>Additional requirements</w:t>
      </w:r>
      <w:bookmarkEnd w:id="897"/>
      <w:bookmarkEnd w:id="898"/>
      <w:bookmarkEnd w:id="899"/>
      <w:bookmarkEnd w:id="900"/>
      <w:bookmarkEnd w:id="901"/>
      <w:bookmarkEnd w:id="902"/>
      <w:bookmarkEnd w:id="903"/>
      <w:bookmarkEnd w:id="904"/>
      <w:bookmarkEnd w:id="905"/>
      <w:bookmarkEnd w:id="906"/>
    </w:p>
    <w:p w14:paraId="6009B8F4" w14:textId="77777777" w:rsidR="008B2035" w:rsidRPr="00A07190" w:rsidRDefault="008B2035" w:rsidP="0085678D">
      <w:pPr>
        <w:pStyle w:val="Heading5"/>
      </w:pPr>
      <w:bookmarkStart w:id="907" w:name="_Toc21092191"/>
      <w:bookmarkStart w:id="908" w:name="_Toc29762406"/>
      <w:bookmarkStart w:id="909" w:name="_Toc36026511"/>
      <w:bookmarkStart w:id="910" w:name="_Toc37178838"/>
      <w:bookmarkStart w:id="911" w:name="_Toc46222719"/>
      <w:bookmarkStart w:id="912" w:name="_Toc61111532"/>
      <w:bookmarkStart w:id="913" w:name="_Toc66810094"/>
      <w:bookmarkStart w:id="914" w:name="_Toc74835932"/>
      <w:bookmarkStart w:id="915" w:name="_Toc76502873"/>
      <w:bookmarkStart w:id="916" w:name="_Toc89849849"/>
      <w:r w:rsidRPr="00A07190">
        <w:t>6.6.2.4.1</w:t>
      </w:r>
      <w:r w:rsidRPr="00A07190">
        <w:tab/>
        <w:t>Limits in FCC Title 47</w:t>
      </w:r>
      <w:bookmarkEnd w:id="907"/>
      <w:bookmarkEnd w:id="908"/>
      <w:bookmarkEnd w:id="909"/>
      <w:bookmarkEnd w:id="910"/>
      <w:bookmarkEnd w:id="911"/>
      <w:bookmarkEnd w:id="912"/>
      <w:bookmarkEnd w:id="913"/>
      <w:bookmarkEnd w:id="914"/>
      <w:bookmarkEnd w:id="915"/>
      <w:bookmarkEnd w:id="916"/>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917" w:name="_Toc21092192"/>
      <w:bookmarkStart w:id="918" w:name="_Toc29762407"/>
      <w:bookmarkStart w:id="919" w:name="_Toc36026512"/>
      <w:bookmarkStart w:id="920" w:name="_Toc37178839"/>
      <w:bookmarkStart w:id="921" w:name="_Toc46222720"/>
      <w:bookmarkStart w:id="922" w:name="_Toc61111533"/>
      <w:bookmarkStart w:id="923" w:name="_Toc66810095"/>
      <w:bookmarkStart w:id="924" w:name="_Toc74835933"/>
      <w:bookmarkStart w:id="925" w:name="_Toc76502874"/>
      <w:bookmarkStart w:id="926" w:name="_Toc89849850"/>
      <w:r w:rsidRPr="00A07190">
        <w:t>6.6.2.4.2</w:t>
      </w:r>
      <w:r w:rsidRPr="00A07190">
        <w:tab/>
        <w:t>Unsynchronized operation for BC3</w:t>
      </w:r>
      <w:bookmarkEnd w:id="917"/>
      <w:bookmarkEnd w:id="918"/>
      <w:bookmarkEnd w:id="919"/>
      <w:bookmarkEnd w:id="920"/>
      <w:bookmarkEnd w:id="921"/>
      <w:bookmarkEnd w:id="922"/>
      <w:bookmarkEnd w:id="923"/>
      <w:bookmarkEnd w:id="924"/>
      <w:bookmarkEnd w:id="925"/>
      <w:bookmarkEnd w:id="92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927" w:name="_Toc21092193"/>
      <w:bookmarkStart w:id="928" w:name="_Toc29762408"/>
      <w:bookmarkStart w:id="929" w:name="_Toc36026513"/>
      <w:bookmarkStart w:id="930" w:name="_Toc37178840"/>
      <w:bookmarkStart w:id="931" w:name="_Toc46222721"/>
      <w:bookmarkStart w:id="932" w:name="_Toc61111534"/>
      <w:bookmarkStart w:id="933" w:name="_Toc66810096"/>
      <w:bookmarkStart w:id="934" w:name="_Toc74835934"/>
      <w:bookmarkStart w:id="935" w:name="_Toc76502875"/>
      <w:bookmarkStart w:id="936" w:name="_Toc89849851"/>
      <w:r w:rsidRPr="00A07190">
        <w:t>6.6.2.4.3</w:t>
      </w:r>
      <w:r w:rsidRPr="00A07190">
        <w:tab/>
        <w:t>Protection of DTT</w:t>
      </w:r>
      <w:bookmarkEnd w:id="927"/>
      <w:bookmarkEnd w:id="928"/>
      <w:bookmarkEnd w:id="929"/>
      <w:bookmarkEnd w:id="930"/>
      <w:bookmarkEnd w:id="931"/>
      <w:bookmarkEnd w:id="932"/>
      <w:bookmarkEnd w:id="933"/>
      <w:bookmarkEnd w:id="934"/>
      <w:bookmarkEnd w:id="935"/>
      <w:bookmarkEnd w:id="936"/>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937" w:name="_Toc21092194"/>
      <w:bookmarkStart w:id="938" w:name="_Toc29762409"/>
      <w:bookmarkStart w:id="939" w:name="_Toc36026514"/>
      <w:bookmarkStart w:id="940" w:name="_Toc37178841"/>
      <w:bookmarkStart w:id="941" w:name="_Toc46222722"/>
      <w:bookmarkStart w:id="942" w:name="_Toc61111535"/>
      <w:bookmarkStart w:id="943" w:name="_Toc66810097"/>
      <w:bookmarkStart w:id="944" w:name="_Toc74835935"/>
      <w:bookmarkStart w:id="945" w:name="_Toc76502876"/>
      <w:bookmarkStart w:id="946" w:name="_Toc89849852"/>
      <w:r w:rsidRPr="00A07190">
        <w:t>6.6.2.4.4</w:t>
      </w:r>
      <w:r w:rsidRPr="00A07190">
        <w:tab/>
      </w:r>
      <w:bookmarkEnd w:id="937"/>
      <w:bookmarkEnd w:id="938"/>
      <w:bookmarkEnd w:id="939"/>
      <w:bookmarkEnd w:id="940"/>
      <w:bookmarkEnd w:id="941"/>
      <w:r w:rsidR="00102901">
        <w:t>Void</w:t>
      </w:r>
      <w:bookmarkEnd w:id="942"/>
      <w:bookmarkEnd w:id="943"/>
      <w:bookmarkEnd w:id="944"/>
      <w:bookmarkEnd w:id="945"/>
      <w:bookmarkEnd w:id="946"/>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947" w:name="_Toc21092195"/>
      <w:bookmarkStart w:id="948" w:name="_Toc29762410"/>
      <w:bookmarkStart w:id="949" w:name="_Toc36026515"/>
      <w:bookmarkStart w:id="950" w:name="_Toc37178842"/>
      <w:bookmarkStart w:id="951" w:name="_Toc46222723"/>
      <w:bookmarkStart w:id="952" w:name="_Toc61111536"/>
      <w:bookmarkStart w:id="953" w:name="_Toc66810098"/>
      <w:bookmarkStart w:id="954" w:name="_Toc74835936"/>
      <w:bookmarkStart w:id="955" w:name="_Toc76502877"/>
      <w:bookmarkStart w:id="956" w:name="_Toc89849853"/>
      <w:r w:rsidRPr="00A07190">
        <w:t>6.6.2.4.5</w:t>
      </w:r>
      <w:r w:rsidRPr="00A07190">
        <w:tab/>
        <w:t>Co-existence with RNSS/GPS services in North America</w:t>
      </w:r>
      <w:bookmarkEnd w:id="947"/>
      <w:bookmarkEnd w:id="948"/>
      <w:bookmarkEnd w:id="949"/>
      <w:bookmarkEnd w:id="950"/>
      <w:bookmarkEnd w:id="951"/>
      <w:bookmarkEnd w:id="952"/>
      <w:bookmarkEnd w:id="953"/>
      <w:bookmarkEnd w:id="954"/>
      <w:bookmarkEnd w:id="955"/>
      <w:bookmarkEnd w:id="956"/>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957" w:name="_Toc21092196"/>
      <w:bookmarkStart w:id="958" w:name="_Toc29762411"/>
      <w:bookmarkStart w:id="959" w:name="_Toc36026516"/>
      <w:bookmarkStart w:id="960" w:name="_Toc37178843"/>
      <w:bookmarkStart w:id="961" w:name="_Toc46222724"/>
      <w:bookmarkStart w:id="962"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963" w:name="_Toc66810099"/>
      <w:bookmarkStart w:id="964" w:name="_Toc74835937"/>
      <w:bookmarkStart w:id="965" w:name="_Toc76502878"/>
      <w:bookmarkStart w:id="966" w:name="_Toc89849854"/>
      <w:bookmarkEnd w:id="957"/>
      <w:bookmarkEnd w:id="958"/>
      <w:bookmarkEnd w:id="959"/>
      <w:bookmarkEnd w:id="960"/>
      <w:bookmarkEnd w:id="961"/>
      <w:bookmarkEnd w:id="962"/>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963"/>
      <w:r>
        <w:t>Void</w:t>
      </w:r>
      <w:bookmarkEnd w:id="964"/>
      <w:bookmarkEnd w:id="965"/>
      <w:bookmarkEnd w:id="966"/>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967" w:name="_Toc21092197"/>
      <w:bookmarkStart w:id="968" w:name="_Toc29762412"/>
      <w:bookmarkStart w:id="969" w:name="_Toc36026517"/>
      <w:bookmarkStart w:id="970" w:name="_Toc37178844"/>
      <w:bookmarkStart w:id="971" w:name="_Toc46222725"/>
      <w:bookmarkStart w:id="972" w:name="_Toc61111538"/>
      <w:bookmarkStart w:id="973" w:name="_Toc66810100"/>
      <w:bookmarkStart w:id="974" w:name="_Toc74835938"/>
      <w:bookmarkStart w:id="975" w:name="_Toc76502879"/>
      <w:bookmarkStart w:id="976" w:name="_Toc89849855"/>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967"/>
      <w:bookmarkEnd w:id="968"/>
      <w:bookmarkEnd w:id="969"/>
      <w:bookmarkEnd w:id="970"/>
      <w:bookmarkEnd w:id="971"/>
      <w:bookmarkEnd w:id="972"/>
      <w:bookmarkEnd w:id="973"/>
      <w:bookmarkEnd w:id="974"/>
      <w:bookmarkEnd w:id="975"/>
      <w:bookmarkEnd w:id="976"/>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977" w:name="_Hlk488398933"/>
      <w:r w:rsidR="00764937" w:rsidRPr="00A07190">
        <w:t>in Band 75 within 1432-1517 MHz and in Band 76 within 1427-1432 MHz</w:t>
      </w:r>
      <w:bookmarkEnd w:id="977"/>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978"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978"/>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979"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979"/>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980" w:name="_Toc21092198"/>
      <w:bookmarkStart w:id="981" w:name="_Toc29762413"/>
      <w:bookmarkStart w:id="982" w:name="_Toc36026518"/>
      <w:bookmarkStart w:id="983" w:name="_Toc37178845"/>
      <w:bookmarkStart w:id="984" w:name="_Toc46222726"/>
      <w:bookmarkStart w:id="985" w:name="_Toc61111539"/>
      <w:bookmarkStart w:id="986" w:name="_Toc66810101"/>
      <w:bookmarkStart w:id="987" w:name="_Toc74835939"/>
      <w:bookmarkStart w:id="988" w:name="_Toc76502880"/>
      <w:bookmarkStart w:id="989" w:name="_Toc89849856"/>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980"/>
      <w:bookmarkEnd w:id="981"/>
      <w:bookmarkEnd w:id="982"/>
      <w:bookmarkEnd w:id="983"/>
      <w:bookmarkEnd w:id="984"/>
      <w:bookmarkEnd w:id="985"/>
      <w:bookmarkEnd w:id="986"/>
      <w:bookmarkEnd w:id="987"/>
      <w:bookmarkEnd w:id="988"/>
      <w:bookmarkEnd w:id="989"/>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990" w:name="_Toc21092199"/>
      <w:bookmarkStart w:id="991" w:name="_Toc29762414"/>
      <w:bookmarkStart w:id="992" w:name="_Toc36026519"/>
      <w:bookmarkStart w:id="993" w:name="_Toc37178846"/>
      <w:bookmarkStart w:id="994" w:name="_Toc46222727"/>
      <w:bookmarkStart w:id="995" w:name="_Toc61111540"/>
      <w:bookmarkStart w:id="996" w:name="_Toc66810102"/>
      <w:bookmarkStart w:id="997" w:name="_Toc74835940"/>
      <w:bookmarkStart w:id="998" w:name="_Toc76502881"/>
      <w:bookmarkStart w:id="999" w:name="_Toc89849857"/>
      <w:r w:rsidRPr="00A07190">
        <w:t>6.6.2.4.</w:t>
      </w:r>
      <w:r w:rsidRPr="00A07190">
        <w:rPr>
          <w:lang w:eastAsia="zh-CN"/>
        </w:rPr>
        <w:t>9</w:t>
      </w:r>
      <w:r w:rsidRPr="00A07190">
        <w:tab/>
        <w:t>Additional requirements for band 4</w:t>
      </w:r>
      <w:r w:rsidRPr="00A07190">
        <w:rPr>
          <w:lang w:eastAsia="zh-CN"/>
        </w:rPr>
        <w:t>8</w:t>
      </w:r>
      <w:bookmarkEnd w:id="990"/>
      <w:bookmarkEnd w:id="991"/>
      <w:bookmarkEnd w:id="992"/>
      <w:bookmarkEnd w:id="993"/>
      <w:bookmarkEnd w:id="994"/>
      <w:bookmarkEnd w:id="995"/>
      <w:bookmarkEnd w:id="996"/>
      <w:bookmarkEnd w:id="997"/>
      <w:bookmarkEnd w:id="998"/>
      <w:bookmarkEnd w:id="999"/>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000" w:name="_Toc21092200"/>
      <w:bookmarkStart w:id="1001" w:name="_Toc29762415"/>
      <w:bookmarkStart w:id="1002" w:name="_Toc36026520"/>
      <w:bookmarkStart w:id="1003" w:name="_Toc37178847"/>
      <w:bookmarkStart w:id="1004" w:name="_Toc46222728"/>
      <w:bookmarkStart w:id="1005" w:name="_Toc61111541"/>
      <w:bookmarkStart w:id="1006" w:name="_Toc66810103"/>
      <w:bookmarkStart w:id="1007" w:name="_Toc74835941"/>
      <w:bookmarkStart w:id="1008" w:name="_Toc76502882"/>
      <w:bookmarkStart w:id="1009" w:name="_Toc89849858"/>
      <w:r w:rsidRPr="00A07190">
        <w:t>6.6.3</w:t>
      </w:r>
      <w:r w:rsidRPr="00A07190">
        <w:tab/>
        <w:t>Occupied bandwidth</w:t>
      </w:r>
      <w:bookmarkEnd w:id="1000"/>
      <w:bookmarkEnd w:id="1001"/>
      <w:bookmarkEnd w:id="1002"/>
      <w:bookmarkEnd w:id="1003"/>
      <w:bookmarkEnd w:id="1004"/>
      <w:bookmarkEnd w:id="1005"/>
      <w:bookmarkEnd w:id="1006"/>
      <w:bookmarkEnd w:id="1007"/>
      <w:bookmarkEnd w:id="1008"/>
      <w:bookmarkEnd w:id="1009"/>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010" w:name="_Toc21092201"/>
      <w:bookmarkStart w:id="1011" w:name="_Toc29762416"/>
      <w:bookmarkStart w:id="1012" w:name="_Toc36026521"/>
      <w:bookmarkStart w:id="1013" w:name="_Toc37178848"/>
      <w:bookmarkStart w:id="1014" w:name="_Toc46222729"/>
      <w:bookmarkStart w:id="1015" w:name="_Toc61111542"/>
      <w:bookmarkStart w:id="1016" w:name="_Toc66810104"/>
      <w:bookmarkStart w:id="1017" w:name="_Toc74835942"/>
      <w:bookmarkStart w:id="1018" w:name="_Toc76502883"/>
      <w:bookmarkStart w:id="1019" w:name="_Toc89849859"/>
      <w:r w:rsidRPr="00A07190">
        <w:t>6.6.3.1</w:t>
      </w:r>
      <w:r w:rsidRPr="00A07190">
        <w:tab/>
        <w:t>Minimum requirement</w:t>
      </w:r>
      <w:bookmarkEnd w:id="1010"/>
      <w:bookmarkEnd w:id="1011"/>
      <w:bookmarkEnd w:id="1012"/>
      <w:bookmarkEnd w:id="1013"/>
      <w:bookmarkEnd w:id="1014"/>
      <w:bookmarkEnd w:id="1015"/>
      <w:bookmarkEnd w:id="1016"/>
      <w:bookmarkEnd w:id="1017"/>
      <w:bookmarkEnd w:id="1018"/>
      <w:bookmarkEnd w:id="1019"/>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020" w:name="_Toc21092202"/>
      <w:bookmarkStart w:id="1021" w:name="_Toc29762417"/>
      <w:bookmarkStart w:id="1022" w:name="_Toc36026522"/>
      <w:bookmarkStart w:id="1023" w:name="_Toc37178849"/>
      <w:bookmarkStart w:id="1024" w:name="_Toc46222730"/>
      <w:bookmarkStart w:id="1025" w:name="_Toc61111543"/>
      <w:bookmarkStart w:id="1026" w:name="_Toc66810105"/>
      <w:bookmarkStart w:id="1027" w:name="_Toc74835943"/>
      <w:bookmarkStart w:id="1028" w:name="_Toc76502884"/>
      <w:bookmarkStart w:id="1029" w:name="_Toc89849860"/>
      <w:r w:rsidRPr="00A07190">
        <w:t>6.6.4</w:t>
      </w:r>
      <w:r w:rsidR="00553419" w:rsidRPr="00A07190">
        <w:tab/>
        <w:t>Adjacent Chann</w:t>
      </w:r>
      <w:r w:rsidRPr="00A07190">
        <w:t xml:space="preserve">el Leakage </w:t>
      </w:r>
      <w:r w:rsidR="002C475F" w:rsidRPr="00A07190">
        <w:t xml:space="preserve">Power </w:t>
      </w:r>
      <w:r w:rsidRPr="00A07190">
        <w:t>Ratio (ACLR)</w:t>
      </w:r>
      <w:bookmarkEnd w:id="1020"/>
      <w:bookmarkEnd w:id="1021"/>
      <w:bookmarkEnd w:id="1022"/>
      <w:bookmarkEnd w:id="1023"/>
      <w:bookmarkEnd w:id="1024"/>
      <w:bookmarkEnd w:id="1025"/>
      <w:bookmarkEnd w:id="1026"/>
      <w:bookmarkEnd w:id="1027"/>
      <w:bookmarkEnd w:id="1028"/>
      <w:bookmarkEnd w:id="102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030" w:name="_Toc21092203"/>
      <w:bookmarkStart w:id="1031" w:name="_Toc29762418"/>
      <w:bookmarkStart w:id="1032" w:name="_Toc36026523"/>
      <w:bookmarkStart w:id="1033" w:name="_Toc37178850"/>
      <w:bookmarkStart w:id="1034" w:name="_Toc46222731"/>
      <w:bookmarkStart w:id="1035" w:name="_Toc61111544"/>
      <w:bookmarkStart w:id="1036" w:name="_Toc66810106"/>
      <w:bookmarkStart w:id="1037" w:name="_Toc74835944"/>
      <w:bookmarkStart w:id="1038" w:name="_Toc76502885"/>
      <w:bookmarkStart w:id="1039" w:name="_Toc89849861"/>
      <w:r w:rsidRPr="00A07190">
        <w:t>6.6.4.1</w:t>
      </w:r>
      <w:r w:rsidRPr="00A07190">
        <w:tab/>
        <w:t>E-UTRA minimum requirement</w:t>
      </w:r>
      <w:bookmarkEnd w:id="1030"/>
      <w:bookmarkEnd w:id="1031"/>
      <w:bookmarkEnd w:id="1032"/>
      <w:bookmarkEnd w:id="1033"/>
      <w:bookmarkEnd w:id="1034"/>
      <w:bookmarkEnd w:id="1035"/>
      <w:bookmarkEnd w:id="1036"/>
      <w:bookmarkEnd w:id="1037"/>
      <w:bookmarkEnd w:id="1038"/>
      <w:bookmarkEnd w:id="1039"/>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040" w:name="_Toc21092204"/>
      <w:bookmarkStart w:id="1041" w:name="_Toc29762419"/>
      <w:bookmarkStart w:id="1042" w:name="_Toc36026524"/>
      <w:bookmarkStart w:id="1043" w:name="_Toc37178851"/>
      <w:bookmarkStart w:id="1044" w:name="_Toc46222732"/>
      <w:bookmarkStart w:id="1045" w:name="_Toc61111545"/>
      <w:bookmarkStart w:id="1046" w:name="_Toc66810107"/>
      <w:bookmarkStart w:id="1047" w:name="_Toc74835945"/>
      <w:bookmarkStart w:id="1048" w:name="_Toc76502886"/>
      <w:bookmarkStart w:id="1049" w:name="_Toc89849862"/>
      <w:r w:rsidRPr="00A07190">
        <w:t>6.6.4.2</w:t>
      </w:r>
      <w:r w:rsidRPr="00A07190">
        <w:tab/>
        <w:t>UTRA FDD minimum requirement</w:t>
      </w:r>
      <w:bookmarkEnd w:id="1040"/>
      <w:bookmarkEnd w:id="1041"/>
      <w:bookmarkEnd w:id="1042"/>
      <w:bookmarkEnd w:id="1043"/>
      <w:bookmarkEnd w:id="1044"/>
      <w:bookmarkEnd w:id="1045"/>
      <w:bookmarkEnd w:id="1046"/>
      <w:bookmarkEnd w:id="1047"/>
      <w:bookmarkEnd w:id="1048"/>
      <w:bookmarkEnd w:id="1049"/>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050" w:name="_Toc21092205"/>
      <w:bookmarkStart w:id="1051" w:name="_Toc29762420"/>
      <w:bookmarkStart w:id="1052" w:name="_Toc36026525"/>
      <w:bookmarkStart w:id="1053" w:name="_Toc37178852"/>
      <w:bookmarkStart w:id="1054" w:name="_Toc46222733"/>
      <w:bookmarkStart w:id="1055" w:name="_Toc61111546"/>
      <w:bookmarkStart w:id="1056" w:name="_Toc66810108"/>
      <w:bookmarkStart w:id="1057" w:name="_Toc74835946"/>
      <w:bookmarkStart w:id="1058" w:name="_Toc76502887"/>
      <w:bookmarkStart w:id="1059" w:name="_Toc89849863"/>
      <w:r w:rsidRPr="00A07190">
        <w:t>6.6.4.3</w:t>
      </w:r>
      <w:r w:rsidRPr="00A07190">
        <w:tab/>
      </w:r>
      <w:r w:rsidR="00EE1BE3" w:rsidRPr="00A07190">
        <w:t>UTRA TDD minimum requirement</w:t>
      </w:r>
      <w:bookmarkEnd w:id="1050"/>
      <w:bookmarkEnd w:id="1051"/>
      <w:bookmarkEnd w:id="1052"/>
      <w:bookmarkEnd w:id="1053"/>
      <w:bookmarkEnd w:id="1054"/>
      <w:bookmarkEnd w:id="1055"/>
      <w:bookmarkEnd w:id="1056"/>
      <w:bookmarkEnd w:id="1057"/>
      <w:bookmarkEnd w:id="1058"/>
      <w:bookmarkEnd w:id="1059"/>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060" w:name="_Toc21092206"/>
      <w:bookmarkStart w:id="1061" w:name="_Toc29762421"/>
      <w:bookmarkStart w:id="1062" w:name="_Toc36026526"/>
      <w:bookmarkStart w:id="1063" w:name="_Toc37178853"/>
      <w:bookmarkStart w:id="1064" w:name="_Toc46222734"/>
      <w:bookmarkStart w:id="1065" w:name="_Toc61111547"/>
      <w:bookmarkStart w:id="1066" w:name="_Toc66810109"/>
      <w:bookmarkStart w:id="1067" w:name="_Toc74835947"/>
      <w:bookmarkStart w:id="1068" w:name="_Toc76502888"/>
      <w:bookmarkStart w:id="1069" w:name="_Toc89849864"/>
      <w:r w:rsidRPr="00A07190">
        <w:t>6.6.4.4</w:t>
      </w:r>
      <w:r w:rsidRPr="00A07190">
        <w:tab/>
        <w:t>Cumulative ACLR requirement in non-contiguous spectrum</w:t>
      </w:r>
      <w:bookmarkEnd w:id="1060"/>
      <w:bookmarkEnd w:id="1061"/>
      <w:bookmarkEnd w:id="1062"/>
      <w:bookmarkEnd w:id="1063"/>
      <w:bookmarkEnd w:id="1064"/>
      <w:bookmarkEnd w:id="1065"/>
      <w:bookmarkEnd w:id="1066"/>
      <w:bookmarkEnd w:id="1067"/>
      <w:bookmarkEnd w:id="1068"/>
      <w:bookmarkEnd w:id="1069"/>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070" w:name="_Toc21092207"/>
      <w:bookmarkStart w:id="1071" w:name="_Toc29762422"/>
      <w:bookmarkStart w:id="1072" w:name="_Toc36026527"/>
      <w:bookmarkStart w:id="1073" w:name="_Toc37178854"/>
      <w:bookmarkStart w:id="1074" w:name="_Toc46222735"/>
      <w:bookmarkStart w:id="1075" w:name="_Toc61111548"/>
      <w:bookmarkStart w:id="1076" w:name="_Toc66810110"/>
      <w:bookmarkStart w:id="1077" w:name="_Toc74835948"/>
      <w:bookmarkStart w:id="1078" w:name="_Toc76502889"/>
      <w:bookmarkStart w:id="1079" w:name="_Toc89849865"/>
      <w:r w:rsidRPr="00A07190">
        <w:t>6.6.4.</w:t>
      </w:r>
      <w:r w:rsidRPr="00A07190">
        <w:rPr>
          <w:lang w:eastAsia="zh-CN"/>
        </w:rPr>
        <w:t>5</w:t>
      </w:r>
      <w:r w:rsidRPr="00A07190">
        <w:tab/>
      </w:r>
      <w:r w:rsidRPr="00A07190">
        <w:rPr>
          <w:lang w:eastAsia="zh-CN"/>
        </w:rPr>
        <w:t>NB-IoT</w:t>
      </w:r>
      <w:r w:rsidRPr="00A07190">
        <w:t xml:space="preserve"> minimum requirement</w:t>
      </w:r>
      <w:bookmarkEnd w:id="1070"/>
      <w:bookmarkEnd w:id="1071"/>
      <w:bookmarkEnd w:id="1072"/>
      <w:bookmarkEnd w:id="1073"/>
      <w:bookmarkEnd w:id="1074"/>
      <w:bookmarkEnd w:id="1075"/>
      <w:bookmarkEnd w:id="1076"/>
      <w:bookmarkEnd w:id="1077"/>
      <w:bookmarkEnd w:id="1078"/>
      <w:bookmarkEnd w:id="1079"/>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080" w:name="_Toc21092208"/>
      <w:bookmarkStart w:id="1081" w:name="_Toc29762423"/>
      <w:bookmarkStart w:id="1082" w:name="_Toc36026528"/>
      <w:bookmarkStart w:id="1083" w:name="_Toc37178855"/>
      <w:bookmarkStart w:id="1084" w:name="_Toc46222736"/>
      <w:bookmarkStart w:id="1085" w:name="_Toc61111549"/>
      <w:bookmarkStart w:id="1086" w:name="_Toc66810111"/>
      <w:bookmarkStart w:id="1087" w:name="_Toc74835949"/>
      <w:bookmarkStart w:id="1088" w:name="_Toc76502890"/>
      <w:bookmarkStart w:id="1089" w:name="_Toc89849866"/>
      <w:r w:rsidRPr="00A07190">
        <w:t>6.6.4.6</w:t>
      </w:r>
      <w:r w:rsidRPr="00A07190">
        <w:tab/>
        <w:t>NR minimum requirement</w:t>
      </w:r>
      <w:bookmarkEnd w:id="1080"/>
      <w:bookmarkEnd w:id="1081"/>
      <w:bookmarkEnd w:id="1082"/>
      <w:bookmarkEnd w:id="1083"/>
      <w:bookmarkEnd w:id="1084"/>
      <w:bookmarkEnd w:id="1085"/>
      <w:bookmarkEnd w:id="1086"/>
      <w:bookmarkEnd w:id="1087"/>
      <w:bookmarkEnd w:id="1088"/>
      <w:bookmarkEnd w:id="1089"/>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090"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091" w:name="_Hlk508123095"/>
      <w:bookmarkEnd w:id="1090"/>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091"/>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092"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092"/>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093" w:name="_Hlk508123340"/>
      <w:r w:rsidRPr="00A07190">
        <w:rPr>
          <w:rFonts w:cs="v5.0.0"/>
        </w:rPr>
        <w:t>limit is</w:t>
      </w:r>
      <w:bookmarkEnd w:id="1093"/>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094"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094"/>
      </w:tr>
    </w:tbl>
    <w:p w14:paraId="6009BB7E" w14:textId="77777777" w:rsidR="002C475F" w:rsidRPr="00A07190" w:rsidRDefault="002C475F" w:rsidP="00393DFF"/>
    <w:p w14:paraId="6009BB7F" w14:textId="77777777" w:rsidR="00553419" w:rsidRPr="00A07190" w:rsidRDefault="00553419" w:rsidP="0085678D">
      <w:pPr>
        <w:pStyle w:val="Heading2"/>
      </w:pPr>
      <w:bookmarkStart w:id="1095" w:name="_Toc21092209"/>
      <w:bookmarkStart w:id="1096" w:name="_Toc29762424"/>
      <w:bookmarkStart w:id="1097" w:name="_Toc36026529"/>
      <w:bookmarkStart w:id="1098" w:name="_Toc37178856"/>
      <w:bookmarkStart w:id="1099" w:name="_Toc46222737"/>
      <w:bookmarkStart w:id="1100" w:name="_Toc61111550"/>
      <w:bookmarkStart w:id="1101" w:name="_Toc66810112"/>
      <w:bookmarkStart w:id="1102" w:name="_Toc74835950"/>
      <w:bookmarkStart w:id="1103" w:name="_Toc76502891"/>
      <w:bookmarkStart w:id="1104" w:name="_Toc89849867"/>
      <w:r w:rsidRPr="00A07190">
        <w:t>6.</w:t>
      </w:r>
      <w:r w:rsidR="003F5361" w:rsidRPr="00A07190">
        <w:t>7</w:t>
      </w:r>
      <w:r w:rsidR="003F5361" w:rsidRPr="00A07190">
        <w:tab/>
        <w:t>Transmitter intermodulation</w:t>
      </w:r>
      <w:bookmarkEnd w:id="1095"/>
      <w:bookmarkEnd w:id="1096"/>
      <w:bookmarkEnd w:id="1097"/>
      <w:bookmarkEnd w:id="1098"/>
      <w:bookmarkEnd w:id="1099"/>
      <w:bookmarkEnd w:id="1100"/>
      <w:bookmarkEnd w:id="1101"/>
      <w:bookmarkEnd w:id="1102"/>
      <w:bookmarkEnd w:id="1103"/>
      <w:bookmarkEnd w:id="1104"/>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105" w:name="_Toc21092210"/>
      <w:bookmarkStart w:id="1106" w:name="_Toc29762425"/>
      <w:bookmarkStart w:id="1107" w:name="_Toc36026530"/>
      <w:bookmarkStart w:id="1108" w:name="_Toc37178857"/>
      <w:bookmarkStart w:id="1109" w:name="_Toc46222738"/>
      <w:bookmarkStart w:id="1110" w:name="_Toc61111551"/>
      <w:bookmarkStart w:id="1111" w:name="_Toc66810113"/>
      <w:bookmarkStart w:id="1112" w:name="_Toc74835951"/>
      <w:bookmarkStart w:id="1113" w:name="_Toc76502892"/>
      <w:bookmarkStart w:id="1114" w:name="_Toc89849868"/>
      <w:r w:rsidRPr="00A07190">
        <w:t>6.7.1</w:t>
      </w:r>
      <w:r w:rsidRPr="00A07190">
        <w:tab/>
        <w:t>General minimum requirement</w:t>
      </w:r>
      <w:bookmarkEnd w:id="1105"/>
      <w:bookmarkEnd w:id="1106"/>
      <w:bookmarkEnd w:id="1107"/>
      <w:bookmarkEnd w:id="1108"/>
      <w:bookmarkEnd w:id="1109"/>
      <w:bookmarkEnd w:id="1110"/>
      <w:bookmarkEnd w:id="1111"/>
      <w:bookmarkEnd w:id="1112"/>
      <w:bookmarkEnd w:id="1113"/>
      <w:bookmarkEnd w:id="1114"/>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115" w:name="_Toc21092211"/>
      <w:bookmarkStart w:id="1116" w:name="_Toc29762426"/>
      <w:bookmarkStart w:id="1117" w:name="_Toc36026531"/>
      <w:bookmarkStart w:id="1118" w:name="_Toc37178858"/>
      <w:bookmarkStart w:id="1119" w:name="_Toc46222739"/>
      <w:bookmarkStart w:id="1120" w:name="_Toc61111552"/>
      <w:bookmarkStart w:id="1121" w:name="_Toc66810114"/>
      <w:bookmarkStart w:id="1122" w:name="_Toc74835952"/>
      <w:bookmarkStart w:id="1123" w:name="_Toc76502893"/>
      <w:bookmarkStart w:id="1124" w:name="_Toc89849869"/>
      <w:r w:rsidRPr="00A07190">
        <w:t>6.7.2</w:t>
      </w:r>
      <w:r w:rsidRPr="00A07190">
        <w:tab/>
        <w:t>Additional minimum requirement (</w:t>
      </w:r>
      <w:r w:rsidR="00393DFF" w:rsidRPr="00A07190">
        <w:t xml:space="preserve">BC1 and </w:t>
      </w:r>
      <w:r w:rsidRPr="00A07190">
        <w:t>BC2)</w:t>
      </w:r>
      <w:bookmarkEnd w:id="1115"/>
      <w:bookmarkEnd w:id="1116"/>
      <w:bookmarkEnd w:id="1117"/>
      <w:bookmarkEnd w:id="1118"/>
      <w:bookmarkEnd w:id="1119"/>
      <w:bookmarkEnd w:id="1120"/>
      <w:bookmarkEnd w:id="1121"/>
      <w:bookmarkEnd w:id="1122"/>
      <w:bookmarkEnd w:id="1123"/>
      <w:bookmarkEnd w:id="1124"/>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125" w:name="_Toc21092212"/>
      <w:bookmarkStart w:id="1126" w:name="_Toc29762427"/>
      <w:bookmarkStart w:id="1127" w:name="_Toc36026532"/>
      <w:bookmarkStart w:id="1128" w:name="_Toc37178859"/>
      <w:bookmarkStart w:id="1129" w:name="_Toc46222740"/>
      <w:bookmarkStart w:id="1130" w:name="_Toc61111553"/>
      <w:bookmarkStart w:id="1131" w:name="_Toc66810115"/>
      <w:bookmarkStart w:id="1132" w:name="_Toc74835953"/>
      <w:bookmarkStart w:id="1133" w:name="_Toc76502894"/>
      <w:bookmarkStart w:id="1134" w:name="_Toc89849870"/>
      <w:r w:rsidRPr="00A07190">
        <w:t>6.7.3</w:t>
      </w:r>
      <w:r w:rsidRPr="00A07190">
        <w:tab/>
        <w:t>Additional minimum requirement (BC3)</w:t>
      </w:r>
      <w:bookmarkEnd w:id="1125"/>
      <w:bookmarkEnd w:id="1126"/>
      <w:bookmarkEnd w:id="1127"/>
      <w:bookmarkEnd w:id="1128"/>
      <w:bookmarkEnd w:id="1129"/>
      <w:bookmarkEnd w:id="1130"/>
      <w:bookmarkEnd w:id="1131"/>
      <w:bookmarkEnd w:id="1132"/>
      <w:bookmarkEnd w:id="1133"/>
      <w:bookmarkEnd w:id="1134"/>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135" w:name="_Toc21092213"/>
      <w:bookmarkStart w:id="1136" w:name="_Toc29762428"/>
      <w:bookmarkStart w:id="1137" w:name="_Toc36026533"/>
      <w:bookmarkStart w:id="1138" w:name="_Toc37178860"/>
      <w:bookmarkStart w:id="1139" w:name="_Toc46222741"/>
      <w:bookmarkStart w:id="1140" w:name="_Toc61111554"/>
      <w:bookmarkStart w:id="1141" w:name="_Toc66810116"/>
      <w:bookmarkStart w:id="1142" w:name="_Toc74835954"/>
      <w:bookmarkStart w:id="1143" w:name="_Toc76502895"/>
      <w:bookmarkStart w:id="1144" w:name="_Toc89849871"/>
      <w:r w:rsidRPr="00A07190">
        <w:t>6.7.4</w:t>
      </w:r>
      <w:r w:rsidRPr="00A07190">
        <w:tab/>
        <w:t>Additional requirements</w:t>
      </w:r>
      <w:bookmarkEnd w:id="1135"/>
      <w:bookmarkEnd w:id="1136"/>
      <w:bookmarkEnd w:id="1137"/>
      <w:bookmarkEnd w:id="1138"/>
      <w:bookmarkEnd w:id="1139"/>
      <w:bookmarkEnd w:id="1140"/>
      <w:bookmarkEnd w:id="1141"/>
      <w:bookmarkEnd w:id="1142"/>
      <w:bookmarkEnd w:id="1143"/>
      <w:bookmarkEnd w:id="1144"/>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145" w:name="_Toc21092214"/>
      <w:bookmarkStart w:id="1146" w:name="_Toc29762429"/>
      <w:bookmarkStart w:id="1147" w:name="_Toc36026534"/>
      <w:bookmarkStart w:id="1148" w:name="_Toc37178861"/>
      <w:bookmarkStart w:id="1149" w:name="_Toc46222742"/>
      <w:bookmarkStart w:id="1150" w:name="_Toc61111555"/>
      <w:bookmarkStart w:id="1151" w:name="_Toc66810117"/>
      <w:bookmarkStart w:id="1152" w:name="_Toc74835955"/>
      <w:bookmarkStart w:id="1153" w:name="_Toc76502896"/>
      <w:bookmarkStart w:id="1154" w:name="_Toc89849872"/>
      <w:r w:rsidRPr="00A07190">
        <w:t>7</w:t>
      </w:r>
      <w:r w:rsidRPr="00A07190">
        <w:tab/>
        <w:t>Receiver characteristics</w:t>
      </w:r>
      <w:bookmarkEnd w:id="1145"/>
      <w:bookmarkEnd w:id="1146"/>
      <w:bookmarkEnd w:id="1147"/>
      <w:bookmarkEnd w:id="1148"/>
      <w:bookmarkEnd w:id="1149"/>
      <w:bookmarkEnd w:id="1150"/>
      <w:bookmarkEnd w:id="1151"/>
      <w:bookmarkEnd w:id="1152"/>
      <w:bookmarkEnd w:id="1153"/>
      <w:bookmarkEnd w:id="1154"/>
    </w:p>
    <w:p w14:paraId="6009BBDC" w14:textId="77777777" w:rsidR="00CC6518" w:rsidRPr="00A07190" w:rsidRDefault="00CC6518" w:rsidP="0085678D">
      <w:pPr>
        <w:pStyle w:val="Heading2"/>
      </w:pPr>
      <w:bookmarkStart w:id="1155" w:name="_Toc21092215"/>
      <w:bookmarkStart w:id="1156" w:name="_Toc29762430"/>
      <w:bookmarkStart w:id="1157" w:name="_Toc36026535"/>
      <w:bookmarkStart w:id="1158" w:name="_Toc37178862"/>
      <w:bookmarkStart w:id="1159" w:name="_Toc46222743"/>
      <w:bookmarkStart w:id="1160" w:name="_Toc61111556"/>
      <w:bookmarkStart w:id="1161" w:name="_Toc66810118"/>
      <w:bookmarkStart w:id="1162" w:name="_Toc74835956"/>
      <w:bookmarkStart w:id="1163" w:name="_Toc76502897"/>
      <w:bookmarkStart w:id="1164" w:name="_Toc89849873"/>
      <w:r w:rsidRPr="00A07190">
        <w:t>7.1</w:t>
      </w:r>
      <w:r w:rsidRPr="00A07190">
        <w:tab/>
        <w:t>General</w:t>
      </w:r>
      <w:bookmarkEnd w:id="1155"/>
      <w:bookmarkEnd w:id="1156"/>
      <w:bookmarkEnd w:id="1157"/>
      <w:bookmarkEnd w:id="1158"/>
      <w:bookmarkEnd w:id="1159"/>
      <w:bookmarkEnd w:id="1160"/>
      <w:bookmarkEnd w:id="1161"/>
      <w:bookmarkEnd w:id="1162"/>
      <w:bookmarkEnd w:id="1163"/>
      <w:bookmarkEnd w:id="1164"/>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165" w:name="_Toc21092216"/>
      <w:bookmarkStart w:id="1166" w:name="_Toc29762431"/>
      <w:bookmarkStart w:id="1167" w:name="_Toc36026536"/>
      <w:bookmarkStart w:id="1168" w:name="_Toc37178863"/>
      <w:bookmarkStart w:id="1169" w:name="_Toc46222744"/>
      <w:bookmarkStart w:id="1170" w:name="_Toc61111557"/>
      <w:bookmarkStart w:id="1171" w:name="_Toc66810119"/>
      <w:bookmarkStart w:id="1172" w:name="_Toc74835957"/>
      <w:bookmarkStart w:id="1173" w:name="_Toc76502898"/>
      <w:bookmarkStart w:id="1174" w:name="_Toc89849874"/>
      <w:r w:rsidRPr="00A07190">
        <w:t>7.2</w:t>
      </w:r>
      <w:r w:rsidRPr="00A07190">
        <w:tab/>
        <w:t>Reference sensitivity level</w:t>
      </w:r>
      <w:bookmarkEnd w:id="1165"/>
      <w:bookmarkEnd w:id="1166"/>
      <w:bookmarkEnd w:id="1167"/>
      <w:bookmarkEnd w:id="1168"/>
      <w:bookmarkEnd w:id="1169"/>
      <w:bookmarkEnd w:id="1170"/>
      <w:bookmarkEnd w:id="1171"/>
      <w:bookmarkEnd w:id="1172"/>
      <w:bookmarkEnd w:id="1173"/>
      <w:bookmarkEnd w:id="1174"/>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175" w:name="_Toc21092217"/>
      <w:bookmarkStart w:id="1176" w:name="_Toc29762432"/>
      <w:bookmarkStart w:id="1177" w:name="_Toc36026537"/>
      <w:bookmarkStart w:id="1178" w:name="_Toc37178864"/>
      <w:bookmarkStart w:id="1179" w:name="_Toc46222745"/>
      <w:bookmarkStart w:id="1180" w:name="_Toc61111558"/>
      <w:bookmarkStart w:id="1181" w:name="_Toc66810120"/>
      <w:bookmarkStart w:id="1182" w:name="_Toc74835958"/>
      <w:bookmarkStart w:id="1183" w:name="_Toc76502899"/>
      <w:bookmarkStart w:id="1184" w:name="_Toc89849875"/>
      <w:r w:rsidRPr="00A07190">
        <w:t>7.2.1</w:t>
      </w:r>
      <w:r w:rsidRPr="00A07190">
        <w:tab/>
        <w:t>E-UTRA minimum requirement</w:t>
      </w:r>
      <w:bookmarkEnd w:id="1175"/>
      <w:bookmarkEnd w:id="1176"/>
      <w:bookmarkEnd w:id="1177"/>
      <w:bookmarkEnd w:id="1178"/>
      <w:bookmarkEnd w:id="1179"/>
      <w:bookmarkEnd w:id="1180"/>
      <w:bookmarkEnd w:id="1181"/>
      <w:bookmarkEnd w:id="1182"/>
      <w:bookmarkEnd w:id="1183"/>
      <w:bookmarkEnd w:id="1184"/>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185" w:name="_Toc21092218"/>
      <w:bookmarkStart w:id="1186" w:name="_Toc29762433"/>
      <w:bookmarkStart w:id="1187" w:name="_Toc36026538"/>
      <w:bookmarkStart w:id="1188" w:name="_Toc37178865"/>
      <w:bookmarkStart w:id="1189" w:name="_Toc46222746"/>
      <w:bookmarkStart w:id="1190" w:name="_Toc61111559"/>
      <w:bookmarkStart w:id="1191" w:name="_Toc66810121"/>
      <w:bookmarkStart w:id="1192" w:name="_Toc74835959"/>
      <w:bookmarkStart w:id="1193" w:name="_Toc76502900"/>
      <w:bookmarkStart w:id="1194" w:name="_Toc89849876"/>
      <w:r w:rsidRPr="00A07190">
        <w:t>7.2.2</w:t>
      </w:r>
      <w:r w:rsidRPr="00A07190">
        <w:tab/>
        <w:t>UTRA FDD minimum requirement</w:t>
      </w:r>
      <w:bookmarkEnd w:id="1185"/>
      <w:bookmarkEnd w:id="1186"/>
      <w:bookmarkEnd w:id="1187"/>
      <w:bookmarkEnd w:id="1188"/>
      <w:bookmarkEnd w:id="1189"/>
      <w:bookmarkEnd w:id="1190"/>
      <w:bookmarkEnd w:id="1191"/>
      <w:bookmarkEnd w:id="1192"/>
      <w:bookmarkEnd w:id="1193"/>
      <w:bookmarkEnd w:id="1194"/>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195" w:name="_Toc21092219"/>
      <w:bookmarkStart w:id="1196" w:name="_Toc29762434"/>
      <w:bookmarkStart w:id="1197" w:name="_Toc36026539"/>
      <w:bookmarkStart w:id="1198" w:name="_Toc37178866"/>
      <w:bookmarkStart w:id="1199" w:name="_Toc46222747"/>
      <w:bookmarkStart w:id="1200" w:name="_Toc61111560"/>
      <w:bookmarkStart w:id="1201" w:name="_Toc66810122"/>
      <w:bookmarkStart w:id="1202" w:name="_Toc74835960"/>
      <w:bookmarkStart w:id="1203" w:name="_Toc76502901"/>
      <w:bookmarkStart w:id="1204" w:name="_Toc89849877"/>
      <w:r w:rsidRPr="00A07190">
        <w:t>7.2.3</w:t>
      </w:r>
      <w:r w:rsidRPr="00A07190">
        <w:tab/>
        <w:t>UTRA TDD minimum requirement</w:t>
      </w:r>
      <w:bookmarkEnd w:id="1195"/>
      <w:bookmarkEnd w:id="1196"/>
      <w:bookmarkEnd w:id="1197"/>
      <w:bookmarkEnd w:id="1198"/>
      <w:bookmarkEnd w:id="1199"/>
      <w:bookmarkEnd w:id="1200"/>
      <w:bookmarkEnd w:id="1201"/>
      <w:bookmarkEnd w:id="1202"/>
      <w:bookmarkEnd w:id="1203"/>
      <w:bookmarkEnd w:id="1204"/>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205" w:name="_Toc21092220"/>
      <w:bookmarkStart w:id="1206" w:name="_Toc29762435"/>
      <w:bookmarkStart w:id="1207" w:name="_Toc36026540"/>
      <w:bookmarkStart w:id="1208" w:name="_Toc37178867"/>
      <w:bookmarkStart w:id="1209" w:name="_Toc46222748"/>
      <w:bookmarkStart w:id="1210" w:name="_Toc61111561"/>
      <w:bookmarkStart w:id="1211" w:name="_Toc66810123"/>
      <w:bookmarkStart w:id="1212" w:name="_Toc74835961"/>
      <w:bookmarkStart w:id="1213" w:name="_Toc76502902"/>
      <w:bookmarkStart w:id="1214" w:name="_Toc89849878"/>
      <w:r w:rsidRPr="00A07190">
        <w:t>7.2.4</w:t>
      </w:r>
      <w:r w:rsidRPr="00A07190">
        <w:tab/>
        <w:t>GSM/EDGE minimum requirement</w:t>
      </w:r>
      <w:bookmarkEnd w:id="1205"/>
      <w:bookmarkEnd w:id="1206"/>
      <w:bookmarkEnd w:id="1207"/>
      <w:bookmarkEnd w:id="1208"/>
      <w:bookmarkEnd w:id="1209"/>
      <w:bookmarkEnd w:id="1210"/>
      <w:bookmarkEnd w:id="1211"/>
      <w:bookmarkEnd w:id="1212"/>
      <w:bookmarkEnd w:id="1213"/>
      <w:bookmarkEnd w:id="1214"/>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215" w:name="_Toc21092221"/>
      <w:bookmarkStart w:id="1216" w:name="_Toc29762436"/>
      <w:bookmarkStart w:id="1217" w:name="_Toc36026541"/>
      <w:bookmarkStart w:id="1218" w:name="_Toc37178868"/>
      <w:bookmarkStart w:id="1219" w:name="_Toc46222749"/>
      <w:bookmarkStart w:id="1220" w:name="_Toc61111562"/>
      <w:bookmarkStart w:id="1221" w:name="_Toc66810124"/>
      <w:bookmarkStart w:id="1222" w:name="_Toc74835962"/>
      <w:bookmarkStart w:id="1223" w:name="_Toc76502903"/>
      <w:bookmarkStart w:id="1224" w:name="_Toc89849879"/>
      <w:r w:rsidRPr="00A07190">
        <w:t>7.2.</w:t>
      </w:r>
      <w:r w:rsidRPr="00A07190">
        <w:rPr>
          <w:lang w:eastAsia="zh-CN"/>
        </w:rPr>
        <w:t>5</w:t>
      </w:r>
      <w:r w:rsidRPr="00A07190">
        <w:tab/>
        <w:t>NB-IoT minimum requirement</w:t>
      </w:r>
      <w:bookmarkEnd w:id="1215"/>
      <w:bookmarkEnd w:id="1216"/>
      <w:bookmarkEnd w:id="1217"/>
      <w:bookmarkEnd w:id="1218"/>
      <w:bookmarkEnd w:id="1219"/>
      <w:bookmarkEnd w:id="1220"/>
      <w:bookmarkEnd w:id="1221"/>
      <w:bookmarkEnd w:id="1222"/>
      <w:bookmarkEnd w:id="1223"/>
      <w:bookmarkEnd w:id="1224"/>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225" w:name="_Toc21092222"/>
      <w:bookmarkStart w:id="1226" w:name="_Toc29762437"/>
      <w:bookmarkStart w:id="1227" w:name="_Toc36026542"/>
      <w:bookmarkStart w:id="1228" w:name="_Toc37178869"/>
      <w:bookmarkStart w:id="1229" w:name="_Toc46222750"/>
      <w:bookmarkStart w:id="1230" w:name="_Toc61111563"/>
      <w:bookmarkStart w:id="1231" w:name="_Toc66810125"/>
      <w:bookmarkStart w:id="1232" w:name="_Toc74835963"/>
      <w:bookmarkStart w:id="1233" w:name="_Toc76502904"/>
      <w:bookmarkStart w:id="1234" w:name="_Toc89849880"/>
      <w:r w:rsidRPr="00A07190">
        <w:t>7.2.6</w:t>
      </w:r>
      <w:r w:rsidRPr="00A07190">
        <w:tab/>
        <w:t>NR minimum requirement</w:t>
      </w:r>
      <w:bookmarkEnd w:id="1225"/>
      <w:bookmarkEnd w:id="1226"/>
      <w:bookmarkEnd w:id="1227"/>
      <w:bookmarkEnd w:id="1228"/>
      <w:bookmarkEnd w:id="1229"/>
      <w:bookmarkEnd w:id="1230"/>
      <w:bookmarkEnd w:id="1231"/>
      <w:bookmarkEnd w:id="1232"/>
      <w:bookmarkEnd w:id="1233"/>
      <w:bookmarkEnd w:id="1234"/>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235" w:name="_Toc21092223"/>
      <w:bookmarkStart w:id="1236" w:name="_Toc29762438"/>
      <w:bookmarkStart w:id="1237" w:name="_Toc36026543"/>
      <w:bookmarkStart w:id="1238" w:name="_Toc37178870"/>
      <w:bookmarkStart w:id="1239" w:name="_Toc46222751"/>
      <w:bookmarkStart w:id="1240" w:name="_Toc61111564"/>
      <w:bookmarkStart w:id="1241" w:name="_Toc66810126"/>
      <w:bookmarkStart w:id="1242" w:name="_Toc74835964"/>
      <w:bookmarkStart w:id="1243" w:name="_Toc76502905"/>
      <w:bookmarkStart w:id="1244" w:name="_Toc89849881"/>
      <w:r w:rsidRPr="00A07190">
        <w:t>7.2.</w:t>
      </w:r>
      <w:r w:rsidRPr="00A07190">
        <w:rPr>
          <w:lang w:eastAsia="zh-CN"/>
        </w:rPr>
        <w:t>7</w:t>
      </w:r>
      <w:r w:rsidRPr="00A07190">
        <w:tab/>
      </w:r>
      <w:r w:rsidR="00053574" w:rsidRPr="00A07190">
        <w:t>Void</w:t>
      </w:r>
      <w:bookmarkEnd w:id="1235"/>
      <w:bookmarkEnd w:id="1236"/>
      <w:bookmarkEnd w:id="1237"/>
      <w:bookmarkEnd w:id="1238"/>
      <w:bookmarkEnd w:id="1239"/>
      <w:bookmarkEnd w:id="1240"/>
      <w:bookmarkEnd w:id="1241"/>
      <w:bookmarkEnd w:id="1242"/>
      <w:bookmarkEnd w:id="1243"/>
      <w:bookmarkEnd w:id="1244"/>
    </w:p>
    <w:p w14:paraId="6009BBF8" w14:textId="77777777" w:rsidR="00CC6518" w:rsidRPr="00A07190" w:rsidRDefault="00CC6518" w:rsidP="0085678D">
      <w:pPr>
        <w:pStyle w:val="Heading2"/>
      </w:pPr>
      <w:bookmarkStart w:id="1245" w:name="_Toc21092224"/>
      <w:bookmarkStart w:id="1246" w:name="_Toc29762439"/>
      <w:bookmarkStart w:id="1247" w:name="_Toc36026544"/>
      <w:bookmarkStart w:id="1248" w:name="_Toc37178871"/>
      <w:bookmarkStart w:id="1249" w:name="_Toc46222752"/>
      <w:bookmarkStart w:id="1250" w:name="_Toc61111565"/>
      <w:bookmarkStart w:id="1251" w:name="_Toc66810127"/>
      <w:bookmarkStart w:id="1252" w:name="_Toc74835965"/>
      <w:bookmarkStart w:id="1253" w:name="_Toc76502906"/>
      <w:bookmarkStart w:id="1254" w:name="_Toc89849882"/>
      <w:r w:rsidRPr="00A07190">
        <w:t>7.3</w:t>
      </w:r>
      <w:r w:rsidRPr="00A07190">
        <w:tab/>
        <w:t>Dynamic range</w:t>
      </w:r>
      <w:bookmarkEnd w:id="1245"/>
      <w:bookmarkEnd w:id="1246"/>
      <w:bookmarkEnd w:id="1247"/>
      <w:bookmarkEnd w:id="1248"/>
      <w:bookmarkEnd w:id="1249"/>
      <w:bookmarkEnd w:id="1250"/>
      <w:bookmarkEnd w:id="1251"/>
      <w:bookmarkEnd w:id="1252"/>
      <w:bookmarkEnd w:id="1253"/>
      <w:bookmarkEnd w:id="1254"/>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255" w:name="_Toc21092225"/>
      <w:bookmarkStart w:id="1256" w:name="_Toc29762440"/>
      <w:bookmarkStart w:id="1257" w:name="_Toc36026545"/>
      <w:bookmarkStart w:id="1258" w:name="_Toc37178872"/>
      <w:bookmarkStart w:id="1259" w:name="_Toc46222753"/>
      <w:bookmarkStart w:id="1260" w:name="_Toc61111566"/>
      <w:bookmarkStart w:id="1261" w:name="_Toc66810128"/>
      <w:bookmarkStart w:id="1262" w:name="_Toc74835966"/>
      <w:bookmarkStart w:id="1263" w:name="_Toc76502907"/>
      <w:bookmarkStart w:id="1264" w:name="_Toc89849883"/>
      <w:r w:rsidRPr="00A07190">
        <w:t>7.3.1</w:t>
      </w:r>
      <w:r w:rsidRPr="00A07190">
        <w:tab/>
        <w:t>E-UTRA minimum requirement</w:t>
      </w:r>
      <w:bookmarkEnd w:id="1255"/>
      <w:bookmarkEnd w:id="1256"/>
      <w:bookmarkEnd w:id="1257"/>
      <w:bookmarkEnd w:id="1258"/>
      <w:bookmarkEnd w:id="1259"/>
      <w:bookmarkEnd w:id="1260"/>
      <w:bookmarkEnd w:id="1261"/>
      <w:bookmarkEnd w:id="1262"/>
      <w:bookmarkEnd w:id="1263"/>
      <w:bookmarkEnd w:id="1264"/>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265" w:name="_Toc21092226"/>
      <w:bookmarkStart w:id="1266" w:name="_Toc29762441"/>
      <w:bookmarkStart w:id="1267" w:name="_Toc36026546"/>
      <w:bookmarkStart w:id="1268" w:name="_Toc37178873"/>
      <w:bookmarkStart w:id="1269" w:name="_Toc46222754"/>
      <w:bookmarkStart w:id="1270" w:name="_Toc61111567"/>
      <w:bookmarkStart w:id="1271" w:name="_Toc66810129"/>
      <w:bookmarkStart w:id="1272" w:name="_Toc74835967"/>
      <w:bookmarkStart w:id="1273" w:name="_Toc76502908"/>
      <w:bookmarkStart w:id="1274" w:name="_Toc89849884"/>
      <w:r w:rsidRPr="00A07190">
        <w:t>7.3.2</w:t>
      </w:r>
      <w:r w:rsidRPr="00A07190">
        <w:tab/>
        <w:t>UTRA FDD minimum requirement</w:t>
      </w:r>
      <w:bookmarkEnd w:id="1265"/>
      <w:bookmarkEnd w:id="1266"/>
      <w:bookmarkEnd w:id="1267"/>
      <w:bookmarkEnd w:id="1268"/>
      <w:bookmarkEnd w:id="1269"/>
      <w:bookmarkEnd w:id="1270"/>
      <w:bookmarkEnd w:id="1271"/>
      <w:bookmarkEnd w:id="1272"/>
      <w:bookmarkEnd w:id="1273"/>
      <w:bookmarkEnd w:id="1274"/>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275" w:name="_Toc21092227"/>
      <w:bookmarkStart w:id="1276" w:name="_Toc29762442"/>
      <w:bookmarkStart w:id="1277" w:name="_Toc36026547"/>
      <w:bookmarkStart w:id="1278" w:name="_Toc37178874"/>
      <w:bookmarkStart w:id="1279" w:name="_Toc46222755"/>
      <w:bookmarkStart w:id="1280" w:name="_Toc61111568"/>
      <w:bookmarkStart w:id="1281" w:name="_Toc66810130"/>
      <w:bookmarkStart w:id="1282" w:name="_Toc74835968"/>
      <w:bookmarkStart w:id="1283" w:name="_Toc76502909"/>
      <w:bookmarkStart w:id="1284" w:name="_Toc89849885"/>
      <w:r w:rsidRPr="00A07190">
        <w:t>7.3.3</w:t>
      </w:r>
      <w:r w:rsidRPr="00A07190">
        <w:tab/>
        <w:t>UTRA TDD minimum requirement</w:t>
      </w:r>
      <w:bookmarkEnd w:id="1275"/>
      <w:bookmarkEnd w:id="1276"/>
      <w:bookmarkEnd w:id="1277"/>
      <w:bookmarkEnd w:id="1278"/>
      <w:bookmarkEnd w:id="1279"/>
      <w:bookmarkEnd w:id="1280"/>
      <w:bookmarkEnd w:id="1281"/>
      <w:bookmarkEnd w:id="1282"/>
      <w:bookmarkEnd w:id="1283"/>
      <w:bookmarkEnd w:id="1284"/>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285" w:name="_Toc21092228"/>
      <w:bookmarkStart w:id="1286" w:name="_Toc29762443"/>
      <w:bookmarkStart w:id="1287" w:name="_Toc36026548"/>
      <w:bookmarkStart w:id="1288" w:name="_Toc37178875"/>
      <w:bookmarkStart w:id="1289" w:name="_Toc46222756"/>
      <w:bookmarkStart w:id="1290" w:name="_Toc61111569"/>
      <w:bookmarkStart w:id="1291" w:name="_Toc66810131"/>
      <w:bookmarkStart w:id="1292" w:name="_Toc74835969"/>
      <w:bookmarkStart w:id="1293" w:name="_Toc76502910"/>
      <w:bookmarkStart w:id="1294" w:name="_Toc89849886"/>
      <w:r w:rsidRPr="00A07190">
        <w:t>7.3.4</w:t>
      </w:r>
      <w:r w:rsidRPr="00A07190">
        <w:tab/>
        <w:t>GSM/EDGE minimum requirement</w:t>
      </w:r>
      <w:bookmarkEnd w:id="1285"/>
      <w:bookmarkEnd w:id="1286"/>
      <w:bookmarkEnd w:id="1287"/>
      <w:bookmarkEnd w:id="1288"/>
      <w:bookmarkEnd w:id="1289"/>
      <w:bookmarkEnd w:id="1290"/>
      <w:bookmarkEnd w:id="1291"/>
      <w:bookmarkEnd w:id="1292"/>
      <w:bookmarkEnd w:id="1293"/>
      <w:bookmarkEnd w:id="1294"/>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295" w:name="_Toc21092229"/>
      <w:bookmarkStart w:id="1296" w:name="_Toc29762444"/>
      <w:bookmarkStart w:id="1297" w:name="_Toc36026549"/>
      <w:bookmarkStart w:id="1298" w:name="_Toc37178876"/>
      <w:bookmarkStart w:id="1299" w:name="_Toc46222757"/>
      <w:bookmarkStart w:id="1300" w:name="_Toc61111570"/>
      <w:bookmarkStart w:id="1301" w:name="_Toc66810132"/>
      <w:bookmarkStart w:id="1302" w:name="_Toc74835970"/>
      <w:bookmarkStart w:id="1303" w:name="_Toc76502911"/>
      <w:bookmarkStart w:id="1304" w:name="_Toc89849887"/>
      <w:r w:rsidRPr="00A07190">
        <w:t>7.3.</w:t>
      </w:r>
      <w:r w:rsidRPr="00A07190">
        <w:rPr>
          <w:lang w:eastAsia="zh-CN"/>
        </w:rPr>
        <w:t>5</w:t>
      </w:r>
      <w:r w:rsidRPr="00A07190">
        <w:tab/>
        <w:t>NB-IoT minimum requirement</w:t>
      </w:r>
      <w:bookmarkEnd w:id="1295"/>
      <w:bookmarkEnd w:id="1296"/>
      <w:bookmarkEnd w:id="1297"/>
      <w:bookmarkEnd w:id="1298"/>
      <w:bookmarkEnd w:id="1299"/>
      <w:bookmarkEnd w:id="1300"/>
      <w:bookmarkEnd w:id="1301"/>
      <w:bookmarkEnd w:id="1302"/>
      <w:bookmarkEnd w:id="1303"/>
      <w:bookmarkEnd w:id="1304"/>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305" w:name="_Toc21092230"/>
      <w:bookmarkStart w:id="1306" w:name="_Toc29762445"/>
      <w:bookmarkStart w:id="1307" w:name="_Toc36026550"/>
      <w:bookmarkStart w:id="1308" w:name="_Toc37178877"/>
      <w:bookmarkStart w:id="1309" w:name="_Toc46222758"/>
      <w:bookmarkStart w:id="1310" w:name="_Toc61111571"/>
      <w:bookmarkStart w:id="1311" w:name="_Toc66810133"/>
      <w:bookmarkStart w:id="1312" w:name="_Toc74835971"/>
      <w:bookmarkStart w:id="1313" w:name="_Toc76502912"/>
      <w:bookmarkStart w:id="1314" w:name="_Toc89849888"/>
      <w:r w:rsidRPr="00A07190">
        <w:t>7.3.6</w:t>
      </w:r>
      <w:r w:rsidRPr="00A07190">
        <w:tab/>
        <w:t>NR minimum requirement</w:t>
      </w:r>
      <w:bookmarkEnd w:id="1305"/>
      <w:bookmarkEnd w:id="1306"/>
      <w:bookmarkEnd w:id="1307"/>
      <w:bookmarkEnd w:id="1308"/>
      <w:bookmarkEnd w:id="1309"/>
      <w:bookmarkEnd w:id="1310"/>
      <w:bookmarkEnd w:id="1311"/>
      <w:bookmarkEnd w:id="1312"/>
      <w:bookmarkEnd w:id="1313"/>
      <w:bookmarkEnd w:id="1314"/>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315" w:name="_Toc21092231"/>
      <w:bookmarkStart w:id="1316" w:name="_Toc29762446"/>
      <w:bookmarkStart w:id="1317" w:name="_Toc36026551"/>
      <w:bookmarkStart w:id="1318" w:name="_Toc37178878"/>
      <w:bookmarkStart w:id="1319" w:name="_Toc46222759"/>
      <w:bookmarkStart w:id="1320" w:name="_Toc61111572"/>
      <w:bookmarkStart w:id="1321" w:name="_Toc66810134"/>
      <w:bookmarkStart w:id="1322" w:name="_Toc74835972"/>
      <w:bookmarkStart w:id="1323" w:name="_Toc76502913"/>
      <w:bookmarkStart w:id="1324" w:name="_Toc89849889"/>
      <w:r w:rsidRPr="00A07190">
        <w:t>7.4</w:t>
      </w:r>
      <w:r w:rsidRPr="00A07190">
        <w:tab/>
        <w:t>In-band selectivity and blocking</w:t>
      </w:r>
      <w:bookmarkEnd w:id="1315"/>
      <w:bookmarkEnd w:id="1316"/>
      <w:bookmarkEnd w:id="1317"/>
      <w:bookmarkEnd w:id="1318"/>
      <w:bookmarkEnd w:id="1319"/>
      <w:bookmarkEnd w:id="1320"/>
      <w:bookmarkEnd w:id="1321"/>
      <w:bookmarkEnd w:id="1322"/>
      <w:bookmarkEnd w:id="1323"/>
      <w:bookmarkEnd w:id="1324"/>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325" w:name="_Toc21092232"/>
      <w:bookmarkStart w:id="1326" w:name="_Toc29762447"/>
      <w:bookmarkStart w:id="1327" w:name="_Toc36026552"/>
      <w:bookmarkStart w:id="1328" w:name="_Toc37178879"/>
      <w:bookmarkStart w:id="1329" w:name="_Toc46222760"/>
      <w:bookmarkStart w:id="1330" w:name="_Toc61111573"/>
      <w:bookmarkStart w:id="1331" w:name="_Toc66810135"/>
      <w:bookmarkStart w:id="1332" w:name="_Toc74835973"/>
      <w:bookmarkStart w:id="1333" w:name="_Toc76502914"/>
      <w:bookmarkStart w:id="1334" w:name="_Toc89849890"/>
      <w:r w:rsidRPr="00A07190">
        <w:t>7.4.1</w:t>
      </w:r>
      <w:r w:rsidRPr="00A07190">
        <w:tab/>
        <w:t>General blocking minimum requirement</w:t>
      </w:r>
      <w:bookmarkEnd w:id="1325"/>
      <w:bookmarkEnd w:id="1326"/>
      <w:bookmarkEnd w:id="1327"/>
      <w:bookmarkEnd w:id="1328"/>
      <w:bookmarkEnd w:id="1329"/>
      <w:bookmarkEnd w:id="1330"/>
      <w:bookmarkEnd w:id="1331"/>
      <w:bookmarkEnd w:id="1332"/>
      <w:bookmarkEnd w:id="1333"/>
      <w:bookmarkEnd w:id="1334"/>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335"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33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336" w:name="_Toc21092233"/>
      <w:bookmarkStart w:id="1337" w:name="_Toc29762448"/>
      <w:bookmarkStart w:id="1338" w:name="_Toc36026553"/>
      <w:bookmarkStart w:id="1339" w:name="_Toc37178880"/>
      <w:bookmarkStart w:id="1340" w:name="_Toc46222761"/>
      <w:bookmarkStart w:id="1341" w:name="_Toc61111574"/>
      <w:bookmarkStart w:id="1342" w:name="_Toc66810136"/>
      <w:bookmarkStart w:id="1343" w:name="_Toc74835974"/>
      <w:bookmarkStart w:id="1344" w:name="_Toc76502915"/>
      <w:bookmarkStart w:id="1345" w:name="_Toc89849891"/>
      <w:r w:rsidRPr="00A07190">
        <w:t>7.4.2</w:t>
      </w:r>
      <w:r w:rsidRPr="00A07190">
        <w:tab/>
        <w:t>General narrowband blocking minimum requirement</w:t>
      </w:r>
      <w:bookmarkEnd w:id="1336"/>
      <w:bookmarkEnd w:id="1337"/>
      <w:bookmarkEnd w:id="1338"/>
      <w:bookmarkEnd w:id="1339"/>
      <w:bookmarkEnd w:id="1340"/>
      <w:bookmarkEnd w:id="1341"/>
      <w:bookmarkEnd w:id="1342"/>
      <w:bookmarkEnd w:id="1343"/>
      <w:bookmarkEnd w:id="1344"/>
      <w:bookmarkEnd w:id="1345"/>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346" w:name="_Toc21092234"/>
      <w:bookmarkStart w:id="1347" w:name="_Toc29762449"/>
      <w:bookmarkStart w:id="1348" w:name="_Toc36026554"/>
      <w:bookmarkStart w:id="1349" w:name="_Toc37178881"/>
      <w:bookmarkStart w:id="1350" w:name="_Toc46222762"/>
      <w:bookmarkStart w:id="1351" w:name="_Toc61111575"/>
      <w:bookmarkStart w:id="1352" w:name="_Toc66810137"/>
      <w:bookmarkStart w:id="1353" w:name="_Toc74835975"/>
      <w:bookmarkStart w:id="1354" w:name="_Toc76502916"/>
      <w:bookmarkStart w:id="1355" w:name="_Toc89849892"/>
      <w:r w:rsidRPr="00A07190">
        <w:t>7.4.3</w:t>
      </w:r>
      <w:r w:rsidRPr="00A07190">
        <w:tab/>
        <w:t>Additional Narrowband blocking minimum requirement for GSM/EDGE</w:t>
      </w:r>
      <w:bookmarkEnd w:id="1346"/>
      <w:bookmarkEnd w:id="1347"/>
      <w:bookmarkEnd w:id="1348"/>
      <w:bookmarkEnd w:id="1349"/>
      <w:bookmarkEnd w:id="1350"/>
      <w:bookmarkEnd w:id="1351"/>
      <w:bookmarkEnd w:id="1352"/>
      <w:bookmarkEnd w:id="1353"/>
      <w:bookmarkEnd w:id="1354"/>
      <w:bookmarkEnd w:id="1355"/>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356" w:name="OLE_LINK2"/>
      <w:bookmarkStart w:id="1357"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358" w:name="_Toc21092235"/>
      <w:bookmarkStart w:id="1359" w:name="_Toc29762450"/>
      <w:bookmarkStart w:id="1360" w:name="_Toc36026555"/>
      <w:bookmarkStart w:id="1361" w:name="_Toc37178882"/>
      <w:bookmarkStart w:id="1362" w:name="_Toc46222763"/>
      <w:bookmarkStart w:id="1363" w:name="_Toc61111576"/>
      <w:bookmarkStart w:id="1364" w:name="_Toc66810138"/>
      <w:bookmarkStart w:id="1365" w:name="_Toc74835976"/>
      <w:bookmarkStart w:id="1366" w:name="_Toc76502917"/>
      <w:bookmarkStart w:id="1367" w:name="_Toc89849893"/>
      <w:bookmarkEnd w:id="1356"/>
      <w:bookmarkEnd w:id="1357"/>
      <w:r w:rsidRPr="00A07190">
        <w:t>7.4.4</w:t>
      </w:r>
      <w:r w:rsidRPr="00A07190">
        <w:tab/>
        <w:t>GSM/EDGE requirements for AM suppression</w:t>
      </w:r>
      <w:bookmarkEnd w:id="1358"/>
      <w:bookmarkEnd w:id="1359"/>
      <w:bookmarkEnd w:id="1360"/>
      <w:bookmarkEnd w:id="1361"/>
      <w:bookmarkEnd w:id="1362"/>
      <w:bookmarkEnd w:id="1363"/>
      <w:bookmarkEnd w:id="1364"/>
      <w:bookmarkEnd w:id="1365"/>
      <w:bookmarkEnd w:id="1366"/>
      <w:bookmarkEnd w:id="1367"/>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368" w:name="_Toc21092236"/>
      <w:bookmarkStart w:id="1369" w:name="_Toc29762451"/>
      <w:bookmarkStart w:id="1370" w:name="_Toc36026556"/>
      <w:bookmarkStart w:id="1371" w:name="_Toc37178883"/>
      <w:bookmarkStart w:id="1372" w:name="_Toc46222764"/>
      <w:bookmarkStart w:id="1373" w:name="_Toc61111577"/>
      <w:bookmarkStart w:id="1374" w:name="_Toc66810139"/>
      <w:bookmarkStart w:id="1375" w:name="_Toc74835977"/>
      <w:bookmarkStart w:id="1376" w:name="_Toc76502918"/>
      <w:bookmarkStart w:id="1377" w:name="_Toc89849894"/>
      <w:r w:rsidRPr="00A07190">
        <w:t>7.4.</w:t>
      </w:r>
      <w:r w:rsidRPr="00A07190">
        <w:rPr>
          <w:lang w:eastAsia="zh-CN"/>
        </w:rPr>
        <w:t>5</w:t>
      </w:r>
      <w:r w:rsidRPr="00A07190">
        <w:tab/>
        <w:t>Additional BC3 blocking minimum requirement</w:t>
      </w:r>
      <w:bookmarkEnd w:id="1368"/>
      <w:bookmarkEnd w:id="1369"/>
      <w:bookmarkEnd w:id="1370"/>
      <w:bookmarkEnd w:id="1371"/>
      <w:bookmarkEnd w:id="1372"/>
      <w:bookmarkEnd w:id="1373"/>
      <w:bookmarkEnd w:id="1374"/>
      <w:bookmarkEnd w:id="1375"/>
      <w:bookmarkEnd w:id="1376"/>
      <w:bookmarkEnd w:id="1377"/>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378" w:name="_Toc21092237"/>
      <w:bookmarkStart w:id="1379" w:name="_Toc29762452"/>
      <w:bookmarkStart w:id="1380" w:name="_Toc36026557"/>
      <w:bookmarkStart w:id="1381" w:name="_Toc37178884"/>
      <w:bookmarkStart w:id="1382" w:name="_Toc46222765"/>
      <w:bookmarkStart w:id="1383" w:name="_Toc61111578"/>
      <w:bookmarkStart w:id="1384" w:name="_Toc66810140"/>
      <w:bookmarkStart w:id="1385" w:name="_Toc74835978"/>
      <w:bookmarkStart w:id="1386" w:name="_Toc76502919"/>
      <w:bookmarkStart w:id="1387" w:name="_Toc89849895"/>
      <w:r w:rsidRPr="00A07190">
        <w:t>7.5</w:t>
      </w:r>
      <w:r w:rsidRPr="00A07190">
        <w:tab/>
        <w:t>Out-of-band blocking</w:t>
      </w:r>
      <w:bookmarkEnd w:id="1378"/>
      <w:bookmarkEnd w:id="1379"/>
      <w:bookmarkEnd w:id="1380"/>
      <w:bookmarkEnd w:id="1381"/>
      <w:bookmarkEnd w:id="1382"/>
      <w:bookmarkEnd w:id="1383"/>
      <w:bookmarkEnd w:id="1384"/>
      <w:bookmarkEnd w:id="1385"/>
      <w:bookmarkEnd w:id="1386"/>
      <w:bookmarkEnd w:id="1387"/>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388" w:name="_Toc21092238"/>
      <w:bookmarkStart w:id="1389" w:name="_Toc29762453"/>
      <w:bookmarkStart w:id="1390" w:name="_Toc36026558"/>
      <w:bookmarkStart w:id="1391" w:name="_Toc37178885"/>
      <w:bookmarkStart w:id="1392" w:name="_Toc46222766"/>
      <w:bookmarkStart w:id="1393" w:name="_Toc61111579"/>
      <w:bookmarkStart w:id="1394" w:name="_Toc66810141"/>
      <w:bookmarkStart w:id="1395" w:name="_Toc74835979"/>
      <w:bookmarkStart w:id="1396" w:name="_Toc76502920"/>
      <w:bookmarkStart w:id="1397" w:name="_Toc89849896"/>
      <w:r w:rsidRPr="00A07190">
        <w:t>7.5.1</w:t>
      </w:r>
      <w:r w:rsidRPr="00A07190">
        <w:tab/>
        <w:t>General minimum requirement</w:t>
      </w:r>
      <w:bookmarkEnd w:id="1388"/>
      <w:bookmarkEnd w:id="1389"/>
      <w:bookmarkEnd w:id="1390"/>
      <w:bookmarkEnd w:id="1391"/>
      <w:bookmarkEnd w:id="1392"/>
      <w:bookmarkEnd w:id="1393"/>
      <w:bookmarkEnd w:id="1394"/>
      <w:bookmarkEnd w:id="1395"/>
      <w:bookmarkEnd w:id="1396"/>
      <w:bookmarkEnd w:id="1397"/>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398"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398"/>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399"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399"/>
    </w:tbl>
    <w:p w14:paraId="6009BCE5" w14:textId="77777777" w:rsidR="00CC6518" w:rsidRPr="00A07190" w:rsidRDefault="00CC6518" w:rsidP="008C6336"/>
    <w:p w14:paraId="6009BCE6" w14:textId="77777777" w:rsidR="00CC6518" w:rsidRPr="00A07190" w:rsidRDefault="00CC6518" w:rsidP="0085678D">
      <w:pPr>
        <w:pStyle w:val="Heading3"/>
      </w:pPr>
      <w:bookmarkStart w:id="1400" w:name="_Toc21092239"/>
      <w:bookmarkStart w:id="1401" w:name="_Toc29762454"/>
      <w:bookmarkStart w:id="1402" w:name="_Toc36026559"/>
      <w:bookmarkStart w:id="1403" w:name="_Toc37178886"/>
      <w:bookmarkStart w:id="1404" w:name="_Toc46222767"/>
      <w:bookmarkStart w:id="1405" w:name="_Toc61111580"/>
      <w:bookmarkStart w:id="1406" w:name="_Toc66810142"/>
      <w:bookmarkStart w:id="1407" w:name="_Toc74835980"/>
      <w:bookmarkStart w:id="1408" w:name="_Toc76502921"/>
      <w:bookmarkStart w:id="1409" w:name="_Toc89849897"/>
      <w:r w:rsidRPr="00A07190">
        <w:t>7.5.2</w:t>
      </w:r>
      <w:r w:rsidRPr="00A07190">
        <w:tab/>
        <w:t>Co-location minimum requirement</w:t>
      </w:r>
      <w:bookmarkEnd w:id="1400"/>
      <w:bookmarkEnd w:id="1401"/>
      <w:bookmarkEnd w:id="1402"/>
      <w:bookmarkEnd w:id="1403"/>
      <w:bookmarkEnd w:id="1404"/>
      <w:bookmarkEnd w:id="1405"/>
      <w:bookmarkEnd w:id="1406"/>
      <w:bookmarkEnd w:id="1407"/>
      <w:bookmarkEnd w:id="1408"/>
      <w:bookmarkEnd w:id="1409"/>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410" w:name="_Toc21092240"/>
      <w:bookmarkStart w:id="1411" w:name="_Toc29762455"/>
      <w:bookmarkStart w:id="1412" w:name="_Toc36026560"/>
      <w:bookmarkStart w:id="1413" w:name="_Toc37178887"/>
      <w:bookmarkStart w:id="1414" w:name="_Toc46222768"/>
      <w:bookmarkStart w:id="1415" w:name="_Toc61111581"/>
      <w:bookmarkStart w:id="1416" w:name="_Toc66810143"/>
      <w:bookmarkStart w:id="1417" w:name="_Toc74835981"/>
      <w:bookmarkStart w:id="1418" w:name="_Toc76502922"/>
      <w:bookmarkStart w:id="1419" w:name="_Toc89849898"/>
      <w:r w:rsidRPr="00A07190">
        <w:t>7.6</w:t>
      </w:r>
      <w:r w:rsidRPr="00A07190">
        <w:tab/>
        <w:t>Receiver spurious emissions</w:t>
      </w:r>
      <w:bookmarkEnd w:id="1410"/>
      <w:bookmarkEnd w:id="1411"/>
      <w:bookmarkEnd w:id="1412"/>
      <w:bookmarkEnd w:id="1413"/>
      <w:bookmarkEnd w:id="1414"/>
      <w:bookmarkEnd w:id="1415"/>
      <w:bookmarkEnd w:id="1416"/>
      <w:bookmarkEnd w:id="1417"/>
      <w:bookmarkEnd w:id="1418"/>
      <w:bookmarkEnd w:id="1419"/>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420" w:name="_Toc21092241"/>
      <w:bookmarkStart w:id="1421" w:name="_Toc29762456"/>
      <w:bookmarkStart w:id="1422" w:name="_Toc36026561"/>
      <w:bookmarkStart w:id="1423" w:name="_Toc37178888"/>
      <w:bookmarkStart w:id="1424" w:name="_Toc46222769"/>
      <w:bookmarkStart w:id="1425" w:name="_Toc61111582"/>
      <w:bookmarkStart w:id="1426" w:name="_Toc66810144"/>
      <w:bookmarkStart w:id="1427" w:name="_Toc74835982"/>
      <w:bookmarkStart w:id="1428" w:name="_Toc76502923"/>
      <w:bookmarkStart w:id="1429" w:name="_Toc89849899"/>
      <w:r w:rsidRPr="00A07190">
        <w:t>7.6.1</w:t>
      </w:r>
      <w:r w:rsidRPr="00A07190">
        <w:tab/>
        <w:t>General minimum requirement</w:t>
      </w:r>
      <w:bookmarkEnd w:id="1420"/>
      <w:bookmarkEnd w:id="1421"/>
      <w:bookmarkEnd w:id="1422"/>
      <w:bookmarkEnd w:id="1423"/>
      <w:bookmarkEnd w:id="1424"/>
      <w:bookmarkEnd w:id="1425"/>
      <w:bookmarkEnd w:id="1426"/>
      <w:bookmarkEnd w:id="1427"/>
      <w:bookmarkEnd w:id="1428"/>
      <w:bookmarkEnd w:id="1429"/>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430" w:name="_Toc21092242"/>
      <w:bookmarkStart w:id="1431" w:name="_Toc29762457"/>
      <w:bookmarkStart w:id="1432" w:name="_Toc36026562"/>
      <w:bookmarkStart w:id="1433" w:name="_Toc37178889"/>
      <w:bookmarkStart w:id="1434" w:name="_Toc46222770"/>
      <w:bookmarkStart w:id="1435" w:name="_Toc61111583"/>
      <w:bookmarkStart w:id="1436" w:name="_Toc66810145"/>
      <w:bookmarkStart w:id="1437" w:name="_Toc74835983"/>
      <w:bookmarkStart w:id="1438" w:name="_Toc76502924"/>
      <w:bookmarkStart w:id="1439" w:name="_Toc89849900"/>
      <w:r w:rsidRPr="00A07190">
        <w:t>7.6.2</w:t>
      </w:r>
      <w:r w:rsidRPr="00A07190">
        <w:tab/>
        <w:t>Additional minimum requirement for BC2 (Category B)</w:t>
      </w:r>
      <w:bookmarkEnd w:id="1430"/>
      <w:bookmarkEnd w:id="1431"/>
      <w:bookmarkEnd w:id="1432"/>
      <w:bookmarkEnd w:id="1433"/>
      <w:bookmarkEnd w:id="1434"/>
      <w:bookmarkEnd w:id="1435"/>
      <w:bookmarkEnd w:id="1436"/>
      <w:bookmarkEnd w:id="1437"/>
      <w:bookmarkEnd w:id="1438"/>
      <w:bookmarkEnd w:id="1439"/>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440" w:name="_Toc21092243"/>
      <w:bookmarkStart w:id="1441" w:name="_Toc29762458"/>
      <w:bookmarkStart w:id="1442" w:name="_Toc36026563"/>
      <w:bookmarkStart w:id="1443" w:name="_Toc37178890"/>
      <w:bookmarkStart w:id="1444" w:name="_Toc46222771"/>
      <w:bookmarkStart w:id="1445" w:name="_Toc61111584"/>
      <w:bookmarkStart w:id="1446" w:name="_Toc66810146"/>
      <w:bookmarkStart w:id="1447" w:name="_Toc74835984"/>
      <w:bookmarkStart w:id="1448" w:name="_Toc76502925"/>
      <w:bookmarkStart w:id="1449" w:name="_Toc89849901"/>
      <w:r w:rsidRPr="00A07190">
        <w:t>7.7</w:t>
      </w:r>
      <w:r w:rsidRPr="00A07190">
        <w:tab/>
        <w:t>Receiver intermodulation</w:t>
      </w:r>
      <w:bookmarkEnd w:id="1440"/>
      <w:bookmarkEnd w:id="1441"/>
      <w:bookmarkEnd w:id="1442"/>
      <w:bookmarkEnd w:id="1443"/>
      <w:bookmarkEnd w:id="1444"/>
      <w:bookmarkEnd w:id="1445"/>
      <w:bookmarkEnd w:id="1446"/>
      <w:bookmarkEnd w:id="1447"/>
      <w:bookmarkEnd w:id="1448"/>
      <w:bookmarkEnd w:id="1449"/>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450" w:name="_Toc21092244"/>
      <w:bookmarkStart w:id="1451" w:name="_Toc29762459"/>
      <w:bookmarkStart w:id="1452" w:name="_Toc36026564"/>
      <w:bookmarkStart w:id="1453" w:name="_Toc37178891"/>
      <w:bookmarkStart w:id="1454" w:name="_Toc46222772"/>
      <w:bookmarkStart w:id="1455" w:name="_Toc61111585"/>
      <w:bookmarkStart w:id="1456" w:name="_Toc66810147"/>
      <w:bookmarkStart w:id="1457" w:name="_Toc74835985"/>
      <w:bookmarkStart w:id="1458" w:name="_Toc76502926"/>
      <w:bookmarkStart w:id="1459" w:name="_Toc89849902"/>
      <w:r w:rsidRPr="00A07190">
        <w:t>7.7.1</w:t>
      </w:r>
      <w:r w:rsidRPr="00A07190">
        <w:tab/>
        <w:t>General intermodulation minimum requirement</w:t>
      </w:r>
      <w:bookmarkEnd w:id="1450"/>
      <w:bookmarkEnd w:id="1451"/>
      <w:bookmarkEnd w:id="1452"/>
      <w:bookmarkEnd w:id="1453"/>
      <w:bookmarkEnd w:id="1454"/>
      <w:bookmarkEnd w:id="1455"/>
      <w:bookmarkEnd w:id="1456"/>
      <w:bookmarkEnd w:id="1457"/>
      <w:bookmarkEnd w:id="1458"/>
      <w:bookmarkEnd w:id="1459"/>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460" w:name="OLE_LINK5"/>
            <w:r w:rsidRPr="00A07190">
              <w:rPr>
                <w:rFonts w:cs="Arial"/>
                <w:lang w:eastAsia="en-US"/>
              </w:rPr>
              <w:t>±</w:t>
            </w:r>
            <w:bookmarkEnd w:id="1460"/>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461" w:name="_Toc21092245"/>
      <w:bookmarkStart w:id="1462" w:name="_Toc29762460"/>
      <w:bookmarkStart w:id="1463" w:name="_Toc36026565"/>
      <w:bookmarkStart w:id="1464" w:name="_Toc37178892"/>
      <w:bookmarkStart w:id="1465" w:name="_Toc46222773"/>
      <w:bookmarkStart w:id="1466" w:name="_Toc61111586"/>
      <w:bookmarkStart w:id="1467" w:name="_Toc66810148"/>
      <w:bookmarkStart w:id="1468" w:name="_Toc74835986"/>
      <w:bookmarkStart w:id="1469" w:name="_Toc76502927"/>
      <w:bookmarkStart w:id="1470" w:name="_Toc89849903"/>
      <w:r w:rsidRPr="00A07190">
        <w:t>7.7.2</w:t>
      </w:r>
      <w:r w:rsidRPr="00A07190">
        <w:tab/>
        <w:t>General narrowband intermodulation minimum requirement</w:t>
      </w:r>
      <w:bookmarkEnd w:id="1461"/>
      <w:bookmarkEnd w:id="1462"/>
      <w:bookmarkEnd w:id="1463"/>
      <w:bookmarkEnd w:id="1464"/>
      <w:bookmarkEnd w:id="1465"/>
      <w:bookmarkEnd w:id="1466"/>
      <w:bookmarkEnd w:id="1467"/>
      <w:bookmarkEnd w:id="1468"/>
      <w:bookmarkEnd w:id="1469"/>
      <w:bookmarkEnd w:id="1470"/>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471" w:name="_Toc21092246"/>
      <w:bookmarkStart w:id="1472" w:name="_Toc29762461"/>
      <w:bookmarkStart w:id="1473" w:name="_Toc36026566"/>
      <w:bookmarkStart w:id="1474" w:name="_Toc37178893"/>
      <w:bookmarkStart w:id="1475" w:name="_Toc46222774"/>
      <w:bookmarkStart w:id="1476" w:name="_Toc61111587"/>
      <w:bookmarkStart w:id="1477" w:name="_Toc66810149"/>
      <w:bookmarkStart w:id="1478" w:name="_Toc74835987"/>
      <w:bookmarkStart w:id="1479" w:name="_Toc76502928"/>
      <w:bookmarkStart w:id="1480" w:name="_Toc89849904"/>
      <w:r w:rsidRPr="00A07190">
        <w:t>7.7.3</w:t>
      </w:r>
      <w:r w:rsidRPr="00A07190">
        <w:tab/>
        <w:t>Additional narrowband intermodulation minimum requirement for GSM/EDGE</w:t>
      </w:r>
      <w:bookmarkEnd w:id="1471"/>
      <w:bookmarkEnd w:id="1472"/>
      <w:bookmarkEnd w:id="1473"/>
      <w:bookmarkEnd w:id="1474"/>
      <w:bookmarkEnd w:id="1475"/>
      <w:bookmarkEnd w:id="1476"/>
      <w:bookmarkEnd w:id="1477"/>
      <w:bookmarkEnd w:id="1478"/>
      <w:bookmarkEnd w:id="1479"/>
      <w:bookmarkEnd w:id="1480"/>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481" w:name="_Toc21092247"/>
      <w:bookmarkStart w:id="1482" w:name="_Toc29762462"/>
      <w:bookmarkStart w:id="1483" w:name="_Toc36026567"/>
      <w:bookmarkStart w:id="1484" w:name="_Toc37178894"/>
      <w:bookmarkStart w:id="1485" w:name="_Toc46222775"/>
      <w:bookmarkStart w:id="1486" w:name="_Toc61111588"/>
      <w:bookmarkStart w:id="1487" w:name="_Toc66810150"/>
      <w:bookmarkStart w:id="1488" w:name="_Toc74835988"/>
      <w:bookmarkStart w:id="1489" w:name="_Toc76502929"/>
      <w:bookmarkStart w:id="1490" w:name="_Toc89849905"/>
      <w:r w:rsidRPr="00A07190">
        <w:t>7.8</w:t>
      </w:r>
      <w:r w:rsidRPr="00A07190">
        <w:tab/>
        <w:t>In-channel selectivity</w:t>
      </w:r>
      <w:bookmarkEnd w:id="1481"/>
      <w:bookmarkEnd w:id="1482"/>
      <w:bookmarkEnd w:id="1483"/>
      <w:bookmarkEnd w:id="1484"/>
      <w:bookmarkEnd w:id="1485"/>
      <w:bookmarkEnd w:id="1486"/>
      <w:bookmarkEnd w:id="1487"/>
      <w:bookmarkEnd w:id="1488"/>
      <w:bookmarkEnd w:id="1489"/>
      <w:bookmarkEnd w:id="1490"/>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491" w:name="_Toc21092248"/>
      <w:bookmarkStart w:id="1492" w:name="_Toc29762463"/>
      <w:bookmarkStart w:id="1493" w:name="_Toc36026568"/>
      <w:bookmarkStart w:id="1494" w:name="_Toc37178895"/>
      <w:bookmarkStart w:id="1495" w:name="_Toc46222776"/>
      <w:bookmarkStart w:id="1496" w:name="_Toc61111589"/>
      <w:bookmarkStart w:id="1497" w:name="_Toc66810151"/>
      <w:bookmarkStart w:id="1498" w:name="_Toc74835989"/>
      <w:bookmarkStart w:id="1499" w:name="_Toc76502930"/>
      <w:bookmarkStart w:id="1500" w:name="_Toc89849906"/>
      <w:r w:rsidRPr="00A07190">
        <w:t>7.8.1</w:t>
      </w:r>
      <w:r w:rsidRPr="00A07190">
        <w:tab/>
        <w:t>E-UTRA minimum requirement</w:t>
      </w:r>
      <w:bookmarkEnd w:id="1491"/>
      <w:bookmarkEnd w:id="1492"/>
      <w:bookmarkEnd w:id="1493"/>
      <w:bookmarkEnd w:id="1494"/>
      <w:bookmarkEnd w:id="1495"/>
      <w:bookmarkEnd w:id="1496"/>
      <w:bookmarkEnd w:id="1497"/>
      <w:bookmarkEnd w:id="1498"/>
      <w:bookmarkEnd w:id="1499"/>
      <w:bookmarkEnd w:id="1500"/>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501" w:name="_Toc21092249"/>
      <w:bookmarkStart w:id="1502" w:name="_Toc29762464"/>
      <w:bookmarkStart w:id="1503" w:name="_Toc36026569"/>
      <w:bookmarkStart w:id="1504" w:name="_Toc37178896"/>
      <w:bookmarkStart w:id="1505" w:name="_Toc46222777"/>
      <w:bookmarkStart w:id="1506" w:name="_Toc61111590"/>
      <w:bookmarkStart w:id="1507" w:name="_Toc66810152"/>
      <w:bookmarkStart w:id="1508" w:name="_Toc74835990"/>
      <w:bookmarkStart w:id="1509" w:name="_Toc76502931"/>
      <w:bookmarkStart w:id="1510" w:name="_Toc89849907"/>
      <w:r w:rsidRPr="00A07190">
        <w:t>7.8.2</w:t>
      </w:r>
      <w:r w:rsidRPr="00A07190">
        <w:tab/>
        <w:t>NR minimum requirement</w:t>
      </w:r>
      <w:bookmarkEnd w:id="1501"/>
      <w:bookmarkEnd w:id="1502"/>
      <w:bookmarkEnd w:id="1503"/>
      <w:bookmarkEnd w:id="1504"/>
      <w:bookmarkEnd w:id="1505"/>
      <w:bookmarkEnd w:id="1506"/>
      <w:bookmarkEnd w:id="1507"/>
      <w:bookmarkEnd w:id="1508"/>
      <w:bookmarkEnd w:id="1509"/>
      <w:bookmarkEnd w:id="1510"/>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511" w:name="_Toc21092250"/>
      <w:bookmarkStart w:id="1512" w:name="_Toc29762465"/>
      <w:bookmarkStart w:id="1513" w:name="_Toc36026570"/>
      <w:bookmarkStart w:id="1514" w:name="_Toc37178897"/>
      <w:bookmarkStart w:id="1515" w:name="_Toc46222778"/>
      <w:bookmarkStart w:id="1516" w:name="_Toc61111591"/>
      <w:bookmarkStart w:id="1517" w:name="_Toc66810153"/>
      <w:bookmarkStart w:id="1518" w:name="_Toc74835991"/>
      <w:bookmarkStart w:id="1519" w:name="_Toc76502932"/>
      <w:bookmarkStart w:id="1520" w:name="_Toc89849908"/>
      <w:r w:rsidRPr="00A07190">
        <w:t>8</w:t>
      </w:r>
      <w:r w:rsidRPr="00A07190">
        <w:tab/>
        <w:t>Performance requirements</w:t>
      </w:r>
      <w:bookmarkEnd w:id="1511"/>
      <w:bookmarkEnd w:id="1512"/>
      <w:bookmarkEnd w:id="1513"/>
      <w:bookmarkEnd w:id="1514"/>
      <w:bookmarkEnd w:id="1515"/>
      <w:bookmarkEnd w:id="1516"/>
      <w:bookmarkEnd w:id="1517"/>
      <w:bookmarkEnd w:id="1518"/>
      <w:bookmarkEnd w:id="1519"/>
      <w:bookmarkEnd w:id="1520"/>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521" w:name="_Toc21092251"/>
      <w:bookmarkStart w:id="1522" w:name="_Toc29762466"/>
      <w:bookmarkStart w:id="1523" w:name="_Toc36026571"/>
      <w:bookmarkStart w:id="1524" w:name="_Toc37178898"/>
      <w:bookmarkStart w:id="1525" w:name="_Toc46222779"/>
      <w:bookmarkStart w:id="1526" w:name="_Toc61111592"/>
      <w:bookmarkStart w:id="1527" w:name="_Toc66810154"/>
      <w:bookmarkStart w:id="1528" w:name="_Toc74835992"/>
      <w:bookmarkStart w:id="1529" w:name="_Toc76502933"/>
      <w:bookmarkStart w:id="1530" w:name="_Toc89849909"/>
      <w:r w:rsidRPr="00A07190">
        <w:t>8.1</w:t>
      </w:r>
      <w:r w:rsidRPr="00A07190">
        <w:tab/>
        <w:t>E-UTRA minimum requirement</w:t>
      </w:r>
      <w:bookmarkEnd w:id="1521"/>
      <w:bookmarkEnd w:id="1522"/>
      <w:bookmarkEnd w:id="1523"/>
      <w:bookmarkEnd w:id="1524"/>
      <w:bookmarkEnd w:id="1525"/>
      <w:bookmarkEnd w:id="1526"/>
      <w:bookmarkEnd w:id="1527"/>
      <w:bookmarkEnd w:id="1528"/>
      <w:bookmarkEnd w:id="1529"/>
      <w:bookmarkEnd w:id="1530"/>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531" w:name="_Toc21092252"/>
      <w:bookmarkStart w:id="1532" w:name="_Toc29762467"/>
      <w:bookmarkStart w:id="1533" w:name="_Toc36026572"/>
      <w:bookmarkStart w:id="1534" w:name="_Toc37178899"/>
      <w:bookmarkStart w:id="1535" w:name="_Toc46222780"/>
      <w:bookmarkStart w:id="1536" w:name="_Toc61111593"/>
      <w:bookmarkStart w:id="1537" w:name="_Toc66810155"/>
      <w:bookmarkStart w:id="1538" w:name="_Toc74835993"/>
      <w:bookmarkStart w:id="1539" w:name="_Toc76502934"/>
      <w:bookmarkStart w:id="1540" w:name="_Toc89849910"/>
      <w:r w:rsidRPr="00A07190">
        <w:t>8.2</w:t>
      </w:r>
      <w:r w:rsidRPr="00A07190">
        <w:tab/>
        <w:t>UTRA FDD minimum requirement</w:t>
      </w:r>
      <w:bookmarkEnd w:id="1531"/>
      <w:bookmarkEnd w:id="1532"/>
      <w:bookmarkEnd w:id="1533"/>
      <w:bookmarkEnd w:id="1534"/>
      <w:bookmarkEnd w:id="1535"/>
      <w:bookmarkEnd w:id="1536"/>
      <w:bookmarkEnd w:id="1537"/>
      <w:bookmarkEnd w:id="1538"/>
      <w:bookmarkEnd w:id="1539"/>
      <w:bookmarkEnd w:id="1540"/>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541" w:name="_Toc21092253"/>
      <w:bookmarkStart w:id="1542" w:name="_Toc29762468"/>
      <w:bookmarkStart w:id="1543" w:name="_Toc36026573"/>
      <w:bookmarkStart w:id="1544" w:name="_Toc37178900"/>
      <w:bookmarkStart w:id="1545" w:name="_Toc46222781"/>
      <w:bookmarkStart w:id="1546" w:name="_Toc61111594"/>
      <w:bookmarkStart w:id="1547" w:name="_Toc66810156"/>
      <w:bookmarkStart w:id="1548" w:name="_Toc74835994"/>
      <w:bookmarkStart w:id="1549" w:name="_Toc76502935"/>
      <w:bookmarkStart w:id="1550" w:name="_Toc89849911"/>
      <w:r w:rsidRPr="00A07190">
        <w:t>8.3</w:t>
      </w:r>
      <w:r w:rsidRPr="00A07190">
        <w:tab/>
        <w:t>UTRA TDD minimum requirement</w:t>
      </w:r>
      <w:bookmarkEnd w:id="1541"/>
      <w:bookmarkEnd w:id="1542"/>
      <w:bookmarkEnd w:id="1543"/>
      <w:bookmarkEnd w:id="1544"/>
      <w:bookmarkEnd w:id="1545"/>
      <w:bookmarkEnd w:id="1546"/>
      <w:bookmarkEnd w:id="1547"/>
      <w:bookmarkEnd w:id="1548"/>
      <w:bookmarkEnd w:id="1549"/>
      <w:bookmarkEnd w:id="1550"/>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551" w:name="_Toc21092254"/>
      <w:bookmarkStart w:id="1552" w:name="_Toc29762469"/>
      <w:bookmarkStart w:id="1553" w:name="_Toc36026574"/>
      <w:bookmarkStart w:id="1554" w:name="_Toc37178901"/>
      <w:bookmarkStart w:id="1555" w:name="_Toc46222782"/>
      <w:bookmarkStart w:id="1556" w:name="_Toc61111595"/>
      <w:bookmarkStart w:id="1557" w:name="_Toc66810157"/>
      <w:bookmarkStart w:id="1558" w:name="_Toc74835995"/>
      <w:bookmarkStart w:id="1559" w:name="_Toc76502936"/>
      <w:bookmarkStart w:id="1560" w:name="_Toc89849912"/>
      <w:r w:rsidRPr="00A07190">
        <w:t>8.4</w:t>
      </w:r>
      <w:r w:rsidRPr="00A07190">
        <w:tab/>
        <w:t>GSM/EDGE minimum requirement</w:t>
      </w:r>
      <w:bookmarkEnd w:id="1551"/>
      <w:bookmarkEnd w:id="1552"/>
      <w:bookmarkEnd w:id="1553"/>
      <w:bookmarkEnd w:id="1554"/>
      <w:bookmarkEnd w:id="1555"/>
      <w:bookmarkEnd w:id="1556"/>
      <w:bookmarkEnd w:id="1557"/>
      <w:bookmarkEnd w:id="1558"/>
      <w:bookmarkEnd w:id="1559"/>
      <w:bookmarkEnd w:id="1560"/>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561" w:name="_Toc21092255"/>
      <w:bookmarkStart w:id="1562" w:name="_Toc29762470"/>
      <w:bookmarkStart w:id="1563" w:name="_Toc36026575"/>
      <w:bookmarkStart w:id="1564" w:name="_Toc37178902"/>
      <w:bookmarkStart w:id="1565" w:name="_Toc46222783"/>
      <w:bookmarkStart w:id="1566" w:name="_Toc61111596"/>
      <w:bookmarkStart w:id="1567" w:name="_Toc66810158"/>
      <w:bookmarkStart w:id="1568" w:name="_Toc74835996"/>
      <w:bookmarkStart w:id="1569" w:name="_Toc76502937"/>
      <w:bookmarkStart w:id="1570" w:name="_Toc89849913"/>
      <w:r w:rsidRPr="00A07190">
        <w:t>8.5</w:t>
      </w:r>
      <w:r w:rsidRPr="00A07190">
        <w:tab/>
        <w:t>NR minimum requirement</w:t>
      </w:r>
      <w:bookmarkEnd w:id="1561"/>
      <w:bookmarkEnd w:id="1562"/>
      <w:bookmarkEnd w:id="1563"/>
      <w:bookmarkEnd w:id="1564"/>
      <w:bookmarkEnd w:id="1565"/>
      <w:bookmarkEnd w:id="1566"/>
      <w:bookmarkEnd w:id="1567"/>
      <w:bookmarkEnd w:id="1568"/>
      <w:bookmarkEnd w:id="1569"/>
      <w:bookmarkEnd w:id="1570"/>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571" w:name="_Toc21092256"/>
      <w:bookmarkStart w:id="1572" w:name="_Toc29762471"/>
      <w:bookmarkStart w:id="1573" w:name="_Toc36026576"/>
      <w:bookmarkStart w:id="1574" w:name="_Toc37178903"/>
      <w:bookmarkStart w:id="1575" w:name="_Toc46222784"/>
      <w:bookmarkStart w:id="1576" w:name="_Toc61111597"/>
      <w:bookmarkStart w:id="1577" w:name="_Toc66810159"/>
      <w:bookmarkStart w:id="1578" w:name="_Toc74835997"/>
      <w:bookmarkStart w:id="1579" w:name="_Toc76502938"/>
      <w:bookmarkStart w:id="1580" w:name="_Toc89849914"/>
      <w:r w:rsidRPr="00A07190">
        <w:t>Annex A (normative):</w:t>
      </w:r>
      <w:r w:rsidRPr="00A07190">
        <w:br/>
        <w:t>Characteristics of interfering signals</w:t>
      </w:r>
      <w:bookmarkEnd w:id="1571"/>
      <w:bookmarkEnd w:id="1572"/>
      <w:bookmarkEnd w:id="1573"/>
      <w:bookmarkEnd w:id="1574"/>
      <w:bookmarkEnd w:id="1575"/>
      <w:bookmarkEnd w:id="1576"/>
      <w:bookmarkEnd w:id="1577"/>
      <w:bookmarkEnd w:id="1578"/>
      <w:bookmarkEnd w:id="1579"/>
      <w:bookmarkEnd w:id="1580"/>
    </w:p>
    <w:p w14:paraId="6009C172" w14:textId="77777777" w:rsidR="00CC6518" w:rsidRPr="00A07190" w:rsidRDefault="00CC6518" w:rsidP="0085678D">
      <w:pPr>
        <w:pStyle w:val="Heading1"/>
      </w:pPr>
      <w:bookmarkStart w:id="1581" w:name="_Toc21092257"/>
      <w:bookmarkStart w:id="1582" w:name="_Toc29762472"/>
      <w:bookmarkStart w:id="1583" w:name="_Toc36026577"/>
      <w:bookmarkStart w:id="1584" w:name="_Toc37178904"/>
      <w:bookmarkStart w:id="1585" w:name="_Toc46222785"/>
      <w:bookmarkStart w:id="1586" w:name="_Toc61111598"/>
      <w:bookmarkStart w:id="1587" w:name="_Toc66810160"/>
      <w:bookmarkStart w:id="1588" w:name="_Toc74835998"/>
      <w:bookmarkStart w:id="1589" w:name="_Toc76502939"/>
      <w:bookmarkStart w:id="1590" w:name="_Toc89849915"/>
      <w:r w:rsidRPr="00A07190">
        <w:t>A.1</w:t>
      </w:r>
      <w:r w:rsidRPr="00A07190">
        <w:tab/>
        <w:t>UTRA FDD interfering signal</w:t>
      </w:r>
      <w:bookmarkEnd w:id="1581"/>
      <w:bookmarkEnd w:id="1582"/>
      <w:bookmarkEnd w:id="1583"/>
      <w:bookmarkEnd w:id="1584"/>
      <w:bookmarkEnd w:id="1585"/>
      <w:bookmarkEnd w:id="1586"/>
      <w:bookmarkEnd w:id="1587"/>
      <w:bookmarkEnd w:id="1588"/>
      <w:bookmarkEnd w:id="1589"/>
      <w:bookmarkEnd w:id="1590"/>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591" w:name="_Toc21092258"/>
      <w:bookmarkStart w:id="1592" w:name="_Toc29762473"/>
      <w:bookmarkStart w:id="1593" w:name="_Toc36026578"/>
      <w:bookmarkStart w:id="1594" w:name="_Toc37178905"/>
      <w:bookmarkStart w:id="1595" w:name="_Toc46222786"/>
      <w:bookmarkStart w:id="1596" w:name="_Toc61111599"/>
      <w:bookmarkStart w:id="1597" w:name="_Toc66810161"/>
      <w:bookmarkStart w:id="1598" w:name="_Toc74835999"/>
      <w:bookmarkStart w:id="1599" w:name="_Toc76502940"/>
      <w:bookmarkStart w:id="1600" w:name="_Toc89849916"/>
      <w:r w:rsidRPr="00A07190">
        <w:t>A.2</w:t>
      </w:r>
      <w:r w:rsidRPr="00A07190">
        <w:tab/>
        <w:t>UTRA TDD interfering signal</w:t>
      </w:r>
      <w:bookmarkEnd w:id="1591"/>
      <w:bookmarkEnd w:id="1592"/>
      <w:bookmarkEnd w:id="1593"/>
      <w:bookmarkEnd w:id="1594"/>
      <w:bookmarkEnd w:id="1595"/>
      <w:bookmarkEnd w:id="1596"/>
      <w:bookmarkEnd w:id="1597"/>
      <w:bookmarkEnd w:id="1598"/>
      <w:bookmarkEnd w:id="1599"/>
      <w:bookmarkEnd w:id="1600"/>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601" w:name="_Toc21092259"/>
      <w:bookmarkStart w:id="1602" w:name="_Toc29762474"/>
      <w:bookmarkStart w:id="1603" w:name="_Toc36026579"/>
      <w:bookmarkStart w:id="1604" w:name="_Toc37178906"/>
      <w:bookmarkStart w:id="1605" w:name="_Toc46222787"/>
      <w:bookmarkStart w:id="1606" w:name="_Toc61111600"/>
      <w:bookmarkStart w:id="1607" w:name="_Toc66810162"/>
      <w:bookmarkStart w:id="1608" w:name="_Toc74836000"/>
      <w:bookmarkStart w:id="1609" w:name="_Toc76502941"/>
      <w:bookmarkStart w:id="1610" w:name="_Toc89849917"/>
      <w:r w:rsidRPr="00A07190">
        <w:t>A.3</w:t>
      </w:r>
      <w:r w:rsidRPr="00A07190">
        <w:tab/>
        <w:t>E-UTRA interfering signal</w:t>
      </w:r>
      <w:bookmarkEnd w:id="1601"/>
      <w:bookmarkEnd w:id="1602"/>
      <w:bookmarkEnd w:id="1603"/>
      <w:bookmarkEnd w:id="1604"/>
      <w:bookmarkEnd w:id="1605"/>
      <w:bookmarkEnd w:id="1606"/>
      <w:bookmarkEnd w:id="1607"/>
      <w:bookmarkEnd w:id="1608"/>
      <w:bookmarkEnd w:id="1609"/>
      <w:bookmarkEnd w:id="1610"/>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611" w:name="_Toc21092260"/>
      <w:bookmarkStart w:id="1612" w:name="_Toc29762475"/>
      <w:bookmarkStart w:id="1613" w:name="_Toc36026580"/>
      <w:bookmarkStart w:id="1614" w:name="_Toc37178907"/>
      <w:bookmarkStart w:id="1615" w:name="_Toc46222788"/>
      <w:bookmarkStart w:id="1616" w:name="_Toc61111601"/>
      <w:bookmarkStart w:id="1617" w:name="_Toc66810163"/>
      <w:bookmarkStart w:id="1618" w:name="_Toc74836001"/>
      <w:bookmarkStart w:id="1619" w:name="_Toc76502942"/>
      <w:bookmarkStart w:id="1620" w:name="_Toc89849918"/>
      <w:r w:rsidRPr="00A07190">
        <w:t xml:space="preserve">Annex B (normative): </w:t>
      </w:r>
      <w:r w:rsidRPr="00A07190">
        <w:br/>
        <w:t>Environmental requirements for the BS equipment</w:t>
      </w:r>
      <w:bookmarkEnd w:id="1611"/>
      <w:bookmarkEnd w:id="1612"/>
      <w:bookmarkEnd w:id="1613"/>
      <w:bookmarkEnd w:id="1614"/>
      <w:bookmarkEnd w:id="1615"/>
      <w:bookmarkEnd w:id="1616"/>
      <w:bookmarkEnd w:id="1617"/>
      <w:bookmarkEnd w:id="1618"/>
      <w:bookmarkEnd w:id="1619"/>
      <w:bookmarkEnd w:id="1620"/>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621" w:name="historyclause"/>
      <w:r w:rsidRPr="00A07190">
        <w:br w:type="page"/>
      </w:r>
      <w:bookmarkStart w:id="1622" w:name="_Toc21092261"/>
      <w:bookmarkStart w:id="1623" w:name="_Toc29762476"/>
      <w:bookmarkStart w:id="1624" w:name="_Toc36026581"/>
      <w:bookmarkStart w:id="1625" w:name="_Toc37178908"/>
      <w:bookmarkStart w:id="1626" w:name="_Toc46222789"/>
      <w:bookmarkStart w:id="1627" w:name="_Toc61111602"/>
      <w:bookmarkStart w:id="1628" w:name="_Toc66810164"/>
      <w:bookmarkStart w:id="1629" w:name="_Toc74836002"/>
      <w:bookmarkStart w:id="1630" w:name="_Toc76502943"/>
      <w:bookmarkStart w:id="1631" w:name="_Toc89849919"/>
      <w:r w:rsidRPr="00A07190">
        <w:t>Annex C (informative):</w:t>
      </w:r>
      <w:r w:rsidRPr="00A07190">
        <w:br/>
        <w:t>Change history</w:t>
      </w:r>
      <w:bookmarkEnd w:id="1622"/>
      <w:bookmarkEnd w:id="1623"/>
      <w:bookmarkEnd w:id="1624"/>
      <w:bookmarkEnd w:id="1625"/>
      <w:bookmarkEnd w:id="1626"/>
      <w:bookmarkEnd w:id="1627"/>
      <w:bookmarkEnd w:id="1628"/>
      <w:bookmarkEnd w:id="1629"/>
      <w:bookmarkEnd w:id="1630"/>
      <w:bookmarkEnd w:id="16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621"/>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1C76A0" w:rsidRDefault="001C76A0">
      <w:r>
        <w:separator/>
      </w:r>
    </w:p>
  </w:endnote>
  <w:endnote w:type="continuationSeparator" w:id="0">
    <w:p w14:paraId="6009C94D" w14:textId="77777777" w:rsidR="001C76A0" w:rsidRDefault="001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1C76A0" w:rsidRDefault="001C76A0">
      <w:r>
        <w:separator/>
      </w:r>
    </w:p>
  </w:footnote>
  <w:footnote w:type="continuationSeparator" w:id="0">
    <w:p w14:paraId="6009C94B" w14:textId="77777777" w:rsidR="001C76A0" w:rsidRDefault="001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362C170D"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A62">
      <w:rPr>
        <w:rFonts w:ascii="Arial" w:hAnsi="Arial" w:cs="Arial"/>
        <w:b/>
        <w:noProof/>
        <w:sz w:val="18"/>
        <w:szCs w:val="18"/>
      </w:rPr>
      <w:t>Release 15</w:t>
    </w:r>
    <w:r>
      <w:rPr>
        <w:rFonts w:ascii="Arial" w:hAnsi="Arial" w:cs="Arial"/>
        <w:b/>
        <w:sz w:val="18"/>
        <w:szCs w:val="18"/>
      </w:rPr>
      <w:fldChar w:fldCharType="end"/>
    </w:r>
  </w:p>
  <w:p w14:paraId="6009C94F" w14:textId="5EC2C3BC"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A62">
      <w:rPr>
        <w:rFonts w:ascii="Arial" w:hAnsi="Arial" w:cs="Arial"/>
        <w:b/>
        <w:noProof/>
        <w:sz w:val="18"/>
        <w:szCs w:val="18"/>
      </w:rPr>
      <w:t>3GPP TS 37.104 V15.1415.0 (2021-0612)</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15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A71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A7159"/>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5A71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A7159"/>
    <w:pPr>
      <w:ind w:left="1418" w:hanging="1418"/>
      <w:outlineLvl w:val="3"/>
    </w:pPr>
    <w:rPr>
      <w:sz w:val="24"/>
    </w:rPr>
  </w:style>
  <w:style w:type="paragraph" w:styleId="Heading5">
    <w:name w:val="heading 5"/>
    <w:basedOn w:val="Heading4"/>
    <w:next w:val="Normal"/>
    <w:link w:val="Heading5Char"/>
    <w:qFormat/>
    <w:rsid w:val="005A7159"/>
    <w:pPr>
      <w:ind w:left="1701" w:hanging="1701"/>
      <w:outlineLvl w:val="4"/>
    </w:pPr>
    <w:rPr>
      <w:sz w:val="22"/>
    </w:rPr>
  </w:style>
  <w:style w:type="paragraph" w:styleId="Heading6">
    <w:name w:val="heading 6"/>
    <w:basedOn w:val="H6"/>
    <w:next w:val="Normal"/>
    <w:qFormat/>
    <w:rsid w:val="005A7159"/>
    <w:pPr>
      <w:outlineLvl w:val="5"/>
    </w:pPr>
  </w:style>
  <w:style w:type="paragraph" w:styleId="Heading7">
    <w:name w:val="heading 7"/>
    <w:basedOn w:val="H6"/>
    <w:next w:val="Normal"/>
    <w:qFormat/>
    <w:rsid w:val="005A7159"/>
    <w:pPr>
      <w:outlineLvl w:val="6"/>
    </w:pPr>
  </w:style>
  <w:style w:type="paragraph" w:styleId="Heading8">
    <w:name w:val="heading 8"/>
    <w:basedOn w:val="Heading1"/>
    <w:next w:val="Normal"/>
    <w:link w:val="Heading8Char"/>
    <w:qFormat/>
    <w:rsid w:val="005A7159"/>
    <w:pPr>
      <w:ind w:left="0" w:firstLine="0"/>
      <w:outlineLvl w:val="7"/>
    </w:pPr>
  </w:style>
  <w:style w:type="paragraph" w:styleId="Heading9">
    <w:name w:val="heading 9"/>
    <w:basedOn w:val="Heading8"/>
    <w:next w:val="Normal"/>
    <w:link w:val="Heading9Char"/>
    <w:qFormat/>
    <w:rsid w:val="005A7159"/>
    <w:pPr>
      <w:outlineLvl w:val="8"/>
    </w:pPr>
  </w:style>
  <w:style w:type="character" w:default="1" w:styleId="DefaultParagraphFont">
    <w:name w:val="Default Paragraph Font"/>
    <w:semiHidden/>
    <w:rsid w:val="005A71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159"/>
  </w:style>
  <w:style w:type="paragraph" w:customStyle="1" w:styleId="H6">
    <w:name w:val="H6"/>
    <w:basedOn w:val="Heading5"/>
    <w:next w:val="Normal"/>
    <w:link w:val="H6Char"/>
    <w:rsid w:val="005A7159"/>
    <w:pPr>
      <w:ind w:left="1985" w:hanging="1985"/>
      <w:outlineLvl w:val="9"/>
    </w:pPr>
    <w:rPr>
      <w:sz w:val="20"/>
    </w:rPr>
  </w:style>
  <w:style w:type="paragraph" w:styleId="TOC9">
    <w:name w:val="toc 9"/>
    <w:basedOn w:val="TOC8"/>
    <w:rsid w:val="005A7159"/>
    <w:pPr>
      <w:ind w:left="1418" w:hanging="1418"/>
    </w:pPr>
  </w:style>
  <w:style w:type="paragraph" w:styleId="TOC8">
    <w:name w:val="toc 8"/>
    <w:basedOn w:val="TOC1"/>
    <w:rsid w:val="005A7159"/>
    <w:pPr>
      <w:spacing w:before="180"/>
      <w:ind w:left="2693" w:hanging="2693"/>
    </w:pPr>
    <w:rPr>
      <w:b/>
    </w:rPr>
  </w:style>
  <w:style w:type="paragraph" w:styleId="TOC1">
    <w:name w:val="toc 1"/>
    <w:rsid w:val="005A71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7159"/>
    <w:pPr>
      <w:keepLines/>
      <w:tabs>
        <w:tab w:val="center" w:pos="4536"/>
        <w:tab w:val="right" w:pos="9072"/>
      </w:tabs>
    </w:pPr>
    <w:rPr>
      <w:noProof/>
    </w:rPr>
  </w:style>
  <w:style w:type="character" w:customStyle="1" w:styleId="ZGSM">
    <w:name w:val="ZGSM"/>
    <w:rsid w:val="005A715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A71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A71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7159"/>
    <w:pPr>
      <w:ind w:left="1701" w:hanging="1701"/>
    </w:pPr>
  </w:style>
  <w:style w:type="paragraph" w:styleId="TOC4">
    <w:name w:val="toc 4"/>
    <w:basedOn w:val="TOC3"/>
    <w:rsid w:val="005A7159"/>
    <w:pPr>
      <w:ind w:left="1418" w:hanging="1418"/>
    </w:pPr>
  </w:style>
  <w:style w:type="paragraph" w:styleId="TOC3">
    <w:name w:val="toc 3"/>
    <w:basedOn w:val="TOC2"/>
    <w:rsid w:val="005A7159"/>
    <w:pPr>
      <w:ind w:left="1134" w:hanging="1134"/>
    </w:pPr>
  </w:style>
  <w:style w:type="paragraph" w:styleId="TOC2">
    <w:name w:val="toc 2"/>
    <w:basedOn w:val="TOC1"/>
    <w:rsid w:val="005A7159"/>
    <w:pPr>
      <w:keepNext w:val="0"/>
      <w:spacing w:before="0"/>
      <w:ind w:left="851" w:hanging="851"/>
    </w:pPr>
    <w:rPr>
      <w:sz w:val="20"/>
    </w:rPr>
  </w:style>
  <w:style w:type="paragraph" w:styleId="Footer">
    <w:name w:val="footer"/>
    <w:basedOn w:val="Header"/>
    <w:rsid w:val="005A7159"/>
    <w:pPr>
      <w:jc w:val="center"/>
    </w:pPr>
    <w:rPr>
      <w:i/>
    </w:rPr>
  </w:style>
  <w:style w:type="paragraph" w:customStyle="1" w:styleId="TT">
    <w:name w:val="TT"/>
    <w:basedOn w:val="Heading1"/>
    <w:next w:val="Normal"/>
    <w:rsid w:val="005A7159"/>
    <w:pPr>
      <w:outlineLvl w:val="9"/>
    </w:pPr>
  </w:style>
  <w:style w:type="paragraph" w:customStyle="1" w:styleId="NF">
    <w:name w:val="NF"/>
    <w:basedOn w:val="NO"/>
    <w:rsid w:val="005A7159"/>
    <w:pPr>
      <w:keepNext/>
      <w:spacing w:after="0"/>
    </w:pPr>
    <w:rPr>
      <w:rFonts w:ascii="Arial" w:hAnsi="Arial"/>
      <w:sz w:val="18"/>
    </w:rPr>
  </w:style>
  <w:style w:type="paragraph" w:customStyle="1" w:styleId="NO">
    <w:name w:val="NO"/>
    <w:basedOn w:val="Normal"/>
    <w:link w:val="NOChar"/>
    <w:rsid w:val="005A7159"/>
    <w:pPr>
      <w:keepLines/>
      <w:ind w:left="1135" w:hanging="851"/>
    </w:pPr>
  </w:style>
  <w:style w:type="paragraph" w:customStyle="1" w:styleId="PL">
    <w:name w:val="PL"/>
    <w:rsid w:val="005A7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7159"/>
    <w:pPr>
      <w:jc w:val="right"/>
    </w:pPr>
  </w:style>
  <w:style w:type="paragraph" w:customStyle="1" w:styleId="TAL">
    <w:name w:val="TAL"/>
    <w:basedOn w:val="Normal"/>
    <w:link w:val="TALChar"/>
    <w:rsid w:val="005A7159"/>
    <w:pPr>
      <w:keepNext/>
      <w:keepLines/>
      <w:spacing w:after="0"/>
    </w:pPr>
    <w:rPr>
      <w:rFonts w:ascii="Arial" w:hAnsi="Arial"/>
      <w:sz w:val="18"/>
    </w:rPr>
  </w:style>
  <w:style w:type="paragraph" w:customStyle="1" w:styleId="TAH">
    <w:name w:val="TAH"/>
    <w:basedOn w:val="TAC"/>
    <w:link w:val="TAHCar"/>
    <w:rsid w:val="005A7159"/>
    <w:rPr>
      <w:b/>
    </w:rPr>
  </w:style>
  <w:style w:type="paragraph" w:customStyle="1" w:styleId="TAC">
    <w:name w:val="TAC"/>
    <w:basedOn w:val="TAL"/>
    <w:link w:val="TACChar"/>
    <w:rsid w:val="005A7159"/>
    <w:pPr>
      <w:jc w:val="center"/>
    </w:pPr>
  </w:style>
  <w:style w:type="paragraph" w:customStyle="1" w:styleId="LD">
    <w:name w:val="LD"/>
    <w:rsid w:val="005A71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A7159"/>
    <w:pPr>
      <w:keepLines/>
      <w:ind w:left="1702" w:hanging="1418"/>
    </w:pPr>
  </w:style>
  <w:style w:type="paragraph" w:customStyle="1" w:styleId="FP">
    <w:name w:val="FP"/>
    <w:basedOn w:val="Normal"/>
    <w:rsid w:val="005A7159"/>
    <w:pPr>
      <w:spacing w:after="0"/>
    </w:pPr>
  </w:style>
  <w:style w:type="paragraph" w:customStyle="1" w:styleId="NW">
    <w:name w:val="NW"/>
    <w:basedOn w:val="NO"/>
    <w:rsid w:val="005A7159"/>
    <w:pPr>
      <w:spacing w:after="0"/>
    </w:pPr>
  </w:style>
  <w:style w:type="paragraph" w:customStyle="1" w:styleId="EW">
    <w:name w:val="EW"/>
    <w:basedOn w:val="EX"/>
    <w:rsid w:val="005A7159"/>
    <w:pPr>
      <w:spacing w:after="0"/>
    </w:pPr>
  </w:style>
  <w:style w:type="paragraph" w:customStyle="1" w:styleId="B1">
    <w:name w:val="B1"/>
    <w:basedOn w:val="List"/>
    <w:link w:val="B1Char"/>
    <w:rsid w:val="005A7159"/>
  </w:style>
  <w:style w:type="paragraph" w:styleId="TOC6">
    <w:name w:val="toc 6"/>
    <w:basedOn w:val="TOC5"/>
    <w:next w:val="Normal"/>
    <w:rsid w:val="005A7159"/>
    <w:pPr>
      <w:ind w:left="1985" w:hanging="1985"/>
    </w:pPr>
  </w:style>
  <w:style w:type="paragraph" w:styleId="TOC7">
    <w:name w:val="toc 7"/>
    <w:basedOn w:val="TOC6"/>
    <w:next w:val="Normal"/>
    <w:rsid w:val="005A7159"/>
    <w:pPr>
      <w:ind w:left="2268" w:hanging="2268"/>
    </w:pPr>
  </w:style>
  <w:style w:type="paragraph" w:customStyle="1" w:styleId="EditorsNote">
    <w:name w:val="Editor's Note"/>
    <w:basedOn w:val="NO"/>
    <w:rsid w:val="005A7159"/>
    <w:rPr>
      <w:color w:val="FF0000"/>
    </w:rPr>
  </w:style>
  <w:style w:type="paragraph" w:customStyle="1" w:styleId="TH">
    <w:name w:val="TH"/>
    <w:basedOn w:val="Normal"/>
    <w:link w:val="THChar"/>
    <w:rsid w:val="005A7159"/>
    <w:pPr>
      <w:keepNext/>
      <w:keepLines/>
      <w:spacing w:before="60"/>
      <w:jc w:val="center"/>
    </w:pPr>
    <w:rPr>
      <w:rFonts w:ascii="Arial" w:hAnsi="Arial"/>
      <w:b/>
    </w:rPr>
  </w:style>
  <w:style w:type="paragraph" w:customStyle="1" w:styleId="ZA">
    <w:name w:val="ZA"/>
    <w:rsid w:val="005A71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71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71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71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7159"/>
    <w:pPr>
      <w:ind w:left="851" w:hanging="851"/>
    </w:pPr>
  </w:style>
  <w:style w:type="paragraph" w:customStyle="1" w:styleId="ZH">
    <w:name w:val="ZH"/>
    <w:rsid w:val="005A71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A7159"/>
    <w:pPr>
      <w:keepNext w:val="0"/>
      <w:spacing w:before="0" w:after="240"/>
    </w:pPr>
  </w:style>
  <w:style w:type="paragraph" w:customStyle="1" w:styleId="ZG">
    <w:name w:val="ZG"/>
    <w:rsid w:val="005A71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5A7159"/>
  </w:style>
  <w:style w:type="paragraph" w:customStyle="1" w:styleId="B3">
    <w:name w:val="B3"/>
    <w:basedOn w:val="List3"/>
    <w:rsid w:val="005A7159"/>
  </w:style>
  <w:style w:type="paragraph" w:customStyle="1" w:styleId="B4">
    <w:name w:val="B4"/>
    <w:basedOn w:val="List4"/>
    <w:rsid w:val="005A7159"/>
  </w:style>
  <w:style w:type="paragraph" w:customStyle="1" w:styleId="B5">
    <w:name w:val="B5"/>
    <w:basedOn w:val="List5"/>
    <w:rsid w:val="005A7159"/>
  </w:style>
  <w:style w:type="paragraph" w:customStyle="1" w:styleId="ZTD">
    <w:name w:val="ZTD"/>
    <w:basedOn w:val="ZB"/>
    <w:rsid w:val="005A7159"/>
    <w:pPr>
      <w:framePr w:hRule="auto" w:wrap="notBeside" w:y="852"/>
    </w:pPr>
    <w:rPr>
      <w:i w:val="0"/>
      <w:sz w:val="40"/>
    </w:rPr>
  </w:style>
  <w:style w:type="paragraph" w:customStyle="1" w:styleId="ZV">
    <w:name w:val="ZV"/>
    <w:basedOn w:val="ZU"/>
    <w:rsid w:val="005A7159"/>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5A7159"/>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5A7159"/>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5A7159"/>
    <w:rPr>
      <w:b/>
      <w:position w:val="6"/>
      <w:sz w:val="16"/>
    </w:rPr>
  </w:style>
  <w:style w:type="paragraph" w:styleId="FootnoteText">
    <w:name w:val="footnote text"/>
    <w:basedOn w:val="Normal"/>
    <w:link w:val="FootnoteTextChar"/>
    <w:semiHidden/>
    <w:rsid w:val="005A7159"/>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5A7159"/>
    <w:pPr>
      <w:ind w:left="851"/>
    </w:pPr>
  </w:style>
  <w:style w:type="paragraph" w:styleId="ListBullet2">
    <w:name w:val="List Bullet 2"/>
    <w:basedOn w:val="ListBullet"/>
    <w:rsid w:val="005A7159"/>
    <w:pPr>
      <w:ind w:left="851"/>
    </w:pPr>
  </w:style>
  <w:style w:type="paragraph" w:styleId="ListBullet3">
    <w:name w:val="List Bullet 3"/>
    <w:basedOn w:val="ListBullet2"/>
    <w:rsid w:val="005A7159"/>
    <w:pPr>
      <w:ind w:left="1135"/>
    </w:pPr>
  </w:style>
  <w:style w:type="paragraph" w:styleId="ListNumber">
    <w:name w:val="List Number"/>
    <w:basedOn w:val="List"/>
    <w:rsid w:val="005A7159"/>
  </w:style>
  <w:style w:type="paragraph" w:styleId="List2">
    <w:name w:val="List 2"/>
    <w:basedOn w:val="List"/>
    <w:rsid w:val="005A7159"/>
    <w:pPr>
      <w:ind w:left="851"/>
    </w:pPr>
  </w:style>
  <w:style w:type="paragraph" w:styleId="List3">
    <w:name w:val="List 3"/>
    <w:basedOn w:val="List2"/>
    <w:rsid w:val="005A7159"/>
    <w:pPr>
      <w:ind w:left="1135"/>
    </w:pPr>
  </w:style>
  <w:style w:type="paragraph" w:styleId="List4">
    <w:name w:val="List 4"/>
    <w:basedOn w:val="List3"/>
    <w:rsid w:val="005A7159"/>
    <w:pPr>
      <w:ind w:left="1418"/>
    </w:pPr>
  </w:style>
  <w:style w:type="paragraph" w:styleId="List5">
    <w:name w:val="List 5"/>
    <w:basedOn w:val="List4"/>
    <w:rsid w:val="005A7159"/>
    <w:pPr>
      <w:ind w:left="1702"/>
    </w:pPr>
  </w:style>
  <w:style w:type="paragraph" w:styleId="List">
    <w:name w:val="List"/>
    <w:basedOn w:val="Normal"/>
    <w:rsid w:val="005A7159"/>
    <w:pPr>
      <w:ind w:left="568" w:hanging="284"/>
    </w:pPr>
  </w:style>
  <w:style w:type="paragraph" w:styleId="ListBullet">
    <w:name w:val="List Bullet"/>
    <w:basedOn w:val="List"/>
    <w:rsid w:val="005A7159"/>
  </w:style>
  <w:style w:type="paragraph" w:styleId="ListBullet4">
    <w:name w:val="List Bullet 4"/>
    <w:basedOn w:val="ListBullet3"/>
    <w:rsid w:val="005A7159"/>
    <w:pPr>
      <w:ind w:left="1418"/>
    </w:pPr>
  </w:style>
  <w:style w:type="paragraph" w:styleId="ListBullet5">
    <w:name w:val="List Bullet 5"/>
    <w:basedOn w:val="ListBullet4"/>
    <w:rsid w:val="005A715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42681</Words>
  <Characters>243286</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3</cp:revision>
  <cp:lastPrinted>2009-11-26T09:45:00Z</cp:lastPrinted>
  <dcterms:created xsi:type="dcterms:W3CDTF">2022-01-08T17:37:00Z</dcterms:created>
  <dcterms:modified xsi:type="dcterms:W3CDTF">2022-01-08T17:37:00Z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