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29095CAC" w:rsidR="004D1C2D" w:rsidRPr="00EA3342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EA3342">
        <w:rPr>
          <w:noProof w:val="0"/>
          <w:sz w:val="64"/>
        </w:rPr>
        <w:t xml:space="preserve">3GPP TS 36.521-3 </w:t>
      </w:r>
      <w:r w:rsidR="00124135" w:rsidRPr="00EA3342">
        <w:rPr>
          <w:noProof w:val="0"/>
        </w:rPr>
        <w:t>V</w:t>
      </w:r>
      <w:r w:rsidR="00807D22" w:rsidRPr="00EA3342">
        <w:rPr>
          <w:noProof w:val="0"/>
        </w:rPr>
        <w:t>1</w:t>
      </w:r>
      <w:r w:rsidR="00C05682" w:rsidRPr="00EA3342">
        <w:rPr>
          <w:noProof w:val="0"/>
        </w:rPr>
        <w:t>6.</w:t>
      </w:r>
      <w:r w:rsidR="00A77BC1" w:rsidRPr="00EA3342">
        <w:rPr>
          <w:noProof w:val="0"/>
        </w:rPr>
        <w:t>1</w:t>
      </w:r>
      <w:r w:rsidR="00FD2E65" w:rsidRPr="00EA3342">
        <w:rPr>
          <w:noProof w:val="0"/>
        </w:rPr>
        <w:t>2</w:t>
      </w:r>
      <w:r w:rsidR="008579FC" w:rsidRPr="00EA3342">
        <w:rPr>
          <w:noProof w:val="0"/>
        </w:rPr>
        <w:t>.0</w:t>
      </w:r>
      <w:r w:rsidRPr="00EA3342">
        <w:rPr>
          <w:noProof w:val="0"/>
        </w:rPr>
        <w:t xml:space="preserve"> </w:t>
      </w:r>
      <w:r w:rsidR="009557C0" w:rsidRPr="00EA3342">
        <w:rPr>
          <w:noProof w:val="0"/>
          <w:sz w:val="32"/>
        </w:rPr>
        <w:t>(20</w:t>
      </w:r>
      <w:r w:rsidR="00F4145B" w:rsidRPr="00EA3342">
        <w:rPr>
          <w:noProof w:val="0"/>
          <w:sz w:val="32"/>
        </w:rPr>
        <w:t>2</w:t>
      </w:r>
      <w:r w:rsidR="00FD2E65" w:rsidRPr="00EA3342">
        <w:rPr>
          <w:noProof w:val="0"/>
          <w:sz w:val="32"/>
        </w:rPr>
        <w:t>2</w:t>
      </w:r>
      <w:r w:rsidR="008579FC" w:rsidRPr="00EA3342">
        <w:rPr>
          <w:noProof w:val="0"/>
          <w:sz w:val="32"/>
        </w:rPr>
        <w:t>-</w:t>
      </w:r>
      <w:r w:rsidR="00FD2E65" w:rsidRPr="00EA3342">
        <w:rPr>
          <w:noProof w:val="0"/>
          <w:sz w:val="32"/>
        </w:rPr>
        <w:t>03</w:t>
      </w:r>
      <w:r w:rsidRPr="00EA3342">
        <w:rPr>
          <w:noProof w:val="0"/>
          <w:sz w:val="32"/>
        </w:rPr>
        <w:t>)</w:t>
      </w:r>
    </w:p>
    <w:p w14:paraId="08F38732" w14:textId="77777777" w:rsidR="004D1C2D" w:rsidRPr="00EA3342" w:rsidRDefault="004D1C2D" w:rsidP="004D1C2D">
      <w:pPr>
        <w:pStyle w:val="ZB"/>
        <w:framePr w:wrap="notBeside"/>
        <w:rPr>
          <w:noProof w:val="0"/>
        </w:rPr>
      </w:pPr>
      <w:r w:rsidRPr="00EA3342">
        <w:rPr>
          <w:noProof w:val="0"/>
        </w:rPr>
        <w:t>Technical Specification</w:t>
      </w:r>
    </w:p>
    <w:p w14:paraId="01963381" w14:textId="77777777" w:rsidR="004D1C2D" w:rsidRPr="00EA3342" w:rsidRDefault="004D1C2D" w:rsidP="004D1C2D">
      <w:pPr>
        <w:pStyle w:val="ZT"/>
        <w:framePr w:wrap="notBeside"/>
        <w:rPr>
          <w:sz w:val="32"/>
          <w:szCs w:val="32"/>
        </w:rPr>
      </w:pPr>
      <w:r w:rsidRPr="00EA3342">
        <w:rPr>
          <w:sz w:val="32"/>
          <w:szCs w:val="32"/>
        </w:rPr>
        <w:t>3rd Generation Partnership Project;</w:t>
      </w:r>
    </w:p>
    <w:p w14:paraId="7A428106" w14:textId="77777777" w:rsidR="004D1C2D" w:rsidRPr="00EA3342" w:rsidRDefault="004D1C2D" w:rsidP="004D1C2D">
      <w:pPr>
        <w:pStyle w:val="ZT"/>
        <w:framePr w:wrap="notBeside"/>
        <w:rPr>
          <w:sz w:val="32"/>
          <w:szCs w:val="32"/>
        </w:rPr>
      </w:pPr>
      <w:r w:rsidRPr="00EA3342">
        <w:rPr>
          <w:sz w:val="32"/>
          <w:szCs w:val="32"/>
        </w:rPr>
        <w:t>Technical Specification Group Radio Access Network;</w:t>
      </w:r>
    </w:p>
    <w:p w14:paraId="645CC6FA" w14:textId="77777777" w:rsidR="00D834D5" w:rsidRPr="00EA3342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EA3342">
        <w:rPr>
          <w:rFonts w:cs="Arial"/>
          <w:sz w:val="32"/>
          <w:szCs w:val="32"/>
        </w:rPr>
        <w:t>Evolved Universal Ter</w:t>
      </w:r>
      <w:r w:rsidR="00F6268C" w:rsidRPr="00EA3342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EA3342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EA3342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EA3342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EA3342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EA3342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EA3342">
        <w:rPr>
          <w:rFonts w:cs="Arial"/>
          <w:sz w:val="32"/>
          <w:szCs w:val="32"/>
        </w:rPr>
        <w:t>Part 3: Radio Resource Management (RRM) conformance testing</w:t>
      </w:r>
    </w:p>
    <w:p w14:paraId="6D4930EB" w14:textId="77777777" w:rsidR="004D1C2D" w:rsidRPr="00EA3342" w:rsidRDefault="004D1C2D" w:rsidP="004D1C2D">
      <w:pPr>
        <w:pStyle w:val="ZT"/>
        <w:framePr w:wrap="notBeside"/>
        <w:rPr>
          <w:sz w:val="32"/>
          <w:szCs w:val="32"/>
        </w:rPr>
      </w:pPr>
      <w:r w:rsidRPr="00EA3342">
        <w:rPr>
          <w:sz w:val="32"/>
          <w:szCs w:val="32"/>
        </w:rPr>
        <w:t>(</w:t>
      </w:r>
      <w:r w:rsidRPr="00EA3342">
        <w:rPr>
          <w:rStyle w:val="ZGSM"/>
          <w:sz w:val="32"/>
          <w:szCs w:val="32"/>
        </w:rPr>
        <w:t xml:space="preserve">Release </w:t>
      </w:r>
      <w:r w:rsidR="00807D22" w:rsidRPr="00EA3342">
        <w:rPr>
          <w:rStyle w:val="ZGSM"/>
          <w:sz w:val="32"/>
          <w:szCs w:val="32"/>
        </w:rPr>
        <w:t>1</w:t>
      </w:r>
      <w:r w:rsidR="00C05682" w:rsidRPr="00EA3342">
        <w:rPr>
          <w:rStyle w:val="ZGSM"/>
          <w:sz w:val="32"/>
          <w:szCs w:val="32"/>
        </w:rPr>
        <w:t>6</w:t>
      </w:r>
      <w:r w:rsidRPr="00EA3342">
        <w:rPr>
          <w:sz w:val="32"/>
          <w:szCs w:val="32"/>
        </w:rPr>
        <w:t>)</w:t>
      </w:r>
    </w:p>
    <w:p w14:paraId="2BE6A04F" w14:textId="77777777" w:rsidR="004D1C2D" w:rsidRPr="00EA3342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EA3342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EA3342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EA3342">
        <w:rPr>
          <w:i/>
          <w:noProof w:val="0"/>
        </w:rPr>
        <w:fldChar w:fldCharType="begin"/>
      </w:r>
      <w:r w:rsidRPr="00EA3342">
        <w:rPr>
          <w:i/>
          <w:noProof w:val="0"/>
        </w:rPr>
        <w:instrText xml:space="preserve"> INCLUDEPICTURE "http://www.3gpp.org/images/5G-logo_500px.jpg" \* MERGEFORMATINET </w:instrText>
      </w:r>
      <w:r w:rsidRPr="00EA3342">
        <w:rPr>
          <w:i/>
          <w:noProof w:val="0"/>
        </w:rPr>
        <w:fldChar w:fldCharType="separate"/>
      </w:r>
      <w:r w:rsidR="00F96857" w:rsidRPr="00EA3342">
        <w:rPr>
          <w:i/>
          <w:noProof w:val="0"/>
        </w:rPr>
        <w:fldChar w:fldCharType="begin"/>
      </w:r>
      <w:r w:rsidR="00F96857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EA3342">
        <w:rPr>
          <w:i/>
          <w:noProof w:val="0"/>
        </w:rPr>
        <w:fldChar w:fldCharType="separate"/>
      </w:r>
      <w:r w:rsidR="00F75E0D" w:rsidRPr="00EA3342">
        <w:rPr>
          <w:i/>
          <w:noProof w:val="0"/>
        </w:rPr>
        <w:fldChar w:fldCharType="begin"/>
      </w:r>
      <w:r w:rsidR="00F75E0D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EA3342">
        <w:rPr>
          <w:i/>
          <w:noProof w:val="0"/>
        </w:rPr>
        <w:fldChar w:fldCharType="separate"/>
      </w:r>
      <w:r w:rsidR="0068174B" w:rsidRPr="00EA3342">
        <w:rPr>
          <w:i/>
          <w:noProof w:val="0"/>
        </w:rPr>
        <w:fldChar w:fldCharType="begin"/>
      </w:r>
      <w:r w:rsidR="0068174B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EA3342">
        <w:rPr>
          <w:i/>
          <w:noProof w:val="0"/>
        </w:rPr>
        <w:fldChar w:fldCharType="separate"/>
      </w:r>
      <w:r w:rsidR="00986F79" w:rsidRPr="00EA3342">
        <w:rPr>
          <w:i/>
          <w:noProof w:val="0"/>
        </w:rPr>
        <w:fldChar w:fldCharType="begin"/>
      </w:r>
      <w:r w:rsidR="00986F79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EA3342">
        <w:rPr>
          <w:i/>
          <w:noProof w:val="0"/>
        </w:rPr>
        <w:fldChar w:fldCharType="separate"/>
      </w:r>
      <w:r w:rsidR="003659AD" w:rsidRPr="00EA3342">
        <w:rPr>
          <w:i/>
          <w:noProof w:val="0"/>
        </w:rPr>
        <w:fldChar w:fldCharType="begin"/>
      </w:r>
      <w:r w:rsidR="003659AD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EA3342">
        <w:rPr>
          <w:i/>
          <w:noProof w:val="0"/>
        </w:rPr>
        <w:fldChar w:fldCharType="separate"/>
      </w:r>
      <w:r w:rsidR="0036784D" w:rsidRPr="00EA3342">
        <w:rPr>
          <w:i/>
          <w:noProof w:val="0"/>
        </w:rPr>
        <w:fldChar w:fldCharType="begin"/>
      </w:r>
      <w:r w:rsidR="0036784D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EA3342">
        <w:rPr>
          <w:i/>
          <w:noProof w:val="0"/>
        </w:rPr>
        <w:fldChar w:fldCharType="separate"/>
      </w:r>
      <w:r w:rsidR="001D5CA1" w:rsidRPr="00EA3342">
        <w:rPr>
          <w:i/>
          <w:noProof w:val="0"/>
        </w:rPr>
        <w:fldChar w:fldCharType="begin"/>
      </w:r>
      <w:r w:rsidR="001D5CA1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EA3342">
        <w:rPr>
          <w:i/>
          <w:noProof w:val="0"/>
        </w:rPr>
        <w:fldChar w:fldCharType="separate"/>
      </w:r>
      <w:r w:rsidR="00FD2E65" w:rsidRPr="00EA3342">
        <w:rPr>
          <w:i/>
          <w:noProof w:val="0"/>
        </w:rPr>
        <w:fldChar w:fldCharType="begin"/>
      </w:r>
      <w:r w:rsidR="00FD2E65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EA3342">
        <w:rPr>
          <w:i/>
          <w:noProof w:val="0"/>
        </w:rPr>
        <w:fldChar w:fldCharType="separate"/>
      </w:r>
      <w:r w:rsidR="001A74E6" w:rsidRPr="00EA3342">
        <w:rPr>
          <w:i/>
          <w:noProof w:val="0"/>
        </w:rPr>
        <w:fldChar w:fldCharType="begin"/>
      </w:r>
      <w:r w:rsidR="001A74E6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EA3342">
        <w:rPr>
          <w:i/>
          <w:noProof w:val="0"/>
        </w:rPr>
        <w:fldChar w:fldCharType="separate"/>
      </w:r>
      <w:r w:rsidR="00405A0C" w:rsidRPr="00EA3342">
        <w:rPr>
          <w:i/>
          <w:noProof w:val="0"/>
        </w:rPr>
        <w:fldChar w:fldCharType="begin"/>
      </w:r>
      <w:r w:rsidR="00405A0C" w:rsidRPr="00EA3342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EA3342">
        <w:rPr>
          <w:i/>
          <w:noProof w:val="0"/>
        </w:rPr>
        <w:fldChar w:fldCharType="separate"/>
      </w:r>
      <w:r w:rsidR="009B5B9A">
        <w:rPr>
          <w:i/>
          <w:noProof w:val="0"/>
        </w:rPr>
        <w:fldChar w:fldCharType="begin"/>
      </w:r>
      <w:r w:rsidR="009B5B9A">
        <w:rPr>
          <w:i/>
          <w:noProof w:val="0"/>
        </w:rPr>
        <w:instrText xml:space="preserve"> INCLUDEPICTURE  "http://www.3gpp.org/images/5G-logo_500px.jpg" \* MERGEFORMATINET </w:instrText>
      </w:r>
      <w:r w:rsidR="009B5B9A">
        <w:rPr>
          <w:i/>
          <w:noProof w:val="0"/>
        </w:rPr>
        <w:fldChar w:fldCharType="separate"/>
      </w:r>
      <w:r w:rsidR="00857BFE">
        <w:rPr>
          <w:i/>
          <w:noProof w:val="0"/>
        </w:rPr>
        <w:fldChar w:fldCharType="begin"/>
      </w:r>
      <w:r w:rsidR="00857BFE">
        <w:rPr>
          <w:i/>
          <w:noProof w:val="0"/>
        </w:rPr>
        <w:instrText xml:space="preserve"> INCLUDEPICTURE  "http://www.3gpp.org/images/5G-logo_500px.jpg" \* MERGEFORMATINET </w:instrText>
      </w:r>
      <w:r w:rsidR="00857BFE">
        <w:rPr>
          <w:i/>
          <w:noProof w:val="0"/>
        </w:rPr>
        <w:fldChar w:fldCharType="separate"/>
      </w:r>
      <w:r w:rsidR="009078C5">
        <w:rPr>
          <w:i/>
          <w:noProof w:val="0"/>
        </w:rPr>
        <w:fldChar w:fldCharType="begin"/>
      </w:r>
      <w:r w:rsidR="009078C5">
        <w:rPr>
          <w:i/>
          <w:noProof w:val="0"/>
        </w:rPr>
        <w:instrText xml:space="preserve"> INCLUDEPICTURE  "http://www.3gpp.org/images/5G-logo_500px.jpg" \* MERGEFORMATINET </w:instrText>
      </w:r>
      <w:r w:rsidR="009078C5">
        <w:rPr>
          <w:i/>
          <w:noProof w:val="0"/>
        </w:rPr>
        <w:fldChar w:fldCharType="separate"/>
      </w:r>
      <w:r w:rsidR="00662A5C">
        <w:rPr>
          <w:i/>
          <w:noProof w:val="0"/>
        </w:rPr>
        <w:fldChar w:fldCharType="begin"/>
      </w:r>
      <w:r w:rsidR="00662A5C">
        <w:rPr>
          <w:i/>
          <w:noProof w:val="0"/>
        </w:rPr>
        <w:instrText xml:space="preserve"> INCLUDEPICTURE  "http://www.3gpp.org/images/5G-logo_500px.jpg" \* MERGEFORMATINET </w:instrText>
      </w:r>
      <w:r w:rsidR="00662A5C">
        <w:rPr>
          <w:i/>
          <w:noProof w:val="0"/>
        </w:rPr>
        <w:fldChar w:fldCharType="separate"/>
      </w:r>
      <w:r w:rsidR="00D17B37">
        <w:rPr>
          <w:i/>
          <w:noProof w:val="0"/>
        </w:rPr>
        <w:fldChar w:fldCharType="begin"/>
      </w:r>
      <w:r w:rsidR="00D17B37">
        <w:rPr>
          <w:i/>
          <w:noProof w:val="0"/>
        </w:rPr>
        <w:instrText xml:space="preserve"> </w:instrText>
      </w:r>
      <w:r w:rsidR="00D17B37">
        <w:rPr>
          <w:i/>
          <w:noProof w:val="0"/>
        </w:rPr>
        <w:instrText>INCLUDEPICTURE  "http://www.3gpp.org/images/5G-logo_500px.jpg" \* MERGEFORMATINET</w:instrText>
      </w:r>
      <w:r w:rsidR="00D17B37">
        <w:rPr>
          <w:i/>
          <w:noProof w:val="0"/>
        </w:rPr>
        <w:instrText xml:space="preserve"> </w:instrText>
      </w:r>
      <w:r w:rsidR="00D17B37">
        <w:rPr>
          <w:i/>
          <w:noProof w:val="0"/>
        </w:rPr>
        <w:fldChar w:fldCharType="separate"/>
      </w:r>
      <w:r w:rsidR="00E2397B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5pt;height:116.5pt">
            <v:imagedata r:id="rId8" r:href="rId9"/>
          </v:shape>
        </w:pict>
      </w:r>
      <w:r w:rsidR="00D17B37">
        <w:rPr>
          <w:i/>
          <w:noProof w:val="0"/>
        </w:rPr>
        <w:fldChar w:fldCharType="end"/>
      </w:r>
      <w:r w:rsidR="00662A5C">
        <w:rPr>
          <w:i/>
          <w:noProof w:val="0"/>
        </w:rPr>
        <w:fldChar w:fldCharType="end"/>
      </w:r>
      <w:r w:rsidR="009078C5">
        <w:rPr>
          <w:i/>
          <w:noProof w:val="0"/>
        </w:rPr>
        <w:fldChar w:fldCharType="end"/>
      </w:r>
      <w:r w:rsidR="00857BFE">
        <w:rPr>
          <w:i/>
          <w:noProof w:val="0"/>
        </w:rPr>
        <w:fldChar w:fldCharType="end"/>
      </w:r>
      <w:r w:rsidR="009B5B9A">
        <w:rPr>
          <w:i/>
          <w:noProof w:val="0"/>
        </w:rPr>
        <w:fldChar w:fldCharType="end"/>
      </w:r>
      <w:r w:rsidR="00405A0C" w:rsidRPr="00EA3342">
        <w:rPr>
          <w:i/>
          <w:noProof w:val="0"/>
        </w:rPr>
        <w:fldChar w:fldCharType="end"/>
      </w:r>
      <w:r w:rsidR="001A74E6" w:rsidRPr="00EA3342">
        <w:rPr>
          <w:i/>
          <w:noProof w:val="0"/>
        </w:rPr>
        <w:fldChar w:fldCharType="end"/>
      </w:r>
      <w:r w:rsidR="00FD2E65" w:rsidRPr="00EA3342">
        <w:rPr>
          <w:i/>
          <w:noProof w:val="0"/>
        </w:rPr>
        <w:fldChar w:fldCharType="end"/>
      </w:r>
      <w:r w:rsidR="001D5CA1" w:rsidRPr="00EA3342">
        <w:rPr>
          <w:i/>
          <w:noProof w:val="0"/>
        </w:rPr>
        <w:fldChar w:fldCharType="end"/>
      </w:r>
      <w:r w:rsidR="0036784D" w:rsidRPr="00EA3342">
        <w:rPr>
          <w:i/>
          <w:noProof w:val="0"/>
        </w:rPr>
        <w:fldChar w:fldCharType="end"/>
      </w:r>
      <w:r w:rsidR="003659AD" w:rsidRPr="00EA3342">
        <w:rPr>
          <w:i/>
          <w:noProof w:val="0"/>
        </w:rPr>
        <w:fldChar w:fldCharType="end"/>
      </w:r>
      <w:r w:rsidR="00986F79" w:rsidRPr="00EA3342">
        <w:rPr>
          <w:i/>
          <w:noProof w:val="0"/>
        </w:rPr>
        <w:fldChar w:fldCharType="end"/>
      </w:r>
      <w:r w:rsidR="0068174B" w:rsidRPr="00EA3342">
        <w:rPr>
          <w:i/>
          <w:noProof w:val="0"/>
        </w:rPr>
        <w:fldChar w:fldCharType="end"/>
      </w:r>
      <w:r w:rsidR="00F75E0D" w:rsidRPr="00EA3342">
        <w:rPr>
          <w:i/>
          <w:noProof w:val="0"/>
        </w:rPr>
        <w:fldChar w:fldCharType="end"/>
      </w:r>
      <w:r w:rsidR="00F96857" w:rsidRPr="00EA3342">
        <w:rPr>
          <w:i/>
          <w:noProof w:val="0"/>
        </w:rPr>
        <w:fldChar w:fldCharType="end"/>
      </w:r>
      <w:r w:rsidRPr="00EA3342">
        <w:rPr>
          <w:i/>
          <w:noProof w:val="0"/>
        </w:rPr>
        <w:fldChar w:fldCharType="end"/>
      </w:r>
      <w:r w:rsidR="0015056D" w:rsidRPr="00EA3342">
        <w:rPr>
          <w:noProof w:val="0"/>
          <w:color w:val="0000FF"/>
        </w:rPr>
        <w:tab/>
      </w:r>
      <w:r w:rsidR="00E2397B">
        <w:rPr>
          <w:noProof w:val="0"/>
        </w:rPr>
        <w:pict w14:anchorId="7B98105D">
          <v:shape id="_x0000_i1026" type="#_x0000_t75" style="width:128pt;height:75pt">
            <v:imagedata r:id="rId10" o:title="3GPP-logo_web"/>
          </v:shape>
        </w:pict>
      </w:r>
    </w:p>
    <w:p w14:paraId="0364C997" w14:textId="77777777" w:rsidR="0015056D" w:rsidRPr="00EA3342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EA3342" w:rsidRDefault="004D1C2D" w:rsidP="004D1C2D">
      <w:pPr>
        <w:framePr w:h="1377" w:hRule="exact" w:wrap="notBeside" w:vAnchor="page" w:hAnchor="margin" w:y="15305"/>
        <w:rPr>
          <w:sz w:val="16"/>
        </w:rPr>
      </w:pPr>
      <w:r w:rsidRPr="00EA3342">
        <w:rPr>
          <w:sz w:val="16"/>
        </w:rPr>
        <w:t>The present document has been developed within the 3</w:t>
      </w:r>
      <w:r w:rsidRPr="00EA3342">
        <w:rPr>
          <w:sz w:val="16"/>
          <w:vertAlign w:val="superscript"/>
        </w:rPr>
        <w:t>rd</w:t>
      </w:r>
      <w:r w:rsidRPr="00EA3342">
        <w:rPr>
          <w:sz w:val="16"/>
        </w:rPr>
        <w:t xml:space="preserve"> Generation Partnership Project (3GPP</w:t>
      </w:r>
      <w:r w:rsidRPr="00EA3342">
        <w:rPr>
          <w:sz w:val="16"/>
          <w:vertAlign w:val="superscript"/>
        </w:rPr>
        <w:t xml:space="preserve"> TM</w:t>
      </w:r>
      <w:r w:rsidRPr="00EA3342">
        <w:rPr>
          <w:sz w:val="16"/>
        </w:rPr>
        <w:t>) and may be further elaborated for the purposes of 3GPP.</w:t>
      </w:r>
      <w:r w:rsidRPr="00EA3342">
        <w:rPr>
          <w:sz w:val="16"/>
        </w:rPr>
        <w:br/>
        <w:t>The present document has not been subject to any approval process by the 3GPP</w:t>
      </w:r>
      <w:r w:rsidRPr="00EA3342">
        <w:rPr>
          <w:sz w:val="16"/>
          <w:vertAlign w:val="superscript"/>
        </w:rPr>
        <w:t xml:space="preserve"> </w:t>
      </w:r>
      <w:r w:rsidRPr="00EA3342">
        <w:rPr>
          <w:sz w:val="16"/>
        </w:rPr>
        <w:t>Organizational Partners and shall not be implemented.</w:t>
      </w:r>
      <w:r w:rsidRPr="00EA3342">
        <w:rPr>
          <w:sz w:val="16"/>
        </w:rPr>
        <w:br/>
        <w:t>This Specification is provided for future development work within 3GPP</w:t>
      </w:r>
      <w:r w:rsidRPr="00EA3342">
        <w:rPr>
          <w:sz w:val="16"/>
          <w:vertAlign w:val="superscript"/>
        </w:rPr>
        <w:t xml:space="preserve"> </w:t>
      </w:r>
      <w:r w:rsidRPr="00EA3342">
        <w:rPr>
          <w:sz w:val="16"/>
        </w:rPr>
        <w:t>only. The Organizational Partners accept no liability for any use of this Specification.</w:t>
      </w:r>
      <w:r w:rsidRPr="00EA3342">
        <w:rPr>
          <w:sz w:val="16"/>
        </w:rPr>
        <w:br/>
        <w:t>Specifications and reports for implementation of the 3GPP</w:t>
      </w:r>
      <w:r w:rsidRPr="00EA3342">
        <w:rPr>
          <w:sz w:val="16"/>
          <w:vertAlign w:val="superscript"/>
        </w:rPr>
        <w:t xml:space="preserve"> TM</w:t>
      </w:r>
      <w:r w:rsidRPr="00EA3342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EA3342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EA3342" w:rsidRDefault="004D1C2D" w:rsidP="004D1C2D"/>
    <w:bookmarkEnd w:id="0"/>
    <w:p w14:paraId="7B4B443B" w14:textId="77777777" w:rsidR="004D1C2D" w:rsidRPr="00EA3342" w:rsidRDefault="004D1C2D" w:rsidP="004D1C2D">
      <w:pPr>
        <w:sectPr w:rsidR="004D1C2D" w:rsidRPr="00EA334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EA3342" w:rsidRDefault="004D1C2D" w:rsidP="004D1C2D"/>
    <w:p w14:paraId="4842A0E1" w14:textId="77777777" w:rsidR="004D1C2D" w:rsidRPr="00EA3342" w:rsidRDefault="004D1C2D" w:rsidP="004D1C2D"/>
    <w:p w14:paraId="3F22B83F" w14:textId="77777777" w:rsidR="004D1C2D" w:rsidRPr="00EA3342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A3342">
        <w:t>Keywords</w:t>
      </w:r>
    </w:p>
    <w:p w14:paraId="320320EE" w14:textId="77777777" w:rsidR="004D1C2D" w:rsidRPr="00EA3342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A3342">
        <w:rPr>
          <w:rFonts w:ascii="Arial" w:hAnsi="Arial"/>
          <w:sz w:val="18"/>
        </w:rPr>
        <w:t>LTE, terminal, testing</w:t>
      </w:r>
    </w:p>
    <w:p w14:paraId="3D130E59" w14:textId="77777777" w:rsidR="004D1C2D" w:rsidRPr="00EA3342" w:rsidRDefault="004D1C2D" w:rsidP="004D1C2D"/>
    <w:p w14:paraId="1F1A358A" w14:textId="77777777" w:rsidR="004D1C2D" w:rsidRPr="00EA3342" w:rsidRDefault="004D1C2D" w:rsidP="004D1C2D"/>
    <w:p w14:paraId="4B84B45E" w14:textId="77777777" w:rsidR="004D1C2D" w:rsidRPr="00EA3342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A3342">
        <w:rPr>
          <w:rFonts w:ascii="Arial" w:hAnsi="Arial"/>
          <w:b/>
          <w:i/>
        </w:rPr>
        <w:t>3GPP</w:t>
      </w:r>
    </w:p>
    <w:p w14:paraId="3D084DB2" w14:textId="77777777" w:rsidR="004D1C2D" w:rsidRPr="00EA3342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A3342">
        <w:t>Postal address</w:t>
      </w:r>
    </w:p>
    <w:p w14:paraId="02996D73" w14:textId="77777777" w:rsidR="004D1C2D" w:rsidRPr="00EA3342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EA3342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A3342">
        <w:t>3GPP support office address</w:t>
      </w:r>
    </w:p>
    <w:p w14:paraId="09713684" w14:textId="77777777" w:rsidR="004D1C2D" w:rsidRPr="00EA3342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A3342">
        <w:rPr>
          <w:rFonts w:ascii="Arial" w:hAnsi="Arial"/>
          <w:sz w:val="18"/>
        </w:rPr>
        <w:t xml:space="preserve">650 Route des </w:t>
      </w:r>
      <w:proofErr w:type="spellStart"/>
      <w:r w:rsidRPr="00EA3342">
        <w:rPr>
          <w:rFonts w:ascii="Arial" w:hAnsi="Arial"/>
          <w:sz w:val="18"/>
        </w:rPr>
        <w:t>Lucioles</w:t>
      </w:r>
      <w:proofErr w:type="spellEnd"/>
      <w:r w:rsidRPr="00EA3342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EA3342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EA3342">
        <w:rPr>
          <w:rFonts w:ascii="Arial" w:hAnsi="Arial"/>
          <w:sz w:val="18"/>
        </w:rPr>
        <w:t>Valbonne</w:t>
      </w:r>
      <w:proofErr w:type="spellEnd"/>
      <w:r w:rsidRPr="00EA3342">
        <w:rPr>
          <w:rFonts w:ascii="Arial" w:hAnsi="Arial"/>
          <w:sz w:val="18"/>
        </w:rPr>
        <w:t xml:space="preserve"> - FRANCE</w:t>
      </w:r>
    </w:p>
    <w:p w14:paraId="109A0663" w14:textId="77777777" w:rsidR="004D1C2D" w:rsidRPr="00EA3342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A3342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EA3342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A3342">
        <w:t>Internet</w:t>
      </w:r>
    </w:p>
    <w:p w14:paraId="446994DE" w14:textId="77777777" w:rsidR="004D1C2D" w:rsidRPr="00EA3342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A3342">
        <w:rPr>
          <w:rFonts w:ascii="Arial" w:hAnsi="Arial"/>
          <w:sz w:val="18"/>
        </w:rPr>
        <w:t>http://www.3gpp.org</w:t>
      </w:r>
    </w:p>
    <w:p w14:paraId="2180EDE1" w14:textId="77777777" w:rsidR="004D1C2D" w:rsidRPr="00EA3342" w:rsidRDefault="004D1C2D" w:rsidP="004D1C2D"/>
    <w:p w14:paraId="6A32936C" w14:textId="77777777" w:rsidR="004D1C2D" w:rsidRPr="00EA3342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EA3342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A3342">
        <w:rPr>
          <w:rFonts w:ascii="Arial" w:hAnsi="Arial"/>
          <w:b/>
          <w:i/>
        </w:rPr>
        <w:t>Copyright Notification</w:t>
      </w:r>
    </w:p>
    <w:p w14:paraId="2CF9EEDD" w14:textId="77777777" w:rsidR="004D1C2D" w:rsidRPr="00EA3342" w:rsidRDefault="004D1C2D" w:rsidP="004D1C2D">
      <w:pPr>
        <w:pStyle w:val="FP"/>
        <w:framePr w:h="3057" w:hRule="exact" w:wrap="notBeside" w:vAnchor="page" w:hAnchor="margin" w:y="12605"/>
        <w:jc w:val="center"/>
      </w:pPr>
      <w:r w:rsidRPr="00EA3342">
        <w:t>No part may be reproduced except as authorized by written permission.</w:t>
      </w:r>
      <w:r w:rsidRPr="00EA3342">
        <w:br/>
        <w:t>The copyright and the foregoing restriction extend to reproduction in all media.</w:t>
      </w:r>
    </w:p>
    <w:p w14:paraId="0B4D61D7" w14:textId="77777777" w:rsidR="004D1C2D" w:rsidRPr="00EA3342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75DC63B7" w:rsidR="004D1C2D" w:rsidRPr="00EA3342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A3342">
        <w:rPr>
          <w:sz w:val="18"/>
        </w:rPr>
        <w:t>© 20</w:t>
      </w:r>
      <w:r w:rsidR="00F4145B" w:rsidRPr="00EA3342">
        <w:rPr>
          <w:sz w:val="18"/>
        </w:rPr>
        <w:t>2</w:t>
      </w:r>
      <w:r w:rsidR="00FD2E65" w:rsidRPr="00EA3342">
        <w:rPr>
          <w:sz w:val="18"/>
        </w:rPr>
        <w:t>2</w:t>
      </w:r>
      <w:r w:rsidRPr="00EA3342">
        <w:rPr>
          <w:sz w:val="18"/>
        </w:rPr>
        <w:t xml:space="preserve">, 3GPP Organizational Partners (ARIB, ATIS, CCSA, ETSI, </w:t>
      </w:r>
      <w:r w:rsidR="003C37E0" w:rsidRPr="00EA3342">
        <w:rPr>
          <w:sz w:val="18"/>
        </w:rPr>
        <w:t xml:space="preserve">TSDSI, </w:t>
      </w:r>
      <w:r w:rsidRPr="00EA3342">
        <w:rPr>
          <w:sz w:val="18"/>
        </w:rPr>
        <w:t>TTA, TTC).</w:t>
      </w:r>
    </w:p>
    <w:p w14:paraId="04B1CDEF" w14:textId="77777777" w:rsidR="004D1C2D" w:rsidRPr="00EA3342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A3342">
        <w:rPr>
          <w:sz w:val="18"/>
        </w:rPr>
        <w:t>All rights reserved.</w:t>
      </w:r>
    </w:p>
    <w:p w14:paraId="343600F9" w14:textId="77777777" w:rsidR="004D1C2D" w:rsidRPr="00EA3342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EA3342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EA3342">
        <w:rPr>
          <w:sz w:val="18"/>
        </w:rPr>
        <w:t>UMTS™ is a Trade Mark of ETSI registered for the benefit of its members</w:t>
      </w:r>
    </w:p>
    <w:p w14:paraId="49278BF9" w14:textId="77777777" w:rsidR="004D1C2D" w:rsidRPr="00EA3342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EA3342">
        <w:rPr>
          <w:sz w:val="18"/>
        </w:rPr>
        <w:t>3GPP™ is a Trade Mark of ETSI registered for the benefit of its Members and of the 3GPP Organizational Partners</w:t>
      </w:r>
      <w:r w:rsidRPr="00EA3342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EA3342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EA3342">
        <w:rPr>
          <w:sz w:val="18"/>
        </w:rPr>
        <w:t>GSM® and the GSM logo are registered and owned by the GSM Association</w:t>
      </w:r>
    </w:p>
    <w:p w14:paraId="463B4EA4" w14:textId="77777777" w:rsidR="004D1C2D" w:rsidRPr="00EA3342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EA3342" w:rsidRDefault="000208EC" w:rsidP="00946B2E">
      <w:pPr>
        <w:pStyle w:val="TT"/>
      </w:pPr>
      <w:r w:rsidRPr="00EA3342">
        <w:br w:type="page"/>
      </w:r>
      <w:r w:rsidRPr="00EA3342">
        <w:lastRenderedPageBreak/>
        <w:t>Contents</w:t>
      </w:r>
    </w:p>
    <w:p w14:paraId="509AB973" w14:textId="77777777" w:rsidR="00662A5C" w:rsidRPr="00D17B37" w:rsidRDefault="00431C70">
      <w:pPr>
        <w:pStyle w:val="TOC1"/>
        <w:rPr>
          <w:rFonts w:ascii="Calibri" w:hAnsi="Calibri"/>
          <w:szCs w:val="22"/>
          <w:lang w:eastAsia="en-GB"/>
        </w:rPr>
      </w:pPr>
      <w:r w:rsidRPr="00EA3342">
        <w:rPr>
          <w:noProof w:val="0"/>
        </w:rPr>
        <w:fldChar w:fldCharType="begin"/>
      </w:r>
      <w:r w:rsidRPr="00EA3342">
        <w:rPr>
          <w:noProof w:val="0"/>
        </w:rPr>
        <w:instrText xml:space="preserve"> TOC \o "1-9" </w:instrText>
      </w:r>
      <w:r w:rsidRPr="00EA3342">
        <w:rPr>
          <w:noProof w:val="0"/>
        </w:rPr>
        <w:fldChar w:fldCharType="separate"/>
      </w:r>
      <w:r w:rsidR="00662A5C">
        <w:t>Foreword</w:t>
      </w:r>
      <w:r w:rsidR="00662A5C">
        <w:tab/>
        <w:t>124</w:t>
      </w:r>
    </w:p>
    <w:p w14:paraId="5AC94645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Introduction</w:t>
      </w:r>
      <w:r>
        <w:tab/>
        <w:t>124</w:t>
      </w:r>
    </w:p>
    <w:p w14:paraId="7699A891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D17B37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125</w:t>
      </w:r>
    </w:p>
    <w:p w14:paraId="7FE4CB44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D17B37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125</w:t>
      </w:r>
    </w:p>
    <w:p w14:paraId="0756F501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D17B37">
        <w:rPr>
          <w:rFonts w:ascii="Calibri" w:hAnsi="Calibri"/>
          <w:szCs w:val="22"/>
          <w:lang w:eastAsia="en-GB"/>
        </w:rPr>
        <w:tab/>
      </w:r>
      <w:r>
        <w:t>Definition of terms, symbols and abbreviations</w:t>
      </w:r>
      <w:r>
        <w:tab/>
        <w:t>126</w:t>
      </w:r>
    </w:p>
    <w:p w14:paraId="2E01E03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Terms</w:t>
      </w:r>
      <w:r>
        <w:tab/>
        <w:t>126</w:t>
      </w:r>
    </w:p>
    <w:p w14:paraId="1904327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128</w:t>
      </w:r>
    </w:p>
    <w:p w14:paraId="5110E2C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129</w:t>
      </w:r>
    </w:p>
    <w:p w14:paraId="0FDA086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131</w:t>
      </w:r>
    </w:p>
    <w:p w14:paraId="3A810BCB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Additional notation</w:t>
      </w:r>
      <w:r>
        <w:tab/>
        <w:t>131</w:t>
      </w:r>
    </w:p>
    <w:p w14:paraId="03AE435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3.5.1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Groups of bands</w:t>
      </w:r>
      <w:r>
        <w:tab/>
        <w:t>131</w:t>
      </w:r>
    </w:p>
    <w:p w14:paraId="4F59225D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3A</w:t>
      </w:r>
      <w:r w:rsidRPr="00D17B37">
        <w:rPr>
          <w:rFonts w:ascii="Calibri" w:hAnsi="Calibri"/>
          <w:szCs w:val="22"/>
          <w:lang w:eastAsia="en-GB"/>
        </w:rPr>
        <w:tab/>
      </w:r>
      <w:r>
        <w:t>Requirements for support of RRM</w:t>
      </w:r>
      <w:r>
        <w:tab/>
        <w:t>133</w:t>
      </w:r>
    </w:p>
    <w:p w14:paraId="29881C8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133</w:t>
      </w:r>
    </w:p>
    <w:p w14:paraId="65BA6F1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Requirements Classification for Statistical Testing</w:t>
      </w:r>
      <w:r>
        <w:tab/>
        <w:t>134</w:t>
      </w:r>
    </w:p>
    <w:p w14:paraId="3C4459E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RRM Test Configurations</w:t>
      </w:r>
      <w:r>
        <w:tab/>
        <w:t>134</w:t>
      </w:r>
    </w:p>
    <w:p w14:paraId="25392A7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UE with Single or Multiple Antenna Connector</w:t>
      </w:r>
      <w:r>
        <w:tab/>
        <w:t>134</w:t>
      </w:r>
    </w:p>
    <w:p w14:paraId="1D1ED84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configuration for Inter band test cases</w:t>
      </w:r>
      <w:r>
        <w:tab/>
        <w:t>134</w:t>
      </w:r>
    </w:p>
    <w:p w14:paraId="435B9C0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configuration for Inter RAT test cases</w:t>
      </w:r>
      <w:r>
        <w:tab/>
        <w:t>135</w:t>
      </w:r>
    </w:p>
    <w:p w14:paraId="2C7D343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UE with Multiband Capability</w:t>
      </w:r>
      <w:r>
        <w:tab/>
        <w:t>135</w:t>
      </w:r>
    </w:p>
    <w:p w14:paraId="5A484DD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operating band configuration</w:t>
      </w:r>
      <w:r>
        <w:tab/>
        <w:t>135</w:t>
      </w:r>
    </w:p>
    <w:p w14:paraId="22DEE54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3A.3.6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CA configuration</w:t>
      </w:r>
      <w:r>
        <w:tab/>
        <w:t>136</w:t>
      </w:r>
    </w:p>
    <w:p w14:paraId="5C0DD8A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3A.3.7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category 0 testing</w:t>
      </w:r>
      <w:r>
        <w:tab/>
        <w:t>136</w:t>
      </w:r>
    </w:p>
    <w:p w14:paraId="1A3CBFE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Antenna Configuration</w:t>
      </w:r>
      <w:r>
        <w:tab/>
        <w:t>136</w:t>
      </w:r>
    </w:p>
    <w:p w14:paraId="2799EC5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3A.4.1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Antenna connection</w:t>
      </w:r>
      <w:r w:rsidRPr="00B44A29">
        <w:rPr>
          <w:snapToGrid w:val="0"/>
          <w:lang w:eastAsia="zh-CN"/>
        </w:rPr>
        <w:t xml:space="preserve"> for 4 Rx capable UEs</w:t>
      </w:r>
      <w:r>
        <w:tab/>
        <w:t>136</w:t>
      </w:r>
    </w:p>
    <w:p w14:paraId="570C71A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3A.4.1.1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137159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3A.4.1.2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136</w:t>
      </w:r>
    </w:p>
    <w:p w14:paraId="7E742C2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3A.4.1.2.1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Single carrier tests</w:t>
      </w:r>
      <w:r>
        <w:tab/>
        <w:t>136</w:t>
      </w:r>
    </w:p>
    <w:p w14:paraId="49CFFC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3A.4.1.2.2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137</w:t>
      </w:r>
    </w:p>
    <w:p w14:paraId="4B2752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3A.4.1.2.3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Antenna connection for bands where 2RX is supported</w:t>
      </w:r>
      <w:r>
        <w:tab/>
        <w:t>138</w:t>
      </w:r>
    </w:p>
    <w:p w14:paraId="3E9079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3A.4.1.2.4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Antenna connection for bands where 4RX is supported</w:t>
      </w:r>
      <w:r>
        <w:tab/>
        <w:t>138</w:t>
      </w:r>
    </w:p>
    <w:p w14:paraId="479505E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138</w:t>
      </w:r>
    </w:p>
    <w:p w14:paraId="3B1007F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710D9C0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138</w:t>
      </w:r>
    </w:p>
    <w:p w14:paraId="32271BC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3A.6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139</w:t>
      </w:r>
    </w:p>
    <w:p w14:paraId="2161380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29AE0CE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3A.6.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139</w:t>
      </w:r>
    </w:p>
    <w:p w14:paraId="1531B68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3A.7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case selection criteria for RRM Carrier Aggregation</w:t>
      </w:r>
      <w:r>
        <w:tab/>
        <w:t>139</w:t>
      </w:r>
    </w:p>
    <w:p w14:paraId="2F347D9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0BC2B8D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3A.7.2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139</w:t>
      </w:r>
    </w:p>
    <w:p w14:paraId="4839BF4F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4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E-UTRAN RRC_IDLE State Mobility</w:t>
      </w:r>
      <w:r>
        <w:tab/>
        <w:t>140</w:t>
      </w:r>
    </w:p>
    <w:p w14:paraId="6A6D242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 xml:space="preserve">E-UTRAN </w:t>
      </w:r>
      <w:r w:rsidRPr="00B44A29">
        <w:rPr>
          <w:bCs/>
          <w:highlight w:val="cyan"/>
        </w:rPr>
        <w:t>Cell</w:t>
      </w:r>
      <w:r w:rsidRPr="00B44A29">
        <w:rPr>
          <w:highlight w:val="cyan"/>
        </w:rPr>
        <w:t xml:space="preserve"> </w:t>
      </w:r>
      <w:r w:rsidRPr="00B44A29">
        <w:rPr>
          <w:bCs/>
          <w:highlight w:val="cyan"/>
        </w:rPr>
        <w:t>Selection</w:t>
      </w:r>
      <w:r>
        <w:tab/>
        <w:t>140</w:t>
      </w:r>
    </w:p>
    <w:p w14:paraId="78118A1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Cell Re-Selection</w:t>
      </w:r>
      <w:r>
        <w:tab/>
        <w:t>140</w:t>
      </w:r>
    </w:p>
    <w:p w14:paraId="53EB99F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FDD cell re-selection intra frequency case</w:t>
      </w:r>
      <w:r>
        <w:tab/>
        <w:t>140</w:t>
      </w:r>
    </w:p>
    <w:p w14:paraId="107DFA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140</w:t>
      </w:r>
    </w:p>
    <w:p w14:paraId="4BFB6C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140</w:t>
      </w:r>
    </w:p>
    <w:p w14:paraId="0770D2E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140</w:t>
      </w:r>
    </w:p>
    <w:p w14:paraId="0E5703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141</w:t>
      </w:r>
    </w:p>
    <w:p w14:paraId="3B232A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141</w:t>
      </w:r>
    </w:p>
    <w:p w14:paraId="4F1008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142</w:t>
      </w:r>
    </w:p>
    <w:p w14:paraId="3518E0C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143</w:t>
      </w:r>
    </w:p>
    <w:p w14:paraId="167328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143</w:t>
      </w:r>
    </w:p>
    <w:p w14:paraId="5AEE2E8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 w:rsidRPr="00B44A29">
        <w:rPr>
          <w:bCs/>
        </w:rPr>
        <w:t>N</w:t>
      </w:r>
      <w:r>
        <w:t xml:space="preserve"> TDD - TDD </w:t>
      </w:r>
      <w:r w:rsidRPr="00B44A29">
        <w:rPr>
          <w:bCs/>
        </w:rPr>
        <w:t>cell re-selection i</w:t>
      </w:r>
      <w:r>
        <w:t>ntra frequency case</w:t>
      </w:r>
      <w:r>
        <w:tab/>
        <w:t>145</w:t>
      </w:r>
    </w:p>
    <w:p w14:paraId="7E7BCB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lastRenderedPageBreak/>
        <w:t>4.2.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145</w:t>
      </w:r>
    </w:p>
    <w:p w14:paraId="6E3730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145</w:t>
      </w:r>
    </w:p>
    <w:p w14:paraId="565A97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145</w:t>
      </w:r>
    </w:p>
    <w:p w14:paraId="6C77D3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145</w:t>
      </w:r>
    </w:p>
    <w:p w14:paraId="4BF50C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145</w:t>
      </w:r>
    </w:p>
    <w:p w14:paraId="12EF4E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146</w:t>
      </w:r>
    </w:p>
    <w:p w14:paraId="01A9E0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147</w:t>
      </w:r>
    </w:p>
    <w:p w14:paraId="6D2864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147</w:t>
      </w:r>
    </w:p>
    <w:p w14:paraId="41AB583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 w:rsidRPr="00B44A29">
        <w:rPr>
          <w:bCs/>
        </w:rPr>
        <w:t>N</w:t>
      </w:r>
      <w:r>
        <w:t xml:space="preserve"> FDD - FDD </w:t>
      </w:r>
      <w:r w:rsidRPr="00B44A29">
        <w:rPr>
          <w:bCs/>
        </w:rPr>
        <w:t>cell re-selection i</w:t>
      </w:r>
      <w:r>
        <w:t>nter frequency case</w:t>
      </w:r>
      <w:r>
        <w:tab/>
        <w:t>149</w:t>
      </w:r>
    </w:p>
    <w:p w14:paraId="6563A4F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149</w:t>
      </w:r>
    </w:p>
    <w:p w14:paraId="3ABCB5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149</w:t>
      </w:r>
    </w:p>
    <w:p w14:paraId="74872A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149</w:t>
      </w:r>
    </w:p>
    <w:p w14:paraId="007CD9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150</w:t>
      </w:r>
    </w:p>
    <w:p w14:paraId="50B30B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150</w:t>
      </w:r>
    </w:p>
    <w:p w14:paraId="7FBDE19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151</w:t>
      </w:r>
    </w:p>
    <w:p w14:paraId="3283B6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152</w:t>
      </w:r>
    </w:p>
    <w:p w14:paraId="0206780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152</w:t>
      </w:r>
    </w:p>
    <w:p w14:paraId="4D38938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 w:rsidRPr="00B44A29">
        <w:rPr>
          <w:bCs/>
        </w:rPr>
        <w:t>N</w:t>
      </w:r>
      <w:r>
        <w:t xml:space="preserve"> FDD - TDD </w:t>
      </w:r>
      <w:r w:rsidRPr="00B44A29">
        <w:rPr>
          <w:bCs/>
        </w:rPr>
        <w:t>cell re-selection i</w:t>
      </w:r>
      <w:r>
        <w:t>nter frequency case</w:t>
      </w:r>
      <w:r>
        <w:tab/>
        <w:t>154</w:t>
      </w:r>
    </w:p>
    <w:p w14:paraId="0E8108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154</w:t>
      </w:r>
    </w:p>
    <w:p w14:paraId="073F42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154</w:t>
      </w:r>
    </w:p>
    <w:p w14:paraId="20E299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154</w:t>
      </w:r>
    </w:p>
    <w:p w14:paraId="3034D1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155</w:t>
      </w:r>
    </w:p>
    <w:p w14:paraId="7544DA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155</w:t>
      </w:r>
    </w:p>
    <w:p w14:paraId="6D8EC1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156</w:t>
      </w:r>
    </w:p>
    <w:p w14:paraId="189FA0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157</w:t>
      </w:r>
    </w:p>
    <w:p w14:paraId="3ED7A5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157</w:t>
      </w:r>
    </w:p>
    <w:p w14:paraId="71F8663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 w:rsidRPr="00B44A29">
        <w:rPr>
          <w:bCs/>
        </w:rPr>
        <w:t>N</w:t>
      </w:r>
      <w:r>
        <w:t xml:space="preserve"> TDD - FDD </w:t>
      </w:r>
      <w:r w:rsidRPr="00B44A29">
        <w:rPr>
          <w:bCs/>
        </w:rPr>
        <w:t>cell re-selection i</w:t>
      </w:r>
      <w:r>
        <w:t>nter frequency case</w:t>
      </w:r>
      <w:r>
        <w:tab/>
        <w:t>160</w:t>
      </w:r>
    </w:p>
    <w:p w14:paraId="617686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160</w:t>
      </w:r>
    </w:p>
    <w:p w14:paraId="1B1D53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160</w:t>
      </w:r>
    </w:p>
    <w:p w14:paraId="4F2067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160</w:t>
      </w:r>
    </w:p>
    <w:p w14:paraId="2921D8F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161</w:t>
      </w:r>
    </w:p>
    <w:p w14:paraId="128D9CD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161</w:t>
      </w:r>
    </w:p>
    <w:p w14:paraId="5DC638B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162</w:t>
      </w:r>
    </w:p>
    <w:p w14:paraId="187AE4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163</w:t>
      </w:r>
    </w:p>
    <w:p w14:paraId="3D9DE8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163</w:t>
      </w:r>
    </w:p>
    <w:p w14:paraId="6DE4F8C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.2.6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 w:rsidRPr="00B44A29">
        <w:rPr>
          <w:bCs/>
        </w:rPr>
        <w:t>N</w:t>
      </w:r>
      <w:r>
        <w:t xml:space="preserve"> TDD - TDD </w:t>
      </w:r>
      <w:r w:rsidRPr="00B44A29">
        <w:rPr>
          <w:bCs/>
        </w:rPr>
        <w:t>cell re-selection i</w:t>
      </w:r>
      <w:r>
        <w:t>nter frequency case</w:t>
      </w:r>
      <w:r>
        <w:tab/>
        <w:t>166</w:t>
      </w:r>
    </w:p>
    <w:p w14:paraId="0429F1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166</w:t>
      </w:r>
    </w:p>
    <w:p w14:paraId="5816D6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166</w:t>
      </w:r>
    </w:p>
    <w:p w14:paraId="7F2E82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166</w:t>
      </w:r>
    </w:p>
    <w:p w14:paraId="3642D8D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167</w:t>
      </w:r>
    </w:p>
    <w:p w14:paraId="3D86B5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6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167</w:t>
      </w:r>
    </w:p>
    <w:p w14:paraId="73E855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6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168</w:t>
      </w:r>
    </w:p>
    <w:p w14:paraId="333068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6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169</w:t>
      </w:r>
    </w:p>
    <w:p w14:paraId="6337E7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169</w:t>
      </w:r>
    </w:p>
    <w:p w14:paraId="72BEF1A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bCs/>
        </w:rPr>
        <w:t>E-UTRAN FDD - FDD Inter frequency case in the existence of non-allowed CSG cell</w:t>
      </w:r>
      <w:r>
        <w:tab/>
        <w:t>172</w:t>
      </w:r>
    </w:p>
    <w:p w14:paraId="22492A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172</w:t>
      </w:r>
    </w:p>
    <w:p w14:paraId="6BDFDA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172</w:t>
      </w:r>
    </w:p>
    <w:p w14:paraId="05C91C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172</w:t>
      </w:r>
    </w:p>
    <w:p w14:paraId="0F4C62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173</w:t>
      </w:r>
    </w:p>
    <w:p w14:paraId="0072EB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173</w:t>
      </w:r>
    </w:p>
    <w:p w14:paraId="53C841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174</w:t>
      </w:r>
    </w:p>
    <w:p w14:paraId="448DB23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175</w:t>
      </w:r>
    </w:p>
    <w:p w14:paraId="0AFBD2A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177</w:t>
      </w:r>
    </w:p>
    <w:p w14:paraId="79CC701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bCs/>
        </w:rPr>
        <w:t>E-UTRAN TDD - TDD Inter frequency case in the existence of non-allowed CSG cell</w:t>
      </w:r>
      <w:r>
        <w:tab/>
        <w:t>179</w:t>
      </w:r>
    </w:p>
    <w:p w14:paraId="32F4D0A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4.2.8.</w:t>
      </w:r>
      <w:r w:rsidRPr="00B44A29">
        <w:rPr>
          <w:rFonts w:eastAsia="MS Mincho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179</w:t>
      </w:r>
    </w:p>
    <w:p w14:paraId="74F5C7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179</w:t>
      </w:r>
    </w:p>
    <w:p w14:paraId="13E4E7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179</w:t>
      </w:r>
    </w:p>
    <w:p w14:paraId="4F8E06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180</w:t>
      </w:r>
    </w:p>
    <w:p w14:paraId="16A3E8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180</w:t>
      </w:r>
    </w:p>
    <w:p w14:paraId="2912D12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181</w:t>
      </w:r>
    </w:p>
    <w:p w14:paraId="51EF55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182</w:t>
      </w:r>
    </w:p>
    <w:p w14:paraId="65B406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4.2.8.5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184</w:t>
      </w:r>
    </w:p>
    <w:p w14:paraId="465FE6F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186</w:t>
      </w:r>
    </w:p>
    <w:p w14:paraId="682D64C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186</w:t>
      </w:r>
    </w:p>
    <w:p w14:paraId="308023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186</w:t>
      </w:r>
    </w:p>
    <w:p w14:paraId="3EE18C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186</w:t>
      </w:r>
    </w:p>
    <w:p w14:paraId="6DE567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186</w:t>
      </w:r>
    </w:p>
    <w:p w14:paraId="14CDFC2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186</w:t>
      </w:r>
    </w:p>
    <w:p w14:paraId="3D50061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186</w:t>
      </w:r>
    </w:p>
    <w:p w14:paraId="42058B1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186</w:t>
      </w:r>
    </w:p>
    <w:p w14:paraId="69B61E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186</w:t>
      </w:r>
    </w:p>
    <w:p w14:paraId="0ABD7F0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FDD reselection using an increased number of carriers</w:t>
      </w:r>
      <w:r>
        <w:tab/>
        <w:t>187</w:t>
      </w:r>
    </w:p>
    <w:p w14:paraId="22BEF7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187</w:t>
      </w:r>
    </w:p>
    <w:p w14:paraId="132BA5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187</w:t>
      </w:r>
    </w:p>
    <w:p w14:paraId="0C67D2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187</w:t>
      </w:r>
    </w:p>
    <w:p w14:paraId="06106A4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189</w:t>
      </w:r>
    </w:p>
    <w:p w14:paraId="3EC92B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189</w:t>
      </w:r>
    </w:p>
    <w:p w14:paraId="46A5690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191</w:t>
      </w:r>
    </w:p>
    <w:p w14:paraId="52B9EE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192</w:t>
      </w:r>
    </w:p>
    <w:p w14:paraId="41EE6C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192</w:t>
      </w:r>
    </w:p>
    <w:p w14:paraId="72CEB72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TDD reselection using an increased number of carriers</w:t>
      </w:r>
      <w:r>
        <w:tab/>
        <w:t>194</w:t>
      </w:r>
    </w:p>
    <w:p w14:paraId="7F5600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194</w:t>
      </w:r>
    </w:p>
    <w:p w14:paraId="21596A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194</w:t>
      </w:r>
    </w:p>
    <w:p w14:paraId="7E5A3B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194</w:t>
      </w:r>
    </w:p>
    <w:p w14:paraId="669958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194</w:t>
      </w:r>
    </w:p>
    <w:p w14:paraId="23E589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194</w:t>
      </w:r>
    </w:p>
    <w:p w14:paraId="37D16E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196</w:t>
      </w:r>
    </w:p>
    <w:p w14:paraId="78972C5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197</w:t>
      </w:r>
    </w:p>
    <w:p w14:paraId="5A8BE7F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197</w:t>
      </w:r>
    </w:p>
    <w:p w14:paraId="444E754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199</w:t>
      </w:r>
    </w:p>
    <w:p w14:paraId="10F4EA8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199</w:t>
      </w:r>
    </w:p>
    <w:p w14:paraId="1ED5DB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199</w:t>
      </w:r>
    </w:p>
    <w:p w14:paraId="0D42D4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199</w:t>
      </w:r>
    </w:p>
    <w:p w14:paraId="57F149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200</w:t>
      </w:r>
    </w:p>
    <w:p w14:paraId="5EA03C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200</w:t>
      </w:r>
    </w:p>
    <w:p w14:paraId="443292B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201</w:t>
      </w:r>
    </w:p>
    <w:p w14:paraId="63348C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202</w:t>
      </w:r>
    </w:p>
    <w:p w14:paraId="720DE9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202</w:t>
      </w:r>
    </w:p>
    <w:p w14:paraId="1AB2C35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204</w:t>
      </w:r>
    </w:p>
    <w:p w14:paraId="56FB86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204</w:t>
      </w:r>
    </w:p>
    <w:p w14:paraId="0A520D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204</w:t>
      </w:r>
    </w:p>
    <w:p w14:paraId="08D8946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204</w:t>
      </w:r>
    </w:p>
    <w:p w14:paraId="77C26D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204</w:t>
      </w:r>
    </w:p>
    <w:p w14:paraId="78E5A8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204</w:t>
      </w:r>
    </w:p>
    <w:p w14:paraId="1D908DB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205</w:t>
      </w:r>
    </w:p>
    <w:p w14:paraId="4D9941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205</w:t>
      </w:r>
    </w:p>
    <w:p w14:paraId="0B75A9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205</w:t>
      </w:r>
    </w:p>
    <w:p w14:paraId="3BE2385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.2.</w:t>
      </w:r>
      <w:r>
        <w:rPr>
          <w:lang w:eastAsia="ko-KR"/>
        </w:rPr>
        <w:t>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TDD Intra frequency case for CE UE in normal coverage</w:t>
      </w:r>
      <w:r>
        <w:tab/>
        <w:t>207</w:t>
      </w:r>
    </w:p>
    <w:p w14:paraId="7098A1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>
        <w:rPr>
          <w:lang w:eastAsia="ko-KR"/>
        </w:rPr>
        <w:t>14</w:t>
      </w:r>
      <w:r w:rsidRPr="00B44A29">
        <w:rPr>
          <w:rFonts w:eastAsia="SimSu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207</w:t>
      </w:r>
    </w:p>
    <w:p w14:paraId="2A6A06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>
        <w:rPr>
          <w:lang w:eastAsia="ko-KR"/>
        </w:rPr>
        <w:t>14</w:t>
      </w:r>
      <w:r w:rsidRPr="00B44A29">
        <w:rPr>
          <w:rFonts w:eastAsia="SimSun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207</w:t>
      </w:r>
    </w:p>
    <w:p w14:paraId="408BB1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>
        <w:rPr>
          <w:lang w:eastAsia="ko-KR"/>
        </w:rPr>
        <w:t>14</w:t>
      </w:r>
      <w:r w:rsidRPr="00B44A29">
        <w:rPr>
          <w:rFonts w:eastAsia="SimSun"/>
        </w:rP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207</w:t>
      </w:r>
    </w:p>
    <w:p w14:paraId="4A1577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>
        <w:rPr>
          <w:lang w:eastAsia="ko-KR"/>
        </w:rPr>
        <w:t>14</w:t>
      </w:r>
      <w:r w:rsidRPr="00B44A29">
        <w:rPr>
          <w:rFonts w:eastAsia="SimSu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207</w:t>
      </w:r>
    </w:p>
    <w:p w14:paraId="34A3BE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ko-KR"/>
        </w:rPr>
        <w:t>14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207</w:t>
      </w:r>
    </w:p>
    <w:p w14:paraId="08CBADC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ko-KR"/>
        </w:rPr>
        <w:t>14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208</w:t>
      </w:r>
    </w:p>
    <w:p w14:paraId="08D6DF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ko-KR"/>
        </w:rPr>
        <w:t>14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208</w:t>
      </w:r>
    </w:p>
    <w:p w14:paraId="36431F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</w:t>
      </w:r>
      <w:r>
        <w:rPr>
          <w:lang w:eastAsia="ko-KR"/>
        </w:rPr>
        <w:t>14</w:t>
      </w:r>
      <w:r w:rsidRPr="00B44A29">
        <w:rPr>
          <w:rFonts w:eastAsia="SimSun"/>
        </w:rP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208</w:t>
      </w:r>
    </w:p>
    <w:p w14:paraId="481532E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</w:rPr>
        <w:t xml:space="preserve">E-UTRAN FDD - FDD Intra frequency case for </w:t>
      </w:r>
      <w:r w:rsidRPr="00B44A29">
        <w:rPr>
          <w:rFonts w:cs="v4.2.0"/>
          <w:lang w:eastAsia="zh-TW"/>
        </w:rPr>
        <w:t xml:space="preserve">CE </w:t>
      </w:r>
      <w:r w:rsidRPr="00B44A29">
        <w:rPr>
          <w:rFonts w:cs="v4.2.0"/>
        </w:rPr>
        <w:t>UE in enhanced coverage</w:t>
      </w:r>
      <w:r>
        <w:tab/>
        <w:t>210</w:t>
      </w:r>
    </w:p>
    <w:p w14:paraId="704F99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210</w:t>
      </w:r>
    </w:p>
    <w:p w14:paraId="38BC95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210</w:t>
      </w:r>
    </w:p>
    <w:p w14:paraId="35C8D8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210</w:t>
      </w:r>
    </w:p>
    <w:p w14:paraId="753642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211</w:t>
      </w:r>
    </w:p>
    <w:p w14:paraId="3D9E48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211</w:t>
      </w:r>
    </w:p>
    <w:p w14:paraId="7C5043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4.2.15.4.2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212</w:t>
      </w:r>
    </w:p>
    <w:p w14:paraId="2E40E9E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213</w:t>
      </w:r>
    </w:p>
    <w:p w14:paraId="0B5A73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213</w:t>
      </w:r>
    </w:p>
    <w:p w14:paraId="281FF99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215</w:t>
      </w:r>
    </w:p>
    <w:p w14:paraId="6DB7D3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215</w:t>
      </w:r>
    </w:p>
    <w:p w14:paraId="404A076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215</w:t>
      </w:r>
    </w:p>
    <w:p w14:paraId="730B18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215</w:t>
      </w:r>
    </w:p>
    <w:p w14:paraId="0BBB43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215</w:t>
      </w:r>
    </w:p>
    <w:p w14:paraId="2A212B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215</w:t>
      </w:r>
    </w:p>
    <w:p w14:paraId="558069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216</w:t>
      </w:r>
    </w:p>
    <w:p w14:paraId="3A5E3A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216</w:t>
      </w:r>
    </w:p>
    <w:p w14:paraId="4C05E9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216</w:t>
      </w:r>
    </w:p>
    <w:p w14:paraId="19CF9E4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218</w:t>
      </w:r>
    </w:p>
    <w:p w14:paraId="4CF884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4.2.17.1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218</w:t>
      </w:r>
    </w:p>
    <w:p w14:paraId="750019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4.2.17.2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218</w:t>
      </w:r>
    </w:p>
    <w:p w14:paraId="1FECF4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4.2.17.3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218</w:t>
      </w:r>
    </w:p>
    <w:p w14:paraId="6065E11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4.2.17.4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218</w:t>
      </w:r>
    </w:p>
    <w:p w14:paraId="3F7991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218</w:t>
      </w:r>
    </w:p>
    <w:p w14:paraId="35C3CA1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219</w:t>
      </w:r>
    </w:p>
    <w:p w14:paraId="332D6E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219</w:t>
      </w:r>
    </w:p>
    <w:p w14:paraId="70FC19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4.2.17.5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219</w:t>
      </w:r>
    </w:p>
    <w:p w14:paraId="126EDD4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</w:t>
      </w:r>
      <w:r w:rsidRPr="00B44A29">
        <w:rPr>
          <w:rFonts w:eastAsia="SimSun"/>
          <w:lang w:eastAsia="zh-CN"/>
        </w:rPr>
        <w:t>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221</w:t>
      </w:r>
    </w:p>
    <w:p w14:paraId="422A8B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18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221</w:t>
      </w:r>
    </w:p>
    <w:p w14:paraId="753BA6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18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221</w:t>
      </w:r>
    </w:p>
    <w:p w14:paraId="0C642F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18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221</w:t>
      </w:r>
    </w:p>
    <w:p w14:paraId="7A8798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18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222</w:t>
      </w:r>
    </w:p>
    <w:p w14:paraId="3EEEC39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18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222</w:t>
      </w:r>
    </w:p>
    <w:p w14:paraId="68D180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18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222</w:t>
      </w:r>
    </w:p>
    <w:p w14:paraId="482FD4E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18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223</w:t>
      </w:r>
    </w:p>
    <w:p w14:paraId="6E0895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18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224</w:t>
      </w:r>
    </w:p>
    <w:p w14:paraId="5A55ED2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226</w:t>
      </w:r>
    </w:p>
    <w:p w14:paraId="2D7763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226</w:t>
      </w:r>
    </w:p>
    <w:p w14:paraId="5829906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226</w:t>
      </w:r>
    </w:p>
    <w:p w14:paraId="4D94F2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226</w:t>
      </w:r>
    </w:p>
    <w:p w14:paraId="66322A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227</w:t>
      </w:r>
    </w:p>
    <w:p w14:paraId="2D8282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227</w:t>
      </w:r>
    </w:p>
    <w:p w14:paraId="02DAA7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227</w:t>
      </w:r>
    </w:p>
    <w:p w14:paraId="1952A5A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4.2.19.4.3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228</w:t>
      </w:r>
    </w:p>
    <w:p w14:paraId="12AA95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4.2.19.5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228</w:t>
      </w:r>
    </w:p>
    <w:p w14:paraId="3522DF7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FDD Intra frequency case for UE Category 1bis</w:t>
      </w:r>
      <w:r>
        <w:tab/>
        <w:t>230</w:t>
      </w:r>
    </w:p>
    <w:p w14:paraId="15E4AA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230</w:t>
      </w:r>
    </w:p>
    <w:p w14:paraId="008040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230</w:t>
      </w:r>
    </w:p>
    <w:p w14:paraId="533ABF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230</w:t>
      </w:r>
    </w:p>
    <w:p w14:paraId="0FDC87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231</w:t>
      </w:r>
    </w:p>
    <w:p w14:paraId="1A48B8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231</w:t>
      </w:r>
    </w:p>
    <w:p w14:paraId="72E10B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232</w:t>
      </w:r>
    </w:p>
    <w:p w14:paraId="3E72D6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233</w:t>
      </w:r>
    </w:p>
    <w:p w14:paraId="569738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233</w:t>
      </w:r>
    </w:p>
    <w:p w14:paraId="025DA59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TDD Intra frequency case for UE Category 1bis</w:t>
      </w:r>
      <w:r>
        <w:tab/>
        <w:t>235</w:t>
      </w:r>
    </w:p>
    <w:p w14:paraId="5DA6577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235</w:t>
      </w:r>
    </w:p>
    <w:p w14:paraId="517640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235</w:t>
      </w:r>
    </w:p>
    <w:p w14:paraId="408BEE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235</w:t>
      </w:r>
    </w:p>
    <w:p w14:paraId="533C47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235</w:t>
      </w:r>
    </w:p>
    <w:p w14:paraId="4A94AFD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235</w:t>
      </w:r>
    </w:p>
    <w:p w14:paraId="4529FE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236</w:t>
      </w:r>
    </w:p>
    <w:p w14:paraId="770DC9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236</w:t>
      </w:r>
    </w:p>
    <w:p w14:paraId="66ECCC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236</w:t>
      </w:r>
    </w:p>
    <w:p w14:paraId="255CC17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4.2.22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FDD cell re-selection intra frequency case for UE configured with highSpeedEnhancedMeasFlag</w:t>
      </w:r>
      <w:r>
        <w:tab/>
        <w:t>238</w:t>
      </w:r>
    </w:p>
    <w:p w14:paraId="7276317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238</w:t>
      </w:r>
    </w:p>
    <w:p w14:paraId="3B558B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4.2.22.2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238</w:t>
      </w:r>
    </w:p>
    <w:p w14:paraId="5BC2BC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238</w:t>
      </w:r>
    </w:p>
    <w:p w14:paraId="58CBD5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239</w:t>
      </w:r>
    </w:p>
    <w:p w14:paraId="1ECAFF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239</w:t>
      </w:r>
    </w:p>
    <w:p w14:paraId="6CA73DE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240</w:t>
      </w:r>
    </w:p>
    <w:p w14:paraId="66FDEE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241</w:t>
      </w:r>
    </w:p>
    <w:p w14:paraId="36BC37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241</w:t>
      </w:r>
    </w:p>
    <w:p w14:paraId="6DAA12D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.2.23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 w:rsidRPr="00B44A29">
        <w:rPr>
          <w:bCs/>
        </w:rPr>
        <w:t>N</w:t>
      </w:r>
      <w:r>
        <w:t xml:space="preserve"> TDD - TDD </w:t>
      </w:r>
      <w:r w:rsidRPr="00B44A29">
        <w:rPr>
          <w:bCs/>
        </w:rPr>
        <w:t>cell re-selection i</w:t>
      </w:r>
      <w:r>
        <w:t>ntra frequency case for UE configured with highSpeedEnhancedMeasFlag</w:t>
      </w:r>
      <w:r>
        <w:tab/>
        <w:t>243</w:t>
      </w:r>
    </w:p>
    <w:p w14:paraId="30A1F7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23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243</w:t>
      </w:r>
    </w:p>
    <w:p w14:paraId="50A106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23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243</w:t>
      </w:r>
    </w:p>
    <w:p w14:paraId="4C87FE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23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243</w:t>
      </w:r>
    </w:p>
    <w:p w14:paraId="182D99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23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244</w:t>
      </w:r>
    </w:p>
    <w:p w14:paraId="28535A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23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244</w:t>
      </w:r>
    </w:p>
    <w:p w14:paraId="20BF431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23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245</w:t>
      </w:r>
    </w:p>
    <w:p w14:paraId="647D62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23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246</w:t>
      </w:r>
    </w:p>
    <w:p w14:paraId="3939D67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</w:t>
      </w:r>
      <w:r>
        <w:rPr>
          <w:lang w:eastAsia="zh-CN"/>
        </w:rPr>
        <w:t>23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246</w:t>
      </w:r>
    </w:p>
    <w:p w14:paraId="7AE4A17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 - FDD Inter frequency case for UE Category NB1 In-Band mode in enhanced coverage</w:t>
      </w:r>
      <w:r>
        <w:tab/>
        <w:t>248</w:t>
      </w:r>
    </w:p>
    <w:p w14:paraId="30141C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248</w:t>
      </w:r>
    </w:p>
    <w:p w14:paraId="0E99A1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248</w:t>
      </w:r>
    </w:p>
    <w:p w14:paraId="36C815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248</w:t>
      </w:r>
    </w:p>
    <w:p w14:paraId="34FD3C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249</w:t>
      </w:r>
    </w:p>
    <w:p w14:paraId="720F5E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249</w:t>
      </w:r>
    </w:p>
    <w:p w14:paraId="5298C2B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250</w:t>
      </w:r>
    </w:p>
    <w:p w14:paraId="4972A8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251</w:t>
      </w:r>
    </w:p>
    <w:p w14:paraId="4EC244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251</w:t>
      </w:r>
    </w:p>
    <w:p w14:paraId="0DBA359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252</w:t>
      </w:r>
    </w:p>
    <w:p w14:paraId="3BA6AD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252</w:t>
      </w:r>
    </w:p>
    <w:p w14:paraId="045C25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253</w:t>
      </w:r>
    </w:p>
    <w:p w14:paraId="5E2228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253</w:t>
      </w:r>
    </w:p>
    <w:p w14:paraId="5F70BF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254</w:t>
      </w:r>
    </w:p>
    <w:p w14:paraId="037928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Initial conditions</w:t>
      </w:r>
      <w:r>
        <w:tab/>
        <w:t>254</w:t>
      </w:r>
    </w:p>
    <w:p w14:paraId="5A0B0B7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255</w:t>
      </w:r>
    </w:p>
    <w:p w14:paraId="74C41F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255</w:t>
      </w:r>
    </w:p>
    <w:p w14:paraId="22F6D6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255</w:t>
      </w:r>
    </w:p>
    <w:p w14:paraId="729157A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257</w:t>
      </w:r>
    </w:p>
    <w:p w14:paraId="4CDC949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257</w:t>
      </w:r>
    </w:p>
    <w:p w14:paraId="453DF0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257</w:t>
      </w:r>
    </w:p>
    <w:p w14:paraId="7448D1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257</w:t>
      </w:r>
    </w:p>
    <w:p w14:paraId="2888FC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257</w:t>
      </w:r>
    </w:p>
    <w:p w14:paraId="2A58E6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Initial conditions</w:t>
      </w:r>
      <w:r>
        <w:tab/>
        <w:t>257</w:t>
      </w:r>
    </w:p>
    <w:p w14:paraId="2F9FE0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258</w:t>
      </w:r>
    </w:p>
    <w:p w14:paraId="23791B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258</w:t>
      </w:r>
    </w:p>
    <w:p w14:paraId="781C86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258</w:t>
      </w:r>
    </w:p>
    <w:p w14:paraId="796D08A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260</w:t>
      </w:r>
    </w:p>
    <w:p w14:paraId="66F274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260</w:t>
      </w:r>
    </w:p>
    <w:p w14:paraId="7E7F0B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260</w:t>
      </w:r>
    </w:p>
    <w:p w14:paraId="6AE005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260</w:t>
      </w:r>
    </w:p>
    <w:p w14:paraId="2F3152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260</w:t>
      </w:r>
    </w:p>
    <w:p w14:paraId="1242428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Initial conditions</w:t>
      </w:r>
      <w:r>
        <w:tab/>
        <w:t>260</w:t>
      </w:r>
    </w:p>
    <w:p w14:paraId="12FF67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261</w:t>
      </w:r>
    </w:p>
    <w:p w14:paraId="6B27CD4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261</w:t>
      </w:r>
    </w:p>
    <w:p w14:paraId="70FBC36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261</w:t>
      </w:r>
    </w:p>
    <w:p w14:paraId="0584751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4.2.28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263</w:t>
      </w:r>
    </w:p>
    <w:p w14:paraId="458C43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263</w:t>
      </w:r>
    </w:p>
    <w:p w14:paraId="30FFB6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263</w:t>
      </w:r>
    </w:p>
    <w:p w14:paraId="5D147C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263</w:t>
      </w:r>
    </w:p>
    <w:p w14:paraId="75F1D8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264</w:t>
      </w:r>
    </w:p>
    <w:p w14:paraId="5A0AFB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4.2.28.4.1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264</w:t>
      </w:r>
    </w:p>
    <w:p w14:paraId="7261C0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265</w:t>
      </w:r>
    </w:p>
    <w:p w14:paraId="2B2375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266</w:t>
      </w:r>
    </w:p>
    <w:p w14:paraId="0A6AF8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lastRenderedPageBreak/>
        <w:t>4.2.28.5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266</w:t>
      </w:r>
    </w:p>
    <w:p w14:paraId="44BA64C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4.2.29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268</w:t>
      </w:r>
    </w:p>
    <w:p w14:paraId="3DBA36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268</w:t>
      </w:r>
    </w:p>
    <w:p w14:paraId="2BC912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268</w:t>
      </w:r>
    </w:p>
    <w:p w14:paraId="5BD208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268</w:t>
      </w:r>
    </w:p>
    <w:p w14:paraId="23A4742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268</w:t>
      </w:r>
    </w:p>
    <w:p w14:paraId="7707B2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Initial conditions</w:t>
      </w:r>
      <w:r>
        <w:tab/>
        <w:t>268</w:t>
      </w:r>
    </w:p>
    <w:p w14:paraId="7D6492F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269</w:t>
      </w:r>
    </w:p>
    <w:p w14:paraId="1666AB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269</w:t>
      </w:r>
    </w:p>
    <w:p w14:paraId="7BC785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4.2.29.5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269</w:t>
      </w:r>
    </w:p>
    <w:p w14:paraId="3063784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4.2.30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270</w:t>
      </w:r>
    </w:p>
    <w:p w14:paraId="730A58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4.2.30.1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270</w:t>
      </w:r>
    </w:p>
    <w:p w14:paraId="6EF0C62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4.2.30.2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270</w:t>
      </w:r>
    </w:p>
    <w:p w14:paraId="25EF19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4.2.30.3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270</w:t>
      </w:r>
    </w:p>
    <w:p w14:paraId="60B96C7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4.2.30.4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270</w:t>
      </w:r>
    </w:p>
    <w:p w14:paraId="448246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4.2.30.4.1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Initial conditions</w:t>
      </w:r>
      <w:r>
        <w:tab/>
        <w:t>270</w:t>
      </w:r>
    </w:p>
    <w:p w14:paraId="54E11E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4.2.30.4.2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271</w:t>
      </w:r>
    </w:p>
    <w:p w14:paraId="5B684D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4.2.30.4.3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271</w:t>
      </w:r>
    </w:p>
    <w:p w14:paraId="4B7CD64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4.2.30.5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271</w:t>
      </w:r>
    </w:p>
    <w:p w14:paraId="0F35863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4.2.31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FDD Inter frequency case for UE Category 1bis</w:t>
      </w:r>
      <w:r>
        <w:tab/>
        <w:t>273</w:t>
      </w:r>
    </w:p>
    <w:p w14:paraId="1369A6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273</w:t>
      </w:r>
    </w:p>
    <w:p w14:paraId="57328A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273</w:t>
      </w:r>
    </w:p>
    <w:p w14:paraId="48EFAF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273</w:t>
      </w:r>
    </w:p>
    <w:p w14:paraId="2E2D40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274</w:t>
      </w:r>
    </w:p>
    <w:p w14:paraId="19012D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274</w:t>
      </w:r>
    </w:p>
    <w:p w14:paraId="5D4A54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274</w:t>
      </w:r>
    </w:p>
    <w:p w14:paraId="07A22A3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274</w:t>
      </w:r>
    </w:p>
    <w:p w14:paraId="73391E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274</w:t>
      </w:r>
    </w:p>
    <w:p w14:paraId="71465FC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4.2.32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FDD - TDD Inter frequency case for UE Category 1bis</w:t>
      </w:r>
      <w:r>
        <w:tab/>
        <w:t>277</w:t>
      </w:r>
    </w:p>
    <w:p w14:paraId="33D6777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277</w:t>
      </w:r>
    </w:p>
    <w:p w14:paraId="45B206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277</w:t>
      </w:r>
    </w:p>
    <w:p w14:paraId="59AC15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277</w:t>
      </w:r>
    </w:p>
    <w:p w14:paraId="39BAF9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277</w:t>
      </w:r>
    </w:p>
    <w:p w14:paraId="55094A9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277</w:t>
      </w:r>
    </w:p>
    <w:p w14:paraId="607FA6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277</w:t>
      </w:r>
    </w:p>
    <w:p w14:paraId="1C31AA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277</w:t>
      </w:r>
    </w:p>
    <w:p w14:paraId="385F3E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277</w:t>
      </w:r>
    </w:p>
    <w:p w14:paraId="38E943D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4.2.33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TDD - FDD Inter frequency case for UE Category 1bis</w:t>
      </w:r>
      <w:r>
        <w:tab/>
        <w:t>280</w:t>
      </w:r>
    </w:p>
    <w:p w14:paraId="67DB79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280</w:t>
      </w:r>
    </w:p>
    <w:p w14:paraId="69CA3B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280</w:t>
      </w:r>
    </w:p>
    <w:p w14:paraId="0E4CCE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280</w:t>
      </w:r>
    </w:p>
    <w:p w14:paraId="339C6F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280</w:t>
      </w:r>
    </w:p>
    <w:p w14:paraId="137CEC3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280</w:t>
      </w:r>
    </w:p>
    <w:p w14:paraId="3A7F06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280</w:t>
      </w:r>
    </w:p>
    <w:p w14:paraId="361F79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280</w:t>
      </w:r>
    </w:p>
    <w:p w14:paraId="709547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280</w:t>
      </w:r>
    </w:p>
    <w:p w14:paraId="29D8472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4.2.34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TDD - TDD Inter frequency case for UE Category 1bis</w:t>
      </w:r>
      <w:r>
        <w:tab/>
        <w:t>283</w:t>
      </w:r>
    </w:p>
    <w:p w14:paraId="692EEA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4.2.34.1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283</w:t>
      </w:r>
    </w:p>
    <w:p w14:paraId="47E90A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4.2.34.2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283</w:t>
      </w:r>
    </w:p>
    <w:p w14:paraId="523DE9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4.2.34.3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283</w:t>
      </w:r>
    </w:p>
    <w:p w14:paraId="2C3745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4.2.34.4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283</w:t>
      </w:r>
    </w:p>
    <w:p w14:paraId="5F6220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283</w:t>
      </w:r>
    </w:p>
    <w:p w14:paraId="529141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283</w:t>
      </w:r>
    </w:p>
    <w:p w14:paraId="297A3F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283</w:t>
      </w:r>
    </w:p>
    <w:p w14:paraId="51D99A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4.2.34.5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283</w:t>
      </w:r>
    </w:p>
    <w:p w14:paraId="23FB6F1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4.2.35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286</w:t>
      </w:r>
    </w:p>
    <w:p w14:paraId="7FE24D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286</w:t>
      </w:r>
    </w:p>
    <w:p w14:paraId="27CBC5A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286</w:t>
      </w:r>
    </w:p>
    <w:p w14:paraId="4F69D0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286</w:t>
      </w:r>
    </w:p>
    <w:p w14:paraId="2972EF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287</w:t>
      </w:r>
    </w:p>
    <w:p w14:paraId="396228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4.2.35.4.1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287</w:t>
      </w:r>
    </w:p>
    <w:p w14:paraId="05C40F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288</w:t>
      </w:r>
    </w:p>
    <w:p w14:paraId="4D9733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288</w:t>
      </w:r>
    </w:p>
    <w:p w14:paraId="3C951F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288</w:t>
      </w:r>
    </w:p>
    <w:p w14:paraId="3FDF722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4.2.36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291</w:t>
      </w:r>
    </w:p>
    <w:p w14:paraId="7A2BAC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291</w:t>
      </w:r>
    </w:p>
    <w:p w14:paraId="787BB1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291</w:t>
      </w:r>
    </w:p>
    <w:p w14:paraId="3C5344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291</w:t>
      </w:r>
    </w:p>
    <w:p w14:paraId="61664D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293</w:t>
      </w:r>
    </w:p>
    <w:p w14:paraId="2CC7BD6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293</w:t>
      </w:r>
    </w:p>
    <w:p w14:paraId="05BA2F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293</w:t>
      </w:r>
    </w:p>
    <w:p w14:paraId="52CA75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294</w:t>
      </w:r>
    </w:p>
    <w:p w14:paraId="3C047E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294</w:t>
      </w:r>
    </w:p>
    <w:p w14:paraId="13820D9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4.2.37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TDD Inter frequency case for UE Category NB1 In-Band mode in enhanced coverage</w:t>
      </w:r>
      <w:r>
        <w:tab/>
        <w:t>296</w:t>
      </w:r>
    </w:p>
    <w:p w14:paraId="7F4F2D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296</w:t>
      </w:r>
    </w:p>
    <w:p w14:paraId="1BA089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296</w:t>
      </w:r>
    </w:p>
    <w:p w14:paraId="78BC4F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296</w:t>
      </w:r>
    </w:p>
    <w:p w14:paraId="6B48A99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297</w:t>
      </w:r>
    </w:p>
    <w:p w14:paraId="5D9FADE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297</w:t>
      </w:r>
    </w:p>
    <w:p w14:paraId="51DF1D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298</w:t>
      </w:r>
    </w:p>
    <w:p w14:paraId="777BCC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298</w:t>
      </w:r>
    </w:p>
    <w:p w14:paraId="636541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298</w:t>
      </w:r>
    </w:p>
    <w:p w14:paraId="3EA114C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4.2.38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 - FDD Intra frequency case for UE Category NB1 In-Band mode in normal coverage with serving cell RRM measurement relaxation</w:t>
      </w:r>
      <w:r>
        <w:tab/>
        <w:t>301</w:t>
      </w:r>
    </w:p>
    <w:p w14:paraId="44A6BA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301</w:t>
      </w:r>
    </w:p>
    <w:p w14:paraId="4B4FD6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301</w:t>
      </w:r>
    </w:p>
    <w:p w14:paraId="50E471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301</w:t>
      </w:r>
    </w:p>
    <w:p w14:paraId="66EC7B4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302</w:t>
      </w:r>
    </w:p>
    <w:p w14:paraId="194283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302</w:t>
      </w:r>
    </w:p>
    <w:p w14:paraId="27C05E6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303</w:t>
      </w:r>
    </w:p>
    <w:p w14:paraId="19F16D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4.2.38.4.3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304</w:t>
      </w:r>
    </w:p>
    <w:p w14:paraId="5DF466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4.2.38.5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305</w:t>
      </w:r>
    </w:p>
    <w:p w14:paraId="0400A85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to UTRAN Cell Re-Selection</w:t>
      </w:r>
      <w:r>
        <w:tab/>
        <w:t>308</w:t>
      </w:r>
    </w:p>
    <w:p w14:paraId="2847AD5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 w:rsidRPr="00B44A29">
        <w:rPr>
          <w:bCs/>
        </w:rPr>
        <w:t>N</w:t>
      </w:r>
      <w:r>
        <w:t xml:space="preserve"> FDD - UTRA</w:t>
      </w:r>
      <w:r w:rsidRPr="00B44A29">
        <w:rPr>
          <w:bCs/>
        </w:rPr>
        <w:t>N</w:t>
      </w:r>
      <w:r>
        <w:t xml:space="preserve"> FDD</w:t>
      </w:r>
      <w:r w:rsidRPr="00B44A29">
        <w:rPr>
          <w:bCs/>
        </w:rPr>
        <w:t xml:space="preserve"> cell re-selection</w:t>
      </w:r>
      <w:r>
        <w:tab/>
        <w:t>308</w:t>
      </w:r>
    </w:p>
    <w:p w14:paraId="60D277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E-UTRA FDD - UTRAN FDD cell reselection: UTRA FDD is of higher priority</w:t>
      </w:r>
      <w:r>
        <w:tab/>
        <w:t>308</w:t>
      </w:r>
    </w:p>
    <w:p w14:paraId="053B10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308</w:t>
      </w:r>
    </w:p>
    <w:p w14:paraId="45F1B1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308</w:t>
      </w:r>
    </w:p>
    <w:p w14:paraId="6436A3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308</w:t>
      </w:r>
    </w:p>
    <w:p w14:paraId="1F3407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309</w:t>
      </w:r>
    </w:p>
    <w:p w14:paraId="2A0D361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311</w:t>
      </w:r>
    </w:p>
    <w:p w14:paraId="57E1D0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313</w:t>
      </w:r>
    </w:p>
    <w:p w14:paraId="0D1223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313</w:t>
      </w:r>
    </w:p>
    <w:p w14:paraId="0BF819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313</w:t>
      </w:r>
    </w:p>
    <w:p w14:paraId="47FEDE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314</w:t>
      </w:r>
    </w:p>
    <w:p w14:paraId="17AA41E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314</w:t>
      </w:r>
    </w:p>
    <w:p w14:paraId="79AFAC6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316</w:t>
      </w:r>
    </w:p>
    <w:p w14:paraId="637622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318</w:t>
      </w:r>
    </w:p>
    <w:p w14:paraId="461246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318</w:t>
      </w:r>
    </w:p>
    <w:p w14:paraId="46160D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318</w:t>
      </w:r>
    </w:p>
    <w:p w14:paraId="5711E5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319</w:t>
      </w:r>
    </w:p>
    <w:p w14:paraId="64A63FA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319</w:t>
      </w:r>
    </w:p>
    <w:p w14:paraId="58E496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322</w:t>
      </w:r>
    </w:p>
    <w:p w14:paraId="547071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326</w:t>
      </w:r>
    </w:p>
    <w:p w14:paraId="78BED9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326</w:t>
      </w:r>
    </w:p>
    <w:p w14:paraId="4CACA37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326</w:t>
      </w:r>
    </w:p>
    <w:p w14:paraId="160874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327</w:t>
      </w:r>
    </w:p>
    <w:p w14:paraId="5D679C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327</w:t>
      </w:r>
    </w:p>
    <w:p w14:paraId="6AEB63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4.3.1.4.5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328</w:t>
      </w:r>
    </w:p>
    <w:p w14:paraId="634C0B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328</w:t>
      </w:r>
    </w:p>
    <w:p w14:paraId="7756D27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328</w:t>
      </w:r>
    </w:p>
    <w:p w14:paraId="58D5BD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328</w:t>
      </w:r>
    </w:p>
    <w:p w14:paraId="1AE345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328</w:t>
      </w:r>
    </w:p>
    <w:p w14:paraId="1BF2C48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330</w:t>
      </w:r>
    </w:p>
    <w:p w14:paraId="4B6A016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4.3.1.5.5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335</w:t>
      </w:r>
    </w:p>
    <w:p w14:paraId="3CC4932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 - UTRAN </w:t>
      </w:r>
      <w:r w:rsidRPr="00B44A29">
        <w:rPr>
          <w:bCs/>
        </w:rPr>
        <w:t>TDD cell</w:t>
      </w:r>
      <w:r>
        <w:t xml:space="preserve"> re-selection</w:t>
      </w:r>
      <w:r>
        <w:tab/>
        <w:t>338</w:t>
      </w:r>
    </w:p>
    <w:p w14:paraId="5C4E04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338</w:t>
      </w:r>
    </w:p>
    <w:p w14:paraId="381456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338</w:t>
      </w:r>
    </w:p>
    <w:p w14:paraId="7F4A27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338</w:t>
      </w:r>
    </w:p>
    <w:p w14:paraId="5ACE11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3.84Mcps TDD option</w:t>
      </w:r>
      <w:r>
        <w:tab/>
        <w:t>338</w:t>
      </w:r>
    </w:p>
    <w:p w14:paraId="2E81B2F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1.28Mcps TDD option</w:t>
      </w:r>
      <w:r>
        <w:tab/>
        <w:t>338</w:t>
      </w:r>
    </w:p>
    <w:p w14:paraId="40BB7D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7.68Mcps TDD option</w:t>
      </w:r>
      <w:r>
        <w:tab/>
        <w:t>338</w:t>
      </w:r>
    </w:p>
    <w:p w14:paraId="73C2EF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339</w:t>
      </w:r>
    </w:p>
    <w:p w14:paraId="18681D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4.3.2.</w:t>
      </w:r>
      <w:r>
        <w:rPr>
          <w:lang w:eastAsia="zh-CN"/>
        </w:rPr>
        <w:t>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3.84Mcps TDD option</w:t>
      </w:r>
      <w:r>
        <w:tab/>
        <w:t>339</w:t>
      </w:r>
    </w:p>
    <w:p w14:paraId="6D4005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4.3.2.</w:t>
      </w:r>
      <w:r>
        <w:rPr>
          <w:lang w:eastAsia="zh-CN"/>
        </w:rPr>
        <w:t>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1.28Mcps TDD option</w:t>
      </w:r>
      <w:r>
        <w:tab/>
        <w:t>339</w:t>
      </w:r>
    </w:p>
    <w:p w14:paraId="4C2679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341</w:t>
      </w:r>
    </w:p>
    <w:p w14:paraId="7B09E1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341</w:t>
      </w:r>
    </w:p>
    <w:p w14:paraId="450ED01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4.3.2.</w:t>
      </w:r>
      <w:r>
        <w:rPr>
          <w:lang w:eastAsia="zh-CN"/>
        </w:rPr>
        <w:t>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3.84Mcps TDD option</w:t>
      </w:r>
      <w:r>
        <w:tab/>
        <w:t>341</w:t>
      </w:r>
    </w:p>
    <w:p w14:paraId="6451A3D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4.3.2.</w:t>
      </w:r>
      <w:r>
        <w:rPr>
          <w:lang w:eastAsia="zh-CN"/>
        </w:rPr>
        <w:t>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1.28Mcps TDD option</w:t>
      </w:r>
      <w:r>
        <w:tab/>
        <w:t>341</w:t>
      </w:r>
    </w:p>
    <w:p w14:paraId="2B079D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343</w:t>
      </w:r>
    </w:p>
    <w:p w14:paraId="5E224C5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.3.2A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343</w:t>
      </w:r>
    </w:p>
    <w:p w14:paraId="64D800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343</w:t>
      </w:r>
    </w:p>
    <w:p w14:paraId="4D888C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343</w:t>
      </w:r>
    </w:p>
    <w:p w14:paraId="0A70FD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343</w:t>
      </w:r>
    </w:p>
    <w:p w14:paraId="2BBFB4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345</w:t>
      </w:r>
    </w:p>
    <w:p w14:paraId="748EB55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345</w:t>
      </w:r>
    </w:p>
    <w:p w14:paraId="21CF67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346</w:t>
      </w:r>
    </w:p>
    <w:p w14:paraId="2CD1E3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4.3.2A.4.3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347</w:t>
      </w:r>
    </w:p>
    <w:p w14:paraId="0B177C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4.3.2A.5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349</w:t>
      </w:r>
    </w:p>
    <w:p w14:paraId="1F13C7E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UTRAN FDD cell re-selection</w:t>
      </w:r>
      <w:r>
        <w:tab/>
        <w:t>351</w:t>
      </w:r>
    </w:p>
    <w:p w14:paraId="54E7FB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</w:t>
      </w:r>
      <w:r>
        <w:rPr>
          <w:lang w:eastAsia="zh-CN"/>
        </w:rPr>
        <w:t>3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351</w:t>
      </w:r>
    </w:p>
    <w:p w14:paraId="62B495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</w:t>
      </w:r>
      <w:r>
        <w:rPr>
          <w:lang w:eastAsia="zh-CN"/>
        </w:rPr>
        <w:t>3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351</w:t>
      </w:r>
    </w:p>
    <w:p w14:paraId="44D87D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</w:t>
      </w:r>
      <w:r>
        <w:rPr>
          <w:lang w:eastAsia="zh-CN"/>
        </w:rPr>
        <w:t>3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351</w:t>
      </w:r>
    </w:p>
    <w:p w14:paraId="4052CF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</w:t>
      </w:r>
      <w:r>
        <w:rPr>
          <w:lang w:eastAsia="zh-CN"/>
        </w:rPr>
        <w:t>3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352</w:t>
      </w:r>
    </w:p>
    <w:p w14:paraId="43DDC06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</w:t>
      </w:r>
      <w:r>
        <w:rPr>
          <w:lang w:eastAsia="zh-CN"/>
        </w:rPr>
        <w:t>3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352</w:t>
      </w:r>
    </w:p>
    <w:p w14:paraId="2D2AD60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</w:t>
      </w:r>
      <w:r>
        <w:rPr>
          <w:lang w:eastAsia="zh-CN"/>
        </w:rPr>
        <w:t>3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353</w:t>
      </w:r>
    </w:p>
    <w:p w14:paraId="5F60D3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</w:t>
      </w:r>
      <w:r>
        <w:rPr>
          <w:lang w:eastAsia="zh-CN"/>
        </w:rPr>
        <w:t>3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353</w:t>
      </w:r>
    </w:p>
    <w:p w14:paraId="208F9E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</w:t>
      </w:r>
      <w:r>
        <w:rPr>
          <w:lang w:eastAsia="zh-CN"/>
        </w:rPr>
        <w:t>3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354</w:t>
      </w:r>
    </w:p>
    <w:p w14:paraId="40BFAF3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.3.3A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356</w:t>
      </w:r>
    </w:p>
    <w:p w14:paraId="14B0FB3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4.3.3A.1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356</w:t>
      </w:r>
    </w:p>
    <w:p w14:paraId="64A13B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4.3.3A.2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356</w:t>
      </w:r>
    </w:p>
    <w:p w14:paraId="186526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4.3.3A.3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356</w:t>
      </w:r>
    </w:p>
    <w:p w14:paraId="7B71466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4.3.3A.4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357</w:t>
      </w:r>
    </w:p>
    <w:p w14:paraId="43A7493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4.3.3A.4.1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357</w:t>
      </w:r>
    </w:p>
    <w:p w14:paraId="03B0B4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4.3.3A.4.2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359</w:t>
      </w:r>
    </w:p>
    <w:p w14:paraId="2D14CC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4.3.3A.4.3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360</w:t>
      </w:r>
    </w:p>
    <w:p w14:paraId="11F914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4.3.3A.5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361</w:t>
      </w:r>
    </w:p>
    <w:p w14:paraId="1B9E9C9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UTRAN TDD cell re-selection</w:t>
      </w:r>
      <w:r>
        <w:tab/>
        <w:t>364</w:t>
      </w:r>
    </w:p>
    <w:p w14:paraId="2EEA0A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E-UTRA TDD - UTRAN TDD cell re-selection: UTRA is of higher priority</w:t>
      </w:r>
      <w:r>
        <w:tab/>
        <w:t>364</w:t>
      </w:r>
    </w:p>
    <w:p w14:paraId="6396FD7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4.3.4.1.1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364</w:t>
      </w:r>
    </w:p>
    <w:p w14:paraId="32872A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4.3.4.1.2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364</w:t>
      </w:r>
    </w:p>
    <w:p w14:paraId="066A00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4.3.4.1.3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364</w:t>
      </w:r>
    </w:p>
    <w:p w14:paraId="2B8FD3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4.3.4.1.4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364</w:t>
      </w:r>
    </w:p>
    <w:p w14:paraId="47BD2F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4.3.4.1.5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367</w:t>
      </w:r>
    </w:p>
    <w:p w14:paraId="3FCE34E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369</w:t>
      </w:r>
    </w:p>
    <w:p w14:paraId="64D199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369</w:t>
      </w:r>
    </w:p>
    <w:p w14:paraId="57F02F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369</w:t>
      </w:r>
    </w:p>
    <w:p w14:paraId="344F64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370</w:t>
      </w:r>
    </w:p>
    <w:p w14:paraId="64E0018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370</w:t>
      </w:r>
    </w:p>
    <w:p w14:paraId="00A6CC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4.3.4.2.5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373</w:t>
      </w:r>
    </w:p>
    <w:p w14:paraId="1A00BA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374</w:t>
      </w:r>
    </w:p>
    <w:p w14:paraId="28F3EC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374</w:t>
      </w:r>
    </w:p>
    <w:p w14:paraId="30C9A10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374</w:t>
      </w:r>
    </w:p>
    <w:p w14:paraId="4232BA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375</w:t>
      </w:r>
    </w:p>
    <w:p w14:paraId="2F3C0A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375</w:t>
      </w:r>
    </w:p>
    <w:p w14:paraId="2D7C49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378</w:t>
      </w:r>
    </w:p>
    <w:p w14:paraId="14200C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4.3.4.4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TDD to UTRA TDD cell re-selection for IncMon</w:t>
      </w:r>
      <w:r>
        <w:tab/>
        <w:t>382</w:t>
      </w:r>
    </w:p>
    <w:p w14:paraId="2C954AD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382</w:t>
      </w:r>
    </w:p>
    <w:p w14:paraId="7664B2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382</w:t>
      </w:r>
    </w:p>
    <w:p w14:paraId="1024CD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382</w:t>
      </w:r>
    </w:p>
    <w:p w14:paraId="6EE70F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382</w:t>
      </w:r>
    </w:p>
    <w:p w14:paraId="31459E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4.3.4.4.5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386</w:t>
      </w:r>
    </w:p>
    <w:p w14:paraId="56D50F6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to G</w:t>
      </w:r>
      <w:r w:rsidRPr="00B44A29">
        <w:rPr>
          <w:bCs/>
        </w:rPr>
        <w:t>SM</w:t>
      </w:r>
      <w:r>
        <w:t xml:space="preserve"> Cell Re-Selection</w:t>
      </w:r>
      <w:r>
        <w:tab/>
        <w:t>389</w:t>
      </w:r>
    </w:p>
    <w:p w14:paraId="46BDFDC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4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G</w:t>
      </w:r>
      <w:r w:rsidRPr="00B44A29">
        <w:rPr>
          <w:bCs/>
        </w:rPr>
        <w:t>SM</w:t>
      </w:r>
      <w:r>
        <w:t xml:space="preserve"> cell re-selection</w:t>
      </w:r>
      <w:r>
        <w:tab/>
        <w:t>389</w:t>
      </w:r>
    </w:p>
    <w:p w14:paraId="01BD76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389</w:t>
      </w:r>
    </w:p>
    <w:p w14:paraId="5C7FFF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389</w:t>
      </w:r>
    </w:p>
    <w:p w14:paraId="357ACE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389</w:t>
      </w:r>
    </w:p>
    <w:p w14:paraId="436299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390</w:t>
      </w:r>
    </w:p>
    <w:p w14:paraId="38B8A5F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4.4.1.4.1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390</w:t>
      </w:r>
    </w:p>
    <w:p w14:paraId="1EC2DD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4.4.1.4.2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391</w:t>
      </w:r>
    </w:p>
    <w:p w14:paraId="34C7A8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4.4.1.4.3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392</w:t>
      </w:r>
    </w:p>
    <w:p w14:paraId="6A88EE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392</w:t>
      </w:r>
    </w:p>
    <w:p w14:paraId="223A092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</w:t>
      </w:r>
      <w:r w:rsidRPr="00B44A29">
        <w:rPr>
          <w:bCs/>
        </w:rPr>
        <w:t>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G</w:t>
      </w:r>
      <w:r w:rsidRPr="00B44A29">
        <w:rPr>
          <w:bCs/>
        </w:rPr>
        <w:t>SM</w:t>
      </w:r>
      <w:r>
        <w:t xml:space="preserve"> cell re-selection</w:t>
      </w:r>
      <w:r>
        <w:tab/>
        <w:t>393</w:t>
      </w:r>
    </w:p>
    <w:p w14:paraId="277E7C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</w:t>
      </w:r>
      <w:r w:rsidRPr="00B44A29">
        <w:rPr>
          <w:rFonts w:eastAsia="SimSun"/>
          <w:lang w:eastAsia="zh-CN"/>
        </w:rPr>
        <w:t>4</w:t>
      </w:r>
      <w:r w:rsidRPr="00B44A29">
        <w:rPr>
          <w:rFonts w:eastAsia="SimSun"/>
        </w:rPr>
        <w:t>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393</w:t>
      </w:r>
    </w:p>
    <w:p w14:paraId="3A81F2A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</w:t>
      </w:r>
      <w:r w:rsidRPr="00B44A29">
        <w:rPr>
          <w:rFonts w:eastAsia="SimSun"/>
          <w:lang w:eastAsia="zh-CN"/>
        </w:rPr>
        <w:t>4</w:t>
      </w:r>
      <w:r w:rsidRPr="00B44A29">
        <w:rPr>
          <w:rFonts w:eastAsia="SimSun"/>
        </w:rPr>
        <w:t>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393</w:t>
      </w:r>
    </w:p>
    <w:p w14:paraId="2647E4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</w:t>
      </w:r>
      <w:r w:rsidRPr="00B44A29">
        <w:rPr>
          <w:rFonts w:eastAsia="SimSun"/>
          <w:lang w:eastAsia="zh-CN"/>
        </w:rPr>
        <w:t>4</w:t>
      </w:r>
      <w:r w:rsidRPr="00B44A29">
        <w:rPr>
          <w:rFonts w:eastAsia="SimSun"/>
        </w:rPr>
        <w:t>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393</w:t>
      </w:r>
    </w:p>
    <w:p w14:paraId="2F1188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</w:t>
      </w:r>
      <w:r w:rsidRPr="00B44A29">
        <w:rPr>
          <w:rFonts w:eastAsia="SimSun"/>
          <w:lang w:eastAsia="zh-CN"/>
        </w:rPr>
        <w:t>4</w:t>
      </w:r>
      <w:r w:rsidRPr="00B44A29">
        <w:rPr>
          <w:rFonts w:eastAsia="SimSun"/>
        </w:rPr>
        <w:t>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394</w:t>
      </w:r>
    </w:p>
    <w:p w14:paraId="4EA99F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394</w:t>
      </w:r>
    </w:p>
    <w:p w14:paraId="5C5D5A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395</w:t>
      </w:r>
    </w:p>
    <w:p w14:paraId="0476DAF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396</w:t>
      </w:r>
    </w:p>
    <w:p w14:paraId="5EBC1D6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4.</w:t>
      </w:r>
      <w:r w:rsidRPr="00B44A29">
        <w:rPr>
          <w:rFonts w:eastAsia="SimSun"/>
          <w:lang w:eastAsia="zh-CN"/>
        </w:rPr>
        <w:t>4</w:t>
      </w:r>
      <w:r w:rsidRPr="00B44A29">
        <w:rPr>
          <w:rFonts w:eastAsia="SimSun"/>
        </w:rPr>
        <w:t>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396</w:t>
      </w:r>
    </w:p>
    <w:p w14:paraId="71C0340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to HRPD Cell Re-Selection</w:t>
      </w:r>
      <w:r>
        <w:tab/>
        <w:t>398</w:t>
      </w:r>
    </w:p>
    <w:p w14:paraId="759810C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E-UTRAN FDD - HRPD Cell re-selection</w:t>
      </w:r>
      <w:r>
        <w:tab/>
        <w:t>398</w:t>
      </w:r>
    </w:p>
    <w:p w14:paraId="65C8C3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HRPD Cell Reselection: HRPD is of Lower Priority</w:t>
      </w:r>
      <w:r>
        <w:tab/>
        <w:t>398</w:t>
      </w:r>
    </w:p>
    <w:p w14:paraId="620AFA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398</w:t>
      </w:r>
    </w:p>
    <w:p w14:paraId="5A376CE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398</w:t>
      </w:r>
    </w:p>
    <w:p w14:paraId="1B5A24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398</w:t>
      </w:r>
    </w:p>
    <w:p w14:paraId="6C23E9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398</w:t>
      </w:r>
    </w:p>
    <w:p w14:paraId="38BE8A6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400</w:t>
      </w:r>
    </w:p>
    <w:p w14:paraId="00D09E3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401</w:t>
      </w:r>
    </w:p>
    <w:p w14:paraId="5E523C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401</w:t>
      </w:r>
    </w:p>
    <w:p w14:paraId="13EFC3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401</w:t>
      </w:r>
    </w:p>
    <w:p w14:paraId="7025F9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401</w:t>
      </w:r>
    </w:p>
    <w:p w14:paraId="7BD74C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401</w:t>
      </w:r>
    </w:p>
    <w:p w14:paraId="0DA6BA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402</w:t>
      </w:r>
    </w:p>
    <w:p w14:paraId="505779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403</w:t>
      </w:r>
    </w:p>
    <w:p w14:paraId="46E942DB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to cdma2000 1xRTT Cell Re-Selection</w:t>
      </w:r>
      <w:r>
        <w:tab/>
        <w:t>405</w:t>
      </w:r>
    </w:p>
    <w:p w14:paraId="7DB6B60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E-UTRAN FDD - cdma2000 1xRTT Cell re-selection</w:t>
      </w:r>
      <w:r>
        <w:tab/>
        <w:t>405</w:t>
      </w:r>
    </w:p>
    <w:p w14:paraId="65722F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405</w:t>
      </w:r>
    </w:p>
    <w:p w14:paraId="68828B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405</w:t>
      </w:r>
    </w:p>
    <w:p w14:paraId="7335B3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405</w:t>
      </w:r>
    </w:p>
    <w:p w14:paraId="6E3824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405</w:t>
      </w:r>
    </w:p>
    <w:p w14:paraId="7AEC01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406</w:t>
      </w:r>
    </w:p>
    <w:p w14:paraId="4B0B917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407</w:t>
      </w:r>
    </w:p>
    <w:p w14:paraId="15D7778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409</w:t>
      </w:r>
    </w:p>
    <w:p w14:paraId="0611BA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4.6.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409</w:t>
      </w:r>
    </w:p>
    <w:p w14:paraId="71328A7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409</w:t>
      </w:r>
    </w:p>
    <w:p w14:paraId="3AF78D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409</w:t>
      </w:r>
    </w:p>
    <w:p w14:paraId="45FCCC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410</w:t>
      </w:r>
    </w:p>
    <w:p w14:paraId="0E2F08C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410</w:t>
      </w:r>
    </w:p>
    <w:p w14:paraId="3D7022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412</w:t>
      </w:r>
    </w:p>
    <w:p w14:paraId="11EFB1D3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5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E-UTRAN RRC_CONNECTED State Mobility</w:t>
      </w:r>
      <w:r>
        <w:tab/>
        <w:t>414</w:t>
      </w:r>
    </w:p>
    <w:p w14:paraId="3385B71B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Handover</w:t>
      </w:r>
      <w:r>
        <w:tab/>
        <w:t>414</w:t>
      </w:r>
    </w:p>
    <w:p w14:paraId="2BCE5D4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Handover intra frequency case</w:t>
      </w:r>
      <w:r>
        <w:tab/>
        <w:t>414</w:t>
      </w:r>
    </w:p>
    <w:p w14:paraId="26DD37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414</w:t>
      </w:r>
    </w:p>
    <w:p w14:paraId="0FB260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414</w:t>
      </w:r>
    </w:p>
    <w:p w14:paraId="491EB5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414</w:t>
      </w:r>
    </w:p>
    <w:p w14:paraId="3A2E24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415</w:t>
      </w:r>
    </w:p>
    <w:p w14:paraId="173F93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415</w:t>
      </w:r>
    </w:p>
    <w:p w14:paraId="7D1991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416</w:t>
      </w:r>
    </w:p>
    <w:p w14:paraId="58EFEF7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417</w:t>
      </w:r>
    </w:p>
    <w:p w14:paraId="07C338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418</w:t>
      </w:r>
    </w:p>
    <w:p w14:paraId="6748043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Handover intra frequency case</w:t>
      </w:r>
      <w:r>
        <w:tab/>
        <w:t>420</w:t>
      </w:r>
    </w:p>
    <w:p w14:paraId="50D645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420</w:t>
      </w:r>
    </w:p>
    <w:p w14:paraId="473682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420</w:t>
      </w:r>
    </w:p>
    <w:p w14:paraId="113061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420</w:t>
      </w:r>
    </w:p>
    <w:p w14:paraId="081228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420</w:t>
      </w:r>
    </w:p>
    <w:p w14:paraId="3BA8D3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420</w:t>
      </w:r>
    </w:p>
    <w:p w14:paraId="56B4782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421</w:t>
      </w:r>
    </w:p>
    <w:p w14:paraId="64733E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422</w:t>
      </w:r>
    </w:p>
    <w:p w14:paraId="343FD9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423</w:t>
      </w:r>
    </w:p>
    <w:p w14:paraId="1091E52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Handover inter frequency case</w:t>
      </w:r>
      <w:r>
        <w:tab/>
        <w:t>425</w:t>
      </w:r>
    </w:p>
    <w:p w14:paraId="481014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425</w:t>
      </w:r>
    </w:p>
    <w:p w14:paraId="2BE6DA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425</w:t>
      </w:r>
    </w:p>
    <w:p w14:paraId="524E0B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425</w:t>
      </w:r>
    </w:p>
    <w:p w14:paraId="170CDB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425</w:t>
      </w:r>
    </w:p>
    <w:p w14:paraId="634256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425</w:t>
      </w:r>
    </w:p>
    <w:p w14:paraId="02F482F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426</w:t>
      </w:r>
    </w:p>
    <w:p w14:paraId="7951E94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427</w:t>
      </w:r>
    </w:p>
    <w:p w14:paraId="566FC3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428</w:t>
      </w:r>
    </w:p>
    <w:p w14:paraId="18B4B37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5.1.3_2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E-UTRAN FDD – FDD Inter frequency handover for UE Category 1bis</w:t>
      </w:r>
      <w:r>
        <w:tab/>
        <w:t>430</w:t>
      </w:r>
    </w:p>
    <w:p w14:paraId="675621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430</w:t>
      </w:r>
    </w:p>
    <w:p w14:paraId="6E4809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430</w:t>
      </w:r>
    </w:p>
    <w:p w14:paraId="5C93B4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430</w:t>
      </w:r>
    </w:p>
    <w:p w14:paraId="29822C1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430</w:t>
      </w:r>
    </w:p>
    <w:p w14:paraId="01E312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5.1.3_2.4.1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430</w:t>
      </w:r>
    </w:p>
    <w:p w14:paraId="7F46BA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5.1.3_2.4.2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431</w:t>
      </w:r>
    </w:p>
    <w:p w14:paraId="57788D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5.1.3_2.4.3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431</w:t>
      </w:r>
    </w:p>
    <w:p w14:paraId="46C75E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5.1.3_2.5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431</w:t>
      </w:r>
    </w:p>
    <w:p w14:paraId="6991569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Handover inter frequency case</w:t>
      </w:r>
      <w:r>
        <w:tab/>
        <w:t>433</w:t>
      </w:r>
    </w:p>
    <w:p w14:paraId="07B44E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433</w:t>
      </w:r>
    </w:p>
    <w:p w14:paraId="2B25147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433</w:t>
      </w:r>
    </w:p>
    <w:p w14:paraId="488EC4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433</w:t>
      </w:r>
    </w:p>
    <w:p w14:paraId="28199B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4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433</w:t>
      </w:r>
    </w:p>
    <w:p w14:paraId="796B3B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</w:t>
      </w:r>
      <w:r w:rsidRPr="00B44A29">
        <w:rPr>
          <w:rFonts w:eastAsia="SimSun"/>
          <w:lang w:eastAsia="zh-CN"/>
        </w:rPr>
        <w:t>4</w:t>
      </w:r>
      <w:r w:rsidRPr="00B44A29">
        <w:rPr>
          <w:rFonts w:eastAsia="SimSu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433</w:t>
      </w:r>
    </w:p>
    <w:p w14:paraId="21E1CD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</w:t>
      </w:r>
      <w:r w:rsidRPr="00B44A29">
        <w:rPr>
          <w:rFonts w:eastAsia="SimSun"/>
          <w:lang w:eastAsia="zh-CN"/>
        </w:rPr>
        <w:t>4</w:t>
      </w:r>
      <w:r w:rsidRPr="00B44A29">
        <w:rPr>
          <w:rFonts w:eastAsia="SimSun"/>
        </w:rP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434</w:t>
      </w:r>
    </w:p>
    <w:p w14:paraId="6E8B659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</w:t>
      </w:r>
      <w:r w:rsidRPr="00B44A29">
        <w:rPr>
          <w:rFonts w:eastAsia="SimSun"/>
          <w:lang w:eastAsia="zh-CN"/>
        </w:rPr>
        <w:t>4</w:t>
      </w:r>
      <w:r w:rsidRPr="00B44A29">
        <w:rPr>
          <w:rFonts w:eastAsia="SimSun"/>
        </w:rP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435</w:t>
      </w:r>
    </w:p>
    <w:p w14:paraId="74C62A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4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436</w:t>
      </w:r>
    </w:p>
    <w:p w14:paraId="7160056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5.1.4_2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438</w:t>
      </w:r>
    </w:p>
    <w:p w14:paraId="0BBB9F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5.1.4_2.1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438</w:t>
      </w:r>
    </w:p>
    <w:p w14:paraId="37DDFB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5.1.4_2.2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438</w:t>
      </w:r>
    </w:p>
    <w:p w14:paraId="5A1267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5.1.4_2.3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438</w:t>
      </w:r>
    </w:p>
    <w:p w14:paraId="0F27EC3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5.1.4_2.4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438</w:t>
      </w:r>
    </w:p>
    <w:p w14:paraId="099EE7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5.1.4_2.4.1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438</w:t>
      </w:r>
    </w:p>
    <w:p w14:paraId="3028F4E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5.1.4_2.4.2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439</w:t>
      </w:r>
    </w:p>
    <w:p w14:paraId="2E487E4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5.1.4_2.4.3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439</w:t>
      </w:r>
    </w:p>
    <w:p w14:paraId="2E21A9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5.1.4_2.5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439</w:t>
      </w:r>
    </w:p>
    <w:p w14:paraId="5C60806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 frequency Handover: unknown target cell</w:t>
      </w:r>
      <w:r>
        <w:tab/>
        <w:t>441</w:t>
      </w:r>
    </w:p>
    <w:p w14:paraId="7D2B51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441</w:t>
      </w:r>
    </w:p>
    <w:p w14:paraId="01D050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441</w:t>
      </w:r>
    </w:p>
    <w:p w14:paraId="2FA5CD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5.1.5.3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441</w:t>
      </w:r>
    </w:p>
    <w:p w14:paraId="06D229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441</w:t>
      </w:r>
    </w:p>
    <w:p w14:paraId="477D7E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441</w:t>
      </w:r>
    </w:p>
    <w:p w14:paraId="347D6A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442</w:t>
      </w:r>
    </w:p>
    <w:p w14:paraId="4A6312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443</w:t>
      </w:r>
    </w:p>
    <w:p w14:paraId="55D2BA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443</w:t>
      </w:r>
    </w:p>
    <w:p w14:paraId="104B573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5.1.5_2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E-UTRAN FDD – FDD Inter frequency handover: unknown target cell for UE Category 1bis</w:t>
      </w:r>
      <w:r>
        <w:tab/>
        <w:t>444</w:t>
      </w:r>
    </w:p>
    <w:p w14:paraId="355CAD7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5.1.5_2.1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444</w:t>
      </w:r>
    </w:p>
    <w:p w14:paraId="3F77B7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5.1.5_2.2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444</w:t>
      </w:r>
    </w:p>
    <w:p w14:paraId="6EB63B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5.1.5_2.3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444</w:t>
      </w:r>
    </w:p>
    <w:p w14:paraId="600706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5.1.5_2.4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445</w:t>
      </w:r>
    </w:p>
    <w:p w14:paraId="088F63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5.1.5_2.4.1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445</w:t>
      </w:r>
    </w:p>
    <w:p w14:paraId="7FD91F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5.1.5_2.4.2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445</w:t>
      </w:r>
    </w:p>
    <w:p w14:paraId="47A4040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5.1.5_2.4.3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445</w:t>
      </w:r>
    </w:p>
    <w:p w14:paraId="7A3A92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5.1.5_2.5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445</w:t>
      </w:r>
    </w:p>
    <w:p w14:paraId="34234B8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447</w:t>
      </w:r>
    </w:p>
    <w:p w14:paraId="4915C4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447</w:t>
      </w:r>
    </w:p>
    <w:p w14:paraId="632E93C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447</w:t>
      </w:r>
    </w:p>
    <w:p w14:paraId="0CE706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6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447</w:t>
      </w:r>
    </w:p>
    <w:p w14:paraId="15EEE0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6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447</w:t>
      </w:r>
    </w:p>
    <w:p w14:paraId="083260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6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447</w:t>
      </w:r>
    </w:p>
    <w:p w14:paraId="0FB2B42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6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448</w:t>
      </w:r>
    </w:p>
    <w:p w14:paraId="55B5C2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6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449</w:t>
      </w:r>
    </w:p>
    <w:p w14:paraId="38E96C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</w:t>
      </w:r>
      <w:r>
        <w:rPr>
          <w:lang w:eastAsia="zh-CN"/>
        </w:rPr>
        <w:t>6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449</w:t>
      </w:r>
    </w:p>
    <w:p w14:paraId="6E06DCA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5.1.6_2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451</w:t>
      </w:r>
    </w:p>
    <w:p w14:paraId="184CF6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5.1.6_2.1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451</w:t>
      </w:r>
    </w:p>
    <w:p w14:paraId="5BAA85F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5.1.6_2.2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451</w:t>
      </w:r>
    </w:p>
    <w:p w14:paraId="37E15B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5.1.6_2.3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451</w:t>
      </w:r>
    </w:p>
    <w:p w14:paraId="5B7475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5.1.6_2.4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451</w:t>
      </w:r>
    </w:p>
    <w:p w14:paraId="1DCE09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5.1.6_2.4.1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451</w:t>
      </w:r>
    </w:p>
    <w:p w14:paraId="0460687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5.1.6_2.4.2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452</w:t>
      </w:r>
    </w:p>
    <w:p w14:paraId="0193CD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5.1.6_2.4.3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452</w:t>
      </w:r>
    </w:p>
    <w:p w14:paraId="1E51031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5.1.6_2.5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452</w:t>
      </w:r>
    </w:p>
    <w:p w14:paraId="24F0C0C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453</w:t>
      </w:r>
    </w:p>
    <w:p w14:paraId="432090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453</w:t>
      </w:r>
    </w:p>
    <w:p w14:paraId="536036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453</w:t>
      </w:r>
    </w:p>
    <w:p w14:paraId="2D2007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453</w:t>
      </w:r>
    </w:p>
    <w:p w14:paraId="40B9D3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454</w:t>
      </w:r>
    </w:p>
    <w:p w14:paraId="33F6DE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454</w:t>
      </w:r>
    </w:p>
    <w:p w14:paraId="20C7CF1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455</w:t>
      </w:r>
    </w:p>
    <w:p w14:paraId="2C6037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456</w:t>
      </w:r>
    </w:p>
    <w:p w14:paraId="023D8E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457</w:t>
      </w:r>
    </w:p>
    <w:p w14:paraId="0E947BC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5.1.7</w:t>
      </w:r>
      <w:r>
        <w:rPr>
          <w:lang w:eastAsia="zh-TW"/>
        </w:rPr>
        <w:t>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E-UTRAN FDD – TDD Inter frequency handover for UE Category 1bis</w:t>
      </w:r>
      <w:r>
        <w:tab/>
        <w:t>459</w:t>
      </w:r>
    </w:p>
    <w:p w14:paraId="715CF5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</w:t>
      </w:r>
      <w:r>
        <w:rPr>
          <w:lang w:eastAsia="zh-TW"/>
        </w:rPr>
        <w:t>_2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459</w:t>
      </w:r>
    </w:p>
    <w:p w14:paraId="16443F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</w:t>
      </w:r>
      <w:r>
        <w:rPr>
          <w:lang w:eastAsia="zh-TW"/>
        </w:rPr>
        <w:t>_2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459</w:t>
      </w:r>
    </w:p>
    <w:p w14:paraId="5340C9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</w:t>
      </w:r>
      <w:r>
        <w:rPr>
          <w:lang w:eastAsia="zh-TW"/>
        </w:rPr>
        <w:t>_2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459</w:t>
      </w:r>
    </w:p>
    <w:p w14:paraId="77739C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</w:t>
      </w:r>
      <w:r>
        <w:rPr>
          <w:lang w:eastAsia="zh-TW"/>
        </w:rPr>
        <w:t>_2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460</w:t>
      </w:r>
    </w:p>
    <w:p w14:paraId="294C33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5.1.7</w:t>
      </w:r>
      <w:r>
        <w:rPr>
          <w:lang w:eastAsia="zh-TW"/>
        </w:rPr>
        <w:t>_2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460</w:t>
      </w:r>
    </w:p>
    <w:p w14:paraId="6B567C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5.1.7</w:t>
      </w:r>
      <w:r>
        <w:rPr>
          <w:lang w:eastAsia="zh-TW"/>
        </w:rPr>
        <w:t>_2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460</w:t>
      </w:r>
    </w:p>
    <w:p w14:paraId="7002B0A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5.1.7</w:t>
      </w:r>
      <w:r>
        <w:rPr>
          <w:lang w:eastAsia="zh-TW"/>
        </w:rPr>
        <w:t>_2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460</w:t>
      </w:r>
    </w:p>
    <w:p w14:paraId="323F4D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5.1.7</w:t>
      </w:r>
      <w:r>
        <w:rPr>
          <w:lang w:eastAsia="zh-TW"/>
        </w:rPr>
        <w:t>_2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461</w:t>
      </w:r>
    </w:p>
    <w:p w14:paraId="4199BE8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463</w:t>
      </w:r>
    </w:p>
    <w:p w14:paraId="422EBB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463</w:t>
      </w:r>
    </w:p>
    <w:p w14:paraId="15DBE6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463</w:t>
      </w:r>
    </w:p>
    <w:p w14:paraId="3022F3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463</w:t>
      </w:r>
    </w:p>
    <w:p w14:paraId="47E47F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463</w:t>
      </w:r>
    </w:p>
    <w:p w14:paraId="240B3A7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463</w:t>
      </w:r>
    </w:p>
    <w:p w14:paraId="5DCF1C5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464</w:t>
      </w:r>
    </w:p>
    <w:p w14:paraId="6D7EC3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465</w:t>
      </w:r>
    </w:p>
    <w:p w14:paraId="33263C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466</w:t>
      </w:r>
    </w:p>
    <w:p w14:paraId="5CF8A7F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5.1.8_2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E-UTRAN TDD – FDD Inter frequency handover for UE Category 1bis</w:t>
      </w:r>
      <w:r>
        <w:tab/>
        <w:t>469</w:t>
      </w:r>
    </w:p>
    <w:p w14:paraId="4A51BB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5.1.8_2.1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469</w:t>
      </w:r>
    </w:p>
    <w:p w14:paraId="3C9AA8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5.1.8_2.2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469</w:t>
      </w:r>
    </w:p>
    <w:p w14:paraId="14430F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5.1.8_2.3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469</w:t>
      </w:r>
    </w:p>
    <w:p w14:paraId="6BB025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5.1.8_2.4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469</w:t>
      </w:r>
    </w:p>
    <w:p w14:paraId="5F9EF9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5.1.8_2.4.1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469</w:t>
      </w:r>
    </w:p>
    <w:p w14:paraId="70D2E5D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5.1.8_2.4.2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470</w:t>
      </w:r>
    </w:p>
    <w:p w14:paraId="65C7775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5.1.8_2.4.3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470</w:t>
      </w:r>
    </w:p>
    <w:p w14:paraId="303B0F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5.1.8_2.5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470</w:t>
      </w:r>
    </w:p>
    <w:p w14:paraId="64BFADB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473</w:t>
      </w:r>
    </w:p>
    <w:p w14:paraId="287737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473</w:t>
      </w:r>
    </w:p>
    <w:p w14:paraId="008D2F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473</w:t>
      </w:r>
    </w:p>
    <w:p w14:paraId="43553C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473</w:t>
      </w:r>
    </w:p>
    <w:p w14:paraId="3811540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473</w:t>
      </w:r>
    </w:p>
    <w:p w14:paraId="0BD19C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473</w:t>
      </w:r>
    </w:p>
    <w:p w14:paraId="037F4B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473</w:t>
      </w:r>
    </w:p>
    <w:p w14:paraId="4592A20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473</w:t>
      </w:r>
    </w:p>
    <w:p w14:paraId="255E586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474</w:t>
      </w:r>
    </w:p>
    <w:p w14:paraId="2F7174C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Handover intra frequency handover for UE category 0</w:t>
      </w:r>
      <w:r>
        <w:tab/>
        <w:t>474</w:t>
      </w:r>
    </w:p>
    <w:p w14:paraId="2E99D3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474</w:t>
      </w:r>
    </w:p>
    <w:p w14:paraId="5E56B4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474</w:t>
      </w:r>
    </w:p>
    <w:p w14:paraId="3F4718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474</w:t>
      </w:r>
    </w:p>
    <w:p w14:paraId="258545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475</w:t>
      </w:r>
    </w:p>
    <w:p w14:paraId="04CB9B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475</w:t>
      </w:r>
    </w:p>
    <w:p w14:paraId="1216A2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476</w:t>
      </w:r>
    </w:p>
    <w:p w14:paraId="095882A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476</w:t>
      </w:r>
    </w:p>
    <w:p w14:paraId="2399D0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476</w:t>
      </w:r>
    </w:p>
    <w:p w14:paraId="5EE6A48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HD-FDD Handover intra frequency handover for UE category 0</w:t>
      </w:r>
      <w:r>
        <w:tab/>
        <w:t>478</w:t>
      </w:r>
    </w:p>
    <w:p w14:paraId="5141E3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478</w:t>
      </w:r>
    </w:p>
    <w:p w14:paraId="67B3ED1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478</w:t>
      </w:r>
    </w:p>
    <w:p w14:paraId="7C9A6A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478</w:t>
      </w:r>
    </w:p>
    <w:p w14:paraId="4B0250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478</w:t>
      </w:r>
    </w:p>
    <w:p w14:paraId="32E6F6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478</w:t>
      </w:r>
    </w:p>
    <w:p w14:paraId="618B70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479</w:t>
      </w:r>
    </w:p>
    <w:p w14:paraId="3D54B8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480</w:t>
      </w:r>
    </w:p>
    <w:p w14:paraId="763A7E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480</w:t>
      </w:r>
    </w:p>
    <w:p w14:paraId="3D039D7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Handover intra frequency handover for UE category 0</w:t>
      </w:r>
      <w:r>
        <w:tab/>
        <w:t>482</w:t>
      </w:r>
    </w:p>
    <w:p w14:paraId="4EBC63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482</w:t>
      </w:r>
    </w:p>
    <w:p w14:paraId="2C3E2E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482</w:t>
      </w:r>
    </w:p>
    <w:p w14:paraId="6884F4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482</w:t>
      </w:r>
    </w:p>
    <w:p w14:paraId="4FA6DE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482</w:t>
      </w:r>
    </w:p>
    <w:p w14:paraId="4FBF2C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482</w:t>
      </w:r>
    </w:p>
    <w:p w14:paraId="741841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483</w:t>
      </w:r>
    </w:p>
    <w:p w14:paraId="6191737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484</w:t>
      </w:r>
    </w:p>
    <w:p w14:paraId="240789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484</w:t>
      </w:r>
    </w:p>
    <w:p w14:paraId="5040401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Intra frequency handover for CE UEs in CEModeA</w:t>
      </w:r>
      <w:r>
        <w:tab/>
        <w:t>486</w:t>
      </w:r>
    </w:p>
    <w:p w14:paraId="4BE6BE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486</w:t>
      </w:r>
    </w:p>
    <w:p w14:paraId="6E194F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486</w:t>
      </w:r>
    </w:p>
    <w:p w14:paraId="5C0B0AC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486</w:t>
      </w:r>
    </w:p>
    <w:p w14:paraId="2EAA7B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487</w:t>
      </w:r>
    </w:p>
    <w:p w14:paraId="5D3F38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487</w:t>
      </w:r>
    </w:p>
    <w:p w14:paraId="5D6D287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487</w:t>
      </w:r>
    </w:p>
    <w:p w14:paraId="3FB6809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488</w:t>
      </w:r>
    </w:p>
    <w:p w14:paraId="576F605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491</w:t>
      </w:r>
    </w:p>
    <w:p w14:paraId="66CFDAB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493</w:t>
      </w:r>
    </w:p>
    <w:p w14:paraId="4F07B5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493</w:t>
      </w:r>
    </w:p>
    <w:p w14:paraId="75D8CF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493</w:t>
      </w:r>
    </w:p>
    <w:p w14:paraId="19988B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493</w:t>
      </w:r>
    </w:p>
    <w:p w14:paraId="0C3B60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494</w:t>
      </w:r>
    </w:p>
    <w:p w14:paraId="5CF5C55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494</w:t>
      </w:r>
    </w:p>
    <w:p w14:paraId="5B9F98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494</w:t>
      </w:r>
    </w:p>
    <w:p w14:paraId="14A2C7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495</w:t>
      </w:r>
    </w:p>
    <w:p w14:paraId="43BAE1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5.1.14.5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495</w:t>
      </w:r>
    </w:p>
    <w:p w14:paraId="736E1E1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497</w:t>
      </w:r>
    </w:p>
    <w:p w14:paraId="62858B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497</w:t>
      </w:r>
    </w:p>
    <w:p w14:paraId="384B9F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497</w:t>
      </w:r>
    </w:p>
    <w:p w14:paraId="4832A1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497</w:t>
      </w:r>
    </w:p>
    <w:p w14:paraId="5968C2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498</w:t>
      </w:r>
    </w:p>
    <w:p w14:paraId="22FD36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498</w:t>
      </w:r>
    </w:p>
    <w:p w14:paraId="67190A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499</w:t>
      </w:r>
    </w:p>
    <w:p w14:paraId="46C60A7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499</w:t>
      </w:r>
    </w:p>
    <w:p w14:paraId="368BFF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502</w:t>
      </w:r>
    </w:p>
    <w:p w14:paraId="33E2FD6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503</w:t>
      </w:r>
    </w:p>
    <w:p w14:paraId="26201C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503</w:t>
      </w:r>
    </w:p>
    <w:p w14:paraId="38F345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503</w:t>
      </w:r>
    </w:p>
    <w:p w14:paraId="67B0C8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503</w:t>
      </w:r>
    </w:p>
    <w:p w14:paraId="0404EC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504</w:t>
      </w:r>
    </w:p>
    <w:p w14:paraId="4BE1EB9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504</w:t>
      </w:r>
    </w:p>
    <w:p w14:paraId="351729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505</w:t>
      </w:r>
    </w:p>
    <w:p w14:paraId="5495E3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506</w:t>
      </w:r>
    </w:p>
    <w:p w14:paraId="1554C7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506</w:t>
      </w:r>
    </w:p>
    <w:p w14:paraId="7067BE8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507</w:t>
      </w:r>
    </w:p>
    <w:p w14:paraId="57066D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507</w:t>
      </w:r>
    </w:p>
    <w:p w14:paraId="2C91BA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507</w:t>
      </w:r>
    </w:p>
    <w:p w14:paraId="6D9E3E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507</w:t>
      </w:r>
    </w:p>
    <w:p w14:paraId="6ADF35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508</w:t>
      </w:r>
    </w:p>
    <w:p w14:paraId="1004E79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508</w:t>
      </w:r>
    </w:p>
    <w:p w14:paraId="27342C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509</w:t>
      </w:r>
    </w:p>
    <w:p w14:paraId="17AD0B2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510</w:t>
      </w:r>
    </w:p>
    <w:p w14:paraId="64914C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510</w:t>
      </w:r>
    </w:p>
    <w:p w14:paraId="351D99B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511</w:t>
      </w:r>
    </w:p>
    <w:p w14:paraId="4B9F6C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511</w:t>
      </w:r>
    </w:p>
    <w:p w14:paraId="3E1EEF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511</w:t>
      </w:r>
    </w:p>
    <w:p w14:paraId="43CF91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511</w:t>
      </w:r>
    </w:p>
    <w:p w14:paraId="0D1DFD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512</w:t>
      </w:r>
    </w:p>
    <w:p w14:paraId="52A521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512</w:t>
      </w:r>
    </w:p>
    <w:p w14:paraId="23F8C4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513</w:t>
      </w:r>
    </w:p>
    <w:p w14:paraId="198CBF3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514</w:t>
      </w:r>
    </w:p>
    <w:p w14:paraId="479041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514</w:t>
      </w:r>
    </w:p>
    <w:p w14:paraId="04391E6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– FDD Intra frequency handover for UE Category 1bis</w:t>
      </w:r>
      <w:r>
        <w:tab/>
        <w:t>515</w:t>
      </w:r>
    </w:p>
    <w:p w14:paraId="1E4F3E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515</w:t>
      </w:r>
    </w:p>
    <w:p w14:paraId="612F47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515</w:t>
      </w:r>
    </w:p>
    <w:p w14:paraId="6DD2DA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515</w:t>
      </w:r>
    </w:p>
    <w:p w14:paraId="4D0EFD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516</w:t>
      </w:r>
    </w:p>
    <w:p w14:paraId="532471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516</w:t>
      </w:r>
    </w:p>
    <w:p w14:paraId="381AE4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517</w:t>
      </w:r>
    </w:p>
    <w:p w14:paraId="7AAA80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5.1.19.4.3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518</w:t>
      </w:r>
    </w:p>
    <w:p w14:paraId="7A0677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5.1.19.5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518</w:t>
      </w:r>
    </w:p>
    <w:p w14:paraId="652842D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E-UTRAN TDD - TDD Intra frequency handover for UE Category 1bis</w:t>
      </w:r>
      <w:r>
        <w:tab/>
        <w:t>519</w:t>
      </w:r>
    </w:p>
    <w:p w14:paraId="549811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5.1.20.1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519</w:t>
      </w:r>
    </w:p>
    <w:p w14:paraId="68F6C4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5.1.20.2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519</w:t>
      </w:r>
    </w:p>
    <w:p w14:paraId="5DCAB4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5.1.20.3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519</w:t>
      </w:r>
    </w:p>
    <w:p w14:paraId="448062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5.1.20.4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520</w:t>
      </w:r>
    </w:p>
    <w:p w14:paraId="0C5EE64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5.1.20.4.1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520</w:t>
      </w:r>
    </w:p>
    <w:p w14:paraId="2FB5DC2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5.1.20.4.2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521</w:t>
      </w:r>
    </w:p>
    <w:p w14:paraId="6ECBCF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5.1.20.4.3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521</w:t>
      </w:r>
    </w:p>
    <w:p w14:paraId="1BE86E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5.1.20.5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521</w:t>
      </w:r>
    </w:p>
    <w:p w14:paraId="3EEEEA1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5.1.21</w:t>
      </w:r>
      <w:r>
        <w:t xml:space="preserve"> to </w:t>
      </w:r>
      <w:r w:rsidRPr="00B44A29">
        <w:rPr>
          <w:bCs/>
        </w:rPr>
        <w:t>5.1.27</w:t>
      </w:r>
      <w:r>
        <w:t xml:space="preserve"> Void</w:t>
      </w:r>
      <w:r>
        <w:tab/>
        <w:t>522</w:t>
      </w:r>
    </w:p>
    <w:p w14:paraId="6E9647D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5.1.28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HD-FDD inter frequency handover for CE UEs in CEModeA</w:t>
      </w:r>
      <w:r>
        <w:tab/>
        <w:t>522</w:t>
      </w:r>
    </w:p>
    <w:p w14:paraId="16500A9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5.1.28.1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522</w:t>
      </w:r>
    </w:p>
    <w:p w14:paraId="17B3B8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5.1.28.2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522</w:t>
      </w:r>
    </w:p>
    <w:p w14:paraId="64CCDC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5.1.28.3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522</w:t>
      </w:r>
    </w:p>
    <w:p w14:paraId="223656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5.1.28.4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523</w:t>
      </w:r>
    </w:p>
    <w:p w14:paraId="19A3620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5.1.28.4.1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523</w:t>
      </w:r>
    </w:p>
    <w:p w14:paraId="2BF545B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5.1.28.4.2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524</w:t>
      </w:r>
    </w:p>
    <w:p w14:paraId="7B816C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5.1.28.4.3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525</w:t>
      </w:r>
    </w:p>
    <w:p w14:paraId="2F3137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5.1.28.5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527</w:t>
      </w:r>
    </w:p>
    <w:p w14:paraId="0E3783A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5.1.29</w:t>
      </w:r>
      <w:r>
        <w:t xml:space="preserve"> to </w:t>
      </w:r>
      <w:r w:rsidRPr="00B44A29">
        <w:rPr>
          <w:bCs/>
        </w:rPr>
        <w:t>5.1.33</w:t>
      </w:r>
      <w:r>
        <w:t xml:space="preserve"> Void</w:t>
      </w:r>
      <w:r>
        <w:tab/>
        <w:t>529</w:t>
      </w:r>
    </w:p>
    <w:p w14:paraId="02C35E8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5.1.34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HD-FDD intra frequency handover for CE UEs in CEModeA without SFN acquisition</w:t>
      </w:r>
      <w:r>
        <w:tab/>
        <w:t>529</w:t>
      </w:r>
    </w:p>
    <w:p w14:paraId="1C0D99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5.1.34.1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529</w:t>
      </w:r>
    </w:p>
    <w:p w14:paraId="50BA98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5.1.34.2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529</w:t>
      </w:r>
    </w:p>
    <w:p w14:paraId="2187194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5.1.34.3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529</w:t>
      </w:r>
    </w:p>
    <w:p w14:paraId="56E154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5.1.34.4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529</w:t>
      </w:r>
    </w:p>
    <w:p w14:paraId="1D7CCD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5.1.34.4.1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529</w:t>
      </w:r>
    </w:p>
    <w:p w14:paraId="57DE9E6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5.1.34.4.2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530</w:t>
      </w:r>
    </w:p>
    <w:p w14:paraId="126EE1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5.1.34.4.3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530</w:t>
      </w:r>
    </w:p>
    <w:p w14:paraId="42C54C2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5.1.34.5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530</w:t>
      </w:r>
    </w:p>
    <w:p w14:paraId="2607CC4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Handover from E-UTRAN to other RATs</w:t>
      </w:r>
      <w:r>
        <w:tab/>
        <w:t>532</w:t>
      </w:r>
    </w:p>
    <w:p w14:paraId="1433FA7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handover</w:t>
      </w:r>
      <w:r>
        <w:tab/>
        <w:t>532</w:t>
      </w:r>
    </w:p>
    <w:p w14:paraId="291D403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532</w:t>
      </w:r>
    </w:p>
    <w:p w14:paraId="623537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532</w:t>
      </w:r>
    </w:p>
    <w:p w14:paraId="2E975D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532</w:t>
      </w:r>
    </w:p>
    <w:p w14:paraId="7FDB06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533</w:t>
      </w:r>
    </w:p>
    <w:p w14:paraId="108A0AB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533</w:t>
      </w:r>
    </w:p>
    <w:p w14:paraId="1AC961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534</w:t>
      </w:r>
    </w:p>
    <w:p w14:paraId="3AA0CC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534</w:t>
      </w:r>
    </w:p>
    <w:p w14:paraId="45DC4C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536</w:t>
      </w:r>
    </w:p>
    <w:p w14:paraId="2F6FA76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UTRAN FDD handover</w:t>
      </w:r>
      <w:r>
        <w:tab/>
        <w:t>537</w:t>
      </w:r>
    </w:p>
    <w:p w14:paraId="697649F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</w:t>
      </w:r>
      <w:r w:rsidRPr="00B44A29">
        <w:rPr>
          <w:rFonts w:eastAsia="SimSun"/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537</w:t>
      </w:r>
    </w:p>
    <w:p w14:paraId="7A00C5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</w:t>
      </w:r>
      <w:r w:rsidRPr="00B44A29">
        <w:rPr>
          <w:rFonts w:eastAsia="SimSun"/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538</w:t>
      </w:r>
    </w:p>
    <w:p w14:paraId="0AAD41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</w:t>
      </w:r>
      <w:r w:rsidRPr="00B44A29">
        <w:rPr>
          <w:rFonts w:eastAsia="SimSun"/>
          <w:lang w:eastAsia="zh-CN"/>
        </w:rPr>
        <w:t>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538</w:t>
      </w:r>
    </w:p>
    <w:p w14:paraId="33BAF8E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</w:t>
      </w:r>
      <w:r w:rsidRPr="00B44A29">
        <w:rPr>
          <w:rFonts w:eastAsia="SimSun"/>
          <w:lang w:eastAsia="zh-CN"/>
        </w:rPr>
        <w:t>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539</w:t>
      </w:r>
    </w:p>
    <w:p w14:paraId="26EC94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</w:t>
      </w:r>
      <w:r w:rsidRPr="00B44A29">
        <w:rPr>
          <w:rFonts w:eastAsia="SimSun"/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539</w:t>
      </w:r>
    </w:p>
    <w:p w14:paraId="5D0CF4F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</w:t>
      </w:r>
      <w:r w:rsidRPr="00B44A29">
        <w:rPr>
          <w:rFonts w:eastAsia="SimSun"/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540</w:t>
      </w:r>
    </w:p>
    <w:p w14:paraId="551E83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</w:t>
      </w:r>
      <w:r w:rsidRPr="00B44A29">
        <w:rPr>
          <w:rFonts w:eastAsia="SimSun"/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540</w:t>
      </w:r>
    </w:p>
    <w:p w14:paraId="0EAB2C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</w:t>
      </w:r>
      <w:r w:rsidRPr="00B44A29">
        <w:rPr>
          <w:rFonts w:eastAsia="SimSun"/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542</w:t>
      </w:r>
    </w:p>
    <w:p w14:paraId="57CC3D8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GSM handover</w:t>
      </w:r>
      <w:r>
        <w:tab/>
        <w:t>543</w:t>
      </w:r>
    </w:p>
    <w:p w14:paraId="516248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543</w:t>
      </w:r>
    </w:p>
    <w:p w14:paraId="42948B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544</w:t>
      </w:r>
    </w:p>
    <w:p w14:paraId="57C62F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544</w:t>
      </w:r>
    </w:p>
    <w:p w14:paraId="691E93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544</w:t>
      </w:r>
    </w:p>
    <w:p w14:paraId="551419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544</w:t>
      </w:r>
    </w:p>
    <w:p w14:paraId="7F1BAD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545</w:t>
      </w:r>
    </w:p>
    <w:p w14:paraId="63E6D9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546</w:t>
      </w:r>
    </w:p>
    <w:p w14:paraId="2A3E68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547</w:t>
      </w:r>
    </w:p>
    <w:p w14:paraId="374D76E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UTRAN TDD handover</w:t>
      </w:r>
      <w:r>
        <w:tab/>
        <w:t>548</w:t>
      </w:r>
    </w:p>
    <w:p w14:paraId="31D6D4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548</w:t>
      </w:r>
    </w:p>
    <w:p w14:paraId="199AA4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549</w:t>
      </w:r>
    </w:p>
    <w:p w14:paraId="5CAA592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549</w:t>
      </w:r>
    </w:p>
    <w:p w14:paraId="0E2A1A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549</w:t>
      </w:r>
    </w:p>
    <w:p w14:paraId="0034A2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549</w:t>
      </w:r>
    </w:p>
    <w:p w14:paraId="7E4933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550</w:t>
      </w:r>
    </w:p>
    <w:p w14:paraId="5940FD4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551</w:t>
      </w:r>
    </w:p>
    <w:p w14:paraId="2D41E7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553</w:t>
      </w:r>
    </w:p>
    <w:p w14:paraId="546107D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TDD handover</w:t>
      </w:r>
      <w:r>
        <w:tab/>
        <w:t>554</w:t>
      </w:r>
    </w:p>
    <w:p w14:paraId="297603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554</w:t>
      </w:r>
    </w:p>
    <w:p w14:paraId="2F7C49E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554</w:t>
      </w:r>
    </w:p>
    <w:p w14:paraId="4E2CF8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5.2.5.3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555</w:t>
      </w:r>
    </w:p>
    <w:p w14:paraId="2E40FD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5.2.5.3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555</w:t>
      </w:r>
    </w:p>
    <w:p w14:paraId="0E5838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5.2.5.3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1.28Mcps TDD option</w:t>
      </w:r>
      <w:r>
        <w:tab/>
        <w:t>555</w:t>
      </w:r>
    </w:p>
    <w:p w14:paraId="696AC44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5.2.5.3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555</w:t>
      </w:r>
    </w:p>
    <w:p w14:paraId="3FF8C0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555</w:t>
      </w:r>
    </w:p>
    <w:p w14:paraId="44F10C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5.2.5.4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555</w:t>
      </w:r>
    </w:p>
    <w:p w14:paraId="6E76DD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5.2.5.4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1.28Mcps TDD option</w:t>
      </w:r>
      <w:r>
        <w:tab/>
        <w:t>555</w:t>
      </w:r>
    </w:p>
    <w:p w14:paraId="612A0B1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lastRenderedPageBreak/>
        <w:t>5.2.5.4</w:t>
      </w:r>
      <w:r>
        <w:t>.</w:t>
      </w:r>
      <w:r w:rsidRPr="00B44A29">
        <w:rPr>
          <w:rFonts w:eastAsia="SimSun"/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7.68 Mcps TDD option</w:t>
      </w:r>
      <w:r>
        <w:tab/>
        <w:t>559</w:t>
      </w:r>
    </w:p>
    <w:p w14:paraId="24F8B7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5.2.5.</w:t>
      </w:r>
      <w:r w:rsidRPr="00B44A29">
        <w:rPr>
          <w:rFonts w:eastAsia="SimSun"/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 w:rsidRPr="00B44A29">
        <w:rPr>
          <w:rFonts w:eastAsia="SimSun"/>
          <w:lang w:eastAsia="zh-CN"/>
        </w:rPr>
        <w:t>requirement</w:t>
      </w:r>
      <w:r>
        <w:tab/>
        <w:t>559</w:t>
      </w:r>
    </w:p>
    <w:p w14:paraId="74ABD39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5.2.5.5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3.84Mcps TDD option</w:t>
      </w:r>
      <w:r>
        <w:tab/>
        <w:t>559</w:t>
      </w:r>
    </w:p>
    <w:p w14:paraId="7EE072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5.2.5.5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1.28Mcps TDD option</w:t>
      </w:r>
      <w:r>
        <w:tab/>
        <w:t>559</w:t>
      </w:r>
    </w:p>
    <w:p w14:paraId="03A1694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5.2.5.5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7.68 Mcps TDD option</w:t>
      </w:r>
      <w:r>
        <w:tab/>
        <w:t>561</w:t>
      </w:r>
    </w:p>
    <w:p w14:paraId="624FDEC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5.2.6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TDD - GSM handover</w:t>
      </w:r>
      <w:r>
        <w:tab/>
        <w:t>561</w:t>
      </w:r>
    </w:p>
    <w:p w14:paraId="2D2204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5.2.6.1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</w:t>
      </w:r>
      <w:r>
        <w:tab/>
        <w:t>561</w:t>
      </w:r>
    </w:p>
    <w:p w14:paraId="0D1699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5.2.6.2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561</w:t>
      </w:r>
    </w:p>
    <w:p w14:paraId="371A06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5.2.6.3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561</w:t>
      </w:r>
    </w:p>
    <w:p w14:paraId="7C8124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5.2.6.4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562</w:t>
      </w:r>
    </w:p>
    <w:p w14:paraId="015E4F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5.2.6.4.1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562</w:t>
      </w:r>
    </w:p>
    <w:p w14:paraId="1A1E765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5.2.6.4.2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562</w:t>
      </w:r>
    </w:p>
    <w:p w14:paraId="1DADCD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5.2.6.4.3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563</w:t>
      </w:r>
    </w:p>
    <w:p w14:paraId="2FB9544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5.2.6.5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565</w:t>
      </w:r>
    </w:p>
    <w:p w14:paraId="73E3473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handover: unknown target cell</w:t>
      </w:r>
      <w:r>
        <w:tab/>
        <w:t>566</w:t>
      </w:r>
    </w:p>
    <w:p w14:paraId="712F6D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566</w:t>
      </w:r>
    </w:p>
    <w:p w14:paraId="43867EA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566</w:t>
      </w:r>
    </w:p>
    <w:p w14:paraId="19B607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566</w:t>
      </w:r>
    </w:p>
    <w:p w14:paraId="775A72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567</w:t>
      </w:r>
    </w:p>
    <w:p w14:paraId="63F1FCC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567</w:t>
      </w:r>
    </w:p>
    <w:p w14:paraId="557C53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568</w:t>
      </w:r>
    </w:p>
    <w:p w14:paraId="1DA8186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568</w:t>
      </w:r>
    </w:p>
    <w:p w14:paraId="54BCBF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568</w:t>
      </w:r>
    </w:p>
    <w:p w14:paraId="681003F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GSM handover: unknown target cell</w:t>
      </w:r>
      <w:r>
        <w:tab/>
        <w:t>570</w:t>
      </w:r>
    </w:p>
    <w:p w14:paraId="4973EB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570</w:t>
      </w:r>
    </w:p>
    <w:p w14:paraId="7F1D60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570</w:t>
      </w:r>
    </w:p>
    <w:p w14:paraId="2502EC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570</w:t>
      </w:r>
    </w:p>
    <w:p w14:paraId="7C31A5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571</w:t>
      </w:r>
    </w:p>
    <w:p w14:paraId="1799204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571</w:t>
      </w:r>
    </w:p>
    <w:p w14:paraId="6877573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572</w:t>
      </w:r>
    </w:p>
    <w:p w14:paraId="4559F7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572</w:t>
      </w:r>
    </w:p>
    <w:p w14:paraId="278B1C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572</w:t>
      </w:r>
    </w:p>
    <w:p w14:paraId="1ED4C6D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GSM handover: unknown target cell</w:t>
      </w:r>
      <w:r>
        <w:tab/>
        <w:t>574</w:t>
      </w:r>
    </w:p>
    <w:p w14:paraId="63DCF4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574</w:t>
      </w:r>
    </w:p>
    <w:p w14:paraId="2EAA4B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574</w:t>
      </w:r>
    </w:p>
    <w:p w14:paraId="5627F41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574</w:t>
      </w:r>
    </w:p>
    <w:p w14:paraId="55CAED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575</w:t>
      </w:r>
    </w:p>
    <w:p w14:paraId="64FF1E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575</w:t>
      </w:r>
    </w:p>
    <w:p w14:paraId="2A47F1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575</w:t>
      </w:r>
    </w:p>
    <w:p w14:paraId="2517900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576</w:t>
      </w:r>
    </w:p>
    <w:p w14:paraId="13FCE1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576</w:t>
      </w:r>
    </w:p>
    <w:p w14:paraId="6769118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E-UTRAN TDD - UTRAN TDD handover: unknown target cell</w:t>
      </w:r>
      <w:r>
        <w:tab/>
        <w:t>577</w:t>
      </w:r>
    </w:p>
    <w:p w14:paraId="44D2C7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577</w:t>
      </w:r>
    </w:p>
    <w:p w14:paraId="653B86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578</w:t>
      </w:r>
    </w:p>
    <w:p w14:paraId="3797A4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578</w:t>
      </w:r>
    </w:p>
    <w:p w14:paraId="4F89AE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578</w:t>
      </w:r>
    </w:p>
    <w:p w14:paraId="6FFA091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578</w:t>
      </w:r>
    </w:p>
    <w:p w14:paraId="663CE9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579</w:t>
      </w:r>
    </w:p>
    <w:p w14:paraId="49D36AC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580</w:t>
      </w:r>
    </w:p>
    <w:p w14:paraId="4EB494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5.2.10.5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580</w:t>
      </w:r>
    </w:p>
    <w:p w14:paraId="00B9CEF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582</w:t>
      </w:r>
    </w:p>
    <w:p w14:paraId="734623E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582</w:t>
      </w:r>
    </w:p>
    <w:p w14:paraId="64DB97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582</w:t>
      </w:r>
    </w:p>
    <w:p w14:paraId="575D6A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582</w:t>
      </w:r>
    </w:p>
    <w:p w14:paraId="35C0F9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582</w:t>
      </w:r>
    </w:p>
    <w:p w14:paraId="472ADA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582</w:t>
      </w:r>
    </w:p>
    <w:p w14:paraId="51FCBF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583</w:t>
      </w:r>
    </w:p>
    <w:p w14:paraId="6845BF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583</w:t>
      </w:r>
    </w:p>
    <w:p w14:paraId="56C604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583</w:t>
      </w:r>
    </w:p>
    <w:p w14:paraId="05ABCE2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Handover from E-UTRAN to non-3GPP RATs</w:t>
      </w:r>
      <w:r>
        <w:tab/>
        <w:t>583</w:t>
      </w:r>
    </w:p>
    <w:p w14:paraId="2B0FB2B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HRPD handover</w:t>
      </w:r>
      <w:r>
        <w:tab/>
        <w:t>583</w:t>
      </w:r>
    </w:p>
    <w:p w14:paraId="1446D6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584</w:t>
      </w:r>
    </w:p>
    <w:p w14:paraId="7CA331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584</w:t>
      </w:r>
    </w:p>
    <w:p w14:paraId="1BB782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584</w:t>
      </w:r>
    </w:p>
    <w:p w14:paraId="6A1102D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584</w:t>
      </w:r>
    </w:p>
    <w:p w14:paraId="29A824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584</w:t>
      </w:r>
    </w:p>
    <w:p w14:paraId="327D62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585</w:t>
      </w:r>
    </w:p>
    <w:p w14:paraId="0F3C2BB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586</w:t>
      </w:r>
    </w:p>
    <w:p w14:paraId="12653AA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591</w:t>
      </w:r>
    </w:p>
    <w:p w14:paraId="5087331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cdma2000 1xRTT handover</w:t>
      </w:r>
      <w:r>
        <w:tab/>
        <w:t>593</w:t>
      </w:r>
    </w:p>
    <w:p w14:paraId="6DBEE1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593</w:t>
      </w:r>
    </w:p>
    <w:p w14:paraId="4ED718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593</w:t>
      </w:r>
    </w:p>
    <w:p w14:paraId="2CCC12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593</w:t>
      </w:r>
    </w:p>
    <w:p w14:paraId="2BE3DC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594</w:t>
      </w:r>
    </w:p>
    <w:p w14:paraId="5F9A01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594</w:t>
      </w:r>
    </w:p>
    <w:p w14:paraId="322C2CB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595</w:t>
      </w:r>
    </w:p>
    <w:p w14:paraId="63BC044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595</w:t>
      </w:r>
    </w:p>
    <w:p w14:paraId="3EFD00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595</w:t>
      </w:r>
    </w:p>
    <w:p w14:paraId="0B0AABC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HRPD handover: unknown target cell</w:t>
      </w:r>
      <w:r>
        <w:tab/>
        <w:t>597</w:t>
      </w:r>
    </w:p>
    <w:p w14:paraId="336D2F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597</w:t>
      </w:r>
    </w:p>
    <w:p w14:paraId="7EBCDC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597</w:t>
      </w:r>
    </w:p>
    <w:p w14:paraId="2E552C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597</w:t>
      </w:r>
    </w:p>
    <w:p w14:paraId="1494A2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598</w:t>
      </w:r>
    </w:p>
    <w:p w14:paraId="252B5F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598</w:t>
      </w:r>
    </w:p>
    <w:p w14:paraId="0BFD3D2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599</w:t>
      </w:r>
    </w:p>
    <w:p w14:paraId="0D20AD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600</w:t>
      </w:r>
    </w:p>
    <w:p w14:paraId="39AC22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600</w:t>
      </w:r>
    </w:p>
    <w:p w14:paraId="1BA5E25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cdma2000 1xRTT handover: unknown target cell</w:t>
      </w:r>
      <w:r>
        <w:tab/>
        <w:t>601</w:t>
      </w:r>
    </w:p>
    <w:p w14:paraId="45E81C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601</w:t>
      </w:r>
    </w:p>
    <w:p w14:paraId="748F14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602</w:t>
      </w:r>
    </w:p>
    <w:p w14:paraId="301F52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602</w:t>
      </w:r>
    </w:p>
    <w:p w14:paraId="3C9B7D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602</w:t>
      </w:r>
    </w:p>
    <w:p w14:paraId="34260F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602</w:t>
      </w:r>
    </w:p>
    <w:p w14:paraId="332B18A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603</w:t>
      </w:r>
    </w:p>
    <w:p w14:paraId="175E68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604</w:t>
      </w:r>
    </w:p>
    <w:p w14:paraId="1BD37E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604</w:t>
      </w:r>
    </w:p>
    <w:p w14:paraId="1BA047C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605</w:t>
      </w:r>
    </w:p>
    <w:p w14:paraId="6EED88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605</w:t>
      </w:r>
    </w:p>
    <w:p w14:paraId="2997010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606</w:t>
      </w:r>
    </w:p>
    <w:p w14:paraId="211058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5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606</w:t>
      </w:r>
    </w:p>
    <w:p w14:paraId="0B2FF9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5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606</w:t>
      </w:r>
    </w:p>
    <w:p w14:paraId="4A79E9D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5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606</w:t>
      </w:r>
    </w:p>
    <w:p w14:paraId="420C8B9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5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607</w:t>
      </w:r>
    </w:p>
    <w:p w14:paraId="7652DE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5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608</w:t>
      </w:r>
    </w:p>
    <w:p w14:paraId="642D5C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615</w:t>
      </w:r>
    </w:p>
    <w:p w14:paraId="3B36791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617</w:t>
      </w:r>
    </w:p>
    <w:p w14:paraId="33CFAD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617</w:t>
      </w:r>
    </w:p>
    <w:p w14:paraId="413A8B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617</w:t>
      </w:r>
    </w:p>
    <w:p w14:paraId="7E198C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6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617</w:t>
      </w:r>
    </w:p>
    <w:p w14:paraId="353D71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6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618</w:t>
      </w:r>
    </w:p>
    <w:p w14:paraId="1138CB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6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618</w:t>
      </w:r>
    </w:p>
    <w:p w14:paraId="4AE641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6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619</w:t>
      </w:r>
    </w:p>
    <w:p w14:paraId="7E757F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6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619</w:t>
      </w:r>
    </w:p>
    <w:p w14:paraId="7CA08B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</w:t>
      </w:r>
      <w:r>
        <w:rPr>
          <w:lang w:eastAsia="zh-CN"/>
        </w:rPr>
        <w:t>6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625</w:t>
      </w:r>
    </w:p>
    <w:p w14:paraId="3611BD20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6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RRC Connection Mobility Control</w:t>
      </w:r>
      <w:r>
        <w:tab/>
        <w:t>628</w:t>
      </w:r>
    </w:p>
    <w:p w14:paraId="6191371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RRC Re-establishment</w:t>
      </w:r>
      <w:r>
        <w:tab/>
        <w:t>628</w:t>
      </w:r>
    </w:p>
    <w:p w14:paraId="1AFB254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color w:val="000000"/>
        </w:rPr>
        <w:t>E-UTRAN FDD Intra-frequency RRC Re-establishment</w:t>
      </w:r>
      <w:r>
        <w:tab/>
        <w:t>628</w:t>
      </w:r>
    </w:p>
    <w:p w14:paraId="2FD0F56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628</w:t>
      </w:r>
    </w:p>
    <w:p w14:paraId="7E63FC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628</w:t>
      </w:r>
    </w:p>
    <w:p w14:paraId="5CE0C3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628</w:t>
      </w:r>
    </w:p>
    <w:p w14:paraId="35C172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629</w:t>
      </w:r>
    </w:p>
    <w:p w14:paraId="595011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629</w:t>
      </w:r>
    </w:p>
    <w:p w14:paraId="6FBE00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6.1.1.4.2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630</w:t>
      </w:r>
    </w:p>
    <w:p w14:paraId="6714C4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630</w:t>
      </w:r>
    </w:p>
    <w:p w14:paraId="22C4EF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631</w:t>
      </w:r>
    </w:p>
    <w:p w14:paraId="783137A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Intra-frequency RRC Re-establishment for UE Category 1bis</w:t>
      </w:r>
      <w:r>
        <w:tab/>
        <w:t>632</w:t>
      </w:r>
    </w:p>
    <w:p w14:paraId="133034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632</w:t>
      </w:r>
    </w:p>
    <w:p w14:paraId="3B633B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632</w:t>
      </w:r>
    </w:p>
    <w:p w14:paraId="68FBFF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632</w:t>
      </w:r>
    </w:p>
    <w:p w14:paraId="267A1B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633</w:t>
      </w:r>
    </w:p>
    <w:p w14:paraId="35846E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633</w:t>
      </w:r>
    </w:p>
    <w:p w14:paraId="3495B5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633</w:t>
      </w:r>
    </w:p>
    <w:p w14:paraId="6E7383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633</w:t>
      </w:r>
    </w:p>
    <w:p w14:paraId="60766E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633</w:t>
      </w:r>
    </w:p>
    <w:p w14:paraId="3A76043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color w:val="000000"/>
        </w:rPr>
        <w:t>E-UTRAN FDD Inter-frequency RRC Re-establishment</w:t>
      </w:r>
      <w:r>
        <w:tab/>
        <w:t>633</w:t>
      </w:r>
    </w:p>
    <w:p w14:paraId="5C8C7E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633</w:t>
      </w:r>
    </w:p>
    <w:p w14:paraId="14DFFF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633</w:t>
      </w:r>
    </w:p>
    <w:p w14:paraId="706728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633</w:t>
      </w:r>
    </w:p>
    <w:p w14:paraId="407A92D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634</w:t>
      </w:r>
    </w:p>
    <w:p w14:paraId="395F0A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634</w:t>
      </w:r>
    </w:p>
    <w:p w14:paraId="0E323B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635</w:t>
      </w:r>
    </w:p>
    <w:p w14:paraId="382EDE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635</w:t>
      </w:r>
    </w:p>
    <w:p w14:paraId="791334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636</w:t>
      </w:r>
    </w:p>
    <w:p w14:paraId="70CFD8A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Inter-frequency RRC Re-establishment for UE Category 1bis</w:t>
      </w:r>
      <w:r>
        <w:tab/>
        <w:t>637</w:t>
      </w:r>
    </w:p>
    <w:p w14:paraId="70B72D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637</w:t>
      </w:r>
    </w:p>
    <w:p w14:paraId="3E480F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637</w:t>
      </w:r>
    </w:p>
    <w:p w14:paraId="6D99FC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637</w:t>
      </w:r>
    </w:p>
    <w:p w14:paraId="47711A4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637</w:t>
      </w:r>
    </w:p>
    <w:p w14:paraId="590AA7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637</w:t>
      </w:r>
    </w:p>
    <w:p w14:paraId="08B7AE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638</w:t>
      </w:r>
    </w:p>
    <w:p w14:paraId="09BEE1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638</w:t>
      </w:r>
    </w:p>
    <w:p w14:paraId="7ADA6A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638</w:t>
      </w:r>
    </w:p>
    <w:p w14:paraId="2826974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color w:val="000000"/>
        </w:rPr>
        <w:t>E-UTRAN TDD Intra-frequency RRC Re-establishment</w:t>
      </w:r>
      <w:r>
        <w:tab/>
        <w:t>638</w:t>
      </w:r>
    </w:p>
    <w:p w14:paraId="6B8591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638</w:t>
      </w:r>
    </w:p>
    <w:p w14:paraId="7E1969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638</w:t>
      </w:r>
    </w:p>
    <w:p w14:paraId="2FDFD1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638</w:t>
      </w:r>
    </w:p>
    <w:p w14:paraId="3874AA6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639</w:t>
      </w:r>
    </w:p>
    <w:p w14:paraId="6EBA5D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639</w:t>
      </w:r>
    </w:p>
    <w:p w14:paraId="7EA5C6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640</w:t>
      </w:r>
    </w:p>
    <w:p w14:paraId="38BDB39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640</w:t>
      </w:r>
    </w:p>
    <w:p w14:paraId="60A032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641</w:t>
      </w:r>
    </w:p>
    <w:p w14:paraId="7CC4E9D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6.1.3_2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Intra-frequency RRC Re-establishment for UE Category 1bis</w:t>
      </w:r>
      <w:r>
        <w:tab/>
        <w:t>642</w:t>
      </w:r>
    </w:p>
    <w:p w14:paraId="294CCD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642</w:t>
      </w:r>
    </w:p>
    <w:p w14:paraId="026FD3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642</w:t>
      </w:r>
    </w:p>
    <w:p w14:paraId="1701CC7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642</w:t>
      </w:r>
    </w:p>
    <w:p w14:paraId="3B0D79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642</w:t>
      </w:r>
    </w:p>
    <w:p w14:paraId="0F02A6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642</w:t>
      </w:r>
    </w:p>
    <w:p w14:paraId="73C08B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642</w:t>
      </w:r>
    </w:p>
    <w:p w14:paraId="3CA303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642</w:t>
      </w:r>
    </w:p>
    <w:p w14:paraId="54BDE1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6.1.3_2.5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642</w:t>
      </w:r>
    </w:p>
    <w:p w14:paraId="13937E6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color w:val="000000"/>
        </w:rPr>
        <w:t>E-UTRAN TDD Inter-frequency RRC Re-establishment</w:t>
      </w:r>
      <w:r>
        <w:tab/>
        <w:t>642</w:t>
      </w:r>
    </w:p>
    <w:p w14:paraId="1C65FB6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642</w:t>
      </w:r>
    </w:p>
    <w:p w14:paraId="0F6B91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643</w:t>
      </w:r>
    </w:p>
    <w:p w14:paraId="2CA709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643</w:t>
      </w:r>
    </w:p>
    <w:p w14:paraId="1F1397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643</w:t>
      </w:r>
    </w:p>
    <w:p w14:paraId="4D950C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643</w:t>
      </w:r>
    </w:p>
    <w:p w14:paraId="6A1356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644</w:t>
      </w:r>
    </w:p>
    <w:p w14:paraId="02DF0C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645</w:t>
      </w:r>
    </w:p>
    <w:p w14:paraId="41F0E9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645</w:t>
      </w:r>
    </w:p>
    <w:p w14:paraId="52386FB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6.1.4_2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Inter-frequency RRC Re-establishment for UE Category 1bis</w:t>
      </w:r>
      <w:r>
        <w:tab/>
        <w:t>647</w:t>
      </w:r>
    </w:p>
    <w:p w14:paraId="5A21A9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6.1.4_2.1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647</w:t>
      </w:r>
    </w:p>
    <w:p w14:paraId="586C8E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6.1.4_2.2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647</w:t>
      </w:r>
    </w:p>
    <w:p w14:paraId="57A602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6.1.4_2.3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647</w:t>
      </w:r>
    </w:p>
    <w:p w14:paraId="16B520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6.1.4_2.4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647</w:t>
      </w:r>
    </w:p>
    <w:p w14:paraId="3DBDAD1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647</w:t>
      </w:r>
    </w:p>
    <w:p w14:paraId="30A7437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647</w:t>
      </w:r>
    </w:p>
    <w:p w14:paraId="1BD532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647</w:t>
      </w:r>
    </w:p>
    <w:p w14:paraId="5D062B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6.1.4_2.5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647</w:t>
      </w:r>
    </w:p>
    <w:p w14:paraId="50BA1C5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color w:val="000000"/>
        </w:rPr>
        <w:t>E-UTRAN FDD Intra-frequency RRC Re-establishment</w:t>
      </w:r>
      <w:r w:rsidRPr="00B44A29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647</w:t>
      </w:r>
    </w:p>
    <w:p w14:paraId="0EDE57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647</w:t>
      </w:r>
    </w:p>
    <w:p w14:paraId="02CDBD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647</w:t>
      </w:r>
    </w:p>
    <w:p w14:paraId="29F758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648</w:t>
      </w:r>
    </w:p>
    <w:p w14:paraId="1103AB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648</w:t>
      </w:r>
    </w:p>
    <w:p w14:paraId="54DE596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648</w:t>
      </w:r>
    </w:p>
    <w:p w14:paraId="71179A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648</w:t>
      </w:r>
    </w:p>
    <w:p w14:paraId="319F7B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648</w:t>
      </w:r>
    </w:p>
    <w:p w14:paraId="4E47F1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648</w:t>
      </w:r>
    </w:p>
    <w:p w14:paraId="38FC74F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E-UTRAN FD-FDD Intra-frequency RRC Re-establishment for UE category 0</w:t>
      </w:r>
      <w:r>
        <w:tab/>
        <w:t>649</w:t>
      </w:r>
    </w:p>
    <w:p w14:paraId="4820CA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649</w:t>
      </w:r>
    </w:p>
    <w:p w14:paraId="2D00B5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649</w:t>
      </w:r>
    </w:p>
    <w:p w14:paraId="0F311D7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649</w:t>
      </w:r>
    </w:p>
    <w:p w14:paraId="6A44F2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650</w:t>
      </w:r>
    </w:p>
    <w:p w14:paraId="7225F9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650</w:t>
      </w:r>
    </w:p>
    <w:p w14:paraId="35ED0E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650</w:t>
      </w:r>
    </w:p>
    <w:p w14:paraId="624F6D9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651</w:t>
      </w:r>
    </w:p>
    <w:p w14:paraId="1C2C66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651</w:t>
      </w:r>
    </w:p>
    <w:p w14:paraId="6E53773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E-UTRAN HD-FDD Intra-frequency RRC Re-establishment for UE category 0</w:t>
      </w:r>
      <w:r>
        <w:tab/>
        <w:t>653</w:t>
      </w:r>
    </w:p>
    <w:p w14:paraId="131103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653</w:t>
      </w:r>
    </w:p>
    <w:p w14:paraId="0EBEFC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653</w:t>
      </w:r>
    </w:p>
    <w:p w14:paraId="4FF993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653</w:t>
      </w:r>
    </w:p>
    <w:p w14:paraId="349E22F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653</w:t>
      </w:r>
    </w:p>
    <w:p w14:paraId="31B07E6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653</w:t>
      </w:r>
    </w:p>
    <w:p w14:paraId="5AED137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654</w:t>
      </w:r>
    </w:p>
    <w:p w14:paraId="5411DB2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655</w:t>
      </w:r>
    </w:p>
    <w:p w14:paraId="4C1271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655</w:t>
      </w:r>
    </w:p>
    <w:p w14:paraId="7A886E9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TDD Intra-frequency RRC Re-establishment for UE category 0</w:t>
      </w:r>
      <w:r>
        <w:tab/>
        <w:t>657</w:t>
      </w:r>
    </w:p>
    <w:p w14:paraId="5F0799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657</w:t>
      </w:r>
    </w:p>
    <w:p w14:paraId="41A267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657</w:t>
      </w:r>
    </w:p>
    <w:p w14:paraId="0E6AFE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657</w:t>
      </w:r>
    </w:p>
    <w:p w14:paraId="39B598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657</w:t>
      </w:r>
    </w:p>
    <w:p w14:paraId="069844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657</w:t>
      </w:r>
    </w:p>
    <w:p w14:paraId="1A8611E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658</w:t>
      </w:r>
    </w:p>
    <w:p w14:paraId="246941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659</w:t>
      </w:r>
    </w:p>
    <w:p w14:paraId="74F644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659</w:t>
      </w:r>
    </w:p>
    <w:p w14:paraId="269C6A8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E-UTRAN FD-FDD Intra-frequency RRC Re-establishment for CE UE in CEModeA</w:t>
      </w:r>
      <w:r>
        <w:tab/>
        <w:t>661</w:t>
      </w:r>
    </w:p>
    <w:p w14:paraId="59AEA5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661</w:t>
      </w:r>
    </w:p>
    <w:p w14:paraId="1C1FCD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661</w:t>
      </w:r>
    </w:p>
    <w:p w14:paraId="0B229D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661</w:t>
      </w:r>
    </w:p>
    <w:p w14:paraId="4A1231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662</w:t>
      </w:r>
    </w:p>
    <w:p w14:paraId="3711D8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662</w:t>
      </w:r>
    </w:p>
    <w:p w14:paraId="42AC19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662</w:t>
      </w:r>
    </w:p>
    <w:p w14:paraId="5F4C73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663</w:t>
      </w:r>
    </w:p>
    <w:p w14:paraId="12FAF33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663</w:t>
      </w:r>
    </w:p>
    <w:p w14:paraId="405282B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E-UTRAN HD-FDD Intra-frequency RRC Re-establishment for CE UE in CEModeA</w:t>
      </w:r>
      <w:r>
        <w:tab/>
        <w:t>665</w:t>
      </w:r>
    </w:p>
    <w:p w14:paraId="386E78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665</w:t>
      </w:r>
    </w:p>
    <w:p w14:paraId="01028FC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665</w:t>
      </w:r>
    </w:p>
    <w:p w14:paraId="5A52BB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665</w:t>
      </w:r>
    </w:p>
    <w:p w14:paraId="32F6DB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665</w:t>
      </w:r>
    </w:p>
    <w:p w14:paraId="43593C6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665</w:t>
      </w:r>
    </w:p>
    <w:p w14:paraId="516E10B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666</w:t>
      </w:r>
    </w:p>
    <w:p w14:paraId="0684B85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666</w:t>
      </w:r>
    </w:p>
    <w:p w14:paraId="2C9FC1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666</w:t>
      </w:r>
    </w:p>
    <w:p w14:paraId="07DCE4E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TDD Intra-frequency RRC Re-establishment for</w:t>
      </w:r>
      <w:r w:rsidRPr="00B44A29">
        <w:rPr>
          <w:snapToGrid w:val="0"/>
        </w:rPr>
        <w:t xml:space="preserve"> CE UE in CEModeA</w:t>
      </w:r>
      <w:r>
        <w:tab/>
        <w:t>668</w:t>
      </w:r>
    </w:p>
    <w:p w14:paraId="404511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668</w:t>
      </w:r>
    </w:p>
    <w:p w14:paraId="34C0616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lastRenderedPageBreak/>
        <w:t>6.1.11.2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668</w:t>
      </w:r>
    </w:p>
    <w:p w14:paraId="5365E2A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668</w:t>
      </w:r>
    </w:p>
    <w:p w14:paraId="06B4A4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668</w:t>
      </w:r>
    </w:p>
    <w:p w14:paraId="5B0BB3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668</w:t>
      </w:r>
    </w:p>
    <w:p w14:paraId="6B00B4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669</w:t>
      </w:r>
    </w:p>
    <w:p w14:paraId="1528C6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669</w:t>
      </w:r>
    </w:p>
    <w:p w14:paraId="5855F7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6.1.11.5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669</w:t>
      </w:r>
    </w:p>
    <w:p w14:paraId="750E432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 xml:space="preserve">E-UTRAN FD-FDD Intra-frequency RRC Re-establishment for </w:t>
      </w:r>
      <w:r w:rsidRPr="00B44A29">
        <w:rPr>
          <w:snapToGrid w:val="0"/>
          <w:lang w:eastAsia="zh-TW"/>
        </w:rPr>
        <w:t>CE</w:t>
      </w:r>
      <w:r w:rsidRPr="00B44A29">
        <w:rPr>
          <w:snapToGrid w:val="0"/>
        </w:rPr>
        <w:t xml:space="preserve"> UE in CEModeB</w:t>
      </w:r>
      <w:r>
        <w:tab/>
        <w:t>671</w:t>
      </w:r>
    </w:p>
    <w:p w14:paraId="3F326D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671</w:t>
      </w:r>
    </w:p>
    <w:p w14:paraId="0C8CB0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671</w:t>
      </w:r>
    </w:p>
    <w:p w14:paraId="0C64C8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671</w:t>
      </w:r>
    </w:p>
    <w:p w14:paraId="117E1C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672</w:t>
      </w:r>
    </w:p>
    <w:p w14:paraId="2E1339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672</w:t>
      </w:r>
    </w:p>
    <w:p w14:paraId="3289780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672</w:t>
      </w:r>
    </w:p>
    <w:p w14:paraId="5ECE0A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673</w:t>
      </w:r>
    </w:p>
    <w:p w14:paraId="217FEE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673</w:t>
      </w:r>
    </w:p>
    <w:p w14:paraId="43F9E48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E-UTRAN HD-FDD Intra-frequency RRC Re-establishment for CE UE in CEModeB</w:t>
      </w:r>
      <w:r>
        <w:tab/>
        <w:t>675</w:t>
      </w:r>
    </w:p>
    <w:p w14:paraId="64C0DAA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675</w:t>
      </w:r>
    </w:p>
    <w:p w14:paraId="5590D0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675</w:t>
      </w:r>
    </w:p>
    <w:p w14:paraId="2F95A9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675</w:t>
      </w:r>
    </w:p>
    <w:p w14:paraId="1B84D1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675</w:t>
      </w:r>
    </w:p>
    <w:p w14:paraId="5165851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675</w:t>
      </w:r>
    </w:p>
    <w:p w14:paraId="3EAFDE0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676</w:t>
      </w:r>
    </w:p>
    <w:p w14:paraId="7BE4C8F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676</w:t>
      </w:r>
    </w:p>
    <w:p w14:paraId="12FEAE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676</w:t>
      </w:r>
    </w:p>
    <w:p w14:paraId="4F7B5D1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 xml:space="preserve">E-UTRAN TDD Intra-frequency RRC Re-establishment for </w:t>
      </w:r>
      <w:r w:rsidRPr="00B44A29">
        <w:rPr>
          <w:snapToGrid w:val="0"/>
          <w:lang w:eastAsia="zh-TW"/>
        </w:rPr>
        <w:t xml:space="preserve">CE </w:t>
      </w:r>
      <w:r w:rsidRPr="00B44A29">
        <w:rPr>
          <w:snapToGrid w:val="0"/>
        </w:rPr>
        <w:t>UE in CEModeB</w:t>
      </w:r>
      <w:r>
        <w:tab/>
        <w:t>678</w:t>
      </w:r>
    </w:p>
    <w:p w14:paraId="4AB038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678</w:t>
      </w:r>
    </w:p>
    <w:p w14:paraId="65721A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678</w:t>
      </w:r>
    </w:p>
    <w:p w14:paraId="6561E8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678</w:t>
      </w:r>
    </w:p>
    <w:p w14:paraId="781379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678</w:t>
      </w:r>
    </w:p>
    <w:p w14:paraId="1E31CD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678</w:t>
      </w:r>
    </w:p>
    <w:p w14:paraId="77B12D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679</w:t>
      </w:r>
    </w:p>
    <w:p w14:paraId="6336123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679</w:t>
      </w:r>
    </w:p>
    <w:p w14:paraId="2C66C4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679</w:t>
      </w:r>
    </w:p>
    <w:p w14:paraId="7D8ED12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6.1.</w:t>
      </w:r>
      <w:r w:rsidRPr="00B44A29">
        <w:rPr>
          <w:snapToGrid w:val="0"/>
          <w:lang w:eastAsia="zh-CN"/>
        </w:rPr>
        <w:t>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 xml:space="preserve">HD-FDD Intra-frequency RRC Re-establishment for </w:t>
      </w:r>
      <w:r w:rsidRPr="00B44A29">
        <w:rPr>
          <w:snapToGrid w:val="0"/>
          <w:lang w:eastAsia="zh-CN"/>
        </w:rPr>
        <w:t>category NB1</w:t>
      </w:r>
      <w:r w:rsidRPr="00B44A29">
        <w:rPr>
          <w:rFonts w:eastAsia="PMingLiU"/>
          <w:snapToGrid w:val="0"/>
          <w:lang w:eastAsia="zh-TW"/>
        </w:rPr>
        <w:t xml:space="preserve"> UE</w:t>
      </w:r>
      <w:r w:rsidRPr="00B44A29">
        <w:rPr>
          <w:snapToGrid w:val="0"/>
          <w:lang w:eastAsia="zh-CN"/>
        </w:rPr>
        <w:t xml:space="preserve"> in In-Band mode under enhanced coverage</w:t>
      </w:r>
      <w:r>
        <w:tab/>
        <w:t>681</w:t>
      </w:r>
    </w:p>
    <w:p w14:paraId="6AFB8C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CN"/>
        </w:rPr>
        <w:t>15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681</w:t>
      </w:r>
    </w:p>
    <w:p w14:paraId="4F4B07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CN"/>
        </w:rPr>
        <w:t>15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681</w:t>
      </w:r>
    </w:p>
    <w:p w14:paraId="0C6BF8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CN"/>
        </w:rPr>
        <w:t>15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681</w:t>
      </w:r>
    </w:p>
    <w:p w14:paraId="253453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CN"/>
        </w:rPr>
        <w:t>15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681</w:t>
      </w:r>
    </w:p>
    <w:p w14:paraId="6367872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CN"/>
        </w:rPr>
        <w:t>15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681</w:t>
      </w:r>
    </w:p>
    <w:p w14:paraId="15B846D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CN"/>
        </w:rPr>
        <w:t>15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682</w:t>
      </w:r>
    </w:p>
    <w:p w14:paraId="5982B3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CN"/>
        </w:rPr>
        <w:t>15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683</w:t>
      </w:r>
    </w:p>
    <w:p w14:paraId="06271FD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CN"/>
        </w:rPr>
        <w:t>15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683</w:t>
      </w:r>
    </w:p>
    <w:p w14:paraId="25FE6CE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6.1.16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HD-FDD Int</w:t>
      </w:r>
      <w:r w:rsidRPr="00B44A29">
        <w:rPr>
          <w:snapToGrid w:val="0"/>
          <w:lang w:eastAsia="zh-CN"/>
        </w:rPr>
        <w:t>er</w:t>
      </w:r>
      <w:r w:rsidRPr="00B44A29">
        <w:rPr>
          <w:snapToGrid w:val="0"/>
        </w:rPr>
        <w:t xml:space="preserve">-frequency RRC Re-establishment for </w:t>
      </w:r>
      <w:r w:rsidRPr="00B44A29">
        <w:rPr>
          <w:rFonts w:eastAsia="PMingLiU"/>
          <w:snapToGrid w:val="0"/>
          <w:lang w:eastAsia="zh-TW"/>
        </w:rPr>
        <w:t>c</w:t>
      </w:r>
      <w:r w:rsidRPr="00B44A29">
        <w:rPr>
          <w:snapToGrid w:val="0"/>
        </w:rPr>
        <w:t>ategory NB1 UE</w:t>
      </w:r>
      <w:r w:rsidRPr="00B44A29">
        <w:rPr>
          <w:snapToGrid w:val="0"/>
          <w:lang w:eastAsia="zh-CN"/>
        </w:rPr>
        <w:t xml:space="preserve"> in In-Band mode under </w:t>
      </w:r>
      <w:r w:rsidRPr="00B44A29">
        <w:rPr>
          <w:rFonts w:cs="Arial"/>
          <w:lang w:eastAsia="zh-CN"/>
        </w:rPr>
        <w:t xml:space="preserve">normal </w:t>
      </w:r>
      <w:r w:rsidRPr="00B44A29">
        <w:rPr>
          <w:snapToGrid w:val="0"/>
          <w:lang w:eastAsia="zh-CN"/>
        </w:rPr>
        <w:t>coverage</w:t>
      </w:r>
      <w:r>
        <w:tab/>
        <w:t>685</w:t>
      </w:r>
    </w:p>
    <w:p w14:paraId="2CA3B6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685</w:t>
      </w:r>
    </w:p>
    <w:p w14:paraId="1F9A40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685</w:t>
      </w:r>
    </w:p>
    <w:p w14:paraId="7BA569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685</w:t>
      </w:r>
    </w:p>
    <w:p w14:paraId="13DB10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685</w:t>
      </w:r>
    </w:p>
    <w:p w14:paraId="5621BB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685</w:t>
      </w:r>
    </w:p>
    <w:p w14:paraId="672614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686</w:t>
      </w:r>
    </w:p>
    <w:p w14:paraId="3AF8D5D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687</w:t>
      </w:r>
    </w:p>
    <w:p w14:paraId="77314D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687</w:t>
      </w:r>
    </w:p>
    <w:p w14:paraId="3977665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6.1.17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689</w:t>
      </w:r>
    </w:p>
    <w:p w14:paraId="349E0A0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6.1.18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HD-FDD Inter-frequency RRC Re-establishment for CE UE in CEModeA</w:t>
      </w:r>
      <w:r>
        <w:tab/>
        <w:t>689</w:t>
      </w:r>
    </w:p>
    <w:p w14:paraId="2DF349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6.1.18.1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689</w:t>
      </w:r>
    </w:p>
    <w:p w14:paraId="695DF5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6.1.18.2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689</w:t>
      </w:r>
    </w:p>
    <w:p w14:paraId="54A0C5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6.1.18.3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689</w:t>
      </w:r>
    </w:p>
    <w:p w14:paraId="36BF3B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6.1.18.4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689</w:t>
      </w:r>
    </w:p>
    <w:p w14:paraId="6165EC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689</w:t>
      </w:r>
    </w:p>
    <w:p w14:paraId="1E3C6F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lastRenderedPageBreak/>
        <w:t>6.1.18.4.2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690</w:t>
      </w:r>
    </w:p>
    <w:p w14:paraId="0F7CB88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6.1.18.4.3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690</w:t>
      </w:r>
    </w:p>
    <w:p w14:paraId="3EC03A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6.1.18.5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691</w:t>
      </w:r>
    </w:p>
    <w:p w14:paraId="6F9CE54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  <w:lang w:eastAsia="zh-TW"/>
        </w:rPr>
        <w:t>6</w:t>
      </w:r>
      <w:r w:rsidRPr="00B44A29">
        <w:rPr>
          <w:bCs/>
        </w:rPr>
        <w:t>.</w:t>
      </w:r>
      <w:r w:rsidRPr="00B44A29">
        <w:rPr>
          <w:bCs/>
          <w:lang w:eastAsia="zh-TW"/>
        </w:rPr>
        <w:t>1</w:t>
      </w:r>
      <w:r w:rsidRPr="00B44A29">
        <w:rPr>
          <w:bCs/>
        </w:rPr>
        <w:t>.</w:t>
      </w:r>
      <w:r w:rsidRPr="00B44A29">
        <w:rPr>
          <w:bCs/>
          <w:lang w:eastAsia="zh-TW"/>
        </w:rPr>
        <w:t>2</w:t>
      </w:r>
      <w:r w:rsidRPr="00B44A29">
        <w:rPr>
          <w:bCs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Inter-frequency RRC Re-establishment for UE category NB1 in In-Band mode under normal coverage</w:t>
      </w:r>
      <w:r>
        <w:tab/>
        <w:t>692</w:t>
      </w:r>
    </w:p>
    <w:p w14:paraId="711492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692</w:t>
      </w:r>
    </w:p>
    <w:p w14:paraId="3D493E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23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692</w:t>
      </w:r>
    </w:p>
    <w:p w14:paraId="3E0170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23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693</w:t>
      </w:r>
    </w:p>
    <w:p w14:paraId="585552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23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693</w:t>
      </w:r>
    </w:p>
    <w:p w14:paraId="5C5225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23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693</w:t>
      </w:r>
    </w:p>
    <w:p w14:paraId="566401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23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694</w:t>
      </w:r>
    </w:p>
    <w:p w14:paraId="559C169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23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694</w:t>
      </w:r>
    </w:p>
    <w:p w14:paraId="601AE0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23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694</w:t>
      </w:r>
    </w:p>
    <w:p w14:paraId="0223FD0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  <w:lang w:eastAsia="zh-TW"/>
        </w:rPr>
        <w:t>6</w:t>
      </w:r>
      <w:r w:rsidRPr="00B44A29">
        <w:rPr>
          <w:bCs/>
        </w:rPr>
        <w:t>.</w:t>
      </w:r>
      <w:r w:rsidRPr="00B44A29">
        <w:rPr>
          <w:bCs/>
          <w:lang w:eastAsia="zh-TW"/>
        </w:rPr>
        <w:t>1</w:t>
      </w:r>
      <w:r w:rsidRPr="00B44A29">
        <w:rPr>
          <w:bCs/>
        </w:rPr>
        <w:t>.</w:t>
      </w:r>
      <w:r w:rsidRPr="00B44A29">
        <w:rPr>
          <w:bCs/>
          <w:lang w:eastAsia="zh-TW"/>
        </w:rPr>
        <w:t>24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TDD Intra-frequency RRC Re-establishment for UE category NB1 in In-Band mode under enhanced coverage</w:t>
      </w:r>
      <w:r>
        <w:tab/>
        <w:t>696</w:t>
      </w:r>
    </w:p>
    <w:p w14:paraId="39ADA2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696</w:t>
      </w:r>
    </w:p>
    <w:p w14:paraId="55475B4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696</w:t>
      </w:r>
    </w:p>
    <w:p w14:paraId="2D84E6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696</w:t>
      </w:r>
    </w:p>
    <w:p w14:paraId="5E8F13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24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697</w:t>
      </w:r>
    </w:p>
    <w:p w14:paraId="31DCF4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24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697</w:t>
      </w:r>
    </w:p>
    <w:p w14:paraId="049749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24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697</w:t>
      </w:r>
    </w:p>
    <w:p w14:paraId="3AE9034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24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697</w:t>
      </w:r>
    </w:p>
    <w:p w14:paraId="182EF6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</w:t>
      </w:r>
      <w:r>
        <w:rPr>
          <w:lang w:eastAsia="zh-TW"/>
        </w:rPr>
        <w:t>24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698</w:t>
      </w:r>
    </w:p>
    <w:p w14:paraId="5CAC0DC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Random Access</w:t>
      </w:r>
      <w:r>
        <w:tab/>
        <w:t>699</w:t>
      </w:r>
    </w:p>
    <w:p w14:paraId="4F99D71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Contention Based Random Access Test</w:t>
      </w:r>
      <w:r>
        <w:tab/>
        <w:t>699</w:t>
      </w:r>
    </w:p>
    <w:p w14:paraId="5BDDB6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699</w:t>
      </w:r>
    </w:p>
    <w:p w14:paraId="63A8324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699</w:t>
      </w:r>
    </w:p>
    <w:p w14:paraId="469D49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699</w:t>
      </w:r>
    </w:p>
    <w:p w14:paraId="1B2025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700</w:t>
      </w:r>
    </w:p>
    <w:p w14:paraId="3B5312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700</w:t>
      </w:r>
    </w:p>
    <w:p w14:paraId="7CED33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700</w:t>
      </w:r>
    </w:p>
    <w:p w14:paraId="32DD5F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702</w:t>
      </w:r>
    </w:p>
    <w:p w14:paraId="719B61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702</w:t>
      </w:r>
    </w:p>
    <w:p w14:paraId="70F3A53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Contention Based Random Access Test for UE Category 1bis</w:t>
      </w:r>
      <w:r>
        <w:tab/>
        <w:t>705</w:t>
      </w:r>
    </w:p>
    <w:p w14:paraId="4E1748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705</w:t>
      </w:r>
    </w:p>
    <w:p w14:paraId="6E328B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705</w:t>
      </w:r>
    </w:p>
    <w:p w14:paraId="240F79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705</w:t>
      </w:r>
    </w:p>
    <w:p w14:paraId="00C281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705</w:t>
      </w:r>
    </w:p>
    <w:p w14:paraId="40EFF00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705</w:t>
      </w:r>
    </w:p>
    <w:p w14:paraId="4FD7600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705</w:t>
      </w:r>
    </w:p>
    <w:p w14:paraId="148B05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705</w:t>
      </w:r>
    </w:p>
    <w:p w14:paraId="345F7C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705</w:t>
      </w:r>
    </w:p>
    <w:p w14:paraId="4E2AF74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Non-Contention Based Random Access Test</w:t>
      </w:r>
      <w:r>
        <w:tab/>
        <w:t>705</w:t>
      </w:r>
    </w:p>
    <w:p w14:paraId="615C41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705</w:t>
      </w:r>
    </w:p>
    <w:p w14:paraId="2B4D3A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705</w:t>
      </w:r>
    </w:p>
    <w:p w14:paraId="4CD9DC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706</w:t>
      </w:r>
    </w:p>
    <w:p w14:paraId="5CEEFA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706</w:t>
      </w:r>
    </w:p>
    <w:p w14:paraId="5703016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706</w:t>
      </w:r>
    </w:p>
    <w:p w14:paraId="2958AC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706</w:t>
      </w:r>
    </w:p>
    <w:p w14:paraId="49DC72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707</w:t>
      </w:r>
    </w:p>
    <w:p w14:paraId="292DC13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708</w:t>
      </w:r>
    </w:p>
    <w:p w14:paraId="5B5A86D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Non-Contention Based Random Access Test for UE Category 1bis</w:t>
      </w:r>
      <w:r>
        <w:tab/>
        <w:t>709</w:t>
      </w:r>
    </w:p>
    <w:p w14:paraId="3AF4C0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709</w:t>
      </w:r>
    </w:p>
    <w:p w14:paraId="5A83FE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710</w:t>
      </w:r>
    </w:p>
    <w:p w14:paraId="14B561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710</w:t>
      </w:r>
    </w:p>
    <w:p w14:paraId="0D7321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710</w:t>
      </w:r>
    </w:p>
    <w:p w14:paraId="14CD41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710</w:t>
      </w:r>
    </w:p>
    <w:p w14:paraId="2168B9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710</w:t>
      </w:r>
    </w:p>
    <w:p w14:paraId="49AFF7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710</w:t>
      </w:r>
    </w:p>
    <w:p w14:paraId="7EB4191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710</w:t>
      </w:r>
    </w:p>
    <w:p w14:paraId="5E346BC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Contention Based Random Access Test</w:t>
      </w:r>
      <w:r>
        <w:tab/>
        <w:t>710</w:t>
      </w:r>
    </w:p>
    <w:p w14:paraId="1C1800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6.2.3.1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710</w:t>
      </w:r>
    </w:p>
    <w:p w14:paraId="5FE25D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710</w:t>
      </w:r>
    </w:p>
    <w:p w14:paraId="0A3C4C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710</w:t>
      </w:r>
    </w:p>
    <w:p w14:paraId="465F61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711</w:t>
      </w:r>
    </w:p>
    <w:p w14:paraId="543064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711</w:t>
      </w:r>
    </w:p>
    <w:p w14:paraId="5F970E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711</w:t>
      </w:r>
    </w:p>
    <w:p w14:paraId="4117B1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713</w:t>
      </w:r>
    </w:p>
    <w:p w14:paraId="44F0967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713</w:t>
      </w:r>
    </w:p>
    <w:p w14:paraId="5CC9436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6.2.3_2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Contention Based Random Access Test for UE Category 1bis</w:t>
      </w:r>
      <w:r>
        <w:tab/>
        <w:t>715</w:t>
      </w:r>
    </w:p>
    <w:p w14:paraId="302B76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6.2.3_2.1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715</w:t>
      </w:r>
    </w:p>
    <w:p w14:paraId="0E747D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6.2.3_2.2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716</w:t>
      </w:r>
    </w:p>
    <w:p w14:paraId="25FC89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6.2.3_2.3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716</w:t>
      </w:r>
    </w:p>
    <w:p w14:paraId="642F0C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6.2.3_2.4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716</w:t>
      </w:r>
    </w:p>
    <w:p w14:paraId="7BF9C8C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6.2.3_2.4.1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716</w:t>
      </w:r>
    </w:p>
    <w:p w14:paraId="3898BD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6.2.3_2.4.2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716</w:t>
      </w:r>
    </w:p>
    <w:p w14:paraId="5698B9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6.2.3_2.4.3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716</w:t>
      </w:r>
    </w:p>
    <w:p w14:paraId="3BFFAC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6.2.3_2.5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716</w:t>
      </w:r>
    </w:p>
    <w:p w14:paraId="5A84760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Non-Contention Based Random Access Test</w:t>
      </w:r>
      <w:r>
        <w:tab/>
        <w:t>716</w:t>
      </w:r>
    </w:p>
    <w:p w14:paraId="26B0C9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716</w:t>
      </w:r>
    </w:p>
    <w:p w14:paraId="67258C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716</w:t>
      </w:r>
    </w:p>
    <w:p w14:paraId="2699FA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716</w:t>
      </w:r>
    </w:p>
    <w:p w14:paraId="7C33FE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717</w:t>
      </w:r>
    </w:p>
    <w:p w14:paraId="71BEBF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717</w:t>
      </w:r>
    </w:p>
    <w:p w14:paraId="3DCCB8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717</w:t>
      </w:r>
    </w:p>
    <w:p w14:paraId="71D49FE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718</w:t>
      </w:r>
    </w:p>
    <w:p w14:paraId="05084F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719</w:t>
      </w:r>
    </w:p>
    <w:p w14:paraId="2AD7B8F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6.2.4_2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Non-Contention Based Random Access Test for UE Category 1bis</w:t>
      </w:r>
      <w:r>
        <w:tab/>
        <w:t>720</w:t>
      </w:r>
    </w:p>
    <w:p w14:paraId="30DF63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6.2.4_2.1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720</w:t>
      </w:r>
    </w:p>
    <w:p w14:paraId="04F421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6.2.4_2.2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721</w:t>
      </w:r>
    </w:p>
    <w:p w14:paraId="24B924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6.2.4_2.3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721</w:t>
      </w:r>
    </w:p>
    <w:p w14:paraId="6DB829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6.2.4_2.4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721</w:t>
      </w:r>
    </w:p>
    <w:p w14:paraId="4D0A65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6.2.4_2.4.1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721</w:t>
      </w:r>
    </w:p>
    <w:p w14:paraId="22D590F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6.2.4_2.4.2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721</w:t>
      </w:r>
    </w:p>
    <w:p w14:paraId="7626B9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6.2.4_2.4.3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721</w:t>
      </w:r>
    </w:p>
    <w:p w14:paraId="46B2F3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6.2.4_2.5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721</w:t>
      </w:r>
    </w:p>
    <w:p w14:paraId="5A350D8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721</w:t>
      </w:r>
    </w:p>
    <w:p w14:paraId="405406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721</w:t>
      </w:r>
    </w:p>
    <w:p w14:paraId="7278E1A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721</w:t>
      </w:r>
    </w:p>
    <w:p w14:paraId="2276E2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721</w:t>
      </w:r>
    </w:p>
    <w:p w14:paraId="45EC44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721</w:t>
      </w:r>
    </w:p>
    <w:p w14:paraId="14085CD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721</w:t>
      </w:r>
    </w:p>
    <w:p w14:paraId="1FDE538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722</w:t>
      </w:r>
    </w:p>
    <w:p w14:paraId="2F3787C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722</w:t>
      </w:r>
    </w:p>
    <w:p w14:paraId="0060FB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722</w:t>
      </w:r>
    </w:p>
    <w:p w14:paraId="23A76E9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722</w:t>
      </w:r>
    </w:p>
    <w:p w14:paraId="6949546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722</w:t>
      </w:r>
    </w:p>
    <w:p w14:paraId="3D3867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722</w:t>
      </w:r>
    </w:p>
    <w:p w14:paraId="37E304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723</w:t>
      </w:r>
    </w:p>
    <w:p w14:paraId="1B3548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723</w:t>
      </w:r>
    </w:p>
    <w:p w14:paraId="66363E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723</w:t>
      </w:r>
    </w:p>
    <w:p w14:paraId="4A1AF5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723</w:t>
      </w:r>
    </w:p>
    <w:p w14:paraId="074D0D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723</w:t>
      </w:r>
    </w:p>
    <w:p w14:paraId="3211B16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723</w:t>
      </w:r>
    </w:p>
    <w:p w14:paraId="6BCFD8A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Non-Contention Based Random Access Test for SCell in sTAG</w:t>
      </w:r>
      <w:r>
        <w:tab/>
        <w:t>724</w:t>
      </w:r>
    </w:p>
    <w:p w14:paraId="1FB701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724</w:t>
      </w:r>
    </w:p>
    <w:p w14:paraId="4AB0BB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724</w:t>
      </w:r>
    </w:p>
    <w:p w14:paraId="79224E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724</w:t>
      </w:r>
    </w:p>
    <w:p w14:paraId="342BE9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724</w:t>
      </w:r>
    </w:p>
    <w:p w14:paraId="13AA174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724</w:t>
      </w:r>
    </w:p>
    <w:p w14:paraId="7F4C3D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725</w:t>
      </w:r>
    </w:p>
    <w:p w14:paraId="2ADCC2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726</w:t>
      </w:r>
    </w:p>
    <w:p w14:paraId="722195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6.2.7.5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728</w:t>
      </w:r>
    </w:p>
    <w:p w14:paraId="0D61475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731</w:t>
      </w:r>
    </w:p>
    <w:p w14:paraId="67FB4A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731</w:t>
      </w:r>
    </w:p>
    <w:p w14:paraId="2E5E10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731</w:t>
      </w:r>
    </w:p>
    <w:p w14:paraId="699C0A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731</w:t>
      </w:r>
    </w:p>
    <w:p w14:paraId="225D59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731</w:t>
      </w:r>
    </w:p>
    <w:p w14:paraId="7242774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731</w:t>
      </w:r>
    </w:p>
    <w:p w14:paraId="7AE6C9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732</w:t>
      </w:r>
    </w:p>
    <w:p w14:paraId="02DDF2C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733</w:t>
      </w:r>
    </w:p>
    <w:p w14:paraId="17B86A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735</w:t>
      </w:r>
    </w:p>
    <w:p w14:paraId="18DF794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3DL/3UL TDD CA Non-Contention Based Random Access Test for 2 SCells</w:t>
      </w:r>
      <w:r>
        <w:tab/>
        <w:t>737</w:t>
      </w:r>
    </w:p>
    <w:p w14:paraId="503BB0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6.2.9.1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Test purpose</w:t>
      </w:r>
      <w:r>
        <w:tab/>
        <w:t>737</w:t>
      </w:r>
    </w:p>
    <w:p w14:paraId="1CEEB19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6.2.9.2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Test applicability</w:t>
      </w:r>
      <w:r>
        <w:tab/>
        <w:t>737</w:t>
      </w:r>
    </w:p>
    <w:p w14:paraId="0C206D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6.2.9.3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Minimum conformance requirements</w:t>
      </w:r>
      <w:r>
        <w:tab/>
        <w:t>737</w:t>
      </w:r>
    </w:p>
    <w:p w14:paraId="53104B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6.2.9.4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Test description</w:t>
      </w:r>
      <w:r>
        <w:tab/>
        <w:t>738</w:t>
      </w:r>
    </w:p>
    <w:p w14:paraId="33294D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6.2.9.4.1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Initial conditions</w:t>
      </w:r>
      <w:r>
        <w:tab/>
        <w:t>738</w:t>
      </w:r>
    </w:p>
    <w:p w14:paraId="529DE2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6.2.9.4.2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Test procedure</w:t>
      </w:r>
      <w:r>
        <w:tab/>
        <w:t>738</w:t>
      </w:r>
    </w:p>
    <w:p w14:paraId="0E0309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739</w:t>
      </w:r>
    </w:p>
    <w:p w14:paraId="259E66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742</w:t>
      </w:r>
    </w:p>
    <w:p w14:paraId="48DFBE2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745</w:t>
      </w:r>
    </w:p>
    <w:p w14:paraId="4A8DF9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</w:t>
      </w:r>
      <w:r>
        <w:tab/>
        <w:t>745</w:t>
      </w:r>
    </w:p>
    <w:p w14:paraId="43BC3E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745</w:t>
      </w:r>
    </w:p>
    <w:p w14:paraId="27B185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745</w:t>
      </w:r>
    </w:p>
    <w:p w14:paraId="6063E16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746</w:t>
      </w:r>
    </w:p>
    <w:p w14:paraId="72CBD6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746</w:t>
      </w:r>
    </w:p>
    <w:p w14:paraId="10F2FC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procedures</w:t>
      </w:r>
      <w:r>
        <w:tab/>
        <w:t>746</w:t>
      </w:r>
    </w:p>
    <w:p w14:paraId="54BF18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748</w:t>
      </w:r>
    </w:p>
    <w:p w14:paraId="422A9E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6.2.10.5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750</w:t>
      </w:r>
    </w:p>
    <w:p w14:paraId="7808922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753</w:t>
      </w:r>
    </w:p>
    <w:p w14:paraId="7BDC686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</w:t>
      </w:r>
      <w:r>
        <w:tab/>
        <w:t>753</w:t>
      </w:r>
    </w:p>
    <w:p w14:paraId="519EA0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753</w:t>
      </w:r>
    </w:p>
    <w:p w14:paraId="4D8C6AE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753</w:t>
      </w:r>
    </w:p>
    <w:p w14:paraId="1EEF3A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754</w:t>
      </w:r>
    </w:p>
    <w:p w14:paraId="5A93D04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754</w:t>
      </w:r>
    </w:p>
    <w:p w14:paraId="73AA2A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procedures</w:t>
      </w:r>
      <w:r>
        <w:tab/>
        <w:t>754</w:t>
      </w:r>
    </w:p>
    <w:p w14:paraId="6237FF3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754</w:t>
      </w:r>
    </w:p>
    <w:p w14:paraId="1946C2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6.2.11.5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754</w:t>
      </w:r>
    </w:p>
    <w:p w14:paraId="4AA4CE8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</w:t>
      </w:r>
      <w:r>
        <w:rPr>
          <w:lang w:eastAsia="ko-KR"/>
        </w:rPr>
        <w:t>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757</w:t>
      </w:r>
    </w:p>
    <w:p w14:paraId="2F934A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</w:t>
      </w:r>
      <w:r>
        <w:rPr>
          <w:lang w:eastAsia="ko-KR"/>
        </w:rPr>
        <w:t>12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757</w:t>
      </w:r>
    </w:p>
    <w:p w14:paraId="409986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</w:t>
      </w:r>
      <w:r>
        <w:rPr>
          <w:lang w:eastAsia="ko-KR"/>
        </w:rPr>
        <w:t>12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757</w:t>
      </w:r>
    </w:p>
    <w:p w14:paraId="5CD4D0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</w:t>
      </w:r>
      <w:r>
        <w:rPr>
          <w:lang w:eastAsia="ko-KR"/>
        </w:rPr>
        <w:t>12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757</w:t>
      </w:r>
    </w:p>
    <w:p w14:paraId="6B504F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</w:t>
      </w:r>
      <w:r>
        <w:rPr>
          <w:lang w:eastAsia="ko-KR"/>
        </w:rPr>
        <w:t>12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758</w:t>
      </w:r>
    </w:p>
    <w:p w14:paraId="030DF6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</w:t>
      </w:r>
      <w:r>
        <w:rPr>
          <w:lang w:eastAsia="ko-KR"/>
        </w:rPr>
        <w:t>12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758</w:t>
      </w:r>
    </w:p>
    <w:p w14:paraId="49C28EB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</w:t>
      </w:r>
      <w:r>
        <w:rPr>
          <w:lang w:eastAsia="ko-KR"/>
        </w:rPr>
        <w:t>12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758</w:t>
      </w:r>
    </w:p>
    <w:p w14:paraId="47E9AD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</w:t>
      </w:r>
      <w:r>
        <w:rPr>
          <w:lang w:eastAsia="ko-KR"/>
        </w:rPr>
        <w:t>12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758</w:t>
      </w:r>
    </w:p>
    <w:p w14:paraId="6AABCF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</w:t>
      </w:r>
      <w:r>
        <w:rPr>
          <w:lang w:eastAsia="ko-KR"/>
        </w:rPr>
        <w:t>12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758</w:t>
      </w:r>
    </w:p>
    <w:p w14:paraId="5C46321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761</w:t>
      </w:r>
    </w:p>
    <w:p w14:paraId="0BFD26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</w:t>
      </w:r>
      <w:r>
        <w:tab/>
        <w:t>761</w:t>
      </w:r>
    </w:p>
    <w:p w14:paraId="09BADD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761</w:t>
      </w:r>
    </w:p>
    <w:p w14:paraId="60D18C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761</w:t>
      </w:r>
    </w:p>
    <w:p w14:paraId="6215C7A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762</w:t>
      </w:r>
    </w:p>
    <w:p w14:paraId="789A76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762</w:t>
      </w:r>
    </w:p>
    <w:p w14:paraId="58CB102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procedures</w:t>
      </w:r>
      <w:r>
        <w:tab/>
        <w:t>763</w:t>
      </w:r>
    </w:p>
    <w:p w14:paraId="01375EA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764</w:t>
      </w:r>
    </w:p>
    <w:p w14:paraId="443695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6.2.13.5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767</w:t>
      </w:r>
    </w:p>
    <w:p w14:paraId="7D0FDE0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769</w:t>
      </w:r>
    </w:p>
    <w:p w14:paraId="64C681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</w:t>
      </w:r>
      <w:r>
        <w:tab/>
        <w:t>769</w:t>
      </w:r>
    </w:p>
    <w:p w14:paraId="2E5EF6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769</w:t>
      </w:r>
    </w:p>
    <w:p w14:paraId="0C2196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769</w:t>
      </w:r>
    </w:p>
    <w:p w14:paraId="7F8A6A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770</w:t>
      </w:r>
    </w:p>
    <w:p w14:paraId="7C22A9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770</w:t>
      </w:r>
    </w:p>
    <w:p w14:paraId="58CE5B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6.2.14.4.2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procedures</w:t>
      </w:r>
      <w:r>
        <w:tab/>
        <w:t>770</w:t>
      </w:r>
    </w:p>
    <w:p w14:paraId="7F91D99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770</w:t>
      </w:r>
    </w:p>
    <w:p w14:paraId="195635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6.2.14.5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770</w:t>
      </w:r>
    </w:p>
    <w:p w14:paraId="1B5AC45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773</w:t>
      </w:r>
    </w:p>
    <w:p w14:paraId="042A8F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</w:t>
      </w:r>
      <w:r>
        <w:tab/>
        <w:t>773</w:t>
      </w:r>
    </w:p>
    <w:p w14:paraId="6FD3CC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773</w:t>
      </w:r>
    </w:p>
    <w:p w14:paraId="2B5B339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773</w:t>
      </w:r>
    </w:p>
    <w:p w14:paraId="64D7C1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774</w:t>
      </w:r>
    </w:p>
    <w:p w14:paraId="441C10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774</w:t>
      </w:r>
    </w:p>
    <w:p w14:paraId="03BC8C2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procedures</w:t>
      </w:r>
      <w:r>
        <w:tab/>
        <w:t>774</w:t>
      </w:r>
    </w:p>
    <w:p w14:paraId="735A1A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774</w:t>
      </w:r>
    </w:p>
    <w:p w14:paraId="62B1A2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6.2.15.5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774</w:t>
      </w:r>
    </w:p>
    <w:p w14:paraId="53A743B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6.2.16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777</w:t>
      </w:r>
    </w:p>
    <w:p w14:paraId="52DE3D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777</w:t>
      </w:r>
    </w:p>
    <w:p w14:paraId="32E230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777</w:t>
      </w:r>
    </w:p>
    <w:p w14:paraId="2A65B8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777</w:t>
      </w:r>
    </w:p>
    <w:p w14:paraId="1B703F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778</w:t>
      </w:r>
    </w:p>
    <w:p w14:paraId="3C31E1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778</w:t>
      </w:r>
    </w:p>
    <w:p w14:paraId="60A2CF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779</w:t>
      </w:r>
    </w:p>
    <w:p w14:paraId="60F28F0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781</w:t>
      </w:r>
    </w:p>
    <w:p w14:paraId="546589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783</w:t>
      </w:r>
    </w:p>
    <w:p w14:paraId="566A5F5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6.2.17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787</w:t>
      </w:r>
    </w:p>
    <w:p w14:paraId="49D920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787</w:t>
      </w:r>
    </w:p>
    <w:p w14:paraId="29C8F3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787</w:t>
      </w:r>
    </w:p>
    <w:p w14:paraId="1D3572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787</w:t>
      </w:r>
    </w:p>
    <w:p w14:paraId="267923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787</w:t>
      </w:r>
    </w:p>
    <w:p w14:paraId="10633F1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787</w:t>
      </w:r>
    </w:p>
    <w:p w14:paraId="4A783D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787</w:t>
      </w:r>
    </w:p>
    <w:p w14:paraId="01EDA95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789</w:t>
      </w:r>
    </w:p>
    <w:p w14:paraId="158701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792</w:t>
      </w:r>
    </w:p>
    <w:p w14:paraId="7754EF8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6.2.18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796</w:t>
      </w:r>
    </w:p>
    <w:p w14:paraId="1075C73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796</w:t>
      </w:r>
    </w:p>
    <w:p w14:paraId="116853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796</w:t>
      </w:r>
    </w:p>
    <w:p w14:paraId="6A4DFE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796</w:t>
      </w:r>
    </w:p>
    <w:p w14:paraId="4D3724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796</w:t>
      </w:r>
    </w:p>
    <w:p w14:paraId="57800F8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796</w:t>
      </w:r>
    </w:p>
    <w:p w14:paraId="66E07D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796</w:t>
      </w:r>
    </w:p>
    <w:p w14:paraId="4D374C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796</w:t>
      </w:r>
    </w:p>
    <w:p w14:paraId="5D8D2E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800</w:t>
      </w:r>
    </w:p>
    <w:p w14:paraId="0C4296A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  <w:lang w:eastAsia="zh-TW"/>
        </w:rPr>
        <w:t>6</w:t>
      </w:r>
      <w:r w:rsidRPr="00B44A29">
        <w:rPr>
          <w:bCs/>
        </w:rPr>
        <w:t>.</w:t>
      </w:r>
      <w:r w:rsidRPr="00B44A29">
        <w:rPr>
          <w:bCs/>
          <w:lang w:eastAsia="zh-TW"/>
        </w:rPr>
        <w:t>2</w:t>
      </w:r>
      <w:r w:rsidRPr="00B44A29">
        <w:rPr>
          <w:bCs/>
        </w:rPr>
        <w:t>.</w:t>
      </w:r>
      <w:r w:rsidRPr="00B44A29">
        <w:rPr>
          <w:bCs/>
          <w:lang w:eastAsia="zh-TW"/>
        </w:rPr>
        <w:t>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804</w:t>
      </w:r>
    </w:p>
    <w:p w14:paraId="719964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804</w:t>
      </w:r>
    </w:p>
    <w:p w14:paraId="24B322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804</w:t>
      </w:r>
    </w:p>
    <w:p w14:paraId="0738D7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804</w:t>
      </w:r>
    </w:p>
    <w:p w14:paraId="2ABD3F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805</w:t>
      </w:r>
    </w:p>
    <w:p w14:paraId="393811A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805</w:t>
      </w:r>
    </w:p>
    <w:p w14:paraId="3709AB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805</w:t>
      </w:r>
    </w:p>
    <w:p w14:paraId="09138E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805</w:t>
      </w:r>
    </w:p>
    <w:p w14:paraId="4E4B2A6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805</w:t>
      </w:r>
    </w:p>
    <w:p w14:paraId="34A6D6F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  <w:lang w:eastAsia="zh-TW"/>
        </w:rPr>
        <w:t>6</w:t>
      </w:r>
      <w:r w:rsidRPr="00B44A29">
        <w:rPr>
          <w:bCs/>
        </w:rPr>
        <w:t>.</w:t>
      </w:r>
      <w:r w:rsidRPr="00B44A29">
        <w:rPr>
          <w:bCs/>
          <w:lang w:eastAsia="zh-TW"/>
        </w:rPr>
        <w:t>2</w:t>
      </w:r>
      <w:r w:rsidRPr="00B44A29">
        <w:rPr>
          <w:bCs/>
        </w:rPr>
        <w:t>.</w:t>
      </w:r>
      <w:r w:rsidRPr="00B44A29">
        <w:rPr>
          <w:bCs/>
          <w:lang w:eastAsia="zh-TW"/>
        </w:rPr>
        <w:t>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810</w:t>
      </w:r>
    </w:p>
    <w:p w14:paraId="7F9072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810</w:t>
      </w:r>
    </w:p>
    <w:p w14:paraId="637363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810</w:t>
      </w:r>
    </w:p>
    <w:p w14:paraId="5CB3F0C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810</w:t>
      </w:r>
    </w:p>
    <w:p w14:paraId="7E2820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810</w:t>
      </w:r>
    </w:p>
    <w:p w14:paraId="6465BA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810</w:t>
      </w:r>
    </w:p>
    <w:p w14:paraId="2DB0AD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810</w:t>
      </w:r>
    </w:p>
    <w:p w14:paraId="6E0EEB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810</w:t>
      </w:r>
    </w:p>
    <w:p w14:paraId="4D6955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810</w:t>
      </w:r>
    </w:p>
    <w:p w14:paraId="5D034C7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6.2.21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TDD Contention Based Random Access on Non-anchor Carrier Test for UE category NB1 UEs In-band mode in Enhanced Coverage</w:t>
      </w:r>
      <w:r>
        <w:tab/>
        <w:t>814</w:t>
      </w:r>
    </w:p>
    <w:p w14:paraId="629A9B4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Connection Release with Redirection</w:t>
      </w:r>
      <w:r>
        <w:tab/>
        <w:t>822</w:t>
      </w:r>
    </w:p>
    <w:p w14:paraId="60439EE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Redirection from E-UTRAN FDD to UTRAN FDD</w:t>
      </w:r>
      <w:r>
        <w:tab/>
        <w:t>822</w:t>
      </w:r>
    </w:p>
    <w:p w14:paraId="1D34C36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822</w:t>
      </w:r>
    </w:p>
    <w:p w14:paraId="0C3980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822</w:t>
      </w:r>
    </w:p>
    <w:p w14:paraId="150DAF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822</w:t>
      </w:r>
    </w:p>
    <w:p w14:paraId="49025D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823</w:t>
      </w:r>
    </w:p>
    <w:p w14:paraId="7AD7F20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6.3.1.4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823</w:t>
      </w:r>
    </w:p>
    <w:p w14:paraId="496DC5D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824</w:t>
      </w:r>
    </w:p>
    <w:p w14:paraId="134BE9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824</w:t>
      </w:r>
    </w:p>
    <w:p w14:paraId="625075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825</w:t>
      </w:r>
    </w:p>
    <w:p w14:paraId="43B89FA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826</w:t>
      </w:r>
    </w:p>
    <w:p w14:paraId="1CD239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826</w:t>
      </w:r>
    </w:p>
    <w:p w14:paraId="47FDE0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826</w:t>
      </w:r>
    </w:p>
    <w:p w14:paraId="719E3E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827</w:t>
      </w:r>
    </w:p>
    <w:p w14:paraId="5ED923A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827</w:t>
      </w:r>
    </w:p>
    <w:p w14:paraId="4B3AE0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827</w:t>
      </w:r>
    </w:p>
    <w:p w14:paraId="2CCCAF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827</w:t>
      </w:r>
    </w:p>
    <w:p w14:paraId="437AFF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827</w:t>
      </w:r>
    </w:p>
    <w:p w14:paraId="60A95C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827</w:t>
      </w:r>
    </w:p>
    <w:p w14:paraId="5C3EE93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Redirection from E-UTRAN TDD to UTRAN FDD</w:t>
      </w:r>
      <w:r>
        <w:tab/>
        <w:t>827</w:t>
      </w:r>
    </w:p>
    <w:p w14:paraId="748513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827</w:t>
      </w:r>
    </w:p>
    <w:p w14:paraId="30409A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827</w:t>
      </w:r>
    </w:p>
    <w:p w14:paraId="3978C9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827</w:t>
      </w:r>
    </w:p>
    <w:p w14:paraId="69CDE0B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828</w:t>
      </w:r>
    </w:p>
    <w:p w14:paraId="1A328A0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6.3.2.4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828</w:t>
      </w:r>
    </w:p>
    <w:p w14:paraId="1FE4DA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6.3.2.4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829</w:t>
      </w:r>
    </w:p>
    <w:p w14:paraId="299952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6.3.2.4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829</w:t>
      </w:r>
    </w:p>
    <w:p w14:paraId="7A021E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6.3.2.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830</w:t>
      </w:r>
    </w:p>
    <w:p w14:paraId="3E5B142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831</w:t>
      </w:r>
    </w:p>
    <w:p w14:paraId="47215C5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831</w:t>
      </w:r>
    </w:p>
    <w:p w14:paraId="65E10B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831</w:t>
      </w:r>
    </w:p>
    <w:p w14:paraId="058C35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832</w:t>
      </w:r>
    </w:p>
    <w:p w14:paraId="6EDD8E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832</w:t>
      </w:r>
    </w:p>
    <w:p w14:paraId="44B5266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6.3.2_2.4.1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832</w:t>
      </w:r>
    </w:p>
    <w:p w14:paraId="748E2F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6.3.2_2.4.2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832</w:t>
      </w:r>
    </w:p>
    <w:p w14:paraId="0DB2E1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6.3.2_2.4.3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832</w:t>
      </w:r>
    </w:p>
    <w:p w14:paraId="227A186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832</w:t>
      </w:r>
    </w:p>
    <w:p w14:paraId="4107ABB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832</w:t>
      </w:r>
    </w:p>
    <w:p w14:paraId="5E538C6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832</w:t>
      </w:r>
    </w:p>
    <w:p w14:paraId="463F48F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832</w:t>
      </w:r>
    </w:p>
    <w:p w14:paraId="04DE8F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832</w:t>
      </w:r>
    </w:p>
    <w:p w14:paraId="6927D0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833</w:t>
      </w:r>
    </w:p>
    <w:p w14:paraId="37652B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833</w:t>
      </w:r>
    </w:p>
    <w:p w14:paraId="3F3967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833</w:t>
      </w:r>
    </w:p>
    <w:p w14:paraId="18345DE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6.3.3.4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834</w:t>
      </w:r>
    </w:p>
    <w:p w14:paraId="2C0264F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6.3.3.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835</w:t>
      </w:r>
    </w:p>
    <w:p w14:paraId="72E93F7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6.3.3_2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Redirection from E-UTRAN FDD to GERAN when System Information is provided for UE Category 1bis</w:t>
      </w:r>
      <w:r>
        <w:tab/>
        <w:t>836</w:t>
      </w:r>
    </w:p>
    <w:p w14:paraId="79346D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6.3.3_2.1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836</w:t>
      </w:r>
    </w:p>
    <w:p w14:paraId="6B682C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6.3.3_2.2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836</w:t>
      </w:r>
    </w:p>
    <w:p w14:paraId="1686BD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6.3.3_2.3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836</w:t>
      </w:r>
    </w:p>
    <w:p w14:paraId="4A2FB3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6.3.3_2.4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836</w:t>
      </w:r>
    </w:p>
    <w:p w14:paraId="2317BF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6.3.3_2.4.1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836</w:t>
      </w:r>
    </w:p>
    <w:p w14:paraId="612AE5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6.3.3_2.4.2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836</w:t>
      </w:r>
    </w:p>
    <w:p w14:paraId="45C488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6.3.3_2.4.3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837</w:t>
      </w:r>
    </w:p>
    <w:p w14:paraId="1FC78F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6.3.3_2.5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837</w:t>
      </w:r>
    </w:p>
    <w:p w14:paraId="45D1447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837</w:t>
      </w:r>
    </w:p>
    <w:p w14:paraId="083BFA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837</w:t>
      </w:r>
    </w:p>
    <w:p w14:paraId="0015EE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837</w:t>
      </w:r>
    </w:p>
    <w:p w14:paraId="647DAB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837</w:t>
      </w:r>
    </w:p>
    <w:p w14:paraId="443BC1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837</w:t>
      </w:r>
    </w:p>
    <w:p w14:paraId="436C19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837</w:t>
      </w:r>
    </w:p>
    <w:p w14:paraId="250CC5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838</w:t>
      </w:r>
    </w:p>
    <w:p w14:paraId="75F546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6.3.4.4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839</w:t>
      </w:r>
    </w:p>
    <w:p w14:paraId="5D9AF5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6.3.4.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839</w:t>
      </w:r>
    </w:p>
    <w:p w14:paraId="1CCFA4E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6.3.4_2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Redirection from E-UTRAN TDD to GERAN when System Information is provided for UE Category 1bis</w:t>
      </w:r>
      <w:r>
        <w:tab/>
        <w:t>841</w:t>
      </w:r>
    </w:p>
    <w:p w14:paraId="64F6B8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6.3.4_2.1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841</w:t>
      </w:r>
    </w:p>
    <w:p w14:paraId="681558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6.3.4_2.2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841</w:t>
      </w:r>
    </w:p>
    <w:p w14:paraId="15FC43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6.3.4_2.3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841</w:t>
      </w:r>
    </w:p>
    <w:p w14:paraId="09C7CA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6.3.4_2.4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841</w:t>
      </w:r>
    </w:p>
    <w:p w14:paraId="50A3CE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6.3.4_2.4.1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841</w:t>
      </w:r>
    </w:p>
    <w:p w14:paraId="373040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6.3.4_2.4.2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841</w:t>
      </w:r>
    </w:p>
    <w:p w14:paraId="5131728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6.3.4_2.4.3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841</w:t>
      </w:r>
    </w:p>
    <w:p w14:paraId="710357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6.3.4_2.5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841</w:t>
      </w:r>
    </w:p>
    <w:p w14:paraId="2850B90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841</w:t>
      </w:r>
    </w:p>
    <w:p w14:paraId="3BD6EF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841</w:t>
      </w:r>
    </w:p>
    <w:p w14:paraId="3FA81C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841</w:t>
      </w:r>
    </w:p>
    <w:p w14:paraId="2F532F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842</w:t>
      </w:r>
    </w:p>
    <w:p w14:paraId="25431D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842</w:t>
      </w:r>
    </w:p>
    <w:p w14:paraId="1AC76A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6.3.5.4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842</w:t>
      </w:r>
    </w:p>
    <w:p w14:paraId="6F5699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6.3.5.4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843</w:t>
      </w:r>
    </w:p>
    <w:p w14:paraId="6854F9F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6.3.5.4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844</w:t>
      </w:r>
    </w:p>
    <w:p w14:paraId="1F077B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6.3.5.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844</w:t>
      </w:r>
    </w:p>
    <w:p w14:paraId="7D22BBC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6.3.5_2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846</w:t>
      </w:r>
    </w:p>
    <w:p w14:paraId="388BA5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6.3.5_2.1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846</w:t>
      </w:r>
    </w:p>
    <w:p w14:paraId="60676C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6.3.5_2.2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847</w:t>
      </w:r>
    </w:p>
    <w:p w14:paraId="7AC1DF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6.3.5_2.3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847</w:t>
      </w:r>
    </w:p>
    <w:p w14:paraId="7A9C8F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6.3.5_2.4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847</w:t>
      </w:r>
    </w:p>
    <w:p w14:paraId="6326ED5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6.3.5_2.4.1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847</w:t>
      </w:r>
    </w:p>
    <w:p w14:paraId="676CADB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6.3.5_2.4.2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847</w:t>
      </w:r>
    </w:p>
    <w:p w14:paraId="4F51811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6.3.5_2.4.3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847</w:t>
      </w:r>
    </w:p>
    <w:p w14:paraId="04D295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6.3.5_2.5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847</w:t>
      </w:r>
    </w:p>
    <w:p w14:paraId="1DC5799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847</w:t>
      </w:r>
    </w:p>
    <w:p w14:paraId="3BD5C0D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847</w:t>
      </w:r>
    </w:p>
    <w:p w14:paraId="1252BF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847</w:t>
      </w:r>
    </w:p>
    <w:p w14:paraId="0B7D3C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847</w:t>
      </w:r>
    </w:p>
    <w:p w14:paraId="5E9340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848</w:t>
      </w:r>
    </w:p>
    <w:p w14:paraId="522A8D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6.3.6.4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848</w:t>
      </w:r>
    </w:p>
    <w:p w14:paraId="458E152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6.3.6.4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849</w:t>
      </w:r>
    </w:p>
    <w:p w14:paraId="76CEA81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6.3.6.4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849</w:t>
      </w:r>
    </w:p>
    <w:p w14:paraId="7114B2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6.3.6.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850</w:t>
      </w:r>
    </w:p>
    <w:p w14:paraId="4210176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6.3.6_2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852</w:t>
      </w:r>
    </w:p>
    <w:p w14:paraId="7E5E10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6.3.6_2.1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852</w:t>
      </w:r>
    </w:p>
    <w:p w14:paraId="79B748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6.3.6_2.2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853</w:t>
      </w:r>
    </w:p>
    <w:p w14:paraId="075836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6.3.6_2.3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853</w:t>
      </w:r>
    </w:p>
    <w:p w14:paraId="5E1D31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6.3.6_2.4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853</w:t>
      </w:r>
    </w:p>
    <w:p w14:paraId="2107040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6.3.6_2.4.1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853</w:t>
      </w:r>
    </w:p>
    <w:p w14:paraId="2533308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6.3.6_2.4.2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853</w:t>
      </w:r>
    </w:p>
    <w:p w14:paraId="37D981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6.3.6_2.4.3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853</w:t>
      </w:r>
    </w:p>
    <w:p w14:paraId="2E5009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6.3.6_2.5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853</w:t>
      </w:r>
    </w:p>
    <w:p w14:paraId="4F82F30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TDD RRC connection release redirection to UTRA TDD without SI provided</w:t>
      </w:r>
      <w:r>
        <w:tab/>
        <w:t>853</w:t>
      </w:r>
    </w:p>
    <w:p w14:paraId="6DB1EB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853</w:t>
      </w:r>
    </w:p>
    <w:p w14:paraId="5D9C8C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853</w:t>
      </w:r>
    </w:p>
    <w:p w14:paraId="59C0B5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853</w:t>
      </w:r>
    </w:p>
    <w:p w14:paraId="50F65B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854</w:t>
      </w:r>
    </w:p>
    <w:p w14:paraId="1627C6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6.3.7.4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854</w:t>
      </w:r>
    </w:p>
    <w:p w14:paraId="0EED6D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6.3.7.4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855</w:t>
      </w:r>
    </w:p>
    <w:p w14:paraId="45850E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6.3.7.4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856</w:t>
      </w:r>
    </w:p>
    <w:p w14:paraId="1C8D5E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6.3.7.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856</w:t>
      </w:r>
    </w:p>
    <w:p w14:paraId="7666455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6.3.7_2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TDD RRC connection release redirection to UTRA TDD without SI provided for UE Category 1bis</w:t>
      </w:r>
      <w:r>
        <w:tab/>
        <w:t>858</w:t>
      </w:r>
    </w:p>
    <w:p w14:paraId="4C80323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6.3.7_2.1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858</w:t>
      </w:r>
    </w:p>
    <w:p w14:paraId="6D1346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6.3.7_2.2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858</w:t>
      </w:r>
    </w:p>
    <w:p w14:paraId="1788DE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6.3.7_2.3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858</w:t>
      </w:r>
    </w:p>
    <w:p w14:paraId="78D3BD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6.3.7_2.4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858</w:t>
      </w:r>
    </w:p>
    <w:p w14:paraId="6E2961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6.3.7_2.4.1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858</w:t>
      </w:r>
    </w:p>
    <w:p w14:paraId="448B34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6.3.7_2.4.2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858</w:t>
      </w:r>
    </w:p>
    <w:p w14:paraId="2B7136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6.3.7_2.4.3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858</w:t>
      </w:r>
    </w:p>
    <w:p w14:paraId="314A82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6.3.7_2.5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858</w:t>
      </w:r>
    </w:p>
    <w:p w14:paraId="126B2CD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858</w:t>
      </w:r>
    </w:p>
    <w:p w14:paraId="34A34BC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858</w:t>
      </w:r>
    </w:p>
    <w:p w14:paraId="779FFD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858</w:t>
      </w:r>
    </w:p>
    <w:p w14:paraId="4FD36F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859</w:t>
      </w:r>
    </w:p>
    <w:p w14:paraId="7D5CD4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859</w:t>
      </w:r>
    </w:p>
    <w:p w14:paraId="6D4209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6.3.8.4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859</w:t>
      </w:r>
    </w:p>
    <w:p w14:paraId="19843F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6.3.8.4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860</w:t>
      </w:r>
    </w:p>
    <w:p w14:paraId="018094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6.3.8.4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860</w:t>
      </w:r>
    </w:p>
    <w:p w14:paraId="3CDD36E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6.3.8.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861</w:t>
      </w:r>
    </w:p>
    <w:p w14:paraId="0D8F7B8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6.3.8_2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FDD RRC connection release redirection to UTRA TDD without SI provided for UE Category 1bis</w:t>
      </w:r>
      <w:r>
        <w:tab/>
        <w:t>862</w:t>
      </w:r>
    </w:p>
    <w:p w14:paraId="5483DA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6.3.8_2.1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862</w:t>
      </w:r>
    </w:p>
    <w:p w14:paraId="616C656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6.3.8_2.2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862</w:t>
      </w:r>
    </w:p>
    <w:p w14:paraId="167BC0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6.3.8_2.3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863</w:t>
      </w:r>
    </w:p>
    <w:p w14:paraId="248FB1B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6.3.8_2.4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863</w:t>
      </w:r>
    </w:p>
    <w:p w14:paraId="37A16B9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6.3.8_2.4.1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863</w:t>
      </w:r>
    </w:p>
    <w:p w14:paraId="46AA07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6.3.8_2.4.2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863</w:t>
      </w:r>
    </w:p>
    <w:p w14:paraId="03DB883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6.3.8_2.4.3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863</w:t>
      </w:r>
    </w:p>
    <w:p w14:paraId="180520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6.3.8_2.5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863</w:t>
      </w:r>
    </w:p>
    <w:p w14:paraId="17C5B11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Redirection from E-UTRAN FDD to UTRAN FDD without System Information</w:t>
      </w:r>
      <w:r>
        <w:tab/>
        <w:t>863</w:t>
      </w:r>
    </w:p>
    <w:p w14:paraId="16270B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863</w:t>
      </w:r>
    </w:p>
    <w:p w14:paraId="72F139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863</w:t>
      </w:r>
    </w:p>
    <w:p w14:paraId="2B338F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863</w:t>
      </w:r>
    </w:p>
    <w:p w14:paraId="7423DA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864</w:t>
      </w:r>
    </w:p>
    <w:p w14:paraId="1E7A5F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6.3.9.4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864</w:t>
      </w:r>
    </w:p>
    <w:p w14:paraId="57AE1C2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6.3.9.4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865</w:t>
      </w:r>
    </w:p>
    <w:p w14:paraId="4D7A9A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6.3.9.4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865</w:t>
      </w:r>
    </w:p>
    <w:p w14:paraId="737A596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6.3.9.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865</w:t>
      </w:r>
    </w:p>
    <w:p w14:paraId="37C5FF6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6.3.9_2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867</w:t>
      </w:r>
    </w:p>
    <w:p w14:paraId="41E39A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6.3.9_2.1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867</w:t>
      </w:r>
    </w:p>
    <w:p w14:paraId="539CFF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6.3.9_2.2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867</w:t>
      </w:r>
    </w:p>
    <w:p w14:paraId="48FE6E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6.3.9_2.3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867</w:t>
      </w:r>
    </w:p>
    <w:p w14:paraId="63E30A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6.3.9_2.4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867</w:t>
      </w:r>
    </w:p>
    <w:p w14:paraId="181CB22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6.3.9_2.4.1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867</w:t>
      </w:r>
    </w:p>
    <w:p w14:paraId="1FEBB4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6.3.9_2.4.2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867</w:t>
      </w:r>
    </w:p>
    <w:p w14:paraId="307E11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6.3.9_2.4.3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867</w:t>
      </w:r>
    </w:p>
    <w:p w14:paraId="6F6E99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6.3.9_2.5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868</w:t>
      </w:r>
    </w:p>
    <w:p w14:paraId="00F4378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</w:t>
      </w:r>
      <w:r>
        <w:rPr>
          <w:lang w:eastAsia="zh-CN"/>
        </w:rPr>
        <w:t>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868</w:t>
      </w:r>
    </w:p>
    <w:p w14:paraId="340277E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868</w:t>
      </w:r>
    </w:p>
    <w:p w14:paraId="5DBFA9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868</w:t>
      </w:r>
    </w:p>
    <w:p w14:paraId="1CC510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868</w:t>
      </w:r>
    </w:p>
    <w:p w14:paraId="4F18FB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868</w:t>
      </w:r>
    </w:p>
    <w:p w14:paraId="0C8802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868</w:t>
      </w:r>
    </w:p>
    <w:p w14:paraId="58C2E7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869</w:t>
      </w:r>
    </w:p>
    <w:p w14:paraId="4826475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6.3.10.4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870</w:t>
      </w:r>
    </w:p>
    <w:p w14:paraId="7F8AE2B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6.3.10.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870</w:t>
      </w:r>
    </w:p>
    <w:p w14:paraId="0E285CB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6.3.10_2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Redirection from E-UTRAN FDD to GERAN when System Information is not provided for UE Category 1bis</w:t>
      </w:r>
      <w:r>
        <w:tab/>
        <w:t>871</w:t>
      </w:r>
    </w:p>
    <w:p w14:paraId="3D7A01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6.3.10_2.1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871</w:t>
      </w:r>
    </w:p>
    <w:p w14:paraId="0CA1BC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lastRenderedPageBreak/>
        <w:t>6.3.10_2.2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871</w:t>
      </w:r>
    </w:p>
    <w:p w14:paraId="33C48D5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6.3.10_2.3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871</w:t>
      </w:r>
    </w:p>
    <w:p w14:paraId="166FDE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6.3.10_2.4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872</w:t>
      </w:r>
    </w:p>
    <w:p w14:paraId="5CA9A4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6.3.10_2.4.1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872</w:t>
      </w:r>
    </w:p>
    <w:p w14:paraId="73234B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6.3.10_2.4.2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872</w:t>
      </w:r>
    </w:p>
    <w:p w14:paraId="2C1DB5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6.3.10_2.4.3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872</w:t>
      </w:r>
    </w:p>
    <w:p w14:paraId="0ADB1E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6.3.10_2.5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872</w:t>
      </w:r>
    </w:p>
    <w:p w14:paraId="13357B9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</w:t>
      </w:r>
      <w:r>
        <w:rPr>
          <w:lang w:eastAsia="zh-CN"/>
        </w:rPr>
        <w:t>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872</w:t>
      </w:r>
    </w:p>
    <w:p w14:paraId="05D228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6.3.11.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872</w:t>
      </w:r>
    </w:p>
    <w:p w14:paraId="6A6A1F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6.3.11.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872</w:t>
      </w:r>
    </w:p>
    <w:p w14:paraId="043B1A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6.3.11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872</w:t>
      </w:r>
    </w:p>
    <w:p w14:paraId="6A82E4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6.3.11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873</w:t>
      </w:r>
    </w:p>
    <w:p w14:paraId="3A78AC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873</w:t>
      </w:r>
    </w:p>
    <w:p w14:paraId="42834F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873</w:t>
      </w:r>
    </w:p>
    <w:p w14:paraId="429CA8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6.3.11.4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874</w:t>
      </w:r>
    </w:p>
    <w:p w14:paraId="0EFA46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6.3.11.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874</w:t>
      </w:r>
    </w:p>
    <w:p w14:paraId="327F733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6.3.11_2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Redirection from E-UTRAN TDD to GERAN when System Information is not provided for UE Category 1bis</w:t>
      </w:r>
      <w:r>
        <w:tab/>
        <w:t>876</w:t>
      </w:r>
    </w:p>
    <w:p w14:paraId="5E7420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876</w:t>
      </w:r>
    </w:p>
    <w:p w14:paraId="28221D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876</w:t>
      </w:r>
    </w:p>
    <w:p w14:paraId="3FDCC7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876</w:t>
      </w:r>
    </w:p>
    <w:p w14:paraId="13D348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876</w:t>
      </w:r>
    </w:p>
    <w:p w14:paraId="2B9A90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6.3.11_2.4.1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876</w:t>
      </w:r>
    </w:p>
    <w:p w14:paraId="63B83BC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6.3.11_2.4.2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876</w:t>
      </w:r>
    </w:p>
    <w:p w14:paraId="2DDB33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6.3.11_2.4.3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876</w:t>
      </w:r>
    </w:p>
    <w:p w14:paraId="4D45B5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876</w:t>
      </w:r>
    </w:p>
    <w:p w14:paraId="0659B5F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876</w:t>
      </w:r>
    </w:p>
    <w:p w14:paraId="3AA7190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876</w:t>
      </w:r>
    </w:p>
    <w:p w14:paraId="377705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876</w:t>
      </w:r>
    </w:p>
    <w:p w14:paraId="6C16B8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877</w:t>
      </w:r>
    </w:p>
    <w:p w14:paraId="3EBE4F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877</w:t>
      </w:r>
    </w:p>
    <w:p w14:paraId="26072A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6.3.12.4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877</w:t>
      </w:r>
    </w:p>
    <w:p w14:paraId="7C08C7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6.3.12.4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878</w:t>
      </w:r>
    </w:p>
    <w:p w14:paraId="77C874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6.3.12.4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879</w:t>
      </w:r>
    </w:p>
    <w:p w14:paraId="60309A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6.3.12.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879</w:t>
      </w:r>
    </w:p>
    <w:p w14:paraId="4398FE9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6.3.12_2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880</w:t>
      </w:r>
    </w:p>
    <w:p w14:paraId="5F6B625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880</w:t>
      </w:r>
    </w:p>
    <w:p w14:paraId="35A941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881</w:t>
      </w:r>
    </w:p>
    <w:p w14:paraId="39357E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881</w:t>
      </w:r>
    </w:p>
    <w:p w14:paraId="543A9F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881</w:t>
      </w:r>
    </w:p>
    <w:p w14:paraId="681110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6.3.12_2.4.1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881</w:t>
      </w:r>
    </w:p>
    <w:p w14:paraId="71B106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6.3.12_2.4.2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881</w:t>
      </w:r>
    </w:p>
    <w:p w14:paraId="2F5677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6.3.12_2.4.3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881</w:t>
      </w:r>
    </w:p>
    <w:p w14:paraId="23267BF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6.3.12_2.5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881</w:t>
      </w:r>
    </w:p>
    <w:p w14:paraId="166EC0A6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7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Timing and Signalling Characteristic</w:t>
      </w:r>
      <w:r>
        <w:tab/>
        <w:t>882</w:t>
      </w:r>
    </w:p>
    <w:p w14:paraId="31E154D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UE Transmit Timing</w:t>
      </w:r>
      <w:r>
        <w:tab/>
        <w:t>882</w:t>
      </w:r>
    </w:p>
    <w:p w14:paraId="2C802F8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Transmit Timing Accuracy</w:t>
      </w:r>
      <w:r>
        <w:tab/>
        <w:t>882</w:t>
      </w:r>
    </w:p>
    <w:p w14:paraId="4CABC7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882</w:t>
      </w:r>
    </w:p>
    <w:p w14:paraId="750C81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882</w:t>
      </w:r>
    </w:p>
    <w:p w14:paraId="7BCAF4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882</w:t>
      </w:r>
    </w:p>
    <w:p w14:paraId="34050D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883</w:t>
      </w:r>
    </w:p>
    <w:p w14:paraId="40F418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883</w:t>
      </w:r>
    </w:p>
    <w:p w14:paraId="6F6B837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883</w:t>
      </w:r>
    </w:p>
    <w:p w14:paraId="0AA0807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884</w:t>
      </w:r>
    </w:p>
    <w:p w14:paraId="4A6D53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886</w:t>
      </w:r>
    </w:p>
    <w:p w14:paraId="5F2E581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Transmit Timing Accuracy (Non DRx UE)</w:t>
      </w:r>
      <w:r>
        <w:tab/>
        <w:t>889</w:t>
      </w:r>
    </w:p>
    <w:p w14:paraId="0FF6A6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889</w:t>
      </w:r>
    </w:p>
    <w:p w14:paraId="046419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889</w:t>
      </w:r>
    </w:p>
    <w:p w14:paraId="0F4286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889</w:t>
      </w:r>
    </w:p>
    <w:p w14:paraId="062D4B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889</w:t>
      </w:r>
    </w:p>
    <w:p w14:paraId="12A38C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7.1.1</w:t>
      </w:r>
      <w:r w:rsidRPr="00B44A29">
        <w:rPr>
          <w:rFonts w:eastAsia="SimSun"/>
        </w:rPr>
        <w:t>_1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889</w:t>
      </w:r>
    </w:p>
    <w:p w14:paraId="274D3A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889</w:t>
      </w:r>
    </w:p>
    <w:p w14:paraId="58C49C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890</w:t>
      </w:r>
    </w:p>
    <w:p w14:paraId="09A4C87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</w:t>
      </w:r>
      <w:r>
        <w:t>_1</w:t>
      </w:r>
      <w:r w:rsidRPr="00B44A29">
        <w:rPr>
          <w:rFonts w:eastAsia="SimSun"/>
        </w:rP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891</w:t>
      </w:r>
    </w:p>
    <w:p w14:paraId="11AB5A3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Transmit Timing Accuracy for UE category 1bis</w:t>
      </w:r>
      <w:r>
        <w:tab/>
        <w:t>893</w:t>
      </w:r>
    </w:p>
    <w:p w14:paraId="75B0D9C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893</w:t>
      </w:r>
    </w:p>
    <w:p w14:paraId="1C9F93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893</w:t>
      </w:r>
    </w:p>
    <w:p w14:paraId="30E727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893</w:t>
      </w:r>
    </w:p>
    <w:p w14:paraId="2EE4D7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893</w:t>
      </w:r>
    </w:p>
    <w:p w14:paraId="1C362C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893</w:t>
      </w:r>
    </w:p>
    <w:p w14:paraId="655AFF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893</w:t>
      </w:r>
    </w:p>
    <w:p w14:paraId="6F10160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893</w:t>
      </w:r>
    </w:p>
    <w:p w14:paraId="5729AD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893</w:t>
      </w:r>
    </w:p>
    <w:p w14:paraId="74E4D4B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Transmit Timing Accuracy</w:t>
      </w:r>
      <w:r>
        <w:tab/>
        <w:t>893</w:t>
      </w:r>
    </w:p>
    <w:p w14:paraId="09C21E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893</w:t>
      </w:r>
    </w:p>
    <w:p w14:paraId="770B300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893</w:t>
      </w:r>
    </w:p>
    <w:p w14:paraId="033D89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894</w:t>
      </w:r>
    </w:p>
    <w:p w14:paraId="6AE040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895</w:t>
      </w:r>
    </w:p>
    <w:p w14:paraId="3811A9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895</w:t>
      </w:r>
    </w:p>
    <w:p w14:paraId="18B16D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895</w:t>
      </w:r>
    </w:p>
    <w:p w14:paraId="69B05D4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896</w:t>
      </w:r>
    </w:p>
    <w:p w14:paraId="2DF7BF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898</w:t>
      </w:r>
    </w:p>
    <w:p w14:paraId="146BB69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Transmit Timing Accuracy (Non DRx UE)</w:t>
      </w:r>
      <w:r>
        <w:tab/>
        <w:t>900</w:t>
      </w:r>
    </w:p>
    <w:p w14:paraId="0347BC4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900</w:t>
      </w:r>
    </w:p>
    <w:p w14:paraId="720DF2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900</w:t>
      </w:r>
    </w:p>
    <w:p w14:paraId="1C28F04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900</w:t>
      </w:r>
    </w:p>
    <w:p w14:paraId="6997A9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901</w:t>
      </w:r>
    </w:p>
    <w:p w14:paraId="7A4FFE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B44A29">
        <w:rPr>
          <w:rFonts w:eastAsia="SimSun"/>
        </w:rPr>
        <w:t>_1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901</w:t>
      </w:r>
    </w:p>
    <w:p w14:paraId="69EC1F7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901</w:t>
      </w:r>
    </w:p>
    <w:p w14:paraId="228079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901</w:t>
      </w:r>
    </w:p>
    <w:p w14:paraId="35C384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</w:t>
      </w:r>
      <w:r>
        <w:t>_1</w:t>
      </w:r>
      <w:r w:rsidRPr="00B44A29">
        <w:rPr>
          <w:rFonts w:eastAsia="SimSun"/>
        </w:rP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902</w:t>
      </w:r>
    </w:p>
    <w:p w14:paraId="28BAC15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Transmit Timing Accuracy for UE category 1bis</w:t>
      </w:r>
      <w:r>
        <w:tab/>
        <w:t>904</w:t>
      </w:r>
    </w:p>
    <w:p w14:paraId="1F9774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904</w:t>
      </w:r>
    </w:p>
    <w:p w14:paraId="105F38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904</w:t>
      </w:r>
    </w:p>
    <w:p w14:paraId="3008CE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904</w:t>
      </w:r>
    </w:p>
    <w:p w14:paraId="5CE763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904</w:t>
      </w:r>
    </w:p>
    <w:p w14:paraId="33D7DB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904</w:t>
      </w:r>
    </w:p>
    <w:p w14:paraId="7B1A243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904</w:t>
      </w:r>
    </w:p>
    <w:p w14:paraId="34EC530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905</w:t>
      </w:r>
    </w:p>
    <w:p w14:paraId="693945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907</w:t>
      </w:r>
    </w:p>
    <w:p w14:paraId="552B135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Transmit Timing Accuracy Tests for SCell</w:t>
      </w:r>
      <w:r>
        <w:tab/>
        <w:t>910</w:t>
      </w:r>
    </w:p>
    <w:p w14:paraId="7090D4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910</w:t>
      </w:r>
    </w:p>
    <w:p w14:paraId="7F3631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910</w:t>
      </w:r>
    </w:p>
    <w:p w14:paraId="5D171D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910</w:t>
      </w:r>
    </w:p>
    <w:p w14:paraId="5AC9066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911</w:t>
      </w:r>
    </w:p>
    <w:p w14:paraId="6D083A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911</w:t>
      </w:r>
    </w:p>
    <w:p w14:paraId="6FBCBF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911</w:t>
      </w:r>
    </w:p>
    <w:p w14:paraId="370B42B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912</w:t>
      </w:r>
    </w:p>
    <w:p w14:paraId="460BC07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915</w:t>
      </w:r>
    </w:p>
    <w:p w14:paraId="4BE2BE5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7.1.3</w:t>
      </w:r>
      <w:r>
        <w:rPr>
          <w:lang w:eastAsia="zh-CN"/>
        </w:rPr>
        <w:t>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917</w:t>
      </w:r>
    </w:p>
    <w:p w14:paraId="54ABE8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</w:t>
      </w:r>
      <w:r>
        <w:rPr>
          <w:lang w:eastAsia="zh-CN"/>
        </w:rPr>
        <w:t>_1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917</w:t>
      </w:r>
    </w:p>
    <w:p w14:paraId="61FB47E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</w:t>
      </w:r>
      <w:r>
        <w:rPr>
          <w:lang w:eastAsia="zh-CN"/>
        </w:rPr>
        <w:t>_1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917</w:t>
      </w:r>
    </w:p>
    <w:p w14:paraId="000368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</w:t>
      </w:r>
      <w:r>
        <w:rPr>
          <w:lang w:eastAsia="zh-CN"/>
        </w:rPr>
        <w:t>_1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917</w:t>
      </w:r>
    </w:p>
    <w:p w14:paraId="1DD1A2E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</w:t>
      </w:r>
      <w:r>
        <w:rPr>
          <w:lang w:eastAsia="zh-CN"/>
        </w:rPr>
        <w:t>_1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918</w:t>
      </w:r>
    </w:p>
    <w:p w14:paraId="0E64786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</w:t>
      </w:r>
      <w:r>
        <w:rPr>
          <w:lang w:eastAsia="zh-CN"/>
        </w:rPr>
        <w:t>_1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918</w:t>
      </w:r>
    </w:p>
    <w:p w14:paraId="3F6AE27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</w:t>
      </w:r>
      <w:r>
        <w:rPr>
          <w:lang w:eastAsia="zh-CN"/>
        </w:rPr>
        <w:t>_1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918</w:t>
      </w:r>
    </w:p>
    <w:p w14:paraId="027EBA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</w:t>
      </w:r>
      <w:r>
        <w:rPr>
          <w:lang w:eastAsia="zh-CN"/>
        </w:rPr>
        <w:t>_1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919</w:t>
      </w:r>
    </w:p>
    <w:p w14:paraId="52C292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</w:t>
      </w:r>
      <w:r>
        <w:rPr>
          <w:lang w:eastAsia="zh-CN"/>
        </w:rPr>
        <w:t>_1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921</w:t>
      </w:r>
    </w:p>
    <w:p w14:paraId="0D79687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924</w:t>
      </w:r>
    </w:p>
    <w:p w14:paraId="05A8DB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924</w:t>
      </w:r>
    </w:p>
    <w:p w14:paraId="39F48B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924</w:t>
      </w:r>
    </w:p>
    <w:p w14:paraId="75A9CB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924</w:t>
      </w:r>
    </w:p>
    <w:p w14:paraId="0DE599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925</w:t>
      </w:r>
    </w:p>
    <w:p w14:paraId="3C4291C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925</w:t>
      </w:r>
    </w:p>
    <w:p w14:paraId="60DF10D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925</w:t>
      </w:r>
    </w:p>
    <w:p w14:paraId="68955B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926</w:t>
      </w:r>
    </w:p>
    <w:p w14:paraId="44F07A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928</w:t>
      </w:r>
    </w:p>
    <w:p w14:paraId="5888359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7.1.4</w:t>
      </w:r>
      <w:r>
        <w:rPr>
          <w:lang w:eastAsia="zh-CN"/>
        </w:rPr>
        <w:t>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930</w:t>
      </w:r>
    </w:p>
    <w:p w14:paraId="7C7CEA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</w:t>
      </w:r>
      <w:r>
        <w:rPr>
          <w:lang w:eastAsia="zh-CN"/>
        </w:rPr>
        <w:t>_1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930</w:t>
      </w:r>
    </w:p>
    <w:p w14:paraId="5F383C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</w:t>
      </w:r>
      <w:r>
        <w:rPr>
          <w:lang w:eastAsia="zh-CN"/>
        </w:rPr>
        <w:t>_1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931</w:t>
      </w:r>
    </w:p>
    <w:p w14:paraId="0B8007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</w:t>
      </w:r>
      <w:r>
        <w:rPr>
          <w:lang w:eastAsia="zh-CN"/>
        </w:rPr>
        <w:t>_1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931</w:t>
      </w:r>
    </w:p>
    <w:p w14:paraId="49B004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</w:t>
      </w:r>
      <w:r>
        <w:rPr>
          <w:lang w:eastAsia="zh-CN"/>
        </w:rPr>
        <w:t>_1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931</w:t>
      </w:r>
    </w:p>
    <w:p w14:paraId="00A0B1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</w:t>
      </w:r>
      <w:r>
        <w:rPr>
          <w:lang w:eastAsia="zh-CN"/>
        </w:rPr>
        <w:t>_1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931</w:t>
      </w:r>
    </w:p>
    <w:p w14:paraId="2FD193B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</w:t>
      </w:r>
      <w:r>
        <w:rPr>
          <w:lang w:eastAsia="zh-CN"/>
        </w:rPr>
        <w:t>_1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932</w:t>
      </w:r>
    </w:p>
    <w:p w14:paraId="161C74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</w:t>
      </w:r>
      <w:r>
        <w:rPr>
          <w:lang w:eastAsia="zh-CN"/>
        </w:rPr>
        <w:t>_1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933</w:t>
      </w:r>
    </w:p>
    <w:p w14:paraId="5CA3A2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</w:t>
      </w:r>
      <w:r>
        <w:rPr>
          <w:lang w:eastAsia="zh-CN"/>
        </w:rPr>
        <w:t>_1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935</w:t>
      </w:r>
    </w:p>
    <w:p w14:paraId="0C9E37B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7.1.4A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Transmit Timing Accuracy Tests for SCell for 20 MHz +10 MHz bandwidth</w:t>
      </w:r>
      <w:r>
        <w:tab/>
        <w:t>937</w:t>
      </w:r>
    </w:p>
    <w:p w14:paraId="2CCC71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937</w:t>
      </w:r>
    </w:p>
    <w:p w14:paraId="3A3C44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937</w:t>
      </w:r>
    </w:p>
    <w:p w14:paraId="351DD34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937</w:t>
      </w:r>
    </w:p>
    <w:p w14:paraId="543FE5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937</w:t>
      </w:r>
    </w:p>
    <w:p w14:paraId="325F9F1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937</w:t>
      </w:r>
    </w:p>
    <w:p w14:paraId="196844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938</w:t>
      </w:r>
    </w:p>
    <w:p w14:paraId="500D2D7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938</w:t>
      </w:r>
    </w:p>
    <w:p w14:paraId="24973A3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938</w:t>
      </w:r>
    </w:p>
    <w:p w14:paraId="58A19BC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939</w:t>
      </w:r>
    </w:p>
    <w:p w14:paraId="4AE24A4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939</w:t>
      </w:r>
    </w:p>
    <w:p w14:paraId="664790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939</w:t>
      </w:r>
    </w:p>
    <w:p w14:paraId="627DA1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940</w:t>
      </w:r>
    </w:p>
    <w:p w14:paraId="089A89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940</w:t>
      </w:r>
    </w:p>
    <w:p w14:paraId="2B9569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940</w:t>
      </w:r>
    </w:p>
    <w:p w14:paraId="1DEE68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940</w:t>
      </w:r>
    </w:p>
    <w:p w14:paraId="5E32D1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940</w:t>
      </w:r>
    </w:p>
    <w:p w14:paraId="5EA293F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942</w:t>
      </w:r>
    </w:p>
    <w:p w14:paraId="1E144F5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Transmit Timing Accuracy Tests for SCell in sTAG</w:t>
      </w:r>
      <w:r>
        <w:tab/>
        <w:t>943</w:t>
      </w:r>
    </w:p>
    <w:p w14:paraId="0C339A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943</w:t>
      </w:r>
    </w:p>
    <w:p w14:paraId="32B3B8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943</w:t>
      </w:r>
    </w:p>
    <w:p w14:paraId="33B0F4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944</w:t>
      </w:r>
    </w:p>
    <w:p w14:paraId="269901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944</w:t>
      </w:r>
    </w:p>
    <w:p w14:paraId="56DC131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944</w:t>
      </w:r>
    </w:p>
    <w:p w14:paraId="53D580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945</w:t>
      </w:r>
    </w:p>
    <w:p w14:paraId="40AA91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946</w:t>
      </w:r>
    </w:p>
    <w:p w14:paraId="6AA1B4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948</w:t>
      </w:r>
    </w:p>
    <w:p w14:paraId="5896FC6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950</w:t>
      </w:r>
    </w:p>
    <w:p w14:paraId="335EBE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950</w:t>
      </w:r>
    </w:p>
    <w:p w14:paraId="54C243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950</w:t>
      </w:r>
    </w:p>
    <w:p w14:paraId="3BB4C7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950</w:t>
      </w:r>
    </w:p>
    <w:p w14:paraId="214B8D4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951</w:t>
      </w:r>
    </w:p>
    <w:p w14:paraId="6A78BA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951</w:t>
      </w:r>
    </w:p>
    <w:p w14:paraId="349CB5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951</w:t>
      </w:r>
    </w:p>
    <w:p w14:paraId="7AF5DC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952</w:t>
      </w:r>
    </w:p>
    <w:p w14:paraId="451F7C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952</w:t>
      </w:r>
    </w:p>
    <w:p w14:paraId="63F2D98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E-UTRAN TDD - UE Transmit Timing Accuracy Tests for SCell in sTAG for 20MHz +20MHz</w:t>
      </w:r>
      <w:r w:rsidRPr="00B44A29">
        <w:rPr>
          <w:rFonts w:eastAsia="PMingLiU"/>
          <w:lang w:eastAsia="zh-TW"/>
        </w:rPr>
        <w:t xml:space="preserve"> bandwidth</w:t>
      </w:r>
      <w:r>
        <w:tab/>
        <w:t>955</w:t>
      </w:r>
    </w:p>
    <w:p w14:paraId="768FA6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955</w:t>
      </w:r>
    </w:p>
    <w:p w14:paraId="7FE2E9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955</w:t>
      </w:r>
    </w:p>
    <w:p w14:paraId="3F30B2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955</w:t>
      </w:r>
    </w:p>
    <w:p w14:paraId="4A36B5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955</w:t>
      </w:r>
    </w:p>
    <w:p w14:paraId="2FDC1B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955</w:t>
      </w:r>
    </w:p>
    <w:p w14:paraId="2A05A6F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955</w:t>
      </w:r>
    </w:p>
    <w:p w14:paraId="35E45B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955</w:t>
      </w:r>
    </w:p>
    <w:p w14:paraId="1487E5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955</w:t>
      </w:r>
    </w:p>
    <w:p w14:paraId="3C882F9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lastRenderedPageBreak/>
        <w:t>7.1.7B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E-UTRAN TDD - UE Transmit Timing Accuracy Tests for SCell in sTAG for 20MHz +10MHz</w:t>
      </w:r>
      <w:r w:rsidRPr="00B44A29">
        <w:rPr>
          <w:rFonts w:eastAsia="PMingLiU"/>
          <w:lang w:eastAsia="zh-TW"/>
        </w:rPr>
        <w:t xml:space="preserve"> bandwidth</w:t>
      </w:r>
      <w:r>
        <w:tab/>
        <w:t>957</w:t>
      </w:r>
    </w:p>
    <w:p w14:paraId="4F964A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7.1.7B.1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957</w:t>
      </w:r>
    </w:p>
    <w:p w14:paraId="53C2AA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7.1.7B.2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957</w:t>
      </w:r>
    </w:p>
    <w:p w14:paraId="6E1B41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7.1.7B.3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957</w:t>
      </w:r>
    </w:p>
    <w:p w14:paraId="269F9B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7.1.7B.4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957</w:t>
      </w:r>
    </w:p>
    <w:p w14:paraId="54122D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7.1.7B.4.1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957</w:t>
      </w:r>
    </w:p>
    <w:p w14:paraId="5876BA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7.1.7B.4.2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957</w:t>
      </w:r>
    </w:p>
    <w:p w14:paraId="5DD3F4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7.1.7B.4.3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957</w:t>
      </w:r>
    </w:p>
    <w:p w14:paraId="276533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7.1.7B.5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957</w:t>
      </w:r>
    </w:p>
    <w:p w14:paraId="70795DB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959</w:t>
      </w:r>
    </w:p>
    <w:p w14:paraId="7B0CBC8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959</w:t>
      </w:r>
    </w:p>
    <w:p w14:paraId="32A93D8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Transmit Timing Accuracy Tests for Cat-M1 UE in CEModeA</w:t>
      </w:r>
      <w:r>
        <w:tab/>
        <w:t>959</w:t>
      </w:r>
    </w:p>
    <w:p w14:paraId="21A9CC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959</w:t>
      </w:r>
    </w:p>
    <w:p w14:paraId="0A261B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959</w:t>
      </w:r>
    </w:p>
    <w:p w14:paraId="73053A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960</w:t>
      </w:r>
    </w:p>
    <w:p w14:paraId="2A968F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961</w:t>
      </w:r>
    </w:p>
    <w:p w14:paraId="6D0219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961</w:t>
      </w:r>
    </w:p>
    <w:p w14:paraId="04A3185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961</w:t>
      </w:r>
    </w:p>
    <w:p w14:paraId="7FE8CA8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962</w:t>
      </w:r>
    </w:p>
    <w:p w14:paraId="20AF1EA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964</w:t>
      </w:r>
    </w:p>
    <w:p w14:paraId="79378C5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HD-FDD - UE Transmit Timing Accuracy Tests for Cat-M1 UE in CEModeA</w:t>
      </w:r>
      <w:r>
        <w:tab/>
        <w:t>966</w:t>
      </w:r>
    </w:p>
    <w:p w14:paraId="63109F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966</w:t>
      </w:r>
    </w:p>
    <w:p w14:paraId="0FBA67F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966</w:t>
      </w:r>
    </w:p>
    <w:p w14:paraId="7D324E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966</w:t>
      </w:r>
    </w:p>
    <w:p w14:paraId="0DFBAA4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967</w:t>
      </w:r>
    </w:p>
    <w:p w14:paraId="0AC0047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967</w:t>
      </w:r>
    </w:p>
    <w:p w14:paraId="037721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968</w:t>
      </w:r>
    </w:p>
    <w:p w14:paraId="0C5457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968</w:t>
      </w:r>
    </w:p>
    <w:p w14:paraId="1AAB89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970</w:t>
      </w:r>
    </w:p>
    <w:p w14:paraId="41C9D27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973</w:t>
      </w:r>
    </w:p>
    <w:p w14:paraId="769B5D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973</w:t>
      </w:r>
    </w:p>
    <w:p w14:paraId="416DE5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973</w:t>
      </w:r>
    </w:p>
    <w:p w14:paraId="2FF8C2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973</w:t>
      </w:r>
    </w:p>
    <w:p w14:paraId="754B34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974</w:t>
      </w:r>
    </w:p>
    <w:p w14:paraId="6139011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974</w:t>
      </w:r>
    </w:p>
    <w:p w14:paraId="62EBCF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974</w:t>
      </w:r>
    </w:p>
    <w:p w14:paraId="0B8C32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975</w:t>
      </w:r>
    </w:p>
    <w:p w14:paraId="1C74EAE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977</w:t>
      </w:r>
    </w:p>
    <w:p w14:paraId="4C65A1C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980</w:t>
      </w:r>
    </w:p>
    <w:p w14:paraId="71FCFA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7.1.13.1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Test purpose</w:t>
      </w:r>
      <w:r>
        <w:tab/>
        <w:t>980</w:t>
      </w:r>
    </w:p>
    <w:p w14:paraId="1116A6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7.1.13.2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Test applicability</w:t>
      </w:r>
      <w:r>
        <w:tab/>
        <w:t>980</w:t>
      </w:r>
    </w:p>
    <w:p w14:paraId="2CF2FD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7.1.13.3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Minimum conformance requirements</w:t>
      </w:r>
      <w:r>
        <w:tab/>
        <w:t>980</w:t>
      </w:r>
    </w:p>
    <w:p w14:paraId="00F4AE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7.1.13.4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Test description</w:t>
      </w:r>
      <w:r>
        <w:tab/>
        <w:t>981</w:t>
      </w:r>
    </w:p>
    <w:p w14:paraId="45E9C0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7.1.13.4.1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Initial conditions</w:t>
      </w:r>
      <w:r>
        <w:tab/>
        <w:t>981</w:t>
      </w:r>
    </w:p>
    <w:p w14:paraId="339C2E7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color w:val="000000"/>
        </w:rPr>
        <w:t>7.1.13.4.2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color w:val="000000"/>
        </w:rPr>
        <w:t>Test procedure</w:t>
      </w:r>
      <w:r>
        <w:tab/>
        <w:t>981</w:t>
      </w:r>
    </w:p>
    <w:p w14:paraId="09AEE6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982</w:t>
      </w:r>
    </w:p>
    <w:p w14:paraId="15DF6ED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984</w:t>
      </w:r>
    </w:p>
    <w:p w14:paraId="37AD0C0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Transmit Timing Accuracy Tests for Cat-M1 UE in CEModeB</w:t>
      </w:r>
      <w:r>
        <w:tab/>
        <w:t>987</w:t>
      </w:r>
    </w:p>
    <w:p w14:paraId="04B2FF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987</w:t>
      </w:r>
    </w:p>
    <w:p w14:paraId="62082E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987</w:t>
      </w:r>
    </w:p>
    <w:p w14:paraId="6EE7E32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987</w:t>
      </w:r>
    </w:p>
    <w:p w14:paraId="510143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988</w:t>
      </w:r>
    </w:p>
    <w:p w14:paraId="387630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988</w:t>
      </w:r>
    </w:p>
    <w:p w14:paraId="292D86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988</w:t>
      </w:r>
    </w:p>
    <w:p w14:paraId="5296EE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989</w:t>
      </w:r>
    </w:p>
    <w:p w14:paraId="033A50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991</w:t>
      </w:r>
    </w:p>
    <w:p w14:paraId="6F26FAB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HD-FDD - UE Transmit Timing Accuracy Tests for Cat-M1 UE in CEModeB</w:t>
      </w:r>
      <w:r>
        <w:tab/>
        <w:t>993</w:t>
      </w:r>
    </w:p>
    <w:p w14:paraId="456D953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993</w:t>
      </w:r>
    </w:p>
    <w:p w14:paraId="1802B2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993</w:t>
      </w:r>
    </w:p>
    <w:p w14:paraId="3A980F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993</w:t>
      </w:r>
    </w:p>
    <w:p w14:paraId="768A6D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lastRenderedPageBreak/>
        <w:t>7.1.15.4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994</w:t>
      </w:r>
    </w:p>
    <w:p w14:paraId="3799123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994</w:t>
      </w:r>
    </w:p>
    <w:p w14:paraId="065C7B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994</w:t>
      </w:r>
    </w:p>
    <w:p w14:paraId="250488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995</w:t>
      </w:r>
    </w:p>
    <w:p w14:paraId="39FB84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996</w:t>
      </w:r>
    </w:p>
    <w:p w14:paraId="010F4DB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999</w:t>
      </w:r>
    </w:p>
    <w:p w14:paraId="432489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999</w:t>
      </w:r>
    </w:p>
    <w:p w14:paraId="6BC337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999</w:t>
      </w:r>
    </w:p>
    <w:p w14:paraId="3B4632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999</w:t>
      </w:r>
    </w:p>
    <w:p w14:paraId="0F15E91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1000</w:t>
      </w:r>
    </w:p>
    <w:p w14:paraId="569AC13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1000</w:t>
      </w:r>
    </w:p>
    <w:p w14:paraId="09F309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1000</w:t>
      </w:r>
    </w:p>
    <w:p w14:paraId="4BC0B8B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1001</w:t>
      </w:r>
    </w:p>
    <w:p w14:paraId="3B7AFAF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7.1.16.5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1002</w:t>
      </w:r>
    </w:p>
    <w:p w14:paraId="77FA3E8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7.1.</w:t>
      </w:r>
      <w:r w:rsidRPr="00B44A29">
        <w:rPr>
          <w:rFonts w:eastAsia="SimSun"/>
          <w:lang w:eastAsia="zh-CN"/>
        </w:rPr>
        <w:t>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1005</w:t>
      </w:r>
    </w:p>
    <w:p w14:paraId="563CA8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7.1.</w:t>
      </w:r>
      <w:r w:rsidRPr="00B44A29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1005</w:t>
      </w:r>
    </w:p>
    <w:p w14:paraId="7027039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</w:t>
      </w:r>
      <w:r>
        <w:rPr>
          <w:lang w:eastAsia="zh-CN"/>
        </w:rPr>
        <w:t>.17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1005</w:t>
      </w:r>
    </w:p>
    <w:p w14:paraId="23C0D7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</w:t>
      </w:r>
      <w:r>
        <w:rPr>
          <w:lang w:eastAsia="zh-CN"/>
        </w:rPr>
        <w:t>.17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1005</w:t>
      </w:r>
    </w:p>
    <w:p w14:paraId="38124CF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</w:t>
      </w:r>
      <w:r>
        <w:rPr>
          <w:lang w:eastAsia="zh-CN"/>
        </w:rPr>
        <w:t>.17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1005</w:t>
      </w:r>
    </w:p>
    <w:p w14:paraId="311FA5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</w:t>
      </w:r>
      <w:r>
        <w:rPr>
          <w:lang w:eastAsia="zh-CN"/>
        </w:rPr>
        <w:t>.17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1005</w:t>
      </w:r>
    </w:p>
    <w:p w14:paraId="261EFB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</w:t>
      </w:r>
      <w:r>
        <w:rPr>
          <w:lang w:eastAsia="zh-CN"/>
        </w:rPr>
        <w:t>.17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1006</w:t>
      </w:r>
    </w:p>
    <w:p w14:paraId="0DAE98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</w:t>
      </w:r>
      <w:r>
        <w:rPr>
          <w:lang w:eastAsia="zh-CN"/>
        </w:rPr>
        <w:t>.17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1007</w:t>
      </w:r>
    </w:p>
    <w:p w14:paraId="7E1692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</w:t>
      </w:r>
      <w:r>
        <w:rPr>
          <w:lang w:eastAsia="zh-CN"/>
        </w:rPr>
        <w:t>.17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1007</w:t>
      </w:r>
    </w:p>
    <w:p w14:paraId="42FE227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7.1.</w:t>
      </w:r>
      <w:r w:rsidRPr="00B44A29">
        <w:rPr>
          <w:rFonts w:eastAsia="SimSun"/>
          <w:lang w:eastAsia="zh-CN"/>
        </w:rPr>
        <w:t>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1009</w:t>
      </w:r>
    </w:p>
    <w:p w14:paraId="2A7E23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18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1009</w:t>
      </w:r>
    </w:p>
    <w:p w14:paraId="4420E1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18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1009</w:t>
      </w:r>
    </w:p>
    <w:p w14:paraId="3C878A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18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1009</w:t>
      </w:r>
    </w:p>
    <w:p w14:paraId="36C6F4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18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1010</w:t>
      </w:r>
    </w:p>
    <w:p w14:paraId="09B0EAC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18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1010</w:t>
      </w:r>
    </w:p>
    <w:p w14:paraId="632B5A2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18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1010</w:t>
      </w:r>
    </w:p>
    <w:p w14:paraId="112DD10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18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1011</w:t>
      </w:r>
    </w:p>
    <w:p w14:paraId="25B7B0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18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1012</w:t>
      </w:r>
    </w:p>
    <w:p w14:paraId="12ECFEF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7.1.19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Void</w:t>
      </w:r>
      <w:r>
        <w:tab/>
        <w:t>1014</w:t>
      </w:r>
    </w:p>
    <w:p w14:paraId="28FE11D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7.1.20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Void</w:t>
      </w:r>
      <w:r>
        <w:tab/>
        <w:t>1014</w:t>
      </w:r>
    </w:p>
    <w:p w14:paraId="35FE285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7.1.21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E-UTRAN FDD - UE Transmit Timing Accuracy Tests for CE UE in CEModeA</w:t>
      </w:r>
      <w:r>
        <w:tab/>
        <w:t>1014</w:t>
      </w:r>
    </w:p>
    <w:p w14:paraId="725F3C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1014</w:t>
      </w:r>
    </w:p>
    <w:p w14:paraId="4A9DBD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1014</w:t>
      </w:r>
    </w:p>
    <w:p w14:paraId="2077B4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1014</w:t>
      </w:r>
    </w:p>
    <w:p w14:paraId="2B550A3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1015</w:t>
      </w:r>
    </w:p>
    <w:p w14:paraId="7875A6C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7.1.21.4.1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Initial conditions</w:t>
      </w:r>
      <w:r>
        <w:tab/>
        <w:t>1015</w:t>
      </w:r>
    </w:p>
    <w:p w14:paraId="548C5F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7.1.21.4.2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Test procedure</w:t>
      </w:r>
      <w:r>
        <w:tab/>
        <w:t>1015</w:t>
      </w:r>
    </w:p>
    <w:p w14:paraId="28446C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7.1.21.4.3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Message contents</w:t>
      </w:r>
      <w:r>
        <w:tab/>
        <w:t>1016</w:t>
      </w:r>
    </w:p>
    <w:p w14:paraId="640459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1016</w:t>
      </w:r>
    </w:p>
    <w:p w14:paraId="15DED16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1018</w:t>
      </w:r>
    </w:p>
    <w:p w14:paraId="2014D2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1018</w:t>
      </w:r>
    </w:p>
    <w:p w14:paraId="59D026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1019</w:t>
      </w:r>
    </w:p>
    <w:p w14:paraId="2162A7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1019</w:t>
      </w:r>
    </w:p>
    <w:p w14:paraId="60B3D0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1019</w:t>
      </w:r>
    </w:p>
    <w:p w14:paraId="6D5FDF7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1019</w:t>
      </w:r>
    </w:p>
    <w:p w14:paraId="120C88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1019</w:t>
      </w:r>
    </w:p>
    <w:p w14:paraId="05D9F6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1019</w:t>
      </w:r>
    </w:p>
    <w:p w14:paraId="15C68B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1019</w:t>
      </w:r>
    </w:p>
    <w:p w14:paraId="7CE8FF1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1022</w:t>
      </w:r>
    </w:p>
    <w:p w14:paraId="118F7C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1022</w:t>
      </w:r>
    </w:p>
    <w:p w14:paraId="48A58F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1022</w:t>
      </w:r>
    </w:p>
    <w:p w14:paraId="126DF90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1022</w:t>
      </w:r>
    </w:p>
    <w:p w14:paraId="1FF785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1022</w:t>
      </w:r>
    </w:p>
    <w:p w14:paraId="75D487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1022</w:t>
      </w:r>
    </w:p>
    <w:p w14:paraId="754EC4E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1022</w:t>
      </w:r>
    </w:p>
    <w:p w14:paraId="69E5E7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7.1.23.4.3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1023</w:t>
      </w:r>
    </w:p>
    <w:p w14:paraId="33E962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1023</w:t>
      </w:r>
    </w:p>
    <w:p w14:paraId="1B74BD8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1025</w:t>
      </w:r>
    </w:p>
    <w:p w14:paraId="689826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1025</w:t>
      </w:r>
    </w:p>
    <w:p w14:paraId="300364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1026</w:t>
      </w:r>
    </w:p>
    <w:p w14:paraId="0D3318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1026</w:t>
      </w:r>
    </w:p>
    <w:p w14:paraId="7C4F3B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1027</w:t>
      </w:r>
    </w:p>
    <w:p w14:paraId="06B102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1027</w:t>
      </w:r>
    </w:p>
    <w:p w14:paraId="4FBD0AE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1027</w:t>
      </w:r>
    </w:p>
    <w:p w14:paraId="22576A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1028</w:t>
      </w:r>
    </w:p>
    <w:p w14:paraId="0E9D87A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7.1.24.5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1028</w:t>
      </w:r>
    </w:p>
    <w:p w14:paraId="4C6981E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7.1.25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Void</w:t>
      </w:r>
      <w:r>
        <w:tab/>
        <w:t>1030</w:t>
      </w:r>
    </w:p>
    <w:p w14:paraId="06AA821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7.1.26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Void</w:t>
      </w:r>
      <w:r>
        <w:tab/>
        <w:t>1030</w:t>
      </w:r>
    </w:p>
    <w:p w14:paraId="564EA00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7.1.27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E-UTRAN TDD - UE Transmit Timing Accuracy Tests for Category NB1 UE In-Band mode under normal coverage</w:t>
      </w:r>
      <w:r>
        <w:tab/>
        <w:t>1030</w:t>
      </w:r>
    </w:p>
    <w:p w14:paraId="215CF77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1030</w:t>
      </w:r>
    </w:p>
    <w:p w14:paraId="068D82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1030</w:t>
      </w:r>
    </w:p>
    <w:p w14:paraId="7DE435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1030</w:t>
      </w:r>
    </w:p>
    <w:p w14:paraId="36D90E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1030</w:t>
      </w:r>
    </w:p>
    <w:p w14:paraId="4006DC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1030</w:t>
      </w:r>
    </w:p>
    <w:p w14:paraId="6242C8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1031</w:t>
      </w:r>
    </w:p>
    <w:p w14:paraId="3701194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1031</w:t>
      </w:r>
    </w:p>
    <w:p w14:paraId="403467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1031</w:t>
      </w:r>
    </w:p>
    <w:p w14:paraId="3573931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7.1.28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E-UTRAN TDD - UE Transmit Timing Accuracy Tests for Category NB1 UE In-band mode under enhanced coverage</w:t>
      </w:r>
      <w:r>
        <w:tab/>
        <w:t>1033</w:t>
      </w:r>
    </w:p>
    <w:p w14:paraId="2DDF6B7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1033</w:t>
      </w:r>
    </w:p>
    <w:p w14:paraId="6F29B8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1033</w:t>
      </w:r>
    </w:p>
    <w:p w14:paraId="2EA44A4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1033</w:t>
      </w:r>
    </w:p>
    <w:p w14:paraId="6FC22E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1033</w:t>
      </w:r>
    </w:p>
    <w:p w14:paraId="077270E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1033</w:t>
      </w:r>
    </w:p>
    <w:p w14:paraId="4C613D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1034</w:t>
      </w:r>
    </w:p>
    <w:p w14:paraId="497CA3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1034</w:t>
      </w:r>
    </w:p>
    <w:p w14:paraId="4DA024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1034</w:t>
      </w:r>
    </w:p>
    <w:p w14:paraId="1399982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UE Timing Advance</w:t>
      </w:r>
      <w:r>
        <w:tab/>
        <w:t>1035</w:t>
      </w:r>
    </w:p>
    <w:p w14:paraId="066E47D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Timing Advance Adjustment Accuracy</w:t>
      </w:r>
      <w:r>
        <w:tab/>
        <w:t>1035</w:t>
      </w:r>
    </w:p>
    <w:p w14:paraId="4FC7B84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</w:t>
      </w:r>
      <w:r w:rsidRPr="00B44A29">
        <w:rPr>
          <w:bCs/>
        </w:rPr>
        <w:t>2</w:t>
      </w:r>
      <w: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3BF4A7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1035</w:t>
      </w:r>
    </w:p>
    <w:p w14:paraId="33B966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6AAB9D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54D27F5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1036</w:t>
      </w:r>
    </w:p>
    <w:p w14:paraId="2A6B343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1037</w:t>
      </w:r>
    </w:p>
    <w:p w14:paraId="6DBE3F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1037</w:t>
      </w:r>
    </w:p>
    <w:p w14:paraId="36A91D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1039</w:t>
      </w:r>
    </w:p>
    <w:p w14:paraId="10D152F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Timing Advance Adjustment Accuracy for UE category 1bis</w:t>
      </w:r>
      <w:r>
        <w:tab/>
        <w:t>1040</w:t>
      </w:r>
    </w:p>
    <w:p w14:paraId="4967AA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</w:t>
      </w:r>
      <w:r w:rsidRPr="00B44A29">
        <w:rPr>
          <w:bCs/>
        </w:rPr>
        <w:t>2</w:t>
      </w:r>
      <w:r>
        <w:t>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1040</w:t>
      </w:r>
    </w:p>
    <w:p w14:paraId="28FAB2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1040</w:t>
      </w:r>
    </w:p>
    <w:p w14:paraId="34B068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1040</w:t>
      </w:r>
    </w:p>
    <w:p w14:paraId="6E9953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1040</w:t>
      </w:r>
    </w:p>
    <w:p w14:paraId="0B34785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1040</w:t>
      </w:r>
    </w:p>
    <w:p w14:paraId="76F8AC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1040</w:t>
      </w:r>
    </w:p>
    <w:p w14:paraId="3D03FB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1040</w:t>
      </w:r>
    </w:p>
    <w:p w14:paraId="5CC201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1040</w:t>
      </w:r>
    </w:p>
    <w:p w14:paraId="19B8C4E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Timing Advance Adjustment Accuracy</w:t>
      </w:r>
      <w:r>
        <w:tab/>
        <w:t>1040</w:t>
      </w:r>
    </w:p>
    <w:p w14:paraId="6067D6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1040</w:t>
      </w:r>
    </w:p>
    <w:p w14:paraId="0A8E40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1040</w:t>
      </w:r>
    </w:p>
    <w:p w14:paraId="0E40BA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1041</w:t>
      </w:r>
    </w:p>
    <w:p w14:paraId="644BADC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1041</w:t>
      </w:r>
    </w:p>
    <w:p w14:paraId="465795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1041</w:t>
      </w:r>
    </w:p>
    <w:p w14:paraId="290C25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1042</w:t>
      </w:r>
    </w:p>
    <w:p w14:paraId="51F655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1042</w:t>
      </w:r>
    </w:p>
    <w:p w14:paraId="7230E61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1044</w:t>
      </w:r>
    </w:p>
    <w:p w14:paraId="58F8E86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7.2.2_2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Timing Advance Adjustment Accuracy for UE category 1bis</w:t>
      </w:r>
      <w:r>
        <w:tab/>
        <w:t>1045</w:t>
      </w:r>
    </w:p>
    <w:p w14:paraId="5FF7EF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1045</w:t>
      </w:r>
    </w:p>
    <w:p w14:paraId="45AE39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1045</w:t>
      </w:r>
    </w:p>
    <w:p w14:paraId="47E9B3A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1045</w:t>
      </w:r>
    </w:p>
    <w:p w14:paraId="6B9D8C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1045</w:t>
      </w:r>
    </w:p>
    <w:p w14:paraId="161CF54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7.2.2_2.4.1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1045</w:t>
      </w:r>
    </w:p>
    <w:p w14:paraId="6FFAE71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7.2.2_2.4.2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1045</w:t>
      </w:r>
    </w:p>
    <w:p w14:paraId="077FEA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7.2.2_2.4.3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1045</w:t>
      </w:r>
    </w:p>
    <w:p w14:paraId="514A2F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1045</w:t>
      </w:r>
    </w:p>
    <w:p w14:paraId="2612FF6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1045</w:t>
      </w:r>
    </w:p>
    <w:p w14:paraId="41DD9F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1045</w:t>
      </w:r>
    </w:p>
    <w:p w14:paraId="6E367C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1045</w:t>
      </w:r>
    </w:p>
    <w:p w14:paraId="3B555D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1046</w:t>
      </w:r>
    </w:p>
    <w:p w14:paraId="54EC2D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1046</w:t>
      </w:r>
    </w:p>
    <w:p w14:paraId="039D4A5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1046</w:t>
      </w:r>
    </w:p>
    <w:p w14:paraId="443A32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1046</w:t>
      </w:r>
    </w:p>
    <w:p w14:paraId="07ABFC0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1046</w:t>
      </w:r>
    </w:p>
    <w:p w14:paraId="6BF12A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1046</w:t>
      </w:r>
    </w:p>
    <w:p w14:paraId="1DF4ADA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1047</w:t>
      </w:r>
    </w:p>
    <w:p w14:paraId="4EB699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1047</w:t>
      </w:r>
    </w:p>
    <w:p w14:paraId="4E2939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1047</w:t>
      </w:r>
    </w:p>
    <w:p w14:paraId="1E8624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1047</w:t>
      </w:r>
    </w:p>
    <w:p w14:paraId="1B3C545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1047</w:t>
      </w:r>
    </w:p>
    <w:p w14:paraId="747CFD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1047</w:t>
      </w:r>
    </w:p>
    <w:p w14:paraId="7A254E6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1048</w:t>
      </w:r>
    </w:p>
    <w:p w14:paraId="043D83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1049</w:t>
      </w:r>
    </w:p>
    <w:p w14:paraId="46FD27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1051</w:t>
      </w:r>
    </w:p>
    <w:p w14:paraId="78ECA15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1052</w:t>
      </w:r>
    </w:p>
    <w:p w14:paraId="28F747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1052</w:t>
      </w:r>
    </w:p>
    <w:p w14:paraId="3190F7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1052</w:t>
      </w:r>
    </w:p>
    <w:p w14:paraId="217572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1052</w:t>
      </w:r>
    </w:p>
    <w:p w14:paraId="31B2AA4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1053</w:t>
      </w:r>
    </w:p>
    <w:p w14:paraId="2E3ACC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1053</w:t>
      </w:r>
    </w:p>
    <w:p w14:paraId="20B762D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1053</w:t>
      </w:r>
    </w:p>
    <w:p w14:paraId="3656B38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1054</w:t>
      </w:r>
    </w:p>
    <w:p w14:paraId="373341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1056</w:t>
      </w:r>
    </w:p>
    <w:p w14:paraId="445D045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7.2.5A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B44A29">
        <w:rPr>
          <w:rFonts w:eastAsia="PMingLiU"/>
          <w:lang w:eastAsia="zh-TW"/>
        </w:rPr>
        <w:t xml:space="preserve"> bandwidth</w:t>
      </w:r>
      <w:r>
        <w:tab/>
        <w:t>1058</w:t>
      </w:r>
    </w:p>
    <w:p w14:paraId="3F7C17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1058</w:t>
      </w:r>
    </w:p>
    <w:p w14:paraId="169131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1058</w:t>
      </w:r>
    </w:p>
    <w:p w14:paraId="5B13793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1058</w:t>
      </w:r>
    </w:p>
    <w:p w14:paraId="151D32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1058</w:t>
      </w:r>
    </w:p>
    <w:p w14:paraId="1C34BE2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7.2.5A.4.1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1058</w:t>
      </w:r>
    </w:p>
    <w:p w14:paraId="2E7063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7.2.5A.4.2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1058</w:t>
      </w:r>
    </w:p>
    <w:p w14:paraId="28B22D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7.2.5A.4.3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1058</w:t>
      </w:r>
    </w:p>
    <w:p w14:paraId="5695F7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1058</w:t>
      </w:r>
    </w:p>
    <w:p w14:paraId="524DC49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7.2.5B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E-UTRAN TDD - UE Timing Advance Adjustment Accuracy</w:t>
      </w:r>
      <w:r w:rsidRPr="00B44A29">
        <w:rPr>
          <w:rFonts w:eastAsia="SimSun"/>
          <w:lang w:eastAsia="zh-CN"/>
        </w:rPr>
        <w:t xml:space="preserve"> Test for SCell in sTAG for 20MHz +10MHz</w:t>
      </w:r>
      <w:r w:rsidRPr="00B44A29">
        <w:rPr>
          <w:rFonts w:eastAsia="PMingLiU"/>
          <w:lang w:eastAsia="zh-TW"/>
        </w:rPr>
        <w:t xml:space="preserve"> bandwidth</w:t>
      </w:r>
      <w:r>
        <w:tab/>
        <w:t>1059</w:t>
      </w:r>
    </w:p>
    <w:p w14:paraId="0C7B67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7.2.5B.1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1059</w:t>
      </w:r>
    </w:p>
    <w:p w14:paraId="753C0F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7.2.5B.2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1059</w:t>
      </w:r>
    </w:p>
    <w:p w14:paraId="1C24C2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7.2.5B.3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1059</w:t>
      </w:r>
    </w:p>
    <w:p w14:paraId="494AC4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7.2.5B.4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1060</w:t>
      </w:r>
    </w:p>
    <w:p w14:paraId="545D3BD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7.2.5B.4.1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1060</w:t>
      </w:r>
    </w:p>
    <w:p w14:paraId="17CDAF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7.2.5B.4.2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1060</w:t>
      </w:r>
    </w:p>
    <w:p w14:paraId="48D4852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7.2.5B.4.3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1060</w:t>
      </w:r>
    </w:p>
    <w:p w14:paraId="1C04BC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7.2.5B.5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1060</w:t>
      </w:r>
    </w:p>
    <w:p w14:paraId="7CCEAE7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1061</w:t>
      </w:r>
    </w:p>
    <w:p w14:paraId="200739C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1061</w:t>
      </w:r>
    </w:p>
    <w:p w14:paraId="50409C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1061</w:t>
      </w:r>
    </w:p>
    <w:p w14:paraId="59D0FF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6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1061</w:t>
      </w:r>
    </w:p>
    <w:p w14:paraId="41F2FF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6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1062</w:t>
      </w:r>
    </w:p>
    <w:p w14:paraId="2239B3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7.2.</w:t>
      </w:r>
      <w:r>
        <w:rPr>
          <w:lang w:eastAsia="zh-CN"/>
        </w:rPr>
        <w:t>6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1062</w:t>
      </w:r>
    </w:p>
    <w:p w14:paraId="1A97A1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6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1062</w:t>
      </w:r>
    </w:p>
    <w:p w14:paraId="462B68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6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1063</w:t>
      </w:r>
    </w:p>
    <w:p w14:paraId="0A611F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6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1064</w:t>
      </w:r>
    </w:p>
    <w:p w14:paraId="4B0EABD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HD-FDD UE Timing Advance Adjustment Accuracy Test for CE UE in CEModeA</w:t>
      </w:r>
      <w:r>
        <w:tab/>
        <w:t>1066</w:t>
      </w:r>
    </w:p>
    <w:p w14:paraId="0CE2DD7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7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1066</w:t>
      </w:r>
    </w:p>
    <w:p w14:paraId="765755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7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1066</w:t>
      </w:r>
    </w:p>
    <w:p w14:paraId="0F7DDA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7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1066</w:t>
      </w:r>
    </w:p>
    <w:p w14:paraId="6A3B3E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7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1066</w:t>
      </w:r>
    </w:p>
    <w:p w14:paraId="7DDA51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7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1066</w:t>
      </w:r>
    </w:p>
    <w:p w14:paraId="3B65412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7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1066</w:t>
      </w:r>
    </w:p>
    <w:p w14:paraId="368194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7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1067</w:t>
      </w:r>
    </w:p>
    <w:p w14:paraId="241B1A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7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1067</w:t>
      </w:r>
    </w:p>
    <w:p w14:paraId="3EC76EA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1068</w:t>
      </w:r>
    </w:p>
    <w:p w14:paraId="03EC31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8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1068</w:t>
      </w:r>
    </w:p>
    <w:p w14:paraId="173747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8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1068</w:t>
      </w:r>
    </w:p>
    <w:p w14:paraId="3EC089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8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1068</w:t>
      </w:r>
    </w:p>
    <w:p w14:paraId="7B6B6D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8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1068</w:t>
      </w:r>
    </w:p>
    <w:p w14:paraId="636211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8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1068</w:t>
      </w:r>
    </w:p>
    <w:p w14:paraId="444CC6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8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1069</w:t>
      </w:r>
    </w:p>
    <w:p w14:paraId="506546B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8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1069</w:t>
      </w:r>
    </w:p>
    <w:p w14:paraId="5856FC1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8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1069</w:t>
      </w:r>
    </w:p>
    <w:p w14:paraId="1C12439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UE Timing Advance Adjustment Accuracy Test for Category NB1</w:t>
      </w:r>
      <w:r w:rsidRPr="00B44A29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1070</w:t>
      </w:r>
    </w:p>
    <w:p w14:paraId="03B6EE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9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1070</w:t>
      </w:r>
    </w:p>
    <w:p w14:paraId="1BE8F3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9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1070</w:t>
      </w:r>
    </w:p>
    <w:p w14:paraId="52D077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9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1070</w:t>
      </w:r>
    </w:p>
    <w:p w14:paraId="22777D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9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1071</w:t>
      </w:r>
    </w:p>
    <w:p w14:paraId="5D0E583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1071</w:t>
      </w:r>
    </w:p>
    <w:p w14:paraId="0A5B627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9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1072</w:t>
      </w:r>
    </w:p>
    <w:p w14:paraId="6EDD4E5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9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1073</w:t>
      </w:r>
    </w:p>
    <w:p w14:paraId="3B1240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</w:t>
      </w:r>
      <w:r>
        <w:rPr>
          <w:lang w:eastAsia="zh-CN"/>
        </w:rPr>
        <w:t>9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1073</w:t>
      </w:r>
    </w:p>
    <w:p w14:paraId="46342A5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1074</w:t>
      </w:r>
    </w:p>
    <w:p w14:paraId="5A49A7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1074</w:t>
      </w:r>
    </w:p>
    <w:p w14:paraId="569E18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1074</w:t>
      </w:r>
    </w:p>
    <w:p w14:paraId="0A141E2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1074</w:t>
      </w:r>
    </w:p>
    <w:p w14:paraId="40D455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1075</w:t>
      </w:r>
    </w:p>
    <w:p w14:paraId="2CED02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1075</w:t>
      </w:r>
    </w:p>
    <w:p w14:paraId="1B85BE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1075</w:t>
      </w:r>
    </w:p>
    <w:p w14:paraId="74ED9B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1076</w:t>
      </w:r>
    </w:p>
    <w:p w14:paraId="5A7CAFA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1076</w:t>
      </w:r>
    </w:p>
    <w:p w14:paraId="7C6B553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1077</w:t>
      </w:r>
    </w:p>
    <w:p w14:paraId="3CB1C8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1077</w:t>
      </w:r>
    </w:p>
    <w:p w14:paraId="0B581C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1078</w:t>
      </w:r>
    </w:p>
    <w:p w14:paraId="4E413A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1078</w:t>
      </w:r>
    </w:p>
    <w:p w14:paraId="377FDC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1078</w:t>
      </w:r>
    </w:p>
    <w:p w14:paraId="3F3C668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1078</w:t>
      </w:r>
    </w:p>
    <w:p w14:paraId="0B3760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1078</w:t>
      </w:r>
    </w:p>
    <w:p w14:paraId="667565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1078</w:t>
      </w:r>
    </w:p>
    <w:p w14:paraId="40D4F3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1078</w:t>
      </w:r>
    </w:p>
    <w:p w14:paraId="448194E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1079</w:t>
      </w:r>
    </w:p>
    <w:p w14:paraId="3A3B664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1079</w:t>
      </w:r>
    </w:p>
    <w:p w14:paraId="13CF4F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1080</w:t>
      </w:r>
    </w:p>
    <w:p w14:paraId="13399E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1080</w:t>
      </w:r>
    </w:p>
    <w:p w14:paraId="24861E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1080</w:t>
      </w:r>
    </w:p>
    <w:p w14:paraId="4841D42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1080</w:t>
      </w:r>
    </w:p>
    <w:p w14:paraId="2074FAD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1080</w:t>
      </w:r>
    </w:p>
    <w:p w14:paraId="42C8E5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1080</w:t>
      </w:r>
    </w:p>
    <w:p w14:paraId="301B0F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1080</w:t>
      </w:r>
    </w:p>
    <w:p w14:paraId="194043F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 - UE Timing Advance Adjustment Accuracy Test for </w:t>
      </w:r>
      <w:r w:rsidRPr="00B44A29">
        <w:rPr>
          <w:rFonts w:cs="Courier New"/>
        </w:rPr>
        <w:t>sTTI and ShortProcessingTime</w:t>
      </w:r>
      <w:r>
        <w:tab/>
        <w:t>1082</w:t>
      </w:r>
    </w:p>
    <w:p w14:paraId="517CD8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7.2.13.1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1082</w:t>
      </w:r>
    </w:p>
    <w:p w14:paraId="3D881B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1082</w:t>
      </w:r>
    </w:p>
    <w:p w14:paraId="29A23C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1082</w:t>
      </w:r>
    </w:p>
    <w:p w14:paraId="4FF37D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1082</w:t>
      </w:r>
    </w:p>
    <w:p w14:paraId="4B31DB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1082</w:t>
      </w:r>
    </w:p>
    <w:p w14:paraId="52CD6C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1083</w:t>
      </w:r>
    </w:p>
    <w:p w14:paraId="2DCA5C4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1084</w:t>
      </w:r>
    </w:p>
    <w:p w14:paraId="4743D2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1086</w:t>
      </w:r>
    </w:p>
    <w:p w14:paraId="0FE42C1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 - UE Timing Advance Adjustment Accuracy Test for </w:t>
      </w:r>
      <w:r w:rsidRPr="00B44A29">
        <w:rPr>
          <w:rFonts w:cs="MS LineDraw"/>
        </w:rPr>
        <w:t>sTTI and ShortProcessingTime</w:t>
      </w:r>
      <w:r>
        <w:tab/>
        <w:t>1087</w:t>
      </w:r>
    </w:p>
    <w:p w14:paraId="3F7C83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1087</w:t>
      </w:r>
    </w:p>
    <w:p w14:paraId="26D4D1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1087</w:t>
      </w:r>
    </w:p>
    <w:p w14:paraId="4D6893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1087</w:t>
      </w:r>
    </w:p>
    <w:p w14:paraId="3FE875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1088</w:t>
      </w:r>
    </w:p>
    <w:p w14:paraId="53F358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1088</w:t>
      </w:r>
    </w:p>
    <w:p w14:paraId="3997070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1088</w:t>
      </w:r>
    </w:p>
    <w:p w14:paraId="71F4AF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1089</w:t>
      </w:r>
    </w:p>
    <w:p w14:paraId="5307DC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1091</w:t>
      </w:r>
    </w:p>
    <w:p w14:paraId="6FA1177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7.2.15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E-UTRAN TDD - TDD UE Timing Advance Adjustment Accuracy Test for UE Category NB1 in Standalone Mode under Enhanced Coverage</w:t>
      </w:r>
      <w:r>
        <w:tab/>
        <w:t>1092</w:t>
      </w:r>
    </w:p>
    <w:p w14:paraId="120F36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1092</w:t>
      </w:r>
    </w:p>
    <w:p w14:paraId="6CA340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1092</w:t>
      </w:r>
    </w:p>
    <w:p w14:paraId="4DE0EE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1092</w:t>
      </w:r>
    </w:p>
    <w:p w14:paraId="492FAE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1092</w:t>
      </w:r>
    </w:p>
    <w:p w14:paraId="45412D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1092</w:t>
      </w:r>
    </w:p>
    <w:p w14:paraId="706C404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1093</w:t>
      </w:r>
    </w:p>
    <w:p w14:paraId="03EB752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1093</w:t>
      </w:r>
    </w:p>
    <w:p w14:paraId="7AF964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1093</w:t>
      </w:r>
    </w:p>
    <w:p w14:paraId="4C9D094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1095</w:t>
      </w:r>
    </w:p>
    <w:p w14:paraId="3F7AC07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FDD Radio Link Monitoring Test for Out-of-sync</w:t>
      </w:r>
      <w:r>
        <w:tab/>
        <w:t>1095</w:t>
      </w:r>
    </w:p>
    <w:p w14:paraId="63375C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1095</w:t>
      </w:r>
    </w:p>
    <w:p w14:paraId="5DDF5D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1095</w:t>
      </w:r>
    </w:p>
    <w:p w14:paraId="5D1807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1095</w:t>
      </w:r>
    </w:p>
    <w:p w14:paraId="7DEDA9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1095</w:t>
      </w:r>
    </w:p>
    <w:p w14:paraId="217D94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1096</w:t>
      </w:r>
    </w:p>
    <w:p w14:paraId="69A3B5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1097</w:t>
      </w:r>
    </w:p>
    <w:p w14:paraId="487769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1097</w:t>
      </w:r>
    </w:p>
    <w:p w14:paraId="2826EB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1099</w:t>
      </w:r>
    </w:p>
    <w:p w14:paraId="781748D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FDD Radio Link Monitoring Test for Out-of-sync </w:t>
      </w:r>
      <w:r>
        <w:t>with 4 Rx antenna ports</w:t>
      </w:r>
      <w:r>
        <w:tab/>
        <w:t>1101</w:t>
      </w:r>
    </w:p>
    <w:p w14:paraId="305384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1101</w:t>
      </w:r>
    </w:p>
    <w:p w14:paraId="0F1B8F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1101</w:t>
      </w:r>
    </w:p>
    <w:p w14:paraId="2F5F32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1101</w:t>
      </w:r>
    </w:p>
    <w:p w14:paraId="723156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1101</w:t>
      </w:r>
    </w:p>
    <w:p w14:paraId="69D568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1101</w:t>
      </w:r>
    </w:p>
    <w:p w14:paraId="3B284C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1101</w:t>
      </w:r>
    </w:p>
    <w:p w14:paraId="14023D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1102</w:t>
      </w:r>
    </w:p>
    <w:p w14:paraId="350C48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1102</w:t>
      </w:r>
    </w:p>
    <w:p w14:paraId="335315C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FDD Radio Link Monitoring Test for In-sync</w:t>
      </w:r>
      <w:r>
        <w:tab/>
        <w:t>1104</w:t>
      </w:r>
    </w:p>
    <w:p w14:paraId="157669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1104</w:t>
      </w:r>
    </w:p>
    <w:p w14:paraId="7AA8EC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1104</w:t>
      </w:r>
    </w:p>
    <w:p w14:paraId="3D8D1B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1104</w:t>
      </w:r>
    </w:p>
    <w:p w14:paraId="6960A4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1104</w:t>
      </w:r>
    </w:p>
    <w:p w14:paraId="3B84F6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1104</w:t>
      </w:r>
    </w:p>
    <w:p w14:paraId="76E2302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1106</w:t>
      </w:r>
    </w:p>
    <w:p w14:paraId="5E5EAA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1106</w:t>
      </w:r>
    </w:p>
    <w:p w14:paraId="70C3ACC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1108</w:t>
      </w:r>
    </w:p>
    <w:p w14:paraId="1DC888D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FDD Radio Link Monitoring Test for In-sync </w:t>
      </w:r>
      <w:r>
        <w:t>with 4 Rx antenna ports</w:t>
      </w:r>
      <w:r>
        <w:tab/>
        <w:t>1108</w:t>
      </w:r>
    </w:p>
    <w:p w14:paraId="31376B3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1108</w:t>
      </w:r>
    </w:p>
    <w:p w14:paraId="3618EA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1109</w:t>
      </w:r>
    </w:p>
    <w:p w14:paraId="74DBDDD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1109</w:t>
      </w:r>
    </w:p>
    <w:p w14:paraId="31D97A3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1109</w:t>
      </w:r>
    </w:p>
    <w:p w14:paraId="7F332B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7.3.2_1.4.1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1109</w:t>
      </w:r>
    </w:p>
    <w:p w14:paraId="691620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1109</w:t>
      </w:r>
    </w:p>
    <w:p w14:paraId="10F482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1109</w:t>
      </w:r>
    </w:p>
    <w:p w14:paraId="0F3AA8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1110</w:t>
      </w:r>
    </w:p>
    <w:p w14:paraId="585AE66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Out-of-sync</w:t>
      </w:r>
      <w:r>
        <w:tab/>
        <w:t>1111</w:t>
      </w:r>
    </w:p>
    <w:p w14:paraId="32461B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1111</w:t>
      </w:r>
    </w:p>
    <w:p w14:paraId="46893B9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1111</w:t>
      </w:r>
    </w:p>
    <w:p w14:paraId="19C0A0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1111</w:t>
      </w:r>
    </w:p>
    <w:p w14:paraId="0DE387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1111</w:t>
      </w:r>
    </w:p>
    <w:p w14:paraId="6CCDF6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1111</w:t>
      </w:r>
    </w:p>
    <w:p w14:paraId="34773B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1113</w:t>
      </w:r>
    </w:p>
    <w:p w14:paraId="5D2FF9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1113</w:t>
      </w:r>
    </w:p>
    <w:p w14:paraId="1485631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1115</w:t>
      </w:r>
    </w:p>
    <w:p w14:paraId="5C379DD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TDD Radio Link Monitoring Test for Out-of-sync </w:t>
      </w:r>
      <w:r>
        <w:t>with 4 Rx antenna ports</w:t>
      </w:r>
      <w:r>
        <w:tab/>
        <w:t>1117</w:t>
      </w:r>
    </w:p>
    <w:p w14:paraId="5CAFCA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1117</w:t>
      </w:r>
    </w:p>
    <w:p w14:paraId="5EF2B8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1117</w:t>
      </w:r>
    </w:p>
    <w:p w14:paraId="20A9B0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1117</w:t>
      </w:r>
    </w:p>
    <w:p w14:paraId="28F53D0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1117</w:t>
      </w:r>
    </w:p>
    <w:p w14:paraId="63321F1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1117</w:t>
      </w:r>
    </w:p>
    <w:p w14:paraId="14DF73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1117</w:t>
      </w:r>
    </w:p>
    <w:p w14:paraId="5B4C73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1118</w:t>
      </w:r>
    </w:p>
    <w:p w14:paraId="1EF65E3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1118</w:t>
      </w:r>
    </w:p>
    <w:p w14:paraId="6C8A4B5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In-sync</w:t>
      </w:r>
      <w:r>
        <w:tab/>
        <w:t>1120</w:t>
      </w:r>
    </w:p>
    <w:p w14:paraId="107901C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1120</w:t>
      </w:r>
    </w:p>
    <w:p w14:paraId="0D45F9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1120</w:t>
      </w:r>
    </w:p>
    <w:p w14:paraId="508349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1120</w:t>
      </w:r>
    </w:p>
    <w:p w14:paraId="57B7C9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1120</w:t>
      </w:r>
    </w:p>
    <w:p w14:paraId="40B2CF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1120</w:t>
      </w:r>
    </w:p>
    <w:p w14:paraId="26BF74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1122</w:t>
      </w:r>
    </w:p>
    <w:p w14:paraId="19ED04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1122</w:t>
      </w:r>
    </w:p>
    <w:p w14:paraId="34E36C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1124</w:t>
      </w:r>
    </w:p>
    <w:p w14:paraId="13C3EB3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7.3.4_1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TDD Radio Link Monitoring Test for In-sync </w:t>
      </w:r>
      <w:r>
        <w:t>with 4 Rx antenna ports</w:t>
      </w:r>
      <w:r>
        <w:tab/>
        <w:t>1125</w:t>
      </w:r>
    </w:p>
    <w:p w14:paraId="5E227C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1125</w:t>
      </w:r>
    </w:p>
    <w:p w14:paraId="6C1CD7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1125</w:t>
      </w:r>
    </w:p>
    <w:p w14:paraId="297FFE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1125</w:t>
      </w:r>
    </w:p>
    <w:p w14:paraId="2E53795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1125</w:t>
      </w:r>
    </w:p>
    <w:p w14:paraId="536327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1125</w:t>
      </w:r>
    </w:p>
    <w:p w14:paraId="1DDDB7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1125</w:t>
      </w:r>
    </w:p>
    <w:p w14:paraId="5DD28F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1125</w:t>
      </w:r>
    </w:p>
    <w:p w14:paraId="71DF2A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1126</w:t>
      </w:r>
    </w:p>
    <w:p w14:paraId="196F63D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FDD Radio Link Monitoring Test for Out-of-sync in DRX</w:t>
      </w:r>
      <w:r>
        <w:tab/>
        <w:t>1127</w:t>
      </w:r>
    </w:p>
    <w:p w14:paraId="615637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1127</w:t>
      </w:r>
    </w:p>
    <w:p w14:paraId="43982D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1127</w:t>
      </w:r>
    </w:p>
    <w:p w14:paraId="4012B1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1127</w:t>
      </w:r>
    </w:p>
    <w:p w14:paraId="2820B6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1127</w:t>
      </w:r>
    </w:p>
    <w:p w14:paraId="09F4930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1128</w:t>
      </w:r>
    </w:p>
    <w:p w14:paraId="06B9FF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1129</w:t>
      </w:r>
    </w:p>
    <w:p w14:paraId="2879E7A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1130</w:t>
      </w:r>
    </w:p>
    <w:p w14:paraId="67B863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1132</w:t>
      </w:r>
    </w:p>
    <w:p w14:paraId="27D11F4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FDD Radio Link Monitoring Test for Out-of-sync in DRX</w:t>
      </w:r>
      <w:r>
        <w:t xml:space="preserve"> with 4 Rx antenna ports</w:t>
      </w:r>
      <w:r>
        <w:tab/>
        <w:t>1134</w:t>
      </w:r>
    </w:p>
    <w:p w14:paraId="1CA999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1134</w:t>
      </w:r>
    </w:p>
    <w:p w14:paraId="31763B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1134</w:t>
      </w:r>
    </w:p>
    <w:p w14:paraId="1FE4E50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1134</w:t>
      </w:r>
    </w:p>
    <w:p w14:paraId="2B33552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1134</w:t>
      </w:r>
    </w:p>
    <w:p w14:paraId="6B5571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1134</w:t>
      </w:r>
    </w:p>
    <w:p w14:paraId="47F818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1134</w:t>
      </w:r>
    </w:p>
    <w:p w14:paraId="13D967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1134</w:t>
      </w:r>
    </w:p>
    <w:p w14:paraId="166AEB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1135</w:t>
      </w:r>
    </w:p>
    <w:p w14:paraId="1EDE578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FDD Radio Link Monitoring Test for In-sync in DRX</w:t>
      </w:r>
      <w:r>
        <w:tab/>
        <w:t>1136</w:t>
      </w:r>
    </w:p>
    <w:p w14:paraId="52D0C0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1136</w:t>
      </w:r>
    </w:p>
    <w:p w14:paraId="2D6DC6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1136</w:t>
      </w:r>
    </w:p>
    <w:p w14:paraId="676315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7.3.6.3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1136</w:t>
      </w:r>
    </w:p>
    <w:p w14:paraId="5F37D7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1137</w:t>
      </w:r>
    </w:p>
    <w:p w14:paraId="7C50120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1137</w:t>
      </w:r>
    </w:p>
    <w:p w14:paraId="26CFFD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1139</w:t>
      </w:r>
    </w:p>
    <w:p w14:paraId="1446373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1139</w:t>
      </w:r>
    </w:p>
    <w:p w14:paraId="64C126F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1141</w:t>
      </w:r>
    </w:p>
    <w:p w14:paraId="6101112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7.3.6_1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FDD Radio Link Monitoring Test for In-sync in DRX</w:t>
      </w:r>
      <w:r>
        <w:t xml:space="preserve"> with 4 Rx antenna ports</w:t>
      </w:r>
      <w:r>
        <w:tab/>
        <w:t>1142</w:t>
      </w:r>
    </w:p>
    <w:p w14:paraId="00FCA25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1142</w:t>
      </w:r>
    </w:p>
    <w:p w14:paraId="76ECF0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1142</w:t>
      </w:r>
    </w:p>
    <w:p w14:paraId="7AC978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1142</w:t>
      </w:r>
    </w:p>
    <w:p w14:paraId="1E1CF2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1142</w:t>
      </w:r>
    </w:p>
    <w:p w14:paraId="579B14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1142</w:t>
      </w:r>
    </w:p>
    <w:p w14:paraId="736CCD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1143</w:t>
      </w:r>
    </w:p>
    <w:p w14:paraId="3026EB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1143</w:t>
      </w:r>
    </w:p>
    <w:p w14:paraId="601AF0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1143</w:t>
      </w:r>
    </w:p>
    <w:p w14:paraId="047DD67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Out-of-sync in DRX</w:t>
      </w:r>
      <w:r>
        <w:tab/>
        <w:t>1144</w:t>
      </w:r>
    </w:p>
    <w:p w14:paraId="6A98F8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1144</w:t>
      </w:r>
    </w:p>
    <w:p w14:paraId="098726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1144</w:t>
      </w:r>
    </w:p>
    <w:p w14:paraId="20D0AF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1144</w:t>
      </w:r>
    </w:p>
    <w:p w14:paraId="00F991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1145</w:t>
      </w:r>
    </w:p>
    <w:p w14:paraId="015D3C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1145</w:t>
      </w:r>
    </w:p>
    <w:p w14:paraId="70F9020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1146</w:t>
      </w:r>
    </w:p>
    <w:p w14:paraId="1BD0EA7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1147</w:t>
      </w:r>
    </w:p>
    <w:p w14:paraId="38C020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1150</w:t>
      </w:r>
    </w:p>
    <w:p w14:paraId="3DAE10C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7.3.7_1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Out-of-sync in DRX</w:t>
      </w:r>
      <w:r>
        <w:t xml:space="preserve"> with 4 Rx antenna ports</w:t>
      </w:r>
      <w:r>
        <w:tab/>
        <w:t>1151</w:t>
      </w:r>
    </w:p>
    <w:p w14:paraId="59C65B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1151</w:t>
      </w:r>
    </w:p>
    <w:p w14:paraId="29A9EE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1151</w:t>
      </w:r>
    </w:p>
    <w:p w14:paraId="7735F1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1151</w:t>
      </w:r>
    </w:p>
    <w:p w14:paraId="6B7CFF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1151</w:t>
      </w:r>
    </w:p>
    <w:p w14:paraId="3560D8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7.3.7_1.4.1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1152</w:t>
      </w:r>
    </w:p>
    <w:p w14:paraId="5F711F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7.3.7_1.4.2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1152</w:t>
      </w:r>
    </w:p>
    <w:p w14:paraId="11C9B79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7.3.7_1.4.3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1152</w:t>
      </w:r>
    </w:p>
    <w:p w14:paraId="029408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1152</w:t>
      </w:r>
    </w:p>
    <w:p w14:paraId="040A594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In-sync in DRX</w:t>
      </w:r>
      <w:r>
        <w:tab/>
        <w:t>1154</w:t>
      </w:r>
    </w:p>
    <w:p w14:paraId="1C10A63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1154</w:t>
      </w:r>
    </w:p>
    <w:p w14:paraId="45C60C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1154</w:t>
      </w:r>
    </w:p>
    <w:p w14:paraId="59D2BF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1154</w:t>
      </w:r>
    </w:p>
    <w:p w14:paraId="050E30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1154</w:t>
      </w:r>
    </w:p>
    <w:p w14:paraId="0C6B1E6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1155</w:t>
      </w:r>
    </w:p>
    <w:p w14:paraId="0479E7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1156</w:t>
      </w:r>
    </w:p>
    <w:p w14:paraId="53A3A53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1157</w:t>
      </w:r>
    </w:p>
    <w:p w14:paraId="48050C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1159</w:t>
      </w:r>
    </w:p>
    <w:p w14:paraId="04D004A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7.3.8_1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In-sync in DRX</w:t>
      </w:r>
      <w:r>
        <w:t xml:space="preserve"> with 4 Rx antenna ports</w:t>
      </w:r>
      <w:r>
        <w:tab/>
        <w:t>1160</w:t>
      </w:r>
    </w:p>
    <w:p w14:paraId="3B4E49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1160</w:t>
      </w:r>
    </w:p>
    <w:p w14:paraId="455C7E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1160</w:t>
      </w:r>
    </w:p>
    <w:p w14:paraId="086270F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1160</w:t>
      </w:r>
    </w:p>
    <w:p w14:paraId="4393EED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7.3.8_1.4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1160</w:t>
      </w:r>
    </w:p>
    <w:p w14:paraId="1D3FBD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7.3.8_1.4.1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1160</w:t>
      </w:r>
    </w:p>
    <w:p w14:paraId="315A6A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7.3.8_1.4.2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1161</w:t>
      </w:r>
    </w:p>
    <w:p w14:paraId="74A481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7.3.8_1.4.3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1161</w:t>
      </w:r>
    </w:p>
    <w:p w14:paraId="661BC95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1161</w:t>
      </w:r>
    </w:p>
    <w:p w14:paraId="5308B16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Radio Link Monitoring Test for Out-of-sync under Time Domain Measurement Resource Restriction with Non MBSFN ABS (eICIC)</w:t>
      </w:r>
      <w:r>
        <w:tab/>
        <w:t>1162</w:t>
      </w:r>
    </w:p>
    <w:p w14:paraId="0F8A94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1162</w:t>
      </w:r>
    </w:p>
    <w:p w14:paraId="526597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1162</w:t>
      </w:r>
    </w:p>
    <w:p w14:paraId="1E6415A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1162</w:t>
      </w:r>
    </w:p>
    <w:p w14:paraId="009F45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1163</w:t>
      </w:r>
    </w:p>
    <w:p w14:paraId="7936D19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1163</w:t>
      </w:r>
    </w:p>
    <w:p w14:paraId="471479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1164</w:t>
      </w:r>
    </w:p>
    <w:p w14:paraId="778B1C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1165</w:t>
      </w:r>
    </w:p>
    <w:p w14:paraId="2EC32D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1167</w:t>
      </w:r>
    </w:p>
    <w:p w14:paraId="10C2D47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7.3.10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Radio Link Monitoring Test for Out-of-sync under Time Domain Measurement Resource Restriction with Non MBSFN ABS (eICIC)</w:t>
      </w:r>
      <w:r>
        <w:tab/>
        <w:t>1168</w:t>
      </w:r>
    </w:p>
    <w:p w14:paraId="1D5CE1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1168</w:t>
      </w:r>
    </w:p>
    <w:p w14:paraId="0F4394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1168</w:t>
      </w:r>
    </w:p>
    <w:p w14:paraId="2EB57F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1168</w:t>
      </w:r>
    </w:p>
    <w:p w14:paraId="03F583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1169</w:t>
      </w:r>
    </w:p>
    <w:p w14:paraId="7CCEAB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1169</w:t>
      </w:r>
    </w:p>
    <w:p w14:paraId="1F8EF35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1170</w:t>
      </w:r>
    </w:p>
    <w:p w14:paraId="4A1AB5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1171</w:t>
      </w:r>
    </w:p>
    <w:p w14:paraId="7DA0F9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239D441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Radio Link Monitoring Test for In-sync under Time Domain Measurement Resource Restriction with Non MBSFN ABS (eICIC)</w:t>
      </w:r>
      <w:r>
        <w:tab/>
        <w:t>1174</w:t>
      </w:r>
    </w:p>
    <w:p w14:paraId="634AB7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1174</w:t>
      </w:r>
    </w:p>
    <w:p w14:paraId="445C14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1174</w:t>
      </w:r>
    </w:p>
    <w:p w14:paraId="1B82E3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1174</w:t>
      </w:r>
    </w:p>
    <w:p w14:paraId="0758BB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1174</w:t>
      </w:r>
    </w:p>
    <w:p w14:paraId="721751D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1175</w:t>
      </w:r>
    </w:p>
    <w:p w14:paraId="03AC8F0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1176</w:t>
      </w:r>
    </w:p>
    <w:p w14:paraId="0DF7262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1177</w:t>
      </w:r>
    </w:p>
    <w:p w14:paraId="5D7F8B9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011C2A5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Radio Link Monitoring Test for In-sync under Time Domain Measurement Resource Restriction with Non MBSFN ABS (eICIC)</w:t>
      </w:r>
      <w:r>
        <w:tab/>
        <w:t>1179</w:t>
      </w:r>
    </w:p>
    <w:p w14:paraId="3091A5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1179</w:t>
      </w:r>
    </w:p>
    <w:p w14:paraId="5E86DB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1179</w:t>
      </w:r>
    </w:p>
    <w:p w14:paraId="768F10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1179</w:t>
      </w:r>
    </w:p>
    <w:p w14:paraId="6966AD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1179</w:t>
      </w:r>
    </w:p>
    <w:p w14:paraId="23198E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1180</w:t>
      </w:r>
    </w:p>
    <w:p w14:paraId="2682E0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1181</w:t>
      </w:r>
    </w:p>
    <w:p w14:paraId="05F813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1182</w:t>
      </w:r>
    </w:p>
    <w:p w14:paraId="190C85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1183</w:t>
      </w:r>
    </w:p>
    <w:p w14:paraId="1075ABD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Radio Link Monitoring Test for Out-of-sync under Time Domain Measurement Resource Restriction with MBSFN ABS (eICIC)</w:t>
      </w:r>
      <w:r>
        <w:tab/>
        <w:t>1184</w:t>
      </w:r>
    </w:p>
    <w:p w14:paraId="0D4F25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1184</w:t>
      </w:r>
    </w:p>
    <w:p w14:paraId="305BFF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1184</w:t>
      </w:r>
    </w:p>
    <w:p w14:paraId="5469561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1185</w:t>
      </w:r>
    </w:p>
    <w:p w14:paraId="681985F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1185</w:t>
      </w:r>
    </w:p>
    <w:p w14:paraId="3634BF4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1185</w:t>
      </w:r>
    </w:p>
    <w:p w14:paraId="209BC8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1187</w:t>
      </w:r>
    </w:p>
    <w:p w14:paraId="1371A7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1187</w:t>
      </w:r>
    </w:p>
    <w:p w14:paraId="0A41F75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1FBAC2F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rPr>
          <w:lang w:eastAsia="en-GB"/>
        </w:rPr>
        <w:t xml:space="preserve"> (eICIC)</w:t>
      </w:r>
      <w:r>
        <w:tab/>
        <w:t>1191</w:t>
      </w:r>
    </w:p>
    <w:p w14:paraId="5AD52E1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1191</w:t>
      </w:r>
    </w:p>
    <w:p w14:paraId="3F568F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1191</w:t>
      </w:r>
    </w:p>
    <w:p w14:paraId="76BDF6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1191</w:t>
      </w:r>
    </w:p>
    <w:p w14:paraId="70A93C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</w:t>
      </w:r>
      <w:r w:rsidRPr="00B44A29">
        <w:rPr>
          <w:highlight w:val="cyan"/>
          <w:lang w:eastAsia="zh-CN"/>
        </w:rPr>
        <w:t>4</w:t>
      </w:r>
      <w:r w:rsidRPr="00B44A29">
        <w:rPr>
          <w:highlight w:val="cya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1191</w:t>
      </w:r>
    </w:p>
    <w:p w14:paraId="2781A4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</w:t>
      </w:r>
      <w:r w:rsidRPr="00B44A29">
        <w:rPr>
          <w:highlight w:val="cyan"/>
          <w:lang w:eastAsia="zh-CN"/>
        </w:rPr>
        <w:t>4</w:t>
      </w:r>
      <w:r w:rsidRPr="00B44A29">
        <w:rPr>
          <w:highlight w:val="cya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1192</w:t>
      </w:r>
    </w:p>
    <w:p w14:paraId="33826C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4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1193</w:t>
      </w:r>
    </w:p>
    <w:p w14:paraId="2D8603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4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1193</w:t>
      </w:r>
    </w:p>
    <w:p w14:paraId="0952CB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4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48675CC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Radio Link Monitoring Test for In-sync under Time Domain Measurement Resource Restriction with MBSFN ABS (eICIC)</w:t>
      </w:r>
      <w:r>
        <w:tab/>
        <w:t>1197</w:t>
      </w:r>
    </w:p>
    <w:p w14:paraId="40602C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1197</w:t>
      </w:r>
    </w:p>
    <w:p w14:paraId="44A244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1197</w:t>
      </w:r>
    </w:p>
    <w:p w14:paraId="202CBD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1197</w:t>
      </w:r>
    </w:p>
    <w:p w14:paraId="6F7DF0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1197</w:t>
      </w:r>
    </w:p>
    <w:p w14:paraId="4D8EB6C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1198</w:t>
      </w:r>
    </w:p>
    <w:p w14:paraId="77072F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1199</w:t>
      </w:r>
    </w:p>
    <w:p w14:paraId="69A81D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1200</w:t>
      </w:r>
    </w:p>
    <w:p w14:paraId="7187F0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071BCF5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7.3.1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rPr>
          <w:lang w:eastAsia="en-GB"/>
        </w:rPr>
        <w:t xml:space="preserve"> (eICIC)</w:t>
      </w:r>
      <w:r>
        <w:tab/>
        <w:t>1202</w:t>
      </w:r>
    </w:p>
    <w:p w14:paraId="50EDE3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1202</w:t>
      </w:r>
    </w:p>
    <w:p w14:paraId="5148BC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1203</w:t>
      </w:r>
    </w:p>
    <w:p w14:paraId="6E74B8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6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1203</w:t>
      </w:r>
    </w:p>
    <w:p w14:paraId="0ECEF2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</w:t>
      </w:r>
      <w:r w:rsidRPr="00B44A29">
        <w:rPr>
          <w:highlight w:val="cyan"/>
          <w:lang w:eastAsia="zh-CN"/>
        </w:rPr>
        <w:t>6</w:t>
      </w:r>
      <w:r w:rsidRPr="00B44A29">
        <w:rPr>
          <w:highlight w:val="cya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1203</w:t>
      </w:r>
    </w:p>
    <w:p w14:paraId="3443CA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</w:t>
      </w:r>
      <w:r w:rsidRPr="00B44A29">
        <w:rPr>
          <w:highlight w:val="cyan"/>
          <w:lang w:eastAsia="zh-CN"/>
        </w:rPr>
        <w:t>6</w:t>
      </w:r>
      <w:r w:rsidRPr="00B44A29">
        <w:rPr>
          <w:highlight w:val="cya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1203</w:t>
      </w:r>
    </w:p>
    <w:p w14:paraId="27B5C7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6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1205</w:t>
      </w:r>
    </w:p>
    <w:p w14:paraId="03BE70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6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1206</w:t>
      </w:r>
    </w:p>
    <w:p w14:paraId="3C0092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</w:t>
      </w:r>
      <w:r>
        <w:rPr>
          <w:lang w:eastAsia="zh-CN"/>
        </w:rPr>
        <w:t>6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1208</w:t>
      </w:r>
    </w:p>
    <w:p w14:paraId="7D0A42C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1209</w:t>
      </w:r>
    </w:p>
    <w:p w14:paraId="0DB108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1209</w:t>
      </w:r>
    </w:p>
    <w:p w14:paraId="5BB1AD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1209</w:t>
      </w:r>
    </w:p>
    <w:p w14:paraId="4A5D6D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1209</w:t>
      </w:r>
    </w:p>
    <w:p w14:paraId="7D2F19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1209</w:t>
      </w:r>
    </w:p>
    <w:p w14:paraId="12F1E69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1210</w:t>
      </w:r>
    </w:p>
    <w:p w14:paraId="652722D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1211</w:t>
      </w:r>
    </w:p>
    <w:p w14:paraId="296F731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1212</w:t>
      </w:r>
    </w:p>
    <w:p w14:paraId="339FC2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14:paraId="12E548F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1216</w:t>
      </w:r>
    </w:p>
    <w:p w14:paraId="012DF5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1216</w:t>
      </w:r>
    </w:p>
    <w:p w14:paraId="5B40E4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1216</w:t>
      </w:r>
    </w:p>
    <w:p w14:paraId="6397A7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1216</w:t>
      </w:r>
    </w:p>
    <w:p w14:paraId="4C0B7D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1216</w:t>
      </w:r>
    </w:p>
    <w:p w14:paraId="6FD63CD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1217</w:t>
      </w:r>
    </w:p>
    <w:p w14:paraId="08E90A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1218</w:t>
      </w:r>
    </w:p>
    <w:p w14:paraId="6F3D121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1219</w:t>
      </w:r>
    </w:p>
    <w:p w14:paraId="14EC39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1222</w:t>
      </w:r>
    </w:p>
    <w:p w14:paraId="4554836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1223</w:t>
      </w:r>
    </w:p>
    <w:p w14:paraId="5641F9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1223</w:t>
      </w:r>
    </w:p>
    <w:p w14:paraId="3C1389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1223</w:t>
      </w:r>
    </w:p>
    <w:p w14:paraId="549A93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1223</w:t>
      </w:r>
    </w:p>
    <w:p w14:paraId="491E61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1223</w:t>
      </w:r>
    </w:p>
    <w:p w14:paraId="2D9424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7.3.19.4.1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1224</w:t>
      </w:r>
    </w:p>
    <w:p w14:paraId="274FA3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1226</w:t>
      </w:r>
    </w:p>
    <w:p w14:paraId="353C03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7.3.19.4.3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1226</w:t>
      </w:r>
    </w:p>
    <w:p w14:paraId="5A4DEDC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14:paraId="7AA6CB6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1230</w:t>
      </w:r>
    </w:p>
    <w:p w14:paraId="6BD5CA1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1230</w:t>
      </w:r>
    </w:p>
    <w:p w14:paraId="03B5C9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1230</w:t>
      </w:r>
    </w:p>
    <w:p w14:paraId="6FEF51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1230</w:t>
      </w:r>
    </w:p>
    <w:p w14:paraId="4B1236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1230</w:t>
      </w:r>
    </w:p>
    <w:p w14:paraId="14BC106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1231</w:t>
      </w:r>
    </w:p>
    <w:p w14:paraId="0DCE4D5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1233</w:t>
      </w:r>
    </w:p>
    <w:p w14:paraId="3E7990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1234</w:t>
      </w:r>
    </w:p>
    <w:p w14:paraId="58B395B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14:paraId="7C8306C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1237</w:t>
      </w:r>
    </w:p>
    <w:p w14:paraId="49A92D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1237</w:t>
      </w:r>
    </w:p>
    <w:p w14:paraId="7A3173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1237</w:t>
      </w:r>
    </w:p>
    <w:p w14:paraId="561E8AC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1237</w:t>
      </w:r>
    </w:p>
    <w:p w14:paraId="6CBEE74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1238</w:t>
      </w:r>
    </w:p>
    <w:p w14:paraId="72BC94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1238</w:t>
      </w:r>
    </w:p>
    <w:p w14:paraId="479C7A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1240</w:t>
      </w:r>
    </w:p>
    <w:p w14:paraId="5926D6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1241</w:t>
      </w:r>
    </w:p>
    <w:p w14:paraId="41F4A6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14:paraId="61949D5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7.3.22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rPr>
          <w:lang w:eastAsia="en-GB"/>
        </w:rPr>
        <w:t xml:space="preserve"> (feICIC)</w:t>
      </w:r>
      <w:r>
        <w:tab/>
        <w:t>1245</w:t>
      </w:r>
    </w:p>
    <w:p w14:paraId="1D64FC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1245</w:t>
      </w:r>
    </w:p>
    <w:p w14:paraId="4633E7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1245</w:t>
      </w:r>
    </w:p>
    <w:p w14:paraId="504677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1245</w:t>
      </w:r>
    </w:p>
    <w:p w14:paraId="3A53A5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1246</w:t>
      </w:r>
    </w:p>
    <w:p w14:paraId="35EE675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1246</w:t>
      </w:r>
    </w:p>
    <w:p w14:paraId="16003D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1249</w:t>
      </w:r>
    </w:p>
    <w:p w14:paraId="2248A0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1249</w:t>
      </w:r>
    </w:p>
    <w:p w14:paraId="5739A1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1252</w:t>
      </w:r>
    </w:p>
    <w:p w14:paraId="58F0DB0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FDD Radio Link Monitoring Test for Out-of-sync for 5MHz </w:t>
      </w:r>
      <w:r>
        <w:rPr>
          <w:lang w:eastAsia="zh-CN"/>
        </w:rPr>
        <w:t>B</w:t>
      </w:r>
      <w:r>
        <w:rPr>
          <w:lang w:eastAsia="en-GB"/>
        </w:rPr>
        <w:t>andwidth</w:t>
      </w:r>
      <w:r>
        <w:tab/>
        <w:t>1253</w:t>
      </w:r>
    </w:p>
    <w:p w14:paraId="2B1099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1253</w:t>
      </w:r>
    </w:p>
    <w:p w14:paraId="36E189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1253</w:t>
      </w:r>
    </w:p>
    <w:p w14:paraId="05743E6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1254</w:t>
      </w:r>
    </w:p>
    <w:p w14:paraId="578AED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1254</w:t>
      </w:r>
    </w:p>
    <w:p w14:paraId="07BE94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1254</w:t>
      </w:r>
    </w:p>
    <w:p w14:paraId="355EDF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1255</w:t>
      </w:r>
    </w:p>
    <w:p w14:paraId="13BE79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1255</w:t>
      </w:r>
    </w:p>
    <w:p w14:paraId="0D3C6C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1256</w:t>
      </w:r>
    </w:p>
    <w:p w14:paraId="621D1A9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7.3.23_1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FDD Radio Link Monitoring Test for Out-of-sync for 5MHz </w:t>
      </w:r>
      <w:r>
        <w:rPr>
          <w:lang w:eastAsia="zh-CN"/>
        </w:rPr>
        <w:t>B</w:t>
      </w:r>
      <w:r>
        <w:rPr>
          <w:lang w:eastAsia="en-GB"/>
        </w:rPr>
        <w:t>andwidth</w:t>
      </w:r>
      <w:r>
        <w:t xml:space="preserve"> with 4 Rx antenna ports</w:t>
      </w:r>
      <w:r>
        <w:tab/>
        <w:t>1257</w:t>
      </w:r>
    </w:p>
    <w:p w14:paraId="1191E3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7.3.23_1.1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1257</w:t>
      </w:r>
    </w:p>
    <w:p w14:paraId="24D669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7.3.23_1.2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1257</w:t>
      </w:r>
    </w:p>
    <w:p w14:paraId="50ACC1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7.3.23_1.3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1257</w:t>
      </w:r>
    </w:p>
    <w:p w14:paraId="0E9602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7.3.23_1.4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1257</w:t>
      </w:r>
    </w:p>
    <w:p w14:paraId="2BEC5E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7.3.23_1.4.1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1257</w:t>
      </w:r>
    </w:p>
    <w:p w14:paraId="25ED2E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7.3.23_1.4.2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1258</w:t>
      </w:r>
    </w:p>
    <w:p w14:paraId="170EF2F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7.3.23_1.4.3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1258</w:t>
      </w:r>
    </w:p>
    <w:p w14:paraId="338ACA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7.3.23_1.5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1258</w:t>
      </w:r>
    </w:p>
    <w:p w14:paraId="6E8032D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FDD Radio Link Monitoring Test for In-sync for 5MHz Bandwidth</w:t>
      </w:r>
      <w:r>
        <w:tab/>
        <w:t>1258</w:t>
      </w:r>
    </w:p>
    <w:p w14:paraId="472AF2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1258</w:t>
      </w:r>
    </w:p>
    <w:p w14:paraId="559544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1258</w:t>
      </w:r>
    </w:p>
    <w:p w14:paraId="5A654F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1258</w:t>
      </w:r>
    </w:p>
    <w:p w14:paraId="7BA9F94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1258</w:t>
      </w:r>
    </w:p>
    <w:p w14:paraId="42CD6B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1259</w:t>
      </w:r>
    </w:p>
    <w:p w14:paraId="5DA751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1260</w:t>
      </w:r>
    </w:p>
    <w:p w14:paraId="76FA6D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1260</w:t>
      </w:r>
    </w:p>
    <w:p w14:paraId="003D54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1260</w:t>
      </w:r>
    </w:p>
    <w:p w14:paraId="4BCCE05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FDD Radio Link Monitoring Test for In-sync in DRX for 5MHz Bandwidth</w:t>
      </w:r>
      <w:r>
        <w:tab/>
        <w:t>1260</w:t>
      </w:r>
    </w:p>
    <w:p w14:paraId="0DC831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1260</w:t>
      </w:r>
    </w:p>
    <w:p w14:paraId="541F91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1260</w:t>
      </w:r>
    </w:p>
    <w:p w14:paraId="5A21B1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1260</w:t>
      </w:r>
    </w:p>
    <w:p w14:paraId="59975C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1260</w:t>
      </w:r>
    </w:p>
    <w:p w14:paraId="1EB2270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1260</w:t>
      </w:r>
    </w:p>
    <w:p w14:paraId="338EF6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1261</w:t>
      </w:r>
    </w:p>
    <w:p w14:paraId="0E8617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1261</w:t>
      </w:r>
    </w:p>
    <w:p w14:paraId="4932021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1261</w:t>
      </w:r>
    </w:p>
    <w:p w14:paraId="1E87E40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FD-FDD Radio Link Monitoring Test for Out-of-sync for UE category 0</w:t>
      </w:r>
      <w:r>
        <w:tab/>
        <w:t>1262</w:t>
      </w:r>
    </w:p>
    <w:p w14:paraId="5E44DE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1262</w:t>
      </w:r>
    </w:p>
    <w:p w14:paraId="13281A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1262</w:t>
      </w:r>
    </w:p>
    <w:p w14:paraId="048912F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1262</w:t>
      </w:r>
    </w:p>
    <w:p w14:paraId="19A987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1262</w:t>
      </w:r>
    </w:p>
    <w:p w14:paraId="17B147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1263</w:t>
      </w:r>
    </w:p>
    <w:p w14:paraId="0707CC7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1263</w:t>
      </w:r>
    </w:p>
    <w:p w14:paraId="513C36D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1264</w:t>
      </w:r>
    </w:p>
    <w:p w14:paraId="0E0FC9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1265</w:t>
      </w:r>
    </w:p>
    <w:p w14:paraId="0EA816C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7.3.26_2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FD-FDD Radio Link Monitoring Test for Out-of-sync for UE Category 1bis</w:t>
      </w:r>
      <w:r>
        <w:tab/>
        <w:t>1266</w:t>
      </w:r>
    </w:p>
    <w:p w14:paraId="617EC6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7.3.26_2.1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1266</w:t>
      </w:r>
    </w:p>
    <w:p w14:paraId="57931B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7.3.26_2.2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1266</w:t>
      </w:r>
    </w:p>
    <w:p w14:paraId="418000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7.3.26_2.3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1266</w:t>
      </w:r>
    </w:p>
    <w:p w14:paraId="6691DB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7.3.26_2.4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1266</w:t>
      </w:r>
    </w:p>
    <w:p w14:paraId="048FBB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lastRenderedPageBreak/>
        <w:t>7.3.26_2.4.1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1266</w:t>
      </w:r>
    </w:p>
    <w:p w14:paraId="19117C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7.3.26_2.4.2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1267</w:t>
      </w:r>
    </w:p>
    <w:p w14:paraId="4ECFC0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7.3.26_2.4.3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1267</w:t>
      </w:r>
    </w:p>
    <w:p w14:paraId="1309A2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7.3.26_2.5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1267</w:t>
      </w:r>
    </w:p>
    <w:p w14:paraId="739AA92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FD-FDD Radio Link Monitoring Test for In-sync for UE category 0</w:t>
      </w:r>
      <w:r>
        <w:tab/>
        <w:t>1268</w:t>
      </w:r>
    </w:p>
    <w:p w14:paraId="0F594F7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1268</w:t>
      </w:r>
    </w:p>
    <w:p w14:paraId="704A1E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1268</w:t>
      </w:r>
    </w:p>
    <w:p w14:paraId="6674D3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1268</w:t>
      </w:r>
    </w:p>
    <w:p w14:paraId="2ADE16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1268</w:t>
      </w:r>
    </w:p>
    <w:p w14:paraId="25015E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1269</w:t>
      </w:r>
    </w:p>
    <w:p w14:paraId="408969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1270</w:t>
      </w:r>
    </w:p>
    <w:p w14:paraId="72912E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1270</w:t>
      </w:r>
    </w:p>
    <w:p w14:paraId="46AF30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1272</w:t>
      </w:r>
    </w:p>
    <w:p w14:paraId="49D3CAA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7.3.27_2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FD-FDD Radio Link Monitoring Test for In-sync for UE Category 1bis</w:t>
      </w:r>
      <w:r>
        <w:tab/>
        <w:t>1272</w:t>
      </w:r>
    </w:p>
    <w:p w14:paraId="5D113C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7.3.27_2.1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1272</w:t>
      </w:r>
    </w:p>
    <w:p w14:paraId="7955AA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7.3.27_2.2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1273</w:t>
      </w:r>
    </w:p>
    <w:p w14:paraId="667FEA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7.3.27_2.3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1273</w:t>
      </w:r>
    </w:p>
    <w:p w14:paraId="5461C3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7.3.27_2.4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1273</w:t>
      </w:r>
    </w:p>
    <w:p w14:paraId="45A44CE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7.3.27_2.4.1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1273</w:t>
      </w:r>
    </w:p>
    <w:p w14:paraId="4B28172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7.3.27_2.4.2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1273</w:t>
      </w:r>
    </w:p>
    <w:p w14:paraId="5C0D4B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7.3.27_2.4.3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1273</w:t>
      </w:r>
    </w:p>
    <w:p w14:paraId="05134BA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7.3.27_2.5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1273</w:t>
      </w:r>
    </w:p>
    <w:p w14:paraId="504ACC5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FD-FDD Radio Link Monitoring Test for Out-of-sync in DRX for UE category 0</w:t>
      </w:r>
      <w:r>
        <w:tab/>
        <w:t>1274</w:t>
      </w:r>
    </w:p>
    <w:p w14:paraId="608F05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1274</w:t>
      </w:r>
    </w:p>
    <w:p w14:paraId="69D485B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1274</w:t>
      </w:r>
    </w:p>
    <w:p w14:paraId="191A2C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1275</w:t>
      </w:r>
    </w:p>
    <w:p w14:paraId="1C3A2E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1275</w:t>
      </w:r>
    </w:p>
    <w:p w14:paraId="7F07898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1276</w:t>
      </w:r>
    </w:p>
    <w:p w14:paraId="5F3360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1277</w:t>
      </w:r>
    </w:p>
    <w:p w14:paraId="510136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1277</w:t>
      </w:r>
    </w:p>
    <w:p w14:paraId="369B24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1279</w:t>
      </w:r>
    </w:p>
    <w:p w14:paraId="78DE93E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7.3.28_2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FD-FDD Radio Link Monitoring Test for Out-of-sync in DRX for UE Category 1bis</w:t>
      </w:r>
      <w:r>
        <w:tab/>
        <w:t>1281</w:t>
      </w:r>
    </w:p>
    <w:p w14:paraId="0DDDB6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7.3.28_2.1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1281</w:t>
      </w:r>
    </w:p>
    <w:p w14:paraId="0DA876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7.3.28_2.2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1281</w:t>
      </w:r>
    </w:p>
    <w:p w14:paraId="12C6B4A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7.3.28_2.3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1281</w:t>
      </w:r>
    </w:p>
    <w:p w14:paraId="6C0C7C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7.3.28_2.4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1281</w:t>
      </w:r>
    </w:p>
    <w:p w14:paraId="361A99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7.3.28_2.4.1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1281</w:t>
      </w:r>
    </w:p>
    <w:p w14:paraId="358690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7.3.28_2.4.2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1281</w:t>
      </w:r>
    </w:p>
    <w:p w14:paraId="065FE5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7.3.28_2.4.3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1281</w:t>
      </w:r>
    </w:p>
    <w:p w14:paraId="27F6AD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7.3.28_2.5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1282</w:t>
      </w:r>
    </w:p>
    <w:p w14:paraId="3D5B14C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FD-FDD Radio Link Monitoring Test for In-sync in DRX for UE category 0</w:t>
      </w:r>
      <w:r>
        <w:tab/>
        <w:t>1283</w:t>
      </w:r>
    </w:p>
    <w:p w14:paraId="6A393D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1283</w:t>
      </w:r>
    </w:p>
    <w:p w14:paraId="30EC15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1283</w:t>
      </w:r>
    </w:p>
    <w:p w14:paraId="6BF169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1283</w:t>
      </w:r>
    </w:p>
    <w:p w14:paraId="275C8CB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1284</w:t>
      </w:r>
    </w:p>
    <w:p w14:paraId="248EDFC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1284</w:t>
      </w:r>
    </w:p>
    <w:p w14:paraId="182BE8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1285</w:t>
      </w:r>
    </w:p>
    <w:p w14:paraId="677BBA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1286</w:t>
      </w:r>
    </w:p>
    <w:p w14:paraId="10A8C3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1288</w:t>
      </w:r>
    </w:p>
    <w:p w14:paraId="355341F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7.3.29_2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FD-FDD Radio Link Monitoring Test for In-sync in DRX for UE Category 1bis</w:t>
      </w:r>
      <w:r>
        <w:tab/>
        <w:t>1289</w:t>
      </w:r>
    </w:p>
    <w:p w14:paraId="5616DE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7.3.29_2.1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1289</w:t>
      </w:r>
    </w:p>
    <w:p w14:paraId="464F79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7.3.29_2.2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1289</w:t>
      </w:r>
    </w:p>
    <w:p w14:paraId="71E5786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7.3.29_2.3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1289</w:t>
      </w:r>
    </w:p>
    <w:p w14:paraId="0B496D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7.3.29_2.4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1289</w:t>
      </w:r>
    </w:p>
    <w:p w14:paraId="1AFB80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7.3.29_2.4.1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1289</w:t>
      </w:r>
    </w:p>
    <w:p w14:paraId="3D8256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7.3.29_2.4.2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1290</w:t>
      </w:r>
    </w:p>
    <w:p w14:paraId="4C4C17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7.3.29_2.4.3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1290</w:t>
      </w:r>
    </w:p>
    <w:p w14:paraId="1E28F6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7.3.29_2.5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1290</w:t>
      </w:r>
    </w:p>
    <w:p w14:paraId="24870F5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HD-FDD Radio Link Monitoring Test for Out-of-sync for UE category 0</w:t>
      </w:r>
      <w:r>
        <w:tab/>
        <w:t>1291</w:t>
      </w:r>
    </w:p>
    <w:p w14:paraId="6C640B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1291</w:t>
      </w:r>
    </w:p>
    <w:p w14:paraId="552346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1291</w:t>
      </w:r>
    </w:p>
    <w:p w14:paraId="454231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7.3.30.3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1292</w:t>
      </w:r>
    </w:p>
    <w:p w14:paraId="177081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1292</w:t>
      </w:r>
    </w:p>
    <w:p w14:paraId="522666C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1292</w:t>
      </w:r>
    </w:p>
    <w:p w14:paraId="264173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1293</w:t>
      </w:r>
    </w:p>
    <w:p w14:paraId="37E696C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1294</w:t>
      </w:r>
    </w:p>
    <w:p w14:paraId="243241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1295</w:t>
      </w:r>
    </w:p>
    <w:p w14:paraId="37011DD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HD-FDD Radio Link Monitoring Test for In-sync for UE category 0</w:t>
      </w:r>
      <w:r>
        <w:tab/>
        <w:t>1296</w:t>
      </w:r>
    </w:p>
    <w:p w14:paraId="40E291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1296</w:t>
      </w:r>
    </w:p>
    <w:p w14:paraId="4EEC38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1296</w:t>
      </w:r>
    </w:p>
    <w:p w14:paraId="573782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1296</w:t>
      </w:r>
    </w:p>
    <w:p w14:paraId="07A8E8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1296</w:t>
      </w:r>
    </w:p>
    <w:p w14:paraId="75DFA5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1297</w:t>
      </w:r>
    </w:p>
    <w:p w14:paraId="1FE3681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1298</w:t>
      </w:r>
    </w:p>
    <w:p w14:paraId="721DF6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1298</w:t>
      </w:r>
    </w:p>
    <w:p w14:paraId="02744E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1300</w:t>
      </w:r>
    </w:p>
    <w:p w14:paraId="42E3049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HD-FDD Radio Link Monitoring Test for Out-of-sync in DRX for UE category 0</w:t>
      </w:r>
      <w:r>
        <w:tab/>
        <w:t>1300</w:t>
      </w:r>
    </w:p>
    <w:p w14:paraId="1A33F3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1300</w:t>
      </w:r>
    </w:p>
    <w:p w14:paraId="5619A2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1301</w:t>
      </w:r>
    </w:p>
    <w:p w14:paraId="30828F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1301</w:t>
      </w:r>
    </w:p>
    <w:p w14:paraId="1BCBEF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1301</w:t>
      </w:r>
    </w:p>
    <w:p w14:paraId="79A057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1302</w:t>
      </w:r>
    </w:p>
    <w:p w14:paraId="175C70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1303</w:t>
      </w:r>
    </w:p>
    <w:p w14:paraId="50607E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1303</w:t>
      </w:r>
    </w:p>
    <w:p w14:paraId="20D861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1305</w:t>
      </w:r>
    </w:p>
    <w:p w14:paraId="2818963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HD-FDD Radio Link Monitoring Test for In-sync in DRX for UE category 0</w:t>
      </w:r>
      <w:r>
        <w:tab/>
        <w:t>1307</w:t>
      </w:r>
    </w:p>
    <w:p w14:paraId="5247A9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1307</w:t>
      </w:r>
    </w:p>
    <w:p w14:paraId="2239A9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1307</w:t>
      </w:r>
    </w:p>
    <w:p w14:paraId="191D2E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1307</w:t>
      </w:r>
    </w:p>
    <w:p w14:paraId="0F82FD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1308</w:t>
      </w:r>
    </w:p>
    <w:p w14:paraId="2F48B07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1308</w:t>
      </w:r>
    </w:p>
    <w:p w14:paraId="12A617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1309</w:t>
      </w:r>
    </w:p>
    <w:p w14:paraId="08CD32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1310</w:t>
      </w:r>
    </w:p>
    <w:p w14:paraId="430692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1312</w:t>
      </w:r>
    </w:p>
    <w:p w14:paraId="6E3176B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Out-of-sync for UE category 0</w:t>
      </w:r>
      <w:r>
        <w:tab/>
        <w:t>1313</w:t>
      </w:r>
    </w:p>
    <w:p w14:paraId="7AA4A4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1313</w:t>
      </w:r>
    </w:p>
    <w:p w14:paraId="193FD2A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1313</w:t>
      </w:r>
    </w:p>
    <w:p w14:paraId="4080F8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1313</w:t>
      </w:r>
    </w:p>
    <w:p w14:paraId="2EC865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1314</w:t>
      </w:r>
    </w:p>
    <w:p w14:paraId="58E297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1314</w:t>
      </w:r>
    </w:p>
    <w:p w14:paraId="07ED58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1315</w:t>
      </w:r>
    </w:p>
    <w:p w14:paraId="377056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1315</w:t>
      </w:r>
    </w:p>
    <w:p w14:paraId="6BAD31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1317</w:t>
      </w:r>
    </w:p>
    <w:p w14:paraId="6E5E67C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7.3.34_2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Out-of-sync for UE Category 1bis</w:t>
      </w:r>
      <w:r>
        <w:tab/>
        <w:t>1318</w:t>
      </w:r>
    </w:p>
    <w:p w14:paraId="36BF8F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7.3.34_2.1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1318</w:t>
      </w:r>
    </w:p>
    <w:p w14:paraId="6DF16F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7.3.34_2.2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1318</w:t>
      </w:r>
    </w:p>
    <w:p w14:paraId="624302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7.3.34_2.3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1318</w:t>
      </w:r>
    </w:p>
    <w:p w14:paraId="3FBD9A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7.3.34_2.4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1318</w:t>
      </w:r>
    </w:p>
    <w:p w14:paraId="67CF75C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7.3.34_2.4.1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1318</w:t>
      </w:r>
    </w:p>
    <w:p w14:paraId="1CE622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7.3.34_2.4.2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1318</w:t>
      </w:r>
    </w:p>
    <w:p w14:paraId="43BA95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7.3.34_2.4.3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1318</w:t>
      </w:r>
    </w:p>
    <w:p w14:paraId="6815B2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7.3.34_2.5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1319</w:t>
      </w:r>
    </w:p>
    <w:p w14:paraId="236EEFA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In-sync for UE category 0</w:t>
      </w:r>
      <w:r>
        <w:tab/>
        <w:t>1320</w:t>
      </w:r>
    </w:p>
    <w:p w14:paraId="71ED01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1320</w:t>
      </w:r>
    </w:p>
    <w:p w14:paraId="2C628D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1320</w:t>
      </w:r>
    </w:p>
    <w:p w14:paraId="5BCD7A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1320</w:t>
      </w:r>
    </w:p>
    <w:p w14:paraId="74CEC0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1320</w:t>
      </w:r>
    </w:p>
    <w:p w14:paraId="3AB8C85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1321</w:t>
      </w:r>
    </w:p>
    <w:p w14:paraId="5DE9F0F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1322</w:t>
      </w:r>
    </w:p>
    <w:p w14:paraId="72CD30C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1322</w:t>
      </w:r>
    </w:p>
    <w:p w14:paraId="44D448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1323</w:t>
      </w:r>
    </w:p>
    <w:p w14:paraId="1EFB02C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7.3.35_2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In-sync for UE Category 1bis</w:t>
      </w:r>
      <w:r>
        <w:tab/>
        <w:t>1324</w:t>
      </w:r>
    </w:p>
    <w:p w14:paraId="1EA729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7.3.35_2.1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1324</w:t>
      </w:r>
    </w:p>
    <w:p w14:paraId="0DFA46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7.3.35_2.2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1324</w:t>
      </w:r>
    </w:p>
    <w:p w14:paraId="5569D8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7.3.35_2.3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1324</w:t>
      </w:r>
    </w:p>
    <w:p w14:paraId="5893CB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7.3.35_2.4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1324</w:t>
      </w:r>
    </w:p>
    <w:p w14:paraId="38F9F6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7.3.35_2.4.1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1324</w:t>
      </w:r>
    </w:p>
    <w:p w14:paraId="6881DF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7.3.35_2.4.2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1325</w:t>
      </w:r>
    </w:p>
    <w:p w14:paraId="595C74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7.3.35_2.4.3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1325</w:t>
      </w:r>
    </w:p>
    <w:p w14:paraId="4AFBBA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7.3.35_2.5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1325</w:t>
      </w:r>
    </w:p>
    <w:p w14:paraId="362B71F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Out-of-sync in DRX for UE category 0</w:t>
      </w:r>
      <w:r>
        <w:tab/>
        <w:t>1326</w:t>
      </w:r>
    </w:p>
    <w:p w14:paraId="3BBEE0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1326</w:t>
      </w:r>
    </w:p>
    <w:p w14:paraId="24BA3F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1326</w:t>
      </w:r>
    </w:p>
    <w:p w14:paraId="182F1B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1326</w:t>
      </w:r>
    </w:p>
    <w:p w14:paraId="6244B0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1327</w:t>
      </w:r>
    </w:p>
    <w:p w14:paraId="0038FD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1327</w:t>
      </w:r>
    </w:p>
    <w:p w14:paraId="257388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1328</w:t>
      </w:r>
    </w:p>
    <w:p w14:paraId="5C40EC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1329</w:t>
      </w:r>
    </w:p>
    <w:p w14:paraId="41B192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1331</w:t>
      </w:r>
    </w:p>
    <w:p w14:paraId="5457BB1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7.3.36_2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Out-of-sync in DRX for UE Category 1bis</w:t>
      </w:r>
      <w:r>
        <w:tab/>
        <w:t>1332</w:t>
      </w:r>
    </w:p>
    <w:p w14:paraId="44B2794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7.3.36_2.1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1332</w:t>
      </w:r>
    </w:p>
    <w:p w14:paraId="0DE2F9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7.3.36_2.2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1332</w:t>
      </w:r>
    </w:p>
    <w:p w14:paraId="5797D2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7.3.36_2.3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1332</w:t>
      </w:r>
    </w:p>
    <w:p w14:paraId="768660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7.3.36_2.4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1332</w:t>
      </w:r>
    </w:p>
    <w:p w14:paraId="1C2A01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7.3.36_2.4.1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1333</w:t>
      </w:r>
    </w:p>
    <w:p w14:paraId="1297EC2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7.3.36_2.4.2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1333</w:t>
      </w:r>
    </w:p>
    <w:p w14:paraId="694ABF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7.3.36_2.4.3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1333</w:t>
      </w:r>
    </w:p>
    <w:p w14:paraId="73ACE1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7.3.36_2.5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1333</w:t>
      </w:r>
    </w:p>
    <w:p w14:paraId="4A43B2A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In-sync in DRX for UE category 0</w:t>
      </w:r>
      <w:r>
        <w:tab/>
        <w:t>1335</w:t>
      </w:r>
    </w:p>
    <w:p w14:paraId="22298A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1335</w:t>
      </w:r>
    </w:p>
    <w:p w14:paraId="2EA7EF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1335</w:t>
      </w:r>
    </w:p>
    <w:p w14:paraId="7B989F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1335</w:t>
      </w:r>
    </w:p>
    <w:p w14:paraId="29273F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1336</w:t>
      </w:r>
    </w:p>
    <w:p w14:paraId="61B553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1336</w:t>
      </w:r>
    </w:p>
    <w:p w14:paraId="044B9B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1337</w:t>
      </w:r>
    </w:p>
    <w:p w14:paraId="63A22E5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1338</w:t>
      </w:r>
    </w:p>
    <w:p w14:paraId="5FD7F4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1340</w:t>
      </w:r>
    </w:p>
    <w:p w14:paraId="7AC6F8F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7.3.37_2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 Radio Link Monitoring Test for In-sync in DRX for UE Category 1bis</w:t>
      </w:r>
      <w:r>
        <w:tab/>
        <w:t>1341</w:t>
      </w:r>
    </w:p>
    <w:p w14:paraId="3E4AF4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7.3.37_2.1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1341</w:t>
      </w:r>
    </w:p>
    <w:p w14:paraId="5C891C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7.3.37_2.2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1341</w:t>
      </w:r>
    </w:p>
    <w:p w14:paraId="130ED8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7.3.37_2.3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1341</w:t>
      </w:r>
    </w:p>
    <w:p w14:paraId="3B98CC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7.3.37_2.4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1341</w:t>
      </w:r>
    </w:p>
    <w:p w14:paraId="6FE7B08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7.3.37_2.4.1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1341</w:t>
      </w:r>
    </w:p>
    <w:p w14:paraId="266B8A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7.3.37_2.4.2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1342</w:t>
      </w:r>
    </w:p>
    <w:p w14:paraId="06BC766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7.3.37_2.4.3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1342</w:t>
      </w:r>
    </w:p>
    <w:p w14:paraId="0716B6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7.3.37_2.5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1342</w:t>
      </w:r>
    </w:p>
    <w:p w14:paraId="0D5843C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1343</w:t>
      </w:r>
    </w:p>
    <w:p w14:paraId="0E2DEC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1343</w:t>
      </w:r>
    </w:p>
    <w:p w14:paraId="12DDCD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1343</w:t>
      </w:r>
    </w:p>
    <w:p w14:paraId="623169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1344</w:t>
      </w:r>
    </w:p>
    <w:p w14:paraId="1CB363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1344</w:t>
      </w:r>
    </w:p>
    <w:p w14:paraId="28F4D4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1345</w:t>
      </w:r>
    </w:p>
    <w:p w14:paraId="538D76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1346</w:t>
      </w:r>
    </w:p>
    <w:p w14:paraId="751598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1346</w:t>
      </w:r>
    </w:p>
    <w:p w14:paraId="587566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1349</w:t>
      </w:r>
    </w:p>
    <w:p w14:paraId="2AEA64B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7.3.38_1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1351</w:t>
      </w:r>
    </w:p>
    <w:p w14:paraId="7D2692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7.3.38_1.1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1351</w:t>
      </w:r>
    </w:p>
    <w:p w14:paraId="4BBBFB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7.3.38_1.2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1351</w:t>
      </w:r>
    </w:p>
    <w:p w14:paraId="05B857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7.3.38_1.3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1351</w:t>
      </w:r>
    </w:p>
    <w:p w14:paraId="0C0068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7.3.38_1.4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1351</w:t>
      </w:r>
    </w:p>
    <w:p w14:paraId="06B851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7.3.38_1.4.1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1351</w:t>
      </w:r>
    </w:p>
    <w:p w14:paraId="681E58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7.3.38_1.4.2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1351</w:t>
      </w:r>
    </w:p>
    <w:p w14:paraId="6F36407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7.3.38_1.4.3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1351</w:t>
      </w:r>
    </w:p>
    <w:p w14:paraId="0F546C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7.3.38_1.5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1352</w:t>
      </w:r>
    </w:p>
    <w:p w14:paraId="34D61EB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1353</w:t>
      </w:r>
    </w:p>
    <w:p w14:paraId="156622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1353</w:t>
      </w:r>
    </w:p>
    <w:p w14:paraId="0A4A8E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1353</w:t>
      </w:r>
    </w:p>
    <w:p w14:paraId="694481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1353</w:t>
      </w:r>
    </w:p>
    <w:p w14:paraId="0436F3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1354</w:t>
      </w:r>
    </w:p>
    <w:p w14:paraId="4B2FC9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1354</w:t>
      </w:r>
    </w:p>
    <w:p w14:paraId="0353466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1355</w:t>
      </w:r>
    </w:p>
    <w:p w14:paraId="2CC037F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1356</w:t>
      </w:r>
    </w:p>
    <w:p w14:paraId="652F6C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1356</w:t>
      </w:r>
    </w:p>
    <w:p w14:paraId="675D7C7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7.3.39_1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1357</w:t>
      </w:r>
    </w:p>
    <w:p w14:paraId="087C8F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7.3.39_1.1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1357</w:t>
      </w:r>
    </w:p>
    <w:p w14:paraId="2DA11E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7.3.39_1.2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1357</w:t>
      </w:r>
    </w:p>
    <w:p w14:paraId="190C39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7.3.39_1.3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1358</w:t>
      </w:r>
    </w:p>
    <w:p w14:paraId="04FF8D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7.3.39_1.4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1358</w:t>
      </w:r>
    </w:p>
    <w:p w14:paraId="5AE62B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7.3.39_1.4.1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1358</w:t>
      </w:r>
    </w:p>
    <w:p w14:paraId="4B2909D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7.3.39_1.4.2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1358</w:t>
      </w:r>
    </w:p>
    <w:p w14:paraId="006B53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7.3.39_1.4.3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1358</w:t>
      </w:r>
    </w:p>
    <w:p w14:paraId="3071F9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7.3.39_1.5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1358</w:t>
      </w:r>
    </w:p>
    <w:p w14:paraId="1F79DDC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7.3.40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1360</w:t>
      </w:r>
    </w:p>
    <w:p w14:paraId="213EF0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1360</w:t>
      </w:r>
    </w:p>
    <w:p w14:paraId="06A508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1360</w:t>
      </w:r>
    </w:p>
    <w:p w14:paraId="044FE67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1360</w:t>
      </w:r>
    </w:p>
    <w:p w14:paraId="084976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1361</w:t>
      </w:r>
    </w:p>
    <w:p w14:paraId="0542BAD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1361</w:t>
      </w:r>
    </w:p>
    <w:p w14:paraId="6C075B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1362</w:t>
      </w:r>
    </w:p>
    <w:p w14:paraId="715BBF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1363</w:t>
      </w:r>
    </w:p>
    <w:p w14:paraId="67C134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1366</w:t>
      </w:r>
    </w:p>
    <w:p w14:paraId="7A0CC8E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7.3.41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1367</w:t>
      </w:r>
    </w:p>
    <w:p w14:paraId="5783F3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1367</w:t>
      </w:r>
    </w:p>
    <w:p w14:paraId="7C14D4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1367</w:t>
      </w:r>
    </w:p>
    <w:p w14:paraId="461999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1367</w:t>
      </w:r>
    </w:p>
    <w:p w14:paraId="5F1901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1368</w:t>
      </w:r>
    </w:p>
    <w:p w14:paraId="5D6A79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1368</w:t>
      </w:r>
    </w:p>
    <w:p w14:paraId="58BB26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1370</w:t>
      </w:r>
    </w:p>
    <w:p w14:paraId="1EAFC6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1370</w:t>
      </w:r>
    </w:p>
    <w:p w14:paraId="58666B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1373</w:t>
      </w:r>
    </w:p>
    <w:p w14:paraId="6C42D98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7.3.42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1374</w:t>
      </w:r>
    </w:p>
    <w:p w14:paraId="5BA047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1374</w:t>
      </w:r>
    </w:p>
    <w:p w14:paraId="2EF0F2A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1374</w:t>
      </w:r>
    </w:p>
    <w:p w14:paraId="6C9A9C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1374</w:t>
      </w:r>
    </w:p>
    <w:p w14:paraId="0262A5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1375</w:t>
      </w:r>
    </w:p>
    <w:p w14:paraId="1D6777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1376</w:t>
      </w:r>
    </w:p>
    <w:p w14:paraId="2554E7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1377</w:t>
      </w:r>
    </w:p>
    <w:p w14:paraId="453484C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1377</w:t>
      </w:r>
    </w:p>
    <w:p w14:paraId="0AD7B1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1378</w:t>
      </w:r>
    </w:p>
    <w:p w14:paraId="0FB4B2C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7.3.43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1379</w:t>
      </w:r>
    </w:p>
    <w:p w14:paraId="223AAB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1379</w:t>
      </w:r>
    </w:p>
    <w:p w14:paraId="3FC48F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1379</w:t>
      </w:r>
    </w:p>
    <w:p w14:paraId="72B45D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1379</w:t>
      </w:r>
    </w:p>
    <w:p w14:paraId="0C638B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1380</w:t>
      </w:r>
    </w:p>
    <w:p w14:paraId="61ED7E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1380</w:t>
      </w:r>
    </w:p>
    <w:p w14:paraId="6F1D01B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1381</w:t>
      </w:r>
    </w:p>
    <w:p w14:paraId="46D804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1382</w:t>
      </w:r>
    </w:p>
    <w:p w14:paraId="683FEA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1384</w:t>
      </w:r>
    </w:p>
    <w:p w14:paraId="7706BFC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lastRenderedPageBreak/>
        <w:t>7.3.44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1386</w:t>
      </w:r>
    </w:p>
    <w:p w14:paraId="58F7CE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1386</w:t>
      </w:r>
    </w:p>
    <w:p w14:paraId="35AA4D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1386</w:t>
      </w:r>
    </w:p>
    <w:p w14:paraId="61665F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1386</w:t>
      </w:r>
    </w:p>
    <w:p w14:paraId="2F6491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1387</w:t>
      </w:r>
    </w:p>
    <w:p w14:paraId="40216B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1387</w:t>
      </w:r>
    </w:p>
    <w:p w14:paraId="5D20EC0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1388</w:t>
      </w:r>
    </w:p>
    <w:p w14:paraId="530CDF6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1389</w:t>
      </w:r>
    </w:p>
    <w:p w14:paraId="2FE358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1392</w:t>
      </w:r>
    </w:p>
    <w:p w14:paraId="3FB77D3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7.3.45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1393</w:t>
      </w:r>
    </w:p>
    <w:p w14:paraId="7D4B816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1393</w:t>
      </w:r>
    </w:p>
    <w:p w14:paraId="54B0C8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1393</w:t>
      </w:r>
    </w:p>
    <w:p w14:paraId="1D190B0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1393</w:t>
      </w:r>
    </w:p>
    <w:p w14:paraId="64C9111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1394</w:t>
      </w:r>
    </w:p>
    <w:p w14:paraId="10A086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1394</w:t>
      </w:r>
    </w:p>
    <w:p w14:paraId="796327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1395</w:t>
      </w:r>
    </w:p>
    <w:p w14:paraId="6BDEEC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1396</w:t>
      </w:r>
    </w:p>
    <w:p w14:paraId="622C79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1399</w:t>
      </w:r>
    </w:p>
    <w:p w14:paraId="5F4D872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7.3.46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1401</w:t>
      </w:r>
    </w:p>
    <w:p w14:paraId="3C45F2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1401</w:t>
      </w:r>
    </w:p>
    <w:p w14:paraId="6279C4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1401</w:t>
      </w:r>
    </w:p>
    <w:p w14:paraId="747C32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1401</w:t>
      </w:r>
    </w:p>
    <w:p w14:paraId="5BB448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1401</w:t>
      </w:r>
    </w:p>
    <w:p w14:paraId="2E601B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1402</w:t>
      </w:r>
    </w:p>
    <w:p w14:paraId="38155D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1403</w:t>
      </w:r>
    </w:p>
    <w:p w14:paraId="26AE262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1404</w:t>
      </w:r>
    </w:p>
    <w:p w14:paraId="01FA237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1407</w:t>
      </w:r>
    </w:p>
    <w:p w14:paraId="742F9E1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7.3.47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1408</w:t>
      </w:r>
    </w:p>
    <w:p w14:paraId="61D1B17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1408</w:t>
      </w:r>
    </w:p>
    <w:p w14:paraId="449278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1408</w:t>
      </w:r>
    </w:p>
    <w:p w14:paraId="421DF9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1408</w:t>
      </w:r>
    </w:p>
    <w:p w14:paraId="13048F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1409</w:t>
      </w:r>
    </w:p>
    <w:p w14:paraId="310AA8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1409</w:t>
      </w:r>
    </w:p>
    <w:p w14:paraId="00E131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1411</w:t>
      </w:r>
    </w:p>
    <w:p w14:paraId="5A28DC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1411</w:t>
      </w:r>
    </w:p>
    <w:p w14:paraId="6CA1C6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1414</w:t>
      </w:r>
    </w:p>
    <w:p w14:paraId="153966D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7.3.48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1416</w:t>
      </w:r>
    </w:p>
    <w:p w14:paraId="562B94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1416</w:t>
      </w:r>
    </w:p>
    <w:p w14:paraId="60F98E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1416</w:t>
      </w:r>
    </w:p>
    <w:p w14:paraId="60E991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1416</w:t>
      </w:r>
    </w:p>
    <w:p w14:paraId="7B78A7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1416</w:t>
      </w:r>
    </w:p>
    <w:p w14:paraId="5EC428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1417</w:t>
      </w:r>
    </w:p>
    <w:p w14:paraId="2661F6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1418</w:t>
      </w:r>
    </w:p>
    <w:p w14:paraId="172D97B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1418</w:t>
      </w:r>
    </w:p>
    <w:p w14:paraId="4B21A4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1420</w:t>
      </w:r>
    </w:p>
    <w:p w14:paraId="64A4B06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7.3.49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Arial"/>
          <w:lang w:eastAsia="ko-KR"/>
        </w:rPr>
        <w:t xml:space="preserve">E-UTRAN FD-FDD Radio Link Monitoring Test for In-Sync for </w:t>
      </w:r>
      <w:r w:rsidRPr="00B44A29">
        <w:rPr>
          <w:rFonts w:cs="Arial"/>
          <w:lang w:eastAsia="zh-TW"/>
        </w:rPr>
        <w:t xml:space="preserve">CE </w:t>
      </w:r>
      <w:r w:rsidRPr="00B44A29">
        <w:rPr>
          <w:rFonts w:cs="Arial"/>
          <w:lang w:eastAsia="ko-KR"/>
        </w:rPr>
        <w:t>UE in CEModeA</w:t>
      </w:r>
      <w:r>
        <w:tab/>
        <w:t>1421</w:t>
      </w:r>
    </w:p>
    <w:p w14:paraId="1D117A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1421</w:t>
      </w:r>
    </w:p>
    <w:p w14:paraId="42A2BF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1421</w:t>
      </w:r>
    </w:p>
    <w:p w14:paraId="789C8E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1421</w:t>
      </w:r>
    </w:p>
    <w:p w14:paraId="2910902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1421</w:t>
      </w:r>
    </w:p>
    <w:p w14:paraId="7B7767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7.3.49.4.1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1422</w:t>
      </w:r>
    </w:p>
    <w:p w14:paraId="2EC329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1423</w:t>
      </w:r>
    </w:p>
    <w:p w14:paraId="101DD6C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7.3.49.4.3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1423</w:t>
      </w:r>
    </w:p>
    <w:p w14:paraId="63C527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1425</w:t>
      </w:r>
    </w:p>
    <w:p w14:paraId="1D89FEF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7.3.50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1426</w:t>
      </w:r>
    </w:p>
    <w:p w14:paraId="520842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</w:t>
      </w:r>
      <w:r>
        <w:tab/>
        <w:t>1426</w:t>
      </w:r>
    </w:p>
    <w:p w14:paraId="21F65A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1426</w:t>
      </w:r>
    </w:p>
    <w:p w14:paraId="02E7BB6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7.3.50.3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1426</w:t>
      </w:r>
    </w:p>
    <w:p w14:paraId="0F0DD6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>Test description</w:t>
      </w:r>
      <w:r>
        <w:tab/>
        <w:t>1427</w:t>
      </w:r>
    </w:p>
    <w:p w14:paraId="20F0BC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>Initial conditions</w:t>
      </w:r>
      <w:r>
        <w:tab/>
        <w:t>1427</w:t>
      </w:r>
    </w:p>
    <w:p w14:paraId="4E72F68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1428</w:t>
      </w:r>
    </w:p>
    <w:p w14:paraId="2B69A9D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1429</w:t>
      </w:r>
    </w:p>
    <w:p w14:paraId="0FA541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7.3.50.5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1431</w:t>
      </w:r>
    </w:p>
    <w:p w14:paraId="51BE309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rPr>
          <w:lang w:eastAsia="en-GB"/>
        </w:rPr>
        <w:t>UE in CEMode A</w:t>
      </w:r>
      <w:r>
        <w:tab/>
        <w:t>1432</w:t>
      </w:r>
    </w:p>
    <w:p w14:paraId="085A33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1432</w:t>
      </w:r>
    </w:p>
    <w:p w14:paraId="07765C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1432</w:t>
      </w:r>
    </w:p>
    <w:p w14:paraId="62C8E5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1432</w:t>
      </w:r>
    </w:p>
    <w:p w14:paraId="502AE1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1433</w:t>
      </w:r>
    </w:p>
    <w:p w14:paraId="181296D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1434</w:t>
      </w:r>
    </w:p>
    <w:p w14:paraId="1C30F1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1435</w:t>
      </w:r>
    </w:p>
    <w:p w14:paraId="1CAF59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1435</w:t>
      </w:r>
    </w:p>
    <w:p w14:paraId="0E1BCF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1438</w:t>
      </w:r>
    </w:p>
    <w:p w14:paraId="5BE1CEA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rPr>
          <w:lang w:eastAsia="en-GB"/>
        </w:rPr>
        <w:t xml:space="preserve">UE </w:t>
      </w:r>
      <w:r>
        <w:rPr>
          <w:lang w:eastAsia="zh-TW"/>
        </w:rPr>
        <w:t>in CEModeA</w:t>
      </w:r>
      <w:r>
        <w:tab/>
        <w:t>1439</w:t>
      </w:r>
    </w:p>
    <w:p w14:paraId="00C2B73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1439</w:t>
      </w:r>
    </w:p>
    <w:p w14:paraId="48FB6F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1439</w:t>
      </w:r>
    </w:p>
    <w:p w14:paraId="70FDF0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1439</w:t>
      </w:r>
    </w:p>
    <w:p w14:paraId="58FABE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1440</w:t>
      </w:r>
    </w:p>
    <w:p w14:paraId="2662A74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1440</w:t>
      </w:r>
    </w:p>
    <w:p w14:paraId="31B8F1F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1441</w:t>
      </w:r>
    </w:p>
    <w:p w14:paraId="1F2765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1441</w:t>
      </w:r>
    </w:p>
    <w:p w14:paraId="455B7E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1443</w:t>
      </w:r>
    </w:p>
    <w:p w14:paraId="6208679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HD-FDD Radio Link Monitoring Test for In-sync for </w:t>
      </w:r>
      <w:r>
        <w:rPr>
          <w:lang w:eastAsia="zh-TW"/>
        </w:rPr>
        <w:t xml:space="preserve">CE </w:t>
      </w:r>
      <w:r>
        <w:rPr>
          <w:lang w:eastAsia="en-GB"/>
        </w:rPr>
        <w:t xml:space="preserve">UE </w:t>
      </w:r>
      <w:r>
        <w:rPr>
          <w:lang w:eastAsia="zh-TW"/>
        </w:rPr>
        <w:t>in CEModeA</w:t>
      </w:r>
      <w:r>
        <w:tab/>
        <w:t>1444</w:t>
      </w:r>
    </w:p>
    <w:p w14:paraId="777B317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1444</w:t>
      </w:r>
    </w:p>
    <w:p w14:paraId="4C24CC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1444</w:t>
      </w:r>
    </w:p>
    <w:p w14:paraId="3AC97F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1444</w:t>
      </w:r>
    </w:p>
    <w:p w14:paraId="5F2064F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1444</w:t>
      </w:r>
    </w:p>
    <w:p w14:paraId="78CD66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1445</w:t>
      </w:r>
    </w:p>
    <w:p w14:paraId="7AF3DD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1446</w:t>
      </w:r>
    </w:p>
    <w:p w14:paraId="7881CA4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1446</w:t>
      </w:r>
    </w:p>
    <w:p w14:paraId="263ADE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1448</w:t>
      </w:r>
    </w:p>
    <w:p w14:paraId="3B8962D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HD-FDD Radio Link Monitoring Test for Out-of-sync in DRX for CE UE in CEmodeA</w:t>
      </w:r>
      <w:r>
        <w:tab/>
        <w:t>1449</w:t>
      </w:r>
    </w:p>
    <w:p w14:paraId="20A248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1449</w:t>
      </w:r>
    </w:p>
    <w:p w14:paraId="0CBD46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1449</w:t>
      </w:r>
    </w:p>
    <w:p w14:paraId="544D79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1449</w:t>
      </w:r>
    </w:p>
    <w:p w14:paraId="3B427E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1450</w:t>
      </w:r>
    </w:p>
    <w:p w14:paraId="00FBD0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1450</w:t>
      </w:r>
    </w:p>
    <w:p w14:paraId="57754DC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1451</w:t>
      </w:r>
    </w:p>
    <w:p w14:paraId="4A35F5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1452</w:t>
      </w:r>
    </w:p>
    <w:p w14:paraId="130DBC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1454</w:t>
      </w:r>
    </w:p>
    <w:p w14:paraId="10FB47E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rPr>
          <w:lang w:eastAsia="en-GB"/>
        </w:rPr>
        <w:t>UE in CEModeA</w:t>
      </w:r>
      <w:r>
        <w:tab/>
        <w:t>1455</w:t>
      </w:r>
    </w:p>
    <w:p w14:paraId="1302374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1455</w:t>
      </w:r>
    </w:p>
    <w:p w14:paraId="571011E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1455</w:t>
      </w:r>
    </w:p>
    <w:p w14:paraId="1E8CE7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1455</w:t>
      </w:r>
    </w:p>
    <w:p w14:paraId="1EAA2A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1456</w:t>
      </w:r>
    </w:p>
    <w:p w14:paraId="012825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1457</w:t>
      </w:r>
    </w:p>
    <w:p w14:paraId="7C383D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1458</w:t>
      </w:r>
    </w:p>
    <w:p w14:paraId="14AC559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1458</w:t>
      </w:r>
    </w:p>
    <w:p w14:paraId="325B37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1460</w:t>
      </w:r>
    </w:p>
    <w:p w14:paraId="7071C57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</w:t>
      </w:r>
      <w:r>
        <w:rPr>
          <w:lang w:eastAsia="zh-CN"/>
        </w:rPr>
        <w:t>56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Arial"/>
          <w:lang w:eastAsia="ko-KR"/>
        </w:rPr>
        <w:t xml:space="preserve">E-UTRAN </w:t>
      </w:r>
      <w:r w:rsidRPr="00B44A29">
        <w:rPr>
          <w:rFonts w:cs="Arial"/>
          <w:lang w:eastAsia="zh-CN"/>
        </w:rPr>
        <w:t>T</w:t>
      </w:r>
      <w:r w:rsidRPr="00B44A29">
        <w:rPr>
          <w:rFonts w:cs="Arial"/>
          <w:lang w:eastAsia="ko-KR"/>
        </w:rPr>
        <w:t xml:space="preserve">DD Radio Link Monitoring Test for Out-of-sync for </w:t>
      </w:r>
      <w:r w:rsidRPr="00B44A29">
        <w:rPr>
          <w:rFonts w:cs="Arial"/>
          <w:lang w:eastAsia="zh-TW"/>
        </w:rPr>
        <w:t xml:space="preserve">CE </w:t>
      </w:r>
      <w:r w:rsidRPr="00B44A29">
        <w:rPr>
          <w:rFonts w:cs="Arial"/>
          <w:lang w:eastAsia="ko-KR"/>
        </w:rPr>
        <w:t>UE in CEModeA</w:t>
      </w:r>
      <w:r>
        <w:tab/>
        <w:t>1462</w:t>
      </w:r>
    </w:p>
    <w:p w14:paraId="57B09B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1462</w:t>
      </w:r>
    </w:p>
    <w:p w14:paraId="2D56DF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1462</w:t>
      </w:r>
    </w:p>
    <w:p w14:paraId="78D354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5E5F39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1462</w:t>
      </w:r>
    </w:p>
    <w:p w14:paraId="062912D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1463</w:t>
      </w:r>
    </w:p>
    <w:p w14:paraId="70C451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1464</w:t>
      </w:r>
    </w:p>
    <w:p w14:paraId="368A44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1464</w:t>
      </w:r>
    </w:p>
    <w:p w14:paraId="716865D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1466</w:t>
      </w:r>
    </w:p>
    <w:p w14:paraId="4D18FF1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Arial"/>
          <w:lang w:eastAsia="ko-KR"/>
        </w:rPr>
        <w:t>E-UTRAN TDD Radio Link Monitoring Test for In-Sync for CE UE in CEModeA</w:t>
      </w:r>
      <w:r>
        <w:tab/>
        <w:t>1466</w:t>
      </w:r>
    </w:p>
    <w:p w14:paraId="52FE0E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7.3.57.1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1466</w:t>
      </w:r>
    </w:p>
    <w:p w14:paraId="777027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1467</w:t>
      </w:r>
    </w:p>
    <w:p w14:paraId="24A1B5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1467</w:t>
      </w:r>
    </w:p>
    <w:p w14:paraId="6ABFD6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1467</w:t>
      </w:r>
    </w:p>
    <w:p w14:paraId="5C965B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1468</w:t>
      </w:r>
    </w:p>
    <w:p w14:paraId="0F516D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1468</w:t>
      </w:r>
    </w:p>
    <w:p w14:paraId="41D884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1469</w:t>
      </w:r>
    </w:p>
    <w:p w14:paraId="2A59EC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1470</w:t>
      </w:r>
    </w:p>
    <w:p w14:paraId="56E11D1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Arial"/>
          <w:lang w:eastAsia="ko-KR"/>
        </w:rPr>
        <w:t xml:space="preserve">E- UTRAN </w:t>
      </w:r>
      <w:r w:rsidRPr="00B44A29">
        <w:rPr>
          <w:rFonts w:cs="Arial"/>
          <w:lang w:eastAsia="zh-CN"/>
        </w:rPr>
        <w:t>T</w:t>
      </w:r>
      <w:r w:rsidRPr="00B44A29">
        <w:rPr>
          <w:rFonts w:cs="Arial"/>
          <w:lang w:eastAsia="ko-KR"/>
        </w:rPr>
        <w:t xml:space="preserve">DD Radio Link Monitoring Test for Out-of-sync </w:t>
      </w:r>
      <w:r w:rsidRPr="00B44A29">
        <w:rPr>
          <w:rFonts w:cs="Arial"/>
          <w:lang w:eastAsia="zh-CN"/>
        </w:rPr>
        <w:t xml:space="preserve">in DRX </w:t>
      </w:r>
      <w:r w:rsidRPr="00B44A29">
        <w:rPr>
          <w:rFonts w:cs="Arial"/>
          <w:lang w:eastAsia="ko-KR"/>
        </w:rPr>
        <w:t>for</w:t>
      </w:r>
      <w:r w:rsidRPr="00B44A29">
        <w:rPr>
          <w:rFonts w:cs="Arial"/>
          <w:lang w:eastAsia="zh-CN"/>
        </w:rPr>
        <w:t xml:space="preserve"> </w:t>
      </w:r>
      <w:r w:rsidRPr="00B44A29">
        <w:rPr>
          <w:rFonts w:cs="Arial"/>
          <w:lang w:eastAsia="zh-TW"/>
        </w:rPr>
        <w:t xml:space="preserve">CE </w:t>
      </w:r>
      <w:r w:rsidRPr="00B44A29">
        <w:rPr>
          <w:rFonts w:cs="Arial"/>
          <w:lang w:eastAsia="zh-CN"/>
        </w:rPr>
        <w:t xml:space="preserve">UE </w:t>
      </w:r>
      <w:r w:rsidRPr="00B44A29">
        <w:rPr>
          <w:rFonts w:cs="Arial"/>
          <w:lang w:eastAsia="ko-KR"/>
        </w:rPr>
        <w:t>in CEModeA</w:t>
      </w:r>
      <w:r>
        <w:tab/>
        <w:t>1471</w:t>
      </w:r>
    </w:p>
    <w:p w14:paraId="15262C1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1471</w:t>
      </w:r>
    </w:p>
    <w:p w14:paraId="74771A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1471</w:t>
      </w:r>
    </w:p>
    <w:p w14:paraId="184CAC4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1471</w:t>
      </w:r>
    </w:p>
    <w:p w14:paraId="507AE0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1472</w:t>
      </w:r>
    </w:p>
    <w:p w14:paraId="15113E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1473</w:t>
      </w:r>
    </w:p>
    <w:p w14:paraId="5194A1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1474</w:t>
      </w:r>
    </w:p>
    <w:p w14:paraId="4E0A7D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1474</w:t>
      </w:r>
    </w:p>
    <w:p w14:paraId="037D7E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1476</w:t>
      </w:r>
    </w:p>
    <w:p w14:paraId="0071914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7.3.59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Arial"/>
          <w:lang w:eastAsia="ko-KR"/>
        </w:rPr>
        <w:t xml:space="preserve">E- UTRAN </w:t>
      </w:r>
      <w:r w:rsidRPr="00B44A29">
        <w:rPr>
          <w:rFonts w:cs="Arial"/>
          <w:lang w:eastAsia="zh-CN"/>
        </w:rPr>
        <w:t>T</w:t>
      </w:r>
      <w:r w:rsidRPr="00B44A29">
        <w:rPr>
          <w:rFonts w:cs="Arial"/>
          <w:lang w:eastAsia="ko-KR"/>
        </w:rPr>
        <w:t xml:space="preserve">DD Radio Link Monitoring Test for In-sync </w:t>
      </w:r>
      <w:r w:rsidRPr="00B44A29">
        <w:rPr>
          <w:rFonts w:cs="Arial"/>
          <w:lang w:eastAsia="zh-CN"/>
        </w:rPr>
        <w:t xml:space="preserve">in DRX </w:t>
      </w:r>
      <w:r w:rsidRPr="00B44A29">
        <w:rPr>
          <w:rFonts w:cs="Arial"/>
          <w:lang w:eastAsia="ko-KR"/>
        </w:rPr>
        <w:t>for</w:t>
      </w:r>
      <w:r w:rsidRPr="00B44A29">
        <w:rPr>
          <w:rFonts w:cs="Arial"/>
          <w:lang w:eastAsia="zh-CN"/>
        </w:rPr>
        <w:t xml:space="preserve"> CE UE </w:t>
      </w:r>
      <w:r w:rsidRPr="00B44A29">
        <w:rPr>
          <w:rFonts w:cs="Arial"/>
          <w:lang w:eastAsia="ko-KR"/>
        </w:rPr>
        <w:t>in CEModeA</w:t>
      </w:r>
      <w:r>
        <w:tab/>
        <w:t>1477</w:t>
      </w:r>
    </w:p>
    <w:p w14:paraId="1FDE65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1477</w:t>
      </w:r>
    </w:p>
    <w:p w14:paraId="31F12E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1477</w:t>
      </w:r>
    </w:p>
    <w:p w14:paraId="0C8DA2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1478</w:t>
      </w:r>
    </w:p>
    <w:p w14:paraId="30AF88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1479</w:t>
      </w:r>
    </w:p>
    <w:p w14:paraId="5902E3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7.3.59.4.1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1479</w:t>
      </w:r>
    </w:p>
    <w:p w14:paraId="5EDCA5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1480</w:t>
      </w:r>
    </w:p>
    <w:p w14:paraId="51D85F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1481</w:t>
      </w:r>
    </w:p>
    <w:p w14:paraId="74CB2E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1483</w:t>
      </w:r>
    </w:p>
    <w:p w14:paraId="31D6426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7.3.60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1484</w:t>
      </w:r>
    </w:p>
    <w:p w14:paraId="03BD4B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1484</w:t>
      </w:r>
    </w:p>
    <w:p w14:paraId="101937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1484</w:t>
      </w:r>
    </w:p>
    <w:p w14:paraId="327016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1484</w:t>
      </w:r>
    </w:p>
    <w:p w14:paraId="111C3E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1485</w:t>
      </w:r>
    </w:p>
    <w:p w14:paraId="03A087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1486</w:t>
      </w:r>
    </w:p>
    <w:p w14:paraId="408A39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1487</w:t>
      </w:r>
    </w:p>
    <w:p w14:paraId="11DA3B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1488</w:t>
      </w:r>
    </w:p>
    <w:p w14:paraId="7C3BF9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1489</w:t>
      </w:r>
    </w:p>
    <w:p w14:paraId="23E2841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7.3.61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1490</w:t>
      </w:r>
    </w:p>
    <w:p w14:paraId="43F28B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1490</w:t>
      </w:r>
    </w:p>
    <w:p w14:paraId="4AD00E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1490</w:t>
      </w:r>
    </w:p>
    <w:p w14:paraId="2AC980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1490</w:t>
      </w:r>
    </w:p>
    <w:p w14:paraId="0F5ED75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1491</w:t>
      </w:r>
    </w:p>
    <w:p w14:paraId="44781E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1492</w:t>
      </w:r>
    </w:p>
    <w:p w14:paraId="4F3775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1493</w:t>
      </w:r>
    </w:p>
    <w:p w14:paraId="1DAC87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1494</w:t>
      </w:r>
    </w:p>
    <w:p w14:paraId="7EDA5A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1495</w:t>
      </w:r>
    </w:p>
    <w:p w14:paraId="19D2F9B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7.3.62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1497</w:t>
      </w:r>
    </w:p>
    <w:p w14:paraId="4DC218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1497</w:t>
      </w:r>
    </w:p>
    <w:p w14:paraId="2A35A35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1497</w:t>
      </w:r>
    </w:p>
    <w:p w14:paraId="66C8BF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1497</w:t>
      </w:r>
    </w:p>
    <w:p w14:paraId="3E707B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1498</w:t>
      </w:r>
    </w:p>
    <w:p w14:paraId="7C49F5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1498</w:t>
      </w:r>
    </w:p>
    <w:p w14:paraId="3C4FEF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1499</w:t>
      </w:r>
    </w:p>
    <w:p w14:paraId="6195A3E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1500</w:t>
      </w:r>
    </w:p>
    <w:p w14:paraId="44BE73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1500</w:t>
      </w:r>
    </w:p>
    <w:p w14:paraId="5970E5E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7.3.63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1502</w:t>
      </w:r>
    </w:p>
    <w:p w14:paraId="5B3043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1502</w:t>
      </w:r>
    </w:p>
    <w:p w14:paraId="659B7A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1502</w:t>
      </w:r>
    </w:p>
    <w:p w14:paraId="18C574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1502</w:t>
      </w:r>
    </w:p>
    <w:p w14:paraId="6A22D5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lastRenderedPageBreak/>
        <w:t>7.3.63.4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1503</w:t>
      </w:r>
    </w:p>
    <w:p w14:paraId="55638F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1503</w:t>
      </w:r>
    </w:p>
    <w:p w14:paraId="678792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1504</w:t>
      </w:r>
    </w:p>
    <w:p w14:paraId="56F912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1505</w:t>
      </w:r>
    </w:p>
    <w:p w14:paraId="2C4850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1505</w:t>
      </w:r>
    </w:p>
    <w:p w14:paraId="6D39DD9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7.3.64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1507</w:t>
      </w:r>
    </w:p>
    <w:p w14:paraId="5FF5D5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1507</w:t>
      </w:r>
    </w:p>
    <w:p w14:paraId="74FDF1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1507</w:t>
      </w:r>
    </w:p>
    <w:p w14:paraId="4D1A79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1507</w:t>
      </w:r>
    </w:p>
    <w:p w14:paraId="0BB902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1507</w:t>
      </w:r>
    </w:p>
    <w:p w14:paraId="53A21A1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1508</w:t>
      </w:r>
    </w:p>
    <w:p w14:paraId="0CCF5DD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1509</w:t>
      </w:r>
    </w:p>
    <w:p w14:paraId="0A4FBC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1510</w:t>
      </w:r>
    </w:p>
    <w:p w14:paraId="2FF1DC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1510</w:t>
      </w:r>
    </w:p>
    <w:p w14:paraId="6CAE1DD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7.3.65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1511</w:t>
      </w:r>
    </w:p>
    <w:p w14:paraId="6EBACE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1511</w:t>
      </w:r>
    </w:p>
    <w:p w14:paraId="0FA3A7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1511</w:t>
      </w:r>
    </w:p>
    <w:p w14:paraId="1464D47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1512</w:t>
      </w:r>
    </w:p>
    <w:p w14:paraId="7B36D4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1512</w:t>
      </w:r>
    </w:p>
    <w:p w14:paraId="0175EB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1513</w:t>
      </w:r>
    </w:p>
    <w:p w14:paraId="23E9DF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1514</w:t>
      </w:r>
    </w:p>
    <w:p w14:paraId="5E2A9F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1514</w:t>
      </w:r>
    </w:p>
    <w:p w14:paraId="243961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1515</w:t>
      </w:r>
    </w:p>
    <w:p w14:paraId="484BFA6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7.3.66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1516</w:t>
      </w:r>
    </w:p>
    <w:p w14:paraId="25D1DF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1516</w:t>
      </w:r>
    </w:p>
    <w:p w14:paraId="7F656C9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1516</w:t>
      </w:r>
    </w:p>
    <w:p w14:paraId="71051D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1517</w:t>
      </w:r>
    </w:p>
    <w:p w14:paraId="6C4D70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1517</w:t>
      </w:r>
    </w:p>
    <w:p w14:paraId="71F298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1518</w:t>
      </w:r>
    </w:p>
    <w:p w14:paraId="02DED2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1519</w:t>
      </w:r>
    </w:p>
    <w:p w14:paraId="39316F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1519</w:t>
      </w:r>
    </w:p>
    <w:p w14:paraId="389122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1520</w:t>
      </w:r>
    </w:p>
    <w:p w14:paraId="32F7CED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7.3.67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B44A29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1520</w:t>
      </w:r>
    </w:p>
    <w:p w14:paraId="67C748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1520</w:t>
      </w:r>
    </w:p>
    <w:p w14:paraId="633919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1521</w:t>
      </w:r>
    </w:p>
    <w:p w14:paraId="209DEA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1521</w:t>
      </w:r>
    </w:p>
    <w:p w14:paraId="6546F8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1521</w:t>
      </w:r>
    </w:p>
    <w:p w14:paraId="6EC74B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1521</w:t>
      </w:r>
    </w:p>
    <w:p w14:paraId="6E9F8D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1522</w:t>
      </w:r>
    </w:p>
    <w:p w14:paraId="79FE96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7.3.67.4.3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1523</w:t>
      </w:r>
    </w:p>
    <w:p w14:paraId="36D241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1524</w:t>
      </w:r>
    </w:p>
    <w:p w14:paraId="3B19AAC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7.3.68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1525</w:t>
      </w:r>
    </w:p>
    <w:p w14:paraId="62B8ECE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  <w:highlight w:val="cyan"/>
        </w:rPr>
        <w:t>7.3.69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HD-FDD Early Out-of-sync reporting Test for CE UE in CEMode A</w:t>
      </w:r>
      <w:r>
        <w:tab/>
        <w:t>1525</w:t>
      </w:r>
    </w:p>
    <w:p w14:paraId="6B645F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  <w:lang w:eastAsia="zh-TW"/>
        </w:rPr>
        <w:t>7.3.69.1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TW"/>
        </w:rPr>
        <w:t>Test purpose</w:t>
      </w:r>
      <w:r>
        <w:tab/>
        <w:t>1525</w:t>
      </w:r>
    </w:p>
    <w:p w14:paraId="04A19A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7.3.69.2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1525</w:t>
      </w:r>
    </w:p>
    <w:p w14:paraId="46A484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7.3.69.3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1526</w:t>
      </w:r>
    </w:p>
    <w:p w14:paraId="307BAE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  <w:lang w:eastAsia="zh-TW"/>
        </w:rPr>
        <w:t>7.3.69.4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TW"/>
        </w:rPr>
        <w:t>Test description</w:t>
      </w:r>
      <w:r>
        <w:tab/>
        <w:t>1527</w:t>
      </w:r>
    </w:p>
    <w:p w14:paraId="13F30C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7.3.69.4.1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1527</w:t>
      </w:r>
    </w:p>
    <w:p w14:paraId="6E419F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7.3.69.4.2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1528</w:t>
      </w:r>
    </w:p>
    <w:p w14:paraId="66827FD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7.3.69.4.3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1528</w:t>
      </w:r>
    </w:p>
    <w:p w14:paraId="376F46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7.3.69.5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1530</w:t>
      </w:r>
    </w:p>
    <w:p w14:paraId="42F55B1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7.3.70 to 7.3.87 Void</w:t>
      </w:r>
      <w:r>
        <w:tab/>
        <w:t>1531</w:t>
      </w:r>
    </w:p>
    <w:p w14:paraId="59B3671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7.3.88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TDD Radio Link Monitoring Test for Out-of-sync in DRX for UE category NB1 In-band mode in normal coverage</w:t>
      </w:r>
      <w:r>
        <w:tab/>
        <w:t>1531</w:t>
      </w:r>
    </w:p>
    <w:p w14:paraId="528644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1531</w:t>
      </w:r>
    </w:p>
    <w:p w14:paraId="03F271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1531</w:t>
      </w:r>
    </w:p>
    <w:p w14:paraId="06F35EF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1531</w:t>
      </w:r>
    </w:p>
    <w:p w14:paraId="418EF8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lastRenderedPageBreak/>
        <w:t>7.3.88.4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1531</w:t>
      </w:r>
    </w:p>
    <w:p w14:paraId="24D99D1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7.3.88.4.1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1531</w:t>
      </w:r>
    </w:p>
    <w:p w14:paraId="4B6D18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7.3.88.4.2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1532</w:t>
      </w:r>
    </w:p>
    <w:p w14:paraId="33615F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7.3.88.4.3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1532</w:t>
      </w:r>
    </w:p>
    <w:p w14:paraId="3987C5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1532</w:t>
      </w:r>
    </w:p>
    <w:p w14:paraId="28B2473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7.3.89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TDD Radio Link Monitoring Test for Out-of-sync in DRX for UE category NB1 In-band mode in enhanced coverage</w:t>
      </w:r>
      <w:r>
        <w:tab/>
        <w:t>1534</w:t>
      </w:r>
    </w:p>
    <w:p w14:paraId="5A626A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1534</w:t>
      </w:r>
    </w:p>
    <w:p w14:paraId="0C9633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1534</w:t>
      </w:r>
    </w:p>
    <w:p w14:paraId="79528D9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1534</w:t>
      </w:r>
    </w:p>
    <w:p w14:paraId="6F0DF3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7.3.89.4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1534</w:t>
      </w:r>
    </w:p>
    <w:p w14:paraId="054930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7.3.89.4.1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1534</w:t>
      </w:r>
    </w:p>
    <w:p w14:paraId="63E1E7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7.3.89.4.2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1535</w:t>
      </w:r>
    </w:p>
    <w:p w14:paraId="6C8BB6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7.3.89.4.3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1535</w:t>
      </w:r>
    </w:p>
    <w:p w14:paraId="46DBD4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1535</w:t>
      </w:r>
    </w:p>
    <w:p w14:paraId="7A677FD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7.3.90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Radio Link Monitoring Test for In-sync with DRX for UE Category NB1 In-Band mode in Normal Coverage</w:t>
      </w:r>
      <w:r>
        <w:tab/>
        <w:t>1537</w:t>
      </w:r>
    </w:p>
    <w:p w14:paraId="6FA11FF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0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1537</w:t>
      </w:r>
    </w:p>
    <w:p w14:paraId="135543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0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1537</w:t>
      </w:r>
    </w:p>
    <w:p w14:paraId="491A5B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0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1537</w:t>
      </w:r>
    </w:p>
    <w:p w14:paraId="134700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</w:t>
      </w:r>
      <w:r w:rsidRPr="00B44A29">
        <w:rPr>
          <w:highlight w:val="cyan"/>
          <w:lang w:eastAsia="zh-TW"/>
        </w:rPr>
        <w:t>90</w:t>
      </w:r>
      <w:r w:rsidRPr="00B44A29">
        <w:rPr>
          <w:highlight w:val="cya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1537</w:t>
      </w:r>
    </w:p>
    <w:p w14:paraId="25E26CB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</w:t>
      </w:r>
      <w:r w:rsidRPr="00B44A29">
        <w:rPr>
          <w:highlight w:val="cyan"/>
          <w:lang w:eastAsia="zh-TW"/>
        </w:rPr>
        <w:t>90</w:t>
      </w:r>
      <w:r w:rsidRPr="00B44A29">
        <w:rPr>
          <w:highlight w:val="cya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1537</w:t>
      </w:r>
    </w:p>
    <w:p w14:paraId="7A70DEB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</w:t>
      </w:r>
      <w:r>
        <w:rPr>
          <w:lang w:eastAsia="zh-TW"/>
        </w:rPr>
        <w:t>90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1538</w:t>
      </w:r>
    </w:p>
    <w:p w14:paraId="571E4F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0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1538</w:t>
      </w:r>
    </w:p>
    <w:p w14:paraId="40E772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0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1539</w:t>
      </w:r>
    </w:p>
    <w:p w14:paraId="0A0DCC7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7.3.91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Radio Link Monitoring Test for In-sync with DRX for UE Category NB1 In-Band mode in Enhanced Coverage</w:t>
      </w:r>
      <w:r>
        <w:tab/>
        <w:t>1540</w:t>
      </w:r>
    </w:p>
    <w:p w14:paraId="4E6895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1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1540</w:t>
      </w:r>
    </w:p>
    <w:p w14:paraId="1D299A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1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1541</w:t>
      </w:r>
    </w:p>
    <w:p w14:paraId="6013A8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1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1541</w:t>
      </w:r>
    </w:p>
    <w:p w14:paraId="6D31DB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7.3.9</w:t>
      </w:r>
      <w:r w:rsidRPr="00B44A29">
        <w:rPr>
          <w:highlight w:val="cyan"/>
          <w:lang w:eastAsia="zh-TW"/>
        </w:rPr>
        <w:t>1</w:t>
      </w:r>
      <w:r w:rsidRPr="00B44A29">
        <w:rPr>
          <w:highlight w:val="cya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1541</w:t>
      </w:r>
    </w:p>
    <w:p w14:paraId="2CCE19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7.3.9</w:t>
      </w:r>
      <w:r w:rsidRPr="00B44A29">
        <w:rPr>
          <w:highlight w:val="cyan"/>
          <w:lang w:eastAsia="zh-TW"/>
        </w:rPr>
        <w:t>1</w:t>
      </w:r>
      <w:r w:rsidRPr="00B44A29">
        <w:rPr>
          <w:highlight w:val="cya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1541</w:t>
      </w:r>
    </w:p>
    <w:p w14:paraId="79B4B1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1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1542</w:t>
      </w:r>
    </w:p>
    <w:p w14:paraId="24195D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1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1542</w:t>
      </w:r>
    </w:p>
    <w:p w14:paraId="7C2DA9F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1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1542</w:t>
      </w:r>
    </w:p>
    <w:p w14:paraId="7EDE838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7.3.92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1544</w:t>
      </w:r>
    </w:p>
    <w:p w14:paraId="3968DC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1544</w:t>
      </w:r>
    </w:p>
    <w:p w14:paraId="06E8FA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1544</w:t>
      </w:r>
    </w:p>
    <w:p w14:paraId="32DFEB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1544</w:t>
      </w:r>
    </w:p>
    <w:p w14:paraId="5369D5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7.3.9</w:t>
      </w:r>
      <w:r w:rsidRPr="00B44A29">
        <w:rPr>
          <w:highlight w:val="cyan"/>
          <w:lang w:eastAsia="zh-TW"/>
        </w:rPr>
        <w:t>2</w:t>
      </w:r>
      <w:r w:rsidRPr="00B44A29">
        <w:rPr>
          <w:highlight w:val="cya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1544</w:t>
      </w:r>
    </w:p>
    <w:p w14:paraId="1E2164F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7.3.9</w:t>
      </w:r>
      <w:r w:rsidRPr="00B44A29">
        <w:rPr>
          <w:highlight w:val="cyan"/>
          <w:lang w:eastAsia="zh-TW"/>
        </w:rPr>
        <w:t>2</w:t>
      </w:r>
      <w:r w:rsidRPr="00B44A29">
        <w:rPr>
          <w:highlight w:val="cya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1544</w:t>
      </w:r>
    </w:p>
    <w:p w14:paraId="022C4B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</w:t>
      </w:r>
      <w:r>
        <w:rPr>
          <w:lang w:eastAsia="zh-TW"/>
        </w:rPr>
        <w:t>92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1545</w:t>
      </w:r>
    </w:p>
    <w:p w14:paraId="785D18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1545</w:t>
      </w:r>
    </w:p>
    <w:p w14:paraId="26922EF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1546</w:t>
      </w:r>
    </w:p>
    <w:p w14:paraId="512095A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7.3.93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Radio Link Monitoring Test for In-sync without DRX for UE Category NB1 In-Band mode in Enhanced Coverage</w:t>
      </w:r>
      <w:r>
        <w:tab/>
        <w:t>1547</w:t>
      </w:r>
    </w:p>
    <w:p w14:paraId="6A1A96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3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1547</w:t>
      </w:r>
    </w:p>
    <w:p w14:paraId="18FCC9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3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1547</w:t>
      </w:r>
    </w:p>
    <w:p w14:paraId="34C8F3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3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1547</w:t>
      </w:r>
    </w:p>
    <w:p w14:paraId="1C24153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7.3.9</w:t>
      </w:r>
      <w:r w:rsidRPr="00B44A29">
        <w:rPr>
          <w:highlight w:val="cyan"/>
          <w:lang w:eastAsia="zh-TW"/>
        </w:rPr>
        <w:t>3</w:t>
      </w:r>
      <w:r w:rsidRPr="00B44A29">
        <w:rPr>
          <w:highlight w:val="cya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1548</w:t>
      </w:r>
    </w:p>
    <w:p w14:paraId="2F4F1C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7.3.9</w:t>
      </w:r>
      <w:r w:rsidRPr="00B44A29">
        <w:rPr>
          <w:highlight w:val="cyan"/>
          <w:lang w:eastAsia="zh-TW"/>
        </w:rPr>
        <w:t>3</w:t>
      </w:r>
      <w:r w:rsidRPr="00B44A29">
        <w:rPr>
          <w:highlight w:val="cya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1548</w:t>
      </w:r>
    </w:p>
    <w:p w14:paraId="090715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3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1549</w:t>
      </w:r>
    </w:p>
    <w:p w14:paraId="6FDD40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3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1549</w:t>
      </w:r>
    </w:p>
    <w:p w14:paraId="15F5E5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3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1549</w:t>
      </w:r>
    </w:p>
    <w:p w14:paraId="1575705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7.3.94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Radio Link Monitoring Test for Out-of-sync without DRX for UE Category NB1 Standalone mode in Normal Coverage</w:t>
      </w:r>
      <w:r>
        <w:tab/>
        <w:t>1550</w:t>
      </w:r>
    </w:p>
    <w:p w14:paraId="556403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1550</w:t>
      </w:r>
    </w:p>
    <w:p w14:paraId="78F12C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1550</w:t>
      </w:r>
    </w:p>
    <w:p w14:paraId="573A85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1550</w:t>
      </w:r>
    </w:p>
    <w:p w14:paraId="7B1FCC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7.3.9</w:t>
      </w:r>
      <w:r w:rsidRPr="00B44A29">
        <w:rPr>
          <w:highlight w:val="cyan"/>
          <w:lang w:eastAsia="zh-TW"/>
        </w:rPr>
        <w:t>4</w:t>
      </w:r>
      <w:r w:rsidRPr="00B44A29">
        <w:rPr>
          <w:highlight w:val="cya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1551</w:t>
      </w:r>
    </w:p>
    <w:p w14:paraId="0DFFA2E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lastRenderedPageBreak/>
        <w:t>7.3.9</w:t>
      </w:r>
      <w:r w:rsidRPr="00B44A29">
        <w:rPr>
          <w:highlight w:val="cyan"/>
          <w:lang w:eastAsia="zh-TW"/>
        </w:rPr>
        <w:t>4</w:t>
      </w:r>
      <w:r w:rsidRPr="00B44A29">
        <w:rPr>
          <w:highlight w:val="cya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1551</w:t>
      </w:r>
    </w:p>
    <w:p w14:paraId="2318F2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</w:t>
      </w:r>
      <w:r>
        <w:rPr>
          <w:lang w:eastAsia="zh-TW"/>
        </w:rPr>
        <w:t>94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1551</w:t>
      </w:r>
    </w:p>
    <w:p w14:paraId="0F19F5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4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1551</w:t>
      </w:r>
    </w:p>
    <w:p w14:paraId="71F1D3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4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1552</w:t>
      </w:r>
    </w:p>
    <w:p w14:paraId="6542E27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7.3.95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Radio Link Monitoring Test for Out-of-sync without DRX for UE Category NB1 guard band mode in Enhanced Coverage</w:t>
      </w:r>
      <w:r>
        <w:tab/>
        <w:t>1552</w:t>
      </w:r>
    </w:p>
    <w:p w14:paraId="51F6FE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1552</w:t>
      </w:r>
    </w:p>
    <w:p w14:paraId="0B96AC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1552</w:t>
      </w:r>
    </w:p>
    <w:p w14:paraId="2E68DF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5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1553</w:t>
      </w:r>
    </w:p>
    <w:p w14:paraId="085B8A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</w:t>
      </w:r>
      <w:r w:rsidRPr="00B44A29">
        <w:rPr>
          <w:highlight w:val="cyan"/>
          <w:lang w:eastAsia="zh-TW"/>
        </w:rPr>
        <w:t>95</w:t>
      </w:r>
      <w:r w:rsidRPr="00B44A29">
        <w:rPr>
          <w:highlight w:val="cya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description</w:t>
      </w:r>
      <w:r>
        <w:tab/>
        <w:t>1553</w:t>
      </w:r>
    </w:p>
    <w:p w14:paraId="3ACF10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7.3.</w:t>
      </w:r>
      <w:r w:rsidRPr="00B44A29">
        <w:rPr>
          <w:highlight w:val="cyan"/>
          <w:lang w:eastAsia="zh-TW"/>
        </w:rPr>
        <w:t>95</w:t>
      </w:r>
      <w:r w:rsidRPr="00B44A29">
        <w:rPr>
          <w:highlight w:val="cya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Initial conditions</w:t>
      </w:r>
      <w:r>
        <w:tab/>
        <w:t>1553</w:t>
      </w:r>
    </w:p>
    <w:p w14:paraId="34BC73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</w:t>
      </w:r>
      <w:r>
        <w:rPr>
          <w:lang w:eastAsia="zh-TW"/>
        </w:rPr>
        <w:t>95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1553</w:t>
      </w:r>
    </w:p>
    <w:p w14:paraId="3CAEB9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5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1554</w:t>
      </w:r>
    </w:p>
    <w:p w14:paraId="1612DE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</w:t>
      </w:r>
      <w:r>
        <w:rPr>
          <w:lang w:eastAsia="zh-TW"/>
        </w:rPr>
        <w:t>5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1554</w:t>
      </w:r>
    </w:p>
    <w:p w14:paraId="6CFB1FF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Interruption for Dual Connectivity</w:t>
      </w:r>
      <w:r>
        <w:tab/>
        <w:t>1556</w:t>
      </w:r>
    </w:p>
    <w:p w14:paraId="790716D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1556</w:t>
      </w:r>
    </w:p>
    <w:p w14:paraId="2004C9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1556</w:t>
      </w:r>
    </w:p>
    <w:p w14:paraId="72BD47E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1556</w:t>
      </w:r>
    </w:p>
    <w:p w14:paraId="627D6C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1556</w:t>
      </w:r>
    </w:p>
    <w:p w14:paraId="00BBFC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1556</w:t>
      </w:r>
    </w:p>
    <w:p w14:paraId="46C8245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1556</w:t>
      </w:r>
    </w:p>
    <w:p w14:paraId="0726432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1557</w:t>
      </w:r>
    </w:p>
    <w:p w14:paraId="61EBA4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7.4.1.4.3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1558</w:t>
      </w:r>
    </w:p>
    <w:p w14:paraId="281A96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7.4.1.5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Test requirement</w:t>
      </w:r>
      <w:r>
        <w:tab/>
        <w:t>1558</w:t>
      </w:r>
    </w:p>
    <w:p w14:paraId="1F12A23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1560</w:t>
      </w:r>
    </w:p>
    <w:p w14:paraId="28E6FD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7.4.2.1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1560</w:t>
      </w:r>
    </w:p>
    <w:p w14:paraId="40AAA8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1560</w:t>
      </w:r>
    </w:p>
    <w:p w14:paraId="6DFFDB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1560</w:t>
      </w:r>
    </w:p>
    <w:p w14:paraId="0B924A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1560</w:t>
      </w:r>
    </w:p>
    <w:p w14:paraId="063D2E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1560</w:t>
      </w:r>
    </w:p>
    <w:p w14:paraId="743B4E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1561</w:t>
      </w:r>
    </w:p>
    <w:p w14:paraId="223D18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7.4.2.4.3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1562</w:t>
      </w:r>
    </w:p>
    <w:p w14:paraId="1CDFAD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1563</w:t>
      </w:r>
    </w:p>
    <w:p w14:paraId="4C176F2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1564</w:t>
      </w:r>
    </w:p>
    <w:p w14:paraId="3A106E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7.4.3</w:t>
      </w:r>
      <w:r>
        <w:rPr>
          <w:lang w:eastAsia="zh-C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1564</w:t>
      </w:r>
    </w:p>
    <w:p w14:paraId="236C39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7.4.3.2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Test Applicability</w:t>
      </w:r>
      <w:r>
        <w:tab/>
        <w:t>1564</w:t>
      </w:r>
    </w:p>
    <w:p w14:paraId="09DF5B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7.4.3.3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Minimum Conformance Requirement</w:t>
      </w:r>
      <w:r>
        <w:tab/>
        <w:t>1564</w:t>
      </w:r>
    </w:p>
    <w:p w14:paraId="58C602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7.4.3.4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Test Description</w:t>
      </w:r>
      <w:r>
        <w:tab/>
        <w:t>1564</w:t>
      </w:r>
    </w:p>
    <w:p w14:paraId="3F4CBA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1564</w:t>
      </w:r>
    </w:p>
    <w:p w14:paraId="7DAA0C1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1565</w:t>
      </w:r>
    </w:p>
    <w:p w14:paraId="7F9FFEE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7.4.3.4.3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1566</w:t>
      </w:r>
    </w:p>
    <w:p w14:paraId="380348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7.4.3.5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Test Requirement</w:t>
      </w:r>
      <w:r>
        <w:tab/>
        <w:t>1566</w:t>
      </w:r>
    </w:p>
    <w:p w14:paraId="70FC5DF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Proximity-based Services</w:t>
      </w:r>
      <w:r>
        <w:tab/>
        <w:t>1568</w:t>
      </w:r>
    </w:p>
    <w:p w14:paraId="1CADDDC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 - UE ProSe Direct Discovery Transmission Timing Accuracy Test</w:t>
      </w:r>
      <w:r>
        <w:tab/>
        <w:t>1568</w:t>
      </w:r>
    </w:p>
    <w:p w14:paraId="552281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7.5.1.1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Test purpose</w:t>
      </w:r>
      <w:r>
        <w:tab/>
        <w:t>1568</w:t>
      </w:r>
    </w:p>
    <w:p w14:paraId="27CAF8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1568</w:t>
      </w:r>
    </w:p>
    <w:p w14:paraId="30BC71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1568</w:t>
      </w:r>
    </w:p>
    <w:p w14:paraId="486A10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1568</w:t>
      </w:r>
    </w:p>
    <w:p w14:paraId="2815003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1568</w:t>
      </w:r>
    </w:p>
    <w:p w14:paraId="48B61E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1569</w:t>
      </w:r>
    </w:p>
    <w:p w14:paraId="0DB6B9B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1569</w:t>
      </w:r>
    </w:p>
    <w:p w14:paraId="35FF473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1569</w:t>
      </w:r>
    </w:p>
    <w:p w14:paraId="1D5D045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FFS</w:t>
      </w:r>
      <w:r>
        <w:tab/>
        <w:t>1570</w:t>
      </w:r>
    </w:p>
    <w:p w14:paraId="147C704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 - Interruptions due to ProSe Direct Discovery</w:t>
      </w:r>
      <w:r>
        <w:tab/>
        <w:t>1570</w:t>
      </w:r>
    </w:p>
    <w:p w14:paraId="04EAF7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7.5.3.1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Test purpose</w:t>
      </w:r>
      <w:r>
        <w:tab/>
        <w:t>1570</w:t>
      </w:r>
    </w:p>
    <w:p w14:paraId="451D493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1570</w:t>
      </w:r>
    </w:p>
    <w:p w14:paraId="0F8DB3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1570</w:t>
      </w:r>
    </w:p>
    <w:p w14:paraId="4A3D07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1572</w:t>
      </w:r>
    </w:p>
    <w:p w14:paraId="226523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lastRenderedPageBreak/>
        <w:t>7.5.3.4.1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1572</w:t>
      </w:r>
    </w:p>
    <w:p w14:paraId="1D12A58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1573</w:t>
      </w:r>
    </w:p>
    <w:p w14:paraId="6F641D4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1573</w:t>
      </w:r>
    </w:p>
    <w:p w14:paraId="6EC512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1573</w:t>
      </w:r>
    </w:p>
    <w:p w14:paraId="195818D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7.5.4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 - UE ProSe Direct Communication Transmission Timing Accuracy Test</w:t>
      </w:r>
      <w:r>
        <w:tab/>
        <w:t>1574</w:t>
      </w:r>
    </w:p>
    <w:p w14:paraId="63BE33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7.5.4.1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Test purpose</w:t>
      </w:r>
      <w:r>
        <w:tab/>
        <w:t>1574</w:t>
      </w:r>
    </w:p>
    <w:p w14:paraId="12C864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en-GB"/>
        </w:rPr>
        <w:t>Test</w:t>
      </w:r>
      <w:r w:rsidRPr="00B44A29">
        <w:rPr>
          <w:rFonts w:eastAsia="SimSun"/>
        </w:rPr>
        <w:t xml:space="preserve"> </w:t>
      </w:r>
      <w:r w:rsidRPr="00B44A29">
        <w:rPr>
          <w:rFonts w:eastAsia="SimSun"/>
          <w:lang w:eastAsia="en-GB"/>
        </w:rPr>
        <w:t>applicability</w:t>
      </w:r>
      <w:r>
        <w:tab/>
        <w:t>1574</w:t>
      </w:r>
    </w:p>
    <w:p w14:paraId="2CC42B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1575</w:t>
      </w:r>
    </w:p>
    <w:p w14:paraId="7CD65A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1575</w:t>
      </w:r>
    </w:p>
    <w:p w14:paraId="466712D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1575</w:t>
      </w:r>
    </w:p>
    <w:p w14:paraId="7B499E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1575</w:t>
      </w:r>
    </w:p>
    <w:p w14:paraId="524E1A3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1575</w:t>
      </w:r>
    </w:p>
    <w:p w14:paraId="1950EA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7.5.4.5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1576</w:t>
      </w:r>
    </w:p>
    <w:p w14:paraId="502EE8E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Interruption for carrier aggregation</w:t>
      </w:r>
      <w:r>
        <w:tab/>
        <w:t>1577</w:t>
      </w:r>
    </w:p>
    <w:p w14:paraId="32A9E85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FDD-TDD CA interruption at SRS carrier based switching</w:t>
      </w:r>
      <w:r>
        <w:tab/>
        <w:t>1577</w:t>
      </w:r>
    </w:p>
    <w:p w14:paraId="3B4441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1577</w:t>
      </w:r>
    </w:p>
    <w:p w14:paraId="448086E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1577</w:t>
      </w:r>
    </w:p>
    <w:p w14:paraId="11C558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1577</w:t>
      </w:r>
    </w:p>
    <w:p w14:paraId="5AD8E4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1577</w:t>
      </w:r>
    </w:p>
    <w:p w14:paraId="4DB29A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7.6.1.4.1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Initial conditions</w:t>
      </w:r>
      <w:r>
        <w:tab/>
        <w:t>1577</w:t>
      </w:r>
    </w:p>
    <w:p w14:paraId="57ED35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7.6.1.4.2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1578</w:t>
      </w:r>
    </w:p>
    <w:p w14:paraId="4239E2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7.6.1.4.3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1578</w:t>
      </w:r>
    </w:p>
    <w:p w14:paraId="41B893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1580</w:t>
      </w:r>
    </w:p>
    <w:p w14:paraId="610D101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E-UTRAN TDD-TDD CA interruption at SRS carrier based switching</w:t>
      </w:r>
      <w:r>
        <w:tab/>
        <w:t>1582</w:t>
      </w:r>
    </w:p>
    <w:p w14:paraId="4D2E88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7.6.2.1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1582</w:t>
      </w:r>
    </w:p>
    <w:p w14:paraId="0D407A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TW"/>
        </w:rPr>
        <w:t>7.6.2.2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TW"/>
        </w:rPr>
        <w:t xml:space="preserve">Test </w:t>
      </w:r>
      <w:r w:rsidRPr="00B44A29">
        <w:rPr>
          <w:rFonts w:eastAsia="SimSun"/>
        </w:rPr>
        <w:t>applicability</w:t>
      </w:r>
      <w:r>
        <w:tab/>
        <w:t>1582</w:t>
      </w:r>
    </w:p>
    <w:p w14:paraId="7DA2914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TW"/>
        </w:rPr>
        <w:t>7.6.2.3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TW"/>
        </w:rPr>
        <w:t xml:space="preserve">Minimum conformance </w:t>
      </w:r>
      <w:r w:rsidRPr="00B44A29">
        <w:rPr>
          <w:rFonts w:eastAsia="SimSun"/>
        </w:rPr>
        <w:t>requirements</w:t>
      </w:r>
      <w:r>
        <w:tab/>
        <w:t>1582</w:t>
      </w:r>
    </w:p>
    <w:p w14:paraId="60AD49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TW"/>
        </w:rPr>
        <w:t>7.6.2.4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TW"/>
        </w:rPr>
        <w:t>Test description</w:t>
      </w:r>
      <w:r>
        <w:tab/>
        <w:t>1582</w:t>
      </w:r>
    </w:p>
    <w:p w14:paraId="72EACB5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TW"/>
        </w:rPr>
        <w:t>7.6.2.4.1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TW"/>
        </w:rPr>
        <w:t>Initial conditions</w:t>
      </w:r>
      <w:r>
        <w:tab/>
        <w:t>1582</w:t>
      </w:r>
    </w:p>
    <w:p w14:paraId="34876F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7.6.2.4.2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1583</w:t>
      </w:r>
    </w:p>
    <w:p w14:paraId="4ACA39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7.6.2.4.3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1584</w:t>
      </w:r>
    </w:p>
    <w:p w14:paraId="4B0552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7.6.2.5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1585</w:t>
      </w:r>
    </w:p>
    <w:p w14:paraId="263DF187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8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UE Measurements Procedures</w:t>
      </w:r>
      <w:r>
        <w:tab/>
        <w:t>1588</w:t>
      </w:r>
    </w:p>
    <w:p w14:paraId="316781E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 intra frequency measurements</w:t>
      </w:r>
      <w:r>
        <w:tab/>
        <w:t>1588</w:t>
      </w:r>
    </w:p>
    <w:p w14:paraId="6AEEC3F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intra frequency event triggered reporting under fading propagation conditions in asynchronous cells</w:t>
      </w:r>
      <w:r>
        <w:tab/>
        <w:t>1588</w:t>
      </w:r>
    </w:p>
    <w:p w14:paraId="64E1E20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1588</w:t>
      </w:r>
    </w:p>
    <w:p w14:paraId="48A82E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1588</w:t>
      </w:r>
    </w:p>
    <w:p w14:paraId="770FEB6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1588</w:t>
      </w:r>
    </w:p>
    <w:p w14:paraId="38C605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1589</w:t>
      </w:r>
    </w:p>
    <w:p w14:paraId="1FDF95D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1589</w:t>
      </w:r>
    </w:p>
    <w:p w14:paraId="5F8453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1590</w:t>
      </w:r>
    </w:p>
    <w:p w14:paraId="727FE7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1591</w:t>
      </w:r>
    </w:p>
    <w:p w14:paraId="2FE451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1592</w:t>
      </w:r>
    </w:p>
    <w:p w14:paraId="6518F24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intra frequency event triggered reporting under fading propagation conditions in synchronous cells</w:t>
      </w:r>
      <w:r>
        <w:tab/>
        <w:t>1594</w:t>
      </w:r>
    </w:p>
    <w:p w14:paraId="09134A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1594</w:t>
      </w:r>
    </w:p>
    <w:p w14:paraId="4428D5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1594</w:t>
      </w:r>
    </w:p>
    <w:p w14:paraId="6D8C45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1594</w:t>
      </w:r>
    </w:p>
    <w:p w14:paraId="394633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1595</w:t>
      </w:r>
    </w:p>
    <w:p w14:paraId="553A32F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1595</w:t>
      </w:r>
    </w:p>
    <w:p w14:paraId="34C21E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1596</w:t>
      </w:r>
    </w:p>
    <w:p w14:paraId="162735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1596</w:t>
      </w:r>
    </w:p>
    <w:p w14:paraId="793BEC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1598</w:t>
      </w:r>
    </w:p>
    <w:p w14:paraId="0AECE08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intra frequency event triggered reporting under fading propagation conditions in synchronous cells with DRX</w:t>
      </w:r>
      <w:r>
        <w:tab/>
        <w:t>1599</w:t>
      </w:r>
    </w:p>
    <w:p w14:paraId="3C6DDE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1599</w:t>
      </w:r>
    </w:p>
    <w:p w14:paraId="5E0656F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1599</w:t>
      </w:r>
    </w:p>
    <w:p w14:paraId="34423F6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1599</w:t>
      </w:r>
    </w:p>
    <w:p w14:paraId="6C883D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1600</w:t>
      </w:r>
    </w:p>
    <w:p w14:paraId="41B2B9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1600</w:t>
      </w:r>
    </w:p>
    <w:p w14:paraId="008C61C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8.1.3.4.2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1601</w:t>
      </w:r>
    </w:p>
    <w:p w14:paraId="2490BC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1601</w:t>
      </w:r>
    </w:p>
    <w:p w14:paraId="5FA241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1603</w:t>
      </w:r>
    </w:p>
    <w:p w14:paraId="6EC86F6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1605</w:t>
      </w:r>
    </w:p>
    <w:p w14:paraId="1A6701C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1605</w:t>
      </w:r>
    </w:p>
    <w:p w14:paraId="7CBC52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</w:t>
      </w:r>
      <w:r>
        <w:rPr>
          <w:lang w:eastAsia="zh-CN"/>
        </w:rPr>
        <w:t>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1605</w:t>
      </w:r>
    </w:p>
    <w:p w14:paraId="5FB830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</w:t>
      </w:r>
      <w:r>
        <w:rPr>
          <w:lang w:eastAsia="zh-CN"/>
        </w:rPr>
        <w:t>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1605</w:t>
      </w:r>
    </w:p>
    <w:p w14:paraId="38212F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</w:t>
      </w:r>
      <w:r>
        <w:rPr>
          <w:lang w:eastAsia="zh-CN"/>
        </w:rPr>
        <w:t>5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1606</w:t>
      </w:r>
    </w:p>
    <w:p w14:paraId="6C2ABF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</w:t>
      </w:r>
      <w:r>
        <w:rPr>
          <w:lang w:eastAsia="zh-CN"/>
        </w:rPr>
        <w:t>5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1606</w:t>
      </w:r>
    </w:p>
    <w:p w14:paraId="3F09BA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</w:t>
      </w:r>
      <w:r>
        <w:rPr>
          <w:lang w:eastAsia="zh-CN"/>
        </w:rPr>
        <w:t>5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1606</w:t>
      </w:r>
    </w:p>
    <w:p w14:paraId="735222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1607</w:t>
      </w:r>
    </w:p>
    <w:p w14:paraId="30F9B2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1608</w:t>
      </w:r>
    </w:p>
    <w:p w14:paraId="764353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1611</w:t>
      </w:r>
    </w:p>
    <w:p w14:paraId="0FE8B53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1613</w:t>
      </w:r>
    </w:p>
    <w:p w14:paraId="6D7BED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1613</w:t>
      </w:r>
    </w:p>
    <w:p w14:paraId="4654D8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1613</w:t>
      </w:r>
    </w:p>
    <w:p w14:paraId="3FF103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1613</w:t>
      </w:r>
    </w:p>
    <w:p w14:paraId="1C158AC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1613</w:t>
      </w:r>
    </w:p>
    <w:p w14:paraId="017901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1613</w:t>
      </w:r>
    </w:p>
    <w:p w14:paraId="1A32E1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1614</w:t>
      </w:r>
    </w:p>
    <w:p w14:paraId="2D059E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1615</w:t>
      </w:r>
    </w:p>
    <w:p w14:paraId="4B9E53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1619</w:t>
      </w:r>
    </w:p>
    <w:p w14:paraId="13F26FC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 (eICIC)</w:t>
      </w:r>
      <w:r>
        <w:tab/>
        <w:t>1621</w:t>
      </w:r>
    </w:p>
    <w:p w14:paraId="56B6B6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1621</w:t>
      </w:r>
    </w:p>
    <w:p w14:paraId="3A852A5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1621</w:t>
      </w:r>
    </w:p>
    <w:p w14:paraId="21B628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1621</w:t>
      </w:r>
    </w:p>
    <w:p w14:paraId="643D32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1622</w:t>
      </w:r>
    </w:p>
    <w:p w14:paraId="1AD212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1622</w:t>
      </w:r>
    </w:p>
    <w:p w14:paraId="082BDF2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1623</w:t>
      </w:r>
    </w:p>
    <w:p w14:paraId="161C3C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1624</w:t>
      </w:r>
    </w:p>
    <w:p w14:paraId="54590E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1627</w:t>
      </w:r>
    </w:p>
    <w:p w14:paraId="779616B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1628</w:t>
      </w:r>
    </w:p>
    <w:p w14:paraId="53F21F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1628</w:t>
      </w:r>
    </w:p>
    <w:p w14:paraId="0AB34E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1628</w:t>
      </w:r>
    </w:p>
    <w:p w14:paraId="1BE6ECB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1628</w:t>
      </w:r>
    </w:p>
    <w:p w14:paraId="051387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1629</w:t>
      </w:r>
    </w:p>
    <w:p w14:paraId="594B290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1629</w:t>
      </w:r>
    </w:p>
    <w:p w14:paraId="337234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1631</w:t>
      </w:r>
    </w:p>
    <w:p w14:paraId="3F46CB7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1631</w:t>
      </w:r>
    </w:p>
    <w:p w14:paraId="19F8D9F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1634</w:t>
      </w:r>
    </w:p>
    <w:p w14:paraId="7ACEBFF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1635</w:t>
      </w:r>
    </w:p>
    <w:p w14:paraId="68A7E5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1635</w:t>
      </w:r>
    </w:p>
    <w:p w14:paraId="0C1E96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1636</w:t>
      </w:r>
    </w:p>
    <w:p w14:paraId="0C6DBC9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1636</w:t>
      </w:r>
    </w:p>
    <w:p w14:paraId="68E9D6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1636</w:t>
      </w:r>
    </w:p>
    <w:p w14:paraId="6DE3969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1636</w:t>
      </w:r>
    </w:p>
    <w:p w14:paraId="4F164B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1636</w:t>
      </w:r>
    </w:p>
    <w:p w14:paraId="255C0D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1636</w:t>
      </w:r>
    </w:p>
    <w:p w14:paraId="578290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1636</w:t>
      </w:r>
    </w:p>
    <w:p w14:paraId="46DE45E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1637</w:t>
      </w:r>
    </w:p>
    <w:p w14:paraId="582B90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1637</w:t>
      </w:r>
    </w:p>
    <w:p w14:paraId="1A5F98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1637</w:t>
      </w:r>
    </w:p>
    <w:p w14:paraId="605A6E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1637</w:t>
      </w:r>
    </w:p>
    <w:p w14:paraId="0860C8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1637</w:t>
      </w:r>
    </w:p>
    <w:p w14:paraId="03F6331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8.1.10.4.1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1637</w:t>
      </w:r>
    </w:p>
    <w:p w14:paraId="171237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1638</w:t>
      </w:r>
    </w:p>
    <w:p w14:paraId="30DC441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1638</w:t>
      </w:r>
    </w:p>
    <w:p w14:paraId="0D2D18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1638</w:t>
      </w:r>
    </w:p>
    <w:p w14:paraId="161C256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1638</w:t>
      </w:r>
    </w:p>
    <w:p w14:paraId="50D44A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1638</w:t>
      </w:r>
    </w:p>
    <w:p w14:paraId="7B320F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1638</w:t>
      </w:r>
    </w:p>
    <w:p w14:paraId="4A7986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1639</w:t>
      </w:r>
    </w:p>
    <w:p w14:paraId="332B94A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1640</w:t>
      </w:r>
    </w:p>
    <w:p w14:paraId="29F3BF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1640</w:t>
      </w:r>
    </w:p>
    <w:p w14:paraId="070C98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1641</w:t>
      </w:r>
    </w:p>
    <w:p w14:paraId="0936D1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1641</w:t>
      </w:r>
    </w:p>
    <w:p w14:paraId="1719F0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1643</w:t>
      </w:r>
    </w:p>
    <w:p w14:paraId="5928224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1644</w:t>
      </w:r>
    </w:p>
    <w:p w14:paraId="73B760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1644</w:t>
      </w:r>
    </w:p>
    <w:p w14:paraId="5D0940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1644</w:t>
      </w:r>
    </w:p>
    <w:p w14:paraId="47016E7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1644</w:t>
      </w:r>
    </w:p>
    <w:p w14:paraId="1CF820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1645</w:t>
      </w:r>
    </w:p>
    <w:p w14:paraId="75F740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1645</w:t>
      </w:r>
    </w:p>
    <w:p w14:paraId="297B0C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1646</w:t>
      </w:r>
    </w:p>
    <w:p w14:paraId="7096421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1647</w:t>
      </w:r>
    </w:p>
    <w:p w14:paraId="4F728B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1648</w:t>
      </w:r>
    </w:p>
    <w:p w14:paraId="7864661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1649</w:t>
      </w:r>
    </w:p>
    <w:p w14:paraId="3EADC4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1649</w:t>
      </w:r>
    </w:p>
    <w:p w14:paraId="2B58EA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1649</w:t>
      </w:r>
    </w:p>
    <w:p w14:paraId="0D27FA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1649</w:t>
      </w:r>
    </w:p>
    <w:p w14:paraId="51CA72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1651</w:t>
      </w:r>
    </w:p>
    <w:p w14:paraId="5E87788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1651</w:t>
      </w:r>
    </w:p>
    <w:p w14:paraId="0E27B8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1651</w:t>
      </w:r>
    </w:p>
    <w:p w14:paraId="24D518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1652</w:t>
      </w:r>
    </w:p>
    <w:p w14:paraId="1E0B03B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1654</w:t>
      </w:r>
    </w:p>
    <w:p w14:paraId="2799CAD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1655</w:t>
      </w:r>
    </w:p>
    <w:p w14:paraId="520741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1655</w:t>
      </w:r>
    </w:p>
    <w:p w14:paraId="7B60B4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1655</w:t>
      </w:r>
    </w:p>
    <w:p w14:paraId="47E6A1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1655</w:t>
      </w:r>
    </w:p>
    <w:p w14:paraId="75D9C6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1657</w:t>
      </w:r>
    </w:p>
    <w:p w14:paraId="3E9A7FB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1657</w:t>
      </w:r>
    </w:p>
    <w:p w14:paraId="4821C1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1657</w:t>
      </w:r>
    </w:p>
    <w:p w14:paraId="51FCE2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1658</w:t>
      </w:r>
    </w:p>
    <w:p w14:paraId="6D9095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1659</w:t>
      </w:r>
    </w:p>
    <w:p w14:paraId="5EC8533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FDD-FDD intra-frequency event triggered reporting under fading propagation conditions in synchronous cells</w:t>
      </w:r>
      <w:r w:rsidRPr="00B44A29">
        <w:rPr>
          <w:rFonts w:eastAsia="PMingLiU" w:cs="v4.2.0"/>
          <w:snapToGrid w:val="0"/>
          <w:lang w:eastAsia="zh-TW"/>
        </w:rPr>
        <w:t xml:space="preserve"> with DRX</w:t>
      </w:r>
      <w:r w:rsidRPr="00B44A29">
        <w:rPr>
          <w:rFonts w:cs="v4.2.0"/>
          <w:snapToGrid w:val="0"/>
        </w:rPr>
        <w:t xml:space="preserve"> for UE category 0</w:t>
      </w:r>
      <w:r>
        <w:tab/>
        <w:t>1661</w:t>
      </w:r>
    </w:p>
    <w:p w14:paraId="462C70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1661</w:t>
      </w:r>
    </w:p>
    <w:p w14:paraId="31E933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1661</w:t>
      </w:r>
    </w:p>
    <w:p w14:paraId="5A7796A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1661</w:t>
      </w:r>
    </w:p>
    <w:p w14:paraId="38DB57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1662</w:t>
      </w:r>
    </w:p>
    <w:p w14:paraId="51BFDE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1662</w:t>
      </w:r>
    </w:p>
    <w:p w14:paraId="48CE16E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1663</w:t>
      </w:r>
    </w:p>
    <w:p w14:paraId="255121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1663</w:t>
      </w:r>
    </w:p>
    <w:p w14:paraId="348636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1665</w:t>
      </w:r>
    </w:p>
    <w:p w14:paraId="1BDC22D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FDD-FDD intra-frequency event triggered reporting under fading propagation conditions in synchronous cells</w:t>
      </w:r>
      <w:r w:rsidRPr="00B44A29">
        <w:rPr>
          <w:rFonts w:eastAsia="PMingLiU" w:cs="v4.2.0"/>
          <w:snapToGrid w:val="0"/>
          <w:lang w:eastAsia="zh-TW"/>
        </w:rPr>
        <w:t xml:space="preserve"> with DRX</w:t>
      </w:r>
      <w:r w:rsidRPr="00B44A29">
        <w:rPr>
          <w:rFonts w:cs="v4.2.0"/>
          <w:snapToGrid w:val="0"/>
        </w:rPr>
        <w:t xml:space="preserve"> for UE category 1bis</w:t>
      </w:r>
      <w:r>
        <w:tab/>
        <w:t>1668</w:t>
      </w:r>
    </w:p>
    <w:p w14:paraId="673294E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1668</w:t>
      </w:r>
    </w:p>
    <w:p w14:paraId="1A8694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1668</w:t>
      </w:r>
    </w:p>
    <w:p w14:paraId="37EB34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1668</w:t>
      </w:r>
    </w:p>
    <w:p w14:paraId="554CFA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1669</w:t>
      </w:r>
    </w:p>
    <w:p w14:paraId="0541D0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1669</w:t>
      </w:r>
    </w:p>
    <w:p w14:paraId="48EC5A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lastRenderedPageBreak/>
        <w:t>8.1.13_2.4.2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1670</w:t>
      </w:r>
    </w:p>
    <w:p w14:paraId="2E4FD6F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1670</w:t>
      </w:r>
    </w:p>
    <w:p w14:paraId="47F7A4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8.1.13_2.5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1672</w:t>
      </w:r>
    </w:p>
    <w:p w14:paraId="026F386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  <w:lang w:eastAsia="zh-CN"/>
        </w:rPr>
        <w:t>8.1.14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 xml:space="preserve">E-UTRAN HD-FDD intra-frequency event triggered reporting under fading </w:t>
      </w:r>
      <w:r w:rsidRPr="00B44A29">
        <w:rPr>
          <w:rFonts w:cs="v4.2.0"/>
          <w:snapToGrid w:val="0"/>
          <w:highlight w:val="cyan"/>
        </w:rPr>
        <w:t>propagation</w:t>
      </w:r>
      <w:r w:rsidRPr="00B44A29">
        <w:rPr>
          <w:highlight w:val="cyan"/>
          <w:lang w:eastAsia="zh-CN"/>
        </w:rPr>
        <w:t xml:space="preserve"> conditions in asynchronous cells for UE category 0</w:t>
      </w:r>
      <w:r>
        <w:tab/>
        <w:t>1675</w:t>
      </w:r>
    </w:p>
    <w:p w14:paraId="7FD419E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  <w:lang w:eastAsia="zh-CN"/>
        </w:rPr>
        <w:t>8.1.14.1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 xml:space="preserve">Test </w:t>
      </w:r>
      <w:r w:rsidRPr="00B44A29">
        <w:rPr>
          <w:rFonts w:eastAsia="PMingLiU"/>
          <w:highlight w:val="cyan"/>
          <w:lang w:eastAsia="zh-TW"/>
        </w:rPr>
        <w:t>purpose</w:t>
      </w:r>
      <w:r>
        <w:tab/>
        <w:t>1675</w:t>
      </w:r>
    </w:p>
    <w:p w14:paraId="06F222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1675</w:t>
      </w:r>
    </w:p>
    <w:p w14:paraId="121FEE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1675</w:t>
      </w:r>
    </w:p>
    <w:p w14:paraId="6E16B0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1676</w:t>
      </w:r>
    </w:p>
    <w:p w14:paraId="777E61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1676</w:t>
      </w:r>
    </w:p>
    <w:p w14:paraId="4681FD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1677</w:t>
      </w:r>
    </w:p>
    <w:p w14:paraId="03D3DD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1678</w:t>
      </w:r>
    </w:p>
    <w:p w14:paraId="71F714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1679</w:t>
      </w:r>
    </w:p>
    <w:p w14:paraId="2EEBFF1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  <w:lang w:eastAsia="zh-CN"/>
        </w:rPr>
        <w:t>8.1.15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 xml:space="preserve">E-UTRAN HD-FDD intra-frequency event triggered reporting under fading propagation </w:t>
      </w:r>
      <w:r w:rsidRPr="00B44A29">
        <w:rPr>
          <w:highlight w:val="cyan"/>
        </w:rPr>
        <w:t>conditions</w:t>
      </w:r>
      <w:r w:rsidRPr="00B44A29">
        <w:rPr>
          <w:highlight w:val="cyan"/>
          <w:lang w:eastAsia="zh-CN"/>
        </w:rPr>
        <w:t xml:space="preserve"> in synchronous cells for UE category 0</w:t>
      </w:r>
      <w:r>
        <w:tab/>
        <w:t>1680</w:t>
      </w:r>
    </w:p>
    <w:p w14:paraId="2EA66B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  <w:lang w:eastAsia="zh-CN"/>
        </w:rPr>
        <w:t>8.1.15.1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 xml:space="preserve">Test </w:t>
      </w:r>
      <w:r w:rsidRPr="00B44A29">
        <w:rPr>
          <w:rFonts w:eastAsia="PMingLiU"/>
          <w:highlight w:val="cyan"/>
          <w:lang w:eastAsia="zh-TW"/>
        </w:rPr>
        <w:t>purpose</w:t>
      </w:r>
      <w:r>
        <w:tab/>
        <w:t>1681</w:t>
      </w:r>
    </w:p>
    <w:p w14:paraId="416E4C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1681</w:t>
      </w:r>
    </w:p>
    <w:p w14:paraId="3F8040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1681</w:t>
      </w:r>
    </w:p>
    <w:p w14:paraId="3626C75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1682</w:t>
      </w:r>
    </w:p>
    <w:p w14:paraId="08BADF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1682</w:t>
      </w:r>
    </w:p>
    <w:p w14:paraId="041FEB5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1683</w:t>
      </w:r>
    </w:p>
    <w:p w14:paraId="579503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1683</w:t>
      </w:r>
    </w:p>
    <w:p w14:paraId="0AC3D3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1685</w:t>
      </w:r>
    </w:p>
    <w:p w14:paraId="1588E41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highlight w:val="cyan"/>
          <w:lang w:eastAsia="zh-TW"/>
        </w:rPr>
        <w:t>8.1.16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HD-FDD intra-frequency event triggered reporting under fading propagation conditions in synchronous cells with DRX for UE category 0</w:t>
      </w:r>
      <w:r>
        <w:tab/>
        <w:t>1686</w:t>
      </w:r>
    </w:p>
    <w:p w14:paraId="3FA283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1686</w:t>
      </w:r>
    </w:p>
    <w:p w14:paraId="58969E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1686</w:t>
      </w:r>
    </w:p>
    <w:p w14:paraId="254C00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1686</w:t>
      </w:r>
    </w:p>
    <w:p w14:paraId="6FCE34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1687</w:t>
      </w:r>
    </w:p>
    <w:p w14:paraId="54B4E63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1687</w:t>
      </w:r>
    </w:p>
    <w:p w14:paraId="3AF078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1688</w:t>
      </w:r>
    </w:p>
    <w:p w14:paraId="364289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1689</w:t>
      </w:r>
    </w:p>
    <w:p w14:paraId="31A54B3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8.1.16.5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1691</w:t>
      </w:r>
    </w:p>
    <w:p w14:paraId="2D440D6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1693</w:t>
      </w:r>
    </w:p>
    <w:p w14:paraId="26C3AC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1693</w:t>
      </w:r>
    </w:p>
    <w:p w14:paraId="3BC8C94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1693</w:t>
      </w:r>
    </w:p>
    <w:p w14:paraId="20DF7B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1693</w:t>
      </w:r>
    </w:p>
    <w:p w14:paraId="389EE4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1694</w:t>
      </w:r>
    </w:p>
    <w:p w14:paraId="42AC78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1694</w:t>
      </w:r>
    </w:p>
    <w:p w14:paraId="6D945B2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1695</w:t>
      </w:r>
    </w:p>
    <w:p w14:paraId="6F7A40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1695</w:t>
      </w:r>
    </w:p>
    <w:p w14:paraId="3FFF1F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1697</w:t>
      </w:r>
    </w:p>
    <w:p w14:paraId="3976CBB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1699</w:t>
      </w:r>
    </w:p>
    <w:p w14:paraId="1D72D2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1699</w:t>
      </w:r>
    </w:p>
    <w:p w14:paraId="5909E9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1699</w:t>
      </w:r>
    </w:p>
    <w:p w14:paraId="6C620A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1699</w:t>
      </w:r>
    </w:p>
    <w:p w14:paraId="083C21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1700</w:t>
      </w:r>
    </w:p>
    <w:p w14:paraId="05F09B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1700</w:t>
      </w:r>
    </w:p>
    <w:p w14:paraId="7A7C58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1701</w:t>
      </w:r>
    </w:p>
    <w:p w14:paraId="0F55FE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1701</w:t>
      </w:r>
    </w:p>
    <w:p w14:paraId="7111B9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8.1.17_2.5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1703</w:t>
      </w:r>
    </w:p>
    <w:p w14:paraId="500B781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TDD-TDD intra-frequency event triggered reporting under fading propagation conditions in synchronous cells</w:t>
      </w:r>
      <w:r w:rsidRPr="00B44A29">
        <w:rPr>
          <w:rFonts w:eastAsia="PMingLiU" w:cs="v4.2.0"/>
          <w:snapToGrid w:val="0"/>
          <w:lang w:eastAsia="zh-TW"/>
        </w:rPr>
        <w:t xml:space="preserve"> with DRX</w:t>
      </w:r>
      <w:r w:rsidRPr="00B44A29">
        <w:rPr>
          <w:rFonts w:cs="v4.2.0"/>
          <w:snapToGrid w:val="0"/>
        </w:rPr>
        <w:t xml:space="preserve"> for UE category 0</w:t>
      </w:r>
      <w:r>
        <w:tab/>
        <w:t>1704</w:t>
      </w:r>
    </w:p>
    <w:p w14:paraId="630A9D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1704</w:t>
      </w:r>
    </w:p>
    <w:p w14:paraId="29531D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1705</w:t>
      </w:r>
    </w:p>
    <w:p w14:paraId="749BD0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1705</w:t>
      </w:r>
    </w:p>
    <w:p w14:paraId="18AA41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1706</w:t>
      </w:r>
    </w:p>
    <w:p w14:paraId="56B1EA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1706</w:t>
      </w:r>
    </w:p>
    <w:p w14:paraId="0284433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1707</w:t>
      </w:r>
    </w:p>
    <w:p w14:paraId="27145FF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lastRenderedPageBreak/>
        <w:t>8.1.18.4.3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1707</w:t>
      </w:r>
    </w:p>
    <w:p w14:paraId="53B15F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1710</w:t>
      </w:r>
    </w:p>
    <w:p w14:paraId="56B4C4E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</w:rPr>
        <w:t>E-UTRAN TDD-TDD intra-frequency event triggered reporting under fading propagation conditions in synchronous cells</w:t>
      </w:r>
      <w:r w:rsidRPr="00B44A29">
        <w:rPr>
          <w:rFonts w:eastAsia="PMingLiU" w:cs="v4.2.0"/>
          <w:snapToGrid w:val="0"/>
          <w:lang w:eastAsia="zh-TW"/>
        </w:rPr>
        <w:t xml:space="preserve"> with DRX</w:t>
      </w:r>
      <w:r w:rsidRPr="00B44A29">
        <w:rPr>
          <w:rFonts w:cs="v4.2.0"/>
          <w:snapToGrid w:val="0"/>
        </w:rPr>
        <w:t xml:space="preserve"> for UE category 1bis</w:t>
      </w:r>
      <w:r>
        <w:tab/>
        <w:t>1712</w:t>
      </w:r>
    </w:p>
    <w:p w14:paraId="6FF31A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1712</w:t>
      </w:r>
    </w:p>
    <w:p w14:paraId="5C4C840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1712</w:t>
      </w:r>
    </w:p>
    <w:p w14:paraId="7E70FC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1712</w:t>
      </w:r>
    </w:p>
    <w:p w14:paraId="4F9732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1713</w:t>
      </w:r>
    </w:p>
    <w:p w14:paraId="766901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1713</w:t>
      </w:r>
    </w:p>
    <w:p w14:paraId="356F771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1714</w:t>
      </w:r>
    </w:p>
    <w:p w14:paraId="1037A6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1715</w:t>
      </w:r>
    </w:p>
    <w:p w14:paraId="41F7DED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8.1.18_2.5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1717</w:t>
      </w:r>
    </w:p>
    <w:p w14:paraId="5D2BB52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1719</w:t>
      </w:r>
    </w:p>
    <w:p w14:paraId="70D10F4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1719</w:t>
      </w:r>
    </w:p>
    <w:p w14:paraId="1F43F1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1719</w:t>
      </w:r>
    </w:p>
    <w:p w14:paraId="0C95C7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1719</w:t>
      </w:r>
    </w:p>
    <w:p w14:paraId="6901EC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1720</w:t>
      </w:r>
    </w:p>
    <w:p w14:paraId="09DFAB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1720</w:t>
      </w:r>
    </w:p>
    <w:p w14:paraId="64B359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1721</w:t>
      </w:r>
    </w:p>
    <w:p w14:paraId="4F80AD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1722</w:t>
      </w:r>
    </w:p>
    <w:p w14:paraId="16826C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1725</w:t>
      </w:r>
    </w:p>
    <w:p w14:paraId="2495C3E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8.1.19_2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FDD Intra-frequency identification of a new CGI of E-UTRA cell using autonomous gaps for UE category 1bis</w:t>
      </w:r>
      <w:r>
        <w:tab/>
        <w:t>1727</w:t>
      </w:r>
    </w:p>
    <w:p w14:paraId="208A3CC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8.1.19_2.1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Test purpose</w:t>
      </w:r>
      <w:r>
        <w:tab/>
        <w:t>1727</w:t>
      </w:r>
    </w:p>
    <w:p w14:paraId="724B7F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8.1.19_2.2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1727</w:t>
      </w:r>
    </w:p>
    <w:p w14:paraId="555EBB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8.1.19_2.3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1727</w:t>
      </w:r>
    </w:p>
    <w:p w14:paraId="2E58A9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8.1.19_2.4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Test description</w:t>
      </w:r>
      <w:r>
        <w:tab/>
        <w:t>1728</w:t>
      </w:r>
    </w:p>
    <w:p w14:paraId="1A742C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8.1.19_2.4.1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1728</w:t>
      </w:r>
    </w:p>
    <w:p w14:paraId="75CD7C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8.1.19_2.5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1728</w:t>
      </w:r>
    </w:p>
    <w:p w14:paraId="6720A44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B44A29">
        <w:rPr>
          <w:rFonts w:cs="v4.2.0"/>
        </w:rPr>
        <w:t xml:space="preserve"> </w:t>
      </w:r>
      <w:r w:rsidRPr="00B44A29">
        <w:rPr>
          <w:rFonts w:cs="v4.2.0"/>
          <w:lang w:eastAsia="zh-CN"/>
        </w:rPr>
        <w:t>with DRX for UE category 0</w:t>
      </w:r>
      <w:r>
        <w:tab/>
        <w:t>1730</w:t>
      </w:r>
    </w:p>
    <w:p w14:paraId="6A4C30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1730</w:t>
      </w:r>
    </w:p>
    <w:p w14:paraId="07F755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1730</w:t>
      </w:r>
    </w:p>
    <w:p w14:paraId="36A90C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1730</w:t>
      </w:r>
    </w:p>
    <w:p w14:paraId="0E41AC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1731</w:t>
      </w:r>
    </w:p>
    <w:p w14:paraId="088DAF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1731</w:t>
      </w:r>
    </w:p>
    <w:p w14:paraId="3EA3C1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1731</w:t>
      </w:r>
    </w:p>
    <w:p w14:paraId="2B41B0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1732</w:t>
      </w:r>
    </w:p>
    <w:p w14:paraId="122E0F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1736</w:t>
      </w:r>
    </w:p>
    <w:p w14:paraId="0C03549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8.1.20_2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FDD Intra-frequency identification of a new CGI of E-UTRA cell using autonomous gaps with DRX for UE category 1bis</w:t>
      </w:r>
      <w:r>
        <w:tab/>
        <w:t>1738</w:t>
      </w:r>
    </w:p>
    <w:p w14:paraId="76D0DE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8.1.20_2.1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1738</w:t>
      </w:r>
    </w:p>
    <w:p w14:paraId="45F69B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8.1.20_2.2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1738</w:t>
      </w:r>
    </w:p>
    <w:p w14:paraId="20C47D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8.1.20_2.3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1738</w:t>
      </w:r>
    </w:p>
    <w:p w14:paraId="2D13BD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8.1.20_2.4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1739</w:t>
      </w:r>
    </w:p>
    <w:p w14:paraId="696B5C9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8.1.20_2.4.1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1739</w:t>
      </w:r>
    </w:p>
    <w:p w14:paraId="56CCA9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8.1.20_2.5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1739</w:t>
      </w:r>
    </w:p>
    <w:p w14:paraId="04815CB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1741</w:t>
      </w:r>
    </w:p>
    <w:p w14:paraId="71CF7A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1741</w:t>
      </w:r>
    </w:p>
    <w:p w14:paraId="3FAACB4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1741</w:t>
      </w:r>
    </w:p>
    <w:p w14:paraId="164466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1741</w:t>
      </w:r>
    </w:p>
    <w:p w14:paraId="592255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1742</w:t>
      </w:r>
    </w:p>
    <w:p w14:paraId="15456A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1742</w:t>
      </w:r>
    </w:p>
    <w:p w14:paraId="230D37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1743</w:t>
      </w:r>
    </w:p>
    <w:p w14:paraId="4D1D47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1743</w:t>
      </w:r>
    </w:p>
    <w:p w14:paraId="773DA2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1747</w:t>
      </w:r>
    </w:p>
    <w:p w14:paraId="1283DAF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B44A29">
        <w:rPr>
          <w:rFonts w:cs="v4.2.0"/>
        </w:rPr>
        <w:t xml:space="preserve"> </w:t>
      </w:r>
      <w:r w:rsidRPr="00B44A29">
        <w:rPr>
          <w:rFonts w:cs="v4.2.0"/>
          <w:lang w:eastAsia="zh-CN"/>
        </w:rPr>
        <w:t>with DRX for UE category 0</w:t>
      </w:r>
      <w:r>
        <w:tab/>
        <w:t>1748</w:t>
      </w:r>
    </w:p>
    <w:p w14:paraId="6772F86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1748</w:t>
      </w:r>
    </w:p>
    <w:p w14:paraId="40AFC7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8.1.22.2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1748</w:t>
      </w:r>
    </w:p>
    <w:p w14:paraId="32885B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1749</w:t>
      </w:r>
    </w:p>
    <w:p w14:paraId="343A45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1749</w:t>
      </w:r>
    </w:p>
    <w:p w14:paraId="3A9A220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1749</w:t>
      </w:r>
    </w:p>
    <w:p w14:paraId="4617C9C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1750</w:t>
      </w:r>
    </w:p>
    <w:p w14:paraId="19A46E0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1751</w:t>
      </w:r>
    </w:p>
    <w:p w14:paraId="541CAA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1755</w:t>
      </w:r>
    </w:p>
    <w:p w14:paraId="6AD51C8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1757</w:t>
      </w:r>
    </w:p>
    <w:p w14:paraId="0CB48B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1757</w:t>
      </w:r>
    </w:p>
    <w:p w14:paraId="055BCE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1757</w:t>
      </w:r>
    </w:p>
    <w:p w14:paraId="2E1ABD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1757</w:t>
      </w:r>
    </w:p>
    <w:p w14:paraId="52DD6A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1758</w:t>
      </w:r>
    </w:p>
    <w:p w14:paraId="133EF81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1758</w:t>
      </w:r>
    </w:p>
    <w:p w14:paraId="71C08F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1759</w:t>
      </w:r>
    </w:p>
    <w:p w14:paraId="035F585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1759</w:t>
      </w:r>
    </w:p>
    <w:p w14:paraId="7BCBB2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1761</w:t>
      </w:r>
    </w:p>
    <w:p w14:paraId="5088F6B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1762</w:t>
      </w:r>
    </w:p>
    <w:p w14:paraId="316E5C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1762</w:t>
      </w:r>
    </w:p>
    <w:p w14:paraId="71F070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1762</w:t>
      </w:r>
    </w:p>
    <w:p w14:paraId="30244D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1762</w:t>
      </w:r>
    </w:p>
    <w:p w14:paraId="7BCB74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1762</w:t>
      </w:r>
    </w:p>
    <w:p w14:paraId="475040B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1762</w:t>
      </w:r>
    </w:p>
    <w:p w14:paraId="6CCFB04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1763</w:t>
      </w:r>
    </w:p>
    <w:p w14:paraId="76AA810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1763</w:t>
      </w:r>
    </w:p>
    <w:p w14:paraId="062530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1763</w:t>
      </w:r>
    </w:p>
    <w:p w14:paraId="5BB61C9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1764</w:t>
      </w:r>
    </w:p>
    <w:p w14:paraId="7472C7E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1764</w:t>
      </w:r>
    </w:p>
    <w:p w14:paraId="726CEC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1764</w:t>
      </w:r>
    </w:p>
    <w:p w14:paraId="57C61B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1764</w:t>
      </w:r>
    </w:p>
    <w:p w14:paraId="662402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1766</w:t>
      </w:r>
    </w:p>
    <w:p w14:paraId="0E7529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1766</w:t>
      </w:r>
    </w:p>
    <w:p w14:paraId="3FCFB9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1766</w:t>
      </w:r>
    </w:p>
    <w:p w14:paraId="1EFA8C0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1767</w:t>
      </w:r>
    </w:p>
    <w:p w14:paraId="0CD9AD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1769</w:t>
      </w:r>
    </w:p>
    <w:p w14:paraId="15F1187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1771</w:t>
      </w:r>
    </w:p>
    <w:p w14:paraId="5D4535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1771</w:t>
      </w:r>
    </w:p>
    <w:p w14:paraId="43198B4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1771</w:t>
      </w:r>
    </w:p>
    <w:p w14:paraId="4602171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1772</w:t>
      </w:r>
    </w:p>
    <w:p w14:paraId="593D7C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1772</w:t>
      </w:r>
    </w:p>
    <w:p w14:paraId="26EFE9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1772</w:t>
      </w:r>
    </w:p>
    <w:p w14:paraId="5CEBD7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1773</w:t>
      </w:r>
    </w:p>
    <w:p w14:paraId="5EAB621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1774</w:t>
      </w:r>
    </w:p>
    <w:p w14:paraId="6FDE1C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1775</w:t>
      </w:r>
    </w:p>
    <w:p w14:paraId="36EF1A5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1777</w:t>
      </w:r>
    </w:p>
    <w:p w14:paraId="0DD374D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1777</w:t>
      </w:r>
    </w:p>
    <w:p w14:paraId="043757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1777</w:t>
      </w:r>
    </w:p>
    <w:p w14:paraId="5A3781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1777</w:t>
      </w:r>
    </w:p>
    <w:p w14:paraId="1E81C0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1778</w:t>
      </w:r>
    </w:p>
    <w:p w14:paraId="72C81A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1778</w:t>
      </w:r>
    </w:p>
    <w:p w14:paraId="01A354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1778</w:t>
      </w:r>
    </w:p>
    <w:p w14:paraId="71F351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1779</w:t>
      </w:r>
    </w:p>
    <w:p w14:paraId="1E7842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1781</w:t>
      </w:r>
    </w:p>
    <w:p w14:paraId="069CF0E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1783</w:t>
      </w:r>
    </w:p>
    <w:p w14:paraId="4DD2F9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1783</w:t>
      </w:r>
    </w:p>
    <w:p w14:paraId="31BAA2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1783</w:t>
      </w:r>
    </w:p>
    <w:p w14:paraId="5FE7C4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lastRenderedPageBreak/>
        <w:t>8.1.28.3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1783</w:t>
      </w:r>
    </w:p>
    <w:p w14:paraId="5979DF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1784</w:t>
      </w:r>
    </w:p>
    <w:p w14:paraId="338429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1784</w:t>
      </w:r>
    </w:p>
    <w:p w14:paraId="703EDE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1785</w:t>
      </w:r>
    </w:p>
    <w:p w14:paraId="36EBF2B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1786</w:t>
      </w:r>
    </w:p>
    <w:p w14:paraId="14CAC16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1787</w:t>
      </w:r>
    </w:p>
    <w:p w14:paraId="416B4AD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1790</w:t>
      </w:r>
    </w:p>
    <w:p w14:paraId="4C23D9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1790</w:t>
      </w:r>
    </w:p>
    <w:p w14:paraId="164B91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1790</w:t>
      </w:r>
    </w:p>
    <w:p w14:paraId="6C0AA5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1790</w:t>
      </w:r>
    </w:p>
    <w:p w14:paraId="6F7D1B6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1791</w:t>
      </w:r>
    </w:p>
    <w:p w14:paraId="2D907B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1791</w:t>
      </w:r>
    </w:p>
    <w:p w14:paraId="1AEA7B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1792</w:t>
      </w:r>
    </w:p>
    <w:p w14:paraId="309A86D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1792</w:t>
      </w:r>
    </w:p>
    <w:p w14:paraId="333487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8.1.29.5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1793</w:t>
      </w:r>
    </w:p>
    <w:p w14:paraId="013B605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1795</w:t>
      </w:r>
    </w:p>
    <w:p w14:paraId="5DEB04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1795</w:t>
      </w:r>
    </w:p>
    <w:p w14:paraId="1C2507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1795</w:t>
      </w:r>
    </w:p>
    <w:p w14:paraId="538DEC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1795</w:t>
      </w:r>
    </w:p>
    <w:p w14:paraId="06C9E5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1796</w:t>
      </w:r>
    </w:p>
    <w:p w14:paraId="0A6ACB5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1796</w:t>
      </w:r>
    </w:p>
    <w:p w14:paraId="3E06AA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1797</w:t>
      </w:r>
    </w:p>
    <w:p w14:paraId="20CAEC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1798</w:t>
      </w:r>
    </w:p>
    <w:p w14:paraId="23EEF4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1800</w:t>
      </w:r>
    </w:p>
    <w:p w14:paraId="2116191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1802</w:t>
      </w:r>
    </w:p>
    <w:p w14:paraId="67CCD3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1802</w:t>
      </w:r>
    </w:p>
    <w:p w14:paraId="37CC82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1802</w:t>
      </w:r>
    </w:p>
    <w:p w14:paraId="3BA5866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1803</w:t>
      </w:r>
    </w:p>
    <w:p w14:paraId="582331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1804</w:t>
      </w:r>
    </w:p>
    <w:p w14:paraId="5920B2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1804</w:t>
      </w:r>
    </w:p>
    <w:p w14:paraId="567C21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1804</w:t>
      </w:r>
    </w:p>
    <w:p w14:paraId="732501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1805</w:t>
      </w:r>
    </w:p>
    <w:p w14:paraId="6DAEDE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1806</w:t>
      </w:r>
    </w:p>
    <w:p w14:paraId="6893242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1808</w:t>
      </w:r>
    </w:p>
    <w:p w14:paraId="6FE014C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1808</w:t>
      </w:r>
    </w:p>
    <w:p w14:paraId="028A4A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1808</w:t>
      </w:r>
    </w:p>
    <w:p w14:paraId="0E5B9E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1808</w:t>
      </w:r>
    </w:p>
    <w:p w14:paraId="6BCC335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1808</w:t>
      </w:r>
    </w:p>
    <w:p w14:paraId="13DA8BC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1808</w:t>
      </w:r>
    </w:p>
    <w:p w14:paraId="42318F8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1808</w:t>
      </w:r>
    </w:p>
    <w:p w14:paraId="025C5BB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1808</w:t>
      </w:r>
    </w:p>
    <w:p w14:paraId="2C37CA0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8.1.32.5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1808</w:t>
      </w:r>
    </w:p>
    <w:p w14:paraId="734F72F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1810</w:t>
      </w:r>
    </w:p>
    <w:p w14:paraId="49FA9C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1810</w:t>
      </w:r>
    </w:p>
    <w:p w14:paraId="2E628A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1810</w:t>
      </w:r>
    </w:p>
    <w:p w14:paraId="156A69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1810</w:t>
      </w:r>
    </w:p>
    <w:p w14:paraId="2E665C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1811</w:t>
      </w:r>
    </w:p>
    <w:p w14:paraId="27EB54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1811</w:t>
      </w:r>
    </w:p>
    <w:p w14:paraId="0A18CC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8.1.33.4.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1812</w:t>
      </w:r>
    </w:p>
    <w:p w14:paraId="74641B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8.1.33.4.</w:t>
      </w:r>
      <w:r>
        <w:rPr>
          <w:lang w:eastAsia="ko-KR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Message contents</w:t>
      </w:r>
      <w:r>
        <w:tab/>
        <w:t>1812</w:t>
      </w:r>
    </w:p>
    <w:p w14:paraId="3F75FA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1814</w:t>
      </w:r>
    </w:p>
    <w:p w14:paraId="2C08BCE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1815</w:t>
      </w:r>
    </w:p>
    <w:p w14:paraId="664363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1815</w:t>
      </w:r>
    </w:p>
    <w:p w14:paraId="425D40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1815</w:t>
      </w:r>
    </w:p>
    <w:p w14:paraId="0E8270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1815</w:t>
      </w:r>
    </w:p>
    <w:p w14:paraId="3D10EB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8.1.34.4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1816</w:t>
      </w:r>
    </w:p>
    <w:p w14:paraId="4D162D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1816</w:t>
      </w:r>
    </w:p>
    <w:p w14:paraId="66CE62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8.1.34.4.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1817</w:t>
      </w:r>
    </w:p>
    <w:p w14:paraId="169CC0A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8.1.34.4.</w:t>
      </w:r>
      <w:r>
        <w:rPr>
          <w:lang w:eastAsia="ko-KR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Message contents</w:t>
      </w:r>
      <w:r>
        <w:tab/>
        <w:t>1818</w:t>
      </w:r>
    </w:p>
    <w:p w14:paraId="169729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1819</w:t>
      </w:r>
    </w:p>
    <w:p w14:paraId="40267A0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1821</w:t>
      </w:r>
    </w:p>
    <w:p w14:paraId="1F2386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1821</w:t>
      </w:r>
    </w:p>
    <w:p w14:paraId="30E60C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1821</w:t>
      </w:r>
    </w:p>
    <w:p w14:paraId="047C5F9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1821</w:t>
      </w:r>
    </w:p>
    <w:p w14:paraId="326C83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1822</w:t>
      </w:r>
    </w:p>
    <w:p w14:paraId="0806DF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1822</w:t>
      </w:r>
    </w:p>
    <w:p w14:paraId="0ACB26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8.1.35.4.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1823</w:t>
      </w:r>
    </w:p>
    <w:p w14:paraId="2E7EBAD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8.1.35.4.</w:t>
      </w:r>
      <w:r>
        <w:rPr>
          <w:lang w:eastAsia="ko-KR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Message contents</w:t>
      </w:r>
      <w:r>
        <w:tab/>
        <w:t>1823</w:t>
      </w:r>
    </w:p>
    <w:p w14:paraId="4ED21A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1825</w:t>
      </w:r>
    </w:p>
    <w:p w14:paraId="6D421A6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8.1.36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 Intra</w:t>
      </w:r>
      <w:r w:rsidRPr="00B44A29">
        <w:rPr>
          <w:highlight w:val="cyan"/>
          <w:lang w:eastAsia="zh-CN"/>
        </w:rPr>
        <w:t>-</w:t>
      </w:r>
      <w:r w:rsidRPr="00B44A29">
        <w:rPr>
          <w:highlight w:val="cyan"/>
        </w:rPr>
        <w:t xml:space="preserve">frequency identification of a new CGI of E-UTRA cell </w:t>
      </w:r>
      <w:r w:rsidRPr="00B44A29">
        <w:rPr>
          <w:highlight w:val="cyan"/>
          <w:lang w:eastAsia="zh-CN"/>
        </w:rPr>
        <w:t>using</w:t>
      </w:r>
      <w:r w:rsidRPr="00B44A29">
        <w:rPr>
          <w:highlight w:val="cyan"/>
        </w:rPr>
        <w:t xml:space="preserve"> autonomous gaps for CE UE in CEModeB</w:t>
      </w:r>
      <w:r>
        <w:tab/>
        <w:t>1826</w:t>
      </w:r>
    </w:p>
    <w:p w14:paraId="1BFC42F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8.1.36.1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1826</w:t>
      </w:r>
    </w:p>
    <w:p w14:paraId="37A15A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1826</w:t>
      </w:r>
    </w:p>
    <w:p w14:paraId="441D25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1826</w:t>
      </w:r>
    </w:p>
    <w:p w14:paraId="2D31A6E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1827</w:t>
      </w:r>
    </w:p>
    <w:p w14:paraId="64DBEF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1827</w:t>
      </w:r>
    </w:p>
    <w:p w14:paraId="6475C7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1828</w:t>
      </w:r>
    </w:p>
    <w:p w14:paraId="156FCF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1829</w:t>
      </w:r>
    </w:p>
    <w:p w14:paraId="7D6DB3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1832</w:t>
      </w:r>
    </w:p>
    <w:p w14:paraId="749A36A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8.1.37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 Intra</w:t>
      </w:r>
      <w:r w:rsidRPr="00B44A29">
        <w:rPr>
          <w:highlight w:val="cyan"/>
          <w:lang w:eastAsia="zh-CN"/>
        </w:rPr>
        <w:t>-</w:t>
      </w:r>
      <w:r w:rsidRPr="00B44A29">
        <w:rPr>
          <w:highlight w:val="cyan"/>
        </w:rPr>
        <w:t xml:space="preserve">frequency identification of a new CGI of E-UTRA cell </w:t>
      </w:r>
      <w:r w:rsidRPr="00B44A29">
        <w:rPr>
          <w:highlight w:val="cyan"/>
          <w:lang w:eastAsia="zh-CN"/>
        </w:rPr>
        <w:t>using</w:t>
      </w:r>
      <w:r w:rsidRPr="00B44A29">
        <w:rPr>
          <w:highlight w:val="cyan"/>
        </w:rPr>
        <w:t xml:space="preserve"> autonomous gaps with DRX for CE UE in CEModeB</w:t>
      </w:r>
      <w:r>
        <w:tab/>
        <w:t>1833</w:t>
      </w:r>
    </w:p>
    <w:p w14:paraId="5B2F40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8.1.37.1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1833</w:t>
      </w:r>
    </w:p>
    <w:p w14:paraId="3EC8FE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1833</w:t>
      </w:r>
    </w:p>
    <w:p w14:paraId="3FC73D5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1833</w:t>
      </w:r>
    </w:p>
    <w:p w14:paraId="598946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1834</w:t>
      </w:r>
    </w:p>
    <w:p w14:paraId="02549F8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1834</w:t>
      </w:r>
    </w:p>
    <w:p w14:paraId="0377FC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1835</w:t>
      </w:r>
    </w:p>
    <w:p w14:paraId="2D12C5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1836</w:t>
      </w:r>
    </w:p>
    <w:p w14:paraId="444136E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1840</w:t>
      </w:r>
    </w:p>
    <w:p w14:paraId="14E38CD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8.1.38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HD- FDD Intra</w:t>
      </w:r>
      <w:r w:rsidRPr="00B44A29">
        <w:rPr>
          <w:highlight w:val="cyan"/>
          <w:lang w:eastAsia="zh-CN"/>
        </w:rPr>
        <w:t>-</w:t>
      </w:r>
      <w:r w:rsidRPr="00B44A29">
        <w:rPr>
          <w:highlight w:val="cyan"/>
        </w:rPr>
        <w:t xml:space="preserve">frequency identification of a new CGI of E-UTRA cell </w:t>
      </w:r>
      <w:r w:rsidRPr="00B44A29">
        <w:rPr>
          <w:highlight w:val="cyan"/>
          <w:lang w:eastAsia="zh-CN"/>
        </w:rPr>
        <w:t>using</w:t>
      </w:r>
      <w:r w:rsidRPr="00B44A29">
        <w:rPr>
          <w:highlight w:val="cyan"/>
        </w:rPr>
        <w:t xml:space="preserve"> autonomous gaps for CE UE in CEModeB</w:t>
      </w:r>
      <w:r>
        <w:tab/>
        <w:t>1841</w:t>
      </w:r>
    </w:p>
    <w:p w14:paraId="789E61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8.1.38.1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1842</w:t>
      </w:r>
    </w:p>
    <w:p w14:paraId="6F0D81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1842</w:t>
      </w:r>
    </w:p>
    <w:p w14:paraId="741D78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1842</w:t>
      </w:r>
    </w:p>
    <w:p w14:paraId="29B665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1843</w:t>
      </w:r>
    </w:p>
    <w:p w14:paraId="5550D0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1843</w:t>
      </w:r>
    </w:p>
    <w:p w14:paraId="185186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1843</w:t>
      </w:r>
    </w:p>
    <w:p w14:paraId="0A9F14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1844</w:t>
      </w:r>
    </w:p>
    <w:p w14:paraId="13EB43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1847</w:t>
      </w:r>
    </w:p>
    <w:p w14:paraId="43995D1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8.1.39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HD-FDD Intra</w:t>
      </w:r>
      <w:r w:rsidRPr="00B44A29">
        <w:rPr>
          <w:highlight w:val="cyan"/>
          <w:lang w:eastAsia="zh-CN"/>
        </w:rPr>
        <w:t>-</w:t>
      </w:r>
      <w:r w:rsidRPr="00B44A29">
        <w:rPr>
          <w:highlight w:val="cyan"/>
        </w:rPr>
        <w:t xml:space="preserve">frequency identification of a new CGI of E-UTRA cell </w:t>
      </w:r>
      <w:r w:rsidRPr="00B44A29">
        <w:rPr>
          <w:highlight w:val="cyan"/>
          <w:lang w:eastAsia="zh-CN"/>
        </w:rPr>
        <w:t>using</w:t>
      </w:r>
      <w:r w:rsidRPr="00B44A29">
        <w:rPr>
          <w:highlight w:val="cyan"/>
        </w:rPr>
        <w:t xml:space="preserve"> autonomous gaps with DRX for CE UE in CEModeB</w:t>
      </w:r>
      <w:r>
        <w:tab/>
        <w:t>1849</w:t>
      </w:r>
    </w:p>
    <w:p w14:paraId="6D9644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8.1.39.1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1849</w:t>
      </w:r>
    </w:p>
    <w:p w14:paraId="38CC05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1849</w:t>
      </w:r>
    </w:p>
    <w:p w14:paraId="05FA16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1849</w:t>
      </w:r>
    </w:p>
    <w:p w14:paraId="66467A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1850</w:t>
      </w:r>
    </w:p>
    <w:p w14:paraId="38C4D2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1850</w:t>
      </w:r>
    </w:p>
    <w:p w14:paraId="71D54ED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1850</w:t>
      </w:r>
    </w:p>
    <w:p w14:paraId="1F3F42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1851</w:t>
      </w:r>
    </w:p>
    <w:p w14:paraId="58EA474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1856</w:t>
      </w:r>
    </w:p>
    <w:p w14:paraId="2EBDB0B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intra-frequency event triggered reporting for UE configured with highSpeedEnhancedMeasFlag in synchronous cells</w:t>
      </w:r>
      <w:r>
        <w:tab/>
        <w:t>1857</w:t>
      </w:r>
    </w:p>
    <w:p w14:paraId="3E30EC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1857</w:t>
      </w:r>
    </w:p>
    <w:p w14:paraId="75FCB8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1857</w:t>
      </w:r>
    </w:p>
    <w:p w14:paraId="7B3360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1857</w:t>
      </w:r>
    </w:p>
    <w:p w14:paraId="7D0654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1858</w:t>
      </w:r>
    </w:p>
    <w:p w14:paraId="76E70F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8.1.40.4.1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1858</w:t>
      </w:r>
    </w:p>
    <w:p w14:paraId="195CA0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8.1.40.4.2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1859</w:t>
      </w:r>
    </w:p>
    <w:p w14:paraId="1183F8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8.1.40.4.3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1860</w:t>
      </w:r>
    </w:p>
    <w:p w14:paraId="0EF168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1861</w:t>
      </w:r>
    </w:p>
    <w:p w14:paraId="5E4F407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8.1.41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1863</w:t>
      </w:r>
    </w:p>
    <w:p w14:paraId="2169F3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1863</w:t>
      </w:r>
    </w:p>
    <w:p w14:paraId="78AD35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1863</w:t>
      </w:r>
    </w:p>
    <w:p w14:paraId="27F5EE1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1863</w:t>
      </w:r>
    </w:p>
    <w:p w14:paraId="20BAA79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1864</w:t>
      </w:r>
    </w:p>
    <w:p w14:paraId="33BB31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8.1.41.4.1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1864</w:t>
      </w:r>
    </w:p>
    <w:p w14:paraId="2F6CB4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1864</w:t>
      </w:r>
    </w:p>
    <w:p w14:paraId="785759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1865</w:t>
      </w:r>
    </w:p>
    <w:p w14:paraId="4A1AA3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1867</w:t>
      </w:r>
    </w:p>
    <w:p w14:paraId="7B05A24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8.1.42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1868</w:t>
      </w:r>
    </w:p>
    <w:p w14:paraId="222F38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1868</w:t>
      </w:r>
    </w:p>
    <w:p w14:paraId="089309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1868</w:t>
      </w:r>
    </w:p>
    <w:p w14:paraId="0BE438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1868</w:t>
      </w:r>
    </w:p>
    <w:p w14:paraId="4D54B0F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1868</w:t>
      </w:r>
    </w:p>
    <w:p w14:paraId="4516D7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8.1.42.4.1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1868</w:t>
      </w:r>
    </w:p>
    <w:p w14:paraId="1855C0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1869</w:t>
      </w:r>
    </w:p>
    <w:p w14:paraId="2CCFBC7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1869</w:t>
      </w:r>
    </w:p>
    <w:p w14:paraId="387E2F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8.1.42.5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1869</w:t>
      </w:r>
    </w:p>
    <w:p w14:paraId="5BE0997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intra frequency measurements</w:t>
      </w:r>
      <w:r>
        <w:tab/>
        <w:t>1870</w:t>
      </w:r>
    </w:p>
    <w:p w14:paraId="526C082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1870</w:t>
      </w:r>
    </w:p>
    <w:p w14:paraId="15809FA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1870</w:t>
      </w:r>
    </w:p>
    <w:p w14:paraId="027A60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1870</w:t>
      </w:r>
    </w:p>
    <w:p w14:paraId="2BD3FD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1870</w:t>
      </w:r>
    </w:p>
    <w:p w14:paraId="7EBA18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1872</w:t>
      </w:r>
    </w:p>
    <w:p w14:paraId="443F33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1872</w:t>
      </w:r>
    </w:p>
    <w:p w14:paraId="47A84A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1872</w:t>
      </w:r>
    </w:p>
    <w:p w14:paraId="1E4ACA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1873</w:t>
      </w:r>
    </w:p>
    <w:p w14:paraId="364F3D9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1874</w:t>
      </w:r>
    </w:p>
    <w:p w14:paraId="18FBDBA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</w:rPr>
        <w:t>E-UTRAN TDD-TDD intra-frequency event triggered reporting under fading propagation conditions in synchronous cells with DRX</w:t>
      </w:r>
      <w:r>
        <w:tab/>
        <w:t>1876</w:t>
      </w:r>
    </w:p>
    <w:p w14:paraId="11253A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1876</w:t>
      </w:r>
    </w:p>
    <w:p w14:paraId="5C53747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1876</w:t>
      </w:r>
    </w:p>
    <w:p w14:paraId="08A7BA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1876</w:t>
      </w:r>
    </w:p>
    <w:p w14:paraId="259ED6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1877</w:t>
      </w:r>
    </w:p>
    <w:p w14:paraId="598A3C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1877</w:t>
      </w:r>
    </w:p>
    <w:p w14:paraId="273867A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1878</w:t>
      </w:r>
    </w:p>
    <w:p w14:paraId="39EC8F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1879</w:t>
      </w:r>
    </w:p>
    <w:p w14:paraId="4358CF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1881</w:t>
      </w:r>
    </w:p>
    <w:p w14:paraId="412611B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1883</w:t>
      </w:r>
    </w:p>
    <w:p w14:paraId="6C82C96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1883</w:t>
      </w:r>
    </w:p>
    <w:p w14:paraId="7075AD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1883</w:t>
      </w:r>
    </w:p>
    <w:p w14:paraId="6D9BE6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1883</w:t>
      </w:r>
    </w:p>
    <w:p w14:paraId="10EE65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1884</w:t>
      </w:r>
    </w:p>
    <w:p w14:paraId="24AA5F7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1884</w:t>
      </w:r>
    </w:p>
    <w:p w14:paraId="371CD5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1885</w:t>
      </w:r>
    </w:p>
    <w:p w14:paraId="6832EE2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1886</w:t>
      </w:r>
    </w:p>
    <w:p w14:paraId="04E87C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1889</w:t>
      </w:r>
    </w:p>
    <w:p w14:paraId="65F3BB2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1890</w:t>
      </w:r>
    </w:p>
    <w:p w14:paraId="525EC1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1890</w:t>
      </w:r>
    </w:p>
    <w:p w14:paraId="18433C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1890</w:t>
      </w:r>
    </w:p>
    <w:p w14:paraId="66710C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1890</w:t>
      </w:r>
    </w:p>
    <w:p w14:paraId="1A0A45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1891</w:t>
      </w:r>
    </w:p>
    <w:p w14:paraId="17060D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1891</w:t>
      </w:r>
    </w:p>
    <w:p w14:paraId="5E4D6F6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1892</w:t>
      </w:r>
    </w:p>
    <w:p w14:paraId="5BB6D59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1893</w:t>
      </w:r>
    </w:p>
    <w:p w14:paraId="102E18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1897</w:t>
      </w:r>
    </w:p>
    <w:p w14:paraId="536E6A8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 (eICIC)</w:t>
      </w:r>
      <w:r>
        <w:tab/>
        <w:t>1898</w:t>
      </w:r>
    </w:p>
    <w:p w14:paraId="4DFA4F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1898</w:t>
      </w:r>
    </w:p>
    <w:p w14:paraId="16C32F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1899</w:t>
      </w:r>
    </w:p>
    <w:p w14:paraId="58FD3D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1899</w:t>
      </w:r>
    </w:p>
    <w:p w14:paraId="061F11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1900</w:t>
      </w:r>
    </w:p>
    <w:p w14:paraId="70E4A9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1900</w:t>
      </w:r>
    </w:p>
    <w:p w14:paraId="0F4E0F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1901</w:t>
      </w:r>
    </w:p>
    <w:p w14:paraId="40C460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1902</w:t>
      </w:r>
    </w:p>
    <w:p w14:paraId="48BA54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2F4D5AD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1905</w:t>
      </w:r>
    </w:p>
    <w:p w14:paraId="45A1AB7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1905</w:t>
      </w:r>
    </w:p>
    <w:p w14:paraId="663CB0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1905</w:t>
      </w:r>
    </w:p>
    <w:p w14:paraId="4151D3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1905</w:t>
      </w:r>
    </w:p>
    <w:p w14:paraId="7B1D78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1906</w:t>
      </w:r>
    </w:p>
    <w:p w14:paraId="349FB7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1906</w:t>
      </w:r>
    </w:p>
    <w:p w14:paraId="6E40D5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1908</w:t>
      </w:r>
    </w:p>
    <w:p w14:paraId="484148B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1908</w:t>
      </w:r>
    </w:p>
    <w:p w14:paraId="0B909B3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45A00A1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1912</w:t>
      </w:r>
    </w:p>
    <w:p w14:paraId="27AFDE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8.2.7.1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Test purpose</w:t>
      </w:r>
      <w:r>
        <w:tab/>
        <w:t>1912</w:t>
      </w:r>
    </w:p>
    <w:p w14:paraId="20EAA1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1912</w:t>
      </w:r>
    </w:p>
    <w:p w14:paraId="6442F7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1913</w:t>
      </w:r>
    </w:p>
    <w:p w14:paraId="781EE7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1914</w:t>
      </w:r>
    </w:p>
    <w:p w14:paraId="5497DA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Initial conditions</w:t>
      </w:r>
      <w:r>
        <w:tab/>
        <w:t>1914</w:t>
      </w:r>
    </w:p>
    <w:p w14:paraId="60A843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1914</w:t>
      </w:r>
    </w:p>
    <w:p w14:paraId="322E29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1915</w:t>
      </w:r>
    </w:p>
    <w:p w14:paraId="300C01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1918</w:t>
      </w:r>
    </w:p>
    <w:p w14:paraId="57AFF95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8.2.7_2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1920</w:t>
      </w:r>
    </w:p>
    <w:p w14:paraId="14FD3C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8.2.7_2.1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Test purpose</w:t>
      </w:r>
      <w:r>
        <w:tab/>
        <w:t>1920</w:t>
      </w:r>
    </w:p>
    <w:p w14:paraId="520F4E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1920</w:t>
      </w:r>
    </w:p>
    <w:p w14:paraId="30541C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1920</w:t>
      </w:r>
    </w:p>
    <w:p w14:paraId="25E31AC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1921</w:t>
      </w:r>
    </w:p>
    <w:p w14:paraId="14881B3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8.2.7_2.4.1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Initial conditions</w:t>
      </w:r>
      <w:r>
        <w:tab/>
        <w:t>1921</w:t>
      </w:r>
    </w:p>
    <w:p w14:paraId="4489DB2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1922</w:t>
      </w:r>
    </w:p>
    <w:p w14:paraId="77A992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8.2.7_2.4.3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1923</w:t>
      </w:r>
    </w:p>
    <w:p w14:paraId="3F5BAF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8.2.7_2.5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1925</w:t>
      </w:r>
    </w:p>
    <w:p w14:paraId="3B5D731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1926</w:t>
      </w:r>
    </w:p>
    <w:p w14:paraId="0B146C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8.2.8.1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Test purpose</w:t>
      </w:r>
      <w:r>
        <w:tab/>
        <w:t>1926</w:t>
      </w:r>
    </w:p>
    <w:p w14:paraId="2986F7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1926</w:t>
      </w:r>
    </w:p>
    <w:p w14:paraId="39C28A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1927</w:t>
      </w:r>
    </w:p>
    <w:p w14:paraId="775557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1928</w:t>
      </w:r>
    </w:p>
    <w:p w14:paraId="200EDF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1928</w:t>
      </w:r>
    </w:p>
    <w:p w14:paraId="758EE3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1928</w:t>
      </w:r>
    </w:p>
    <w:p w14:paraId="05CD2F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1929</w:t>
      </w:r>
    </w:p>
    <w:p w14:paraId="2BA75C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1933</w:t>
      </w:r>
    </w:p>
    <w:p w14:paraId="4EA18BA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8.2.8_2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1935</w:t>
      </w:r>
    </w:p>
    <w:p w14:paraId="267786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8.2.8_2.1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Test purpose</w:t>
      </w:r>
      <w:r>
        <w:tab/>
        <w:t>1935</w:t>
      </w:r>
    </w:p>
    <w:p w14:paraId="527FCBD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1935</w:t>
      </w:r>
    </w:p>
    <w:p w14:paraId="0BBD16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1935</w:t>
      </w:r>
    </w:p>
    <w:p w14:paraId="701273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1936</w:t>
      </w:r>
    </w:p>
    <w:p w14:paraId="0EF119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8.2.8_2.4.1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1936</w:t>
      </w:r>
    </w:p>
    <w:p w14:paraId="527C513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1937</w:t>
      </w:r>
    </w:p>
    <w:p w14:paraId="0644AD0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1938</w:t>
      </w:r>
    </w:p>
    <w:p w14:paraId="13AFD8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8.2.8_2.5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1942</w:t>
      </w:r>
    </w:p>
    <w:p w14:paraId="5C11FF0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TDD Intra</w:t>
      </w:r>
      <w:r w:rsidRPr="00B44A29">
        <w:rPr>
          <w:highlight w:val="cyan"/>
          <w:lang w:eastAsia="zh-CN"/>
        </w:rPr>
        <w:t>-</w:t>
      </w:r>
      <w:r w:rsidRPr="00B44A29">
        <w:rPr>
          <w:highlight w:val="cyan"/>
        </w:rPr>
        <w:t xml:space="preserve">frequency identification of a new CGI of E-UTRA cell </w:t>
      </w:r>
      <w:r w:rsidRPr="00B44A29">
        <w:rPr>
          <w:highlight w:val="cyan"/>
          <w:lang w:eastAsia="zh-CN"/>
        </w:rPr>
        <w:t>using</w:t>
      </w:r>
      <w:r w:rsidRPr="00B44A29">
        <w:rPr>
          <w:highlight w:val="cyan"/>
        </w:rPr>
        <w:t xml:space="preserve"> autonomous gaps for CE UE in CEModeB</w:t>
      </w:r>
      <w:r>
        <w:tab/>
        <w:t>1944</w:t>
      </w:r>
    </w:p>
    <w:p w14:paraId="397220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1944</w:t>
      </w:r>
    </w:p>
    <w:p w14:paraId="6A5901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1944</w:t>
      </w:r>
    </w:p>
    <w:p w14:paraId="73937C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1944</w:t>
      </w:r>
    </w:p>
    <w:p w14:paraId="7C0FB3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1945</w:t>
      </w:r>
    </w:p>
    <w:p w14:paraId="016D9C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1945</w:t>
      </w:r>
    </w:p>
    <w:p w14:paraId="651945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1946</w:t>
      </w:r>
    </w:p>
    <w:p w14:paraId="15957E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1947</w:t>
      </w:r>
    </w:p>
    <w:p w14:paraId="2315E5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1950</w:t>
      </w:r>
    </w:p>
    <w:p w14:paraId="1A001A3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TDD Intra</w:t>
      </w:r>
      <w:r w:rsidRPr="00B44A29">
        <w:rPr>
          <w:highlight w:val="cyan"/>
          <w:lang w:eastAsia="zh-CN"/>
        </w:rPr>
        <w:t>-</w:t>
      </w:r>
      <w:r w:rsidRPr="00B44A29">
        <w:rPr>
          <w:highlight w:val="cyan"/>
        </w:rPr>
        <w:t xml:space="preserve">frequency identification of a new CGI of E-UTRA cell </w:t>
      </w:r>
      <w:r w:rsidRPr="00B44A29">
        <w:rPr>
          <w:highlight w:val="cyan"/>
          <w:lang w:eastAsia="zh-CN"/>
        </w:rPr>
        <w:t>using</w:t>
      </w:r>
      <w:r w:rsidRPr="00B44A29">
        <w:rPr>
          <w:highlight w:val="cyan"/>
        </w:rPr>
        <w:t xml:space="preserve"> autonomous gaps with DRX for CE UE in CEModeB</w:t>
      </w:r>
      <w:r>
        <w:tab/>
        <w:t>1951</w:t>
      </w:r>
    </w:p>
    <w:p w14:paraId="10FB17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1951</w:t>
      </w:r>
    </w:p>
    <w:p w14:paraId="0BBBFA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1951</w:t>
      </w:r>
    </w:p>
    <w:p w14:paraId="458C28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1952</w:t>
      </w:r>
    </w:p>
    <w:p w14:paraId="2CEFCB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1952</w:t>
      </w:r>
    </w:p>
    <w:p w14:paraId="066781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1952</w:t>
      </w:r>
    </w:p>
    <w:p w14:paraId="4BD376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1953</w:t>
      </w:r>
    </w:p>
    <w:p w14:paraId="0A7D018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1954</w:t>
      </w:r>
    </w:p>
    <w:p w14:paraId="78B045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1958</w:t>
      </w:r>
    </w:p>
    <w:p w14:paraId="1D62499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</w:rPr>
        <w:t>E-UTRAN TDD-TDD intra-frequency event triggered reporting for UE configured with highSpeedEnhancedMeasFlag in synchronous cells</w:t>
      </w:r>
      <w:r>
        <w:tab/>
        <w:t>1960</w:t>
      </w:r>
    </w:p>
    <w:p w14:paraId="5EAE1E4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1960</w:t>
      </w:r>
    </w:p>
    <w:p w14:paraId="58CBEC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1960</w:t>
      </w:r>
    </w:p>
    <w:p w14:paraId="223F7D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1960</w:t>
      </w:r>
    </w:p>
    <w:p w14:paraId="78AC1C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1961</w:t>
      </w:r>
    </w:p>
    <w:p w14:paraId="7DD9EB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1961</w:t>
      </w:r>
    </w:p>
    <w:p w14:paraId="2C2F06B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1962</w:t>
      </w:r>
    </w:p>
    <w:p w14:paraId="2320BF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1963</w:t>
      </w:r>
    </w:p>
    <w:p w14:paraId="3A62F7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1965</w:t>
      </w:r>
    </w:p>
    <w:p w14:paraId="01B9BAF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8.2.12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1967</w:t>
      </w:r>
    </w:p>
    <w:p w14:paraId="4D46E82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8.2.13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1967</w:t>
      </w:r>
    </w:p>
    <w:p w14:paraId="344415A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8.2.14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intra-frequency event triggered reporting for serving cell under fading propagation conditions for CE in CEModeA without gap</w:t>
      </w:r>
      <w:r>
        <w:tab/>
        <w:t>1967</w:t>
      </w:r>
    </w:p>
    <w:p w14:paraId="32FE91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1967</w:t>
      </w:r>
    </w:p>
    <w:p w14:paraId="6B2407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1967</w:t>
      </w:r>
    </w:p>
    <w:p w14:paraId="6053C0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1967</w:t>
      </w:r>
    </w:p>
    <w:p w14:paraId="07FB29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1969</w:t>
      </w:r>
    </w:p>
    <w:p w14:paraId="49856C2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1969</w:t>
      </w:r>
    </w:p>
    <w:p w14:paraId="1E93E1D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1970</w:t>
      </w:r>
    </w:p>
    <w:p w14:paraId="2A4B2F9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1971</w:t>
      </w:r>
    </w:p>
    <w:p w14:paraId="216CDEA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8.2.14.5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1973</w:t>
      </w:r>
    </w:p>
    <w:p w14:paraId="68A6E57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Measurements</w:t>
      </w:r>
      <w:r>
        <w:tab/>
        <w:t>1975</w:t>
      </w:r>
    </w:p>
    <w:p w14:paraId="65BCF70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1975</w:t>
      </w:r>
    </w:p>
    <w:p w14:paraId="1D5E36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1975</w:t>
      </w:r>
    </w:p>
    <w:p w14:paraId="425A5D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1975</w:t>
      </w:r>
    </w:p>
    <w:p w14:paraId="1FB055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1975</w:t>
      </w:r>
    </w:p>
    <w:p w14:paraId="4AC715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1976</w:t>
      </w:r>
    </w:p>
    <w:p w14:paraId="529CCEA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1976</w:t>
      </w:r>
    </w:p>
    <w:p w14:paraId="64B029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1977</w:t>
      </w:r>
    </w:p>
    <w:p w14:paraId="553A5E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1977</w:t>
      </w:r>
    </w:p>
    <w:p w14:paraId="3B3630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1978</w:t>
      </w:r>
    </w:p>
    <w:p w14:paraId="28EF5EF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1bis</w:t>
      </w:r>
      <w:r>
        <w:tab/>
        <w:t>1980</w:t>
      </w:r>
    </w:p>
    <w:p w14:paraId="0219FF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1980</w:t>
      </w:r>
    </w:p>
    <w:p w14:paraId="3A5D0B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1980</w:t>
      </w:r>
    </w:p>
    <w:p w14:paraId="1E85589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8.3.1_2.3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1980</w:t>
      </w:r>
    </w:p>
    <w:p w14:paraId="7CA373A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1981</w:t>
      </w:r>
    </w:p>
    <w:p w14:paraId="2598209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1981</w:t>
      </w:r>
    </w:p>
    <w:p w14:paraId="582600F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1982</w:t>
      </w:r>
    </w:p>
    <w:p w14:paraId="44FFD6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1982</w:t>
      </w:r>
    </w:p>
    <w:p w14:paraId="25D8A7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1983</w:t>
      </w:r>
    </w:p>
    <w:p w14:paraId="03A7D6A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event triggered reporting when DRX is used under fading propagation conditions in asynchronous cells</w:t>
      </w:r>
      <w:r>
        <w:tab/>
        <w:t>1985</w:t>
      </w:r>
    </w:p>
    <w:p w14:paraId="58E37C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1985</w:t>
      </w:r>
    </w:p>
    <w:p w14:paraId="2A2FB3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1985</w:t>
      </w:r>
    </w:p>
    <w:p w14:paraId="0308FE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1985</w:t>
      </w:r>
    </w:p>
    <w:p w14:paraId="0B267D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1986</w:t>
      </w:r>
    </w:p>
    <w:p w14:paraId="5E9B968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1986</w:t>
      </w:r>
    </w:p>
    <w:p w14:paraId="11EAE9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1987</w:t>
      </w:r>
    </w:p>
    <w:p w14:paraId="7BFB090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1988</w:t>
      </w:r>
    </w:p>
    <w:p w14:paraId="689687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1990</w:t>
      </w:r>
    </w:p>
    <w:p w14:paraId="71D5018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1992</w:t>
      </w:r>
    </w:p>
    <w:p w14:paraId="13A8C8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1992</w:t>
      </w:r>
    </w:p>
    <w:p w14:paraId="4D1DC7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1992</w:t>
      </w:r>
    </w:p>
    <w:p w14:paraId="0A7D50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1992</w:t>
      </w:r>
    </w:p>
    <w:p w14:paraId="0490B2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1994</w:t>
      </w:r>
    </w:p>
    <w:p w14:paraId="3E2F85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8.3.2_2.4.1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1994</w:t>
      </w:r>
    </w:p>
    <w:p w14:paraId="402CE6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8.3.2_2.4.2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1995</w:t>
      </w:r>
    </w:p>
    <w:p w14:paraId="15A33F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8.3.2_2.4.3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1995</w:t>
      </w:r>
    </w:p>
    <w:p w14:paraId="32C8F1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1997</w:t>
      </w:r>
    </w:p>
    <w:p w14:paraId="61E335E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2000</w:t>
      </w:r>
    </w:p>
    <w:p w14:paraId="649774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2000</w:t>
      </w:r>
    </w:p>
    <w:p w14:paraId="2165B1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2000</w:t>
      </w:r>
    </w:p>
    <w:p w14:paraId="555A42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2000</w:t>
      </w:r>
    </w:p>
    <w:p w14:paraId="02B4EF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2001</w:t>
      </w:r>
    </w:p>
    <w:p w14:paraId="724C50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2001</w:t>
      </w:r>
    </w:p>
    <w:p w14:paraId="74A7298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2002</w:t>
      </w:r>
    </w:p>
    <w:p w14:paraId="4BF23E0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2002</w:t>
      </w:r>
    </w:p>
    <w:p w14:paraId="274235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2005</w:t>
      </w:r>
    </w:p>
    <w:p w14:paraId="3206DC3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8.3.3_2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2007</w:t>
      </w:r>
    </w:p>
    <w:p w14:paraId="4C3A64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2007</w:t>
      </w:r>
    </w:p>
    <w:p w14:paraId="771DF4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2007</w:t>
      </w:r>
    </w:p>
    <w:p w14:paraId="5340B7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2007</w:t>
      </w:r>
    </w:p>
    <w:p w14:paraId="74DA6E7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2008</w:t>
      </w:r>
    </w:p>
    <w:p w14:paraId="7ACD2C5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8.3.3_2.4.1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2008</w:t>
      </w:r>
    </w:p>
    <w:p w14:paraId="2C29EB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8.3.3_2.4.2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2009</w:t>
      </w:r>
    </w:p>
    <w:p w14:paraId="5F470E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8.3.3_2.4.3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2009</w:t>
      </w:r>
    </w:p>
    <w:p w14:paraId="440CE2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2012</w:t>
      </w:r>
    </w:p>
    <w:p w14:paraId="3D663F5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2014</w:t>
      </w:r>
    </w:p>
    <w:p w14:paraId="16980D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2014</w:t>
      </w:r>
    </w:p>
    <w:p w14:paraId="6237752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2014</w:t>
      </w:r>
    </w:p>
    <w:p w14:paraId="0496C6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2014</w:t>
      </w:r>
    </w:p>
    <w:p w14:paraId="275CC5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2014</w:t>
      </w:r>
    </w:p>
    <w:p w14:paraId="2D2401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2014</w:t>
      </w:r>
    </w:p>
    <w:p w14:paraId="595A8B1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2015</w:t>
      </w:r>
    </w:p>
    <w:p w14:paraId="01974B1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2016</w:t>
      </w:r>
    </w:p>
    <w:p w14:paraId="2428D2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2021</w:t>
      </w:r>
    </w:p>
    <w:p w14:paraId="4D10147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2022</w:t>
      </w:r>
    </w:p>
    <w:p w14:paraId="7CEF19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2022</w:t>
      </w:r>
    </w:p>
    <w:p w14:paraId="7BA69F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2022</w:t>
      </w:r>
    </w:p>
    <w:p w14:paraId="4244D9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2022</w:t>
      </w:r>
    </w:p>
    <w:p w14:paraId="6667D3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2023</w:t>
      </w:r>
    </w:p>
    <w:p w14:paraId="383051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2023</w:t>
      </w:r>
    </w:p>
    <w:p w14:paraId="30A59BE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2023</w:t>
      </w:r>
    </w:p>
    <w:p w14:paraId="5C5A03B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2024</w:t>
      </w:r>
    </w:p>
    <w:p w14:paraId="044D82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2029</w:t>
      </w:r>
    </w:p>
    <w:p w14:paraId="2C9F23C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</w:t>
      </w:r>
      <w:r>
        <w:rPr>
          <w:lang w:eastAsia="ja-JP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2030</w:t>
      </w:r>
    </w:p>
    <w:p w14:paraId="702D2D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</w:t>
      </w:r>
      <w:r>
        <w:rPr>
          <w:lang w:eastAsia="ja-JP"/>
        </w:rPr>
        <w:t>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2030</w:t>
      </w:r>
    </w:p>
    <w:p w14:paraId="103AC3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2030</w:t>
      </w:r>
    </w:p>
    <w:p w14:paraId="396E21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2030</w:t>
      </w:r>
    </w:p>
    <w:p w14:paraId="50FA3F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2031</w:t>
      </w:r>
    </w:p>
    <w:p w14:paraId="2B5512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2031</w:t>
      </w:r>
    </w:p>
    <w:p w14:paraId="79B2E0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</w:t>
      </w:r>
      <w:r>
        <w:rPr>
          <w:lang w:eastAsia="ja-JP"/>
        </w:rPr>
        <w:t>6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2032</w:t>
      </w:r>
    </w:p>
    <w:p w14:paraId="5E6277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</w:t>
      </w:r>
      <w:r>
        <w:rPr>
          <w:lang w:eastAsia="ja-JP"/>
        </w:rPr>
        <w:t>6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2033</w:t>
      </w:r>
    </w:p>
    <w:p w14:paraId="029EF3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</w:t>
      </w:r>
      <w:r>
        <w:rPr>
          <w:lang w:eastAsia="ja-JP"/>
        </w:rPr>
        <w:t>6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2036</w:t>
      </w:r>
    </w:p>
    <w:p w14:paraId="26F01E6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2037</w:t>
      </w:r>
    </w:p>
    <w:p w14:paraId="64CB82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2037</w:t>
      </w:r>
    </w:p>
    <w:p w14:paraId="6E630F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2037</w:t>
      </w:r>
    </w:p>
    <w:p w14:paraId="6959A4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2037</w:t>
      </w:r>
    </w:p>
    <w:p w14:paraId="2EFCB6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2039</w:t>
      </w:r>
    </w:p>
    <w:p w14:paraId="2FEC90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2039</w:t>
      </w:r>
    </w:p>
    <w:p w14:paraId="21756C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2039</w:t>
      </w:r>
    </w:p>
    <w:p w14:paraId="30E14E7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2040</w:t>
      </w:r>
    </w:p>
    <w:p w14:paraId="4E8B06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2041</w:t>
      </w:r>
    </w:p>
    <w:p w14:paraId="467E0CE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8.3.8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2043</w:t>
      </w:r>
    </w:p>
    <w:p w14:paraId="6CC275C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2043</w:t>
      </w:r>
    </w:p>
    <w:p w14:paraId="7B2C33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2043</w:t>
      </w:r>
    </w:p>
    <w:p w14:paraId="69C251C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2044</w:t>
      </w:r>
    </w:p>
    <w:p w14:paraId="5EC944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2045</w:t>
      </w:r>
    </w:p>
    <w:p w14:paraId="6A62F9B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2045</w:t>
      </w:r>
    </w:p>
    <w:p w14:paraId="7212ED3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2046</w:t>
      </w:r>
    </w:p>
    <w:p w14:paraId="5B2374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2046</w:t>
      </w:r>
    </w:p>
    <w:p w14:paraId="7A32A56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2047</w:t>
      </w:r>
    </w:p>
    <w:p w14:paraId="04019B4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8.3.9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2050</w:t>
      </w:r>
    </w:p>
    <w:p w14:paraId="4CAD86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2050</w:t>
      </w:r>
    </w:p>
    <w:p w14:paraId="380F67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2050</w:t>
      </w:r>
    </w:p>
    <w:p w14:paraId="41FCAD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2050</w:t>
      </w:r>
    </w:p>
    <w:p w14:paraId="15A858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2051</w:t>
      </w:r>
    </w:p>
    <w:p w14:paraId="765147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2051</w:t>
      </w:r>
    </w:p>
    <w:p w14:paraId="2720F6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2052</w:t>
      </w:r>
    </w:p>
    <w:p w14:paraId="3690040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2053</w:t>
      </w:r>
    </w:p>
    <w:p w14:paraId="4DF703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2054</w:t>
      </w:r>
    </w:p>
    <w:p w14:paraId="183E69F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8.3.10</w:t>
      </w:r>
      <w:r>
        <w:t xml:space="preserve"> to </w:t>
      </w:r>
      <w:r w:rsidRPr="00B44A29">
        <w:rPr>
          <w:bCs/>
        </w:rPr>
        <w:t>8.3.11</w:t>
      </w:r>
      <w:r>
        <w:t xml:space="preserve"> Void</w:t>
      </w:r>
      <w:r>
        <w:tab/>
        <w:t>2055</w:t>
      </w:r>
    </w:p>
    <w:p w14:paraId="2D72FB3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8.3.12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2055</w:t>
      </w:r>
    </w:p>
    <w:p w14:paraId="2F1B93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2055</w:t>
      </w:r>
    </w:p>
    <w:p w14:paraId="4FEE6D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2055</w:t>
      </w:r>
    </w:p>
    <w:p w14:paraId="08F81F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2055</w:t>
      </w:r>
    </w:p>
    <w:p w14:paraId="31E607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2058</w:t>
      </w:r>
    </w:p>
    <w:p w14:paraId="60C8E6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2058</w:t>
      </w:r>
    </w:p>
    <w:p w14:paraId="162D89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2058</w:t>
      </w:r>
    </w:p>
    <w:p w14:paraId="6C0420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2059</w:t>
      </w:r>
    </w:p>
    <w:p w14:paraId="756656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2061</w:t>
      </w:r>
    </w:p>
    <w:p w14:paraId="721FBAE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8.3.13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2062</w:t>
      </w:r>
    </w:p>
    <w:p w14:paraId="4651D6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2062</w:t>
      </w:r>
    </w:p>
    <w:p w14:paraId="4C9382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2062</w:t>
      </w:r>
    </w:p>
    <w:p w14:paraId="51F6BB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2062</w:t>
      </w:r>
    </w:p>
    <w:p w14:paraId="017BDA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lastRenderedPageBreak/>
        <w:t>8.3.13.4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2062</w:t>
      </w:r>
    </w:p>
    <w:p w14:paraId="0784D6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2062</w:t>
      </w:r>
    </w:p>
    <w:p w14:paraId="0E227D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2062</w:t>
      </w:r>
    </w:p>
    <w:p w14:paraId="5C2F805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2062</w:t>
      </w:r>
    </w:p>
    <w:p w14:paraId="255B19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2062</w:t>
      </w:r>
    </w:p>
    <w:p w14:paraId="32EF2DB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8.3.14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2064</w:t>
      </w:r>
    </w:p>
    <w:p w14:paraId="1CB92E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2064</w:t>
      </w:r>
    </w:p>
    <w:p w14:paraId="072D61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2064</w:t>
      </w:r>
    </w:p>
    <w:p w14:paraId="730B97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2064</w:t>
      </w:r>
    </w:p>
    <w:p w14:paraId="1EBA56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2066</w:t>
      </w:r>
    </w:p>
    <w:p w14:paraId="6D8307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2066</w:t>
      </w:r>
    </w:p>
    <w:p w14:paraId="56C7C6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2066</w:t>
      </w:r>
    </w:p>
    <w:p w14:paraId="4927A1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2067</w:t>
      </w:r>
    </w:p>
    <w:p w14:paraId="107CF3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2069</w:t>
      </w:r>
    </w:p>
    <w:p w14:paraId="249236C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8.3.15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2070</w:t>
      </w:r>
    </w:p>
    <w:p w14:paraId="184CE0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2070</w:t>
      </w:r>
    </w:p>
    <w:p w14:paraId="583CA9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2070</w:t>
      </w:r>
    </w:p>
    <w:p w14:paraId="2A358A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2070</w:t>
      </w:r>
    </w:p>
    <w:p w14:paraId="631A23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2070</w:t>
      </w:r>
    </w:p>
    <w:p w14:paraId="7CE3EBD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2070</w:t>
      </w:r>
    </w:p>
    <w:p w14:paraId="4EDA86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2070</w:t>
      </w:r>
    </w:p>
    <w:p w14:paraId="305DDAB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2070</w:t>
      </w:r>
    </w:p>
    <w:p w14:paraId="1B9C43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2070</w:t>
      </w:r>
    </w:p>
    <w:p w14:paraId="54CAAF2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8.3.16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2072</w:t>
      </w:r>
    </w:p>
    <w:p w14:paraId="7EAE4A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2072</w:t>
      </w:r>
    </w:p>
    <w:p w14:paraId="7F7785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2072</w:t>
      </w:r>
    </w:p>
    <w:p w14:paraId="27470F1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2072</w:t>
      </w:r>
    </w:p>
    <w:p w14:paraId="6C1B24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2073</w:t>
      </w:r>
    </w:p>
    <w:p w14:paraId="684884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2073</w:t>
      </w:r>
    </w:p>
    <w:p w14:paraId="411029E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2074</w:t>
      </w:r>
    </w:p>
    <w:p w14:paraId="242418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2075</w:t>
      </w:r>
    </w:p>
    <w:p w14:paraId="17D265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2077</w:t>
      </w:r>
    </w:p>
    <w:p w14:paraId="7D949C9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8.3.17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2079</w:t>
      </w:r>
    </w:p>
    <w:p w14:paraId="4947D3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2079</w:t>
      </w:r>
    </w:p>
    <w:p w14:paraId="63795C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2079</w:t>
      </w:r>
    </w:p>
    <w:p w14:paraId="41E79A8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2079</w:t>
      </w:r>
    </w:p>
    <w:p w14:paraId="6D1FD4A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2080</w:t>
      </w:r>
    </w:p>
    <w:p w14:paraId="792EF4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2080</w:t>
      </w:r>
    </w:p>
    <w:p w14:paraId="1963AB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2080</w:t>
      </w:r>
    </w:p>
    <w:p w14:paraId="1FBA06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2080</w:t>
      </w:r>
    </w:p>
    <w:p w14:paraId="3E8E11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2080</w:t>
      </w:r>
    </w:p>
    <w:p w14:paraId="6B4F9AC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8.3.18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2082</w:t>
      </w:r>
    </w:p>
    <w:p w14:paraId="67F2BD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2082</w:t>
      </w:r>
    </w:p>
    <w:p w14:paraId="664AC0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2082</w:t>
      </w:r>
    </w:p>
    <w:p w14:paraId="5CD49E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2082</w:t>
      </w:r>
    </w:p>
    <w:p w14:paraId="63E17A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2084</w:t>
      </w:r>
    </w:p>
    <w:p w14:paraId="5C2B5E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2084</w:t>
      </w:r>
    </w:p>
    <w:p w14:paraId="06CF0B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2085</w:t>
      </w:r>
    </w:p>
    <w:p w14:paraId="4FEF28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2085</w:t>
      </w:r>
    </w:p>
    <w:p w14:paraId="25040EC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2088</w:t>
      </w:r>
    </w:p>
    <w:p w14:paraId="27B6FFB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8.3.19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2090</w:t>
      </w:r>
    </w:p>
    <w:p w14:paraId="327C13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2090</w:t>
      </w:r>
    </w:p>
    <w:p w14:paraId="5D09B14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2090</w:t>
      </w:r>
    </w:p>
    <w:p w14:paraId="57E398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2090</w:t>
      </w:r>
    </w:p>
    <w:p w14:paraId="514E57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2091</w:t>
      </w:r>
    </w:p>
    <w:p w14:paraId="458F70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8.3.19.4.1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2091</w:t>
      </w:r>
    </w:p>
    <w:p w14:paraId="2AD2CC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2091</w:t>
      </w:r>
    </w:p>
    <w:p w14:paraId="7405B8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2091</w:t>
      </w:r>
    </w:p>
    <w:p w14:paraId="1A8D267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8.3.19.5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2091</w:t>
      </w:r>
    </w:p>
    <w:p w14:paraId="3408999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 frequency measurements</w:t>
      </w:r>
      <w:r>
        <w:tab/>
        <w:t>2093</w:t>
      </w:r>
    </w:p>
    <w:p w14:paraId="48F8F5D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2093</w:t>
      </w:r>
    </w:p>
    <w:p w14:paraId="11FC3D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2093</w:t>
      </w:r>
    </w:p>
    <w:p w14:paraId="14E195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2093</w:t>
      </w:r>
    </w:p>
    <w:p w14:paraId="2D2B842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2094</w:t>
      </w:r>
    </w:p>
    <w:p w14:paraId="79787EB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2095</w:t>
      </w:r>
    </w:p>
    <w:p w14:paraId="1EA20A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2095</w:t>
      </w:r>
    </w:p>
    <w:p w14:paraId="49693B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2096</w:t>
      </w:r>
    </w:p>
    <w:p w14:paraId="65193A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2096</w:t>
      </w:r>
    </w:p>
    <w:p w14:paraId="13E28D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2097</w:t>
      </w:r>
    </w:p>
    <w:p w14:paraId="75486EC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UE category 1bis</w:t>
      </w:r>
      <w:r>
        <w:tab/>
        <w:t>2099</w:t>
      </w:r>
    </w:p>
    <w:p w14:paraId="76CE95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2099</w:t>
      </w:r>
    </w:p>
    <w:p w14:paraId="6E3A9A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2099</w:t>
      </w:r>
    </w:p>
    <w:p w14:paraId="5949DA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2099</w:t>
      </w:r>
    </w:p>
    <w:p w14:paraId="0151BC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2100</w:t>
      </w:r>
    </w:p>
    <w:p w14:paraId="37C5923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2100</w:t>
      </w:r>
    </w:p>
    <w:p w14:paraId="31871E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2101</w:t>
      </w:r>
    </w:p>
    <w:p w14:paraId="279F58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2102</w:t>
      </w:r>
    </w:p>
    <w:p w14:paraId="271816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2103</w:t>
      </w:r>
    </w:p>
    <w:p w14:paraId="6219343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2104</w:t>
      </w:r>
    </w:p>
    <w:p w14:paraId="7BF5F6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2104</w:t>
      </w:r>
    </w:p>
    <w:p w14:paraId="25FCA8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2104</w:t>
      </w:r>
    </w:p>
    <w:p w14:paraId="68D3EB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8.4.2.3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2104</w:t>
      </w:r>
    </w:p>
    <w:p w14:paraId="24EF0C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8.4.2.4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2105</w:t>
      </w:r>
    </w:p>
    <w:p w14:paraId="01CBE6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</w:t>
      </w:r>
      <w:r>
        <w:rPr>
          <w:lang w:eastAsia="zh-CN"/>
        </w:rPr>
        <w:t>.4.2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2105</w:t>
      </w:r>
    </w:p>
    <w:p w14:paraId="064FD8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2106</w:t>
      </w:r>
    </w:p>
    <w:p w14:paraId="4037DBC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2107</w:t>
      </w:r>
    </w:p>
    <w:p w14:paraId="39F779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2109</w:t>
      </w:r>
    </w:p>
    <w:p w14:paraId="65F5D1A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2111</w:t>
      </w:r>
    </w:p>
    <w:p w14:paraId="227984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2111</w:t>
      </w:r>
    </w:p>
    <w:p w14:paraId="2AE209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2111</w:t>
      </w:r>
    </w:p>
    <w:p w14:paraId="3C9FCE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8.4.2_2.3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2111</w:t>
      </w:r>
    </w:p>
    <w:p w14:paraId="59CA7E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8.4.2_2.4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2113</w:t>
      </w:r>
    </w:p>
    <w:p w14:paraId="486B7D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8.4.2_2.4.1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2113</w:t>
      </w:r>
    </w:p>
    <w:p w14:paraId="5EC06D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8.4.2_2.4.2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2114</w:t>
      </w:r>
    </w:p>
    <w:p w14:paraId="173D33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8.4.2_2.4.3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2114</w:t>
      </w:r>
    </w:p>
    <w:p w14:paraId="21EB07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2117</w:t>
      </w:r>
    </w:p>
    <w:p w14:paraId="507D8D1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2119</w:t>
      </w:r>
    </w:p>
    <w:p w14:paraId="7B99F7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2119</w:t>
      </w:r>
    </w:p>
    <w:p w14:paraId="5CA7B62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2119</w:t>
      </w:r>
    </w:p>
    <w:p w14:paraId="2904609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2119</w:t>
      </w:r>
    </w:p>
    <w:p w14:paraId="27FB74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2120</w:t>
      </w:r>
    </w:p>
    <w:p w14:paraId="74BCA9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2120</w:t>
      </w:r>
    </w:p>
    <w:p w14:paraId="04BC82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2121</w:t>
      </w:r>
    </w:p>
    <w:p w14:paraId="4EF99C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2122</w:t>
      </w:r>
    </w:p>
    <w:p w14:paraId="58FB28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2125</w:t>
      </w:r>
    </w:p>
    <w:p w14:paraId="363B765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8.4.3_2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2126</w:t>
      </w:r>
    </w:p>
    <w:p w14:paraId="2237299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2126</w:t>
      </w:r>
    </w:p>
    <w:p w14:paraId="39426A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2127</w:t>
      </w:r>
    </w:p>
    <w:p w14:paraId="43F229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2127</w:t>
      </w:r>
    </w:p>
    <w:p w14:paraId="3C1C07D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2128</w:t>
      </w:r>
    </w:p>
    <w:p w14:paraId="1A64D1D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8.4.3_2.4.1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2128</w:t>
      </w:r>
    </w:p>
    <w:p w14:paraId="28D200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8.4.3_2.4.2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2129</w:t>
      </w:r>
    </w:p>
    <w:p w14:paraId="1B5E134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8.4.3_2.4.3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2129</w:t>
      </w:r>
    </w:p>
    <w:p w14:paraId="031706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8.4.3_2.5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2132</w:t>
      </w:r>
    </w:p>
    <w:p w14:paraId="256614E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2134</w:t>
      </w:r>
    </w:p>
    <w:p w14:paraId="583D71A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2134</w:t>
      </w:r>
    </w:p>
    <w:p w14:paraId="483F30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2134</w:t>
      </w:r>
    </w:p>
    <w:p w14:paraId="3B26F9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2134</w:t>
      </w:r>
    </w:p>
    <w:p w14:paraId="612C1F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2134</w:t>
      </w:r>
    </w:p>
    <w:p w14:paraId="74B3784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2134</w:t>
      </w:r>
    </w:p>
    <w:p w14:paraId="241916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2135</w:t>
      </w:r>
    </w:p>
    <w:p w14:paraId="7189B19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2136</w:t>
      </w:r>
    </w:p>
    <w:p w14:paraId="4A6DD2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2139</w:t>
      </w:r>
    </w:p>
    <w:p w14:paraId="7240CFD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2140</w:t>
      </w:r>
    </w:p>
    <w:p w14:paraId="3B7268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2140</w:t>
      </w:r>
    </w:p>
    <w:p w14:paraId="2F2CAB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2141</w:t>
      </w:r>
    </w:p>
    <w:p w14:paraId="5FC73A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2141</w:t>
      </w:r>
    </w:p>
    <w:p w14:paraId="791289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2141</w:t>
      </w:r>
    </w:p>
    <w:p w14:paraId="572790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2141</w:t>
      </w:r>
    </w:p>
    <w:p w14:paraId="23DC5F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2142</w:t>
      </w:r>
    </w:p>
    <w:p w14:paraId="585A73A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2143</w:t>
      </w:r>
    </w:p>
    <w:p w14:paraId="211491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2147</w:t>
      </w:r>
    </w:p>
    <w:p w14:paraId="2D27A3A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2149</w:t>
      </w:r>
    </w:p>
    <w:p w14:paraId="64BD12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2149</w:t>
      </w:r>
    </w:p>
    <w:p w14:paraId="446E6A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2149</w:t>
      </w:r>
    </w:p>
    <w:p w14:paraId="5B0B39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2149</w:t>
      </w:r>
    </w:p>
    <w:p w14:paraId="58A27D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2150</w:t>
      </w:r>
    </w:p>
    <w:p w14:paraId="6CC466C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2150</w:t>
      </w:r>
    </w:p>
    <w:p w14:paraId="45A796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2151</w:t>
      </w:r>
    </w:p>
    <w:p w14:paraId="494CD9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2152</w:t>
      </w:r>
    </w:p>
    <w:p w14:paraId="243AE5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2153</w:t>
      </w:r>
    </w:p>
    <w:p w14:paraId="0271122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8.4.6_2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Inter-frequency event triggered reporting for TDD UL/DL configuration 0 for UE category 1bis</w:t>
      </w:r>
      <w:r>
        <w:tab/>
        <w:t>2155</w:t>
      </w:r>
    </w:p>
    <w:p w14:paraId="46D1A5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8.4.6_2.4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2156</w:t>
      </w:r>
    </w:p>
    <w:p w14:paraId="73C04E7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8.4.6_2.4.1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2156</w:t>
      </w:r>
    </w:p>
    <w:p w14:paraId="338F695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8.4.6_2.4.2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2157</w:t>
      </w:r>
    </w:p>
    <w:p w14:paraId="1FC8684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8.4.6_2.4.3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2158</w:t>
      </w:r>
    </w:p>
    <w:p w14:paraId="665423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8.4.6_2.5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2159</w:t>
      </w:r>
    </w:p>
    <w:p w14:paraId="44E5FE2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2160</w:t>
      </w:r>
    </w:p>
    <w:p w14:paraId="4653A4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2160</w:t>
      </w:r>
    </w:p>
    <w:p w14:paraId="11D366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2160</w:t>
      </w:r>
    </w:p>
    <w:p w14:paraId="761DB8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2160</w:t>
      </w:r>
    </w:p>
    <w:p w14:paraId="6D3EB1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2162</w:t>
      </w:r>
    </w:p>
    <w:p w14:paraId="191EDF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2162</w:t>
      </w:r>
    </w:p>
    <w:p w14:paraId="5066F8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2163</w:t>
      </w:r>
    </w:p>
    <w:p w14:paraId="1950BDA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2163</w:t>
      </w:r>
    </w:p>
    <w:p w14:paraId="49895A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2164</w:t>
      </w:r>
    </w:p>
    <w:p w14:paraId="3563E91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TDD-TDD Interfrequency correct reporting of measurement events with reduced performance group configured, non DRX</w:t>
      </w:r>
      <w:r>
        <w:tab/>
        <w:t>2167</w:t>
      </w:r>
    </w:p>
    <w:p w14:paraId="54F188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2167</w:t>
      </w:r>
    </w:p>
    <w:p w14:paraId="511D90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2167</w:t>
      </w:r>
    </w:p>
    <w:p w14:paraId="764B0F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2167</w:t>
      </w:r>
    </w:p>
    <w:p w14:paraId="3897E7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2168</w:t>
      </w:r>
    </w:p>
    <w:p w14:paraId="369244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2168</w:t>
      </w:r>
    </w:p>
    <w:p w14:paraId="24692A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2169</w:t>
      </w:r>
    </w:p>
    <w:p w14:paraId="71915F1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2170</w:t>
      </w:r>
    </w:p>
    <w:p w14:paraId="70FB1F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2171</w:t>
      </w:r>
    </w:p>
    <w:p w14:paraId="6CF61E4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8.4.9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TDD-TDD Inter-frequency correct reporting of measurement events with reduced performance group configured, DRX</w:t>
      </w:r>
      <w:r>
        <w:tab/>
        <w:t>2173</w:t>
      </w:r>
    </w:p>
    <w:p w14:paraId="38F4F4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2173</w:t>
      </w:r>
    </w:p>
    <w:p w14:paraId="285095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2173</w:t>
      </w:r>
    </w:p>
    <w:p w14:paraId="368D65B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2173</w:t>
      </w:r>
    </w:p>
    <w:p w14:paraId="69836F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2175</w:t>
      </w:r>
    </w:p>
    <w:p w14:paraId="725581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2175</w:t>
      </w:r>
    </w:p>
    <w:p w14:paraId="5544F0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2175</w:t>
      </w:r>
    </w:p>
    <w:p w14:paraId="50CED07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2176</w:t>
      </w:r>
    </w:p>
    <w:p w14:paraId="291FFF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2177</w:t>
      </w:r>
    </w:p>
    <w:p w14:paraId="4B8C758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8.4.10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2179</w:t>
      </w:r>
    </w:p>
    <w:p w14:paraId="6685874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8.4.11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2179</w:t>
      </w:r>
    </w:p>
    <w:p w14:paraId="2BA349F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8.4.12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2179</w:t>
      </w:r>
    </w:p>
    <w:p w14:paraId="325A6C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2179</w:t>
      </w:r>
    </w:p>
    <w:p w14:paraId="5206A1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2179</w:t>
      </w:r>
    </w:p>
    <w:p w14:paraId="636D8D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2179</w:t>
      </w:r>
    </w:p>
    <w:p w14:paraId="7CD0B8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2181</w:t>
      </w:r>
    </w:p>
    <w:p w14:paraId="6E41ED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2181</w:t>
      </w:r>
    </w:p>
    <w:p w14:paraId="72357F1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2182</w:t>
      </w:r>
    </w:p>
    <w:p w14:paraId="09596C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2183</w:t>
      </w:r>
    </w:p>
    <w:p w14:paraId="46AFA7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2185</w:t>
      </w:r>
    </w:p>
    <w:p w14:paraId="5BA8688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8.4.13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2186</w:t>
      </w:r>
    </w:p>
    <w:p w14:paraId="66BDDA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2186</w:t>
      </w:r>
    </w:p>
    <w:p w14:paraId="1C8698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2186</w:t>
      </w:r>
    </w:p>
    <w:p w14:paraId="72A518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2186</w:t>
      </w:r>
    </w:p>
    <w:p w14:paraId="42AFC2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2188</w:t>
      </w:r>
    </w:p>
    <w:p w14:paraId="6BB5DD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2188</w:t>
      </w:r>
    </w:p>
    <w:p w14:paraId="3AF696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2189</w:t>
      </w:r>
    </w:p>
    <w:p w14:paraId="20E57A9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2189</w:t>
      </w:r>
    </w:p>
    <w:p w14:paraId="1E9D68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2189</w:t>
      </w:r>
    </w:p>
    <w:p w14:paraId="17C92CF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8.4.14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</w:t>
      </w:r>
      <w:r w:rsidRPr="00B44A29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2191</w:t>
      </w:r>
    </w:p>
    <w:p w14:paraId="1BCE48E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2191</w:t>
      </w:r>
    </w:p>
    <w:p w14:paraId="53CEE1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2191</w:t>
      </w:r>
    </w:p>
    <w:p w14:paraId="42AB6FA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2191</w:t>
      </w:r>
    </w:p>
    <w:p w14:paraId="45E693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2192</w:t>
      </w:r>
    </w:p>
    <w:p w14:paraId="39C5275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2192</w:t>
      </w:r>
    </w:p>
    <w:p w14:paraId="5B83EC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2193</w:t>
      </w:r>
    </w:p>
    <w:p w14:paraId="6F217D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2194</w:t>
      </w:r>
    </w:p>
    <w:p w14:paraId="72CEB9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2196</w:t>
      </w:r>
    </w:p>
    <w:p w14:paraId="7FBD6DB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bCs/>
        </w:rPr>
        <w:t>8.4.15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2198</w:t>
      </w:r>
    </w:p>
    <w:p w14:paraId="2126C6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purpose</w:t>
      </w:r>
      <w:r>
        <w:tab/>
        <w:t>2198</w:t>
      </w:r>
    </w:p>
    <w:p w14:paraId="67A908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applicability</w:t>
      </w:r>
      <w:r>
        <w:tab/>
        <w:t>2198</w:t>
      </w:r>
    </w:p>
    <w:p w14:paraId="5ABF75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Minimum conformance requirements</w:t>
      </w:r>
      <w:r>
        <w:tab/>
        <w:t>2198</w:t>
      </w:r>
    </w:p>
    <w:p w14:paraId="7E15EF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description</w:t>
      </w:r>
      <w:r>
        <w:tab/>
        <w:t>2200</w:t>
      </w:r>
    </w:p>
    <w:p w14:paraId="2AA4AC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2200</w:t>
      </w:r>
    </w:p>
    <w:p w14:paraId="0A7C8FF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2201</w:t>
      </w:r>
    </w:p>
    <w:p w14:paraId="67AAC7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Message contents</w:t>
      </w:r>
      <w:r>
        <w:tab/>
        <w:t>2201</w:t>
      </w:r>
    </w:p>
    <w:p w14:paraId="1DB62C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8.4.15.5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Test requirement</w:t>
      </w:r>
      <w:r>
        <w:tab/>
        <w:t>2201</w:t>
      </w:r>
    </w:p>
    <w:p w14:paraId="70C8123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measurements</w:t>
      </w:r>
      <w:r>
        <w:tab/>
        <w:t>2204</w:t>
      </w:r>
    </w:p>
    <w:p w14:paraId="4670414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2204</w:t>
      </w:r>
    </w:p>
    <w:p w14:paraId="5B84B3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2204</w:t>
      </w:r>
    </w:p>
    <w:p w14:paraId="0CF3BB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2204</w:t>
      </w:r>
    </w:p>
    <w:p w14:paraId="7D7E8E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2204</w:t>
      </w:r>
    </w:p>
    <w:p w14:paraId="7B1D7A9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2205</w:t>
      </w:r>
    </w:p>
    <w:p w14:paraId="34F3FC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2205</w:t>
      </w:r>
    </w:p>
    <w:p w14:paraId="0F3201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2206</w:t>
      </w:r>
    </w:p>
    <w:p w14:paraId="0C6D4E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2207</w:t>
      </w:r>
    </w:p>
    <w:p w14:paraId="585702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2208</w:t>
      </w:r>
    </w:p>
    <w:p w14:paraId="1CF7F1E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2209</w:t>
      </w:r>
    </w:p>
    <w:p w14:paraId="6F0780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2209</w:t>
      </w:r>
    </w:p>
    <w:p w14:paraId="0DE83B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2210</w:t>
      </w:r>
    </w:p>
    <w:p w14:paraId="214983C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2210</w:t>
      </w:r>
    </w:p>
    <w:p w14:paraId="1C513E4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2210</w:t>
      </w:r>
    </w:p>
    <w:p w14:paraId="73CE69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2210</w:t>
      </w:r>
    </w:p>
    <w:p w14:paraId="50AF79A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2211</w:t>
      </w:r>
    </w:p>
    <w:p w14:paraId="76DBBE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2212</w:t>
      </w:r>
    </w:p>
    <w:p w14:paraId="67181C7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2214</w:t>
      </w:r>
    </w:p>
    <w:p w14:paraId="230916B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event triggered reporting when DRX is used under fading propagation conditions</w:t>
      </w:r>
      <w:r>
        <w:tab/>
        <w:t>2215</w:t>
      </w:r>
    </w:p>
    <w:p w14:paraId="2EB92C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2215</w:t>
      </w:r>
    </w:p>
    <w:p w14:paraId="10E418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2215</w:t>
      </w:r>
    </w:p>
    <w:p w14:paraId="199EF4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2215</w:t>
      </w:r>
    </w:p>
    <w:p w14:paraId="021110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2216</w:t>
      </w:r>
    </w:p>
    <w:p w14:paraId="63A406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2216</w:t>
      </w:r>
    </w:p>
    <w:p w14:paraId="268E87F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2217</w:t>
      </w:r>
    </w:p>
    <w:p w14:paraId="450279A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2218</w:t>
      </w:r>
    </w:p>
    <w:p w14:paraId="0B02BA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2220</w:t>
      </w:r>
    </w:p>
    <w:p w14:paraId="02AAC35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2222</w:t>
      </w:r>
    </w:p>
    <w:p w14:paraId="6C142A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2222</w:t>
      </w:r>
    </w:p>
    <w:p w14:paraId="5CA9D1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2223</w:t>
      </w:r>
    </w:p>
    <w:p w14:paraId="79E1C5A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2223</w:t>
      </w:r>
    </w:p>
    <w:p w14:paraId="6567F2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2223</w:t>
      </w:r>
    </w:p>
    <w:p w14:paraId="5FC3959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2223</w:t>
      </w:r>
    </w:p>
    <w:p w14:paraId="6D4FE1B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2224</w:t>
      </w:r>
    </w:p>
    <w:p w14:paraId="2C92BA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2224</w:t>
      </w:r>
    </w:p>
    <w:p w14:paraId="140EEF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2226</w:t>
      </w:r>
    </w:p>
    <w:p w14:paraId="1C19583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2227</w:t>
      </w:r>
    </w:p>
    <w:p w14:paraId="1358E16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2228</w:t>
      </w:r>
    </w:p>
    <w:p w14:paraId="53CC46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2228</w:t>
      </w:r>
    </w:p>
    <w:p w14:paraId="5EC994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6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2229</w:t>
      </w:r>
    </w:p>
    <w:p w14:paraId="7641285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6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2229</w:t>
      </w:r>
    </w:p>
    <w:p w14:paraId="3CB549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6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2230</w:t>
      </w:r>
    </w:p>
    <w:p w14:paraId="11E0001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2234</w:t>
      </w:r>
    </w:p>
    <w:p w14:paraId="5970A43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2234</w:t>
      </w:r>
    </w:p>
    <w:p w14:paraId="515973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2234</w:t>
      </w:r>
    </w:p>
    <w:p w14:paraId="6FBF4F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2234</w:t>
      </w:r>
    </w:p>
    <w:p w14:paraId="195FE6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2234</w:t>
      </w:r>
    </w:p>
    <w:p w14:paraId="0F2724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2234</w:t>
      </w:r>
    </w:p>
    <w:p w14:paraId="6BA32E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2235</w:t>
      </w:r>
    </w:p>
    <w:p w14:paraId="6E3178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2235</w:t>
      </w:r>
    </w:p>
    <w:p w14:paraId="7AE8DC6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2235</w:t>
      </w:r>
    </w:p>
    <w:p w14:paraId="525D53A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2235</w:t>
      </w:r>
    </w:p>
    <w:p w14:paraId="615E48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2235</w:t>
      </w:r>
    </w:p>
    <w:p w14:paraId="790DE1A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2236</w:t>
      </w:r>
    </w:p>
    <w:p w14:paraId="2497A6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2236</w:t>
      </w:r>
    </w:p>
    <w:p w14:paraId="68E50C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2237</w:t>
      </w:r>
    </w:p>
    <w:p w14:paraId="361056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2237</w:t>
      </w:r>
    </w:p>
    <w:p w14:paraId="2BDD56D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2238</w:t>
      </w:r>
    </w:p>
    <w:p w14:paraId="6558AA4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2238</w:t>
      </w:r>
    </w:p>
    <w:p w14:paraId="158946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2240</w:t>
      </w:r>
    </w:p>
    <w:p w14:paraId="4E636FA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 w:rsidRPr="00B44A29">
        <w:rPr>
          <w:rFonts w:eastAsia="SimSun"/>
          <w:lang w:eastAsia="zh-CN"/>
        </w:rPr>
        <w:t>T</w:t>
      </w:r>
      <w:r>
        <w:t xml:space="preserve">DD - UTRAN </w:t>
      </w:r>
      <w:r w:rsidRPr="00B44A29">
        <w:rPr>
          <w:rFonts w:eastAsia="SimSun"/>
          <w:lang w:eastAsia="zh-CN"/>
        </w:rPr>
        <w:t xml:space="preserve">FDD </w:t>
      </w:r>
      <w:r>
        <w:t>measurements</w:t>
      </w:r>
      <w:r>
        <w:tab/>
        <w:t>2241</w:t>
      </w:r>
    </w:p>
    <w:p w14:paraId="57BE2B0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 w:rsidRPr="00B44A29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2241</w:t>
      </w:r>
    </w:p>
    <w:p w14:paraId="3584DC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2241</w:t>
      </w:r>
    </w:p>
    <w:p w14:paraId="4508D5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2241</w:t>
      </w:r>
    </w:p>
    <w:p w14:paraId="7F02E1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</w:t>
      </w:r>
      <w:r w:rsidRPr="00B44A29">
        <w:rPr>
          <w:rFonts w:eastAsia="SimSun"/>
          <w:lang w:eastAsia="zh-CN"/>
        </w:rPr>
        <w:t>6</w:t>
      </w:r>
      <w:r>
        <w:t>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2241</w:t>
      </w:r>
    </w:p>
    <w:p w14:paraId="2C8CED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2243</w:t>
      </w:r>
    </w:p>
    <w:p w14:paraId="357788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2243</w:t>
      </w:r>
    </w:p>
    <w:p w14:paraId="45C3EE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2244</w:t>
      </w:r>
    </w:p>
    <w:p w14:paraId="08A47C6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2244</w:t>
      </w:r>
    </w:p>
    <w:p w14:paraId="294577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2245</w:t>
      </w:r>
    </w:p>
    <w:p w14:paraId="68F4FC5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2247</w:t>
      </w:r>
    </w:p>
    <w:p w14:paraId="1980C46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6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2247</w:t>
      </w:r>
    </w:p>
    <w:p w14:paraId="7BFAC1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2247</w:t>
      </w:r>
    </w:p>
    <w:p w14:paraId="5DD7E2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2247</w:t>
      </w:r>
    </w:p>
    <w:p w14:paraId="3E2C3A1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2247</w:t>
      </w:r>
    </w:p>
    <w:p w14:paraId="41BC41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2248</w:t>
      </w:r>
    </w:p>
    <w:p w14:paraId="6E1A01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8.6.3.4.1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2248</w:t>
      </w:r>
    </w:p>
    <w:p w14:paraId="76C88A2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8.6.3.4.2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2249</w:t>
      </w:r>
    </w:p>
    <w:p w14:paraId="06690F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8.6.3.4.3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2250</w:t>
      </w:r>
    </w:p>
    <w:p w14:paraId="07733C9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2252</w:t>
      </w:r>
    </w:p>
    <w:p w14:paraId="6AE74E2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2253</w:t>
      </w:r>
    </w:p>
    <w:p w14:paraId="46AE394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</w:t>
      </w:r>
      <w:r w:rsidRPr="00B44A29">
        <w:rPr>
          <w:highlight w:val="cyan"/>
          <w:lang w:eastAsia="zh-CN"/>
        </w:rPr>
        <w:t>7</w:t>
      </w:r>
      <w:r w:rsidRPr="00B44A29">
        <w:rPr>
          <w:highlight w:val="cyan"/>
        </w:rPr>
        <w:t>.</w:t>
      </w:r>
      <w:r w:rsidRPr="00B44A29">
        <w:rPr>
          <w:highlight w:val="cyan"/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 xml:space="preserve">E-UTRAN </w:t>
      </w:r>
      <w:r w:rsidRPr="00B44A29">
        <w:rPr>
          <w:highlight w:val="cyan"/>
          <w:lang w:eastAsia="zh-CN"/>
        </w:rPr>
        <w:t>T</w:t>
      </w:r>
      <w:r w:rsidRPr="00B44A29">
        <w:rPr>
          <w:highlight w:val="cyan"/>
        </w:rPr>
        <w:t xml:space="preserve">DD - UTRAN </w:t>
      </w:r>
      <w:r w:rsidRPr="00B44A29">
        <w:rPr>
          <w:highlight w:val="cyan"/>
          <w:lang w:eastAsia="zh-CN"/>
        </w:rPr>
        <w:t>T</w:t>
      </w:r>
      <w:r w:rsidRPr="00B44A29">
        <w:rPr>
          <w:highlight w:val="cyan"/>
        </w:rPr>
        <w:t>DD event triggered reporting under fading propagation conditions</w:t>
      </w:r>
      <w:r>
        <w:tab/>
        <w:t>2253</w:t>
      </w:r>
    </w:p>
    <w:p w14:paraId="24D971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</w:t>
      </w:r>
      <w:r w:rsidRPr="00B44A29">
        <w:rPr>
          <w:highlight w:val="cyan"/>
          <w:lang w:eastAsia="zh-CN"/>
        </w:rPr>
        <w:t>7</w:t>
      </w:r>
      <w:r w:rsidRPr="00B44A29">
        <w:rPr>
          <w:highlight w:val="cyan"/>
        </w:rP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2253</w:t>
      </w:r>
    </w:p>
    <w:p w14:paraId="44DF5C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2253</w:t>
      </w:r>
    </w:p>
    <w:p w14:paraId="47E782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2253</w:t>
      </w:r>
    </w:p>
    <w:p w14:paraId="179787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2254</w:t>
      </w:r>
    </w:p>
    <w:p w14:paraId="2B2FA6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2254</w:t>
      </w:r>
    </w:p>
    <w:p w14:paraId="5E1998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2255</w:t>
      </w:r>
    </w:p>
    <w:p w14:paraId="170EAB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2256</w:t>
      </w:r>
    </w:p>
    <w:p w14:paraId="28C7D1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2257</w:t>
      </w:r>
    </w:p>
    <w:p w14:paraId="14BFE44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</w:t>
      </w:r>
      <w:r w:rsidRPr="00B44A29">
        <w:rPr>
          <w:highlight w:val="cyan"/>
          <w:lang w:eastAsia="zh-CN"/>
        </w:rPr>
        <w:t>7</w:t>
      </w:r>
      <w:r w:rsidRPr="00B44A29">
        <w:rPr>
          <w:highlight w:val="cyan"/>
        </w:rPr>
        <w:t>.</w:t>
      </w:r>
      <w:r w:rsidRPr="00B44A29">
        <w:rPr>
          <w:highlight w:val="cyan"/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 xml:space="preserve">E-UTRAN </w:t>
      </w:r>
      <w:r w:rsidRPr="00B44A29">
        <w:rPr>
          <w:highlight w:val="cyan"/>
          <w:lang w:eastAsia="zh-CN"/>
        </w:rPr>
        <w:t>T</w:t>
      </w:r>
      <w:r w:rsidRPr="00B44A29">
        <w:rPr>
          <w:highlight w:val="cyan"/>
        </w:rPr>
        <w:t xml:space="preserve">DD - UTRAN </w:t>
      </w:r>
      <w:r w:rsidRPr="00B44A29">
        <w:rPr>
          <w:highlight w:val="cyan"/>
          <w:lang w:eastAsia="zh-CN"/>
        </w:rPr>
        <w:t>T</w:t>
      </w:r>
      <w:r w:rsidRPr="00B44A29">
        <w:rPr>
          <w:highlight w:val="cyan"/>
        </w:rPr>
        <w:t xml:space="preserve">DD </w:t>
      </w:r>
      <w:r w:rsidRPr="00B44A29">
        <w:rPr>
          <w:highlight w:val="cyan"/>
          <w:lang w:eastAsia="zh-CN"/>
        </w:rPr>
        <w:t xml:space="preserve">cell search when DRX is used </w:t>
      </w:r>
      <w:r w:rsidRPr="00B44A29">
        <w:rPr>
          <w:highlight w:val="cyan"/>
        </w:rPr>
        <w:t>under fading propagation conditions</w:t>
      </w:r>
      <w:r>
        <w:tab/>
        <w:t>2259</w:t>
      </w:r>
    </w:p>
    <w:p w14:paraId="20A50C2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</w:t>
      </w:r>
      <w:r w:rsidRPr="00B44A29">
        <w:rPr>
          <w:highlight w:val="cyan"/>
          <w:lang w:eastAsia="zh-CN"/>
        </w:rPr>
        <w:t>7</w:t>
      </w:r>
      <w:r w:rsidRPr="00B44A29">
        <w:rPr>
          <w:highlight w:val="cyan"/>
        </w:rPr>
        <w:t>.</w:t>
      </w:r>
      <w:r w:rsidRPr="00B44A29">
        <w:rPr>
          <w:highlight w:val="cyan"/>
          <w:lang w:eastAsia="zh-CN"/>
        </w:rPr>
        <w:t>2</w:t>
      </w:r>
      <w:r w:rsidRPr="00B44A29">
        <w:rPr>
          <w:highlight w:val="cya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2259</w:t>
      </w:r>
    </w:p>
    <w:p w14:paraId="76D0DD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2259</w:t>
      </w:r>
    </w:p>
    <w:p w14:paraId="45CACE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2259</w:t>
      </w:r>
    </w:p>
    <w:p w14:paraId="105DF7F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2260</w:t>
      </w:r>
    </w:p>
    <w:p w14:paraId="7FFE02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2260</w:t>
      </w:r>
    </w:p>
    <w:p w14:paraId="4EB80D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2261</w:t>
      </w:r>
    </w:p>
    <w:p w14:paraId="05EA72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2262</w:t>
      </w:r>
    </w:p>
    <w:p w14:paraId="0E3240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2264</w:t>
      </w:r>
    </w:p>
    <w:p w14:paraId="38E49C6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UTRAN TDD SON ANR cell search reporting under AWGN propagation conditions</w:t>
      </w:r>
      <w:r>
        <w:tab/>
        <w:t>2267</w:t>
      </w:r>
    </w:p>
    <w:p w14:paraId="3551C4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8.7.3.1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2267</w:t>
      </w:r>
    </w:p>
    <w:p w14:paraId="1CEF70C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8.7.3.2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2267</w:t>
      </w:r>
    </w:p>
    <w:p w14:paraId="28C75F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8.7.3.3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2267</w:t>
      </w:r>
    </w:p>
    <w:p w14:paraId="039A76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8.7.3.4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2268</w:t>
      </w:r>
    </w:p>
    <w:p w14:paraId="57D1ED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8.7.3.4.1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2268</w:t>
      </w:r>
    </w:p>
    <w:p w14:paraId="2B94A5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8.7.3.4.2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2268</w:t>
      </w:r>
    </w:p>
    <w:p w14:paraId="0093871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8.7.3.4.3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2269</w:t>
      </w:r>
    </w:p>
    <w:p w14:paraId="36B1B8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8.7.3.5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2271</w:t>
      </w:r>
    </w:p>
    <w:p w14:paraId="5AEE7D8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2273</w:t>
      </w:r>
    </w:p>
    <w:p w14:paraId="0A5268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2273</w:t>
      </w:r>
    </w:p>
    <w:p w14:paraId="168C5D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2273</w:t>
      </w:r>
    </w:p>
    <w:p w14:paraId="21DD02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2273</w:t>
      </w:r>
    </w:p>
    <w:p w14:paraId="36A438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2273</w:t>
      </w:r>
    </w:p>
    <w:p w14:paraId="55069B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2273</w:t>
      </w:r>
    </w:p>
    <w:p w14:paraId="798906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2274</w:t>
      </w:r>
    </w:p>
    <w:p w14:paraId="18CC07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2275</w:t>
      </w:r>
    </w:p>
    <w:p w14:paraId="66586F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2277</w:t>
      </w:r>
    </w:p>
    <w:p w14:paraId="69BC625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TDD InterRAT UTRA TDD correct reporting of measurement events with reduced performance group configured, non DRX</w:t>
      </w:r>
      <w:r>
        <w:tab/>
        <w:t>2278</w:t>
      </w:r>
    </w:p>
    <w:p w14:paraId="7B168A6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8.7.5.1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2278</w:t>
      </w:r>
    </w:p>
    <w:p w14:paraId="2AC9BF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2278</w:t>
      </w:r>
    </w:p>
    <w:p w14:paraId="18D028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2278</w:t>
      </w:r>
    </w:p>
    <w:p w14:paraId="04BC76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2279</w:t>
      </w:r>
    </w:p>
    <w:p w14:paraId="4D24CD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2279</w:t>
      </w:r>
    </w:p>
    <w:p w14:paraId="17EB11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2280</w:t>
      </w:r>
    </w:p>
    <w:p w14:paraId="301192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2281</w:t>
      </w:r>
    </w:p>
    <w:p w14:paraId="2D3C9F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2283</w:t>
      </w:r>
    </w:p>
    <w:p w14:paraId="09C7675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8.7A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FDD – UTRA TDD Measurement</w:t>
      </w:r>
      <w:r>
        <w:tab/>
        <w:t>2284</w:t>
      </w:r>
    </w:p>
    <w:p w14:paraId="41D3B81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2284</w:t>
      </w:r>
    </w:p>
    <w:p w14:paraId="724920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8.7A.1.1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2284</w:t>
      </w:r>
    </w:p>
    <w:p w14:paraId="7A7623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2284</w:t>
      </w:r>
    </w:p>
    <w:p w14:paraId="21490D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2285</w:t>
      </w:r>
    </w:p>
    <w:p w14:paraId="0A8582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7A</w:t>
      </w:r>
      <w: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2286</w:t>
      </w:r>
    </w:p>
    <w:p w14:paraId="3ED976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2286</w:t>
      </w:r>
    </w:p>
    <w:p w14:paraId="37B5E5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2287</w:t>
      </w:r>
    </w:p>
    <w:p w14:paraId="583919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2287</w:t>
      </w:r>
    </w:p>
    <w:p w14:paraId="2182131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2289</w:t>
      </w:r>
    </w:p>
    <w:p w14:paraId="1622076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GSM measurements</w:t>
      </w:r>
      <w:r>
        <w:tab/>
        <w:t>2290</w:t>
      </w:r>
    </w:p>
    <w:p w14:paraId="3282FC4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GSM event triggered reporting in AWGN</w:t>
      </w:r>
      <w:r>
        <w:tab/>
        <w:t>2290</w:t>
      </w:r>
    </w:p>
    <w:p w14:paraId="6614B4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2290</w:t>
      </w:r>
    </w:p>
    <w:p w14:paraId="4360D0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2290</w:t>
      </w:r>
    </w:p>
    <w:p w14:paraId="74243D2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2290</w:t>
      </w:r>
    </w:p>
    <w:p w14:paraId="2D4B65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2292</w:t>
      </w:r>
    </w:p>
    <w:p w14:paraId="40867E3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8.8.1.4.1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2292</w:t>
      </w:r>
    </w:p>
    <w:p w14:paraId="02A515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8.8.1.4.2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2293</w:t>
      </w:r>
    </w:p>
    <w:p w14:paraId="122513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8.8.1.4.3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2294</w:t>
      </w:r>
    </w:p>
    <w:p w14:paraId="336F9A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2296</w:t>
      </w:r>
    </w:p>
    <w:p w14:paraId="5B7A9D2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GSM event triggered reporting when DRX is used in AWGN</w:t>
      </w:r>
      <w:r>
        <w:tab/>
        <w:t>2297</w:t>
      </w:r>
    </w:p>
    <w:p w14:paraId="09EB64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2297</w:t>
      </w:r>
    </w:p>
    <w:p w14:paraId="267722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2297</w:t>
      </w:r>
    </w:p>
    <w:p w14:paraId="4382B1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2297</w:t>
      </w:r>
    </w:p>
    <w:p w14:paraId="07ED483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2299</w:t>
      </w:r>
    </w:p>
    <w:p w14:paraId="34F942C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8.8.2.4.1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2299</w:t>
      </w:r>
    </w:p>
    <w:p w14:paraId="59836E0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8.8.2.4.2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2300</w:t>
      </w:r>
    </w:p>
    <w:p w14:paraId="222038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8.8.2.4.3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2301</w:t>
      </w:r>
    </w:p>
    <w:p w14:paraId="4933477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8.8.2.5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2303</w:t>
      </w:r>
    </w:p>
    <w:p w14:paraId="4F49626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</w:t>
      </w:r>
      <w:r w:rsidRPr="00B44A29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2305</w:t>
      </w:r>
    </w:p>
    <w:p w14:paraId="4D507F1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TDD event triggered reporting under fading propagation conditions</w:t>
      </w:r>
      <w:r>
        <w:tab/>
        <w:t>2305</w:t>
      </w:r>
    </w:p>
    <w:p w14:paraId="2427F9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8.9.1.1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2305</w:t>
      </w:r>
    </w:p>
    <w:p w14:paraId="2C9DAD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8.9.1.2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2305</w:t>
      </w:r>
    </w:p>
    <w:p w14:paraId="38245C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8.9.1.</w:t>
      </w:r>
      <w:r w:rsidRPr="00B44A29">
        <w:rPr>
          <w:rFonts w:eastAsia="SimSun"/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Minimum requirement</w:t>
      </w:r>
      <w:r>
        <w:tab/>
        <w:t>2305</w:t>
      </w:r>
    </w:p>
    <w:p w14:paraId="660899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8.9.1.4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2307</w:t>
      </w:r>
    </w:p>
    <w:p w14:paraId="72EB63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8.9.1.4.1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2307</w:t>
      </w:r>
    </w:p>
    <w:p w14:paraId="4B494B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8.9.1.4.2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2307</w:t>
      </w:r>
    </w:p>
    <w:p w14:paraId="55D611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8.9.1.4.3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2308</w:t>
      </w:r>
    </w:p>
    <w:p w14:paraId="106F39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8.9.1.5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2310</w:t>
      </w:r>
    </w:p>
    <w:p w14:paraId="15F3944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2311</w:t>
      </w:r>
    </w:p>
    <w:p w14:paraId="3C8C4D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2311</w:t>
      </w:r>
    </w:p>
    <w:p w14:paraId="6D8D80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2311</w:t>
      </w:r>
    </w:p>
    <w:p w14:paraId="688F47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2312</w:t>
      </w:r>
    </w:p>
    <w:p w14:paraId="5BB584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2312</w:t>
      </w:r>
    </w:p>
    <w:p w14:paraId="5DAB44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2312</w:t>
      </w:r>
    </w:p>
    <w:p w14:paraId="0E6097B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2313</w:t>
      </w:r>
    </w:p>
    <w:p w14:paraId="2AA88A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2313</w:t>
      </w:r>
    </w:p>
    <w:p w14:paraId="1ECFFD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2315</w:t>
      </w:r>
    </w:p>
    <w:p w14:paraId="2C2BC69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2317</w:t>
      </w:r>
    </w:p>
    <w:p w14:paraId="266DA9A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10</w:t>
      </w:r>
      <w:r>
        <w:t>.</w:t>
      </w:r>
      <w:r w:rsidRPr="00B44A29">
        <w:rPr>
          <w:rFonts w:eastAsia="SimSun"/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GSM event triggered reporting in AWGN</w:t>
      </w:r>
      <w:r>
        <w:tab/>
        <w:t>2317</w:t>
      </w:r>
    </w:p>
    <w:p w14:paraId="581150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10</w:t>
      </w:r>
      <w: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2317</w:t>
      </w:r>
    </w:p>
    <w:p w14:paraId="2B3B65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10</w:t>
      </w:r>
      <w: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2317</w:t>
      </w:r>
    </w:p>
    <w:p w14:paraId="20AF720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10</w:t>
      </w:r>
      <w:r>
        <w:t>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2317</w:t>
      </w:r>
    </w:p>
    <w:p w14:paraId="05B61F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10</w:t>
      </w:r>
      <w: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2319</w:t>
      </w:r>
    </w:p>
    <w:p w14:paraId="36D326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10</w:t>
      </w:r>
      <w:r>
        <w:t>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2319</w:t>
      </w:r>
    </w:p>
    <w:p w14:paraId="5D73D7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10</w:t>
      </w:r>
      <w:r>
        <w:t>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2320</w:t>
      </w:r>
    </w:p>
    <w:p w14:paraId="4029381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</w:t>
      </w:r>
      <w:r w:rsidRPr="00B44A29">
        <w:rPr>
          <w:rFonts w:eastAsia="SimSun"/>
          <w:lang w:eastAsia="zh-CN"/>
        </w:rPr>
        <w:t>10</w:t>
      </w:r>
      <w:r>
        <w:t>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2321</w:t>
      </w:r>
    </w:p>
    <w:p w14:paraId="0859CB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SimSun"/>
          <w:lang w:eastAsia="zh-CN"/>
        </w:rPr>
        <w:t>10</w:t>
      </w:r>
      <w: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2323</w:t>
      </w:r>
    </w:p>
    <w:p w14:paraId="77F05F4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</w:rPr>
        <w:t>E-UTRAN TDD-GSM event triggered reporting when DRX is used in AWGN</w:t>
      </w:r>
      <w:r>
        <w:tab/>
        <w:t>2324</w:t>
      </w:r>
    </w:p>
    <w:p w14:paraId="5B849C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2324</w:t>
      </w:r>
    </w:p>
    <w:p w14:paraId="09688C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2324</w:t>
      </w:r>
    </w:p>
    <w:p w14:paraId="0AD43A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2324</w:t>
      </w:r>
    </w:p>
    <w:p w14:paraId="0AE69D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2326</w:t>
      </w:r>
    </w:p>
    <w:p w14:paraId="4C38D3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2326</w:t>
      </w:r>
    </w:p>
    <w:p w14:paraId="3B0AEC1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2327</w:t>
      </w:r>
    </w:p>
    <w:p w14:paraId="2D113B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2328</w:t>
      </w:r>
    </w:p>
    <w:p w14:paraId="0929453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2331</w:t>
      </w:r>
    </w:p>
    <w:p w14:paraId="0F510B8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Combined E-UTRAN FDD - E-UTRA FDD and GSM cell search. E-UTRA cells in fading; GSM cell in static propagation conditions</w:t>
      </w:r>
      <w:r>
        <w:tab/>
        <w:t>2334</w:t>
      </w:r>
    </w:p>
    <w:p w14:paraId="3333E4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2334</w:t>
      </w:r>
    </w:p>
    <w:p w14:paraId="68D2E8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2334</w:t>
      </w:r>
    </w:p>
    <w:p w14:paraId="7E2E98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2334</w:t>
      </w:r>
    </w:p>
    <w:p w14:paraId="5C9A2E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2337</w:t>
      </w:r>
    </w:p>
    <w:p w14:paraId="2204C7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2337</w:t>
      </w:r>
    </w:p>
    <w:p w14:paraId="2C53285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8.11.5.4.2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2338</w:t>
      </w:r>
    </w:p>
    <w:p w14:paraId="0D4037B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8.11.5.4.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2339</w:t>
      </w:r>
    </w:p>
    <w:p w14:paraId="73A5A5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8.11.5.5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2343</w:t>
      </w:r>
    </w:p>
    <w:p w14:paraId="34CCA55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2344</w:t>
      </w:r>
    </w:p>
    <w:p w14:paraId="29EF6DA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2344</w:t>
      </w:r>
    </w:p>
    <w:p w14:paraId="614E1C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2345</w:t>
      </w:r>
    </w:p>
    <w:p w14:paraId="0CA902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8.11.6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2345</w:t>
      </w:r>
    </w:p>
    <w:p w14:paraId="4ACD9B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8.11.6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2348</w:t>
      </w:r>
    </w:p>
    <w:p w14:paraId="4CD85F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8.11.6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2348</w:t>
      </w:r>
    </w:p>
    <w:p w14:paraId="23D4C6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8.11.6.4.2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2349</w:t>
      </w:r>
    </w:p>
    <w:p w14:paraId="34DF937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8.11.6.4.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2350</w:t>
      </w:r>
    </w:p>
    <w:p w14:paraId="0029064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8.11.6.5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2354</w:t>
      </w:r>
    </w:p>
    <w:p w14:paraId="40E1FD8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2355</w:t>
      </w:r>
    </w:p>
    <w:p w14:paraId="38C6E41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2355</w:t>
      </w:r>
    </w:p>
    <w:p w14:paraId="4128AD8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cs="v4.2.0"/>
          <w:lang w:eastAsia="zh-CN"/>
        </w:rPr>
        <w:t>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2356</w:t>
      </w:r>
    </w:p>
    <w:p w14:paraId="5096F5B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2356</w:t>
      </w:r>
    </w:p>
    <w:p w14:paraId="4A5CE1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2356</w:t>
      </w:r>
    </w:p>
    <w:p w14:paraId="684096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2356</w:t>
      </w:r>
    </w:p>
    <w:p w14:paraId="10D48A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2356</w:t>
      </w:r>
    </w:p>
    <w:p w14:paraId="44E39C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2357</w:t>
      </w:r>
    </w:p>
    <w:p w14:paraId="6AF560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2357</w:t>
      </w:r>
    </w:p>
    <w:p w14:paraId="628FC32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2358</w:t>
      </w:r>
    </w:p>
    <w:p w14:paraId="403ECD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2358</w:t>
      </w:r>
    </w:p>
    <w:p w14:paraId="44586D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2360</w:t>
      </w:r>
    </w:p>
    <w:p w14:paraId="0F6BD5B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2361</w:t>
      </w:r>
    </w:p>
    <w:p w14:paraId="36F331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8.14.2.1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2361</w:t>
      </w:r>
    </w:p>
    <w:p w14:paraId="2AC137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2361</w:t>
      </w:r>
    </w:p>
    <w:p w14:paraId="51889E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2361</w:t>
      </w:r>
    </w:p>
    <w:p w14:paraId="013696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2363</w:t>
      </w:r>
    </w:p>
    <w:p w14:paraId="2631127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2363</w:t>
      </w:r>
    </w:p>
    <w:p w14:paraId="439D46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2364</w:t>
      </w:r>
    </w:p>
    <w:p w14:paraId="039EE7B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2364</w:t>
      </w:r>
    </w:p>
    <w:p w14:paraId="022CB4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2367</w:t>
      </w:r>
    </w:p>
    <w:p w14:paraId="0810664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2369</w:t>
      </w:r>
    </w:p>
    <w:p w14:paraId="783043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8.14.3.1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2369</w:t>
      </w:r>
    </w:p>
    <w:p w14:paraId="6E884B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8.14.3.2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2369</w:t>
      </w:r>
    </w:p>
    <w:p w14:paraId="7DD215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8.14.3.3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2369</w:t>
      </w:r>
    </w:p>
    <w:p w14:paraId="7F8DCC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8.14.3.4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2370</w:t>
      </w:r>
    </w:p>
    <w:p w14:paraId="7DE537A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8.14.3.4.1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2370</w:t>
      </w:r>
    </w:p>
    <w:p w14:paraId="5D94692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8.14.3.4.2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2371</w:t>
      </w:r>
    </w:p>
    <w:p w14:paraId="219361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8.14.3.4.3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2372</w:t>
      </w:r>
    </w:p>
    <w:p w14:paraId="2E098AA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8.14.3.5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2375</w:t>
      </w:r>
    </w:p>
    <w:p w14:paraId="3F19699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2376</w:t>
      </w:r>
    </w:p>
    <w:p w14:paraId="4CF554F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2376</w:t>
      </w:r>
    </w:p>
    <w:p w14:paraId="7AC8A8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2376</w:t>
      </w:r>
    </w:p>
    <w:p w14:paraId="7EF4EF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2376</w:t>
      </w:r>
    </w:p>
    <w:p w14:paraId="158744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2376</w:t>
      </w:r>
    </w:p>
    <w:p w14:paraId="015E5E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2377</w:t>
      </w:r>
    </w:p>
    <w:p w14:paraId="1C639B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8.15.1.4.1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2377</w:t>
      </w:r>
    </w:p>
    <w:p w14:paraId="344B60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8.15.1.4.2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2378</w:t>
      </w:r>
    </w:p>
    <w:p w14:paraId="4AB48DB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8.15.1.4.3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2379</w:t>
      </w:r>
    </w:p>
    <w:p w14:paraId="0BACDF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2380</w:t>
      </w:r>
    </w:p>
    <w:p w14:paraId="0213E1C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FDD-TDD Inter-frequency event triggered reporting when DRX is used under fading propagation conditions in asynchronous cells</w:t>
      </w:r>
      <w:r>
        <w:tab/>
        <w:t>2381</w:t>
      </w:r>
    </w:p>
    <w:p w14:paraId="4FC911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2381</w:t>
      </w:r>
    </w:p>
    <w:p w14:paraId="6FC125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2381</w:t>
      </w:r>
    </w:p>
    <w:p w14:paraId="5FCAD0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2381</w:t>
      </w:r>
    </w:p>
    <w:p w14:paraId="02BAA5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2383</w:t>
      </w:r>
    </w:p>
    <w:p w14:paraId="4D6D8C6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2383</w:t>
      </w:r>
    </w:p>
    <w:p w14:paraId="7EAF38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2384</w:t>
      </w:r>
    </w:p>
    <w:p w14:paraId="231C961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2384</w:t>
      </w:r>
    </w:p>
    <w:p w14:paraId="1AB5BD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2387</w:t>
      </w:r>
    </w:p>
    <w:p w14:paraId="492E01D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5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2389</w:t>
      </w:r>
    </w:p>
    <w:p w14:paraId="050A18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2389</w:t>
      </w:r>
    </w:p>
    <w:p w14:paraId="6F5827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2389</w:t>
      </w:r>
    </w:p>
    <w:p w14:paraId="23DEF7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2389</w:t>
      </w:r>
    </w:p>
    <w:p w14:paraId="3BCC210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2389</w:t>
      </w:r>
    </w:p>
    <w:p w14:paraId="211D1C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8.15.3.4.1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2389</w:t>
      </w:r>
    </w:p>
    <w:p w14:paraId="74E6FB4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8.15.3.4.2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2390</w:t>
      </w:r>
    </w:p>
    <w:p w14:paraId="5C43AB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8.15.3.4.3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2391</w:t>
      </w:r>
    </w:p>
    <w:p w14:paraId="2B15BC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8.15.3.5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2395</w:t>
      </w:r>
    </w:p>
    <w:p w14:paraId="7BF4783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cs="v4.2.0"/>
          <w:lang w:eastAsia="zh-CN"/>
        </w:rPr>
        <w:t>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2396</w:t>
      </w:r>
    </w:p>
    <w:p w14:paraId="6CB4AC5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2396</w:t>
      </w:r>
    </w:p>
    <w:p w14:paraId="6A45A2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2396</w:t>
      </w:r>
    </w:p>
    <w:p w14:paraId="0C8A7B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2396</w:t>
      </w:r>
    </w:p>
    <w:p w14:paraId="37B99B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2397</w:t>
      </w:r>
    </w:p>
    <w:p w14:paraId="66815E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2397</w:t>
      </w:r>
    </w:p>
    <w:p w14:paraId="0C0A144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2397</w:t>
      </w:r>
    </w:p>
    <w:p w14:paraId="79B966E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2399</w:t>
      </w:r>
    </w:p>
    <w:p w14:paraId="58AE58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2400</w:t>
      </w:r>
    </w:p>
    <w:p w14:paraId="337BA9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2403</w:t>
      </w:r>
    </w:p>
    <w:p w14:paraId="2A30B31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2405</w:t>
      </w:r>
    </w:p>
    <w:p w14:paraId="295271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2405</w:t>
      </w:r>
    </w:p>
    <w:p w14:paraId="5AEABB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2405</w:t>
      </w:r>
    </w:p>
    <w:p w14:paraId="7A2B65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2405</w:t>
      </w:r>
    </w:p>
    <w:p w14:paraId="6DED2A0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2406</w:t>
      </w:r>
    </w:p>
    <w:p w14:paraId="3E73717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2406</w:t>
      </w:r>
    </w:p>
    <w:p w14:paraId="6DD4D1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2407</w:t>
      </w:r>
    </w:p>
    <w:p w14:paraId="18702B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2408</w:t>
      </w:r>
    </w:p>
    <w:p w14:paraId="2240FA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2411</w:t>
      </w:r>
    </w:p>
    <w:p w14:paraId="31C7B14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16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2413</w:t>
      </w:r>
    </w:p>
    <w:p w14:paraId="54E8D7F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2413</w:t>
      </w:r>
    </w:p>
    <w:p w14:paraId="03B223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2413</w:t>
      </w:r>
    </w:p>
    <w:p w14:paraId="6408E0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2413</w:t>
      </w:r>
    </w:p>
    <w:p w14:paraId="439D84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2414</w:t>
      </w:r>
    </w:p>
    <w:p w14:paraId="0CFEAA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2414</w:t>
      </w:r>
    </w:p>
    <w:p w14:paraId="20E50A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2415</w:t>
      </w:r>
    </w:p>
    <w:p w14:paraId="0DCA0D9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8.1</w:t>
      </w:r>
      <w:r>
        <w:rPr>
          <w:lang w:eastAsia="zh-CN"/>
        </w:rPr>
        <w:t>6</w:t>
      </w:r>
      <w:r>
        <w:t>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2416</w:t>
      </w:r>
    </w:p>
    <w:p w14:paraId="1B7707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2417</w:t>
      </w:r>
    </w:p>
    <w:p w14:paraId="4054AC5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16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2418</w:t>
      </w:r>
    </w:p>
    <w:p w14:paraId="0B63A2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2418</w:t>
      </w:r>
    </w:p>
    <w:p w14:paraId="085A10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2418</w:t>
      </w:r>
    </w:p>
    <w:p w14:paraId="02330D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2418</w:t>
      </w:r>
    </w:p>
    <w:p w14:paraId="7B8FB9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2419</w:t>
      </w:r>
    </w:p>
    <w:p w14:paraId="53C288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2419</w:t>
      </w:r>
    </w:p>
    <w:p w14:paraId="6906BB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2420</w:t>
      </w:r>
    </w:p>
    <w:p w14:paraId="425A8C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2421</w:t>
      </w:r>
    </w:p>
    <w:p w14:paraId="26DA59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2421</w:t>
      </w:r>
    </w:p>
    <w:p w14:paraId="2198B5A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2422</w:t>
      </w:r>
    </w:p>
    <w:p w14:paraId="7A7D89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2422</w:t>
      </w:r>
    </w:p>
    <w:p w14:paraId="3D11F3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2423</w:t>
      </w:r>
    </w:p>
    <w:p w14:paraId="74AEF9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2423</w:t>
      </w:r>
    </w:p>
    <w:p w14:paraId="779671F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2423</w:t>
      </w:r>
    </w:p>
    <w:p w14:paraId="61A015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2423</w:t>
      </w:r>
    </w:p>
    <w:p w14:paraId="556CB0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2424</w:t>
      </w:r>
    </w:p>
    <w:p w14:paraId="45BC9E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2425</w:t>
      </w:r>
    </w:p>
    <w:p w14:paraId="7028F3C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2429</w:t>
      </w:r>
    </w:p>
    <w:p w14:paraId="6E1D472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2430</w:t>
      </w:r>
    </w:p>
    <w:p w14:paraId="743E80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2430</w:t>
      </w:r>
    </w:p>
    <w:p w14:paraId="1CC33C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2430</w:t>
      </w:r>
    </w:p>
    <w:p w14:paraId="08E49E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2430</w:t>
      </w:r>
    </w:p>
    <w:p w14:paraId="45A1D9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2431</w:t>
      </w:r>
    </w:p>
    <w:p w14:paraId="6D2FB7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2431</w:t>
      </w:r>
    </w:p>
    <w:p w14:paraId="5AA6FB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2432</w:t>
      </w:r>
    </w:p>
    <w:p w14:paraId="5302EE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2433</w:t>
      </w:r>
    </w:p>
    <w:p w14:paraId="327BA33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2436</w:t>
      </w:r>
    </w:p>
    <w:p w14:paraId="4C320A4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2437</w:t>
      </w:r>
    </w:p>
    <w:p w14:paraId="36C19C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2437</w:t>
      </w:r>
    </w:p>
    <w:p w14:paraId="3C9964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2437</w:t>
      </w:r>
    </w:p>
    <w:p w14:paraId="63A5B1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2438</w:t>
      </w:r>
    </w:p>
    <w:p w14:paraId="66850B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2438</w:t>
      </w:r>
    </w:p>
    <w:p w14:paraId="19120D5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2438</w:t>
      </w:r>
    </w:p>
    <w:p w14:paraId="64965D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2439</w:t>
      </w:r>
    </w:p>
    <w:p w14:paraId="778280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2440</w:t>
      </w:r>
    </w:p>
    <w:p w14:paraId="647E70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2441</w:t>
      </w:r>
    </w:p>
    <w:p w14:paraId="61B4EEC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2442</w:t>
      </w:r>
    </w:p>
    <w:p w14:paraId="7538BA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2442</w:t>
      </w:r>
    </w:p>
    <w:p w14:paraId="1C4C57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2442</w:t>
      </w:r>
    </w:p>
    <w:p w14:paraId="37C1BD4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2442</w:t>
      </w:r>
    </w:p>
    <w:p w14:paraId="1E87CC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2443</w:t>
      </w:r>
    </w:p>
    <w:p w14:paraId="5ACC67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2443</w:t>
      </w:r>
    </w:p>
    <w:p w14:paraId="6EAD57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2443</w:t>
      </w:r>
    </w:p>
    <w:p w14:paraId="0B00BE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2444</w:t>
      </w:r>
    </w:p>
    <w:p w14:paraId="36A0D6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2444</w:t>
      </w:r>
    </w:p>
    <w:p w14:paraId="535E823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2445</w:t>
      </w:r>
    </w:p>
    <w:p w14:paraId="6BB76E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2445</w:t>
      </w:r>
    </w:p>
    <w:p w14:paraId="771E8B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2445</w:t>
      </w:r>
    </w:p>
    <w:p w14:paraId="69D179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2445</w:t>
      </w:r>
    </w:p>
    <w:p w14:paraId="241E07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2446</w:t>
      </w:r>
    </w:p>
    <w:p w14:paraId="2F1A09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2446</w:t>
      </w:r>
    </w:p>
    <w:p w14:paraId="14FC00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2446</w:t>
      </w:r>
    </w:p>
    <w:p w14:paraId="22AFC1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2446</w:t>
      </w:r>
    </w:p>
    <w:p w14:paraId="4B93B6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2446</w:t>
      </w:r>
    </w:p>
    <w:p w14:paraId="7CD287B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8.16.10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2447</w:t>
      </w:r>
    </w:p>
    <w:p w14:paraId="33AE7FE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2447</w:t>
      </w:r>
    </w:p>
    <w:p w14:paraId="486CBE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2447</w:t>
      </w:r>
    </w:p>
    <w:p w14:paraId="0ECE12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2448</w:t>
      </w:r>
    </w:p>
    <w:p w14:paraId="12AD5E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2448</w:t>
      </w:r>
    </w:p>
    <w:p w14:paraId="201D1C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2448</w:t>
      </w:r>
    </w:p>
    <w:p w14:paraId="17E8A5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2448</w:t>
      </w:r>
    </w:p>
    <w:p w14:paraId="5321CB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2448</w:t>
      </w:r>
    </w:p>
    <w:p w14:paraId="52967EC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2448</w:t>
      </w:r>
    </w:p>
    <w:p w14:paraId="728A798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 xml:space="preserve">E-UTRAN FDD </w:t>
      </w:r>
      <w:r w:rsidRPr="00B44A29">
        <w:rPr>
          <w:rFonts w:eastAsia="SimSun"/>
          <w:lang w:eastAsia="zh-CN"/>
        </w:rPr>
        <w:t>e</w:t>
      </w:r>
      <w:r w:rsidRPr="00B44A29">
        <w:rPr>
          <w:rFonts w:eastAsia="SimSun"/>
        </w:rPr>
        <w:t>vent triggered reporting on deactivating S</w:t>
      </w:r>
      <w:r w:rsidRPr="00B44A29">
        <w:rPr>
          <w:rFonts w:eastAsia="SimSun"/>
          <w:lang w:eastAsia="zh-CN"/>
        </w:rPr>
        <w:t>C</w:t>
      </w:r>
      <w:r w:rsidRPr="00B44A29">
        <w:rPr>
          <w:rFonts w:eastAsia="SimSun"/>
        </w:rPr>
        <w:t>ell with PCell interruption in non-DRX for</w:t>
      </w:r>
      <w:r w:rsidRPr="00B44A29">
        <w:rPr>
          <w:rFonts w:eastAsia="SimSun"/>
          <w:lang w:eastAsia="zh-CN"/>
        </w:rPr>
        <w:t xml:space="preserve"> </w:t>
      </w:r>
      <w:r w:rsidRPr="00B44A29">
        <w:rPr>
          <w:rFonts w:eastAsia="SimSun"/>
        </w:rPr>
        <w:t>10MHz+5MHz</w:t>
      </w:r>
      <w:r>
        <w:tab/>
        <w:t>2449</w:t>
      </w:r>
    </w:p>
    <w:p w14:paraId="4565E7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2449</w:t>
      </w:r>
    </w:p>
    <w:p w14:paraId="716436D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2450</w:t>
      </w:r>
    </w:p>
    <w:p w14:paraId="2C97EA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2450</w:t>
      </w:r>
    </w:p>
    <w:p w14:paraId="5B00DD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2450</w:t>
      </w:r>
    </w:p>
    <w:p w14:paraId="4B4CC6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2450</w:t>
      </w:r>
    </w:p>
    <w:p w14:paraId="5B64F4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2451</w:t>
      </w:r>
    </w:p>
    <w:p w14:paraId="4AFA2A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2451</w:t>
      </w:r>
    </w:p>
    <w:p w14:paraId="7A3CD9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2451</w:t>
      </w:r>
    </w:p>
    <w:p w14:paraId="0B81FF4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2451</w:t>
      </w:r>
    </w:p>
    <w:p w14:paraId="152AB25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2451</w:t>
      </w:r>
    </w:p>
    <w:p w14:paraId="220876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2451</w:t>
      </w:r>
    </w:p>
    <w:p w14:paraId="39C5E7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2451</w:t>
      </w:r>
    </w:p>
    <w:p w14:paraId="783C444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2451</w:t>
      </w:r>
    </w:p>
    <w:p w14:paraId="3B14C1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2451</w:t>
      </w:r>
    </w:p>
    <w:p w14:paraId="265B6C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2452</w:t>
      </w:r>
    </w:p>
    <w:p w14:paraId="1C68D4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2452</w:t>
      </w:r>
    </w:p>
    <w:p w14:paraId="7CAFF3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2452</w:t>
      </w:r>
    </w:p>
    <w:p w14:paraId="0527F41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2453</w:t>
      </w:r>
    </w:p>
    <w:p w14:paraId="68CC8F5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2453</w:t>
      </w:r>
    </w:p>
    <w:p w14:paraId="0AA3ED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2453</w:t>
      </w:r>
    </w:p>
    <w:p w14:paraId="4DCD9D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2453</w:t>
      </w:r>
    </w:p>
    <w:p w14:paraId="642F6B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2453</w:t>
      </w:r>
    </w:p>
    <w:p w14:paraId="0A3269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2453</w:t>
      </w:r>
    </w:p>
    <w:p w14:paraId="4AFD289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2454</w:t>
      </w:r>
    </w:p>
    <w:p w14:paraId="6D0A65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2454</w:t>
      </w:r>
    </w:p>
    <w:p w14:paraId="42D908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2454</w:t>
      </w:r>
    </w:p>
    <w:p w14:paraId="1B1B9E7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2455</w:t>
      </w:r>
    </w:p>
    <w:p w14:paraId="0D9ACE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2455</w:t>
      </w:r>
    </w:p>
    <w:p w14:paraId="06FEBE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2455</w:t>
      </w:r>
    </w:p>
    <w:p w14:paraId="75DACE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2455</w:t>
      </w:r>
    </w:p>
    <w:p w14:paraId="662F26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2455</w:t>
      </w:r>
    </w:p>
    <w:p w14:paraId="39F677B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2455</w:t>
      </w:r>
    </w:p>
    <w:p w14:paraId="3F5BAB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2456</w:t>
      </w:r>
    </w:p>
    <w:p w14:paraId="3AC3D0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2456</w:t>
      </w:r>
    </w:p>
    <w:p w14:paraId="0515D9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2456</w:t>
      </w:r>
    </w:p>
    <w:p w14:paraId="3237F38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2457</w:t>
      </w:r>
    </w:p>
    <w:p w14:paraId="278727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2457</w:t>
      </w:r>
    </w:p>
    <w:p w14:paraId="0712FE9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2457</w:t>
      </w:r>
    </w:p>
    <w:p w14:paraId="7EBEDF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2457</w:t>
      </w:r>
    </w:p>
    <w:p w14:paraId="7B94AF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2457</w:t>
      </w:r>
    </w:p>
    <w:p w14:paraId="1210120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2457</w:t>
      </w:r>
    </w:p>
    <w:p w14:paraId="0D9187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2458</w:t>
      </w:r>
    </w:p>
    <w:p w14:paraId="2304CF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2458</w:t>
      </w:r>
    </w:p>
    <w:p w14:paraId="0A9F84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2458</w:t>
      </w:r>
    </w:p>
    <w:p w14:paraId="24B0B09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2459</w:t>
      </w:r>
    </w:p>
    <w:p w14:paraId="29746E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2459</w:t>
      </w:r>
    </w:p>
    <w:p w14:paraId="72CD3F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8.16.16.2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2459</w:t>
      </w:r>
    </w:p>
    <w:p w14:paraId="4702E1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2459</w:t>
      </w:r>
    </w:p>
    <w:p w14:paraId="547F21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2459</w:t>
      </w:r>
    </w:p>
    <w:p w14:paraId="2C27D9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2459</w:t>
      </w:r>
    </w:p>
    <w:p w14:paraId="0FBE48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2460</w:t>
      </w:r>
    </w:p>
    <w:p w14:paraId="11FD7C1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2460</w:t>
      </w:r>
    </w:p>
    <w:p w14:paraId="448EF8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2460</w:t>
      </w:r>
    </w:p>
    <w:p w14:paraId="3BDBF35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2460</w:t>
      </w:r>
    </w:p>
    <w:p w14:paraId="001310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2460</w:t>
      </w:r>
    </w:p>
    <w:p w14:paraId="7667D6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2460</w:t>
      </w:r>
    </w:p>
    <w:p w14:paraId="088D18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2461</w:t>
      </w:r>
    </w:p>
    <w:p w14:paraId="27EF26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2461</w:t>
      </w:r>
    </w:p>
    <w:p w14:paraId="1CB717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2461</w:t>
      </w:r>
    </w:p>
    <w:p w14:paraId="3714B71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2462</w:t>
      </w:r>
    </w:p>
    <w:p w14:paraId="30C0EC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2464</w:t>
      </w:r>
    </w:p>
    <w:p w14:paraId="7446BA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2466</w:t>
      </w:r>
    </w:p>
    <w:p w14:paraId="585C185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8.16.17A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E-UTRAN FDD activation and deactivation of known SCell in non-DRX</w:t>
      </w:r>
      <w:r w:rsidRPr="00B44A29">
        <w:rPr>
          <w:rFonts w:eastAsia="SimSun"/>
          <w:highlight w:val="cyan"/>
          <w:lang w:eastAsia="zh-CN"/>
        </w:rPr>
        <w:t xml:space="preserve"> for 20MHz +20MHz</w:t>
      </w:r>
      <w:r w:rsidRPr="00B44A29">
        <w:rPr>
          <w:rFonts w:eastAsia="PMingLiU"/>
          <w:highlight w:val="cyan"/>
          <w:lang w:eastAsia="zh-TW"/>
        </w:rPr>
        <w:t xml:space="preserve"> bandwidth</w:t>
      </w:r>
      <w:r>
        <w:tab/>
        <w:t>2468</w:t>
      </w:r>
    </w:p>
    <w:p w14:paraId="601F25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8.16.17A.1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Test purpose</w:t>
      </w:r>
      <w:r>
        <w:tab/>
        <w:t>2468</w:t>
      </w:r>
    </w:p>
    <w:p w14:paraId="25E748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8.16.17A.2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2468</w:t>
      </w:r>
    </w:p>
    <w:p w14:paraId="34C6DA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8.16.17A.3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2469</w:t>
      </w:r>
    </w:p>
    <w:p w14:paraId="4BADC9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8.16.17A.4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2469</w:t>
      </w:r>
    </w:p>
    <w:p w14:paraId="65280BB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8.16.17A.4.1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2469</w:t>
      </w:r>
    </w:p>
    <w:p w14:paraId="4C56796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8.16.17A.4.2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2469</w:t>
      </w:r>
    </w:p>
    <w:p w14:paraId="2C7BF2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8.16.17A.4.3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2469</w:t>
      </w:r>
    </w:p>
    <w:p w14:paraId="2A15FE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8.16.17A.5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2469</w:t>
      </w:r>
    </w:p>
    <w:p w14:paraId="28C8632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2470</w:t>
      </w:r>
    </w:p>
    <w:p w14:paraId="2A8F96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2470</w:t>
      </w:r>
    </w:p>
    <w:p w14:paraId="617DFD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2470</w:t>
      </w:r>
    </w:p>
    <w:p w14:paraId="398218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2470</w:t>
      </w:r>
    </w:p>
    <w:p w14:paraId="4EF6A0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2471</w:t>
      </w:r>
    </w:p>
    <w:p w14:paraId="667F6A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2471</w:t>
      </w:r>
    </w:p>
    <w:p w14:paraId="4124FC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2472</w:t>
      </w:r>
    </w:p>
    <w:p w14:paraId="42E932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2474</w:t>
      </w:r>
    </w:p>
    <w:p w14:paraId="074C51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2476</w:t>
      </w:r>
    </w:p>
    <w:p w14:paraId="15E7467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8.16.18A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E-UTRAN TDD activation and deactivation of known SCell in non-DRX</w:t>
      </w:r>
      <w:r w:rsidRPr="00B44A29">
        <w:rPr>
          <w:rFonts w:eastAsia="SimSun"/>
          <w:lang w:eastAsia="zh-CN"/>
        </w:rPr>
        <w:t xml:space="preserve"> for 20MHz +20MHz</w:t>
      </w:r>
      <w:r w:rsidRPr="00B44A29">
        <w:rPr>
          <w:rFonts w:eastAsia="PMingLiU"/>
          <w:lang w:eastAsia="zh-TW"/>
        </w:rPr>
        <w:t xml:space="preserve"> bandwidth</w:t>
      </w:r>
      <w:r>
        <w:tab/>
        <w:t>2477</w:t>
      </w:r>
    </w:p>
    <w:p w14:paraId="64867E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8.16.18A.1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2477</w:t>
      </w:r>
    </w:p>
    <w:p w14:paraId="16AADF2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8.16.18A.2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2478</w:t>
      </w:r>
    </w:p>
    <w:p w14:paraId="343E95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8.16.18A.3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2478</w:t>
      </w:r>
    </w:p>
    <w:p w14:paraId="5FFD4F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8.16.18A.4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2478</w:t>
      </w:r>
    </w:p>
    <w:p w14:paraId="13DF70D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8.16.18A.4.1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2478</w:t>
      </w:r>
    </w:p>
    <w:p w14:paraId="7DF98AD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8.16.18A.4.2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2478</w:t>
      </w:r>
    </w:p>
    <w:p w14:paraId="694FB7D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8.16.18A.4.3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2478</w:t>
      </w:r>
    </w:p>
    <w:p w14:paraId="324D72D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8.16.18A.5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2478</w:t>
      </w:r>
    </w:p>
    <w:p w14:paraId="603AE4D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</w:t>
      </w:r>
      <w:r>
        <w:rPr>
          <w:lang w:eastAsia="zh-CN"/>
        </w:rPr>
        <w:t>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2479</w:t>
      </w:r>
    </w:p>
    <w:p w14:paraId="4E68E97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2479</w:t>
      </w:r>
    </w:p>
    <w:p w14:paraId="29D03A6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</w:t>
      </w:r>
      <w:r>
        <w:rPr>
          <w:lang w:eastAsia="zh-CN"/>
        </w:rPr>
        <w:t>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2479</w:t>
      </w:r>
    </w:p>
    <w:p w14:paraId="345DCE5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2479</w:t>
      </w:r>
    </w:p>
    <w:p w14:paraId="0DC1FE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2479</w:t>
      </w:r>
    </w:p>
    <w:p w14:paraId="663A45C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2479</w:t>
      </w:r>
    </w:p>
    <w:p w14:paraId="6492CB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2479</w:t>
      </w:r>
    </w:p>
    <w:p w14:paraId="6E8F945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2479</w:t>
      </w:r>
    </w:p>
    <w:p w14:paraId="153B596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2481</w:t>
      </w:r>
    </w:p>
    <w:p w14:paraId="20E17F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2481</w:t>
      </w:r>
    </w:p>
    <w:p w14:paraId="05D551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2481</w:t>
      </w:r>
    </w:p>
    <w:p w14:paraId="63A2762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</w:t>
      </w:r>
      <w:r>
        <w:rPr>
          <w:lang w:eastAsia="zh-CN"/>
        </w:rPr>
        <w:t>22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2482</w:t>
      </w:r>
    </w:p>
    <w:p w14:paraId="6A9C8E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2482</w:t>
      </w:r>
    </w:p>
    <w:p w14:paraId="131517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2483</w:t>
      </w:r>
    </w:p>
    <w:p w14:paraId="2B2337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8.16.22.3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2483</w:t>
      </w:r>
    </w:p>
    <w:p w14:paraId="0102DC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2483</w:t>
      </w:r>
    </w:p>
    <w:p w14:paraId="65CF86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2483</w:t>
      </w:r>
    </w:p>
    <w:p w14:paraId="6573900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2484</w:t>
      </w:r>
    </w:p>
    <w:p w14:paraId="1D69909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2484</w:t>
      </w:r>
    </w:p>
    <w:p w14:paraId="75DD03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2484</w:t>
      </w:r>
    </w:p>
    <w:p w14:paraId="3ADE9E2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8.16.23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2485</w:t>
      </w:r>
    </w:p>
    <w:p w14:paraId="09670F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2485</w:t>
      </w:r>
    </w:p>
    <w:p w14:paraId="51D2EA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2485</w:t>
      </w:r>
    </w:p>
    <w:p w14:paraId="23885AF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2485</w:t>
      </w:r>
    </w:p>
    <w:p w14:paraId="411701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2486</w:t>
      </w:r>
    </w:p>
    <w:p w14:paraId="2AB400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2486</w:t>
      </w:r>
    </w:p>
    <w:p w14:paraId="5679AF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2487</w:t>
      </w:r>
    </w:p>
    <w:p w14:paraId="15507F1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2488</w:t>
      </w:r>
    </w:p>
    <w:p w14:paraId="4C27E75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2488</w:t>
      </w:r>
    </w:p>
    <w:p w14:paraId="31E32D4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8.16.24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2489</w:t>
      </w:r>
    </w:p>
    <w:p w14:paraId="734DD9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2489</w:t>
      </w:r>
    </w:p>
    <w:p w14:paraId="0C9877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2489</w:t>
      </w:r>
    </w:p>
    <w:p w14:paraId="503EF4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2489</w:t>
      </w:r>
    </w:p>
    <w:p w14:paraId="1A3AA8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2490</w:t>
      </w:r>
    </w:p>
    <w:p w14:paraId="576A15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2490</w:t>
      </w:r>
    </w:p>
    <w:p w14:paraId="1BDA65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2491</w:t>
      </w:r>
    </w:p>
    <w:p w14:paraId="24664A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2491</w:t>
      </w:r>
    </w:p>
    <w:p w14:paraId="034F79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2491</w:t>
      </w:r>
    </w:p>
    <w:p w14:paraId="1AE4C45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8.16.25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2493</w:t>
      </w:r>
    </w:p>
    <w:p w14:paraId="554E04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2493</w:t>
      </w:r>
    </w:p>
    <w:p w14:paraId="2D07A0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2493</w:t>
      </w:r>
    </w:p>
    <w:p w14:paraId="189D18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2493</w:t>
      </w:r>
    </w:p>
    <w:p w14:paraId="5DB10E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2493</w:t>
      </w:r>
    </w:p>
    <w:p w14:paraId="6C7ACC6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2493</w:t>
      </w:r>
    </w:p>
    <w:p w14:paraId="3E00CB1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2494</w:t>
      </w:r>
    </w:p>
    <w:p w14:paraId="3F7BD7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2494</w:t>
      </w:r>
    </w:p>
    <w:p w14:paraId="0CF5A8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2494</w:t>
      </w:r>
    </w:p>
    <w:p w14:paraId="475B5D3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8.16.26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2495</w:t>
      </w:r>
    </w:p>
    <w:p w14:paraId="1714767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2495</w:t>
      </w:r>
    </w:p>
    <w:p w14:paraId="071107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2495</w:t>
      </w:r>
    </w:p>
    <w:p w14:paraId="3361236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2496</w:t>
      </w:r>
    </w:p>
    <w:p w14:paraId="309854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2496</w:t>
      </w:r>
    </w:p>
    <w:p w14:paraId="5EF364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2496</w:t>
      </w:r>
    </w:p>
    <w:p w14:paraId="3A513B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2497</w:t>
      </w:r>
    </w:p>
    <w:p w14:paraId="596791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8.16.26.4.3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2497</w:t>
      </w:r>
    </w:p>
    <w:p w14:paraId="753A5C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8.16.26.5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2497</w:t>
      </w:r>
    </w:p>
    <w:p w14:paraId="5AEAF2C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8.16.27 to 8.16.42 Void</w:t>
      </w:r>
      <w:r>
        <w:tab/>
        <w:t>2498</w:t>
      </w:r>
    </w:p>
    <w:p w14:paraId="026FDC9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8.16.43 to 8.16.46 Void</w:t>
      </w:r>
      <w:r>
        <w:tab/>
        <w:t>2498</w:t>
      </w:r>
    </w:p>
    <w:p w14:paraId="186F283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8.16.47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2498</w:t>
      </w:r>
    </w:p>
    <w:p w14:paraId="7B675E4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2498</w:t>
      </w:r>
    </w:p>
    <w:p w14:paraId="47991B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2498</w:t>
      </w:r>
    </w:p>
    <w:p w14:paraId="57B6013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2498</w:t>
      </w:r>
    </w:p>
    <w:p w14:paraId="7C58AA6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2499</w:t>
      </w:r>
    </w:p>
    <w:p w14:paraId="708F6B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8.16.47.4.1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2499</w:t>
      </w:r>
    </w:p>
    <w:p w14:paraId="4913152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8.16.47.4.2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2500</w:t>
      </w:r>
    </w:p>
    <w:p w14:paraId="7C1F3F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8.16.47.4.3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2502</w:t>
      </w:r>
    </w:p>
    <w:p w14:paraId="55E6263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2503</w:t>
      </w:r>
    </w:p>
    <w:p w14:paraId="7956233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8.16.48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2505</w:t>
      </w:r>
    </w:p>
    <w:p w14:paraId="7891D7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2505</w:t>
      </w:r>
    </w:p>
    <w:p w14:paraId="0DF731C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8.16.48.2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2505</w:t>
      </w:r>
    </w:p>
    <w:p w14:paraId="5F3CA36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2505</w:t>
      </w:r>
    </w:p>
    <w:p w14:paraId="3456CF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2505</w:t>
      </w:r>
    </w:p>
    <w:p w14:paraId="0171126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8.16.48.4.1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2505</w:t>
      </w:r>
    </w:p>
    <w:p w14:paraId="69DBA6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8.16.48.4.2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2506</w:t>
      </w:r>
    </w:p>
    <w:p w14:paraId="2AA189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8.16.48.4.3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2508</w:t>
      </w:r>
    </w:p>
    <w:p w14:paraId="1214BB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2510</w:t>
      </w:r>
    </w:p>
    <w:p w14:paraId="4074904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8.16.49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2512</w:t>
      </w:r>
    </w:p>
    <w:p w14:paraId="52CF6B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2512</w:t>
      </w:r>
    </w:p>
    <w:p w14:paraId="7A667A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2512</w:t>
      </w:r>
    </w:p>
    <w:p w14:paraId="487365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2512</w:t>
      </w:r>
    </w:p>
    <w:p w14:paraId="0E17A7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2512</w:t>
      </w:r>
    </w:p>
    <w:p w14:paraId="3C6F85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8.16.49.4.1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2512</w:t>
      </w:r>
    </w:p>
    <w:p w14:paraId="1D7162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8.16.49.4.2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2513</w:t>
      </w:r>
    </w:p>
    <w:p w14:paraId="21CBC3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8.16.49.4.3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2514</w:t>
      </w:r>
    </w:p>
    <w:p w14:paraId="2119B3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8.16.49.5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2516</w:t>
      </w:r>
    </w:p>
    <w:p w14:paraId="7207B63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8.16.50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2518</w:t>
      </w:r>
    </w:p>
    <w:p w14:paraId="2CE788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2518</w:t>
      </w:r>
    </w:p>
    <w:p w14:paraId="495B034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2518</w:t>
      </w:r>
    </w:p>
    <w:p w14:paraId="4398DF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2518</w:t>
      </w:r>
    </w:p>
    <w:p w14:paraId="5AB2F5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2518</w:t>
      </w:r>
    </w:p>
    <w:p w14:paraId="1E8F9CF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8.16.50.4.1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2518</w:t>
      </w:r>
    </w:p>
    <w:p w14:paraId="0686977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8.16.50.4.2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2519</w:t>
      </w:r>
    </w:p>
    <w:p w14:paraId="746D65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8.16.50.4.3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2520</w:t>
      </w:r>
    </w:p>
    <w:p w14:paraId="23EA44A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8.16.50.5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2522</w:t>
      </w:r>
    </w:p>
    <w:p w14:paraId="6D5975E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8.16.51 to 8.16.78 Void</w:t>
      </w:r>
      <w:r>
        <w:tab/>
        <w:t>2524</w:t>
      </w:r>
    </w:p>
    <w:p w14:paraId="1C0C8BE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8.16.79 to 8.16.82 Void</w:t>
      </w:r>
      <w:r>
        <w:tab/>
        <w:t>2524</w:t>
      </w:r>
    </w:p>
    <w:p w14:paraId="285F583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8.16.83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2524</w:t>
      </w:r>
    </w:p>
    <w:p w14:paraId="6CC7D3C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2524</w:t>
      </w:r>
    </w:p>
    <w:p w14:paraId="4915448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2524</w:t>
      </w:r>
    </w:p>
    <w:p w14:paraId="4FF3B06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2524</w:t>
      </w:r>
    </w:p>
    <w:p w14:paraId="52C388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2525</w:t>
      </w:r>
    </w:p>
    <w:p w14:paraId="324B427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2525</w:t>
      </w:r>
    </w:p>
    <w:p w14:paraId="0C41CA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2526</w:t>
      </w:r>
    </w:p>
    <w:p w14:paraId="5304CF6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2528</w:t>
      </w:r>
    </w:p>
    <w:p w14:paraId="7A957B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2534</w:t>
      </w:r>
    </w:p>
    <w:p w14:paraId="53A1A39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8.16.84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3 DL CA Event Triggered Reporting on Deactivated SCell with PCell and SCell Interruptions in Non-DRX with generic duplex modes</w:t>
      </w:r>
      <w:r>
        <w:tab/>
        <w:t>2538</w:t>
      </w:r>
    </w:p>
    <w:p w14:paraId="7B0DA2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2538</w:t>
      </w:r>
    </w:p>
    <w:p w14:paraId="551C65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2538</w:t>
      </w:r>
    </w:p>
    <w:p w14:paraId="3D771A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2538</w:t>
      </w:r>
    </w:p>
    <w:p w14:paraId="1D309A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2539</w:t>
      </w:r>
    </w:p>
    <w:p w14:paraId="6CA2338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2539</w:t>
      </w:r>
    </w:p>
    <w:p w14:paraId="259F7E4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2540</w:t>
      </w:r>
    </w:p>
    <w:p w14:paraId="72BC91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2541</w:t>
      </w:r>
    </w:p>
    <w:p w14:paraId="473468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409A171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8.16.85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2547</w:t>
      </w:r>
    </w:p>
    <w:p w14:paraId="7273F13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8.16.85.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2547</w:t>
      </w:r>
    </w:p>
    <w:p w14:paraId="64F8D4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2547</w:t>
      </w:r>
    </w:p>
    <w:p w14:paraId="390F04C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2547</w:t>
      </w:r>
    </w:p>
    <w:p w14:paraId="103772E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2548</w:t>
      </w:r>
    </w:p>
    <w:p w14:paraId="3A40DB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2548</w:t>
      </w:r>
    </w:p>
    <w:p w14:paraId="6522F2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2549</w:t>
      </w:r>
    </w:p>
    <w:p w14:paraId="08C79C5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2553</w:t>
      </w:r>
    </w:p>
    <w:p w14:paraId="6CC4D7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5680781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8.16.86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2557</w:t>
      </w:r>
    </w:p>
    <w:p w14:paraId="198C36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8.16.86.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2557</w:t>
      </w:r>
    </w:p>
    <w:p w14:paraId="330C96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2558</w:t>
      </w:r>
    </w:p>
    <w:p w14:paraId="04E6FA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8.16.86.3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2558</w:t>
      </w:r>
    </w:p>
    <w:p w14:paraId="2C1D1E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2559</w:t>
      </w:r>
    </w:p>
    <w:p w14:paraId="7433C5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2559</w:t>
      </w:r>
    </w:p>
    <w:p w14:paraId="013D60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2560</w:t>
      </w:r>
    </w:p>
    <w:p w14:paraId="2AB59A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2564</w:t>
      </w:r>
    </w:p>
    <w:p w14:paraId="13F766F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2566</w:t>
      </w:r>
    </w:p>
    <w:p w14:paraId="1536299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8.16.87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2568</w:t>
      </w:r>
    </w:p>
    <w:p w14:paraId="59E5B6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2568</w:t>
      </w:r>
    </w:p>
    <w:p w14:paraId="5C9E95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2568</w:t>
      </w:r>
    </w:p>
    <w:p w14:paraId="4AC825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2568</w:t>
      </w:r>
    </w:p>
    <w:p w14:paraId="7B4AF8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2568</w:t>
      </w:r>
    </w:p>
    <w:p w14:paraId="0632BD3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2568</w:t>
      </w:r>
    </w:p>
    <w:p w14:paraId="6390F1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4A8A6F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2571</w:t>
      </w:r>
    </w:p>
    <w:p w14:paraId="3BF50A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2575</w:t>
      </w:r>
    </w:p>
    <w:p w14:paraId="429CDE7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8.16.88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2579</w:t>
      </w:r>
    </w:p>
    <w:p w14:paraId="170E8A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2579</w:t>
      </w:r>
    </w:p>
    <w:p w14:paraId="23EE42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2579</w:t>
      </w:r>
    </w:p>
    <w:p w14:paraId="0675D1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2579</w:t>
      </w:r>
    </w:p>
    <w:p w14:paraId="70E811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2579</w:t>
      </w:r>
    </w:p>
    <w:p w14:paraId="11F3881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2579</w:t>
      </w:r>
    </w:p>
    <w:p w14:paraId="46B9475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2580</w:t>
      </w:r>
    </w:p>
    <w:p w14:paraId="4CF335D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2581</w:t>
      </w:r>
    </w:p>
    <w:p w14:paraId="296553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2585</w:t>
      </w:r>
    </w:p>
    <w:p w14:paraId="2F3D1ED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8.16.89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2591</w:t>
      </w:r>
    </w:p>
    <w:p w14:paraId="56D3D2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8.16.89.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2591</w:t>
      </w:r>
    </w:p>
    <w:p w14:paraId="1734CB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2591</w:t>
      </w:r>
    </w:p>
    <w:p w14:paraId="5F7170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2591</w:t>
      </w:r>
    </w:p>
    <w:p w14:paraId="1DF508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2592</w:t>
      </w:r>
    </w:p>
    <w:p w14:paraId="5C5342C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2592</w:t>
      </w:r>
    </w:p>
    <w:p w14:paraId="0136B6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2593</w:t>
      </w:r>
    </w:p>
    <w:p w14:paraId="2B0F81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8.16.89.4.3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2599</w:t>
      </w:r>
    </w:p>
    <w:p w14:paraId="0CE44F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8.16.89.5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2DD227A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8.16.90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2604</w:t>
      </w:r>
    </w:p>
    <w:p w14:paraId="72474A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8.16.90.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2604</w:t>
      </w:r>
    </w:p>
    <w:p w14:paraId="33FD49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2604</w:t>
      </w:r>
    </w:p>
    <w:p w14:paraId="16EF6A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2604</w:t>
      </w:r>
    </w:p>
    <w:p w14:paraId="79E3D2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2605</w:t>
      </w:r>
    </w:p>
    <w:p w14:paraId="340837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2605</w:t>
      </w:r>
    </w:p>
    <w:p w14:paraId="3A35E9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2606</w:t>
      </w:r>
    </w:p>
    <w:p w14:paraId="41473CC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2612</w:t>
      </w:r>
    </w:p>
    <w:p w14:paraId="64F27E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45D971B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8.16.91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2617</w:t>
      </w:r>
    </w:p>
    <w:p w14:paraId="41EC42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2617</w:t>
      </w:r>
    </w:p>
    <w:p w14:paraId="1FC15F6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2617</w:t>
      </w:r>
    </w:p>
    <w:p w14:paraId="5876DA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2618</w:t>
      </w:r>
    </w:p>
    <w:p w14:paraId="62B2BE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2618</w:t>
      </w:r>
    </w:p>
    <w:p w14:paraId="7E4DDF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2618</w:t>
      </w:r>
    </w:p>
    <w:p w14:paraId="0C96C4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2619</w:t>
      </w:r>
    </w:p>
    <w:p w14:paraId="0F0BA8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2621</w:t>
      </w:r>
    </w:p>
    <w:p w14:paraId="4D57C2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2625</w:t>
      </w:r>
    </w:p>
    <w:p w14:paraId="3ABE1C1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8.16.92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5DL FDD CA Event Triggered Reporting on Deactivated SCell with PCell and SCell Interruptions in Non-DRX</w:t>
      </w:r>
      <w:r>
        <w:rPr>
          <w:lang w:eastAsia="ja-JP"/>
        </w:rPr>
        <w:t xml:space="preserve"> </w:t>
      </w:r>
      <w:r w:rsidRPr="00B44A29">
        <w:rPr>
          <w:rFonts w:eastAsia="PMingLiU"/>
        </w:rPr>
        <w:t>with generic duplex modes</w:t>
      </w:r>
      <w:r>
        <w:tab/>
        <w:t>2628</w:t>
      </w:r>
    </w:p>
    <w:p w14:paraId="2A4769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2628</w:t>
      </w:r>
    </w:p>
    <w:p w14:paraId="10AC1A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2628</w:t>
      </w:r>
    </w:p>
    <w:p w14:paraId="358E32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2629</w:t>
      </w:r>
    </w:p>
    <w:p w14:paraId="2B4558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2629</w:t>
      </w:r>
    </w:p>
    <w:p w14:paraId="1E5CAC1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2629</w:t>
      </w:r>
    </w:p>
    <w:p w14:paraId="644234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8.16.92.4.2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2630</w:t>
      </w:r>
    </w:p>
    <w:p w14:paraId="5AD6F7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2631</w:t>
      </w:r>
    </w:p>
    <w:p w14:paraId="03DD4E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2634</w:t>
      </w:r>
    </w:p>
    <w:p w14:paraId="5C0D23E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8.16.93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2640</w:t>
      </w:r>
    </w:p>
    <w:p w14:paraId="7F277C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8.16.93.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2640</w:t>
      </w:r>
    </w:p>
    <w:p w14:paraId="28DB94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2640</w:t>
      </w:r>
    </w:p>
    <w:p w14:paraId="0AD004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2640</w:t>
      </w:r>
    </w:p>
    <w:p w14:paraId="693907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2641</w:t>
      </w:r>
    </w:p>
    <w:p w14:paraId="4BD5EF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2641</w:t>
      </w:r>
    </w:p>
    <w:p w14:paraId="69441A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2642</w:t>
      </w:r>
    </w:p>
    <w:p w14:paraId="74A987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2648</w:t>
      </w:r>
    </w:p>
    <w:p w14:paraId="26D1337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42B0537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8.16.94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2653</w:t>
      </w:r>
    </w:p>
    <w:p w14:paraId="017DEF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8.16.94.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2653</w:t>
      </w:r>
    </w:p>
    <w:p w14:paraId="575A70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2654</w:t>
      </w:r>
    </w:p>
    <w:p w14:paraId="438D29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2654</w:t>
      </w:r>
    </w:p>
    <w:p w14:paraId="197B85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2655</w:t>
      </w:r>
    </w:p>
    <w:p w14:paraId="32BD7B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2655</w:t>
      </w:r>
    </w:p>
    <w:p w14:paraId="2A2C75D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2656</w:t>
      </w:r>
    </w:p>
    <w:p w14:paraId="06B0E3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2662</w:t>
      </w:r>
    </w:p>
    <w:p w14:paraId="4B1E8D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6E38828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8.16.95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6DL CA Event Triggered Reporting under Deactivated SCells in Non-DRX with generic duplex modes</w:t>
      </w:r>
      <w:r>
        <w:tab/>
        <w:t>2667</w:t>
      </w:r>
    </w:p>
    <w:p w14:paraId="08F3B0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2667</w:t>
      </w:r>
    </w:p>
    <w:p w14:paraId="07BDB7B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2667</w:t>
      </w:r>
    </w:p>
    <w:p w14:paraId="143D6B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2668</w:t>
      </w:r>
    </w:p>
    <w:p w14:paraId="1352EC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2668</w:t>
      </w:r>
    </w:p>
    <w:p w14:paraId="6F4943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2668</w:t>
      </w:r>
    </w:p>
    <w:p w14:paraId="68AD5A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2669</w:t>
      </w:r>
    </w:p>
    <w:p w14:paraId="5D63DB3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2671</w:t>
      </w:r>
    </w:p>
    <w:p w14:paraId="5ADDC5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2675</w:t>
      </w:r>
    </w:p>
    <w:p w14:paraId="08FE824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8.16.96 to 8.16.98 Void</w:t>
      </w:r>
      <w:r>
        <w:tab/>
        <w:t>2680</w:t>
      </w:r>
    </w:p>
    <w:p w14:paraId="26D93A6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8.16.99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7DL CA Event Triggered Reporting under Deactivated SCells in Non-DRX with generic duplex modes</w:t>
      </w:r>
      <w:r>
        <w:tab/>
        <w:t>2680</w:t>
      </w:r>
    </w:p>
    <w:p w14:paraId="76A191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2680</w:t>
      </w:r>
    </w:p>
    <w:p w14:paraId="2F6520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2680</w:t>
      </w:r>
    </w:p>
    <w:p w14:paraId="559413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2680</w:t>
      </w:r>
    </w:p>
    <w:p w14:paraId="2CC632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2680</w:t>
      </w:r>
    </w:p>
    <w:p w14:paraId="4A8FD1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2680</w:t>
      </w:r>
    </w:p>
    <w:p w14:paraId="0A6505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2682</w:t>
      </w:r>
    </w:p>
    <w:p w14:paraId="607DA1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8.16.99.4.3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2683</w:t>
      </w:r>
    </w:p>
    <w:p w14:paraId="4E9FDC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8.16.99.5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2688</w:t>
      </w:r>
    </w:p>
    <w:p w14:paraId="65D478A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8.16.100 E-UTRAN FDD hibernation and activation of known SCell in non-DRX</w:t>
      </w:r>
      <w:r>
        <w:tab/>
        <w:t>2693</w:t>
      </w:r>
    </w:p>
    <w:p w14:paraId="23266F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2693</w:t>
      </w:r>
    </w:p>
    <w:p w14:paraId="149D99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2693</w:t>
      </w:r>
    </w:p>
    <w:p w14:paraId="7D298E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2693</w:t>
      </w:r>
    </w:p>
    <w:p w14:paraId="3E3A53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2694</w:t>
      </w:r>
    </w:p>
    <w:p w14:paraId="5EA113F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2694</w:t>
      </w:r>
    </w:p>
    <w:p w14:paraId="648797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2695</w:t>
      </w:r>
    </w:p>
    <w:p w14:paraId="40C794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2698</w:t>
      </w:r>
    </w:p>
    <w:p w14:paraId="43A041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2701</w:t>
      </w:r>
    </w:p>
    <w:p w14:paraId="75FB382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8.16.101 E-UTRAN TDD hibernation and activation of known SCell in non-DRX</w:t>
      </w:r>
      <w:r>
        <w:tab/>
        <w:t>2703</w:t>
      </w:r>
    </w:p>
    <w:p w14:paraId="41A73C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2703</w:t>
      </w:r>
    </w:p>
    <w:p w14:paraId="47C48F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2703</w:t>
      </w:r>
    </w:p>
    <w:p w14:paraId="5AC53D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2703</w:t>
      </w:r>
    </w:p>
    <w:p w14:paraId="5BD00AC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2704</w:t>
      </w:r>
    </w:p>
    <w:p w14:paraId="57394C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2704</w:t>
      </w:r>
    </w:p>
    <w:p w14:paraId="4C2B5D4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2705</w:t>
      </w:r>
    </w:p>
    <w:p w14:paraId="36A6DA0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2709</w:t>
      </w:r>
    </w:p>
    <w:p w14:paraId="3A06A8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2711</w:t>
      </w:r>
    </w:p>
    <w:p w14:paraId="2C6D3B0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8.16.102 E-UTRAN FDD hibernation and activation of unknown SCell in non-DRX</w:t>
      </w:r>
      <w:r>
        <w:tab/>
        <w:t>2713</w:t>
      </w:r>
    </w:p>
    <w:p w14:paraId="757D6B9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8.16.102.1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2713</w:t>
      </w:r>
    </w:p>
    <w:p w14:paraId="6795F5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2713</w:t>
      </w:r>
    </w:p>
    <w:p w14:paraId="7F0266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2713</w:t>
      </w:r>
    </w:p>
    <w:p w14:paraId="1A13BD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2714</w:t>
      </w:r>
    </w:p>
    <w:p w14:paraId="025E766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2714</w:t>
      </w:r>
    </w:p>
    <w:p w14:paraId="7CEFEC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2715</w:t>
      </w:r>
    </w:p>
    <w:p w14:paraId="1B5B9F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2718</w:t>
      </w:r>
    </w:p>
    <w:p w14:paraId="250029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2720</w:t>
      </w:r>
    </w:p>
    <w:p w14:paraId="1248252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8.16.103 E-UTRAN TDD hibernation and activation of unknown SCell in non-DRX</w:t>
      </w:r>
      <w:r>
        <w:tab/>
        <w:t>2723</w:t>
      </w:r>
    </w:p>
    <w:p w14:paraId="74C706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2723</w:t>
      </w:r>
    </w:p>
    <w:p w14:paraId="124B0D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2723</w:t>
      </w:r>
    </w:p>
    <w:p w14:paraId="643F7B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2723</w:t>
      </w:r>
    </w:p>
    <w:p w14:paraId="727A01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2724</w:t>
      </w:r>
    </w:p>
    <w:p w14:paraId="4DA526D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2724</w:t>
      </w:r>
    </w:p>
    <w:p w14:paraId="53D0C8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2725</w:t>
      </w:r>
    </w:p>
    <w:p w14:paraId="0B9847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8.16.103.4.3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2729</w:t>
      </w:r>
    </w:p>
    <w:p w14:paraId="6C0C7D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8.16.103.5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2731</w:t>
      </w:r>
    </w:p>
    <w:p w14:paraId="362A3F7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RSTD Measurements for E-UTRAN Carrier Aggregation</w:t>
      </w:r>
      <w:r>
        <w:tab/>
        <w:t>2734</w:t>
      </w:r>
    </w:p>
    <w:p w14:paraId="0DD2CE9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- HRPD Measurements</w:t>
      </w:r>
      <w:r>
        <w:tab/>
        <w:t>2734</w:t>
      </w:r>
    </w:p>
    <w:p w14:paraId="6B4B6BF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</w:t>
      </w:r>
      <w:r w:rsidRPr="00B44A29">
        <w:rPr>
          <w:highlight w:val="cyan"/>
          <w:lang w:eastAsia="zh-CN"/>
        </w:rPr>
        <w:t>18</w:t>
      </w:r>
      <w:r w:rsidRPr="00B44A29">
        <w:rPr>
          <w:highlight w:val="cya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>E-UTRAN TDD-HRPD event triggered reporting under fading propagation conditions</w:t>
      </w:r>
      <w:r>
        <w:tab/>
        <w:t>2734</w:t>
      </w:r>
    </w:p>
    <w:p w14:paraId="4778B9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</w:t>
      </w:r>
      <w:r w:rsidRPr="00B44A29">
        <w:rPr>
          <w:highlight w:val="cyan"/>
          <w:lang w:eastAsia="zh-CN"/>
        </w:rPr>
        <w:t>18</w:t>
      </w:r>
      <w:r w:rsidRPr="00B44A29">
        <w:rPr>
          <w:highlight w:val="cyan"/>
        </w:rP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2734</w:t>
      </w:r>
    </w:p>
    <w:p w14:paraId="7D647E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18</w:t>
      </w:r>
      <w: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2734</w:t>
      </w:r>
    </w:p>
    <w:p w14:paraId="135643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requirement</w:t>
      </w:r>
      <w:r>
        <w:tab/>
        <w:t>2734</w:t>
      </w:r>
    </w:p>
    <w:p w14:paraId="6F77C6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18</w:t>
      </w:r>
      <w: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2734</w:t>
      </w:r>
    </w:p>
    <w:p w14:paraId="6101C8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18</w:t>
      </w:r>
      <w:r>
        <w:t>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2734</w:t>
      </w:r>
    </w:p>
    <w:p w14:paraId="1C7AC9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18</w:t>
      </w:r>
      <w:r>
        <w:t>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2735</w:t>
      </w:r>
    </w:p>
    <w:p w14:paraId="2D947E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18</w:t>
      </w:r>
      <w:r>
        <w:t>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2736</w:t>
      </w:r>
    </w:p>
    <w:p w14:paraId="34C2C3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18</w:t>
      </w:r>
      <w: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2738</w:t>
      </w:r>
    </w:p>
    <w:p w14:paraId="2ED4317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CDMA2000 1X Measurements</w:t>
      </w:r>
      <w:r>
        <w:tab/>
        <w:t>2740</w:t>
      </w:r>
    </w:p>
    <w:p w14:paraId="1D7B76A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</w:t>
      </w:r>
      <w:r w:rsidRPr="00B44A29">
        <w:rPr>
          <w:highlight w:val="cyan"/>
          <w:lang w:eastAsia="zh-CN"/>
        </w:rPr>
        <w:t>19</w:t>
      </w:r>
      <w:r w:rsidRPr="00B44A29">
        <w:rPr>
          <w:highlight w:val="cyan"/>
        </w:rPr>
        <w:t>.</w:t>
      </w:r>
      <w:r w:rsidRPr="00B44A29">
        <w:rPr>
          <w:highlight w:val="cyan"/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TDD-CDMA2000 1X event triggered reporting under fading propagation conditions</w:t>
      </w:r>
      <w:r>
        <w:tab/>
        <w:t>2740</w:t>
      </w:r>
    </w:p>
    <w:p w14:paraId="2482DF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8.1</w:t>
      </w:r>
      <w:r w:rsidRPr="00B44A29">
        <w:rPr>
          <w:highlight w:val="cyan"/>
          <w:lang w:eastAsia="zh-CN"/>
        </w:rPr>
        <w:t>9</w:t>
      </w:r>
      <w:r w:rsidRPr="00B44A29">
        <w:rPr>
          <w:highlight w:val="cyan"/>
        </w:rPr>
        <w:t>.</w:t>
      </w:r>
      <w:r w:rsidRPr="00B44A29">
        <w:rPr>
          <w:highlight w:val="cyan"/>
          <w:lang w:eastAsia="zh-CN"/>
        </w:rPr>
        <w:t>1</w:t>
      </w:r>
      <w:r w:rsidRPr="00B44A29">
        <w:rPr>
          <w:highlight w:val="cya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2740</w:t>
      </w:r>
    </w:p>
    <w:p w14:paraId="4BCE736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2740</w:t>
      </w:r>
    </w:p>
    <w:p w14:paraId="4A2D5E0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2740</w:t>
      </w:r>
    </w:p>
    <w:p w14:paraId="497C19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2740</w:t>
      </w:r>
    </w:p>
    <w:p w14:paraId="38E400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2740</w:t>
      </w:r>
    </w:p>
    <w:p w14:paraId="1DFFCA8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2741</w:t>
      </w:r>
    </w:p>
    <w:p w14:paraId="7908B7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2742</w:t>
      </w:r>
    </w:p>
    <w:p w14:paraId="5E7DB7A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2744</w:t>
      </w:r>
    </w:p>
    <w:p w14:paraId="17FC8F5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cs="v4.2.0"/>
        </w:rPr>
        <w:t>Inter-frequency/RAT Measurements in CA mode</w:t>
      </w:r>
      <w:r>
        <w:tab/>
        <w:t>2746</w:t>
      </w:r>
    </w:p>
    <w:p w14:paraId="4F12C8A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2746</w:t>
      </w:r>
    </w:p>
    <w:p w14:paraId="1EA796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2746</w:t>
      </w:r>
    </w:p>
    <w:p w14:paraId="1E5096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2746</w:t>
      </w:r>
    </w:p>
    <w:p w14:paraId="149B51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2746</w:t>
      </w:r>
    </w:p>
    <w:p w14:paraId="2598C8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2747</w:t>
      </w:r>
    </w:p>
    <w:p w14:paraId="713E12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2747</w:t>
      </w:r>
    </w:p>
    <w:p w14:paraId="7556AD2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2748</w:t>
      </w:r>
    </w:p>
    <w:p w14:paraId="193E8A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2749</w:t>
      </w:r>
    </w:p>
    <w:p w14:paraId="0F5A643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2750</w:t>
      </w:r>
    </w:p>
    <w:p w14:paraId="19C35E4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2751</w:t>
      </w:r>
    </w:p>
    <w:p w14:paraId="7703E0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2751</w:t>
      </w:r>
    </w:p>
    <w:p w14:paraId="6AC360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2751</w:t>
      </w:r>
    </w:p>
    <w:p w14:paraId="645BB2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2752</w:t>
      </w:r>
    </w:p>
    <w:p w14:paraId="2CC88D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2753</w:t>
      </w:r>
    </w:p>
    <w:p w14:paraId="24E3B05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2753</w:t>
      </w:r>
    </w:p>
    <w:p w14:paraId="4DF153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2754</w:t>
      </w:r>
    </w:p>
    <w:p w14:paraId="3E2890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2754</w:t>
      </w:r>
    </w:p>
    <w:p w14:paraId="353E4A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2756</w:t>
      </w:r>
    </w:p>
    <w:p w14:paraId="31AD182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8.20.2</w:t>
      </w:r>
      <w:r>
        <w:rPr>
          <w:lang w:eastAsia="zh-CN"/>
        </w:rPr>
        <w:t>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2757</w:t>
      </w:r>
    </w:p>
    <w:p w14:paraId="5884EB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8.20.2A.1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2757</w:t>
      </w:r>
    </w:p>
    <w:p w14:paraId="7E59204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2757</w:t>
      </w:r>
    </w:p>
    <w:p w14:paraId="3C3816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2757</w:t>
      </w:r>
    </w:p>
    <w:p w14:paraId="4ED5CD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2757</w:t>
      </w:r>
    </w:p>
    <w:p w14:paraId="7B2D5A8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</w:t>
      </w:r>
      <w:r w:rsidRPr="00B44A29">
        <w:rPr>
          <w:rFonts w:eastAsia="Malgun Gothic"/>
          <w:lang w:eastAsia="ko-KR"/>
        </w:rPr>
        <w:t>2A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2757</w:t>
      </w:r>
    </w:p>
    <w:p w14:paraId="15F751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Malgun Gothic"/>
          <w:lang w:eastAsia="ko-KR"/>
        </w:rPr>
        <w:t>8.20.2A.4.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2758</w:t>
      </w:r>
    </w:p>
    <w:p w14:paraId="4BFE6E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</w:t>
      </w:r>
      <w:r w:rsidRPr="00B44A29">
        <w:rPr>
          <w:rFonts w:eastAsia="Malgun Gothic"/>
          <w:lang w:eastAsia="ko-KR"/>
        </w:rPr>
        <w:t>2A</w:t>
      </w:r>
      <w:r>
        <w:t>.4.</w:t>
      </w:r>
      <w:r w:rsidRPr="00B44A29">
        <w:rPr>
          <w:rFonts w:eastAsia="Malgun Gothic"/>
          <w:lang w:eastAsia="ko-KR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Malgun Gothic"/>
          <w:lang w:eastAsia="ko-KR"/>
        </w:rPr>
        <w:t>Message contents</w:t>
      </w:r>
      <w:r>
        <w:tab/>
        <w:t>2758</w:t>
      </w:r>
    </w:p>
    <w:p w14:paraId="7AE5A7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2758</w:t>
      </w:r>
    </w:p>
    <w:p w14:paraId="5767AF0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8.20.2B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2759</w:t>
      </w:r>
    </w:p>
    <w:p w14:paraId="3FB24C2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8.20.2B.1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2759</w:t>
      </w:r>
    </w:p>
    <w:p w14:paraId="361F44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8.20.2B.2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2759</w:t>
      </w:r>
    </w:p>
    <w:p w14:paraId="688F5E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8.20.2B.3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2759</w:t>
      </w:r>
    </w:p>
    <w:p w14:paraId="5F36F0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8.20.2B.4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2759</w:t>
      </w:r>
    </w:p>
    <w:p w14:paraId="59A3B2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</w:t>
      </w:r>
      <w:r>
        <w:rPr>
          <w:lang w:eastAsia="zh-CN"/>
        </w:rPr>
        <w:t>2</w:t>
      </w:r>
      <w:r w:rsidRPr="00B44A29">
        <w:rPr>
          <w:rFonts w:eastAsia="Malgun Gothic"/>
          <w:lang w:eastAsia="ko-KR"/>
        </w:rPr>
        <w:t>B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2759</w:t>
      </w:r>
    </w:p>
    <w:p w14:paraId="781071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B44A29">
        <w:rPr>
          <w:rFonts w:eastAsia="Malgun Gothic"/>
          <w:lang w:eastAsia="ko-KR"/>
        </w:rPr>
        <w:t>B.4.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2760</w:t>
      </w:r>
    </w:p>
    <w:p w14:paraId="29D5258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</w:t>
      </w:r>
      <w:r>
        <w:rPr>
          <w:lang w:eastAsia="zh-CN"/>
        </w:rPr>
        <w:t>2</w:t>
      </w:r>
      <w:r w:rsidRPr="00B44A29">
        <w:rPr>
          <w:rFonts w:eastAsia="Malgun Gothic"/>
          <w:lang w:eastAsia="ko-KR"/>
        </w:rPr>
        <w:t>B</w:t>
      </w:r>
      <w:r>
        <w:t>.4.</w:t>
      </w:r>
      <w:r w:rsidRPr="00B44A29">
        <w:rPr>
          <w:rFonts w:eastAsia="Malgun Gothic"/>
          <w:lang w:eastAsia="ko-KR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Malgun Gothic"/>
          <w:lang w:eastAsia="ko-KR"/>
        </w:rPr>
        <w:t>Message contents</w:t>
      </w:r>
      <w:r>
        <w:tab/>
        <w:t>2760</w:t>
      </w:r>
    </w:p>
    <w:p w14:paraId="710D62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8.20.2B.5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2760</w:t>
      </w:r>
    </w:p>
    <w:p w14:paraId="299A7D0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2761</w:t>
      </w:r>
    </w:p>
    <w:p w14:paraId="26BBC44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2761</w:t>
      </w:r>
    </w:p>
    <w:p w14:paraId="0C656A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2762</w:t>
      </w:r>
    </w:p>
    <w:p w14:paraId="29B480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2762</w:t>
      </w:r>
    </w:p>
    <w:p w14:paraId="0CA914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2763</w:t>
      </w:r>
    </w:p>
    <w:p w14:paraId="4D90F3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2763</w:t>
      </w:r>
    </w:p>
    <w:p w14:paraId="4CD420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2764</w:t>
      </w:r>
    </w:p>
    <w:p w14:paraId="00FA59C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2765</w:t>
      </w:r>
    </w:p>
    <w:p w14:paraId="1F52AE7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2767</w:t>
      </w:r>
    </w:p>
    <w:p w14:paraId="41FCB5A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2768</w:t>
      </w:r>
    </w:p>
    <w:p w14:paraId="16D258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2768</w:t>
      </w:r>
    </w:p>
    <w:p w14:paraId="1EA07D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2769</w:t>
      </w:r>
    </w:p>
    <w:p w14:paraId="0E0407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2769</w:t>
      </w:r>
    </w:p>
    <w:p w14:paraId="4BA995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2770</w:t>
      </w:r>
    </w:p>
    <w:p w14:paraId="43E6D5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2770</w:t>
      </w:r>
    </w:p>
    <w:p w14:paraId="098F677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2771</w:t>
      </w:r>
    </w:p>
    <w:p w14:paraId="5D8126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2772</w:t>
      </w:r>
    </w:p>
    <w:p w14:paraId="3E9DE1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2774</w:t>
      </w:r>
    </w:p>
    <w:p w14:paraId="49E17D8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8.20.4A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2775</w:t>
      </w:r>
    </w:p>
    <w:p w14:paraId="6A98EE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2775</w:t>
      </w:r>
    </w:p>
    <w:p w14:paraId="07FE70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2776</w:t>
      </w:r>
    </w:p>
    <w:p w14:paraId="472C20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2776</w:t>
      </w:r>
    </w:p>
    <w:p w14:paraId="02EF4C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2776</w:t>
      </w:r>
    </w:p>
    <w:p w14:paraId="315EF2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8.20.4</w:t>
      </w:r>
      <w:r w:rsidRPr="00B44A29">
        <w:rPr>
          <w:rFonts w:eastAsia="Malgun Gothic"/>
          <w:lang w:eastAsia="ko-KR"/>
        </w:rPr>
        <w:t>A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2776</w:t>
      </w:r>
    </w:p>
    <w:p w14:paraId="228CF96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Malgun Gothic"/>
          <w:lang w:eastAsia="ko-KR"/>
        </w:rPr>
        <w:t>8.20.4A.4.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2777</w:t>
      </w:r>
    </w:p>
    <w:p w14:paraId="1548A28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8.20.4</w:t>
      </w:r>
      <w:r w:rsidRPr="00B44A29">
        <w:rPr>
          <w:rFonts w:eastAsia="Malgun Gothic"/>
          <w:lang w:eastAsia="ko-KR"/>
        </w:rPr>
        <w:t>A</w:t>
      </w:r>
      <w:r>
        <w:t>.4.</w:t>
      </w:r>
      <w:r w:rsidRPr="00B44A29">
        <w:rPr>
          <w:rFonts w:eastAsia="Malgun Gothic"/>
          <w:lang w:eastAsia="ko-KR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Malgun Gothic"/>
          <w:lang w:eastAsia="ko-KR"/>
        </w:rPr>
        <w:t>Message contents</w:t>
      </w:r>
      <w:r>
        <w:tab/>
        <w:t>2777</w:t>
      </w:r>
    </w:p>
    <w:p w14:paraId="1E902B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2777</w:t>
      </w:r>
    </w:p>
    <w:p w14:paraId="1BE19D2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8.20.4B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2778</w:t>
      </w:r>
    </w:p>
    <w:p w14:paraId="395697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8.20.4B.1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2778</w:t>
      </w:r>
    </w:p>
    <w:p w14:paraId="4A0CEA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8.20.4B.2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2779</w:t>
      </w:r>
    </w:p>
    <w:p w14:paraId="6C7BDCB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8.20.4B.3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2779</w:t>
      </w:r>
    </w:p>
    <w:p w14:paraId="66CF83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8.20.4B.4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2779</w:t>
      </w:r>
    </w:p>
    <w:p w14:paraId="41F639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8.20.4</w:t>
      </w:r>
      <w:r w:rsidRPr="00B44A29">
        <w:rPr>
          <w:rFonts w:eastAsia="Malgun Gothic"/>
          <w:lang w:eastAsia="ko-KR"/>
        </w:rPr>
        <w:t>B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2779</w:t>
      </w:r>
    </w:p>
    <w:p w14:paraId="1E02DA9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Malgun Gothic"/>
          <w:lang w:eastAsia="ko-KR"/>
        </w:rPr>
        <w:t>8.20.4B.4.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2780</w:t>
      </w:r>
    </w:p>
    <w:p w14:paraId="6E894C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8.20.</w:t>
      </w:r>
      <w:r w:rsidRPr="00B44A29">
        <w:rPr>
          <w:rFonts w:eastAsia="Malgun Gothic"/>
          <w:lang w:eastAsia="ko-KR"/>
        </w:rPr>
        <w:t>4B</w:t>
      </w:r>
      <w:r>
        <w:t>.4.</w:t>
      </w:r>
      <w:r w:rsidRPr="00B44A29">
        <w:rPr>
          <w:rFonts w:eastAsia="Malgun Gothic"/>
          <w:lang w:eastAsia="ko-KR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Malgun Gothic"/>
          <w:lang w:eastAsia="ko-KR"/>
        </w:rPr>
        <w:t>Message contents</w:t>
      </w:r>
      <w:r>
        <w:tab/>
        <w:t>2780</w:t>
      </w:r>
    </w:p>
    <w:p w14:paraId="2457A5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8.20.4B.5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2780</w:t>
      </w:r>
    </w:p>
    <w:p w14:paraId="5181E8D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2781</w:t>
      </w:r>
    </w:p>
    <w:p w14:paraId="7FCF7C9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Discovery Signal</w:t>
      </w:r>
      <w:r w:rsidRPr="00B44A29">
        <w:rPr>
          <w:rFonts w:eastAsia="SimSun"/>
          <w:lang w:eastAsia="zh-CN"/>
        </w:rPr>
        <w:t xml:space="preserve"> Measurements</w:t>
      </w:r>
      <w:r>
        <w:tab/>
        <w:t>2782</w:t>
      </w:r>
    </w:p>
    <w:p w14:paraId="55EB94E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2782</w:t>
      </w:r>
    </w:p>
    <w:p w14:paraId="49BD53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2782</w:t>
      </w:r>
    </w:p>
    <w:p w14:paraId="7F462F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8.22.1.2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2782</w:t>
      </w:r>
    </w:p>
    <w:p w14:paraId="42A1DD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2782</w:t>
      </w:r>
    </w:p>
    <w:p w14:paraId="56BB0C6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2783</w:t>
      </w:r>
    </w:p>
    <w:p w14:paraId="60D7BF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2783</w:t>
      </w:r>
    </w:p>
    <w:p w14:paraId="4FD119C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2783</w:t>
      </w:r>
    </w:p>
    <w:p w14:paraId="23D68F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2784</w:t>
      </w:r>
    </w:p>
    <w:p w14:paraId="7955BC3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2787</w:t>
      </w:r>
    </w:p>
    <w:p w14:paraId="6923B49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2789</w:t>
      </w:r>
    </w:p>
    <w:p w14:paraId="19D51B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2789</w:t>
      </w:r>
    </w:p>
    <w:p w14:paraId="1F9801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2789</w:t>
      </w:r>
    </w:p>
    <w:p w14:paraId="256C51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2789</w:t>
      </w:r>
    </w:p>
    <w:p w14:paraId="478F7F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2790</w:t>
      </w:r>
    </w:p>
    <w:p w14:paraId="670F0D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2790</w:t>
      </w:r>
    </w:p>
    <w:p w14:paraId="4789E3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2791</w:t>
      </w:r>
    </w:p>
    <w:p w14:paraId="0FF6F54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2792</w:t>
      </w:r>
    </w:p>
    <w:p w14:paraId="102D02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2794</w:t>
      </w:r>
    </w:p>
    <w:p w14:paraId="29C8DAC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2796</w:t>
      </w:r>
    </w:p>
    <w:p w14:paraId="197DFD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2796</w:t>
      </w:r>
    </w:p>
    <w:p w14:paraId="1173F9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2796</w:t>
      </w:r>
    </w:p>
    <w:p w14:paraId="29445FC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2797</w:t>
      </w:r>
    </w:p>
    <w:p w14:paraId="3F1A67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2798</w:t>
      </w:r>
    </w:p>
    <w:p w14:paraId="72F6D6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2798</w:t>
      </w:r>
    </w:p>
    <w:p w14:paraId="027F14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2798</w:t>
      </w:r>
    </w:p>
    <w:p w14:paraId="6039DA5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2799</w:t>
      </w:r>
    </w:p>
    <w:p w14:paraId="267ACA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2802</w:t>
      </w:r>
    </w:p>
    <w:p w14:paraId="4FC4C5F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2805</w:t>
      </w:r>
    </w:p>
    <w:p w14:paraId="4AEC6EF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2805</w:t>
      </w:r>
    </w:p>
    <w:p w14:paraId="6B6A2E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2805</w:t>
      </w:r>
    </w:p>
    <w:p w14:paraId="63799D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2805</w:t>
      </w:r>
    </w:p>
    <w:p w14:paraId="4B968A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8.22.4.4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2806</w:t>
      </w:r>
    </w:p>
    <w:p w14:paraId="6948127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2806</w:t>
      </w:r>
    </w:p>
    <w:p w14:paraId="0CF94D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2807</w:t>
      </w:r>
    </w:p>
    <w:p w14:paraId="532E55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2807</w:t>
      </w:r>
    </w:p>
    <w:p w14:paraId="3389A3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2810</w:t>
      </w:r>
    </w:p>
    <w:p w14:paraId="4256815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B44A29">
        <w:rPr>
          <w:rFonts w:cs="v4.2.0"/>
        </w:rPr>
        <w:t>in DRX based on</w:t>
      </w:r>
      <w:r>
        <w:t xml:space="preserve"> CSI-RS based discovery signal</w:t>
      </w:r>
      <w:r>
        <w:tab/>
        <w:t>2812</w:t>
      </w:r>
    </w:p>
    <w:p w14:paraId="0BAC04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2812</w:t>
      </w:r>
    </w:p>
    <w:p w14:paraId="6147AA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2812</w:t>
      </w:r>
    </w:p>
    <w:p w14:paraId="156AE5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2813</w:t>
      </w:r>
    </w:p>
    <w:p w14:paraId="410432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2814</w:t>
      </w:r>
    </w:p>
    <w:p w14:paraId="5912648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2814</w:t>
      </w:r>
    </w:p>
    <w:p w14:paraId="31A7EE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2814</w:t>
      </w:r>
    </w:p>
    <w:p w14:paraId="127A70E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2815</w:t>
      </w:r>
    </w:p>
    <w:p w14:paraId="7E4B17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2818</w:t>
      </w:r>
    </w:p>
    <w:p w14:paraId="21C411F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bCs/>
        </w:rPr>
        <w:t xml:space="preserve">E-UTRAN TDD-TDD intra-frequency event triggered reporting </w:t>
      </w:r>
      <w:r w:rsidRPr="00B44A29">
        <w:rPr>
          <w:rFonts w:eastAsia="SimSun"/>
        </w:rPr>
        <w:t>in DRX based on</w:t>
      </w:r>
      <w:r w:rsidRPr="00B44A29">
        <w:rPr>
          <w:rFonts w:eastAsia="SimSun"/>
          <w:bCs/>
        </w:rPr>
        <w:t xml:space="preserve"> CSI-RS based discovery signal</w:t>
      </w:r>
      <w:r>
        <w:tab/>
        <w:t>2821</w:t>
      </w:r>
    </w:p>
    <w:p w14:paraId="79F18EE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2821</w:t>
      </w:r>
    </w:p>
    <w:p w14:paraId="43056A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2821</w:t>
      </w:r>
    </w:p>
    <w:p w14:paraId="41C423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2821</w:t>
      </w:r>
    </w:p>
    <w:p w14:paraId="1CA291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2822</w:t>
      </w:r>
    </w:p>
    <w:p w14:paraId="23C38F0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2822</w:t>
      </w:r>
    </w:p>
    <w:p w14:paraId="2053BA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2823</w:t>
      </w:r>
    </w:p>
    <w:p w14:paraId="472831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2823</w:t>
      </w:r>
    </w:p>
    <w:p w14:paraId="6C058E4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6</w:t>
      </w:r>
      <w:r w:rsidRPr="00B44A29">
        <w:rPr>
          <w:rFonts w:eastAsia="SimSun"/>
        </w:rP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2827</w:t>
      </w:r>
    </w:p>
    <w:p w14:paraId="2C2F7BD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B44A29">
        <w:rPr>
          <w:bCs/>
          <w:color w:val="000000"/>
        </w:rPr>
        <w:t xml:space="preserve"> CSI-RS based discovery signal</w:t>
      </w:r>
      <w:r>
        <w:tab/>
        <w:t>2829</w:t>
      </w:r>
    </w:p>
    <w:p w14:paraId="34AE45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2829</w:t>
      </w:r>
    </w:p>
    <w:p w14:paraId="1CB16A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2829</w:t>
      </w:r>
    </w:p>
    <w:p w14:paraId="5D4DDC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8.22.7.3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2829</w:t>
      </w:r>
    </w:p>
    <w:p w14:paraId="0F1E62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2830</w:t>
      </w:r>
    </w:p>
    <w:p w14:paraId="1BB870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2830</w:t>
      </w:r>
    </w:p>
    <w:p w14:paraId="0DD01D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2831</w:t>
      </w:r>
    </w:p>
    <w:p w14:paraId="03F701A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2832</w:t>
      </w:r>
    </w:p>
    <w:p w14:paraId="3606D7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2835</w:t>
      </w:r>
    </w:p>
    <w:p w14:paraId="3F92C56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bCs/>
        </w:rPr>
        <w:t>E-UTRAN TDD-TDD int</w:t>
      </w:r>
      <w:r w:rsidRPr="00B44A29">
        <w:rPr>
          <w:rFonts w:eastAsia="SimSun"/>
          <w:bCs/>
          <w:lang w:eastAsia="zh-CN"/>
        </w:rPr>
        <w:t>er</w:t>
      </w:r>
      <w:r w:rsidRPr="00B44A29">
        <w:rPr>
          <w:rFonts w:eastAsia="SimSun"/>
          <w:bCs/>
        </w:rPr>
        <w:t xml:space="preserve">-frequency event triggered reporting under fading propagation condition </w:t>
      </w:r>
      <w:r w:rsidRPr="00B44A29">
        <w:rPr>
          <w:rFonts w:eastAsia="SimSun"/>
        </w:rPr>
        <w:t>in DRX based on</w:t>
      </w:r>
      <w:r w:rsidRPr="00B44A29">
        <w:rPr>
          <w:rFonts w:eastAsia="SimSun"/>
          <w:bCs/>
        </w:rPr>
        <w:t xml:space="preserve"> CSI-RS based discovery signal</w:t>
      </w:r>
      <w:r>
        <w:tab/>
        <w:t>2837</w:t>
      </w:r>
    </w:p>
    <w:p w14:paraId="7CAB84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8</w:t>
      </w:r>
      <w:r w:rsidRPr="00B44A29">
        <w:rPr>
          <w:rFonts w:eastAsia="SimSu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2837</w:t>
      </w:r>
    </w:p>
    <w:p w14:paraId="5AFFDB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8</w:t>
      </w:r>
      <w:r w:rsidRPr="00B44A29">
        <w:rPr>
          <w:rFonts w:eastAsia="SimSun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2837</w:t>
      </w:r>
    </w:p>
    <w:p w14:paraId="24A734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8</w:t>
      </w:r>
      <w:r w:rsidRPr="00B44A29">
        <w:rPr>
          <w:rFonts w:eastAsia="SimSun"/>
        </w:rP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2838</w:t>
      </w:r>
    </w:p>
    <w:p w14:paraId="3D8996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8</w:t>
      </w:r>
      <w:r w:rsidRPr="00B44A29">
        <w:rPr>
          <w:rFonts w:eastAsia="SimSu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2839</w:t>
      </w:r>
    </w:p>
    <w:p w14:paraId="625382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8</w:t>
      </w:r>
      <w:r w:rsidRPr="00B44A29">
        <w:rPr>
          <w:rFonts w:eastAsia="SimSun"/>
        </w:rP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2839</w:t>
      </w:r>
    </w:p>
    <w:p w14:paraId="38B8069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8</w:t>
      </w:r>
      <w:r w:rsidRPr="00B44A29">
        <w:rPr>
          <w:rFonts w:eastAsia="SimSun"/>
        </w:rP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2839</w:t>
      </w:r>
    </w:p>
    <w:p w14:paraId="06E2DE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8</w:t>
      </w:r>
      <w:r w:rsidRPr="00B44A29">
        <w:rPr>
          <w:rFonts w:eastAsia="SimSun"/>
        </w:rP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2840</w:t>
      </w:r>
    </w:p>
    <w:p w14:paraId="488DEE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8.22.</w:t>
      </w:r>
      <w:r w:rsidRPr="00B44A29">
        <w:rPr>
          <w:rFonts w:eastAsia="SimSun"/>
          <w:lang w:eastAsia="zh-CN"/>
        </w:rPr>
        <w:t>8</w:t>
      </w:r>
      <w:r w:rsidRPr="00B44A29">
        <w:rPr>
          <w:rFonts w:eastAsia="SimSun"/>
        </w:rP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2843</w:t>
      </w:r>
    </w:p>
    <w:p w14:paraId="0813DDF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</w:t>
      </w:r>
      <w:r>
        <w:rPr>
          <w:lang w:eastAsia="zh-CN"/>
        </w:rPr>
        <w:t>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2846</w:t>
      </w:r>
    </w:p>
    <w:p w14:paraId="7D379E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2846</w:t>
      </w:r>
    </w:p>
    <w:p w14:paraId="59C991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2846</w:t>
      </w:r>
    </w:p>
    <w:p w14:paraId="24E5DA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2846</w:t>
      </w:r>
    </w:p>
    <w:p w14:paraId="20FD80F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2847</w:t>
      </w:r>
    </w:p>
    <w:p w14:paraId="3848D9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2847</w:t>
      </w:r>
    </w:p>
    <w:p w14:paraId="5DCE9F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2848</w:t>
      </w:r>
    </w:p>
    <w:p w14:paraId="5ACCFB2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2849</w:t>
      </w:r>
    </w:p>
    <w:p w14:paraId="04CC1A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2852</w:t>
      </w:r>
    </w:p>
    <w:p w14:paraId="251518B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</w:t>
      </w:r>
      <w:r>
        <w:rPr>
          <w:lang w:eastAsia="zh-CN"/>
        </w:rPr>
        <w:t>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event triggered reporting under deactivated SCell in non-DRX based on CRS based discovery signal</w:t>
      </w:r>
      <w:r>
        <w:tab/>
        <w:t>2854</w:t>
      </w:r>
    </w:p>
    <w:p w14:paraId="35624C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2854</w:t>
      </w:r>
    </w:p>
    <w:p w14:paraId="170B3B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2854</w:t>
      </w:r>
    </w:p>
    <w:p w14:paraId="24F0B5E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2854</w:t>
      </w:r>
    </w:p>
    <w:p w14:paraId="417E25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2854</w:t>
      </w:r>
    </w:p>
    <w:p w14:paraId="1F70574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2854</w:t>
      </w:r>
    </w:p>
    <w:p w14:paraId="33D1A4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</w:t>
      </w:r>
      <w:r>
        <w:rPr>
          <w:lang w:eastAsia="zh-CN"/>
        </w:rPr>
        <w:t>10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2855</w:t>
      </w:r>
    </w:p>
    <w:p w14:paraId="0CAFDE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2855</w:t>
      </w:r>
    </w:p>
    <w:p w14:paraId="51F4D1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2859</w:t>
      </w:r>
    </w:p>
    <w:p w14:paraId="3811C25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2861</w:t>
      </w:r>
    </w:p>
    <w:p w14:paraId="1C597B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2861</w:t>
      </w:r>
    </w:p>
    <w:p w14:paraId="2FEBFB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2861</w:t>
      </w:r>
    </w:p>
    <w:p w14:paraId="0B29313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2861</w:t>
      </w:r>
    </w:p>
    <w:p w14:paraId="4651B0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8.22.11.4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2862</w:t>
      </w:r>
    </w:p>
    <w:p w14:paraId="46F657D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8.22.11.4.1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2862</w:t>
      </w:r>
    </w:p>
    <w:p w14:paraId="7394C5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8.22.11.4.2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2863</w:t>
      </w:r>
    </w:p>
    <w:p w14:paraId="2D7306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8.22.11.4.3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2864</w:t>
      </w:r>
    </w:p>
    <w:p w14:paraId="30D7EA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8.22.11.5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2868</w:t>
      </w:r>
    </w:p>
    <w:p w14:paraId="66563F5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8.22.</w:t>
      </w:r>
      <w:r>
        <w:rPr>
          <w:lang w:eastAsia="zh-CN"/>
        </w:rPr>
        <w:t>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2870</w:t>
      </w:r>
    </w:p>
    <w:p w14:paraId="15C7BF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2870</w:t>
      </w:r>
    </w:p>
    <w:p w14:paraId="2B029B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2870</w:t>
      </w:r>
    </w:p>
    <w:p w14:paraId="1E0BD6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2870</w:t>
      </w:r>
    </w:p>
    <w:p w14:paraId="472BE3B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2870</w:t>
      </w:r>
    </w:p>
    <w:p w14:paraId="79CB97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2870</w:t>
      </w:r>
    </w:p>
    <w:p w14:paraId="128D85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8.22.</w:t>
      </w:r>
      <w:r>
        <w:rPr>
          <w:lang w:eastAsia="zh-CN"/>
        </w:rPr>
        <w:t>12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2871</w:t>
      </w:r>
    </w:p>
    <w:p w14:paraId="5A38EB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2875</w:t>
      </w:r>
    </w:p>
    <w:p w14:paraId="549F188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</w:t>
      </w:r>
      <w:r w:rsidRPr="00B44A29">
        <w:rPr>
          <w:rFonts w:eastAsia="PMingLiU"/>
          <w:lang w:eastAsia="zh-TW"/>
        </w:rPr>
        <w:t>23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Dual Connectivity Measurements</w:t>
      </w:r>
      <w:r>
        <w:tab/>
        <w:t>2877</w:t>
      </w:r>
    </w:p>
    <w:p w14:paraId="767E0BE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2877</w:t>
      </w:r>
    </w:p>
    <w:p w14:paraId="5C9C651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2877</w:t>
      </w:r>
    </w:p>
    <w:p w14:paraId="76DF86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2877</w:t>
      </w:r>
    </w:p>
    <w:p w14:paraId="7841CB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2877</w:t>
      </w:r>
    </w:p>
    <w:p w14:paraId="0F24B28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2878</w:t>
      </w:r>
    </w:p>
    <w:p w14:paraId="0DE231A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lastRenderedPageBreak/>
        <w:t>8.23.1.4.1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2878</w:t>
      </w:r>
    </w:p>
    <w:p w14:paraId="39986F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2879</w:t>
      </w:r>
    </w:p>
    <w:p w14:paraId="27FFF6D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2880</w:t>
      </w:r>
    </w:p>
    <w:p w14:paraId="21AC7C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2883</w:t>
      </w:r>
    </w:p>
    <w:p w14:paraId="7136EC8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2885</w:t>
      </w:r>
    </w:p>
    <w:p w14:paraId="631C08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2885</w:t>
      </w:r>
    </w:p>
    <w:p w14:paraId="458E39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2885</w:t>
      </w:r>
    </w:p>
    <w:p w14:paraId="7C3129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2885</w:t>
      </w:r>
    </w:p>
    <w:p w14:paraId="052086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2886</w:t>
      </w:r>
    </w:p>
    <w:p w14:paraId="4BD901D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2886</w:t>
      </w:r>
    </w:p>
    <w:p w14:paraId="5F284F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2887</w:t>
      </w:r>
    </w:p>
    <w:p w14:paraId="2880A1C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2887</w:t>
      </w:r>
    </w:p>
    <w:p w14:paraId="69CB02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2887</w:t>
      </w:r>
    </w:p>
    <w:p w14:paraId="2C33315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2889</w:t>
      </w:r>
    </w:p>
    <w:p w14:paraId="42F9C0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8.23.3.1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2889</w:t>
      </w:r>
    </w:p>
    <w:p w14:paraId="0260E1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2889</w:t>
      </w:r>
    </w:p>
    <w:p w14:paraId="59ADFD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2889</w:t>
      </w:r>
    </w:p>
    <w:p w14:paraId="02D5EE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2890</w:t>
      </w:r>
    </w:p>
    <w:p w14:paraId="642AB45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2890</w:t>
      </w:r>
    </w:p>
    <w:p w14:paraId="5554FDF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2891</w:t>
      </w:r>
    </w:p>
    <w:p w14:paraId="389EE7F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2892</w:t>
      </w:r>
    </w:p>
    <w:p w14:paraId="433580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2892</w:t>
      </w:r>
    </w:p>
    <w:p w14:paraId="76A0565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2894</w:t>
      </w:r>
    </w:p>
    <w:p w14:paraId="001D620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2894</w:t>
      </w:r>
    </w:p>
    <w:p w14:paraId="0246B4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2894</w:t>
      </w:r>
    </w:p>
    <w:p w14:paraId="6D8E670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2894</w:t>
      </w:r>
    </w:p>
    <w:p w14:paraId="0B1279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2895</w:t>
      </w:r>
    </w:p>
    <w:p w14:paraId="5EDA6F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2895</w:t>
      </w:r>
    </w:p>
    <w:p w14:paraId="7CEE958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2896</w:t>
      </w:r>
    </w:p>
    <w:p w14:paraId="67EB40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2897</w:t>
      </w:r>
    </w:p>
    <w:p w14:paraId="47285D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2898</w:t>
      </w:r>
    </w:p>
    <w:p w14:paraId="729FCD0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2900</w:t>
      </w:r>
    </w:p>
    <w:p w14:paraId="7788A0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8.23.5.1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2900</w:t>
      </w:r>
    </w:p>
    <w:p w14:paraId="4F920D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2901</w:t>
      </w:r>
    </w:p>
    <w:p w14:paraId="310D34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2901</w:t>
      </w:r>
    </w:p>
    <w:p w14:paraId="62AB8E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2902</w:t>
      </w:r>
    </w:p>
    <w:p w14:paraId="6A93C9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2902</w:t>
      </w:r>
    </w:p>
    <w:p w14:paraId="42B206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2903</w:t>
      </w:r>
    </w:p>
    <w:p w14:paraId="42A20A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2903</w:t>
      </w:r>
    </w:p>
    <w:p w14:paraId="5D782E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2903</w:t>
      </w:r>
    </w:p>
    <w:p w14:paraId="66AF0C0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2905</w:t>
      </w:r>
    </w:p>
    <w:p w14:paraId="646E49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8.23.6.1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2905</w:t>
      </w:r>
    </w:p>
    <w:p w14:paraId="761054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2905</w:t>
      </w:r>
    </w:p>
    <w:p w14:paraId="6B8DF3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2905</w:t>
      </w:r>
    </w:p>
    <w:p w14:paraId="3FC350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2907</w:t>
      </w:r>
    </w:p>
    <w:p w14:paraId="42EA0C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2907</w:t>
      </w:r>
    </w:p>
    <w:p w14:paraId="27F9E9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2907</w:t>
      </w:r>
    </w:p>
    <w:p w14:paraId="3988EC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2908</w:t>
      </w:r>
    </w:p>
    <w:p w14:paraId="54EA7E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2909</w:t>
      </w:r>
    </w:p>
    <w:p w14:paraId="42FE46C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highlight w:val="cyan"/>
          <w:lang w:eastAsia="zh-TW"/>
        </w:rPr>
        <w:t>8.23.7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FDD-FDD Addition and Release Delay of known PSCell in Synchronous DC</w:t>
      </w:r>
      <w:r>
        <w:tab/>
        <w:t>2911</w:t>
      </w:r>
    </w:p>
    <w:p w14:paraId="2FEEBC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8.23.7.1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2911</w:t>
      </w:r>
    </w:p>
    <w:p w14:paraId="74C263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2911</w:t>
      </w:r>
    </w:p>
    <w:p w14:paraId="607A84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2911</w:t>
      </w:r>
    </w:p>
    <w:p w14:paraId="573F35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2912</w:t>
      </w:r>
    </w:p>
    <w:p w14:paraId="2EFA63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2912</w:t>
      </w:r>
    </w:p>
    <w:p w14:paraId="56B778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2913</w:t>
      </w:r>
    </w:p>
    <w:p w14:paraId="579FC4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2914</w:t>
      </w:r>
    </w:p>
    <w:p w14:paraId="273994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2914</w:t>
      </w:r>
    </w:p>
    <w:p w14:paraId="670517B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highlight w:val="cyan"/>
          <w:lang w:eastAsia="zh-TW"/>
        </w:rPr>
        <w:t>8.23.8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FDD-FDD Addition and Release Delay of known PSCell in Asynchronous DC</w:t>
      </w:r>
      <w:r>
        <w:tab/>
        <w:t>2916</w:t>
      </w:r>
    </w:p>
    <w:p w14:paraId="496B21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8.23.8.1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2916</w:t>
      </w:r>
    </w:p>
    <w:p w14:paraId="2DF0B5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2916</w:t>
      </w:r>
    </w:p>
    <w:p w14:paraId="066016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lastRenderedPageBreak/>
        <w:t>8.23.8.3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2916</w:t>
      </w:r>
    </w:p>
    <w:p w14:paraId="2F56F84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2917</w:t>
      </w:r>
    </w:p>
    <w:p w14:paraId="367FC52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2917</w:t>
      </w:r>
    </w:p>
    <w:p w14:paraId="5EBAA78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2918</w:t>
      </w:r>
    </w:p>
    <w:p w14:paraId="39B9E1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2919</w:t>
      </w:r>
    </w:p>
    <w:p w14:paraId="2B1658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2919</w:t>
      </w:r>
    </w:p>
    <w:p w14:paraId="134705E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highlight w:val="cyan"/>
          <w:lang w:eastAsia="zh-TW"/>
        </w:rPr>
        <w:t>8.23.9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TDD Addition and Release Delay of known PSCell in Synchronous DC</w:t>
      </w:r>
      <w:r>
        <w:tab/>
        <w:t>2921</w:t>
      </w:r>
    </w:p>
    <w:p w14:paraId="26BA26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8.23.9.1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2921</w:t>
      </w:r>
    </w:p>
    <w:p w14:paraId="4E6A26F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2921</w:t>
      </w:r>
    </w:p>
    <w:p w14:paraId="5966B2F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2921</w:t>
      </w:r>
    </w:p>
    <w:p w14:paraId="53EBAB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2922</w:t>
      </w:r>
    </w:p>
    <w:p w14:paraId="1310FA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2922</w:t>
      </w:r>
    </w:p>
    <w:p w14:paraId="0D5ADE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2923</w:t>
      </w:r>
    </w:p>
    <w:p w14:paraId="720A3C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2924</w:t>
      </w:r>
    </w:p>
    <w:p w14:paraId="0DCFAB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8.23.9.5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2924</w:t>
      </w:r>
    </w:p>
    <w:p w14:paraId="72EBC87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Proximity-based Services</w:t>
      </w:r>
      <w:r>
        <w:tab/>
        <w:t>2926</w:t>
      </w:r>
    </w:p>
    <w:p w14:paraId="5A777EF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FFS</w:t>
      </w:r>
      <w:r>
        <w:tab/>
        <w:t>2926</w:t>
      </w:r>
    </w:p>
    <w:p w14:paraId="354E808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FFS</w:t>
      </w:r>
      <w:r>
        <w:tab/>
        <w:t>2926</w:t>
      </w:r>
    </w:p>
    <w:p w14:paraId="1FA4A63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 - Initiation/Cease of SLSS Transmission with ProSe Direct Discovery</w:t>
      </w:r>
      <w:r>
        <w:tab/>
        <w:t>2926</w:t>
      </w:r>
    </w:p>
    <w:p w14:paraId="0A8A2F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8.24.3.1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2926</w:t>
      </w:r>
    </w:p>
    <w:p w14:paraId="7253DE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8.24.3.2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2926</w:t>
      </w:r>
    </w:p>
    <w:p w14:paraId="168DDE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8.24.3.3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2926</w:t>
      </w:r>
    </w:p>
    <w:p w14:paraId="5B924B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8.24.3.4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2927</w:t>
      </w:r>
    </w:p>
    <w:p w14:paraId="165539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8.24.3.4.1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2927</w:t>
      </w:r>
    </w:p>
    <w:p w14:paraId="5E7BF0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8.24.3.4.2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2928</w:t>
      </w:r>
    </w:p>
    <w:p w14:paraId="53BD0A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8.24.3.4.3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2929</w:t>
      </w:r>
    </w:p>
    <w:p w14:paraId="1637EB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8.24.3.5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2929</w:t>
      </w:r>
    </w:p>
    <w:p w14:paraId="7A5F83C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FDD-WLAN measurements</w:t>
      </w:r>
      <w:r>
        <w:tab/>
        <w:t>2930</w:t>
      </w:r>
    </w:p>
    <w:p w14:paraId="3D4E452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8.25.</w:t>
      </w:r>
      <w:r w:rsidRPr="00B44A29">
        <w:rPr>
          <w:highlight w:val="cyan"/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FDD-WLAN Event Triggered Reporting in non-DRX under AWGN</w:t>
      </w:r>
      <w:r>
        <w:tab/>
        <w:t>2930</w:t>
      </w:r>
    </w:p>
    <w:p w14:paraId="7EBEB7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2930</w:t>
      </w:r>
    </w:p>
    <w:p w14:paraId="759303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2930</w:t>
      </w:r>
    </w:p>
    <w:p w14:paraId="23EA75C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2930</w:t>
      </w:r>
    </w:p>
    <w:p w14:paraId="74B526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2931</w:t>
      </w:r>
    </w:p>
    <w:p w14:paraId="649FCD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8.25.1.4.1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2931</w:t>
      </w:r>
    </w:p>
    <w:p w14:paraId="61AA57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8.25.1.4.2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2932</w:t>
      </w:r>
    </w:p>
    <w:p w14:paraId="5EFB1B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8.25.1.4.3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2932</w:t>
      </w:r>
    </w:p>
    <w:p w14:paraId="626CFE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2936</w:t>
      </w:r>
    </w:p>
    <w:p w14:paraId="0A6261C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</w:t>
      </w:r>
      <w:r w:rsidRPr="00B44A29">
        <w:rPr>
          <w:rFonts w:eastAsia="SimSun"/>
          <w:highlight w:val="cyan"/>
          <w:lang w:eastAsia="zh-CN"/>
        </w:rPr>
        <w:t>25</w:t>
      </w:r>
      <w:r w:rsidRPr="00B44A29">
        <w:rPr>
          <w:highlight w:val="cyan"/>
        </w:rPr>
        <w:t>.</w:t>
      </w:r>
      <w:r w:rsidRPr="00B44A29">
        <w:rPr>
          <w:rFonts w:eastAsia="SimSun"/>
          <w:highlight w:val="cyan"/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TDD-WLAN Event Triggered Reporting in non-DRX under AWGN</w:t>
      </w:r>
      <w:r>
        <w:tab/>
        <w:t>2938</w:t>
      </w:r>
    </w:p>
    <w:p w14:paraId="7B4CB2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8.25.2.1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2938</w:t>
      </w:r>
    </w:p>
    <w:p w14:paraId="4862277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8.25.2.2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2938</w:t>
      </w:r>
    </w:p>
    <w:p w14:paraId="7890F03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8.25.2.3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2938</w:t>
      </w:r>
    </w:p>
    <w:p w14:paraId="6B5D8FE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8.25.2.4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2939</w:t>
      </w:r>
    </w:p>
    <w:p w14:paraId="7F677EC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8.25.2.4.1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2939</w:t>
      </w:r>
    </w:p>
    <w:p w14:paraId="407809C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8.25.2.4.2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2940</w:t>
      </w:r>
    </w:p>
    <w:p w14:paraId="581C4E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8.25.2.4.3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2940</w:t>
      </w:r>
    </w:p>
    <w:p w14:paraId="50F656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8.25.2.5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2944</w:t>
      </w:r>
    </w:p>
    <w:p w14:paraId="15538A8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Frame Structure 3 (FS3)</w:t>
      </w:r>
      <w:r>
        <w:tab/>
        <w:t>2946</w:t>
      </w:r>
    </w:p>
    <w:p w14:paraId="40F73D8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2946</w:t>
      </w:r>
    </w:p>
    <w:p w14:paraId="67FF68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2946</w:t>
      </w:r>
    </w:p>
    <w:p w14:paraId="4C58491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2946</w:t>
      </w:r>
    </w:p>
    <w:p w14:paraId="71F8F4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2946</w:t>
      </w:r>
    </w:p>
    <w:p w14:paraId="76D0BF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2947</w:t>
      </w:r>
    </w:p>
    <w:p w14:paraId="4150C7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2947</w:t>
      </w:r>
    </w:p>
    <w:p w14:paraId="52FAE1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2948</w:t>
      </w:r>
    </w:p>
    <w:p w14:paraId="7DB3DB4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2949</w:t>
      </w:r>
    </w:p>
    <w:p w14:paraId="77F0A3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2953</w:t>
      </w:r>
    </w:p>
    <w:p w14:paraId="65CA2F9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E-UTRAN TDD-FS3 Activation and deactivation of known FS3 SCell with TDD PCell in non-DRX</w:t>
      </w:r>
      <w:r>
        <w:tab/>
        <w:t>2955</w:t>
      </w:r>
    </w:p>
    <w:p w14:paraId="1891A9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2955</w:t>
      </w:r>
    </w:p>
    <w:p w14:paraId="271B8DB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2955</w:t>
      </w:r>
    </w:p>
    <w:p w14:paraId="67183D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2955</w:t>
      </w:r>
    </w:p>
    <w:p w14:paraId="28032F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2955</w:t>
      </w:r>
    </w:p>
    <w:p w14:paraId="1D4BB6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8.26.2.4.1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2955</w:t>
      </w:r>
    </w:p>
    <w:p w14:paraId="7C93569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2956</w:t>
      </w:r>
    </w:p>
    <w:p w14:paraId="3B6D476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2957</w:t>
      </w:r>
    </w:p>
    <w:p w14:paraId="6A5919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2958</w:t>
      </w:r>
    </w:p>
    <w:p w14:paraId="77456FD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FDD-FS3 Event triggered reporting on deactivated FS3 SCell and FDD PCell interruption in non-DRX</w:t>
      </w:r>
      <w:r>
        <w:tab/>
        <w:t>2959</w:t>
      </w:r>
    </w:p>
    <w:p w14:paraId="3DDF9E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2959</w:t>
      </w:r>
    </w:p>
    <w:p w14:paraId="46CC00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2959</w:t>
      </w:r>
    </w:p>
    <w:p w14:paraId="1B3736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2959</w:t>
      </w:r>
    </w:p>
    <w:p w14:paraId="303274E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2961</w:t>
      </w:r>
    </w:p>
    <w:p w14:paraId="1ABAFEA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2961</w:t>
      </w:r>
    </w:p>
    <w:p w14:paraId="12C762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2962</w:t>
      </w:r>
    </w:p>
    <w:p w14:paraId="0614AD7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2963</w:t>
      </w:r>
    </w:p>
    <w:p w14:paraId="624FDD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2965</w:t>
      </w:r>
    </w:p>
    <w:p w14:paraId="2CE5594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8.26.3A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FDD-FS3 3DL Event triggered reporting on deactivated FS3 SCell and FDD PCell interruption in non-DRX</w:t>
      </w:r>
      <w:r>
        <w:tab/>
        <w:t>2967</w:t>
      </w:r>
    </w:p>
    <w:p w14:paraId="759F90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2967</w:t>
      </w:r>
    </w:p>
    <w:p w14:paraId="0582DA4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2967</w:t>
      </w:r>
    </w:p>
    <w:p w14:paraId="07FD56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2967</w:t>
      </w:r>
    </w:p>
    <w:p w14:paraId="1CEF0B6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2969</w:t>
      </w:r>
    </w:p>
    <w:p w14:paraId="1994A17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8.26.3A.4.1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2969</w:t>
      </w:r>
    </w:p>
    <w:p w14:paraId="76033D8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8.26.3A.4.2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2970</w:t>
      </w:r>
    </w:p>
    <w:p w14:paraId="755C42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8.26.3A.4.3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2971</w:t>
      </w:r>
    </w:p>
    <w:p w14:paraId="6F5FD1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8.26.3A.5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2974</w:t>
      </w:r>
    </w:p>
    <w:p w14:paraId="49F9072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2976</w:t>
      </w:r>
    </w:p>
    <w:p w14:paraId="7193D6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2976</w:t>
      </w:r>
    </w:p>
    <w:p w14:paraId="4F8D78D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2976</w:t>
      </w:r>
    </w:p>
    <w:p w14:paraId="01616B9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2976</w:t>
      </w:r>
    </w:p>
    <w:p w14:paraId="1169E6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2976</w:t>
      </w:r>
    </w:p>
    <w:p w14:paraId="26B080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2976</w:t>
      </w:r>
    </w:p>
    <w:p w14:paraId="5C4C00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2977</w:t>
      </w:r>
    </w:p>
    <w:p w14:paraId="6AADB46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2978</w:t>
      </w:r>
    </w:p>
    <w:p w14:paraId="24EF0E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2978</w:t>
      </w:r>
    </w:p>
    <w:p w14:paraId="01FE476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8.26.4A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TDD-FS3 3DL Event triggered reporting on deactivated FS3 SCell and TDD PCell interruption in non-DRX</w:t>
      </w:r>
      <w:r>
        <w:tab/>
        <w:t>2980</w:t>
      </w:r>
    </w:p>
    <w:p w14:paraId="130724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8.26.4A.1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2980</w:t>
      </w:r>
    </w:p>
    <w:p w14:paraId="140944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8.26.4A.2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2980</w:t>
      </w:r>
    </w:p>
    <w:p w14:paraId="42852E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8.26.4A.3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2980</w:t>
      </w:r>
    </w:p>
    <w:p w14:paraId="0A5D396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8.26.4A.4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2982</w:t>
      </w:r>
    </w:p>
    <w:p w14:paraId="357117D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8.26.4A.4.1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2982</w:t>
      </w:r>
    </w:p>
    <w:p w14:paraId="4EAC55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8.26.4A.4.2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2983</w:t>
      </w:r>
    </w:p>
    <w:p w14:paraId="445E59C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8.26.4A.4.3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2984</w:t>
      </w:r>
    </w:p>
    <w:p w14:paraId="72A81CE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8.26.4A.5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2987</w:t>
      </w:r>
    </w:p>
    <w:p w14:paraId="3668FD4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8.26.5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2988</w:t>
      </w:r>
    </w:p>
    <w:p w14:paraId="74C8FA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2988</w:t>
      </w:r>
    </w:p>
    <w:p w14:paraId="5D4221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2989</w:t>
      </w:r>
    </w:p>
    <w:p w14:paraId="4CF945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2989</w:t>
      </w:r>
    </w:p>
    <w:p w14:paraId="11F508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2990</w:t>
      </w:r>
    </w:p>
    <w:p w14:paraId="004F24D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2990</w:t>
      </w:r>
    </w:p>
    <w:p w14:paraId="774611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2991</w:t>
      </w:r>
    </w:p>
    <w:p w14:paraId="56294F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2992</w:t>
      </w:r>
    </w:p>
    <w:p w14:paraId="09D59A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2993</w:t>
      </w:r>
    </w:p>
    <w:p w14:paraId="62835EE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8.26.5A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 xml:space="preserve">E-UTRAN FDD-FS3 Intra-frequency event triggered reporting in </w:t>
      </w:r>
      <w:r w:rsidRPr="00B44A29">
        <w:rPr>
          <w:highlight w:val="cyan"/>
          <w:lang w:eastAsia="zh-CN"/>
        </w:rPr>
        <w:t>non-</w:t>
      </w:r>
      <w:r w:rsidRPr="00B44A29">
        <w:rPr>
          <w:highlight w:val="cyan"/>
        </w:rPr>
        <w:t>DRX</w:t>
      </w:r>
      <w:r w:rsidRPr="00B44A29">
        <w:rPr>
          <w:highlight w:val="cyan"/>
          <w:lang w:eastAsia="zh-CN"/>
        </w:rPr>
        <w:t xml:space="preserve"> for</w:t>
      </w:r>
      <w:r w:rsidRPr="00B44A29">
        <w:rPr>
          <w:highlight w:val="cyan"/>
        </w:rPr>
        <w:t xml:space="preserve"> CRS based discovery signal with 2 SCells</w:t>
      </w:r>
      <w:r>
        <w:tab/>
        <w:t>2995</w:t>
      </w:r>
    </w:p>
    <w:p w14:paraId="64DBB1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8.26.5A.1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2995</w:t>
      </w:r>
    </w:p>
    <w:p w14:paraId="5B2745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8.26.5A.2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2995</w:t>
      </w:r>
    </w:p>
    <w:p w14:paraId="0CA461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8.26.5A.3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2995</w:t>
      </w:r>
    </w:p>
    <w:p w14:paraId="193C80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8.26.5A.4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2997</w:t>
      </w:r>
    </w:p>
    <w:p w14:paraId="410960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8.26.5A.4.1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2997</w:t>
      </w:r>
    </w:p>
    <w:p w14:paraId="1FD31F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8.26.5A.4.2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2998</w:t>
      </w:r>
    </w:p>
    <w:p w14:paraId="015BA8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8.26.5A.4.3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2998</w:t>
      </w:r>
    </w:p>
    <w:p w14:paraId="3458D1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8.26.5A.5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2999</w:t>
      </w:r>
    </w:p>
    <w:p w14:paraId="4E5CE5E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8.26.6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3001</w:t>
      </w:r>
    </w:p>
    <w:p w14:paraId="5CEC32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3001</w:t>
      </w:r>
    </w:p>
    <w:p w14:paraId="6C5C68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3001</w:t>
      </w:r>
    </w:p>
    <w:p w14:paraId="301354B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3001</w:t>
      </w:r>
    </w:p>
    <w:p w14:paraId="70A6AA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3003</w:t>
      </w:r>
    </w:p>
    <w:p w14:paraId="44EDBA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3003</w:t>
      </w:r>
    </w:p>
    <w:p w14:paraId="6F0F5D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3004</w:t>
      </w:r>
    </w:p>
    <w:p w14:paraId="3B923E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3005</w:t>
      </w:r>
    </w:p>
    <w:p w14:paraId="746C48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3005</w:t>
      </w:r>
    </w:p>
    <w:p w14:paraId="7928B88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  <w:lang w:eastAsia="en-GB"/>
        </w:rPr>
        <w:t>8.26.6A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 xml:space="preserve">E-UTRAN TDD-FS3 </w:t>
      </w:r>
      <w:r w:rsidRPr="00B44A29">
        <w:rPr>
          <w:highlight w:val="cyan"/>
          <w:lang w:eastAsia="zh-CN"/>
        </w:rPr>
        <w:t>I</w:t>
      </w:r>
      <w:r w:rsidRPr="00B44A29">
        <w:rPr>
          <w:highlight w:val="cyan"/>
        </w:rPr>
        <w:t xml:space="preserve">ntra-frequency event triggered reporting in </w:t>
      </w:r>
      <w:r w:rsidRPr="00B44A29">
        <w:rPr>
          <w:highlight w:val="cyan"/>
          <w:lang w:eastAsia="zh-CN"/>
        </w:rPr>
        <w:t>non-</w:t>
      </w:r>
      <w:r w:rsidRPr="00B44A29">
        <w:rPr>
          <w:highlight w:val="cyan"/>
        </w:rPr>
        <w:t xml:space="preserve">DRX </w:t>
      </w:r>
      <w:r w:rsidRPr="00B44A29">
        <w:rPr>
          <w:highlight w:val="cyan"/>
          <w:lang w:eastAsia="zh-CN"/>
        </w:rPr>
        <w:t>for</w:t>
      </w:r>
      <w:r w:rsidRPr="00B44A29">
        <w:rPr>
          <w:highlight w:val="cyan"/>
        </w:rPr>
        <w:t xml:space="preserve"> CRS based discovery signal with 2 SCells</w:t>
      </w:r>
      <w:r>
        <w:tab/>
        <w:t>3007</w:t>
      </w:r>
    </w:p>
    <w:p w14:paraId="2A3C8C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8.26.6A.1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3007</w:t>
      </w:r>
    </w:p>
    <w:p w14:paraId="6FEBD8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8.26.6A.2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3007</w:t>
      </w:r>
    </w:p>
    <w:p w14:paraId="45CF23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8.26.6A.3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3007</w:t>
      </w:r>
    </w:p>
    <w:p w14:paraId="3681C6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8.26.6A.4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3007</w:t>
      </w:r>
    </w:p>
    <w:p w14:paraId="2BA34F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8.26.6A.4.1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3007</w:t>
      </w:r>
    </w:p>
    <w:p w14:paraId="333B19E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8.26.6A.4.2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3008</w:t>
      </w:r>
    </w:p>
    <w:p w14:paraId="7D5DF6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8.26.6A.4.3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3009</w:t>
      </w:r>
    </w:p>
    <w:p w14:paraId="18D6E8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8.26.6A.5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3009</w:t>
      </w:r>
    </w:p>
    <w:p w14:paraId="07B16A5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8.26.7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3011</w:t>
      </w:r>
    </w:p>
    <w:p w14:paraId="3C495A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3011</w:t>
      </w:r>
    </w:p>
    <w:p w14:paraId="6524CA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3011</w:t>
      </w:r>
    </w:p>
    <w:p w14:paraId="4F86633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3011</w:t>
      </w:r>
    </w:p>
    <w:p w14:paraId="7199D96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3013</w:t>
      </w:r>
    </w:p>
    <w:p w14:paraId="363702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3013</w:t>
      </w:r>
    </w:p>
    <w:p w14:paraId="775EB2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3014</w:t>
      </w:r>
    </w:p>
    <w:p w14:paraId="06E979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3014</w:t>
      </w:r>
    </w:p>
    <w:p w14:paraId="45EF8F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3016</w:t>
      </w:r>
    </w:p>
    <w:p w14:paraId="126DF89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en-GB"/>
        </w:rPr>
        <w:t>8.26.8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3018</w:t>
      </w:r>
    </w:p>
    <w:p w14:paraId="1FE63E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3018</w:t>
      </w:r>
    </w:p>
    <w:p w14:paraId="5F08D8E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Test</w:t>
      </w:r>
      <w:r>
        <w:t xml:space="preserve"> </w:t>
      </w:r>
      <w:r>
        <w:rPr>
          <w:lang w:eastAsia="en-GB"/>
        </w:rPr>
        <w:t>applicability</w:t>
      </w:r>
      <w:r>
        <w:tab/>
        <w:t>3018</w:t>
      </w:r>
    </w:p>
    <w:p w14:paraId="7176B2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3018</w:t>
      </w:r>
    </w:p>
    <w:p w14:paraId="71B8E66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3020</w:t>
      </w:r>
    </w:p>
    <w:p w14:paraId="5D6B21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3020</w:t>
      </w:r>
    </w:p>
    <w:p w14:paraId="71F60A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3021</w:t>
      </w:r>
    </w:p>
    <w:p w14:paraId="06F282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3022</w:t>
      </w:r>
    </w:p>
    <w:p w14:paraId="2088FE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3024</w:t>
      </w:r>
    </w:p>
    <w:p w14:paraId="4295631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8.26.9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3026</w:t>
      </w:r>
    </w:p>
    <w:p w14:paraId="7806DB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3026</w:t>
      </w:r>
    </w:p>
    <w:p w14:paraId="3A0E1A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3026</w:t>
      </w:r>
    </w:p>
    <w:p w14:paraId="4A1F45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3026</w:t>
      </w:r>
    </w:p>
    <w:p w14:paraId="2CAB21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3027</w:t>
      </w:r>
    </w:p>
    <w:p w14:paraId="3C39E59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3027</w:t>
      </w:r>
    </w:p>
    <w:p w14:paraId="142A9A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3028</w:t>
      </w:r>
    </w:p>
    <w:p w14:paraId="416FE1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3029</w:t>
      </w:r>
    </w:p>
    <w:p w14:paraId="7C2833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3031</w:t>
      </w:r>
    </w:p>
    <w:p w14:paraId="2D487BE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8.26.10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3033</w:t>
      </w:r>
    </w:p>
    <w:p w14:paraId="50C597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3033</w:t>
      </w:r>
    </w:p>
    <w:p w14:paraId="474BE9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3033</w:t>
      </w:r>
    </w:p>
    <w:p w14:paraId="465082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3033</w:t>
      </w:r>
    </w:p>
    <w:p w14:paraId="19A9E94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3034</w:t>
      </w:r>
    </w:p>
    <w:p w14:paraId="2667C8D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3034</w:t>
      </w:r>
    </w:p>
    <w:p w14:paraId="769013A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8.26.10.4.2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3035</w:t>
      </w:r>
    </w:p>
    <w:p w14:paraId="104FC99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8.26.10.4.3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3035</w:t>
      </w:r>
    </w:p>
    <w:p w14:paraId="5FF45A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8.26.10.5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3037</w:t>
      </w:r>
    </w:p>
    <w:p w14:paraId="3C439B42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9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Measurement Performance Requirements</w:t>
      </w:r>
      <w:r>
        <w:tab/>
        <w:t>3040</w:t>
      </w:r>
    </w:p>
    <w:p w14:paraId="08A8155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RSRP</w:t>
      </w:r>
      <w:r>
        <w:tab/>
        <w:t>3041</w:t>
      </w:r>
    </w:p>
    <w:p w14:paraId="334830D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RSRP Accuracy</w:t>
      </w:r>
      <w:r>
        <w:tab/>
        <w:t>3041</w:t>
      </w:r>
    </w:p>
    <w:p w14:paraId="738711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RSRP Accuracy</w:t>
      </w:r>
      <w:r>
        <w:tab/>
        <w:t>3041</w:t>
      </w:r>
    </w:p>
    <w:p w14:paraId="1FB77A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3041</w:t>
      </w:r>
    </w:p>
    <w:p w14:paraId="5CEEC48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3041</w:t>
      </w:r>
    </w:p>
    <w:p w14:paraId="4EF6D9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3041</w:t>
      </w:r>
    </w:p>
    <w:p w14:paraId="6F057E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3042</w:t>
      </w:r>
    </w:p>
    <w:p w14:paraId="40C15B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3043</w:t>
      </w:r>
    </w:p>
    <w:p w14:paraId="54D42F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3045</w:t>
      </w:r>
    </w:p>
    <w:p w14:paraId="6B3142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3045</w:t>
      </w:r>
    </w:p>
    <w:p w14:paraId="5BDA12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3045</w:t>
      </w:r>
    </w:p>
    <w:p w14:paraId="580730A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3046</w:t>
      </w:r>
    </w:p>
    <w:p w14:paraId="26E220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3047</w:t>
      </w:r>
    </w:p>
    <w:p w14:paraId="4BFF10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3047</w:t>
      </w:r>
    </w:p>
    <w:p w14:paraId="1317C5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RSRP Accuracy for UE category 1bis</w:t>
      </w:r>
      <w:r>
        <w:tab/>
        <w:t>3049</w:t>
      </w:r>
    </w:p>
    <w:p w14:paraId="11F6EB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3049</w:t>
      </w:r>
    </w:p>
    <w:p w14:paraId="48BF64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3049</w:t>
      </w:r>
    </w:p>
    <w:p w14:paraId="7181E88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3049</w:t>
      </w:r>
    </w:p>
    <w:p w14:paraId="1FC1E1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3050</w:t>
      </w:r>
    </w:p>
    <w:p w14:paraId="6BF990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3052</w:t>
      </w:r>
    </w:p>
    <w:p w14:paraId="602FA5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9.1.1.1_3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RSRP Accuracy for CA Idle Mode Measurements</w:t>
      </w:r>
      <w:r>
        <w:tab/>
        <w:t>3054</w:t>
      </w:r>
    </w:p>
    <w:p w14:paraId="1EFD12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Relative Accuracy of RSRP</w:t>
      </w:r>
      <w:r>
        <w:tab/>
        <w:t>3061</w:t>
      </w:r>
    </w:p>
    <w:p w14:paraId="6DB787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3061</w:t>
      </w:r>
    </w:p>
    <w:p w14:paraId="34D07F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3061</w:t>
      </w:r>
    </w:p>
    <w:p w14:paraId="3DBE228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3061</w:t>
      </w:r>
    </w:p>
    <w:p w14:paraId="423F6E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3062</w:t>
      </w:r>
    </w:p>
    <w:p w14:paraId="167986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3064</w:t>
      </w:r>
    </w:p>
    <w:p w14:paraId="4F3091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Relative Accuracy of RSRP for UE category 1bis</w:t>
      </w:r>
      <w:r>
        <w:tab/>
        <w:t>3065</w:t>
      </w:r>
    </w:p>
    <w:p w14:paraId="153AC49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3065</w:t>
      </w:r>
    </w:p>
    <w:p w14:paraId="0A94DF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3065</w:t>
      </w:r>
    </w:p>
    <w:p w14:paraId="0C53BF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3066</w:t>
      </w:r>
    </w:p>
    <w:p w14:paraId="03F53B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3066</w:t>
      </w:r>
    </w:p>
    <w:p w14:paraId="71EE497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3068</w:t>
      </w:r>
    </w:p>
    <w:p w14:paraId="5D85E7F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 frequency RSRP Accuracy</w:t>
      </w:r>
      <w:r>
        <w:tab/>
        <w:t>3069</w:t>
      </w:r>
    </w:p>
    <w:p w14:paraId="752111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3069</w:t>
      </w:r>
    </w:p>
    <w:p w14:paraId="10B0DC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3069</w:t>
      </w:r>
    </w:p>
    <w:p w14:paraId="6C0786F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3069</w:t>
      </w:r>
    </w:p>
    <w:p w14:paraId="77D0BC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3070</w:t>
      </w:r>
    </w:p>
    <w:p w14:paraId="1DCCB7F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3071</w:t>
      </w:r>
    </w:p>
    <w:p w14:paraId="51BA51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3072</w:t>
      </w:r>
    </w:p>
    <w:p w14:paraId="73C537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3073</w:t>
      </w:r>
    </w:p>
    <w:p w14:paraId="6FF484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3073</w:t>
      </w:r>
    </w:p>
    <w:p w14:paraId="1289B2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3074</w:t>
      </w:r>
    </w:p>
    <w:p w14:paraId="47881A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3074</w:t>
      </w:r>
    </w:p>
    <w:p w14:paraId="4B7E53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9.1.2.1_1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3075</w:t>
      </w:r>
    </w:p>
    <w:p w14:paraId="484DF9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3075</w:t>
      </w:r>
    </w:p>
    <w:p w14:paraId="725C1A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3076</w:t>
      </w:r>
    </w:p>
    <w:p w14:paraId="5276FE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3076</w:t>
      </w:r>
    </w:p>
    <w:p w14:paraId="3A17678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3076</w:t>
      </w:r>
    </w:p>
    <w:p w14:paraId="2EECBD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3076</w:t>
      </w:r>
    </w:p>
    <w:p w14:paraId="4B1D8F5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9.1.2.1_2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3077</w:t>
      </w:r>
    </w:p>
    <w:p w14:paraId="4810BA7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3079</w:t>
      </w:r>
    </w:p>
    <w:p w14:paraId="44CF75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3080</w:t>
      </w:r>
    </w:p>
    <w:p w14:paraId="65D4CD2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3080</w:t>
      </w:r>
    </w:p>
    <w:p w14:paraId="2FCFA0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3080</w:t>
      </w:r>
    </w:p>
    <w:p w14:paraId="4B4173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3080</w:t>
      </w:r>
    </w:p>
    <w:p w14:paraId="28EAB87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3081</w:t>
      </w:r>
    </w:p>
    <w:p w14:paraId="4FB29F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3082</w:t>
      </w:r>
    </w:p>
    <w:p w14:paraId="12A7FE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9.1.2.2_2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3084</w:t>
      </w:r>
    </w:p>
    <w:p w14:paraId="51D8FF8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3084</w:t>
      </w:r>
    </w:p>
    <w:p w14:paraId="0CCFCD0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3084</w:t>
      </w:r>
    </w:p>
    <w:p w14:paraId="1AF8C6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9.1.2.2_2.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3084</w:t>
      </w:r>
    </w:p>
    <w:p w14:paraId="54DC6C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3085</w:t>
      </w:r>
    </w:p>
    <w:p w14:paraId="273ABC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3086</w:t>
      </w:r>
    </w:p>
    <w:p w14:paraId="13529A4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Inter frequency RSRP Accuracy</w:t>
      </w:r>
      <w:r>
        <w:tab/>
        <w:t>3088</w:t>
      </w:r>
    </w:p>
    <w:p w14:paraId="62F4DC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Absolute RSRP Accuracy</w:t>
      </w:r>
      <w:r>
        <w:tab/>
        <w:t>3088</w:t>
      </w:r>
    </w:p>
    <w:p w14:paraId="66C948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3088</w:t>
      </w:r>
    </w:p>
    <w:p w14:paraId="52FD7D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3088</w:t>
      </w:r>
    </w:p>
    <w:p w14:paraId="61BB3C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3088</w:t>
      </w:r>
    </w:p>
    <w:p w14:paraId="670E8C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3089</w:t>
      </w:r>
    </w:p>
    <w:p w14:paraId="342148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3090</w:t>
      </w:r>
    </w:p>
    <w:p w14:paraId="7BDE20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FDD - FDD Inter Frequency Absolute RSRP Accuracy</w:t>
      </w:r>
      <w:r w:rsidRPr="00B44A29">
        <w:rPr>
          <w:rFonts w:eastAsia="SimSun"/>
          <w:lang w:eastAsia="zh-CN"/>
        </w:rPr>
        <w:t xml:space="preserve"> </w:t>
      </w:r>
      <w:r w:rsidRPr="00B44A29">
        <w:rPr>
          <w:rFonts w:eastAsia="SimSun"/>
        </w:rPr>
        <w:t>(Rel</w:t>
      </w:r>
      <w:r w:rsidRPr="00B44A29">
        <w:rPr>
          <w:rFonts w:eastAsia="SimSun"/>
        </w:rPr>
        <w:noBreakHyphen/>
        <w:t>1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 xml:space="preserve"> and forward)</w:t>
      </w:r>
      <w:r>
        <w:tab/>
        <w:t>3092</w:t>
      </w:r>
    </w:p>
    <w:p w14:paraId="13910F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3092</w:t>
      </w:r>
    </w:p>
    <w:p w14:paraId="3F062B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3092</w:t>
      </w:r>
    </w:p>
    <w:p w14:paraId="6ABD2F5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3092</w:t>
      </w:r>
    </w:p>
    <w:p w14:paraId="76CD292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3093</w:t>
      </w:r>
    </w:p>
    <w:p w14:paraId="37B0277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3093</w:t>
      </w:r>
    </w:p>
    <w:p w14:paraId="7BE5DA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Absolute RSRP Accuracy for UE category 1bis</w:t>
      </w:r>
      <w:r>
        <w:tab/>
        <w:t>3095</w:t>
      </w:r>
    </w:p>
    <w:p w14:paraId="3BED6F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3095</w:t>
      </w:r>
    </w:p>
    <w:p w14:paraId="1EEE14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3096</w:t>
      </w:r>
    </w:p>
    <w:p w14:paraId="2E9B19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3096</w:t>
      </w:r>
    </w:p>
    <w:p w14:paraId="0F1C94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3096</w:t>
      </w:r>
    </w:p>
    <w:p w14:paraId="5680E7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3098</w:t>
      </w:r>
    </w:p>
    <w:p w14:paraId="2A4493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9.1.3.1_3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FDD-FDD Inter Frequency Absolute RSRP Accuracy for CA Idle Mode Measurements for Overlapping Carrier</w:t>
      </w:r>
      <w:r>
        <w:tab/>
        <w:t>3100</w:t>
      </w:r>
    </w:p>
    <w:p w14:paraId="23CCB3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9.1.3.1_4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FDD-FDD Inter Frequency Absolute RSRP Accuracy for CA Idle Mode Measurements for Non-Overlapping Carrier</w:t>
      </w:r>
      <w:r>
        <w:tab/>
        <w:t>3108</w:t>
      </w:r>
    </w:p>
    <w:p w14:paraId="7F0A3C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Relative Accuracy of RSRP</w:t>
      </w:r>
      <w:r>
        <w:tab/>
        <w:t>3115</w:t>
      </w:r>
    </w:p>
    <w:p w14:paraId="46C661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3115</w:t>
      </w:r>
    </w:p>
    <w:p w14:paraId="438FF0D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3115</w:t>
      </w:r>
    </w:p>
    <w:p w14:paraId="041713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3115</w:t>
      </w:r>
    </w:p>
    <w:p w14:paraId="044523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3116</w:t>
      </w:r>
    </w:p>
    <w:p w14:paraId="6B6C783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3118</w:t>
      </w:r>
    </w:p>
    <w:p w14:paraId="3B4CC6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3119</w:t>
      </w:r>
    </w:p>
    <w:p w14:paraId="0B6BB5B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3119</w:t>
      </w:r>
    </w:p>
    <w:p w14:paraId="3E2741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3119</w:t>
      </w:r>
    </w:p>
    <w:p w14:paraId="030462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3119</w:t>
      </w:r>
    </w:p>
    <w:p w14:paraId="5A3967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3120</w:t>
      </w:r>
    </w:p>
    <w:p w14:paraId="67453D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3120</w:t>
      </w:r>
    </w:p>
    <w:p w14:paraId="664F5C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Relative Accuracy of RSRP for UE category 1bis</w:t>
      </w:r>
      <w:r>
        <w:tab/>
        <w:t>3122</w:t>
      </w:r>
    </w:p>
    <w:p w14:paraId="0DA0F8B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3122</w:t>
      </w:r>
    </w:p>
    <w:p w14:paraId="737213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3122</w:t>
      </w:r>
    </w:p>
    <w:p w14:paraId="7A5EC2C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3122</w:t>
      </w:r>
    </w:p>
    <w:p w14:paraId="206382B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3123</w:t>
      </w:r>
    </w:p>
    <w:p w14:paraId="249B98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3125</w:t>
      </w:r>
    </w:p>
    <w:p w14:paraId="002CB84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Inter frequency RSRP Accuracy</w:t>
      </w:r>
      <w:r>
        <w:tab/>
        <w:t>3126</w:t>
      </w:r>
    </w:p>
    <w:p w14:paraId="4EA72E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3126</w:t>
      </w:r>
    </w:p>
    <w:p w14:paraId="7EBA42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3126</w:t>
      </w:r>
    </w:p>
    <w:p w14:paraId="4A9F289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3126</w:t>
      </w:r>
    </w:p>
    <w:p w14:paraId="56E54A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3126</w:t>
      </w:r>
    </w:p>
    <w:p w14:paraId="356CBC2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3127</w:t>
      </w:r>
    </w:p>
    <w:p w14:paraId="277C2B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3129</w:t>
      </w:r>
    </w:p>
    <w:p w14:paraId="61A41B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9.1.4.1_1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TDD - TDD Inter Frequency Absolute RSRP Accuracy</w:t>
      </w:r>
      <w:r w:rsidRPr="00B44A29">
        <w:rPr>
          <w:rFonts w:eastAsia="SimSun"/>
          <w:lang w:eastAsia="zh-CN"/>
        </w:rPr>
        <w:t xml:space="preserve"> </w:t>
      </w:r>
      <w:r w:rsidRPr="00B44A29">
        <w:rPr>
          <w:rFonts w:eastAsia="SimSun"/>
        </w:rPr>
        <w:t>(Rel</w:t>
      </w:r>
      <w:r w:rsidRPr="00B44A29">
        <w:rPr>
          <w:rFonts w:eastAsia="SimSun"/>
        </w:rPr>
        <w:noBreakHyphen/>
        <w:t>1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 xml:space="preserve"> and forward)</w:t>
      </w:r>
      <w:r>
        <w:tab/>
        <w:t>3130</w:t>
      </w:r>
    </w:p>
    <w:p w14:paraId="6FC8C24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9.1.4.1_1.1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3130</w:t>
      </w:r>
    </w:p>
    <w:p w14:paraId="03D111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9.1.4.1_1.2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3130</w:t>
      </w:r>
    </w:p>
    <w:p w14:paraId="06AB80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9.1.4.1_1.3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3130</w:t>
      </w:r>
    </w:p>
    <w:p w14:paraId="7C5C89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9.1.4.1_1.4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3131</w:t>
      </w:r>
    </w:p>
    <w:p w14:paraId="052438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9.1.4.1_1.5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3132</w:t>
      </w:r>
    </w:p>
    <w:p w14:paraId="5987BE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3134</w:t>
      </w:r>
    </w:p>
    <w:p w14:paraId="47A2B0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9.1.4.1_2.1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3134</w:t>
      </w:r>
    </w:p>
    <w:p w14:paraId="47542D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3134</w:t>
      </w:r>
    </w:p>
    <w:p w14:paraId="035CF2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3134</w:t>
      </w:r>
    </w:p>
    <w:p w14:paraId="1FDF18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3135</w:t>
      </w:r>
    </w:p>
    <w:p w14:paraId="4CAF602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3137</w:t>
      </w:r>
    </w:p>
    <w:p w14:paraId="7F0857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3138</w:t>
      </w:r>
    </w:p>
    <w:p w14:paraId="7E140D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3138</w:t>
      </w:r>
    </w:p>
    <w:p w14:paraId="624E07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3138</w:t>
      </w:r>
    </w:p>
    <w:p w14:paraId="6691074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3138</w:t>
      </w:r>
    </w:p>
    <w:p w14:paraId="64D1D02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3139</w:t>
      </w:r>
    </w:p>
    <w:p w14:paraId="602BC8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4</w:t>
      </w:r>
      <w:r>
        <w:t>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3141</w:t>
      </w:r>
    </w:p>
    <w:p w14:paraId="0AA970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3142</w:t>
      </w:r>
    </w:p>
    <w:p w14:paraId="215D42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3142</w:t>
      </w:r>
    </w:p>
    <w:p w14:paraId="11D5E0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3142</w:t>
      </w:r>
    </w:p>
    <w:p w14:paraId="5515E6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3142</w:t>
      </w:r>
    </w:p>
    <w:p w14:paraId="44455B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3143</w:t>
      </w:r>
    </w:p>
    <w:p w14:paraId="33CFAEE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3144</w:t>
      </w:r>
    </w:p>
    <w:p w14:paraId="417651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3146</w:t>
      </w:r>
    </w:p>
    <w:p w14:paraId="7331C1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3146</w:t>
      </w:r>
    </w:p>
    <w:p w14:paraId="56E47AA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3146</w:t>
      </w:r>
    </w:p>
    <w:p w14:paraId="16419C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3146</w:t>
      </w:r>
    </w:p>
    <w:p w14:paraId="6E2379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3147</w:t>
      </w:r>
    </w:p>
    <w:p w14:paraId="61FAE9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3148</w:t>
      </w:r>
    </w:p>
    <w:p w14:paraId="71E132A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3150</w:t>
      </w:r>
    </w:p>
    <w:p w14:paraId="676226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3150</w:t>
      </w:r>
    </w:p>
    <w:p w14:paraId="3B73E4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3150</w:t>
      </w:r>
    </w:p>
    <w:p w14:paraId="680CB2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3150</w:t>
      </w:r>
    </w:p>
    <w:p w14:paraId="4A1E51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3150</w:t>
      </w:r>
    </w:p>
    <w:p w14:paraId="081F2F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3151</w:t>
      </w:r>
    </w:p>
    <w:p w14:paraId="2F6B77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3153</w:t>
      </w:r>
    </w:p>
    <w:p w14:paraId="48D3B8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9.1.5.1_1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FDD - TDD Inter Frequency Absolute RSRP Accuracy</w:t>
      </w:r>
      <w:r w:rsidRPr="00B44A29">
        <w:rPr>
          <w:rFonts w:eastAsia="SimSun"/>
          <w:lang w:eastAsia="zh-CN"/>
        </w:rPr>
        <w:t xml:space="preserve"> </w:t>
      </w:r>
      <w:r w:rsidRPr="00B44A29">
        <w:rPr>
          <w:rFonts w:eastAsia="SimSun"/>
        </w:rPr>
        <w:t>(Rel</w:t>
      </w:r>
      <w:r w:rsidRPr="00B44A29">
        <w:rPr>
          <w:rFonts w:eastAsia="SimSun"/>
        </w:rPr>
        <w:noBreakHyphen/>
        <w:t>1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 xml:space="preserve"> and forward)</w:t>
      </w:r>
      <w:r>
        <w:tab/>
        <w:t>3154</w:t>
      </w:r>
    </w:p>
    <w:p w14:paraId="7D65416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9.1.5.1_1.1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3154</w:t>
      </w:r>
    </w:p>
    <w:p w14:paraId="308AD7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9.1.5.1_1.2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3155</w:t>
      </w:r>
    </w:p>
    <w:p w14:paraId="59743D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9.1.5.1_1.3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3155</w:t>
      </w:r>
    </w:p>
    <w:p w14:paraId="5B63C0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9.1.5.1_1.4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3156</w:t>
      </w:r>
    </w:p>
    <w:p w14:paraId="1CDAF2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9.1.5.1_1.5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3156</w:t>
      </w:r>
    </w:p>
    <w:p w14:paraId="16976E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3158</w:t>
      </w:r>
    </w:p>
    <w:p w14:paraId="4A6995B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3158</w:t>
      </w:r>
    </w:p>
    <w:p w14:paraId="4FA1C5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3158</w:t>
      </w:r>
    </w:p>
    <w:p w14:paraId="0C3403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3158</w:t>
      </w:r>
    </w:p>
    <w:p w14:paraId="4268A22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3159</w:t>
      </w:r>
    </w:p>
    <w:p w14:paraId="4322004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3160</w:t>
      </w:r>
    </w:p>
    <w:p w14:paraId="0A7231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3162</w:t>
      </w:r>
    </w:p>
    <w:p w14:paraId="59E8EAC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3162</w:t>
      </w:r>
    </w:p>
    <w:p w14:paraId="5782C25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3162</w:t>
      </w:r>
    </w:p>
    <w:p w14:paraId="4E66170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3163</w:t>
      </w:r>
    </w:p>
    <w:p w14:paraId="3D8DA9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3163</w:t>
      </w:r>
    </w:p>
    <w:p w14:paraId="7EB2442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3165</w:t>
      </w:r>
    </w:p>
    <w:p w14:paraId="17EDA0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3167</w:t>
      </w:r>
    </w:p>
    <w:p w14:paraId="1228A7E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3167</w:t>
      </w:r>
    </w:p>
    <w:p w14:paraId="3CBE83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3167</w:t>
      </w:r>
    </w:p>
    <w:p w14:paraId="73C7373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3167</w:t>
      </w:r>
    </w:p>
    <w:p w14:paraId="3C9D12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3168</w:t>
      </w:r>
    </w:p>
    <w:p w14:paraId="70C9EF2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3168</w:t>
      </w:r>
    </w:p>
    <w:p w14:paraId="0DE8D6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3170</w:t>
      </w:r>
    </w:p>
    <w:p w14:paraId="387802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3170</w:t>
      </w:r>
    </w:p>
    <w:p w14:paraId="6F16D45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3170</w:t>
      </w:r>
    </w:p>
    <w:p w14:paraId="59DCC4D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3170</w:t>
      </w:r>
    </w:p>
    <w:p w14:paraId="0577CDE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3171</w:t>
      </w:r>
    </w:p>
    <w:p w14:paraId="602335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3173</w:t>
      </w:r>
    </w:p>
    <w:p w14:paraId="41D27D0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RSRP Accuracy E-UTRA for Carrier Aggregation</w:t>
      </w:r>
      <w:r>
        <w:tab/>
        <w:t>3175</w:t>
      </w:r>
    </w:p>
    <w:p w14:paraId="4313C4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RSRP Accuracy E-UTRA for Carrier Aggregation</w:t>
      </w:r>
      <w:r>
        <w:tab/>
        <w:t>3175</w:t>
      </w:r>
    </w:p>
    <w:p w14:paraId="68660A2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3175</w:t>
      </w:r>
    </w:p>
    <w:p w14:paraId="2D9FBD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3175</w:t>
      </w:r>
    </w:p>
    <w:p w14:paraId="644605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3175</w:t>
      </w:r>
    </w:p>
    <w:p w14:paraId="6D4B79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3176</w:t>
      </w:r>
    </w:p>
    <w:p w14:paraId="037EE9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3177</w:t>
      </w:r>
    </w:p>
    <w:p w14:paraId="36D09A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FDD Absolute RSRP Accuracy E-UTRA for Carrier Aggregation</w:t>
      </w:r>
      <w:r w:rsidRPr="00B44A29">
        <w:rPr>
          <w:rFonts w:eastAsia="SimSun"/>
          <w:lang w:eastAsia="zh-CN"/>
        </w:rPr>
        <w:t xml:space="preserve"> </w:t>
      </w:r>
      <w:r w:rsidRPr="00B44A29">
        <w:rPr>
          <w:rFonts w:eastAsia="SimSun"/>
        </w:rPr>
        <w:t>(Rel</w:t>
      </w:r>
      <w:r w:rsidRPr="00B44A29">
        <w:rPr>
          <w:rFonts w:eastAsia="SimSun"/>
        </w:rPr>
        <w:noBreakHyphen/>
        <w:t>1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 xml:space="preserve"> and forward)</w:t>
      </w:r>
      <w:r>
        <w:tab/>
        <w:t>3179</w:t>
      </w:r>
    </w:p>
    <w:p w14:paraId="7BBC951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3179</w:t>
      </w:r>
    </w:p>
    <w:p w14:paraId="0CB1D0F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3179</w:t>
      </w:r>
    </w:p>
    <w:p w14:paraId="1CAA02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3179</w:t>
      </w:r>
    </w:p>
    <w:p w14:paraId="413D03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3180</w:t>
      </w:r>
    </w:p>
    <w:p w14:paraId="5CCA5A3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3181</w:t>
      </w:r>
    </w:p>
    <w:p w14:paraId="59F34EB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Relative RSRP Accuracy E-UTRA for Carrier Aggregation</w:t>
      </w:r>
      <w:r>
        <w:tab/>
        <w:t>3183</w:t>
      </w:r>
    </w:p>
    <w:p w14:paraId="661F837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3183</w:t>
      </w:r>
    </w:p>
    <w:p w14:paraId="6202726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3183</w:t>
      </w:r>
    </w:p>
    <w:p w14:paraId="12EB7F8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3183</w:t>
      </w:r>
    </w:p>
    <w:p w14:paraId="6F8955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3184</w:t>
      </w:r>
    </w:p>
    <w:p w14:paraId="02B09D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3185</w:t>
      </w:r>
    </w:p>
    <w:p w14:paraId="4C8920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9.1.6.2</w:t>
      </w:r>
      <w:r w:rsidRPr="00B44A29">
        <w:rPr>
          <w:rFonts w:eastAsia="SimSun"/>
          <w:lang w:eastAsia="zh-CN"/>
        </w:rPr>
        <w:t>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FDD Relative RSRP Accuracy E-UTRA for Carrier Aggregation</w:t>
      </w:r>
      <w:r w:rsidRPr="00B44A29">
        <w:rPr>
          <w:rFonts w:eastAsia="SimSun"/>
          <w:lang w:eastAsia="zh-CN"/>
        </w:rPr>
        <w:t xml:space="preserve"> (Rel-12 and forward)</w:t>
      </w:r>
      <w:r>
        <w:tab/>
        <w:t>3187</w:t>
      </w:r>
    </w:p>
    <w:p w14:paraId="439F98D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3187</w:t>
      </w:r>
    </w:p>
    <w:p w14:paraId="5CB78C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3187</w:t>
      </w:r>
    </w:p>
    <w:p w14:paraId="089807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3187</w:t>
      </w:r>
    </w:p>
    <w:p w14:paraId="4B68FE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3189</w:t>
      </w:r>
    </w:p>
    <w:p w14:paraId="15FF41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9.1.6.2_1.5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3189</w:t>
      </w:r>
    </w:p>
    <w:p w14:paraId="7C83F24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3191</w:t>
      </w:r>
    </w:p>
    <w:p w14:paraId="6CF379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3191</w:t>
      </w:r>
    </w:p>
    <w:p w14:paraId="53972A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3191</w:t>
      </w:r>
    </w:p>
    <w:p w14:paraId="693D4CD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3191</w:t>
      </w:r>
    </w:p>
    <w:p w14:paraId="6FB9C1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3191</w:t>
      </w:r>
    </w:p>
    <w:p w14:paraId="4446EC9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3192</w:t>
      </w:r>
    </w:p>
    <w:p w14:paraId="6FEE933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3194</w:t>
      </w:r>
    </w:p>
    <w:p w14:paraId="2E91F6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3195</w:t>
      </w:r>
    </w:p>
    <w:p w14:paraId="30AB5B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3195</w:t>
      </w:r>
    </w:p>
    <w:p w14:paraId="38D6C2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3195</w:t>
      </w:r>
    </w:p>
    <w:p w14:paraId="21F5E4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3196</w:t>
      </w:r>
    </w:p>
    <w:p w14:paraId="715A09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3197</w:t>
      </w:r>
    </w:p>
    <w:p w14:paraId="263C2E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3197</w:t>
      </w:r>
    </w:p>
    <w:p w14:paraId="6DD4B1D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3199</w:t>
      </w:r>
    </w:p>
    <w:p w14:paraId="13B88F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3199</w:t>
      </w:r>
    </w:p>
    <w:p w14:paraId="2A614E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3199</w:t>
      </w:r>
    </w:p>
    <w:p w14:paraId="72051C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3199</w:t>
      </w:r>
    </w:p>
    <w:p w14:paraId="491EE1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3200</w:t>
      </w:r>
    </w:p>
    <w:p w14:paraId="40CEF4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7</w:t>
      </w:r>
      <w:r>
        <w:t>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3201</w:t>
      </w:r>
    </w:p>
    <w:p w14:paraId="5E9902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3203</w:t>
      </w:r>
    </w:p>
    <w:p w14:paraId="2F0291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3203</w:t>
      </w:r>
    </w:p>
    <w:p w14:paraId="1086F05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3203</w:t>
      </w:r>
    </w:p>
    <w:p w14:paraId="23BF00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3203</w:t>
      </w:r>
    </w:p>
    <w:p w14:paraId="717FAE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3205</w:t>
      </w:r>
    </w:p>
    <w:p w14:paraId="4A66EB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3205</w:t>
      </w:r>
    </w:p>
    <w:p w14:paraId="6958196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RSRP Accuracy E-UTRA under Time-Domain Measurement Resource Restriction with Non-MBSFN ABS (eICIC)</w:t>
      </w:r>
      <w:r>
        <w:tab/>
        <w:t>3207</w:t>
      </w:r>
    </w:p>
    <w:p w14:paraId="73D33CE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RSRP Accuracy under Time-Domain Measurement Resource Restriction with Non-MBSFN ABS (eICIC)</w:t>
      </w:r>
      <w:r>
        <w:tab/>
        <w:t>3207</w:t>
      </w:r>
    </w:p>
    <w:p w14:paraId="09D4B5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3207</w:t>
      </w:r>
    </w:p>
    <w:p w14:paraId="403837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3207</w:t>
      </w:r>
    </w:p>
    <w:p w14:paraId="47B3188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3207</w:t>
      </w:r>
    </w:p>
    <w:p w14:paraId="3CC0DB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3208</w:t>
      </w:r>
    </w:p>
    <w:p w14:paraId="4DA8B2F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3211</w:t>
      </w:r>
    </w:p>
    <w:p w14:paraId="5BE5AF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9.1.8.1_1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3213</w:t>
      </w:r>
    </w:p>
    <w:p w14:paraId="1583F2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3213</w:t>
      </w:r>
    </w:p>
    <w:p w14:paraId="020C080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9.1.8.1_1.2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3213</w:t>
      </w:r>
    </w:p>
    <w:p w14:paraId="229DC8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3213</w:t>
      </w:r>
    </w:p>
    <w:p w14:paraId="1A18C7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3214</w:t>
      </w:r>
    </w:p>
    <w:p w14:paraId="43BC822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3215</w:t>
      </w:r>
    </w:p>
    <w:p w14:paraId="31DB20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Relative RSRP Accuracy under Time-Domain Measurement Resource Restriction with Non-MBSFN ABS (eICIC)</w:t>
      </w:r>
      <w:r>
        <w:tab/>
        <w:t>3217</w:t>
      </w:r>
    </w:p>
    <w:p w14:paraId="3E68E6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3217</w:t>
      </w:r>
    </w:p>
    <w:p w14:paraId="5968C8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3217</w:t>
      </w:r>
    </w:p>
    <w:p w14:paraId="23F2593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3217</w:t>
      </w:r>
    </w:p>
    <w:p w14:paraId="235550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3218</w:t>
      </w:r>
    </w:p>
    <w:p w14:paraId="1AF557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9.1.8.2.5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3221</w:t>
      </w:r>
    </w:p>
    <w:p w14:paraId="51206F6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RSRP Accuracy E-UTRA under Time-Domain Measurement Resource Restriction with Non-MBSFN ABS (eICIC)</w:t>
      </w:r>
      <w:r>
        <w:tab/>
        <w:t>3223</w:t>
      </w:r>
    </w:p>
    <w:p w14:paraId="645F0E7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RSRP Accuracy under Time-Domain Measurement Resource Restriction with Non-MBSFN ABS (eICIC)</w:t>
      </w:r>
      <w:r>
        <w:tab/>
        <w:t>3223</w:t>
      </w:r>
    </w:p>
    <w:p w14:paraId="2DBA1C8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3223</w:t>
      </w:r>
    </w:p>
    <w:p w14:paraId="57E658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3223</w:t>
      </w:r>
    </w:p>
    <w:p w14:paraId="3ACD4D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3223</w:t>
      </w:r>
    </w:p>
    <w:p w14:paraId="71328C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3224</w:t>
      </w:r>
    </w:p>
    <w:p w14:paraId="3B55638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3227</w:t>
      </w:r>
    </w:p>
    <w:p w14:paraId="55D7D6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9.1.9.1_1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3229</w:t>
      </w:r>
    </w:p>
    <w:p w14:paraId="54428B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3229</w:t>
      </w:r>
    </w:p>
    <w:p w14:paraId="17E991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3229</w:t>
      </w:r>
    </w:p>
    <w:p w14:paraId="7683B5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3229</w:t>
      </w:r>
    </w:p>
    <w:p w14:paraId="35E394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3230</w:t>
      </w:r>
    </w:p>
    <w:p w14:paraId="76B1CC4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3230</w:t>
      </w:r>
    </w:p>
    <w:p w14:paraId="1DF742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Relative RSRP Accuracy under Time-Domain Measurement Resource Restriction with Non-MBSFN ABS (eICIC)</w:t>
      </w:r>
      <w:r>
        <w:tab/>
        <w:t>3232</w:t>
      </w:r>
    </w:p>
    <w:p w14:paraId="31C2AA0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3232</w:t>
      </w:r>
    </w:p>
    <w:p w14:paraId="1402464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3232</w:t>
      </w:r>
    </w:p>
    <w:p w14:paraId="364E18C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3232</w:t>
      </w:r>
    </w:p>
    <w:p w14:paraId="6D19A3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3233</w:t>
      </w:r>
    </w:p>
    <w:p w14:paraId="0BA030B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9.1.9.2.5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3236</w:t>
      </w:r>
    </w:p>
    <w:p w14:paraId="1B7ACB4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RSRP Accuracy E-UTRA under Time-Domain Measurement Resource Restriction with MBSFN ABS (eICIC)</w:t>
      </w:r>
      <w:r>
        <w:tab/>
        <w:t>3237</w:t>
      </w:r>
    </w:p>
    <w:p w14:paraId="50D45B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RSRP under Time-Domain Measurement Resource Restriction with MBSFN ABS (eICIC)</w:t>
      </w:r>
      <w:r>
        <w:tab/>
        <w:t>3237</w:t>
      </w:r>
    </w:p>
    <w:p w14:paraId="7DC6092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3237</w:t>
      </w:r>
    </w:p>
    <w:p w14:paraId="3159C8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3237</w:t>
      </w:r>
    </w:p>
    <w:p w14:paraId="5C7289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3238</w:t>
      </w:r>
    </w:p>
    <w:p w14:paraId="310FED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3239</w:t>
      </w:r>
    </w:p>
    <w:p w14:paraId="4B08B1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3241</w:t>
      </w:r>
    </w:p>
    <w:p w14:paraId="278003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9.1.10.1_1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3244</w:t>
      </w:r>
    </w:p>
    <w:p w14:paraId="752352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3244</w:t>
      </w:r>
    </w:p>
    <w:p w14:paraId="672B27D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3244</w:t>
      </w:r>
    </w:p>
    <w:p w14:paraId="7DA3EF5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3244</w:t>
      </w:r>
    </w:p>
    <w:p w14:paraId="1520E79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3245</w:t>
      </w:r>
    </w:p>
    <w:p w14:paraId="2A608A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3246</w:t>
      </w:r>
    </w:p>
    <w:p w14:paraId="54A6AA0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Relative RSRP under Time-Domain Measurement Resource Restriction with MBSFN ABS (eICIC)</w:t>
      </w:r>
      <w:r>
        <w:tab/>
        <w:t>3249</w:t>
      </w:r>
    </w:p>
    <w:p w14:paraId="18D4AFC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3249</w:t>
      </w:r>
    </w:p>
    <w:p w14:paraId="3267F66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3249</w:t>
      </w:r>
    </w:p>
    <w:p w14:paraId="5963AA9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3249</w:t>
      </w:r>
    </w:p>
    <w:p w14:paraId="5F9494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3250</w:t>
      </w:r>
    </w:p>
    <w:p w14:paraId="621AD26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9.1.10.2.5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3253</w:t>
      </w:r>
    </w:p>
    <w:p w14:paraId="3A05A42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RSRP Accuracy E-UTRA under Time-Domain Measurement Resource Restriction with MBSFN ABS (eICIC)</w:t>
      </w:r>
      <w:r>
        <w:tab/>
        <w:t>3255</w:t>
      </w:r>
    </w:p>
    <w:p w14:paraId="057799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RSRP under Time-Domain Measurement Resource Restriction with MBSFN ABS (eICIC)</w:t>
      </w:r>
      <w:r>
        <w:tab/>
        <w:t>3255</w:t>
      </w:r>
    </w:p>
    <w:p w14:paraId="5841FC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9.1.11.1.1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3255</w:t>
      </w:r>
    </w:p>
    <w:p w14:paraId="7683F4D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3255</w:t>
      </w:r>
    </w:p>
    <w:p w14:paraId="3F558B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3255</w:t>
      </w:r>
    </w:p>
    <w:p w14:paraId="4FC6C6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3257</w:t>
      </w:r>
    </w:p>
    <w:p w14:paraId="17BFDC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3259</w:t>
      </w:r>
    </w:p>
    <w:p w14:paraId="36872A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9.1.11.1_1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3261</w:t>
      </w:r>
    </w:p>
    <w:p w14:paraId="7A6AAC0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3261</w:t>
      </w:r>
    </w:p>
    <w:p w14:paraId="6957AAD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3261</w:t>
      </w:r>
    </w:p>
    <w:p w14:paraId="6342E4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3262</w:t>
      </w:r>
    </w:p>
    <w:p w14:paraId="184066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3263</w:t>
      </w:r>
    </w:p>
    <w:p w14:paraId="79A39A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3263</w:t>
      </w:r>
    </w:p>
    <w:p w14:paraId="146490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Relative RSRP under Time-Domain Measurement Resource Restriction with MBSFN ABS (eICIC)</w:t>
      </w:r>
      <w:r>
        <w:tab/>
        <w:t>3265</w:t>
      </w:r>
    </w:p>
    <w:p w14:paraId="710B9E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3265</w:t>
      </w:r>
    </w:p>
    <w:p w14:paraId="65DD2BD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3265</w:t>
      </w:r>
    </w:p>
    <w:p w14:paraId="70E88C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3265</w:t>
      </w:r>
    </w:p>
    <w:p w14:paraId="24680A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3266</w:t>
      </w:r>
    </w:p>
    <w:p w14:paraId="4663EC7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3269</w:t>
      </w:r>
    </w:p>
    <w:p w14:paraId="0273129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RSRP Accuracy for E-UTRA Carrier Aggregation for 20 MHz</w:t>
      </w:r>
      <w:r>
        <w:tab/>
        <w:t>3271</w:t>
      </w:r>
    </w:p>
    <w:p w14:paraId="139C9B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 Absolute RSRP Accuracy for E-UTRA Carrier Aggregation for 20 MHz</w:t>
      </w:r>
      <w:r>
        <w:tab/>
        <w:t>3271</w:t>
      </w:r>
    </w:p>
    <w:p w14:paraId="7A1767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3271</w:t>
      </w:r>
    </w:p>
    <w:p w14:paraId="6EDC7A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3271</w:t>
      </w:r>
    </w:p>
    <w:p w14:paraId="1B53E00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3271</w:t>
      </w:r>
    </w:p>
    <w:p w14:paraId="7BC7606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3272</w:t>
      </w:r>
    </w:p>
    <w:p w14:paraId="2ACA88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3274</w:t>
      </w:r>
    </w:p>
    <w:p w14:paraId="36E316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 xml:space="preserve">FDD Absolute RSRP Accuracy for E-UTRA Carrier Aggregation for 20 MHz </w:t>
      </w:r>
      <w:r w:rsidRPr="00B44A29">
        <w:rPr>
          <w:rFonts w:eastAsia="SimSun"/>
        </w:rPr>
        <w:t>(Rel-1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 xml:space="preserve"> and forward)</w:t>
      </w:r>
      <w:r>
        <w:tab/>
        <w:t>3275</w:t>
      </w:r>
    </w:p>
    <w:p w14:paraId="40E0267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3275</w:t>
      </w:r>
    </w:p>
    <w:p w14:paraId="72309F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3275</w:t>
      </w:r>
    </w:p>
    <w:p w14:paraId="4E5F71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3275</w:t>
      </w:r>
    </w:p>
    <w:p w14:paraId="3EA47BE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3276</w:t>
      </w:r>
    </w:p>
    <w:p w14:paraId="473339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3277</w:t>
      </w:r>
    </w:p>
    <w:p w14:paraId="133DF7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3278</w:t>
      </w:r>
    </w:p>
    <w:p w14:paraId="4B48A9D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3278</w:t>
      </w:r>
    </w:p>
    <w:p w14:paraId="3DA7A5B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3278</w:t>
      </w:r>
    </w:p>
    <w:p w14:paraId="638E5C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3278</w:t>
      </w:r>
    </w:p>
    <w:p w14:paraId="6785BC2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3279</w:t>
      </w:r>
    </w:p>
    <w:p w14:paraId="108FE8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9.1.12.2.5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3280</w:t>
      </w:r>
    </w:p>
    <w:p w14:paraId="7BCBEA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F</w:t>
      </w:r>
      <w:r w:rsidRPr="00B44A29">
        <w:rPr>
          <w:rFonts w:eastAsia="SimSun"/>
        </w:rPr>
        <w:t>DD Relative RSRP Accuracy for E-UTRA Carrier Aggregation for 20 MHz</w:t>
      </w:r>
      <w:r w:rsidRPr="00B44A29">
        <w:rPr>
          <w:rFonts w:eastAsia="SimSun"/>
          <w:lang w:eastAsia="zh-CN"/>
        </w:rPr>
        <w:t xml:space="preserve"> (Rel-12 and forward)</w:t>
      </w:r>
      <w:r>
        <w:tab/>
        <w:t>3281</w:t>
      </w:r>
    </w:p>
    <w:p w14:paraId="58DE184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3281</w:t>
      </w:r>
    </w:p>
    <w:p w14:paraId="5B5596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3281</w:t>
      </w:r>
    </w:p>
    <w:p w14:paraId="7D866B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3281</w:t>
      </w:r>
    </w:p>
    <w:p w14:paraId="28DE5AD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3281</w:t>
      </w:r>
    </w:p>
    <w:p w14:paraId="7550A9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9.1.12.2_1.5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3282</w:t>
      </w:r>
    </w:p>
    <w:p w14:paraId="32959F8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RSRP Accuracy for E-UTRA Carrier Aggregation for 20 MHz</w:t>
      </w:r>
      <w:r>
        <w:tab/>
        <w:t>3283</w:t>
      </w:r>
    </w:p>
    <w:p w14:paraId="3116EC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 Absolute RSRP Accuracy for E-UTRA Carrier Aggregation for 20 MHz</w:t>
      </w:r>
      <w:r>
        <w:tab/>
        <w:t>3283</w:t>
      </w:r>
    </w:p>
    <w:p w14:paraId="5770ED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3283</w:t>
      </w:r>
    </w:p>
    <w:p w14:paraId="2260641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3283</w:t>
      </w:r>
    </w:p>
    <w:p w14:paraId="66EC6ED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3283</w:t>
      </w:r>
    </w:p>
    <w:p w14:paraId="176425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3284</w:t>
      </w:r>
    </w:p>
    <w:p w14:paraId="77EEA8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3286</w:t>
      </w:r>
    </w:p>
    <w:p w14:paraId="19B6F6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9.1.13.1_1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3286</w:t>
      </w:r>
    </w:p>
    <w:p w14:paraId="1B2CCD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3286</w:t>
      </w:r>
    </w:p>
    <w:p w14:paraId="20D19F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3287</w:t>
      </w:r>
    </w:p>
    <w:p w14:paraId="24ED11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3287</w:t>
      </w:r>
    </w:p>
    <w:p w14:paraId="35BAEB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3288</w:t>
      </w:r>
    </w:p>
    <w:p w14:paraId="5EE4FE7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3288</w:t>
      </w:r>
    </w:p>
    <w:p w14:paraId="120322B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3289</w:t>
      </w:r>
    </w:p>
    <w:p w14:paraId="1D57167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9.1.13.2.1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3289</w:t>
      </w:r>
    </w:p>
    <w:p w14:paraId="310529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3289</w:t>
      </w:r>
    </w:p>
    <w:p w14:paraId="2E12E0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3289</w:t>
      </w:r>
    </w:p>
    <w:p w14:paraId="2538F81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3291</w:t>
      </w:r>
    </w:p>
    <w:p w14:paraId="159338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3292</w:t>
      </w:r>
    </w:p>
    <w:p w14:paraId="4BF2B5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9.1.13.2_1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3293</w:t>
      </w:r>
    </w:p>
    <w:p w14:paraId="391934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3293</w:t>
      </w:r>
    </w:p>
    <w:p w14:paraId="16EEBF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3293</w:t>
      </w:r>
    </w:p>
    <w:p w14:paraId="603A1B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3293</w:t>
      </w:r>
    </w:p>
    <w:p w14:paraId="3050A1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3293</w:t>
      </w:r>
    </w:p>
    <w:p w14:paraId="2062272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9.1.13.2_1.5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3293</w:t>
      </w:r>
    </w:p>
    <w:p w14:paraId="70857D6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3294</w:t>
      </w:r>
    </w:p>
    <w:p w14:paraId="4C29B2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9.1.14.1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  <w:lang w:eastAsia="zh-CN"/>
        </w:rPr>
        <w:t xml:space="preserve">FDD Intra Frequency Absolute RSRP Accuracy </w:t>
      </w:r>
      <w:r w:rsidRPr="00B44A29">
        <w:rPr>
          <w:highlight w:val="cyan"/>
        </w:rPr>
        <w:t>under Time-Domain Measurement Resource Restriction with CRS Assistance Information and Non-MBSFN ABS (feICIC)</w:t>
      </w:r>
      <w:r>
        <w:tab/>
        <w:t>3294</w:t>
      </w:r>
    </w:p>
    <w:p w14:paraId="76B225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9.1.14.1.1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3294</w:t>
      </w:r>
    </w:p>
    <w:p w14:paraId="2B52BE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3294</w:t>
      </w:r>
    </w:p>
    <w:p w14:paraId="2068266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9.1.14.1.3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3294</w:t>
      </w:r>
    </w:p>
    <w:p w14:paraId="5695A6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9.1.14.1.4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3295</w:t>
      </w:r>
    </w:p>
    <w:p w14:paraId="4620F3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3299</w:t>
      </w:r>
    </w:p>
    <w:p w14:paraId="792204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9.1.14.1_1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 xml:space="preserve">FDD Intra Frequency Absolute RSRP Accuracy </w:t>
      </w:r>
      <w:r w:rsidRPr="00B44A29">
        <w:rPr>
          <w:rFonts w:eastAsia="SimSun"/>
        </w:rPr>
        <w:t>under Time-Domain Measurement Resource Restriction with CRS Assistance Information and Non-MBSFN ABS (feICIC) (Rel</w:t>
      </w:r>
      <w:r w:rsidRPr="00B44A29">
        <w:rPr>
          <w:rFonts w:eastAsia="SimSun"/>
        </w:rPr>
        <w:noBreakHyphen/>
        <w:t>1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 xml:space="preserve"> and forward)</w:t>
      </w:r>
      <w:r>
        <w:tab/>
        <w:t>3301</w:t>
      </w:r>
    </w:p>
    <w:p w14:paraId="2909BE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9.1.14.1_1.1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3301</w:t>
      </w:r>
    </w:p>
    <w:p w14:paraId="75E6B75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9.1.14.1_1.2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3301</w:t>
      </w:r>
    </w:p>
    <w:p w14:paraId="2F137EC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9.1.14.1_1.3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3301</w:t>
      </w:r>
    </w:p>
    <w:p w14:paraId="19F3AF4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9.1.14.1_1.4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3302</w:t>
      </w:r>
    </w:p>
    <w:p w14:paraId="3497EA7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9.1.14.1_1.5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3303</w:t>
      </w:r>
    </w:p>
    <w:p w14:paraId="430BCA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9.1.14.2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  <w:lang w:eastAsia="zh-CN"/>
        </w:rPr>
        <w:t xml:space="preserve">FDD Intra Frequency Relative RSRP Accuracy </w:t>
      </w:r>
      <w:r w:rsidRPr="00B44A29">
        <w:rPr>
          <w:highlight w:val="cyan"/>
        </w:rPr>
        <w:t>under Time-Domain Measurement Resource Restriction with CRS Assistance Information and Non-MBSFN ABS (feICIC)</w:t>
      </w:r>
      <w:r>
        <w:tab/>
        <w:t>3305</w:t>
      </w:r>
    </w:p>
    <w:p w14:paraId="365EABB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9.1.14.2.1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3305</w:t>
      </w:r>
    </w:p>
    <w:p w14:paraId="68EEA7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9.1.14.2.2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3305</w:t>
      </w:r>
    </w:p>
    <w:p w14:paraId="269EDA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9.1.14.2.3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3305</w:t>
      </w:r>
    </w:p>
    <w:p w14:paraId="37234B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9.1.14.2.4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3306</w:t>
      </w:r>
    </w:p>
    <w:p w14:paraId="601839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9.1.14.2.5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3309</w:t>
      </w:r>
    </w:p>
    <w:p w14:paraId="1C60B6D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3311</w:t>
      </w:r>
    </w:p>
    <w:p w14:paraId="455303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3311</w:t>
      </w:r>
    </w:p>
    <w:p w14:paraId="1CAF15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3311</w:t>
      </w:r>
    </w:p>
    <w:p w14:paraId="03E3EB2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3311</w:t>
      </w:r>
    </w:p>
    <w:p w14:paraId="59C132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3311</w:t>
      </w:r>
    </w:p>
    <w:p w14:paraId="63B291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3312</w:t>
      </w:r>
    </w:p>
    <w:p w14:paraId="549708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3316</w:t>
      </w:r>
    </w:p>
    <w:p w14:paraId="413D3A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9.1.15.1_1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 xml:space="preserve">TDD Intra Frequency Absolute RSRP Accuracy </w:t>
      </w:r>
      <w:r w:rsidRPr="00B44A29">
        <w:rPr>
          <w:rFonts w:eastAsia="SimSun"/>
        </w:rPr>
        <w:t>under Time-Domain Measurement Resource Restriction with CRS Assistance Information and Non-MBSFN ABS (feICIC) (Rel</w:t>
      </w:r>
      <w:r w:rsidRPr="00B44A29">
        <w:rPr>
          <w:rFonts w:eastAsia="SimSun"/>
        </w:rPr>
        <w:noBreakHyphen/>
        <w:t>1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 xml:space="preserve"> and forward)</w:t>
      </w:r>
      <w:r>
        <w:tab/>
        <w:t>3317</w:t>
      </w:r>
    </w:p>
    <w:p w14:paraId="6500872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9.1.15.1_1.1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3317</w:t>
      </w:r>
    </w:p>
    <w:p w14:paraId="604E365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9.1.15.1_1.2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3317</w:t>
      </w:r>
    </w:p>
    <w:p w14:paraId="3386960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9.1.15.1_1.3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3318</w:t>
      </w:r>
    </w:p>
    <w:p w14:paraId="4D361A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9.1.15.1_1.4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3319</w:t>
      </w:r>
    </w:p>
    <w:p w14:paraId="2FA0B4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9.1.15.1_1.5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3319</w:t>
      </w:r>
    </w:p>
    <w:p w14:paraId="434975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3321</w:t>
      </w:r>
    </w:p>
    <w:p w14:paraId="743689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3321</w:t>
      </w:r>
    </w:p>
    <w:p w14:paraId="6B4157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3321</w:t>
      </w:r>
    </w:p>
    <w:p w14:paraId="44C6E7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3321</w:t>
      </w:r>
    </w:p>
    <w:p w14:paraId="1D9B9D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3322</w:t>
      </w:r>
    </w:p>
    <w:p w14:paraId="75F3D43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9.1.15.2.5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3325</w:t>
      </w:r>
    </w:p>
    <w:p w14:paraId="2621057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3327</w:t>
      </w:r>
    </w:p>
    <w:p w14:paraId="5BDC7F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3327</w:t>
      </w:r>
    </w:p>
    <w:p w14:paraId="35170B3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3327</w:t>
      </w:r>
    </w:p>
    <w:p w14:paraId="5015E4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3327</w:t>
      </w:r>
    </w:p>
    <w:p w14:paraId="72DF1F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3327</w:t>
      </w:r>
    </w:p>
    <w:p w14:paraId="74C3E3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3328</w:t>
      </w:r>
    </w:p>
    <w:p w14:paraId="1A01F4B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3328</w:t>
      </w:r>
    </w:p>
    <w:p w14:paraId="581598A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9.1.16.1_1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3329</w:t>
      </w:r>
    </w:p>
    <w:p w14:paraId="4F8DEA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3329</w:t>
      </w:r>
    </w:p>
    <w:p w14:paraId="126734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3329</w:t>
      </w:r>
    </w:p>
    <w:p w14:paraId="1C53623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3329</w:t>
      </w:r>
    </w:p>
    <w:p w14:paraId="45EA997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3330</w:t>
      </w:r>
    </w:p>
    <w:p w14:paraId="540D3A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3331</w:t>
      </w:r>
    </w:p>
    <w:p w14:paraId="1A9961E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3332</w:t>
      </w:r>
    </w:p>
    <w:p w14:paraId="094D6D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3332</w:t>
      </w:r>
    </w:p>
    <w:p w14:paraId="7A7FE2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3332</w:t>
      </w:r>
    </w:p>
    <w:p w14:paraId="171BD0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3332</w:t>
      </w:r>
    </w:p>
    <w:p w14:paraId="211B43C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3333</w:t>
      </w:r>
    </w:p>
    <w:p w14:paraId="2E03EB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9.1.16.2.5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3333</w:t>
      </w:r>
    </w:p>
    <w:p w14:paraId="6769CA0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Inter frequency RSRP Accuracy for 5MHz Bandwidth</w:t>
      </w:r>
      <w:r>
        <w:tab/>
        <w:t>3334</w:t>
      </w:r>
    </w:p>
    <w:p w14:paraId="6077FD3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Absolute RSRP Accuracy for 5MHz Bandwidth</w:t>
      </w:r>
      <w:r>
        <w:tab/>
        <w:t>3334</w:t>
      </w:r>
    </w:p>
    <w:p w14:paraId="763A8A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3334</w:t>
      </w:r>
    </w:p>
    <w:p w14:paraId="3EF2DB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3334</w:t>
      </w:r>
    </w:p>
    <w:p w14:paraId="05DAFA4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3334</w:t>
      </w:r>
    </w:p>
    <w:p w14:paraId="3CC0C5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3335</w:t>
      </w:r>
    </w:p>
    <w:p w14:paraId="4A5FA0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3335</w:t>
      </w:r>
    </w:p>
    <w:p w14:paraId="51977F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9.1.17.1_1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FDD - FDD Inter Frequency Absolute RSRP Accuracy for 5MHz Bandwidth</w:t>
      </w:r>
      <w:r w:rsidRPr="00B44A29">
        <w:rPr>
          <w:rFonts w:eastAsia="SimSun"/>
          <w:highlight w:val="cyan"/>
          <w:lang w:eastAsia="zh-CN"/>
        </w:rPr>
        <w:t xml:space="preserve"> </w:t>
      </w:r>
      <w:r w:rsidRPr="00B44A29">
        <w:rPr>
          <w:rFonts w:eastAsia="SimSun"/>
          <w:highlight w:val="cyan"/>
        </w:rPr>
        <w:t>(Rel</w:t>
      </w:r>
      <w:r w:rsidRPr="00B44A29">
        <w:rPr>
          <w:rFonts w:eastAsia="SimSun"/>
          <w:highlight w:val="cyan"/>
        </w:rPr>
        <w:noBreakHyphen/>
        <w:t>1</w:t>
      </w:r>
      <w:r w:rsidRPr="00B44A29">
        <w:rPr>
          <w:rFonts w:eastAsia="SimSun"/>
          <w:highlight w:val="cyan"/>
          <w:lang w:eastAsia="zh-CN"/>
        </w:rPr>
        <w:t>2</w:t>
      </w:r>
      <w:r w:rsidRPr="00B44A29">
        <w:rPr>
          <w:rFonts w:eastAsia="SimSun"/>
          <w:highlight w:val="cyan"/>
        </w:rPr>
        <w:t xml:space="preserve"> and forward)</w:t>
      </w:r>
      <w:r>
        <w:tab/>
        <w:t>3337</w:t>
      </w:r>
    </w:p>
    <w:p w14:paraId="3BFB885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9.1.17.1_1.1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Test purpose</w:t>
      </w:r>
      <w:r>
        <w:tab/>
        <w:t>3337</w:t>
      </w:r>
    </w:p>
    <w:p w14:paraId="3BA928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9.1.17.1_1.2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3337</w:t>
      </w:r>
    </w:p>
    <w:p w14:paraId="63893BF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9.1.17.1_1.3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3337</w:t>
      </w:r>
    </w:p>
    <w:p w14:paraId="22CFA1B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9.1.17.1_1.4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3338</w:t>
      </w:r>
    </w:p>
    <w:p w14:paraId="127BE1E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9.1.17.1_1.5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3338</w:t>
      </w:r>
    </w:p>
    <w:p w14:paraId="3595BD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3339</w:t>
      </w:r>
    </w:p>
    <w:p w14:paraId="4C9B35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3339</w:t>
      </w:r>
    </w:p>
    <w:p w14:paraId="7965EE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3339</w:t>
      </w:r>
    </w:p>
    <w:p w14:paraId="568C01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3339</w:t>
      </w:r>
    </w:p>
    <w:p w14:paraId="5416A1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3340</w:t>
      </w:r>
    </w:p>
    <w:p w14:paraId="034ADA2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3340</w:t>
      </w:r>
    </w:p>
    <w:p w14:paraId="699F83A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9.1.17.2_1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FDD - FDD Inter Frequency Relative Accuracy of RSRP</w:t>
      </w:r>
      <w:r w:rsidRPr="00B44A29">
        <w:rPr>
          <w:highlight w:val="cyan"/>
          <w:lang w:eastAsia="zh-CN"/>
        </w:rPr>
        <w:t xml:space="preserve"> for 5MHz Bandwidth </w:t>
      </w:r>
      <w:r w:rsidRPr="00B44A29">
        <w:rPr>
          <w:highlight w:val="cyan"/>
        </w:rPr>
        <w:t>(Rel</w:t>
      </w:r>
      <w:r w:rsidRPr="00B44A29">
        <w:rPr>
          <w:highlight w:val="cyan"/>
        </w:rPr>
        <w:noBreakHyphen/>
        <w:t>1</w:t>
      </w:r>
      <w:r w:rsidRPr="00B44A29">
        <w:rPr>
          <w:highlight w:val="cyan"/>
          <w:lang w:eastAsia="zh-CN"/>
        </w:rPr>
        <w:t>2</w:t>
      </w:r>
      <w:r w:rsidRPr="00B44A29">
        <w:rPr>
          <w:highlight w:val="cyan"/>
        </w:rPr>
        <w:t xml:space="preserve"> and forward)</w:t>
      </w:r>
      <w:r>
        <w:tab/>
        <w:t>3342</w:t>
      </w:r>
    </w:p>
    <w:p w14:paraId="278A58B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9.1.17.2_1.1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3342</w:t>
      </w:r>
    </w:p>
    <w:p w14:paraId="017A340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3342</w:t>
      </w:r>
    </w:p>
    <w:p w14:paraId="482BD3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3342</w:t>
      </w:r>
    </w:p>
    <w:p w14:paraId="54515A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3343</w:t>
      </w:r>
    </w:p>
    <w:p w14:paraId="4FFFA2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9.1.17.2_1.5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3343</w:t>
      </w:r>
    </w:p>
    <w:p w14:paraId="1D18B84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3344</w:t>
      </w:r>
    </w:p>
    <w:p w14:paraId="58635A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3344</w:t>
      </w:r>
    </w:p>
    <w:p w14:paraId="7680D81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9.1.18.1.1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3344</w:t>
      </w:r>
    </w:p>
    <w:p w14:paraId="47EFC5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9.1.18.1.2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3344</w:t>
      </w:r>
    </w:p>
    <w:p w14:paraId="546A286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9.1.18.1.3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3344</w:t>
      </w:r>
    </w:p>
    <w:p w14:paraId="079BDD3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9.1.18.1.4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3344</w:t>
      </w:r>
    </w:p>
    <w:p w14:paraId="018267D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9.1.18.1.5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3345</w:t>
      </w:r>
    </w:p>
    <w:p w14:paraId="02D75D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9.1.18.1_1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 xml:space="preserve">FDD Absolute RSRP Accuracy </w:t>
      </w:r>
      <w:r w:rsidRPr="00B44A29">
        <w:rPr>
          <w:rFonts w:eastAsia="SimSun"/>
          <w:highlight w:val="cyan"/>
          <w:lang w:eastAsia="zh-CN"/>
        </w:rPr>
        <w:t xml:space="preserve">for </w:t>
      </w:r>
      <w:r w:rsidRPr="00B44A29">
        <w:rPr>
          <w:rFonts w:eastAsia="SimSun"/>
          <w:highlight w:val="cyan"/>
        </w:rPr>
        <w:t>E-UTRA for Carrier Aggregation</w:t>
      </w:r>
      <w:r w:rsidRPr="00B44A29">
        <w:rPr>
          <w:rFonts w:eastAsia="SimSun"/>
          <w:highlight w:val="cyan"/>
          <w:lang w:eastAsia="zh-CN"/>
        </w:rPr>
        <w:t xml:space="preserve"> for 10MHz + 5MHz </w:t>
      </w:r>
      <w:r w:rsidRPr="00B44A29">
        <w:rPr>
          <w:rFonts w:eastAsia="SimSun"/>
          <w:highlight w:val="cyan"/>
        </w:rPr>
        <w:t>(Rel</w:t>
      </w:r>
      <w:r w:rsidRPr="00B44A29">
        <w:rPr>
          <w:rFonts w:eastAsia="SimSun"/>
          <w:highlight w:val="cyan"/>
        </w:rPr>
        <w:noBreakHyphen/>
        <w:t>1</w:t>
      </w:r>
      <w:r w:rsidRPr="00B44A29">
        <w:rPr>
          <w:rFonts w:eastAsia="SimSun"/>
          <w:highlight w:val="cyan"/>
          <w:lang w:eastAsia="zh-CN"/>
        </w:rPr>
        <w:t>2</w:t>
      </w:r>
      <w:r w:rsidRPr="00B44A29">
        <w:rPr>
          <w:rFonts w:eastAsia="SimSun"/>
          <w:highlight w:val="cyan"/>
        </w:rPr>
        <w:t xml:space="preserve"> and forward)</w:t>
      </w:r>
      <w:r>
        <w:tab/>
        <w:t>3346</w:t>
      </w:r>
    </w:p>
    <w:p w14:paraId="1B367D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9.1.18.1_1.1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Test purpose</w:t>
      </w:r>
      <w:r>
        <w:tab/>
        <w:t>3346</w:t>
      </w:r>
    </w:p>
    <w:p w14:paraId="1478AE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3346</w:t>
      </w:r>
    </w:p>
    <w:p w14:paraId="74C211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3346</w:t>
      </w:r>
    </w:p>
    <w:p w14:paraId="543866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3347</w:t>
      </w:r>
    </w:p>
    <w:p w14:paraId="12C2C61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3347</w:t>
      </w:r>
    </w:p>
    <w:p w14:paraId="5535B01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3348</w:t>
      </w:r>
    </w:p>
    <w:p w14:paraId="07B1B03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9.1.18.2.1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3348</w:t>
      </w:r>
    </w:p>
    <w:p w14:paraId="46C0D3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9.1.18.2.2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3348</w:t>
      </w:r>
    </w:p>
    <w:p w14:paraId="6E8408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9.1.18.2.3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3348</w:t>
      </w:r>
    </w:p>
    <w:p w14:paraId="5A55727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9.1.18.2.4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3348</w:t>
      </w:r>
    </w:p>
    <w:p w14:paraId="1B14E0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9.1.18.2.5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3349</w:t>
      </w:r>
    </w:p>
    <w:p w14:paraId="0AFDFA7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FDD Relative RSRP Accuracy E-UTRA for Carrier Aggregation</w:t>
      </w:r>
      <w:r w:rsidRPr="00B44A29">
        <w:rPr>
          <w:rFonts w:eastAsia="SimSun"/>
          <w:lang w:eastAsia="zh-CN"/>
        </w:rPr>
        <w:t xml:space="preserve"> for 10MHz + 5MHz (Rel-12 and forward)</w:t>
      </w:r>
      <w:r>
        <w:tab/>
        <w:t>3350</w:t>
      </w:r>
    </w:p>
    <w:p w14:paraId="4C7E78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3350</w:t>
      </w:r>
    </w:p>
    <w:p w14:paraId="2AD7307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3350</w:t>
      </w:r>
    </w:p>
    <w:p w14:paraId="1C6B5E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3350</w:t>
      </w:r>
    </w:p>
    <w:p w14:paraId="5E24D9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3350</w:t>
      </w:r>
    </w:p>
    <w:p w14:paraId="46A6A6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9.1.18.2_1.5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3350</w:t>
      </w:r>
    </w:p>
    <w:p w14:paraId="025BD3B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3352</w:t>
      </w:r>
    </w:p>
    <w:p w14:paraId="17D5B0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3352</w:t>
      </w:r>
    </w:p>
    <w:p w14:paraId="7BEB9CF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3352</w:t>
      </w:r>
    </w:p>
    <w:p w14:paraId="18F14B9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3352</w:t>
      </w:r>
    </w:p>
    <w:p w14:paraId="7BEE42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3352</w:t>
      </w:r>
    </w:p>
    <w:p w14:paraId="7E8046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3352</w:t>
      </w:r>
    </w:p>
    <w:p w14:paraId="1A2DE3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3353</w:t>
      </w:r>
    </w:p>
    <w:p w14:paraId="6D8D5E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9.1.19.1_1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>T</w:t>
      </w:r>
      <w:r w:rsidRPr="00B44A29">
        <w:rPr>
          <w:highlight w:val="cyan"/>
        </w:rPr>
        <w:t xml:space="preserve">DD Absolute RSRP Accuracy </w:t>
      </w:r>
      <w:r w:rsidRPr="00B44A29">
        <w:rPr>
          <w:highlight w:val="cyan"/>
          <w:lang w:eastAsia="zh-CN"/>
        </w:rPr>
        <w:t xml:space="preserve">for </w:t>
      </w:r>
      <w:r w:rsidRPr="00B44A29">
        <w:rPr>
          <w:highlight w:val="cyan"/>
        </w:rPr>
        <w:t>E-UTRA Carrier Aggregation</w:t>
      </w:r>
      <w:r w:rsidRPr="00B44A29">
        <w:rPr>
          <w:highlight w:val="cyan"/>
          <w:lang w:eastAsia="zh-CN"/>
        </w:rPr>
        <w:t xml:space="preserve"> for 10MHz + 5MHz </w:t>
      </w:r>
      <w:r w:rsidRPr="00B44A29">
        <w:rPr>
          <w:highlight w:val="cyan"/>
        </w:rPr>
        <w:t>(Rel</w:t>
      </w:r>
      <w:r w:rsidRPr="00B44A29">
        <w:rPr>
          <w:highlight w:val="cyan"/>
        </w:rPr>
        <w:noBreakHyphen/>
        <w:t>1</w:t>
      </w:r>
      <w:r w:rsidRPr="00B44A29">
        <w:rPr>
          <w:highlight w:val="cyan"/>
          <w:lang w:eastAsia="zh-CN"/>
        </w:rPr>
        <w:t>2</w:t>
      </w:r>
      <w:r w:rsidRPr="00B44A29">
        <w:rPr>
          <w:highlight w:val="cyan"/>
        </w:rPr>
        <w:t xml:space="preserve"> and forward)</w:t>
      </w:r>
      <w:r>
        <w:tab/>
        <w:t>3354</w:t>
      </w:r>
    </w:p>
    <w:p w14:paraId="637119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9.1.19.1_1.1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3354</w:t>
      </w:r>
    </w:p>
    <w:p w14:paraId="04E0623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3354</w:t>
      </w:r>
    </w:p>
    <w:p w14:paraId="2F24A3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3354</w:t>
      </w:r>
    </w:p>
    <w:p w14:paraId="2BA74F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3354</w:t>
      </w:r>
    </w:p>
    <w:p w14:paraId="4C9E07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3355</w:t>
      </w:r>
    </w:p>
    <w:p w14:paraId="658F8E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3356</w:t>
      </w:r>
    </w:p>
    <w:p w14:paraId="4F55F86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3356</w:t>
      </w:r>
    </w:p>
    <w:p w14:paraId="3027671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3356</w:t>
      </w:r>
    </w:p>
    <w:p w14:paraId="72AB288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3356</w:t>
      </w:r>
    </w:p>
    <w:p w14:paraId="2B3FE7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3356</w:t>
      </w:r>
    </w:p>
    <w:p w14:paraId="4D9421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3357</w:t>
      </w:r>
    </w:p>
    <w:p w14:paraId="46E0C23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9.1.19.2_1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3358</w:t>
      </w:r>
    </w:p>
    <w:p w14:paraId="378843B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3358</w:t>
      </w:r>
    </w:p>
    <w:p w14:paraId="019A03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3358</w:t>
      </w:r>
    </w:p>
    <w:p w14:paraId="0C960D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3358</w:t>
      </w:r>
    </w:p>
    <w:p w14:paraId="7384E61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3358</w:t>
      </w:r>
    </w:p>
    <w:p w14:paraId="4C7B1A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9.1.19.2_1.5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3358</w:t>
      </w:r>
    </w:p>
    <w:p w14:paraId="29B9DC9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3359</w:t>
      </w:r>
    </w:p>
    <w:p w14:paraId="5A4FA2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3359</w:t>
      </w:r>
    </w:p>
    <w:p w14:paraId="3C183F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3359</w:t>
      </w:r>
    </w:p>
    <w:p w14:paraId="093748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3359</w:t>
      </w:r>
    </w:p>
    <w:p w14:paraId="28F7CA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3359</w:t>
      </w:r>
    </w:p>
    <w:p w14:paraId="450E70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3359</w:t>
      </w:r>
    </w:p>
    <w:p w14:paraId="560343D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3360</w:t>
      </w:r>
    </w:p>
    <w:p w14:paraId="564DDB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9.1.20.1_1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FDD Absolute RSRP Accuracy for E-UTRA Carrier Aggregation</w:t>
      </w:r>
      <w:r w:rsidRPr="00B44A29">
        <w:rPr>
          <w:rFonts w:eastAsia="SimSun"/>
          <w:highlight w:val="cyan"/>
          <w:lang w:eastAsia="zh-CN"/>
        </w:rPr>
        <w:t xml:space="preserve"> for 5MHz + 5MHz bandwidth </w:t>
      </w:r>
      <w:r w:rsidRPr="00B44A29">
        <w:rPr>
          <w:rFonts w:eastAsia="SimSun"/>
          <w:highlight w:val="cyan"/>
        </w:rPr>
        <w:t>(Rel</w:t>
      </w:r>
      <w:r w:rsidRPr="00B44A29">
        <w:rPr>
          <w:rFonts w:eastAsia="SimSun"/>
          <w:highlight w:val="cyan"/>
        </w:rPr>
        <w:noBreakHyphen/>
        <w:t>1</w:t>
      </w:r>
      <w:r w:rsidRPr="00B44A29">
        <w:rPr>
          <w:rFonts w:eastAsia="SimSun"/>
          <w:highlight w:val="cyan"/>
          <w:lang w:eastAsia="zh-CN"/>
        </w:rPr>
        <w:t>2</w:t>
      </w:r>
      <w:r w:rsidRPr="00B44A29">
        <w:rPr>
          <w:rFonts w:eastAsia="SimSun"/>
          <w:highlight w:val="cyan"/>
        </w:rPr>
        <w:t xml:space="preserve"> and forward)</w:t>
      </w:r>
      <w:r>
        <w:tab/>
        <w:t>3361</w:t>
      </w:r>
    </w:p>
    <w:p w14:paraId="03DB726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9.1.20.1_1.1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Test purpose</w:t>
      </w:r>
      <w:r>
        <w:tab/>
        <w:t>3361</w:t>
      </w:r>
    </w:p>
    <w:p w14:paraId="14C099D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9.1.20.1_1.2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3361</w:t>
      </w:r>
    </w:p>
    <w:p w14:paraId="3BDB48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9.1.20.1_1.3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3361</w:t>
      </w:r>
    </w:p>
    <w:p w14:paraId="6678CC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9.1.20.1_1.4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3362</w:t>
      </w:r>
    </w:p>
    <w:p w14:paraId="435417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9.1.20.1_1.5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3362</w:t>
      </w:r>
    </w:p>
    <w:p w14:paraId="0C0903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3363</w:t>
      </w:r>
    </w:p>
    <w:p w14:paraId="50D7C7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3363</w:t>
      </w:r>
    </w:p>
    <w:p w14:paraId="0119B55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3363</w:t>
      </w:r>
    </w:p>
    <w:p w14:paraId="524E42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3363</w:t>
      </w:r>
    </w:p>
    <w:p w14:paraId="1F68E37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3363</w:t>
      </w:r>
    </w:p>
    <w:p w14:paraId="15EB52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9.1.20.2.5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3364</w:t>
      </w:r>
    </w:p>
    <w:p w14:paraId="7FBD660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9.1.20.2_1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FDD Relative RSRP Accuracy for E-UTRA Carrier Aggregation</w:t>
      </w:r>
      <w:r w:rsidRPr="00B44A29">
        <w:rPr>
          <w:rFonts w:eastAsia="SimSun"/>
          <w:highlight w:val="cyan"/>
          <w:lang w:eastAsia="zh-CN"/>
        </w:rPr>
        <w:t xml:space="preserve"> for 5MHz + 5MHz bandwidth (Rel-12 and forward)</w:t>
      </w:r>
      <w:r>
        <w:tab/>
        <w:t>3365</w:t>
      </w:r>
    </w:p>
    <w:p w14:paraId="20005C9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</w:rPr>
        <w:t>9.1.20.2_1.1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</w:rPr>
        <w:t>Test purpose</w:t>
      </w:r>
      <w:r>
        <w:tab/>
        <w:t>3365</w:t>
      </w:r>
    </w:p>
    <w:p w14:paraId="48ED91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lastRenderedPageBreak/>
        <w:t>9.1.20.2_1.2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3365</w:t>
      </w:r>
    </w:p>
    <w:p w14:paraId="5CF4E57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9.1.20.2_1.3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3365</w:t>
      </w:r>
    </w:p>
    <w:p w14:paraId="3A142F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9.1.20.2_1.4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3365</w:t>
      </w:r>
    </w:p>
    <w:p w14:paraId="33691B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9.1.20.2_1.5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3366</w:t>
      </w:r>
    </w:p>
    <w:p w14:paraId="624C655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3367</w:t>
      </w:r>
    </w:p>
    <w:p w14:paraId="27D822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3367</w:t>
      </w:r>
    </w:p>
    <w:p w14:paraId="29AF8F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3367</w:t>
      </w:r>
    </w:p>
    <w:p w14:paraId="4F2C20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3367</w:t>
      </w:r>
    </w:p>
    <w:p w14:paraId="6AEEAD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3367</w:t>
      </w:r>
    </w:p>
    <w:p w14:paraId="617FC58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3367</w:t>
      </w:r>
    </w:p>
    <w:p w14:paraId="7DC995F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3368</w:t>
      </w:r>
    </w:p>
    <w:p w14:paraId="398C3C3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9.1.21.1_1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>T</w:t>
      </w:r>
      <w:r w:rsidRPr="00B44A29">
        <w:rPr>
          <w:highlight w:val="cyan"/>
        </w:rPr>
        <w:t xml:space="preserve">DD Absolute RSRP Accuracy </w:t>
      </w:r>
      <w:r w:rsidRPr="00B44A29">
        <w:rPr>
          <w:highlight w:val="cyan"/>
          <w:lang w:eastAsia="zh-CN"/>
        </w:rPr>
        <w:t xml:space="preserve">for </w:t>
      </w:r>
      <w:r w:rsidRPr="00B44A29">
        <w:rPr>
          <w:highlight w:val="cyan"/>
        </w:rPr>
        <w:t>E-UTRA Carrier Aggregation</w:t>
      </w:r>
      <w:r w:rsidRPr="00B44A29">
        <w:rPr>
          <w:highlight w:val="cyan"/>
          <w:lang w:eastAsia="zh-CN"/>
        </w:rPr>
        <w:t xml:space="preserve"> for 5MHz + 5MHz </w:t>
      </w:r>
      <w:r w:rsidRPr="00B44A29">
        <w:rPr>
          <w:highlight w:val="cyan"/>
        </w:rPr>
        <w:t>(Rel</w:t>
      </w:r>
      <w:r w:rsidRPr="00B44A29">
        <w:rPr>
          <w:highlight w:val="cyan"/>
        </w:rPr>
        <w:noBreakHyphen/>
        <w:t>1</w:t>
      </w:r>
      <w:r w:rsidRPr="00B44A29">
        <w:rPr>
          <w:highlight w:val="cyan"/>
          <w:lang w:eastAsia="zh-CN"/>
        </w:rPr>
        <w:t>2</w:t>
      </w:r>
      <w:r w:rsidRPr="00B44A29">
        <w:rPr>
          <w:highlight w:val="cyan"/>
        </w:rPr>
        <w:t xml:space="preserve"> and forward)</w:t>
      </w:r>
      <w:r>
        <w:tab/>
        <w:t>3369</w:t>
      </w:r>
    </w:p>
    <w:p w14:paraId="53EDF4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9.1.21.1_1.1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3369</w:t>
      </w:r>
    </w:p>
    <w:p w14:paraId="6ACF5D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3369</w:t>
      </w:r>
    </w:p>
    <w:p w14:paraId="304D23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3369</w:t>
      </w:r>
    </w:p>
    <w:p w14:paraId="1A61B7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3369</w:t>
      </w:r>
    </w:p>
    <w:p w14:paraId="31CB49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3369</w:t>
      </w:r>
    </w:p>
    <w:p w14:paraId="5EC342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3370</w:t>
      </w:r>
    </w:p>
    <w:p w14:paraId="03EC4A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3370</w:t>
      </w:r>
    </w:p>
    <w:p w14:paraId="1B03607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3370</w:t>
      </w:r>
    </w:p>
    <w:p w14:paraId="6B9833B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3370</w:t>
      </w:r>
    </w:p>
    <w:p w14:paraId="490574D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3371</w:t>
      </w:r>
    </w:p>
    <w:p w14:paraId="7160F3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3371</w:t>
      </w:r>
    </w:p>
    <w:p w14:paraId="2F650F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9.1.21.2_1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>T</w:t>
      </w:r>
      <w:r w:rsidRPr="00B44A29">
        <w:rPr>
          <w:highlight w:val="cyan"/>
        </w:rPr>
        <w:t xml:space="preserve">DD Relative RSRP Accuracy </w:t>
      </w:r>
      <w:r w:rsidRPr="00B44A29">
        <w:rPr>
          <w:highlight w:val="cyan"/>
          <w:lang w:eastAsia="zh-CN"/>
        </w:rPr>
        <w:t xml:space="preserve">for </w:t>
      </w:r>
      <w:r w:rsidRPr="00B44A29">
        <w:rPr>
          <w:highlight w:val="cyan"/>
        </w:rPr>
        <w:t>E-UTRA Carrier Aggregation</w:t>
      </w:r>
      <w:r w:rsidRPr="00B44A29">
        <w:rPr>
          <w:highlight w:val="cyan"/>
          <w:lang w:eastAsia="zh-CN"/>
        </w:rPr>
        <w:t xml:space="preserve"> for 5MHz + 5MHz </w:t>
      </w:r>
      <w:r w:rsidRPr="00B44A29">
        <w:rPr>
          <w:highlight w:val="cyan"/>
        </w:rPr>
        <w:t>(Rel-12 and forward)</w:t>
      </w:r>
      <w:r>
        <w:tab/>
        <w:t>3372</w:t>
      </w:r>
    </w:p>
    <w:p w14:paraId="53163D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9.1.21.2_1.1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3372</w:t>
      </w:r>
    </w:p>
    <w:p w14:paraId="174719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3372</w:t>
      </w:r>
    </w:p>
    <w:p w14:paraId="1DB04F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3372</w:t>
      </w:r>
    </w:p>
    <w:p w14:paraId="0FF4F1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3373</w:t>
      </w:r>
    </w:p>
    <w:p w14:paraId="42F2221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9.1.21.2_1.5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3373</w:t>
      </w:r>
    </w:p>
    <w:p w14:paraId="5E126BA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FDD-TDD RSRP Accuracy E-UTRA for Carrier Aggregation with PCell in FDD</w:t>
      </w:r>
      <w:r>
        <w:tab/>
        <w:t>3374</w:t>
      </w:r>
    </w:p>
    <w:p w14:paraId="03B9A2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3374</w:t>
      </w:r>
    </w:p>
    <w:p w14:paraId="03A8E7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3374</w:t>
      </w:r>
    </w:p>
    <w:p w14:paraId="01C6DC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3374</w:t>
      </w:r>
    </w:p>
    <w:p w14:paraId="44FB10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3377</w:t>
      </w:r>
    </w:p>
    <w:p w14:paraId="6EAE6B5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3377</w:t>
      </w:r>
    </w:p>
    <w:p w14:paraId="3459C1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3377</w:t>
      </w:r>
    </w:p>
    <w:p w14:paraId="726128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3378</w:t>
      </w:r>
    </w:p>
    <w:p w14:paraId="146C46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3378</w:t>
      </w:r>
    </w:p>
    <w:p w14:paraId="18C8F41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FDD-TDD RSRP Accuracy E-UTRA for Carrier Aggregation with PCell in TDD</w:t>
      </w:r>
      <w:r>
        <w:tab/>
        <w:t>3381</w:t>
      </w:r>
    </w:p>
    <w:p w14:paraId="7048B7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3381</w:t>
      </w:r>
    </w:p>
    <w:p w14:paraId="30BF01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3381</w:t>
      </w:r>
    </w:p>
    <w:p w14:paraId="2A9E96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3381</w:t>
      </w:r>
    </w:p>
    <w:p w14:paraId="2101F3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3383</w:t>
      </w:r>
    </w:p>
    <w:p w14:paraId="62F172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3383</w:t>
      </w:r>
    </w:p>
    <w:p w14:paraId="63C48E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3383</w:t>
      </w:r>
    </w:p>
    <w:p w14:paraId="06ACC0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3384</w:t>
      </w:r>
    </w:p>
    <w:p w14:paraId="2C55EF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3384</w:t>
      </w:r>
    </w:p>
    <w:p w14:paraId="77CAD64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TDD</w:t>
      </w:r>
      <w:r w:rsidRPr="00B44A29">
        <w:rPr>
          <w:rFonts w:eastAsia="SimSun"/>
          <w:lang w:eastAsia="zh-CN"/>
        </w:rPr>
        <w:t xml:space="preserve"> RSRP Accuracy for</w:t>
      </w:r>
      <w:r w:rsidRPr="00B44A29">
        <w:rPr>
          <w:rFonts w:eastAsia="SimSun"/>
        </w:rPr>
        <w:t xml:space="preserve"> E-UTRAN Carrier Aggregation</w:t>
      </w:r>
      <w:r w:rsidRPr="00B44A29">
        <w:rPr>
          <w:rFonts w:eastAsia="SimSun"/>
          <w:lang w:eastAsia="zh-CN"/>
        </w:rPr>
        <w:t xml:space="preserve"> for 20MHz + 10MHz</w:t>
      </w:r>
      <w:r>
        <w:tab/>
        <w:t>3387</w:t>
      </w:r>
    </w:p>
    <w:p w14:paraId="3B8A88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T</w:t>
      </w:r>
      <w:r w:rsidRPr="00B44A29">
        <w:rPr>
          <w:rFonts w:eastAsia="SimSun"/>
        </w:rPr>
        <w:t xml:space="preserve">DD Absolute RSRP Accuracy </w:t>
      </w:r>
      <w:r w:rsidRPr="00B44A29">
        <w:rPr>
          <w:rFonts w:eastAsia="SimSun"/>
          <w:lang w:eastAsia="zh-CN"/>
        </w:rPr>
        <w:t xml:space="preserve">for </w:t>
      </w:r>
      <w:r w:rsidRPr="00B44A29">
        <w:rPr>
          <w:rFonts w:eastAsia="SimSun"/>
        </w:rPr>
        <w:t>E-UTRA Carrier Aggregation</w:t>
      </w:r>
      <w:r w:rsidRPr="00B44A29">
        <w:rPr>
          <w:rFonts w:eastAsia="SimSun"/>
          <w:lang w:eastAsia="zh-CN"/>
        </w:rPr>
        <w:t xml:space="preserve"> for 20MHz + 10MHz</w:t>
      </w:r>
      <w:r>
        <w:tab/>
        <w:t>3387</w:t>
      </w:r>
    </w:p>
    <w:p w14:paraId="4C915D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3387</w:t>
      </w:r>
    </w:p>
    <w:p w14:paraId="7FC33C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3387</w:t>
      </w:r>
    </w:p>
    <w:p w14:paraId="0003D3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3387</w:t>
      </w:r>
    </w:p>
    <w:p w14:paraId="2DD63C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3387</w:t>
      </w:r>
    </w:p>
    <w:p w14:paraId="0EED39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3388</w:t>
      </w:r>
    </w:p>
    <w:p w14:paraId="3DD1465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T</w:t>
      </w:r>
      <w:r w:rsidRPr="00B44A29">
        <w:rPr>
          <w:rFonts w:eastAsia="SimSun"/>
        </w:rPr>
        <w:t xml:space="preserve">DD Absolute RSRP Accuracy </w:t>
      </w:r>
      <w:r w:rsidRPr="00B44A29">
        <w:rPr>
          <w:rFonts w:eastAsia="SimSun"/>
          <w:lang w:eastAsia="zh-CN"/>
        </w:rPr>
        <w:t xml:space="preserve">for </w:t>
      </w:r>
      <w:r w:rsidRPr="00B44A29">
        <w:rPr>
          <w:rFonts w:eastAsia="SimSun"/>
        </w:rPr>
        <w:t>E-UTRA Carrier Aggregation</w:t>
      </w:r>
      <w:r w:rsidRPr="00B44A29">
        <w:rPr>
          <w:rFonts w:eastAsia="SimSun"/>
          <w:lang w:eastAsia="zh-CN"/>
        </w:rPr>
        <w:t xml:space="preserve"> for 20MHz + 10MHz </w:t>
      </w:r>
      <w:r w:rsidRPr="00B44A29">
        <w:rPr>
          <w:rFonts w:eastAsia="SimSun"/>
        </w:rPr>
        <w:t>(Rel</w:t>
      </w:r>
      <w:r w:rsidRPr="00B44A29">
        <w:rPr>
          <w:rFonts w:eastAsia="SimSun"/>
        </w:rPr>
        <w:noBreakHyphen/>
        <w:t>1</w:t>
      </w:r>
      <w:r w:rsidRPr="00B44A29">
        <w:rPr>
          <w:rFonts w:eastAsia="SimSun"/>
          <w:lang w:eastAsia="zh-CN"/>
        </w:rPr>
        <w:t>2</w:t>
      </w:r>
      <w:r w:rsidRPr="00B44A29">
        <w:rPr>
          <w:rFonts w:eastAsia="SimSun"/>
        </w:rPr>
        <w:t xml:space="preserve"> and forward)</w:t>
      </w:r>
      <w:r>
        <w:tab/>
        <w:t>3389</w:t>
      </w:r>
    </w:p>
    <w:p w14:paraId="208517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3389</w:t>
      </w:r>
    </w:p>
    <w:p w14:paraId="2CE9CDF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3389</w:t>
      </w:r>
    </w:p>
    <w:p w14:paraId="20905F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3389</w:t>
      </w:r>
    </w:p>
    <w:p w14:paraId="5D9BE83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lastRenderedPageBreak/>
        <w:t>9.1.24.1_1.4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3389</w:t>
      </w:r>
    </w:p>
    <w:p w14:paraId="412771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3390</w:t>
      </w:r>
    </w:p>
    <w:p w14:paraId="213BE8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T</w:t>
      </w:r>
      <w:r w:rsidRPr="00B44A29">
        <w:rPr>
          <w:rFonts w:eastAsia="SimSun"/>
        </w:rPr>
        <w:t xml:space="preserve">DD Relative RSRP Accuracy </w:t>
      </w:r>
      <w:r w:rsidRPr="00B44A29">
        <w:rPr>
          <w:rFonts w:eastAsia="SimSun"/>
          <w:lang w:eastAsia="zh-CN"/>
        </w:rPr>
        <w:t xml:space="preserve">for </w:t>
      </w:r>
      <w:r w:rsidRPr="00B44A29">
        <w:rPr>
          <w:rFonts w:eastAsia="SimSun"/>
        </w:rPr>
        <w:t>E-UTRA Carrier Aggregation</w:t>
      </w:r>
      <w:r w:rsidRPr="00B44A29">
        <w:rPr>
          <w:rFonts w:eastAsia="SimSun"/>
          <w:lang w:eastAsia="zh-CN"/>
        </w:rPr>
        <w:t xml:space="preserve"> for 20MHz + 10MHz</w:t>
      </w:r>
      <w:r>
        <w:tab/>
        <w:t>3391</w:t>
      </w:r>
    </w:p>
    <w:p w14:paraId="124876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3391</w:t>
      </w:r>
    </w:p>
    <w:p w14:paraId="00F4E5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3391</w:t>
      </w:r>
    </w:p>
    <w:p w14:paraId="4E24BD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3391</w:t>
      </w:r>
    </w:p>
    <w:p w14:paraId="728FC7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3392</w:t>
      </w:r>
    </w:p>
    <w:p w14:paraId="10F624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9.1.24.2.5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3392</w:t>
      </w:r>
    </w:p>
    <w:p w14:paraId="4DD19C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9.1.24.2_1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3393</w:t>
      </w:r>
    </w:p>
    <w:p w14:paraId="7D6EBB6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9.1.24.2_1.1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3393</w:t>
      </w:r>
    </w:p>
    <w:p w14:paraId="1C18993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9.1.24.2_1.2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3393</w:t>
      </w:r>
    </w:p>
    <w:p w14:paraId="76BAA6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9.1.24.2_1.3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3394</w:t>
      </w:r>
    </w:p>
    <w:p w14:paraId="718D911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9.1.24.2_1.4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3394</w:t>
      </w:r>
    </w:p>
    <w:p w14:paraId="5F03B52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9.1.24.2_1.5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3394</w:t>
      </w:r>
    </w:p>
    <w:p w14:paraId="2C49BA5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3395</w:t>
      </w:r>
    </w:p>
    <w:p w14:paraId="237E6A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3395</w:t>
      </w:r>
    </w:p>
    <w:p w14:paraId="43C01B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3395</w:t>
      </w:r>
    </w:p>
    <w:p w14:paraId="3BE64B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3395</w:t>
      </w:r>
    </w:p>
    <w:p w14:paraId="0CF1E8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3397</w:t>
      </w:r>
    </w:p>
    <w:p w14:paraId="3775B4C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3397</w:t>
      </w:r>
    </w:p>
    <w:p w14:paraId="39A5767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3397</w:t>
      </w:r>
    </w:p>
    <w:p w14:paraId="1BBF49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3398</w:t>
      </w:r>
    </w:p>
    <w:p w14:paraId="146E583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3399</w:t>
      </w:r>
    </w:p>
    <w:p w14:paraId="683B113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3400</w:t>
      </w:r>
    </w:p>
    <w:p w14:paraId="3D115A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3400</w:t>
      </w:r>
    </w:p>
    <w:p w14:paraId="5DC9DEA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26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3400</w:t>
      </w:r>
    </w:p>
    <w:p w14:paraId="24708E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26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3400</w:t>
      </w:r>
    </w:p>
    <w:p w14:paraId="0D19B3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26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3401</w:t>
      </w:r>
    </w:p>
    <w:p w14:paraId="2DFAC9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26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3401</w:t>
      </w:r>
    </w:p>
    <w:p w14:paraId="091676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26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3401</w:t>
      </w:r>
    </w:p>
    <w:p w14:paraId="3DD41D2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26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3401</w:t>
      </w:r>
    </w:p>
    <w:p w14:paraId="0D6FF5A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26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3402</w:t>
      </w:r>
    </w:p>
    <w:p w14:paraId="1B2FEB4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3403</w:t>
      </w:r>
    </w:p>
    <w:p w14:paraId="1860B91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9.1.27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3403</w:t>
      </w:r>
    </w:p>
    <w:p w14:paraId="51A95BB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3403</w:t>
      </w:r>
    </w:p>
    <w:p w14:paraId="6930ED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3404</w:t>
      </w:r>
    </w:p>
    <w:p w14:paraId="151415C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3405</w:t>
      </w:r>
    </w:p>
    <w:p w14:paraId="3E952C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3405</w:t>
      </w:r>
    </w:p>
    <w:p w14:paraId="7BCD420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3406</w:t>
      </w:r>
    </w:p>
    <w:p w14:paraId="0C6A9B1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3406</w:t>
      </w:r>
    </w:p>
    <w:p w14:paraId="70CBF90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3407</w:t>
      </w:r>
    </w:p>
    <w:p w14:paraId="5C1E36B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3409</w:t>
      </w:r>
    </w:p>
    <w:p w14:paraId="0E2535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9.1.28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3409</w:t>
      </w:r>
    </w:p>
    <w:p w14:paraId="44911C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8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3409</w:t>
      </w:r>
    </w:p>
    <w:p w14:paraId="0E0069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8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3410</w:t>
      </w:r>
    </w:p>
    <w:p w14:paraId="40E7692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8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3410</w:t>
      </w:r>
    </w:p>
    <w:p w14:paraId="08BA30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8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3410</w:t>
      </w:r>
    </w:p>
    <w:p w14:paraId="69E81EB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8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3410</w:t>
      </w:r>
    </w:p>
    <w:p w14:paraId="08EF8C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28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3410</w:t>
      </w:r>
    </w:p>
    <w:p w14:paraId="68F4B1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8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3411</w:t>
      </w:r>
    </w:p>
    <w:p w14:paraId="0E3CD2A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3413</w:t>
      </w:r>
    </w:p>
    <w:p w14:paraId="4E6A0D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3413</w:t>
      </w:r>
    </w:p>
    <w:p w14:paraId="55A660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3413</w:t>
      </w:r>
    </w:p>
    <w:p w14:paraId="6AC44E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3413</w:t>
      </w:r>
    </w:p>
    <w:p w14:paraId="080842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3415</w:t>
      </w:r>
    </w:p>
    <w:p w14:paraId="3FFAC95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3415</w:t>
      </w:r>
    </w:p>
    <w:p w14:paraId="130A13E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3415</w:t>
      </w:r>
    </w:p>
    <w:p w14:paraId="04A93D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3416</w:t>
      </w:r>
    </w:p>
    <w:p w14:paraId="6BBBBC9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3417</w:t>
      </w:r>
    </w:p>
    <w:p w14:paraId="1C3E069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intra-frequency absolute and relative CSI-RSRP accuracies in CSI-RS based discovery signal</w:t>
      </w:r>
      <w:r>
        <w:tab/>
        <w:t>3419</w:t>
      </w:r>
    </w:p>
    <w:p w14:paraId="128F380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9.1.30.1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3419</w:t>
      </w:r>
    </w:p>
    <w:p w14:paraId="1B6448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3419</w:t>
      </w:r>
    </w:p>
    <w:p w14:paraId="714B4F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3419</w:t>
      </w:r>
    </w:p>
    <w:p w14:paraId="7125661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3419</w:t>
      </w:r>
    </w:p>
    <w:p w14:paraId="42CB5B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3419</w:t>
      </w:r>
    </w:p>
    <w:p w14:paraId="0E70C6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3420</w:t>
      </w:r>
    </w:p>
    <w:p w14:paraId="177F193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3420</w:t>
      </w:r>
    </w:p>
    <w:p w14:paraId="01F66F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3421</w:t>
      </w:r>
    </w:p>
    <w:p w14:paraId="66224CA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FDD-FDD inter-frequency absolute and relative CSI-RSRP accuracies in CSI-RS based discovery signal</w:t>
      </w:r>
      <w:r>
        <w:tab/>
        <w:t>3423</w:t>
      </w:r>
    </w:p>
    <w:p w14:paraId="4CE2EF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3423</w:t>
      </w:r>
    </w:p>
    <w:p w14:paraId="391BE2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3423</w:t>
      </w:r>
    </w:p>
    <w:p w14:paraId="7DCDC65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3423</w:t>
      </w:r>
    </w:p>
    <w:p w14:paraId="5A3F7A2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3425</w:t>
      </w:r>
    </w:p>
    <w:p w14:paraId="503F30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3425</w:t>
      </w:r>
    </w:p>
    <w:p w14:paraId="23448B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3425</w:t>
      </w:r>
    </w:p>
    <w:p w14:paraId="179655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3426</w:t>
      </w:r>
    </w:p>
    <w:p w14:paraId="7D550D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3427</w:t>
      </w:r>
    </w:p>
    <w:p w14:paraId="4304FC3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TDD-TDD inter-frequency absolute and relative CSI-RSRP accuracies in CSI-RS based discovery signal</w:t>
      </w:r>
      <w:r>
        <w:tab/>
        <w:t>3429</w:t>
      </w:r>
    </w:p>
    <w:p w14:paraId="314CBB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3429</w:t>
      </w:r>
    </w:p>
    <w:p w14:paraId="67B6589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3429</w:t>
      </w:r>
    </w:p>
    <w:p w14:paraId="597244A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3429</w:t>
      </w:r>
    </w:p>
    <w:p w14:paraId="0FC03DF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3429</w:t>
      </w:r>
    </w:p>
    <w:p w14:paraId="5D1606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3429</w:t>
      </w:r>
    </w:p>
    <w:p w14:paraId="30FB61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3430</w:t>
      </w:r>
    </w:p>
    <w:p w14:paraId="36CDD7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3430</w:t>
      </w:r>
    </w:p>
    <w:p w14:paraId="11E22BA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3431</w:t>
      </w:r>
    </w:p>
    <w:p w14:paraId="2CB10C6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3433</w:t>
      </w:r>
    </w:p>
    <w:p w14:paraId="1F3636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9.1.33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3433</w:t>
      </w:r>
    </w:p>
    <w:p w14:paraId="7DD74BE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3433</w:t>
      </w:r>
    </w:p>
    <w:p w14:paraId="478711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3433</w:t>
      </w:r>
    </w:p>
    <w:p w14:paraId="23BE7F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3435</w:t>
      </w:r>
    </w:p>
    <w:p w14:paraId="5E1D08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3435</w:t>
      </w:r>
    </w:p>
    <w:p w14:paraId="1ACB2EB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3436</w:t>
      </w:r>
    </w:p>
    <w:p w14:paraId="7FCB37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3436</w:t>
      </w:r>
    </w:p>
    <w:p w14:paraId="3210DB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3437</w:t>
      </w:r>
    </w:p>
    <w:p w14:paraId="4BC9ECF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T</w:t>
      </w:r>
      <w:r w:rsidRPr="00B44A29">
        <w:rPr>
          <w:rFonts w:eastAsia="SimSun"/>
        </w:rPr>
        <w:t>DD absolute and relative RSRP accuracies for E-UTRAN Carrier Aggregation in CRS based discovery signal</w:t>
      </w:r>
      <w:r>
        <w:tab/>
        <w:t>3439</w:t>
      </w:r>
    </w:p>
    <w:p w14:paraId="1C95D39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9.1.34</w:t>
      </w:r>
      <w:r w:rsidRPr="00B44A29">
        <w:rPr>
          <w:rFonts w:eastAsia="SimSu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3439</w:t>
      </w:r>
    </w:p>
    <w:p w14:paraId="3AE349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3440</w:t>
      </w:r>
    </w:p>
    <w:p w14:paraId="3C8F76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3440</w:t>
      </w:r>
    </w:p>
    <w:p w14:paraId="66B94D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3440</w:t>
      </w:r>
    </w:p>
    <w:p w14:paraId="6DD540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Initial conditions</w:t>
      </w:r>
      <w:r>
        <w:tab/>
        <w:t>3440</w:t>
      </w:r>
    </w:p>
    <w:p w14:paraId="2912AE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procedure</w:t>
      </w:r>
      <w:r>
        <w:tab/>
        <w:t>3440</w:t>
      </w:r>
    </w:p>
    <w:p w14:paraId="4CAC6EE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Message contents</w:t>
      </w:r>
      <w:r>
        <w:tab/>
        <w:t>3440</w:t>
      </w:r>
    </w:p>
    <w:p w14:paraId="0E27A4F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9.1.34.5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3441</w:t>
      </w:r>
    </w:p>
    <w:p w14:paraId="21F0FDD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3443</w:t>
      </w:r>
    </w:p>
    <w:p w14:paraId="3546CD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3443</w:t>
      </w:r>
    </w:p>
    <w:p w14:paraId="784AD5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3443</w:t>
      </w:r>
    </w:p>
    <w:p w14:paraId="69F9FF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3443</w:t>
      </w:r>
    </w:p>
    <w:p w14:paraId="36B9A7A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3445</w:t>
      </w:r>
    </w:p>
    <w:p w14:paraId="0B6192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3445</w:t>
      </w:r>
    </w:p>
    <w:p w14:paraId="392BE0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3446</w:t>
      </w:r>
    </w:p>
    <w:p w14:paraId="63560C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3446</w:t>
      </w:r>
    </w:p>
    <w:p w14:paraId="7727C6C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3448</w:t>
      </w:r>
    </w:p>
    <w:p w14:paraId="4C01B2E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3451</w:t>
      </w:r>
    </w:p>
    <w:p w14:paraId="783A51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3451</w:t>
      </w:r>
    </w:p>
    <w:p w14:paraId="7050551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9.1.36.2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3451</w:t>
      </w:r>
    </w:p>
    <w:p w14:paraId="54DE55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3451</w:t>
      </w:r>
    </w:p>
    <w:p w14:paraId="707BA9D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3451</w:t>
      </w:r>
    </w:p>
    <w:p w14:paraId="532E82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3451</w:t>
      </w:r>
    </w:p>
    <w:p w14:paraId="3A60B8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3452</w:t>
      </w:r>
    </w:p>
    <w:p w14:paraId="2BA424B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3452</w:t>
      </w:r>
    </w:p>
    <w:p w14:paraId="53220DB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3454</w:t>
      </w:r>
    </w:p>
    <w:p w14:paraId="5C7457DA" w14:textId="77777777" w:rsidR="00662A5C" w:rsidRPr="00D17B37" w:rsidRDefault="00662A5C">
      <w:pPr>
        <w:pStyle w:val="TOC3"/>
        <w:tabs>
          <w:tab w:val="left" w:pos="1701"/>
        </w:tabs>
        <w:rPr>
          <w:rFonts w:ascii="Calibri" w:hAnsi="Calibri"/>
          <w:sz w:val="22"/>
          <w:szCs w:val="22"/>
          <w:lang w:eastAsia="en-GB"/>
        </w:rPr>
      </w:pPr>
      <w:r>
        <w:t>9.1.37 to 9.1.40_1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3456</w:t>
      </w:r>
    </w:p>
    <w:p w14:paraId="765B3F8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FD-FDD Intra frequency RSRP Accuracy for UE category 0</w:t>
      </w:r>
      <w:r>
        <w:tab/>
        <w:t>3456</w:t>
      </w:r>
    </w:p>
    <w:p w14:paraId="25A014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FD-FDD Intra Frequency Absolute RSRP Accuracy for UE category 0</w:t>
      </w:r>
      <w:r>
        <w:tab/>
        <w:t>3456</w:t>
      </w:r>
    </w:p>
    <w:p w14:paraId="0944132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3456</w:t>
      </w:r>
    </w:p>
    <w:p w14:paraId="13A038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3456</w:t>
      </w:r>
    </w:p>
    <w:p w14:paraId="04AB3F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3456</w:t>
      </w:r>
    </w:p>
    <w:p w14:paraId="38BB9E7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3457</w:t>
      </w:r>
    </w:p>
    <w:p w14:paraId="10BA68B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3459</w:t>
      </w:r>
    </w:p>
    <w:p w14:paraId="5A50CE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FD-FDD Intra Frequency Relative RSRP Accuracy for UE category 0</w:t>
      </w:r>
      <w:r>
        <w:tab/>
        <w:t>3461</w:t>
      </w:r>
    </w:p>
    <w:p w14:paraId="6915057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3461</w:t>
      </w:r>
    </w:p>
    <w:p w14:paraId="668022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3461</w:t>
      </w:r>
    </w:p>
    <w:p w14:paraId="5CBBCBB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3461</w:t>
      </w:r>
    </w:p>
    <w:p w14:paraId="2B8291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3462</w:t>
      </w:r>
    </w:p>
    <w:p w14:paraId="4B2253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3463</w:t>
      </w:r>
    </w:p>
    <w:p w14:paraId="7EF3DAB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Intra frequency RSRP Accuracy for UE category 0</w:t>
      </w:r>
      <w:r>
        <w:tab/>
        <w:t>3466</w:t>
      </w:r>
    </w:p>
    <w:p w14:paraId="6C1B9DB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Intra Frequency Absolute RSRP Accuracy for UE category 0</w:t>
      </w:r>
      <w:r>
        <w:tab/>
        <w:t>3466</w:t>
      </w:r>
    </w:p>
    <w:p w14:paraId="7A7F391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3466</w:t>
      </w:r>
    </w:p>
    <w:p w14:paraId="7DBE3B0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3466</w:t>
      </w:r>
    </w:p>
    <w:p w14:paraId="05EBC9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3466</w:t>
      </w:r>
    </w:p>
    <w:p w14:paraId="418D9A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3467</w:t>
      </w:r>
    </w:p>
    <w:p w14:paraId="707377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3468</w:t>
      </w:r>
    </w:p>
    <w:p w14:paraId="18CA99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Intra Frequency Relative RSRP Accuracy for UE category 0</w:t>
      </w:r>
      <w:r>
        <w:tab/>
        <w:t>3470</w:t>
      </w:r>
    </w:p>
    <w:p w14:paraId="2F6EB3B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3470</w:t>
      </w:r>
    </w:p>
    <w:p w14:paraId="44F137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3471</w:t>
      </w:r>
    </w:p>
    <w:p w14:paraId="74EB9A1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3471</w:t>
      </w:r>
    </w:p>
    <w:p w14:paraId="0D836E1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3472</w:t>
      </w:r>
    </w:p>
    <w:p w14:paraId="0622A3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9.1.42.2.5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3473</w:t>
      </w:r>
    </w:p>
    <w:p w14:paraId="79E15C0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 frequency RSRP Accuracy for UE category 0</w:t>
      </w:r>
      <w:r>
        <w:tab/>
        <w:t>3475</w:t>
      </w:r>
    </w:p>
    <w:p w14:paraId="559387E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 Frequency Absolute RSRP Accuracy for UE category 0</w:t>
      </w:r>
      <w:r>
        <w:tab/>
        <w:t>3475</w:t>
      </w:r>
    </w:p>
    <w:p w14:paraId="17D268C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3475</w:t>
      </w:r>
    </w:p>
    <w:p w14:paraId="7E0AD11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3475</w:t>
      </w:r>
    </w:p>
    <w:p w14:paraId="00054D8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3476</w:t>
      </w:r>
    </w:p>
    <w:p w14:paraId="667C27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3477</w:t>
      </w:r>
    </w:p>
    <w:p w14:paraId="4415BBC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3478</w:t>
      </w:r>
    </w:p>
    <w:p w14:paraId="10D14D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 Frequency Relative RSRP Accuracy for UE category 0</w:t>
      </w:r>
      <w:r>
        <w:tab/>
        <w:t>3480</w:t>
      </w:r>
    </w:p>
    <w:p w14:paraId="4888DF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3480</w:t>
      </w:r>
    </w:p>
    <w:p w14:paraId="45F8DC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3480</w:t>
      </w:r>
    </w:p>
    <w:p w14:paraId="772BB0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3480</w:t>
      </w:r>
    </w:p>
    <w:p w14:paraId="6212DC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3481</w:t>
      </w:r>
    </w:p>
    <w:p w14:paraId="089B7A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3482</w:t>
      </w:r>
    </w:p>
    <w:p w14:paraId="4FA52D84" w14:textId="77777777" w:rsidR="00662A5C" w:rsidRPr="00D17B37" w:rsidRDefault="00662A5C">
      <w:pPr>
        <w:pStyle w:val="TOC3"/>
        <w:tabs>
          <w:tab w:val="left" w:pos="1701"/>
        </w:tabs>
        <w:rPr>
          <w:rFonts w:ascii="Calibri" w:hAnsi="Calibri"/>
          <w:sz w:val="22"/>
          <w:szCs w:val="22"/>
          <w:lang w:eastAsia="en-GB"/>
        </w:rPr>
      </w:pPr>
      <w:r>
        <w:t>9.1.44 to 9.1.51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3484</w:t>
      </w:r>
    </w:p>
    <w:p w14:paraId="0ED00C0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FD-FDD RSRP Intra frequency case for BL/CE UE in CEModeA</w:t>
      </w:r>
      <w:r>
        <w:tab/>
        <w:t>3484</w:t>
      </w:r>
    </w:p>
    <w:p w14:paraId="5E6A31A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3484</w:t>
      </w:r>
    </w:p>
    <w:p w14:paraId="2B00781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3484</w:t>
      </w:r>
    </w:p>
    <w:p w14:paraId="4C0CC8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3484</w:t>
      </w:r>
    </w:p>
    <w:p w14:paraId="21693A4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3486</w:t>
      </w:r>
    </w:p>
    <w:p w14:paraId="5CEE53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3486</w:t>
      </w:r>
    </w:p>
    <w:p w14:paraId="3E0319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3486</w:t>
      </w:r>
    </w:p>
    <w:p w14:paraId="17F9C16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3487</w:t>
      </w:r>
    </w:p>
    <w:p w14:paraId="637C3B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3488</w:t>
      </w:r>
    </w:p>
    <w:p w14:paraId="3007072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HD-FDD RSRP Intra frequency case for BL/CE UE in CEModeA</w:t>
      </w:r>
      <w:r>
        <w:tab/>
        <w:t>3490</w:t>
      </w:r>
    </w:p>
    <w:p w14:paraId="18A9D08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3490</w:t>
      </w:r>
    </w:p>
    <w:p w14:paraId="45B102A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3490</w:t>
      </w:r>
    </w:p>
    <w:p w14:paraId="32BFFB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3490</w:t>
      </w:r>
    </w:p>
    <w:p w14:paraId="0A2A570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lastRenderedPageBreak/>
        <w:t>9.1.53.4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3490</w:t>
      </w:r>
    </w:p>
    <w:p w14:paraId="1559BD0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3490</w:t>
      </w:r>
    </w:p>
    <w:p w14:paraId="2EB5775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TDD RSRP Intra frequency case for BL/CE UE in CEModeA</w:t>
      </w:r>
      <w:r>
        <w:tab/>
        <w:t>3493</w:t>
      </w:r>
    </w:p>
    <w:p w14:paraId="02AFBD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3493</w:t>
      </w:r>
    </w:p>
    <w:p w14:paraId="2B10B3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3493</w:t>
      </w:r>
    </w:p>
    <w:p w14:paraId="3AD3076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3493</w:t>
      </w:r>
    </w:p>
    <w:p w14:paraId="4CD0D5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3493</w:t>
      </w:r>
    </w:p>
    <w:p w14:paraId="02923E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3493</w:t>
      </w:r>
    </w:p>
    <w:p w14:paraId="3F63B3A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FS3 Intra frequency absolute and relative RSRP accuracies with FDD PCell</w:t>
      </w:r>
      <w:r>
        <w:tab/>
        <w:t>3495</w:t>
      </w:r>
    </w:p>
    <w:p w14:paraId="6EF0886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3495</w:t>
      </w:r>
    </w:p>
    <w:p w14:paraId="1CACD93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3495</w:t>
      </w:r>
    </w:p>
    <w:p w14:paraId="2E16D7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3495</w:t>
      </w:r>
    </w:p>
    <w:p w14:paraId="3D55F0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3497</w:t>
      </w:r>
    </w:p>
    <w:p w14:paraId="2508095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3497</w:t>
      </w:r>
    </w:p>
    <w:p w14:paraId="405A26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3497</w:t>
      </w:r>
    </w:p>
    <w:p w14:paraId="5D8E0BD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3498</w:t>
      </w:r>
    </w:p>
    <w:p w14:paraId="2D68FA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3498</w:t>
      </w:r>
    </w:p>
    <w:p w14:paraId="2F5AAC8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FS3 Intra frequency absolute and relative RSRP accuracies with TDD PCell</w:t>
      </w:r>
      <w:r>
        <w:tab/>
        <w:t>3501</w:t>
      </w:r>
    </w:p>
    <w:p w14:paraId="449903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3501</w:t>
      </w:r>
    </w:p>
    <w:p w14:paraId="3D3353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3501</w:t>
      </w:r>
    </w:p>
    <w:p w14:paraId="750F48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3501</w:t>
      </w:r>
    </w:p>
    <w:p w14:paraId="6651B2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3503</w:t>
      </w:r>
    </w:p>
    <w:p w14:paraId="672E61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3503</w:t>
      </w:r>
    </w:p>
    <w:p w14:paraId="795DCD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3504</w:t>
      </w:r>
    </w:p>
    <w:p w14:paraId="1E98D5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3504</w:t>
      </w:r>
    </w:p>
    <w:p w14:paraId="683E30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3504</w:t>
      </w:r>
    </w:p>
    <w:p w14:paraId="34C5047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FD-FDD RSRP Intra</w:t>
      </w:r>
      <w:r w:rsidRPr="00B44A29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3507</w:t>
      </w:r>
    </w:p>
    <w:p w14:paraId="0549EC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3507</w:t>
      </w:r>
    </w:p>
    <w:p w14:paraId="00079F5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3507</w:t>
      </w:r>
    </w:p>
    <w:p w14:paraId="3F780DE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3507</w:t>
      </w:r>
    </w:p>
    <w:p w14:paraId="7BB9BC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3509</w:t>
      </w:r>
    </w:p>
    <w:p w14:paraId="1F7D4AA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Initial conditions</w:t>
      </w:r>
      <w:r>
        <w:tab/>
        <w:t>3509</w:t>
      </w:r>
    </w:p>
    <w:p w14:paraId="24A4D78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procedure</w:t>
      </w:r>
      <w:r>
        <w:tab/>
        <w:t>3510</w:t>
      </w:r>
    </w:p>
    <w:p w14:paraId="62ED5C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Message contents</w:t>
      </w:r>
      <w:r>
        <w:tab/>
        <w:t>3510</w:t>
      </w:r>
    </w:p>
    <w:p w14:paraId="470115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3511</w:t>
      </w:r>
    </w:p>
    <w:p w14:paraId="0FAF1C4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 w:cs="v4.2.0"/>
          <w:snapToGrid w:val="0"/>
        </w:rPr>
        <w:t>HD-FDD RSRP Intra frequency case for BL/CE UE in CEModeB</w:t>
      </w:r>
      <w:r>
        <w:tab/>
        <w:t>3514</w:t>
      </w:r>
    </w:p>
    <w:p w14:paraId="4BDC23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3514</w:t>
      </w:r>
    </w:p>
    <w:p w14:paraId="5750E4C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3514</w:t>
      </w:r>
    </w:p>
    <w:p w14:paraId="5564C2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3514</w:t>
      </w:r>
    </w:p>
    <w:p w14:paraId="1588F1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description</w:t>
      </w:r>
      <w:r>
        <w:tab/>
        <w:t>3515</w:t>
      </w:r>
    </w:p>
    <w:p w14:paraId="419AC23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9.1.58.5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requirement</w:t>
      </w:r>
      <w:r>
        <w:tab/>
        <w:t>3515</w:t>
      </w:r>
    </w:p>
    <w:p w14:paraId="6918AB4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9.1.59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 RSRP Intra frequency case for BL/CE UE in CEModeB</w:t>
      </w:r>
      <w:r>
        <w:tab/>
        <w:t>3517</w:t>
      </w:r>
    </w:p>
    <w:p w14:paraId="726F24E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3517</w:t>
      </w:r>
    </w:p>
    <w:p w14:paraId="2CE7533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3518</w:t>
      </w:r>
    </w:p>
    <w:p w14:paraId="416F24C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3518</w:t>
      </w:r>
    </w:p>
    <w:p w14:paraId="5FE336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3518</w:t>
      </w:r>
    </w:p>
    <w:p w14:paraId="2AB7FD4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3518</w:t>
      </w:r>
    </w:p>
    <w:p w14:paraId="6F7D4A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3518</w:t>
      </w:r>
    </w:p>
    <w:p w14:paraId="349F7D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3518</w:t>
      </w:r>
    </w:p>
    <w:p w14:paraId="659499A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3518</w:t>
      </w:r>
    </w:p>
    <w:p w14:paraId="10D7654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3520</w:t>
      </w:r>
    </w:p>
    <w:p w14:paraId="325409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3520</w:t>
      </w:r>
    </w:p>
    <w:p w14:paraId="5D0F07A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3520</w:t>
      </w:r>
    </w:p>
    <w:p w14:paraId="24A61B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3520</w:t>
      </w:r>
    </w:p>
    <w:p w14:paraId="136BFC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3521</w:t>
      </w:r>
    </w:p>
    <w:p w14:paraId="30CC7F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3521</w:t>
      </w:r>
    </w:p>
    <w:p w14:paraId="304A406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3522</w:t>
      </w:r>
    </w:p>
    <w:p w14:paraId="2B965A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3522</w:t>
      </w:r>
    </w:p>
    <w:p w14:paraId="422491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3524</w:t>
      </w:r>
    </w:p>
    <w:p w14:paraId="0FDD91F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3527</w:t>
      </w:r>
    </w:p>
    <w:p w14:paraId="423670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3527</w:t>
      </w:r>
    </w:p>
    <w:p w14:paraId="3D9327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9.1.61.2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3527</w:t>
      </w:r>
    </w:p>
    <w:p w14:paraId="51573D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3527</w:t>
      </w:r>
    </w:p>
    <w:p w14:paraId="1ADFBF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3529</w:t>
      </w:r>
    </w:p>
    <w:p w14:paraId="14C472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3529</w:t>
      </w:r>
    </w:p>
    <w:p w14:paraId="4F7599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3529</w:t>
      </w:r>
    </w:p>
    <w:p w14:paraId="6D94CB2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3530</w:t>
      </w:r>
    </w:p>
    <w:p w14:paraId="00425A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3530</w:t>
      </w:r>
    </w:p>
    <w:p w14:paraId="0C86930D" w14:textId="77777777" w:rsidR="00662A5C" w:rsidRPr="00D17B37" w:rsidRDefault="00662A5C">
      <w:pPr>
        <w:pStyle w:val="TOC3"/>
        <w:tabs>
          <w:tab w:val="left" w:pos="1701"/>
        </w:tabs>
        <w:rPr>
          <w:rFonts w:ascii="Calibri" w:hAnsi="Calibri"/>
          <w:sz w:val="22"/>
          <w:szCs w:val="22"/>
          <w:lang w:eastAsia="en-GB"/>
        </w:rPr>
      </w:pPr>
      <w:r>
        <w:t>9.1.62 to 9.1.67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3532</w:t>
      </w:r>
    </w:p>
    <w:p w14:paraId="21C40EC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3533</w:t>
      </w:r>
    </w:p>
    <w:p w14:paraId="79779A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3533</w:t>
      </w:r>
    </w:p>
    <w:p w14:paraId="7C7CCBD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3533</w:t>
      </w:r>
    </w:p>
    <w:p w14:paraId="5AA3E3B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3533</w:t>
      </w:r>
    </w:p>
    <w:p w14:paraId="5C63FF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3535</w:t>
      </w:r>
    </w:p>
    <w:p w14:paraId="033E92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3535</w:t>
      </w:r>
    </w:p>
    <w:p w14:paraId="1296E84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3536</w:t>
      </w:r>
    </w:p>
    <w:p w14:paraId="425910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3537</w:t>
      </w:r>
    </w:p>
    <w:p w14:paraId="6DD0999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3537</w:t>
      </w:r>
    </w:p>
    <w:p w14:paraId="76A2621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4 DL RSRP for E-UTRAN in Carrier Aggregation with generic duplex modes</w:t>
      </w:r>
      <w:r>
        <w:tab/>
        <w:t>3542</w:t>
      </w:r>
    </w:p>
    <w:p w14:paraId="4E9929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3542</w:t>
      </w:r>
    </w:p>
    <w:p w14:paraId="64D523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3542</w:t>
      </w:r>
    </w:p>
    <w:p w14:paraId="5FCBB78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3542</w:t>
      </w:r>
    </w:p>
    <w:p w14:paraId="254CB5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3544</w:t>
      </w:r>
    </w:p>
    <w:p w14:paraId="0ADBA1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3544</w:t>
      </w:r>
    </w:p>
    <w:p w14:paraId="26DD04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3545</w:t>
      </w:r>
    </w:p>
    <w:p w14:paraId="07FFE0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9.1.69.4.3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3546</w:t>
      </w:r>
    </w:p>
    <w:p w14:paraId="7E60077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9.1.69.5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3546</w:t>
      </w:r>
    </w:p>
    <w:p w14:paraId="450A544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9.1.70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3553</w:t>
      </w:r>
    </w:p>
    <w:p w14:paraId="384F82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3553</w:t>
      </w:r>
    </w:p>
    <w:p w14:paraId="5D5BD05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3553</w:t>
      </w:r>
    </w:p>
    <w:p w14:paraId="2654901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3553</w:t>
      </w:r>
    </w:p>
    <w:p w14:paraId="1527BC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3556</w:t>
      </w:r>
    </w:p>
    <w:p w14:paraId="307E5D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3556</w:t>
      </w:r>
    </w:p>
    <w:p w14:paraId="7ADA3A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3556</w:t>
      </w:r>
    </w:p>
    <w:p w14:paraId="20FACB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9.1.70.4.3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3557</w:t>
      </w:r>
    </w:p>
    <w:p w14:paraId="506663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3558</w:t>
      </w:r>
    </w:p>
    <w:p w14:paraId="0312894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  <w:lang w:eastAsia="ja-JP"/>
        </w:rPr>
        <w:t>9.1.71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  <w:lang w:eastAsia="ja-JP"/>
        </w:rPr>
        <w:t>6 DL RSRP for E-UTRAN in Carrier Aggregation with generic duplex modes</w:t>
      </w:r>
      <w:r>
        <w:tab/>
        <w:t>3567</w:t>
      </w:r>
    </w:p>
    <w:p w14:paraId="792846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3567</w:t>
      </w:r>
    </w:p>
    <w:p w14:paraId="191CC61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3567</w:t>
      </w:r>
    </w:p>
    <w:p w14:paraId="7FE86F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3567</w:t>
      </w:r>
    </w:p>
    <w:p w14:paraId="130646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3570</w:t>
      </w:r>
    </w:p>
    <w:p w14:paraId="72B8D6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9.1.71.4.1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3570</w:t>
      </w:r>
    </w:p>
    <w:p w14:paraId="3809DE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9.1.71.4.2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3570</w:t>
      </w:r>
    </w:p>
    <w:p w14:paraId="6DAB3FA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9.1.71.4.3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3572</w:t>
      </w:r>
    </w:p>
    <w:p w14:paraId="5DB5DC9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3572</w:t>
      </w:r>
    </w:p>
    <w:p w14:paraId="24DD18B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9.1.72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3583</w:t>
      </w:r>
    </w:p>
    <w:p w14:paraId="510A590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3583</w:t>
      </w:r>
    </w:p>
    <w:p w14:paraId="150764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3583</w:t>
      </w:r>
    </w:p>
    <w:p w14:paraId="57B4AED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3583</w:t>
      </w:r>
    </w:p>
    <w:p w14:paraId="49A4A8C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3585</w:t>
      </w:r>
    </w:p>
    <w:p w14:paraId="4CEAB97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9.1.72.4.1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3585</w:t>
      </w:r>
    </w:p>
    <w:p w14:paraId="63DB1E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9.1.72.4.2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3586</w:t>
      </w:r>
    </w:p>
    <w:p w14:paraId="6832794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9.1.72.4.3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3587</w:t>
      </w:r>
    </w:p>
    <w:p w14:paraId="73645A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9.1.72.5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3587</w:t>
      </w:r>
    </w:p>
    <w:p w14:paraId="6BDDF32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RSRQ</w:t>
      </w:r>
      <w:r>
        <w:tab/>
        <w:t>3601</w:t>
      </w:r>
    </w:p>
    <w:p w14:paraId="3CC6769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RSRQ Accuracy</w:t>
      </w:r>
      <w:r>
        <w:tab/>
        <w:t>3601</w:t>
      </w:r>
    </w:p>
    <w:p w14:paraId="24C03A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RSRQ Accuracy</w:t>
      </w:r>
      <w:r>
        <w:tab/>
        <w:t>3601</w:t>
      </w:r>
    </w:p>
    <w:p w14:paraId="7D99AA1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3601</w:t>
      </w:r>
    </w:p>
    <w:p w14:paraId="0B1E26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3601</w:t>
      </w:r>
    </w:p>
    <w:p w14:paraId="1EB2B6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3601</w:t>
      </w:r>
    </w:p>
    <w:p w14:paraId="48FEB24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3602</w:t>
      </w:r>
    </w:p>
    <w:p w14:paraId="6E0AA9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3603</w:t>
      </w:r>
    </w:p>
    <w:p w14:paraId="2A0664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9.2.1.1_2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RSRQ Accuracy for UE category 1bis</w:t>
      </w:r>
      <w:r>
        <w:tab/>
        <w:t>3605</w:t>
      </w:r>
    </w:p>
    <w:p w14:paraId="523908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3605</w:t>
      </w:r>
    </w:p>
    <w:p w14:paraId="70FFAFE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3605</w:t>
      </w:r>
    </w:p>
    <w:p w14:paraId="1C0B695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3605</w:t>
      </w:r>
    </w:p>
    <w:p w14:paraId="7CD5DCC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3606</w:t>
      </w:r>
    </w:p>
    <w:p w14:paraId="338420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3607</w:t>
      </w:r>
    </w:p>
    <w:p w14:paraId="6EE296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9.2.1.1_3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RSRQ Accuracy for CA Idle Mode Measurements</w:t>
      </w:r>
      <w:r>
        <w:tab/>
        <w:t>3608</w:t>
      </w:r>
    </w:p>
    <w:p w14:paraId="05B5547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3608</w:t>
      </w:r>
    </w:p>
    <w:p w14:paraId="187645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3608</w:t>
      </w:r>
    </w:p>
    <w:p w14:paraId="0C5AEB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3609</w:t>
      </w:r>
    </w:p>
    <w:p w14:paraId="16FB84E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3609</w:t>
      </w:r>
    </w:p>
    <w:p w14:paraId="4A25FD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9.2.1.1_3.5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3614</w:t>
      </w:r>
    </w:p>
    <w:p w14:paraId="2E70E1E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 frequency RSRQ Accuracy</w:t>
      </w:r>
      <w:r>
        <w:tab/>
        <w:t>3616</w:t>
      </w:r>
    </w:p>
    <w:p w14:paraId="3B9745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 Frequency Absolute RSRQ Accuracy</w:t>
      </w:r>
      <w:r>
        <w:tab/>
        <w:t>3616</w:t>
      </w:r>
    </w:p>
    <w:p w14:paraId="3550CB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3616</w:t>
      </w:r>
    </w:p>
    <w:p w14:paraId="779470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3616</w:t>
      </w:r>
    </w:p>
    <w:p w14:paraId="14B8B09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3616</w:t>
      </w:r>
    </w:p>
    <w:p w14:paraId="0C5C0A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3617</w:t>
      </w:r>
    </w:p>
    <w:p w14:paraId="42096C9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3618</w:t>
      </w:r>
    </w:p>
    <w:p w14:paraId="7E989B8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 Frequency Absolute RSRQ Accuracy for UE category 1bis</w:t>
      </w:r>
      <w:r>
        <w:tab/>
        <w:t>3620</w:t>
      </w:r>
    </w:p>
    <w:p w14:paraId="3F93516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3620</w:t>
      </w:r>
    </w:p>
    <w:p w14:paraId="11A5A6B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3620</w:t>
      </w:r>
    </w:p>
    <w:p w14:paraId="1AF9A8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3620</w:t>
      </w:r>
    </w:p>
    <w:p w14:paraId="76BB5CE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3620</w:t>
      </w:r>
    </w:p>
    <w:p w14:paraId="0CE8FC1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3621</w:t>
      </w:r>
    </w:p>
    <w:p w14:paraId="611AD75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RSRQ Accuracy</w:t>
      </w:r>
      <w:r>
        <w:tab/>
        <w:t>3622</w:t>
      </w:r>
    </w:p>
    <w:p w14:paraId="5DC4032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Absolute RSRQ Accuracy</w:t>
      </w:r>
      <w:r>
        <w:tab/>
        <w:t>3622</w:t>
      </w:r>
    </w:p>
    <w:p w14:paraId="43BA44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3622</w:t>
      </w:r>
    </w:p>
    <w:p w14:paraId="5BF38D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3622</w:t>
      </w:r>
    </w:p>
    <w:p w14:paraId="298800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3622</w:t>
      </w:r>
    </w:p>
    <w:p w14:paraId="618BE80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3623</w:t>
      </w:r>
    </w:p>
    <w:p w14:paraId="4F50B3A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3625</w:t>
      </w:r>
    </w:p>
    <w:p w14:paraId="6608CB1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Absolute RSRQ Accuracy for UE category 1bis</w:t>
      </w:r>
      <w:r>
        <w:tab/>
        <w:t>3627</w:t>
      </w:r>
    </w:p>
    <w:p w14:paraId="7A64C8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3627</w:t>
      </w:r>
    </w:p>
    <w:p w14:paraId="077C87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3627</w:t>
      </w:r>
    </w:p>
    <w:p w14:paraId="4F62947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3627</w:t>
      </w:r>
    </w:p>
    <w:p w14:paraId="13E584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3628</w:t>
      </w:r>
    </w:p>
    <w:p w14:paraId="6721869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3628</w:t>
      </w:r>
    </w:p>
    <w:p w14:paraId="0C3569D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9.2.3.1_3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Absolute RSRQ Accuracy for CA Idle Mode Measurements for Overlapping Carrier</w:t>
      </w:r>
      <w:r>
        <w:tab/>
        <w:t>3630</w:t>
      </w:r>
    </w:p>
    <w:p w14:paraId="7828F5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3630</w:t>
      </w:r>
    </w:p>
    <w:p w14:paraId="56705D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3630</w:t>
      </w:r>
    </w:p>
    <w:p w14:paraId="2FC457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3630</w:t>
      </w:r>
    </w:p>
    <w:p w14:paraId="1A5AF9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3631</w:t>
      </w:r>
    </w:p>
    <w:p w14:paraId="2F1F4B4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3635</w:t>
      </w:r>
    </w:p>
    <w:p w14:paraId="5E9788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9.2.3.1_4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Absolute RSRQ Accuracy for CA Idle Mode Measurements for Non-overlapping Carriers</w:t>
      </w:r>
      <w:r>
        <w:tab/>
        <w:t>3637</w:t>
      </w:r>
    </w:p>
    <w:p w14:paraId="76531E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3637</w:t>
      </w:r>
    </w:p>
    <w:p w14:paraId="6DD620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3637</w:t>
      </w:r>
    </w:p>
    <w:p w14:paraId="4AA97D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3637</w:t>
      </w:r>
    </w:p>
    <w:p w14:paraId="63342DD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3638</w:t>
      </w:r>
    </w:p>
    <w:p w14:paraId="63CF930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9.2.3.1_4.5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3642</w:t>
      </w:r>
    </w:p>
    <w:p w14:paraId="2D48726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Relative Accuracy of RSRQ</w:t>
      </w:r>
      <w:r>
        <w:tab/>
        <w:t>3644</w:t>
      </w:r>
    </w:p>
    <w:p w14:paraId="4F597A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3644</w:t>
      </w:r>
    </w:p>
    <w:p w14:paraId="36B8FE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3644</w:t>
      </w:r>
    </w:p>
    <w:p w14:paraId="721412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3644</w:t>
      </w:r>
    </w:p>
    <w:p w14:paraId="071D81F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3645</w:t>
      </w:r>
    </w:p>
    <w:p w14:paraId="1210AC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3646</w:t>
      </w:r>
    </w:p>
    <w:p w14:paraId="24B9E2F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Relative Accuracy of RSRQ for UE category 1bis</w:t>
      </w:r>
      <w:r>
        <w:tab/>
        <w:t>3648</w:t>
      </w:r>
    </w:p>
    <w:p w14:paraId="0A45DE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3648</w:t>
      </w:r>
    </w:p>
    <w:p w14:paraId="356FDF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3648</w:t>
      </w:r>
    </w:p>
    <w:p w14:paraId="1FD9B7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9.2.3.2_2.3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3648</w:t>
      </w:r>
    </w:p>
    <w:p w14:paraId="7E6B11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3649</w:t>
      </w:r>
    </w:p>
    <w:p w14:paraId="6C9D536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3650</w:t>
      </w:r>
    </w:p>
    <w:p w14:paraId="6A95571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 w:rsidRPr="00B44A29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3651</w:t>
      </w:r>
    </w:p>
    <w:p w14:paraId="7E3A912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- TDD Inter Frequency Absolute RSRQ Accuracy</w:t>
      </w:r>
      <w:r>
        <w:tab/>
        <w:t>3651</w:t>
      </w:r>
    </w:p>
    <w:p w14:paraId="27E04F4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3651</w:t>
      </w:r>
    </w:p>
    <w:p w14:paraId="634F22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3652</w:t>
      </w:r>
    </w:p>
    <w:p w14:paraId="6DF6E68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3652</w:t>
      </w:r>
    </w:p>
    <w:p w14:paraId="33F734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3652</w:t>
      </w:r>
    </w:p>
    <w:p w14:paraId="2DAD4E2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3654</w:t>
      </w:r>
    </w:p>
    <w:p w14:paraId="6C9D19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3655</w:t>
      </w:r>
    </w:p>
    <w:p w14:paraId="61E50E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3655</w:t>
      </w:r>
    </w:p>
    <w:p w14:paraId="2B69AB8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3655</w:t>
      </w:r>
    </w:p>
    <w:p w14:paraId="0FE707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3655</w:t>
      </w:r>
    </w:p>
    <w:p w14:paraId="2D13E9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3655</w:t>
      </w:r>
    </w:p>
    <w:p w14:paraId="6FF8D4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3656</w:t>
      </w:r>
    </w:p>
    <w:p w14:paraId="38033B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- TDD Inter Frequency Absolute RSRQ Accuracy for UE category 1bis</w:t>
      </w:r>
      <w:r>
        <w:tab/>
        <w:t>3658</w:t>
      </w:r>
    </w:p>
    <w:p w14:paraId="6F0B8A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3658</w:t>
      </w:r>
    </w:p>
    <w:p w14:paraId="28DEA1F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3659</w:t>
      </w:r>
    </w:p>
    <w:p w14:paraId="7FF917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3659</w:t>
      </w:r>
    </w:p>
    <w:p w14:paraId="12031ED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3659</w:t>
      </w:r>
    </w:p>
    <w:p w14:paraId="1CC1D0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3660</w:t>
      </w:r>
    </w:p>
    <w:p w14:paraId="525A4F2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 w:rsidRPr="00B44A29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B44A29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3661</w:t>
      </w:r>
    </w:p>
    <w:p w14:paraId="6D9BDB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3661</w:t>
      </w:r>
    </w:p>
    <w:p w14:paraId="0F4242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3661</w:t>
      </w:r>
    </w:p>
    <w:p w14:paraId="7C09B47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3661</w:t>
      </w:r>
    </w:p>
    <w:p w14:paraId="1B5D65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3662</w:t>
      </w:r>
    </w:p>
    <w:p w14:paraId="69087D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3663</w:t>
      </w:r>
    </w:p>
    <w:p w14:paraId="05B925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9.2.4.2_1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3665</w:t>
      </w:r>
    </w:p>
    <w:p w14:paraId="2AE3CD9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3665</w:t>
      </w:r>
    </w:p>
    <w:p w14:paraId="005251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3665</w:t>
      </w:r>
    </w:p>
    <w:p w14:paraId="7106BD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3665</w:t>
      </w:r>
    </w:p>
    <w:p w14:paraId="2AA3F4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3665</w:t>
      </w:r>
    </w:p>
    <w:p w14:paraId="6EEA351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3666</w:t>
      </w:r>
    </w:p>
    <w:p w14:paraId="2A02B79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 w:rsidRPr="00B44A29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B44A29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3668</w:t>
      </w:r>
    </w:p>
    <w:p w14:paraId="454959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3668</w:t>
      </w:r>
    </w:p>
    <w:p w14:paraId="29FD0C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3668</w:t>
      </w:r>
    </w:p>
    <w:p w14:paraId="6BE2DB7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3668</w:t>
      </w:r>
    </w:p>
    <w:p w14:paraId="790B318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3669</w:t>
      </w:r>
    </w:p>
    <w:p w14:paraId="3D7746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3671</w:t>
      </w:r>
    </w:p>
    <w:p w14:paraId="23C679D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>
        <w:rPr>
          <w:lang w:eastAsia="zh-CN"/>
        </w:rPr>
        <w:t>A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3672</w:t>
      </w:r>
    </w:p>
    <w:p w14:paraId="103D449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3672</w:t>
      </w:r>
    </w:p>
    <w:p w14:paraId="197DF9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3672</w:t>
      </w:r>
    </w:p>
    <w:p w14:paraId="10CC16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3672</w:t>
      </w:r>
    </w:p>
    <w:p w14:paraId="009745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3672</w:t>
      </w:r>
    </w:p>
    <w:p w14:paraId="4646B8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3673</w:t>
      </w:r>
    </w:p>
    <w:p w14:paraId="2232330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3675</w:t>
      </w:r>
    </w:p>
    <w:p w14:paraId="7ADD20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3677</w:t>
      </w:r>
    </w:p>
    <w:p w14:paraId="1033253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3677</w:t>
      </w:r>
    </w:p>
    <w:p w14:paraId="15265F8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3677</w:t>
      </w:r>
    </w:p>
    <w:p w14:paraId="7C2AB31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3677</w:t>
      </w:r>
    </w:p>
    <w:p w14:paraId="0D26B59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3678</w:t>
      </w:r>
    </w:p>
    <w:p w14:paraId="2111D33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.1_2.5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3679</w:t>
      </w:r>
    </w:p>
    <w:p w14:paraId="43E027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3682</w:t>
      </w:r>
    </w:p>
    <w:p w14:paraId="096534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3682</w:t>
      </w:r>
    </w:p>
    <w:p w14:paraId="0A9DF0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3682</w:t>
      </w:r>
    </w:p>
    <w:p w14:paraId="680FBD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3682</w:t>
      </w:r>
    </w:p>
    <w:p w14:paraId="3ED765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3683</w:t>
      </w:r>
    </w:p>
    <w:p w14:paraId="686234F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3684</w:t>
      </w:r>
    </w:p>
    <w:p w14:paraId="1A95D38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.2_2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3686</w:t>
      </w:r>
    </w:p>
    <w:p w14:paraId="00E08A9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.2_2.1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3686</w:t>
      </w:r>
    </w:p>
    <w:p w14:paraId="413133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9.2.</w:t>
      </w:r>
      <w:r>
        <w:rPr>
          <w:lang w:eastAsia="zh-CN"/>
        </w:rPr>
        <w:t>4A</w:t>
      </w:r>
      <w:r>
        <w:t>.2_2.2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3686</w:t>
      </w:r>
    </w:p>
    <w:p w14:paraId="179FBF4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.2_2.3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3687</w:t>
      </w:r>
    </w:p>
    <w:p w14:paraId="66795D0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.2_2.4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3688</w:t>
      </w:r>
    </w:p>
    <w:p w14:paraId="58F3DB9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4A</w:t>
      </w:r>
      <w:r>
        <w:t>.2_2.5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3689</w:t>
      </w:r>
    </w:p>
    <w:p w14:paraId="1E3D2E1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RSRQ for E-UTRA Carrier Aggregation</w:t>
      </w:r>
      <w:r>
        <w:tab/>
        <w:t>3691</w:t>
      </w:r>
    </w:p>
    <w:p w14:paraId="2C1D0A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RSRQ Accuracy for E-UTRA Carrier Aggregation</w:t>
      </w:r>
      <w:r>
        <w:tab/>
        <w:t>3691</w:t>
      </w:r>
    </w:p>
    <w:p w14:paraId="713094F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3691</w:t>
      </w:r>
    </w:p>
    <w:p w14:paraId="6FD0F3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3691</w:t>
      </w:r>
    </w:p>
    <w:p w14:paraId="3E1188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3692</w:t>
      </w:r>
    </w:p>
    <w:p w14:paraId="41C133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3692</w:t>
      </w:r>
    </w:p>
    <w:p w14:paraId="2BE328F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3694</w:t>
      </w:r>
    </w:p>
    <w:p w14:paraId="44A7AB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Relative RSRQ Accuracy E-UTRA for Carrier Aggregation</w:t>
      </w:r>
      <w:r>
        <w:tab/>
        <w:t>3696</w:t>
      </w:r>
    </w:p>
    <w:p w14:paraId="6F61AB6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3696</w:t>
      </w:r>
    </w:p>
    <w:p w14:paraId="10FAC4D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3696</w:t>
      </w:r>
    </w:p>
    <w:p w14:paraId="7F5DA41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3696</w:t>
      </w:r>
    </w:p>
    <w:p w14:paraId="466D3DE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3697</w:t>
      </w:r>
    </w:p>
    <w:p w14:paraId="67EDAE3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3698</w:t>
      </w:r>
    </w:p>
    <w:p w14:paraId="2440B31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RSRQ for E-UTRA Carrier Aggregation</w:t>
      </w:r>
      <w:r>
        <w:tab/>
        <w:t>3700</w:t>
      </w:r>
    </w:p>
    <w:p w14:paraId="61236E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RSRQ Accuracy for E-UTRA Carrier Aggregation</w:t>
      </w:r>
      <w:r>
        <w:tab/>
        <w:t>3700</w:t>
      </w:r>
    </w:p>
    <w:p w14:paraId="2740888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3700</w:t>
      </w:r>
    </w:p>
    <w:p w14:paraId="71C2DD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3700</w:t>
      </w:r>
    </w:p>
    <w:p w14:paraId="5BCB142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3700</w:t>
      </w:r>
    </w:p>
    <w:p w14:paraId="18D186C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3701</w:t>
      </w:r>
    </w:p>
    <w:p w14:paraId="392C02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3702</w:t>
      </w:r>
    </w:p>
    <w:p w14:paraId="686A53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Relative RSRQ Accuracy for E-UTRA Carrier Aggregation</w:t>
      </w:r>
      <w:r>
        <w:tab/>
        <w:t>3704</w:t>
      </w:r>
    </w:p>
    <w:p w14:paraId="5206E1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3704</w:t>
      </w:r>
    </w:p>
    <w:p w14:paraId="6D0151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3704</w:t>
      </w:r>
    </w:p>
    <w:p w14:paraId="66961C1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3704</w:t>
      </w:r>
    </w:p>
    <w:p w14:paraId="27C0D90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3705</w:t>
      </w:r>
    </w:p>
    <w:p w14:paraId="2C51C0C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9.2.6.2.5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3706</w:t>
      </w:r>
    </w:p>
    <w:p w14:paraId="575C40D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3708</w:t>
      </w:r>
    </w:p>
    <w:p w14:paraId="09316A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3708</w:t>
      </w:r>
    </w:p>
    <w:p w14:paraId="47D17E4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9.2.7.1.1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3708</w:t>
      </w:r>
    </w:p>
    <w:p w14:paraId="4AE59E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9.2.7.1.2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3708</w:t>
      </w:r>
    </w:p>
    <w:p w14:paraId="65FB2C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9.2.7.1.3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3708</w:t>
      </w:r>
    </w:p>
    <w:p w14:paraId="6FEE302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9.2.7.1.4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3709</w:t>
      </w:r>
    </w:p>
    <w:p w14:paraId="1FBA4E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9.2.7.1.5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3712</w:t>
      </w:r>
    </w:p>
    <w:p w14:paraId="4968AB6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3714</w:t>
      </w:r>
    </w:p>
    <w:p w14:paraId="4F84212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3714</w:t>
      </w:r>
    </w:p>
    <w:p w14:paraId="1AF898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9.2.8.1.1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3714</w:t>
      </w:r>
    </w:p>
    <w:p w14:paraId="4DFA987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9.2.8.1.2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3714</w:t>
      </w:r>
    </w:p>
    <w:p w14:paraId="21B7847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9.2.8.1.3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3714</w:t>
      </w:r>
    </w:p>
    <w:p w14:paraId="186199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9.2.8.1.4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3715</w:t>
      </w:r>
    </w:p>
    <w:p w14:paraId="7346EBE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9.2.8.1.5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3718</w:t>
      </w:r>
    </w:p>
    <w:p w14:paraId="02D4841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3720</w:t>
      </w:r>
    </w:p>
    <w:p w14:paraId="2DDD10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3720</w:t>
      </w:r>
    </w:p>
    <w:p w14:paraId="14DA27C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9.2.9.1.1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3720</w:t>
      </w:r>
    </w:p>
    <w:p w14:paraId="103584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9.2.9.1.2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3720</w:t>
      </w:r>
    </w:p>
    <w:p w14:paraId="703239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9.2.9.1.3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3720</w:t>
      </w:r>
    </w:p>
    <w:p w14:paraId="51CFF5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9.2.9.1.4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3721</w:t>
      </w:r>
    </w:p>
    <w:p w14:paraId="31FFE5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9.2.9.1.5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3724</w:t>
      </w:r>
    </w:p>
    <w:p w14:paraId="4109A12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3726</w:t>
      </w:r>
    </w:p>
    <w:p w14:paraId="2978797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3726</w:t>
      </w:r>
    </w:p>
    <w:p w14:paraId="0DD970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9.2.10.1.1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3726</w:t>
      </w:r>
    </w:p>
    <w:p w14:paraId="69CB16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9.2.10.1.2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3726</w:t>
      </w:r>
    </w:p>
    <w:p w14:paraId="2F35203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9.2.10.1.3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3726</w:t>
      </w:r>
    </w:p>
    <w:p w14:paraId="2420BA1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9.2.10.1.4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3728</w:t>
      </w:r>
    </w:p>
    <w:p w14:paraId="1690BAD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9.2.10.1.5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3731</w:t>
      </w:r>
    </w:p>
    <w:p w14:paraId="495D58F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3732</w:t>
      </w:r>
    </w:p>
    <w:p w14:paraId="1D2B142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3732</w:t>
      </w:r>
    </w:p>
    <w:p w14:paraId="18B047B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3732</w:t>
      </w:r>
    </w:p>
    <w:p w14:paraId="3DBC693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3732</w:t>
      </w:r>
    </w:p>
    <w:p w14:paraId="001D10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3733</w:t>
      </w:r>
    </w:p>
    <w:p w14:paraId="7618E20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3733</w:t>
      </w:r>
    </w:p>
    <w:p w14:paraId="33A3200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3735</w:t>
      </w:r>
    </w:p>
    <w:p w14:paraId="141152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3736</w:t>
      </w:r>
    </w:p>
    <w:p w14:paraId="77A78E3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3736</w:t>
      </w:r>
    </w:p>
    <w:p w14:paraId="7207A3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3736</w:t>
      </w:r>
    </w:p>
    <w:p w14:paraId="2A11B52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3736</w:t>
      </w:r>
    </w:p>
    <w:p w14:paraId="045F080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3737</w:t>
      </w:r>
    </w:p>
    <w:p w14:paraId="4CC31E1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3738</w:t>
      </w:r>
    </w:p>
    <w:p w14:paraId="7465A79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3739</w:t>
      </w:r>
    </w:p>
    <w:p w14:paraId="7ADAA91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3739</w:t>
      </w:r>
    </w:p>
    <w:p w14:paraId="3195A66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3739</w:t>
      </w:r>
    </w:p>
    <w:p w14:paraId="551DAF8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3740</w:t>
      </w:r>
    </w:p>
    <w:p w14:paraId="6EE3E6B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3740</w:t>
      </w:r>
    </w:p>
    <w:p w14:paraId="38180E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3741</w:t>
      </w:r>
    </w:p>
    <w:p w14:paraId="0DE841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3742</w:t>
      </w:r>
    </w:p>
    <w:p w14:paraId="222BCD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3743</w:t>
      </w:r>
    </w:p>
    <w:p w14:paraId="05648C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3743</w:t>
      </w:r>
    </w:p>
    <w:p w14:paraId="7D75EF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3743</w:t>
      </w:r>
    </w:p>
    <w:p w14:paraId="3082A64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3743</w:t>
      </w:r>
    </w:p>
    <w:p w14:paraId="1F31AE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3744</w:t>
      </w:r>
    </w:p>
    <w:p w14:paraId="4FFCC9F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9.2.12.2.5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3745</w:t>
      </w:r>
    </w:p>
    <w:p w14:paraId="2FDCB7B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3746</w:t>
      </w:r>
    </w:p>
    <w:p w14:paraId="418096A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3746</w:t>
      </w:r>
    </w:p>
    <w:p w14:paraId="7D21A20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3746</w:t>
      </w:r>
    </w:p>
    <w:p w14:paraId="0E5284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RSRQ Accuracy under Time Domain Measurement Resource Restriction with CRS Assistance Information and Non-MBSFN ABS (feICIC)</w:t>
      </w:r>
      <w:r>
        <w:tab/>
        <w:t>3746</w:t>
      </w:r>
    </w:p>
    <w:p w14:paraId="0EB0CE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3746</w:t>
      </w:r>
    </w:p>
    <w:p w14:paraId="2FFB6F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3747</w:t>
      </w:r>
    </w:p>
    <w:p w14:paraId="5BF8702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3747</w:t>
      </w:r>
    </w:p>
    <w:p w14:paraId="64F371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3748</w:t>
      </w:r>
    </w:p>
    <w:p w14:paraId="6A50FDE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3751</w:t>
      </w:r>
    </w:p>
    <w:p w14:paraId="4028C60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3753</w:t>
      </w:r>
    </w:p>
    <w:p w14:paraId="7741EF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RSRQ Accuracy under Time Domain Measurement Resource Restriction with CRS Assistance Information and Non-MBSFN ABS (feICIC)</w:t>
      </w:r>
      <w:r>
        <w:tab/>
        <w:t>3753</w:t>
      </w:r>
    </w:p>
    <w:p w14:paraId="378296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3753</w:t>
      </w:r>
    </w:p>
    <w:p w14:paraId="27E6BC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3753</w:t>
      </w:r>
    </w:p>
    <w:p w14:paraId="59E11A1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3753</w:t>
      </w:r>
    </w:p>
    <w:p w14:paraId="2BB34E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3754</w:t>
      </w:r>
    </w:p>
    <w:p w14:paraId="18E31C3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3757</w:t>
      </w:r>
    </w:p>
    <w:p w14:paraId="5BBF1D1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RSRQ Accuracy for 5MHz Bandwidth</w:t>
      </w:r>
      <w:r>
        <w:tab/>
        <w:t>3759</w:t>
      </w:r>
    </w:p>
    <w:p w14:paraId="4DCCA9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Absolute RSRQ Accuracy for 5MHz Bandwidth</w:t>
      </w:r>
      <w:r>
        <w:tab/>
        <w:t>3759</w:t>
      </w:r>
    </w:p>
    <w:p w14:paraId="3F9F61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9.2.17.1.1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3759</w:t>
      </w:r>
    </w:p>
    <w:p w14:paraId="60732AB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9.2.17.1.2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3759</w:t>
      </w:r>
    </w:p>
    <w:p w14:paraId="3D3AE5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9.2.17.1.3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3759</w:t>
      </w:r>
    </w:p>
    <w:p w14:paraId="1778E31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9.2.17.1.4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3760</w:t>
      </w:r>
    </w:p>
    <w:p w14:paraId="13AD07A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9.2.17.1.5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3760</w:t>
      </w:r>
    </w:p>
    <w:p w14:paraId="700C70A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3761</w:t>
      </w:r>
    </w:p>
    <w:p w14:paraId="2849C9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3761</w:t>
      </w:r>
    </w:p>
    <w:p w14:paraId="31B874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9.2.18.1.1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3761</w:t>
      </w:r>
    </w:p>
    <w:p w14:paraId="0C6C97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9.2.18.1.2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3761</w:t>
      </w:r>
    </w:p>
    <w:p w14:paraId="3D02AC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9.2.18.1.3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3761</w:t>
      </w:r>
    </w:p>
    <w:p w14:paraId="2AA7158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9.2.18.1.4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3762</w:t>
      </w:r>
    </w:p>
    <w:p w14:paraId="66F0D9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9.2.18.1.5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3762</w:t>
      </w:r>
    </w:p>
    <w:p w14:paraId="40D86CF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3764</w:t>
      </w:r>
    </w:p>
    <w:p w14:paraId="49DA1EC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9.2.18.2.1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3764</w:t>
      </w:r>
    </w:p>
    <w:p w14:paraId="4FDB44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9.2.18.2.2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3764</w:t>
      </w:r>
    </w:p>
    <w:p w14:paraId="29EE59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9.2.18.2.3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3764</w:t>
      </w:r>
    </w:p>
    <w:p w14:paraId="37E6EE4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9.2.18.2.4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3765</w:t>
      </w:r>
    </w:p>
    <w:p w14:paraId="3150A53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9.2.18.2.5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3766</w:t>
      </w:r>
    </w:p>
    <w:p w14:paraId="7DDEED0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FDD-FDD Inter Frequency WB-RSRQ</w:t>
      </w:r>
      <w:r>
        <w:tab/>
        <w:t>3767</w:t>
      </w:r>
    </w:p>
    <w:p w14:paraId="6C37C1F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9.2.19.1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FDD-FDD Inter Frequency absolute WB-RSRQ accuracy</w:t>
      </w:r>
      <w:r>
        <w:tab/>
        <w:t>3767</w:t>
      </w:r>
    </w:p>
    <w:p w14:paraId="32180E6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9.2.19.1.1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3767</w:t>
      </w:r>
    </w:p>
    <w:p w14:paraId="5FED1C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9.2.19.1.2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3768</w:t>
      </w:r>
    </w:p>
    <w:p w14:paraId="26682C0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9.2.19.1.3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3768</w:t>
      </w:r>
    </w:p>
    <w:p w14:paraId="056D1B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9.2.19.1.4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3769</w:t>
      </w:r>
    </w:p>
    <w:p w14:paraId="45BA33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9.2.19.1.5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3769</w:t>
      </w:r>
    </w:p>
    <w:p w14:paraId="1344347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TDD-TDD Inter Frequency WB-RSRQ</w:t>
      </w:r>
      <w:r>
        <w:tab/>
        <w:t>3771</w:t>
      </w:r>
    </w:p>
    <w:p w14:paraId="3A9C7C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9.2.20.1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TDD-TDD Inter Frequency absolute WB-RSRQ accuracy</w:t>
      </w:r>
      <w:r>
        <w:tab/>
        <w:t>3771</w:t>
      </w:r>
    </w:p>
    <w:p w14:paraId="20636BE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9.2.20.1.1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3771</w:t>
      </w:r>
    </w:p>
    <w:p w14:paraId="212FD46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9.2.20.1.2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3771</w:t>
      </w:r>
    </w:p>
    <w:p w14:paraId="42F4A94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9.2.20.1.3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3771</w:t>
      </w:r>
    </w:p>
    <w:p w14:paraId="3F0E8FD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9.2.20.1.4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3772</w:t>
      </w:r>
    </w:p>
    <w:p w14:paraId="2CB0E1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9.2.20.1.5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3773</w:t>
      </w:r>
    </w:p>
    <w:p w14:paraId="18C506E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3774</w:t>
      </w:r>
    </w:p>
    <w:p w14:paraId="59A608B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3774</w:t>
      </w:r>
    </w:p>
    <w:p w14:paraId="51A8E43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3774</w:t>
      </w:r>
    </w:p>
    <w:p w14:paraId="5747F15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3774</w:t>
      </w:r>
    </w:p>
    <w:p w14:paraId="7E035F6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3775</w:t>
      </w:r>
    </w:p>
    <w:p w14:paraId="626F5A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3775</w:t>
      </w:r>
    </w:p>
    <w:p w14:paraId="64F615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3775</w:t>
      </w:r>
    </w:p>
    <w:p w14:paraId="4FAE745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3776</w:t>
      </w:r>
    </w:p>
    <w:p w14:paraId="72B13F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3776</w:t>
      </w:r>
    </w:p>
    <w:p w14:paraId="14D98B6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3777</w:t>
      </w:r>
    </w:p>
    <w:p w14:paraId="78C527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3777</w:t>
      </w:r>
    </w:p>
    <w:p w14:paraId="3E81F37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3777</w:t>
      </w:r>
    </w:p>
    <w:p w14:paraId="1A6505B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3777</w:t>
      </w:r>
    </w:p>
    <w:p w14:paraId="3098811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3779</w:t>
      </w:r>
    </w:p>
    <w:p w14:paraId="659D19C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3779</w:t>
      </w:r>
    </w:p>
    <w:p w14:paraId="56F20F7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3779</w:t>
      </w:r>
    </w:p>
    <w:p w14:paraId="1F4899A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3779</w:t>
      </w:r>
    </w:p>
    <w:p w14:paraId="3F3B8F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3779</w:t>
      </w:r>
    </w:p>
    <w:p w14:paraId="6B08C08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3779</w:t>
      </w:r>
    </w:p>
    <w:p w14:paraId="49CDF9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3780</w:t>
      </w:r>
    </w:p>
    <w:p w14:paraId="7DEC0E4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3781</w:t>
      </w:r>
    </w:p>
    <w:p w14:paraId="63EDD6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3781</w:t>
      </w:r>
    </w:p>
    <w:p w14:paraId="3644F2A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3781</w:t>
      </w:r>
    </w:p>
    <w:p w14:paraId="0E1E57E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3781</w:t>
      </w:r>
    </w:p>
    <w:p w14:paraId="3D1EDAD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3781</w:t>
      </w:r>
    </w:p>
    <w:p w14:paraId="63BF0EA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9.2.22.2.5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3782</w:t>
      </w:r>
    </w:p>
    <w:p w14:paraId="33A0EEC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3783</w:t>
      </w:r>
    </w:p>
    <w:p w14:paraId="3FF4722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3783</w:t>
      </w:r>
    </w:p>
    <w:p w14:paraId="1FCB13D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3783</w:t>
      </w:r>
    </w:p>
    <w:p w14:paraId="4CC3D26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3783</w:t>
      </w:r>
    </w:p>
    <w:p w14:paraId="0F6B89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3783</w:t>
      </w:r>
    </w:p>
    <w:p w14:paraId="2B98AC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3783</w:t>
      </w:r>
    </w:p>
    <w:p w14:paraId="1B259B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3784</w:t>
      </w:r>
    </w:p>
    <w:p w14:paraId="0CC1D2C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3785</w:t>
      </w:r>
    </w:p>
    <w:p w14:paraId="02BEC3D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3785</w:t>
      </w:r>
    </w:p>
    <w:p w14:paraId="6B6B58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3785</w:t>
      </w:r>
    </w:p>
    <w:p w14:paraId="1036F68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3785</w:t>
      </w:r>
    </w:p>
    <w:p w14:paraId="279CF45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3785</w:t>
      </w:r>
    </w:p>
    <w:p w14:paraId="4B573A4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3786</w:t>
      </w:r>
    </w:p>
    <w:p w14:paraId="6C645D6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3787</w:t>
      </w:r>
    </w:p>
    <w:p w14:paraId="615F686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9.2.24.1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3787</w:t>
      </w:r>
    </w:p>
    <w:p w14:paraId="2434C4D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3787</w:t>
      </w:r>
    </w:p>
    <w:p w14:paraId="176FE69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3787</w:t>
      </w:r>
    </w:p>
    <w:p w14:paraId="3AECEB3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3787</w:t>
      </w:r>
    </w:p>
    <w:p w14:paraId="2E08931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3787</w:t>
      </w:r>
    </w:p>
    <w:p w14:paraId="19FED73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3788</w:t>
      </w:r>
    </w:p>
    <w:p w14:paraId="6092D2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3789</w:t>
      </w:r>
    </w:p>
    <w:p w14:paraId="7BA3BA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3789</w:t>
      </w:r>
    </w:p>
    <w:p w14:paraId="5328F8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3789</w:t>
      </w:r>
    </w:p>
    <w:p w14:paraId="65C8B52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3789</w:t>
      </w:r>
    </w:p>
    <w:p w14:paraId="5FDA3C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3789</w:t>
      </w:r>
    </w:p>
    <w:p w14:paraId="526262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9.2.24.2.5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3790</w:t>
      </w:r>
    </w:p>
    <w:p w14:paraId="236F184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3791</w:t>
      </w:r>
    </w:p>
    <w:p w14:paraId="7803287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Absolute RSRQ Accuracy for E-UTRAN TDD-FDD Carrier Aggregation with PCell in FDD</w:t>
      </w:r>
      <w:r>
        <w:tab/>
        <w:t>3791</w:t>
      </w:r>
    </w:p>
    <w:p w14:paraId="2C33704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3791</w:t>
      </w:r>
    </w:p>
    <w:p w14:paraId="4C6776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3791</w:t>
      </w:r>
    </w:p>
    <w:p w14:paraId="383873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3791</w:t>
      </w:r>
    </w:p>
    <w:p w14:paraId="68C008C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3792</w:t>
      </w:r>
    </w:p>
    <w:p w14:paraId="2A1E34D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3795</w:t>
      </w:r>
    </w:p>
    <w:p w14:paraId="63DE78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Relative RSRQ Accuracy for E-UTRAN TDD-FDD Carrier Aggregation with PCell in FDD</w:t>
      </w:r>
      <w:r>
        <w:tab/>
        <w:t>3797</w:t>
      </w:r>
    </w:p>
    <w:p w14:paraId="68C635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3797</w:t>
      </w:r>
    </w:p>
    <w:p w14:paraId="16EDB33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3797</w:t>
      </w:r>
    </w:p>
    <w:p w14:paraId="38007A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3797</w:t>
      </w:r>
    </w:p>
    <w:p w14:paraId="0579AA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3798</w:t>
      </w:r>
    </w:p>
    <w:p w14:paraId="279A2AE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9.2.25.2.5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3801</w:t>
      </w:r>
    </w:p>
    <w:p w14:paraId="606BBA4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3803</w:t>
      </w:r>
    </w:p>
    <w:p w14:paraId="1FD512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Absolute RSRQ Accuracy for E-UTRAN TDD-FDD Carrier Aggregation with PCell in TDD</w:t>
      </w:r>
      <w:r>
        <w:tab/>
        <w:t>3803</w:t>
      </w:r>
    </w:p>
    <w:p w14:paraId="4C26210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3803</w:t>
      </w:r>
    </w:p>
    <w:p w14:paraId="6DCE18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3803</w:t>
      </w:r>
    </w:p>
    <w:p w14:paraId="16A03B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3803</w:t>
      </w:r>
    </w:p>
    <w:p w14:paraId="1C232EB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3804</w:t>
      </w:r>
    </w:p>
    <w:p w14:paraId="0CC41D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3807</w:t>
      </w:r>
    </w:p>
    <w:p w14:paraId="5AA74E6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Relative RSRQ Accuracy for E-UTRAN TDD-FDD Carrier Aggregation with PCell in TDD</w:t>
      </w:r>
      <w:r>
        <w:tab/>
        <w:t>3809</w:t>
      </w:r>
    </w:p>
    <w:p w14:paraId="5F789D0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3809</w:t>
      </w:r>
    </w:p>
    <w:p w14:paraId="312D629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3809</w:t>
      </w:r>
    </w:p>
    <w:p w14:paraId="352D4D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3809</w:t>
      </w:r>
    </w:p>
    <w:p w14:paraId="25FE06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3810</w:t>
      </w:r>
    </w:p>
    <w:p w14:paraId="1D5250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9.2.26.2.5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3813</w:t>
      </w:r>
    </w:p>
    <w:p w14:paraId="79E2113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 xml:space="preserve">TDD RSRQ </w:t>
      </w:r>
      <w:r w:rsidRPr="00B44A29">
        <w:rPr>
          <w:rFonts w:eastAsia="SimSun"/>
          <w:lang w:eastAsia="zh-CN"/>
        </w:rPr>
        <w:t xml:space="preserve">Accuracy </w:t>
      </w:r>
      <w:r w:rsidRPr="00B44A29">
        <w:rPr>
          <w:rFonts w:eastAsia="SimSun"/>
        </w:rPr>
        <w:t>for E-UTRA Carrier Aggregation</w:t>
      </w:r>
      <w:r w:rsidRPr="00B44A29">
        <w:rPr>
          <w:rFonts w:eastAsia="SimSun"/>
          <w:lang w:eastAsia="zh-CN"/>
        </w:rPr>
        <w:t xml:space="preserve"> for 20MHz+10MHz</w:t>
      </w:r>
      <w:r>
        <w:tab/>
        <w:t>3815</w:t>
      </w:r>
    </w:p>
    <w:p w14:paraId="70BB80D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TDD Absolute RSRQ Accuracy for E-UTRA Carrier Aggregation</w:t>
      </w:r>
      <w:r w:rsidRPr="00B44A29">
        <w:rPr>
          <w:rFonts w:eastAsia="SimSun"/>
          <w:lang w:eastAsia="zh-CN"/>
        </w:rPr>
        <w:t xml:space="preserve"> for 20MHz+10MHz</w:t>
      </w:r>
      <w:r>
        <w:tab/>
        <w:t>3815</w:t>
      </w:r>
    </w:p>
    <w:p w14:paraId="644A76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3815</w:t>
      </w:r>
    </w:p>
    <w:p w14:paraId="17ABF24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3815</w:t>
      </w:r>
    </w:p>
    <w:p w14:paraId="3A7975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3815</w:t>
      </w:r>
    </w:p>
    <w:p w14:paraId="60B0449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3815</w:t>
      </w:r>
    </w:p>
    <w:p w14:paraId="65448B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3816</w:t>
      </w:r>
    </w:p>
    <w:p w14:paraId="11AF73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TDD Relative RSRQ Accuracy for E-UTRA Carrier Aggregation</w:t>
      </w:r>
      <w:r w:rsidRPr="00B44A29">
        <w:rPr>
          <w:rFonts w:eastAsia="SimSun"/>
          <w:lang w:eastAsia="zh-CN"/>
        </w:rPr>
        <w:t xml:space="preserve"> for 20MHz+10MHz</w:t>
      </w:r>
      <w:r>
        <w:tab/>
        <w:t>3817</w:t>
      </w:r>
    </w:p>
    <w:p w14:paraId="12FBF2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3817</w:t>
      </w:r>
    </w:p>
    <w:p w14:paraId="66A400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3817</w:t>
      </w:r>
    </w:p>
    <w:p w14:paraId="3CBC14F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3817</w:t>
      </w:r>
    </w:p>
    <w:p w14:paraId="167C3E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3818</w:t>
      </w:r>
    </w:p>
    <w:p w14:paraId="377DB74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9.2.27.2.5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3818</w:t>
      </w:r>
    </w:p>
    <w:p w14:paraId="6CEE359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3819</w:t>
      </w:r>
    </w:p>
    <w:p w14:paraId="098A4D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9.2.28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3819</w:t>
      </w:r>
    </w:p>
    <w:p w14:paraId="19CB0B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3820</w:t>
      </w:r>
    </w:p>
    <w:p w14:paraId="1D87E07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3820</w:t>
      </w:r>
    </w:p>
    <w:p w14:paraId="00BB1BD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3821</w:t>
      </w:r>
    </w:p>
    <w:p w14:paraId="2526A1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3821</w:t>
      </w:r>
    </w:p>
    <w:p w14:paraId="5603FD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3821</w:t>
      </w:r>
    </w:p>
    <w:p w14:paraId="721DE4E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3821</w:t>
      </w:r>
    </w:p>
    <w:p w14:paraId="7FE41B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3822</w:t>
      </w:r>
    </w:p>
    <w:p w14:paraId="6CF59D0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3824</w:t>
      </w:r>
    </w:p>
    <w:p w14:paraId="25969D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9.2.29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3824</w:t>
      </w:r>
    </w:p>
    <w:p w14:paraId="1E25A7C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3824</w:t>
      </w:r>
    </w:p>
    <w:p w14:paraId="25A3049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3824</w:t>
      </w:r>
    </w:p>
    <w:p w14:paraId="79F3F9A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3824</w:t>
      </w:r>
    </w:p>
    <w:p w14:paraId="1FBCA17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3824</w:t>
      </w:r>
    </w:p>
    <w:p w14:paraId="228AC4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3824</w:t>
      </w:r>
    </w:p>
    <w:p w14:paraId="40A7B2A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3825</w:t>
      </w:r>
    </w:p>
    <w:p w14:paraId="7C7E9FE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3826</w:t>
      </w:r>
    </w:p>
    <w:p w14:paraId="20C8D02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3827</w:t>
      </w:r>
    </w:p>
    <w:p w14:paraId="52E58E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9.2.30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3827</w:t>
      </w:r>
    </w:p>
    <w:p w14:paraId="4B8C4E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3827</w:t>
      </w:r>
    </w:p>
    <w:p w14:paraId="60B720D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3827</w:t>
      </w:r>
    </w:p>
    <w:p w14:paraId="6C742EF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3829</w:t>
      </w:r>
    </w:p>
    <w:p w14:paraId="403BEA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3829</w:t>
      </w:r>
    </w:p>
    <w:p w14:paraId="55A9497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3829</w:t>
      </w:r>
    </w:p>
    <w:p w14:paraId="5A74879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3830</w:t>
      </w:r>
    </w:p>
    <w:p w14:paraId="438378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9.2.30.5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3831</w:t>
      </w:r>
    </w:p>
    <w:p w14:paraId="259FED1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3832</w:t>
      </w:r>
    </w:p>
    <w:p w14:paraId="0357A2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9.2.31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3832</w:t>
      </w:r>
    </w:p>
    <w:p w14:paraId="53F017D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3833</w:t>
      </w:r>
    </w:p>
    <w:p w14:paraId="3CCECA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3833</w:t>
      </w:r>
    </w:p>
    <w:p w14:paraId="6435AA3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3833</w:t>
      </w:r>
    </w:p>
    <w:p w14:paraId="79D02A2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3833</w:t>
      </w:r>
    </w:p>
    <w:p w14:paraId="41ED945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3833</w:t>
      </w:r>
    </w:p>
    <w:p w14:paraId="526007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3833</w:t>
      </w:r>
    </w:p>
    <w:p w14:paraId="491425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3834</w:t>
      </w:r>
    </w:p>
    <w:p w14:paraId="24FB507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3836</w:t>
      </w:r>
    </w:p>
    <w:p w14:paraId="584BA08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9.2.32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3836</w:t>
      </w:r>
    </w:p>
    <w:p w14:paraId="685A421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3836</w:t>
      </w:r>
    </w:p>
    <w:p w14:paraId="69A57D0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3836</w:t>
      </w:r>
    </w:p>
    <w:p w14:paraId="0CB9B9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3838</w:t>
      </w:r>
    </w:p>
    <w:p w14:paraId="4BFDF7B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3838</w:t>
      </w:r>
    </w:p>
    <w:p w14:paraId="69147A2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3838</w:t>
      </w:r>
    </w:p>
    <w:p w14:paraId="519EE1C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3839</w:t>
      </w:r>
    </w:p>
    <w:p w14:paraId="5747ED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3839</w:t>
      </w:r>
    </w:p>
    <w:p w14:paraId="7D6F246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3841</w:t>
      </w:r>
    </w:p>
    <w:p w14:paraId="2BD4B2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9.2.33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3841</w:t>
      </w:r>
    </w:p>
    <w:p w14:paraId="19E2EAC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3841</w:t>
      </w:r>
    </w:p>
    <w:p w14:paraId="315592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3841</w:t>
      </w:r>
    </w:p>
    <w:p w14:paraId="3AE16FB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3841</w:t>
      </w:r>
    </w:p>
    <w:p w14:paraId="7588BD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3841</w:t>
      </w:r>
    </w:p>
    <w:p w14:paraId="19EA97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3842</w:t>
      </w:r>
    </w:p>
    <w:p w14:paraId="57C0B7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3842</w:t>
      </w:r>
    </w:p>
    <w:p w14:paraId="174791E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3842</w:t>
      </w:r>
    </w:p>
    <w:p w14:paraId="2FB41A7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9.2.34 to 9.2.37 Void</w:t>
      </w:r>
      <w:r>
        <w:tab/>
        <w:t>3844</w:t>
      </w:r>
    </w:p>
    <w:p w14:paraId="2B6803C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9.2.38 to 9.2.41 Void</w:t>
      </w:r>
      <w:r>
        <w:tab/>
        <w:t>3844</w:t>
      </w:r>
    </w:p>
    <w:p w14:paraId="506593C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9.2.42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3844</w:t>
      </w:r>
    </w:p>
    <w:p w14:paraId="63E312C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9.2.42.1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FD-FDD Intra Frequency Absolute RSRQ Accuracy for UE category 0</w:t>
      </w:r>
      <w:r>
        <w:tab/>
        <w:t>3844</w:t>
      </w:r>
    </w:p>
    <w:p w14:paraId="195371A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9.2.42.1.1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Test purpose</w:t>
      </w:r>
      <w:r>
        <w:tab/>
        <w:t>3844</w:t>
      </w:r>
    </w:p>
    <w:p w14:paraId="313C9B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9.2.42.1.2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3844</w:t>
      </w:r>
    </w:p>
    <w:p w14:paraId="7D179A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9.2.42.1.3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3844</w:t>
      </w:r>
    </w:p>
    <w:p w14:paraId="0D85669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9.2.42.1.4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3845</w:t>
      </w:r>
    </w:p>
    <w:p w14:paraId="51BE551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9.2.42.1.5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3846</w:t>
      </w:r>
    </w:p>
    <w:p w14:paraId="0DD3858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3848</w:t>
      </w:r>
    </w:p>
    <w:p w14:paraId="06B6B05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TW"/>
        </w:rPr>
        <w:t>9.2.43.1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HD-FDD Intra Frequency Absolute RSRQ Accuracy for UE category 0</w:t>
      </w:r>
      <w:r>
        <w:tab/>
        <w:t>3848</w:t>
      </w:r>
    </w:p>
    <w:p w14:paraId="2998A0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</w:rPr>
        <w:t>9.2.43.1.1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</w:rPr>
        <w:t>Test purpose</w:t>
      </w:r>
      <w:r>
        <w:tab/>
        <w:t>3848</w:t>
      </w:r>
    </w:p>
    <w:p w14:paraId="5F478CA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9.2.43.1.2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applicability</w:t>
      </w:r>
      <w:r>
        <w:tab/>
        <w:t>3848</w:t>
      </w:r>
    </w:p>
    <w:p w14:paraId="56EB329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9.2.43.1.3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Minimum conformance requirements</w:t>
      </w:r>
      <w:r>
        <w:tab/>
        <w:t>3848</w:t>
      </w:r>
    </w:p>
    <w:p w14:paraId="17FFA6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9.2.43.1.4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description</w:t>
      </w:r>
      <w:r>
        <w:tab/>
        <w:t>3849</w:t>
      </w:r>
    </w:p>
    <w:p w14:paraId="45B6083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9.2.43.1.5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</w:t>
      </w:r>
      <w:r>
        <w:tab/>
        <w:t>3851</w:t>
      </w:r>
    </w:p>
    <w:p w14:paraId="7366B4D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9.2.44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T</w:t>
      </w:r>
      <w:r w:rsidRPr="00B44A29">
        <w:rPr>
          <w:rFonts w:eastAsia="SimSun"/>
        </w:rPr>
        <w:t xml:space="preserve">DD </w:t>
      </w:r>
      <w:r w:rsidRPr="00B44A29">
        <w:rPr>
          <w:rFonts w:eastAsia="SimSun"/>
          <w:lang w:eastAsia="zh-CN"/>
        </w:rPr>
        <w:t xml:space="preserve">RSRQ </w:t>
      </w:r>
      <w:r w:rsidRPr="00B44A29">
        <w:rPr>
          <w:rFonts w:eastAsia="SimSun"/>
        </w:rPr>
        <w:t>Intra frequency case</w:t>
      </w:r>
      <w:r w:rsidRPr="00B44A29">
        <w:rPr>
          <w:rFonts w:eastAsia="SimSun"/>
          <w:lang w:eastAsia="zh-CN"/>
        </w:rPr>
        <w:t xml:space="preserve"> for UE category 0</w:t>
      </w:r>
      <w:r>
        <w:tab/>
        <w:t>3852</w:t>
      </w:r>
    </w:p>
    <w:p w14:paraId="4634B4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highlight w:val="cyan"/>
          <w:lang w:eastAsia="zh-TW"/>
        </w:rPr>
        <w:t>9.2.44.1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highlight w:val="cyan"/>
          <w:lang w:eastAsia="zh-TW"/>
        </w:rPr>
        <w:t>TDD Intra Frequency Absolute RSRQ Accuracy for UE category 0</w:t>
      </w:r>
      <w:r>
        <w:tab/>
        <w:t>3852</w:t>
      </w:r>
    </w:p>
    <w:p w14:paraId="6EFDCAB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snapToGrid w:val="0"/>
          <w:highlight w:val="cyan"/>
        </w:rPr>
        <w:t>9.2.44.1.1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snapToGrid w:val="0"/>
          <w:highlight w:val="cyan"/>
        </w:rPr>
        <w:t>Test purpose</w:t>
      </w:r>
      <w:r>
        <w:tab/>
        <w:t>3852</w:t>
      </w:r>
    </w:p>
    <w:p w14:paraId="1957F45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9.2.44.1.2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Test applicability</w:t>
      </w:r>
      <w:r>
        <w:tab/>
        <w:t>3853</w:t>
      </w:r>
    </w:p>
    <w:p w14:paraId="5E4506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 xml:space="preserve">9.2.44.1.3 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Minimum conformance requirements</w:t>
      </w:r>
      <w:r>
        <w:tab/>
        <w:t>3853</w:t>
      </w:r>
    </w:p>
    <w:p w14:paraId="1919D08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9.2.44.1.4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Test description</w:t>
      </w:r>
      <w:r>
        <w:tab/>
        <w:t>3853</w:t>
      </w:r>
    </w:p>
    <w:p w14:paraId="0E619B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9.2.44.1.5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Test requirement</w:t>
      </w:r>
      <w:r>
        <w:tab/>
        <w:t>3855</w:t>
      </w:r>
    </w:p>
    <w:p w14:paraId="51951411" w14:textId="77777777" w:rsidR="00662A5C" w:rsidRPr="00D17B37" w:rsidRDefault="00662A5C">
      <w:pPr>
        <w:pStyle w:val="TOC3"/>
        <w:tabs>
          <w:tab w:val="left" w:pos="1701"/>
        </w:tabs>
        <w:rPr>
          <w:rFonts w:ascii="Calibri" w:hAnsi="Calibri"/>
          <w:sz w:val="22"/>
          <w:szCs w:val="22"/>
          <w:lang w:eastAsia="en-GB"/>
        </w:rPr>
      </w:pPr>
      <w:r>
        <w:t>9.2.45 to 9.2.50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3856</w:t>
      </w:r>
    </w:p>
    <w:p w14:paraId="5F2FBE1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3856</w:t>
      </w:r>
    </w:p>
    <w:p w14:paraId="459C8A7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3856</w:t>
      </w:r>
    </w:p>
    <w:p w14:paraId="2178D8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3856</w:t>
      </w:r>
    </w:p>
    <w:p w14:paraId="341EA4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3856</w:t>
      </w:r>
    </w:p>
    <w:p w14:paraId="16872ED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3858</w:t>
      </w:r>
    </w:p>
    <w:p w14:paraId="5B1D55A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3858</w:t>
      </w:r>
    </w:p>
    <w:p w14:paraId="0F6B0C0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3859</w:t>
      </w:r>
    </w:p>
    <w:p w14:paraId="18B963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3859</w:t>
      </w:r>
    </w:p>
    <w:p w14:paraId="1B1CA2C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3860</w:t>
      </w:r>
    </w:p>
    <w:p w14:paraId="349CC80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3863</w:t>
      </w:r>
    </w:p>
    <w:p w14:paraId="7DB300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3863</w:t>
      </w:r>
    </w:p>
    <w:p w14:paraId="571892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3863</w:t>
      </w:r>
    </w:p>
    <w:p w14:paraId="64CA97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3863</w:t>
      </w:r>
    </w:p>
    <w:p w14:paraId="4B3027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3864</w:t>
      </w:r>
    </w:p>
    <w:p w14:paraId="11610CD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3864</w:t>
      </w:r>
    </w:p>
    <w:p w14:paraId="533679B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3865</w:t>
      </w:r>
    </w:p>
    <w:p w14:paraId="6BE7FA4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3866</w:t>
      </w:r>
    </w:p>
    <w:p w14:paraId="3D797A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3866</w:t>
      </w:r>
    </w:p>
    <w:p w14:paraId="7865A14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9.2.53 to 9.2.54 Void</w:t>
      </w:r>
      <w:r>
        <w:tab/>
        <w:t>3868</w:t>
      </w:r>
    </w:p>
    <w:p w14:paraId="6DEA43F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3869</w:t>
      </w:r>
    </w:p>
    <w:p w14:paraId="4F3D524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3869</w:t>
      </w:r>
    </w:p>
    <w:p w14:paraId="7E8A9D5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3869</w:t>
      </w:r>
    </w:p>
    <w:p w14:paraId="26C34F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3869</w:t>
      </w:r>
    </w:p>
    <w:p w14:paraId="2DD098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3871</w:t>
      </w:r>
    </w:p>
    <w:p w14:paraId="3669597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3871</w:t>
      </w:r>
    </w:p>
    <w:p w14:paraId="029A39D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3871</w:t>
      </w:r>
    </w:p>
    <w:p w14:paraId="71AADB5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3872</w:t>
      </w:r>
    </w:p>
    <w:p w14:paraId="42AE068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3872</w:t>
      </w:r>
    </w:p>
    <w:p w14:paraId="293C688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3875</w:t>
      </w:r>
    </w:p>
    <w:p w14:paraId="0D8362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3875</w:t>
      </w:r>
    </w:p>
    <w:p w14:paraId="046B94E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3875</w:t>
      </w:r>
    </w:p>
    <w:p w14:paraId="2E3D2B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3876</w:t>
      </w:r>
    </w:p>
    <w:p w14:paraId="7BAD55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3877</w:t>
      </w:r>
    </w:p>
    <w:p w14:paraId="43C742D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9.2.56.4.1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3877</w:t>
      </w:r>
    </w:p>
    <w:p w14:paraId="4E5CEE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9.2.56.4.2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3878</w:t>
      </w:r>
    </w:p>
    <w:p w14:paraId="5E2C0E0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9.2.56.4.3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3879</w:t>
      </w:r>
    </w:p>
    <w:p w14:paraId="5B22C5A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3879</w:t>
      </w:r>
    </w:p>
    <w:p w14:paraId="6006ABA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3883</w:t>
      </w:r>
    </w:p>
    <w:p w14:paraId="7AF51B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3883</w:t>
      </w:r>
    </w:p>
    <w:p w14:paraId="2832057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3883</w:t>
      </w:r>
    </w:p>
    <w:p w14:paraId="2209A57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3883</w:t>
      </w:r>
    </w:p>
    <w:p w14:paraId="671E89C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3885</w:t>
      </w:r>
    </w:p>
    <w:p w14:paraId="199830D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9.2.57.4.1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3885</w:t>
      </w:r>
    </w:p>
    <w:p w14:paraId="7E96A5F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9.2.57.4.2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3885</w:t>
      </w:r>
    </w:p>
    <w:p w14:paraId="746A946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9.2.57.4.3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3886</w:t>
      </w:r>
    </w:p>
    <w:p w14:paraId="37CB33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3886</w:t>
      </w:r>
    </w:p>
    <w:p w14:paraId="097E66C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  <w:lang w:eastAsia="ja-JP"/>
        </w:rPr>
        <w:t>9.2.58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  <w:lang w:eastAsia="ja-JP"/>
        </w:rPr>
        <w:t>6 DL RSRQ for E-UTRAN in Carrier Aggregation with generic duplex modes</w:t>
      </w:r>
      <w:r>
        <w:tab/>
        <w:t>3890</w:t>
      </w:r>
    </w:p>
    <w:p w14:paraId="513AB58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3890</w:t>
      </w:r>
    </w:p>
    <w:p w14:paraId="54526A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3890</w:t>
      </w:r>
    </w:p>
    <w:p w14:paraId="78BE8AB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3890</w:t>
      </w:r>
    </w:p>
    <w:p w14:paraId="40DD868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3892</w:t>
      </w:r>
    </w:p>
    <w:p w14:paraId="0D7F758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9.2.58.4.1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3892</w:t>
      </w:r>
    </w:p>
    <w:p w14:paraId="6DCBF57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9.2.58.4.2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3892</w:t>
      </w:r>
    </w:p>
    <w:p w14:paraId="449485A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9.2.58.4.3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3893</w:t>
      </w:r>
    </w:p>
    <w:p w14:paraId="10D87D7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3893</w:t>
      </w:r>
    </w:p>
    <w:p w14:paraId="5C52D6C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9.2.59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3897</w:t>
      </w:r>
    </w:p>
    <w:p w14:paraId="7105D31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3897</w:t>
      </w:r>
    </w:p>
    <w:p w14:paraId="077F70C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3897</w:t>
      </w:r>
    </w:p>
    <w:p w14:paraId="3F1518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9.2.59.3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3897</w:t>
      </w:r>
    </w:p>
    <w:p w14:paraId="274C053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9.2.59.4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3899</w:t>
      </w:r>
    </w:p>
    <w:p w14:paraId="2A716E5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Initial conditions</w:t>
      </w:r>
      <w:r>
        <w:tab/>
        <w:t>3899</w:t>
      </w:r>
    </w:p>
    <w:p w14:paraId="5CA2EB8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9.2.59.4.2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3899</w:t>
      </w:r>
    </w:p>
    <w:p w14:paraId="71317CE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3900</w:t>
      </w:r>
    </w:p>
    <w:p w14:paraId="1292210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9.2.59.5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3900</w:t>
      </w:r>
    </w:p>
    <w:p w14:paraId="0B0A0BD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UTRA FDD CPICH RSCP</w:t>
      </w:r>
      <w:r>
        <w:tab/>
        <w:t>3906</w:t>
      </w:r>
    </w:p>
    <w:p w14:paraId="1B75327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 w:rsidRPr="00B44A29">
        <w:rPr>
          <w:rFonts w:eastAsia="SimSun"/>
          <w:lang w:eastAsia="zh-CN"/>
        </w:rPr>
        <w:t>F</w:t>
      </w:r>
      <w:r>
        <w:t xml:space="preserve">DD - UTRA </w:t>
      </w:r>
      <w:r w:rsidRPr="00B44A29">
        <w:rPr>
          <w:rFonts w:eastAsia="SimSun"/>
          <w:lang w:eastAsia="zh-CN"/>
        </w:rPr>
        <w:t>F</w:t>
      </w:r>
      <w:r>
        <w:t xml:space="preserve">DD CPICH </w:t>
      </w:r>
      <w:r w:rsidRPr="00B44A29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3906</w:t>
      </w:r>
    </w:p>
    <w:p w14:paraId="7A1CCBC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3906</w:t>
      </w:r>
    </w:p>
    <w:p w14:paraId="3DC26A0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3906</w:t>
      </w:r>
    </w:p>
    <w:p w14:paraId="6669AA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3906</w:t>
      </w:r>
    </w:p>
    <w:p w14:paraId="7ED090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3907</w:t>
      </w:r>
    </w:p>
    <w:p w14:paraId="223930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</w:t>
      </w:r>
      <w:r>
        <w:rPr>
          <w:lang w:eastAsia="zh-CN"/>
        </w:rPr>
        <w:t>.</w:t>
      </w:r>
      <w:r>
        <w:t>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3907</w:t>
      </w:r>
    </w:p>
    <w:p w14:paraId="06FBD50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</w:t>
      </w:r>
      <w:r>
        <w:rPr>
          <w:lang w:eastAsia="zh-CN"/>
        </w:rPr>
        <w:t>.</w:t>
      </w:r>
      <w:r>
        <w:t>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3907</w:t>
      </w:r>
    </w:p>
    <w:p w14:paraId="06270F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</w:t>
      </w:r>
      <w:r>
        <w:rPr>
          <w:lang w:eastAsia="zh-CN"/>
        </w:rPr>
        <w:t>.</w:t>
      </w:r>
      <w:r>
        <w:t>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3908</w:t>
      </w:r>
    </w:p>
    <w:p w14:paraId="239446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3909</w:t>
      </w:r>
    </w:p>
    <w:p w14:paraId="0A53A38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 w:rsidRPr="00B44A29">
        <w:rPr>
          <w:rFonts w:eastAsia="SimSun"/>
          <w:lang w:eastAsia="zh-CN"/>
        </w:rPr>
        <w:t>T</w:t>
      </w:r>
      <w:r>
        <w:t xml:space="preserve">DD - UTRA </w:t>
      </w:r>
      <w:r w:rsidRPr="00B44A29">
        <w:rPr>
          <w:rFonts w:eastAsia="SimSun"/>
          <w:lang w:eastAsia="zh-CN"/>
        </w:rPr>
        <w:t>F</w:t>
      </w:r>
      <w:r>
        <w:t xml:space="preserve">DD CPICH </w:t>
      </w:r>
      <w:r w:rsidRPr="00B44A29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3911</w:t>
      </w:r>
    </w:p>
    <w:p w14:paraId="45B6353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3911</w:t>
      </w:r>
    </w:p>
    <w:p w14:paraId="7A241C0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3911</w:t>
      </w:r>
    </w:p>
    <w:p w14:paraId="56550AD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3912</w:t>
      </w:r>
    </w:p>
    <w:p w14:paraId="178DDE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3912</w:t>
      </w:r>
    </w:p>
    <w:p w14:paraId="389DD32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9.3.2</w:t>
      </w:r>
      <w:r>
        <w:rPr>
          <w:lang w:eastAsia="zh-CN"/>
        </w:rPr>
        <w:t>.</w:t>
      </w:r>
      <w:r>
        <w:t>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3912</w:t>
      </w:r>
    </w:p>
    <w:p w14:paraId="19B971C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9.3.2</w:t>
      </w:r>
      <w:r>
        <w:rPr>
          <w:lang w:eastAsia="zh-CN"/>
        </w:rPr>
        <w:t>.</w:t>
      </w:r>
      <w:r>
        <w:t>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3913</w:t>
      </w:r>
    </w:p>
    <w:p w14:paraId="7A4EC27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9.3.2</w:t>
      </w:r>
      <w:r>
        <w:rPr>
          <w:lang w:eastAsia="zh-CN"/>
        </w:rPr>
        <w:t>.</w:t>
      </w:r>
      <w:r>
        <w:t>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3913</w:t>
      </w:r>
    </w:p>
    <w:p w14:paraId="3A886ED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3915</w:t>
      </w:r>
    </w:p>
    <w:p w14:paraId="1F11B6F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3917</w:t>
      </w:r>
    </w:p>
    <w:p w14:paraId="05A5727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3917</w:t>
      </w:r>
    </w:p>
    <w:p w14:paraId="3725B4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3917</w:t>
      </w:r>
    </w:p>
    <w:p w14:paraId="3C894CF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3917</w:t>
      </w:r>
    </w:p>
    <w:p w14:paraId="7A5B673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3918</w:t>
      </w:r>
    </w:p>
    <w:p w14:paraId="1F948D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9.3.3</w:t>
      </w:r>
      <w:r>
        <w:rPr>
          <w:lang w:eastAsia="zh-CN"/>
        </w:rPr>
        <w:t>.</w:t>
      </w:r>
      <w:r>
        <w:t>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3918</w:t>
      </w:r>
    </w:p>
    <w:p w14:paraId="2104D7D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9.3.3</w:t>
      </w:r>
      <w:r>
        <w:rPr>
          <w:lang w:eastAsia="zh-CN"/>
        </w:rPr>
        <w:t>.</w:t>
      </w:r>
      <w:r>
        <w:t>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3918</w:t>
      </w:r>
    </w:p>
    <w:p w14:paraId="51D92E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9.3.3</w:t>
      </w:r>
      <w:r>
        <w:rPr>
          <w:lang w:eastAsia="zh-CN"/>
        </w:rPr>
        <w:t>.</w:t>
      </w:r>
      <w:r>
        <w:t>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3918</w:t>
      </w:r>
    </w:p>
    <w:p w14:paraId="13D4AF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3919</w:t>
      </w:r>
    </w:p>
    <w:p w14:paraId="614F5CC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UTRAN FDD CPICH Ec/No</w:t>
      </w:r>
      <w:r>
        <w:tab/>
        <w:t>3919</w:t>
      </w:r>
    </w:p>
    <w:p w14:paraId="3CA8202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 FDD CPICH Ec/No absolute accuracy</w:t>
      </w:r>
      <w:r>
        <w:tab/>
        <w:t>3919</w:t>
      </w:r>
    </w:p>
    <w:p w14:paraId="18E75A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3919</w:t>
      </w:r>
    </w:p>
    <w:p w14:paraId="7E7F404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3919</w:t>
      </w:r>
    </w:p>
    <w:p w14:paraId="72D14EC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3919</w:t>
      </w:r>
    </w:p>
    <w:p w14:paraId="62C960C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3921</w:t>
      </w:r>
    </w:p>
    <w:p w14:paraId="629346D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</w:t>
      </w:r>
      <w:r>
        <w:t>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3921</w:t>
      </w:r>
    </w:p>
    <w:p w14:paraId="471203B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</w:t>
      </w:r>
      <w:r>
        <w:t>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3921</w:t>
      </w:r>
    </w:p>
    <w:p w14:paraId="192675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</w:t>
      </w:r>
      <w:r>
        <w:t>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3921</w:t>
      </w:r>
    </w:p>
    <w:p w14:paraId="736741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3923</w:t>
      </w:r>
    </w:p>
    <w:p w14:paraId="5B4ADFF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</w:t>
      </w:r>
      <w:r w:rsidRPr="00B44A29">
        <w:rPr>
          <w:rFonts w:eastAsia="SimSun"/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E-UTRAN </w:t>
      </w:r>
      <w:r w:rsidRPr="00B44A29">
        <w:rPr>
          <w:rFonts w:eastAsia="SimSun"/>
          <w:lang w:eastAsia="zh-CN"/>
        </w:rPr>
        <w:t>T</w:t>
      </w:r>
      <w:r>
        <w:t xml:space="preserve">DD - UTRA </w:t>
      </w:r>
      <w:r w:rsidRPr="00B44A29">
        <w:rPr>
          <w:rFonts w:eastAsia="SimSun"/>
          <w:lang w:eastAsia="zh-CN"/>
        </w:rPr>
        <w:t>F</w:t>
      </w:r>
      <w:r>
        <w:t>DD CPICH Ec/No absolute accuracy</w:t>
      </w:r>
      <w:r>
        <w:tab/>
        <w:t>3925</w:t>
      </w:r>
    </w:p>
    <w:p w14:paraId="627FF36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3925</w:t>
      </w:r>
    </w:p>
    <w:p w14:paraId="61A9B8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3925</w:t>
      </w:r>
    </w:p>
    <w:p w14:paraId="4711E07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3925</w:t>
      </w:r>
    </w:p>
    <w:p w14:paraId="13DCD63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3926</w:t>
      </w:r>
    </w:p>
    <w:p w14:paraId="1A1239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</w:t>
      </w:r>
      <w:r>
        <w:rPr>
          <w:lang w:eastAsia="zh-CN"/>
        </w:rPr>
        <w:t>.</w:t>
      </w:r>
      <w:r>
        <w:t>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3926</w:t>
      </w:r>
    </w:p>
    <w:p w14:paraId="482FB8F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</w:t>
      </w:r>
      <w:r>
        <w:rPr>
          <w:lang w:eastAsia="zh-CN"/>
        </w:rPr>
        <w:t>.</w:t>
      </w:r>
      <w:r>
        <w:t>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3927</w:t>
      </w:r>
    </w:p>
    <w:p w14:paraId="69D8CD0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</w:t>
      </w:r>
      <w:r>
        <w:rPr>
          <w:lang w:eastAsia="zh-CN"/>
        </w:rPr>
        <w:t>.</w:t>
      </w:r>
      <w:r>
        <w:t>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3928</w:t>
      </w:r>
    </w:p>
    <w:p w14:paraId="3D3F515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3929</w:t>
      </w:r>
    </w:p>
    <w:p w14:paraId="411FC2A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3930</w:t>
      </w:r>
    </w:p>
    <w:p w14:paraId="7A7C6B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3930</w:t>
      </w:r>
    </w:p>
    <w:p w14:paraId="123F474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9.4.3.2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3931</w:t>
      </w:r>
    </w:p>
    <w:p w14:paraId="209D1E4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3931</w:t>
      </w:r>
    </w:p>
    <w:p w14:paraId="469F038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3931</w:t>
      </w:r>
    </w:p>
    <w:p w14:paraId="5D56157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</w:t>
      </w:r>
      <w:r>
        <w:rPr>
          <w:lang w:eastAsia="zh-CN"/>
        </w:rPr>
        <w:t>.</w:t>
      </w:r>
      <w:r>
        <w:t>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3931</w:t>
      </w:r>
    </w:p>
    <w:p w14:paraId="4A81AF5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</w:t>
      </w:r>
      <w:r>
        <w:rPr>
          <w:lang w:eastAsia="zh-CN"/>
        </w:rPr>
        <w:t>.</w:t>
      </w:r>
      <w:r>
        <w:t>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3932</w:t>
      </w:r>
    </w:p>
    <w:p w14:paraId="6C30C99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</w:t>
      </w:r>
      <w:r>
        <w:rPr>
          <w:lang w:eastAsia="zh-CN"/>
        </w:rPr>
        <w:t>.</w:t>
      </w:r>
      <w:r>
        <w:t>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3932</w:t>
      </w:r>
    </w:p>
    <w:p w14:paraId="26B3758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3932</w:t>
      </w:r>
    </w:p>
    <w:p w14:paraId="4DB0D90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UTRAN TDD P-CCPCH RSCP</w:t>
      </w:r>
      <w:r>
        <w:tab/>
        <w:t>3933</w:t>
      </w:r>
    </w:p>
    <w:p w14:paraId="14825CE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FDD - UTRA TDD P-CCPCH RSCP absolute accuracy</w:t>
      </w:r>
      <w:r>
        <w:tab/>
        <w:t>3933</w:t>
      </w:r>
    </w:p>
    <w:p w14:paraId="6832B3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3933</w:t>
      </w:r>
    </w:p>
    <w:p w14:paraId="7C176E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3933</w:t>
      </w:r>
    </w:p>
    <w:p w14:paraId="29FE64D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3933</w:t>
      </w:r>
    </w:p>
    <w:p w14:paraId="1F6EDB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9.5.1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3934</w:t>
      </w:r>
    </w:p>
    <w:p w14:paraId="7AE6B59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9.5.1</w:t>
      </w:r>
      <w:r>
        <w:rPr>
          <w:lang w:eastAsia="zh-CN"/>
        </w:rPr>
        <w:t>.</w:t>
      </w:r>
      <w:r>
        <w:t>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3934</w:t>
      </w:r>
    </w:p>
    <w:p w14:paraId="7FD0DB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9.5.1</w:t>
      </w:r>
      <w:r>
        <w:rPr>
          <w:lang w:eastAsia="zh-CN"/>
        </w:rPr>
        <w:t>.</w:t>
      </w:r>
      <w:r>
        <w:t>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3935</w:t>
      </w:r>
    </w:p>
    <w:p w14:paraId="0A9252B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9.5.1</w:t>
      </w:r>
      <w:r>
        <w:rPr>
          <w:lang w:eastAsia="zh-CN"/>
        </w:rPr>
        <w:t>.</w:t>
      </w:r>
      <w:r>
        <w:t>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3935</w:t>
      </w:r>
    </w:p>
    <w:p w14:paraId="2A7B15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3936</w:t>
      </w:r>
    </w:p>
    <w:p w14:paraId="4EED5CB4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E-UTRAN TDD - UTRA TDD P-CCPCH RSCP absolute accuracy</w:t>
      </w:r>
      <w:r>
        <w:tab/>
        <w:t>3938</w:t>
      </w:r>
    </w:p>
    <w:p w14:paraId="030A39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3938</w:t>
      </w:r>
    </w:p>
    <w:p w14:paraId="3A4E15E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3938</w:t>
      </w:r>
    </w:p>
    <w:p w14:paraId="60AC518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3938</w:t>
      </w:r>
    </w:p>
    <w:p w14:paraId="4DBFD7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9.5.2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3939</w:t>
      </w:r>
    </w:p>
    <w:p w14:paraId="53B5331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9.5.2</w:t>
      </w:r>
      <w:r>
        <w:rPr>
          <w:lang w:eastAsia="zh-CN"/>
        </w:rPr>
        <w:t>.</w:t>
      </w:r>
      <w:r>
        <w:t>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3939</w:t>
      </w:r>
    </w:p>
    <w:p w14:paraId="6976F22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9.5.2</w:t>
      </w:r>
      <w:r>
        <w:rPr>
          <w:lang w:eastAsia="zh-CN"/>
        </w:rPr>
        <w:t>.</w:t>
      </w:r>
      <w:r>
        <w:t>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3940</w:t>
      </w:r>
    </w:p>
    <w:p w14:paraId="13354785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9.5.2</w:t>
      </w:r>
      <w:r>
        <w:rPr>
          <w:lang w:eastAsia="zh-CN"/>
        </w:rPr>
        <w:t>.</w:t>
      </w:r>
      <w:r>
        <w:t>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3940</w:t>
      </w:r>
    </w:p>
    <w:p w14:paraId="7E0582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3941</w:t>
      </w:r>
    </w:p>
    <w:p w14:paraId="3467542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GSM carrier RSSI</w:t>
      </w:r>
      <w:r>
        <w:tab/>
        <w:t>3943</w:t>
      </w:r>
    </w:p>
    <w:p w14:paraId="7B14F7E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3943</w:t>
      </w:r>
    </w:p>
    <w:p w14:paraId="6E77EDB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3943</w:t>
      </w:r>
    </w:p>
    <w:p w14:paraId="09E6EBA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3943</w:t>
      </w:r>
    </w:p>
    <w:p w14:paraId="7AEA663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3943</w:t>
      </w:r>
    </w:p>
    <w:p w14:paraId="0D6026F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3945</w:t>
      </w:r>
    </w:p>
    <w:p w14:paraId="3CC2D92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3945</w:t>
      </w:r>
    </w:p>
    <w:p w14:paraId="1A123CD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3945</w:t>
      </w:r>
    </w:p>
    <w:p w14:paraId="48B58F8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3946</w:t>
      </w:r>
    </w:p>
    <w:p w14:paraId="784FEC1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3947</w:t>
      </w:r>
    </w:p>
    <w:p w14:paraId="2D20CAC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3949</w:t>
      </w:r>
    </w:p>
    <w:p w14:paraId="5E0F21F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3949</w:t>
      </w:r>
    </w:p>
    <w:p w14:paraId="059697A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3949</w:t>
      </w:r>
    </w:p>
    <w:p w14:paraId="7D44F83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3949</w:t>
      </w:r>
    </w:p>
    <w:p w14:paraId="59F2932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3951</w:t>
      </w:r>
    </w:p>
    <w:p w14:paraId="4A03CB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3951</w:t>
      </w:r>
    </w:p>
    <w:p w14:paraId="0E9E396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3951</w:t>
      </w:r>
    </w:p>
    <w:p w14:paraId="670C22B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3952</w:t>
      </w:r>
    </w:p>
    <w:p w14:paraId="579CB6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3953</w:t>
      </w:r>
    </w:p>
    <w:p w14:paraId="3214F50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B44A29">
        <w:rPr>
          <w:b/>
        </w:rPr>
        <w:t>-</w:t>
      </w:r>
      <w:r w:rsidRPr="00B44A29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3955</w:t>
      </w:r>
    </w:p>
    <w:p w14:paraId="6909D0C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3955</w:t>
      </w:r>
    </w:p>
    <w:p w14:paraId="389B796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9.9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Serving Cell RSRP and RSRQ</w:t>
      </w:r>
      <w:r>
        <w:tab/>
        <w:t>3955</w:t>
      </w:r>
    </w:p>
    <w:p w14:paraId="3F8E0C3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  <w:lang w:eastAsia="zh-CN"/>
        </w:rPr>
        <w:t>9.9.1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FDD Serving Cell RSRP and RSRQ Accuracy</w:t>
      </w:r>
      <w:r>
        <w:tab/>
        <w:t>3955</w:t>
      </w:r>
    </w:p>
    <w:p w14:paraId="477838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</w:t>
      </w:r>
      <w:r w:rsidRPr="00B44A29">
        <w:rPr>
          <w:rFonts w:eastAsia="SimSun"/>
          <w:lang w:eastAsia="zh-C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F</w:t>
      </w:r>
      <w:r w:rsidRPr="00B44A29">
        <w:rPr>
          <w:rFonts w:eastAsia="SimSun"/>
        </w:rPr>
        <w:t xml:space="preserve">DD Intra Frequency </w:t>
      </w:r>
      <w:r w:rsidRPr="00B44A29">
        <w:rPr>
          <w:rFonts w:eastAsia="SimSun"/>
          <w:lang w:eastAsia="zh-CN"/>
        </w:rPr>
        <w:t>S</w:t>
      </w:r>
      <w:r w:rsidRPr="00B44A29">
        <w:rPr>
          <w:rFonts w:eastAsia="SimSun"/>
        </w:rPr>
        <w:t xml:space="preserve">erving </w:t>
      </w:r>
      <w:r w:rsidRPr="00B44A29">
        <w:rPr>
          <w:rFonts w:eastAsia="SimSun"/>
          <w:lang w:eastAsia="zh-CN"/>
        </w:rPr>
        <w:t>C</w:t>
      </w:r>
      <w:r w:rsidRPr="00B44A29">
        <w:rPr>
          <w:rFonts w:eastAsia="SimSun"/>
        </w:rPr>
        <w:t>ell Absolute RSRP Accuracy</w:t>
      </w:r>
      <w:r>
        <w:tab/>
        <w:t>3955</w:t>
      </w:r>
    </w:p>
    <w:p w14:paraId="6A0E3E2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9.9.1.1</w:t>
      </w:r>
      <w:r w:rsidRPr="00B44A29">
        <w:rPr>
          <w:rFonts w:eastAsia="SimSun"/>
          <w:lang w:eastAsia="zh-C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3955</w:t>
      </w:r>
    </w:p>
    <w:p w14:paraId="3F72404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9.9.1.</w:t>
      </w:r>
      <w:r w:rsidRPr="00B44A29">
        <w:rPr>
          <w:rFonts w:eastAsia="SimSun"/>
          <w:lang w:eastAsia="zh-CN"/>
        </w:rPr>
        <w:t>1.</w:t>
      </w:r>
      <w:r w:rsidRPr="00B44A29">
        <w:rPr>
          <w:rFonts w:eastAsia="SimSu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3955</w:t>
      </w:r>
    </w:p>
    <w:p w14:paraId="1D1961F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9.9.1.</w:t>
      </w:r>
      <w:r w:rsidRPr="00B44A29">
        <w:rPr>
          <w:rFonts w:eastAsia="SimSun"/>
          <w:lang w:eastAsia="zh-CN"/>
        </w:rPr>
        <w:t>1.</w:t>
      </w:r>
      <w:r w:rsidRPr="00B44A29">
        <w:rPr>
          <w:rFonts w:eastAsia="SimSu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3955</w:t>
      </w:r>
    </w:p>
    <w:p w14:paraId="71CF85E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</w:t>
      </w:r>
      <w:r w:rsidRPr="00B44A29">
        <w:rPr>
          <w:rFonts w:eastAsia="SimSun"/>
          <w:lang w:eastAsia="zh-CN"/>
        </w:rPr>
        <w:t>.1.</w:t>
      </w:r>
      <w:r w:rsidRPr="00B44A29">
        <w:rPr>
          <w:rFonts w:eastAsia="SimSu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3956</w:t>
      </w:r>
    </w:p>
    <w:p w14:paraId="4151254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9.9.1.</w:t>
      </w:r>
      <w:r w:rsidRPr="00B44A29">
        <w:rPr>
          <w:rFonts w:eastAsia="SimSun"/>
          <w:lang w:eastAsia="zh-CN"/>
        </w:rPr>
        <w:t>1.</w:t>
      </w:r>
      <w:r w:rsidRPr="00B44A29">
        <w:rPr>
          <w:rFonts w:eastAsia="SimSu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3957</w:t>
      </w:r>
    </w:p>
    <w:p w14:paraId="61108C9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9.9.1.1_1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3959</w:t>
      </w:r>
    </w:p>
    <w:p w14:paraId="52EDFDE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9.9.1.1_1</w:t>
      </w:r>
      <w:r>
        <w:rPr>
          <w:lang w:eastAsia="zh-C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3959</w:t>
      </w:r>
    </w:p>
    <w:p w14:paraId="0F32759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9.9.1.1_1</w:t>
      </w:r>
      <w:r>
        <w:rPr>
          <w:lang w:eastAsia="zh-CN"/>
        </w:rPr>
        <w:t>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3959</w:t>
      </w:r>
    </w:p>
    <w:p w14:paraId="1DD5E03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9.9.1.1_1</w:t>
      </w:r>
      <w:r>
        <w:rPr>
          <w:lang w:eastAsia="zh-CN"/>
        </w:rPr>
        <w:t>.</w:t>
      </w:r>
      <w: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3960</w:t>
      </w:r>
    </w:p>
    <w:p w14:paraId="3106BC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9.9.1.1_1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3960</w:t>
      </w:r>
    </w:p>
    <w:p w14:paraId="6A85C7C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9.9.1.1_1</w:t>
      </w:r>
      <w:r>
        <w:rPr>
          <w:lang w:eastAsia="zh-CN"/>
        </w:rPr>
        <w:t>.</w:t>
      </w:r>
      <w: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3961</w:t>
      </w:r>
    </w:p>
    <w:p w14:paraId="294D3BA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lastRenderedPageBreak/>
        <w:t>9.9.</w:t>
      </w:r>
      <w:r w:rsidRPr="00B44A29">
        <w:rPr>
          <w:rFonts w:eastAsia="SimSun"/>
          <w:lang w:eastAsia="zh-CN"/>
        </w:rPr>
        <w:t>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  <w:lang w:eastAsia="zh-CN"/>
        </w:rPr>
        <w:t>F</w:t>
      </w:r>
      <w:r w:rsidRPr="00B44A29">
        <w:rPr>
          <w:rFonts w:eastAsia="SimSun"/>
        </w:rPr>
        <w:t xml:space="preserve">DD Intra Frequency </w:t>
      </w:r>
      <w:r w:rsidRPr="00B44A29">
        <w:rPr>
          <w:rFonts w:eastAsia="SimSun"/>
          <w:lang w:eastAsia="zh-CN"/>
        </w:rPr>
        <w:t>S</w:t>
      </w:r>
      <w:r w:rsidRPr="00B44A29">
        <w:rPr>
          <w:rFonts w:eastAsia="SimSun"/>
        </w:rPr>
        <w:t xml:space="preserve">erving </w:t>
      </w:r>
      <w:r w:rsidRPr="00B44A29">
        <w:rPr>
          <w:rFonts w:eastAsia="SimSun"/>
          <w:lang w:eastAsia="zh-CN"/>
        </w:rPr>
        <w:t>C</w:t>
      </w:r>
      <w:r w:rsidRPr="00B44A29">
        <w:rPr>
          <w:rFonts w:eastAsia="SimSun"/>
        </w:rPr>
        <w:t>ell Absolute RSR</w:t>
      </w:r>
      <w:r w:rsidRPr="00B44A29">
        <w:rPr>
          <w:rFonts w:eastAsia="SimSun"/>
          <w:lang w:eastAsia="zh-CN"/>
        </w:rPr>
        <w:t>Q</w:t>
      </w:r>
      <w:r w:rsidRPr="00B44A29">
        <w:rPr>
          <w:rFonts w:eastAsia="SimSun"/>
        </w:rPr>
        <w:t xml:space="preserve"> Accuracy</w:t>
      </w:r>
      <w:r>
        <w:tab/>
        <w:t>3963</w:t>
      </w:r>
    </w:p>
    <w:p w14:paraId="12F6A89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</w:t>
      </w:r>
      <w:r w:rsidRPr="00B44A29">
        <w:rPr>
          <w:rFonts w:eastAsia="SimSun"/>
          <w:lang w:eastAsia="zh-CN"/>
        </w:rPr>
        <w:t>.2</w:t>
      </w:r>
      <w:r w:rsidRPr="00B44A29">
        <w:rPr>
          <w:rFonts w:eastAsia="SimSu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purpose</w:t>
      </w:r>
      <w:r>
        <w:tab/>
        <w:t>3963</w:t>
      </w:r>
    </w:p>
    <w:p w14:paraId="1BAEC62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</w:t>
      </w:r>
      <w:r w:rsidRPr="00B44A29">
        <w:rPr>
          <w:rFonts w:eastAsia="SimSun"/>
          <w:lang w:eastAsia="zh-CN"/>
        </w:rPr>
        <w:t>.2</w:t>
      </w:r>
      <w:r w:rsidRPr="00B44A29">
        <w:rPr>
          <w:rFonts w:eastAsia="SimSun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applicability</w:t>
      </w:r>
      <w:r>
        <w:tab/>
        <w:t>3963</w:t>
      </w:r>
    </w:p>
    <w:p w14:paraId="1AF3C3F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</w:t>
      </w:r>
      <w:r w:rsidRPr="00B44A29">
        <w:rPr>
          <w:rFonts w:eastAsia="SimSun"/>
          <w:lang w:eastAsia="zh-CN"/>
        </w:rPr>
        <w:t>.2</w:t>
      </w:r>
      <w:r w:rsidRPr="00B44A29">
        <w:rPr>
          <w:rFonts w:eastAsia="SimSun"/>
        </w:rP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Minimum conformance requirements</w:t>
      </w:r>
      <w:r>
        <w:tab/>
        <w:t>3963</w:t>
      </w:r>
    </w:p>
    <w:p w14:paraId="14B0DA3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</w:t>
      </w:r>
      <w:r w:rsidRPr="00B44A29">
        <w:rPr>
          <w:rFonts w:eastAsia="SimSun"/>
          <w:lang w:eastAsia="zh-CN"/>
        </w:rPr>
        <w:t>.2</w:t>
      </w:r>
      <w:r w:rsidRPr="00B44A29">
        <w:rPr>
          <w:rFonts w:eastAsia="SimSun"/>
        </w:rP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description</w:t>
      </w:r>
      <w:r>
        <w:tab/>
        <w:t>3964</w:t>
      </w:r>
    </w:p>
    <w:p w14:paraId="5FB0CF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9.9.1</w:t>
      </w:r>
      <w:r w:rsidRPr="00B44A29">
        <w:rPr>
          <w:rFonts w:eastAsia="SimSun"/>
          <w:lang w:eastAsia="zh-CN"/>
        </w:rPr>
        <w:t>.2</w:t>
      </w:r>
      <w:r w:rsidRPr="00B44A29">
        <w:rPr>
          <w:rFonts w:eastAsia="SimSun"/>
        </w:rP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requirement</w:t>
      </w:r>
      <w:r>
        <w:tab/>
        <w:t>3965</w:t>
      </w:r>
    </w:p>
    <w:p w14:paraId="1D17C81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3967</w:t>
      </w:r>
    </w:p>
    <w:p w14:paraId="3464E39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</w:t>
      </w:r>
      <w:r>
        <w:rPr>
          <w:lang w:eastAsia="zh-CN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3967</w:t>
      </w:r>
    </w:p>
    <w:p w14:paraId="1D7BF6A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</w:t>
      </w:r>
      <w:r>
        <w:rPr>
          <w:lang w:eastAsia="zh-CN"/>
        </w:rPr>
        <w:t>1.</w:t>
      </w:r>
      <w: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3967</w:t>
      </w:r>
    </w:p>
    <w:p w14:paraId="37B1C2C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</w:t>
      </w:r>
      <w:r>
        <w:rPr>
          <w:lang w:eastAsia="zh-CN"/>
        </w:rPr>
        <w:t>.</w:t>
      </w:r>
      <w:r>
        <w:t>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3967</w:t>
      </w:r>
    </w:p>
    <w:p w14:paraId="398B086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</w:t>
      </w:r>
      <w:r>
        <w:rPr>
          <w:lang w:eastAsia="zh-CN"/>
        </w:rPr>
        <w:t>.</w:t>
      </w:r>
      <w:r>
        <w:t>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3967</w:t>
      </w:r>
    </w:p>
    <w:p w14:paraId="25CEB17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B44A29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3968</w:t>
      </w:r>
    </w:p>
    <w:p w14:paraId="057AC56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B44A29">
        <w:rPr>
          <w:rFonts w:cs="v4.2.0"/>
          <w:lang w:eastAsia="zh-CN"/>
        </w:rPr>
        <w:t>.</w:t>
      </w:r>
      <w:r>
        <w:t>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3969</w:t>
      </w:r>
    </w:p>
    <w:p w14:paraId="51F2AE9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9.9.2.1_1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3970</w:t>
      </w:r>
    </w:p>
    <w:p w14:paraId="6621CC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9.9.2.1_1</w:t>
      </w:r>
      <w:r>
        <w:rPr>
          <w:lang w:eastAsia="zh-CN"/>
        </w:rPr>
        <w:t>.</w:t>
      </w:r>
      <w: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3970</w:t>
      </w:r>
    </w:p>
    <w:p w14:paraId="39BB83E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9.9.2.1_1.2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3970</w:t>
      </w:r>
    </w:p>
    <w:p w14:paraId="69C1340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9.9.2.1_1.3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3970</w:t>
      </w:r>
    </w:p>
    <w:p w14:paraId="33F5BFF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9.9.2.1_1</w:t>
      </w:r>
      <w:r>
        <w:rPr>
          <w:lang w:eastAsia="zh-CN"/>
        </w:rPr>
        <w:t>.</w:t>
      </w:r>
      <w: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3971</w:t>
      </w:r>
    </w:p>
    <w:p w14:paraId="75D2553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9.9.2.1_1.5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3972</w:t>
      </w:r>
    </w:p>
    <w:p w14:paraId="211D4F0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</w:t>
      </w:r>
      <w:r>
        <w:rPr>
          <w:lang w:eastAsia="zh-CN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3973</w:t>
      </w:r>
    </w:p>
    <w:p w14:paraId="7C6D337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</w:t>
      </w:r>
      <w:r>
        <w:rPr>
          <w:lang w:eastAsia="zh-CN"/>
        </w:rPr>
        <w:t>.2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3973</w:t>
      </w:r>
    </w:p>
    <w:p w14:paraId="045CC62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</w:t>
      </w:r>
      <w:r>
        <w:rPr>
          <w:lang w:eastAsia="zh-CN"/>
        </w:rPr>
        <w:t>.2</w:t>
      </w:r>
      <w: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3973</w:t>
      </w:r>
    </w:p>
    <w:p w14:paraId="762AC9A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</w:t>
      </w:r>
      <w:r>
        <w:rPr>
          <w:lang w:eastAsia="zh-CN"/>
        </w:rPr>
        <w:t>.2</w:t>
      </w:r>
      <w: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3973</w:t>
      </w:r>
    </w:p>
    <w:p w14:paraId="6287767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</w:t>
      </w:r>
      <w:r>
        <w:rPr>
          <w:lang w:eastAsia="zh-CN"/>
        </w:rPr>
        <w:t>.2</w:t>
      </w:r>
      <w:r>
        <w:t>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3974</w:t>
      </w:r>
    </w:p>
    <w:p w14:paraId="01D9A3C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</w:t>
      </w:r>
      <w:r>
        <w:rPr>
          <w:lang w:eastAsia="zh-CN"/>
        </w:rPr>
        <w:t>.2</w:t>
      </w:r>
      <w:r>
        <w:t>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3975</w:t>
      </w:r>
    </w:p>
    <w:p w14:paraId="156DDC1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3976</w:t>
      </w:r>
    </w:p>
    <w:p w14:paraId="32A2534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RSSI Accuracy</w:t>
      </w:r>
      <w:r>
        <w:tab/>
        <w:t>3976</w:t>
      </w:r>
    </w:p>
    <w:p w14:paraId="1861964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3976</w:t>
      </w:r>
    </w:p>
    <w:p w14:paraId="72CDC55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3976</w:t>
      </w:r>
    </w:p>
    <w:p w14:paraId="5B18FF0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3977</w:t>
      </w:r>
    </w:p>
    <w:p w14:paraId="68FDDB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3977</w:t>
      </w:r>
    </w:p>
    <w:p w14:paraId="6DEA3DF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3977</w:t>
      </w:r>
    </w:p>
    <w:p w14:paraId="4E5892D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9.11.1.4.1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3977</w:t>
      </w:r>
    </w:p>
    <w:p w14:paraId="3705EEB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9.11.1.4.2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3978</w:t>
      </w:r>
    </w:p>
    <w:p w14:paraId="79A2B2B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9.11.1.4.3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3978</w:t>
      </w:r>
    </w:p>
    <w:p w14:paraId="71AE51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3979</w:t>
      </w:r>
    </w:p>
    <w:p w14:paraId="47899CE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3980</w:t>
      </w:r>
    </w:p>
    <w:p w14:paraId="05563A5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3980</w:t>
      </w:r>
    </w:p>
    <w:p w14:paraId="5808FA5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3980</w:t>
      </w:r>
    </w:p>
    <w:p w14:paraId="6B77BFA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3980</w:t>
      </w:r>
    </w:p>
    <w:p w14:paraId="6C01504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3980</w:t>
      </w:r>
    </w:p>
    <w:p w14:paraId="0971742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9.11.2.4.1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3980</w:t>
      </w:r>
    </w:p>
    <w:p w14:paraId="6081FD9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9.11.2.4.2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3981</w:t>
      </w:r>
    </w:p>
    <w:p w14:paraId="75E9981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9.11.2.4.3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3981</w:t>
      </w:r>
    </w:p>
    <w:p w14:paraId="1D7D74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3981</w:t>
      </w:r>
    </w:p>
    <w:p w14:paraId="70F364C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Channel Occupancy</w:t>
      </w:r>
      <w:r>
        <w:tab/>
        <w:t>3982</w:t>
      </w:r>
    </w:p>
    <w:p w14:paraId="446DE70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3982</w:t>
      </w:r>
    </w:p>
    <w:p w14:paraId="4744F55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3982</w:t>
      </w:r>
    </w:p>
    <w:p w14:paraId="3B8530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3982</w:t>
      </w:r>
    </w:p>
    <w:p w14:paraId="7F96D85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3983</w:t>
      </w:r>
    </w:p>
    <w:p w14:paraId="58F643D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3983</w:t>
      </w:r>
    </w:p>
    <w:p w14:paraId="7A957E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9.12.1.4.1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3983</w:t>
      </w:r>
    </w:p>
    <w:p w14:paraId="542F37D2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9.12.1.4.2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3983</w:t>
      </w:r>
    </w:p>
    <w:p w14:paraId="327D651B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9.12.1.4.3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3984</w:t>
      </w:r>
    </w:p>
    <w:p w14:paraId="0F9C934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3984</w:t>
      </w:r>
    </w:p>
    <w:p w14:paraId="04CAD5C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3985</w:t>
      </w:r>
    </w:p>
    <w:p w14:paraId="7478C62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3985</w:t>
      </w:r>
    </w:p>
    <w:p w14:paraId="5855C3B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3986</w:t>
      </w:r>
    </w:p>
    <w:p w14:paraId="6D423AB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3986</w:t>
      </w:r>
    </w:p>
    <w:p w14:paraId="20D271C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3986</w:t>
      </w:r>
    </w:p>
    <w:p w14:paraId="4463418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9.12.2.4.1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3986</w:t>
      </w:r>
    </w:p>
    <w:p w14:paraId="2ED66D6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9.12.2.4.2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3986</w:t>
      </w:r>
    </w:p>
    <w:p w14:paraId="7330D91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9.12.2.4.3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3986</w:t>
      </w:r>
    </w:p>
    <w:p w14:paraId="340465A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9.12.2.5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3986</w:t>
      </w:r>
    </w:p>
    <w:p w14:paraId="27BC708A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D17B37">
        <w:rPr>
          <w:rFonts w:ascii="Calibri" w:hAnsi="Calibri"/>
          <w:szCs w:val="22"/>
          <w:lang w:eastAsia="en-GB"/>
        </w:rPr>
        <w:tab/>
      </w:r>
      <w:r>
        <w:t>Proximity-based Services in Any Cell Selection</w:t>
      </w:r>
      <w:r>
        <w:tab/>
        <w:t>3988</w:t>
      </w:r>
    </w:p>
    <w:p w14:paraId="033632C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FFS</w:t>
      </w:r>
      <w:r>
        <w:tab/>
        <w:t>3988</w:t>
      </w:r>
    </w:p>
    <w:p w14:paraId="5147C60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 - Initiation/Cease of SLSS Transmission with ProSe Direct Communication</w:t>
      </w:r>
      <w:r>
        <w:tab/>
        <w:t>3988</w:t>
      </w:r>
    </w:p>
    <w:p w14:paraId="4985C9E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10.2.1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3988</w:t>
      </w:r>
    </w:p>
    <w:p w14:paraId="2CA0547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3988</w:t>
      </w:r>
    </w:p>
    <w:p w14:paraId="1DD59BD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3988</w:t>
      </w:r>
    </w:p>
    <w:p w14:paraId="26C7966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3988</w:t>
      </w:r>
    </w:p>
    <w:p w14:paraId="51E2332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3988</w:t>
      </w:r>
    </w:p>
    <w:p w14:paraId="6DD146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3990</w:t>
      </w:r>
    </w:p>
    <w:p w14:paraId="10875C4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3990</w:t>
      </w:r>
    </w:p>
    <w:p w14:paraId="33EAD3F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3990</w:t>
      </w:r>
    </w:p>
    <w:p w14:paraId="52D1DCC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FFS</w:t>
      </w:r>
      <w:r>
        <w:tab/>
        <w:t>3991</w:t>
      </w:r>
    </w:p>
    <w:p w14:paraId="5810A84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10.4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E-UTRAN FDD - Initiation/Cease of SLSS Transmission with ProSe Direct Communication</w:t>
      </w:r>
      <w:r>
        <w:tab/>
        <w:t>3992</w:t>
      </w:r>
    </w:p>
    <w:p w14:paraId="12144C51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10.4.1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Test purpose</w:t>
      </w:r>
      <w:r>
        <w:tab/>
        <w:t>3992</w:t>
      </w:r>
    </w:p>
    <w:p w14:paraId="2FC06C7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3992</w:t>
      </w:r>
    </w:p>
    <w:p w14:paraId="040DA4B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3992</w:t>
      </w:r>
    </w:p>
    <w:p w14:paraId="1A74BCA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3992</w:t>
      </w:r>
    </w:p>
    <w:p w14:paraId="0B7600A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3992</w:t>
      </w:r>
    </w:p>
    <w:p w14:paraId="4904B48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3994</w:t>
      </w:r>
    </w:p>
    <w:p w14:paraId="548F7E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3994</w:t>
      </w:r>
    </w:p>
    <w:p w14:paraId="2004638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3995</w:t>
      </w:r>
    </w:p>
    <w:p w14:paraId="636ACBF7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rFonts w:eastAsia="PMingLiU"/>
        </w:rPr>
        <w:t>1</w:t>
      </w:r>
      <w:r w:rsidRPr="00B44A29">
        <w:rPr>
          <w:rFonts w:eastAsia="PMingLiU"/>
          <w:lang w:eastAsia="zh-TW"/>
        </w:rPr>
        <w:t>1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rFonts w:eastAsia="PMingLiU"/>
        </w:rPr>
        <w:t>V2V Sidelink Communication for V2V Operation on Dedicated V2V Carrier</w:t>
      </w:r>
      <w:r>
        <w:tab/>
        <w:t>3996</w:t>
      </w:r>
    </w:p>
    <w:p w14:paraId="131FBD1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3996</w:t>
      </w:r>
    </w:p>
    <w:p w14:paraId="43A5E69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</w:t>
      </w:r>
      <w:r w:rsidRPr="00B44A29">
        <w:rPr>
          <w:rFonts w:eastAsia="PMingLiU"/>
          <w:lang w:eastAsia="zh-TW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3996</w:t>
      </w:r>
    </w:p>
    <w:p w14:paraId="4E8BCA0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</w:t>
      </w:r>
      <w:r w:rsidRPr="00B44A29">
        <w:rPr>
          <w:rFonts w:eastAsia="PMingLiU"/>
          <w:lang w:eastAsia="zh-TW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3996</w:t>
      </w:r>
    </w:p>
    <w:p w14:paraId="63D3527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</w:t>
      </w:r>
      <w:r w:rsidRPr="00B44A29">
        <w:rPr>
          <w:rFonts w:eastAsia="PMingLiU"/>
          <w:lang w:eastAsia="zh-TW"/>
        </w:rP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3997</w:t>
      </w:r>
    </w:p>
    <w:p w14:paraId="3D0EFE0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3997</w:t>
      </w:r>
    </w:p>
    <w:p w14:paraId="03348D9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3997</w:t>
      </w:r>
    </w:p>
    <w:p w14:paraId="1227B58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3998</w:t>
      </w:r>
    </w:p>
    <w:p w14:paraId="186C3C0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3998</w:t>
      </w:r>
    </w:p>
    <w:p w14:paraId="0B47178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3999</w:t>
      </w:r>
    </w:p>
    <w:p w14:paraId="415D969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V2V sidelink communication</w:t>
      </w:r>
      <w:r>
        <w:tab/>
        <w:t>3999</w:t>
      </w:r>
    </w:p>
    <w:p w14:paraId="3E66F9D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</w:t>
      </w:r>
      <w:r w:rsidRPr="00B44A29">
        <w:rPr>
          <w:rFonts w:eastAsia="PMingLiU"/>
          <w:lang w:eastAsia="zh-TW"/>
        </w:rP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purpose</w:t>
      </w:r>
      <w:r>
        <w:tab/>
        <w:t>3999</w:t>
      </w:r>
    </w:p>
    <w:p w14:paraId="0F8AB46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</w:t>
      </w:r>
      <w:r w:rsidRPr="00B44A29">
        <w:rPr>
          <w:rFonts w:eastAsia="PMingLiU"/>
          <w:lang w:eastAsia="zh-TW"/>
        </w:rPr>
        <w:t>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Test applicability</w:t>
      </w:r>
      <w:r>
        <w:tab/>
        <w:t>3999</w:t>
      </w:r>
    </w:p>
    <w:p w14:paraId="57376EFE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</w:t>
      </w:r>
      <w:r w:rsidRPr="00B44A29">
        <w:rPr>
          <w:rFonts w:eastAsia="PMingLiU"/>
          <w:lang w:eastAsia="zh-TW"/>
        </w:rPr>
        <w:t>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Minimum conformance requirements</w:t>
      </w:r>
      <w:r>
        <w:tab/>
        <w:t>3999</w:t>
      </w:r>
    </w:p>
    <w:p w14:paraId="04A9DA1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3999</w:t>
      </w:r>
    </w:p>
    <w:p w14:paraId="0321948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3999</w:t>
      </w:r>
    </w:p>
    <w:p w14:paraId="3A4CD5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4000</w:t>
      </w:r>
    </w:p>
    <w:p w14:paraId="30A333F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4000</w:t>
      </w:r>
    </w:p>
    <w:p w14:paraId="000CBAD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4001</w:t>
      </w:r>
    </w:p>
    <w:p w14:paraId="03694BA3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12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V2X Communications</w:t>
      </w:r>
      <w:r>
        <w:tab/>
        <w:t>4002</w:t>
      </w:r>
    </w:p>
    <w:p w14:paraId="79876B2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V2X UE Transmission Timing Accuracy Test</w:t>
      </w:r>
      <w:r>
        <w:tab/>
        <w:t>4002</w:t>
      </w:r>
    </w:p>
    <w:p w14:paraId="5B26B4D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4002</w:t>
      </w:r>
    </w:p>
    <w:p w14:paraId="76F485A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Purpose</w:t>
      </w:r>
      <w:r>
        <w:tab/>
        <w:t>4002</w:t>
      </w:r>
    </w:p>
    <w:p w14:paraId="1DB93B6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Applicability of requirements</w:t>
      </w:r>
      <w:r>
        <w:tab/>
        <w:t>4002</w:t>
      </w:r>
    </w:p>
    <w:p w14:paraId="6629AEE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12.1.1.3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Minimum Conformance Requirements</w:t>
      </w:r>
      <w:r>
        <w:tab/>
        <w:t>4002</w:t>
      </w:r>
    </w:p>
    <w:p w14:paraId="682863E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12.1.1.4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Description</w:t>
      </w:r>
      <w:r>
        <w:tab/>
        <w:t>4002</w:t>
      </w:r>
    </w:p>
    <w:p w14:paraId="708DA2C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Initial Conditions</w:t>
      </w:r>
      <w:r>
        <w:tab/>
        <w:t>4002</w:t>
      </w:r>
    </w:p>
    <w:p w14:paraId="04A9C06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Procedure</w:t>
      </w:r>
      <w:r>
        <w:tab/>
        <w:t>4003</w:t>
      </w:r>
    </w:p>
    <w:p w14:paraId="7F46CD5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Message Contents</w:t>
      </w:r>
      <w:r>
        <w:tab/>
        <w:t>4003</w:t>
      </w:r>
    </w:p>
    <w:p w14:paraId="5A3F621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12.1.1.5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Requirement</w:t>
      </w:r>
      <w:r>
        <w:tab/>
        <w:t>4004</w:t>
      </w:r>
    </w:p>
    <w:p w14:paraId="4CA3A35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V2X UE Transmission Timing Accuracy Test for SyncRef UE as Timing Reference</w:t>
      </w:r>
      <w:r>
        <w:tab/>
        <w:t>4004</w:t>
      </w:r>
    </w:p>
    <w:p w14:paraId="3CBD176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Purpose</w:t>
      </w:r>
      <w:r>
        <w:tab/>
        <w:t>4004</w:t>
      </w:r>
    </w:p>
    <w:p w14:paraId="3D38382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Applicability of requirements</w:t>
      </w:r>
      <w:r>
        <w:tab/>
        <w:t>4004</w:t>
      </w:r>
    </w:p>
    <w:p w14:paraId="30CF8A5C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Minimum Conformance Requirements</w:t>
      </w:r>
      <w:r>
        <w:tab/>
        <w:t>4005</w:t>
      </w:r>
    </w:p>
    <w:p w14:paraId="24FBC2DD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Description</w:t>
      </w:r>
      <w:r>
        <w:tab/>
        <w:t>4005</w:t>
      </w:r>
    </w:p>
    <w:p w14:paraId="696F712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Initial Conditions</w:t>
      </w:r>
      <w:r>
        <w:tab/>
        <w:t>4005</w:t>
      </w:r>
    </w:p>
    <w:p w14:paraId="7354A8F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lastRenderedPageBreak/>
        <w:t>12.1.2.4.2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Procedure</w:t>
      </w:r>
      <w:r>
        <w:tab/>
        <w:t>4005</w:t>
      </w:r>
    </w:p>
    <w:p w14:paraId="11E3676C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Message Contents</w:t>
      </w:r>
      <w:r>
        <w:tab/>
        <w:t>4005</w:t>
      </w:r>
    </w:p>
    <w:p w14:paraId="5C03639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12.1.2.5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Requirement</w:t>
      </w:r>
      <w:r>
        <w:tab/>
        <w:t>4006</w:t>
      </w:r>
    </w:p>
    <w:p w14:paraId="09106B0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4007</w:t>
      </w:r>
    </w:p>
    <w:p w14:paraId="55E6B6D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4007</w:t>
      </w:r>
    </w:p>
    <w:p w14:paraId="0F016B5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4007</w:t>
      </w:r>
    </w:p>
    <w:p w14:paraId="4480A20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4007</w:t>
      </w:r>
    </w:p>
    <w:p w14:paraId="15D4DF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4007</w:t>
      </w:r>
    </w:p>
    <w:p w14:paraId="2282AC1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4007</w:t>
      </w:r>
    </w:p>
    <w:p w14:paraId="0A11F4E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12.2.1.4.1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4007</w:t>
      </w:r>
    </w:p>
    <w:p w14:paraId="6DEC50D9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12.2.1.4.2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4008</w:t>
      </w:r>
    </w:p>
    <w:p w14:paraId="1DE6915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12.2.1.4.3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4009</w:t>
      </w:r>
    </w:p>
    <w:p w14:paraId="3163726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4011</w:t>
      </w:r>
    </w:p>
    <w:p w14:paraId="4F29B10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4012</w:t>
      </w:r>
    </w:p>
    <w:p w14:paraId="0D79A6A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4012</w:t>
      </w:r>
    </w:p>
    <w:p w14:paraId="0EFA016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4013</w:t>
      </w:r>
    </w:p>
    <w:p w14:paraId="28136AA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4013</w:t>
      </w:r>
    </w:p>
    <w:p w14:paraId="0BEFA45F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4013</w:t>
      </w:r>
    </w:p>
    <w:p w14:paraId="0381953A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12.2.2.4.1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4013</w:t>
      </w:r>
    </w:p>
    <w:p w14:paraId="1D4674D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12.2.2.4.2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4014</w:t>
      </w:r>
    </w:p>
    <w:p w14:paraId="32FD1A5F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12.2.2.4.3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4014</w:t>
      </w:r>
    </w:p>
    <w:p w14:paraId="32E9862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4016</w:t>
      </w:r>
    </w:p>
    <w:p w14:paraId="43CD5A1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4017</w:t>
      </w:r>
    </w:p>
    <w:p w14:paraId="38070EB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V2X Synchronization Reference Selection/Reselection Tests for GNSS configured as the highest priority</w:t>
      </w:r>
      <w:r>
        <w:tab/>
        <w:t>4017</w:t>
      </w:r>
    </w:p>
    <w:p w14:paraId="01CC1F7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Purpose</w:t>
      </w:r>
      <w:r>
        <w:tab/>
        <w:t>4017</w:t>
      </w:r>
    </w:p>
    <w:p w14:paraId="0EE0707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Applicability of requirements</w:t>
      </w:r>
      <w:r>
        <w:tab/>
        <w:t>4017</w:t>
      </w:r>
    </w:p>
    <w:p w14:paraId="5347B4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Minimum Conformance Requirements</w:t>
      </w:r>
      <w:r>
        <w:tab/>
        <w:t>4017</w:t>
      </w:r>
    </w:p>
    <w:p w14:paraId="00D2CB90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Description</w:t>
      </w:r>
      <w:r>
        <w:tab/>
        <w:t>4018</w:t>
      </w:r>
    </w:p>
    <w:p w14:paraId="31D8045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12.3.1.4.1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Initial Conditions</w:t>
      </w:r>
      <w:r>
        <w:tab/>
        <w:t>4018</w:t>
      </w:r>
    </w:p>
    <w:p w14:paraId="472A695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12.3.1.4.2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Procedure</w:t>
      </w:r>
      <w:r>
        <w:tab/>
        <w:t>4019</w:t>
      </w:r>
    </w:p>
    <w:p w14:paraId="41176896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12.3.1.4.3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Message Contents</w:t>
      </w:r>
      <w:r>
        <w:tab/>
        <w:t>4019</w:t>
      </w:r>
    </w:p>
    <w:p w14:paraId="3A1412F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Requirement</w:t>
      </w:r>
      <w:r>
        <w:tab/>
        <w:t>4022</w:t>
      </w:r>
    </w:p>
    <w:p w14:paraId="2F286AB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V2X Synchronization Reference Selection/Reselection Tests for eNB configured as the highest priority</w:t>
      </w:r>
      <w:r>
        <w:tab/>
        <w:t>4024</w:t>
      </w:r>
    </w:p>
    <w:p w14:paraId="3C92D84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Purpose</w:t>
      </w:r>
      <w:r>
        <w:tab/>
        <w:t>4024</w:t>
      </w:r>
    </w:p>
    <w:p w14:paraId="688007E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Applicability of requirements</w:t>
      </w:r>
      <w:r>
        <w:tab/>
        <w:t>4024</w:t>
      </w:r>
    </w:p>
    <w:p w14:paraId="12BC79F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Minimum Conformance Requirements</w:t>
      </w:r>
      <w:r>
        <w:tab/>
        <w:t>4024</w:t>
      </w:r>
    </w:p>
    <w:p w14:paraId="639FF06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Description</w:t>
      </w:r>
      <w:r>
        <w:tab/>
        <w:t>4024</w:t>
      </w:r>
    </w:p>
    <w:p w14:paraId="09D6093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12.3.2.4.1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Initial Conditions</w:t>
      </w:r>
      <w:r>
        <w:tab/>
        <w:t>4024</w:t>
      </w:r>
    </w:p>
    <w:p w14:paraId="732D4BF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12.3.2.4.2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Procedure</w:t>
      </w:r>
      <w:r>
        <w:tab/>
        <w:t>4025</w:t>
      </w:r>
    </w:p>
    <w:p w14:paraId="2BC91928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12.3.2.4.3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Message Contents</w:t>
      </w:r>
      <w:r>
        <w:tab/>
        <w:t>4026</w:t>
      </w:r>
    </w:p>
    <w:p w14:paraId="5CD6CAE7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12.3.2.5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Requirement</w:t>
      </w:r>
      <w:r>
        <w:tab/>
        <w:t>4028</w:t>
      </w:r>
    </w:p>
    <w:p w14:paraId="3732E2A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4029</w:t>
      </w:r>
    </w:p>
    <w:p w14:paraId="362EC9C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Purpose</w:t>
      </w:r>
      <w:r>
        <w:tab/>
        <w:t>4029</w:t>
      </w:r>
    </w:p>
    <w:p w14:paraId="3BFEF92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applicability</w:t>
      </w:r>
      <w:r>
        <w:tab/>
        <w:t>4030</w:t>
      </w:r>
    </w:p>
    <w:p w14:paraId="3FAA5485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Minimum conformance requirements</w:t>
      </w:r>
      <w:r>
        <w:tab/>
        <w:t>4030</w:t>
      </w:r>
    </w:p>
    <w:p w14:paraId="047940F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12.4.4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description</w:t>
      </w:r>
      <w:r>
        <w:tab/>
        <w:t>4030</w:t>
      </w:r>
    </w:p>
    <w:p w14:paraId="3ABF1F79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12.4.4.1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Initial conditions</w:t>
      </w:r>
      <w:r>
        <w:tab/>
        <w:t>4030</w:t>
      </w:r>
    </w:p>
    <w:p w14:paraId="51273E9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12.4.4.2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procedure</w:t>
      </w:r>
      <w:r>
        <w:tab/>
        <w:t>4031</w:t>
      </w:r>
    </w:p>
    <w:p w14:paraId="69984A2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12.4.4.3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Message contents</w:t>
      </w:r>
      <w:r>
        <w:tab/>
        <w:t>4032</w:t>
      </w:r>
    </w:p>
    <w:p w14:paraId="1262396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12.4.5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requirement</w:t>
      </w:r>
      <w:r>
        <w:tab/>
        <w:t>4033</w:t>
      </w:r>
    </w:p>
    <w:p w14:paraId="5D3FE4F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4035</w:t>
      </w:r>
    </w:p>
    <w:p w14:paraId="774021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Purpose</w:t>
      </w:r>
      <w:r>
        <w:tab/>
        <w:t>4035</w:t>
      </w:r>
    </w:p>
    <w:p w14:paraId="72441F2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Applicability of requirements</w:t>
      </w:r>
      <w:r>
        <w:tab/>
        <w:t>4035</w:t>
      </w:r>
    </w:p>
    <w:p w14:paraId="3A6BA9C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12.5.3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Minimum Conformance Requirements</w:t>
      </w:r>
      <w:r>
        <w:tab/>
        <w:t>4035</w:t>
      </w:r>
    </w:p>
    <w:p w14:paraId="4F5D215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12.5.4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Description</w:t>
      </w:r>
      <w:r>
        <w:tab/>
        <w:t>4035</w:t>
      </w:r>
    </w:p>
    <w:p w14:paraId="42D3FB17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12.5.4.1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Initial Conditions</w:t>
      </w:r>
      <w:r>
        <w:tab/>
        <w:t>4035</w:t>
      </w:r>
    </w:p>
    <w:p w14:paraId="595472F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12.5.4.2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Procedure</w:t>
      </w:r>
      <w:r>
        <w:tab/>
        <w:t>4036</w:t>
      </w:r>
    </w:p>
    <w:p w14:paraId="17CACD11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lastRenderedPageBreak/>
        <w:t>12.5.4.3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Message Contents</w:t>
      </w:r>
      <w:r>
        <w:tab/>
        <w:t>4037</w:t>
      </w:r>
    </w:p>
    <w:p w14:paraId="5A29B128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12.5.5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Requirement</w:t>
      </w:r>
      <w:r>
        <w:tab/>
        <w:t>4038</w:t>
      </w:r>
    </w:p>
    <w:p w14:paraId="0C7E3D4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4039</w:t>
      </w:r>
    </w:p>
    <w:p w14:paraId="620175E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V2X UE Autonomous Resource Selection/Reselection Tests for PSSCH-RSRP measurements</w:t>
      </w:r>
      <w:r>
        <w:tab/>
        <w:t>4039</w:t>
      </w:r>
    </w:p>
    <w:p w14:paraId="6D15FA9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Purpose</w:t>
      </w:r>
      <w:r>
        <w:tab/>
        <w:t>4039</w:t>
      </w:r>
    </w:p>
    <w:p w14:paraId="7F3B1F22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Applicability of requirements</w:t>
      </w:r>
      <w:r>
        <w:tab/>
        <w:t>4039</w:t>
      </w:r>
    </w:p>
    <w:p w14:paraId="1A26690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Minimum Conformance Requirements</w:t>
      </w:r>
      <w:r>
        <w:tab/>
        <w:t>4039</w:t>
      </w:r>
    </w:p>
    <w:p w14:paraId="4E98910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Description</w:t>
      </w:r>
      <w:r>
        <w:tab/>
        <w:t>4040</w:t>
      </w:r>
    </w:p>
    <w:p w14:paraId="4E01998E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12.6.1.4.1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Initial Conditions</w:t>
      </w:r>
      <w:r>
        <w:tab/>
        <w:t>4040</w:t>
      </w:r>
    </w:p>
    <w:p w14:paraId="2E6CC3C3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12.6.1.4.2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Procedure</w:t>
      </w:r>
      <w:r>
        <w:tab/>
        <w:t>4041</w:t>
      </w:r>
    </w:p>
    <w:p w14:paraId="1D9EEE40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12.6.1.4.3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Message Contents</w:t>
      </w:r>
      <w:r>
        <w:tab/>
        <w:t>4041</w:t>
      </w:r>
    </w:p>
    <w:p w14:paraId="7526E1FE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Requirement</w:t>
      </w:r>
      <w:r>
        <w:tab/>
        <w:t>4043</w:t>
      </w:r>
    </w:p>
    <w:p w14:paraId="6FB8B7D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4044</w:t>
      </w:r>
    </w:p>
    <w:p w14:paraId="1C70D885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Purpose</w:t>
      </w:r>
      <w:r>
        <w:tab/>
        <w:t>4044</w:t>
      </w:r>
    </w:p>
    <w:p w14:paraId="302F2914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Applicability of requirements</w:t>
      </w:r>
      <w:r>
        <w:tab/>
        <w:t>4044</w:t>
      </w:r>
    </w:p>
    <w:p w14:paraId="1C47B80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Minimum Conformance Requirements</w:t>
      </w:r>
      <w:r>
        <w:tab/>
        <w:t>4044</w:t>
      </w:r>
    </w:p>
    <w:p w14:paraId="066C0DF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Description</w:t>
      </w:r>
      <w:r>
        <w:tab/>
        <w:t>4044</w:t>
      </w:r>
    </w:p>
    <w:p w14:paraId="7A603D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12.6.2.4.1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Initial Conditions</w:t>
      </w:r>
      <w:r>
        <w:tab/>
        <w:t>4044</w:t>
      </w:r>
    </w:p>
    <w:p w14:paraId="5934A9B4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12.6.2.4.2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Test Procedure</w:t>
      </w:r>
      <w:r>
        <w:tab/>
        <w:t>4046</w:t>
      </w:r>
    </w:p>
    <w:p w14:paraId="545F3AED" w14:textId="77777777" w:rsidR="00662A5C" w:rsidRPr="00D17B37" w:rsidRDefault="00662A5C">
      <w:pPr>
        <w:pStyle w:val="TOC5"/>
        <w:rPr>
          <w:rFonts w:ascii="Calibri" w:hAnsi="Calibri"/>
          <w:sz w:val="22"/>
          <w:szCs w:val="22"/>
          <w:lang w:eastAsia="en-GB"/>
        </w:rPr>
      </w:pPr>
      <w:r w:rsidRPr="00B44A29">
        <w:rPr>
          <w:snapToGrid w:val="0"/>
          <w:kern w:val="2"/>
        </w:rPr>
        <w:t>12.6.2.4.3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snapToGrid w:val="0"/>
          <w:kern w:val="2"/>
        </w:rPr>
        <w:t>Message Contents</w:t>
      </w:r>
      <w:r>
        <w:tab/>
        <w:t>4046</w:t>
      </w:r>
    </w:p>
    <w:p w14:paraId="64647C7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Batang"/>
        </w:rPr>
        <w:t>12.6.2.5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Batang"/>
        </w:rPr>
        <w:t>Test Requirement</w:t>
      </w:r>
      <w:r>
        <w:tab/>
        <w:t>4048</w:t>
      </w:r>
    </w:p>
    <w:p w14:paraId="7E072642" w14:textId="48790C22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A (normative):</w:t>
      </w:r>
      <w:r>
        <w:tab/>
        <w:t>Reference Measurement Channels</w:t>
      </w:r>
      <w:r>
        <w:tab/>
        <w:t>4049</w:t>
      </w:r>
    </w:p>
    <w:p w14:paraId="7353B40D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rFonts w:cs="v5.0.0"/>
        </w:rPr>
        <w:t>A.1</w:t>
      </w:r>
      <w:r w:rsidRPr="00D17B37">
        <w:rPr>
          <w:rFonts w:ascii="Calibri" w:hAnsi="Calibri"/>
          <w:szCs w:val="22"/>
          <w:lang w:eastAsia="en-GB"/>
        </w:rPr>
        <w:tab/>
      </w:r>
      <w:r>
        <w:t>PDSCH</w:t>
      </w:r>
      <w:r>
        <w:tab/>
        <w:t>4049</w:t>
      </w:r>
    </w:p>
    <w:p w14:paraId="6D2F3D2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4049</w:t>
      </w:r>
    </w:p>
    <w:p w14:paraId="4849C05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4052</w:t>
      </w:r>
    </w:p>
    <w:p w14:paraId="50645B8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for UE Category 0</w:t>
      </w:r>
      <w:r>
        <w:tab/>
        <w:t>4055</w:t>
      </w:r>
    </w:p>
    <w:p w14:paraId="35179A3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for UE Category 0</w:t>
      </w:r>
      <w:r>
        <w:tab/>
        <w:t>4055</w:t>
      </w:r>
    </w:p>
    <w:p w14:paraId="6584F45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for UE Category 0</w:t>
      </w:r>
      <w:r>
        <w:tab/>
        <w:t>4056</w:t>
      </w:r>
    </w:p>
    <w:p w14:paraId="389EBA2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A.1.6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Frame Structure 3</w:t>
      </w:r>
      <w:r>
        <w:tab/>
        <w:t>4057</w:t>
      </w:r>
    </w:p>
    <w:p w14:paraId="3C58FA88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rFonts w:cs="v5.0.0"/>
        </w:rPr>
        <w:t>A.2</w:t>
      </w:r>
      <w:r w:rsidRPr="00D17B37">
        <w:rPr>
          <w:rFonts w:ascii="Calibri" w:hAnsi="Calibri"/>
          <w:szCs w:val="22"/>
          <w:lang w:eastAsia="en-GB"/>
        </w:rPr>
        <w:tab/>
      </w:r>
      <w:r>
        <w:t>PCFICH/PDCCH/PHICH</w:t>
      </w:r>
      <w:r>
        <w:tab/>
        <w:t>4058</w:t>
      </w:r>
    </w:p>
    <w:p w14:paraId="3C90175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4058</w:t>
      </w:r>
    </w:p>
    <w:p w14:paraId="7EDD0A1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4058</w:t>
      </w:r>
    </w:p>
    <w:p w14:paraId="00D94D9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for UE category 0</w:t>
      </w:r>
      <w:r>
        <w:tab/>
        <w:t>4059</w:t>
      </w:r>
    </w:p>
    <w:p w14:paraId="2B82013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</w:t>
      </w:r>
      <w:r>
        <w:rPr>
          <w:lang w:eastAsia="ko-KR"/>
        </w:rPr>
        <w:t>S 3</w:t>
      </w:r>
      <w:r>
        <w:tab/>
        <w:t>4059</w:t>
      </w:r>
    </w:p>
    <w:p w14:paraId="35750AF3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rFonts w:cs="v5.0.0"/>
        </w:rPr>
        <w:t>A.3</w:t>
      </w:r>
      <w:r w:rsidRPr="00D17B37">
        <w:rPr>
          <w:rFonts w:ascii="Calibri" w:hAnsi="Calibri"/>
          <w:szCs w:val="22"/>
          <w:lang w:eastAsia="en-GB"/>
        </w:rPr>
        <w:tab/>
      </w:r>
      <w:r>
        <w:t>PUSCH</w:t>
      </w:r>
      <w:r>
        <w:tab/>
        <w:t>4059</w:t>
      </w:r>
    </w:p>
    <w:p w14:paraId="6631D033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ko-KR"/>
        </w:rPr>
        <w:t>A.4</w:t>
      </w:r>
      <w:r w:rsidRPr="00D17B37">
        <w:rPr>
          <w:rFonts w:ascii="Calibri" w:hAnsi="Calibri"/>
          <w:szCs w:val="22"/>
          <w:lang w:eastAsia="en-GB"/>
        </w:rPr>
        <w:tab/>
      </w:r>
      <w:r>
        <w:rPr>
          <w:lang w:eastAsia="ko-KR"/>
        </w:rPr>
        <w:t>Reference Measurement Channels for ProSe Direct Discovery</w:t>
      </w:r>
      <w:r>
        <w:tab/>
        <w:t>4060</w:t>
      </w:r>
    </w:p>
    <w:p w14:paraId="200D147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4060</w:t>
      </w:r>
    </w:p>
    <w:p w14:paraId="30D5D359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A.5</w:t>
      </w:r>
      <w:r w:rsidRPr="00D17B37">
        <w:rPr>
          <w:rFonts w:ascii="Calibri" w:hAnsi="Calibri"/>
          <w:szCs w:val="22"/>
          <w:lang w:eastAsia="en-GB"/>
        </w:rPr>
        <w:tab/>
      </w:r>
      <w:r>
        <w:t>Reference measurement channels for ProSe Direct Communication</w:t>
      </w:r>
      <w:r>
        <w:tab/>
        <w:t>4060</w:t>
      </w:r>
    </w:p>
    <w:p w14:paraId="1619BBD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4060</w:t>
      </w:r>
    </w:p>
    <w:p w14:paraId="744753DB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A.6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ProSe Receive Traffic Generator</w:t>
      </w:r>
      <w:r>
        <w:tab/>
        <w:t>4061</w:t>
      </w:r>
    </w:p>
    <w:p w14:paraId="6F69005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A.6.1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ProSe Direct Communication Receive Traffic Generator for FDD</w:t>
      </w:r>
      <w:r>
        <w:tab/>
        <w:t>4061</w:t>
      </w:r>
    </w:p>
    <w:p w14:paraId="2A3E757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4062</w:t>
      </w:r>
    </w:p>
    <w:p w14:paraId="392C9C03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  <w:lang w:eastAsia="ko-KR"/>
        </w:rPr>
        <w:t>A.7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MPDCCH Reference Channels for Cat-M1 UEs</w:t>
      </w:r>
      <w:r>
        <w:tab/>
        <w:t>4062</w:t>
      </w:r>
    </w:p>
    <w:p w14:paraId="7F69F3C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A.7.1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FDD in CEModeA</w:t>
      </w:r>
      <w:r>
        <w:tab/>
        <w:t>4062</w:t>
      </w:r>
    </w:p>
    <w:p w14:paraId="1EB93D0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in CEModeA</w:t>
      </w:r>
      <w:r>
        <w:tab/>
        <w:t>4063</w:t>
      </w:r>
    </w:p>
    <w:p w14:paraId="43682B5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 CEModeA</w:t>
      </w:r>
      <w:r>
        <w:tab/>
        <w:t>4063</w:t>
      </w:r>
    </w:p>
    <w:p w14:paraId="0E544A2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 CEModeB</w:t>
      </w:r>
      <w:r>
        <w:tab/>
        <w:t>4064</w:t>
      </w:r>
    </w:p>
    <w:p w14:paraId="52ACA86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in CEModeB</w:t>
      </w:r>
      <w:r>
        <w:tab/>
        <w:t>4064</w:t>
      </w:r>
    </w:p>
    <w:p w14:paraId="44C6790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 CEModeB</w:t>
      </w:r>
      <w:r>
        <w:tab/>
        <w:t>4065</w:t>
      </w:r>
    </w:p>
    <w:p w14:paraId="0D1CC434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ko-KR"/>
        </w:rPr>
        <w:t>A.8</w:t>
      </w:r>
      <w:r w:rsidRPr="00D17B37">
        <w:rPr>
          <w:rFonts w:ascii="Calibri" w:hAnsi="Calibri"/>
          <w:szCs w:val="22"/>
          <w:lang w:eastAsia="en-GB"/>
        </w:rPr>
        <w:tab/>
      </w:r>
      <w:r>
        <w:t>PDSCH Reference Channels for Cat-M1 UEs</w:t>
      </w:r>
      <w:r>
        <w:tab/>
        <w:t>4065</w:t>
      </w:r>
    </w:p>
    <w:p w14:paraId="239FB22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 CEModeA</w:t>
      </w:r>
      <w:r>
        <w:tab/>
        <w:t>4065</w:t>
      </w:r>
    </w:p>
    <w:p w14:paraId="4081F23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in CEModeA</w:t>
      </w:r>
      <w:r>
        <w:tab/>
        <w:t>4066</w:t>
      </w:r>
    </w:p>
    <w:p w14:paraId="5435C10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 CEModeA</w:t>
      </w:r>
      <w:r>
        <w:tab/>
        <w:t>4066</w:t>
      </w:r>
    </w:p>
    <w:p w14:paraId="2D3A36D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FDD in CEModeB</w:t>
      </w:r>
      <w:r>
        <w:tab/>
        <w:t>4067</w:t>
      </w:r>
    </w:p>
    <w:p w14:paraId="2D56395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HD-FDD in CEModeB</w:t>
      </w:r>
      <w:r>
        <w:tab/>
        <w:t>4067</w:t>
      </w:r>
    </w:p>
    <w:p w14:paraId="5FE2554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 CEModeB</w:t>
      </w:r>
      <w:r>
        <w:tab/>
        <w:t>4068</w:t>
      </w:r>
    </w:p>
    <w:p w14:paraId="08EF92F7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ko-KR"/>
        </w:rPr>
        <w:lastRenderedPageBreak/>
        <w:t>A.9</w:t>
      </w:r>
      <w:r w:rsidRPr="00D17B37">
        <w:rPr>
          <w:rFonts w:ascii="Calibri" w:hAnsi="Calibri"/>
          <w:szCs w:val="22"/>
          <w:lang w:eastAsia="en-GB"/>
        </w:rPr>
        <w:tab/>
      </w:r>
      <w:r>
        <w:t>Reference PRACH Configurations</w:t>
      </w:r>
      <w:r>
        <w:tab/>
        <w:t>4069</w:t>
      </w:r>
    </w:p>
    <w:p w14:paraId="69E5CA58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rFonts w:eastAsia="PMingLiU"/>
          <w:highlight w:val="cyan"/>
          <w:lang w:eastAsia="zh-TW"/>
        </w:rPr>
        <w:t>A.10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rFonts w:eastAsia="PMingLiU"/>
          <w:highlight w:val="cyan"/>
          <w:lang w:eastAsia="zh-TW"/>
        </w:rPr>
        <w:t>General configuration for NB-IoT</w:t>
      </w:r>
      <w:r>
        <w:tab/>
        <w:t>4069</w:t>
      </w:r>
    </w:p>
    <w:p w14:paraId="2F90902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highlight w:val="cyan"/>
          <w:lang w:eastAsia="zh-TW"/>
        </w:rPr>
        <w:t>A.10.1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highlight w:val="cyan"/>
          <w:lang w:eastAsia="zh-TW"/>
        </w:rPr>
        <w:t>N</w:t>
      </w:r>
      <w:r w:rsidRPr="00B44A29">
        <w:rPr>
          <w:highlight w:val="cyan"/>
        </w:rPr>
        <w:t>PDCCH Reference Channel for UE category NB1</w:t>
      </w:r>
      <w:r>
        <w:tab/>
        <w:t>4070</w:t>
      </w:r>
    </w:p>
    <w:p w14:paraId="57F6D72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A.10.1.1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</w:t>
      </w:r>
      <w:r w:rsidRPr="00B44A29">
        <w:rPr>
          <w:rFonts w:eastAsia="PMingLiU"/>
        </w:rPr>
        <w:t>n-band operation</w:t>
      </w:r>
      <w:r>
        <w:tab/>
        <w:t>4070</w:t>
      </w:r>
    </w:p>
    <w:p w14:paraId="33A8A26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A.10.</w:t>
      </w:r>
      <w:r w:rsidRPr="00B44A29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Standalone </w:t>
      </w:r>
      <w:r w:rsidRPr="00B44A29">
        <w:rPr>
          <w:rFonts w:eastAsia="PMingLiU"/>
        </w:rPr>
        <w:t>operation</w:t>
      </w:r>
      <w:r>
        <w:tab/>
        <w:t>4070</w:t>
      </w:r>
    </w:p>
    <w:p w14:paraId="676A00F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A.</w:t>
      </w:r>
      <w:r w:rsidRPr="00B44A29">
        <w:rPr>
          <w:rFonts w:eastAsia="PMingLiU"/>
          <w:lang w:eastAsia="zh-TW"/>
        </w:rPr>
        <w:t>10.1</w:t>
      </w:r>
      <w:r w:rsidRPr="00B44A29">
        <w:rPr>
          <w:rFonts w:eastAsia="PMingLiU"/>
        </w:rPr>
        <w:t>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 w:rsidRPr="00B44A29">
        <w:rPr>
          <w:rFonts w:eastAsia="PMingLiU"/>
        </w:rPr>
        <w:t>band operation</w:t>
      </w:r>
      <w:r>
        <w:tab/>
        <w:t>4071</w:t>
      </w:r>
    </w:p>
    <w:p w14:paraId="68B4A1A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A.10.2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B44A29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4071</w:t>
      </w:r>
    </w:p>
    <w:p w14:paraId="74AA894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A.</w:t>
      </w:r>
      <w:r w:rsidRPr="00B44A29">
        <w:rPr>
          <w:rFonts w:eastAsia="PMingLiU"/>
          <w:lang w:eastAsia="zh-CN"/>
        </w:rPr>
        <w:t>1</w:t>
      </w:r>
      <w:r w:rsidRPr="00B44A29">
        <w:rPr>
          <w:rFonts w:eastAsia="PMingLiU"/>
          <w:lang w:eastAsia="zh-TW"/>
        </w:rPr>
        <w:t>0.2.1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HD-FDD in-band operation</w:t>
      </w:r>
      <w:r>
        <w:tab/>
        <w:t>4071</w:t>
      </w:r>
    </w:p>
    <w:p w14:paraId="4D60CA5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A.</w:t>
      </w:r>
      <w:r w:rsidRPr="00B44A29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HD-FDD</w:t>
      </w:r>
      <w:r w:rsidRPr="00B44A29">
        <w:rPr>
          <w:rFonts w:eastAsia="PMingLiU"/>
          <w:lang w:eastAsia="zh-CN"/>
        </w:rPr>
        <w:t xml:space="preserve"> standalone operation</w:t>
      </w:r>
      <w:r>
        <w:tab/>
        <w:t>4072</w:t>
      </w:r>
    </w:p>
    <w:p w14:paraId="1540823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</w:rPr>
        <w:t>A.</w:t>
      </w:r>
      <w:r w:rsidRPr="00B44A29">
        <w:rPr>
          <w:rFonts w:eastAsia="PMingLiU"/>
          <w:lang w:eastAsia="zh-CN"/>
        </w:rPr>
        <w:t>1</w:t>
      </w:r>
      <w:r w:rsidRPr="00B44A29">
        <w:rPr>
          <w:rFonts w:eastAsia="PMingLiU"/>
          <w:lang w:eastAsia="zh-TW"/>
        </w:rPr>
        <w:t>0</w:t>
      </w:r>
      <w:r w:rsidRPr="00B44A29">
        <w:rPr>
          <w:rFonts w:eastAsia="PMingLiU"/>
          <w:lang w:eastAsia="zh-CN"/>
        </w:rPr>
        <w:t>.</w:t>
      </w:r>
      <w:r w:rsidRPr="00B44A29">
        <w:rPr>
          <w:rFonts w:eastAsia="PMingLiU"/>
          <w:lang w:eastAsia="zh-TW"/>
        </w:rPr>
        <w:t>2</w:t>
      </w:r>
      <w:r w:rsidRPr="00B44A29">
        <w:rPr>
          <w:rFonts w:eastAsia="PMingLiU"/>
        </w:rPr>
        <w:t>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</w:rPr>
        <w:t>HD-FDD</w:t>
      </w:r>
      <w:r w:rsidRPr="00B44A29">
        <w:rPr>
          <w:rFonts w:eastAsia="PMingLiU"/>
          <w:lang w:eastAsia="zh-CN"/>
        </w:rPr>
        <w:t xml:space="preserve"> guard band operation</w:t>
      </w:r>
      <w:r>
        <w:tab/>
        <w:t>4072</w:t>
      </w:r>
    </w:p>
    <w:p w14:paraId="66D1554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 in-band operation</w:t>
      </w:r>
      <w:r>
        <w:tab/>
        <w:t>4073</w:t>
      </w:r>
    </w:p>
    <w:p w14:paraId="07C2171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4073</w:t>
      </w:r>
    </w:p>
    <w:p w14:paraId="3BFD4020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4074</w:t>
      </w:r>
    </w:p>
    <w:p w14:paraId="7D91D2E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A.10.3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Reference NPRACH Configurations</w:t>
      </w:r>
      <w:r>
        <w:tab/>
        <w:t>4074</w:t>
      </w:r>
    </w:p>
    <w:p w14:paraId="5E53F7F9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rFonts w:eastAsia="PMingLiU"/>
          <w:lang w:eastAsia="zh-TW"/>
        </w:rPr>
        <w:t>A.11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V2V Sidelink Communication on Dedicated V2V Carrier</w:t>
      </w:r>
      <w:r>
        <w:tab/>
        <w:t>4076</w:t>
      </w:r>
    </w:p>
    <w:p w14:paraId="565CFD9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A.11.1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Introduction</w:t>
      </w:r>
      <w:r>
        <w:tab/>
        <w:t>4076</w:t>
      </w:r>
    </w:p>
    <w:p w14:paraId="4878BC6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A.11.2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Reference resource pool configurations for V2V Sidelink Communication</w:t>
      </w:r>
      <w:r>
        <w:tab/>
        <w:t>4076</w:t>
      </w:r>
    </w:p>
    <w:p w14:paraId="5ADFB61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A.11.3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Reference measurement channels for V2V Sidelink Communication</w:t>
      </w:r>
      <w:r>
        <w:tab/>
        <w:t>4076</w:t>
      </w:r>
    </w:p>
    <w:p w14:paraId="535A97C8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rFonts w:eastAsia="PMingLiU"/>
          <w:lang w:eastAsia="zh-TW"/>
        </w:rPr>
        <w:t>A.12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V2X sidelink communication</w:t>
      </w:r>
      <w:r>
        <w:tab/>
        <w:t>4077</w:t>
      </w:r>
    </w:p>
    <w:p w14:paraId="557DA94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A.12.1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Introduction</w:t>
      </w:r>
      <w:r>
        <w:tab/>
        <w:t>4077</w:t>
      </w:r>
    </w:p>
    <w:p w14:paraId="50D4BA0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A.12.2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Reference resource pool configurations for V2X Sidelink Communication</w:t>
      </w:r>
      <w:r>
        <w:tab/>
        <w:t>4078</w:t>
      </w:r>
    </w:p>
    <w:p w14:paraId="0BF25EB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PMingLiU"/>
          <w:lang w:eastAsia="zh-TW"/>
        </w:rPr>
        <w:t>A.12.3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PMingLiU"/>
          <w:lang w:eastAsia="zh-TW"/>
        </w:rPr>
        <w:t>Reference measurement channels for V2X Sidelink Communication</w:t>
      </w:r>
      <w:r>
        <w:tab/>
        <w:t>4081</w:t>
      </w:r>
    </w:p>
    <w:p w14:paraId="6C284BB9" w14:textId="55376AC8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B (normative):</w:t>
      </w:r>
      <w:r>
        <w:tab/>
        <w:t>Propagation Conditions</w:t>
      </w:r>
      <w:r>
        <w:tab/>
        <w:t>4083</w:t>
      </w:r>
    </w:p>
    <w:p w14:paraId="60EDEFB7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B.0</w:t>
      </w:r>
      <w:r w:rsidRPr="00D17B37">
        <w:rPr>
          <w:rFonts w:ascii="Calibri" w:hAnsi="Calibri"/>
          <w:szCs w:val="22"/>
          <w:lang w:eastAsia="en-GB"/>
        </w:rPr>
        <w:tab/>
      </w:r>
      <w:r>
        <w:t>No interference</w:t>
      </w:r>
      <w:r>
        <w:tab/>
        <w:t>4083</w:t>
      </w:r>
    </w:p>
    <w:p w14:paraId="231234E5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D17B37">
        <w:rPr>
          <w:rFonts w:ascii="Calibri" w:hAnsi="Calibri"/>
          <w:szCs w:val="22"/>
          <w:lang w:eastAsia="en-GB"/>
        </w:rPr>
        <w:tab/>
      </w:r>
      <w:r>
        <w:t>Static propagation condition</w:t>
      </w:r>
      <w:r>
        <w:tab/>
        <w:t>4083</w:t>
      </w:r>
    </w:p>
    <w:p w14:paraId="0C8400DF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D17B37">
        <w:rPr>
          <w:rFonts w:ascii="Calibri" w:hAnsi="Calibri"/>
          <w:szCs w:val="22"/>
          <w:lang w:eastAsia="en-GB"/>
        </w:rPr>
        <w:tab/>
      </w:r>
      <w:r>
        <w:t>Multi-path fading Propagation Conditions</w:t>
      </w:r>
      <w:r>
        <w:tab/>
        <w:t>4083</w:t>
      </w:r>
    </w:p>
    <w:p w14:paraId="3F223005" w14:textId="3B792B00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(normative):</w:t>
      </w:r>
      <w:r>
        <w:tab/>
        <w:t>Downlink Physical Channels</w:t>
      </w:r>
      <w:r>
        <w:tab/>
        <w:t>4084</w:t>
      </w:r>
    </w:p>
    <w:p w14:paraId="1D9914D2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C.0</w:t>
      </w:r>
      <w:r w:rsidRPr="00D17B37">
        <w:rPr>
          <w:rFonts w:ascii="Calibri" w:hAnsi="Calibri"/>
          <w:szCs w:val="22"/>
          <w:lang w:eastAsia="en-GB"/>
        </w:rPr>
        <w:tab/>
      </w:r>
      <w:r>
        <w:t>Downlink signal</w:t>
      </w:r>
      <w:r>
        <w:tab/>
        <w:t>4084</w:t>
      </w:r>
    </w:p>
    <w:p w14:paraId="14C09070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C.1</w:t>
      </w:r>
      <w:r w:rsidRPr="00D17B37">
        <w:rPr>
          <w:rFonts w:ascii="Calibri" w:hAnsi="Calibri"/>
          <w:szCs w:val="22"/>
          <w:lang w:eastAsia="en-GB"/>
        </w:rPr>
        <w:tab/>
      </w:r>
      <w:r>
        <w:t>General</w:t>
      </w:r>
      <w:r>
        <w:tab/>
        <w:t>4084</w:t>
      </w:r>
    </w:p>
    <w:p w14:paraId="3A71CB7D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C.2</w:t>
      </w:r>
      <w:r w:rsidRPr="00D17B37">
        <w:rPr>
          <w:rFonts w:ascii="Calibri" w:hAnsi="Calibri"/>
          <w:szCs w:val="22"/>
          <w:lang w:eastAsia="en-GB"/>
        </w:rPr>
        <w:tab/>
      </w:r>
      <w:r>
        <w:t>Set-up</w:t>
      </w:r>
      <w:r>
        <w:tab/>
        <w:t>4084</w:t>
      </w:r>
    </w:p>
    <w:p w14:paraId="3A985A18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C.3</w:t>
      </w:r>
      <w:r w:rsidRPr="00D17B37">
        <w:rPr>
          <w:rFonts w:ascii="Calibri" w:hAnsi="Calibri"/>
          <w:szCs w:val="22"/>
          <w:lang w:eastAsia="en-GB"/>
        </w:rPr>
        <w:tab/>
      </w:r>
      <w:r>
        <w:t>Test specific scenarios</w:t>
      </w:r>
      <w:r>
        <w:tab/>
        <w:t>4084</w:t>
      </w:r>
    </w:p>
    <w:p w14:paraId="01C522D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C.3.1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ABS Transmission Configurations</w:t>
      </w:r>
      <w:r>
        <w:tab/>
        <w:t>4084</w:t>
      </w:r>
    </w:p>
    <w:p w14:paraId="02D6369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C.3.1.1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Non-MBSFN ABS Transmission Configurations</w:t>
      </w:r>
      <w:r>
        <w:tab/>
        <w:t>4084</w:t>
      </w:r>
    </w:p>
    <w:p w14:paraId="6EF950A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C.3.1.1.1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4084</w:t>
      </w:r>
    </w:p>
    <w:p w14:paraId="6D988CBA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C.3.1.1.2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4085</w:t>
      </w:r>
    </w:p>
    <w:p w14:paraId="105BA16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C.3.1.2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MBSFN ABS Transmission Configurations</w:t>
      </w:r>
      <w:r>
        <w:tab/>
        <w:t>4086</w:t>
      </w:r>
    </w:p>
    <w:p w14:paraId="264B9A33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C.3.1.2.1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MBSFN ABS Transmission, 1x2 antenna</w:t>
      </w:r>
      <w:r>
        <w:tab/>
        <w:t>4086</w:t>
      </w:r>
    </w:p>
    <w:p w14:paraId="3D676FB1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C.3.1.2.2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MBSFN ABS Transmission, 2x2 antenna</w:t>
      </w:r>
      <w:r>
        <w:tab/>
        <w:t>4086</w:t>
      </w:r>
    </w:p>
    <w:p w14:paraId="4434B8F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4087</w:t>
      </w:r>
    </w:p>
    <w:p w14:paraId="35A973A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4087</w:t>
      </w:r>
    </w:p>
    <w:p w14:paraId="40C70B9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C.3.3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4087</w:t>
      </w:r>
    </w:p>
    <w:p w14:paraId="2F154B1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C.3.3.1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4087</w:t>
      </w:r>
    </w:p>
    <w:p w14:paraId="5EEFA9D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C.3.4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Proximity-based Services</w:t>
      </w:r>
      <w:r>
        <w:tab/>
        <w:t>4087</w:t>
      </w:r>
    </w:p>
    <w:p w14:paraId="2B54A00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C.3.4.1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4087</w:t>
      </w:r>
    </w:p>
    <w:p w14:paraId="688C52CF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C.3.4.2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Reference DRX configurations for ProSe tests</w:t>
      </w:r>
      <w:r>
        <w:tab/>
        <w:t>4088</w:t>
      </w:r>
    </w:p>
    <w:p w14:paraId="6A51AB5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C.3.4.3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Cases with Different Channel Bandwidths</w:t>
      </w:r>
      <w:r>
        <w:tab/>
        <w:t>4088</w:t>
      </w:r>
    </w:p>
    <w:p w14:paraId="5A27D24B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C.3.4.3.1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4088</w:t>
      </w:r>
    </w:p>
    <w:p w14:paraId="44BB7A56" w14:textId="77777777" w:rsidR="00662A5C" w:rsidRPr="00D17B37" w:rsidRDefault="00662A5C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C.3.4.3.2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Principle of testing</w:t>
      </w:r>
      <w:r>
        <w:tab/>
        <w:t>4088</w:t>
      </w:r>
    </w:p>
    <w:p w14:paraId="67510F1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C.3.5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Listen before talk model</w:t>
      </w:r>
      <w:r>
        <w:tab/>
        <w:t>4088</w:t>
      </w:r>
    </w:p>
    <w:p w14:paraId="2BBC6A4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C.3.5.1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4088</w:t>
      </w:r>
    </w:p>
    <w:p w14:paraId="7646E55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4088</w:t>
      </w:r>
    </w:p>
    <w:p w14:paraId="18D9EF03" w14:textId="129F2567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D (normative):</w:t>
      </w:r>
      <w:r>
        <w:tab/>
        <w:t>OFDMA Channel Noise Generator (OCNG)</w:t>
      </w:r>
      <w:r>
        <w:tab/>
        <w:t>4089</w:t>
      </w:r>
    </w:p>
    <w:p w14:paraId="7BB311D7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lastRenderedPageBreak/>
        <w:t>D.1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OCNG Patterns for FDD</w:t>
      </w:r>
      <w:r>
        <w:tab/>
        <w:t>4089</w:t>
      </w:r>
    </w:p>
    <w:p w14:paraId="1FC0577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D.1.1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OCNG FDD pattern 1: outer resource blocks allocation in 10 MHz</w:t>
      </w:r>
      <w:r>
        <w:tab/>
        <w:t>4090</w:t>
      </w:r>
    </w:p>
    <w:p w14:paraId="30E7917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4091</w:t>
      </w:r>
    </w:p>
    <w:p w14:paraId="3EC3A4D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4092</w:t>
      </w:r>
    </w:p>
    <w:p w14:paraId="7298CC6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4093</w:t>
      </w:r>
    </w:p>
    <w:p w14:paraId="6AE6CA5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4093</w:t>
      </w:r>
    </w:p>
    <w:p w14:paraId="32ED183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4094</w:t>
      </w:r>
    </w:p>
    <w:p w14:paraId="4CC5C64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4094</w:t>
      </w:r>
    </w:p>
    <w:p w14:paraId="5A54474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4095</w:t>
      </w:r>
    </w:p>
    <w:p w14:paraId="6E3FD63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4095</w:t>
      </w:r>
    </w:p>
    <w:p w14:paraId="220B0C1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10: outer resource blocks allocation in 10 MHz with user data in every SF (without MBSFN)</w:t>
      </w:r>
      <w:r>
        <w:tab/>
        <w:t>4096</w:t>
      </w:r>
    </w:p>
    <w:p w14:paraId="1CDBF36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4096</w:t>
      </w:r>
    </w:p>
    <w:p w14:paraId="3D1655F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</w:t>
      </w:r>
      <w:r>
        <w:t>.1.12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4097</w:t>
      </w:r>
    </w:p>
    <w:p w14:paraId="1CEDD05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4097</w:t>
      </w:r>
    </w:p>
    <w:p w14:paraId="6A5F202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4098</w:t>
      </w:r>
    </w:p>
    <w:p w14:paraId="5E6163F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D.1.1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4098</w:t>
      </w:r>
    </w:p>
    <w:p w14:paraId="5945C95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D.1.1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4099</w:t>
      </w:r>
    </w:p>
    <w:p w14:paraId="654AB03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</w:t>
      </w:r>
      <w:r>
        <w:rPr>
          <w:lang w:eastAsia="zh-CN"/>
        </w:rPr>
        <w:t>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4099</w:t>
      </w:r>
    </w:p>
    <w:p w14:paraId="7D56964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D.1.18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18: outer resource blocks allocation in 5 MHz (without MBSFN)</w:t>
      </w:r>
      <w:r>
        <w:tab/>
        <w:t>4100</w:t>
      </w:r>
    </w:p>
    <w:p w14:paraId="7DD0F8E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</w:t>
      </w:r>
      <w:r>
        <w:t>.1.19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FDD pattern 19: full bandwidth allocation in 5 MHz (without MBSFN)</w:t>
      </w:r>
      <w:r>
        <w:tab/>
        <w:t>4100</w:t>
      </w:r>
    </w:p>
    <w:p w14:paraId="54E9127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D.1.20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4101</w:t>
      </w:r>
    </w:p>
    <w:p w14:paraId="0C76AF7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D.1.21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4101</w:t>
      </w:r>
    </w:p>
    <w:p w14:paraId="4035ECE0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D.2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OCNG Patterns for TDD</w:t>
      </w:r>
      <w:r>
        <w:tab/>
        <w:t>4101</w:t>
      </w:r>
    </w:p>
    <w:p w14:paraId="6FCD314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D.2.1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OCNG TDD pattern 1: outer resource blocks allocation in 10 MHz</w:t>
      </w:r>
      <w:r>
        <w:tab/>
        <w:t>4102</w:t>
      </w:r>
    </w:p>
    <w:p w14:paraId="2DE7695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4103</w:t>
      </w:r>
    </w:p>
    <w:p w14:paraId="21C05F6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4103</w:t>
      </w:r>
    </w:p>
    <w:p w14:paraId="6C18F2D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4104</w:t>
      </w:r>
    </w:p>
    <w:p w14:paraId="14292F0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4104</w:t>
      </w:r>
    </w:p>
    <w:p w14:paraId="0AFEAC7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D.2.6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4105</w:t>
      </w:r>
    </w:p>
    <w:p w14:paraId="672B012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4106</w:t>
      </w:r>
    </w:p>
    <w:p w14:paraId="77D94B8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4107</w:t>
      </w:r>
    </w:p>
    <w:p w14:paraId="66326F2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D.2.9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OCNG TDD pattern 9: outer resource blocks allocation in 5 MHz</w:t>
      </w:r>
      <w:r>
        <w:tab/>
        <w:t>4107</w:t>
      </w:r>
    </w:p>
    <w:p w14:paraId="37DE01C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D.2.10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OCNG TDD pattern 10: full bandwidth allocation in 5 MHz</w:t>
      </w:r>
      <w:r>
        <w:tab/>
        <w:t>4108</w:t>
      </w:r>
    </w:p>
    <w:p w14:paraId="5AF62ED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D.2.11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4109</w:t>
      </w:r>
    </w:p>
    <w:p w14:paraId="3170C7C0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D.</w:t>
      </w:r>
      <w:r w:rsidRPr="00B44A29">
        <w:rPr>
          <w:highlight w:val="cyan"/>
          <w:lang w:eastAsia="zh-CN"/>
        </w:rPr>
        <w:t>3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 xml:space="preserve">OCNG Patterns for </w:t>
      </w:r>
      <w:r w:rsidRPr="00B44A29">
        <w:rPr>
          <w:highlight w:val="cyan"/>
          <w:lang w:eastAsia="zh-CN"/>
        </w:rPr>
        <w:t>Narrowband IoT</w:t>
      </w:r>
      <w:r>
        <w:tab/>
        <w:t>4109</w:t>
      </w:r>
    </w:p>
    <w:p w14:paraId="4EABE71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  <w:lang w:eastAsia="zh-CN"/>
        </w:rPr>
        <w:t>D</w:t>
      </w:r>
      <w:r w:rsidRPr="00B44A29">
        <w:rPr>
          <w:highlight w:val="cyan"/>
        </w:rPr>
        <w:t>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Narrowband IoT OCNG FDD pattern 1: In-band NB-IoT in 10 MHz EUTRAN cell</w:t>
      </w:r>
      <w:r>
        <w:tab/>
        <w:t>4110</w:t>
      </w:r>
    </w:p>
    <w:p w14:paraId="33CC5A9B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4111</w:t>
      </w:r>
    </w:p>
    <w:p w14:paraId="41BCC79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4112</w:t>
      </w:r>
    </w:p>
    <w:p w14:paraId="02410F0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4113</w:t>
      </w:r>
    </w:p>
    <w:p w14:paraId="14EA0AA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D.3.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4114</w:t>
      </w:r>
    </w:p>
    <w:p w14:paraId="71A6BE3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D.3.6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4115</w:t>
      </w:r>
    </w:p>
    <w:p w14:paraId="24DB70B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D.3.7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Narrowband IoT OCNG TDD pattern 2: guard band NB-IoT in 10 MHz EUTRAN cell</w:t>
      </w:r>
      <w:r>
        <w:tab/>
        <w:t>4116</w:t>
      </w:r>
    </w:p>
    <w:p w14:paraId="1180BDC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D.3.8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Narrowband IoT OCNG TDD pattern 3: standalone NB-IoT</w:t>
      </w:r>
      <w:r>
        <w:tab/>
        <w:t>4117</w:t>
      </w:r>
    </w:p>
    <w:p w14:paraId="12FD6133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D.4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OCNG Patterns for V2X sidelink</w:t>
      </w:r>
      <w:r>
        <w:tab/>
        <w:t>4117</w:t>
      </w:r>
    </w:p>
    <w:p w14:paraId="1D86963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  <w:lang w:eastAsia="zh-CN"/>
        </w:rPr>
        <w:t>D.4.1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zh-CN"/>
        </w:rPr>
        <w:t>V2X sidelink OCNG TDD pattern 1: outer resource blocks allocation in 10 MHz</w:t>
      </w:r>
      <w:r>
        <w:tab/>
        <w:t>4118</w:t>
      </w:r>
    </w:p>
    <w:p w14:paraId="4F3D16F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D.4.2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4118</w:t>
      </w:r>
    </w:p>
    <w:p w14:paraId="75A6E5E8" w14:textId="59B2CA1F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E (normative):</w:t>
      </w:r>
      <w:r>
        <w:tab/>
        <w:t>Cell configuration mapping</w:t>
      </w:r>
      <w:r>
        <w:tab/>
        <w:t>4119</w:t>
      </w:r>
    </w:p>
    <w:p w14:paraId="1ECEEFDE" w14:textId="2CF366AB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 w:rsidRPr="00B44A29">
        <w:rPr>
          <w:highlight w:val="cyan"/>
        </w:rPr>
        <w:t>Annex F (normative</w:t>
      </w:r>
      <w:r>
        <w:rPr>
          <w:highlight w:val="cyan"/>
        </w:rPr>
        <w:t>):</w:t>
      </w:r>
      <w:r>
        <w:rPr>
          <w:highlight w:val="cyan"/>
        </w:rPr>
        <w:tab/>
      </w:r>
      <w:r w:rsidRPr="00B44A29">
        <w:rPr>
          <w:highlight w:val="cyan"/>
        </w:rPr>
        <w:t>Measurement uncertainties and Test Tolerances</w:t>
      </w:r>
      <w:r>
        <w:tab/>
        <w:t>4170</w:t>
      </w:r>
    </w:p>
    <w:p w14:paraId="03D4D16C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F.1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Acceptable uncertainty of Test System (normative)</w:t>
      </w:r>
      <w:r>
        <w:tab/>
        <w:t>4170</w:t>
      </w:r>
    </w:p>
    <w:p w14:paraId="1672D17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F.1.1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sv-SE"/>
        </w:rPr>
        <w:t>Measurement of test environments</w:t>
      </w:r>
      <w:r>
        <w:tab/>
        <w:t>4170</w:t>
      </w:r>
    </w:p>
    <w:p w14:paraId="4DD967D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F.1.2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4170</w:t>
      </w:r>
    </w:p>
    <w:p w14:paraId="28708442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F.2</w:t>
      </w:r>
      <w:r w:rsidRPr="00D17B37">
        <w:rPr>
          <w:rFonts w:ascii="Calibri" w:hAnsi="Calibri"/>
          <w:szCs w:val="22"/>
          <w:lang w:eastAsia="en-GB"/>
        </w:rPr>
        <w:tab/>
      </w:r>
      <w:r>
        <w:t>Interpretation of measurement results (normative)</w:t>
      </w:r>
      <w:r>
        <w:tab/>
        <w:t>4261</w:t>
      </w:r>
    </w:p>
    <w:p w14:paraId="7F8EAED1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F.3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Test Tolerance and Derivation of Test Requirements (informative)</w:t>
      </w:r>
      <w:r>
        <w:tab/>
        <w:t>4261</w:t>
      </w:r>
    </w:p>
    <w:p w14:paraId="1FD575C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lastRenderedPageBreak/>
        <w:t>F.3.1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  <w:lang w:eastAsia="sv-SE"/>
        </w:rPr>
        <w:t>Measurement of test environments</w:t>
      </w:r>
      <w:r>
        <w:tab/>
        <w:t>4261</w:t>
      </w:r>
    </w:p>
    <w:p w14:paraId="5B13EB7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F.3.2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4262</w:t>
      </w:r>
    </w:p>
    <w:p w14:paraId="263E3451" w14:textId="447C8632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G (normative):</w:t>
      </w:r>
      <w:r>
        <w:tab/>
        <w:t>Statistical Testing</w:t>
      </w:r>
      <w:r>
        <w:tab/>
        <w:t>4394</w:t>
      </w:r>
    </w:p>
    <w:p w14:paraId="3B69BE59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G.1</w:t>
      </w:r>
      <w:r w:rsidRPr="00D17B37">
        <w:rPr>
          <w:rFonts w:ascii="Calibri" w:hAnsi="Calibri"/>
          <w:szCs w:val="22"/>
          <w:lang w:eastAsia="en-GB"/>
        </w:rPr>
        <w:tab/>
      </w:r>
      <w:r>
        <w:t>General</w:t>
      </w:r>
      <w:r>
        <w:tab/>
        <w:t>4394</w:t>
      </w:r>
    </w:p>
    <w:p w14:paraId="62B83BA4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G.2</w:t>
      </w:r>
      <w:r w:rsidRPr="00D17B37">
        <w:rPr>
          <w:rFonts w:ascii="Calibri" w:hAnsi="Calibri"/>
          <w:szCs w:val="22"/>
          <w:lang w:eastAsia="en-GB"/>
        </w:rPr>
        <w:tab/>
      </w:r>
      <w:r>
        <w:t>Statistical testing of delay and UE measurement performance in RRM tests</w:t>
      </w:r>
      <w:r>
        <w:tab/>
        <w:t>4394</w:t>
      </w:r>
    </w:p>
    <w:p w14:paraId="50D4DE3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G.2.1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4394</w:t>
      </w:r>
    </w:p>
    <w:p w14:paraId="115DC37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G.2.2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Design of the test</w:t>
      </w:r>
      <w:r>
        <w:tab/>
        <w:t>4394</w:t>
      </w:r>
    </w:p>
    <w:p w14:paraId="551F894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G.2.3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Numerical definition of the pass fail limits</w:t>
      </w:r>
      <w:r>
        <w:tab/>
        <w:t>4394</w:t>
      </w:r>
    </w:p>
    <w:p w14:paraId="35E1A68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G.2.4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Pass fail decision rules</w:t>
      </w:r>
      <w:r>
        <w:tab/>
        <w:t>4395</w:t>
      </w:r>
    </w:p>
    <w:p w14:paraId="2CBF7FE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G.2.5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Void</w:t>
      </w:r>
      <w:r>
        <w:tab/>
        <w:t>4395</w:t>
      </w:r>
    </w:p>
    <w:p w14:paraId="499ADDD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rFonts w:eastAsia="SimSun"/>
        </w:rPr>
        <w:t>G.2.6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SimSun"/>
        </w:rPr>
        <w:t>Test conditions for delay tests and UE measurement performance</w:t>
      </w:r>
      <w:r>
        <w:tab/>
        <w:t>4396</w:t>
      </w:r>
    </w:p>
    <w:p w14:paraId="553C8267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G.X</w:t>
      </w:r>
      <w:r w:rsidRPr="00D17B37">
        <w:rPr>
          <w:rFonts w:ascii="Calibri" w:hAnsi="Calibri"/>
          <w:szCs w:val="22"/>
          <w:lang w:eastAsia="en-GB"/>
        </w:rPr>
        <w:tab/>
      </w:r>
      <w:r>
        <w:t>Theory to derive the numbers in Table G.2.3-1 (informative)</w:t>
      </w:r>
      <w:r>
        <w:tab/>
        <w:t>4396</w:t>
      </w:r>
    </w:p>
    <w:p w14:paraId="0D637D57" w14:textId="25B2A059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 w:rsidRPr="00B44A29">
        <w:rPr>
          <w:highlight w:val="cyan"/>
        </w:rPr>
        <w:t>Annex H (normative</w:t>
      </w:r>
      <w:r>
        <w:rPr>
          <w:highlight w:val="cyan"/>
        </w:rPr>
        <w:t>):</w:t>
      </w:r>
      <w:r>
        <w:rPr>
          <w:highlight w:val="cyan"/>
        </w:rPr>
        <w:tab/>
      </w:r>
      <w:r w:rsidRPr="00B44A29">
        <w:rPr>
          <w:highlight w:val="cyan"/>
        </w:rPr>
        <w:t>Default Message Contents</w:t>
      </w:r>
      <w:r>
        <w:tab/>
        <w:t>4397</w:t>
      </w:r>
    </w:p>
    <w:p w14:paraId="3CCC36DE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H.1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Common contents of system information messages exceptions</w:t>
      </w:r>
      <w:r>
        <w:tab/>
        <w:t>4397</w:t>
      </w:r>
    </w:p>
    <w:p w14:paraId="0161A856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H.2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Common contents of system information blocks exceptions</w:t>
      </w:r>
      <w:r>
        <w:tab/>
        <w:t>4397</w:t>
      </w:r>
    </w:p>
    <w:p w14:paraId="1A839BE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H.2.1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System information blocks message contents exceptions for E-UTRAN intra frequency cell re-selection</w:t>
      </w:r>
      <w:r>
        <w:tab/>
        <w:t>4397</w:t>
      </w:r>
    </w:p>
    <w:p w14:paraId="45FF8F6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System information blocks message contents exceptions for E-UTRAN inter frequency cell re-selection</w:t>
      </w:r>
      <w:r>
        <w:tab/>
        <w:t>4398</w:t>
      </w:r>
    </w:p>
    <w:p w14:paraId="782E56F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System information blocks message contents exceptions for E-UTRAN inter-RAT cell re-selection</w:t>
      </w:r>
      <w:r>
        <w:tab/>
        <w:t>4399</w:t>
      </w:r>
    </w:p>
    <w:p w14:paraId="24CC69A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System information blocks message contents exceptions for E-UTRAN radio link monitoring (RLM)</w:t>
      </w:r>
      <w:r>
        <w:tab/>
        <w:t>4404</w:t>
      </w:r>
    </w:p>
    <w:p w14:paraId="50FEE13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System information blocks message contents exceptions for RRC Re-establishment</w:t>
      </w:r>
      <w:r>
        <w:tab/>
        <w:t>4405</w:t>
      </w:r>
    </w:p>
    <w:p w14:paraId="5D1222B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4406</w:t>
      </w:r>
    </w:p>
    <w:p w14:paraId="1BCAA15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H.2.7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System information blocks message contents exceptions for eICIC/feICIC</w:t>
      </w:r>
      <w:r>
        <w:tab/>
        <w:t>4407</w:t>
      </w:r>
    </w:p>
    <w:p w14:paraId="479D79A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H.2.8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System information blocks message contents exceptions for eMTC</w:t>
      </w:r>
      <w:r>
        <w:tab/>
        <w:t>4407</w:t>
      </w:r>
    </w:p>
    <w:p w14:paraId="7F50C1B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H.2.9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System information blocks message contents exceptions for HD-FDD radio link monitoring (RLM) for UE Category NB1</w:t>
      </w:r>
      <w:r>
        <w:tab/>
        <w:t>4408</w:t>
      </w:r>
    </w:p>
    <w:p w14:paraId="5824D00A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H.3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Default RRC messages and information elements contents exceptions</w:t>
      </w:r>
      <w:r>
        <w:tab/>
        <w:t>4408</w:t>
      </w:r>
    </w:p>
    <w:p w14:paraId="174DF6F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H.3.1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RRC messages and information elements contents exceptions for E-UTRAN measurement configuration</w:t>
      </w:r>
      <w:r>
        <w:tab/>
        <w:t>4409</w:t>
      </w:r>
    </w:p>
    <w:p w14:paraId="2508015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contents exceptions for E-UTRAN cell re-selection and handover</w:t>
      </w:r>
      <w:r>
        <w:tab/>
        <w:t>4419</w:t>
      </w:r>
    </w:p>
    <w:p w14:paraId="3F28A63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contents exceptions for E-UTRAN inter-RAT handover</w:t>
      </w:r>
      <w:r>
        <w:tab/>
        <w:t>4420</w:t>
      </w:r>
    </w:p>
    <w:p w14:paraId="157CB77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exceptions for E-UTRAN UE transmit timing accuracy and UE timing advance adjustment accuracy</w:t>
      </w:r>
      <w:r>
        <w:tab/>
        <w:t>4421</w:t>
      </w:r>
    </w:p>
    <w:p w14:paraId="6C9707E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H.3.5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contents exceptions for E-UTRAN RSRP and RSRQ Accuracy</w:t>
      </w:r>
      <w:r>
        <w:tab/>
        <w:t>4422</w:t>
      </w:r>
    </w:p>
    <w:p w14:paraId="7917012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H.3.6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contents exceptions for E-UTRAN inter frequency handover and E-UTRAN intra frequency cell search</w:t>
      </w:r>
      <w:r>
        <w:tab/>
        <w:t>4426</w:t>
      </w:r>
    </w:p>
    <w:p w14:paraId="0295410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H.3.7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contents exceptions for E-UTRAN inter frequency and E-UTRAN inter-RAT cell search when DRX is used</w:t>
      </w:r>
      <w:r>
        <w:tab/>
        <w:t>4427</w:t>
      </w:r>
    </w:p>
    <w:p w14:paraId="32EC014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H.3.8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contents exceptions for E-UTRAN CSI-RSRP Accuracy</w:t>
      </w:r>
      <w:r>
        <w:tab/>
        <w:t>4428</w:t>
      </w:r>
    </w:p>
    <w:p w14:paraId="22FAF8C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H.3.9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contents exceptions for RSSI Accuracy</w:t>
      </w:r>
      <w:r>
        <w:tab/>
        <w:t>4432</w:t>
      </w:r>
    </w:p>
    <w:p w14:paraId="112713A2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H.4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Default RRC messages and information elements contents exceptions for Carrier Aggregation</w:t>
      </w:r>
      <w:r>
        <w:tab/>
        <w:t>4433</w:t>
      </w:r>
    </w:p>
    <w:p w14:paraId="2328F4D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H.4.1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RRC messages and information elements contents exceptions for E-UTRAN measurement configuration for CA</w:t>
      </w:r>
      <w:r>
        <w:tab/>
        <w:t>4433</w:t>
      </w:r>
    </w:p>
    <w:p w14:paraId="7544838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contents exceptions for E-UTRAN RSRP and RSRQ Accuracy for CA</w:t>
      </w:r>
      <w:r>
        <w:tab/>
        <w:t>4438</w:t>
      </w:r>
    </w:p>
    <w:p w14:paraId="60780766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H.5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Default RRC messages and information elements contents exceptions for FeICIC</w:t>
      </w:r>
      <w:r>
        <w:tab/>
        <w:t>4441</w:t>
      </w:r>
    </w:p>
    <w:p w14:paraId="77C0B70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H.5.1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RRC messages and information elements contents exceptions for E-UTRAN measurement configuration for FeICIC</w:t>
      </w:r>
      <w:r>
        <w:tab/>
        <w:t>4442</w:t>
      </w:r>
    </w:p>
    <w:p w14:paraId="373AAC1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H.5.2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RRC messages and information elements contents exceptions for E-UTRAN RSRP and RSRQ Accuracy for FeICIC</w:t>
      </w:r>
      <w:r>
        <w:tab/>
        <w:t>4443</w:t>
      </w:r>
    </w:p>
    <w:p w14:paraId="60E89D55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H.6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Default RRC messages and information elements contents exceptions for Proximity based services</w:t>
      </w:r>
      <w:r>
        <w:tab/>
        <w:t>4444</w:t>
      </w:r>
    </w:p>
    <w:p w14:paraId="56E8C1C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lastRenderedPageBreak/>
        <w:t>H.6.1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RRC messages and information elements contents exceptions for E-UTRAN measurement configuration for Proximity based services</w:t>
      </w:r>
      <w:r>
        <w:tab/>
        <w:t>4444</w:t>
      </w:r>
    </w:p>
    <w:p w14:paraId="3A600CAC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H.6.1.1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Reference resource pool configurations for ProSe Direct Discovery</w:t>
      </w:r>
      <w:r>
        <w:tab/>
        <w:t>4444</w:t>
      </w:r>
    </w:p>
    <w:p w14:paraId="11D3009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H.6.1.2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4446</w:t>
      </w:r>
    </w:p>
    <w:p w14:paraId="66CAA673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H.7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Default RRC messages and information elements contents exceptions for eMTC</w:t>
      </w:r>
      <w:r>
        <w:tab/>
        <w:t>4448</w:t>
      </w:r>
    </w:p>
    <w:p w14:paraId="076084D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44A29">
        <w:rPr>
          <w:highlight w:val="cyan"/>
        </w:rPr>
        <w:t>H.7.1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highlight w:val="cyan"/>
        </w:rPr>
        <w:t>RRC messages and information elements contents exceptions for eMTC</w:t>
      </w:r>
      <w:r>
        <w:tab/>
        <w:t>4448</w:t>
      </w:r>
    </w:p>
    <w:p w14:paraId="1CD3DCC8" w14:textId="2BDDAA49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I (normative):</w:t>
      </w:r>
      <w:r>
        <w:tab/>
        <w:t>Conditions for RRM requirements applicability for operating bands</w:t>
      </w:r>
      <w:r>
        <w:tab/>
        <w:t>4450</w:t>
      </w:r>
    </w:p>
    <w:p w14:paraId="06C9A77F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I.1</w:t>
      </w:r>
      <w:r w:rsidRPr="00D17B37">
        <w:rPr>
          <w:rFonts w:ascii="Calibri" w:hAnsi="Calibri"/>
          <w:szCs w:val="22"/>
          <w:lang w:eastAsia="en-GB"/>
        </w:rPr>
        <w:tab/>
      </w:r>
      <w:r>
        <w:t>Conditions for E-UTRAN RRC_IDLE state mobility</w:t>
      </w:r>
      <w:r>
        <w:tab/>
        <w:t>4450</w:t>
      </w:r>
    </w:p>
    <w:p w14:paraId="012B678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4450</w:t>
      </w:r>
    </w:p>
    <w:p w14:paraId="792EE52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4450</w:t>
      </w:r>
    </w:p>
    <w:p w14:paraId="1719FDD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I.1.3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4450</w:t>
      </w:r>
    </w:p>
    <w:p w14:paraId="5B2BB2B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I.1.4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4450</w:t>
      </w:r>
    </w:p>
    <w:p w14:paraId="3673E44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I.1.5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4451</w:t>
      </w:r>
    </w:p>
    <w:p w14:paraId="17088049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I.2</w:t>
      </w:r>
      <w:r w:rsidRPr="00D17B37">
        <w:rPr>
          <w:rFonts w:ascii="Calibri" w:hAnsi="Calibri"/>
          <w:szCs w:val="22"/>
          <w:lang w:eastAsia="en-GB"/>
        </w:rPr>
        <w:tab/>
      </w:r>
      <w:r>
        <w:t>Conditions for UE Measurements Procedures in RRC_CONNECTED State</w:t>
      </w:r>
      <w:r>
        <w:tab/>
        <w:t>4452</w:t>
      </w:r>
    </w:p>
    <w:p w14:paraId="3C2E2ED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4452</w:t>
      </w:r>
    </w:p>
    <w:p w14:paraId="52C88C8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4452</w:t>
      </w:r>
    </w:p>
    <w:p w14:paraId="72C50D3B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4452</w:t>
      </w:r>
    </w:p>
    <w:p w14:paraId="0C9994F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4453</w:t>
      </w:r>
    </w:p>
    <w:p w14:paraId="7AF5477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4453</w:t>
      </w:r>
    </w:p>
    <w:p w14:paraId="2EC3516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4453</w:t>
      </w:r>
    </w:p>
    <w:p w14:paraId="1615FC7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4453</w:t>
      </w:r>
    </w:p>
    <w:p w14:paraId="6482146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4454</w:t>
      </w:r>
    </w:p>
    <w:p w14:paraId="6D548FD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4454</w:t>
      </w:r>
    </w:p>
    <w:p w14:paraId="601F6407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4455</w:t>
      </w:r>
    </w:p>
    <w:p w14:paraId="2F4D457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4455</w:t>
      </w:r>
    </w:p>
    <w:p w14:paraId="426F0022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.2.11.1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4455</w:t>
      </w:r>
    </w:p>
    <w:p w14:paraId="3764F5A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.2.11.2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4456</w:t>
      </w:r>
    </w:p>
    <w:p w14:paraId="37304D86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I.2.12 to I.2.14 Void</w:t>
      </w:r>
      <w:r>
        <w:tab/>
        <w:t>4456</w:t>
      </w:r>
    </w:p>
    <w:p w14:paraId="531AE95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I.2.15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4456</w:t>
      </w:r>
    </w:p>
    <w:p w14:paraId="4A75A7E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I.2.16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4457</w:t>
      </w:r>
    </w:p>
    <w:p w14:paraId="1EB672A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I.2.17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4458</w:t>
      </w:r>
    </w:p>
    <w:p w14:paraId="585A2E10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I.3</w:t>
      </w:r>
      <w:r w:rsidRPr="00D17B37">
        <w:rPr>
          <w:rFonts w:ascii="Calibri" w:hAnsi="Calibri"/>
          <w:szCs w:val="22"/>
          <w:lang w:eastAsia="en-GB"/>
        </w:rPr>
        <w:tab/>
      </w:r>
      <w:r>
        <w:t>Conditions for measurements performance requirements for UE</w:t>
      </w:r>
      <w:r>
        <w:tab/>
        <w:t>4459</w:t>
      </w:r>
    </w:p>
    <w:p w14:paraId="16A6062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4459</w:t>
      </w:r>
    </w:p>
    <w:p w14:paraId="7A463CE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4459</w:t>
      </w:r>
    </w:p>
    <w:p w14:paraId="739AB7F0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4459</w:t>
      </w:r>
    </w:p>
    <w:p w14:paraId="118F6C8C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4459</w:t>
      </w:r>
    </w:p>
    <w:p w14:paraId="4644022A" w14:textId="77777777" w:rsidR="00662A5C" w:rsidRPr="00D17B37" w:rsidRDefault="00662A5C">
      <w:pPr>
        <w:pStyle w:val="TOC2"/>
        <w:tabs>
          <w:tab w:val="left" w:pos="1418"/>
        </w:tabs>
        <w:rPr>
          <w:rFonts w:ascii="Calibri" w:hAnsi="Calibri"/>
          <w:sz w:val="22"/>
          <w:szCs w:val="22"/>
          <w:lang w:eastAsia="en-GB"/>
        </w:rPr>
      </w:pPr>
      <w:r>
        <w:t>I.3.5 to I.3.7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4459</w:t>
      </w:r>
    </w:p>
    <w:p w14:paraId="3A13CDC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I.3.8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4459</w:t>
      </w:r>
    </w:p>
    <w:p w14:paraId="24CA91A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I.3.9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4460</w:t>
      </w:r>
    </w:p>
    <w:p w14:paraId="0A419FC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I.3.10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4460</w:t>
      </w:r>
    </w:p>
    <w:p w14:paraId="129AC04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I.3.11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4460</w:t>
      </w:r>
    </w:p>
    <w:p w14:paraId="55CE2AD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I.3.12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4460</w:t>
      </w:r>
    </w:p>
    <w:p w14:paraId="614F7BC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I.3.13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4461</w:t>
      </w:r>
    </w:p>
    <w:p w14:paraId="414BBE02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4461</w:t>
      </w:r>
    </w:p>
    <w:p w14:paraId="11C5283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4461</w:t>
      </w:r>
    </w:p>
    <w:p w14:paraId="53A4CFD9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4461</w:t>
      </w:r>
    </w:p>
    <w:p w14:paraId="74C69A0F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4461</w:t>
      </w:r>
    </w:p>
    <w:p w14:paraId="021136A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4461</w:t>
      </w:r>
    </w:p>
    <w:p w14:paraId="696B3CD3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4461</w:t>
      </w:r>
    </w:p>
    <w:p w14:paraId="52094A6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4462</w:t>
      </w:r>
    </w:p>
    <w:p w14:paraId="4978943B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4462</w:t>
      </w:r>
    </w:p>
    <w:p w14:paraId="31DB7F77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4462</w:t>
      </w:r>
    </w:p>
    <w:p w14:paraId="4CB5BE8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4462</w:t>
      </w:r>
    </w:p>
    <w:p w14:paraId="735A8FF6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4462</w:t>
      </w:r>
    </w:p>
    <w:p w14:paraId="7451D18A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4462</w:t>
      </w:r>
    </w:p>
    <w:p w14:paraId="01E0A10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I.3.18 to I.3.24 Void</w:t>
      </w:r>
      <w:r>
        <w:tab/>
        <w:t>4463</w:t>
      </w:r>
    </w:p>
    <w:p w14:paraId="218E7A2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I.3.25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4463</w:t>
      </w:r>
    </w:p>
    <w:p w14:paraId="71F150F5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I.3.26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4463</w:t>
      </w:r>
    </w:p>
    <w:p w14:paraId="51BBC495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CN"/>
        </w:rPr>
        <w:t>I</w:t>
      </w:r>
      <w:r>
        <w:t>.4</w:t>
      </w:r>
      <w:r w:rsidRPr="00D17B37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4463</w:t>
      </w:r>
    </w:p>
    <w:p w14:paraId="2B71727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.4.1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4463</w:t>
      </w:r>
    </w:p>
    <w:p w14:paraId="3A409C51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.4.2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4463</w:t>
      </w:r>
    </w:p>
    <w:p w14:paraId="5BB99089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.4.3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4464</w:t>
      </w:r>
    </w:p>
    <w:p w14:paraId="78EAD20D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 w:rsidRPr="00B44A29">
        <w:rPr>
          <w:rFonts w:eastAsia="MS Mincho"/>
        </w:rPr>
        <w:t>.4.3.1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 w:rsidRPr="00B44A29">
        <w:rPr>
          <w:rFonts w:eastAsia="MS Mincho"/>
        </w:rPr>
        <w:t>Inter-band carrier aggregation</w:t>
      </w:r>
      <w:r>
        <w:tab/>
        <w:t>4464</w:t>
      </w:r>
    </w:p>
    <w:p w14:paraId="6389275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.4.3.2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4464</w:t>
      </w:r>
    </w:p>
    <w:p w14:paraId="1FB74718" w14:textId="77777777" w:rsidR="00662A5C" w:rsidRPr="00D17B37" w:rsidRDefault="00662A5C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.4.3.3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4464</w:t>
      </w:r>
    </w:p>
    <w:p w14:paraId="552F1B51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I.5</w:t>
      </w:r>
      <w:r w:rsidRPr="00D17B37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4464</w:t>
      </w:r>
    </w:p>
    <w:p w14:paraId="0B37C3BA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I.6</w:t>
      </w:r>
      <w:r w:rsidRPr="00D17B37">
        <w:rPr>
          <w:rFonts w:ascii="Calibri" w:hAnsi="Calibri"/>
          <w:szCs w:val="22"/>
          <w:lang w:eastAsia="en-GB"/>
        </w:rPr>
        <w:tab/>
      </w:r>
      <w:r>
        <w:t>Conditions for V2X</w:t>
      </w:r>
      <w:r>
        <w:tab/>
        <w:t>4465</w:t>
      </w:r>
    </w:p>
    <w:p w14:paraId="755C6D1D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I.6.1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4465</w:t>
      </w:r>
    </w:p>
    <w:p w14:paraId="75D2FABA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I.6.2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4465</w:t>
      </w:r>
    </w:p>
    <w:p w14:paraId="39E9A1E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I.6.3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4465</w:t>
      </w:r>
    </w:p>
    <w:p w14:paraId="52F46618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I.6.4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4465</w:t>
      </w:r>
    </w:p>
    <w:p w14:paraId="04FD7E64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I.6.5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4466</w:t>
      </w:r>
    </w:p>
    <w:p w14:paraId="0BE66360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I.7</w:t>
      </w:r>
      <w:r w:rsidRPr="00D17B37">
        <w:rPr>
          <w:rFonts w:ascii="Calibri" w:hAnsi="Calibri"/>
          <w:szCs w:val="22"/>
          <w:lang w:eastAsia="en-GB"/>
        </w:rPr>
        <w:tab/>
      </w:r>
      <w:r>
        <w:t>Conditions for sTTI and 1ms-TTI with 3 Subframe HARQ Processing</w:t>
      </w:r>
      <w:r>
        <w:tab/>
        <w:t>4466</w:t>
      </w:r>
    </w:p>
    <w:p w14:paraId="207F1153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I.7.1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4466</w:t>
      </w:r>
    </w:p>
    <w:p w14:paraId="45C86083" w14:textId="64B56038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 w:rsidRPr="00B44A29">
        <w:rPr>
          <w:highlight w:val="cyan"/>
        </w:rPr>
        <w:t>Annex J (informative</w:t>
      </w:r>
      <w:r>
        <w:rPr>
          <w:highlight w:val="cyan"/>
        </w:rPr>
        <w:t>):</w:t>
      </w:r>
      <w:r>
        <w:rPr>
          <w:highlight w:val="cyan"/>
        </w:rPr>
        <w:tab/>
      </w:r>
      <w:r w:rsidRPr="00B44A29">
        <w:rPr>
          <w:highlight w:val="cyan"/>
        </w:rPr>
        <w:t>Handling requirements and tests for different releases and UE capabilities</w:t>
      </w:r>
      <w:r>
        <w:tab/>
        <w:t>4468</w:t>
      </w:r>
    </w:p>
    <w:p w14:paraId="332B66BF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 w:rsidRPr="00B44A29">
        <w:rPr>
          <w:highlight w:val="cyan"/>
        </w:rPr>
        <w:t>J.1</w:t>
      </w:r>
      <w:r w:rsidRPr="00D17B37">
        <w:rPr>
          <w:rFonts w:ascii="Calibri" w:hAnsi="Calibri"/>
          <w:szCs w:val="22"/>
          <w:lang w:eastAsia="en-GB"/>
        </w:rPr>
        <w:tab/>
      </w:r>
      <w:r w:rsidRPr="00B44A29">
        <w:rPr>
          <w:highlight w:val="cyan"/>
        </w:rPr>
        <w:t>General considerations</w:t>
      </w:r>
      <w:r>
        <w:tab/>
        <w:t>4468</w:t>
      </w:r>
    </w:p>
    <w:p w14:paraId="2311691B" w14:textId="77777777" w:rsidR="00662A5C" w:rsidRPr="00D17B37" w:rsidRDefault="00662A5C">
      <w:pPr>
        <w:pStyle w:val="TOC1"/>
        <w:rPr>
          <w:rFonts w:ascii="Calibri" w:hAnsi="Calibri"/>
          <w:szCs w:val="22"/>
          <w:lang w:eastAsia="en-GB"/>
        </w:rPr>
      </w:pPr>
      <w:r>
        <w:t>J.2</w:t>
      </w:r>
      <w:r w:rsidRPr="00D17B37">
        <w:rPr>
          <w:rFonts w:ascii="Calibri" w:hAnsi="Calibri"/>
          <w:szCs w:val="22"/>
          <w:lang w:eastAsia="en-GB"/>
        </w:rPr>
        <w:tab/>
      </w:r>
      <w:r>
        <w:rPr>
          <w:lang w:eastAsia="de-DE"/>
        </w:rPr>
        <w:t>Concrete scenarios</w:t>
      </w:r>
      <w:r>
        <w:tab/>
        <w:t>4468</w:t>
      </w:r>
    </w:p>
    <w:p w14:paraId="6DFA01BB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J.2.1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Tests for minimum requirements varying between releases, without introduction of new features</w:t>
      </w:r>
      <w:r>
        <w:tab/>
        <w:t>4468</w:t>
      </w:r>
    </w:p>
    <w:p w14:paraId="2B21435E" w14:textId="77777777" w:rsidR="00662A5C" w:rsidRPr="00D17B37" w:rsidRDefault="00662A5C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J.2.2</w:t>
      </w:r>
      <w:r w:rsidRPr="00D17B37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4468</w:t>
      </w:r>
    </w:p>
    <w:p w14:paraId="36223E4C" w14:textId="342238EB" w:rsidR="00662A5C" w:rsidRPr="00D17B37" w:rsidRDefault="00662A5C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K (informative):</w:t>
      </w:r>
      <w:r>
        <w:tab/>
        <w:t>Change history</w:t>
      </w:r>
      <w:r>
        <w:tab/>
        <w:t>4469</w:t>
      </w:r>
    </w:p>
    <w:p w14:paraId="061BB06C" w14:textId="5ABCB895" w:rsidR="000208EC" w:rsidRPr="00EA3342" w:rsidRDefault="00431C70" w:rsidP="00336AAC">
      <w:pPr>
        <w:rPr>
          <w:sz w:val="22"/>
        </w:rPr>
      </w:pPr>
      <w:r w:rsidRPr="00EA3342">
        <w:rPr>
          <w:sz w:val="22"/>
        </w:rPr>
        <w:fldChar w:fldCharType="end"/>
      </w:r>
    </w:p>
    <w:p w14:paraId="08810991" w14:textId="768A2D7B" w:rsidR="00405A0C" w:rsidRPr="00EA3342" w:rsidRDefault="0016752A" w:rsidP="00405A0C">
      <w:r w:rsidRPr="00EA3342">
        <w:fldChar w:fldCharType="begin"/>
      </w:r>
      <w:r w:rsidRPr="00EA3342">
        <w:instrText xml:space="preserve"> RD "</w:instrText>
      </w:r>
      <w:r w:rsidR="00405A0C" w:rsidRPr="00405A0C">
        <w:instrText>36521-3-gc0_s00-s03</w:instrText>
      </w:r>
      <w:r w:rsidR="00405A0C">
        <w:instrText>.docx</w:instrText>
      </w:r>
      <w:r w:rsidRPr="00EA3342">
        <w:instrText xml:space="preserve">" \f  </w:instrText>
      </w:r>
      <w:r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36521-3-gc0_s04</w:instrText>
      </w:r>
      <w:r w:rsidR="00405A0C">
        <w:instrText>.docx</w:instrText>
      </w:r>
      <w:r w:rsidR="00405A0C" w:rsidRPr="00EA3342">
        <w:instrText xml:space="preserve">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36521-3-gc0_s05</w:instrText>
      </w:r>
      <w:r w:rsidR="00405A0C">
        <w:instrText>.docx</w:instrText>
      </w:r>
      <w:r w:rsidR="00405A0C" w:rsidRPr="00EA3342">
        <w:instrText xml:space="preserve">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</w:instrText>
      </w:r>
      <w:r w:rsidR="00405A0C">
        <w:instrText>6.docx</w:instrText>
      </w:r>
      <w:r w:rsidR="00405A0C" w:rsidRPr="00EA3342">
        <w:instrText xml:space="preserve">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36521-3-gc0_s07a-07b.docx</w:instrText>
      </w:r>
      <w:r w:rsidR="00405A0C" w:rsidRPr="00EA3342">
        <w:instrText xml:space="preserve">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36521-3-gc0_s07c</w:instrText>
      </w:r>
      <w:r w:rsidR="00405A0C" w:rsidRPr="00EA3342">
        <w:instrText xml:space="preserve">.docx"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36521-3-gc0_s07d-s07f</w:instrText>
      </w:r>
      <w:r w:rsidR="00405A0C" w:rsidRPr="00EA3342">
        <w:instrText xml:space="preserve">.docx"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36521-3-gc0_s08a-s08b</w:instrText>
      </w:r>
      <w:r w:rsidR="00405A0C" w:rsidRPr="00EA3342">
        <w:instrText xml:space="preserve">.docx"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36521-3-gc0_s08c-s08d</w:instrText>
      </w:r>
      <w:r w:rsidR="00405A0C" w:rsidRPr="00EA3342">
        <w:instrText xml:space="preserve">.docx"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36521-3-gc0_s08e-s08j</w:instrText>
      </w:r>
      <w:r w:rsidR="00405A0C" w:rsidRPr="00EA3342">
        <w:instrText xml:space="preserve">.docx"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36521-3-gc0_s08k-s08p</w:instrText>
      </w:r>
      <w:r w:rsidR="00405A0C" w:rsidRPr="00EA3342">
        <w:instrText xml:space="preserve">.docx"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36521-3-gc0_s08q-s08z</w:instrText>
      </w:r>
      <w:r w:rsidR="00405A0C" w:rsidRPr="00EA3342">
        <w:instrText xml:space="preserve">.docx" \f  </w:instrText>
      </w:r>
      <w:r w:rsidR="00405A0C" w:rsidRPr="00EA3342">
        <w:fldChar w:fldCharType="end"/>
      </w:r>
      <w:r w:rsidR="00857BFE" w:rsidRPr="00EA3342">
        <w:fldChar w:fldCharType="begin"/>
      </w:r>
      <w:r w:rsidR="00857BFE" w:rsidRPr="00EA3342">
        <w:instrText xml:space="preserve"> RD "</w:instrText>
      </w:r>
      <w:r w:rsidR="00857BFE" w:rsidRPr="00857BFE">
        <w:instrText>36521-3-gc0_s09a.docx</w:instrText>
      </w:r>
      <w:r w:rsidR="00857BFE" w:rsidRPr="00EA3342">
        <w:instrText xml:space="preserve">" \f  </w:instrText>
      </w:r>
      <w:r w:rsidR="00857BFE" w:rsidRPr="00EA3342">
        <w:fldChar w:fldCharType="end"/>
      </w:r>
      <w:r w:rsidR="00857BFE" w:rsidRPr="00EA3342">
        <w:fldChar w:fldCharType="begin"/>
      </w:r>
      <w:r w:rsidR="00857BFE" w:rsidRPr="00EA3342">
        <w:instrText xml:space="preserve"> RD "</w:instrText>
      </w:r>
      <w:r w:rsidR="00857BFE" w:rsidRPr="00857BFE">
        <w:instrText>36521-3-gc0_s09b.docx</w:instrText>
      </w:r>
      <w:r w:rsidR="00857BFE" w:rsidRPr="00EA3342">
        <w:instrText xml:space="preserve">" \f  </w:instrText>
      </w:r>
      <w:r w:rsidR="00857BFE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857BFE" w:rsidRPr="00857BFE">
        <w:instrText>36521-3-gc0_s09c-12.docx</w:instrText>
      </w:r>
      <w:r w:rsidR="00405A0C" w:rsidRPr="00EA3342">
        <w:instrText xml:space="preserve">" \f  </w:instrText>
      </w:r>
      <w:r w:rsidR="00405A0C" w:rsidRPr="00EA3342">
        <w:fldChar w:fldCharType="end"/>
      </w:r>
      <w:r w:rsidR="00405A0C" w:rsidRPr="00EA3342">
        <w:fldChar w:fldCharType="begin"/>
      </w:r>
      <w:r w:rsidR="00405A0C" w:rsidRPr="00EA3342">
        <w:instrText xml:space="preserve"> RD "</w:instrText>
      </w:r>
      <w:r w:rsidR="00405A0C" w:rsidRPr="00405A0C">
        <w:instrText>36521-3-gc0_sAnnexes</w:instrText>
      </w:r>
      <w:r w:rsidR="00405A0C" w:rsidRPr="00EA3342">
        <w:instrText xml:space="preserve">.docx" \f  </w:instrText>
      </w:r>
      <w:r w:rsidR="00405A0C" w:rsidRPr="00EA3342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14491" w14:textId="77777777" w:rsidR="00D17B37" w:rsidRDefault="00D17B37">
      <w:r>
        <w:separator/>
      </w:r>
    </w:p>
  </w:endnote>
  <w:endnote w:type="continuationSeparator" w:id="0">
    <w:p w14:paraId="2866F367" w14:textId="77777777" w:rsidR="00D17B37" w:rsidRDefault="00D1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charset w:val="80"/>
    <w:family w:val="swiss"/>
    <w:pitch w:val="variable"/>
    <w:sig w:usb0="00000001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5B6C5" w14:textId="77777777" w:rsidR="00D17B37" w:rsidRDefault="00D17B37">
      <w:r>
        <w:separator/>
      </w:r>
    </w:p>
  </w:footnote>
  <w:footnote w:type="continuationSeparator" w:id="0">
    <w:p w14:paraId="47D16E0D" w14:textId="77777777" w:rsidR="00D17B37" w:rsidRDefault="00D17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69875641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V16.</w:t>
    </w:r>
    <w:r w:rsidR="00E2397B">
      <w:rPr>
        <w:rFonts w:ascii="Arial" w:hAnsi="Arial" w:cs="Arial"/>
        <w:b/>
        <w:bCs/>
        <w:sz w:val="18"/>
        <w:szCs w:val="18"/>
      </w:rPr>
      <w:t>12</w:t>
    </w:r>
    <w:r>
      <w:rPr>
        <w:rFonts w:ascii="Arial" w:hAnsi="Arial" w:cs="Arial"/>
        <w:b/>
        <w:bCs/>
        <w:sz w:val="18"/>
        <w:szCs w:val="18"/>
      </w:rPr>
      <w:t>.0 (202</w:t>
    </w:r>
    <w:r w:rsidR="00E2397B"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t>-</w:t>
    </w:r>
    <w:r w:rsidR="00E2397B">
      <w:rPr>
        <w:rFonts w:ascii="Arial" w:hAnsi="Arial" w:cs="Arial"/>
        <w:b/>
        <w:bCs/>
        <w:sz w:val="18"/>
        <w:szCs w:val="18"/>
      </w:rPr>
      <w:t>03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77777777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16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5"/>
  </w:num>
  <w:num w:numId="4">
    <w:abstractNumId w:val="8"/>
  </w:num>
  <w:num w:numId="5">
    <w:abstractNumId w:val="17"/>
  </w:num>
  <w:num w:numId="6">
    <w:abstractNumId w:val="23"/>
  </w:num>
  <w:num w:numId="7">
    <w:abstractNumId w:val="21"/>
  </w:num>
  <w:num w:numId="8">
    <w:abstractNumId w:val="25"/>
  </w:num>
  <w:num w:numId="9">
    <w:abstractNumId w:val="26"/>
  </w:num>
  <w:num w:numId="10">
    <w:abstractNumId w:val="19"/>
  </w:num>
  <w:num w:numId="11">
    <w:abstractNumId w:val="11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8"/>
  </w:num>
  <w:num w:numId="20">
    <w:abstractNumId w:val="28"/>
  </w:num>
  <w:num w:numId="21">
    <w:abstractNumId w:val="9"/>
  </w:num>
  <w:num w:numId="22">
    <w:abstractNumId w:val="31"/>
  </w:num>
  <w:num w:numId="23">
    <w:abstractNumId w:val="22"/>
  </w:num>
  <w:num w:numId="24">
    <w:abstractNumId w:val="29"/>
  </w:num>
  <w:num w:numId="25">
    <w:abstractNumId w:val="30"/>
  </w:num>
  <w:num w:numId="26">
    <w:abstractNumId w:val="16"/>
  </w:num>
  <w:num w:numId="27">
    <w:abstractNumId w:val="27"/>
  </w:num>
  <w:num w:numId="28">
    <w:abstractNumId w:val="20"/>
  </w:num>
  <w:num w:numId="29">
    <w:abstractNumId w:val="13"/>
  </w:num>
  <w:num w:numId="30">
    <w:abstractNumId w:val="12"/>
  </w:num>
  <w:num w:numId="31">
    <w:abstractNumId w:val="32"/>
  </w:num>
  <w:num w:numId="32">
    <w:abstractNumId w:val="24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25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5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4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EA33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A3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3342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A334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EA3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334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334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334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3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link w:val="H6Char"/>
    <w:rsid w:val="00EA3342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44A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rsid w:val="00EA3342"/>
    <w:pPr>
      <w:ind w:left="1418" w:hanging="1418"/>
    </w:pPr>
  </w:style>
  <w:style w:type="paragraph" w:styleId="TOC8">
    <w:name w:val="toc 8"/>
    <w:basedOn w:val="TOC1"/>
    <w:uiPriority w:val="39"/>
    <w:rsid w:val="00EA33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334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EA33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A3342"/>
  </w:style>
  <w:style w:type="paragraph" w:customStyle="1" w:styleId="ZD">
    <w:name w:val="ZD"/>
    <w:rsid w:val="00EA33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A3342"/>
    <w:pPr>
      <w:ind w:left="1701" w:hanging="1701"/>
    </w:pPr>
  </w:style>
  <w:style w:type="paragraph" w:styleId="TOC4">
    <w:name w:val="toc 4"/>
    <w:basedOn w:val="TOC3"/>
    <w:uiPriority w:val="39"/>
    <w:rsid w:val="00EA3342"/>
    <w:pPr>
      <w:ind w:left="1418" w:hanging="1418"/>
    </w:pPr>
  </w:style>
  <w:style w:type="paragraph" w:styleId="TOC3">
    <w:name w:val="toc 3"/>
    <w:basedOn w:val="TOC2"/>
    <w:uiPriority w:val="39"/>
    <w:rsid w:val="00EA3342"/>
    <w:pPr>
      <w:ind w:left="1134" w:hanging="1134"/>
    </w:pPr>
  </w:style>
  <w:style w:type="paragraph" w:styleId="TOC2">
    <w:name w:val="toc 2"/>
    <w:basedOn w:val="TOC1"/>
    <w:uiPriority w:val="39"/>
    <w:rsid w:val="00EA3342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EA3342"/>
    <w:pPr>
      <w:outlineLvl w:val="9"/>
    </w:pPr>
  </w:style>
  <w:style w:type="paragraph" w:styleId="Footer">
    <w:name w:val="footer"/>
    <w:basedOn w:val="Header"/>
    <w:link w:val="FooterChar"/>
    <w:rsid w:val="00EA3342"/>
    <w:pPr>
      <w:jc w:val="center"/>
    </w:pPr>
    <w:rPr>
      <w:i/>
    </w:rPr>
  </w:style>
  <w:style w:type="character" w:styleId="FootnoteReference">
    <w:name w:val="footnote reference"/>
    <w:rsid w:val="00EA3342"/>
    <w:rPr>
      <w:b/>
      <w:position w:val="6"/>
      <w:sz w:val="16"/>
    </w:rPr>
  </w:style>
  <w:style w:type="paragraph" w:customStyle="1" w:styleId="NF">
    <w:name w:val="NF"/>
    <w:basedOn w:val="NO"/>
    <w:rsid w:val="00EA33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A3342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  <w:rPr>
      <w:lang w:eastAsia="en-US"/>
    </w:rPr>
  </w:style>
  <w:style w:type="paragraph" w:customStyle="1" w:styleId="TAR">
    <w:name w:val="TAR"/>
    <w:basedOn w:val="TAL"/>
    <w:rsid w:val="00EA3342"/>
    <w:pPr>
      <w:jc w:val="right"/>
    </w:pPr>
  </w:style>
  <w:style w:type="paragraph" w:customStyle="1" w:styleId="TAL">
    <w:name w:val="TAL"/>
    <w:basedOn w:val="Normal"/>
    <w:link w:val="TALChar"/>
    <w:rsid w:val="00EA334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EA3342"/>
    <w:rPr>
      <w:b/>
    </w:rPr>
  </w:style>
  <w:style w:type="paragraph" w:customStyle="1" w:styleId="TAC">
    <w:name w:val="TAC"/>
    <w:basedOn w:val="TAL"/>
    <w:link w:val="TACChar"/>
    <w:rsid w:val="00EA3342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  <w:lang w:eastAsia="en-US"/>
    </w:rPr>
  </w:style>
  <w:style w:type="paragraph" w:customStyle="1" w:styleId="EX">
    <w:name w:val="EX"/>
    <w:basedOn w:val="Normal"/>
    <w:link w:val="EXChar"/>
    <w:rsid w:val="00EA3342"/>
    <w:pPr>
      <w:keepLines/>
      <w:ind w:left="1702" w:hanging="1418"/>
    </w:pPr>
  </w:style>
  <w:style w:type="character" w:customStyle="1" w:styleId="EXChar">
    <w:name w:val="EX Char"/>
    <w:link w:val="EX"/>
    <w:rsid w:val="00F950DA"/>
    <w:rPr>
      <w:lang w:eastAsia="en-US"/>
    </w:rPr>
  </w:style>
  <w:style w:type="paragraph" w:customStyle="1" w:styleId="FP">
    <w:name w:val="FP"/>
    <w:basedOn w:val="Normal"/>
    <w:rsid w:val="00EA3342"/>
    <w:pPr>
      <w:spacing w:after="0"/>
    </w:pPr>
  </w:style>
  <w:style w:type="paragraph" w:customStyle="1" w:styleId="NW">
    <w:name w:val="NW"/>
    <w:basedOn w:val="NO"/>
    <w:rsid w:val="00EA3342"/>
    <w:pPr>
      <w:spacing w:after="0"/>
    </w:pPr>
  </w:style>
  <w:style w:type="paragraph" w:customStyle="1" w:styleId="EW">
    <w:name w:val="EW"/>
    <w:basedOn w:val="EX"/>
    <w:rsid w:val="00EA3342"/>
    <w:pPr>
      <w:spacing w:after="0"/>
    </w:pPr>
  </w:style>
  <w:style w:type="paragraph" w:customStyle="1" w:styleId="B1">
    <w:name w:val="B1"/>
    <w:basedOn w:val="List"/>
    <w:link w:val="B1Char"/>
    <w:rsid w:val="00EA3342"/>
  </w:style>
  <w:style w:type="character" w:customStyle="1" w:styleId="B1Char">
    <w:name w:val="B1 Char"/>
    <w:link w:val="B1"/>
    <w:rsid w:val="007504CB"/>
    <w:rPr>
      <w:lang w:eastAsia="en-US"/>
    </w:rPr>
  </w:style>
  <w:style w:type="paragraph" w:styleId="TOC6">
    <w:name w:val="toc 6"/>
    <w:basedOn w:val="TOC5"/>
    <w:next w:val="Normal"/>
    <w:uiPriority w:val="39"/>
    <w:rsid w:val="00EA3342"/>
    <w:pPr>
      <w:ind w:left="1985" w:hanging="1985"/>
    </w:pPr>
  </w:style>
  <w:style w:type="paragraph" w:styleId="TOC7">
    <w:name w:val="toc 7"/>
    <w:basedOn w:val="TOC6"/>
    <w:next w:val="Normal"/>
    <w:uiPriority w:val="39"/>
    <w:rsid w:val="00EA3342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EA3342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  <w:lang w:eastAsia="en-US"/>
    </w:rPr>
  </w:style>
  <w:style w:type="paragraph" w:customStyle="1" w:styleId="TH">
    <w:name w:val="TH"/>
    <w:basedOn w:val="Normal"/>
    <w:link w:val="THChar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  <w:lang w:eastAsia="en-US"/>
    </w:rPr>
  </w:style>
  <w:style w:type="paragraph" w:customStyle="1" w:styleId="ZA">
    <w:name w:val="ZA"/>
    <w:rsid w:val="00EA3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A33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A33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A33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EA3342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  <w:lang w:eastAsia="en-US"/>
    </w:rPr>
  </w:style>
  <w:style w:type="paragraph" w:customStyle="1" w:styleId="ZH">
    <w:name w:val="ZH"/>
    <w:rsid w:val="00EA33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A3342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  <w:lang w:eastAsia="en-US"/>
    </w:rPr>
  </w:style>
  <w:style w:type="paragraph" w:customStyle="1" w:styleId="ZG">
    <w:name w:val="ZG"/>
    <w:rsid w:val="00EA33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EA3342"/>
  </w:style>
  <w:style w:type="character" w:customStyle="1" w:styleId="B2Char">
    <w:name w:val="B2 Char"/>
    <w:link w:val="B2"/>
    <w:qFormat/>
    <w:rsid w:val="00852DD7"/>
    <w:rPr>
      <w:lang w:eastAsia="en-US"/>
    </w:rPr>
  </w:style>
  <w:style w:type="paragraph" w:customStyle="1" w:styleId="B3">
    <w:name w:val="B3"/>
    <w:basedOn w:val="List3"/>
    <w:link w:val="B3Char"/>
    <w:rsid w:val="00EA3342"/>
  </w:style>
  <w:style w:type="character" w:customStyle="1" w:styleId="B3Char">
    <w:name w:val="B3 Char"/>
    <w:link w:val="B3"/>
    <w:rsid w:val="00F4561D"/>
    <w:rPr>
      <w:lang w:eastAsia="en-US"/>
    </w:rPr>
  </w:style>
  <w:style w:type="paragraph" w:customStyle="1" w:styleId="B4">
    <w:name w:val="B4"/>
    <w:basedOn w:val="List4"/>
    <w:link w:val="B4Char"/>
    <w:rsid w:val="00EA3342"/>
  </w:style>
  <w:style w:type="character" w:customStyle="1" w:styleId="B4Char">
    <w:name w:val="B4 Char"/>
    <w:link w:val="B4"/>
    <w:rsid w:val="00544A59"/>
    <w:rPr>
      <w:lang w:eastAsia="en-US"/>
    </w:rPr>
  </w:style>
  <w:style w:type="paragraph" w:customStyle="1" w:styleId="B5">
    <w:name w:val="B5"/>
    <w:basedOn w:val="List5"/>
    <w:link w:val="B5Char"/>
    <w:rsid w:val="00EA3342"/>
  </w:style>
  <w:style w:type="character" w:customStyle="1" w:styleId="B5Char">
    <w:name w:val="B5 Char"/>
    <w:link w:val="B5"/>
    <w:rsid w:val="00544A59"/>
    <w:rPr>
      <w:lang w:eastAsia="en-US"/>
    </w:rPr>
  </w:style>
  <w:style w:type="paragraph" w:customStyle="1" w:styleId="ZTD">
    <w:name w:val="ZTD"/>
    <w:basedOn w:val="ZB"/>
    <w:rsid w:val="00EA33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A3342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EA33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EA3342"/>
    <w:pPr>
      <w:keepLines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  <w:lang w:eastAsia="en-US"/>
    </w:rPr>
  </w:style>
  <w:style w:type="paragraph" w:customStyle="1" w:styleId="PL">
    <w:name w:val="PL"/>
    <w:link w:val="PLChar"/>
    <w:rsid w:val="00EA3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E108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  <w:lang w:eastAsia="en-US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  <w:lang w:eastAsia="en-US"/>
    </w:rPr>
  </w:style>
  <w:style w:type="character" w:customStyle="1" w:styleId="FootnoteTextChar">
    <w:name w:val="Footnote Text Char"/>
    <w:link w:val="FootnoteText"/>
    <w:rsid w:val="007E1082"/>
    <w:rPr>
      <w:sz w:val="16"/>
      <w:lang w:eastAsia="en-US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EA33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Index2">
    <w:name w:val="index 2"/>
    <w:basedOn w:val="Index1"/>
    <w:rsid w:val="00EA3342"/>
    <w:pPr>
      <w:ind w:left="284"/>
    </w:pPr>
  </w:style>
  <w:style w:type="paragraph" w:styleId="Index1">
    <w:name w:val="index 1"/>
    <w:basedOn w:val="Normal"/>
    <w:rsid w:val="00EA3342"/>
    <w:pPr>
      <w:keepLines/>
    </w:pPr>
  </w:style>
  <w:style w:type="paragraph" w:styleId="ListNumber2">
    <w:name w:val="List Number 2"/>
    <w:basedOn w:val="ListNumber"/>
    <w:rsid w:val="00EA3342"/>
    <w:pPr>
      <w:ind w:left="851"/>
    </w:pPr>
  </w:style>
  <w:style w:type="paragraph" w:styleId="ListBullet2">
    <w:name w:val="List Bullet 2"/>
    <w:basedOn w:val="ListBullet"/>
    <w:rsid w:val="00EA3342"/>
    <w:pPr>
      <w:ind w:left="851"/>
    </w:pPr>
  </w:style>
  <w:style w:type="paragraph" w:styleId="ListBullet3">
    <w:name w:val="List Bullet 3"/>
    <w:basedOn w:val="ListBullet2"/>
    <w:rsid w:val="00EA3342"/>
    <w:pPr>
      <w:ind w:left="1135"/>
    </w:pPr>
  </w:style>
  <w:style w:type="paragraph" w:styleId="ListNumber">
    <w:name w:val="List Number"/>
    <w:basedOn w:val="List"/>
    <w:rsid w:val="00EA3342"/>
  </w:style>
  <w:style w:type="paragraph" w:styleId="List2">
    <w:name w:val="List 2"/>
    <w:basedOn w:val="List"/>
    <w:link w:val="List2Char"/>
    <w:rsid w:val="00EA3342"/>
    <w:pPr>
      <w:ind w:left="851"/>
    </w:pPr>
  </w:style>
  <w:style w:type="paragraph" w:styleId="List3">
    <w:name w:val="List 3"/>
    <w:basedOn w:val="List2"/>
    <w:link w:val="List3Char"/>
    <w:rsid w:val="00EA3342"/>
    <w:pPr>
      <w:ind w:left="1135"/>
    </w:pPr>
  </w:style>
  <w:style w:type="paragraph" w:styleId="List4">
    <w:name w:val="List 4"/>
    <w:basedOn w:val="List3"/>
    <w:rsid w:val="00EA3342"/>
    <w:pPr>
      <w:ind w:left="1418"/>
    </w:pPr>
  </w:style>
  <w:style w:type="paragraph" w:styleId="List5">
    <w:name w:val="List 5"/>
    <w:basedOn w:val="List4"/>
    <w:rsid w:val="00EA3342"/>
    <w:pPr>
      <w:ind w:left="1702"/>
    </w:pPr>
  </w:style>
  <w:style w:type="paragraph" w:styleId="List">
    <w:name w:val="List"/>
    <w:basedOn w:val="Normal"/>
    <w:link w:val="ListChar3"/>
    <w:rsid w:val="00EA3342"/>
    <w:pPr>
      <w:ind w:left="568" w:hanging="284"/>
    </w:pPr>
  </w:style>
  <w:style w:type="paragraph" w:styleId="ListBullet">
    <w:name w:val="List Bullet"/>
    <w:basedOn w:val="List"/>
    <w:rsid w:val="00EA3342"/>
  </w:style>
  <w:style w:type="paragraph" w:styleId="ListBullet4">
    <w:name w:val="List Bullet 4"/>
    <w:basedOn w:val="ListBullet3"/>
    <w:rsid w:val="00EA3342"/>
    <w:pPr>
      <w:ind w:left="1418"/>
    </w:pPr>
  </w:style>
  <w:style w:type="paragraph" w:styleId="ListBullet5">
    <w:name w:val="List Bullet 5"/>
    <w:basedOn w:val="ListBullet4"/>
    <w:rsid w:val="00EA3342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  <w:lang w:eastAsia="en-US"/>
    </w:rPr>
  </w:style>
  <w:style w:type="character" w:customStyle="1" w:styleId="ListChar3">
    <w:name w:val="List Char3"/>
    <w:link w:val="List"/>
    <w:locked/>
    <w:rsid w:val="00BF4479"/>
    <w:rPr>
      <w:lang w:eastAsia="en-US"/>
    </w:rPr>
  </w:style>
  <w:style w:type="character" w:customStyle="1" w:styleId="List2Char">
    <w:name w:val="List 2 Char"/>
    <w:link w:val="List2"/>
    <w:locked/>
    <w:rsid w:val="00BF4479"/>
    <w:rPr>
      <w:lang w:eastAsia="en-US"/>
    </w:rPr>
  </w:style>
  <w:style w:type="character" w:customStyle="1" w:styleId="List3Char">
    <w:name w:val="List 3 Char"/>
    <w:link w:val="List3"/>
    <w:locked/>
    <w:rsid w:val="00BF4479"/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1141</TotalTime>
  <Pages>1</Pages>
  <Words>44770</Words>
  <Characters>255191</Characters>
  <Application>Microsoft Office Word</Application>
  <DocSecurity>0</DocSecurity>
  <Lines>2126</Lines>
  <Paragraphs>598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299363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1542</cp:lastModifiedBy>
  <cp:revision>28</cp:revision>
  <dcterms:created xsi:type="dcterms:W3CDTF">2021-04-11T17:19:00Z</dcterms:created>
  <dcterms:modified xsi:type="dcterms:W3CDTF">2022-04-02T19:44:00Z</dcterms:modified>
</cp:coreProperties>
</file>